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oter5.xml" ContentType="application/vnd.openxmlformats-officedocument.wordprocessingml.footer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drawings/drawing1.xml" ContentType="application/vnd.openxmlformats-officedocument.drawingml.chartshapes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drawings/drawing2.xml" ContentType="application/vnd.openxmlformats-officedocument.drawingml.chartshapes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drawings/drawing3.xml" ContentType="application/vnd.openxmlformats-officedocument.drawingml.chartshapes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drawings/drawing4.xml" ContentType="application/vnd.openxmlformats-officedocument.drawingml.chartshapes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D97314" w:rsidRPr="00B657B8" w14:paraId="6950404B" w14:textId="77777777" w:rsidTr="00C30BD1">
        <w:trPr>
          <w:tblHeader/>
        </w:trPr>
        <w:tc>
          <w:tcPr>
            <w:tcW w:w="1278" w:type="dxa"/>
          </w:tcPr>
          <w:p w14:paraId="3282F5F2" w14:textId="77777777" w:rsidR="00D97314" w:rsidRPr="00B657B8" w:rsidRDefault="00D97314" w:rsidP="00C30BD1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14:paraId="652220C6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D97314" w:rsidRPr="00B657B8" w14:paraId="6F25C839" w14:textId="77777777" w:rsidTr="00C30BD1">
        <w:trPr>
          <w:tblHeader/>
        </w:trPr>
        <w:tc>
          <w:tcPr>
            <w:tcW w:w="1278" w:type="dxa"/>
          </w:tcPr>
          <w:p w14:paraId="46BF5A75" w14:textId="77777777" w:rsidR="00D97314" w:rsidRPr="00B657B8" w:rsidRDefault="00D97314" w:rsidP="00C30BD1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5FE12D8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D97314" w:rsidRPr="00B657B8" w14:paraId="61645F08" w14:textId="77777777" w:rsidTr="00C30BD1">
        <w:tc>
          <w:tcPr>
            <w:tcW w:w="1278" w:type="dxa"/>
            <w:vAlign w:val="center"/>
          </w:tcPr>
          <w:p w14:paraId="177F3828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69A1D58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D97314" w:rsidRPr="00B657B8" w14:paraId="1D765589" w14:textId="77777777" w:rsidTr="00C30BD1">
        <w:tc>
          <w:tcPr>
            <w:tcW w:w="1278" w:type="dxa"/>
            <w:vAlign w:val="center"/>
          </w:tcPr>
          <w:p w14:paraId="629E9A3C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98FD1F3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D97314" w:rsidRPr="00B657B8" w14:paraId="54BC4D9F" w14:textId="77777777" w:rsidTr="00C30BD1">
        <w:tc>
          <w:tcPr>
            <w:tcW w:w="1278" w:type="dxa"/>
            <w:vAlign w:val="center"/>
          </w:tcPr>
          <w:p w14:paraId="5FBC1ECB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EF62A29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</w:tr>
      <w:tr w:rsidR="00D97314" w:rsidRPr="00B657B8" w14:paraId="72A74225" w14:textId="77777777" w:rsidTr="00C30BD1">
        <w:tc>
          <w:tcPr>
            <w:tcW w:w="1278" w:type="dxa"/>
            <w:vAlign w:val="center"/>
          </w:tcPr>
          <w:p w14:paraId="56FAA7B9" w14:textId="77777777" w:rsidR="00D97314" w:rsidRPr="0016457D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90151AD" w14:textId="2B894474" w:rsidR="00D97314" w:rsidRPr="0016457D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457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สินทรัพย์ที่ถือไว้เพื่อขาย</w:t>
            </w:r>
          </w:p>
        </w:tc>
      </w:tr>
      <w:tr w:rsidR="00D97314" w:rsidRPr="00B657B8" w14:paraId="0A6E150C" w14:textId="77777777" w:rsidTr="00C30BD1">
        <w:tc>
          <w:tcPr>
            <w:tcW w:w="1278" w:type="dxa"/>
            <w:vAlign w:val="center"/>
          </w:tcPr>
          <w:p w14:paraId="15A17FA7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FAAE708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D97314" w:rsidRPr="00B657B8" w14:paraId="00689D66" w14:textId="77777777" w:rsidTr="00C30BD1">
        <w:tc>
          <w:tcPr>
            <w:tcW w:w="1278" w:type="dxa"/>
            <w:vAlign w:val="center"/>
          </w:tcPr>
          <w:p w14:paraId="3C2A19A4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6268FD5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97314" w:rsidRPr="00B657B8" w14:paraId="01947A7E" w14:textId="77777777" w:rsidTr="00C30BD1">
        <w:tc>
          <w:tcPr>
            <w:tcW w:w="1278" w:type="dxa"/>
            <w:vAlign w:val="center"/>
          </w:tcPr>
          <w:p w14:paraId="486AFC50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B5E73FC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D97314" w:rsidRPr="00B657B8" w14:paraId="7B0A00D0" w14:textId="77777777" w:rsidTr="00C30BD1">
        <w:tc>
          <w:tcPr>
            <w:tcW w:w="1278" w:type="dxa"/>
            <w:vAlign w:val="center"/>
          </w:tcPr>
          <w:p w14:paraId="382BF57D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9757B5B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5B71C0" w:rsidRPr="00B657B8" w14:paraId="2071E890" w14:textId="77777777" w:rsidTr="00C30BD1">
        <w:tc>
          <w:tcPr>
            <w:tcW w:w="1278" w:type="dxa"/>
            <w:vAlign w:val="center"/>
          </w:tcPr>
          <w:p w14:paraId="360E5C31" w14:textId="77777777" w:rsidR="005B71C0" w:rsidRPr="00B657B8" w:rsidRDefault="005B71C0" w:rsidP="005B71C0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FF3A0EF" w14:textId="3543D642" w:rsidR="005B71C0" w:rsidRPr="00B657B8" w:rsidRDefault="005B71C0" w:rsidP="005B71C0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5B71C0" w:rsidRPr="00B657B8" w14:paraId="04CA01D4" w14:textId="77777777" w:rsidTr="00C30BD1">
        <w:tc>
          <w:tcPr>
            <w:tcW w:w="1278" w:type="dxa"/>
            <w:vAlign w:val="center"/>
          </w:tcPr>
          <w:p w14:paraId="4CF399D4" w14:textId="77777777" w:rsidR="005B71C0" w:rsidRPr="00B657B8" w:rsidRDefault="005B71C0" w:rsidP="005B71C0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86138BA" w14:textId="647E69EE" w:rsidR="005B71C0" w:rsidRPr="00B657B8" w:rsidRDefault="005B71C0" w:rsidP="005B71C0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5B71C0" w:rsidRPr="00B657B8" w14:paraId="63437079" w14:textId="77777777" w:rsidTr="00C30BD1">
        <w:tc>
          <w:tcPr>
            <w:tcW w:w="1278" w:type="dxa"/>
            <w:vAlign w:val="center"/>
          </w:tcPr>
          <w:p w14:paraId="54B4D5B7" w14:textId="77777777" w:rsidR="005B71C0" w:rsidRPr="00B657B8" w:rsidRDefault="005B71C0" w:rsidP="005B71C0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877B40F" w14:textId="45A1EC44" w:rsidR="005B71C0" w:rsidRPr="00B657B8" w:rsidRDefault="005B71C0" w:rsidP="005B71C0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5B71C0" w:rsidRPr="00B657B8" w14:paraId="4F13001B" w14:textId="77777777" w:rsidTr="00C30BD1">
        <w:tc>
          <w:tcPr>
            <w:tcW w:w="1278" w:type="dxa"/>
            <w:vAlign w:val="center"/>
          </w:tcPr>
          <w:p w14:paraId="3BBC88C4" w14:textId="77777777" w:rsidR="005B71C0" w:rsidRPr="00B510A2" w:rsidRDefault="005B71C0" w:rsidP="005B71C0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AD7ACF5" w14:textId="2C20943A" w:rsidR="005B71C0" w:rsidRPr="00B510A2" w:rsidRDefault="005B71C0" w:rsidP="005B71C0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5B71C0" w:rsidRPr="00B657B8" w14:paraId="2327A419" w14:textId="77777777" w:rsidTr="00C30BD1">
        <w:tc>
          <w:tcPr>
            <w:tcW w:w="1278" w:type="dxa"/>
            <w:vAlign w:val="center"/>
          </w:tcPr>
          <w:p w14:paraId="0D06E4DA" w14:textId="16455837" w:rsidR="005B71C0" w:rsidRPr="00B657B8" w:rsidRDefault="005B71C0" w:rsidP="005B71C0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8145" w:type="dxa"/>
          </w:tcPr>
          <w:p w14:paraId="5C86318C" w14:textId="78E33A13" w:rsidR="005B71C0" w:rsidRPr="00B657B8" w:rsidRDefault="005B71C0" w:rsidP="005B71C0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</w:tbl>
    <w:p w14:paraId="22A68204" w14:textId="77777777" w:rsidR="00D97314" w:rsidRPr="00B657B8" w:rsidRDefault="00D97314" w:rsidP="00D97314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B657B8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68D69982" w14:textId="77777777" w:rsidR="00D97314" w:rsidRPr="00B657B8" w:rsidRDefault="00D97314" w:rsidP="00D97314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0BCC0A10" w14:textId="7761271C" w:rsidR="00D97314" w:rsidRPr="00B657B8" w:rsidRDefault="00D97314" w:rsidP="00D9731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cs/>
        </w:rPr>
        <w:t>งบ</w:t>
      </w:r>
      <w:r w:rsidRPr="008A2C70">
        <w:rPr>
          <w:rFonts w:ascii="Angsana New" w:hAnsi="Angsana New"/>
          <w:sz w:val="30"/>
          <w:szCs w:val="30"/>
          <w:cs/>
        </w:rPr>
        <w:t>การเงิน</w:t>
      </w:r>
      <w:r w:rsidRPr="008A2C7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8A2C70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Pr="008A2C70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8A2C70">
        <w:rPr>
          <w:rFonts w:ascii="Angsana New" w:hAnsi="Angsana New"/>
          <w:sz w:val="30"/>
          <w:szCs w:val="30"/>
          <w:cs/>
        </w:rPr>
        <w:t>เมื่อวันที</w:t>
      </w:r>
      <w:r w:rsidRPr="008A2C70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="00B84D68" w:rsidRPr="008A2C7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E26F4">
        <w:rPr>
          <w:rFonts w:ascii="Angsana New" w:hAnsi="Angsana New"/>
          <w:sz w:val="30"/>
          <w:szCs w:val="30"/>
          <w:lang w:val="en-US"/>
        </w:rPr>
        <w:t>13</w:t>
      </w:r>
      <w:r w:rsidR="00991869" w:rsidRPr="00991869">
        <w:rPr>
          <w:rFonts w:ascii="Angsana New" w:hAnsi="Angsana New"/>
          <w:sz w:val="30"/>
          <w:szCs w:val="30"/>
          <w:lang w:val="en-US"/>
        </w:rPr>
        <w:t xml:space="preserve"> </w:t>
      </w:r>
      <w:r w:rsidR="00991869" w:rsidRPr="00991869">
        <w:rPr>
          <w:rFonts w:ascii="Angsana New" w:hAnsi="Angsana New"/>
          <w:sz w:val="30"/>
          <w:szCs w:val="30"/>
          <w:cs/>
          <w:lang w:val="en-US"/>
        </w:rPr>
        <w:t>สิงหาคม</w:t>
      </w:r>
      <w:r w:rsidRPr="008A2C7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A2C70">
        <w:rPr>
          <w:rFonts w:ascii="Angsana New" w:hAnsi="Angsana New"/>
          <w:sz w:val="30"/>
          <w:szCs w:val="30"/>
          <w:lang w:val="en-US"/>
        </w:rPr>
        <w:t>256</w:t>
      </w:r>
      <w:r w:rsidR="00337197" w:rsidRPr="008A2C70">
        <w:rPr>
          <w:rFonts w:ascii="Angsana New" w:hAnsi="Angsana New"/>
          <w:sz w:val="30"/>
          <w:szCs w:val="30"/>
          <w:lang w:val="en-US"/>
        </w:rPr>
        <w:t>8</w:t>
      </w:r>
    </w:p>
    <w:p w14:paraId="2DAAC8A0" w14:textId="77777777" w:rsidR="00D97314" w:rsidRPr="00B657B8" w:rsidRDefault="00D97314" w:rsidP="00D97314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0BDF808A" w14:textId="77777777" w:rsidR="00D97314" w:rsidRPr="00B657B8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1852DC84" w14:textId="77777777" w:rsidR="00D97314" w:rsidRPr="00B657B8" w:rsidRDefault="00D97314" w:rsidP="00D97314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cs/>
        </w:rPr>
      </w:pPr>
    </w:p>
    <w:p w14:paraId="3DE27823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B657B8">
        <w:rPr>
          <w:rFonts w:asciiTheme="majorBidi" w:hAnsiTheme="majorBidi"/>
          <w:sz w:val="30"/>
          <w:szCs w:val="30"/>
          <w:cs/>
          <w:lang w:val="th-TH"/>
        </w:rPr>
        <w:t>บริษัท โอสถสภา จำกัด (มหาชน) “บริษัท” เป็นนิติบุคคลที่จัดตั้งขึ้นในประเทศไทย และจดทะเบียนกับ</w:t>
      </w:r>
      <w:r w:rsidRPr="00B657B8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B657B8">
        <w:rPr>
          <w:rFonts w:asciiTheme="majorBidi" w:hAnsiTheme="majorBidi"/>
          <w:sz w:val="30"/>
          <w:szCs w:val="30"/>
          <w:cs/>
          <w:lang w:val="th-TH"/>
        </w:rPr>
        <w:t xml:space="preserve">ตลาดหลักทรัพย์แห่งประเทศไทย โดยมีที่อยู่จดทะเบียนของบริษัทตั้งอยู่เลขที่ </w:t>
      </w:r>
      <w:r w:rsidRPr="00B657B8">
        <w:rPr>
          <w:rFonts w:asciiTheme="majorBidi" w:hAnsiTheme="majorBidi"/>
          <w:sz w:val="30"/>
          <w:szCs w:val="30"/>
          <w:lang w:val="en-US"/>
        </w:rPr>
        <w:t>348</w:t>
      </w:r>
      <w:r w:rsidRPr="00B657B8">
        <w:rPr>
          <w:rFonts w:asciiTheme="majorBidi" w:hAnsiTheme="majorBidi"/>
          <w:sz w:val="30"/>
          <w:szCs w:val="30"/>
          <w:cs/>
          <w:lang w:val="th-TH"/>
        </w:rPr>
        <w:t xml:space="preserve"> ถนนรามคำแหง แขวงหัวหมา</w:t>
      </w:r>
      <w:r w:rsidRPr="00B657B8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Pr="00B657B8">
        <w:rPr>
          <w:rFonts w:asciiTheme="majorBidi" w:hAnsiTheme="majorBidi"/>
          <w:sz w:val="30"/>
          <w:szCs w:val="30"/>
          <w:cs/>
          <w:lang w:val="th-TH"/>
        </w:rPr>
        <w:t xml:space="preserve">เขตบางกะปิ กรุงเทพมหานคร </w:t>
      </w:r>
      <w:r w:rsidRPr="00B657B8">
        <w:rPr>
          <w:rFonts w:asciiTheme="majorBidi" w:hAnsiTheme="majorBidi"/>
          <w:sz w:val="30"/>
          <w:szCs w:val="30"/>
          <w:lang w:val="en-US"/>
        </w:rPr>
        <w:t>10240</w:t>
      </w:r>
    </w:p>
    <w:p w14:paraId="3427BBCB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35C35DB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657B8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B657B8">
        <w:rPr>
          <w:rFonts w:ascii="Angsana New" w:hAnsi="Angsana New"/>
          <w:sz w:val="30"/>
          <w:szCs w:val="30"/>
        </w:rPr>
        <w:t>“</w:t>
      </w:r>
      <w:r w:rsidRPr="00B657B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657B8">
        <w:rPr>
          <w:rFonts w:ascii="Angsana New" w:hAnsi="Angsana New"/>
          <w:sz w:val="30"/>
          <w:szCs w:val="30"/>
        </w:rPr>
        <w:t xml:space="preserve">” </w:t>
      </w:r>
      <w:r w:rsidRPr="00B657B8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 เครื่องดื่มให้พลังงานและผลิตภัณฑ์ของใช้ส่วนบุคคล นอกจากนี้ กลุ่มบริษัทประกอบธุรกิจให้บริการรับจ้างผลิตสินค้าและจัดจำหน่ายสินค้า</w:t>
      </w:r>
      <w:r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 รวมถึงให้บริการทางด้านการตลาด</w:t>
      </w:r>
    </w:p>
    <w:p w14:paraId="338B0DF7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8A39CDC" w14:textId="77777777" w:rsidR="00D97314" w:rsidRPr="00B657B8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14:paraId="37C5A5D9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4784E79" w14:textId="3C2CB710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B657B8">
        <w:rPr>
          <w:rFonts w:ascii="Angsana New" w:hAnsi="Angsana New" w:hint="cs"/>
          <w:sz w:val="30"/>
          <w:szCs w:val="30"/>
          <w:cs/>
        </w:rPr>
        <w:t>แบบย่อ</w:t>
      </w:r>
      <w:r w:rsidRPr="00B657B8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Pr="00B657B8">
        <w:rPr>
          <w:rFonts w:ascii="Angsana New" w:hAnsi="Angsana New"/>
          <w:sz w:val="30"/>
          <w:szCs w:val="30"/>
          <w:cs/>
        </w:rPr>
        <w:br/>
        <w:t>หมายเหตุประกอบงบการเงินระหว่างกาลในรูปแบบย่อ</w:t>
      </w:r>
      <w:r w:rsidRPr="00B657B8">
        <w:rPr>
          <w:rFonts w:ascii="Angsana New" w:hAnsi="Angsana New" w:hint="cs"/>
          <w:sz w:val="30"/>
          <w:szCs w:val="30"/>
          <w:cs/>
        </w:rPr>
        <w:t xml:space="preserve"> (</w:t>
      </w:r>
      <w:r w:rsidRPr="00B657B8">
        <w:rPr>
          <w:rFonts w:ascii="Angsana New" w:hAnsi="Angsana New"/>
          <w:sz w:val="30"/>
          <w:szCs w:val="30"/>
        </w:rPr>
        <w:t>“</w:t>
      </w:r>
      <w:r w:rsidRPr="00B657B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B657B8">
        <w:rPr>
          <w:rFonts w:ascii="Angsana New" w:hAnsi="Angsana New"/>
          <w:sz w:val="30"/>
          <w:szCs w:val="30"/>
        </w:rPr>
        <w:t xml:space="preserve">”) </w:t>
      </w:r>
      <w:r w:rsidRPr="00B657B8">
        <w:rPr>
          <w:rFonts w:ascii="Angsana New" w:hAnsi="Angsana New"/>
          <w:sz w:val="30"/>
          <w:szCs w:val="30"/>
          <w:cs/>
        </w:rPr>
        <w:t xml:space="preserve">ตามมาตรฐานการบัญชี </w:t>
      </w:r>
      <w:r w:rsidRPr="00B657B8">
        <w:rPr>
          <w:rFonts w:ascii="Angsana New" w:hAnsi="Angsana New"/>
          <w:sz w:val="30"/>
          <w:szCs w:val="30"/>
          <w:cs/>
        </w:rPr>
        <w:br/>
      </w:r>
      <w:r w:rsidRPr="00B657B8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Pr="00B657B8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B657B8">
        <w:rPr>
          <w:rFonts w:ascii="Angsana New" w:hAnsi="Angsana New"/>
          <w:spacing w:val="-4"/>
          <w:sz w:val="30"/>
          <w:szCs w:val="30"/>
        </w:rPr>
        <w:t xml:space="preserve"> </w:t>
      </w:r>
      <w:r w:rsidRPr="00B657B8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B657B8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การรายงานทาง</w:t>
      </w:r>
      <w:r w:rsidRPr="00B657B8">
        <w:rPr>
          <w:rFonts w:ascii="Angsana New" w:hAnsi="Angsana New"/>
          <w:i/>
          <w:iCs/>
          <w:spacing w:val="-4"/>
          <w:sz w:val="30"/>
          <w:szCs w:val="30"/>
          <w:cs/>
        </w:rPr>
        <w:t>การเงินระหว่างกาล</w:t>
      </w:r>
      <w:r w:rsidRPr="00B657B8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657B8">
        <w:rPr>
          <w:rFonts w:ascii="Angsana New" w:hAnsi="Angsana New"/>
          <w:sz w:val="30"/>
          <w:szCs w:val="30"/>
          <w:cs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B657B8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lang w:val="en-US"/>
        </w:rPr>
        <w:t>31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cs/>
        </w:rPr>
        <w:t>ธันวาค</w:t>
      </w:r>
      <w:r w:rsidRPr="00B657B8">
        <w:rPr>
          <w:rFonts w:ascii="Angsana New" w:hAnsi="Angsana New" w:hint="cs"/>
          <w:sz w:val="30"/>
          <w:szCs w:val="30"/>
          <w:cs/>
        </w:rPr>
        <w:t xml:space="preserve">ม </w:t>
      </w:r>
      <w:r w:rsidRPr="00B657B8">
        <w:rPr>
          <w:rFonts w:ascii="Angsana New" w:hAnsi="Angsana New"/>
          <w:sz w:val="30"/>
          <w:szCs w:val="30"/>
          <w:lang w:val="en-US"/>
        </w:rPr>
        <w:t>256</w:t>
      </w:r>
      <w:r w:rsidR="00337197">
        <w:rPr>
          <w:rFonts w:ascii="Angsana New" w:hAnsi="Angsana New"/>
          <w:sz w:val="30"/>
          <w:szCs w:val="30"/>
          <w:lang w:val="en-US"/>
        </w:rPr>
        <w:t>7</w:t>
      </w:r>
    </w:p>
    <w:p w14:paraId="06674D3B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40A78AC" w14:textId="350E3BBD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cs/>
          <w:lang w:val="en-US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Pr="00B657B8">
        <w:rPr>
          <w:rFonts w:ascii="Angsana New" w:hAnsi="Angsana New"/>
          <w:sz w:val="30"/>
          <w:szCs w:val="30"/>
          <w:lang w:val="en-US"/>
        </w:rPr>
        <w:br/>
      </w:r>
      <w:r w:rsidRPr="00B657B8">
        <w:rPr>
          <w:rFonts w:ascii="Angsana New" w:hAnsi="Angsana New"/>
          <w:sz w:val="30"/>
          <w:szCs w:val="30"/>
          <w:cs/>
          <w:lang w:val="en-US"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31 </w:t>
      </w:r>
      <w:r w:rsidRPr="00B657B8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B657B8">
        <w:rPr>
          <w:rFonts w:ascii="Angsana New" w:hAnsi="Angsana New"/>
          <w:sz w:val="30"/>
          <w:szCs w:val="30"/>
          <w:lang w:val="en-US"/>
        </w:rPr>
        <w:t>256</w:t>
      </w:r>
      <w:r w:rsidR="00337197">
        <w:rPr>
          <w:rFonts w:ascii="Angsana New" w:hAnsi="Angsana New"/>
          <w:sz w:val="30"/>
          <w:szCs w:val="30"/>
          <w:lang w:val="en-US"/>
        </w:rPr>
        <w:t>7</w:t>
      </w:r>
    </w:p>
    <w:p w14:paraId="0F70E0C5" w14:textId="440E2E3A" w:rsidR="00DB4CCB" w:rsidRPr="00C668E2" w:rsidRDefault="00D97314" w:rsidP="00D97314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lang w:val="en-US"/>
        </w:rPr>
        <w:br w:type="page"/>
      </w:r>
    </w:p>
    <w:p w14:paraId="600E1837" w14:textId="77777777" w:rsidR="00D97314" w:rsidRPr="00B657B8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17C3D8BD" w14:textId="77777777" w:rsidR="00D97314" w:rsidRPr="00B657B8" w:rsidRDefault="00D97314" w:rsidP="00D97314">
      <w:pPr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4F5E8D92" w14:textId="77777777" w:rsidR="00D97314" w:rsidRPr="00B657B8" w:rsidRDefault="00D97314" w:rsidP="00D97314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lang w:val="en-GB"/>
        </w:rPr>
      </w:pPr>
      <w:r w:rsidRPr="00B657B8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B657B8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บริษัทร่วมและการร่วมค้าที่มีการเปลี่ยนแปลงอย่างมีสาระสำคัญได้เปิดเผยใน</w:t>
      </w:r>
      <w:r w:rsidRPr="00B657B8">
        <w:rPr>
          <w:b w:val="0"/>
          <w:bCs w:val="0"/>
          <w:i w:val="0"/>
          <w:iCs w:val="0"/>
          <w:cs/>
          <w:lang w:val="en-GB"/>
        </w:rPr>
        <w:br/>
      </w:r>
      <w:r w:rsidRPr="00B657B8">
        <w:rPr>
          <w:rFonts w:hint="cs"/>
          <w:b w:val="0"/>
          <w:bCs w:val="0"/>
          <w:i w:val="0"/>
          <w:iCs w:val="0"/>
          <w:cs/>
          <w:lang w:val="en-GB"/>
        </w:rPr>
        <w:t xml:space="preserve">หมายเหตุข้อ </w:t>
      </w:r>
      <w:r w:rsidRPr="00B657B8">
        <w:rPr>
          <w:b w:val="0"/>
          <w:bCs w:val="0"/>
          <w:i w:val="0"/>
          <w:iCs w:val="0"/>
          <w:lang w:val="en-US"/>
        </w:rPr>
        <w:t>5</w:t>
      </w:r>
      <w:r w:rsidRPr="00B657B8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Pr="00B657B8">
        <w:rPr>
          <w:b w:val="0"/>
          <w:bCs w:val="0"/>
          <w:i w:val="0"/>
          <w:iCs w:val="0"/>
          <w:lang w:val="en-US"/>
        </w:rPr>
        <w:t>6</w:t>
      </w:r>
      <w:r w:rsidRPr="00B657B8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Pr="00B657B8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สำหรับความสัมพันธ์กับกรรมการและผู้บริหารสำคัญ และบุคคลหรือกิจการที่เกี่ยวข้องกันอื่นไม่ได้มีการเปลี่ยนแปลงอย่างมีสาระสำคัญ</w:t>
      </w:r>
    </w:p>
    <w:p w14:paraId="7969FBBE" w14:textId="77777777" w:rsidR="00D97314" w:rsidRPr="00B657B8" w:rsidRDefault="00D97314" w:rsidP="00D97314">
      <w:pPr>
        <w:ind w:left="540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71EBA2D4" w14:textId="75AE9D0C" w:rsidR="00D97314" w:rsidRPr="00B657B8" w:rsidRDefault="00D97314" w:rsidP="00D97314">
      <w:pPr>
        <w:pStyle w:val="BodyText2"/>
        <w:ind w:left="540" w:right="18"/>
      </w:pPr>
      <w:r w:rsidRPr="00B657B8">
        <w:rPr>
          <w:cs/>
        </w:rPr>
        <w:t>รายการที่สำคัญกับบุคคลหรือกิจการที่เกี่ยวข้องกันสำหรับ</w:t>
      </w:r>
      <w:r w:rsidR="00991869" w:rsidRPr="00991869">
        <w:rPr>
          <w:cs/>
        </w:rPr>
        <w:t xml:space="preserve">งวดหกเดือนสิ้นสุดวันที่ </w:t>
      </w:r>
      <w:r w:rsidR="00991869">
        <w:t>30</w:t>
      </w:r>
      <w:r w:rsidR="00991869" w:rsidRPr="00991869">
        <w:rPr>
          <w:cs/>
        </w:rPr>
        <w:t xml:space="preserve"> มิถุนายน</w:t>
      </w:r>
      <w:r w:rsidR="00337197">
        <w:rPr>
          <w:rFonts w:hint="cs"/>
          <w:cs/>
          <w:lang w:val="en-US"/>
        </w:rPr>
        <w:t xml:space="preserve"> </w:t>
      </w:r>
      <w:r w:rsidRPr="00B657B8">
        <w:rPr>
          <w:cs/>
        </w:rPr>
        <w:t>สรุปได้ดังนี้</w:t>
      </w:r>
    </w:p>
    <w:p w14:paraId="77D29420" w14:textId="77777777" w:rsidR="00D97314" w:rsidRPr="00B657B8" w:rsidRDefault="00D97314" w:rsidP="00D973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1"/>
        <w:gridCol w:w="269"/>
        <w:gridCol w:w="1172"/>
        <w:gridCol w:w="269"/>
        <w:gridCol w:w="1170"/>
        <w:gridCol w:w="273"/>
        <w:gridCol w:w="1075"/>
      </w:tblGrid>
      <w:tr w:rsidR="00D97314" w:rsidRPr="00B657B8" w14:paraId="1724F545" w14:textId="77777777" w:rsidTr="00C30BD1">
        <w:trPr>
          <w:tblHeader/>
        </w:trPr>
        <w:tc>
          <w:tcPr>
            <w:tcW w:w="2088" w:type="pct"/>
          </w:tcPr>
          <w:p w14:paraId="64898C3B" w14:textId="77777777" w:rsidR="00D97314" w:rsidRPr="00B657B8" w:rsidRDefault="00D97314" w:rsidP="00C30BD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0BD58FF9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B010373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10EE0AE7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1869" w:rsidRPr="00B657B8" w14:paraId="60677D0E" w14:textId="77777777" w:rsidTr="00C30BD1">
        <w:trPr>
          <w:tblHeader/>
        </w:trPr>
        <w:tc>
          <w:tcPr>
            <w:tcW w:w="2088" w:type="pct"/>
          </w:tcPr>
          <w:p w14:paraId="7FE21820" w14:textId="37D2286A" w:rsidR="00991869" w:rsidRPr="00B657B8" w:rsidRDefault="00991869" w:rsidP="0099186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657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657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657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B657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32" w:type="pct"/>
          </w:tcPr>
          <w:p w14:paraId="1FC48F72" w14:textId="0A337AD4" w:rsidR="00991869" w:rsidRPr="00B657B8" w:rsidRDefault="00991869" w:rsidP="0099186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14:paraId="52BFB9CA" w14:textId="77777777" w:rsidR="00991869" w:rsidRPr="00B657B8" w:rsidRDefault="00991869" w:rsidP="0099186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0476F20" w14:textId="1C40E4B5" w:rsidR="00991869" w:rsidRPr="00B657B8" w:rsidRDefault="00991869" w:rsidP="0099186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6F7ED1F3" w14:textId="77777777" w:rsidR="00991869" w:rsidRPr="00B657B8" w:rsidRDefault="00991869" w:rsidP="0099186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F494160" w14:textId="18F7A823" w:rsidR="00991869" w:rsidRPr="00B657B8" w:rsidRDefault="00991869" w:rsidP="0099186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685DE181" w14:textId="77777777" w:rsidR="00991869" w:rsidRPr="00B657B8" w:rsidRDefault="00991869" w:rsidP="0099186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74A105C6" w14:textId="66AC2831" w:rsidR="00991869" w:rsidRPr="00B657B8" w:rsidRDefault="00991869" w:rsidP="0099186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D97314" w:rsidRPr="00B657B8" w14:paraId="263BC0FF" w14:textId="77777777" w:rsidTr="00C30BD1">
        <w:trPr>
          <w:tblHeader/>
        </w:trPr>
        <w:tc>
          <w:tcPr>
            <w:tcW w:w="2088" w:type="pct"/>
          </w:tcPr>
          <w:p w14:paraId="7D35734D" w14:textId="77777777" w:rsidR="00D97314" w:rsidRPr="00B657B8" w:rsidRDefault="00D97314" w:rsidP="00C30BD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2" w:type="pct"/>
            <w:gridSpan w:val="7"/>
          </w:tcPr>
          <w:p w14:paraId="06953C6C" w14:textId="77777777" w:rsidR="00D97314" w:rsidRPr="00B657B8" w:rsidRDefault="00D97314" w:rsidP="00C30BD1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314" w:rsidRPr="00B657B8" w14:paraId="0D684EF4" w14:textId="77777777" w:rsidTr="00C30BD1">
        <w:tc>
          <w:tcPr>
            <w:tcW w:w="2088" w:type="pct"/>
          </w:tcPr>
          <w:p w14:paraId="5D67AE3B" w14:textId="77777777" w:rsidR="00D97314" w:rsidRPr="00B657B8" w:rsidRDefault="00D97314" w:rsidP="00C30BD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D940517" w14:textId="77777777" w:rsidR="00D97314" w:rsidRPr="00B657B8" w:rsidRDefault="00D97314" w:rsidP="00C30B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29446A1" w14:textId="77777777" w:rsidR="00D97314" w:rsidRPr="00B657B8" w:rsidRDefault="00D97314" w:rsidP="00C30B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D667151" w14:textId="77777777" w:rsidR="00D97314" w:rsidRPr="00B657B8" w:rsidRDefault="00D97314" w:rsidP="00C30B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E1620AC" w14:textId="77777777" w:rsidR="00D97314" w:rsidRPr="00B657B8" w:rsidRDefault="00D97314" w:rsidP="00C30B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1F01DDC" w14:textId="77777777" w:rsidR="00D97314" w:rsidRPr="00B657B8" w:rsidRDefault="00D97314" w:rsidP="00C30B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3B63D50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15B0F57" w14:textId="77777777" w:rsidR="00D97314" w:rsidRPr="00B657B8" w:rsidRDefault="00D97314" w:rsidP="00C30BD1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13A5" w:rsidRPr="00B657B8" w14:paraId="1505FAD4" w14:textId="77777777" w:rsidTr="00C30BD1">
        <w:tc>
          <w:tcPr>
            <w:tcW w:w="2088" w:type="pct"/>
          </w:tcPr>
          <w:p w14:paraId="75A9B204" w14:textId="17C9B995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0A1F3952" w14:textId="3290F78A" w:rsidR="006713A5" w:rsidRPr="007F4E7F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AE6A79F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DB97EBE" w14:textId="48D45758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03FFBCA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1AB5A22" w14:textId="4EC289E3" w:rsidR="006713A5" w:rsidRPr="00B657B8" w:rsidRDefault="00B1189A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4,050,897</w:t>
            </w:r>
          </w:p>
        </w:tc>
        <w:tc>
          <w:tcPr>
            <w:tcW w:w="147" w:type="pct"/>
          </w:tcPr>
          <w:p w14:paraId="55ADBDD1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557D152" w14:textId="7B77C7F6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5,193,330</w:t>
            </w:r>
          </w:p>
        </w:tc>
      </w:tr>
      <w:tr w:rsidR="006713A5" w:rsidRPr="00B657B8" w14:paraId="51C59CF2" w14:textId="77777777" w:rsidTr="00C30BD1">
        <w:tc>
          <w:tcPr>
            <w:tcW w:w="2088" w:type="pct"/>
          </w:tcPr>
          <w:p w14:paraId="217447CC" w14:textId="4D65D1E5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04F31A1B" w14:textId="7E75396A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D3D2BBC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EC3D8C3" w14:textId="2FFB2791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A5F8848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DFC0B06" w14:textId="5AD303C6" w:rsidR="006713A5" w:rsidRPr="00B657B8" w:rsidRDefault="00104917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2,187,218</w:t>
            </w:r>
          </w:p>
        </w:tc>
        <w:tc>
          <w:tcPr>
            <w:tcW w:w="147" w:type="pct"/>
          </w:tcPr>
          <w:p w14:paraId="393FA8FE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42DA82" w14:textId="3D3F232D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2,095,529</w:t>
            </w:r>
          </w:p>
        </w:tc>
      </w:tr>
      <w:tr w:rsidR="006713A5" w:rsidRPr="00B657B8" w14:paraId="5B01C009" w14:textId="77777777" w:rsidTr="00C30BD1">
        <w:tc>
          <w:tcPr>
            <w:tcW w:w="2088" w:type="pct"/>
          </w:tcPr>
          <w:p w14:paraId="02C80858" w14:textId="59709C75" w:rsidR="006713A5" w:rsidRPr="00B657B8" w:rsidRDefault="006713A5" w:rsidP="006713A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4EF4D243" w14:textId="72289C9D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21333A52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5512E6F" w14:textId="47B3B300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66F3F93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4E6CFC9" w14:textId="6780DC0D" w:rsidR="006713A5" w:rsidRPr="00B657B8" w:rsidRDefault="00104917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835,797</w:t>
            </w:r>
          </w:p>
        </w:tc>
        <w:tc>
          <w:tcPr>
            <w:tcW w:w="147" w:type="pct"/>
          </w:tcPr>
          <w:p w14:paraId="25BDFC48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4841AB8" w14:textId="3A354419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260,708</w:t>
            </w:r>
          </w:p>
        </w:tc>
      </w:tr>
      <w:tr w:rsidR="006713A5" w:rsidRPr="00B657B8" w14:paraId="7BDB49AE" w14:textId="77777777" w:rsidTr="00C30BD1">
        <w:tc>
          <w:tcPr>
            <w:tcW w:w="2088" w:type="pct"/>
          </w:tcPr>
          <w:p w14:paraId="6D310623" w14:textId="39A4C7DD" w:rsidR="006713A5" w:rsidRPr="00B657B8" w:rsidRDefault="006713A5" w:rsidP="006713A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0CC56A00" w14:textId="1B0D3A6F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C802A17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BDB6EA7" w14:textId="58D6E619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30BC49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4B3F82A" w14:textId="6C347584" w:rsidR="006713A5" w:rsidRPr="00B657B8" w:rsidRDefault="00104917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116,904</w:t>
            </w:r>
          </w:p>
        </w:tc>
        <w:tc>
          <w:tcPr>
            <w:tcW w:w="147" w:type="pct"/>
          </w:tcPr>
          <w:p w14:paraId="57442D36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D87552B" w14:textId="28824940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101,174</w:t>
            </w:r>
          </w:p>
        </w:tc>
      </w:tr>
      <w:tr w:rsidR="006713A5" w:rsidRPr="00B657B8" w14:paraId="44A79851" w14:textId="77777777" w:rsidTr="00C30BD1">
        <w:tc>
          <w:tcPr>
            <w:tcW w:w="2088" w:type="pct"/>
          </w:tcPr>
          <w:p w14:paraId="26A68A2E" w14:textId="2F337C0F" w:rsidR="006713A5" w:rsidRPr="00B657B8" w:rsidRDefault="006713A5" w:rsidP="006713A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รายได้ค่าสิทธิ</w:t>
            </w:r>
          </w:p>
        </w:tc>
        <w:tc>
          <w:tcPr>
            <w:tcW w:w="632" w:type="pct"/>
          </w:tcPr>
          <w:p w14:paraId="5E0FC4D3" w14:textId="6587707D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DFEC2BF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181E909" w14:textId="6C43FB64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D5DB54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A4C1648" w14:textId="389F7B56" w:rsidR="006713A5" w:rsidRPr="00B657B8" w:rsidRDefault="00104917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22,937</w:t>
            </w:r>
          </w:p>
        </w:tc>
        <w:tc>
          <w:tcPr>
            <w:tcW w:w="147" w:type="pct"/>
          </w:tcPr>
          <w:p w14:paraId="63FFB03B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6318ACBC" w14:textId="2940F1BF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21,802</w:t>
            </w:r>
          </w:p>
        </w:tc>
      </w:tr>
      <w:tr w:rsidR="006713A5" w:rsidRPr="00B657B8" w14:paraId="73B4A86C" w14:textId="77777777" w:rsidTr="00C30BD1">
        <w:tc>
          <w:tcPr>
            <w:tcW w:w="2088" w:type="pct"/>
          </w:tcPr>
          <w:p w14:paraId="6C8B241B" w14:textId="4000CA90" w:rsidR="006713A5" w:rsidRPr="00B657B8" w:rsidRDefault="006713A5" w:rsidP="006713A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30F500FE" w14:textId="17F36625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233DA61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A4D875D" w14:textId="10DEC38A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B4EE99A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D64AB96" w14:textId="599F2A7A" w:rsidR="006713A5" w:rsidRPr="00B657B8" w:rsidRDefault="00104917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8,574</w:t>
            </w:r>
          </w:p>
        </w:tc>
        <w:tc>
          <w:tcPr>
            <w:tcW w:w="147" w:type="pct"/>
          </w:tcPr>
          <w:p w14:paraId="2A177009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6031DB3D" w14:textId="3B86E987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8,428</w:t>
            </w:r>
          </w:p>
        </w:tc>
      </w:tr>
      <w:tr w:rsidR="006713A5" w:rsidRPr="00B657B8" w14:paraId="6F5243D4" w14:textId="77777777" w:rsidTr="00C30BD1">
        <w:tc>
          <w:tcPr>
            <w:tcW w:w="2088" w:type="pct"/>
          </w:tcPr>
          <w:p w14:paraId="74AE1B56" w14:textId="1BE8F987" w:rsidR="006713A5" w:rsidRPr="00B657B8" w:rsidRDefault="006713A5" w:rsidP="006713A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565BA5DB" w14:textId="6FA26125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4F6A6E4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56D349F" w14:textId="1F5A09E3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9888FA7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6FBD5FA" w14:textId="57338ABB" w:rsidR="006713A5" w:rsidRPr="00B657B8" w:rsidRDefault="00C36EED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22,878</w:t>
            </w:r>
          </w:p>
        </w:tc>
        <w:tc>
          <w:tcPr>
            <w:tcW w:w="147" w:type="pct"/>
          </w:tcPr>
          <w:p w14:paraId="664CCFA1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BC63E56" w14:textId="41B9C246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26,747</w:t>
            </w:r>
          </w:p>
        </w:tc>
      </w:tr>
      <w:tr w:rsidR="006713A5" w:rsidRPr="00B657B8" w14:paraId="265A8AB0" w14:textId="77777777" w:rsidTr="00C30BD1">
        <w:tc>
          <w:tcPr>
            <w:tcW w:w="2088" w:type="pct"/>
          </w:tcPr>
          <w:p w14:paraId="42010D02" w14:textId="0BF1E28F" w:rsidR="006713A5" w:rsidRPr="00B657B8" w:rsidRDefault="006713A5" w:rsidP="006713A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3D5CDC45" w14:textId="4375C220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E7B150A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2E2EF88" w14:textId="37CED98B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70C1883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61526D7" w14:textId="4C9ED679" w:rsidR="006713A5" w:rsidRPr="00B657B8" w:rsidRDefault="00C36EED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132,512</w:t>
            </w:r>
          </w:p>
        </w:tc>
        <w:tc>
          <w:tcPr>
            <w:tcW w:w="147" w:type="pct"/>
          </w:tcPr>
          <w:p w14:paraId="347FEA5C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A4EA69C" w14:textId="0E5ED64B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161,513</w:t>
            </w:r>
          </w:p>
        </w:tc>
      </w:tr>
      <w:tr w:rsidR="006713A5" w:rsidRPr="00B657B8" w14:paraId="1A516EBD" w14:textId="77777777" w:rsidTr="00C30BD1">
        <w:tc>
          <w:tcPr>
            <w:tcW w:w="2088" w:type="pct"/>
          </w:tcPr>
          <w:p w14:paraId="7A873782" w14:textId="1A44953D" w:rsidR="006713A5" w:rsidRPr="00B657B8" w:rsidRDefault="006713A5" w:rsidP="006713A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3069718F" w14:textId="17A51EDE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8365430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7489C17" w14:textId="626E86F1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798F259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19631EC" w14:textId="0008C9F3" w:rsidR="006713A5" w:rsidRPr="00B657B8" w:rsidRDefault="00C36EED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69,442</w:t>
            </w:r>
          </w:p>
        </w:tc>
        <w:tc>
          <w:tcPr>
            <w:tcW w:w="147" w:type="pct"/>
          </w:tcPr>
          <w:p w14:paraId="3A0612A9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1606B4C4" w14:textId="674FAD12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65,132</w:t>
            </w:r>
          </w:p>
        </w:tc>
      </w:tr>
      <w:tr w:rsidR="006713A5" w:rsidRPr="00B657B8" w14:paraId="6666DCF2" w14:textId="77777777" w:rsidTr="00C30BD1">
        <w:tc>
          <w:tcPr>
            <w:tcW w:w="2088" w:type="pct"/>
          </w:tcPr>
          <w:p w14:paraId="41121097" w14:textId="1D960E5B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6D135914" w14:textId="349DEAF0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A4D4782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1BD07CA" w14:textId="1ECB81E7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BE0A7BF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49042A6" w14:textId="2C948152" w:rsidR="006713A5" w:rsidRPr="00B657B8" w:rsidRDefault="00C36EED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19,116</w:t>
            </w:r>
          </w:p>
        </w:tc>
        <w:tc>
          <w:tcPr>
            <w:tcW w:w="147" w:type="pct"/>
          </w:tcPr>
          <w:p w14:paraId="4D59A24F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02B49FE6" w14:textId="76AF83B9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18,310</w:t>
            </w:r>
          </w:p>
        </w:tc>
      </w:tr>
      <w:tr w:rsidR="006713A5" w:rsidRPr="00B657B8" w14:paraId="0F1E8B60" w14:textId="77777777" w:rsidTr="00C30BD1">
        <w:tc>
          <w:tcPr>
            <w:tcW w:w="2088" w:type="pct"/>
          </w:tcPr>
          <w:p w14:paraId="13371812" w14:textId="51081C2A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43A32116" w14:textId="294ACD2F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392BD2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0530789" w14:textId="310C142D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C54C9FF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BD5EA18" w14:textId="4EA51DD5" w:rsidR="006713A5" w:rsidRPr="00B657B8" w:rsidRDefault="00C36EED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17,571</w:t>
            </w:r>
          </w:p>
        </w:tc>
        <w:tc>
          <w:tcPr>
            <w:tcW w:w="147" w:type="pct"/>
          </w:tcPr>
          <w:p w14:paraId="48827440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4FB2882A" w14:textId="465D3788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23,494</w:t>
            </w:r>
          </w:p>
        </w:tc>
      </w:tr>
      <w:tr w:rsidR="006713A5" w:rsidRPr="00B657B8" w14:paraId="6EE3B2F2" w14:textId="77777777" w:rsidTr="00C30BD1">
        <w:tc>
          <w:tcPr>
            <w:tcW w:w="2088" w:type="pct"/>
          </w:tcPr>
          <w:p w14:paraId="21D5ACBB" w14:textId="4BDA17BB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1D504705" w14:textId="35AE4F4E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C1506D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237359F" w14:textId="32E25EEB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B10EE4E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392DC23" w14:textId="75DBF53D" w:rsidR="006713A5" w:rsidRPr="00B6023C" w:rsidRDefault="0040377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023C">
              <w:rPr>
                <w:rFonts w:ascii="Angsana New" w:hAnsi="Angsana New"/>
                <w:sz w:val="30"/>
                <w:szCs w:val="30"/>
                <w:lang w:val="en-US"/>
              </w:rPr>
              <w:t>6,181</w:t>
            </w:r>
          </w:p>
        </w:tc>
        <w:tc>
          <w:tcPr>
            <w:tcW w:w="147" w:type="pct"/>
          </w:tcPr>
          <w:p w14:paraId="5413EE39" w14:textId="77777777" w:rsidR="006713A5" w:rsidRPr="00B6023C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1BA6F3CD" w14:textId="0FE45157" w:rsidR="006713A5" w:rsidRPr="00B6023C" w:rsidRDefault="00DE4C07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46AC2" w:rsidRPr="00B6023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</w:tr>
      <w:tr w:rsidR="006713A5" w:rsidRPr="00B657B8" w14:paraId="7F65F8C8" w14:textId="77777777" w:rsidTr="00C30BD1">
        <w:tc>
          <w:tcPr>
            <w:tcW w:w="2088" w:type="pct"/>
          </w:tcPr>
          <w:p w14:paraId="268A65EB" w14:textId="08CD4A5D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2674C223" w14:textId="7B2524E5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848836B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0E67D62" w14:textId="316038EF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564E673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AE9BF6A" w14:textId="4CCBD917" w:rsidR="006713A5" w:rsidRPr="00B657B8" w:rsidRDefault="00C36EED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9,990</w:t>
            </w:r>
          </w:p>
        </w:tc>
        <w:tc>
          <w:tcPr>
            <w:tcW w:w="147" w:type="pct"/>
          </w:tcPr>
          <w:p w14:paraId="24612618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DFF1F71" w14:textId="017EC07D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9,899</w:t>
            </w:r>
          </w:p>
        </w:tc>
      </w:tr>
      <w:tr w:rsidR="006713A5" w:rsidRPr="00B657B8" w14:paraId="1C199A44" w14:textId="77777777" w:rsidTr="00C30BD1">
        <w:tc>
          <w:tcPr>
            <w:tcW w:w="2088" w:type="pct"/>
          </w:tcPr>
          <w:p w14:paraId="01FD895D" w14:textId="46AA74B4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768B6350" w14:textId="5B0562EB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6DEC8C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018AAC7" w14:textId="53750150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D5C47B1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837425E" w14:textId="018D0D87" w:rsidR="006713A5" w:rsidRPr="00C51101" w:rsidRDefault="00F44B96" w:rsidP="00C5110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AF9FB4C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32A62B5" w14:textId="76AB3C39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26,250</w:t>
            </w:r>
          </w:p>
        </w:tc>
      </w:tr>
      <w:tr w:rsidR="006713A5" w:rsidRPr="00B657B8" w14:paraId="40788B4C" w14:textId="77777777" w:rsidTr="00C30BD1">
        <w:tc>
          <w:tcPr>
            <w:tcW w:w="2088" w:type="pct"/>
          </w:tcPr>
          <w:p w14:paraId="6F2FBC34" w14:textId="144BE998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ขายเงินลงทุน</w:t>
            </w:r>
          </w:p>
        </w:tc>
        <w:tc>
          <w:tcPr>
            <w:tcW w:w="632" w:type="pct"/>
          </w:tcPr>
          <w:p w14:paraId="15540DBB" w14:textId="78B0C9C7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49F75B5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4737221" w14:textId="4AC047C2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BEE1981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8554892" w14:textId="1B4CA413" w:rsidR="006713A5" w:rsidRPr="00C51101" w:rsidRDefault="00F44B96" w:rsidP="00C5110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ACDF9A8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AEF7C19" w14:textId="2232409E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171,727</w:t>
            </w:r>
          </w:p>
        </w:tc>
      </w:tr>
      <w:tr w:rsidR="006713A5" w:rsidRPr="00B657B8" w14:paraId="69D2E2F5" w14:textId="77777777" w:rsidTr="00C30BD1">
        <w:tc>
          <w:tcPr>
            <w:tcW w:w="2088" w:type="pct"/>
          </w:tcPr>
          <w:p w14:paraId="3ECA4036" w14:textId="3F4D3BA5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700E3E57" w14:textId="3139D386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D7A90EE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216E816" w14:textId="4D8DB451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3D23D95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3912957" w14:textId="09584FD6" w:rsidR="006713A5" w:rsidRPr="00B657B8" w:rsidRDefault="00C36EED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457</w:t>
            </w:r>
          </w:p>
        </w:tc>
        <w:tc>
          <w:tcPr>
            <w:tcW w:w="147" w:type="pct"/>
          </w:tcPr>
          <w:p w14:paraId="72EBA886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5AD062D" w14:textId="7CE5B9E6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50,600</w:t>
            </w:r>
          </w:p>
        </w:tc>
      </w:tr>
      <w:tr w:rsidR="006713A5" w:rsidRPr="00B657B8" w14:paraId="7AE50AB3" w14:textId="77777777" w:rsidTr="00C30BD1">
        <w:tc>
          <w:tcPr>
            <w:tcW w:w="2088" w:type="pct"/>
          </w:tcPr>
          <w:p w14:paraId="217850BF" w14:textId="77777777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FBE86C1" w14:textId="77777777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B446C02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AF07706" w14:textId="77777777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612E30B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D9CE9E0" w14:textId="77777777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7C4F7C9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A62C9D0" w14:textId="77777777" w:rsidR="006713A5" w:rsidRPr="00B657B8" w:rsidRDefault="006713A5" w:rsidP="006713A5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13A5" w:rsidRPr="00B657B8" w14:paraId="5AA582AE" w14:textId="77777777" w:rsidTr="00C30BD1">
        <w:tc>
          <w:tcPr>
            <w:tcW w:w="2088" w:type="pct"/>
          </w:tcPr>
          <w:p w14:paraId="629827FE" w14:textId="77777777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243157E" w14:textId="77777777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29C2A8F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C199B1A" w14:textId="77777777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D5FF530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54DE385" w14:textId="77777777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81E17D2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5849719" w14:textId="77777777" w:rsidR="006713A5" w:rsidRPr="00B657B8" w:rsidRDefault="006713A5" w:rsidP="006713A5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13A5" w:rsidRPr="00B657B8" w14:paraId="0FC2D2FA" w14:textId="77777777" w:rsidTr="00C30BD1">
        <w:tc>
          <w:tcPr>
            <w:tcW w:w="2088" w:type="pct"/>
          </w:tcPr>
          <w:p w14:paraId="328896D1" w14:textId="77777777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D0E9F20" w14:textId="77777777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4FB683D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BDACF4A" w14:textId="77777777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4F2FB6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CE62D43" w14:textId="77777777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5633C82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B15008D" w14:textId="77777777" w:rsidR="006713A5" w:rsidRPr="00B657B8" w:rsidRDefault="006713A5" w:rsidP="006713A5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13A5" w:rsidRPr="00B657B8" w14:paraId="2E8B5B6B" w14:textId="77777777" w:rsidTr="00C30BD1">
        <w:tc>
          <w:tcPr>
            <w:tcW w:w="2088" w:type="pct"/>
          </w:tcPr>
          <w:p w14:paraId="79F4975B" w14:textId="77777777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75F893D" w14:textId="77777777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720BF1A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E502F65" w14:textId="77777777" w:rsidR="006713A5" w:rsidRPr="00B657B8" w:rsidRDefault="006713A5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372590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FA8C021" w14:textId="77777777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07DFA262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9654EC3" w14:textId="77777777" w:rsidR="006713A5" w:rsidRPr="00B657B8" w:rsidRDefault="006713A5" w:rsidP="006713A5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13A5" w:rsidRPr="00B657B8" w14:paraId="5E6C2A1F" w14:textId="77777777" w:rsidTr="00C30BD1">
        <w:tc>
          <w:tcPr>
            <w:tcW w:w="2088" w:type="pct"/>
          </w:tcPr>
          <w:p w14:paraId="4BC3B027" w14:textId="77777777" w:rsidR="006713A5" w:rsidRPr="00B657B8" w:rsidRDefault="006713A5" w:rsidP="006713A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632" w:type="pct"/>
          </w:tcPr>
          <w:p w14:paraId="2D4996D8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B2CABAA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BC298BB" w14:textId="36C76714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36A476D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F43066D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95A57BE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E4ED2F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13A5" w:rsidRPr="00B657B8" w14:paraId="171B4619" w14:textId="77777777" w:rsidTr="00C30BD1">
        <w:tc>
          <w:tcPr>
            <w:tcW w:w="2088" w:type="pct"/>
          </w:tcPr>
          <w:p w14:paraId="7698BF73" w14:textId="1D399B27" w:rsidR="006713A5" w:rsidRPr="00B657B8" w:rsidRDefault="006713A5" w:rsidP="006713A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5CF596F6" w14:textId="644B2264" w:rsidR="006713A5" w:rsidRPr="001E10B2" w:rsidRDefault="000F66C9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199,026</w:t>
            </w:r>
          </w:p>
        </w:tc>
        <w:tc>
          <w:tcPr>
            <w:tcW w:w="145" w:type="pct"/>
          </w:tcPr>
          <w:p w14:paraId="54AD42B1" w14:textId="77777777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5E46CA6" w14:textId="02698CE3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778,424</w:t>
            </w:r>
          </w:p>
        </w:tc>
        <w:tc>
          <w:tcPr>
            <w:tcW w:w="145" w:type="pct"/>
          </w:tcPr>
          <w:p w14:paraId="7728E8CE" w14:textId="77777777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7781221" w14:textId="0E0CC1E5" w:rsidR="006713A5" w:rsidRPr="00B657B8" w:rsidRDefault="00F44B96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1,716,256</w:t>
            </w:r>
          </w:p>
        </w:tc>
        <w:tc>
          <w:tcPr>
            <w:tcW w:w="147" w:type="pct"/>
          </w:tcPr>
          <w:p w14:paraId="545C8063" w14:textId="77777777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BB62E4D" w14:textId="2B20254C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2,295,413</w:t>
            </w:r>
          </w:p>
        </w:tc>
      </w:tr>
      <w:tr w:rsidR="006713A5" w:rsidRPr="00B657B8" w14:paraId="4EC447CD" w14:textId="77777777" w:rsidTr="00C30BD1">
        <w:tc>
          <w:tcPr>
            <w:tcW w:w="2088" w:type="pct"/>
          </w:tcPr>
          <w:p w14:paraId="0C5CE5F5" w14:textId="77777777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62EE964F" w14:textId="4FCEF559" w:rsidR="006713A5" w:rsidRPr="00B657B8" w:rsidRDefault="000F66C9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683,983</w:t>
            </w:r>
          </w:p>
        </w:tc>
        <w:tc>
          <w:tcPr>
            <w:tcW w:w="145" w:type="pct"/>
          </w:tcPr>
          <w:p w14:paraId="76093847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AC0E4FE" w14:textId="264E9EF5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819,958</w:t>
            </w:r>
          </w:p>
        </w:tc>
        <w:tc>
          <w:tcPr>
            <w:tcW w:w="145" w:type="pct"/>
          </w:tcPr>
          <w:p w14:paraId="351DBF03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135AEA8" w14:textId="24C7ED47" w:rsidR="006713A5" w:rsidRPr="00B657B8" w:rsidRDefault="00D01E6B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196,887</w:t>
            </w:r>
          </w:p>
        </w:tc>
        <w:tc>
          <w:tcPr>
            <w:tcW w:w="147" w:type="pct"/>
          </w:tcPr>
          <w:p w14:paraId="137A3156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1C35C99" w14:textId="0B4395F3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262,906</w:t>
            </w:r>
          </w:p>
        </w:tc>
      </w:tr>
      <w:tr w:rsidR="006713A5" w:rsidRPr="00B657B8" w14:paraId="615A78C7" w14:textId="77777777" w:rsidTr="00C30BD1">
        <w:tc>
          <w:tcPr>
            <w:tcW w:w="2088" w:type="pct"/>
          </w:tcPr>
          <w:p w14:paraId="235C4170" w14:textId="434B4C04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254723F4" w14:textId="18CEF860" w:rsidR="006713A5" w:rsidRPr="00B657B8" w:rsidRDefault="000F66C9" w:rsidP="000F66C9">
            <w:pPr>
              <w:pStyle w:val="BodyText"/>
              <w:tabs>
                <w:tab w:val="decimal" w:pos="611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66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53B1F4F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82CE11B" w14:textId="3134E337" w:rsidR="006713A5" w:rsidRPr="00B657B8" w:rsidRDefault="006713A5" w:rsidP="006713A5">
            <w:pPr>
              <w:pStyle w:val="BodyText"/>
              <w:tabs>
                <w:tab w:val="decimal" w:pos="611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C4A69F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F38E520" w14:textId="2F11D428" w:rsidR="006713A5" w:rsidRPr="00B657B8" w:rsidRDefault="00D01E6B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195,309</w:t>
            </w:r>
          </w:p>
        </w:tc>
        <w:tc>
          <w:tcPr>
            <w:tcW w:w="147" w:type="pct"/>
          </w:tcPr>
          <w:p w14:paraId="14BABB6B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B4B396" w14:textId="3ADC4DBD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186,626</w:t>
            </w:r>
          </w:p>
        </w:tc>
      </w:tr>
      <w:tr w:rsidR="006713A5" w:rsidRPr="00B657B8" w14:paraId="37A89561" w14:textId="77777777" w:rsidTr="00C30BD1">
        <w:tc>
          <w:tcPr>
            <w:tcW w:w="2088" w:type="pct"/>
          </w:tcPr>
          <w:p w14:paraId="4A9A77CE" w14:textId="77777777" w:rsidR="006713A5" w:rsidRPr="00B657B8" w:rsidRDefault="006713A5" w:rsidP="006713A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22F2EC42" w14:textId="1A506211" w:rsidR="006713A5" w:rsidRPr="00B657B8" w:rsidRDefault="000F66C9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</w:p>
        </w:tc>
        <w:tc>
          <w:tcPr>
            <w:tcW w:w="145" w:type="pct"/>
          </w:tcPr>
          <w:p w14:paraId="5C5E7252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E54A588" w14:textId="54FD8707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11,935</w:t>
            </w:r>
          </w:p>
        </w:tc>
        <w:tc>
          <w:tcPr>
            <w:tcW w:w="145" w:type="pct"/>
          </w:tcPr>
          <w:p w14:paraId="005F21E9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CA49067" w14:textId="0BA4CA43" w:rsidR="006713A5" w:rsidRPr="00B657B8" w:rsidRDefault="00D01E6B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</w:p>
        </w:tc>
        <w:tc>
          <w:tcPr>
            <w:tcW w:w="147" w:type="pct"/>
          </w:tcPr>
          <w:p w14:paraId="3044B86E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764233C" w14:textId="309F29EC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5,095</w:t>
            </w:r>
          </w:p>
        </w:tc>
      </w:tr>
      <w:tr w:rsidR="006713A5" w:rsidRPr="00B657B8" w14:paraId="78447C6B" w14:textId="77777777" w:rsidTr="00C30BD1">
        <w:tc>
          <w:tcPr>
            <w:tcW w:w="2088" w:type="pct"/>
          </w:tcPr>
          <w:p w14:paraId="5977893F" w14:textId="77777777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59D91C03" w14:textId="606B0A5C" w:rsidR="006713A5" w:rsidRPr="008D0716" w:rsidRDefault="002D334D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9148F08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4C00DFC" w14:textId="1D31ED6A" w:rsidR="006713A5" w:rsidRPr="00301BAB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963</w:t>
            </w:r>
          </w:p>
        </w:tc>
        <w:tc>
          <w:tcPr>
            <w:tcW w:w="145" w:type="pct"/>
          </w:tcPr>
          <w:p w14:paraId="76E53B8F" w14:textId="77777777" w:rsidR="006713A5" w:rsidRPr="00B657B8" w:rsidRDefault="006713A5" w:rsidP="006713A5">
            <w:pPr>
              <w:pStyle w:val="BodyText"/>
              <w:tabs>
                <w:tab w:val="decimal" w:pos="609"/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32AD3EF" w14:textId="4BF026B5" w:rsidR="006713A5" w:rsidRPr="00B657B8" w:rsidRDefault="00D01E6B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3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D1162C0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F061AF2" w14:textId="6518098A" w:rsidR="006713A5" w:rsidRPr="008F2D86" w:rsidRDefault="006713A5" w:rsidP="006713A5">
            <w:pPr>
              <w:pStyle w:val="BodyText"/>
              <w:tabs>
                <w:tab w:val="decimal" w:pos="785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424</w:t>
            </w:r>
          </w:p>
        </w:tc>
      </w:tr>
      <w:tr w:rsidR="006713A5" w:rsidRPr="00B657B8" w14:paraId="3F5C3AC9" w14:textId="77777777" w:rsidTr="00C30BD1">
        <w:tc>
          <w:tcPr>
            <w:tcW w:w="2088" w:type="pct"/>
            <w:shd w:val="clear" w:color="auto" w:fill="FFFFFF"/>
          </w:tcPr>
          <w:p w14:paraId="70EAF325" w14:textId="77777777" w:rsidR="006713A5" w:rsidRPr="00CC118E" w:rsidRDefault="006713A5" w:rsidP="006713A5">
            <w:pPr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2" w:type="pct"/>
          </w:tcPr>
          <w:p w14:paraId="007ECFA7" w14:textId="77777777" w:rsidR="006713A5" w:rsidRPr="00CC118E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1BF0DADD" w14:textId="77777777" w:rsidR="006713A5" w:rsidRPr="00CC118E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</w:tcPr>
          <w:p w14:paraId="020915AD" w14:textId="77777777" w:rsidR="006713A5" w:rsidRPr="00CC118E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31912E1B" w14:textId="77777777" w:rsidR="006713A5" w:rsidRPr="00CC118E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</w:tcPr>
          <w:p w14:paraId="29A29000" w14:textId="77777777" w:rsidR="006713A5" w:rsidRPr="00CC118E" w:rsidRDefault="006713A5" w:rsidP="006713A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5C7B1C17" w14:textId="77777777" w:rsidR="006713A5" w:rsidRPr="00CC118E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0" w:type="pct"/>
          </w:tcPr>
          <w:p w14:paraId="79F17681" w14:textId="77777777" w:rsidR="006713A5" w:rsidRPr="00CC118E" w:rsidRDefault="006713A5" w:rsidP="006713A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713A5" w:rsidRPr="00B657B8" w14:paraId="78C6197C" w14:textId="77777777" w:rsidTr="00C30BD1">
        <w:tc>
          <w:tcPr>
            <w:tcW w:w="2088" w:type="pct"/>
            <w:shd w:val="clear" w:color="auto" w:fill="FFFFFF"/>
          </w:tcPr>
          <w:p w14:paraId="5047F7AD" w14:textId="77777777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632" w:type="pct"/>
          </w:tcPr>
          <w:p w14:paraId="73F58CB3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E239B9A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27151E11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02F31B6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D931484" w14:textId="77777777" w:rsidR="006713A5" w:rsidRPr="00B657B8" w:rsidRDefault="006713A5" w:rsidP="006713A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E870077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C29C061" w14:textId="77777777" w:rsidR="006713A5" w:rsidRPr="00B657B8" w:rsidRDefault="006713A5" w:rsidP="006713A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13A5" w:rsidRPr="00B657B8" w14:paraId="270CDC54" w14:textId="77777777" w:rsidTr="00C30BD1">
        <w:tc>
          <w:tcPr>
            <w:tcW w:w="2088" w:type="pct"/>
            <w:shd w:val="clear" w:color="auto" w:fill="FFFFFF"/>
          </w:tcPr>
          <w:p w14:paraId="62CC987D" w14:textId="77777777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ค่าตอบแทนกรรมการและผู้บริหารสำคัญ</w:t>
            </w:r>
            <w:r w:rsidRPr="00B657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</w:tcPr>
          <w:p w14:paraId="5E02E9B8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CD30C7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AD52293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9C4AE6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FF2502B" w14:textId="77777777" w:rsidR="006713A5" w:rsidRPr="00B657B8" w:rsidRDefault="006713A5" w:rsidP="006713A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FA49C7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5ED2E0F" w14:textId="77777777" w:rsidR="006713A5" w:rsidRPr="00B657B8" w:rsidRDefault="006713A5" w:rsidP="006713A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13A5" w:rsidRPr="00B657B8" w14:paraId="33A6D2CB" w14:textId="77777777">
        <w:tc>
          <w:tcPr>
            <w:tcW w:w="2088" w:type="pct"/>
            <w:shd w:val="clear" w:color="auto" w:fill="FFFFFF"/>
          </w:tcPr>
          <w:p w14:paraId="336D4521" w14:textId="4762650C" w:rsidR="006713A5" w:rsidRPr="00B657B8" w:rsidRDefault="006713A5" w:rsidP="006713A5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B657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201C8D3" w14:textId="77777777" w:rsidR="006713A5" w:rsidRPr="00B657B8" w:rsidRDefault="006713A5" w:rsidP="006713A5">
            <w:pPr>
              <w:ind w:left="252" w:firstLine="174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657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632" w:type="pct"/>
            <w:vAlign w:val="bottom"/>
          </w:tcPr>
          <w:p w14:paraId="19820538" w14:textId="49057A66" w:rsidR="006713A5" w:rsidRPr="00B657B8" w:rsidRDefault="002D334D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119,494</w:t>
            </w:r>
          </w:p>
        </w:tc>
        <w:tc>
          <w:tcPr>
            <w:tcW w:w="145" w:type="pct"/>
          </w:tcPr>
          <w:p w14:paraId="2C0F0286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bottom"/>
          </w:tcPr>
          <w:p w14:paraId="01E4BC8E" w14:textId="0234CC7F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141,604</w:t>
            </w:r>
          </w:p>
        </w:tc>
        <w:tc>
          <w:tcPr>
            <w:tcW w:w="145" w:type="pct"/>
          </w:tcPr>
          <w:p w14:paraId="3F2249AF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21719DF6" w14:textId="1045BD2C" w:rsidR="006713A5" w:rsidRPr="000A01D2" w:rsidRDefault="0003445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106,214</w:t>
            </w:r>
          </w:p>
        </w:tc>
        <w:tc>
          <w:tcPr>
            <w:tcW w:w="147" w:type="pct"/>
          </w:tcPr>
          <w:p w14:paraId="1EC5B99D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0656311D" w14:textId="1A84192B" w:rsidR="006713A5" w:rsidRPr="00B657B8" w:rsidRDefault="006713A5" w:rsidP="00FE4FFB">
            <w:pPr>
              <w:pStyle w:val="BodyText"/>
              <w:tabs>
                <w:tab w:val="decimal" w:pos="791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126,354</w:t>
            </w:r>
          </w:p>
        </w:tc>
      </w:tr>
      <w:tr w:rsidR="006713A5" w:rsidRPr="00B657B8" w14:paraId="1999A819" w14:textId="77777777" w:rsidTr="00C30BD1">
        <w:tc>
          <w:tcPr>
            <w:tcW w:w="2088" w:type="pct"/>
            <w:shd w:val="clear" w:color="auto" w:fill="FFFFFF"/>
          </w:tcPr>
          <w:p w14:paraId="21F1847F" w14:textId="77777777" w:rsidR="006713A5" w:rsidRPr="00B657B8" w:rsidRDefault="006713A5" w:rsidP="006713A5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</w:tcPr>
          <w:p w14:paraId="4974D24E" w14:textId="292A571D" w:rsidR="006713A5" w:rsidRPr="00B657B8" w:rsidRDefault="002D334D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4,438</w:t>
            </w:r>
          </w:p>
        </w:tc>
        <w:tc>
          <w:tcPr>
            <w:tcW w:w="145" w:type="pct"/>
          </w:tcPr>
          <w:p w14:paraId="21B4CFD5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3095DB86" w14:textId="3E95CED9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2,387</w:t>
            </w:r>
          </w:p>
        </w:tc>
        <w:tc>
          <w:tcPr>
            <w:tcW w:w="145" w:type="pct"/>
          </w:tcPr>
          <w:p w14:paraId="00135F8D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2455CB9" w14:textId="3764FB53" w:rsidR="006713A5" w:rsidRPr="000A01D2" w:rsidRDefault="0003445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3,859</w:t>
            </w:r>
          </w:p>
        </w:tc>
        <w:tc>
          <w:tcPr>
            <w:tcW w:w="147" w:type="pct"/>
          </w:tcPr>
          <w:p w14:paraId="3A02D709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A0053C0" w14:textId="58C6342D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1,830</w:t>
            </w:r>
          </w:p>
        </w:tc>
      </w:tr>
      <w:tr w:rsidR="006713A5" w:rsidRPr="00B657B8" w14:paraId="126BBECA" w14:textId="77777777" w:rsidTr="00C30BD1">
        <w:tc>
          <w:tcPr>
            <w:tcW w:w="2088" w:type="pct"/>
            <w:shd w:val="clear" w:color="auto" w:fill="FFFFFF"/>
          </w:tcPr>
          <w:p w14:paraId="36D2752A" w14:textId="77777777" w:rsidR="006713A5" w:rsidRPr="00B657B8" w:rsidRDefault="006713A5" w:rsidP="006713A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2E59AEF" w14:textId="112E150E" w:rsidR="006713A5" w:rsidRPr="00B657B8" w:rsidRDefault="002D334D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123,932</w:t>
            </w:r>
          </w:p>
        </w:tc>
        <w:tc>
          <w:tcPr>
            <w:tcW w:w="145" w:type="pct"/>
          </w:tcPr>
          <w:p w14:paraId="7D759205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26FC9CC" w14:textId="142D22D8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</w:rPr>
              <w:t>143,991</w:t>
            </w:r>
          </w:p>
        </w:tc>
        <w:tc>
          <w:tcPr>
            <w:tcW w:w="145" w:type="pct"/>
          </w:tcPr>
          <w:p w14:paraId="359D53E1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79E20" w14:textId="075F49AC" w:rsidR="006713A5" w:rsidRPr="000A01D2" w:rsidRDefault="0003445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110,073</w:t>
            </w:r>
          </w:p>
        </w:tc>
        <w:tc>
          <w:tcPr>
            <w:tcW w:w="147" w:type="pct"/>
          </w:tcPr>
          <w:p w14:paraId="0C6A2518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F1DB9BF" w14:textId="46CC8CF8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</w:rPr>
              <w:t>128,</w:t>
            </w: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184</w:t>
            </w:r>
          </w:p>
        </w:tc>
      </w:tr>
      <w:tr w:rsidR="006713A5" w:rsidRPr="00B657B8" w14:paraId="22E53BEF" w14:textId="77777777" w:rsidTr="00C30BD1">
        <w:trPr>
          <w:trHeight w:val="314"/>
        </w:trPr>
        <w:tc>
          <w:tcPr>
            <w:tcW w:w="2088" w:type="pct"/>
          </w:tcPr>
          <w:p w14:paraId="4A82FC29" w14:textId="77777777" w:rsidR="006713A5" w:rsidRPr="00B657B8" w:rsidRDefault="006713A5" w:rsidP="006713A5">
            <w:pPr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2" w:type="pct"/>
          </w:tcPr>
          <w:p w14:paraId="1E109440" w14:textId="77777777" w:rsidR="006713A5" w:rsidRPr="00B657B8" w:rsidRDefault="006713A5" w:rsidP="006713A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7D142F8A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</w:tcPr>
          <w:p w14:paraId="0A70CE9A" w14:textId="77777777" w:rsidR="006713A5" w:rsidRPr="00B657B8" w:rsidRDefault="006713A5" w:rsidP="006713A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24B29B06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</w:tcPr>
          <w:p w14:paraId="72F20E0B" w14:textId="77777777" w:rsidR="006713A5" w:rsidRPr="00B657B8" w:rsidRDefault="006713A5" w:rsidP="006713A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4B11A62B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0" w:type="pct"/>
          </w:tcPr>
          <w:p w14:paraId="7F20A84B" w14:textId="77777777" w:rsidR="006713A5" w:rsidRPr="00B657B8" w:rsidRDefault="006713A5" w:rsidP="006713A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713A5" w:rsidRPr="00B657B8" w14:paraId="3C741574" w14:textId="77777777" w:rsidTr="00C30BD1">
        <w:tc>
          <w:tcPr>
            <w:tcW w:w="2088" w:type="pct"/>
          </w:tcPr>
          <w:p w14:paraId="4F390EDF" w14:textId="77777777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5AFC730D" w14:textId="77777777" w:rsidR="006713A5" w:rsidRPr="00B657B8" w:rsidRDefault="006713A5" w:rsidP="006713A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1D6A519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2886EB9" w14:textId="77777777" w:rsidR="006713A5" w:rsidRPr="00B657B8" w:rsidRDefault="006713A5" w:rsidP="006713A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0C835B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617ECDD" w14:textId="77777777" w:rsidR="006713A5" w:rsidRPr="00B657B8" w:rsidRDefault="006713A5" w:rsidP="006713A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E6939B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EB9796C" w14:textId="77777777" w:rsidR="006713A5" w:rsidRPr="00B657B8" w:rsidRDefault="006713A5" w:rsidP="006713A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13A5" w:rsidRPr="00B657B8" w14:paraId="00329786" w14:textId="77777777" w:rsidTr="00C30BD1">
        <w:tc>
          <w:tcPr>
            <w:tcW w:w="2088" w:type="pct"/>
          </w:tcPr>
          <w:p w14:paraId="4C67C839" w14:textId="77777777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4791EAE" w14:textId="52DDD763" w:rsidR="006713A5" w:rsidRPr="00B657B8" w:rsidRDefault="00947A21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6C41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759AC93B" w14:textId="77777777" w:rsidR="006713A5" w:rsidRPr="00B657B8" w:rsidRDefault="006713A5" w:rsidP="006713A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4E26DC56" w14:textId="34319AEA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</w:p>
        </w:tc>
        <w:tc>
          <w:tcPr>
            <w:tcW w:w="145" w:type="pct"/>
          </w:tcPr>
          <w:p w14:paraId="43DFAB7B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6C25829" w14:textId="5056BB6E" w:rsidR="006713A5" w:rsidRPr="00B657B8" w:rsidRDefault="0003445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6C41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18BD0BDE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77CF793" w14:textId="13F34BBB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</w:p>
        </w:tc>
      </w:tr>
      <w:tr w:rsidR="006713A5" w:rsidRPr="00B657B8" w14:paraId="4BA28910" w14:textId="77777777" w:rsidTr="00C30BD1">
        <w:tc>
          <w:tcPr>
            <w:tcW w:w="2088" w:type="pct"/>
          </w:tcPr>
          <w:p w14:paraId="2FEBB058" w14:textId="77777777" w:rsidR="006713A5" w:rsidRPr="00B657B8" w:rsidRDefault="006713A5" w:rsidP="006713A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7FD8F071" w14:textId="254D6926" w:rsidR="006713A5" w:rsidRPr="00B657B8" w:rsidRDefault="00132DED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08D0A6C" w14:textId="77777777" w:rsidR="006713A5" w:rsidRPr="00B657B8" w:rsidRDefault="006713A5" w:rsidP="006713A5">
            <w:pPr>
              <w:pStyle w:val="BodyText"/>
              <w:tabs>
                <w:tab w:val="decimal" w:pos="910"/>
                <w:tab w:val="decimal" w:pos="1329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7DD5B64F" w14:textId="6E10D20E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3,153</w:t>
            </w:r>
          </w:p>
        </w:tc>
        <w:tc>
          <w:tcPr>
            <w:tcW w:w="145" w:type="pct"/>
          </w:tcPr>
          <w:p w14:paraId="0ABFF62E" w14:textId="77777777" w:rsidR="006713A5" w:rsidRPr="00B657B8" w:rsidRDefault="006713A5" w:rsidP="006713A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153F165" w14:textId="588404A9" w:rsidR="006713A5" w:rsidRPr="004624B1" w:rsidRDefault="00464F77" w:rsidP="006713A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606964" w14:textId="77777777" w:rsidR="006713A5" w:rsidRPr="00B657B8" w:rsidRDefault="006713A5" w:rsidP="006713A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69B7CF8F" w14:textId="77ACF7CF" w:rsidR="006713A5" w:rsidRPr="00B657B8" w:rsidRDefault="006713A5" w:rsidP="006713A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3,153</w:t>
            </w:r>
          </w:p>
        </w:tc>
      </w:tr>
    </w:tbl>
    <w:p w14:paraId="35710062" w14:textId="77777777" w:rsidR="00D97314" w:rsidRPr="00B620B8" w:rsidRDefault="00D97314" w:rsidP="00D97314">
      <w:pPr>
        <w:ind w:left="540"/>
        <w:jc w:val="thaiDistribute"/>
        <w:rPr>
          <w:rFonts w:asciiTheme="majorBidi" w:hAnsiTheme="majorBidi" w:cstheme="majorBidi"/>
        </w:rPr>
      </w:pPr>
    </w:p>
    <w:p w14:paraId="15249886" w14:textId="5A4B2610" w:rsidR="00991869" w:rsidRDefault="00D97314" w:rsidP="00991869">
      <w:pPr>
        <w:pStyle w:val="BodyText2"/>
        <w:ind w:left="567" w:right="18"/>
        <w:rPr>
          <w:cs/>
        </w:rPr>
      </w:pPr>
      <w:r w:rsidRPr="00B657B8">
        <w:rPr>
          <w:cs/>
        </w:rPr>
        <w:t>ยอดคงเหลือกับบุคคลหรือกิจการที่เกี่ยวข้องกัน ณ วันที่</w:t>
      </w:r>
      <w:r w:rsidRPr="00B657B8">
        <w:t xml:space="preserve"> </w:t>
      </w:r>
      <w:r w:rsidR="00991869" w:rsidRPr="00991869">
        <w:rPr>
          <w:lang w:val="en-US"/>
        </w:rPr>
        <w:t xml:space="preserve">30 </w:t>
      </w:r>
      <w:r w:rsidR="00991869" w:rsidRPr="00991869">
        <w:rPr>
          <w:cs/>
          <w:lang w:val="en-US"/>
        </w:rPr>
        <w:t xml:space="preserve">มิถุนายน </w:t>
      </w:r>
      <w:r w:rsidR="00991869" w:rsidRPr="00991869">
        <w:rPr>
          <w:lang w:val="en-US"/>
        </w:rPr>
        <w:t>256</w:t>
      </w:r>
      <w:r w:rsidR="00EA7EC8">
        <w:rPr>
          <w:lang w:val="en-US"/>
        </w:rPr>
        <w:t>8</w:t>
      </w:r>
      <w:r w:rsidR="00991869" w:rsidRPr="00991869">
        <w:rPr>
          <w:lang w:val="en-US"/>
        </w:rPr>
        <w:t xml:space="preserve"> </w:t>
      </w:r>
      <w:r w:rsidR="00991869" w:rsidRPr="00991869">
        <w:rPr>
          <w:cs/>
          <w:lang w:val="en-US"/>
        </w:rPr>
        <w:t xml:space="preserve">และ </w:t>
      </w:r>
      <w:r w:rsidR="00991869" w:rsidRPr="00991869">
        <w:rPr>
          <w:lang w:val="en-US"/>
        </w:rPr>
        <w:t xml:space="preserve">31 </w:t>
      </w:r>
      <w:r w:rsidR="00991869" w:rsidRPr="00991869">
        <w:rPr>
          <w:cs/>
          <w:lang w:val="en-US"/>
        </w:rPr>
        <w:t>ธันวาคม</w:t>
      </w:r>
      <w:r w:rsidRPr="00B657B8">
        <w:rPr>
          <w:cs/>
        </w:rPr>
        <w:t xml:space="preserve"> </w:t>
      </w:r>
      <w:r w:rsidRPr="00B657B8">
        <w:rPr>
          <w:lang w:val="en-US"/>
        </w:rPr>
        <w:t>256</w:t>
      </w:r>
      <w:r w:rsidR="000D4578">
        <w:rPr>
          <w:lang w:val="en-US"/>
        </w:rPr>
        <w:t>7</w:t>
      </w:r>
      <w:r w:rsidRPr="00B657B8">
        <w:t xml:space="preserve"> </w:t>
      </w:r>
      <w:r w:rsidRPr="00B657B8">
        <w:rPr>
          <w:cs/>
        </w:rPr>
        <w:t>มีดังนี้</w:t>
      </w:r>
    </w:p>
    <w:tbl>
      <w:tblPr>
        <w:tblpPr w:leftFromText="180" w:rightFromText="180" w:vertAnchor="text" w:tblpX="426" w:tblpY="1"/>
        <w:tblOverlap w:val="never"/>
        <w:tblW w:w="9718" w:type="dxa"/>
        <w:tblLayout w:type="fixed"/>
        <w:tblLook w:val="0020" w:firstRow="1" w:lastRow="0" w:firstColumn="0" w:lastColumn="0" w:noHBand="0" w:noVBand="0"/>
      </w:tblPr>
      <w:tblGrid>
        <w:gridCol w:w="4118"/>
        <w:gridCol w:w="1285"/>
        <w:gridCol w:w="284"/>
        <w:gridCol w:w="1135"/>
        <w:gridCol w:w="284"/>
        <w:gridCol w:w="1277"/>
        <w:gridCol w:w="284"/>
        <w:gridCol w:w="1051"/>
      </w:tblGrid>
      <w:tr w:rsidR="00647FE2" w:rsidRPr="00B657B8" w14:paraId="308C1B86" w14:textId="77777777" w:rsidTr="00010485">
        <w:tc>
          <w:tcPr>
            <w:tcW w:w="2119" w:type="pct"/>
          </w:tcPr>
          <w:p w14:paraId="0C8BEA06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1" w:type="pct"/>
            <w:gridSpan w:val="3"/>
          </w:tcPr>
          <w:p w14:paraId="6E9DA3BF" w14:textId="77777777" w:rsidR="00647FE2" w:rsidRPr="00B657B8" w:rsidRDefault="00647FE2" w:rsidP="006B38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09FBFBD" w14:textId="77777777" w:rsidR="00647FE2" w:rsidRPr="00B657B8" w:rsidRDefault="00647FE2" w:rsidP="006B389F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</w:tcPr>
          <w:p w14:paraId="7B8B781E" w14:textId="77777777" w:rsidR="00647FE2" w:rsidRPr="00B657B8" w:rsidRDefault="00647FE2" w:rsidP="006B38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1869" w:rsidRPr="00B657B8" w14:paraId="203CF805" w14:textId="77777777" w:rsidTr="00010485">
        <w:tc>
          <w:tcPr>
            <w:tcW w:w="2119" w:type="pct"/>
          </w:tcPr>
          <w:p w14:paraId="0A08AAA4" w14:textId="77777777" w:rsidR="00991869" w:rsidRPr="00B657B8" w:rsidRDefault="00991869" w:rsidP="0099186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09870995" w14:textId="09D30882" w:rsidR="00991869" w:rsidRPr="00B657B8" w:rsidRDefault="00991869" w:rsidP="00991869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1C874EDB" w14:textId="77777777" w:rsidR="00991869" w:rsidRPr="00B657B8" w:rsidRDefault="00991869" w:rsidP="0099186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0DE8E41B" w14:textId="77777777" w:rsidR="00991869" w:rsidRPr="00B657B8" w:rsidRDefault="00991869" w:rsidP="00991869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3A838A4B" w14:textId="77777777" w:rsidR="00991869" w:rsidRPr="00B657B8" w:rsidRDefault="00991869" w:rsidP="0099186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635D38B5" w14:textId="7F1BB2F8" w:rsidR="00991869" w:rsidRPr="00B657B8" w:rsidRDefault="00991869" w:rsidP="0099186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0A557350" w14:textId="77777777" w:rsidR="00991869" w:rsidRPr="00B657B8" w:rsidRDefault="00991869" w:rsidP="00991869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0B358BB3" w14:textId="77777777" w:rsidR="00991869" w:rsidRPr="00B657B8" w:rsidRDefault="00991869" w:rsidP="00991869">
            <w:pPr>
              <w:spacing w:line="240" w:lineRule="auto"/>
              <w:ind w:left="-71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47FE2" w:rsidRPr="00B657B8" w14:paraId="06EDD72B" w14:textId="77777777" w:rsidTr="00010485">
        <w:tc>
          <w:tcPr>
            <w:tcW w:w="2119" w:type="pct"/>
          </w:tcPr>
          <w:p w14:paraId="5E038ED0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498AA7D7" w14:textId="77777777" w:rsidR="00647FE2" w:rsidRPr="00B657B8" w:rsidRDefault="00647FE2" w:rsidP="006B38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6755BA9F" w14:textId="77777777" w:rsidR="00647FE2" w:rsidRPr="00B657B8" w:rsidRDefault="00647FE2" w:rsidP="006B389F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5EE54598" w14:textId="77777777" w:rsidR="00647FE2" w:rsidRPr="00B657B8" w:rsidRDefault="00647FE2" w:rsidP="006B38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CABBE46" w14:textId="77777777" w:rsidR="00647FE2" w:rsidRPr="00B657B8" w:rsidRDefault="00647FE2" w:rsidP="006B389F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03AF460C" w14:textId="77777777" w:rsidR="00647FE2" w:rsidRPr="00B657B8" w:rsidRDefault="00647FE2" w:rsidP="006B38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761ED9D4" w14:textId="77777777" w:rsidR="00647FE2" w:rsidRPr="00B657B8" w:rsidRDefault="00647FE2" w:rsidP="006B389F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18977EF2" w14:textId="77777777" w:rsidR="00647FE2" w:rsidRPr="00B657B8" w:rsidRDefault="00647FE2" w:rsidP="006B38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47FE2" w:rsidRPr="00B657B8" w14:paraId="6CBFD461" w14:textId="77777777" w:rsidTr="00010485">
        <w:tc>
          <w:tcPr>
            <w:tcW w:w="2119" w:type="pct"/>
          </w:tcPr>
          <w:p w14:paraId="6D644A82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1" w:type="pct"/>
            <w:gridSpan w:val="7"/>
          </w:tcPr>
          <w:p w14:paraId="3B8B5EC7" w14:textId="77777777" w:rsidR="00647FE2" w:rsidRPr="00B657B8" w:rsidRDefault="00647FE2" w:rsidP="006B389F">
            <w:pPr>
              <w:pStyle w:val="BodyText"/>
              <w:tabs>
                <w:tab w:val="decimal" w:pos="986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7FE2" w:rsidRPr="00B657B8" w14:paraId="19E4ECE9" w14:textId="77777777" w:rsidTr="008572F5">
        <w:tc>
          <w:tcPr>
            <w:tcW w:w="2119" w:type="pct"/>
          </w:tcPr>
          <w:p w14:paraId="16437026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1" w:type="pct"/>
          </w:tcPr>
          <w:p w14:paraId="34320C4A" w14:textId="77777777" w:rsidR="00647FE2" w:rsidRPr="00B657B8" w:rsidRDefault="00647FE2" w:rsidP="006B389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F0E4C58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293C786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A5A4DC0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55659212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4A195C8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35FBD9F2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7FE2" w:rsidRPr="00B657B8" w14:paraId="11992AE5" w14:textId="77777777" w:rsidTr="008572F5">
        <w:tc>
          <w:tcPr>
            <w:tcW w:w="2119" w:type="pct"/>
          </w:tcPr>
          <w:p w14:paraId="7E6171DE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7B5A5FEF" w14:textId="46CA8419" w:rsidR="00647FE2" w:rsidRPr="00B657B8" w:rsidRDefault="00011B2D" w:rsidP="00917C57">
            <w:pPr>
              <w:tabs>
                <w:tab w:val="decimal" w:pos="73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51F51A1" w14:textId="77777777" w:rsidR="00647FE2" w:rsidRPr="00B657B8" w:rsidRDefault="00647FE2" w:rsidP="006B389F">
            <w:pPr>
              <w:tabs>
                <w:tab w:val="decimal" w:pos="8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D8B666E" w14:textId="77777777" w:rsidR="00647FE2" w:rsidRPr="000D4578" w:rsidRDefault="00647FE2" w:rsidP="006B38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D45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7E554BD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13F0BB24" w14:textId="6F5E0D1E" w:rsidR="00647FE2" w:rsidRPr="006F09B9" w:rsidRDefault="005276C8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</w:t>
            </w:r>
            <w:r w:rsidR="00591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2,04</w:t>
            </w:r>
            <w:r w:rsidR="00A90D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15481DCF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0AAC5DDA" w14:textId="77777777" w:rsidR="00647FE2" w:rsidRPr="00A5663C" w:rsidRDefault="00647FE2" w:rsidP="006B389F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938,654</w:t>
            </w:r>
          </w:p>
        </w:tc>
      </w:tr>
      <w:tr w:rsidR="00647FE2" w:rsidRPr="00B657B8" w14:paraId="7CC42C19" w14:textId="77777777" w:rsidTr="008572F5">
        <w:tc>
          <w:tcPr>
            <w:tcW w:w="2119" w:type="pct"/>
          </w:tcPr>
          <w:p w14:paraId="3C0F5D99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34867838" w14:textId="20B3779C" w:rsidR="00647FE2" w:rsidRPr="00B657B8" w:rsidRDefault="00011B2D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875,092</w:t>
            </w:r>
          </w:p>
        </w:tc>
        <w:tc>
          <w:tcPr>
            <w:tcW w:w="146" w:type="pct"/>
          </w:tcPr>
          <w:p w14:paraId="25BEDAAE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5D812FD" w14:textId="77777777" w:rsidR="00647FE2" w:rsidRPr="000D4578" w:rsidRDefault="00647FE2" w:rsidP="00607E6A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D4578">
              <w:rPr>
                <w:rFonts w:asciiTheme="majorBidi" w:hAnsiTheme="majorBidi" w:cstheme="majorBidi"/>
                <w:sz w:val="30"/>
                <w:szCs w:val="30"/>
              </w:rPr>
              <w:t>1,011,221</w:t>
            </w:r>
          </w:p>
        </w:tc>
        <w:tc>
          <w:tcPr>
            <w:tcW w:w="146" w:type="pct"/>
          </w:tcPr>
          <w:p w14:paraId="6D5D3C37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2CDBEEB0" w14:textId="3C20063C" w:rsidR="00647FE2" w:rsidRPr="00B657B8" w:rsidRDefault="00591F25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810,945</w:t>
            </w:r>
          </w:p>
        </w:tc>
        <w:tc>
          <w:tcPr>
            <w:tcW w:w="146" w:type="pct"/>
          </w:tcPr>
          <w:p w14:paraId="0C608E36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6F3C70E6" w14:textId="77777777" w:rsidR="00647FE2" w:rsidRPr="00A5663C" w:rsidRDefault="00647FE2" w:rsidP="006B389F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1,008,975</w:t>
            </w:r>
          </w:p>
        </w:tc>
      </w:tr>
      <w:tr w:rsidR="00647FE2" w:rsidRPr="00B657B8" w14:paraId="4D8FD4B2" w14:textId="77777777" w:rsidTr="008572F5">
        <w:tc>
          <w:tcPr>
            <w:tcW w:w="2119" w:type="pct"/>
          </w:tcPr>
          <w:p w14:paraId="0CDCC7BA" w14:textId="77777777" w:rsidR="00647FE2" w:rsidRPr="00B657B8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0CE6DBCD" w14:textId="24A1B57E" w:rsidR="00647FE2" w:rsidRPr="00895742" w:rsidRDefault="00011B2D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875,092</w:t>
            </w:r>
          </w:p>
        </w:tc>
        <w:tc>
          <w:tcPr>
            <w:tcW w:w="146" w:type="pct"/>
          </w:tcPr>
          <w:p w14:paraId="0F8B07EA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3BB5793" w14:textId="77777777" w:rsidR="00647FE2" w:rsidRPr="00A5663C" w:rsidRDefault="00647FE2" w:rsidP="00607E6A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1,011,221</w:t>
            </w:r>
          </w:p>
        </w:tc>
        <w:tc>
          <w:tcPr>
            <w:tcW w:w="146" w:type="pct"/>
          </w:tcPr>
          <w:p w14:paraId="251B8BC1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2CCD2D6D" w14:textId="0ABE2472" w:rsidR="00647FE2" w:rsidRPr="002D1D68" w:rsidRDefault="00591F25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1,812,</w:t>
            </w:r>
            <w:r w:rsidR="00A548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</w:t>
            </w:r>
            <w:r w:rsidR="00A90D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56547EEB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0295F2CA" w14:textId="77777777" w:rsidR="00647FE2" w:rsidRPr="00A5663C" w:rsidRDefault="00647FE2" w:rsidP="006B389F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1,947,629</w:t>
            </w:r>
          </w:p>
        </w:tc>
      </w:tr>
      <w:tr w:rsidR="00647FE2" w:rsidRPr="002D1D68" w14:paraId="670D23A3" w14:textId="77777777" w:rsidTr="00CC7735">
        <w:tc>
          <w:tcPr>
            <w:tcW w:w="2119" w:type="pct"/>
          </w:tcPr>
          <w:p w14:paraId="21DF9C0A" w14:textId="77777777" w:rsidR="00647FE2" w:rsidRPr="002847FE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2847F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 xml:space="preserve">หัก </w:t>
            </w:r>
            <w:r w:rsidRPr="002847F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1A720147" w14:textId="6D5A0953" w:rsidR="00647FE2" w:rsidRPr="00294521" w:rsidRDefault="009D561B" w:rsidP="009D561B">
            <w:pPr>
              <w:tabs>
                <w:tab w:val="decimal" w:pos="73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D56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2A7CBE0" w14:textId="77777777" w:rsidR="00647FE2" w:rsidRPr="00294521" w:rsidRDefault="00647FE2" w:rsidP="006B389F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A450401" w14:textId="77777777" w:rsidR="00647FE2" w:rsidRPr="00294521" w:rsidRDefault="00647FE2" w:rsidP="006B38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D45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4B7539B" w14:textId="77777777" w:rsidR="00647FE2" w:rsidRPr="00294521" w:rsidRDefault="00647FE2" w:rsidP="006B38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680F58D1" w14:textId="21DBA98C" w:rsidR="00647FE2" w:rsidRPr="00294521" w:rsidRDefault="00A54865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(45,054)</w:t>
            </w:r>
          </w:p>
        </w:tc>
        <w:tc>
          <w:tcPr>
            <w:tcW w:w="146" w:type="pct"/>
          </w:tcPr>
          <w:p w14:paraId="2FCF3F44" w14:textId="77777777" w:rsidR="00647FE2" w:rsidRPr="00294521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3CBAD86A" w14:textId="77777777" w:rsidR="00647FE2" w:rsidRPr="00294521" w:rsidRDefault="00647FE2" w:rsidP="006B389F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(46,816)</w:t>
            </w:r>
          </w:p>
        </w:tc>
      </w:tr>
      <w:tr w:rsidR="00647FE2" w:rsidRPr="00B657B8" w14:paraId="63EB1E93" w14:textId="77777777" w:rsidTr="00CC7735">
        <w:trPr>
          <w:cantSplit/>
        </w:trPr>
        <w:tc>
          <w:tcPr>
            <w:tcW w:w="2119" w:type="pct"/>
          </w:tcPr>
          <w:p w14:paraId="7E1D08D7" w14:textId="77777777" w:rsidR="00647FE2" w:rsidRPr="003D031D" w:rsidRDefault="00647FE2" w:rsidP="006B38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0E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3AE91E23" w14:textId="4D531832" w:rsidR="00647FE2" w:rsidRPr="00B657B8" w:rsidRDefault="009D561B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875,092</w:t>
            </w:r>
          </w:p>
        </w:tc>
        <w:tc>
          <w:tcPr>
            <w:tcW w:w="146" w:type="pct"/>
          </w:tcPr>
          <w:p w14:paraId="1C35EC46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BB5FED0" w14:textId="77777777" w:rsidR="00647FE2" w:rsidRPr="00A5663C" w:rsidRDefault="00647FE2" w:rsidP="00607E6A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1,011,221</w:t>
            </w:r>
          </w:p>
        </w:tc>
        <w:tc>
          <w:tcPr>
            <w:tcW w:w="146" w:type="pct"/>
          </w:tcPr>
          <w:p w14:paraId="6FFD530B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6467B2E6" w14:textId="13D5D228" w:rsidR="00647FE2" w:rsidRPr="00A54865" w:rsidRDefault="00A54865" w:rsidP="006B389F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</w:t>
            </w:r>
            <w:r w:rsidR="00A90D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7946FC97" w14:textId="77777777" w:rsidR="00647FE2" w:rsidRPr="00B657B8" w:rsidRDefault="00647FE2" w:rsidP="006B389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3355214C" w14:textId="77777777" w:rsidR="00647FE2" w:rsidRPr="00A5663C" w:rsidRDefault="00647FE2" w:rsidP="006B389F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1,900,813</w:t>
            </w:r>
          </w:p>
        </w:tc>
      </w:tr>
      <w:tr w:rsidR="00010485" w:rsidRPr="00B657B8" w14:paraId="6DBBB498" w14:textId="77777777" w:rsidTr="00010485">
        <w:tc>
          <w:tcPr>
            <w:tcW w:w="2119" w:type="pct"/>
          </w:tcPr>
          <w:p w14:paraId="324F9F9D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1" w:type="pct"/>
            <w:gridSpan w:val="3"/>
          </w:tcPr>
          <w:p w14:paraId="7A95B032" w14:textId="1D0DBF9B" w:rsidR="00010485" w:rsidRPr="000D4578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B957303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</w:tcPr>
          <w:p w14:paraId="788DA9E5" w14:textId="699CBFAE" w:rsidR="00010485" w:rsidRPr="00A5663C" w:rsidRDefault="00010485" w:rsidP="00010485">
            <w:pPr>
              <w:tabs>
                <w:tab w:val="decimal" w:pos="837"/>
              </w:tabs>
              <w:spacing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0485" w:rsidRPr="00B657B8" w14:paraId="1C84B1CB" w14:textId="77777777" w:rsidTr="00010485">
        <w:tc>
          <w:tcPr>
            <w:tcW w:w="2119" w:type="pct"/>
          </w:tcPr>
          <w:p w14:paraId="42815985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77542A0A" w14:textId="5D00830B" w:rsidR="00010485" w:rsidRPr="00010485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72DDC2F5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08D1EA0" w14:textId="77B02751" w:rsidR="00010485" w:rsidRPr="000D4578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00DCB014" w14:textId="77777777" w:rsidR="00010485" w:rsidRPr="00010485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2D5B9B7A" w14:textId="3BE144F7" w:rsidR="00010485" w:rsidRPr="00010485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2E68513E" w14:textId="77777777" w:rsidR="00010485" w:rsidRPr="00010485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3018628" w14:textId="4C1F78FE" w:rsidR="00010485" w:rsidRPr="00A5663C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10485" w:rsidRPr="00B657B8" w14:paraId="788F4740" w14:textId="77777777" w:rsidTr="00010485">
        <w:tc>
          <w:tcPr>
            <w:tcW w:w="2119" w:type="pct"/>
          </w:tcPr>
          <w:p w14:paraId="6A1E4D9D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279475AD" w14:textId="6E718A21" w:rsidR="00010485" w:rsidRPr="00010485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5732812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DD4F330" w14:textId="14CCF65F" w:rsidR="00010485" w:rsidRPr="000D4578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5D823833" w14:textId="77777777" w:rsidR="00010485" w:rsidRPr="00010485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67B2EC78" w14:textId="16146106" w:rsidR="00010485" w:rsidRPr="00010485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56269FAB" w14:textId="77777777" w:rsidR="00010485" w:rsidRPr="00010485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22C8486D" w14:textId="26DAD3BC" w:rsidR="00010485" w:rsidRPr="00A5663C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10485" w:rsidRPr="00B657B8" w14:paraId="78DBAC4D" w14:textId="77777777" w:rsidTr="00010485">
        <w:tc>
          <w:tcPr>
            <w:tcW w:w="2119" w:type="pct"/>
          </w:tcPr>
          <w:p w14:paraId="52BF35F1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1" w:type="pct"/>
            <w:gridSpan w:val="7"/>
          </w:tcPr>
          <w:p w14:paraId="5F527191" w14:textId="6305868D" w:rsidR="00010485" w:rsidRPr="00A5663C" w:rsidRDefault="00010485" w:rsidP="00010485">
            <w:pPr>
              <w:tabs>
                <w:tab w:val="decimal" w:pos="837"/>
              </w:tabs>
              <w:spacing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0485" w:rsidRPr="00B657B8" w14:paraId="19202627" w14:textId="77777777" w:rsidTr="008572F5">
        <w:tc>
          <w:tcPr>
            <w:tcW w:w="2119" w:type="pct"/>
          </w:tcPr>
          <w:p w14:paraId="134416B9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61" w:type="pct"/>
          </w:tcPr>
          <w:p w14:paraId="36287506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91E3B66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7D99831" w14:textId="77777777" w:rsidR="00010485" w:rsidRPr="000D4578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B04500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4253E97E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8314E1B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068E38A8" w14:textId="77777777" w:rsidR="00010485" w:rsidRPr="00A5663C" w:rsidRDefault="00010485" w:rsidP="00010485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485" w:rsidRPr="00B657B8" w14:paraId="75A6190B" w14:textId="77777777" w:rsidTr="008572F5">
        <w:tc>
          <w:tcPr>
            <w:tcW w:w="2119" w:type="pct"/>
          </w:tcPr>
          <w:p w14:paraId="01646496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03738DBC" w14:textId="2F289A3F" w:rsidR="00010485" w:rsidRPr="00586552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865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112477" w14:textId="77777777" w:rsidR="00010485" w:rsidRPr="00564815" w:rsidRDefault="00010485" w:rsidP="00010485">
            <w:pPr>
              <w:pStyle w:val="BodyText"/>
              <w:tabs>
                <w:tab w:val="decimal" w:pos="735"/>
                <w:tab w:val="decimal" w:pos="800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3B0ACEC" w14:textId="77777777" w:rsidR="00010485" w:rsidRPr="00564815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48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BE6C36F" w14:textId="77777777" w:rsidR="00010485" w:rsidRPr="00D41041" w:rsidRDefault="00010485" w:rsidP="00010485">
            <w:pPr>
              <w:pStyle w:val="BodyText"/>
              <w:tabs>
                <w:tab w:val="decimal" w:pos="579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0EE475B5" w14:textId="3AFDB5DD" w:rsidR="00010485" w:rsidRPr="00D22A4E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68,487</w:t>
            </w:r>
          </w:p>
        </w:tc>
        <w:tc>
          <w:tcPr>
            <w:tcW w:w="146" w:type="pct"/>
          </w:tcPr>
          <w:p w14:paraId="6D84684F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0BA28A73" w14:textId="77777777" w:rsidR="00010485" w:rsidRPr="00A5663C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52,399</w:t>
            </w:r>
          </w:p>
        </w:tc>
      </w:tr>
      <w:tr w:rsidR="00010485" w:rsidRPr="00B657B8" w14:paraId="60081A4F" w14:textId="77777777" w:rsidTr="008572F5">
        <w:tc>
          <w:tcPr>
            <w:tcW w:w="2119" w:type="pct"/>
          </w:tcPr>
          <w:p w14:paraId="001BAED7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10F1AB0" w14:textId="13FD48AA" w:rsidR="00010485" w:rsidRPr="00B657B8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151,961</w:t>
            </w:r>
          </w:p>
        </w:tc>
        <w:tc>
          <w:tcPr>
            <w:tcW w:w="146" w:type="pct"/>
          </w:tcPr>
          <w:p w14:paraId="7B7FAEB2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C5DEC4E" w14:textId="77777777" w:rsidR="00010485" w:rsidRPr="000D4578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D4578">
              <w:rPr>
                <w:rFonts w:asciiTheme="majorBidi" w:hAnsiTheme="majorBidi" w:cstheme="majorBidi"/>
                <w:sz w:val="30"/>
                <w:szCs w:val="30"/>
              </w:rPr>
              <w:t>157,052</w:t>
            </w:r>
          </w:p>
        </w:tc>
        <w:tc>
          <w:tcPr>
            <w:tcW w:w="146" w:type="pct"/>
          </w:tcPr>
          <w:p w14:paraId="6A3F6019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1C56915A" w14:textId="75EAAF01" w:rsidR="00010485" w:rsidRPr="00D22A4E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6" w:type="pct"/>
          </w:tcPr>
          <w:p w14:paraId="4012DD3F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2EBE9287" w14:textId="77777777" w:rsidR="00010485" w:rsidRPr="00A5663C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8,470</w:t>
            </w:r>
          </w:p>
        </w:tc>
      </w:tr>
      <w:tr w:rsidR="00010485" w:rsidRPr="00B657B8" w14:paraId="2844BFFA" w14:textId="77777777" w:rsidTr="008572F5">
        <w:tc>
          <w:tcPr>
            <w:tcW w:w="2119" w:type="pct"/>
          </w:tcPr>
          <w:p w14:paraId="31E63DAA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68D86AFD" w14:textId="033C0212" w:rsidR="00010485" w:rsidRPr="002A2670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5D46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151,961</w:t>
            </w:r>
          </w:p>
        </w:tc>
        <w:tc>
          <w:tcPr>
            <w:tcW w:w="146" w:type="pct"/>
          </w:tcPr>
          <w:p w14:paraId="518D49A5" w14:textId="77777777" w:rsidR="00010485" w:rsidRPr="002A267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44F21B3" w14:textId="77777777" w:rsidR="00010485" w:rsidRPr="00396ED7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E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157,052</w:t>
            </w:r>
          </w:p>
        </w:tc>
        <w:tc>
          <w:tcPr>
            <w:tcW w:w="146" w:type="pct"/>
          </w:tcPr>
          <w:p w14:paraId="5ACC92F0" w14:textId="77777777" w:rsidR="00010485" w:rsidRPr="00396ED7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752DE2E4" w14:textId="7F9E07DB" w:rsidR="00010485" w:rsidRPr="00396ED7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68,506</w:t>
            </w:r>
          </w:p>
        </w:tc>
        <w:tc>
          <w:tcPr>
            <w:tcW w:w="146" w:type="pct"/>
          </w:tcPr>
          <w:p w14:paraId="7C663FA2" w14:textId="77777777" w:rsidR="00010485" w:rsidRPr="00396ED7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79A41EF6" w14:textId="77777777" w:rsidR="00010485" w:rsidRPr="00C25FED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5F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60,869</w:t>
            </w:r>
          </w:p>
        </w:tc>
      </w:tr>
      <w:tr w:rsidR="00010485" w:rsidRPr="00B657B8" w14:paraId="17E69242" w14:textId="77777777" w:rsidTr="008572F5">
        <w:tc>
          <w:tcPr>
            <w:tcW w:w="2119" w:type="pct"/>
          </w:tcPr>
          <w:p w14:paraId="70858FFE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EF1E9A0" w14:textId="30A38B28" w:rsidR="00010485" w:rsidRPr="00B657B8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(21,140)</w:t>
            </w:r>
          </w:p>
        </w:tc>
        <w:tc>
          <w:tcPr>
            <w:tcW w:w="146" w:type="pct"/>
          </w:tcPr>
          <w:p w14:paraId="319C7DC3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B916520" w14:textId="77777777" w:rsidR="00010485" w:rsidRPr="00B657B8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D4578">
              <w:rPr>
                <w:rFonts w:asciiTheme="majorBidi" w:hAnsiTheme="majorBidi" w:cstheme="majorBidi"/>
                <w:sz w:val="30"/>
                <w:szCs w:val="30"/>
              </w:rPr>
              <w:t>(21,967)</w:t>
            </w:r>
          </w:p>
        </w:tc>
        <w:tc>
          <w:tcPr>
            <w:tcW w:w="146" w:type="pct"/>
          </w:tcPr>
          <w:p w14:paraId="73E15ACF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27659D67" w14:textId="62A87900" w:rsidR="00010485" w:rsidRPr="00D22A4E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(14,350)</w:t>
            </w:r>
          </w:p>
        </w:tc>
        <w:tc>
          <w:tcPr>
            <w:tcW w:w="146" w:type="pct"/>
          </w:tcPr>
          <w:p w14:paraId="005448F8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3C800FAF" w14:textId="77777777" w:rsidR="00010485" w:rsidRPr="00B657B8" w:rsidRDefault="00010485" w:rsidP="00010485">
            <w:pPr>
              <w:tabs>
                <w:tab w:val="decimal" w:pos="848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(14,640)</w:t>
            </w:r>
          </w:p>
        </w:tc>
      </w:tr>
      <w:tr w:rsidR="00010485" w:rsidRPr="00B657B8" w14:paraId="50DF72BB" w14:textId="77777777" w:rsidTr="008572F5">
        <w:tc>
          <w:tcPr>
            <w:tcW w:w="2119" w:type="pct"/>
          </w:tcPr>
          <w:p w14:paraId="03859C23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37C399FF" w14:textId="0FC7DAAB" w:rsidR="00010485" w:rsidRPr="00B657B8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130,821</w:t>
            </w:r>
          </w:p>
        </w:tc>
        <w:tc>
          <w:tcPr>
            <w:tcW w:w="146" w:type="pct"/>
          </w:tcPr>
          <w:p w14:paraId="65F796B6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65DC478" w14:textId="77777777" w:rsidR="00010485" w:rsidRPr="00A5663C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135,085</w:t>
            </w:r>
          </w:p>
        </w:tc>
        <w:tc>
          <w:tcPr>
            <w:tcW w:w="146" w:type="pct"/>
          </w:tcPr>
          <w:p w14:paraId="36470F34" w14:textId="77777777" w:rsidR="00010485" w:rsidRPr="00A5663C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5F1F0F09" w14:textId="647F47E2" w:rsidR="00010485" w:rsidRPr="00A5663C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54,156</w:t>
            </w:r>
          </w:p>
        </w:tc>
        <w:tc>
          <w:tcPr>
            <w:tcW w:w="146" w:type="pct"/>
          </w:tcPr>
          <w:p w14:paraId="4590C19B" w14:textId="77777777" w:rsidR="00010485" w:rsidRPr="00A5663C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5D604261" w14:textId="77777777" w:rsidR="00010485" w:rsidRPr="00A5663C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46,229</w:t>
            </w:r>
          </w:p>
        </w:tc>
      </w:tr>
      <w:tr w:rsidR="00010485" w:rsidRPr="00B657B8" w14:paraId="237686C0" w14:textId="77777777" w:rsidTr="008572F5">
        <w:tc>
          <w:tcPr>
            <w:tcW w:w="2119" w:type="pct"/>
          </w:tcPr>
          <w:p w14:paraId="3CA6AC8F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6136CBE1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E386017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3CB14AB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0E4B472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20EB4877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D47C8E8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45F357A7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0485" w:rsidRPr="00B657B8" w14:paraId="77F52AC8" w14:textId="77777777" w:rsidTr="008572F5">
        <w:tc>
          <w:tcPr>
            <w:tcW w:w="2119" w:type="pct"/>
          </w:tcPr>
          <w:p w14:paraId="5E71EED0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61" w:type="pct"/>
          </w:tcPr>
          <w:p w14:paraId="53E38FEE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C158CA7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1C1D1C9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399F42C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043901E5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A0A73BA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1E066FA1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0485" w:rsidRPr="00236638" w14:paraId="2B440CDC" w14:textId="77777777" w:rsidTr="008572F5">
        <w:tc>
          <w:tcPr>
            <w:tcW w:w="2119" w:type="pct"/>
          </w:tcPr>
          <w:p w14:paraId="13773CCF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  <w:vAlign w:val="bottom"/>
          </w:tcPr>
          <w:p w14:paraId="6064984E" w14:textId="0381E972" w:rsidR="00010485" w:rsidRPr="0089187E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33D0A4" w14:textId="77777777" w:rsidR="00010485" w:rsidRPr="0089187E" w:rsidRDefault="00010485" w:rsidP="00010485">
            <w:pPr>
              <w:pStyle w:val="BodyText"/>
              <w:tabs>
                <w:tab w:val="decimal" w:pos="800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74D7D10F" w14:textId="77777777" w:rsidR="00010485" w:rsidRPr="00A5663C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67C101B" w14:textId="77777777" w:rsidR="00010485" w:rsidRPr="00A5663C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3082A5C4" w14:textId="0A6AA745" w:rsidR="00010485" w:rsidRPr="00A5663C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835,797</w:t>
            </w:r>
          </w:p>
        </w:tc>
        <w:tc>
          <w:tcPr>
            <w:tcW w:w="146" w:type="pct"/>
          </w:tcPr>
          <w:p w14:paraId="1F1E0E65" w14:textId="77777777" w:rsidR="00010485" w:rsidRPr="00A5663C" w:rsidRDefault="00010485" w:rsidP="00010485">
            <w:pPr>
              <w:pStyle w:val="BodyText"/>
              <w:tabs>
                <w:tab w:val="decimal" w:pos="800"/>
                <w:tab w:val="decimal" w:pos="880"/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vAlign w:val="bottom"/>
          </w:tcPr>
          <w:p w14:paraId="5F1B0963" w14:textId="77777777" w:rsidR="00010485" w:rsidRPr="00A5663C" w:rsidRDefault="00010485" w:rsidP="00010485">
            <w:pPr>
              <w:pStyle w:val="BodyText"/>
              <w:tabs>
                <w:tab w:val="decimal" w:pos="764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312,134</w:t>
            </w:r>
          </w:p>
        </w:tc>
      </w:tr>
      <w:tr w:rsidR="00010485" w:rsidRPr="00B657B8" w14:paraId="5A2C5528" w14:textId="77777777" w:rsidTr="008572F5">
        <w:tc>
          <w:tcPr>
            <w:tcW w:w="2119" w:type="pct"/>
          </w:tcPr>
          <w:p w14:paraId="6CAE0AFE" w14:textId="77777777" w:rsidR="00010485" w:rsidRPr="00B74FA0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1" w:type="pct"/>
            <w:vAlign w:val="bottom"/>
          </w:tcPr>
          <w:p w14:paraId="6BE89F84" w14:textId="77777777" w:rsidR="00010485" w:rsidRPr="00B74FA0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563C84DC" w14:textId="77777777" w:rsidR="00010485" w:rsidRPr="00B74FA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bottom"/>
          </w:tcPr>
          <w:p w14:paraId="6AC1DA24" w14:textId="77777777" w:rsidR="00010485" w:rsidRPr="00B74FA0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29DA7856" w14:textId="77777777" w:rsidR="00010485" w:rsidRPr="00B74FA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pct"/>
          </w:tcPr>
          <w:p w14:paraId="3D474C3D" w14:textId="77777777" w:rsidR="00010485" w:rsidRPr="00B74FA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7344A78F" w14:textId="77777777" w:rsidR="00010485" w:rsidRPr="00B74FA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1" w:type="pct"/>
          </w:tcPr>
          <w:p w14:paraId="2BDD0C44" w14:textId="77777777" w:rsidR="00010485" w:rsidRPr="00B74FA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10485" w:rsidRPr="00B657B8" w14:paraId="51CB6068" w14:textId="77777777" w:rsidTr="008572F5">
        <w:tc>
          <w:tcPr>
            <w:tcW w:w="2119" w:type="pct"/>
          </w:tcPr>
          <w:p w14:paraId="71CBD22B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61" w:type="pct"/>
          </w:tcPr>
          <w:p w14:paraId="334AB861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902559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8F5A571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D8BF49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102F2831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259D04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4A058BA7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485" w:rsidRPr="00B657B8" w14:paraId="11734957" w14:textId="77777777" w:rsidTr="008572F5">
        <w:tc>
          <w:tcPr>
            <w:tcW w:w="2119" w:type="pct"/>
          </w:tcPr>
          <w:p w14:paraId="023E4E5A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2B507AA2" w14:textId="1BBB58DE" w:rsidR="00010485" w:rsidRPr="00B657B8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97D6B93" w14:textId="77777777" w:rsidR="00010485" w:rsidRPr="00B657B8" w:rsidRDefault="00010485" w:rsidP="00010485">
            <w:pPr>
              <w:pStyle w:val="BodyText"/>
              <w:tabs>
                <w:tab w:val="decimal" w:pos="800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B94C542" w14:textId="77777777" w:rsidR="00010485" w:rsidRPr="00B657B8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5607388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203CFA4E" w14:textId="066A2899" w:rsidR="00010485" w:rsidRPr="000D32F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661,767</w:t>
            </w:r>
          </w:p>
        </w:tc>
        <w:tc>
          <w:tcPr>
            <w:tcW w:w="146" w:type="pct"/>
          </w:tcPr>
          <w:p w14:paraId="5E5B4A44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F3CFAED" w14:textId="77777777" w:rsidR="00010485" w:rsidRPr="00B657B8" w:rsidRDefault="00010485" w:rsidP="00010485">
            <w:pPr>
              <w:pStyle w:val="BodyText"/>
              <w:tabs>
                <w:tab w:val="decimal" w:pos="764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620,066</w:t>
            </w:r>
          </w:p>
        </w:tc>
      </w:tr>
      <w:tr w:rsidR="00010485" w:rsidRPr="00B657B8" w14:paraId="3B391DD4" w14:textId="77777777" w:rsidTr="008572F5">
        <w:trPr>
          <w:trHeight w:val="257"/>
        </w:trPr>
        <w:tc>
          <w:tcPr>
            <w:tcW w:w="2119" w:type="pct"/>
          </w:tcPr>
          <w:p w14:paraId="0ED1502C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0EFD58FE" w14:textId="493BD306" w:rsidR="00010485" w:rsidRPr="00B657B8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61,043</w:t>
            </w:r>
          </w:p>
        </w:tc>
        <w:tc>
          <w:tcPr>
            <w:tcW w:w="146" w:type="pct"/>
          </w:tcPr>
          <w:p w14:paraId="284BB3CF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B3DD421" w14:textId="77777777" w:rsidR="00010485" w:rsidRPr="00B657B8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63,430</w:t>
            </w:r>
          </w:p>
        </w:tc>
        <w:tc>
          <w:tcPr>
            <w:tcW w:w="146" w:type="pct"/>
          </w:tcPr>
          <w:p w14:paraId="0DFFDE38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2BFCB0EF" w14:textId="31A42CBB" w:rsidR="00010485" w:rsidRPr="00F348A4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81C8935" w14:textId="77777777" w:rsidR="00010485" w:rsidRPr="00F348A4" w:rsidRDefault="00010485" w:rsidP="00010485">
            <w:pPr>
              <w:tabs>
                <w:tab w:val="decimal" w:pos="615"/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19C87B91" w14:textId="77777777" w:rsidR="00010485" w:rsidRPr="00FA46EA" w:rsidRDefault="00010485" w:rsidP="00010485">
            <w:pPr>
              <w:tabs>
                <w:tab w:val="decimal" w:pos="5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46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0485" w:rsidRPr="00B657B8" w14:paraId="11F7E900" w14:textId="77777777" w:rsidTr="008572F5">
        <w:tc>
          <w:tcPr>
            <w:tcW w:w="2119" w:type="pct"/>
          </w:tcPr>
          <w:p w14:paraId="193A11AE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63C4F482" w14:textId="19DCB34A" w:rsidR="00010485" w:rsidRPr="00B657B8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61,043</w:t>
            </w:r>
          </w:p>
        </w:tc>
        <w:tc>
          <w:tcPr>
            <w:tcW w:w="146" w:type="pct"/>
          </w:tcPr>
          <w:p w14:paraId="15E51731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0B75EDD" w14:textId="77777777" w:rsidR="00010485" w:rsidRPr="00A5663C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63,430</w:t>
            </w:r>
          </w:p>
        </w:tc>
        <w:tc>
          <w:tcPr>
            <w:tcW w:w="146" w:type="pct"/>
          </w:tcPr>
          <w:p w14:paraId="65BEF044" w14:textId="77777777" w:rsidR="00010485" w:rsidRPr="00A5663C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69145271" w14:textId="5C538275" w:rsidR="00010485" w:rsidRPr="00A5663C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661,767</w:t>
            </w:r>
          </w:p>
        </w:tc>
        <w:tc>
          <w:tcPr>
            <w:tcW w:w="146" w:type="pct"/>
          </w:tcPr>
          <w:p w14:paraId="4BABAEEA" w14:textId="77777777" w:rsidR="00010485" w:rsidRPr="00A5663C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14621623" w14:textId="77777777" w:rsidR="00010485" w:rsidRPr="00A5663C" w:rsidRDefault="00010485" w:rsidP="00010485">
            <w:pPr>
              <w:pStyle w:val="BodyText"/>
              <w:tabs>
                <w:tab w:val="decimal" w:pos="764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620,066</w:t>
            </w:r>
          </w:p>
        </w:tc>
      </w:tr>
      <w:tr w:rsidR="00010485" w:rsidRPr="00B657B8" w14:paraId="134EC71F" w14:textId="77777777" w:rsidTr="008572F5">
        <w:tc>
          <w:tcPr>
            <w:tcW w:w="2119" w:type="pct"/>
          </w:tcPr>
          <w:p w14:paraId="6EB265E3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CFB9AD8" w14:textId="4D4ADF38" w:rsidR="00010485" w:rsidRPr="00B657B8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(61,043)</w:t>
            </w:r>
          </w:p>
        </w:tc>
        <w:tc>
          <w:tcPr>
            <w:tcW w:w="146" w:type="pct"/>
            <w:vAlign w:val="bottom"/>
          </w:tcPr>
          <w:p w14:paraId="6B70212A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7B53A26" w14:textId="77777777" w:rsidR="00010485" w:rsidRPr="00B657B8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sz w:val="30"/>
                <w:szCs w:val="30"/>
              </w:rPr>
              <w:t>(63,430)</w:t>
            </w:r>
          </w:p>
        </w:tc>
        <w:tc>
          <w:tcPr>
            <w:tcW w:w="146" w:type="pct"/>
            <w:vAlign w:val="bottom"/>
          </w:tcPr>
          <w:p w14:paraId="0E84A13E" w14:textId="77777777" w:rsidR="00010485" w:rsidRPr="00B657B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112A8E69" w14:textId="09DC3CF7" w:rsidR="00010485" w:rsidRPr="00B657B8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28A5FF2E" w14:textId="77777777" w:rsidR="00010485" w:rsidRPr="00B657B8" w:rsidRDefault="00010485" w:rsidP="00010485">
            <w:pPr>
              <w:tabs>
                <w:tab w:val="decimal" w:pos="615"/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033B418F" w14:textId="77777777" w:rsidR="00010485" w:rsidRPr="00FA46EA" w:rsidRDefault="00010485" w:rsidP="00010485">
            <w:pPr>
              <w:tabs>
                <w:tab w:val="decimal" w:pos="5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46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0485" w:rsidRPr="00B657B8" w14:paraId="65760E70" w14:textId="77777777" w:rsidTr="008572F5">
        <w:tc>
          <w:tcPr>
            <w:tcW w:w="2119" w:type="pct"/>
          </w:tcPr>
          <w:p w14:paraId="50399E45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4D799BC6" w14:textId="4C62465A" w:rsidR="00010485" w:rsidRPr="00F14F56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D59EB8C" w14:textId="77777777" w:rsidR="00010485" w:rsidRPr="00F14F56" w:rsidRDefault="00010485" w:rsidP="00010485">
            <w:pPr>
              <w:pStyle w:val="BodyText"/>
              <w:tabs>
                <w:tab w:val="decimal" w:pos="800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DAE33ED" w14:textId="77777777" w:rsidR="00010485" w:rsidRPr="00A5663C" w:rsidRDefault="00010485" w:rsidP="00010485">
            <w:pPr>
              <w:tabs>
                <w:tab w:val="decimal" w:pos="5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F0ACB4F" w14:textId="77777777" w:rsidR="00010485" w:rsidRPr="00A5663C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0C268918" w14:textId="6B677123" w:rsidR="00010485" w:rsidRPr="00A5663C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661,767</w:t>
            </w:r>
          </w:p>
        </w:tc>
        <w:tc>
          <w:tcPr>
            <w:tcW w:w="146" w:type="pct"/>
          </w:tcPr>
          <w:p w14:paraId="3D6606B4" w14:textId="77777777" w:rsidR="00010485" w:rsidRPr="00A5663C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0E1C0EF2" w14:textId="77777777" w:rsidR="00010485" w:rsidRPr="00A5663C" w:rsidRDefault="00010485" w:rsidP="00010485">
            <w:pPr>
              <w:pStyle w:val="BodyText"/>
              <w:tabs>
                <w:tab w:val="decimal" w:pos="764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620,066</w:t>
            </w:r>
          </w:p>
        </w:tc>
      </w:tr>
      <w:tr w:rsidR="00010485" w:rsidRPr="00B657B8" w14:paraId="315DDC0E" w14:textId="77777777" w:rsidTr="008572F5">
        <w:tc>
          <w:tcPr>
            <w:tcW w:w="2119" w:type="pct"/>
          </w:tcPr>
          <w:p w14:paraId="7D14C530" w14:textId="77777777" w:rsidR="00010485" w:rsidRPr="00B74FA0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20DDAEDC" w14:textId="77777777" w:rsidR="00010485" w:rsidRPr="00B74FA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738A0177" w14:textId="77777777" w:rsidR="00010485" w:rsidRPr="00B74FA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0672061" w14:textId="77777777" w:rsidR="00010485" w:rsidRPr="00B74FA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5F51DD50" w14:textId="77777777" w:rsidR="00010485" w:rsidRPr="00B74FA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62A4291E" w14:textId="77777777" w:rsidR="00010485" w:rsidRPr="00B74FA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4ECA42AF" w14:textId="77777777" w:rsidR="00010485" w:rsidRPr="00B74FA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vAlign w:val="bottom"/>
          </w:tcPr>
          <w:p w14:paraId="406D04CC" w14:textId="77777777" w:rsidR="00010485" w:rsidRPr="00B74FA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0485" w:rsidRPr="00B657B8" w14:paraId="690D2DC2" w14:textId="77777777" w:rsidTr="008572F5">
        <w:tc>
          <w:tcPr>
            <w:tcW w:w="2119" w:type="pct"/>
          </w:tcPr>
          <w:p w14:paraId="78CFC5AC" w14:textId="77777777" w:rsidR="00010485" w:rsidRPr="00B74FA0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A43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EA43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661" w:type="pct"/>
          </w:tcPr>
          <w:p w14:paraId="55DF475A" w14:textId="77777777" w:rsidR="00010485" w:rsidRPr="00B74FA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71C128E0" w14:textId="77777777" w:rsidR="00010485" w:rsidRPr="00B74FA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</w:tcPr>
          <w:p w14:paraId="1A4A09C5" w14:textId="77777777" w:rsidR="00010485" w:rsidRPr="00B74FA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25658FBA" w14:textId="77777777" w:rsidR="00010485" w:rsidRPr="00B74FA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pct"/>
            <w:vAlign w:val="bottom"/>
          </w:tcPr>
          <w:p w14:paraId="44479F26" w14:textId="77777777" w:rsidR="00010485" w:rsidRPr="00B74FA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0AB140B6" w14:textId="77777777" w:rsidR="00010485" w:rsidRPr="00B74FA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4D0C39AB" w14:textId="77777777" w:rsidR="00010485" w:rsidRPr="00B74FA0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0485" w:rsidRPr="005C547E" w14:paraId="12C58B31" w14:textId="77777777" w:rsidTr="008572F5">
        <w:tc>
          <w:tcPr>
            <w:tcW w:w="2119" w:type="pct"/>
          </w:tcPr>
          <w:p w14:paraId="39A1671C" w14:textId="77777777" w:rsidR="00010485" w:rsidRPr="00B74FA0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7FFD6BC5" w14:textId="7131D0D2" w:rsidR="00010485" w:rsidRPr="00407F1F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81C5329" w14:textId="77777777" w:rsidR="00010485" w:rsidRPr="00407F1F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1AF29A2" w14:textId="77777777" w:rsidR="00010485" w:rsidRPr="00407F1F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7DCE83F" w14:textId="77777777" w:rsidR="00010485" w:rsidRPr="00407F1F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60C67BCC" w14:textId="5F6F2429" w:rsidR="00010485" w:rsidRPr="00F712E8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98822D1" w14:textId="77777777" w:rsidR="00010485" w:rsidRPr="00407F1F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vAlign w:val="bottom"/>
          </w:tcPr>
          <w:p w14:paraId="36AC805F" w14:textId="22C592EC" w:rsidR="00010485" w:rsidRPr="005C547E" w:rsidRDefault="00010485" w:rsidP="00010485">
            <w:pPr>
              <w:pStyle w:val="BodyText"/>
              <w:tabs>
                <w:tab w:val="decimal" w:pos="764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675,722</w:t>
            </w:r>
          </w:p>
        </w:tc>
      </w:tr>
      <w:tr w:rsidR="00010485" w:rsidRPr="005C547E" w14:paraId="2D1E20D2" w14:textId="77777777" w:rsidTr="008572F5">
        <w:tc>
          <w:tcPr>
            <w:tcW w:w="2119" w:type="pct"/>
          </w:tcPr>
          <w:p w14:paraId="3B164555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606EA159" w14:textId="77777777" w:rsidR="00010485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F30BA83" w14:textId="77777777" w:rsidR="00010485" w:rsidRPr="00407F1F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5B6FEBA3" w14:textId="77777777" w:rsidR="00010485" w:rsidRPr="00B657B8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FAFA0F5" w14:textId="77777777" w:rsidR="00010485" w:rsidRPr="00407F1F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3FBEC18D" w14:textId="77777777" w:rsidR="00010485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4142374" w14:textId="77777777" w:rsidR="00010485" w:rsidRPr="00407F1F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vAlign w:val="bottom"/>
          </w:tcPr>
          <w:p w14:paraId="63A0DBD3" w14:textId="77777777" w:rsidR="00010485" w:rsidRPr="00300FB2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0485" w:rsidRPr="005C547E" w14:paraId="18DB42DB" w14:textId="77777777" w:rsidTr="008572F5">
        <w:tc>
          <w:tcPr>
            <w:tcW w:w="2119" w:type="pct"/>
          </w:tcPr>
          <w:p w14:paraId="79042152" w14:textId="67CCC949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61" w:type="pct"/>
          </w:tcPr>
          <w:p w14:paraId="2E7F37C8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8BCA32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AD8D880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F67565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3902AE29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E02825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5070F7B2" w14:textId="77777777" w:rsidR="00010485" w:rsidRPr="00C82AEB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485" w:rsidRPr="005C547E" w14:paraId="76C8AB94" w14:textId="77777777" w:rsidTr="008572F5">
        <w:tc>
          <w:tcPr>
            <w:tcW w:w="2119" w:type="pct"/>
          </w:tcPr>
          <w:p w14:paraId="5911E5EF" w14:textId="3652D248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1EAEE16F" w14:textId="0B44ED25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60B3079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4F60EE" w14:textId="6E4E69D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467589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4017D1E6" w14:textId="38E8A069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759,599</w:t>
            </w:r>
          </w:p>
        </w:tc>
        <w:tc>
          <w:tcPr>
            <w:tcW w:w="146" w:type="pct"/>
          </w:tcPr>
          <w:p w14:paraId="6CDC492E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9F067BD" w14:textId="075E6C47" w:rsidR="00010485" w:rsidRPr="00C82AEB" w:rsidRDefault="00010485" w:rsidP="00010485">
            <w:pPr>
              <w:pStyle w:val="BodyText"/>
              <w:tabs>
                <w:tab w:val="decimal" w:pos="764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699,258</w:t>
            </w:r>
          </w:p>
        </w:tc>
      </w:tr>
      <w:tr w:rsidR="00010485" w:rsidRPr="005C547E" w14:paraId="66DF7D78" w14:textId="77777777" w:rsidTr="008572F5">
        <w:tc>
          <w:tcPr>
            <w:tcW w:w="2119" w:type="pct"/>
          </w:tcPr>
          <w:p w14:paraId="06DB0E3F" w14:textId="4C6C8E66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1CBE465A" w14:textId="4594A22B" w:rsidR="00010485" w:rsidRPr="00C82AEB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1,202,594</w:t>
            </w:r>
          </w:p>
        </w:tc>
        <w:tc>
          <w:tcPr>
            <w:tcW w:w="146" w:type="pct"/>
          </w:tcPr>
          <w:p w14:paraId="4A9DBEC4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0AC3767" w14:textId="39683C28" w:rsidR="00010485" w:rsidRPr="00C82AEB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1,190,281</w:t>
            </w:r>
          </w:p>
        </w:tc>
        <w:tc>
          <w:tcPr>
            <w:tcW w:w="146" w:type="pct"/>
          </w:tcPr>
          <w:p w14:paraId="09D627DD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77C3FAA9" w14:textId="1AB80E98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62,783</w:t>
            </w:r>
          </w:p>
        </w:tc>
        <w:tc>
          <w:tcPr>
            <w:tcW w:w="146" w:type="pct"/>
          </w:tcPr>
          <w:p w14:paraId="34741A22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651B6430" w14:textId="08829E0D" w:rsidR="00010485" w:rsidRPr="00C82AEB" w:rsidRDefault="00010485" w:rsidP="00010485">
            <w:pPr>
              <w:pStyle w:val="BodyText"/>
              <w:tabs>
                <w:tab w:val="decimal" w:pos="764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2,484</w:t>
            </w:r>
          </w:p>
        </w:tc>
      </w:tr>
      <w:tr w:rsidR="00010485" w:rsidRPr="005C547E" w14:paraId="362490C6" w14:textId="77777777" w:rsidTr="008572F5">
        <w:tc>
          <w:tcPr>
            <w:tcW w:w="2119" w:type="pct"/>
          </w:tcPr>
          <w:p w14:paraId="219F4212" w14:textId="15F5FB1E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75B68148" w14:textId="21566A9E" w:rsidR="00010485" w:rsidRPr="004A004D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1,202,594</w:t>
            </w:r>
          </w:p>
        </w:tc>
        <w:tc>
          <w:tcPr>
            <w:tcW w:w="146" w:type="pct"/>
          </w:tcPr>
          <w:p w14:paraId="758A91B4" w14:textId="77777777" w:rsidR="00010485" w:rsidRPr="004A004D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0048B9E" w14:textId="1D5C78D9" w:rsidR="00010485" w:rsidRPr="00EE03DD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03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1,190,281</w:t>
            </w:r>
          </w:p>
        </w:tc>
        <w:tc>
          <w:tcPr>
            <w:tcW w:w="146" w:type="pct"/>
          </w:tcPr>
          <w:p w14:paraId="296D1586" w14:textId="77777777" w:rsidR="00010485" w:rsidRPr="004A004D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58DF8973" w14:textId="56CCF0A7" w:rsidR="00010485" w:rsidRPr="004A004D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822,382</w:t>
            </w:r>
          </w:p>
        </w:tc>
        <w:tc>
          <w:tcPr>
            <w:tcW w:w="146" w:type="pct"/>
          </w:tcPr>
          <w:p w14:paraId="12A8DD77" w14:textId="77777777" w:rsidR="00010485" w:rsidRPr="004A004D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7344EC27" w14:textId="0DBCF935" w:rsidR="00010485" w:rsidRPr="004A004D" w:rsidRDefault="00010485" w:rsidP="00010485">
            <w:pPr>
              <w:pStyle w:val="BodyText"/>
              <w:tabs>
                <w:tab w:val="decimal" w:pos="764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0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701,742</w:t>
            </w:r>
          </w:p>
        </w:tc>
      </w:tr>
      <w:tr w:rsidR="00010485" w:rsidRPr="005C547E" w14:paraId="4BA88BC2" w14:textId="77777777" w:rsidTr="008572F5">
        <w:tc>
          <w:tcPr>
            <w:tcW w:w="2119" w:type="pct"/>
          </w:tcPr>
          <w:p w14:paraId="0F49EE2F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2243432A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745DAE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503A9142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1E381E4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</w:tcPr>
          <w:p w14:paraId="3FFAFDC4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AE61E73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</w:tcPr>
          <w:p w14:paraId="092AD7E1" w14:textId="77777777" w:rsidR="00010485" w:rsidRPr="00C82AEB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485" w:rsidRPr="005C547E" w14:paraId="49D1F3C6" w14:textId="77777777" w:rsidTr="008572F5">
        <w:tc>
          <w:tcPr>
            <w:tcW w:w="2119" w:type="pct"/>
          </w:tcPr>
          <w:p w14:paraId="1B1B3456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7DB37B50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98EB57B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2D50E9F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29EA28E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7ACF15A6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57E6901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0D8F3431" w14:textId="77777777" w:rsidR="00010485" w:rsidRPr="00C82AEB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485" w:rsidRPr="005C547E" w14:paraId="2061B79A" w14:textId="77777777" w:rsidTr="008572F5">
        <w:tc>
          <w:tcPr>
            <w:tcW w:w="2119" w:type="pct"/>
          </w:tcPr>
          <w:p w14:paraId="553C7B0E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0C499EA2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F575875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4E975C4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B57C463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1115B7D3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39D36D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0A70B1CD" w14:textId="77777777" w:rsidR="00010485" w:rsidRPr="00C82AEB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485" w:rsidRPr="005C547E" w14:paraId="0A57750D" w14:textId="77777777" w:rsidTr="00010485">
        <w:tc>
          <w:tcPr>
            <w:tcW w:w="2119" w:type="pct"/>
          </w:tcPr>
          <w:p w14:paraId="2E84F9C8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1" w:type="pct"/>
            <w:gridSpan w:val="3"/>
          </w:tcPr>
          <w:p w14:paraId="25192708" w14:textId="05C2C513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0FB2935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pct"/>
            <w:gridSpan w:val="3"/>
          </w:tcPr>
          <w:p w14:paraId="153AC2FF" w14:textId="31AD6669" w:rsidR="00010485" w:rsidRPr="00C82AEB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0485" w:rsidRPr="005C547E" w14:paraId="02DDDED3" w14:textId="77777777" w:rsidTr="008572F5">
        <w:tc>
          <w:tcPr>
            <w:tcW w:w="2119" w:type="pct"/>
          </w:tcPr>
          <w:p w14:paraId="246A0543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258A29A" w14:textId="0C8E3C0B" w:rsidR="00010485" w:rsidRPr="00C82AEB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6D629774" w14:textId="77777777" w:rsidR="00010485" w:rsidRPr="00C82AEB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A592F1A" w14:textId="47A22F5D" w:rsidR="00010485" w:rsidRPr="00C82AEB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A71034A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6C97F7AF" w14:textId="33FFD38F" w:rsidR="00010485" w:rsidRPr="00C82AEB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1D05F18F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0810AD88" w14:textId="7863E771" w:rsidR="00010485" w:rsidRPr="00C82AEB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10485" w:rsidRPr="005C547E" w14:paraId="336B7102" w14:textId="77777777" w:rsidTr="008572F5">
        <w:tc>
          <w:tcPr>
            <w:tcW w:w="2119" w:type="pct"/>
          </w:tcPr>
          <w:p w14:paraId="4F4E54BD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0B15AE54" w14:textId="2BB2D9BB" w:rsidR="00010485" w:rsidRPr="00C82AEB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59CD93EC" w14:textId="77777777" w:rsidR="00010485" w:rsidRPr="00C82AEB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EB0A28C" w14:textId="0757A232" w:rsidR="00010485" w:rsidRPr="00C82AEB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9589839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76D4817E" w14:textId="47F601AD" w:rsidR="00010485" w:rsidRPr="00C82AEB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5178C738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217F8058" w14:textId="43AB1573" w:rsidR="00010485" w:rsidRPr="00C82AEB" w:rsidRDefault="00010485" w:rsidP="000104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10485" w:rsidRPr="005C547E" w14:paraId="1DFEE194" w14:textId="77777777" w:rsidTr="00010485">
        <w:tc>
          <w:tcPr>
            <w:tcW w:w="2119" w:type="pct"/>
          </w:tcPr>
          <w:p w14:paraId="07B05543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1" w:type="pct"/>
            <w:gridSpan w:val="7"/>
          </w:tcPr>
          <w:p w14:paraId="4A399466" w14:textId="131737C6" w:rsidR="00010485" w:rsidRPr="00C82AEB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0485" w:rsidRPr="005C547E" w14:paraId="202F6B37" w14:textId="77777777" w:rsidTr="008572F5">
        <w:tc>
          <w:tcPr>
            <w:tcW w:w="2119" w:type="pct"/>
          </w:tcPr>
          <w:p w14:paraId="6D3D6526" w14:textId="25B11DA1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61" w:type="pct"/>
          </w:tcPr>
          <w:p w14:paraId="675E628E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AF7D640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0E327FA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814351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6B003551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0A674B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42951AE" w14:textId="77777777" w:rsidR="00010485" w:rsidRPr="00C82AEB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485" w:rsidRPr="005C547E" w14:paraId="2A52E48C" w14:textId="77777777" w:rsidTr="008572F5">
        <w:tc>
          <w:tcPr>
            <w:tcW w:w="2119" w:type="pct"/>
          </w:tcPr>
          <w:p w14:paraId="77BD00F0" w14:textId="16CA65E2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28D9E93B" w14:textId="6E4A4B54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D54198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24230CB" w14:textId="135E1ECD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056CE02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4D2A2314" w14:textId="6FA7DA3F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1,222,015</w:t>
            </w:r>
          </w:p>
        </w:tc>
        <w:tc>
          <w:tcPr>
            <w:tcW w:w="146" w:type="pct"/>
          </w:tcPr>
          <w:p w14:paraId="649095F2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9D56365" w14:textId="7E15B242" w:rsidR="00010485" w:rsidRPr="00C82AEB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1,246,935</w:t>
            </w:r>
          </w:p>
        </w:tc>
      </w:tr>
      <w:tr w:rsidR="00010485" w:rsidRPr="005C547E" w14:paraId="245D7985" w14:textId="77777777" w:rsidTr="008572F5">
        <w:tc>
          <w:tcPr>
            <w:tcW w:w="2119" w:type="pct"/>
          </w:tcPr>
          <w:p w14:paraId="6D6C1A65" w14:textId="2164838B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673D7FFD" w14:textId="6C3860E8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63EAF2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D391E2E" w14:textId="1A064864" w:rsidR="00010485" w:rsidRPr="00C82AEB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146" w:type="pct"/>
          </w:tcPr>
          <w:p w14:paraId="5347A380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7E5848B4" w14:textId="0DA8934B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BEA0E1D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D2C3796" w14:textId="5B75BE0E" w:rsidR="00010485" w:rsidRPr="00C82AEB" w:rsidRDefault="00010485" w:rsidP="00010485">
            <w:pPr>
              <w:tabs>
                <w:tab w:val="decimal" w:pos="582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0485" w:rsidRPr="005C547E" w14:paraId="6B83F8B3" w14:textId="77777777" w:rsidTr="008572F5">
        <w:tc>
          <w:tcPr>
            <w:tcW w:w="2119" w:type="pct"/>
          </w:tcPr>
          <w:p w14:paraId="043FA665" w14:textId="4F091865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661" w:type="pct"/>
          </w:tcPr>
          <w:p w14:paraId="18DF1D94" w14:textId="3259CFF4" w:rsidR="00010485" w:rsidRPr="00C82AEB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2,028</w:t>
            </w:r>
          </w:p>
        </w:tc>
        <w:tc>
          <w:tcPr>
            <w:tcW w:w="146" w:type="pct"/>
          </w:tcPr>
          <w:p w14:paraId="427E62AC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59C4B43" w14:textId="48FFB209" w:rsidR="00010485" w:rsidRPr="00C82AEB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1,772</w:t>
            </w:r>
          </w:p>
        </w:tc>
        <w:tc>
          <w:tcPr>
            <w:tcW w:w="146" w:type="pct"/>
          </w:tcPr>
          <w:p w14:paraId="57FFF698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11A41A56" w14:textId="69FB7E82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2,028</w:t>
            </w:r>
          </w:p>
        </w:tc>
        <w:tc>
          <w:tcPr>
            <w:tcW w:w="146" w:type="pct"/>
          </w:tcPr>
          <w:p w14:paraId="5F93050B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263572DB" w14:textId="6ED03A29" w:rsidR="00010485" w:rsidRPr="00C82AEB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1,772</w:t>
            </w:r>
          </w:p>
        </w:tc>
      </w:tr>
      <w:tr w:rsidR="00010485" w:rsidRPr="005C547E" w14:paraId="587ABFA1" w14:textId="77777777" w:rsidTr="008572F5">
        <w:tc>
          <w:tcPr>
            <w:tcW w:w="2119" w:type="pct"/>
          </w:tcPr>
          <w:p w14:paraId="1EF0276A" w14:textId="4554391F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7E24C6F9" w14:textId="3A8B94B7" w:rsidR="00010485" w:rsidRPr="00C82AEB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63F24ADF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12F3622" w14:textId="2BBB2F4B" w:rsidR="00010485" w:rsidRPr="00C82AEB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46" w:type="pct"/>
          </w:tcPr>
          <w:p w14:paraId="6B3CB07B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124B61BC" w14:textId="70314120" w:rsidR="00010485" w:rsidRPr="00C82AEB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70F1374B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70E33BD1" w14:textId="1D6FB07B" w:rsidR="00010485" w:rsidRPr="00C82AEB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010485" w:rsidRPr="005C547E" w14:paraId="0D5A12ED" w14:textId="77777777" w:rsidTr="008572F5">
        <w:tc>
          <w:tcPr>
            <w:tcW w:w="2119" w:type="pct"/>
          </w:tcPr>
          <w:p w14:paraId="1B79C0A6" w14:textId="42B3B65B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28E073C7" w14:textId="45F8EFC3" w:rsidR="00010485" w:rsidRPr="00F40481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2,034</w:t>
            </w:r>
          </w:p>
        </w:tc>
        <w:tc>
          <w:tcPr>
            <w:tcW w:w="146" w:type="pct"/>
          </w:tcPr>
          <w:p w14:paraId="45C65A1B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57B9C37" w14:textId="35A05E67" w:rsidR="00010485" w:rsidRPr="00C82AEB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2,471</w:t>
            </w:r>
          </w:p>
        </w:tc>
        <w:tc>
          <w:tcPr>
            <w:tcW w:w="146" w:type="pct"/>
          </w:tcPr>
          <w:p w14:paraId="5224E516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6C75678A" w14:textId="75D52991" w:rsidR="00010485" w:rsidRPr="00F40481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1,224,049</w:t>
            </w:r>
          </w:p>
        </w:tc>
        <w:tc>
          <w:tcPr>
            <w:tcW w:w="146" w:type="pct"/>
          </w:tcPr>
          <w:p w14:paraId="6F11FE35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205238CF" w14:textId="4AB3BAF1" w:rsidR="00010485" w:rsidRPr="00C82AEB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1,248,764</w:t>
            </w:r>
          </w:p>
        </w:tc>
      </w:tr>
      <w:tr w:rsidR="00010485" w:rsidRPr="005C547E" w14:paraId="13AF2BAA" w14:textId="77777777" w:rsidTr="008572F5">
        <w:tc>
          <w:tcPr>
            <w:tcW w:w="2119" w:type="pct"/>
          </w:tcPr>
          <w:p w14:paraId="7C074349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3DAD5283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434355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587AE241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D46B14D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1C0CC113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57B12C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vAlign w:val="bottom"/>
          </w:tcPr>
          <w:p w14:paraId="2F34B276" w14:textId="77777777" w:rsidR="00010485" w:rsidRPr="00C82AEB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485" w:rsidRPr="005C547E" w14:paraId="7FBA884C" w14:textId="77777777" w:rsidTr="008572F5">
        <w:tc>
          <w:tcPr>
            <w:tcW w:w="2119" w:type="pct"/>
          </w:tcPr>
          <w:p w14:paraId="323A65EC" w14:textId="533A3FFE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61" w:type="pct"/>
          </w:tcPr>
          <w:p w14:paraId="0564CB81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DFD342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3B831B7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C580FCC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3962E88A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7FD166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1C90F2AD" w14:textId="77777777" w:rsidR="00010485" w:rsidRPr="00C82AEB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485" w:rsidRPr="005C547E" w14:paraId="33383BE0" w14:textId="77777777" w:rsidTr="008572F5">
        <w:tc>
          <w:tcPr>
            <w:tcW w:w="2119" w:type="pct"/>
          </w:tcPr>
          <w:p w14:paraId="5C6D860B" w14:textId="7CB5DECB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  <w:vAlign w:val="bottom"/>
          </w:tcPr>
          <w:p w14:paraId="70BC2896" w14:textId="4DE71280" w:rsidR="00010485" w:rsidRPr="0049503E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D6E0577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00D4938E" w14:textId="3B8D9FFE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762D62A8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462ED073" w14:textId="1F0F6F95" w:rsidR="00010485" w:rsidRPr="00FC551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55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2,800,535</w:t>
            </w:r>
          </w:p>
        </w:tc>
        <w:tc>
          <w:tcPr>
            <w:tcW w:w="146" w:type="pct"/>
          </w:tcPr>
          <w:p w14:paraId="0CFFB61B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vAlign w:val="bottom"/>
          </w:tcPr>
          <w:p w14:paraId="48F9D39E" w14:textId="793ACD3C" w:rsidR="00010485" w:rsidRPr="00C82AEB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2,441,930</w:t>
            </w:r>
          </w:p>
        </w:tc>
      </w:tr>
      <w:tr w:rsidR="00010485" w:rsidRPr="005C547E" w14:paraId="5A1C0C91" w14:textId="77777777" w:rsidTr="008572F5">
        <w:tc>
          <w:tcPr>
            <w:tcW w:w="2119" w:type="pct"/>
          </w:tcPr>
          <w:p w14:paraId="7C1756E2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vAlign w:val="bottom"/>
          </w:tcPr>
          <w:p w14:paraId="266D0574" w14:textId="77777777" w:rsidR="00010485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F76F59A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bottom"/>
          </w:tcPr>
          <w:p w14:paraId="51B8F334" w14:textId="77777777" w:rsidR="00010485" w:rsidRPr="00AE4D5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F56FF10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0783D53E" w14:textId="77777777" w:rsidR="00010485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798697D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vAlign w:val="bottom"/>
          </w:tcPr>
          <w:p w14:paraId="5D13C291" w14:textId="77777777" w:rsidR="00010485" w:rsidRPr="00AF3F32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0485" w:rsidRPr="005C547E" w14:paraId="19535D4B" w14:textId="77777777" w:rsidTr="008572F5">
        <w:tc>
          <w:tcPr>
            <w:tcW w:w="2119" w:type="pct"/>
          </w:tcPr>
          <w:p w14:paraId="12884A50" w14:textId="6F04ABC8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61" w:type="pct"/>
            <w:vAlign w:val="bottom"/>
          </w:tcPr>
          <w:p w14:paraId="11979DB5" w14:textId="77777777" w:rsidR="00010485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089D68A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2F81EEF" w14:textId="77777777" w:rsidR="00010485" w:rsidRPr="00AE4D5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3C79682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5AE5DCCE" w14:textId="77777777" w:rsidR="00010485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F54B409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2F8B9802" w14:textId="77777777" w:rsidR="00010485" w:rsidRPr="00AF3F32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0485" w:rsidRPr="005C547E" w14:paraId="3458F6B4" w14:textId="77777777" w:rsidTr="008572F5">
        <w:tc>
          <w:tcPr>
            <w:tcW w:w="2119" w:type="pct"/>
          </w:tcPr>
          <w:p w14:paraId="7D9DB421" w14:textId="213F083D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26145405" w14:textId="482EFE85" w:rsidR="00010485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E80B5F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05092743" w14:textId="3630A701" w:rsidR="00010485" w:rsidRPr="00AE4D5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4B33F09C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22A25E26" w14:textId="42A17C6B" w:rsidR="00010485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45,166</w:t>
            </w:r>
          </w:p>
        </w:tc>
        <w:tc>
          <w:tcPr>
            <w:tcW w:w="146" w:type="pct"/>
          </w:tcPr>
          <w:p w14:paraId="4A02AA9A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6357A4C5" w14:textId="6E542FA9" w:rsidR="00010485" w:rsidRPr="00AF3F32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51,678</w:t>
            </w:r>
          </w:p>
        </w:tc>
      </w:tr>
      <w:tr w:rsidR="00010485" w:rsidRPr="005C547E" w14:paraId="391D6259" w14:textId="77777777" w:rsidTr="008572F5">
        <w:tc>
          <w:tcPr>
            <w:tcW w:w="2119" w:type="pct"/>
          </w:tcPr>
          <w:p w14:paraId="51987D44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620A74F7" w14:textId="77777777" w:rsidR="00010485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6360AB6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245BFEF" w14:textId="77777777" w:rsidR="00010485" w:rsidRPr="00AE4D5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8E1092A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1C298C31" w14:textId="77777777" w:rsidR="00010485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0F3F7EA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vAlign w:val="bottom"/>
          </w:tcPr>
          <w:p w14:paraId="2A7A83C2" w14:textId="77777777" w:rsidR="00010485" w:rsidRPr="00AF3F32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0485" w:rsidRPr="005C547E" w14:paraId="5B77D822" w14:textId="77777777" w:rsidTr="008572F5">
        <w:tc>
          <w:tcPr>
            <w:tcW w:w="2119" w:type="pct"/>
          </w:tcPr>
          <w:p w14:paraId="252627D4" w14:textId="0A2BCFAD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61" w:type="pct"/>
          </w:tcPr>
          <w:p w14:paraId="43D2BA7F" w14:textId="77777777" w:rsidR="00010485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64962BF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85DED3D" w14:textId="77777777" w:rsidR="00010485" w:rsidRPr="00AE4D5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6630B4F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30B5C0D9" w14:textId="77777777" w:rsidR="00010485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7B414EE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6293CEF7" w14:textId="77777777" w:rsidR="00010485" w:rsidRPr="00AF3F32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0485" w:rsidRPr="005C547E" w14:paraId="19C79790" w14:textId="77777777" w:rsidTr="008572F5">
        <w:tc>
          <w:tcPr>
            <w:tcW w:w="2119" w:type="pct"/>
          </w:tcPr>
          <w:p w14:paraId="2BF37AF7" w14:textId="4DCAC636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36C132B8" w14:textId="34BD9EB4" w:rsidR="00010485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CC38BC8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4D64C06" w14:textId="00C90659" w:rsidR="00010485" w:rsidRPr="00AE4D5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C2F7041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12F21A93" w14:textId="50BED519" w:rsidR="00010485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9,674</w:t>
            </w:r>
          </w:p>
        </w:tc>
        <w:tc>
          <w:tcPr>
            <w:tcW w:w="146" w:type="pct"/>
          </w:tcPr>
          <w:p w14:paraId="6CF22C47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21998672" w14:textId="545A196E" w:rsidR="00010485" w:rsidRPr="00AF3F32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16,098</w:t>
            </w:r>
          </w:p>
        </w:tc>
      </w:tr>
      <w:tr w:rsidR="00010485" w:rsidRPr="005C547E" w14:paraId="10EAA9F7" w14:textId="77777777" w:rsidTr="008572F5">
        <w:tc>
          <w:tcPr>
            <w:tcW w:w="2119" w:type="pct"/>
          </w:tcPr>
          <w:p w14:paraId="56DFD8A7" w14:textId="7777777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vAlign w:val="bottom"/>
          </w:tcPr>
          <w:p w14:paraId="648753EF" w14:textId="77777777" w:rsidR="00010485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6ABECCA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bottom"/>
          </w:tcPr>
          <w:p w14:paraId="7CA7C99C" w14:textId="77777777" w:rsidR="00010485" w:rsidRPr="00AE4D5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BEE69C5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145C8D66" w14:textId="77777777" w:rsidR="00010485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DA94BEF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vAlign w:val="bottom"/>
          </w:tcPr>
          <w:p w14:paraId="22D2ED69" w14:textId="77777777" w:rsidR="00010485" w:rsidRPr="00AF3F32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0485" w:rsidRPr="005C547E" w14:paraId="6C8B2E87" w14:textId="77777777" w:rsidTr="008572F5">
        <w:tc>
          <w:tcPr>
            <w:tcW w:w="2119" w:type="pct"/>
          </w:tcPr>
          <w:p w14:paraId="0C54E485" w14:textId="7722DF74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61" w:type="pct"/>
            <w:vAlign w:val="bottom"/>
          </w:tcPr>
          <w:p w14:paraId="2FCF8CB9" w14:textId="77777777" w:rsidR="00010485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85656D8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34E7ACE" w14:textId="77777777" w:rsidR="00010485" w:rsidRPr="00AE4D5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4C9FE9C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34399558" w14:textId="77777777" w:rsidR="00010485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0230F50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C0F2855" w14:textId="77777777" w:rsidR="00010485" w:rsidRPr="00AF3F32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0485" w:rsidRPr="005C547E" w14:paraId="6B078506" w14:textId="77777777" w:rsidTr="008572F5">
        <w:tc>
          <w:tcPr>
            <w:tcW w:w="2119" w:type="pct"/>
          </w:tcPr>
          <w:p w14:paraId="262A5518" w14:textId="0FE35D2E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410F3B22" w14:textId="697E2FF0" w:rsidR="00010485" w:rsidRPr="00C25FED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25F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5C50C9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093E2CB" w14:textId="4B1CE56C" w:rsidR="00010485" w:rsidRPr="00AE4D5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7470734A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1903DB8A" w14:textId="6DF2C5C4" w:rsidR="00010485" w:rsidRPr="00FC551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5518">
              <w:rPr>
                <w:rFonts w:asciiTheme="majorBidi" w:hAnsiTheme="majorBidi" w:cstheme="majorBidi"/>
                <w:sz w:val="30"/>
                <w:szCs w:val="30"/>
              </w:rPr>
              <w:t>5,110</w:t>
            </w:r>
          </w:p>
        </w:tc>
        <w:tc>
          <w:tcPr>
            <w:tcW w:w="146" w:type="pct"/>
          </w:tcPr>
          <w:p w14:paraId="440A0823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4FE6F9BC" w14:textId="6B7C760D" w:rsidR="00010485" w:rsidRPr="00AF3F32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5,110</w:t>
            </w:r>
          </w:p>
        </w:tc>
      </w:tr>
      <w:tr w:rsidR="00010485" w:rsidRPr="005C547E" w14:paraId="07C4EAAB" w14:textId="77777777" w:rsidTr="008572F5">
        <w:tc>
          <w:tcPr>
            <w:tcW w:w="2119" w:type="pct"/>
          </w:tcPr>
          <w:p w14:paraId="5541AC4A" w14:textId="286B65C8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537B811A" w14:textId="1B1A6F4F" w:rsidR="00010485" w:rsidRPr="001A75E8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A75E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414A3B4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6D90163" w14:textId="747E7E06" w:rsidR="00010485" w:rsidRPr="00C25FED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14:paraId="2E171A5E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475B551A" w14:textId="1599ED90" w:rsidR="00010485" w:rsidRPr="00FC5518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551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15DC8ED4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49602053" w14:textId="5A02302D" w:rsidR="00010485" w:rsidRPr="00AF3F32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10485" w:rsidRPr="005C547E" w14:paraId="36C23E49" w14:textId="77777777" w:rsidTr="008572F5">
        <w:tc>
          <w:tcPr>
            <w:tcW w:w="2119" w:type="pct"/>
          </w:tcPr>
          <w:p w14:paraId="5EC25670" w14:textId="5308D9C7" w:rsidR="00010485" w:rsidRPr="00B657B8" w:rsidRDefault="00010485" w:rsidP="0001048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607AFDD2" w14:textId="602CE378" w:rsidR="00010485" w:rsidRPr="00EE03DD" w:rsidRDefault="00010485" w:rsidP="0001048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03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69685A25" w14:textId="77777777" w:rsidR="00010485" w:rsidRPr="00C82AEB" w:rsidRDefault="00010485" w:rsidP="0001048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3573D1E" w14:textId="727F8FE4" w:rsidR="00010485" w:rsidRPr="00EE03DD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03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4D09585" w14:textId="77777777" w:rsidR="00010485" w:rsidRPr="00C82AEB" w:rsidRDefault="00010485" w:rsidP="0001048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4DF30" w14:textId="7F91AE27" w:rsidR="00010485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5,112</w:t>
            </w:r>
          </w:p>
        </w:tc>
        <w:tc>
          <w:tcPr>
            <w:tcW w:w="146" w:type="pct"/>
          </w:tcPr>
          <w:p w14:paraId="62F32667" w14:textId="77777777" w:rsidR="00010485" w:rsidRPr="00C82AEB" w:rsidRDefault="00010485" w:rsidP="0001048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251521E6" w14:textId="3F164D09" w:rsidR="00010485" w:rsidRPr="00AF3F32" w:rsidRDefault="00010485" w:rsidP="0001048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5,112</w:t>
            </w:r>
          </w:p>
        </w:tc>
      </w:tr>
    </w:tbl>
    <w:p w14:paraId="1A66CDB0" w14:textId="77777777" w:rsidR="00D11638" w:rsidRPr="003F7833" w:rsidRDefault="00D11638">
      <w:pPr>
        <w:rPr>
          <w:sz w:val="20"/>
          <w:szCs w:val="20"/>
        </w:rPr>
      </w:pPr>
    </w:p>
    <w:p w14:paraId="7128D110" w14:textId="7726ECF3" w:rsidR="00CC7735" w:rsidRDefault="00CC7735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EA91A76" w14:textId="137952D9" w:rsidR="00BA0CF0" w:rsidRDefault="00BA0CF0" w:rsidP="00D9731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</w:rPr>
      </w:pPr>
      <w:r w:rsidRPr="00686FB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</w:t>
      </w:r>
      <w:r w:rsidR="00036909" w:rsidRPr="00686FB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31971EC6" w14:textId="77777777" w:rsidR="00BA0CF0" w:rsidRDefault="00BA0CF0" w:rsidP="00D9731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AEABC5" w14:textId="77777777" w:rsidR="00733B74" w:rsidRPr="00686FB8" w:rsidRDefault="00733B74" w:rsidP="00733B7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</w:rPr>
      </w:pPr>
      <w:r w:rsidRPr="00686FB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สัญญาบริหารจัดการ</w:t>
      </w:r>
    </w:p>
    <w:p w14:paraId="3B0052CC" w14:textId="77777777" w:rsidR="00733B74" w:rsidRPr="00686FB8" w:rsidRDefault="00733B74" w:rsidP="00733B7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B479346" w14:textId="167538B9" w:rsidR="006F20E7" w:rsidRPr="00733B74" w:rsidRDefault="00733B74" w:rsidP="00A474B0">
      <w:pPr>
        <w:spacing w:line="240" w:lineRule="auto"/>
        <w:ind w:left="540" w:hanging="18"/>
        <w:jc w:val="thaiDistribute"/>
        <w:rPr>
          <w:rFonts w:ascii="Angsana New" w:hAnsi="Angsana New"/>
          <w:sz w:val="30"/>
          <w:szCs w:val="30"/>
        </w:rPr>
      </w:pPr>
      <w:r w:rsidRPr="00686FB8">
        <w:rPr>
          <w:rFonts w:ascii="Angsana New" w:hAnsi="Angsana New"/>
          <w:sz w:val="30"/>
          <w:szCs w:val="30"/>
          <w:cs/>
        </w:rPr>
        <w:t>บริษัทได้ทำสัญญาการบริหารจัดการระหว่างกันกับบริษัทย่อยหลายแห่ง ภายใต้เงื่อนไขของสัญญา บริษัทตกลง</w:t>
      </w:r>
      <w:r w:rsidRPr="00686FB8">
        <w:rPr>
          <w:rFonts w:ascii="Angsana New" w:hAnsi="Angsana New"/>
          <w:spacing w:val="-2"/>
          <w:sz w:val="30"/>
          <w:szCs w:val="30"/>
          <w:cs/>
        </w:rPr>
        <w:t>ให้บริการแก่บริษัทย่อยในการบริหารจัดการ ในการนี้ บริษัทย่อยตกลงจะจ่ายค่าบริการให้กับบริษัทตามจำนวนเงินที่</w:t>
      </w:r>
      <w:r w:rsidRPr="00686FB8">
        <w:rPr>
          <w:rFonts w:ascii="Angsana New" w:hAnsi="Angsana New"/>
          <w:sz w:val="30"/>
          <w:szCs w:val="30"/>
          <w:cs/>
        </w:rPr>
        <w:t>ระบุไว้ในสัญญา สัญญานี้มีระยะเวลา 1 ปี และจะต่ออายุออกไปอีกคราวละ 1 ปี ทั้งนี้หากคู่สัญญาฝ่ายใดฝ่ายหนึ่งไม่มีความประสงค์ที่จะต่ออายุสัญญา คู่สัญญาฝ่ายนั้นจะต้องทำหนังสือแจ้งให้คู่สัญญาอีกฝ่ายทราบล่วงหน้าเป็นเวลาไม่น้อยกว่า 3 เดือน ก่อนวันสิ้นสุดสัญญา</w:t>
      </w:r>
    </w:p>
    <w:p w14:paraId="7A04256C" w14:textId="77777777" w:rsidR="006F20E7" w:rsidRDefault="006F20E7" w:rsidP="00D9731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253B0F9" w14:textId="43E9C3AA" w:rsidR="00D97314" w:rsidRPr="00B657B8" w:rsidRDefault="00D97314" w:rsidP="00D9731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657B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สัญญาบริหารจัดการโรงงาน</w:t>
      </w:r>
    </w:p>
    <w:p w14:paraId="7FB8F73A" w14:textId="77777777" w:rsidR="00D97314" w:rsidRPr="00B657B8" w:rsidRDefault="00D97314" w:rsidP="00D97314">
      <w:pPr>
        <w:spacing w:line="240" w:lineRule="auto"/>
        <w:ind w:left="540" w:hanging="18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5F163CE" w14:textId="0BFE632F" w:rsidR="00D97314" w:rsidRPr="00B657B8" w:rsidRDefault="00D97314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57B8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บริษัทได้ทำสัญญาว่าจ้างบริษัทย่อยแห่งหนึ่งให้บริหารงานการผลิตขวดแก้ว ให้คำปรึกษาแนะนำด้านการบริหารโรงงานผลิตขวดแก้ว เริ่มตั้งแต่วันที่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มกราคม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E85544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E85544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ี</w:t>
      </w:r>
    </w:p>
    <w:p w14:paraId="488EB9DD" w14:textId="77777777" w:rsidR="00D97314" w:rsidRPr="00B657B8" w:rsidRDefault="00D97314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b/>
          <w:bCs/>
          <w:i/>
          <w:iCs/>
          <w:spacing w:val="-4"/>
          <w:sz w:val="30"/>
          <w:szCs w:val="30"/>
        </w:rPr>
      </w:pPr>
    </w:p>
    <w:p w14:paraId="267D4002" w14:textId="77777777" w:rsidR="00D97314" w:rsidRPr="00B657B8" w:rsidRDefault="00D97314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US"/>
        </w:rPr>
      </w:pPr>
      <w:r w:rsidRPr="00B657B8"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2E0D55B5" w14:textId="77777777" w:rsidR="00D97314" w:rsidRPr="00B657B8" w:rsidRDefault="00D97314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128667D9" w14:textId="50129C50" w:rsidR="00091B4B" w:rsidRDefault="00D97314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8A2C70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Pr="008A2C70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8A2C70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</w:t>
      </w:r>
      <w:r w:rsidRPr="008A2C70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ที่เกิด</w:t>
      </w:r>
      <w:r w:rsidRPr="008A2C70">
        <w:rPr>
          <w:rFonts w:asciiTheme="majorBidi" w:hAnsiTheme="majorBidi"/>
          <w:spacing w:val="-4"/>
          <w:sz w:val="30"/>
          <w:szCs w:val="30"/>
          <w:cs/>
        </w:rPr>
        <w:t>จากการบริหารคำนวณจาก</w:t>
      </w:r>
      <w:r w:rsidRPr="008A2C70">
        <w:rPr>
          <w:rFonts w:asciiTheme="majorBidi" w:hAnsiTheme="majorBidi" w:hint="cs"/>
          <w:spacing w:val="-4"/>
          <w:sz w:val="30"/>
          <w:szCs w:val="30"/>
          <w:cs/>
        </w:rPr>
        <w:t>อัตราดอกเบี้ยเงินกู้ของบริษัทจาก</w:t>
      </w:r>
      <w:r w:rsidRPr="006D3F71">
        <w:rPr>
          <w:rFonts w:asciiTheme="majorBidi" w:hAnsiTheme="majorBidi" w:hint="cs"/>
          <w:spacing w:val="-4"/>
          <w:sz w:val="30"/>
          <w:szCs w:val="30"/>
          <w:cs/>
        </w:rPr>
        <w:t>สถาบันการเงินเฉลี่ย</w:t>
      </w:r>
      <w:r w:rsidRPr="006D3F71">
        <w:rPr>
          <w:rFonts w:asciiTheme="majorBidi" w:hAnsiTheme="majorBidi"/>
          <w:spacing w:val="-4"/>
          <w:sz w:val="30"/>
          <w:szCs w:val="30"/>
          <w:cs/>
          <w:lang w:val="en-US"/>
        </w:rPr>
        <w:t>บวก</w:t>
      </w:r>
      <w:r w:rsidRPr="006D3F71">
        <w:rPr>
          <w:rFonts w:asciiTheme="majorBidi" w:hAnsiTheme="majorBidi" w:hint="cs"/>
          <w:spacing w:val="-4"/>
          <w:sz w:val="30"/>
          <w:szCs w:val="30"/>
          <w:cs/>
        </w:rPr>
        <w:t>ร้อยละ</w:t>
      </w:r>
      <w:r w:rsidR="00690416" w:rsidRPr="006D3F71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690416" w:rsidRPr="006D3F71">
        <w:rPr>
          <w:rFonts w:asciiTheme="majorBidi" w:hAnsiTheme="majorBidi"/>
          <w:spacing w:val="-4"/>
          <w:sz w:val="30"/>
          <w:szCs w:val="30"/>
          <w:lang w:val="en-US"/>
        </w:rPr>
        <w:t xml:space="preserve">0.50 </w:t>
      </w:r>
      <w:r w:rsidRPr="006D3F71">
        <w:rPr>
          <w:rFonts w:asciiTheme="majorBidi" w:hAnsiTheme="majorBidi"/>
          <w:spacing w:val="-4"/>
          <w:sz w:val="30"/>
          <w:szCs w:val="30"/>
          <w:cs/>
        </w:rPr>
        <w:t>และอัตราดอกเบ</w:t>
      </w:r>
      <w:r w:rsidRPr="006D3F71">
        <w:rPr>
          <w:rFonts w:asciiTheme="majorBidi" w:hAnsiTheme="majorBidi" w:hint="cs"/>
          <w:spacing w:val="-4"/>
          <w:sz w:val="30"/>
          <w:szCs w:val="30"/>
          <w:cs/>
        </w:rPr>
        <w:t>ี้</w:t>
      </w:r>
      <w:r w:rsidRPr="006D3F71">
        <w:rPr>
          <w:rFonts w:asciiTheme="majorBidi" w:hAnsiTheme="majorBidi"/>
          <w:spacing w:val="-4"/>
          <w:sz w:val="30"/>
          <w:szCs w:val="30"/>
          <w:cs/>
        </w:rPr>
        <w:t xml:space="preserve">ยเงินฝากประจำ </w:t>
      </w:r>
      <w:r w:rsidRPr="006D3F71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Pr="006D3F71">
        <w:rPr>
          <w:rFonts w:asciiTheme="majorBidi" w:hAnsiTheme="majorBidi"/>
          <w:spacing w:val="-4"/>
          <w:sz w:val="30"/>
          <w:szCs w:val="30"/>
          <w:cs/>
        </w:rPr>
        <w:t xml:space="preserve"> เดือนธนาคาร</w:t>
      </w:r>
      <w:r w:rsidRPr="006D3F71">
        <w:rPr>
          <w:rFonts w:asciiTheme="majorBidi" w:hAnsiTheme="majorBidi"/>
          <w:sz w:val="30"/>
          <w:szCs w:val="30"/>
          <w:cs/>
        </w:rPr>
        <w:t>พาณิชย์</w:t>
      </w:r>
      <w:r w:rsidRPr="006D3F71">
        <w:rPr>
          <w:rFonts w:asciiTheme="majorBidi" w:hAnsiTheme="majorBidi" w:hint="cs"/>
          <w:sz w:val="30"/>
          <w:szCs w:val="30"/>
          <w:cs/>
        </w:rPr>
        <w:t>แห่งหนึ่ง</w:t>
      </w:r>
      <w:r w:rsidR="00D83B92" w:rsidRPr="006D3F71">
        <w:rPr>
          <w:rFonts w:asciiTheme="majorBidi" w:hAnsiTheme="majorBidi"/>
          <w:sz w:val="30"/>
          <w:szCs w:val="30"/>
        </w:rPr>
        <w:t xml:space="preserve"> </w:t>
      </w:r>
      <w:r w:rsidRPr="006D3F71">
        <w:rPr>
          <w:rFonts w:asciiTheme="majorBidi" w:hAnsiTheme="majorBidi"/>
          <w:sz w:val="30"/>
          <w:szCs w:val="30"/>
          <w:cs/>
        </w:rPr>
        <w:t>ยอดเงินต้นคงเหลือ ณ วันที่</w:t>
      </w:r>
      <w:r w:rsidRPr="008A2C70">
        <w:rPr>
          <w:rFonts w:asciiTheme="majorBidi" w:hAnsiTheme="majorBidi"/>
          <w:sz w:val="30"/>
          <w:szCs w:val="30"/>
          <w:cs/>
        </w:rPr>
        <w:t xml:space="preserve">รายงานที่เกิดจากระบบการบริหารดังกล่าวแสดงเป็น </w:t>
      </w:r>
      <w:r w:rsidRPr="008A2C70">
        <w:rPr>
          <w:rFonts w:asciiTheme="majorBidi" w:hAnsiTheme="majorBidi" w:cstheme="majorBidi"/>
          <w:sz w:val="30"/>
          <w:szCs w:val="30"/>
        </w:rPr>
        <w:t>“</w:t>
      </w:r>
      <w:r w:rsidRPr="008A2C70">
        <w:rPr>
          <w:rFonts w:asciiTheme="majorBidi" w:hAnsiTheme="majorBidi"/>
          <w:sz w:val="30"/>
          <w:szCs w:val="30"/>
          <w:cs/>
        </w:rPr>
        <w:t>เงินให้กู้ยืมระยะสั้น</w:t>
      </w:r>
      <w:r w:rsidRPr="008A2C70">
        <w:rPr>
          <w:rFonts w:asciiTheme="majorBidi" w:hAnsiTheme="majorBidi"/>
          <w:spacing w:val="-4"/>
          <w:sz w:val="30"/>
          <w:szCs w:val="30"/>
          <w:cs/>
        </w:rPr>
        <w:t>แก่กิจการที่เกี่ยวข้องกัน</w:t>
      </w:r>
      <w:r w:rsidRPr="008A2C70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8A2C70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8A2C7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8A2C70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8A2C70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8A2C70">
        <w:rPr>
          <w:rFonts w:asciiTheme="majorBidi" w:hAnsiTheme="majorBidi"/>
          <w:spacing w:val="-4"/>
          <w:sz w:val="30"/>
          <w:szCs w:val="30"/>
          <w:cs/>
        </w:rPr>
        <w:t>ตามลำดับในงบฐานะการเงิน</w:t>
      </w:r>
    </w:p>
    <w:p w14:paraId="3CAAA547" w14:textId="77777777" w:rsidR="00B32655" w:rsidRDefault="00B32655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25956AB8" w14:textId="77777777" w:rsidR="00B32655" w:rsidRDefault="00B32655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5D06A88F" w14:textId="77777777" w:rsidR="00B32655" w:rsidRDefault="00B32655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5D251F1E" w14:textId="77777777" w:rsidR="00B32655" w:rsidRDefault="00B32655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306B9DDD" w14:textId="77777777" w:rsidR="00B32655" w:rsidRDefault="00B32655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68E1EFF3" w14:textId="77777777" w:rsidR="00B32655" w:rsidRDefault="00B32655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462B5172" w14:textId="77777777" w:rsidR="00B32655" w:rsidRDefault="00B32655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69E96825" w14:textId="77777777" w:rsidR="00B32655" w:rsidRDefault="00B32655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23686217" w14:textId="77777777" w:rsidR="00F2126B" w:rsidRPr="008A2C70" w:rsidRDefault="00F2126B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525F1052" w14:textId="03EAB4E4" w:rsidR="00D97314" w:rsidRPr="0067457D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67457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lastRenderedPageBreak/>
        <w:t>สินทรัพย์ที่ถือไว้เพื่อขาย</w:t>
      </w:r>
      <w:r w:rsidR="001F2B7C" w:rsidRPr="0067457D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th-TH"/>
        </w:rPr>
        <w:t xml:space="preserve"> </w:t>
      </w:r>
    </w:p>
    <w:p w14:paraId="240206D0" w14:textId="77777777" w:rsidR="00D97314" w:rsidRPr="008A2C70" w:rsidRDefault="00D97314" w:rsidP="00D97314">
      <w:pPr>
        <w:spacing w:line="240" w:lineRule="auto"/>
        <w:ind w:left="540" w:right="-43"/>
        <w:rPr>
          <w:rFonts w:asciiTheme="majorBidi" w:hAnsiTheme="majorBidi" w:cstheme="majorBidi"/>
          <w:b/>
          <w:bCs/>
          <w:color w:val="000000" w:themeColor="text1"/>
          <w:sz w:val="18"/>
          <w:szCs w:val="18"/>
          <w:lang w:val="th-TH"/>
        </w:rPr>
      </w:pPr>
    </w:p>
    <w:p w14:paraId="74092913" w14:textId="5CAEF6E3" w:rsidR="001F4265" w:rsidRPr="008A2C70" w:rsidRDefault="00980890" w:rsidP="007048F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</w:pPr>
      <w:r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ในปี</w:t>
      </w:r>
      <w:r w:rsidR="001C3FA1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="00DE7F77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 xml:space="preserve">2567 </w:t>
      </w:r>
      <w:r w:rsidR="001F4265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กลุ่มบริษัทได้เข้าลงนามในสัญญาซื้อขายเงินลงทุนใน </w:t>
      </w:r>
      <w:r w:rsidR="001F4265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 xml:space="preserve">MYANMAR GOLDEN EAGLE COMPANY LIMITED (MGE) </w:t>
      </w:r>
      <w:r w:rsidR="001F4265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และ </w:t>
      </w:r>
      <w:r w:rsidR="001F4265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 xml:space="preserve">MYANMAR GOLDEN GLASS COMPANY LIMITED (MGG)  </w:t>
      </w:r>
      <w:r w:rsidR="001F4265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รวมเรียกว่า </w:t>
      </w:r>
      <w:r w:rsidR="001F4265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 xml:space="preserve">MGE Group </w:t>
      </w:r>
      <w:r w:rsidR="000F4145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br/>
      </w:r>
      <w:r w:rsidR="001F4265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ซึ่งเป็นการร่วมค้าของกลุ่มบริษัท ให้กับ </w:t>
      </w:r>
      <w:r w:rsidR="001F4265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MARLARMYAING PUBLIC COMPANY LIMITED</w:t>
      </w:r>
      <w:r w:rsidR="004A5D6C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lang w:val="en-US"/>
        </w:rPr>
        <w:t xml:space="preserve"> </w:t>
      </w:r>
      <w:r w:rsidR="004A5D6C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โดยมีมูลค่าการซื้อขายเป็นจำนวนเงิน </w:t>
      </w:r>
      <w:r w:rsidR="002E188A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49,850.0</w:t>
      </w:r>
      <w:r w:rsidR="004A5D6C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ล้านเมียนมาร์จัต หรือประมาณ </w:t>
      </w:r>
      <w:r w:rsidR="002E188A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80</w:t>
      </w:r>
      <w:r w:rsidR="008D38F6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3</w:t>
      </w:r>
      <w:r w:rsidR="00BF1CFF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.</w:t>
      </w:r>
      <w:r w:rsidR="008D38F6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7</w:t>
      </w:r>
      <w:r w:rsidR="004A5D6C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ล้านบาท</w:t>
      </w:r>
      <w:r w:rsidR="00806038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A976FA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>โดยชำระเป็นเงินสดจำนวน</w:t>
      </w:r>
      <w:r w:rsidR="00530AB6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530AB6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37,679.0</w:t>
      </w:r>
      <w:r w:rsidR="00A976FA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ล้านเมียนมาร์จัต หรือประมาณ </w:t>
      </w:r>
      <w:r w:rsidR="00530AB6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60</w:t>
      </w:r>
      <w:r w:rsidR="008002CD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7.7</w:t>
      </w:r>
      <w:r w:rsidR="00A976FA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ล้านบาท และรับโอนภาระค้ำประกันเงินกู้ยืมบางส่วนเป็นจำนวนเงิน</w:t>
      </w:r>
      <w:r w:rsidR="00530AB6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530AB6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12,171.0</w:t>
      </w:r>
      <w:r w:rsidR="00A976FA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ล้านเมียนมาร์จัต หรือประมาณ </w:t>
      </w:r>
      <w:r w:rsidR="00530AB6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196.</w:t>
      </w:r>
      <w:r w:rsidR="008D38F6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0</w:t>
      </w:r>
      <w:r w:rsidR="00A976FA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ล้านบาท </w:t>
      </w:r>
      <w:r w:rsidR="0031161D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ซึ่ง</w:t>
      </w:r>
      <w:r w:rsidR="00A976FA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>กลุ่มบริษัทได้รับชำระค่าหุ้นบางส่วนแล้วเป็นจำนวนเงิน</w:t>
      </w:r>
      <w:r w:rsidR="00530AB6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530AB6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10,000.0</w:t>
      </w:r>
      <w:r w:rsidR="00A976FA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ล้านเมียนมาร์จัต</w:t>
      </w:r>
      <w:r w:rsidR="008002CD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8002CD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หรือประมาณ </w:t>
      </w:r>
      <w:r w:rsidR="008002CD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162.0</w:t>
      </w:r>
      <w:r w:rsidR="008002CD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ล้านบาท</w:t>
      </w:r>
      <w:r w:rsidR="00A976FA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BC3618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และ</w:t>
      </w:r>
      <w:r w:rsidR="00806038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>กลุ่มบริษัท</w:t>
      </w:r>
      <w:r w:rsidR="00806038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ได้</w:t>
      </w:r>
      <w:r w:rsidR="00806038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>จัดประเภทกลุ่มสินทรัพย์ดังกล่าวเป็นสินทรัพย์ที่ถือไว้เพื่อขาย</w:t>
      </w:r>
      <w:r w:rsidR="008002CD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เป็นจำนวนเงินรวม </w:t>
      </w:r>
      <w:r w:rsidR="008002CD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29</w:t>
      </w:r>
      <w:r w:rsidR="008D38F6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7.0</w:t>
      </w:r>
      <w:r w:rsidR="008002CD" w:rsidRPr="008A2C70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="008002CD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ล้านบาท</w:t>
      </w:r>
    </w:p>
    <w:p w14:paraId="1307BF53" w14:textId="77777777" w:rsidR="00806038" w:rsidRPr="008A2C70" w:rsidRDefault="00806038" w:rsidP="007048F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</w:pPr>
    </w:p>
    <w:p w14:paraId="5A2E8D89" w14:textId="4A297AA1" w:rsidR="00806038" w:rsidRDefault="00806038" w:rsidP="007048F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color w:val="000000" w:themeColor="text1"/>
          <w:sz w:val="30"/>
          <w:szCs w:val="30"/>
          <w:lang w:val="en-US"/>
        </w:rPr>
      </w:pPr>
      <w:r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ต่อมา</w:t>
      </w:r>
      <w:r w:rsidR="00AF5279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AF5279" w:rsidRPr="008A2C70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เมื่อวันที่ </w:t>
      </w:r>
      <w:r w:rsidR="00590E2C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>1</w:t>
      </w:r>
      <w:r w:rsidR="00085D31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>8</w:t>
      </w:r>
      <w:r w:rsidR="00AF5279" w:rsidRPr="008A2C70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590E2C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="00590E2C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>2568</w:t>
      </w:r>
      <w:r w:rsidR="00AF5279" w:rsidRPr="008A2C70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1D74D5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กลุ่มบริษัท</w:t>
      </w:r>
      <w:r w:rsidR="00AF5279" w:rsidRPr="008A2C70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>ได้รับชำระ</w:t>
      </w:r>
      <w:r w:rsidR="004A41E8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ค่าหุ้น</w:t>
      </w:r>
      <w:r w:rsidR="00C0342E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ส่วนที่เหลือ</w:t>
      </w:r>
      <w:r w:rsidR="00AB029F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เป็นจำนวนเงิน </w:t>
      </w:r>
      <w:r w:rsidR="00CB00B3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>27,679</w:t>
      </w:r>
      <w:r w:rsidR="00740DA6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>.</w:t>
      </w:r>
      <w:r w:rsidR="0031161D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>0</w:t>
      </w:r>
      <w:r w:rsidR="00740DA6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 xml:space="preserve"> </w:t>
      </w:r>
      <w:r w:rsidR="00740DA6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ล้านเมียน</w:t>
      </w:r>
      <w:r w:rsidR="00501F8B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มาร์จัต </w:t>
      </w:r>
      <w:r w:rsidR="00DD2154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หรือประมาณ </w:t>
      </w:r>
      <w:r w:rsidR="002243CE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>445.</w:t>
      </w:r>
      <w:r w:rsidR="00A76D3C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>7</w:t>
      </w:r>
      <w:r w:rsidR="00AF5279" w:rsidRPr="008A2C70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ล้านบาท</w:t>
      </w:r>
      <w:r w:rsidR="00FE7BA2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 และ</w:t>
      </w:r>
      <w:r w:rsidR="00035F49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เมื่อวันที่ </w:t>
      </w:r>
      <w:r w:rsidR="00035F49">
        <w:rPr>
          <w:rFonts w:asciiTheme="majorBidi" w:hAnsiTheme="majorBidi"/>
          <w:color w:val="000000" w:themeColor="text1"/>
          <w:sz w:val="30"/>
          <w:szCs w:val="30"/>
          <w:lang w:val="en-US"/>
        </w:rPr>
        <w:t>19</w:t>
      </w:r>
      <w:r w:rsidR="00035F49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 มีนาคม </w:t>
      </w:r>
      <w:r w:rsidR="00035F49">
        <w:rPr>
          <w:rFonts w:asciiTheme="majorBidi" w:hAnsiTheme="majorBidi"/>
          <w:color w:val="000000" w:themeColor="text1"/>
          <w:sz w:val="30"/>
          <w:szCs w:val="30"/>
          <w:lang w:val="en-US"/>
        </w:rPr>
        <w:t xml:space="preserve">2568 </w:t>
      </w:r>
      <w:r w:rsidR="00771E8F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กลุ่มบริษัทได้</w:t>
      </w:r>
      <w:r w:rsidR="003E2ACD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จดทะเบียน</w:t>
      </w:r>
      <w:r w:rsidR="00D4102E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โอนหุ้นกับหน่วยงานที่เกี่ยวข้อง</w:t>
      </w:r>
      <w:r w:rsidR="00C26B6D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แล้ว</w:t>
      </w:r>
      <w:r w:rsidR="00B15834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เสร็จ</w:t>
      </w:r>
      <w:r w:rsidR="00046F2E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และ</w:t>
      </w:r>
      <w:r w:rsidR="007B51DB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รับรู้</w:t>
      </w:r>
      <w:r w:rsidR="00B27907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กำไร</w:t>
      </w:r>
      <w:r w:rsidR="00731DE9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จากการขาย</w:t>
      </w:r>
      <w:r w:rsidR="0080180D" w:rsidRPr="008A2C70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>สินทรัพย์ที่ถือไว้เพื่อขาย</w:t>
      </w:r>
      <w:r w:rsidR="008002CD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สุทธิจากผลต่างของอัตราแลกเปลี่ยนจา</w:t>
      </w:r>
      <w:r w:rsidR="003C6018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ก</w:t>
      </w:r>
      <w:r w:rsidR="008002CD" w:rsidRPr="008A2C70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การแปลงค่าหน่วยงานต่างประเทศ และค่าใช้จ่ายที่เกี่ยวข้อง</w:t>
      </w:r>
      <w:r w:rsidR="00731DE9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เป็นจำนวนเงิน</w:t>
      </w:r>
      <w:r w:rsidR="00CE3BCA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 xml:space="preserve"> 294.</w:t>
      </w:r>
      <w:r w:rsidR="00A76D3C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>7</w:t>
      </w:r>
      <w:r w:rsidR="00731DE9" w:rsidRPr="008A2C70">
        <w:rPr>
          <w:rFonts w:asciiTheme="majorBidi" w:hAnsiTheme="majorBidi"/>
          <w:color w:val="000000" w:themeColor="text1"/>
          <w:sz w:val="30"/>
          <w:szCs w:val="30"/>
          <w:lang w:val="en-US"/>
        </w:rPr>
        <w:t xml:space="preserve"> </w:t>
      </w:r>
      <w:r w:rsidR="00EE734F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ล้าน</w:t>
      </w:r>
      <w:r w:rsidR="00731DE9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บาท</w:t>
      </w:r>
      <w:r w:rsidR="008002CD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ในรายได้อื่น</w:t>
      </w:r>
      <w:r w:rsidR="00AD7290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ในงบ</w:t>
      </w:r>
      <w:r w:rsidR="00B7074C" w:rsidRPr="008A2C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กำไรขาดทุน</w:t>
      </w:r>
      <w:r w:rsidR="00046F2E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รวม</w:t>
      </w:r>
      <w:r w:rsidR="00BD4A1C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สำหรับงวดหกเดือนสิ้นสุดวันที่ </w:t>
      </w:r>
      <w:r w:rsidR="00BD4A1C">
        <w:rPr>
          <w:rFonts w:asciiTheme="majorBidi" w:hAnsiTheme="majorBidi"/>
          <w:color w:val="000000" w:themeColor="text1"/>
          <w:sz w:val="30"/>
          <w:szCs w:val="30"/>
          <w:lang w:val="en-US"/>
        </w:rPr>
        <w:t xml:space="preserve">30 </w:t>
      </w:r>
      <w:r w:rsidR="00BD4A1C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มิถุนายน </w:t>
      </w:r>
      <w:r w:rsidR="00BD4A1C">
        <w:rPr>
          <w:rFonts w:asciiTheme="majorBidi" w:hAnsiTheme="majorBidi"/>
          <w:color w:val="000000" w:themeColor="text1"/>
          <w:sz w:val="30"/>
          <w:szCs w:val="30"/>
          <w:lang w:val="en-US"/>
        </w:rPr>
        <w:t>2568</w:t>
      </w:r>
    </w:p>
    <w:p w14:paraId="6011CD65" w14:textId="77777777" w:rsidR="00EB0AC6" w:rsidRPr="008A2C70" w:rsidRDefault="00EB0AC6" w:rsidP="007048F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color w:val="000000" w:themeColor="text1"/>
          <w:sz w:val="30"/>
          <w:szCs w:val="30"/>
          <w:lang w:val="en-US"/>
        </w:rPr>
      </w:pPr>
    </w:p>
    <w:p w14:paraId="368FF9BB" w14:textId="652EBB57" w:rsidR="00D97314" w:rsidRPr="008A2C70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A2C7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เงินลงทุนในบริษัทร่วมและการร่วมค้า</w:t>
      </w:r>
    </w:p>
    <w:p w14:paraId="4C6C3A79" w14:textId="77777777" w:rsidR="00D97314" w:rsidRPr="008A2C70" w:rsidRDefault="00D97314" w:rsidP="00D97314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8"/>
        <w:gridCol w:w="899"/>
        <w:gridCol w:w="1005"/>
        <w:gridCol w:w="241"/>
        <w:gridCol w:w="1003"/>
        <w:gridCol w:w="241"/>
        <w:gridCol w:w="1009"/>
        <w:gridCol w:w="241"/>
        <w:gridCol w:w="1023"/>
      </w:tblGrid>
      <w:tr w:rsidR="00F76F82" w:rsidRPr="008A2C70" w14:paraId="28D2EFEF" w14:textId="77777777" w:rsidTr="00F76F82">
        <w:trPr>
          <w:tblHeader/>
        </w:trPr>
        <w:tc>
          <w:tcPr>
            <w:tcW w:w="2060" w:type="pct"/>
          </w:tcPr>
          <w:p w14:paraId="6F0C0EFE" w14:textId="77777777" w:rsidR="00D64835" w:rsidRPr="008A2C70" w:rsidRDefault="00D64835" w:rsidP="00C30BD1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7" w:type="pct"/>
          </w:tcPr>
          <w:p w14:paraId="6A6EE53D" w14:textId="77777777" w:rsidR="00D64835" w:rsidRPr="008A2C70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pct"/>
            <w:gridSpan w:val="3"/>
          </w:tcPr>
          <w:p w14:paraId="3CA81AB6" w14:textId="7BCFB565" w:rsidR="00D64835" w:rsidRPr="008A2C70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18159C73" w14:textId="77777777" w:rsidR="00D64835" w:rsidRPr="008A2C70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pct"/>
            <w:gridSpan w:val="3"/>
          </w:tcPr>
          <w:p w14:paraId="101FA393" w14:textId="77777777" w:rsidR="00D64835" w:rsidRPr="008A2C70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AC6" w:rsidRPr="008A2C70" w14:paraId="16A4D8A3" w14:textId="77777777" w:rsidTr="00F76F82">
        <w:trPr>
          <w:tblHeader/>
        </w:trPr>
        <w:tc>
          <w:tcPr>
            <w:tcW w:w="2060" w:type="pct"/>
          </w:tcPr>
          <w:p w14:paraId="3F4B59C6" w14:textId="18E16497" w:rsidR="00EB0AC6" w:rsidRPr="008A2C70" w:rsidRDefault="00EB0AC6" w:rsidP="00EB0AC6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657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B657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467" w:type="pct"/>
          </w:tcPr>
          <w:p w14:paraId="06F6DE95" w14:textId="767644B6" w:rsidR="00EB0AC6" w:rsidRPr="008A2C70" w:rsidRDefault="00EB0AC6" w:rsidP="00EB0A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2" w:type="pct"/>
            <w:vAlign w:val="bottom"/>
          </w:tcPr>
          <w:p w14:paraId="48BFD260" w14:textId="0A5E8A93" w:rsidR="00EB0AC6" w:rsidRPr="008A2C70" w:rsidRDefault="00EB0AC6" w:rsidP="00EB0A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5" w:type="pct"/>
            <w:vAlign w:val="bottom"/>
          </w:tcPr>
          <w:p w14:paraId="01F697BA" w14:textId="77777777" w:rsidR="00EB0AC6" w:rsidRPr="008A2C70" w:rsidRDefault="00EB0AC6" w:rsidP="00EB0A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6C276ECB" w14:textId="03CC7DB1" w:rsidR="00EB0AC6" w:rsidRPr="008A2C70" w:rsidRDefault="00EB0AC6" w:rsidP="00EB0A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5" w:type="pct"/>
            <w:vAlign w:val="bottom"/>
          </w:tcPr>
          <w:p w14:paraId="3FD252BE" w14:textId="77777777" w:rsidR="00EB0AC6" w:rsidRPr="008A2C70" w:rsidRDefault="00EB0AC6" w:rsidP="00EB0A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02BD0A49" w14:textId="00EE4706" w:rsidR="00EB0AC6" w:rsidRPr="008A2C70" w:rsidRDefault="00EB0AC6" w:rsidP="00EB0A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5" w:type="pct"/>
            <w:vAlign w:val="bottom"/>
          </w:tcPr>
          <w:p w14:paraId="29403C08" w14:textId="77777777" w:rsidR="00EB0AC6" w:rsidRPr="008A2C70" w:rsidRDefault="00EB0AC6" w:rsidP="00EB0A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204BCA83" w14:textId="0F78F34C" w:rsidR="00EB0AC6" w:rsidRPr="008A2C70" w:rsidRDefault="00EB0AC6" w:rsidP="00EB0AC6">
            <w:pPr>
              <w:pStyle w:val="BodyText"/>
              <w:tabs>
                <w:tab w:val="left" w:pos="916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85544" w:rsidRPr="008A2C70" w14:paraId="6AF971C5" w14:textId="77777777" w:rsidTr="00E85544">
        <w:trPr>
          <w:tblHeader/>
        </w:trPr>
        <w:tc>
          <w:tcPr>
            <w:tcW w:w="2060" w:type="pct"/>
          </w:tcPr>
          <w:p w14:paraId="4D179EE9" w14:textId="77777777" w:rsidR="00E85544" w:rsidRPr="008A2C70" w:rsidRDefault="00E85544" w:rsidP="00E85544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0448F481" w14:textId="77777777" w:rsidR="00E85544" w:rsidRPr="008A2C70" w:rsidRDefault="00E85544" w:rsidP="00E8554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3" w:type="pct"/>
            <w:gridSpan w:val="7"/>
          </w:tcPr>
          <w:p w14:paraId="1E38253E" w14:textId="47C5A49D" w:rsidR="00E85544" w:rsidRPr="008A2C70" w:rsidRDefault="00E85544" w:rsidP="00E8554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5544" w:rsidRPr="008A2C70" w14:paraId="7DBA8257" w14:textId="77777777" w:rsidTr="00F76F82">
        <w:tc>
          <w:tcPr>
            <w:tcW w:w="2060" w:type="pct"/>
          </w:tcPr>
          <w:p w14:paraId="7E8E7FE2" w14:textId="77777777" w:rsidR="00E85544" w:rsidRPr="006900EA" w:rsidRDefault="00E85544" w:rsidP="00E85544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67" w:type="pct"/>
          </w:tcPr>
          <w:p w14:paraId="7BA61F4B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3BCD01E7" w14:textId="7DD8A7B1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42CEDE0C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1529581D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E261DA2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</w:tcPr>
          <w:p w14:paraId="474BCC88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41F260D6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0A79CD02" w14:textId="77777777" w:rsidR="00E85544" w:rsidRPr="008A2C70" w:rsidRDefault="00E85544" w:rsidP="00E8554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0AF" w:rsidRPr="008A2C70" w14:paraId="0C329560" w14:textId="77777777" w:rsidTr="00F76F82">
        <w:tc>
          <w:tcPr>
            <w:tcW w:w="2060" w:type="pct"/>
          </w:tcPr>
          <w:p w14:paraId="772741C8" w14:textId="77777777" w:rsidR="003C20AF" w:rsidRPr="008A2C70" w:rsidRDefault="003C20AF" w:rsidP="003C20A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A2C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67" w:type="pct"/>
          </w:tcPr>
          <w:p w14:paraId="654624CD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</w:tcPr>
          <w:p w14:paraId="3813915D" w14:textId="301DB29B" w:rsidR="003C20AF" w:rsidRPr="008A2C70" w:rsidRDefault="003C20AF" w:rsidP="003C20AF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61BC726D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1" w:type="pct"/>
          </w:tcPr>
          <w:p w14:paraId="157EB10B" w14:textId="14372E8F" w:rsidR="003C20AF" w:rsidRPr="008A2C70" w:rsidRDefault="003C20AF" w:rsidP="003C20AF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368,938</w:t>
            </w:r>
          </w:p>
        </w:tc>
        <w:tc>
          <w:tcPr>
            <w:tcW w:w="125" w:type="pct"/>
          </w:tcPr>
          <w:p w14:paraId="385AA69F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08B70160" w14:textId="6995BEAC" w:rsidR="003C20AF" w:rsidRPr="008A2C70" w:rsidRDefault="003C20AF" w:rsidP="003C20AF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6FBC6AA8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2A54A45F" w14:textId="1EA8DABD" w:rsidR="003C20AF" w:rsidRPr="008A2C70" w:rsidRDefault="003C20AF" w:rsidP="003C20AF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C20AF" w:rsidRPr="008A2C70" w14:paraId="1EF74D95" w14:textId="77777777" w:rsidTr="00F76F82">
        <w:tc>
          <w:tcPr>
            <w:tcW w:w="2060" w:type="pct"/>
          </w:tcPr>
          <w:p w14:paraId="0B993495" w14:textId="476F01EF" w:rsidR="003C20AF" w:rsidRPr="008A2C70" w:rsidRDefault="003C20AF" w:rsidP="003C20AF">
            <w:pPr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ส่วนแบ่ง</w:t>
            </w:r>
            <w:r w:rsidRPr="008A2C7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กำไร</w:t>
            </w:r>
            <w:r w:rsidRPr="008A2C7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สุทธิจากเงินลงทุน</w:t>
            </w:r>
            <w:r w:rsidRPr="008A2C70">
              <w:rPr>
                <w:rFonts w:asciiTheme="majorBidi" w:hAnsiTheme="majorBidi" w:cstheme="majorBidi"/>
                <w:spacing w:val="-2"/>
                <w:sz w:val="30"/>
                <w:szCs w:val="30"/>
              </w:rPr>
              <w:br/>
            </w:r>
            <w:r w:rsidRPr="008A2C7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467" w:type="pct"/>
          </w:tcPr>
          <w:p w14:paraId="1D279B3E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" w:type="pct"/>
            <w:vAlign w:val="bottom"/>
          </w:tcPr>
          <w:p w14:paraId="0F82EE28" w14:textId="79BB38E8" w:rsidR="003C20AF" w:rsidRPr="008A2C70" w:rsidRDefault="00EF1B9F" w:rsidP="003C20AF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vAlign w:val="bottom"/>
          </w:tcPr>
          <w:p w14:paraId="2CF72696" w14:textId="77777777" w:rsidR="003C20AF" w:rsidRPr="008A2C70" w:rsidRDefault="003C20AF" w:rsidP="003C20AF">
            <w:pPr>
              <w:pStyle w:val="BodyText"/>
              <w:tabs>
                <w:tab w:val="decimal" w:pos="490"/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1" w:type="pct"/>
            <w:vAlign w:val="bottom"/>
          </w:tcPr>
          <w:p w14:paraId="209008DC" w14:textId="2401CDC3" w:rsidR="003C20AF" w:rsidRPr="008A2C70" w:rsidRDefault="003C20AF" w:rsidP="003C20AF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1,435</w:t>
            </w:r>
          </w:p>
        </w:tc>
        <w:tc>
          <w:tcPr>
            <w:tcW w:w="125" w:type="pct"/>
          </w:tcPr>
          <w:p w14:paraId="50B09485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vAlign w:val="bottom"/>
          </w:tcPr>
          <w:p w14:paraId="213E9FCA" w14:textId="4D7C1224" w:rsidR="003C20AF" w:rsidRPr="008A2C70" w:rsidRDefault="00EF1B9F" w:rsidP="003C20AF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vAlign w:val="bottom"/>
          </w:tcPr>
          <w:p w14:paraId="7A84CA51" w14:textId="77777777" w:rsidR="003C20AF" w:rsidRPr="008A2C70" w:rsidRDefault="003C20AF" w:rsidP="003C20AF">
            <w:pPr>
              <w:tabs>
                <w:tab w:val="decimal" w:pos="846"/>
              </w:tabs>
              <w:spacing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53527FA2" w14:textId="4EDC5402" w:rsidR="003C20AF" w:rsidRPr="008A2C70" w:rsidRDefault="003C20AF" w:rsidP="003C20AF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C20AF" w:rsidRPr="008A2C70" w14:paraId="30BBE8DB" w14:textId="77777777" w:rsidTr="00F76F82">
        <w:tc>
          <w:tcPr>
            <w:tcW w:w="2060" w:type="pct"/>
          </w:tcPr>
          <w:p w14:paraId="10681DE8" w14:textId="77777777" w:rsidR="003C20AF" w:rsidRPr="008A2C70" w:rsidRDefault="003C20AF" w:rsidP="003C20AF">
            <w:pPr>
              <w:pStyle w:val="BodyText"/>
              <w:spacing w:after="0" w:line="380" w:lineRule="exac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8A2C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467" w:type="pct"/>
          </w:tcPr>
          <w:p w14:paraId="7D3A1FAD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vAlign w:val="bottom"/>
          </w:tcPr>
          <w:p w14:paraId="054FF96B" w14:textId="1E83106C" w:rsidR="003C20AF" w:rsidRPr="008A2C70" w:rsidRDefault="00EF1B9F" w:rsidP="003C20AF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682030D2" w14:textId="77777777" w:rsidR="003C20AF" w:rsidRPr="008A2C70" w:rsidRDefault="003C20AF" w:rsidP="003C20AF">
            <w:pPr>
              <w:pStyle w:val="BodyText"/>
              <w:tabs>
                <w:tab w:val="decimal" w:pos="490"/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1" w:type="pct"/>
            <w:vAlign w:val="bottom"/>
          </w:tcPr>
          <w:p w14:paraId="35FDD5E9" w14:textId="743F72F3" w:rsidR="003C20AF" w:rsidRPr="008A2C70" w:rsidRDefault="003C20AF" w:rsidP="003C20AF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  <w:tc>
          <w:tcPr>
            <w:tcW w:w="125" w:type="pct"/>
          </w:tcPr>
          <w:p w14:paraId="66041B84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vAlign w:val="bottom"/>
          </w:tcPr>
          <w:p w14:paraId="46A088EB" w14:textId="2BD0CC24" w:rsidR="003C20AF" w:rsidRPr="008A2C70" w:rsidRDefault="00EF1B9F" w:rsidP="003C20AF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17B183C7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vAlign w:val="bottom"/>
          </w:tcPr>
          <w:p w14:paraId="10192C0F" w14:textId="758FB846" w:rsidR="003C20AF" w:rsidRPr="008A2C70" w:rsidRDefault="003C20AF" w:rsidP="003C20AF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C20AF" w:rsidRPr="008A2C70" w14:paraId="35AC10FB" w14:textId="77777777" w:rsidTr="00F76F82">
        <w:tc>
          <w:tcPr>
            <w:tcW w:w="2060" w:type="pct"/>
          </w:tcPr>
          <w:p w14:paraId="62BC1172" w14:textId="75CE63BC" w:rsidR="003C20AF" w:rsidRPr="008A2C70" w:rsidRDefault="003C20AF" w:rsidP="003C20AF">
            <w:pPr>
              <w:pStyle w:val="BodyText"/>
              <w:spacing w:after="0" w:line="380" w:lineRule="exac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67" w:type="pct"/>
          </w:tcPr>
          <w:p w14:paraId="63F62325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vAlign w:val="bottom"/>
          </w:tcPr>
          <w:p w14:paraId="74AF2F62" w14:textId="2519C7B1" w:rsidR="003C20AF" w:rsidRPr="008A2C70" w:rsidRDefault="00EF1B9F" w:rsidP="003C20AF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7FB9C6D9" w14:textId="77777777" w:rsidR="003C20AF" w:rsidRPr="008A2C70" w:rsidRDefault="003C20AF" w:rsidP="003C20AF">
            <w:pPr>
              <w:pStyle w:val="BodyText"/>
              <w:tabs>
                <w:tab w:val="decimal" w:pos="490"/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1" w:type="pct"/>
            <w:vAlign w:val="bottom"/>
          </w:tcPr>
          <w:p w14:paraId="150E639A" w14:textId="4129CE90" w:rsidR="003C20AF" w:rsidRPr="008A2C70" w:rsidRDefault="003C20AF" w:rsidP="003C20AF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(315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657B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190)</w:t>
            </w:r>
          </w:p>
        </w:tc>
        <w:tc>
          <w:tcPr>
            <w:tcW w:w="125" w:type="pct"/>
          </w:tcPr>
          <w:p w14:paraId="640FCCA8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vAlign w:val="bottom"/>
          </w:tcPr>
          <w:p w14:paraId="4D2B2E55" w14:textId="04344B7C" w:rsidR="003C20AF" w:rsidRPr="008A2C70" w:rsidRDefault="00EF1B9F" w:rsidP="003C20AF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0C9D62E6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vAlign w:val="bottom"/>
          </w:tcPr>
          <w:p w14:paraId="0CE7DA3D" w14:textId="259D56AF" w:rsidR="003C20AF" w:rsidRPr="008A2C70" w:rsidRDefault="003C20AF" w:rsidP="003C20AF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C20AF" w:rsidRPr="008A2C70" w14:paraId="038D99E8" w14:textId="77777777" w:rsidTr="00F76F82">
        <w:tc>
          <w:tcPr>
            <w:tcW w:w="2060" w:type="pct"/>
          </w:tcPr>
          <w:p w14:paraId="249CEEEB" w14:textId="5B6B5102" w:rsidR="003C20AF" w:rsidRPr="008A2C70" w:rsidRDefault="003C20AF" w:rsidP="003C20A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657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467" w:type="pct"/>
          </w:tcPr>
          <w:p w14:paraId="2F8F48D6" w14:textId="77777777" w:rsidR="003C20AF" w:rsidRPr="008A2C70" w:rsidRDefault="003C20AF" w:rsidP="003C20AF">
            <w:pPr>
              <w:pStyle w:val="BodyText"/>
              <w:tabs>
                <w:tab w:val="decimal" w:pos="595"/>
              </w:tabs>
              <w:spacing w:after="0" w:line="380" w:lineRule="exact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33866AE3" w14:textId="690E9D93" w:rsidR="003C20AF" w:rsidRPr="008A2C70" w:rsidRDefault="00EF1B9F" w:rsidP="003C20AF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46BF652D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3799399A" w14:textId="7BE62E92" w:rsidR="003C20AF" w:rsidRPr="008A2C70" w:rsidRDefault="003C20AF" w:rsidP="003C20AF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55,800</w:t>
            </w:r>
          </w:p>
        </w:tc>
        <w:tc>
          <w:tcPr>
            <w:tcW w:w="125" w:type="pct"/>
          </w:tcPr>
          <w:p w14:paraId="0C43A303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19D16A4E" w14:textId="654095AF" w:rsidR="003C20AF" w:rsidRPr="008A2C70" w:rsidRDefault="00EF1B9F" w:rsidP="003C20AF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11E7FF5E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14:paraId="0C3C6223" w14:textId="201337CA" w:rsidR="003C20AF" w:rsidRPr="008A2C70" w:rsidRDefault="003C20AF" w:rsidP="003C20AF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3C20AF" w:rsidRPr="008A2C70" w14:paraId="1E5551E3" w14:textId="77777777" w:rsidTr="00F76F82">
        <w:tc>
          <w:tcPr>
            <w:tcW w:w="2060" w:type="pct"/>
          </w:tcPr>
          <w:p w14:paraId="6A560DCE" w14:textId="77777777" w:rsidR="003C20AF" w:rsidRPr="008A2C70" w:rsidRDefault="003C20AF" w:rsidP="003C20AF">
            <w:pPr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US"/>
              </w:rPr>
            </w:pPr>
          </w:p>
        </w:tc>
        <w:tc>
          <w:tcPr>
            <w:tcW w:w="467" w:type="pct"/>
          </w:tcPr>
          <w:p w14:paraId="7949777A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025C7E58" w14:textId="26E9FADB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" w:type="pct"/>
          </w:tcPr>
          <w:p w14:paraId="316795AA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6DE56E3A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" w:type="pct"/>
          </w:tcPr>
          <w:p w14:paraId="15C2A541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674A5D97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" w:type="pct"/>
          </w:tcPr>
          <w:p w14:paraId="2AF565CA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234EBA7F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C20AF" w:rsidRPr="008A2C70" w14:paraId="2049F970" w14:textId="77777777" w:rsidTr="00F76F82">
        <w:tc>
          <w:tcPr>
            <w:tcW w:w="2060" w:type="pct"/>
          </w:tcPr>
          <w:p w14:paraId="537025A0" w14:textId="77777777" w:rsidR="002D454C" w:rsidRDefault="002D454C" w:rsidP="003C20A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8E66208" w14:textId="77777777" w:rsidR="002D454C" w:rsidRDefault="002D454C" w:rsidP="003C20A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58267FC" w14:textId="77777777" w:rsidR="002D454C" w:rsidRDefault="002D454C" w:rsidP="003C20A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A332A56" w14:textId="194BA194" w:rsidR="003C20AF" w:rsidRPr="008A2C70" w:rsidRDefault="003C20AF" w:rsidP="003C20A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467" w:type="pct"/>
          </w:tcPr>
          <w:p w14:paraId="577BA2AC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27EBF9EA" w14:textId="12796DF2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22DF433A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6A22CAE7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3CF0105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</w:tcPr>
          <w:p w14:paraId="4766F562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3E07EE7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667136A3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0AF" w:rsidRPr="008A2C70" w14:paraId="2BD6BDD3" w14:textId="77777777" w:rsidTr="00F76F82">
        <w:tc>
          <w:tcPr>
            <w:tcW w:w="2060" w:type="pct"/>
          </w:tcPr>
          <w:p w14:paraId="50F2F895" w14:textId="77777777" w:rsidR="003C20AF" w:rsidRPr="008A2C70" w:rsidRDefault="003C20AF" w:rsidP="003C20A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A2C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A2C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67" w:type="pct"/>
          </w:tcPr>
          <w:p w14:paraId="092BACB7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vAlign w:val="center"/>
          </w:tcPr>
          <w:p w14:paraId="14373D21" w14:textId="2C8097F9" w:rsidR="003C20AF" w:rsidRPr="008A2C70" w:rsidRDefault="003C20AF" w:rsidP="003C20AF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0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694,772</w:t>
            </w:r>
          </w:p>
        </w:tc>
        <w:tc>
          <w:tcPr>
            <w:tcW w:w="125" w:type="pct"/>
          </w:tcPr>
          <w:p w14:paraId="2630DC07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1" w:type="pct"/>
          </w:tcPr>
          <w:p w14:paraId="3B75C57F" w14:textId="55846984" w:rsidR="003C20AF" w:rsidRPr="008A2C70" w:rsidRDefault="003C20AF" w:rsidP="003C20AF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837,107</w:t>
            </w:r>
          </w:p>
        </w:tc>
        <w:tc>
          <w:tcPr>
            <w:tcW w:w="125" w:type="pct"/>
          </w:tcPr>
          <w:p w14:paraId="30266185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</w:tcPr>
          <w:p w14:paraId="4B77F0A0" w14:textId="752F9AAB" w:rsidR="003C20AF" w:rsidRPr="008A2C70" w:rsidRDefault="003C20AF" w:rsidP="003C20AF">
            <w:pPr>
              <w:pStyle w:val="BodyText"/>
              <w:tabs>
                <w:tab w:val="decimal" w:pos="778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25" w:type="pct"/>
          </w:tcPr>
          <w:p w14:paraId="535704A3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4C59CB3D" w14:textId="48872971" w:rsidR="003C20AF" w:rsidRPr="008A2C70" w:rsidRDefault="003C20AF" w:rsidP="003C20AF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110,700</w:t>
            </w:r>
          </w:p>
        </w:tc>
      </w:tr>
      <w:tr w:rsidR="003C20AF" w:rsidRPr="008A2C70" w14:paraId="7FA2670D" w14:textId="77777777" w:rsidTr="00F76F82">
        <w:tc>
          <w:tcPr>
            <w:tcW w:w="2060" w:type="pct"/>
          </w:tcPr>
          <w:p w14:paraId="683D193F" w14:textId="77777777" w:rsidR="003C20AF" w:rsidRPr="008A2C70" w:rsidRDefault="003C20AF" w:rsidP="003C20AF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467" w:type="pct"/>
          </w:tcPr>
          <w:p w14:paraId="331AB260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vAlign w:val="center"/>
          </w:tcPr>
          <w:p w14:paraId="0AFE7EAD" w14:textId="724250CF" w:rsidR="003C20AF" w:rsidRPr="008A2C70" w:rsidRDefault="008C1154" w:rsidP="003C20AF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70,081</w:t>
            </w:r>
          </w:p>
        </w:tc>
        <w:tc>
          <w:tcPr>
            <w:tcW w:w="125" w:type="pct"/>
          </w:tcPr>
          <w:p w14:paraId="604E5ED4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3998DCC2" w14:textId="53D0DC25" w:rsidR="003C20AF" w:rsidRPr="008A2C70" w:rsidRDefault="003C20AF" w:rsidP="003C20AF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116,8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10</w:t>
            </w:r>
          </w:p>
        </w:tc>
        <w:tc>
          <w:tcPr>
            <w:tcW w:w="125" w:type="pct"/>
          </w:tcPr>
          <w:p w14:paraId="3859CDFA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683FBEF1" w14:textId="0260AF68" w:rsidR="003C20AF" w:rsidRPr="008A2C70" w:rsidRDefault="007F6E05" w:rsidP="003C20AF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708D1C8F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708D8133" w14:textId="044DB59D" w:rsidR="003C20AF" w:rsidRPr="008A2C70" w:rsidRDefault="003C20AF" w:rsidP="003C20AF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C20AF" w:rsidRPr="008A2C70" w14:paraId="6CC27553" w14:textId="77777777" w:rsidTr="00F76F82">
        <w:tc>
          <w:tcPr>
            <w:tcW w:w="2060" w:type="pct"/>
          </w:tcPr>
          <w:p w14:paraId="192E6537" w14:textId="122EDFE7" w:rsidR="003C20AF" w:rsidRPr="008A2C70" w:rsidRDefault="003C20AF" w:rsidP="003C20AF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67" w:type="pct"/>
          </w:tcPr>
          <w:p w14:paraId="23EDB32B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vAlign w:val="center"/>
          </w:tcPr>
          <w:p w14:paraId="70FF3755" w14:textId="0D2E1C74" w:rsidR="003C20AF" w:rsidRPr="008A2C70" w:rsidRDefault="00D803F0" w:rsidP="003C20AF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(195</w:t>
            </w:r>
            <w:r w:rsidRPr="00B326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,30</w:t>
            </w:r>
            <w:r w:rsidR="000C3930" w:rsidRPr="00B326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326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5" w:type="pct"/>
          </w:tcPr>
          <w:p w14:paraId="09FAB95C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72A5AD19" w14:textId="0E9A6690" w:rsidR="003C20AF" w:rsidRPr="008A2C70" w:rsidRDefault="003C20AF" w:rsidP="003C20AF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(186,626)</w:t>
            </w:r>
          </w:p>
        </w:tc>
        <w:tc>
          <w:tcPr>
            <w:tcW w:w="125" w:type="pct"/>
          </w:tcPr>
          <w:p w14:paraId="58EE9E81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55438F9B" w14:textId="5235CA93" w:rsidR="003C20AF" w:rsidRPr="008A2C70" w:rsidRDefault="007F6E05" w:rsidP="003C20AF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1BE917DC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584511A3" w14:textId="343CE82E" w:rsidR="003C20AF" w:rsidRPr="008A2C70" w:rsidRDefault="003C20AF" w:rsidP="003C20AF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C20AF" w:rsidRPr="008A2C70" w14:paraId="3B460EA9" w14:textId="77777777" w:rsidTr="00F76F82">
        <w:tc>
          <w:tcPr>
            <w:tcW w:w="2060" w:type="pct"/>
          </w:tcPr>
          <w:p w14:paraId="6447ED9F" w14:textId="77777777" w:rsidR="003C20AF" w:rsidRPr="008A2C70" w:rsidRDefault="003C20AF" w:rsidP="003C20AF">
            <w:pPr>
              <w:pStyle w:val="BodyText"/>
              <w:spacing w:after="0" w:line="380" w:lineRule="exac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เงินลงทุนในการร่วมค้า</w:t>
            </w:r>
          </w:p>
        </w:tc>
        <w:tc>
          <w:tcPr>
            <w:tcW w:w="467" w:type="pct"/>
          </w:tcPr>
          <w:p w14:paraId="3F304A30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22" w:type="pct"/>
            <w:vAlign w:val="bottom"/>
          </w:tcPr>
          <w:p w14:paraId="3673D4EA" w14:textId="0022A2EA" w:rsidR="003C20AF" w:rsidRPr="008A2C70" w:rsidRDefault="000C3930" w:rsidP="003C20AF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4BBDAEB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05CA2EE9" w14:textId="545D6419" w:rsidR="003C20AF" w:rsidRPr="008A2C70" w:rsidRDefault="003C20AF" w:rsidP="003C20AF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6,46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25" w:type="pct"/>
          </w:tcPr>
          <w:p w14:paraId="38764356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</w:tcPr>
          <w:p w14:paraId="12787CAE" w14:textId="77777777" w:rsidR="006D6CA5" w:rsidRDefault="006D6CA5" w:rsidP="003C20AF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C0217E7" w14:textId="354E289A" w:rsidR="003C20AF" w:rsidRPr="008A2C70" w:rsidRDefault="007F6E05" w:rsidP="003C20AF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675BD4B4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1FA403A1" w14:textId="77777777" w:rsidR="003C20AF" w:rsidRPr="00B657B8" w:rsidRDefault="003C20AF" w:rsidP="003C20AF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36B025B" w14:textId="722C05EF" w:rsidR="003C20AF" w:rsidRPr="008A2C70" w:rsidRDefault="003C20AF" w:rsidP="003C20AF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C20AF" w:rsidRPr="008A2C70" w14:paraId="6393766C" w14:textId="77777777" w:rsidTr="00F76F82">
        <w:tc>
          <w:tcPr>
            <w:tcW w:w="2060" w:type="pct"/>
          </w:tcPr>
          <w:p w14:paraId="09AD4CAE" w14:textId="16BD57A8" w:rsidR="003C20AF" w:rsidRPr="008A2C70" w:rsidRDefault="003C20AF" w:rsidP="003C20A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657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467" w:type="pct"/>
          </w:tcPr>
          <w:p w14:paraId="45784F3F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3562C" w14:textId="0A4DB58E" w:rsidR="003C20AF" w:rsidRPr="008A2C70" w:rsidRDefault="005A53C6" w:rsidP="003C20AF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</w:t>
            </w:r>
            <w:r w:rsidR="00CE71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,545</w:t>
            </w:r>
          </w:p>
        </w:tc>
        <w:tc>
          <w:tcPr>
            <w:tcW w:w="125" w:type="pct"/>
          </w:tcPr>
          <w:p w14:paraId="75EDC134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3D19E552" w14:textId="1DD5FF5B" w:rsidR="003C20AF" w:rsidRPr="008A2C70" w:rsidRDefault="003C20AF" w:rsidP="003C20AF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773,753</w:t>
            </w:r>
          </w:p>
        </w:tc>
        <w:tc>
          <w:tcPr>
            <w:tcW w:w="125" w:type="pct"/>
          </w:tcPr>
          <w:p w14:paraId="257F5754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2145F182" w14:textId="48F29123" w:rsidR="003C20AF" w:rsidRPr="008A2C70" w:rsidRDefault="007F6E05" w:rsidP="003C20AF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25" w:type="pct"/>
          </w:tcPr>
          <w:p w14:paraId="134EC05A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14:paraId="4F35F20B" w14:textId="1DECA8D9" w:rsidR="003C20AF" w:rsidRPr="008A2C70" w:rsidRDefault="003C20AF" w:rsidP="003C20AF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</w:tr>
      <w:tr w:rsidR="003C20AF" w:rsidRPr="008A2C70" w14:paraId="6EE0421C" w14:textId="77777777" w:rsidTr="00F76F82">
        <w:tc>
          <w:tcPr>
            <w:tcW w:w="2060" w:type="pct"/>
          </w:tcPr>
          <w:p w14:paraId="2B32F2B0" w14:textId="77777777" w:rsidR="003C20AF" w:rsidRPr="008A2C70" w:rsidRDefault="003C20AF" w:rsidP="003C20AF">
            <w:pPr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7" w:type="pct"/>
          </w:tcPr>
          <w:p w14:paraId="0D4F0502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5C952187" w14:textId="3384EB98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5" w:type="pct"/>
          </w:tcPr>
          <w:p w14:paraId="60341ED8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4A902666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" w:type="pct"/>
          </w:tcPr>
          <w:p w14:paraId="171E0068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75025817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5" w:type="pct"/>
          </w:tcPr>
          <w:p w14:paraId="75FA610A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2169B20C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C20AF" w:rsidRPr="008A2C70" w14:paraId="3569F60C" w14:textId="77777777" w:rsidTr="00F76F82">
        <w:tc>
          <w:tcPr>
            <w:tcW w:w="2060" w:type="pct"/>
          </w:tcPr>
          <w:p w14:paraId="2C551E84" w14:textId="77777777" w:rsidR="003C20AF" w:rsidRPr="008A2C70" w:rsidRDefault="003C20AF" w:rsidP="003C20A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467" w:type="pct"/>
          </w:tcPr>
          <w:p w14:paraId="603EF86F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  <w:vAlign w:val="bottom"/>
          </w:tcPr>
          <w:p w14:paraId="5880689F" w14:textId="2AA8AC79" w:rsidR="003C20AF" w:rsidRPr="008A2C70" w:rsidRDefault="00CE7137" w:rsidP="003C20AF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569,545</w:t>
            </w:r>
          </w:p>
        </w:tc>
        <w:tc>
          <w:tcPr>
            <w:tcW w:w="125" w:type="pct"/>
          </w:tcPr>
          <w:p w14:paraId="513A7E37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4C08F7BF" w14:textId="35B20B98" w:rsidR="003C20AF" w:rsidRPr="008A2C70" w:rsidRDefault="003C20AF" w:rsidP="003C20AF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829,553</w:t>
            </w:r>
          </w:p>
        </w:tc>
        <w:tc>
          <w:tcPr>
            <w:tcW w:w="125" w:type="pct"/>
          </w:tcPr>
          <w:p w14:paraId="0F152638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</w:tcPr>
          <w:p w14:paraId="3967DEED" w14:textId="193FC867" w:rsidR="003C20AF" w:rsidRPr="008A2C70" w:rsidRDefault="007F6E05" w:rsidP="003C20AF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25" w:type="pct"/>
          </w:tcPr>
          <w:p w14:paraId="60E006DB" w14:textId="77777777" w:rsidR="003C20AF" w:rsidRPr="008A2C70" w:rsidRDefault="003C20AF" w:rsidP="003C20AF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0D73FAD2" w14:textId="1B164C99" w:rsidR="003C20AF" w:rsidRPr="008A2C70" w:rsidRDefault="003C20AF" w:rsidP="003C20AF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</w:tr>
    </w:tbl>
    <w:p w14:paraId="234F4C59" w14:textId="62ED8A55" w:rsidR="0076434E" w:rsidRDefault="0076434E">
      <w:pPr>
        <w:spacing w:line="240" w:lineRule="auto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040BA17D" w14:textId="77777777" w:rsidR="002E4AA4" w:rsidRPr="00B657B8" w:rsidRDefault="002E4AA4" w:rsidP="002E4AA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2E26F4">
        <w:rPr>
          <w:rFonts w:asciiTheme="majorBidi" w:hAnsiTheme="majorBidi"/>
          <w:spacing w:val="-4"/>
          <w:sz w:val="30"/>
          <w:szCs w:val="30"/>
          <w:cs/>
        </w:rPr>
        <w:t xml:space="preserve">ในระหว่างงวดหกเดือนสิ้นสุดวันที่ </w:t>
      </w:r>
      <w:r w:rsidRPr="002E26F4">
        <w:rPr>
          <w:rFonts w:asciiTheme="majorBidi" w:hAnsiTheme="majorBidi"/>
          <w:spacing w:val="-4"/>
          <w:sz w:val="30"/>
          <w:szCs w:val="30"/>
        </w:rPr>
        <w:t>30</w:t>
      </w:r>
      <w:r w:rsidRPr="002E26F4">
        <w:rPr>
          <w:rFonts w:asciiTheme="majorBidi" w:hAnsiTheme="majorBidi"/>
          <w:spacing w:val="-4"/>
          <w:sz w:val="30"/>
          <w:szCs w:val="30"/>
          <w:cs/>
        </w:rPr>
        <w:t xml:space="preserve"> มิถุนายน </w:t>
      </w:r>
      <w:r w:rsidRPr="002E26F4">
        <w:rPr>
          <w:rFonts w:asciiTheme="majorBidi" w:hAnsiTheme="majorBidi"/>
          <w:spacing w:val="-4"/>
          <w:sz w:val="30"/>
          <w:szCs w:val="30"/>
        </w:rPr>
        <w:t>2567</w:t>
      </w:r>
      <w:r w:rsidRPr="002E26F4">
        <w:rPr>
          <w:rFonts w:asciiTheme="majorBidi" w:hAnsiTheme="majorBidi"/>
          <w:spacing w:val="-4"/>
          <w:sz w:val="30"/>
          <w:szCs w:val="30"/>
          <w:cs/>
        </w:rPr>
        <w:t xml:space="preserve"> กลุ่มบริษัทรับรู้ผลขาดทุนจากการด้อยค่าของเงินลงทุนใน </w:t>
      </w:r>
      <w:r w:rsidRPr="002E26F4">
        <w:rPr>
          <w:rFonts w:asciiTheme="majorBidi" w:hAnsiTheme="majorBidi"/>
          <w:spacing w:val="-4"/>
          <w:sz w:val="30"/>
          <w:szCs w:val="30"/>
        </w:rPr>
        <w:t xml:space="preserve">Basecamp Brews Ltd </w:t>
      </w:r>
      <w:r w:rsidRPr="002E26F4">
        <w:rPr>
          <w:rFonts w:asciiTheme="majorBidi" w:hAnsiTheme="majorBidi"/>
          <w:spacing w:val="-4"/>
          <w:sz w:val="30"/>
          <w:szCs w:val="30"/>
          <w:cs/>
        </w:rPr>
        <w:t xml:space="preserve">จำนวนเงิน </w:t>
      </w:r>
      <w:r w:rsidRPr="002E26F4">
        <w:rPr>
          <w:rFonts w:asciiTheme="majorBidi" w:hAnsiTheme="majorBidi"/>
          <w:spacing w:val="-4"/>
          <w:sz w:val="30"/>
          <w:szCs w:val="30"/>
        </w:rPr>
        <w:t>315</w:t>
      </w:r>
      <w:r w:rsidRPr="002E26F4">
        <w:rPr>
          <w:rFonts w:asciiTheme="majorBidi" w:hAnsiTheme="majorBidi"/>
          <w:spacing w:val="-4"/>
          <w:sz w:val="30"/>
          <w:szCs w:val="30"/>
          <w:cs/>
        </w:rPr>
        <w:t xml:space="preserve"> ล้านบาท ในงบกำไรขาดทุนรวมสำหรับงวดหกเดือนสิ้นสุดวันที่ </w:t>
      </w:r>
      <w:r w:rsidRPr="002E26F4">
        <w:rPr>
          <w:rFonts w:asciiTheme="majorBidi" w:hAnsiTheme="majorBidi"/>
          <w:spacing w:val="-4"/>
          <w:sz w:val="30"/>
          <w:szCs w:val="30"/>
        </w:rPr>
        <w:t>30</w:t>
      </w:r>
      <w:r w:rsidRPr="002E26F4">
        <w:rPr>
          <w:rFonts w:asciiTheme="majorBidi" w:hAnsiTheme="majorBidi"/>
          <w:spacing w:val="-4"/>
          <w:sz w:val="30"/>
          <w:szCs w:val="30"/>
          <w:cs/>
        </w:rPr>
        <w:t xml:space="preserve"> มิถุนายน </w:t>
      </w:r>
      <w:r w:rsidRPr="002E26F4">
        <w:rPr>
          <w:rFonts w:asciiTheme="majorBidi" w:hAnsiTheme="majorBidi"/>
          <w:spacing w:val="-4"/>
          <w:sz w:val="30"/>
          <w:szCs w:val="30"/>
        </w:rPr>
        <w:t>2567</w:t>
      </w:r>
      <w:r w:rsidRPr="002E26F4">
        <w:rPr>
          <w:rFonts w:asciiTheme="majorBidi" w:hAnsiTheme="majorBidi"/>
          <w:spacing w:val="-4"/>
          <w:sz w:val="30"/>
          <w:szCs w:val="30"/>
          <w:cs/>
        </w:rPr>
        <w:t xml:space="preserve"> เนื่องจากเงินลงทุนดังกล่าวมีมูลค่าที่คาดว่าจะได้รับคืนต่ำกว่ามูลค่าตามบัญชี</w:t>
      </w:r>
    </w:p>
    <w:p w14:paraId="59E6BDC9" w14:textId="77777777" w:rsidR="002E4AA4" w:rsidRPr="008A2C70" w:rsidRDefault="002E4AA4">
      <w:pPr>
        <w:spacing w:line="240" w:lineRule="auto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</w:p>
    <w:p w14:paraId="34580B8B" w14:textId="47E1AAFC" w:rsidR="00D97314" w:rsidRPr="008A2C70" w:rsidRDefault="00D97314" w:rsidP="007D3A4A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A2C7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30BFB0B5" w14:textId="77777777" w:rsidR="00D97314" w:rsidRPr="008A2C70" w:rsidRDefault="00D97314" w:rsidP="00D97314">
      <w:pPr>
        <w:spacing w:line="240" w:lineRule="auto"/>
        <w:ind w:right="-43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CB6E4D" w:rsidRPr="00B657B8" w14:paraId="6856EE82" w14:textId="77777777" w:rsidTr="001A1EE6">
        <w:tc>
          <w:tcPr>
            <w:tcW w:w="2797" w:type="pct"/>
          </w:tcPr>
          <w:p w14:paraId="596A30B4" w14:textId="77777777" w:rsidR="00CB6E4D" w:rsidRPr="00B657B8" w:rsidRDefault="00CB6E4D" w:rsidP="001A1EE6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9DB4254" w14:textId="77777777" w:rsidR="00CB6E4D" w:rsidRPr="00B657B8" w:rsidRDefault="00CB6E4D" w:rsidP="001A1EE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4B8C81A8" w14:textId="77777777" w:rsidR="00CB6E4D" w:rsidRPr="00B657B8" w:rsidRDefault="00CB6E4D" w:rsidP="001A1EE6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6E4D" w:rsidRPr="00B657B8" w14:paraId="2E5EE2BD" w14:textId="77777777" w:rsidTr="001A1EE6">
        <w:tc>
          <w:tcPr>
            <w:tcW w:w="2797" w:type="pct"/>
          </w:tcPr>
          <w:p w14:paraId="6A08E151" w14:textId="77777777" w:rsidR="00CB6E4D" w:rsidRPr="00B657B8" w:rsidRDefault="00CB6E4D" w:rsidP="001A1EE6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657B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B657B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657B8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</w:t>
            </w:r>
            <w:r w:rsidRPr="00B657B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0</w:t>
            </w:r>
            <w:r w:rsidRPr="00B657B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657B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71B8D66F" w14:textId="77777777" w:rsidR="00CB6E4D" w:rsidRPr="00B657B8" w:rsidRDefault="00CB6E4D" w:rsidP="001A1EE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B0763BF" w14:textId="77777777" w:rsidR="00CB6E4D" w:rsidRPr="00B657B8" w:rsidRDefault="00CB6E4D" w:rsidP="001A1EE6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458A874E" w14:textId="77777777" w:rsidR="00CB6E4D" w:rsidRPr="00B657B8" w:rsidRDefault="00CB6E4D" w:rsidP="001A1EE6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6E758AE8" w14:textId="77777777" w:rsidR="00CB6E4D" w:rsidRPr="00B657B8" w:rsidRDefault="00CB6E4D" w:rsidP="001A1EE6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CB6E4D" w:rsidRPr="00B657B8" w14:paraId="0FEC9DB0" w14:textId="77777777" w:rsidTr="001A1EE6">
        <w:trPr>
          <w:trHeight w:val="211"/>
        </w:trPr>
        <w:tc>
          <w:tcPr>
            <w:tcW w:w="2797" w:type="pct"/>
          </w:tcPr>
          <w:p w14:paraId="092D3B43" w14:textId="77777777" w:rsidR="00CB6E4D" w:rsidRPr="00B657B8" w:rsidRDefault="00CB6E4D" w:rsidP="001A1EE6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7474193" w14:textId="77777777" w:rsidR="00CB6E4D" w:rsidRPr="00B657B8" w:rsidRDefault="00CB6E4D" w:rsidP="001A1EE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73AB5BC6" w14:textId="77777777" w:rsidR="00CB6E4D" w:rsidRPr="00B657B8" w:rsidRDefault="00CB6E4D" w:rsidP="001A1EE6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6E4D" w:rsidRPr="00B657B8" w14:paraId="009877AE" w14:textId="77777777" w:rsidTr="001A1EE6">
        <w:tc>
          <w:tcPr>
            <w:tcW w:w="2797" w:type="pct"/>
          </w:tcPr>
          <w:p w14:paraId="036A2C01" w14:textId="77777777" w:rsidR="00CB6E4D" w:rsidRPr="00B657B8" w:rsidRDefault="00CB6E4D" w:rsidP="001A1EE6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657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657B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" w:type="pct"/>
          </w:tcPr>
          <w:p w14:paraId="1B26C548" w14:textId="77777777" w:rsidR="00CB6E4D" w:rsidRPr="00B657B8" w:rsidRDefault="00CB6E4D" w:rsidP="001A1EE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396B275C" w14:textId="77777777" w:rsidR="00CB6E4D" w:rsidRPr="00B657B8" w:rsidRDefault="00CB6E4D" w:rsidP="001A1EE6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5A1">
              <w:rPr>
                <w:rFonts w:ascii="Angsana New" w:hAnsi="Angsana New"/>
                <w:sz w:val="30"/>
                <w:szCs w:val="30"/>
                <w:lang w:val="en-US"/>
              </w:rPr>
              <w:t>9,662,443</w:t>
            </w:r>
          </w:p>
        </w:tc>
        <w:tc>
          <w:tcPr>
            <w:tcW w:w="147" w:type="pct"/>
          </w:tcPr>
          <w:p w14:paraId="5ED1C3D8" w14:textId="77777777" w:rsidR="00CB6E4D" w:rsidRPr="00B657B8" w:rsidRDefault="00CB6E4D" w:rsidP="001A1EE6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305323FD" w14:textId="77777777" w:rsidR="00CB6E4D" w:rsidRPr="00B657B8" w:rsidRDefault="00CB6E4D" w:rsidP="001A1EE6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9,752,953</w:t>
            </w:r>
          </w:p>
        </w:tc>
      </w:tr>
      <w:tr w:rsidR="00CB6E4D" w:rsidRPr="00B657B8" w14:paraId="29C87DE4" w14:textId="77777777" w:rsidTr="001A1EE6">
        <w:tc>
          <w:tcPr>
            <w:tcW w:w="2797" w:type="pct"/>
          </w:tcPr>
          <w:p w14:paraId="74340EB9" w14:textId="77777777" w:rsidR="00CB6E4D" w:rsidRPr="0079157B" w:rsidRDefault="00CB6E4D" w:rsidP="001A1EE6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129" w:type="pct"/>
          </w:tcPr>
          <w:p w14:paraId="0C25B81C" w14:textId="77777777" w:rsidR="00CB6E4D" w:rsidRPr="00B657B8" w:rsidRDefault="00CB6E4D" w:rsidP="001A1EE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1E14D494" w14:textId="77777777" w:rsidR="00CB6E4D" w:rsidRPr="00B657B8" w:rsidRDefault="00CB6E4D" w:rsidP="001A1EE6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5,341</w:t>
            </w: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202BF368" w14:textId="77777777" w:rsidR="00CB6E4D" w:rsidRPr="00B657B8" w:rsidRDefault="00CB6E4D" w:rsidP="001A1EE6">
            <w:pPr>
              <w:pStyle w:val="BodyText"/>
              <w:tabs>
                <w:tab w:val="decimal" w:pos="873"/>
                <w:tab w:val="decimal" w:pos="1357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pct"/>
          </w:tcPr>
          <w:p w14:paraId="512594C1" w14:textId="77777777" w:rsidR="00CB6E4D" w:rsidRPr="00B657B8" w:rsidRDefault="00CB6E4D" w:rsidP="001A1EE6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(90,510)</w:t>
            </w:r>
          </w:p>
        </w:tc>
      </w:tr>
      <w:tr w:rsidR="00CB6E4D" w:rsidRPr="00B657B8" w14:paraId="6435E834" w14:textId="77777777" w:rsidTr="001A1EE6">
        <w:tc>
          <w:tcPr>
            <w:tcW w:w="2797" w:type="pct"/>
          </w:tcPr>
          <w:p w14:paraId="0B925C23" w14:textId="77777777" w:rsidR="00CB6E4D" w:rsidRPr="00B657B8" w:rsidRDefault="00CB6E4D" w:rsidP="001A1EE6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657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9" w:type="pct"/>
          </w:tcPr>
          <w:p w14:paraId="08E5690F" w14:textId="77777777" w:rsidR="00CB6E4D" w:rsidRPr="00B657B8" w:rsidRDefault="00CB6E4D" w:rsidP="001A1EE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63FC1CB8" w14:textId="77777777" w:rsidR="00CB6E4D" w:rsidRPr="00B657B8" w:rsidRDefault="00CB6E4D" w:rsidP="001A1EE6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9,657,102</w:t>
            </w:r>
          </w:p>
        </w:tc>
        <w:tc>
          <w:tcPr>
            <w:tcW w:w="147" w:type="pct"/>
          </w:tcPr>
          <w:p w14:paraId="59E6A87E" w14:textId="77777777" w:rsidR="00CB6E4D" w:rsidRPr="00B657B8" w:rsidRDefault="00CB6E4D" w:rsidP="001A1EE6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00DAC7F6" w14:textId="77777777" w:rsidR="00CB6E4D" w:rsidRPr="00B657B8" w:rsidRDefault="00CB6E4D" w:rsidP="001A1EE6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9,662,443</w:t>
            </w:r>
          </w:p>
        </w:tc>
      </w:tr>
    </w:tbl>
    <w:p w14:paraId="031A09CF" w14:textId="77777777" w:rsidR="00CB6E4D" w:rsidRDefault="00CB6E4D" w:rsidP="00CB6E4D">
      <w:pPr>
        <w:spacing w:line="240" w:lineRule="auto"/>
        <w:ind w:right="-43"/>
        <w:rPr>
          <w:lang w:val="en-US"/>
        </w:rPr>
      </w:pPr>
    </w:p>
    <w:p w14:paraId="18F6ECE5" w14:textId="77777777" w:rsidR="00CB6E4D" w:rsidRPr="0000396A" w:rsidRDefault="00CB6E4D" w:rsidP="00CB6E4D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0396A">
        <w:rPr>
          <w:rFonts w:asciiTheme="majorBidi" w:hAnsiTheme="majorBidi"/>
          <w:i/>
          <w:iCs/>
          <w:sz w:val="30"/>
          <w:szCs w:val="30"/>
          <w:cs/>
        </w:rPr>
        <w:t>การลดทุนใน</w:t>
      </w:r>
      <w:r w:rsidRPr="0000396A">
        <w:rPr>
          <w:rFonts w:asciiTheme="majorBidi" w:hAnsiTheme="majorBidi" w:hint="cs"/>
          <w:i/>
          <w:iCs/>
          <w:sz w:val="30"/>
          <w:szCs w:val="30"/>
          <w:cs/>
        </w:rPr>
        <w:t>บริษัทย่อย</w:t>
      </w:r>
    </w:p>
    <w:p w14:paraId="35BCA92A" w14:textId="77777777" w:rsidR="0000396A" w:rsidRDefault="0000396A" w:rsidP="00CB6E4D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3EAC47D" w14:textId="77777777" w:rsidR="00CB6E4D" w:rsidRDefault="00CB6E4D" w:rsidP="00CB6E4D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36922">
        <w:rPr>
          <w:rFonts w:asciiTheme="majorBidi" w:hAnsiTheme="majorBidi"/>
          <w:sz w:val="30"/>
          <w:szCs w:val="30"/>
          <w:cs/>
        </w:rPr>
        <w:t>ใน</w:t>
      </w:r>
      <w:r w:rsidRPr="00536922">
        <w:rPr>
          <w:rFonts w:asciiTheme="majorBidi" w:hAnsiTheme="majorBidi" w:hint="cs"/>
          <w:sz w:val="30"/>
          <w:szCs w:val="30"/>
          <w:cs/>
        </w:rPr>
        <w:t xml:space="preserve">เดือนพฤษภาคม </w:t>
      </w:r>
      <w:r w:rsidRPr="00536922">
        <w:rPr>
          <w:rFonts w:asciiTheme="majorBidi" w:hAnsiTheme="majorBidi"/>
          <w:sz w:val="30"/>
          <w:szCs w:val="30"/>
        </w:rPr>
        <w:t xml:space="preserve">2568 </w:t>
      </w:r>
      <w:r w:rsidRPr="00536922">
        <w:rPr>
          <w:rFonts w:asciiTheme="majorBidi" w:hAnsiTheme="majorBidi"/>
          <w:sz w:val="30"/>
          <w:szCs w:val="30"/>
          <w:cs/>
        </w:rPr>
        <w:t xml:space="preserve">บริษัท สยามกลาส อยุธยา จำกัด ซึ่งเป็นบริษัทย่อยของบริษัท </w:t>
      </w:r>
      <w:r w:rsidRPr="00536922">
        <w:rPr>
          <w:rFonts w:asciiTheme="majorBidi" w:hAnsiTheme="majorBidi" w:hint="cs"/>
          <w:sz w:val="30"/>
          <w:szCs w:val="30"/>
          <w:cs/>
        </w:rPr>
        <w:t>ได้</w:t>
      </w:r>
      <w:r w:rsidRPr="00536922">
        <w:rPr>
          <w:rFonts w:asciiTheme="majorBidi" w:hAnsiTheme="majorBidi"/>
          <w:sz w:val="30"/>
          <w:szCs w:val="30"/>
          <w:cs/>
        </w:rPr>
        <w:t xml:space="preserve">ลดทุนจดทะเบียนจาก </w:t>
      </w:r>
      <w:r w:rsidRPr="00536922">
        <w:rPr>
          <w:rFonts w:asciiTheme="majorBidi" w:hAnsiTheme="majorBidi"/>
          <w:sz w:val="30"/>
          <w:szCs w:val="30"/>
        </w:rPr>
        <w:t>4,180.0</w:t>
      </w:r>
      <w:r w:rsidRPr="00536922">
        <w:rPr>
          <w:rFonts w:asciiTheme="majorBidi" w:hAnsiTheme="majorBidi"/>
          <w:sz w:val="30"/>
          <w:szCs w:val="30"/>
          <w:cs/>
        </w:rPr>
        <w:t xml:space="preserve"> ล้านบาท เป็</w:t>
      </w:r>
      <w:r w:rsidRPr="00536922">
        <w:rPr>
          <w:rFonts w:asciiTheme="majorBidi" w:hAnsiTheme="majorBidi" w:hint="cs"/>
          <w:sz w:val="30"/>
          <w:szCs w:val="30"/>
          <w:cs/>
        </w:rPr>
        <w:t>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536922">
        <w:rPr>
          <w:rFonts w:asciiTheme="majorBidi" w:hAnsiTheme="majorBidi"/>
          <w:sz w:val="30"/>
          <w:szCs w:val="30"/>
        </w:rPr>
        <w:t>3,553.0</w:t>
      </w:r>
      <w:r w:rsidRPr="00536922">
        <w:rPr>
          <w:rFonts w:asciiTheme="majorBidi" w:hAnsiTheme="majorBidi"/>
          <w:sz w:val="30"/>
          <w:szCs w:val="30"/>
          <w:cs/>
        </w:rPr>
        <w:t xml:space="preserve"> ล้านบาท โดยการลดมูลค่าหุ้นที่ตราไว้จากหุ้นละ </w:t>
      </w:r>
      <w:r w:rsidRPr="00536922">
        <w:rPr>
          <w:rFonts w:asciiTheme="majorBidi" w:hAnsiTheme="majorBidi"/>
          <w:sz w:val="30"/>
          <w:szCs w:val="30"/>
        </w:rPr>
        <w:t>100.0</w:t>
      </w:r>
      <w:r w:rsidRPr="00536922">
        <w:rPr>
          <w:rFonts w:asciiTheme="majorBidi" w:hAnsiTheme="majorBidi"/>
          <w:sz w:val="30"/>
          <w:szCs w:val="30"/>
          <w:cs/>
        </w:rPr>
        <w:t xml:space="preserve"> บาทเป็นหุ้นละ </w:t>
      </w:r>
      <w:r w:rsidRPr="00536922">
        <w:rPr>
          <w:rFonts w:asciiTheme="majorBidi" w:hAnsiTheme="majorBidi"/>
          <w:sz w:val="30"/>
          <w:szCs w:val="30"/>
        </w:rPr>
        <w:t>85.0</w:t>
      </w:r>
      <w:r w:rsidRPr="00536922">
        <w:rPr>
          <w:rFonts w:asciiTheme="majorBidi" w:hAnsiTheme="majorBidi"/>
          <w:sz w:val="30"/>
          <w:szCs w:val="30"/>
          <w:cs/>
        </w:rPr>
        <w:t xml:space="preserve"> บาท เพื่อหักกลบกับผลขาดทุนสะสมจำนวน </w:t>
      </w:r>
      <w:r w:rsidRPr="00536922">
        <w:rPr>
          <w:rFonts w:asciiTheme="majorBidi" w:hAnsiTheme="majorBidi"/>
          <w:sz w:val="30"/>
          <w:szCs w:val="30"/>
        </w:rPr>
        <w:t>621.7</w:t>
      </w:r>
      <w:r w:rsidRPr="00536922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536922">
        <w:rPr>
          <w:rFonts w:asciiTheme="majorBidi" w:hAnsiTheme="majorBidi" w:hint="cs"/>
          <w:sz w:val="30"/>
          <w:szCs w:val="30"/>
          <w:cs/>
        </w:rPr>
        <w:t xml:space="preserve"> และชำระเงินคืนแก่ผู้ถือหุ้นอีกจำนวน </w:t>
      </w:r>
      <w:r w:rsidRPr="00536922">
        <w:rPr>
          <w:rFonts w:asciiTheme="majorBidi" w:hAnsiTheme="majorBidi"/>
          <w:sz w:val="30"/>
          <w:szCs w:val="30"/>
        </w:rPr>
        <w:t xml:space="preserve">5.3 </w:t>
      </w:r>
      <w:r w:rsidRPr="00536922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22BA1E6B" w14:textId="77777777" w:rsidR="00CB6E4D" w:rsidRDefault="00CB6E4D" w:rsidP="00D97314">
      <w:pPr>
        <w:spacing w:line="240" w:lineRule="auto"/>
        <w:ind w:left="540" w:right="-25"/>
        <w:jc w:val="thaiDistribute"/>
        <w:rPr>
          <w:sz w:val="30"/>
          <w:szCs w:val="30"/>
        </w:rPr>
      </w:pPr>
    </w:p>
    <w:p w14:paraId="1B72A2DC" w14:textId="77777777" w:rsidR="00CB6E4D" w:rsidRDefault="00CB6E4D" w:rsidP="00D97314">
      <w:pPr>
        <w:spacing w:line="240" w:lineRule="auto"/>
        <w:ind w:left="540" w:right="-25"/>
        <w:jc w:val="thaiDistribute"/>
        <w:rPr>
          <w:sz w:val="30"/>
          <w:szCs w:val="30"/>
        </w:rPr>
      </w:pPr>
    </w:p>
    <w:p w14:paraId="4FF25D3E" w14:textId="77777777" w:rsidR="00CB6E4D" w:rsidRDefault="00CB6E4D" w:rsidP="00D97314">
      <w:pPr>
        <w:spacing w:line="240" w:lineRule="auto"/>
        <w:ind w:left="540" w:right="-25"/>
        <w:jc w:val="thaiDistribute"/>
        <w:rPr>
          <w:sz w:val="30"/>
          <w:szCs w:val="30"/>
        </w:rPr>
      </w:pPr>
    </w:p>
    <w:p w14:paraId="52329D4D" w14:textId="77777777" w:rsidR="00CB6E4D" w:rsidRDefault="00CB6E4D" w:rsidP="00D97314">
      <w:pPr>
        <w:spacing w:line="240" w:lineRule="auto"/>
        <w:ind w:left="540" w:right="-25"/>
        <w:jc w:val="thaiDistribute"/>
        <w:rPr>
          <w:sz w:val="30"/>
          <w:szCs w:val="30"/>
        </w:rPr>
      </w:pPr>
    </w:p>
    <w:p w14:paraId="259C265C" w14:textId="7441FDFF" w:rsidR="00D97314" w:rsidRPr="008A2C70" w:rsidRDefault="00D97314" w:rsidP="00D97314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  <w:r w:rsidRPr="008A2C70">
        <w:rPr>
          <w:rFonts w:hint="cs"/>
          <w:sz w:val="30"/>
          <w:szCs w:val="30"/>
          <w:cs/>
        </w:rPr>
        <w:t>รายละเอียดของ</w:t>
      </w:r>
      <w:r w:rsidRPr="008A2C70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8A2C70">
        <w:rPr>
          <w:rFonts w:hint="cs"/>
          <w:sz w:val="30"/>
          <w:szCs w:val="30"/>
          <w:cs/>
        </w:rPr>
        <w:t xml:space="preserve">ย่อยและบริษัทย่อยทางอ้อม </w:t>
      </w:r>
      <w:r w:rsidRPr="008A2C70">
        <w:rPr>
          <w:sz w:val="30"/>
          <w:szCs w:val="30"/>
          <w:cs/>
        </w:rPr>
        <w:t>ณ วันที่</w:t>
      </w:r>
      <w:r w:rsidRPr="008A2C70">
        <w:rPr>
          <w:sz w:val="30"/>
          <w:szCs w:val="30"/>
        </w:rPr>
        <w:t xml:space="preserve"> </w:t>
      </w:r>
      <w:r w:rsidR="00EB0AC6" w:rsidRPr="00EB0AC6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EB0AC6" w:rsidRPr="00EB0AC6">
        <w:rPr>
          <w:rFonts w:asciiTheme="majorBidi" w:hAnsiTheme="majorBidi"/>
          <w:sz w:val="30"/>
          <w:szCs w:val="30"/>
          <w:cs/>
          <w:lang w:val="en-US"/>
        </w:rPr>
        <w:t>มิถุนายน</w:t>
      </w:r>
      <w:r w:rsidR="003C79F3" w:rsidRPr="008A2C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8A2C70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C79F3" w:rsidRPr="008A2C7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8A2C7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8A2C7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8A2C7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A2C70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C79F3" w:rsidRPr="008A2C7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8A2C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A2C70">
        <w:rPr>
          <w:rFonts w:hint="cs"/>
          <w:sz w:val="30"/>
          <w:szCs w:val="30"/>
          <w:cs/>
        </w:rPr>
        <w:t>แสดงได้ดังนี้</w:t>
      </w:r>
    </w:p>
    <w:p w14:paraId="7278638C" w14:textId="77777777" w:rsidR="00D97314" w:rsidRPr="008A2C70" w:rsidRDefault="00D97314" w:rsidP="00D97314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559" w:type="dxa"/>
        <w:tblInd w:w="426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97"/>
        <w:gridCol w:w="1655"/>
        <w:gridCol w:w="2698"/>
        <w:gridCol w:w="931"/>
        <w:gridCol w:w="978"/>
      </w:tblGrid>
      <w:tr w:rsidR="00D97314" w:rsidRPr="008A2C70" w14:paraId="0AC6805C" w14:textId="77777777" w:rsidTr="00C30BD1">
        <w:trPr>
          <w:trHeight w:val="272"/>
          <w:tblHeader/>
        </w:trPr>
        <w:tc>
          <w:tcPr>
            <w:tcW w:w="3297" w:type="dxa"/>
          </w:tcPr>
          <w:p w14:paraId="0F8FE0AE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1655" w:type="dxa"/>
          </w:tcPr>
          <w:p w14:paraId="1DAB3F91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2C70">
              <w:rPr>
                <w:rFonts w:asciiTheme="majorBidi" w:hAnsiTheme="majorBidi" w:cstheme="majorBidi" w:hint="cs"/>
                <w:b/>
                <w:bCs/>
                <w:cs/>
              </w:rPr>
              <w:t>ประเทศที่ดำเนินธุรกิจ</w:t>
            </w:r>
          </w:p>
        </w:tc>
        <w:tc>
          <w:tcPr>
            <w:tcW w:w="2698" w:type="dxa"/>
          </w:tcPr>
          <w:p w14:paraId="4DB254AC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909" w:type="dxa"/>
            <w:gridSpan w:val="2"/>
          </w:tcPr>
          <w:p w14:paraId="4D6730C3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351981" w:rsidRPr="008A2C70" w14:paraId="2EDE86EE" w14:textId="77777777" w:rsidTr="00C30BD1">
        <w:trPr>
          <w:trHeight w:val="163"/>
          <w:tblHeader/>
        </w:trPr>
        <w:tc>
          <w:tcPr>
            <w:tcW w:w="3297" w:type="dxa"/>
          </w:tcPr>
          <w:p w14:paraId="7C3702E3" w14:textId="77777777" w:rsidR="00351981" w:rsidRPr="008A2C70" w:rsidRDefault="00351981" w:rsidP="0035198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6576CAE1" w14:textId="77777777" w:rsidR="00351981" w:rsidRPr="008A2C70" w:rsidRDefault="00351981" w:rsidP="003519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195202DE" w14:textId="77777777" w:rsidR="00351981" w:rsidRPr="008A2C70" w:rsidRDefault="00351981" w:rsidP="003519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7A44AC0D" w14:textId="3D274A3F" w:rsidR="00351981" w:rsidRPr="008A2C70" w:rsidRDefault="00EB0AC6" w:rsidP="0035198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B0AC6">
              <w:rPr>
                <w:rFonts w:asciiTheme="majorBidi" w:hAnsiTheme="majorBidi" w:cstheme="majorBidi"/>
              </w:rPr>
              <w:t xml:space="preserve">30 </w:t>
            </w:r>
            <w:r w:rsidRPr="00EB0AC6">
              <w:rPr>
                <w:rFonts w:asciiTheme="majorBidi" w:hAnsiTheme="majorBidi"/>
                <w:cs/>
              </w:rPr>
              <w:t>มิถุนายน</w:t>
            </w:r>
          </w:p>
        </w:tc>
        <w:tc>
          <w:tcPr>
            <w:tcW w:w="978" w:type="dxa"/>
            <w:vAlign w:val="bottom"/>
          </w:tcPr>
          <w:p w14:paraId="378971C6" w14:textId="77777777" w:rsidR="00351981" w:rsidRPr="008A2C70" w:rsidRDefault="00351981" w:rsidP="0035198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A2C70">
              <w:rPr>
                <w:rFonts w:asciiTheme="majorBidi" w:hAnsiTheme="majorBidi" w:cstheme="majorBidi"/>
              </w:rPr>
              <w:t xml:space="preserve">31 </w:t>
            </w:r>
            <w:r w:rsidRPr="008A2C7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351981" w:rsidRPr="008A2C70" w14:paraId="5C59D514" w14:textId="77777777" w:rsidTr="00C30BD1">
        <w:trPr>
          <w:trHeight w:val="163"/>
          <w:tblHeader/>
        </w:trPr>
        <w:tc>
          <w:tcPr>
            <w:tcW w:w="3297" w:type="dxa"/>
          </w:tcPr>
          <w:p w14:paraId="29EB35AC" w14:textId="77777777" w:rsidR="00351981" w:rsidRPr="008A2C70" w:rsidRDefault="00351981" w:rsidP="0035198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3F76DFD3" w14:textId="77777777" w:rsidR="00351981" w:rsidRPr="008A2C70" w:rsidRDefault="00351981" w:rsidP="003519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4E758169" w14:textId="77777777" w:rsidR="00351981" w:rsidRPr="008A2C70" w:rsidRDefault="00351981" w:rsidP="003519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0CF2783B" w14:textId="6EA92046" w:rsidR="00351981" w:rsidRPr="008A2C70" w:rsidRDefault="00351981" w:rsidP="00351981">
            <w:pPr>
              <w:jc w:val="center"/>
              <w:rPr>
                <w:rFonts w:asciiTheme="majorBidi" w:hAnsiTheme="majorBidi" w:cstheme="majorBidi"/>
              </w:rPr>
            </w:pPr>
            <w:r w:rsidRPr="008A2C7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78" w:type="dxa"/>
            <w:vAlign w:val="bottom"/>
          </w:tcPr>
          <w:p w14:paraId="4CFB362A" w14:textId="32B5C67F" w:rsidR="00351981" w:rsidRPr="008A2C70" w:rsidRDefault="00351981" w:rsidP="00351981">
            <w:pPr>
              <w:jc w:val="center"/>
              <w:rPr>
                <w:rFonts w:asciiTheme="majorBidi" w:hAnsiTheme="majorBidi" w:cstheme="majorBidi"/>
              </w:rPr>
            </w:pPr>
            <w:r w:rsidRPr="008A2C70">
              <w:rPr>
                <w:rFonts w:asciiTheme="majorBidi" w:hAnsiTheme="majorBidi" w:cstheme="majorBidi" w:hint="cs"/>
              </w:rPr>
              <w:t>256</w:t>
            </w:r>
            <w:r w:rsidRPr="008A2C70">
              <w:rPr>
                <w:rFonts w:asciiTheme="majorBidi" w:hAnsiTheme="majorBidi" w:cstheme="majorBidi"/>
              </w:rPr>
              <w:t>7</w:t>
            </w:r>
          </w:p>
        </w:tc>
      </w:tr>
      <w:tr w:rsidR="00D97314" w:rsidRPr="008A2C70" w14:paraId="09DF1297" w14:textId="77777777" w:rsidTr="00C30BD1">
        <w:trPr>
          <w:trHeight w:val="163"/>
          <w:tblHeader/>
        </w:trPr>
        <w:tc>
          <w:tcPr>
            <w:tcW w:w="3297" w:type="dxa"/>
          </w:tcPr>
          <w:p w14:paraId="7D5048B6" w14:textId="77777777" w:rsidR="00D97314" w:rsidRPr="008A2C70" w:rsidRDefault="00D97314" w:rsidP="00C30BD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0C027644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557FC3D4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09" w:type="dxa"/>
            <w:gridSpan w:val="2"/>
            <w:vAlign w:val="bottom"/>
          </w:tcPr>
          <w:p w14:paraId="21886D8A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</w:rPr>
            </w:pPr>
            <w:r w:rsidRPr="008A2C70">
              <w:rPr>
                <w:rFonts w:asciiTheme="majorBidi" w:hAnsiTheme="majorBidi" w:cstheme="majorBidi"/>
                <w:i/>
                <w:iCs/>
              </w:rPr>
              <w:t>(</w:t>
            </w:r>
            <w:r w:rsidRPr="008A2C70">
              <w:rPr>
                <w:rFonts w:asciiTheme="majorBidi" w:hAnsiTheme="majorBidi" w:cstheme="majorBidi"/>
                <w:i/>
                <w:iCs/>
                <w:cs/>
              </w:rPr>
              <w:t>ร้อยละ)</w:t>
            </w:r>
          </w:p>
        </w:tc>
      </w:tr>
      <w:tr w:rsidR="00D97314" w:rsidRPr="008A2C70" w14:paraId="2B34730F" w14:textId="77777777" w:rsidTr="00C30BD1">
        <w:trPr>
          <w:trHeight w:val="163"/>
        </w:trPr>
        <w:tc>
          <w:tcPr>
            <w:tcW w:w="3297" w:type="dxa"/>
          </w:tcPr>
          <w:p w14:paraId="4DD8DAF5" w14:textId="77777777" w:rsidR="00D97314" w:rsidRPr="008A2C70" w:rsidRDefault="00D97314" w:rsidP="00C30BD1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655" w:type="dxa"/>
          </w:tcPr>
          <w:p w14:paraId="1354DA60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394A4188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70C0E222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8" w:type="dxa"/>
            <w:vAlign w:val="bottom"/>
          </w:tcPr>
          <w:p w14:paraId="32B0297D" w14:textId="77777777" w:rsidR="00D97314" w:rsidRPr="008A2C70" w:rsidRDefault="00D97314" w:rsidP="00C30BD1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F754BC" w:rsidRPr="008A2C70" w14:paraId="62BEE9D1" w14:textId="77777777" w:rsidTr="00C30BD1">
        <w:trPr>
          <w:trHeight w:val="315"/>
        </w:trPr>
        <w:tc>
          <w:tcPr>
            <w:tcW w:w="3297" w:type="dxa"/>
          </w:tcPr>
          <w:p w14:paraId="162EC757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โอสถสภา เบฟเวอเรจ 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655" w:type="dxa"/>
          </w:tcPr>
          <w:p w14:paraId="1BA2139F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3D78B63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6F0B1986" w14:textId="557BBF9E" w:rsidR="00F754BC" w:rsidRPr="008A2C70" w:rsidRDefault="00861E18" w:rsidP="00F754B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17DF0B3D" w14:textId="77777777" w:rsidR="00F754BC" w:rsidRPr="008A2C70" w:rsidRDefault="00F754BC" w:rsidP="00F754BC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754BC" w:rsidRPr="008A2C70" w14:paraId="5A4995B4" w14:textId="77777777" w:rsidTr="00C30BD1">
        <w:trPr>
          <w:trHeight w:val="315"/>
        </w:trPr>
        <w:tc>
          <w:tcPr>
            <w:tcW w:w="3297" w:type="dxa"/>
          </w:tcPr>
          <w:p w14:paraId="511CDBC7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655" w:type="dxa"/>
          </w:tcPr>
          <w:p w14:paraId="5B284DDD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43FF8B1" w14:textId="77777777" w:rsidR="00F754BC" w:rsidRPr="008A2C70" w:rsidRDefault="00F754BC" w:rsidP="00F754BC">
            <w:pPr>
              <w:pStyle w:val="NoSpacing"/>
              <w:ind w:left="21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</w:t>
            </w: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ของใช้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ส่วนบุคคล</w:t>
            </w:r>
          </w:p>
        </w:tc>
        <w:tc>
          <w:tcPr>
            <w:tcW w:w="931" w:type="dxa"/>
          </w:tcPr>
          <w:p w14:paraId="15347D3D" w14:textId="243A4993" w:rsidR="00F754BC" w:rsidRPr="008A2C70" w:rsidRDefault="00BE75C0" w:rsidP="00F754B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19B545F5" w14:textId="77777777" w:rsidR="00F754BC" w:rsidRPr="008A2C70" w:rsidRDefault="00F754BC" w:rsidP="00F754BC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754BC" w:rsidRPr="008A2C70" w14:paraId="2299BD52" w14:textId="77777777" w:rsidTr="00C30BD1">
        <w:trPr>
          <w:trHeight w:val="325"/>
        </w:trPr>
        <w:tc>
          <w:tcPr>
            <w:tcW w:w="3297" w:type="dxa"/>
          </w:tcPr>
          <w:p w14:paraId="54010217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อินดัสทรี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655" w:type="dxa"/>
          </w:tcPr>
          <w:p w14:paraId="45BA152E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ECB63F9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2BC70E44" w14:textId="7C66D5CE" w:rsidR="00F754BC" w:rsidRPr="008A2C70" w:rsidRDefault="00E7492F" w:rsidP="00F754B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0E7B1322" w14:textId="77777777" w:rsidR="00F754BC" w:rsidRPr="008A2C70" w:rsidRDefault="00F754BC" w:rsidP="00F754BC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754BC" w:rsidRPr="008A2C70" w14:paraId="18EB24DA" w14:textId="77777777" w:rsidTr="00C30BD1">
        <w:trPr>
          <w:trHeight w:val="315"/>
        </w:trPr>
        <w:tc>
          <w:tcPr>
            <w:tcW w:w="3297" w:type="dxa"/>
          </w:tcPr>
          <w:p w14:paraId="7F00AE94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655" w:type="dxa"/>
          </w:tcPr>
          <w:p w14:paraId="58366205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95B3634" w14:textId="77777777" w:rsidR="00F754BC" w:rsidRPr="008A2C70" w:rsidRDefault="00F754BC" w:rsidP="00F754B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7B3B414D" w14:textId="102529DD" w:rsidR="00F754BC" w:rsidRPr="008A2C70" w:rsidRDefault="00E7492F" w:rsidP="00F754B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2B453410" w14:textId="77777777" w:rsidR="00F754BC" w:rsidRPr="008A2C70" w:rsidRDefault="00F754BC" w:rsidP="00F754BC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7492F" w:rsidRPr="008A2C70" w14:paraId="72D315F8" w14:textId="77777777" w:rsidTr="00C30BD1">
        <w:trPr>
          <w:trHeight w:val="315"/>
        </w:trPr>
        <w:tc>
          <w:tcPr>
            <w:tcW w:w="3297" w:type="dxa"/>
          </w:tcPr>
          <w:p w14:paraId="0FF18D46" w14:textId="77777777" w:rsidR="00E7492F" w:rsidRPr="008A2C70" w:rsidRDefault="00E7492F" w:rsidP="00E7492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655" w:type="dxa"/>
          </w:tcPr>
          <w:p w14:paraId="40C5743F" w14:textId="77777777" w:rsidR="00E7492F" w:rsidRPr="008A2C70" w:rsidRDefault="00E7492F" w:rsidP="00E7492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7209691A" w14:textId="77777777" w:rsidR="00E7492F" w:rsidRPr="008A2C70" w:rsidRDefault="00E7492F" w:rsidP="00E7492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31" w:type="dxa"/>
          </w:tcPr>
          <w:p w14:paraId="6E1210F0" w14:textId="65550998" w:rsidR="00E7492F" w:rsidRPr="008A2C70" w:rsidRDefault="00E7492F" w:rsidP="00E7492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78" w:type="dxa"/>
          </w:tcPr>
          <w:p w14:paraId="4620C930" w14:textId="77777777" w:rsidR="00E7492F" w:rsidRPr="008A2C70" w:rsidRDefault="00E7492F" w:rsidP="00E7492F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C27CB3" w:rsidRPr="008A2C70" w14:paraId="7FF709A7" w14:textId="77777777" w:rsidTr="00C30BD1">
        <w:trPr>
          <w:trHeight w:val="330"/>
        </w:trPr>
        <w:tc>
          <w:tcPr>
            <w:tcW w:w="3297" w:type="dxa"/>
          </w:tcPr>
          <w:p w14:paraId="26FEBBA3" w14:textId="77777777" w:rsidR="00C27CB3" w:rsidRPr="008A2C70" w:rsidRDefault="00C27CB3" w:rsidP="00C27CB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655" w:type="dxa"/>
          </w:tcPr>
          <w:p w14:paraId="15712F77" w14:textId="77777777" w:rsidR="00C27CB3" w:rsidRPr="008A2C70" w:rsidRDefault="00C27CB3" w:rsidP="00C27CB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2369424" w14:textId="77777777" w:rsidR="00C27CB3" w:rsidRPr="008A2C70" w:rsidRDefault="00C27CB3" w:rsidP="00C27CB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1" w:type="dxa"/>
          </w:tcPr>
          <w:p w14:paraId="72DDED7C" w14:textId="08A686AD" w:rsidR="00C27CB3" w:rsidRPr="008A2C70" w:rsidRDefault="00C27CB3" w:rsidP="00C27CB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46ECA808" w14:textId="77777777" w:rsidR="00C27CB3" w:rsidRPr="008A2C70" w:rsidRDefault="00C27CB3" w:rsidP="00C27CB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27CB3" w:rsidRPr="008A2C70" w14:paraId="4C4CD6C7" w14:textId="77777777" w:rsidTr="00C30BD1">
        <w:trPr>
          <w:trHeight w:val="315"/>
        </w:trPr>
        <w:tc>
          <w:tcPr>
            <w:tcW w:w="3297" w:type="dxa"/>
          </w:tcPr>
          <w:p w14:paraId="433A4833" w14:textId="77777777" w:rsidR="00C27CB3" w:rsidRPr="008A2C70" w:rsidRDefault="00C27CB3" w:rsidP="00C27CB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อินโนเวชั่น เซ็นเตอร์ จำกัด</w:t>
            </w:r>
          </w:p>
        </w:tc>
        <w:tc>
          <w:tcPr>
            <w:tcW w:w="1655" w:type="dxa"/>
          </w:tcPr>
          <w:p w14:paraId="2DF0A22C" w14:textId="77777777" w:rsidR="00C27CB3" w:rsidRPr="008A2C70" w:rsidRDefault="00C27CB3" w:rsidP="00C27CB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38A3D11" w14:textId="77777777" w:rsidR="00C27CB3" w:rsidRPr="008A2C70" w:rsidRDefault="00C27CB3" w:rsidP="00C27CB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31" w:type="dxa"/>
          </w:tcPr>
          <w:p w14:paraId="695568CD" w14:textId="5ECC4B03" w:rsidR="00C27CB3" w:rsidRPr="008A2C70" w:rsidRDefault="00C27CB3" w:rsidP="00C27CB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0CA26016" w14:textId="77777777" w:rsidR="00C27CB3" w:rsidRPr="008A2C70" w:rsidRDefault="00C27CB3" w:rsidP="00C27CB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27CB3" w:rsidRPr="008A2C70" w14:paraId="62AAEBC4" w14:textId="77777777" w:rsidTr="00C30BD1">
        <w:trPr>
          <w:trHeight w:val="315"/>
        </w:trPr>
        <w:tc>
          <w:tcPr>
            <w:tcW w:w="3297" w:type="dxa"/>
          </w:tcPr>
          <w:p w14:paraId="75908556" w14:textId="77777777" w:rsidR="00C27CB3" w:rsidRPr="008A2C70" w:rsidRDefault="00C27CB3" w:rsidP="00C27CB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655" w:type="dxa"/>
          </w:tcPr>
          <w:p w14:paraId="44582768" w14:textId="77777777" w:rsidR="00C27CB3" w:rsidRPr="008A2C70" w:rsidRDefault="00C27CB3" w:rsidP="00C27CB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4ECA1AB" w14:textId="77777777" w:rsidR="00C27CB3" w:rsidRPr="008A2C70" w:rsidRDefault="00C27CB3" w:rsidP="00C27CB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0502CB48" w14:textId="15D21A43" w:rsidR="00C27CB3" w:rsidRPr="008A2C70" w:rsidRDefault="00C27CB3" w:rsidP="00C27CB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573D386F" w14:textId="77777777" w:rsidR="00C27CB3" w:rsidRPr="008A2C70" w:rsidRDefault="00C27CB3" w:rsidP="00C27CB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27CB3" w:rsidRPr="008A2C70" w14:paraId="3F3E5100" w14:textId="77777777" w:rsidTr="00C30BD1">
        <w:trPr>
          <w:trHeight w:val="315"/>
        </w:trPr>
        <w:tc>
          <w:tcPr>
            <w:tcW w:w="3297" w:type="dxa"/>
          </w:tcPr>
          <w:p w14:paraId="52239831" w14:textId="77777777" w:rsidR="00C27CB3" w:rsidRPr="008A2C70" w:rsidRDefault="00C27CB3" w:rsidP="00C27CB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OSOTSPA USA, INC.</w:t>
            </w:r>
          </w:p>
        </w:tc>
        <w:tc>
          <w:tcPr>
            <w:tcW w:w="1655" w:type="dxa"/>
          </w:tcPr>
          <w:p w14:paraId="3A926F69" w14:textId="77777777" w:rsidR="00C27CB3" w:rsidRPr="008A2C70" w:rsidRDefault="00C27CB3" w:rsidP="00C27CB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698" w:type="dxa"/>
          </w:tcPr>
          <w:p w14:paraId="1EC8E04B" w14:textId="77777777" w:rsidR="00C27CB3" w:rsidRPr="008A2C70" w:rsidRDefault="00C27CB3" w:rsidP="00C27CB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31" w:type="dxa"/>
          </w:tcPr>
          <w:p w14:paraId="1B516C39" w14:textId="413ADB12" w:rsidR="00C27CB3" w:rsidRPr="008A2C70" w:rsidRDefault="00C27CB3" w:rsidP="00C27CB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1DB18B6B" w14:textId="77777777" w:rsidR="00C27CB3" w:rsidRPr="008A2C70" w:rsidRDefault="00C27CB3" w:rsidP="00C27CB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27CB3" w:rsidRPr="008A2C70" w14:paraId="6E01F0DA" w14:textId="77777777" w:rsidTr="00C30BD1">
        <w:trPr>
          <w:trHeight w:val="647"/>
        </w:trPr>
        <w:tc>
          <w:tcPr>
            <w:tcW w:w="3297" w:type="dxa"/>
          </w:tcPr>
          <w:p w14:paraId="54B651A1" w14:textId="77777777" w:rsidR="00C27CB3" w:rsidRPr="008A2C70" w:rsidRDefault="00C27CB3" w:rsidP="00C27CB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655" w:type="dxa"/>
          </w:tcPr>
          <w:p w14:paraId="71666527" w14:textId="77777777" w:rsidR="00C27CB3" w:rsidRPr="008A2C70" w:rsidRDefault="00C27CB3" w:rsidP="00C27CB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004376F1" w14:textId="77777777" w:rsidR="00C27CB3" w:rsidRPr="008A2C70" w:rsidRDefault="00C27CB3" w:rsidP="00C27CB3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3736B313" w14:textId="77777777" w:rsidR="00C27CB3" w:rsidRPr="008A2C70" w:rsidRDefault="00C27CB3" w:rsidP="00C27CB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4880AA3C" w14:textId="2CBD9FAE" w:rsidR="00C27CB3" w:rsidRPr="008A2C70" w:rsidRDefault="008B1B5E" w:rsidP="008B1B5E">
            <w:pPr>
              <w:pStyle w:val="NoSpacing"/>
              <w:ind w:right="-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6.92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78" w:type="dxa"/>
          </w:tcPr>
          <w:p w14:paraId="0B0F88DB" w14:textId="77777777" w:rsidR="00C27CB3" w:rsidRPr="008A2C70" w:rsidRDefault="00C27CB3" w:rsidP="00C27CB3">
            <w:pPr>
              <w:pStyle w:val="NoSpacing"/>
              <w:ind w:right="-4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6.92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8B1B5E" w:rsidRPr="008A2C70" w14:paraId="580D7D51" w14:textId="77777777" w:rsidTr="00C30BD1">
        <w:trPr>
          <w:trHeight w:val="315"/>
        </w:trPr>
        <w:tc>
          <w:tcPr>
            <w:tcW w:w="3297" w:type="dxa"/>
          </w:tcPr>
          <w:p w14:paraId="5B81DD58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PT. M-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INDONESIA</w:t>
            </w:r>
          </w:p>
        </w:tc>
        <w:tc>
          <w:tcPr>
            <w:tcW w:w="1655" w:type="dxa"/>
          </w:tcPr>
          <w:p w14:paraId="20156671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698" w:type="dxa"/>
          </w:tcPr>
          <w:p w14:paraId="7007BEFC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31" w:type="dxa"/>
          </w:tcPr>
          <w:p w14:paraId="7436C3C1" w14:textId="4B8B7D70" w:rsidR="008B1B5E" w:rsidRPr="008A2C70" w:rsidRDefault="008B1B5E" w:rsidP="008B1B5E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99.87</w:t>
            </w:r>
          </w:p>
        </w:tc>
        <w:tc>
          <w:tcPr>
            <w:tcW w:w="978" w:type="dxa"/>
          </w:tcPr>
          <w:p w14:paraId="7400A6D7" w14:textId="77777777" w:rsidR="008B1B5E" w:rsidRPr="008A2C70" w:rsidRDefault="008B1B5E" w:rsidP="008B1B5E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99.87</w:t>
            </w:r>
          </w:p>
        </w:tc>
      </w:tr>
      <w:tr w:rsidR="008B1B5E" w:rsidRPr="008A2C70" w14:paraId="59BA4444" w14:textId="77777777" w:rsidTr="00C30BD1">
        <w:trPr>
          <w:trHeight w:val="315"/>
        </w:trPr>
        <w:tc>
          <w:tcPr>
            <w:tcW w:w="3297" w:type="dxa"/>
          </w:tcPr>
          <w:p w14:paraId="188D65F8" w14:textId="77777777" w:rsidR="008B1B5E" w:rsidRPr="008A2C70" w:rsidRDefault="008B1B5E" w:rsidP="008B1B5E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สยาม เบฟ แมนูแฟคเจอริ่ง จำกัด </w:t>
            </w:r>
          </w:p>
        </w:tc>
        <w:tc>
          <w:tcPr>
            <w:tcW w:w="1655" w:type="dxa"/>
          </w:tcPr>
          <w:p w14:paraId="038D90E5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5B01A1E" w14:textId="5292DC41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3FE6CABD" w14:textId="41580B27" w:rsidR="008B1B5E" w:rsidRPr="008A2C70" w:rsidRDefault="008B1B5E" w:rsidP="008B1B5E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13FC8656" w14:textId="77777777" w:rsidR="008B1B5E" w:rsidRPr="008A2C70" w:rsidRDefault="008B1B5E" w:rsidP="008B1B5E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8B1B5E" w:rsidRPr="008A2C70" w14:paraId="61127BA7" w14:textId="77777777" w:rsidTr="00C30BD1">
        <w:trPr>
          <w:trHeight w:val="330"/>
        </w:trPr>
        <w:tc>
          <w:tcPr>
            <w:tcW w:w="3297" w:type="dxa"/>
          </w:tcPr>
          <w:p w14:paraId="1FF8B93B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Myanmar Osotspa Company Limited</w:t>
            </w:r>
          </w:p>
        </w:tc>
        <w:tc>
          <w:tcPr>
            <w:tcW w:w="1655" w:type="dxa"/>
          </w:tcPr>
          <w:p w14:paraId="23E6C18F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669C5C78" w14:textId="77777777" w:rsidR="008B1B5E" w:rsidRPr="008A2C70" w:rsidRDefault="008B1B5E" w:rsidP="008B1B5E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1794596A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3136E79D" w14:textId="69B0AC5C" w:rsidR="008B1B5E" w:rsidRPr="008A2C70" w:rsidRDefault="008B1B5E" w:rsidP="008B1B5E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22603D0A" w14:textId="77777777" w:rsidR="008B1B5E" w:rsidRPr="008A2C70" w:rsidRDefault="008B1B5E" w:rsidP="008B1B5E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8B1B5E" w:rsidRPr="008A2C70" w14:paraId="0CE29522" w14:textId="77777777" w:rsidTr="00C30BD1">
        <w:trPr>
          <w:trHeight w:val="330"/>
        </w:trPr>
        <w:tc>
          <w:tcPr>
            <w:tcW w:w="3297" w:type="dxa"/>
          </w:tcPr>
          <w:p w14:paraId="75A5C07A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5" w:type="dxa"/>
          </w:tcPr>
          <w:p w14:paraId="72D5FAA8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15FE066E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4D496621" w14:textId="39D1336B" w:rsidR="008B1B5E" w:rsidRPr="008A2C70" w:rsidRDefault="008B1B5E" w:rsidP="008B1B5E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39.00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13DFD45C" w14:textId="77777777" w:rsidR="008B1B5E" w:rsidRPr="008A2C70" w:rsidRDefault="008B1B5E" w:rsidP="008B1B5E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39.00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8B1B5E" w:rsidRPr="008A2C70" w14:paraId="43F7B7B5" w14:textId="77777777" w:rsidTr="00C30BD1">
        <w:trPr>
          <w:trHeight w:val="330"/>
        </w:trPr>
        <w:tc>
          <w:tcPr>
            <w:tcW w:w="3297" w:type="dxa"/>
          </w:tcPr>
          <w:p w14:paraId="36FF1622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7300E3D3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04310ED1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69121076" w14:textId="77777777" w:rsidR="008B1B5E" w:rsidRPr="008A2C70" w:rsidRDefault="008B1B5E" w:rsidP="008B1B5E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750E62F8" w14:textId="77777777" w:rsidR="008B1B5E" w:rsidRPr="008A2C70" w:rsidRDefault="008B1B5E" w:rsidP="008B1B5E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B1B5E" w:rsidRPr="008A2C70" w14:paraId="3E61E594" w14:textId="77777777" w:rsidTr="00C30BD1">
        <w:trPr>
          <w:trHeight w:val="330"/>
        </w:trPr>
        <w:tc>
          <w:tcPr>
            <w:tcW w:w="3297" w:type="dxa"/>
          </w:tcPr>
          <w:p w14:paraId="016C60BB" w14:textId="77777777" w:rsidR="008B1B5E" w:rsidRPr="008A2C70" w:rsidRDefault="008B1B5E" w:rsidP="008B1B5E">
            <w:pPr>
              <w:pStyle w:val="NoSpacing"/>
              <w:ind w:left="205" w:right="-120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  <w:tc>
          <w:tcPr>
            <w:tcW w:w="1655" w:type="dxa"/>
          </w:tcPr>
          <w:p w14:paraId="35C7A5C6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472F6D7B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187D0BE" w14:textId="77777777" w:rsidR="008B1B5E" w:rsidRPr="008A2C70" w:rsidRDefault="008B1B5E" w:rsidP="008B1B5E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525FC052" w14:textId="77777777" w:rsidR="008B1B5E" w:rsidRPr="008A2C70" w:rsidRDefault="008B1B5E" w:rsidP="008B1B5E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B1B5E" w:rsidRPr="008A2C70" w14:paraId="2039537D" w14:textId="77777777" w:rsidTr="00C30BD1">
        <w:trPr>
          <w:trHeight w:val="330"/>
        </w:trPr>
        <w:tc>
          <w:tcPr>
            <w:tcW w:w="3297" w:type="dxa"/>
          </w:tcPr>
          <w:p w14:paraId="4CB13143" w14:textId="77777777" w:rsidR="008B1B5E" w:rsidRPr="008A2C70" w:rsidRDefault="008B1B5E" w:rsidP="008B1B5E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Osotspa Enterprises Singapore Pte. Ltd.</w:t>
            </w:r>
          </w:p>
        </w:tc>
        <w:tc>
          <w:tcPr>
            <w:tcW w:w="1655" w:type="dxa"/>
          </w:tcPr>
          <w:p w14:paraId="44BBB0A8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698" w:type="dxa"/>
          </w:tcPr>
          <w:p w14:paraId="6F74E449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7266BAC1" w14:textId="33145E46" w:rsidR="008B1B5E" w:rsidRPr="008A2C70" w:rsidRDefault="008B1B5E" w:rsidP="008B1B5E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6A17703A" w14:textId="77777777" w:rsidR="008B1B5E" w:rsidRPr="008A2C70" w:rsidRDefault="008B1B5E" w:rsidP="008B1B5E">
            <w:pPr>
              <w:pStyle w:val="NoSpacing"/>
              <w:tabs>
                <w:tab w:val="left" w:pos="681"/>
                <w:tab w:val="left" w:pos="783"/>
              </w:tabs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8B1B5E" w:rsidRPr="008A2C70" w14:paraId="4AEA4BA9" w14:textId="77777777" w:rsidTr="00C30BD1">
        <w:trPr>
          <w:trHeight w:val="330"/>
        </w:trPr>
        <w:tc>
          <w:tcPr>
            <w:tcW w:w="3297" w:type="dxa"/>
          </w:tcPr>
          <w:p w14:paraId="5244A3E6" w14:textId="77777777" w:rsidR="008B1B5E" w:rsidRPr="008A2C70" w:rsidRDefault="008B1B5E" w:rsidP="008B1B5E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Oventure Pte. Ltd.</w:t>
            </w:r>
          </w:p>
        </w:tc>
        <w:tc>
          <w:tcPr>
            <w:tcW w:w="1655" w:type="dxa"/>
          </w:tcPr>
          <w:p w14:paraId="2E507EF4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698" w:type="dxa"/>
          </w:tcPr>
          <w:p w14:paraId="61232CA8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1D7516F4" w14:textId="2F7177A7" w:rsidR="008B1B5E" w:rsidRPr="008A2C70" w:rsidRDefault="008B1B5E" w:rsidP="008B1B5E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2FFE5407" w14:textId="77777777" w:rsidR="008B1B5E" w:rsidRPr="008A2C70" w:rsidRDefault="008B1B5E" w:rsidP="008B1B5E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8B1B5E" w:rsidRPr="008A2C70" w14:paraId="30D82C5C" w14:textId="77777777" w:rsidTr="00C30BD1">
        <w:trPr>
          <w:trHeight w:val="330"/>
        </w:trPr>
        <w:tc>
          <w:tcPr>
            <w:tcW w:w="3297" w:type="dxa"/>
          </w:tcPr>
          <w:p w14:paraId="1965784D" w14:textId="77777777" w:rsidR="008B1B5E" w:rsidRPr="008A2C70" w:rsidRDefault="008B1B5E" w:rsidP="008B1B5E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655" w:type="dxa"/>
          </w:tcPr>
          <w:p w14:paraId="64C4D6A5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6E6B6C61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31" w:type="dxa"/>
          </w:tcPr>
          <w:p w14:paraId="2A29A96B" w14:textId="2F07FB70" w:rsidR="008B1B5E" w:rsidRPr="008A2C70" w:rsidRDefault="008B1B5E" w:rsidP="008B1B5E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1B55422B" w14:textId="77777777" w:rsidR="008B1B5E" w:rsidRPr="008A2C70" w:rsidRDefault="008B1B5E" w:rsidP="008B1B5E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8B1B5E" w:rsidRPr="008A2C70" w14:paraId="3E20DD6F" w14:textId="77777777" w:rsidTr="00C30BD1">
        <w:trPr>
          <w:trHeight w:val="330"/>
        </w:trPr>
        <w:tc>
          <w:tcPr>
            <w:tcW w:w="3297" w:type="dxa"/>
          </w:tcPr>
          <w:p w14:paraId="702A9CDC" w14:textId="77777777" w:rsidR="008B1B5E" w:rsidRPr="008A2C70" w:rsidRDefault="008B1B5E" w:rsidP="008B1B5E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655" w:type="dxa"/>
          </w:tcPr>
          <w:p w14:paraId="2DD0A327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80FD321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52236929" w14:textId="6045D340" w:rsidR="008B1B5E" w:rsidRPr="008A2C70" w:rsidRDefault="008B1B5E" w:rsidP="008B1B5E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3386315F" w14:textId="77777777" w:rsidR="008B1B5E" w:rsidRPr="008A2C70" w:rsidRDefault="008B1B5E" w:rsidP="008B1B5E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8B1B5E" w:rsidRPr="008A2C70" w14:paraId="6D7E550C" w14:textId="77777777" w:rsidTr="00C30BD1">
        <w:trPr>
          <w:trHeight w:val="330"/>
        </w:trPr>
        <w:tc>
          <w:tcPr>
            <w:tcW w:w="3297" w:type="dxa"/>
          </w:tcPr>
          <w:p w14:paraId="05F53CDE" w14:textId="77777777" w:rsidR="008B1B5E" w:rsidRPr="008A2C70" w:rsidRDefault="008B1B5E" w:rsidP="008B1B5E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Flash Power do Brasil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Ltda</w:t>
            </w:r>
          </w:p>
        </w:tc>
        <w:tc>
          <w:tcPr>
            <w:tcW w:w="1655" w:type="dxa"/>
          </w:tcPr>
          <w:p w14:paraId="2C2CC600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บราซิล</w:t>
            </w:r>
          </w:p>
        </w:tc>
        <w:tc>
          <w:tcPr>
            <w:tcW w:w="2698" w:type="dxa"/>
          </w:tcPr>
          <w:p w14:paraId="4CB4AE10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4A868144" w14:textId="71C616BD" w:rsidR="008B1B5E" w:rsidRPr="008A2C70" w:rsidRDefault="008B1B5E" w:rsidP="008B1B5E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2519E54C" w14:textId="77777777" w:rsidR="008B1B5E" w:rsidRPr="008A2C70" w:rsidRDefault="008B1B5E" w:rsidP="008B1B5E">
            <w:pPr>
              <w:pStyle w:val="NoSpacing"/>
              <w:tabs>
                <w:tab w:val="left" w:pos="270"/>
              </w:tabs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8B1B5E" w:rsidRPr="008A2C70" w14:paraId="26CEA47C" w14:textId="77777777" w:rsidTr="00C30BD1">
        <w:trPr>
          <w:trHeight w:val="330"/>
        </w:trPr>
        <w:tc>
          <w:tcPr>
            <w:tcW w:w="3297" w:type="dxa"/>
          </w:tcPr>
          <w:p w14:paraId="22918F4B" w14:textId="77777777" w:rsidR="008B1B5E" w:rsidRPr="008A2C70" w:rsidRDefault="008B1B5E" w:rsidP="008B1B5E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5" w:type="dxa"/>
          </w:tcPr>
          <w:p w14:paraId="4532F34F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4EACE6FB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5A25F762" w14:textId="57633E5B" w:rsidR="008B1B5E" w:rsidRPr="008A2C70" w:rsidRDefault="008B1B5E" w:rsidP="008B1B5E">
            <w:pPr>
              <w:pStyle w:val="NoSpacing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7D906063" w14:textId="77777777" w:rsidR="008B1B5E" w:rsidRPr="008A2C70" w:rsidRDefault="008B1B5E" w:rsidP="008B1B5E">
            <w:pPr>
              <w:pStyle w:val="NoSpacing"/>
              <w:jc w:val="right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8B1B5E" w:rsidRPr="008A2C70" w14:paraId="4BAF54C8" w14:textId="77777777" w:rsidTr="00C30BD1">
        <w:trPr>
          <w:trHeight w:val="330"/>
        </w:trPr>
        <w:tc>
          <w:tcPr>
            <w:tcW w:w="3297" w:type="dxa"/>
          </w:tcPr>
          <w:p w14:paraId="58ABCC80" w14:textId="77777777" w:rsidR="008B1B5E" w:rsidRPr="008A2C70" w:rsidRDefault="008B1B5E" w:rsidP="008B1B5E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51D12F81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61183C02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79C2F1E3" w14:textId="77777777" w:rsidR="008B1B5E" w:rsidRPr="008A2C70" w:rsidRDefault="008B1B5E" w:rsidP="008B1B5E">
            <w:pPr>
              <w:pStyle w:val="NoSpacing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46C69783" w14:textId="77777777" w:rsidR="008B1B5E" w:rsidRPr="008A2C70" w:rsidRDefault="008B1B5E" w:rsidP="008B1B5E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B1B5E" w:rsidRPr="008A2C70" w14:paraId="78377A1D" w14:textId="77777777" w:rsidTr="00C30BD1">
        <w:trPr>
          <w:trHeight w:val="330"/>
        </w:trPr>
        <w:tc>
          <w:tcPr>
            <w:tcW w:w="4952" w:type="dxa"/>
            <w:gridSpan w:val="2"/>
          </w:tcPr>
          <w:p w14:paraId="52AEB6AB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Osotspa Enterprises Singapore Pte. Ltd.</w:t>
            </w:r>
          </w:p>
        </w:tc>
        <w:tc>
          <w:tcPr>
            <w:tcW w:w="2698" w:type="dxa"/>
          </w:tcPr>
          <w:p w14:paraId="13A2A05B" w14:textId="77777777" w:rsidR="008B1B5E" w:rsidRPr="008A2C70" w:rsidRDefault="008B1B5E" w:rsidP="008B1B5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60EE7B8E" w14:textId="77777777" w:rsidR="008B1B5E" w:rsidRPr="008A2C70" w:rsidRDefault="008B1B5E" w:rsidP="008B1B5E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8" w:type="dxa"/>
          </w:tcPr>
          <w:p w14:paraId="3806CEC7" w14:textId="77777777" w:rsidR="008B1B5E" w:rsidRPr="008A2C70" w:rsidRDefault="008B1B5E" w:rsidP="008B1B5E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1596E" w:rsidRPr="008A2C70" w14:paraId="38038294" w14:textId="77777777" w:rsidTr="00C30BD1">
        <w:trPr>
          <w:trHeight w:val="330"/>
        </w:trPr>
        <w:tc>
          <w:tcPr>
            <w:tcW w:w="3297" w:type="dxa"/>
          </w:tcPr>
          <w:p w14:paraId="035491DE" w14:textId="77777777" w:rsidR="00B1596E" w:rsidRPr="008A2C70" w:rsidRDefault="00B1596E" w:rsidP="00B1596E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ADVANZ BEVERAGE MANUFACTURING COMPANY LIMITED</w:t>
            </w:r>
          </w:p>
        </w:tc>
        <w:tc>
          <w:tcPr>
            <w:tcW w:w="1655" w:type="dxa"/>
          </w:tcPr>
          <w:p w14:paraId="5E6C9157" w14:textId="77777777" w:rsidR="00B1596E" w:rsidRPr="008A2C70" w:rsidRDefault="00B1596E" w:rsidP="00B1596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0610B072" w14:textId="77777777" w:rsidR="00B1596E" w:rsidRPr="008A2C70" w:rsidRDefault="00B1596E" w:rsidP="00B1596E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494DB6DE" w14:textId="77777777" w:rsidR="00B1596E" w:rsidRPr="008A2C70" w:rsidRDefault="00B1596E" w:rsidP="00B1596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1" w:type="dxa"/>
          </w:tcPr>
          <w:p w14:paraId="456D37FE" w14:textId="529CDEAA" w:rsidR="00B1596E" w:rsidRPr="008A2C70" w:rsidRDefault="00B1596E" w:rsidP="00B1596E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  <w:tc>
          <w:tcPr>
            <w:tcW w:w="978" w:type="dxa"/>
          </w:tcPr>
          <w:p w14:paraId="0A09E0D8" w14:textId="77777777" w:rsidR="00B1596E" w:rsidRPr="008A2C70" w:rsidRDefault="00B1596E" w:rsidP="00B1596E">
            <w:pPr>
              <w:pStyle w:val="NoSpacing"/>
              <w:tabs>
                <w:tab w:val="left" w:pos="270"/>
                <w:tab w:val="left" w:pos="724"/>
              </w:tabs>
              <w:ind w:right="-2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</w:tr>
      <w:tr w:rsidR="00B1596E" w:rsidRPr="008A2C70" w14:paraId="5B9B008E" w14:textId="77777777" w:rsidTr="00C30BD1">
        <w:trPr>
          <w:trHeight w:val="330"/>
        </w:trPr>
        <w:tc>
          <w:tcPr>
            <w:tcW w:w="3297" w:type="dxa"/>
          </w:tcPr>
          <w:p w14:paraId="79B545DF" w14:textId="77777777" w:rsidR="00B1596E" w:rsidRPr="008A2C70" w:rsidRDefault="00B1596E" w:rsidP="00B1596E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655" w:type="dxa"/>
          </w:tcPr>
          <w:p w14:paraId="3A46819C" w14:textId="77777777" w:rsidR="00B1596E" w:rsidRPr="008A2C70" w:rsidRDefault="00B1596E" w:rsidP="00B1596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3DE7126B" w14:textId="77777777" w:rsidR="00B1596E" w:rsidRPr="008A2C70" w:rsidRDefault="00B1596E" w:rsidP="00B1596E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64BA570E" w14:textId="77777777" w:rsidR="00B1596E" w:rsidRPr="008A2C70" w:rsidRDefault="00B1596E" w:rsidP="00B1596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5BAA992A" w14:textId="67170D87" w:rsidR="00B1596E" w:rsidRPr="008A2C70" w:rsidRDefault="00B1596E" w:rsidP="00B1596E">
            <w:pPr>
              <w:pStyle w:val="NoSpacing"/>
              <w:tabs>
                <w:tab w:val="left" w:pos="643"/>
                <w:tab w:val="left" w:pos="733"/>
              </w:tabs>
              <w:ind w:right="-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80.86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78" w:type="dxa"/>
          </w:tcPr>
          <w:p w14:paraId="3AC2BB5F" w14:textId="77777777" w:rsidR="00B1596E" w:rsidRPr="008A2C70" w:rsidRDefault="00B1596E" w:rsidP="00B1596E">
            <w:pPr>
              <w:pStyle w:val="NoSpacing"/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80.86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B1596E" w:rsidRPr="008A2C70" w14:paraId="4CE1A426" w14:textId="77777777" w:rsidTr="00C30BD1">
        <w:trPr>
          <w:trHeight w:val="315"/>
        </w:trPr>
        <w:tc>
          <w:tcPr>
            <w:tcW w:w="3297" w:type="dxa"/>
          </w:tcPr>
          <w:p w14:paraId="647127A4" w14:textId="77777777" w:rsidR="00B1596E" w:rsidRPr="008A2C70" w:rsidRDefault="00B1596E" w:rsidP="00B1596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5" w:type="dxa"/>
          </w:tcPr>
          <w:p w14:paraId="640AB989" w14:textId="77777777" w:rsidR="00B1596E" w:rsidRPr="008A2C70" w:rsidRDefault="00B1596E" w:rsidP="00B1596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0A7C9962" w14:textId="77777777" w:rsidR="00B1596E" w:rsidRPr="008A2C70" w:rsidRDefault="00B1596E" w:rsidP="00B1596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69150B8E" w14:textId="4329C06B" w:rsidR="00B1596E" w:rsidRPr="008A2C70" w:rsidRDefault="00CF78DD" w:rsidP="00CF78DD">
            <w:pPr>
              <w:pStyle w:val="NoSpacing"/>
              <w:tabs>
                <w:tab w:val="left" w:pos="762"/>
              </w:tabs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B1596E"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B1596E"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="00B1596E" w:rsidRPr="00CF78DD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67694750" w14:textId="77777777" w:rsidR="00B1596E" w:rsidRPr="008A2C70" w:rsidRDefault="00B1596E" w:rsidP="00B1596E">
            <w:pPr>
              <w:pStyle w:val="NoSpacing"/>
              <w:tabs>
                <w:tab w:val="left" w:pos="762"/>
              </w:tabs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60</w:t>
            </w: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B1596E" w:rsidRPr="008A2C70" w14:paraId="224B84BD" w14:textId="77777777" w:rsidTr="00C30BD1">
        <w:trPr>
          <w:trHeight w:val="330"/>
        </w:trPr>
        <w:tc>
          <w:tcPr>
            <w:tcW w:w="3297" w:type="dxa"/>
          </w:tcPr>
          <w:p w14:paraId="076328B7" w14:textId="77777777" w:rsidR="00B1596E" w:rsidRPr="008A2C70" w:rsidRDefault="00B1596E" w:rsidP="00B1596E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5" w:type="dxa"/>
          </w:tcPr>
          <w:p w14:paraId="021D9EF8" w14:textId="77777777" w:rsidR="00B1596E" w:rsidRPr="008A2C70" w:rsidRDefault="00B1596E" w:rsidP="00B1596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45684332" w14:textId="77777777" w:rsidR="00B1596E" w:rsidRPr="008A2C70" w:rsidRDefault="00B1596E" w:rsidP="00B1596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BE6AA5C" w14:textId="77777777" w:rsidR="00B1596E" w:rsidRPr="008A2C70" w:rsidRDefault="00B1596E" w:rsidP="00B1596E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6B226A0E" w14:textId="77777777" w:rsidR="00B1596E" w:rsidRPr="008A2C70" w:rsidRDefault="00B1596E" w:rsidP="00B1596E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B1596E" w:rsidRPr="008A2C70" w14:paraId="7239E9CA" w14:textId="77777777" w:rsidTr="00C30BD1">
        <w:trPr>
          <w:trHeight w:val="330"/>
        </w:trPr>
        <w:tc>
          <w:tcPr>
            <w:tcW w:w="3297" w:type="dxa"/>
          </w:tcPr>
          <w:p w14:paraId="462FFEA2" w14:textId="77777777" w:rsidR="00B1596E" w:rsidRPr="008A2C70" w:rsidRDefault="00B1596E" w:rsidP="00B1596E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8A2C7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 โอทูซี จำกัด</w:t>
            </w:r>
          </w:p>
        </w:tc>
        <w:tc>
          <w:tcPr>
            <w:tcW w:w="1655" w:type="dxa"/>
          </w:tcPr>
          <w:p w14:paraId="3A485AA1" w14:textId="77777777" w:rsidR="00B1596E" w:rsidRPr="008A2C70" w:rsidRDefault="00B1596E" w:rsidP="00B1596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04C99ACC" w14:textId="77777777" w:rsidR="00B1596E" w:rsidRPr="008A2C70" w:rsidRDefault="00B1596E" w:rsidP="00B1596E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5444273" w14:textId="77777777" w:rsidR="00B1596E" w:rsidRPr="008A2C70" w:rsidRDefault="00B1596E" w:rsidP="00B1596E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8" w:type="dxa"/>
          </w:tcPr>
          <w:p w14:paraId="66B61469" w14:textId="77777777" w:rsidR="00B1596E" w:rsidRPr="008A2C70" w:rsidRDefault="00B1596E" w:rsidP="00B1596E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8B0CB2" w:rsidRPr="008A2C70" w14:paraId="5D4029AF" w14:textId="77777777" w:rsidTr="00C30BD1">
        <w:trPr>
          <w:trHeight w:val="330"/>
        </w:trPr>
        <w:tc>
          <w:tcPr>
            <w:tcW w:w="3297" w:type="dxa"/>
          </w:tcPr>
          <w:p w14:paraId="32CAEEEF" w14:textId="77777777" w:rsidR="008B0CB2" w:rsidRPr="008A2C70" w:rsidRDefault="008B0CB2" w:rsidP="008B0CB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655" w:type="dxa"/>
          </w:tcPr>
          <w:p w14:paraId="2E3D06BD" w14:textId="77777777" w:rsidR="008B0CB2" w:rsidRPr="008A2C70" w:rsidRDefault="008B0CB2" w:rsidP="008B0C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7638582C" w14:textId="77777777" w:rsidR="008B0CB2" w:rsidRPr="008A2C70" w:rsidRDefault="008B0CB2" w:rsidP="008B0CB2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31" w:type="dxa"/>
          </w:tcPr>
          <w:p w14:paraId="6A9B962E" w14:textId="7920D08B" w:rsidR="008B0CB2" w:rsidRPr="008A2C70" w:rsidRDefault="008B0CB2" w:rsidP="008B0CB2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6DDD48D6" w14:textId="77777777" w:rsidR="008B0CB2" w:rsidRPr="00586552" w:rsidRDefault="008B0CB2" w:rsidP="00586552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8B0CB2" w:rsidRPr="008A2C70" w14:paraId="72708D69" w14:textId="77777777" w:rsidTr="00C30BD1">
        <w:trPr>
          <w:trHeight w:val="330"/>
        </w:trPr>
        <w:tc>
          <w:tcPr>
            <w:tcW w:w="3297" w:type="dxa"/>
          </w:tcPr>
          <w:p w14:paraId="63E2E3E5" w14:textId="77777777" w:rsidR="008B0CB2" w:rsidRPr="008A2C70" w:rsidRDefault="008B0CB2" w:rsidP="008B0C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พรีเมียร์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55" w:type="dxa"/>
          </w:tcPr>
          <w:p w14:paraId="124DA4CE" w14:textId="77777777" w:rsidR="008B0CB2" w:rsidRPr="008A2C70" w:rsidRDefault="008B0CB2" w:rsidP="008B0C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18DFB1D" w14:textId="059B5CF7" w:rsidR="008B0CB2" w:rsidRPr="008A2C70" w:rsidRDefault="008B0CB2" w:rsidP="008B0C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ให้บริการจัดซื้อวัตถุดิบและบรรจุภัณฑ์</w:t>
            </w:r>
          </w:p>
        </w:tc>
        <w:tc>
          <w:tcPr>
            <w:tcW w:w="931" w:type="dxa"/>
          </w:tcPr>
          <w:p w14:paraId="3EE73D42" w14:textId="7AED5735" w:rsidR="008B0CB2" w:rsidRPr="008A2C70" w:rsidRDefault="008B0CB2" w:rsidP="008B0CB2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78" w:type="dxa"/>
          </w:tcPr>
          <w:p w14:paraId="4825EFE2" w14:textId="65401C07" w:rsidR="008B0CB2" w:rsidRPr="00FE4FFB" w:rsidRDefault="008B0CB2" w:rsidP="00586552">
            <w:pPr>
              <w:pStyle w:val="NoSpacing"/>
              <w:tabs>
                <w:tab w:val="left" w:pos="270"/>
                <w:tab w:val="left" w:pos="724"/>
              </w:tabs>
              <w:ind w:right="-26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8B0CB2" w:rsidRPr="008A2C70" w14:paraId="6937063F" w14:textId="77777777" w:rsidTr="00C30BD1">
        <w:trPr>
          <w:trHeight w:val="330"/>
        </w:trPr>
        <w:tc>
          <w:tcPr>
            <w:tcW w:w="3297" w:type="dxa"/>
          </w:tcPr>
          <w:p w14:paraId="62EDECF4" w14:textId="77777777" w:rsidR="008B0CB2" w:rsidRPr="008A2C70" w:rsidRDefault="008B0CB2" w:rsidP="008B0CB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5CA83790" w14:textId="77777777" w:rsidR="008B0CB2" w:rsidRPr="008A2C70" w:rsidRDefault="008B0CB2" w:rsidP="008B0C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3C6870DF" w14:textId="77777777" w:rsidR="008B0CB2" w:rsidRPr="008A2C70" w:rsidRDefault="008B0CB2" w:rsidP="008B0C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DBEE186" w14:textId="77777777" w:rsidR="008B0CB2" w:rsidRPr="008A2C70" w:rsidRDefault="008B0CB2" w:rsidP="008B0CB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6EDE823B" w14:textId="77777777" w:rsidR="008B0CB2" w:rsidRPr="00586552" w:rsidRDefault="008B0CB2" w:rsidP="00586552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B0CB2" w:rsidRPr="008A2C70" w14:paraId="672A66E3" w14:textId="77777777" w:rsidTr="00C30BD1">
        <w:trPr>
          <w:trHeight w:val="330"/>
        </w:trPr>
        <w:tc>
          <w:tcPr>
            <w:tcW w:w="3297" w:type="dxa"/>
          </w:tcPr>
          <w:p w14:paraId="7EF77F9E" w14:textId="77777777" w:rsidR="008B0CB2" w:rsidRPr="008A2C70" w:rsidRDefault="008B0CB2" w:rsidP="008B0CB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8A2C7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655" w:type="dxa"/>
          </w:tcPr>
          <w:p w14:paraId="77E7BD57" w14:textId="77777777" w:rsidR="008B0CB2" w:rsidRPr="008A2C70" w:rsidRDefault="008B0CB2" w:rsidP="008B0C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1057B702" w14:textId="77777777" w:rsidR="008B0CB2" w:rsidRPr="008A2C70" w:rsidRDefault="008B0CB2" w:rsidP="008B0C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101479B5" w14:textId="77777777" w:rsidR="008B0CB2" w:rsidRPr="008A2C70" w:rsidRDefault="008B0CB2" w:rsidP="008B0CB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7C8DCE25" w14:textId="77777777" w:rsidR="008B0CB2" w:rsidRPr="00586552" w:rsidRDefault="008B0CB2" w:rsidP="00586552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B0CB2" w:rsidRPr="00EE03DD" w14:paraId="28DC9C03" w14:textId="77777777" w:rsidTr="00C30BD1">
        <w:trPr>
          <w:trHeight w:val="330"/>
        </w:trPr>
        <w:tc>
          <w:tcPr>
            <w:tcW w:w="3297" w:type="dxa"/>
          </w:tcPr>
          <w:p w14:paraId="60B9FFA2" w14:textId="77777777" w:rsidR="008B0CB2" w:rsidRPr="008A2C70" w:rsidRDefault="008B0CB2" w:rsidP="008B0CB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655" w:type="dxa"/>
          </w:tcPr>
          <w:p w14:paraId="5A90DCA4" w14:textId="77777777" w:rsidR="008B0CB2" w:rsidRPr="008A2C70" w:rsidRDefault="008B0CB2" w:rsidP="008B0C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99E9D70" w14:textId="5ADCFBC5" w:rsidR="008B0CB2" w:rsidRPr="008A2C70" w:rsidRDefault="008B0CB2" w:rsidP="008B0C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150AA995" w14:textId="3D590EFB" w:rsidR="008B0CB2" w:rsidRPr="008A2C70" w:rsidRDefault="008B0CB2" w:rsidP="008B0CB2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55188614" w14:textId="6EBC6CD1" w:rsidR="008B0CB2" w:rsidRPr="00EE03DD" w:rsidRDefault="008B0CB2" w:rsidP="00586552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0D09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8B0CB2" w:rsidRPr="008A2C70" w14:paraId="2FC694FA" w14:textId="77777777" w:rsidTr="00C30BD1">
        <w:trPr>
          <w:trHeight w:val="330"/>
        </w:trPr>
        <w:tc>
          <w:tcPr>
            <w:tcW w:w="3297" w:type="dxa"/>
          </w:tcPr>
          <w:p w14:paraId="3259E466" w14:textId="77777777" w:rsidR="008B0CB2" w:rsidRPr="008A2C70" w:rsidRDefault="008B0CB2" w:rsidP="008B0CB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3D9BF792" w14:textId="77777777" w:rsidR="008B0CB2" w:rsidRPr="008A2C70" w:rsidRDefault="008B0CB2" w:rsidP="008B0C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23755FB4" w14:textId="77777777" w:rsidR="008B0CB2" w:rsidRPr="008A2C70" w:rsidRDefault="008B0CB2" w:rsidP="008B0C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68E530B0" w14:textId="77777777" w:rsidR="008B0CB2" w:rsidRPr="008A2C70" w:rsidRDefault="008B0CB2" w:rsidP="008B0CB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3B89C7E6" w14:textId="77777777" w:rsidR="008B0CB2" w:rsidRPr="008A2C70" w:rsidRDefault="008B0CB2" w:rsidP="008B0CB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8B0CB2" w:rsidRPr="008A2C70" w14:paraId="7D5BF5FF" w14:textId="77777777" w:rsidTr="00C30BD1">
        <w:trPr>
          <w:trHeight w:val="330"/>
        </w:trPr>
        <w:tc>
          <w:tcPr>
            <w:tcW w:w="9559" w:type="dxa"/>
            <w:gridSpan w:val="5"/>
          </w:tcPr>
          <w:p w14:paraId="704E0D2A" w14:textId="77777777" w:rsidR="008B0CB2" w:rsidRPr="008A2C70" w:rsidRDefault="008B0CB2" w:rsidP="008B0CB2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8A2C70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1</w:t>
            </w:r>
            <w:r w:rsidRPr="008A2C70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>6.92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Osotspa Enterprises Singapore Pte. Ltd.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80.86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>87.78</w:t>
            </w:r>
          </w:p>
        </w:tc>
      </w:tr>
      <w:tr w:rsidR="008B0CB2" w:rsidRPr="008A2C70" w14:paraId="41BEBE6C" w14:textId="77777777" w:rsidTr="00C30BD1">
        <w:trPr>
          <w:trHeight w:val="330"/>
        </w:trPr>
        <w:tc>
          <w:tcPr>
            <w:tcW w:w="9559" w:type="dxa"/>
            <w:gridSpan w:val="5"/>
          </w:tcPr>
          <w:p w14:paraId="4BF92DA6" w14:textId="77777777" w:rsidR="008B0CB2" w:rsidRPr="008A2C70" w:rsidRDefault="008B0CB2" w:rsidP="008B0CB2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4"/>
                <w:vertAlign w:val="superscript"/>
              </w:rPr>
              <w:t xml:space="preserve">(2)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39.00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1.00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>และ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Osotspa Enterprises Singapore Pte. Ltd.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60.00 </w:t>
            </w:r>
          </w:p>
          <w:p w14:paraId="31591671" w14:textId="77777777" w:rsidR="008B0CB2" w:rsidRPr="008A2C70" w:rsidRDefault="008B0CB2" w:rsidP="008B0CB2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  <w:cs/>
                <w:lang w:bidi="th-TH"/>
              </w:rPr>
            </w:pP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  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>100.00</w:t>
            </w:r>
          </w:p>
        </w:tc>
      </w:tr>
      <w:tr w:rsidR="008B0CB2" w:rsidRPr="008A2C70" w14:paraId="787C4C3E" w14:textId="77777777" w:rsidTr="00C30BD1">
        <w:trPr>
          <w:trHeight w:val="70"/>
        </w:trPr>
        <w:tc>
          <w:tcPr>
            <w:tcW w:w="9559" w:type="dxa"/>
            <w:gridSpan w:val="5"/>
          </w:tcPr>
          <w:p w14:paraId="4D9C191D" w14:textId="77777777" w:rsidR="008B0CB2" w:rsidRPr="008A2C70" w:rsidRDefault="008B0CB2" w:rsidP="008B0CB2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</w:rPr>
            </w:pPr>
            <w:r w:rsidRPr="008A2C70">
              <w:rPr>
                <w:rFonts w:asciiTheme="majorBidi" w:hAnsiTheme="majorBidi" w:cstheme="majorBidi"/>
                <w:szCs w:val="24"/>
                <w:vertAlign w:val="superscript"/>
              </w:rPr>
              <w:t xml:space="preserve">(3)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>0.01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>บริษัท โอทูซี จำกัด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79.99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>80.00</w:t>
            </w:r>
          </w:p>
        </w:tc>
      </w:tr>
    </w:tbl>
    <w:p w14:paraId="4C0EE6B9" w14:textId="77777777" w:rsidR="00CB6E4D" w:rsidRDefault="00CB6E4D">
      <w:pPr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7370884C" w14:textId="45F33F20" w:rsidR="00D97314" w:rsidRPr="008A2C70" w:rsidRDefault="00D97314" w:rsidP="00F70E6C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A2C70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F29C1C6" w14:textId="77777777" w:rsidR="00D97314" w:rsidRPr="008A2C70" w:rsidRDefault="00D97314" w:rsidP="00536922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348"/>
        <w:gridCol w:w="184"/>
        <w:gridCol w:w="1258"/>
      </w:tblGrid>
      <w:tr w:rsidR="00EB0AC6" w:rsidRPr="008A2C70" w14:paraId="4B1A9DD8" w14:textId="77777777" w:rsidTr="00DC642B">
        <w:trPr>
          <w:cantSplit/>
          <w:tblHeader/>
        </w:trPr>
        <w:tc>
          <w:tcPr>
            <w:tcW w:w="5310" w:type="dxa"/>
            <w:vAlign w:val="bottom"/>
          </w:tcPr>
          <w:p w14:paraId="3FFB8DA4" w14:textId="2910457A" w:rsidR="00EB0AC6" w:rsidRPr="008A2C70" w:rsidRDefault="00EB0AC6" w:rsidP="00EB0AC6">
            <w:pPr>
              <w:pStyle w:val="acctfourfigures"/>
              <w:tabs>
                <w:tab w:val="left" w:pos="720"/>
              </w:tabs>
              <w:spacing w:line="240" w:lineRule="auto"/>
              <w:ind w:left="8" w:firstLine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B657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B657B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B657B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307595B6" w14:textId="77777777" w:rsidR="00EB0AC6" w:rsidRPr="008A2C70" w:rsidRDefault="00EB0AC6" w:rsidP="00EB0A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48" w:type="dxa"/>
            <w:vAlign w:val="bottom"/>
          </w:tcPr>
          <w:p w14:paraId="29FD2562" w14:textId="77777777" w:rsidR="00EB0AC6" w:rsidRPr="008A2C70" w:rsidRDefault="00EB0AC6" w:rsidP="00EB0AC6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A2C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4" w:type="dxa"/>
            <w:vAlign w:val="bottom"/>
          </w:tcPr>
          <w:p w14:paraId="6F8FF844" w14:textId="77777777" w:rsidR="00EB0AC6" w:rsidRPr="008A2C70" w:rsidRDefault="00EB0AC6" w:rsidP="00EB0A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134367A" w14:textId="77777777" w:rsidR="00EB0AC6" w:rsidRPr="008A2C70" w:rsidRDefault="00EB0AC6" w:rsidP="00EB0AC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8A2C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Pr="008A2C7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น</w:t>
            </w:r>
            <w:r w:rsidRPr="008A2C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97314" w:rsidRPr="008A2C70" w14:paraId="326FA985" w14:textId="77777777" w:rsidTr="00DC642B">
        <w:trPr>
          <w:cantSplit/>
        </w:trPr>
        <w:tc>
          <w:tcPr>
            <w:tcW w:w="5310" w:type="dxa"/>
          </w:tcPr>
          <w:p w14:paraId="572631CC" w14:textId="77777777" w:rsidR="00D97314" w:rsidRPr="008A2C70" w:rsidRDefault="00D97314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514B9A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1CCE53C0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7314" w:rsidRPr="008A2C70" w14:paraId="3573943A" w14:textId="77777777" w:rsidTr="00DC642B">
        <w:trPr>
          <w:cantSplit/>
        </w:trPr>
        <w:tc>
          <w:tcPr>
            <w:tcW w:w="5310" w:type="dxa"/>
          </w:tcPr>
          <w:p w14:paraId="00C712B6" w14:textId="77777777" w:rsidR="00D97314" w:rsidRPr="008A2C70" w:rsidRDefault="00D97314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702576DA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684D85E0" w14:textId="56FD3885" w:rsidR="00D97314" w:rsidRPr="00F72258" w:rsidRDefault="00F72258" w:rsidP="004C5745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307,643</w:t>
            </w:r>
          </w:p>
        </w:tc>
        <w:tc>
          <w:tcPr>
            <w:tcW w:w="184" w:type="dxa"/>
          </w:tcPr>
          <w:p w14:paraId="0115D159" w14:textId="77777777" w:rsidR="00D97314" w:rsidRPr="008A2C70" w:rsidRDefault="00D97314" w:rsidP="00C30BD1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D0CF72F" w14:textId="0F143C87" w:rsidR="00D97314" w:rsidRPr="008A2C70" w:rsidRDefault="00F72258" w:rsidP="008F2BC6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279,059</w:t>
            </w:r>
          </w:p>
        </w:tc>
      </w:tr>
      <w:tr w:rsidR="00D97314" w:rsidRPr="008A2C70" w14:paraId="2716AAB0" w14:textId="77777777" w:rsidTr="00DC642B">
        <w:trPr>
          <w:cantSplit/>
        </w:trPr>
        <w:tc>
          <w:tcPr>
            <w:tcW w:w="5310" w:type="dxa"/>
          </w:tcPr>
          <w:p w14:paraId="2E0A4552" w14:textId="77777777" w:rsidR="00D97314" w:rsidRPr="008A2C70" w:rsidRDefault="00D97314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5B1222DE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61D094CF" w14:textId="53B92629" w:rsidR="00D97314" w:rsidRPr="008A2C70" w:rsidRDefault="00117763" w:rsidP="004C5745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19,680</w:t>
            </w:r>
          </w:p>
        </w:tc>
        <w:tc>
          <w:tcPr>
            <w:tcW w:w="184" w:type="dxa"/>
          </w:tcPr>
          <w:p w14:paraId="19E9B433" w14:textId="77777777" w:rsidR="00D97314" w:rsidRPr="008A2C70" w:rsidRDefault="00D97314" w:rsidP="00C30BD1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5B2CAB1" w14:textId="6D1A8154" w:rsidR="00D97314" w:rsidRPr="001614CA" w:rsidRDefault="00117763" w:rsidP="001614CA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14CA">
              <w:rPr>
                <w:rFonts w:ascii="Angsana New" w:hAnsi="Angsana New"/>
                <w:sz w:val="30"/>
                <w:szCs w:val="30"/>
                <w:lang w:val="en-US"/>
              </w:rPr>
              <w:t>12,077</w:t>
            </w:r>
          </w:p>
        </w:tc>
      </w:tr>
      <w:tr w:rsidR="00D97314" w:rsidRPr="008A2C70" w14:paraId="2F593F54" w14:textId="77777777" w:rsidTr="00DC642B">
        <w:trPr>
          <w:cantSplit/>
        </w:trPr>
        <w:tc>
          <w:tcPr>
            <w:tcW w:w="5310" w:type="dxa"/>
          </w:tcPr>
          <w:p w14:paraId="248CC96E" w14:textId="77777777" w:rsidR="00D97314" w:rsidRPr="008A2C70" w:rsidRDefault="00D97314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A2C7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48184658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664F7F73" w14:textId="1146A605" w:rsidR="00D97314" w:rsidRPr="008A2C70" w:rsidRDefault="00117763" w:rsidP="004C5745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(15,631)</w:t>
            </w:r>
          </w:p>
        </w:tc>
        <w:tc>
          <w:tcPr>
            <w:tcW w:w="184" w:type="dxa"/>
          </w:tcPr>
          <w:p w14:paraId="12D944AF" w14:textId="77777777" w:rsidR="00D97314" w:rsidRPr="008A2C70" w:rsidRDefault="00D97314" w:rsidP="00C30BD1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42CA240" w14:textId="60A22E36" w:rsidR="00D97314" w:rsidRPr="001614CA" w:rsidRDefault="00117763" w:rsidP="00DE46CE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14CA">
              <w:rPr>
                <w:rFonts w:ascii="Angsana New" w:hAnsi="Angsana New"/>
                <w:sz w:val="30"/>
                <w:szCs w:val="30"/>
                <w:lang w:val="en-US"/>
              </w:rPr>
              <w:t>(1,261)</w:t>
            </w:r>
          </w:p>
        </w:tc>
      </w:tr>
      <w:tr w:rsidR="00D97314" w:rsidRPr="008A2C70" w14:paraId="33CCF4FC" w14:textId="77777777" w:rsidTr="00DC642B">
        <w:trPr>
          <w:cantSplit/>
        </w:trPr>
        <w:tc>
          <w:tcPr>
            <w:tcW w:w="5310" w:type="dxa"/>
          </w:tcPr>
          <w:p w14:paraId="0DDF3756" w14:textId="33C215EF" w:rsidR="00D97314" w:rsidRPr="008A2C70" w:rsidRDefault="00BF3D2A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D97314" w:rsidRPr="008A2C7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475A8C19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77BD7B36" w14:textId="018D3A6A" w:rsidR="00D97314" w:rsidRPr="008A2C70" w:rsidRDefault="00117763" w:rsidP="004C5745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2,770</w:t>
            </w:r>
          </w:p>
        </w:tc>
        <w:tc>
          <w:tcPr>
            <w:tcW w:w="184" w:type="dxa"/>
          </w:tcPr>
          <w:p w14:paraId="3B2CC88B" w14:textId="77777777" w:rsidR="00D97314" w:rsidRPr="008A2C70" w:rsidRDefault="00D97314" w:rsidP="00C30BD1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0165523" w14:textId="0A3004E8" w:rsidR="00D97314" w:rsidRPr="001614CA" w:rsidRDefault="00AC45FB" w:rsidP="00DE46CE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14CA">
              <w:rPr>
                <w:rFonts w:ascii="Angsana New" w:hAnsi="Angsana New"/>
                <w:sz w:val="30"/>
                <w:szCs w:val="30"/>
                <w:lang w:val="en-US"/>
              </w:rPr>
              <w:t>1,452</w:t>
            </w:r>
          </w:p>
        </w:tc>
      </w:tr>
    </w:tbl>
    <w:p w14:paraId="29B26D5A" w14:textId="0AF514BD" w:rsidR="00D952AA" w:rsidRDefault="00D952AA" w:rsidP="003D1B6B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4318345" w14:textId="77777777" w:rsidR="00CB6E4D" w:rsidRDefault="00CB6E4D" w:rsidP="003D1B6B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ACB7003" w14:textId="77777777" w:rsidR="00CB6E4D" w:rsidRDefault="00CB6E4D" w:rsidP="003D1B6B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33C6DB1" w14:textId="77777777" w:rsidR="00CB6E4D" w:rsidRDefault="00CB6E4D" w:rsidP="003D1B6B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E08A3AE" w14:textId="77777777" w:rsidR="00CB6E4D" w:rsidRDefault="00CB6E4D" w:rsidP="003D1B6B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12F5C03" w14:textId="77777777" w:rsidR="00CB6E4D" w:rsidRDefault="00CB6E4D" w:rsidP="003D1B6B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72811FE" w14:textId="77777777" w:rsidR="00CB6E4D" w:rsidRDefault="00CB6E4D" w:rsidP="003D1B6B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E4899F5" w14:textId="77777777" w:rsidR="00CB6E4D" w:rsidRDefault="00CB6E4D" w:rsidP="003D1B6B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C7598D0" w14:textId="77777777" w:rsidR="00CB6E4D" w:rsidRPr="00DE4C07" w:rsidRDefault="00CB6E4D" w:rsidP="003D1B6B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062D180A" w14:textId="27BD715B" w:rsidR="00D97314" w:rsidRPr="008A2C70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A2C7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ส่วนงานดำเนินงานและ</w:t>
      </w:r>
      <w:r w:rsidRPr="008A2C7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Pr="008A2C7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0AFFEF02" w14:textId="77777777" w:rsidR="00D97314" w:rsidRPr="008A2C70" w:rsidRDefault="00D97314" w:rsidP="00D97314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1A7C19D3" w14:textId="77777777" w:rsidR="00C27F0A" w:rsidRDefault="00C27F0A" w:rsidP="00C27F0A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D4A1C">
        <w:rPr>
          <w:rFonts w:asciiTheme="majorBidi" w:hAnsiTheme="majorBidi"/>
          <w:i/>
          <w:iCs/>
          <w:sz w:val="30"/>
          <w:szCs w:val="30"/>
          <w:cs/>
        </w:rPr>
        <w:t xml:space="preserve">ส่วนงานดำเนินงาน </w:t>
      </w:r>
    </w:p>
    <w:p w14:paraId="7361D46D" w14:textId="77777777" w:rsidR="00BD4A1C" w:rsidRPr="00BD4A1C" w:rsidRDefault="00BD4A1C" w:rsidP="00C27F0A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696D5ED" w14:textId="25F76C13" w:rsidR="00C27F0A" w:rsidRPr="008A2C70" w:rsidRDefault="00C27F0A" w:rsidP="00C27F0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2C70">
        <w:rPr>
          <w:rFonts w:asciiTheme="majorBidi" w:hAnsi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7614425" w14:textId="77777777" w:rsidR="00FA4085" w:rsidRPr="008A2C70" w:rsidRDefault="00FA4085" w:rsidP="00C27F0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80DC1F" w14:textId="60FB5FCB" w:rsidR="00D97314" w:rsidRPr="008A2C70" w:rsidRDefault="00D97314" w:rsidP="00D9731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A2C70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8A2C70">
        <w:rPr>
          <w:rFonts w:asciiTheme="majorBidi" w:hAnsiTheme="majorBidi" w:cstheme="majorBidi" w:hint="cs"/>
          <w:sz w:val="30"/>
          <w:szCs w:val="30"/>
          <w:lang w:val="en-US"/>
        </w:rPr>
        <w:t>3</w:t>
      </w:r>
      <w:r w:rsidRPr="008A2C7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A2C70"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4589542C" w14:textId="77777777" w:rsidR="00D97314" w:rsidRPr="008A2C70" w:rsidRDefault="00D97314" w:rsidP="00D97314">
      <w:pPr>
        <w:pStyle w:val="ListParagraph"/>
        <w:tabs>
          <w:tab w:val="clear" w:pos="540"/>
        </w:tabs>
        <w:ind w:left="990" w:right="0" w:firstLine="0"/>
        <w:contextualSpacing/>
        <w:rPr>
          <w:rFonts w:asciiTheme="majorBidi" w:hAnsiTheme="majorBidi"/>
          <w:b w:val="0"/>
          <w:bCs w:val="0"/>
          <w:cs/>
        </w:rPr>
      </w:pPr>
    </w:p>
    <w:p w14:paraId="406EFDB1" w14:textId="77777777" w:rsidR="00D97314" w:rsidRPr="008A2C70" w:rsidRDefault="00D97314" w:rsidP="00D97314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8A2C70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Pr="008A2C70">
        <w:rPr>
          <w:rFonts w:asciiTheme="majorBidi" w:hAnsiTheme="majorBidi"/>
          <w:b w:val="0"/>
          <w:bCs w:val="0"/>
          <w:lang w:val="en-US"/>
        </w:rPr>
        <w:t>1</w:t>
      </w:r>
      <w:r w:rsidRPr="008A2C70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8A2C70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7D0743BE" w14:textId="77777777" w:rsidR="00D97314" w:rsidRPr="008A2C70" w:rsidRDefault="00D97314" w:rsidP="00D97314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8A2C70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8A2C70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8A2C70">
        <w:rPr>
          <w:rFonts w:asciiTheme="majorBidi" w:hAnsiTheme="majorBidi" w:cstheme="majorBidi"/>
          <w:b w:val="0"/>
          <w:bCs w:val="0"/>
          <w:lang w:val="en-US"/>
        </w:rPr>
        <w:t xml:space="preserve">2 </w:t>
      </w:r>
      <w:r w:rsidRPr="008A2C70">
        <w:rPr>
          <w:rFonts w:asciiTheme="majorBidi" w:hAnsiTheme="majorBidi" w:cstheme="majorBidi" w:hint="cs"/>
          <w:b w:val="0"/>
          <w:bCs w:val="0"/>
          <w:cs/>
        </w:rPr>
        <w:t>ผลิตภัณฑ์ของใช้ส่วนบุคคล</w:t>
      </w:r>
    </w:p>
    <w:p w14:paraId="1ABEC510" w14:textId="77777777" w:rsidR="00D97314" w:rsidRPr="008A2C70" w:rsidRDefault="00D97314" w:rsidP="00D97314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8A2C70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8A2C70">
        <w:rPr>
          <w:rFonts w:asciiTheme="majorBidi" w:hAnsiTheme="majorBidi"/>
          <w:b w:val="0"/>
          <w:bCs w:val="0"/>
          <w:cs/>
        </w:rPr>
        <w:t xml:space="preserve"> </w:t>
      </w:r>
      <w:r w:rsidRPr="008A2C70">
        <w:rPr>
          <w:rFonts w:asciiTheme="majorBidi" w:hAnsiTheme="majorBidi"/>
          <w:b w:val="0"/>
          <w:bCs w:val="0"/>
          <w:lang w:val="en-US"/>
        </w:rPr>
        <w:t>3</w:t>
      </w:r>
      <w:r w:rsidRPr="008A2C70">
        <w:rPr>
          <w:rFonts w:asciiTheme="majorBidi" w:hAnsiTheme="majorBidi"/>
          <w:b w:val="0"/>
          <w:bCs w:val="0"/>
          <w:cs/>
        </w:rPr>
        <w:t xml:space="preserve"> </w:t>
      </w:r>
      <w:r w:rsidRPr="008A2C70">
        <w:rPr>
          <w:rFonts w:asciiTheme="majorBidi" w:hAnsiTheme="majorBidi" w:cstheme="majorBidi"/>
          <w:b w:val="0"/>
          <w:bCs w:val="0"/>
          <w:cs/>
        </w:rPr>
        <w:t>อื่นๆ</w:t>
      </w:r>
    </w:p>
    <w:p w14:paraId="239AC62A" w14:textId="77777777" w:rsidR="00D97314" w:rsidRPr="008A2C70" w:rsidRDefault="00D97314" w:rsidP="00D97314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3B0FA73" w14:textId="77777777" w:rsidR="00D97314" w:rsidRPr="008A2C70" w:rsidRDefault="00D97314" w:rsidP="00D9731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A2C70"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 w:rsidRPr="008A2C70"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 w:rsidRPr="008A2C70">
        <w:rPr>
          <w:rFonts w:asciiTheme="majorBidi" w:hAnsiTheme="majorBidi" w:cstheme="majorBidi" w:hint="cs"/>
          <w:sz w:val="30"/>
          <w:szCs w:val="30"/>
          <w:cs/>
        </w:rPr>
        <w:t xml:space="preserve">ของส่วนงาน </w:t>
      </w:r>
      <w:r w:rsidRPr="008A2C70">
        <w:rPr>
          <w:rFonts w:asciiTheme="majorBidi" w:hAnsiTheme="majorBidi" w:cstheme="majorBidi"/>
          <w:sz w:val="30"/>
          <w:szCs w:val="30"/>
          <w:cs/>
        </w:rPr>
        <w:br/>
      </w:r>
      <w:r w:rsidRPr="008A2C70">
        <w:rPr>
          <w:rFonts w:asciiTheme="majorBidi" w:hAnsiTheme="majorBidi" w:cs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8A2C70">
        <w:rPr>
          <w:rFonts w:asciiTheme="majorBidi" w:hAnsiTheme="majorBidi" w:cstheme="majorBidi"/>
          <w:sz w:val="30"/>
          <w:szCs w:val="30"/>
          <w:cs/>
        </w:rPr>
        <w:br/>
      </w:r>
      <w:r w:rsidRPr="008A2C70">
        <w:rPr>
          <w:rFonts w:asciiTheme="majorBidi" w:hAnsiTheme="majorBidi" w:cstheme="majorBidi" w:hint="cs"/>
          <w:sz w:val="30"/>
          <w:szCs w:val="30"/>
          <w:cs/>
        </w:rPr>
        <w:t>กลุ่มบริษัท ผู้บริหารเชื่อว่าการใช้กำไรก่อน</w:t>
      </w:r>
      <w:r w:rsidRPr="008A2C70"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 w:rsidRPr="008A2C70">
        <w:rPr>
          <w:rFonts w:asciiTheme="majorBidi" w:hAnsiTheme="majorBidi" w:cstheme="majorBidi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4607C43" w14:textId="77777777" w:rsidR="009432EF" w:rsidRPr="008A2C70" w:rsidRDefault="009432EF" w:rsidP="009432E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0" w:name="_Hlk104563605"/>
    </w:p>
    <w:p w14:paraId="0F8C0AC3" w14:textId="64906DCC" w:rsidR="00311C35" w:rsidRPr="008A2C70" w:rsidRDefault="00311C3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A2C7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1EEA79" w14:textId="779AFA94" w:rsidR="00D97314" w:rsidRPr="008A2C70" w:rsidRDefault="00D97314" w:rsidP="003D1B6B">
      <w:pPr>
        <w:spacing w:line="240" w:lineRule="auto"/>
        <w:ind w:left="403" w:firstLine="403"/>
        <w:rPr>
          <w:rFonts w:asciiTheme="majorBidi" w:hAnsiTheme="majorBidi" w:cstheme="majorBidi"/>
          <w:sz w:val="30"/>
          <w:szCs w:val="30"/>
        </w:rPr>
      </w:pPr>
      <w:r w:rsidRPr="008A2C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</w:t>
      </w:r>
      <w:r w:rsidRPr="008A2C7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6C161060" w14:textId="77777777" w:rsidR="00D97314" w:rsidRPr="008A2C70" w:rsidRDefault="00D97314" w:rsidP="00D97314">
      <w:pPr>
        <w:ind w:right="-45"/>
        <w:contextualSpacing/>
        <w:jc w:val="thaiDistribute"/>
        <w:rPr>
          <w:rFonts w:cstheme="minorBidi"/>
          <w:b/>
          <w:bCs/>
          <w:i/>
          <w:iCs/>
          <w:sz w:val="20"/>
          <w:szCs w:val="20"/>
          <w:cs/>
        </w:rPr>
      </w:pPr>
    </w:p>
    <w:p w14:paraId="257F2CC9" w14:textId="77777777" w:rsidR="00D97314" w:rsidRPr="008A2C70" w:rsidRDefault="00D97314" w:rsidP="00D97314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8A2C70">
        <w:rPr>
          <w:rFonts w:hint="cs"/>
          <w:sz w:val="30"/>
          <w:szCs w:val="30"/>
          <w:cs/>
        </w:rPr>
        <w:t>รายได้จากการขายในงบการเงินรวม</w:t>
      </w:r>
    </w:p>
    <w:p w14:paraId="6AEEB493" w14:textId="77777777" w:rsidR="00EB0AC6" w:rsidRPr="00B657B8" w:rsidRDefault="00EB0AC6" w:rsidP="00EB0AC6">
      <w:pPr>
        <w:tabs>
          <w:tab w:val="left" w:pos="540"/>
          <w:tab w:val="left" w:pos="2642"/>
        </w:tabs>
        <w:ind w:left="540" w:right="-45"/>
        <w:jc w:val="center"/>
        <w:rPr>
          <w:rFonts w:asciiTheme="majorBidi" w:hAnsiTheme="majorBidi" w:cstheme="majorBidi"/>
          <w:sz w:val="30"/>
          <w:szCs w:val="30"/>
        </w:rPr>
      </w:pPr>
      <w:r w:rsidRPr="00B657B8">
        <w:rPr>
          <w:rFonts w:hint="cs"/>
          <w:sz w:val="30"/>
          <w:szCs w:val="30"/>
          <w:cs/>
        </w:rPr>
        <w:t xml:space="preserve">สำหรับงวดสามเดือนสิ้นสุดวันที่ </w:t>
      </w:r>
      <w:r w:rsidRPr="00B657B8">
        <w:rPr>
          <w:rFonts w:asciiTheme="majorBidi" w:hAnsiTheme="majorBidi" w:cstheme="majorBidi"/>
          <w:sz w:val="30"/>
          <w:szCs w:val="30"/>
        </w:rPr>
        <w:t xml:space="preserve">30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</w:p>
    <w:p w14:paraId="003D8CA3" w14:textId="3F707739" w:rsidR="00D97314" w:rsidRPr="008A2C70" w:rsidRDefault="00D97314" w:rsidP="00D97314">
      <w:pPr>
        <w:spacing w:line="240" w:lineRule="atLeast"/>
        <w:ind w:left="540"/>
        <w:jc w:val="center"/>
        <w:rPr>
          <w:sz w:val="20"/>
          <w:szCs w:val="28"/>
          <w:cs/>
          <w:lang w:val="en-US"/>
        </w:rPr>
      </w:pPr>
      <w:r w:rsidRPr="008A2C70"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7" behindDoc="0" locked="0" layoutInCell="1" allowOverlap="1" wp14:anchorId="798F94C7" wp14:editId="3F494B22">
                <wp:simplePos x="0" y="0"/>
                <wp:positionH relativeFrom="column">
                  <wp:posOffset>1794409</wp:posOffset>
                </wp:positionH>
                <wp:positionV relativeFrom="paragraph">
                  <wp:posOffset>42163</wp:posOffset>
                </wp:positionV>
                <wp:extent cx="4222116" cy="3307080"/>
                <wp:effectExtent l="0" t="0" r="0" b="762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116" cy="3307080"/>
                          <a:chOff x="415510" y="-621023"/>
                          <a:chExt cx="4317882" cy="3248964"/>
                        </a:xfrm>
                      </wpg:grpSpPr>
                      <wpg:grpSp>
                        <wpg:cNvPr id="35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36" name="Picture 36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7" name="Picture 37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38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40" name="Group 40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4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2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44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45" name="TextBox 1"/>
                        <wps:cNvSpPr txBox="1"/>
                        <wps:spPr>
                          <a:xfrm>
                            <a:off x="3831371" y="-621023"/>
                            <a:ext cx="902021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DC32A2" w14:textId="77777777" w:rsidR="00D97314" w:rsidRPr="00C120B5" w:rsidRDefault="00D97314" w:rsidP="00D97314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8F94C7" id="Group 34" o:spid="_x0000_s1026" style="position:absolute;left:0;text-align:left;margin-left:141.3pt;margin-top:3.3pt;width:332.45pt;height:260.4pt;z-index:251658257;mso-width-relative:margin;mso-height-relative:margin" coordorigin="4155,-6210" coordsize="43178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">
                <v:group id="Group 21" o:spid="_x0000_s1027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6" o:spid="_x0000_s1028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">
                    <v:imagedata r:id="rId13" o:title="Food2" grayscale="t"/>
                  </v:shape>
                  <v:shape id="Picture 37" o:spid="_x0000_s1029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">
                    <v:imagedata r:id="rId14" o:title="Food3" grayscale="t"/>
                  </v:shape>
                </v:group>
                <v:group id="Group 27" o:spid="_x0000_s1030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group id="Group 40" o:spid="_x0000_s1031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shape id="Freeform 39" o:spid="_x0000_s1032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33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34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35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" o:spid="_x0000_s1036" type="#_x0000_t202" style="position:absolute;left:38313;top:-6210;width:9020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" filled="f" stroked="f">
                  <v:textbox inset="4.3pt,4.3pt,4.3pt,4.3pt">
                    <w:txbxContent>
                      <w:p w14:paraId="4BDC32A2" w14:textId="77777777" w:rsidR="00D97314" w:rsidRPr="00C120B5" w:rsidRDefault="00D97314" w:rsidP="00D97314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8A2C70">
        <w:rPr>
          <w:rFonts w:asciiTheme="majorBidi" w:hAnsiTheme="majorBidi" w:cstheme="majorBidi"/>
          <w:noProof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658255" behindDoc="0" locked="0" layoutInCell="1" allowOverlap="1" wp14:anchorId="301917A5" wp14:editId="4DACE21E">
                <wp:simplePos x="0" y="0"/>
                <wp:positionH relativeFrom="column">
                  <wp:posOffset>4701978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C4A9647" w14:textId="01BB856D" w:rsidR="00D97314" w:rsidRPr="009D3874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3F58D3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534E7" w:rsidRPr="003F58D3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8</w:t>
                              </w:r>
                            </w:p>
                            <w:p w14:paraId="047408AC" w14:textId="77777777" w:rsidR="00D97314" w:rsidRPr="009D3874" w:rsidRDefault="00D97314" w:rsidP="00D97314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6891EA" w14:textId="72157BEA" w:rsidR="00D97314" w:rsidRPr="00275164" w:rsidRDefault="00936880" w:rsidP="001B2E8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6,807,317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F0FA2CD" w14:textId="77777777" w:rsidR="0011103E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3F58D3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534E7" w:rsidRPr="003F58D3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7</w:t>
                              </w:r>
                            </w:p>
                            <w:p w14:paraId="67219E5D" w14:textId="539D27E0" w:rsidR="00D97314" w:rsidRPr="009D3874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B4518DA" w14:textId="77777777" w:rsidR="00D97314" w:rsidRPr="00C22645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AD2930E" w14:textId="77777777" w:rsidR="00D97314" w:rsidRPr="00C22645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CEB219D" w14:textId="066547E4" w:rsidR="00A215A2" w:rsidRPr="00275164" w:rsidRDefault="00A215A2" w:rsidP="00A215A2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F58D3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7</w:t>
                              </w:r>
                              <w:r w:rsidRPr="003F58D3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="0028749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345,046</w:t>
                              </w:r>
                            </w:p>
                            <w:p w14:paraId="470291D3" w14:textId="25E577ED" w:rsidR="00D97314" w:rsidRPr="00275164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06EF9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6</w:t>
                              </w:r>
                              <w:r w:rsidRPr="00D06EF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,277,152</w:t>
                              </w:r>
                            </w:p>
                            <w:p w14:paraId="48A135FA" w14:textId="1C3FC4BE" w:rsidR="00D97314" w:rsidRPr="00275164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634A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2</w:t>
                              </w:r>
                            </w:p>
                            <w:p w14:paraId="6BA087FE" w14:textId="77777777" w:rsidR="00D97314" w:rsidRPr="005D488C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1917A5" id="Group 46" o:spid="_x0000_s1037" style="position:absolute;left:0;text-align:left;margin-left:370.25pt;margin-top:65pt;width:100.8pt;height:1in;z-index:251658255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">
                <v:shape id="Text Box 47" o:spid="_x0000_s103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wLwgAAANs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D7DdwLwgAAANsAAAAPAAAA&#10;AAAAAAAAAAAAAAcCAABkcnMvZG93bnJldi54bWxQSwUGAAAAAAMAAwC3AAAA9gIAAAAA&#10;" fillcolor="white [3201]" strokeweight=".5pt">
                  <v:textbox>
                    <w:txbxContent>
                      <w:p w14:paraId="6C4A9647" w14:textId="01BB856D" w:rsidR="00D97314" w:rsidRPr="009D3874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</w:pPr>
                        <w:r w:rsidRPr="003F58D3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9534E7" w:rsidRPr="003F58D3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8</w:t>
                        </w:r>
                      </w:p>
                      <w:p w14:paraId="047408AC" w14:textId="77777777" w:rsidR="00D97314" w:rsidRPr="009D3874" w:rsidRDefault="00D97314" w:rsidP="00D97314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48" o:spid="_x0000_s103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kh5vwAAANsAAAAPAAAAZHJzL2Rvd25yZXYueG1sRE9NawIx&#10;EL0X+h/CFHqrWYuU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CKkkh5vwAAANsAAAAPAAAAAAAA&#10;AAAAAAAAAAcCAABkcnMvZG93bnJldi54bWxQSwUGAAAAAAMAAwC3AAAA8wIAAAAA&#10;" fillcolor="white [3201]" strokeweight=".5pt">
                  <v:textbox>
                    <w:txbxContent>
                      <w:p w14:paraId="516891EA" w14:textId="72157BEA" w:rsidR="00D97314" w:rsidRPr="00275164" w:rsidRDefault="00936880" w:rsidP="001B2E8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6,807,317</w:t>
                        </w:r>
                      </w:p>
                    </w:txbxContent>
                  </v:textbox>
                </v:shape>
                <v:shape id="Text Box 50" o:spid="_x0000_s104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dKivwAAANsAAAAPAAAAZHJzL2Rvd25yZXYueG1sRE9NawIx&#10;EL0X+h/CFHqrWQuW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DxPdKivwAAANsAAAAPAAAAAAAA&#10;AAAAAAAAAAcCAABkcnMvZG93bnJldi54bWxQSwUGAAAAAAMAAwC3AAAA8wIAAAAA&#10;" fillcolor="white [3201]" strokeweight=".5pt">
                  <v:textbox>
                    <w:txbxContent>
                      <w:p w14:paraId="4F0FA2CD" w14:textId="77777777" w:rsidR="0011103E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3F58D3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9534E7" w:rsidRPr="003F58D3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7</w:t>
                        </w:r>
                      </w:p>
                      <w:p w14:paraId="67219E5D" w14:textId="539D27E0" w:rsidR="00D97314" w:rsidRPr="009D3874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51" o:spid="_x0000_s104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" fillcolor="#00338d" strokeweight=".5pt">
                  <v:textbox>
                    <w:txbxContent>
                      <w:p w14:paraId="1B4518DA" w14:textId="77777777" w:rsidR="00D97314" w:rsidRPr="00C22645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52" o:spid="_x0000_s104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" fillcolor="#00338d" strokeweight=".5pt">
                  <v:textbox>
                    <w:txbxContent>
                      <w:p w14:paraId="0AD2930E" w14:textId="77777777" w:rsidR="00D97314" w:rsidRPr="00C22645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54" o:spid="_x0000_s104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Sh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OBtShwgAAANsAAAAPAAAA&#10;AAAAAAAAAAAAAAcCAABkcnMvZG93bnJldi54bWxQSwUGAAAAAAMAAwC3AAAA9gIAAAAA&#10;" fillcolor="white [3201]" strokeweight=".5pt">
                  <v:textbox>
                    <w:txbxContent>
                      <w:p w14:paraId="5CEB219D" w14:textId="066547E4" w:rsidR="00A215A2" w:rsidRPr="00275164" w:rsidRDefault="00A215A2" w:rsidP="00A215A2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3F58D3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  <w:lang w:val="en-US"/>
                          </w:rPr>
                          <w:t>7</w:t>
                        </w:r>
                        <w:r w:rsidRPr="003F58D3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="00287495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345,046</w:t>
                        </w:r>
                      </w:p>
                      <w:p w14:paraId="470291D3" w14:textId="25E577ED" w:rsidR="00D97314" w:rsidRPr="00275164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D06EF9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  <w:lang w:val="en-US"/>
                          </w:rPr>
                          <w:t>6</w:t>
                        </w:r>
                        <w:r w:rsidRPr="00D06EF9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  <w:lang w:val="en-US"/>
                          </w:rPr>
                          <w:t>,277,152</w:t>
                        </w:r>
                      </w:p>
                      <w:p w14:paraId="48A135FA" w14:textId="1C3FC4BE" w:rsidR="00D97314" w:rsidRPr="00275164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8634AE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2</w:t>
                        </w:r>
                      </w:p>
                      <w:p w14:paraId="6BA087FE" w14:textId="77777777" w:rsidR="00D97314" w:rsidRPr="005D488C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8A2C70">
        <w:rPr>
          <w:rFonts w:cs="Times New Roman"/>
          <w:noProof/>
          <w:sz w:val="20"/>
          <w:szCs w:val="20"/>
          <w:lang w:val="en-US"/>
        </w:rPr>
        <w:drawing>
          <wp:inline distT="0" distB="0" distL="0" distR="0" wp14:anchorId="7C6B762E" wp14:editId="73A85C45">
            <wp:extent cx="5779107" cy="3589020"/>
            <wp:effectExtent l="0" t="0" r="0" b="0"/>
            <wp:docPr id="188" name="Chart 1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5448F3D9" w14:textId="0D29E9CF" w:rsidR="00D97314" w:rsidRPr="008A2C70" w:rsidRDefault="00D97314" w:rsidP="00D97314">
      <w:pPr>
        <w:ind w:left="540" w:right="-45"/>
        <w:rPr>
          <w:rFonts w:cs="Times New Roman"/>
          <w:sz w:val="20"/>
          <w:szCs w:val="20"/>
        </w:rPr>
      </w:pPr>
      <w:r w:rsidRPr="008A2C70">
        <w:rPr>
          <w:rFonts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54" behindDoc="0" locked="0" layoutInCell="1" allowOverlap="1" wp14:anchorId="7691333C" wp14:editId="10183766">
                <wp:simplePos x="0" y="0"/>
                <wp:positionH relativeFrom="column">
                  <wp:posOffset>531307</wp:posOffset>
                </wp:positionH>
                <wp:positionV relativeFrom="paragraph">
                  <wp:posOffset>110910</wp:posOffset>
                </wp:positionV>
                <wp:extent cx="5365113" cy="1642753"/>
                <wp:effectExtent l="0" t="0" r="0" b="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642753"/>
                          <a:chOff x="0" y="292033"/>
                          <a:chExt cx="5365800" cy="1643325"/>
                        </a:xfrm>
                      </wpg:grpSpPr>
                      <wpg:grpSp>
                        <wpg:cNvPr id="87" name="Group 87"/>
                        <wpg:cNvGrpSpPr/>
                        <wpg:grpSpPr>
                          <a:xfrm>
                            <a:off x="2939278" y="1273133"/>
                            <a:ext cx="274302" cy="210184"/>
                            <a:chOff x="26861" y="141936"/>
                            <a:chExt cx="558319" cy="462273"/>
                          </a:xfrm>
                        </wpg:grpSpPr>
                        <wpg:grpSp>
                          <wpg:cNvPr id="132" name="Group 132"/>
                          <wpg:cNvGrpSpPr/>
                          <wpg:grpSpPr>
                            <a:xfrm>
                              <a:off x="344701" y="271744"/>
                              <a:ext cx="240479" cy="311745"/>
                              <a:chOff x="26861" y="115269"/>
                              <a:chExt cx="240479" cy="311745"/>
                            </a:xfrm>
                          </wpg:grpSpPr>
                          <wps:wsp>
                            <wps:cNvPr id="133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30167" y="115269"/>
                                <a:ext cx="235194" cy="603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34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861" y="150317"/>
                                <a:ext cx="240479" cy="2766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135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41936"/>
                              <a:ext cx="283866" cy="46227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136" name="Group 136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137" name="Group 137"/>
                          <wpg:cNvGrpSpPr/>
                          <wpg:grpSpPr>
                            <a:xfrm>
                              <a:off x="1648591" y="876259"/>
                              <a:ext cx="2094328" cy="931703"/>
                              <a:chOff x="-46859" y="-41"/>
                              <a:chExt cx="2094328" cy="931703"/>
                            </a:xfrm>
                          </wpg:grpSpPr>
                          <wpg:grpSp>
                            <wpg:cNvPr id="138" name="Group 138"/>
                            <wpg:cNvGrpSpPr/>
                            <wpg:grpSpPr>
                              <a:xfrm>
                                <a:off x="313653" y="544245"/>
                                <a:ext cx="1384188" cy="12040"/>
                                <a:chOff x="27903" y="61645"/>
                                <a:chExt cx="1384188" cy="12040"/>
                              </a:xfrm>
                            </wpg:grpSpPr>
                            <wps:wsp>
                              <wps:cNvPr id="13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44913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27903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1" name="Group 141"/>
                            <wpg:cNvGrpSpPr/>
                            <wpg:grpSpPr>
                              <a:xfrm>
                                <a:off x="-46859" y="-41"/>
                                <a:ext cx="2094328" cy="0"/>
                                <a:chOff x="-46859" y="-41"/>
                                <a:chExt cx="2094328" cy="0"/>
                              </a:xfrm>
                            </wpg:grpSpPr>
                            <wps:wsp>
                              <wps:cNvPr id="16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9701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64" name="Group 164"/>
                            <wpg:cNvGrpSpPr/>
                            <wpg:grpSpPr>
                              <a:xfrm>
                                <a:off x="313891" y="931603"/>
                                <a:ext cx="1364291" cy="59"/>
                                <a:chOff x="34491" y="-71697"/>
                                <a:chExt cx="1364291" cy="59"/>
                              </a:xfrm>
                            </wpg:grpSpPr>
                            <wps:wsp>
                              <wps:cNvPr id="178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05145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34491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180" name="Group 180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181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B0C53BF" w14:textId="77777777" w:rsidR="00D97314" w:rsidRPr="00D02FA5" w:rsidRDefault="00D97314" w:rsidP="00D97314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32F5919E" w14:textId="77777777" w:rsidR="00D97314" w:rsidRPr="00D02FA5" w:rsidRDefault="00D97314" w:rsidP="00D97314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182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D9D83BB" w14:textId="77777777" w:rsidR="00D97314" w:rsidRPr="00D02FA5" w:rsidRDefault="00D97314" w:rsidP="00D97314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183" name="Group 183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184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4985235" w14:textId="77777777" w:rsidR="0011103E" w:rsidRDefault="00D97314" w:rsidP="00D97314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000451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A215A2" w:rsidRPr="00000451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7</w:t>
                                    </w:r>
                                  </w:p>
                                  <w:p w14:paraId="160F6719" w14:textId="556B6897" w:rsidR="00D97314" w:rsidRPr="00AD4C8B" w:rsidRDefault="00D97314" w:rsidP="00D97314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AD4C8B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186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25BF400" w14:textId="77777777" w:rsidR="0011103E" w:rsidRDefault="00D97314" w:rsidP="00D97314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000451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A215A2" w:rsidRPr="00000451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8</w:t>
                                    </w:r>
                                  </w:p>
                                  <w:p w14:paraId="6D526FCA" w14:textId="32967D91" w:rsidR="00D97314" w:rsidRPr="00AD4C8B" w:rsidRDefault="00D97314" w:rsidP="00D97314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EA471A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187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51C6E66" w14:textId="77777777" w:rsidR="00D97314" w:rsidRPr="00D02FA5" w:rsidRDefault="00D97314" w:rsidP="00D97314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91333C" id="Group 65" o:spid="_x0000_s1044" style="position:absolute;left:0;text-align:left;margin-left:41.85pt;margin-top:8.75pt;width:422.45pt;height:129.35pt;z-index:251658254;mso-height-relative:margin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">
                <v:group id="Group 87" o:spid="_x0000_s1045" style="position:absolute;left:29392;top:12731;width:2743;height:2102" coordorigin="268,1419" coordsize="5583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group id="Group 132" o:spid="_x0000_s1046" style="position:absolute;left:3447;top:2717;width:2404;height:31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  <v:shape id="Freeform 39" o:spid="_x0000_s1047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" path="m310,86l356,10r,l352,6,348,2,342,r-4,l18,r,l14,,8,2,4,6,,10,46,86r264,xe" fillcolor="black [3213]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48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</v:group>
                  <v:shape id="Freeform 18" o:spid="_x0000_s1049" style="position:absolute;left:268;top:1419;width:2839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group id="Group 136" o:spid="_x0000_s1050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group id="Group 137" o:spid="_x0000_s1051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  <v:group id="Group 138" o:spid="_x0000_s1052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    <v:line id="Straight Connector 19" o:spid="_x0000_s1053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" strokecolor="black [3213]">
                        <o:lock v:ext="edit" shapetype="f"/>
                      </v:line>
                      <v:line id="Straight Connector 19" o:spid="_x0000_s1054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" strokecolor="black [3213]">
                        <o:lock v:ext="edit" shapetype="f"/>
                      </v:line>
                    </v:group>
                    <v:group id="Group 141" o:spid="_x0000_s1055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    <v:line id="Straight Connector 19" o:spid="_x0000_s1056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" strokecolor="black [3213]">
                        <o:lock v:ext="edit" shapetype="f"/>
                      </v:line>
                      <v:line id="Straight Connector 19" o:spid="_x0000_s1057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" strokecolor="black [3213]">
                        <o:lock v:ext="edit" shapetype="f"/>
                      </v:line>
                    </v:group>
                    <v:group id="Group 164" o:spid="_x0000_s1058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  <v:line id="Straight Connector 19" o:spid="_x0000_s1059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HMD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LrTyjEygt78AAAD//wMAUEsBAi0AFAAGAAgAAAAhANvh9svuAAAAhQEAABMAAAAAAAAA&#10;AAAAAAAAAAAAAFtDb250ZW50X1R5cGVzXS54bWxQSwECLQAUAAYACAAAACEAWvQsW78AAAAVAQAA&#10;CwAAAAAAAAAAAAAAAAAfAQAAX3JlbHMvLnJlbHNQSwECLQAUAAYACAAAACEAPVBzA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60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" strokecolor="black [3213]">
                        <o:lock v:ext="edit" shapetype="f"/>
                      </v:line>
                    </v:group>
                  </v:group>
                  <v:group id="Group 180" o:spid="_x0000_s1061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  <v:shape id="TextBox 15" o:spid="_x0000_s1062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" filled="f" stroked="f">
                      <v:textbox inset="4.3pt,4.3pt,4.3pt,4.3pt">
                        <w:txbxContent>
                          <w:p w14:paraId="4B0C53BF" w14:textId="77777777" w:rsidR="00D97314" w:rsidRPr="00D02FA5" w:rsidRDefault="00D97314" w:rsidP="00D97314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32F5919E" w14:textId="77777777" w:rsidR="00D97314" w:rsidRPr="00D02FA5" w:rsidRDefault="00D97314" w:rsidP="00D97314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063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" filled="f" stroked="f">
                      <v:textbox inset="4.3pt,4.3pt,4.3pt,4.3pt">
                        <w:txbxContent>
                          <w:p w14:paraId="5D9D83BB" w14:textId="77777777" w:rsidR="00D97314" w:rsidRPr="00D02FA5" w:rsidRDefault="00D97314" w:rsidP="00D97314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183" o:spid="_x0000_s1064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    <v:shape id="TextBox 6" o:spid="_x0000_s1065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" filled="f" stroked="f">
                        <v:textbox inset="4.3pt,4.3pt,4.3pt,4.3pt">
                          <w:txbxContent>
                            <w:p w14:paraId="14985235" w14:textId="77777777" w:rsidR="0011103E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00451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A215A2" w:rsidRPr="00000451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160F6719" w14:textId="556B6897" w:rsidR="00D97314" w:rsidRPr="00AD4C8B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D4C8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Box 6" o:spid="_x0000_s1066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" filled="f" stroked="f">
                        <v:textbox inset="4.3pt,4.3pt,4.3pt,4.3pt">
                          <w:txbxContent>
                            <w:p w14:paraId="525BF400" w14:textId="77777777" w:rsidR="0011103E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00451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A215A2" w:rsidRPr="00000451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  <w:p w14:paraId="6D526FCA" w14:textId="32967D91" w:rsidR="00D97314" w:rsidRPr="00AD4C8B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A471A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067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" filled="f" stroked="f">
                      <v:textbox inset="4.3pt,4.3pt,4.3pt,4.3pt">
                        <w:txbxContent>
                          <w:p w14:paraId="651C6E66" w14:textId="77777777" w:rsidR="00D97314" w:rsidRPr="00D02FA5" w:rsidRDefault="00D97314" w:rsidP="00D97314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0DBFB33D" w14:textId="1D052946" w:rsidR="00D97314" w:rsidRPr="008A2C70" w:rsidRDefault="00D97314" w:rsidP="00D97314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8A2C70">
        <w:rPr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658259" behindDoc="1" locked="0" layoutInCell="1" allowOverlap="1" wp14:anchorId="0E3DB920" wp14:editId="1238D320">
            <wp:simplePos x="0" y="0"/>
            <wp:positionH relativeFrom="column">
              <wp:posOffset>3672490</wp:posOffset>
            </wp:positionH>
            <wp:positionV relativeFrom="paragraph">
              <wp:posOffset>130350</wp:posOffset>
            </wp:positionV>
            <wp:extent cx="2358390" cy="2623820"/>
            <wp:effectExtent l="0" t="0" r="0" b="0"/>
            <wp:wrapNone/>
            <wp:docPr id="189" name="Chart 189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A2C70">
        <w:rPr>
          <w:rFonts w:asciiTheme="majorBidi" w:hAnsiTheme="majorBidi" w:cstheme="majorBidi"/>
          <w:noProof/>
          <w:sz w:val="30"/>
          <w:szCs w:val="30"/>
          <w:lang w:val="en-US"/>
        </w:rPr>
        <w:drawing>
          <wp:anchor distT="0" distB="0" distL="114300" distR="114300" simplePos="0" relativeHeight="251658261" behindDoc="1" locked="0" layoutInCell="1" allowOverlap="1" wp14:anchorId="52032797" wp14:editId="29082BE0">
            <wp:simplePos x="0" y="0"/>
            <wp:positionH relativeFrom="column">
              <wp:posOffset>398780</wp:posOffset>
            </wp:positionH>
            <wp:positionV relativeFrom="paragraph">
              <wp:posOffset>130175</wp:posOffset>
            </wp:positionV>
            <wp:extent cx="2411730" cy="2451100"/>
            <wp:effectExtent l="0" t="0" r="7620" b="6350"/>
            <wp:wrapNone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V relativeFrom="margin">
              <wp14:pctHeight>0</wp14:pctHeight>
            </wp14:sizeRelV>
          </wp:anchor>
        </w:drawing>
      </w:r>
    </w:p>
    <w:p w14:paraId="0FE2624E" w14:textId="7001E493" w:rsidR="00D97314" w:rsidRPr="008A2C70" w:rsidRDefault="00B16F8B" w:rsidP="00D97314">
      <w:pPr>
        <w:tabs>
          <w:tab w:val="left" w:pos="540"/>
          <w:tab w:val="left" w:pos="2642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8263" behindDoc="0" locked="0" layoutInCell="1" allowOverlap="1" wp14:anchorId="4E58C43C" wp14:editId="202F53BA">
            <wp:simplePos x="0" y="0"/>
            <wp:positionH relativeFrom="column">
              <wp:posOffset>3496310</wp:posOffset>
            </wp:positionH>
            <wp:positionV relativeFrom="paragraph">
              <wp:posOffset>17145</wp:posOffset>
            </wp:positionV>
            <wp:extent cx="130175" cy="315595"/>
            <wp:effectExtent l="0" t="0" r="0" b="0"/>
            <wp:wrapNone/>
            <wp:docPr id="1363061208" name="Picture 2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Food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315595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62" behindDoc="0" locked="0" layoutInCell="1" allowOverlap="1" wp14:anchorId="7B518F4D" wp14:editId="32D7E9C1">
            <wp:simplePos x="0" y="0"/>
            <wp:positionH relativeFrom="column">
              <wp:posOffset>3324261</wp:posOffset>
            </wp:positionH>
            <wp:positionV relativeFrom="paragraph">
              <wp:posOffset>119391</wp:posOffset>
            </wp:positionV>
            <wp:extent cx="156441" cy="214377"/>
            <wp:effectExtent l="0" t="0" r="0" b="0"/>
            <wp:wrapNone/>
            <wp:docPr id="541354239" name="Picture 1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Food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441" cy="214377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7314" w:rsidRPr="008A2C70">
        <w:rPr>
          <w:rFonts w:asciiTheme="majorBidi" w:hAnsiTheme="majorBidi" w:cstheme="majorBidi"/>
          <w:sz w:val="30"/>
          <w:szCs w:val="30"/>
        </w:rPr>
        <w:tab/>
      </w:r>
    </w:p>
    <w:p w14:paraId="7AE1F7AA" w14:textId="34E9D546" w:rsidR="00D97314" w:rsidRPr="008A2C70" w:rsidRDefault="00D97314" w:rsidP="00D97314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sectPr w:rsidR="00D97314" w:rsidRPr="008A2C70" w:rsidSect="00830A70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7" w:h="16840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  <w:r w:rsidRPr="008A2C70">
        <w:rPr>
          <w:rFonts w:hint="cs"/>
          <w:noProof/>
          <w:lang w:val="en-US"/>
        </w:rPr>
        <w:drawing>
          <wp:anchor distT="0" distB="0" distL="114300" distR="114300" simplePos="0" relativeHeight="251658256" behindDoc="0" locked="0" layoutInCell="1" allowOverlap="1" wp14:anchorId="18273BD6" wp14:editId="342F4467">
            <wp:simplePos x="0" y="0"/>
            <wp:positionH relativeFrom="column">
              <wp:posOffset>3750310</wp:posOffset>
            </wp:positionH>
            <wp:positionV relativeFrom="paragraph">
              <wp:posOffset>1905</wp:posOffset>
            </wp:positionV>
            <wp:extent cx="2286000" cy="2286000"/>
            <wp:effectExtent l="57150" t="0" r="57150" b="114300"/>
            <wp:wrapSquare wrapText="bothSides"/>
            <wp:docPr id="682245542" name="Chart 6822455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321EA175" w14:textId="77777777" w:rsidR="00B62CEE" w:rsidRPr="008A2C70" w:rsidRDefault="00D97314" w:rsidP="00D97314">
      <w:pPr>
        <w:ind w:right="-45"/>
        <w:contextualSpacing/>
        <w:jc w:val="thaiDistribute"/>
        <w:rPr>
          <w:sz w:val="2"/>
          <w:szCs w:val="2"/>
          <w:cs/>
          <w:lang w:val="en-US"/>
        </w:rPr>
      </w:pPr>
      <w:r w:rsidRPr="008A2C70">
        <w:rPr>
          <w:sz w:val="2"/>
          <w:szCs w:val="2"/>
        </w:rPr>
        <w:lastRenderedPageBreak/>
        <w:t xml:space="preserve"> </w:t>
      </w:r>
    </w:p>
    <w:tbl>
      <w:tblPr>
        <w:tblpPr w:leftFromText="180" w:rightFromText="180" w:vertAnchor="text" w:tblpY="17"/>
        <w:tblW w:w="5189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6"/>
        <w:gridCol w:w="709"/>
        <w:gridCol w:w="283"/>
        <w:gridCol w:w="739"/>
        <w:gridCol w:w="178"/>
        <w:gridCol w:w="853"/>
        <w:gridCol w:w="202"/>
        <w:gridCol w:w="875"/>
        <w:gridCol w:w="196"/>
        <w:gridCol w:w="853"/>
        <w:gridCol w:w="217"/>
        <w:gridCol w:w="875"/>
        <w:gridCol w:w="220"/>
        <w:gridCol w:w="844"/>
        <w:gridCol w:w="217"/>
        <w:gridCol w:w="875"/>
        <w:gridCol w:w="181"/>
        <w:gridCol w:w="844"/>
        <w:gridCol w:w="217"/>
        <w:gridCol w:w="869"/>
        <w:gridCol w:w="220"/>
        <w:gridCol w:w="856"/>
        <w:gridCol w:w="178"/>
        <w:gridCol w:w="742"/>
      </w:tblGrid>
      <w:tr w:rsidR="00B62CEE" w:rsidRPr="008A2C70" w14:paraId="0D70C674" w14:textId="77777777" w:rsidTr="00417A85">
        <w:trPr>
          <w:cantSplit/>
          <w:tblHeader/>
        </w:trPr>
        <w:tc>
          <w:tcPr>
            <w:tcW w:w="5000" w:type="pct"/>
            <w:gridSpan w:val="24"/>
            <w:shd w:val="clear" w:color="auto" w:fill="auto"/>
          </w:tcPr>
          <w:p w14:paraId="5C24DE4B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B62CEE" w:rsidRPr="008A2C70" w14:paraId="4B42B9E3" w14:textId="77777777" w:rsidTr="00417A85">
        <w:trPr>
          <w:cantSplit/>
          <w:tblHeader/>
        </w:trPr>
        <w:tc>
          <w:tcPr>
            <w:tcW w:w="940" w:type="pct"/>
            <w:shd w:val="clear" w:color="auto" w:fill="auto"/>
          </w:tcPr>
          <w:p w14:paraId="3A7A1680" w14:textId="77777777" w:rsidR="00B62CEE" w:rsidRPr="008A2C70" w:rsidRDefault="00B62CEE" w:rsidP="00417A85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cs/>
                <w:lang w:bidi="th-TH"/>
              </w:rPr>
            </w:pPr>
            <w:r w:rsidRPr="008A2C7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574" w:type="pct"/>
            <w:gridSpan w:val="3"/>
            <w:shd w:val="clear" w:color="auto" w:fill="auto"/>
            <w:vAlign w:val="bottom"/>
          </w:tcPr>
          <w:p w14:paraId="78BDF57A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A7F4661" w14:textId="77777777" w:rsidR="00B62CEE" w:rsidRPr="008A2C70" w:rsidRDefault="00B62CEE" w:rsidP="00417A8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pct"/>
            <w:gridSpan w:val="3"/>
            <w:shd w:val="clear" w:color="auto" w:fill="auto"/>
            <w:vAlign w:val="bottom"/>
          </w:tcPr>
          <w:p w14:paraId="6FBBB0DB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5" w:type="pct"/>
            <w:vAlign w:val="bottom"/>
          </w:tcPr>
          <w:p w14:paraId="0E7CB58D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5" w:type="pct"/>
            <w:gridSpan w:val="3"/>
            <w:shd w:val="clear" w:color="auto" w:fill="auto"/>
            <w:vAlign w:val="bottom"/>
          </w:tcPr>
          <w:p w14:paraId="614D9C97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8A2C7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3" w:type="pct"/>
            <w:vAlign w:val="bottom"/>
          </w:tcPr>
          <w:p w14:paraId="797D39CC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pct"/>
            <w:gridSpan w:val="3"/>
            <w:vAlign w:val="bottom"/>
          </w:tcPr>
          <w:p w14:paraId="541F4B5B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0" w:type="pct"/>
            <w:vAlign w:val="bottom"/>
          </w:tcPr>
          <w:p w14:paraId="4F9AD2D3" w14:textId="77777777" w:rsidR="00B62CEE" w:rsidRPr="008A2C70" w:rsidRDefault="00B62CEE" w:rsidP="00417A85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pct"/>
            <w:gridSpan w:val="3"/>
            <w:shd w:val="clear" w:color="auto" w:fill="auto"/>
            <w:vAlign w:val="bottom"/>
          </w:tcPr>
          <w:p w14:paraId="0196D0A8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3" w:type="pct"/>
            <w:vAlign w:val="bottom"/>
          </w:tcPr>
          <w:p w14:paraId="11CF7501" w14:textId="77777777" w:rsidR="00B62CEE" w:rsidRPr="008A2C70" w:rsidRDefault="00B62CEE" w:rsidP="00417A85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5EC87523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EB0AC6" w:rsidRPr="008A2C70" w14:paraId="6B424C98" w14:textId="77777777" w:rsidTr="00417A85">
        <w:trPr>
          <w:cantSplit/>
          <w:tblHeader/>
        </w:trPr>
        <w:tc>
          <w:tcPr>
            <w:tcW w:w="940" w:type="pct"/>
            <w:shd w:val="clear" w:color="auto" w:fill="auto"/>
          </w:tcPr>
          <w:p w14:paraId="59E2067D" w14:textId="50CD6516" w:rsidR="00EB0AC6" w:rsidRPr="008A2C70" w:rsidRDefault="00EB0AC6" w:rsidP="00EB0AC6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B657B8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30 </w:t>
            </w:r>
            <w:r w:rsidRPr="00B657B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35" w:type="pct"/>
            <w:shd w:val="clear" w:color="auto" w:fill="auto"/>
          </w:tcPr>
          <w:p w14:paraId="4F1FDF1F" w14:textId="0742CD3F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94" w:type="pct"/>
            <w:shd w:val="clear" w:color="auto" w:fill="auto"/>
          </w:tcPr>
          <w:p w14:paraId="14BF8FD1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13FCF974" w14:textId="336C48E8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59" w:type="pct"/>
            <w:shd w:val="clear" w:color="auto" w:fill="auto"/>
          </w:tcPr>
          <w:p w14:paraId="6AFA9747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2A8A6B37" w14:textId="4CD24363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67" w:type="pct"/>
            <w:shd w:val="clear" w:color="auto" w:fill="auto"/>
          </w:tcPr>
          <w:p w14:paraId="1B3FF087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</w:tcPr>
          <w:p w14:paraId="7EFB32D2" w14:textId="19FE3BCB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65" w:type="pct"/>
          </w:tcPr>
          <w:p w14:paraId="05D9A2F2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94CCCBF" w14:textId="2F837DB1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72" w:type="pct"/>
            <w:shd w:val="clear" w:color="auto" w:fill="auto"/>
          </w:tcPr>
          <w:p w14:paraId="62578304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</w:tcPr>
          <w:p w14:paraId="524A232B" w14:textId="723DBD3E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3" w:type="pct"/>
          </w:tcPr>
          <w:p w14:paraId="013405FC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</w:tcPr>
          <w:p w14:paraId="43D65476" w14:textId="75658503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72" w:type="pct"/>
          </w:tcPr>
          <w:p w14:paraId="10730A63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</w:tcPr>
          <w:p w14:paraId="28623CE7" w14:textId="455B6C61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60" w:type="pct"/>
          </w:tcPr>
          <w:p w14:paraId="5BC72197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</w:tcPr>
          <w:p w14:paraId="01607620" w14:textId="42AC0552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72" w:type="pct"/>
            <w:shd w:val="clear" w:color="auto" w:fill="auto"/>
          </w:tcPr>
          <w:p w14:paraId="6CA05C0D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5EF841ED" w14:textId="411D02F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3" w:type="pct"/>
          </w:tcPr>
          <w:p w14:paraId="7506195B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</w:tcPr>
          <w:p w14:paraId="0607A65B" w14:textId="36D60E3A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59" w:type="pct"/>
            <w:shd w:val="clear" w:color="auto" w:fill="auto"/>
          </w:tcPr>
          <w:p w14:paraId="6E85B2EB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pct"/>
            <w:shd w:val="clear" w:color="auto" w:fill="auto"/>
          </w:tcPr>
          <w:p w14:paraId="1A2DD49D" w14:textId="2B8457B0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</w:tr>
      <w:tr w:rsidR="00B62CEE" w:rsidRPr="008A2C70" w14:paraId="45587205" w14:textId="77777777" w:rsidTr="00417A85">
        <w:trPr>
          <w:cantSplit/>
          <w:tblHeader/>
        </w:trPr>
        <w:tc>
          <w:tcPr>
            <w:tcW w:w="940" w:type="pct"/>
            <w:shd w:val="clear" w:color="auto" w:fill="auto"/>
          </w:tcPr>
          <w:p w14:paraId="698160F2" w14:textId="77777777" w:rsidR="00B62CEE" w:rsidRPr="008A2C70" w:rsidRDefault="00B62CEE" w:rsidP="00417A85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060" w:type="pct"/>
            <w:gridSpan w:val="23"/>
            <w:shd w:val="clear" w:color="auto" w:fill="auto"/>
          </w:tcPr>
          <w:p w14:paraId="23711C53" w14:textId="77777777" w:rsidR="00B62CEE" w:rsidRPr="008A2C70" w:rsidRDefault="00B62CEE" w:rsidP="00417A85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8A2C7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EB0AC6" w:rsidRPr="008A2C70" w14:paraId="008D9F84" w14:textId="77777777" w:rsidTr="00417A85">
        <w:trPr>
          <w:cantSplit/>
        </w:trPr>
        <w:tc>
          <w:tcPr>
            <w:tcW w:w="940" w:type="pct"/>
            <w:shd w:val="clear" w:color="auto" w:fill="auto"/>
          </w:tcPr>
          <w:p w14:paraId="6D1B09CC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35" w:type="pct"/>
            <w:shd w:val="clear" w:color="auto" w:fill="auto"/>
          </w:tcPr>
          <w:p w14:paraId="4153CB19" w14:textId="38DA2338" w:rsidR="00EB0AC6" w:rsidRPr="008A2C70" w:rsidRDefault="00E31CF4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5,696,575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46A35ED0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5" w:type="pct"/>
            <w:shd w:val="clear" w:color="auto" w:fill="auto"/>
          </w:tcPr>
          <w:p w14:paraId="04793E83" w14:textId="5728CDBF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6,103,515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A5FDF1D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14:paraId="0AFF25DE" w14:textId="30EE3CF1" w:rsidR="00EB0AC6" w:rsidRPr="008A2C70" w:rsidRDefault="00E31CF4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724,944</w:t>
            </w:r>
          </w:p>
        </w:tc>
        <w:tc>
          <w:tcPr>
            <w:tcW w:w="67" w:type="pct"/>
            <w:shd w:val="clear" w:color="auto" w:fill="auto"/>
          </w:tcPr>
          <w:p w14:paraId="795C7050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6A4DB5E1" w14:textId="7A00E5CE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714,550</w:t>
            </w:r>
          </w:p>
        </w:tc>
        <w:tc>
          <w:tcPr>
            <w:tcW w:w="65" w:type="pct"/>
            <w:shd w:val="clear" w:color="auto" w:fill="auto"/>
          </w:tcPr>
          <w:p w14:paraId="42476CA7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14:paraId="49201C6F" w14:textId="235DBD04" w:rsidR="00EB0AC6" w:rsidRPr="008A2C70" w:rsidRDefault="002E2589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385,798</w:t>
            </w:r>
          </w:p>
        </w:tc>
        <w:tc>
          <w:tcPr>
            <w:tcW w:w="72" w:type="pct"/>
            <w:shd w:val="clear" w:color="auto" w:fill="auto"/>
          </w:tcPr>
          <w:p w14:paraId="6FEF9906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55CE7F0D" w14:textId="42868C47" w:rsidR="00EB0AC6" w:rsidRPr="008A2C70" w:rsidRDefault="00EB0AC6" w:rsidP="0038048A">
            <w:pPr>
              <w:pStyle w:val="acctfourfigures"/>
              <w:tabs>
                <w:tab w:val="clear" w:pos="765"/>
                <w:tab w:val="decimal" w:pos="707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526,981</w:t>
            </w:r>
          </w:p>
        </w:tc>
        <w:tc>
          <w:tcPr>
            <w:tcW w:w="73" w:type="pct"/>
            <w:shd w:val="clear" w:color="auto" w:fill="auto"/>
          </w:tcPr>
          <w:p w14:paraId="6DED09EF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</w:tcPr>
          <w:p w14:paraId="39A30B76" w14:textId="7FDC5B41" w:rsidR="00EB0AC6" w:rsidRPr="008A2C70" w:rsidRDefault="00FC1D40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6,807,317</w:t>
            </w:r>
          </w:p>
        </w:tc>
        <w:tc>
          <w:tcPr>
            <w:tcW w:w="72" w:type="pct"/>
            <w:shd w:val="clear" w:color="auto" w:fill="auto"/>
          </w:tcPr>
          <w:p w14:paraId="3EFB8E9A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539A7087" w14:textId="7FCCA2CE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7,345,046</w:t>
            </w:r>
          </w:p>
        </w:tc>
        <w:tc>
          <w:tcPr>
            <w:tcW w:w="60" w:type="pct"/>
            <w:shd w:val="clear" w:color="auto" w:fill="auto"/>
          </w:tcPr>
          <w:p w14:paraId="66DBC8ED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</w:tcPr>
          <w:p w14:paraId="18B81CCB" w14:textId="333322E0" w:rsidR="00EB0AC6" w:rsidRPr="008A2C70" w:rsidRDefault="00C1201E" w:rsidP="00EB0AC6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6A35526A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1AA78EF7" w14:textId="42DBED92" w:rsidR="00EB0AC6" w:rsidRPr="008A2C70" w:rsidRDefault="00EB0AC6" w:rsidP="00EB0AC6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3" w:type="pct"/>
            <w:shd w:val="clear" w:color="auto" w:fill="auto"/>
          </w:tcPr>
          <w:p w14:paraId="29246722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</w:tcPr>
          <w:p w14:paraId="74954F2D" w14:textId="26417DD4" w:rsidR="00EB0AC6" w:rsidRPr="008A2C70" w:rsidRDefault="00662ABF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6,807,317</w:t>
            </w:r>
          </w:p>
        </w:tc>
        <w:tc>
          <w:tcPr>
            <w:tcW w:w="59" w:type="pct"/>
            <w:shd w:val="clear" w:color="auto" w:fill="auto"/>
          </w:tcPr>
          <w:p w14:paraId="1F0B6AA9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6" w:type="pct"/>
            <w:shd w:val="clear" w:color="auto" w:fill="auto"/>
          </w:tcPr>
          <w:p w14:paraId="14078BDF" w14:textId="6D38B8B2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7,345,046</w:t>
            </w:r>
          </w:p>
        </w:tc>
      </w:tr>
      <w:tr w:rsidR="00EB0AC6" w:rsidRPr="008A2C70" w14:paraId="59EE70BE" w14:textId="77777777" w:rsidTr="00417A85">
        <w:trPr>
          <w:cantSplit/>
        </w:trPr>
        <w:tc>
          <w:tcPr>
            <w:tcW w:w="940" w:type="pct"/>
            <w:shd w:val="clear" w:color="auto" w:fill="auto"/>
          </w:tcPr>
          <w:p w14:paraId="542D3297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35" w:type="pct"/>
            <w:tcBorders>
              <w:bottom w:val="single" w:sz="4" w:space="0" w:color="auto"/>
            </w:tcBorders>
            <w:shd w:val="clear" w:color="auto" w:fill="auto"/>
          </w:tcPr>
          <w:p w14:paraId="64FAA811" w14:textId="48481E93" w:rsidR="00EB0AC6" w:rsidRPr="008A2C70" w:rsidRDefault="00E31CF4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27,948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7F0E77FA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  <w:shd w:val="clear" w:color="auto" w:fill="auto"/>
          </w:tcPr>
          <w:p w14:paraId="691DAFEC" w14:textId="536A0CE6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47,718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2F2E58C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2B5D0C85" w14:textId="1E7BA169" w:rsidR="00EB0AC6" w:rsidRPr="008A2C70" w:rsidRDefault="002E2589" w:rsidP="00EB0AC6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2BB609EF" w14:textId="77777777" w:rsidR="00EB0AC6" w:rsidRPr="008A2C70" w:rsidRDefault="00EB0AC6" w:rsidP="00EB0AC6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01A7D179" w14:textId="0F7CFB5D" w:rsidR="00EB0AC6" w:rsidRPr="008A2C70" w:rsidRDefault="00EB0AC6" w:rsidP="00EB0AC6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1E1BB28D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279D896B" w14:textId="73903B5E" w:rsidR="00EB0AC6" w:rsidRPr="008A2C70" w:rsidRDefault="002E2589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42,616</w:t>
            </w:r>
          </w:p>
        </w:tc>
        <w:tc>
          <w:tcPr>
            <w:tcW w:w="72" w:type="pct"/>
            <w:shd w:val="clear" w:color="auto" w:fill="auto"/>
          </w:tcPr>
          <w:p w14:paraId="61AD83B5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58A290EE" w14:textId="3EC05B35" w:rsidR="00EB0AC6" w:rsidRPr="008A2C70" w:rsidRDefault="00EB0AC6" w:rsidP="00EB0AC6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43,971</w:t>
            </w:r>
          </w:p>
        </w:tc>
        <w:tc>
          <w:tcPr>
            <w:tcW w:w="73" w:type="pct"/>
            <w:shd w:val="clear" w:color="auto" w:fill="auto"/>
          </w:tcPr>
          <w:p w14:paraId="6F9ED845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14:paraId="3BDBB8CA" w14:textId="35B9342A" w:rsidR="00EB0AC6" w:rsidRPr="008A2C70" w:rsidRDefault="00C1201E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70,564</w:t>
            </w:r>
          </w:p>
        </w:tc>
        <w:tc>
          <w:tcPr>
            <w:tcW w:w="72" w:type="pct"/>
            <w:shd w:val="clear" w:color="auto" w:fill="auto"/>
          </w:tcPr>
          <w:p w14:paraId="774D029C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606A03B8" w14:textId="688EAEB2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91,689</w:t>
            </w:r>
          </w:p>
        </w:tc>
        <w:tc>
          <w:tcPr>
            <w:tcW w:w="60" w:type="pct"/>
            <w:shd w:val="clear" w:color="auto" w:fill="auto"/>
          </w:tcPr>
          <w:p w14:paraId="5E1D9D28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14:paraId="3122F647" w14:textId="1FB9BA77" w:rsidR="00EB0AC6" w:rsidRPr="008A2C70" w:rsidRDefault="00C1201E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(70,564)</w:t>
            </w:r>
          </w:p>
        </w:tc>
        <w:tc>
          <w:tcPr>
            <w:tcW w:w="72" w:type="pct"/>
            <w:shd w:val="clear" w:color="auto" w:fill="auto"/>
          </w:tcPr>
          <w:p w14:paraId="254EC71B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5A390AF5" w14:textId="0A35C1C0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(91,689)</w:t>
            </w:r>
          </w:p>
        </w:tc>
        <w:tc>
          <w:tcPr>
            <w:tcW w:w="73" w:type="pct"/>
            <w:shd w:val="clear" w:color="auto" w:fill="auto"/>
          </w:tcPr>
          <w:p w14:paraId="59664307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shd w:val="clear" w:color="auto" w:fill="auto"/>
          </w:tcPr>
          <w:p w14:paraId="43263E35" w14:textId="3984E2EA" w:rsidR="00EB0AC6" w:rsidRPr="008A2C70" w:rsidRDefault="00662ABF" w:rsidP="00EB0AC6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2D2D48DA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</w:tcPr>
          <w:p w14:paraId="3D50A59E" w14:textId="341270F0" w:rsidR="00EB0AC6" w:rsidRPr="00EB0AC6" w:rsidRDefault="00EB0AC6" w:rsidP="00EB0AC6">
            <w:pPr>
              <w:pStyle w:val="BodyText"/>
              <w:tabs>
                <w:tab w:val="decimal" w:pos="431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 w:rsidRPr="00EB0AC6">
              <w:rPr>
                <w:rFonts w:asciiTheme="majorBidi" w:hAnsiTheme="majorBidi" w:cstheme="majorBidi"/>
              </w:rPr>
              <w:t>-</w:t>
            </w:r>
          </w:p>
        </w:tc>
      </w:tr>
      <w:tr w:rsidR="00264ED4" w:rsidRPr="008A2C70" w14:paraId="701B340C" w14:textId="77777777" w:rsidTr="00417A85">
        <w:trPr>
          <w:cantSplit/>
        </w:trPr>
        <w:tc>
          <w:tcPr>
            <w:tcW w:w="940" w:type="pct"/>
            <w:shd w:val="clear" w:color="auto" w:fill="auto"/>
          </w:tcPr>
          <w:p w14:paraId="2B681AC4" w14:textId="77777777" w:rsidR="00EB0AC6" w:rsidRPr="008A2C70" w:rsidRDefault="00EB0AC6" w:rsidP="00EB0AC6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8A2C70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7A0B3" w14:textId="1D64BB33" w:rsidR="00EB0AC6" w:rsidRPr="008A2C70" w:rsidRDefault="00E31CF4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5,724,523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23CE885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0E299" w14:textId="267DBEB4" w:rsidR="00EB0AC6" w:rsidRPr="0038048A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048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6,151,233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DF1EED6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446C2" w14:textId="5AC33CE2" w:rsidR="00EB0AC6" w:rsidRPr="008A2C70" w:rsidRDefault="00E31CF4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724,944</w:t>
            </w:r>
          </w:p>
        </w:tc>
        <w:tc>
          <w:tcPr>
            <w:tcW w:w="67" w:type="pct"/>
            <w:shd w:val="clear" w:color="auto" w:fill="auto"/>
          </w:tcPr>
          <w:p w14:paraId="62FB5119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31701" w14:textId="48C3C513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714,550</w:t>
            </w:r>
          </w:p>
        </w:tc>
        <w:tc>
          <w:tcPr>
            <w:tcW w:w="65" w:type="pct"/>
            <w:shd w:val="clear" w:color="auto" w:fill="auto"/>
          </w:tcPr>
          <w:p w14:paraId="1A7662EC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BDBE3E" w14:textId="01C8CF1C" w:rsidR="00EB0AC6" w:rsidRPr="008A2C70" w:rsidRDefault="00FC1D40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428,414</w:t>
            </w:r>
          </w:p>
        </w:tc>
        <w:tc>
          <w:tcPr>
            <w:tcW w:w="72" w:type="pct"/>
            <w:shd w:val="clear" w:color="auto" w:fill="auto"/>
          </w:tcPr>
          <w:p w14:paraId="6C382770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4DE880" w14:textId="7477CACE" w:rsidR="00EB0AC6" w:rsidRPr="008A2C70" w:rsidRDefault="00EB0AC6" w:rsidP="00EB0AC6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570,952</w:t>
            </w:r>
          </w:p>
        </w:tc>
        <w:tc>
          <w:tcPr>
            <w:tcW w:w="73" w:type="pct"/>
            <w:shd w:val="clear" w:color="auto" w:fill="auto"/>
          </w:tcPr>
          <w:p w14:paraId="64DD573B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85F62" w14:textId="2AF2E031" w:rsidR="00EB0AC6" w:rsidRPr="008A2C70" w:rsidRDefault="00C1201E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6,877,881</w:t>
            </w:r>
          </w:p>
        </w:tc>
        <w:tc>
          <w:tcPr>
            <w:tcW w:w="72" w:type="pct"/>
            <w:shd w:val="clear" w:color="auto" w:fill="auto"/>
          </w:tcPr>
          <w:p w14:paraId="311FEA20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597F5" w14:textId="44D0D83A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7,436,735</w:t>
            </w:r>
          </w:p>
        </w:tc>
        <w:tc>
          <w:tcPr>
            <w:tcW w:w="60" w:type="pct"/>
            <w:shd w:val="clear" w:color="auto" w:fill="auto"/>
          </w:tcPr>
          <w:p w14:paraId="44834CAC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144F0" w14:textId="0563CBE8" w:rsidR="00EB0AC6" w:rsidRPr="008A2C70" w:rsidRDefault="005E30A4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(70,564)</w:t>
            </w:r>
          </w:p>
        </w:tc>
        <w:tc>
          <w:tcPr>
            <w:tcW w:w="72" w:type="pct"/>
            <w:shd w:val="clear" w:color="auto" w:fill="auto"/>
          </w:tcPr>
          <w:p w14:paraId="235E9EF4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4C28C" w14:textId="4B568FB5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(91,689)</w:t>
            </w:r>
          </w:p>
        </w:tc>
        <w:tc>
          <w:tcPr>
            <w:tcW w:w="73" w:type="pct"/>
            <w:shd w:val="clear" w:color="auto" w:fill="auto"/>
          </w:tcPr>
          <w:p w14:paraId="51A82869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31CC9" w14:textId="7883AF23" w:rsidR="00EB0AC6" w:rsidRPr="008A2C70" w:rsidRDefault="00662ABF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6,807,317</w:t>
            </w:r>
          </w:p>
        </w:tc>
        <w:tc>
          <w:tcPr>
            <w:tcW w:w="59" w:type="pct"/>
            <w:shd w:val="clear" w:color="auto" w:fill="auto"/>
          </w:tcPr>
          <w:p w14:paraId="4D142E26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B4D8F" w14:textId="42836CCC" w:rsidR="00EB0AC6" w:rsidRPr="00EB0AC6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B0AC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7,345,046</w:t>
            </w:r>
          </w:p>
        </w:tc>
      </w:tr>
      <w:tr w:rsidR="00EB0AC6" w:rsidRPr="008A2C70" w14:paraId="404FBC1A" w14:textId="77777777" w:rsidTr="00417A85">
        <w:trPr>
          <w:cantSplit/>
        </w:trPr>
        <w:tc>
          <w:tcPr>
            <w:tcW w:w="940" w:type="pct"/>
            <w:shd w:val="clear" w:color="auto" w:fill="auto"/>
          </w:tcPr>
          <w:p w14:paraId="5EA8AD0A" w14:textId="77777777" w:rsidR="00EB0AC6" w:rsidRPr="008A2C70" w:rsidRDefault="00EB0AC6" w:rsidP="00EB0AC6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5" w:type="pct"/>
            <w:tcBorders>
              <w:top w:val="double" w:sz="4" w:space="0" w:color="auto"/>
            </w:tcBorders>
            <w:shd w:val="clear" w:color="auto" w:fill="auto"/>
          </w:tcPr>
          <w:p w14:paraId="08033C11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7F240D12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5" w:type="pct"/>
            <w:tcBorders>
              <w:top w:val="double" w:sz="4" w:space="0" w:color="auto"/>
            </w:tcBorders>
            <w:shd w:val="clear" w:color="auto" w:fill="auto"/>
          </w:tcPr>
          <w:p w14:paraId="251674E2" w14:textId="77777777" w:rsidR="00EB0AC6" w:rsidRPr="0038048A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98ED9FE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</w:tcPr>
          <w:p w14:paraId="284DC196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4A0868F0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</w:tcPr>
          <w:p w14:paraId="3FAEAA09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5" w:type="pct"/>
            <w:shd w:val="clear" w:color="auto" w:fill="auto"/>
          </w:tcPr>
          <w:p w14:paraId="2ABDF5DC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</w:tcPr>
          <w:p w14:paraId="548DC38D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5D93CEC3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</w:tcPr>
          <w:p w14:paraId="0A70072E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3" w:type="pct"/>
            <w:shd w:val="clear" w:color="auto" w:fill="auto"/>
          </w:tcPr>
          <w:p w14:paraId="06D01840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</w:tcPr>
          <w:p w14:paraId="783F0CFD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25E23987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</w:tcPr>
          <w:p w14:paraId="72C5AE02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</w:tcPr>
          <w:p w14:paraId="24B164E2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</w:tcPr>
          <w:p w14:paraId="44780A24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4C29F153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14:paraId="001BECBA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3" w:type="pct"/>
            <w:shd w:val="clear" w:color="auto" w:fill="auto"/>
          </w:tcPr>
          <w:p w14:paraId="4A553A71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pct"/>
            <w:tcBorders>
              <w:top w:val="double" w:sz="4" w:space="0" w:color="auto"/>
            </w:tcBorders>
            <w:shd w:val="clear" w:color="auto" w:fill="auto"/>
          </w:tcPr>
          <w:p w14:paraId="42AFD499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E7BC7BF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6" w:type="pct"/>
            <w:tcBorders>
              <w:top w:val="double" w:sz="4" w:space="0" w:color="auto"/>
            </w:tcBorders>
            <w:shd w:val="clear" w:color="auto" w:fill="auto"/>
          </w:tcPr>
          <w:p w14:paraId="1DAAE63F" w14:textId="77777777" w:rsidR="00EB0AC6" w:rsidRPr="00EB0AC6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EB0AC6" w:rsidRPr="008A2C70" w14:paraId="6DF07C0E" w14:textId="77777777" w:rsidTr="00417A85">
        <w:trPr>
          <w:cantSplit/>
        </w:trPr>
        <w:tc>
          <w:tcPr>
            <w:tcW w:w="940" w:type="pct"/>
            <w:shd w:val="clear" w:color="auto" w:fill="auto"/>
          </w:tcPr>
          <w:p w14:paraId="4DF01AA5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8A2C7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35" w:type="pct"/>
            <w:shd w:val="clear" w:color="auto" w:fill="auto"/>
          </w:tcPr>
          <w:p w14:paraId="0F3B06AF" w14:textId="4FECE977" w:rsidR="00EB0AC6" w:rsidRPr="008A2C70" w:rsidRDefault="00A82EC8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(304,754)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667C19C6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41F5B598" w14:textId="4109CF7D" w:rsidR="00EB0AC6" w:rsidRPr="008A2C70" w:rsidRDefault="00EB0AC6" w:rsidP="00EE03D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(293,010)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A445AF1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14:paraId="7B619767" w14:textId="1138C926" w:rsidR="00EB0AC6" w:rsidRPr="008A2C70" w:rsidRDefault="00E364A8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(24,257)</w:t>
            </w:r>
          </w:p>
        </w:tc>
        <w:tc>
          <w:tcPr>
            <w:tcW w:w="67" w:type="pct"/>
            <w:shd w:val="clear" w:color="auto" w:fill="auto"/>
          </w:tcPr>
          <w:p w14:paraId="69FA5209" w14:textId="77777777" w:rsidR="00EB0AC6" w:rsidRPr="008A2C70" w:rsidRDefault="00EB0AC6" w:rsidP="00EB0AC6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432A1AC8" w14:textId="196C3CC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(22,172)</w:t>
            </w:r>
          </w:p>
        </w:tc>
        <w:tc>
          <w:tcPr>
            <w:tcW w:w="65" w:type="pct"/>
            <w:shd w:val="clear" w:color="auto" w:fill="auto"/>
          </w:tcPr>
          <w:p w14:paraId="415239A2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14:paraId="0A79C090" w14:textId="6F48C138" w:rsidR="00EB0AC6" w:rsidRPr="008A2C70" w:rsidRDefault="00FC1D40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(42,855)</w:t>
            </w:r>
          </w:p>
        </w:tc>
        <w:tc>
          <w:tcPr>
            <w:tcW w:w="72" w:type="pct"/>
            <w:shd w:val="clear" w:color="auto" w:fill="auto"/>
          </w:tcPr>
          <w:p w14:paraId="7BDD1D70" w14:textId="77777777" w:rsidR="00EB0AC6" w:rsidRPr="008A2C70" w:rsidRDefault="00EB0AC6" w:rsidP="00EB0AC6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6CBF5CAD" w14:textId="32AC36C6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(58,046)</w:t>
            </w:r>
          </w:p>
        </w:tc>
        <w:tc>
          <w:tcPr>
            <w:tcW w:w="73" w:type="pct"/>
            <w:shd w:val="clear" w:color="auto" w:fill="auto"/>
          </w:tcPr>
          <w:p w14:paraId="045356F5" w14:textId="77777777" w:rsidR="00EB0AC6" w:rsidRPr="008A2C70" w:rsidRDefault="00EB0AC6" w:rsidP="00EB0AC6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</w:tcPr>
          <w:p w14:paraId="0C3B9D18" w14:textId="771C7D42" w:rsidR="00EB0AC6" w:rsidRPr="008A2C70" w:rsidRDefault="00C1201E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(371,866)</w:t>
            </w:r>
          </w:p>
        </w:tc>
        <w:tc>
          <w:tcPr>
            <w:tcW w:w="72" w:type="pct"/>
            <w:shd w:val="clear" w:color="auto" w:fill="auto"/>
          </w:tcPr>
          <w:p w14:paraId="66065C03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1D04C512" w14:textId="1B0402B0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(373,228)</w:t>
            </w:r>
          </w:p>
        </w:tc>
        <w:tc>
          <w:tcPr>
            <w:tcW w:w="60" w:type="pct"/>
            <w:shd w:val="clear" w:color="auto" w:fill="auto"/>
          </w:tcPr>
          <w:p w14:paraId="5B08FF2E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</w:tcPr>
          <w:p w14:paraId="03327808" w14:textId="5CB09B3F" w:rsidR="00EB0AC6" w:rsidRPr="008A2C70" w:rsidRDefault="00CA1D94" w:rsidP="00EB0AC6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42338919" w14:textId="77777777" w:rsidR="00EB0AC6" w:rsidRPr="008A2C70" w:rsidRDefault="00EB0AC6" w:rsidP="00EB0AC6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4E1F54C8" w14:textId="52D3EBFE" w:rsidR="00EB0AC6" w:rsidRPr="008A2C70" w:rsidRDefault="00EB0AC6" w:rsidP="00EB0AC6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3" w:type="pct"/>
            <w:shd w:val="clear" w:color="auto" w:fill="auto"/>
          </w:tcPr>
          <w:p w14:paraId="23045F30" w14:textId="77777777" w:rsidR="00EB0AC6" w:rsidRPr="008A2C70" w:rsidRDefault="00EB0AC6" w:rsidP="00EB0AC6">
            <w:pPr>
              <w:pStyle w:val="acctfourfigures"/>
              <w:tabs>
                <w:tab w:val="decimal" w:pos="524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</w:tcPr>
          <w:p w14:paraId="79C488CE" w14:textId="64F6AAB7" w:rsidR="00EB0AC6" w:rsidRPr="008A2C70" w:rsidRDefault="00963180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(371,866)</w:t>
            </w:r>
          </w:p>
        </w:tc>
        <w:tc>
          <w:tcPr>
            <w:tcW w:w="59" w:type="pct"/>
            <w:shd w:val="clear" w:color="auto" w:fill="auto"/>
          </w:tcPr>
          <w:p w14:paraId="03C134E9" w14:textId="77777777" w:rsidR="00EB0AC6" w:rsidRPr="008A2C70" w:rsidRDefault="00EB0AC6" w:rsidP="00EB0AC6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6" w:type="pct"/>
            <w:shd w:val="clear" w:color="auto" w:fill="auto"/>
          </w:tcPr>
          <w:p w14:paraId="26177BAE" w14:textId="46F19E22" w:rsidR="00EB0AC6" w:rsidRPr="008A2C70" w:rsidRDefault="00EB0AC6" w:rsidP="0038048A">
            <w:pPr>
              <w:pStyle w:val="acctfourfigures"/>
              <w:tabs>
                <w:tab w:val="clear" w:pos="765"/>
              </w:tabs>
              <w:spacing w:line="280" w:lineRule="exact"/>
              <w:ind w:left="-72" w:right="-3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EB0AC6">
              <w:rPr>
                <w:rFonts w:asciiTheme="majorBidi" w:hAnsiTheme="majorBidi" w:cs="Angsana New"/>
                <w:szCs w:val="22"/>
                <w:lang w:bidi="th-TH"/>
              </w:rPr>
              <w:t>373</w:t>
            </w: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,228)</w:t>
            </w:r>
          </w:p>
        </w:tc>
      </w:tr>
      <w:tr w:rsidR="00EB0AC6" w:rsidRPr="008A2C70" w14:paraId="2EE126C1" w14:textId="77777777" w:rsidTr="00417A85">
        <w:trPr>
          <w:cantSplit/>
        </w:trPr>
        <w:tc>
          <w:tcPr>
            <w:tcW w:w="940" w:type="pct"/>
            <w:shd w:val="clear" w:color="auto" w:fill="auto"/>
          </w:tcPr>
          <w:p w14:paraId="3DD4079E" w14:textId="7A9C44F5" w:rsidR="00EB0AC6" w:rsidRPr="008A2C70" w:rsidRDefault="00EB0AC6" w:rsidP="00EB0AC6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 (ขาดทุน) จากการดำเนินงานตามส่วนงาน</w:t>
            </w:r>
          </w:p>
        </w:tc>
        <w:tc>
          <w:tcPr>
            <w:tcW w:w="235" w:type="pct"/>
            <w:tcBorders>
              <w:bottom w:val="double" w:sz="4" w:space="0" w:color="auto"/>
            </w:tcBorders>
            <w:shd w:val="clear" w:color="auto" w:fill="auto"/>
          </w:tcPr>
          <w:p w14:paraId="0A350CD9" w14:textId="68C3114D" w:rsidR="00EB0AC6" w:rsidRPr="008A2C70" w:rsidRDefault="002E2589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1,107,278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303A8925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5" w:type="pct"/>
            <w:tcBorders>
              <w:bottom w:val="double" w:sz="4" w:space="0" w:color="auto"/>
            </w:tcBorders>
            <w:shd w:val="clear" w:color="auto" w:fill="auto"/>
          </w:tcPr>
          <w:p w14:paraId="50AC1FA4" w14:textId="3069CEEB" w:rsidR="00EB0AC6" w:rsidRPr="0038048A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048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1,066,263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646B030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</w:tcPr>
          <w:p w14:paraId="10E22AEF" w14:textId="15F95C71" w:rsidR="00EB0AC6" w:rsidRPr="008A2C70" w:rsidRDefault="00E364A8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56,629</w:t>
            </w:r>
          </w:p>
        </w:tc>
        <w:tc>
          <w:tcPr>
            <w:tcW w:w="67" w:type="pct"/>
            <w:shd w:val="clear" w:color="auto" w:fill="auto"/>
          </w:tcPr>
          <w:p w14:paraId="4F95D24A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41B134F4" w14:textId="68644DB8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34,555</w:t>
            </w:r>
          </w:p>
        </w:tc>
        <w:tc>
          <w:tcPr>
            <w:tcW w:w="65" w:type="pct"/>
            <w:shd w:val="clear" w:color="auto" w:fill="auto"/>
          </w:tcPr>
          <w:p w14:paraId="464946D6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</w:tcPr>
          <w:p w14:paraId="042F638D" w14:textId="445B95E1" w:rsidR="00EB0AC6" w:rsidRPr="008A2C70" w:rsidRDefault="00FC1D40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(53,939)</w:t>
            </w:r>
          </w:p>
        </w:tc>
        <w:tc>
          <w:tcPr>
            <w:tcW w:w="72" w:type="pct"/>
            <w:shd w:val="clear" w:color="auto" w:fill="auto"/>
          </w:tcPr>
          <w:p w14:paraId="290AC99A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1DE4E753" w14:textId="13BE202D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(345,335)</w:t>
            </w:r>
          </w:p>
        </w:tc>
        <w:tc>
          <w:tcPr>
            <w:tcW w:w="73" w:type="pct"/>
            <w:shd w:val="clear" w:color="auto" w:fill="auto"/>
          </w:tcPr>
          <w:p w14:paraId="718B0E7A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  <w:shd w:val="clear" w:color="auto" w:fill="auto"/>
          </w:tcPr>
          <w:p w14:paraId="7EB7486A" w14:textId="1F84EEB6" w:rsidR="00EB0AC6" w:rsidRPr="008A2C70" w:rsidRDefault="00C1201E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1,109,968</w:t>
            </w:r>
          </w:p>
        </w:tc>
        <w:tc>
          <w:tcPr>
            <w:tcW w:w="72" w:type="pct"/>
            <w:shd w:val="clear" w:color="auto" w:fill="auto"/>
          </w:tcPr>
          <w:p w14:paraId="58621280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456CAC6A" w14:textId="03E7D6B5" w:rsidR="00EB0AC6" w:rsidRPr="004D239A" w:rsidRDefault="00EB0AC6" w:rsidP="004D239A">
            <w:pPr>
              <w:pStyle w:val="acctfourfigures"/>
              <w:tabs>
                <w:tab w:val="clear" w:pos="765"/>
              </w:tabs>
              <w:spacing w:line="280" w:lineRule="exact"/>
              <w:ind w:left="-74" w:right="-35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4D239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755,483</w:t>
            </w:r>
          </w:p>
        </w:tc>
        <w:tc>
          <w:tcPr>
            <w:tcW w:w="60" w:type="pct"/>
            <w:shd w:val="clear" w:color="auto" w:fill="auto"/>
          </w:tcPr>
          <w:p w14:paraId="751F3845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  <w:shd w:val="clear" w:color="auto" w:fill="auto"/>
          </w:tcPr>
          <w:p w14:paraId="49BEA022" w14:textId="676FFD7B" w:rsidR="00EB0AC6" w:rsidRPr="008A2C70" w:rsidRDefault="005E30A4" w:rsidP="004D239A">
            <w:pPr>
              <w:pStyle w:val="acctfourfigures"/>
              <w:tabs>
                <w:tab w:val="clear" w:pos="765"/>
              </w:tabs>
              <w:spacing w:line="280" w:lineRule="exact"/>
              <w:ind w:left="-74" w:right="-35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163,030</w:t>
            </w:r>
          </w:p>
        </w:tc>
        <w:tc>
          <w:tcPr>
            <w:tcW w:w="72" w:type="pct"/>
            <w:shd w:val="clear" w:color="auto" w:fill="auto"/>
          </w:tcPr>
          <w:p w14:paraId="311215F0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1DE06D02" w14:textId="271155ED" w:rsidR="00EB0AC6" w:rsidRPr="008A2C70" w:rsidRDefault="00EB0AC6" w:rsidP="00EE03DD">
            <w:pPr>
              <w:pStyle w:val="acctfourfigures"/>
              <w:tabs>
                <w:tab w:val="clear" w:pos="765"/>
              </w:tabs>
              <w:spacing w:line="280" w:lineRule="exact"/>
              <w:ind w:left="-74" w:right="-35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E03D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54,371</w:t>
            </w:r>
          </w:p>
        </w:tc>
        <w:tc>
          <w:tcPr>
            <w:tcW w:w="73" w:type="pct"/>
            <w:shd w:val="clear" w:color="auto" w:fill="auto"/>
          </w:tcPr>
          <w:p w14:paraId="45C2B0E1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</w:tcPr>
          <w:p w14:paraId="590888B2" w14:textId="79B13F53" w:rsidR="00EB0AC6" w:rsidRPr="008A2C70" w:rsidRDefault="00C6435C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1,272,998</w:t>
            </w:r>
          </w:p>
        </w:tc>
        <w:tc>
          <w:tcPr>
            <w:tcW w:w="59" w:type="pct"/>
            <w:shd w:val="clear" w:color="auto" w:fill="auto"/>
          </w:tcPr>
          <w:p w14:paraId="3770F027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6" w:type="pct"/>
            <w:shd w:val="clear" w:color="auto" w:fill="auto"/>
          </w:tcPr>
          <w:p w14:paraId="02B9D9B2" w14:textId="3E4C57E4" w:rsidR="00EB0AC6" w:rsidRPr="00EB0AC6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B0AC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809,854</w:t>
            </w:r>
          </w:p>
        </w:tc>
      </w:tr>
      <w:tr w:rsidR="00EB0AC6" w:rsidRPr="008A2C70" w14:paraId="2B83B372" w14:textId="77777777" w:rsidTr="00417A85">
        <w:trPr>
          <w:cantSplit/>
        </w:trPr>
        <w:tc>
          <w:tcPr>
            <w:tcW w:w="940" w:type="pct"/>
            <w:shd w:val="clear" w:color="auto" w:fill="auto"/>
          </w:tcPr>
          <w:p w14:paraId="0E989096" w14:textId="77777777" w:rsidR="00EB0AC6" w:rsidRPr="008A2C70" w:rsidRDefault="00EB0AC6" w:rsidP="00EB0AC6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3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EF8623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38F9B6AB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E1A2AC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12A978C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04A164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EB03067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3DA64E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1021AB5F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B8155A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F182698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8D434D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25BAFA6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6E4281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AFA287A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EFB374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BC4289C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569661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7D3D96F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495B21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A39D8BC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683C4C4E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C484C63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2CA75C11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EB0AC6" w:rsidRPr="008A2C70" w14:paraId="5F3C6238" w14:textId="77777777" w:rsidTr="00417A85">
        <w:trPr>
          <w:cantSplit/>
        </w:trPr>
        <w:tc>
          <w:tcPr>
            <w:tcW w:w="1175" w:type="pct"/>
            <w:gridSpan w:val="2"/>
            <w:shd w:val="clear" w:color="auto" w:fill="auto"/>
          </w:tcPr>
          <w:p w14:paraId="7687E9E3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A2C70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8A2C7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724A29F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337FA307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29E0149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2A41AC5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CA3DBD2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534E27B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78E13E54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4211ED0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5A80CF8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B06663B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F8C9AA3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20151158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347244C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B4874D1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5B63D68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B5EA390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8B58A8E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79128C1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6D52C4F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1B11B562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1682C8C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6481B652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EB0AC6" w:rsidRPr="008A2C70" w14:paraId="451D0B4F" w14:textId="77777777" w:rsidTr="00417A85">
        <w:trPr>
          <w:cantSplit/>
        </w:trPr>
        <w:tc>
          <w:tcPr>
            <w:tcW w:w="940" w:type="pct"/>
            <w:shd w:val="clear" w:color="auto" w:fill="auto"/>
            <w:vAlign w:val="center"/>
          </w:tcPr>
          <w:p w14:paraId="2A90F6E8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A2C7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35" w:type="pct"/>
            <w:shd w:val="clear" w:color="auto" w:fill="auto"/>
            <w:vAlign w:val="bottom"/>
          </w:tcPr>
          <w:p w14:paraId="165CDFBA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03FF93F4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7EDB9FA6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A88A35B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6EFC43B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747F408" w14:textId="77777777" w:rsidR="00EB0AC6" w:rsidRPr="008A2C70" w:rsidRDefault="00EB0AC6" w:rsidP="00EB0AC6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E69C6A0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4AF5BB4C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01F1DE9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4CB628A" w14:textId="77777777" w:rsidR="00EB0AC6" w:rsidRPr="008A2C70" w:rsidRDefault="00EB0AC6" w:rsidP="00EB0AC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9901B61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8772A82" w14:textId="77777777" w:rsidR="00EB0AC6" w:rsidRPr="008A2C70" w:rsidRDefault="00EB0AC6" w:rsidP="00EB0AC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EA6A800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A87DB9E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9013183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DD544D5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9BE7BD8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BA1C67D" w14:textId="77777777" w:rsidR="00EB0AC6" w:rsidRPr="008A2C70" w:rsidRDefault="00EB0AC6" w:rsidP="00EB0AC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8488C04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23050CA" w14:textId="77777777" w:rsidR="00EB0AC6" w:rsidRPr="008A2C70" w:rsidRDefault="00EB0AC6" w:rsidP="00EB0AC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22983F55" w14:textId="4195CFC1" w:rsidR="00EB0AC6" w:rsidRPr="008A2C70" w:rsidRDefault="00B62D43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15,435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5C27393" w14:textId="77777777" w:rsidR="00EB0AC6" w:rsidRPr="008A2C70" w:rsidRDefault="00EB0AC6" w:rsidP="00EB0AC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4FD8A41F" w14:textId="0AB8035C" w:rsidR="00EB0AC6" w:rsidRPr="00EB0AC6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B657B8">
              <w:rPr>
                <w:rFonts w:asciiTheme="majorBidi" w:hAnsiTheme="majorBidi" w:cs="Angsana New"/>
                <w:szCs w:val="22"/>
                <w:lang w:bidi="th-TH"/>
              </w:rPr>
              <w:t>10,769</w:t>
            </w:r>
          </w:p>
        </w:tc>
      </w:tr>
      <w:tr w:rsidR="00EB0AC6" w:rsidRPr="008A2C70" w14:paraId="5E59F59C" w14:textId="77777777" w:rsidTr="00417A85">
        <w:trPr>
          <w:cantSplit/>
          <w:trHeight w:val="56"/>
        </w:trPr>
        <w:tc>
          <w:tcPr>
            <w:tcW w:w="1514" w:type="pct"/>
            <w:gridSpan w:val="4"/>
            <w:shd w:val="clear" w:color="auto" w:fill="auto"/>
          </w:tcPr>
          <w:p w14:paraId="0647AB92" w14:textId="00EC24F5" w:rsidR="00EB0AC6" w:rsidRPr="002E26F4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E26F4">
              <w:rPr>
                <w:rFonts w:asciiTheme="majorBidi" w:hAnsiTheme="majorBidi" w:cs="Angsana New" w:hint="cs"/>
                <w:szCs w:val="22"/>
                <w:cs/>
                <w:lang w:bidi="th-TH"/>
              </w:rPr>
              <w:t>กำไร</w:t>
            </w:r>
            <w:r w:rsidRPr="002E26F4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จากการจำหน่ายและตัดจำหน่ายที่ดิน อาคารและอุปกรณ์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68DB9AA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6185606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EA8DE8C" w14:textId="77777777" w:rsidR="00EB0AC6" w:rsidRPr="008A2C70" w:rsidRDefault="00EB0AC6" w:rsidP="00EB0AC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F6E8DCE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2F42F5DF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6DF4447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E4B3096" w14:textId="77777777" w:rsidR="00EB0AC6" w:rsidRPr="008A2C70" w:rsidRDefault="00EB0AC6" w:rsidP="00EB0AC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593A756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C875499" w14:textId="77777777" w:rsidR="00EB0AC6" w:rsidRPr="008A2C70" w:rsidRDefault="00EB0AC6" w:rsidP="00EB0AC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EC560ED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5243ACB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9F0374A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F85FEE7" w14:textId="77777777" w:rsidR="00EB0AC6" w:rsidRPr="008A2C70" w:rsidRDefault="00EB0AC6" w:rsidP="00EB0AC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290C8C7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7731A4B" w14:textId="77777777" w:rsidR="00EB0AC6" w:rsidRPr="008A2C70" w:rsidRDefault="00EB0AC6" w:rsidP="00EB0AC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5C451DD" w14:textId="77777777" w:rsidR="00EB0AC6" w:rsidRPr="008A2C70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78578F9" w14:textId="77777777" w:rsidR="00EB0AC6" w:rsidRPr="008A2C70" w:rsidRDefault="00EB0AC6" w:rsidP="00EB0AC6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167EB004" w14:textId="68D77411" w:rsidR="00EB0AC6" w:rsidRPr="00271D9F" w:rsidRDefault="00271D9F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 w:bidi="th-TH"/>
              </w:rPr>
              <w:t>7,797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5334ED7" w14:textId="77777777" w:rsidR="00EB0AC6" w:rsidRPr="008A2C70" w:rsidRDefault="00EB0AC6" w:rsidP="00EB0AC6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6C644939" w14:textId="4144BBF5" w:rsidR="00EB0AC6" w:rsidRPr="00EB0AC6" w:rsidRDefault="00EB0AC6" w:rsidP="00EB0AC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EB0AC6">
              <w:rPr>
                <w:rFonts w:asciiTheme="majorBidi" w:hAnsiTheme="majorBidi" w:cs="Angsana New"/>
                <w:szCs w:val="22"/>
                <w:lang w:bidi="th-TH"/>
              </w:rPr>
              <w:t>987</w:t>
            </w:r>
          </w:p>
        </w:tc>
      </w:tr>
      <w:tr w:rsidR="0099589F" w:rsidRPr="008A2C70" w14:paraId="3359EFB0" w14:textId="77777777" w:rsidTr="00417A85">
        <w:trPr>
          <w:cantSplit/>
          <w:trHeight w:val="56"/>
        </w:trPr>
        <w:tc>
          <w:tcPr>
            <w:tcW w:w="1514" w:type="pct"/>
            <w:gridSpan w:val="4"/>
            <w:shd w:val="clear" w:color="auto" w:fill="auto"/>
          </w:tcPr>
          <w:p w14:paraId="62D65B32" w14:textId="425E6180" w:rsidR="0099589F" w:rsidRPr="002E26F4" w:rsidRDefault="001252C2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กลับรายการ</w:t>
            </w:r>
            <w:r w:rsidR="004D646D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 xml:space="preserve"> </w:t>
            </w:r>
            <w:r w:rsidR="004D646D">
              <w:rPr>
                <w:rFonts w:asciiTheme="majorBidi" w:hAnsiTheme="majorBidi" w:cs="Angsana New"/>
                <w:szCs w:val="22"/>
                <w:lang w:val="en-US" w:bidi="th-TH"/>
              </w:rPr>
              <w:t>(</w:t>
            </w:r>
            <w:r w:rsidR="0099589F" w:rsidRPr="002E26F4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ขาดทุน</w:t>
            </w:r>
            <w:r w:rsidR="004D646D">
              <w:rPr>
                <w:rFonts w:asciiTheme="majorBidi" w:hAnsiTheme="majorBidi" w:cs="Angsana New"/>
                <w:szCs w:val="22"/>
                <w:lang w:val="en-US" w:bidi="th-TH"/>
              </w:rPr>
              <w:t xml:space="preserve">) </w:t>
            </w:r>
            <w:r w:rsidR="0099589F" w:rsidRPr="002E26F4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จากการด้อยค่าของที่ดิน อาคารและอุปกรณ์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4758353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B3BF227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5C58455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5727345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12BCCEFF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05DD790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B23A1BA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1004480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2509382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68378DC2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6464545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0DC47FA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DC2087A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77CC152C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B55258E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C8E9A11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5B96427" w14:textId="77777777" w:rsidR="0099589F" w:rsidRPr="008A2C70" w:rsidRDefault="0099589F" w:rsidP="0099589F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74440E2C" w14:textId="5AC70EA8" w:rsidR="0099589F" w:rsidRPr="000D36E8" w:rsidRDefault="000D36E8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 w:bidi="th-TH"/>
              </w:rPr>
              <w:t>(10)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1E09E4D" w14:textId="77777777" w:rsidR="0099589F" w:rsidRPr="008A2C70" w:rsidRDefault="0099589F" w:rsidP="0099589F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5125D49A" w14:textId="076DF60F" w:rsidR="0099589F" w:rsidRPr="006900EA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EB0AC6">
              <w:rPr>
                <w:rFonts w:asciiTheme="majorBidi" w:hAnsiTheme="majorBidi" w:cs="Angsana New"/>
                <w:szCs w:val="22"/>
                <w:lang w:bidi="th-TH"/>
              </w:rPr>
              <w:t>26,104</w:t>
            </w:r>
          </w:p>
        </w:tc>
      </w:tr>
      <w:tr w:rsidR="0099589F" w:rsidRPr="008A2C70" w14:paraId="5C23FA24" w14:textId="77777777" w:rsidTr="00417A85">
        <w:trPr>
          <w:cantSplit/>
        </w:trPr>
        <w:tc>
          <w:tcPr>
            <w:tcW w:w="1175" w:type="pct"/>
            <w:gridSpan w:val="2"/>
            <w:shd w:val="clear" w:color="auto" w:fill="auto"/>
            <w:vAlign w:val="center"/>
          </w:tcPr>
          <w:p w14:paraId="5E130E7F" w14:textId="4B83318D" w:rsidR="0099589F" w:rsidRPr="002E26F4" w:rsidRDefault="00BC6081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ขาดทุน</w:t>
            </w:r>
            <w:r w:rsidR="0099589F" w:rsidRPr="002E26F4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จากอัตราแลกเปลี่ยน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C201341" w14:textId="77777777" w:rsidR="0099589F" w:rsidRPr="002E26F4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158F546C" w14:textId="77777777" w:rsidR="0099589F" w:rsidRPr="002E26F4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6A6625D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8186D4B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C25921D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8634165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72D097E1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75F8AEC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7616710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EBB96CC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D94DC9C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2E037F9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ED00320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D14E142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5126A7B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E8BD1CB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4FC1BCF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6C39D7A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97D43E3" w14:textId="77777777" w:rsidR="0099589F" w:rsidRPr="008A2C70" w:rsidRDefault="0099589F" w:rsidP="0099589F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65A22AF6" w14:textId="44DEB948" w:rsidR="0099589F" w:rsidRPr="008A2C70" w:rsidRDefault="00BC6081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 w:bidi="th-TH"/>
              </w:rPr>
              <w:t>(61,530)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95714DC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3CC7E834" w14:textId="72EF5890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31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B657B8">
              <w:rPr>
                <w:rFonts w:asciiTheme="majorBidi" w:hAnsiTheme="majorBidi" w:cs="Angsana New"/>
                <w:szCs w:val="22"/>
                <w:lang w:bidi="th-TH"/>
              </w:rPr>
              <w:t>(</w:t>
            </w:r>
            <w:r w:rsidRPr="00B657B8">
              <w:rPr>
                <w:rFonts w:asciiTheme="majorBidi" w:hAnsiTheme="majorBidi" w:cs="Angsana New" w:hint="cs"/>
                <w:szCs w:val="22"/>
                <w:cs/>
                <w:lang w:bidi="th-TH"/>
              </w:rPr>
              <w:t>67</w:t>
            </w:r>
            <w:r w:rsidRPr="00B657B8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Pr="00B657B8">
              <w:rPr>
                <w:rFonts w:asciiTheme="majorBidi" w:hAnsiTheme="majorBidi" w:cs="Angsana New" w:hint="cs"/>
                <w:szCs w:val="22"/>
                <w:cs/>
                <w:lang w:bidi="th-TH"/>
              </w:rPr>
              <w:t>636</w:t>
            </w:r>
            <w:r w:rsidRPr="00B657B8">
              <w:rPr>
                <w:rFonts w:asciiTheme="majorBidi" w:hAnsiTheme="majorBidi" w:cs="Angsana New"/>
                <w:szCs w:val="22"/>
                <w:lang w:bidi="th-TH"/>
              </w:rPr>
              <w:t>)</w:t>
            </w:r>
          </w:p>
        </w:tc>
      </w:tr>
      <w:tr w:rsidR="0099589F" w:rsidRPr="008A2C70" w14:paraId="4EECDA72" w14:textId="77777777" w:rsidTr="00417A85">
        <w:trPr>
          <w:cantSplit/>
        </w:trPr>
        <w:tc>
          <w:tcPr>
            <w:tcW w:w="1856" w:type="pct"/>
            <w:gridSpan w:val="6"/>
            <w:shd w:val="clear" w:color="auto" w:fill="auto"/>
            <w:vAlign w:val="center"/>
          </w:tcPr>
          <w:p w14:paraId="6B401C74" w14:textId="60E882BC" w:rsidR="0099589F" w:rsidRPr="002E26F4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E26F4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กำไรที่ยังไม่เกิดขึ้นจากการเปลี่ยนแปลงมูลค่ายุติธรรมของตราสารอนุพันธ์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15908521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450078C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6D3E676A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E123A62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C56723A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B6916DA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99E85BC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717D3D48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CA4F800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FCB1A27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DB71145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731E92BA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6EFE3C6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C022D05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A861007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7421B614" w14:textId="7C478E5E" w:rsidR="0099589F" w:rsidRPr="00C542FA" w:rsidRDefault="00C542FA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 w:bidi="th-TH"/>
              </w:rPr>
              <w:t>11,903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C531FCA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2BF77268" w14:textId="31EC662E" w:rsidR="0099589F" w:rsidRPr="00EB0AC6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EB0AC6">
              <w:rPr>
                <w:rFonts w:asciiTheme="majorBidi" w:hAnsiTheme="majorBidi" w:cs="Angsana New"/>
                <w:szCs w:val="22"/>
                <w:lang w:bidi="th-TH"/>
              </w:rPr>
              <w:t>4,501</w:t>
            </w:r>
          </w:p>
        </w:tc>
      </w:tr>
      <w:tr w:rsidR="0099589F" w:rsidRPr="008A2C70" w14:paraId="6C6D925A" w14:textId="77777777" w:rsidTr="00417A85">
        <w:trPr>
          <w:cantSplit/>
        </w:trPr>
        <w:tc>
          <w:tcPr>
            <w:tcW w:w="1856" w:type="pct"/>
            <w:gridSpan w:val="6"/>
            <w:shd w:val="clear" w:color="auto" w:fill="auto"/>
            <w:vAlign w:val="center"/>
          </w:tcPr>
          <w:p w14:paraId="6F851902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601D5A82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12625EF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0F8A3392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3E9112D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F44BA78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AB2869A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E2A932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5B81C88A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CF74D1F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65662D2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B19F3D8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3DAC9257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076EA86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D0FE522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5D603A6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6E56B6EB" w14:textId="2BD7BCB0" w:rsidR="0099589F" w:rsidRPr="00C542FA" w:rsidRDefault="00C542FA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 w:bidi="th-TH"/>
              </w:rPr>
              <w:t>28,265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FB43761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0FBD4E32" w14:textId="406560AC" w:rsidR="0099589F" w:rsidRPr="00EB0AC6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B657B8">
              <w:rPr>
                <w:rFonts w:asciiTheme="majorBidi" w:hAnsiTheme="majorBidi" w:cs="Angsana New"/>
                <w:szCs w:val="22"/>
                <w:lang w:bidi="th-TH"/>
              </w:rPr>
              <w:t>28,026</w:t>
            </w:r>
          </w:p>
        </w:tc>
      </w:tr>
      <w:tr w:rsidR="0099589F" w:rsidRPr="008A2C70" w14:paraId="278E9DFE" w14:textId="77777777" w:rsidTr="00417A85">
        <w:trPr>
          <w:cantSplit/>
        </w:trPr>
        <w:tc>
          <w:tcPr>
            <w:tcW w:w="940" w:type="pct"/>
            <w:shd w:val="clear" w:color="auto" w:fill="auto"/>
            <w:vAlign w:val="center"/>
          </w:tcPr>
          <w:p w14:paraId="42947DC2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A2C7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35" w:type="pct"/>
            <w:shd w:val="clear" w:color="auto" w:fill="auto"/>
            <w:vAlign w:val="bottom"/>
          </w:tcPr>
          <w:p w14:paraId="55A94714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5A18AEAB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7FF1BF3E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842A7A7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026B4DE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7F58496" w14:textId="77777777" w:rsidR="0099589F" w:rsidRPr="008A2C70" w:rsidRDefault="0099589F" w:rsidP="0099589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0EC4377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02E4DEF6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14A35B9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6FBBB95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2580540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5CE60BC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961E922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C399937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8B7A0FB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7A79A66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3DAED09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0C42BAA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0CBF7D8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BEFE033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3C78F05A" w14:textId="6146DDE2" w:rsidR="0099589F" w:rsidRPr="008A2C70" w:rsidRDefault="00C542FA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(28,482)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6A96EDC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14:paraId="2D0EB04F" w14:textId="058AAC3F" w:rsidR="0099589F" w:rsidRPr="00EB0AC6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31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EB0AC6">
              <w:rPr>
                <w:rFonts w:asciiTheme="majorBidi" w:hAnsiTheme="majorBidi" w:cs="Angsana New"/>
                <w:szCs w:val="22"/>
                <w:lang w:bidi="th-TH"/>
              </w:rPr>
              <w:t>(26,303)</w:t>
            </w:r>
          </w:p>
        </w:tc>
      </w:tr>
      <w:tr w:rsidR="0099589F" w:rsidRPr="008A2C70" w14:paraId="33E8FF1C" w14:textId="77777777" w:rsidTr="00417A85">
        <w:trPr>
          <w:cantSplit/>
        </w:trPr>
        <w:tc>
          <w:tcPr>
            <w:tcW w:w="940" w:type="pct"/>
            <w:shd w:val="clear" w:color="auto" w:fill="auto"/>
            <w:vAlign w:val="center"/>
          </w:tcPr>
          <w:p w14:paraId="254FE434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A2C7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35" w:type="pct"/>
            <w:shd w:val="clear" w:color="auto" w:fill="auto"/>
            <w:vAlign w:val="bottom"/>
          </w:tcPr>
          <w:p w14:paraId="04F26AF2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62FD8766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33404AD1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48309F2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2215078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318F758" w14:textId="77777777" w:rsidR="0099589F" w:rsidRPr="008A2C70" w:rsidRDefault="0099589F" w:rsidP="0099589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FD5A63C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72573FA3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8313A17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38E5128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5CC4C56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9997328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EE39F5F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D65D130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616D177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46E9076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20A8A442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0B243F5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1E5C886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74A9132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132A3" w14:textId="6CFCB1FE" w:rsidR="0099589F" w:rsidRPr="008A2C70" w:rsidRDefault="00A065BD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(181,502)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2F05A46" w14:textId="77777777" w:rsidR="0099589F" w:rsidRPr="008A2C70" w:rsidRDefault="0099589F" w:rsidP="0099589F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41F13" w14:textId="32593F46" w:rsidR="0099589F" w:rsidRPr="00EB0AC6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31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EB0AC6">
              <w:rPr>
                <w:rFonts w:asciiTheme="majorBidi" w:hAnsiTheme="majorBidi" w:cs="Angsana New"/>
                <w:szCs w:val="22"/>
                <w:lang w:bidi="th-TH"/>
              </w:rPr>
              <w:t>(142,533)</w:t>
            </w:r>
          </w:p>
        </w:tc>
      </w:tr>
      <w:tr w:rsidR="0099589F" w:rsidRPr="008A2C70" w14:paraId="75262D20" w14:textId="77777777" w:rsidTr="00417A85">
        <w:trPr>
          <w:cantSplit/>
        </w:trPr>
        <w:tc>
          <w:tcPr>
            <w:tcW w:w="940" w:type="pct"/>
            <w:shd w:val="clear" w:color="auto" w:fill="auto"/>
            <w:vAlign w:val="center"/>
          </w:tcPr>
          <w:p w14:paraId="0C8F9B88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8A2C70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35" w:type="pct"/>
            <w:shd w:val="clear" w:color="auto" w:fill="auto"/>
            <w:vAlign w:val="bottom"/>
          </w:tcPr>
          <w:p w14:paraId="7C4E7962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6993A1A8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5FAD8A03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F948915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05BA500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6D5B794" w14:textId="77777777" w:rsidR="0099589F" w:rsidRPr="008A2C70" w:rsidRDefault="0099589F" w:rsidP="0099589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FF0AD03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4F2A3CDB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26D85A3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EAC7D27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A4A3130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B4DC71F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61DCAB14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99C0EA8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2EB2E8E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365CA2A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63097929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D79F3CE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A8B24D7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7112173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D0E58" w14:textId="7EEDB74A" w:rsidR="0099589F" w:rsidRPr="008A2C70" w:rsidRDefault="00A065BD" w:rsidP="0099589F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1,064,874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C5C3072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B3D29" w14:textId="076E210A" w:rsidR="0099589F" w:rsidRPr="00EB0AC6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Cs w:val="22"/>
                <w:lang w:bidi="th-TH"/>
              </w:rPr>
            </w:pPr>
            <w:r w:rsidRPr="00EB0AC6">
              <w:rPr>
                <w:rFonts w:asciiTheme="majorBidi" w:hAnsiTheme="majorBidi" w:cs="Angsana New"/>
                <w:b/>
                <w:bCs/>
                <w:szCs w:val="22"/>
                <w:lang w:bidi="th-TH"/>
              </w:rPr>
              <w:t>643,769</w:t>
            </w:r>
          </w:p>
        </w:tc>
      </w:tr>
      <w:tr w:rsidR="0099589F" w:rsidRPr="008A2C70" w14:paraId="6EA7C30F" w14:textId="77777777" w:rsidTr="00417A85">
        <w:trPr>
          <w:cantSplit/>
        </w:trPr>
        <w:tc>
          <w:tcPr>
            <w:tcW w:w="1514" w:type="pct"/>
            <w:gridSpan w:val="4"/>
            <w:shd w:val="clear" w:color="auto" w:fill="auto"/>
          </w:tcPr>
          <w:p w14:paraId="549E1FA8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13153C3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6C67309C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DC0C988" w14:textId="77777777" w:rsidR="0099589F" w:rsidRPr="008A2C70" w:rsidRDefault="0099589F" w:rsidP="0099589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8003FCB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3C9C4356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1D005FE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482D39D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9FD0EEC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C3221E5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A4AFD79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9EAD609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121F143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E315097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4ED5BA5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0E17D0D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5875572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3E5C013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3B39" w14:textId="38BF3BAE" w:rsidR="0099589F" w:rsidRPr="008A2C70" w:rsidRDefault="00A065BD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(55,202)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A1AB487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C6912" w14:textId="325A8FC1" w:rsidR="0099589F" w:rsidRPr="00EB0AC6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31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B657B8">
              <w:rPr>
                <w:rFonts w:asciiTheme="majorBidi" w:hAnsiTheme="majorBidi" w:cs="Angsana New"/>
                <w:szCs w:val="22"/>
                <w:lang w:bidi="th-TH"/>
              </w:rPr>
              <w:t>(3</w:t>
            </w:r>
            <w:r w:rsidRPr="00EB0AC6">
              <w:rPr>
                <w:rFonts w:asciiTheme="majorBidi" w:hAnsiTheme="majorBidi" w:cs="Angsana New"/>
                <w:szCs w:val="22"/>
                <w:lang w:bidi="th-TH"/>
              </w:rPr>
              <w:t>9</w:t>
            </w:r>
            <w:r w:rsidRPr="00B657B8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Pr="00B657B8">
              <w:rPr>
                <w:rFonts w:asciiTheme="majorBidi" w:hAnsiTheme="majorBidi" w:cs="Angsana New" w:hint="cs"/>
                <w:szCs w:val="22"/>
                <w:cs/>
                <w:lang w:bidi="th-TH"/>
              </w:rPr>
              <w:t>744</w:t>
            </w:r>
            <w:r w:rsidRPr="00B657B8">
              <w:rPr>
                <w:rFonts w:asciiTheme="majorBidi" w:hAnsiTheme="majorBidi" w:cs="Angsana New"/>
                <w:szCs w:val="22"/>
                <w:lang w:bidi="th-TH"/>
              </w:rPr>
              <w:t>)</w:t>
            </w:r>
          </w:p>
        </w:tc>
      </w:tr>
      <w:tr w:rsidR="0099589F" w:rsidRPr="008A2C70" w14:paraId="60FE5743" w14:textId="77777777" w:rsidTr="002D3631">
        <w:trPr>
          <w:cantSplit/>
        </w:trPr>
        <w:tc>
          <w:tcPr>
            <w:tcW w:w="940" w:type="pct"/>
            <w:shd w:val="clear" w:color="auto" w:fill="auto"/>
          </w:tcPr>
          <w:p w14:paraId="34F30964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35" w:type="pct"/>
            <w:shd w:val="clear" w:color="auto" w:fill="auto"/>
            <w:vAlign w:val="bottom"/>
          </w:tcPr>
          <w:p w14:paraId="6ABC0D61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4B5A2A17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5D0D84C1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AAAB621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219FDE9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A2E9908" w14:textId="77777777" w:rsidR="0099589F" w:rsidRPr="008A2C70" w:rsidRDefault="0099589F" w:rsidP="0099589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8B18306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2CFC6315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6971F7AA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4372932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3344757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7A1CF30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5964492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0D1709A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DD99C6F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0533C05" w14:textId="77777777" w:rsidR="0099589F" w:rsidRPr="008A2C70" w:rsidRDefault="0099589F" w:rsidP="0099589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243262A9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BFFB4E0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BCADA27" w14:textId="77777777" w:rsidR="0099589F" w:rsidRPr="008A2C70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01FEFC6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E3E18" w14:textId="3FE1E85C" w:rsidR="0099589F" w:rsidRPr="008A2C70" w:rsidRDefault="00A065BD" w:rsidP="0099589F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1,009,672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2E0FD47" w14:textId="77777777" w:rsidR="0099589F" w:rsidRPr="008A2C70" w:rsidRDefault="0099589F" w:rsidP="0099589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16F7A" w14:textId="427FD98F" w:rsidR="0099589F" w:rsidRPr="00EB0AC6" w:rsidRDefault="0099589F" w:rsidP="0099589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Cs w:val="22"/>
                <w:lang w:bidi="th-TH"/>
              </w:rPr>
            </w:pPr>
            <w:r w:rsidRPr="00EB0AC6">
              <w:rPr>
                <w:rFonts w:asciiTheme="majorBidi" w:hAnsiTheme="majorBidi" w:cs="Angsana New"/>
                <w:b/>
                <w:bCs/>
                <w:szCs w:val="22"/>
                <w:lang w:bidi="th-TH"/>
              </w:rPr>
              <w:t>604,025</w:t>
            </w:r>
          </w:p>
        </w:tc>
      </w:tr>
    </w:tbl>
    <w:p w14:paraId="3452B4D7" w14:textId="77777777" w:rsidR="008E1238" w:rsidRDefault="008E1238">
      <w:pPr>
        <w:spacing w:line="240" w:lineRule="auto"/>
        <w:rPr>
          <w:cs/>
          <w:lang w:val="en-US"/>
        </w:rPr>
        <w:sectPr w:rsidR="008E1238" w:rsidSect="00D86F7D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34A37C97" w14:textId="1FDBA4D8" w:rsidR="00146DDC" w:rsidRPr="00983DDE" w:rsidRDefault="002707A2" w:rsidP="00605A11">
      <w:pPr>
        <w:spacing w:line="240" w:lineRule="auto"/>
        <w:jc w:val="center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</w:rPr>
        <w:lastRenderedPageBreak/>
        <w:t xml:space="preserve">        </w:t>
      </w:r>
      <w:r w:rsidR="00146DDC" w:rsidRPr="00B657B8">
        <w:rPr>
          <w:rFonts w:hint="cs"/>
          <w:sz w:val="30"/>
          <w:szCs w:val="30"/>
          <w:cs/>
        </w:rPr>
        <w:t>รายได้จากการขายในงบการเงินรวม</w:t>
      </w:r>
    </w:p>
    <w:p w14:paraId="7EEF7FDF" w14:textId="77777777" w:rsidR="00146DDC" w:rsidRPr="00B657B8" w:rsidRDefault="00146DDC" w:rsidP="002707A2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B657B8"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83" behindDoc="0" locked="0" layoutInCell="1" allowOverlap="1" wp14:anchorId="4DF4E783" wp14:editId="476258F1">
                <wp:simplePos x="0" y="0"/>
                <wp:positionH relativeFrom="column">
                  <wp:posOffset>1796020</wp:posOffset>
                </wp:positionH>
                <wp:positionV relativeFrom="paragraph">
                  <wp:posOffset>251855</wp:posOffset>
                </wp:positionV>
                <wp:extent cx="4222116" cy="3307080"/>
                <wp:effectExtent l="0" t="0" r="0" b="7620"/>
                <wp:wrapNone/>
                <wp:docPr id="81" name="Group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116" cy="3307080"/>
                          <a:chOff x="415510" y="-621023"/>
                          <a:chExt cx="4317882" cy="3248964"/>
                        </a:xfrm>
                      </wpg:grpSpPr>
                      <wpg:grpSp>
                        <wpg:cNvPr id="82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83" name="Picture 83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4" name="Picture 84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85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86" name="Group 86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88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9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0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91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92" name="TextBox 1"/>
                        <wps:cNvSpPr txBox="1"/>
                        <wps:spPr>
                          <a:xfrm>
                            <a:off x="3831371" y="-621023"/>
                            <a:ext cx="902021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601DED" w14:textId="77777777" w:rsidR="00146DDC" w:rsidRPr="00C120B5" w:rsidRDefault="00146DDC" w:rsidP="00146DDC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F4E783" id="Group 81" o:spid="_x0000_s1068" style="position:absolute;left:0;text-align:left;margin-left:141.4pt;margin-top:19.85pt;width:332.45pt;height:260.4pt;z-index:251658283;mso-width-relative:margin;mso-height-relative:margin" coordorigin="4155,-6210" coordsize="43178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">
                <v:group id="Group 21" o:spid="_x0000_s1069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<v:shape id="Picture 83" o:spid="_x0000_s1070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">
                    <v:imagedata r:id="rId13" o:title="Food2" grayscale="t"/>
                  </v:shape>
                  <v:shape id="Picture 84" o:spid="_x0000_s1071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">
                    <v:imagedata r:id="rId14" o:title="Food3" grayscale="t"/>
                  </v:shape>
                </v:group>
                <v:group id="Group 27" o:spid="_x0000_s1072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group id="Group 86" o:spid="_x0000_s1073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<v:shape id="Freeform 39" o:spid="_x0000_s1074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75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76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77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 id="TextBox 1" o:spid="_x0000_s1078" type="#_x0000_t202" style="position:absolute;left:38313;top:-6210;width:9020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" filled="f" stroked="f">
                  <v:textbox inset="4.3pt,4.3pt,4.3pt,4.3pt">
                    <w:txbxContent>
                      <w:p w14:paraId="0D601DED" w14:textId="77777777" w:rsidR="00146DDC" w:rsidRPr="00C120B5" w:rsidRDefault="00146DDC" w:rsidP="00146DDC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hint="cs"/>
          <w:sz w:val="30"/>
          <w:szCs w:val="30"/>
          <w:cs/>
        </w:rPr>
        <w:t xml:space="preserve">สำหรับงวดหกเดือนสิ้นสุดวันที่ </w:t>
      </w:r>
      <w:r w:rsidRPr="00B657B8">
        <w:rPr>
          <w:rFonts w:asciiTheme="majorBidi" w:hAnsiTheme="majorBidi" w:cstheme="majorBidi"/>
          <w:sz w:val="30"/>
          <w:szCs w:val="30"/>
        </w:rPr>
        <w:t xml:space="preserve">30 </w:t>
      </w:r>
      <w:r w:rsidRPr="00B657B8">
        <w:rPr>
          <w:rFonts w:asciiTheme="majorBidi" w:hAnsiTheme="majorBidi" w:cstheme="majorBidi"/>
          <w:sz w:val="30"/>
          <w:szCs w:val="30"/>
          <w:cs/>
        </w:rPr>
        <w:t>มิถุนายน</w:t>
      </w:r>
    </w:p>
    <w:p w14:paraId="4509981B" w14:textId="77777777" w:rsidR="00146DDC" w:rsidRPr="00B657B8" w:rsidRDefault="00146DDC" w:rsidP="00146DDC">
      <w:pPr>
        <w:tabs>
          <w:tab w:val="left" w:pos="9450"/>
        </w:tabs>
        <w:ind w:left="540" w:right="-45"/>
        <w:rPr>
          <w:rFonts w:cstheme="minorBidi"/>
          <w:sz w:val="20"/>
          <w:szCs w:val="20"/>
          <w:lang w:val="en-US"/>
        </w:rPr>
      </w:pPr>
      <w:r w:rsidRPr="00B657B8">
        <w:rPr>
          <w:rFonts w:asciiTheme="majorBidi" w:hAnsiTheme="majorBidi" w:cstheme="majorBidi"/>
          <w:noProof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658284" behindDoc="0" locked="0" layoutInCell="1" allowOverlap="1" wp14:anchorId="22FAF2EA" wp14:editId="1045BAED">
                <wp:simplePos x="0" y="0"/>
                <wp:positionH relativeFrom="column">
                  <wp:posOffset>4701978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23" name="Text Box 23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E264843" w14:textId="26D9A575" w:rsidR="00146DDC" w:rsidRPr="009D3874" w:rsidRDefault="00146DDC" w:rsidP="00146DD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  <w:p w14:paraId="5DAF0D14" w14:textId="77777777" w:rsidR="00146DDC" w:rsidRPr="009D3874" w:rsidRDefault="00146DDC" w:rsidP="00146DDC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7E209AE" w14:textId="016EE691" w:rsidR="00146DDC" w:rsidRPr="00275164" w:rsidRDefault="003B4761" w:rsidP="00146DD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13,638,702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66DDAAE" w14:textId="51386149" w:rsidR="00146DDC" w:rsidRPr="009D3874" w:rsidRDefault="00146DDC" w:rsidP="00146DD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CAF9A97" w14:textId="77777777" w:rsidR="00146DDC" w:rsidRPr="00C22645" w:rsidRDefault="00146DDC" w:rsidP="00146DD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DC3E2CC" w14:textId="77777777" w:rsidR="00146DDC" w:rsidRPr="00C22645" w:rsidRDefault="00146DDC" w:rsidP="00146DD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FD1EAC9" w14:textId="77777777" w:rsidR="00146DDC" w:rsidRPr="00275164" w:rsidRDefault="00146DDC" w:rsidP="00146DD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14,604,934</w:t>
                              </w:r>
                            </w:p>
                            <w:p w14:paraId="43EEA70C" w14:textId="77777777" w:rsidR="00146DDC" w:rsidRPr="005D488C" w:rsidRDefault="00146DDC" w:rsidP="00146DD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FAF2EA" id="Group 22" o:spid="_x0000_s1079" style="position:absolute;left:0;text-align:left;margin-left:370.25pt;margin-top:65pt;width:100.8pt;height:1in;z-index:251658284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">
                <v:shape id="Text Box 23" o:spid="_x0000_s108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T+owgAAANsAAAAPAAAAZHJzL2Rvd25yZXYueG1sRI9BawIx&#10;FITvhf6H8ArearYK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BZ6T+owgAAANsAAAAPAAAA&#10;AAAAAAAAAAAAAAcCAABkcnMvZG93bnJldi54bWxQSwUGAAAAAAMAAwC3AAAA9gIAAAAA&#10;" fillcolor="white [3201]" strokeweight=".5pt">
                  <v:textbox>
                    <w:txbxContent>
                      <w:p w14:paraId="3E264843" w14:textId="26D9A575" w:rsidR="00146DDC" w:rsidRPr="009D3874" w:rsidRDefault="00146DDC" w:rsidP="00146DD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8</w:t>
                        </w:r>
                      </w:p>
                      <w:p w14:paraId="5DAF0D14" w14:textId="77777777" w:rsidR="00146DDC" w:rsidRPr="009D3874" w:rsidRDefault="00146DDC" w:rsidP="00146DDC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24" o:spid="_x0000_s108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KfcwgAAANsAAAAPAAAAZHJzL2Rvd25yZXYueG1sRI9BawIx&#10;FITvhf6H8ArearYi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DWAKfcwgAAANsAAAAPAAAA&#10;AAAAAAAAAAAAAAcCAABkcnMvZG93bnJldi54bWxQSwUGAAAAAAMAAwC3AAAA9gIAAAAA&#10;" fillcolor="white [3201]" strokeweight=".5pt">
                  <v:textbox>
                    <w:txbxContent>
                      <w:p w14:paraId="47E209AE" w14:textId="016EE691" w:rsidR="00146DDC" w:rsidRPr="00275164" w:rsidRDefault="003B4761" w:rsidP="00146DD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13,638,702</w:t>
                        </w:r>
                      </w:p>
                    </w:txbxContent>
                  </v:textbox>
                </v:shape>
                <v:shape id="Text Box 25" o:spid="_x0000_s108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AJHwgAAANsAAAAPAAAAZHJzL2Rvd25yZXYueG1sRI9BawIx&#10;FITvhf6H8ArearaC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C5TAJHwgAAANsAAAAPAAAA&#10;AAAAAAAAAAAAAAcCAABkcnMvZG93bnJldi54bWxQSwUGAAAAAAMAAwC3AAAA9gIAAAAA&#10;" fillcolor="white [3201]" strokeweight=".5pt">
                  <v:textbox>
                    <w:txbxContent>
                      <w:p w14:paraId="466DDAAE" w14:textId="51386149" w:rsidR="00146DDC" w:rsidRPr="009D3874" w:rsidRDefault="00146DDC" w:rsidP="00146DD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Text Box 26" o:spid="_x0000_s108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" fillcolor="#00338d" strokeweight=".5pt">
                  <v:textbox>
                    <w:txbxContent>
                      <w:p w14:paraId="4CAF9A97" w14:textId="77777777" w:rsidR="00146DDC" w:rsidRPr="00C22645" w:rsidRDefault="00146DDC" w:rsidP="00146DD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27" o:spid="_x0000_s108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" fillcolor="#00338d" strokeweight=".5pt">
                  <v:textbox>
                    <w:txbxContent>
                      <w:p w14:paraId="7DC3E2CC" w14:textId="77777777" w:rsidR="00146DDC" w:rsidRPr="00C22645" w:rsidRDefault="00146DDC" w:rsidP="00146DD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28" o:spid="_x0000_s108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" fillcolor="white [3201]" strokeweight=".5pt">
                  <v:textbox>
                    <w:txbxContent>
                      <w:p w14:paraId="7FD1EAC9" w14:textId="77777777" w:rsidR="00146DDC" w:rsidRPr="00275164" w:rsidRDefault="00146DDC" w:rsidP="00146DD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14,604,934</w:t>
                        </w:r>
                      </w:p>
                      <w:p w14:paraId="43EEA70C" w14:textId="77777777" w:rsidR="00146DDC" w:rsidRPr="005D488C" w:rsidRDefault="00146DDC" w:rsidP="00146DD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cs="Times New Roman"/>
          <w:noProof/>
          <w:sz w:val="20"/>
          <w:szCs w:val="20"/>
          <w:lang w:val="en-US"/>
        </w:rPr>
        <w:drawing>
          <wp:inline distT="0" distB="0" distL="0" distR="0" wp14:anchorId="5E20C740" wp14:editId="5CB86803">
            <wp:extent cx="5779107" cy="3589020"/>
            <wp:effectExtent l="57150" t="0" r="50800" b="106680"/>
            <wp:docPr id="72" name="Chart 7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1C1D14A9" w14:textId="77777777" w:rsidR="00146DDC" w:rsidRPr="00B657B8" w:rsidRDefault="00146DDC" w:rsidP="00146DDC">
      <w:pPr>
        <w:ind w:left="540" w:right="-45"/>
        <w:rPr>
          <w:rFonts w:cs="Times New Roman"/>
          <w:sz w:val="20"/>
          <w:szCs w:val="20"/>
        </w:rPr>
      </w:pPr>
      <w:r w:rsidRPr="00B657B8">
        <w:rPr>
          <w:rFonts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82" behindDoc="0" locked="0" layoutInCell="1" allowOverlap="1" wp14:anchorId="5B8A85AE" wp14:editId="6C374D2F">
                <wp:simplePos x="0" y="0"/>
                <wp:positionH relativeFrom="column">
                  <wp:posOffset>531307</wp:posOffset>
                </wp:positionH>
                <wp:positionV relativeFrom="paragraph">
                  <wp:posOffset>110910</wp:posOffset>
                </wp:positionV>
                <wp:extent cx="5365113" cy="1642753"/>
                <wp:effectExtent l="0" t="0" r="0" b="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642753"/>
                          <a:chOff x="0" y="292033"/>
                          <a:chExt cx="5365800" cy="1643325"/>
                        </a:xfrm>
                      </wpg:grpSpPr>
                      <wpg:grpSp>
                        <wpg:cNvPr id="30" name="Group 30"/>
                        <wpg:cNvGrpSpPr/>
                        <wpg:grpSpPr>
                          <a:xfrm>
                            <a:off x="2939278" y="1273133"/>
                            <a:ext cx="274302" cy="210184"/>
                            <a:chOff x="26861" y="141936"/>
                            <a:chExt cx="558319" cy="462273"/>
                          </a:xfrm>
                        </wpg:grpSpPr>
                        <wpg:grpSp>
                          <wpg:cNvPr id="31" name="Group 31"/>
                          <wpg:cNvGrpSpPr/>
                          <wpg:grpSpPr>
                            <a:xfrm>
                              <a:off x="344701" y="271744"/>
                              <a:ext cx="240479" cy="311745"/>
                              <a:chOff x="26861" y="115269"/>
                              <a:chExt cx="240479" cy="311745"/>
                            </a:xfrm>
                          </wpg:grpSpPr>
                          <wps:wsp>
                            <wps:cNvPr id="3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30167" y="115269"/>
                                <a:ext cx="235194" cy="603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33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861" y="150317"/>
                                <a:ext cx="240479" cy="2766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39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41936"/>
                              <a:ext cx="283866" cy="46227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49" name="Group 49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53" name="Group 53"/>
                          <wpg:cNvGrpSpPr/>
                          <wpg:grpSpPr>
                            <a:xfrm>
                              <a:off x="1648591" y="876259"/>
                              <a:ext cx="2094328" cy="931703"/>
                              <a:chOff x="-46859" y="-41"/>
                              <a:chExt cx="2094328" cy="931703"/>
                            </a:xfrm>
                          </wpg:grpSpPr>
                          <wpg:grpSp>
                            <wpg:cNvPr id="55" name="Group 55"/>
                            <wpg:cNvGrpSpPr/>
                            <wpg:grpSpPr>
                              <a:xfrm>
                                <a:off x="313653" y="544245"/>
                                <a:ext cx="1384188" cy="12040"/>
                                <a:chOff x="27903" y="61645"/>
                                <a:chExt cx="1384188" cy="12040"/>
                              </a:xfrm>
                            </wpg:grpSpPr>
                            <wps:wsp>
                              <wps:cNvPr id="56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44913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27903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8" name="Group 58"/>
                            <wpg:cNvGrpSpPr/>
                            <wpg:grpSpPr>
                              <a:xfrm>
                                <a:off x="-46859" y="-41"/>
                                <a:ext cx="2094328" cy="0"/>
                                <a:chOff x="-46859" y="-41"/>
                                <a:chExt cx="2094328" cy="0"/>
                              </a:xfrm>
                            </wpg:grpSpPr>
                            <wps:wsp>
                              <wps:cNvPr id="5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9701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61" name="Group 61"/>
                            <wpg:cNvGrpSpPr/>
                            <wpg:grpSpPr>
                              <a:xfrm>
                                <a:off x="313891" y="931603"/>
                                <a:ext cx="1364291" cy="59"/>
                                <a:chOff x="34491" y="-71697"/>
                                <a:chExt cx="1364291" cy="59"/>
                              </a:xfrm>
                            </wpg:grpSpPr>
                            <wps:wsp>
                              <wps:cNvPr id="6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05145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34491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64" name="Group 64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66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B6F31F1" w14:textId="77777777" w:rsidR="00146DDC" w:rsidRPr="00D02FA5" w:rsidRDefault="00146DDC" w:rsidP="00146DDC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33DBCD62" w14:textId="77777777" w:rsidR="00146DDC" w:rsidRPr="00D02FA5" w:rsidRDefault="00146DDC" w:rsidP="00146DDC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67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8FD3644" w14:textId="77777777" w:rsidR="00146DDC" w:rsidRPr="00D02FA5" w:rsidRDefault="00146DDC" w:rsidP="00146DDC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68" name="Group 68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69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CA8D49F" w14:textId="1022BAD1" w:rsidR="00146DDC" w:rsidRPr="00AD4C8B" w:rsidRDefault="00146DDC" w:rsidP="00146DDC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AD4C8B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1C4BA6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70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588888C" w14:textId="1845B265" w:rsidR="00146DDC" w:rsidRPr="00AD4C8B" w:rsidRDefault="00146DDC" w:rsidP="00146DDC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EA471A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1C4BA6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71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7455F0E" w14:textId="77777777" w:rsidR="00146DDC" w:rsidRPr="00D02FA5" w:rsidRDefault="00146DDC" w:rsidP="00146DDC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B8A85AE" id="Group 29" o:spid="_x0000_s1086" style="position:absolute;left:0;text-align:left;margin-left:41.85pt;margin-top:8.75pt;width:422.45pt;height:129.35pt;z-index:251658282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">
                <v:group id="Group 30" o:spid="_x0000_s1087" style="position:absolute;left:29392;top:12731;width:2743;height:2102" coordorigin="268,1419" coordsize="5583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group id="Group 31" o:spid="_x0000_s1088" style="position:absolute;left:3447;top:2717;width:2404;height:31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shape id="Freeform 39" o:spid="_x0000_s1089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" path="m310,86l356,10r,l352,6,348,2,342,r-4,l18,r,l14,,8,2,4,6,,10,46,86r264,xe" fillcolor="black [3213]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90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</v:group>
                  <v:shape id="Freeform 18" o:spid="_x0000_s1091" style="position:absolute;left:268;top:1419;width:2839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group id="Group 49" o:spid="_x0000_s1092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group id="Group 53" o:spid="_x0000_s1093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<v:group id="Group 55" o:spid="_x0000_s1094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<v:line id="Straight Connector 19" o:spid="_x0000_s1095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" strokecolor="black [3213]">
                        <o:lock v:ext="edit" shapetype="f"/>
                      </v:line>
                      <v:line id="Straight Connector 19" o:spid="_x0000_s1096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" strokecolor="black [3213]">
                        <o:lock v:ext="edit" shapetype="f"/>
                      </v:line>
                    </v:group>
                    <v:group id="Group 58" o:spid="_x0000_s1097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<v:line id="Straight Connector 19" o:spid="_x0000_s1098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" strokecolor="black [3213]">
                        <o:lock v:ext="edit" shapetype="f"/>
                      </v:line>
                      <v:line id="Straight Connector 19" o:spid="_x0000_s1099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" strokecolor="black [3213]">
                        <o:lock v:ext="edit" shapetype="f"/>
                      </v:line>
                    </v:group>
                    <v:group id="Group 61" o:spid="_x0000_s1100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<v:line id="Straight Connector 19" o:spid="_x0000_s1101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" strokecolor="black [3213]">
                        <o:lock v:ext="edit" shapetype="f"/>
                      </v:line>
                      <v:line id="Straight Connector 19" o:spid="_x0000_s1102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" strokecolor="black [3213]">
                        <o:lock v:ext="edit" shapetype="f"/>
                      </v:line>
                    </v:group>
                  </v:group>
                  <v:group id="Group 64" o:spid="_x0000_s1103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<v:shape id="TextBox 15" o:spid="_x0000_s1104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" filled="f" stroked="f">
                      <v:textbox inset="4.3pt,4.3pt,4.3pt,4.3pt">
                        <w:txbxContent>
                          <w:p w14:paraId="3B6F31F1" w14:textId="77777777" w:rsidR="00146DDC" w:rsidRPr="00D02FA5" w:rsidRDefault="00146DDC" w:rsidP="00146DDC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33DBCD62" w14:textId="77777777" w:rsidR="00146DDC" w:rsidRPr="00D02FA5" w:rsidRDefault="00146DDC" w:rsidP="00146DDC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105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" filled="f" stroked="f">
                      <v:textbox inset="4.3pt,4.3pt,4.3pt,4.3pt">
                        <w:txbxContent>
                          <w:p w14:paraId="78FD3644" w14:textId="77777777" w:rsidR="00146DDC" w:rsidRPr="00D02FA5" w:rsidRDefault="00146DDC" w:rsidP="00146DDC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68" o:spid="_x0000_s1106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<v:shape id="TextBox 6" o:spid="_x0000_s1107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" filled="f" stroked="f">
                        <v:textbox inset="4.3pt,4.3pt,4.3pt,4.3pt">
                          <w:txbxContent>
                            <w:p w14:paraId="1CA8D49F" w14:textId="1022BAD1" w:rsidR="00146DDC" w:rsidRPr="00AD4C8B" w:rsidRDefault="00146DDC" w:rsidP="00146DD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D4C8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1C4BA6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Box 6" o:spid="_x0000_s1108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" filled="f" stroked="f">
                        <v:textbox inset="4.3pt,4.3pt,4.3pt,4.3pt">
                          <w:txbxContent>
                            <w:p w14:paraId="3588888C" w14:textId="1845B265" w:rsidR="00146DDC" w:rsidRPr="00AD4C8B" w:rsidRDefault="00146DDC" w:rsidP="00146DD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A471A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1C4BA6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109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" filled="f" stroked="f">
                      <v:textbox inset="4.3pt,4.3pt,4.3pt,4.3pt">
                        <w:txbxContent>
                          <w:p w14:paraId="47455F0E" w14:textId="77777777" w:rsidR="00146DDC" w:rsidRPr="00D02FA5" w:rsidRDefault="00146DDC" w:rsidP="00146DDC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22AE4A7F" w14:textId="77777777" w:rsidR="00146DDC" w:rsidRPr="00B657B8" w:rsidRDefault="00146DDC" w:rsidP="00146DDC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B657B8">
        <w:rPr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658280" behindDoc="1" locked="0" layoutInCell="1" allowOverlap="1" wp14:anchorId="2098F046" wp14:editId="6B613326">
            <wp:simplePos x="0" y="0"/>
            <wp:positionH relativeFrom="column">
              <wp:posOffset>3672490</wp:posOffset>
            </wp:positionH>
            <wp:positionV relativeFrom="paragraph">
              <wp:posOffset>130350</wp:posOffset>
            </wp:positionV>
            <wp:extent cx="2358390" cy="2623820"/>
            <wp:effectExtent l="0" t="0" r="0" b="0"/>
            <wp:wrapNone/>
            <wp:docPr id="73" name="Chart 73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657B8">
        <w:rPr>
          <w:rFonts w:asciiTheme="majorBidi" w:hAnsiTheme="majorBidi" w:cstheme="majorBidi"/>
          <w:noProof/>
          <w:sz w:val="30"/>
          <w:szCs w:val="30"/>
          <w:lang w:val="en-US"/>
        </w:rPr>
        <w:drawing>
          <wp:anchor distT="0" distB="0" distL="114300" distR="114300" simplePos="0" relativeHeight="251658281" behindDoc="1" locked="0" layoutInCell="1" allowOverlap="1" wp14:anchorId="76A9E2CF" wp14:editId="391BBE56">
            <wp:simplePos x="0" y="0"/>
            <wp:positionH relativeFrom="column">
              <wp:posOffset>398780</wp:posOffset>
            </wp:positionH>
            <wp:positionV relativeFrom="paragraph">
              <wp:posOffset>130175</wp:posOffset>
            </wp:positionV>
            <wp:extent cx="2411730" cy="2451100"/>
            <wp:effectExtent l="0" t="0" r="7620" b="6350"/>
            <wp:wrapNone/>
            <wp:docPr id="74" name="Chart 74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  <wp14:sizeRelV relativeFrom="margin">
              <wp14:pctHeight>0</wp14:pctHeight>
            </wp14:sizeRelV>
          </wp:anchor>
        </w:drawing>
      </w:r>
    </w:p>
    <w:p w14:paraId="136CBF55" w14:textId="77777777" w:rsidR="00146DDC" w:rsidRPr="00B657B8" w:rsidRDefault="00146DDC" w:rsidP="00146DDC">
      <w:pPr>
        <w:tabs>
          <w:tab w:val="left" w:pos="540"/>
        </w:tabs>
        <w:ind w:right="-45"/>
        <w:jc w:val="both"/>
        <w:rPr>
          <w:rFonts w:asciiTheme="majorBidi" w:hAnsiTheme="majorBidi" w:cstheme="majorBidi"/>
          <w:sz w:val="30"/>
          <w:szCs w:val="30"/>
          <w:cs/>
        </w:rPr>
        <w:sectPr w:rsidR="00146DDC" w:rsidRPr="00B657B8" w:rsidSect="00146DDC">
          <w:footerReference w:type="default" r:id="rId30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  <w:r w:rsidRPr="00B657B8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86" behindDoc="0" locked="0" layoutInCell="1" allowOverlap="1" wp14:anchorId="3898BE37" wp14:editId="56C626A9">
            <wp:simplePos x="0" y="0"/>
            <wp:positionH relativeFrom="column">
              <wp:posOffset>3367140</wp:posOffset>
            </wp:positionH>
            <wp:positionV relativeFrom="paragraph">
              <wp:posOffset>199390</wp:posOffset>
            </wp:positionV>
            <wp:extent cx="122038" cy="146188"/>
            <wp:effectExtent l="0" t="0" r="0" b="6350"/>
            <wp:wrapNone/>
            <wp:docPr id="75" name="Picture 75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Food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2038" cy="146188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657B8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87" behindDoc="0" locked="0" layoutInCell="1" allowOverlap="1" wp14:anchorId="0AC603B4" wp14:editId="6988CFDA">
            <wp:simplePos x="0" y="0"/>
            <wp:positionH relativeFrom="column">
              <wp:posOffset>3503888</wp:posOffset>
            </wp:positionH>
            <wp:positionV relativeFrom="paragraph">
              <wp:posOffset>129540</wp:posOffset>
            </wp:positionV>
            <wp:extent cx="105143" cy="214432"/>
            <wp:effectExtent l="0" t="0" r="9525" b="0"/>
            <wp:wrapNone/>
            <wp:docPr id="76" name="Picture 76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Food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43" cy="214432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657B8">
        <w:rPr>
          <w:rFonts w:hint="cs"/>
          <w:noProof/>
          <w:lang w:val="en-US"/>
        </w:rPr>
        <w:drawing>
          <wp:anchor distT="0" distB="0" distL="114300" distR="114300" simplePos="0" relativeHeight="251658285" behindDoc="0" locked="0" layoutInCell="1" allowOverlap="1" wp14:anchorId="409AD8A1" wp14:editId="0F756AB0">
            <wp:simplePos x="0" y="0"/>
            <wp:positionH relativeFrom="column">
              <wp:posOffset>3750310</wp:posOffset>
            </wp:positionH>
            <wp:positionV relativeFrom="paragraph">
              <wp:posOffset>1905</wp:posOffset>
            </wp:positionV>
            <wp:extent cx="2286000" cy="2286000"/>
            <wp:effectExtent l="57150" t="0" r="57150" b="114300"/>
            <wp:wrapSquare wrapText="bothSides"/>
            <wp:docPr id="77" name="Chart 7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E68505" w14:textId="77777777" w:rsidR="002D3631" w:rsidRPr="00C6491D" w:rsidRDefault="002D3631">
      <w:pPr>
        <w:rPr>
          <w:lang w:val="en-US"/>
        </w:rPr>
      </w:pPr>
    </w:p>
    <w:tbl>
      <w:tblPr>
        <w:tblpPr w:leftFromText="180" w:rightFromText="180" w:vertAnchor="text" w:tblpY="17"/>
        <w:tblW w:w="5131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8"/>
        <w:gridCol w:w="826"/>
        <w:gridCol w:w="179"/>
        <w:gridCol w:w="814"/>
        <w:gridCol w:w="179"/>
        <w:gridCol w:w="811"/>
        <w:gridCol w:w="182"/>
        <w:gridCol w:w="817"/>
        <w:gridCol w:w="179"/>
        <w:gridCol w:w="817"/>
        <w:gridCol w:w="179"/>
        <w:gridCol w:w="817"/>
        <w:gridCol w:w="179"/>
        <w:gridCol w:w="814"/>
        <w:gridCol w:w="179"/>
        <w:gridCol w:w="972"/>
        <w:gridCol w:w="286"/>
        <w:gridCol w:w="844"/>
        <w:gridCol w:w="179"/>
        <w:gridCol w:w="814"/>
        <w:gridCol w:w="179"/>
        <w:gridCol w:w="826"/>
        <w:gridCol w:w="179"/>
        <w:gridCol w:w="832"/>
      </w:tblGrid>
      <w:tr w:rsidR="0006060B" w:rsidRPr="00B657B8" w14:paraId="04FDF93A" w14:textId="77777777" w:rsidTr="00FC6204">
        <w:trPr>
          <w:cantSplit/>
          <w:tblHeader/>
        </w:trPr>
        <w:tc>
          <w:tcPr>
            <w:tcW w:w="5000" w:type="pct"/>
            <w:gridSpan w:val="24"/>
            <w:shd w:val="clear" w:color="auto" w:fill="auto"/>
          </w:tcPr>
          <w:p w14:paraId="51ECD040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FC6204" w:rsidRPr="00B657B8" w14:paraId="4BD2C754" w14:textId="77777777" w:rsidTr="00FC6204">
        <w:trPr>
          <w:cantSplit/>
          <w:tblHeader/>
        </w:trPr>
        <w:tc>
          <w:tcPr>
            <w:tcW w:w="948" w:type="pct"/>
            <w:shd w:val="clear" w:color="auto" w:fill="auto"/>
          </w:tcPr>
          <w:p w14:paraId="1E4ECE9C" w14:textId="77777777" w:rsidR="0006060B" w:rsidRPr="00B657B8" w:rsidRDefault="0006060B" w:rsidP="00180C8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cs/>
                <w:lang w:bidi="th-TH"/>
              </w:rPr>
            </w:pPr>
            <w:r w:rsidRPr="00B657B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สำหรับงวดหกเดือนสิ้นสุดวันที่</w:t>
            </w:r>
          </w:p>
        </w:tc>
        <w:tc>
          <w:tcPr>
            <w:tcW w:w="610" w:type="pct"/>
            <w:gridSpan w:val="3"/>
            <w:shd w:val="clear" w:color="auto" w:fill="auto"/>
            <w:vAlign w:val="bottom"/>
          </w:tcPr>
          <w:p w14:paraId="5058F46A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FA553C1" w14:textId="77777777" w:rsidR="0006060B" w:rsidRPr="00B657B8" w:rsidRDefault="0006060B" w:rsidP="00180C8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7" w:type="pct"/>
            <w:gridSpan w:val="3"/>
            <w:shd w:val="clear" w:color="auto" w:fill="auto"/>
            <w:vAlign w:val="bottom"/>
          </w:tcPr>
          <w:p w14:paraId="048B1DBC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0" w:type="pct"/>
            <w:vAlign w:val="bottom"/>
          </w:tcPr>
          <w:p w14:paraId="68006A45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vAlign w:val="bottom"/>
          </w:tcPr>
          <w:p w14:paraId="72F9C303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60" w:type="pct"/>
            <w:vAlign w:val="bottom"/>
          </w:tcPr>
          <w:p w14:paraId="72BB4425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15323B9A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96" w:type="pct"/>
            <w:vAlign w:val="bottom"/>
          </w:tcPr>
          <w:p w14:paraId="432535AC" w14:textId="77777777" w:rsidR="0006060B" w:rsidRPr="00B657B8" w:rsidRDefault="0006060B" w:rsidP="00180C82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6" w:type="pct"/>
            <w:gridSpan w:val="3"/>
            <w:shd w:val="clear" w:color="auto" w:fill="auto"/>
            <w:vAlign w:val="bottom"/>
          </w:tcPr>
          <w:p w14:paraId="0588E034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60" w:type="pct"/>
            <w:vAlign w:val="bottom"/>
          </w:tcPr>
          <w:p w14:paraId="6F0DE0C3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pct"/>
            <w:gridSpan w:val="3"/>
            <w:vAlign w:val="bottom"/>
          </w:tcPr>
          <w:p w14:paraId="027489B0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FC6204" w:rsidRPr="00B657B8" w14:paraId="6BEDB340" w14:textId="77777777" w:rsidTr="00FC6204">
        <w:trPr>
          <w:cantSplit/>
          <w:tblHeader/>
        </w:trPr>
        <w:tc>
          <w:tcPr>
            <w:tcW w:w="948" w:type="pct"/>
            <w:shd w:val="clear" w:color="auto" w:fill="auto"/>
          </w:tcPr>
          <w:p w14:paraId="7035C9AA" w14:textId="77777777" w:rsidR="0006060B" w:rsidRPr="00B657B8" w:rsidRDefault="0006060B" w:rsidP="00180C8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B657B8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30 </w:t>
            </w:r>
            <w:r w:rsidRPr="00B657B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7" w:type="pct"/>
            <w:shd w:val="clear" w:color="auto" w:fill="auto"/>
          </w:tcPr>
          <w:p w14:paraId="5A868208" w14:textId="4FF5BC25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60" w:type="pct"/>
            <w:shd w:val="clear" w:color="auto" w:fill="auto"/>
          </w:tcPr>
          <w:p w14:paraId="75374FBC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</w:tcPr>
          <w:p w14:paraId="65FACF8A" w14:textId="26AE643B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60" w:type="pct"/>
            <w:shd w:val="clear" w:color="auto" w:fill="auto"/>
          </w:tcPr>
          <w:p w14:paraId="61F8BEDE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shd w:val="clear" w:color="auto" w:fill="auto"/>
          </w:tcPr>
          <w:p w14:paraId="1EBF2D68" w14:textId="62A09B63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61" w:type="pct"/>
            <w:shd w:val="clear" w:color="auto" w:fill="auto"/>
          </w:tcPr>
          <w:p w14:paraId="273DB1B2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</w:tcPr>
          <w:p w14:paraId="04D6B503" w14:textId="3B7FEB2F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60" w:type="pct"/>
          </w:tcPr>
          <w:p w14:paraId="3BEAE22C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</w:tcPr>
          <w:p w14:paraId="3CF380A9" w14:textId="6233198C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60" w:type="pct"/>
            <w:shd w:val="clear" w:color="auto" w:fill="auto"/>
          </w:tcPr>
          <w:p w14:paraId="649BA298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</w:tcPr>
          <w:p w14:paraId="41B97AD5" w14:textId="7B8DAF5F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60" w:type="pct"/>
          </w:tcPr>
          <w:p w14:paraId="03AA2083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</w:tcPr>
          <w:p w14:paraId="30AE00FB" w14:textId="29C2EF8C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60" w:type="pct"/>
          </w:tcPr>
          <w:p w14:paraId="1E686A4A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</w:tcPr>
          <w:p w14:paraId="26C248D7" w14:textId="7D00A285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96" w:type="pct"/>
          </w:tcPr>
          <w:p w14:paraId="06711D2D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3C78FC3F" w14:textId="55B23A68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60" w:type="pct"/>
            <w:shd w:val="clear" w:color="auto" w:fill="auto"/>
          </w:tcPr>
          <w:p w14:paraId="0871DFDF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</w:tcPr>
          <w:p w14:paraId="13A61F78" w14:textId="54C7F37D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60" w:type="pct"/>
          </w:tcPr>
          <w:p w14:paraId="6711ED92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</w:tcPr>
          <w:p w14:paraId="35D3F5F9" w14:textId="2209B550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60" w:type="pct"/>
            <w:shd w:val="clear" w:color="auto" w:fill="auto"/>
          </w:tcPr>
          <w:p w14:paraId="1F901592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9" w:type="pct"/>
            <w:shd w:val="clear" w:color="auto" w:fill="auto"/>
          </w:tcPr>
          <w:p w14:paraId="759839C8" w14:textId="0E42983F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</w:tr>
      <w:tr w:rsidR="0006060B" w:rsidRPr="00B657B8" w14:paraId="19B95943" w14:textId="77777777" w:rsidTr="00FC6204">
        <w:trPr>
          <w:cantSplit/>
          <w:tblHeader/>
        </w:trPr>
        <w:tc>
          <w:tcPr>
            <w:tcW w:w="948" w:type="pct"/>
            <w:shd w:val="clear" w:color="auto" w:fill="auto"/>
          </w:tcPr>
          <w:p w14:paraId="1902995C" w14:textId="77777777" w:rsidR="0006060B" w:rsidRPr="00B657B8" w:rsidRDefault="0006060B" w:rsidP="00180C8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052" w:type="pct"/>
            <w:gridSpan w:val="23"/>
            <w:shd w:val="clear" w:color="auto" w:fill="auto"/>
          </w:tcPr>
          <w:p w14:paraId="13C222AF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FC6204" w:rsidRPr="00B657B8" w14:paraId="0DA0346A" w14:textId="77777777" w:rsidTr="00FC6204">
        <w:trPr>
          <w:cantSplit/>
        </w:trPr>
        <w:tc>
          <w:tcPr>
            <w:tcW w:w="948" w:type="pct"/>
            <w:shd w:val="clear" w:color="auto" w:fill="auto"/>
          </w:tcPr>
          <w:p w14:paraId="76A20FF7" w14:textId="77777777" w:rsidR="0006060B" w:rsidRPr="00B657B8" w:rsidRDefault="0006060B" w:rsidP="0006060B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77" w:type="pct"/>
            <w:shd w:val="clear" w:color="auto" w:fill="auto"/>
          </w:tcPr>
          <w:p w14:paraId="424B7283" w14:textId="71D60D6A" w:rsidR="0006060B" w:rsidRPr="00B657B8" w:rsidRDefault="00153254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11,518,061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374E820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</w:tcPr>
          <w:p w14:paraId="16F9F9FB" w14:textId="1DF1F0C5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12,180,273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EF7CA4F" w14:textId="77777777" w:rsidR="0006060B" w:rsidRPr="00B657B8" w:rsidRDefault="0006060B" w:rsidP="0006060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pct"/>
            <w:shd w:val="clear" w:color="auto" w:fill="auto"/>
          </w:tcPr>
          <w:p w14:paraId="5318EE0C" w14:textId="683DD518" w:rsidR="0006060B" w:rsidRPr="00B657B8" w:rsidRDefault="00B75B71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1,390,578</w:t>
            </w:r>
          </w:p>
        </w:tc>
        <w:tc>
          <w:tcPr>
            <w:tcW w:w="61" w:type="pct"/>
            <w:shd w:val="clear" w:color="auto" w:fill="auto"/>
          </w:tcPr>
          <w:p w14:paraId="7E7128C8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</w:tcPr>
          <w:p w14:paraId="56368C79" w14:textId="4B0F01B0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1,318,855</w:t>
            </w:r>
          </w:p>
        </w:tc>
        <w:tc>
          <w:tcPr>
            <w:tcW w:w="60" w:type="pct"/>
            <w:shd w:val="clear" w:color="auto" w:fill="auto"/>
          </w:tcPr>
          <w:p w14:paraId="05B7D5B4" w14:textId="77777777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</w:tcPr>
          <w:p w14:paraId="788E0266" w14:textId="6A5021BA" w:rsidR="0006060B" w:rsidRPr="00B657B8" w:rsidRDefault="00CD77BE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730,063</w:t>
            </w:r>
          </w:p>
        </w:tc>
        <w:tc>
          <w:tcPr>
            <w:tcW w:w="60" w:type="pct"/>
            <w:shd w:val="clear" w:color="auto" w:fill="auto"/>
          </w:tcPr>
          <w:p w14:paraId="7AFF031B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</w:tcPr>
          <w:p w14:paraId="24270CFC" w14:textId="7E68E519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1,105,806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929E1DD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</w:tcPr>
          <w:p w14:paraId="26CA853F" w14:textId="3E17E747" w:rsidR="0006060B" w:rsidRPr="00B657B8" w:rsidRDefault="00C53C1F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13,638,702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26690F0" w14:textId="77777777" w:rsidR="0006060B" w:rsidRPr="00B657B8" w:rsidRDefault="0006060B" w:rsidP="0006060B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326" w:type="pct"/>
            <w:shd w:val="clear" w:color="auto" w:fill="auto"/>
          </w:tcPr>
          <w:p w14:paraId="73D312DD" w14:textId="18EC1CDC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14,604,934</w:t>
            </w:r>
          </w:p>
        </w:tc>
        <w:tc>
          <w:tcPr>
            <w:tcW w:w="96" w:type="pct"/>
            <w:shd w:val="clear" w:color="auto" w:fill="auto"/>
          </w:tcPr>
          <w:p w14:paraId="038793A9" w14:textId="77777777" w:rsidR="0006060B" w:rsidRPr="00B657B8" w:rsidRDefault="0006060B" w:rsidP="0006060B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14:paraId="0338791D" w14:textId="34505FF5" w:rsidR="0006060B" w:rsidRPr="00B657B8" w:rsidRDefault="00C53C1F" w:rsidP="0006060B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288B0249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</w:tcPr>
          <w:p w14:paraId="77E37F90" w14:textId="7D9AB305" w:rsidR="0006060B" w:rsidRPr="00B657B8" w:rsidRDefault="0006060B" w:rsidP="0049503E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49503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6DA1AE5F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</w:tcPr>
          <w:p w14:paraId="6EAB647A" w14:textId="7C54BFFA" w:rsidR="0006060B" w:rsidRPr="00B657B8" w:rsidRDefault="00555D11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13,638,702</w:t>
            </w:r>
          </w:p>
        </w:tc>
        <w:tc>
          <w:tcPr>
            <w:tcW w:w="60" w:type="pct"/>
            <w:shd w:val="clear" w:color="auto" w:fill="auto"/>
          </w:tcPr>
          <w:p w14:paraId="403A80CD" w14:textId="77777777" w:rsidR="0006060B" w:rsidRPr="00B657B8" w:rsidRDefault="0006060B" w:rsidP="0006060B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</w:tcPr>
          <w:p w14:paraId="1F6C0248" w14:textId="2BFD7EC8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14,604,934</w:t>
            </w:r>
          </w:p>
        </w:tc>
      </w:tr>
      <w:tr w:rsidR="00FC6204" w:rsidRPr="00B657B8" w14:paraId="347785B1" w14:textId="77777777" w:rsidTr="00FC6204">
        <w:trPr>
          <w:cantSplit/>
        </w:trPr>
        <w:tc>
          <w:tcPr>
            <w:tcW w:w="948" w:type="pct"/>
            <w:shd w:val="clear" w:color="auto" w:fill="auto"/>
          </w:tcPr>
          <w:p w14:paraId="56077915" w14:textId="77777777" w:rsidR="0006060B" w:rsidRPr="00B657B8" w:rsidRDefault="0006060B" w:rsidP="0006060B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</w:tcPr>
          <w:p w14:paraId="77BD0BC4" w14:textId="607B14A0" w:rsidR="0006060B" w:rsidRPr="00B657B8" w:rsidRDefault="008117E3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49,736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A79690C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14:paraId="0EBFBB2B" w14:textId="700910C4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102,776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C7C10DF" w14:textId="77777777" w:rsidR="0006060B" w:rsidRPr="00B657B8" w:rsidRDefault="0006060B" w:rsidP="0006060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</w:tcPr>
          <w:p w14:paraId="6EA03A50" w14:textId="2724DF8D" w:rsidR="0006060B" w:rsidRPr="00B657B8" w:rsidRDefault="00B75B71" w:rsidP="0006060B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13EA0048" w14:textId="77777777" w:rsidR="0006060B" w:rsidRPr="00B657B8" w:rsidRDefault="0006060B" w:rsidP="0006060B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</w:tcPr>
          <w:p w14:paraId="13198F51" w14:textId="0BDB282D" w:rsidR="0006060B" w:rsidRPr="00B657B8" w:rsidRDefault="0006060B" w:rsidP="0006060B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49503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569BE300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</w:tcPr>
          <w:p w14:paraId="35606944" w14:textId="29B52CB9" w:rsidR="0006060B" w:rsidRPr="00B657B8" w:rsidRDefault="00CD77BE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84,343</w:t>
            </w:r>
          </w:p>
        </w:tc>
        <w:tc>
          <w:tcPr>
            <w:tcW w:w="60" w:type="pct"/>
            <w:shd w:val="clear" w:color="auto" w:fill="auto"/>
          </w:tcPr>
          <w:p w14:paraId="4EB32F9E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</w:tcPr>
          <w:p w14:paraId="4B36990A" w14:textId="7A2A644C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84,480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899E9E8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14:paraId="13AF1185" w14:textId="17F907AD" w:rsidR="0006060B" w:rsidRPr="00B657B8" w:rsidRDefault="00C53C1F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134,079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E3FE38C" w14:textId="77777777" w:rsidR="0006060B" w:rsidRPr="00B657B8" w:rsidRDefault="0006060B" w:rsidP="0006060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14:paraId="34094F99" w14:textId="0CB800F7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187,256</w:t>
            </w:r>
          </w:p>
        </w:tc>
        <w:tc>
          <w:tcPr>
            <w:tcW w:w="96" w:type="pct"/>
            <w:shd w:val="clear" w:color="auto" w:fill="auto"/>
          </w:tcPr>
          <w:p w14:paraId="643F5CF9" w14:textId="77777777" w:rsidR="0006060B" w:rsidRPr="00B657B8" w:rsidRDefault="0006060B" w:rsidP="0006060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6DDEA5BB" w14:textId="4839F783" w:rsidR="0006060B" w:rsidRPr="00B657B8" w:rsidRDefault="00C53C1F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(134,079)</w:t>
            </w:r>
          </w:p>
        </w:tc>
        <w:tc>
          <w:tcPr>
            <w:tcW w:w="60" w:type="pct"/>
            <w:shd w:val="clear" w:color="auto" w:fill="auto"/>
          </w:tcPr>
          <w:p w14:paraId="1188D8A5" w14:textId="77777777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14:paraId="49EBE006" w14:textId="5A552622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(187,256)</w:t>
            </w:r>
          </w:p>
        </w:tc>
        <w:tc>
          <w:tcPr>
            <w:tcW w:w="60" w:type="pct"/>
            <w:shd w:val="clear" w:color="auto" w:fill="auto"/>
          </w:tcPr>
          <w:p w14:paraId="78FE14DA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</w:tcPr>
          <w:p w14:paraId="4672E4C2" w14:textId="4FAACB2D" w:rsidR="0006060B" w:rsidRPr="00B657B8" w:rsidRDefault="00555D11" w:rsidP="0006060B">
            <w:pPr>
              <w:pStyle w:val="BodyText"/>
              <w:tabs>
                <w:tab w:val="decimal" w:pos="541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40BEC02A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</w:tcPr>
          <w:p w14:paraId="70DEF55B" w14:textId="03F133F4" w:rsidR="0006060B" w:rsidRPr="00B657B8" w:rsidRDefault="0006060B" w:rsidP="0049503E">
            <w:pPr>
              <w:pStyle w:val="BodyText"/>
              <w:tabs>
                <w:tab w:val="decimal" w:pos="541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49503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64ED4" w:rsidRPr="00B657B8" w14:paraId="7545FE23" w14:textId="77777777" w:rsidTr="00FC6204">
        <w:trPr>
          <w:cantSplit/>
        </w:trPr>
        <w:tc>
          <w:tcPr>
            <w:tcW w:w="948" w:type="pct"/>
            <w:shd w:val="clear" w:color="auto" w:fill="auto"/>
          </w:tcPr>
          <w:p w14:paraId="6850A4D9" w14:textId="77777777" w:rsidR="0006060B" w:rsidRPr="00B657B8" w:rsidRDefault="0006060B" w:rsidP="0006060B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B657B8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118F5" w14:textId="64D0E506" w:rsidR="0006060B" w:rsidRPr="00B657B8" w:rsidRDefault="008117E3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11,567,797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8B76013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ED701F" w14:textId="5C23B38B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12,283,049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8F35072" w14:textId="77777777" w:rsidR="0006060B" w:rsidRPr="00B657B8" w:rsidRDefault="0006060B" w:rsidP="0006060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1F091" w14:textId="62E2E97F" w:rsidR="0006060B" w:rsidRPr="00B657B8" w:rsidRDefault="00B75B71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1,390,578</w:t>
            </w:r>
          </w:p>
        </w:tc>
        <w:tc>
          <w:tcPr>
            <w:tcW w:w="61" w:type="pct"/>
            <w:shd w:val="clear" w:color="auto" w:fill="auto"/>
          </w:tcPr>
          <w:p w14:paraId="4D56CBA2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EE158" w14:textId="48719BC1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1,318,855</w:t>
            </w:r>
          </w:p>
        </w:tc>
        <w:tc>
          <w:tcPr>
            <w:tcW w:w="60" w:type="pct"/>
            <w:shd w:val="clear" w:color="auto" w:fill="auto"/>
          </w:tcPr>
          <w:p w14:paraId="3CA79821" w14:textId="77777777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3F572" w14:textId="3DCB68E1" w:rsidR="0006060B" w:rsidRPr="00B657B8" w:rsidRDefault="00CD77BE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814,406</w:t>
            </w:r>
          </w:p>
        </w:tc>
        <w:tc>
          <w:tcPr>
            <w:tcW w:w="60" w:type="pct"/>
            <w:shd w:val="clear" w:color="auto" w:fill="auto"/>
          </w:tcPr>
          <w:p w14:paraId="556BC684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ABA752" w14:textId="625B34F7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1,190,286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E3EC7D0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433EE" w14:textId="4F3319E2" w:rsidR="0006060B" w:rsidRPr="00B657B8" w:rsidRDefault="00C53C1F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13,772,781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FC9023C" w14:textId="77777777" w:rsidR="0006060B" w:rsidRPr="00B657B8" w:rsidRDefault="0006060B" w:rsidP="0006060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78A4A" w14:textId="32B1F352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14,792,190</w:t>
            </w:r>
          </w:p>
        </w:tc>
        <w:tc>
          <w:tcPr>
            <w:tcW w:w="96" w:type="pct"/>
            <w:shd w:val="clear" w:color="auto" w:fill="auto"/>
          </w:tcPr>
          <w:p w14:paraId="08313890" w14:textId="77777777" w:rsidR="0006060B" w:rsidRPr="00B657B8" w:rsidRDefault="0006060B" w:rsidP="0006060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3B391" w14:textId="6FB2AAD3" w:rsidR="0006060B" w:rsidRPr="00B657B8" w:rsidRDefault="00C53C1F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(134,079)</w:t>
            </w:r>
          </w:p>
        </w:tc>
        <w:tc>
          <w:tcPr>
            <w:tcW w:w="60" w:type="pct"/>
            <w:shd w:val="clear" w:color="auto" w:fill="auto"/>
          </w:tcPr>
          <w:p w14:paraId="1D1CB7EA" w14:textId="77777777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8579C" w14:textId="3F1D4196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(187,256)</w:t>
            </w:r>
          </w:p>
        </w:tc>
        <w:tc>
          <w:tcPr>
            <w:tcW w:w="60" w:type="pct"/>
            <w:shd w:val="clear" w:color="auto" w:fill="auto"/>
          </w:tcPr>
          <w:p w14:paraId="2DD5E014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22208" w14:textId="4528F77A" w:rsidR="0006060B" w:rsidRPr="00B657B8" w:rsidRDefault="00555D11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13,638,702</w:t>
            </w:r>
          </w:p>
        </w:tc>
        <w:tc>
          <w:tcPr>
            <w:tcW w:w="60" w:type="pct"/>
            <w:shd w:val="clear" w:color="auto" w:fill="auto"/>
          </w:tcPr>
          <w:p w14:paraId="49E03A50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9EBC0" w14:textId="0616B88E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14,604,934</w:t>
            </w:r>
          </w:p>
        </w:tc>
      </w:tr>
      <w:tr w:rsidR="00FC6204" w:rsidRPr="00B657B8" w14:paraId="58347DE0" w14:textId="77777777" w:rsidTr="00FC6204">
        <w:trPr>
          <w:cantSplit/>
        </w:trPr>
        <w:tc>
          <w:tcPr>
            <w:tcW w:w="948" w:type="pct"/>
            <w:shd w:val="clear" w:color="auto" w:fill="auto"/>
          </w:tcPr>
          <w:p w14:paraId="1933794E" w14:textId="77777777" w:rsidR="0006060B" w:rsidRPr="00B657B8" w:rsidRDefault="0006060B" w:rsidP="00180C82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  <w:shd w:val="clear" w:color="auto" w:fill="auto"/>
          </w:tcPr>
          <w:p w14:paraId="66C17116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61C4B56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</w:tcPr>
          <w:p w14:paraId="2682DCC3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55BF95D" w14:textId="77777777" w:rsidR="0006060B" w:rsidRPr="00B657B8" w:rsidRDefault="0006060B" w:rsidP="00180C8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7A1411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</w:tcPr>
          <w:p w14:paraId="4A609B41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30E699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0" w:type="pct"/>
            <w:shd w:val="clear" w:color="auto" w:fill="auto"/>
          </w:tcPr>
          <w:p w14:paraId="2A0B818E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shd w:val="clear" w:color="auto" w:fill="auto"/>
          </w:tcPr>
          <w:p w14:paraId="1675F5BC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</w:tcPr>
          <w:p w14:paraId="4660FC45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shd w:val="clear" w:color="auto" w:fill="auto"/>
          </w:tcPr>
          <w:p w14:paraId="11BACE24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6830435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</w:tcPr>
          <w:p w14:paraId="2B4549E2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C303AC5" w14:textId="77777777" w:rsidR="0006060B" w:rsidRPr="00B657B8" w:rsidRDefault="0006060B" w:rsidP="00180C8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26" w:type="pct"/>
            <w:tcBorders>
              <w:top w:val="double" w:sz="4" w:space="0" w:color="auto"/>
            </w:tcBorders>
            <w:shd w:val="clear" w:color="auto" w:fill="auto"/>
          </w:tcPr>
          <w:p w14:paraId="014B5EFA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6" w:type="pct"/>
            <w:shd w:val="clear" w:color="auto" w:fill="auto"/>
          </w:tcPr>
          <w:p w14:paraId="43875444" w14:textId="77777777" w:rsidR="0006060B" w:rsidRPr="00B657B8" w:rsidRDefault="0006060B" w:rsidP="00180C8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</w:tcPr>
          <w:p w14:paraId="39B89E6E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</w:tcPr>
          <w:p w14:paraId="7AA2AC36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</w:tcPr>
          <w:p w14:paraId="4DB5940B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0" w:type="pct"/>
            <w:shd w:val="clear" w:color="auto" w:fill="auto"/>
          </w:tcPr>
          <w:p w14:paraId="49FD50B9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  <w:shd w:val="clear" w:color="auto" w:fill="auto"/>
          </w:tcPr>
          <w:p w14:paraId="160EA42C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</w:tcPr>
          <w:p w14:paraId="4ABCF317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shd w:val="clear" w:color="auto" w:fill="auto"/>
          </w:tcPr>
          <w:p w14:paraId="4DC6A1A8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FC6204" w:rsidRPr="00B657B8" w14:paraId="408878BA" w14:textId="77777777" w:rsidTr="00FC6204">
        <w:trPr>
          <w:cantSplit/>
        </w:trPr>
        <w:tc>
          <w:tcPr>
            <w:tcW w:w="948" w:type="pct"/>
            <w:shd w:val="clear" w:color="auto" w:fill="auto"/>
          </w:tcPr>
          <w:p w14:paraId="70CDDE07" w14:textId="77777777" w:rsidR="0006060B" w:rsidRPr="00B657B8" w:rsidRDefault="0006060B" w:rsidP="0006060B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77" w:type="pct"/>
            <w:shd w:val="clear" w:color="auto" w:fill="auto"/>
          </w:tcPr>
          <w:p w14:paraId="24CBA2B6" w14:textId="07942F15" w:rsidR="0006060B" w:rsidRPr="00B657B8" w:rsidRDefault="008117E3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(620,007)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32DF6CF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</w:tcPr>
          <w:p w14:paraId="0562431D" w14:textId="2EAAEAC7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(578,166)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5B54FD5" w14:textId="77777777" w:rsidR="0006060B" w:rsidRPr="00B657B8" w:rsidRDefault="0006060B" w:rsidP="0006060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37C45CDF" w14:textId="3A62F4EE" w:rsidR="0006060B" w:rsidRPr="00B657B8" w:rsidRDefault="00CD77BE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(48,046)</w:t>
            </w:r>
          </w:p>
        </w:tc>
        <w:tc>
          <w:tcPr>
            <w:tcW w:w="61" w:type="pct"/>
            <w:shd w:val="clear" w:color="auto" w:fill="auto"/>
          </w:tcPr>
          <w:p w14:paraId="032B9D39" w14:textId="77777777" w:rsidR="0006060B" w:rsidRPr="00B657B8" w:rsidRDefault="0006060B" w:rsidP="0006060B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B3B4EC0" w14:textId="06871F4E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(42,548)</w:t>
            </w:r>
          </w:p>
        </w:tc>
        <w:tc>
          <w:tcPr>
            <w:tcW w:w="60" w:type="pct"/>
            <w:shd w:val="clear" w:color="auto" w:fill="auto"/>
          </w:tcPr>
          <w:p w14:paraId="6D48FAAF" w14:textId="77777777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23C601BD" w14:textId="6A69686D" w:rsidR="0006060B" w:rsidRPr="00B657B8" w:rsidRDefault="00C53C1F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(76,769)</w:t>
            </w:r>
          </w:p>
        </w:tc>
        <w:tc>
          <w:tcPr>
            <w:tcW w:w="60" w:type="pct"/>
            <w:shd w:val="clear" w:color="auto" w:fill="auto"/>
          </w:tcPr>
          <w:p w14:paraId="7E3D745E" w14:textId="77777777" w:rsidR="0006060B" w:rsidRPr="00B657B8" w:rsidRDefault="0006060B" w:rsidP="0006060B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16A629A5" w14:textId="12BCA11E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(122,756)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F985D34" w14:textId="77777777" w:rsidR="0006060B" w:rsidRPr="00B657B8" w:rsidRDefault="0006060B" w:rsidP="0006060B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</w:tcPr>
          <w:p w14:paraId="133C91EC" w14:textId="103BD056" w:rsidR="0006060B" w:rsidRPr="00B657B8" w:rsidRDefault="00C53C1F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(744,822)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5B6D24B" w14:textId="77777777" w:rsidR="0006060B" w:rsidRPr="00B657B8" w:rsidRDefault="0006060B" w:rsidP="0006060B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326" w:type="pct"/>
            <w:shd w:val="clear" w:color="auto" w:fill="auto"/>
          </w:tcPr>
          <w:p w14:paraId="21AE4CA2" w14:textId="11BA9D9B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(743,470)</w:t>
            </w:r>
          </w:p>
        </w:tc>
        <w:tc>
          <w:tcPr>
            <w:tcW w:w="96" w:type="pct"/>
            <w:shd w:val="clear" w:color="auto" w:fill="auto"/>
          </w:tcPr>
          <w:p w14:paraId="36BE9DF9" w14:textId="77777777" w:rsidR="0006060B" w:rsidRPr="00B657B8" w:rsidRDefault="0006060B" w:rsidP="0006060B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14:paraId="49BF18FF" w14:textId="742D9F4F" w:rsidR="0006060B" w:rsidRPr="00B657B8" w:rsidRDefault="001452E1" w:rsidP="0006060B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432EC9AD" w14:textId="77777777" w:rsidR="0006060B" w:rsidRPr="00B657B8" w:rsidRDefault="0006060B" w:rsidP="0006060B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</w:tcPr>
          <w:p w14:paraId="74FBBFEC" w14:textId="59954491" w:rsidR="0006060B" w:rsidRPr="00B657B8" w:rsidRDefault="0006060B" w:rsidP="0049503E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49503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78FEA4E9" w14:textId="77777777" w:rsidR="0006060B" w:rsidRPr="00B657B8" w:rsidRDefault="0006060B" w:rsidP="0006060B">
            <w:pPr>
              <w:pStyle w:val="acctfourfigures"/>
              <w:tabs>
                <w:tab w:val="decimal" w:pos="524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</w:tcPr>
          <w:p w14:paraId="5C09794D" w14:textId="7D62435A" w:rsidR="0006060B" w:rsidRPr="00B657B8" w:rsidRDefault="00B62747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(744,822)</w:t>
            </w:r>
          </w:p>
        </w:tc>
        <w:tc>
          <w:tcPr>
            <w:tcW w:w="60" w:type="pct"/>
            <w:shd w:val="clear" w:color="auto" w:fill="auto"/>
          </w:tcPr>
          <w:p w14:paraId="727F6625" w14:textId="77777777" w:rsidR="0006060B" w:rsidRPr="00B657B8" w:rsidRDefault="0006060B" w:rsidP="0006060B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</w:tcPr>
          <w:p w14:paraId="1C7E9E38" w14:textId="5DD184EC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(743,470)</w:t>
            </w:r>
          </w:p>
        </w:tc>
      </w:tr>
      <w:tr w:rsidR="00FC6204" w:rsidRPr="00B657B8" w14:paraId="317DBC40" w14:textId="77777777" w:rsidTr="00FC6204">
        <w:trPr>
          <w:cantSplit/>
        </w:trPr>
        <w:tc>
          <w:tcPr>
            <w:tcW w:w="948" w:type="pct"/>
            <w:shd w:val="clear" w:color="auto" w:fill="auto"/>
          </w:tcPr>
          <w:p w14:paraId="4E8C3BC1" w14:textId="66D05EBC" w:rsidR="0006060B" w:rsidRPr="00B657B8" w:rsidRDefault="0006060B" w:rsidP="0006060B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</w:t>
            </w:r>
            <w:r w:rsidR="006900EA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(ขาดทุน) </w:t>
            </w: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จากการดำเนินงานตามส่วนงาน</w:t>
            </w:r>
          </w:p>
        </w:tc>
        <w:tc>
          <w:tcPr>
            <w:tcW w:w="277" w:type="pct"/>
            <w:tcBorders>
              <w:bottom w:val="double" w:sz="4" w:space="0" w:color="auto"/>
            </w:tcBorders>
            <w:shd w:val="clear" w:color="auto" w:fill="auto"/>
          </w:tcPr>
          <w:p w14:paraId="74DD4030" w14:textId="27ACE757" w:rsidR="0006060B" w:rsidRPr="00B657B8" w:rsidRDefault="00B75B71" w:rsidP="00B75B7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2,372,680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6F472E9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  <w:shd w:val="clear" w:color="auto" w:fill="auto"/>
          </w:tcPr>
          <w:p w14:paraId="4AE9500D" w14:textId="358A3CFE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2,131,532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3B0E2C7" w14:textId="77777777" w:rsidR="0006060B" w:rsidRPr="00B657B8" w:rsidRDefault="0006060B" w:rsidP="0006060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F8E740" w14:textId="41EEA269" w:rsidR="0006060B" w:rsidRPr="00EE03DD" w:rsidRDefault="00CD77BE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E03D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135,299</w:t>
            </w:r>
          </w:p>
        </w:tc>
        <w:tc>
          <w:tcPr>
            <w:tcW w:w="61" w:type="pct"/>
            <w:shd w:val="clear" w:color="auto" w:fill="auto"/>
          </w:tcPr>
          <w:p w14:paraId="5ECC5EEF" w14:textId="77777777" w:rsidR="0006060B" w:rsidRPr="00B657B8" w:rsidRDefault="0006060B" w:rsidP="0006060B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62EB1C" w14:textId="120B09E3" w:rsidR="0006060B" w:rsidRPr="004D239A" w:rsidRDefault="0006060B" w:rsidP="004D239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4D239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39,951</w:t>
            </w:r>
          </w:p>
        </w:tc>
        <w:tc>
          <w:tcPr>
            <w:tcW w:w="60" w:type="pct"/>
            <w:shd w:val="clear" w:color="auto" w:fill="auto"/>
          </w:tcPr>
          <w:p w14:paraId="2AE28DC7" w14:textId="77777777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pct"/>
            <w:tcBorders>
              <w:bottom w:val="double" w:sz="4" w:space="0" w:color="auto"/>
            </w:tcBorders>
            <w:shd w:val="clear" w:color="auto" w:fill="auto"/>
          </w:tcPr>
          <w:p w14:paraId="5065E7C1" w14:textId="2DD7538D" w:rsidR="0006060B" w:rsidRPr="00EE03DD" w:rsidRDefault="00C53C1F" w:rsidP="004D239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4D239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196,849</w:t>
            </w:r>
          </w:p>
        </w:tc>
        <w:tc>
          <w:tcPr>
            <w:tcW w:w="60" w:type="pct"/>
            <w:shd w:val="clear" w:color="auto" w:fill="auto"/>
          </w:tcPr>
          <w:p w14:paraId="7078B67F" w14:textId="77777777" w:rsidR="0006060B" w:rsidRPr="00B657B8" w:rsidRDefault="0006060B" w:rsidP="0006060B">
            <w:pPr>
              <w:pStyle w:val="acctfourfigures"/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pct"/>
            <w:tcBorders>
              <w:bottom w:val="double" w:sz="4" w:space="0" w:color="auto"/>
            </w:tcBorders>
            <w:shd w:val="clear" w:color="auto" w:fill="auto"/>
          </w:tcPr>
          <w:p w14:paraId="61FE08BE" w14:textId="184A4A31" w:rsidR="0006060B" w:rsidRPr="004D239A" w:rsidRDefault="0006060B" w:rsidP="007515F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4D239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(423,012)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9A23C5C" w14:textId="77777777" w:rsidR="0006060B" w:rsidRPr="00B657B8" w:rsidRDefault="0006060B" w:rsidP="0006060B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  <w:shd w:val="clear" w:color="auto" w:fill="auto"/>
          </w:tcPr>
          <w:p w14:paraId="0FF27F60" w14:textId="4B093FB6" w:rsidR="0006060B" w:rsidRPr="00B657B8" w:rsidRDefault="00C53C1F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2,704,828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50D3334" w14:textId="77777777" w:rsidR="0006060B" w:rsidRPr="00B657B8" w:rsidRDefault="0006060B" w:rsidP="0006060B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26" w:type="pct"/>
            <w:tcBorders>
              <w:bottom w:val="double" w:sz="4" w:space="0" w:color="auto"/>
            </w:tcBorders>
            <w:shd w:val="clear" w:color="auto" w:fill="auto"/>
          </w:tcPr>
          <w:p w14:paraId="46724DF9" w14:textId="2377D04D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1,748,471</w:t>
            </w:r>
          </w:p>
        </w:tc>
        <w:tc>
          <w:tcPr>
            <w:tcW w:w="96" w:type="pct"/>
            <w:shd w:val="clear" w:color="auto" w:fill="auto"/>
          </w:tcPr>
          <w:p w14:paraId="2A261B81" w14:textId="77777777" w:rsidR="0006060B" w:rsidRPr="00B657B8" w:rsidRDefault="0006060B" w:rsidP="0006060B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</w:tcPr>
          <w:p w14:paraId="12F9F9BC" w14:textId="6C4D7FD2" w:rsidR="0006060B" w:rsidRPr="00B657B8" w:rsidRDefault="001452E1" w:rsidP="004D239A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(42,293)</w:t>
            </w:r>
          </w:p>
        </w:tc>
        <w:tc>
          <w:tcPr>
            <w:tcW w:w="60" w:type="pct"/>
            <w:shd w:val="clear" w:color="auto" w:fill="auto"/>
          </w:tcPr>
          <w:p w14:paraId="1AEE5AEB" w14:textId="77777777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  <w:shd w:val="clear" w:color="auto" w:fill="auto"/>
          </w:tcPr>
          <w:p w14:paraId="4522B6FF" w14:textId="5EE0982F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14,254</w:t>
            </w:r>
          </w:p>
        </w:tc>
        <w:tc>
          <w:tcPr>
            <w:tcW w:w="60" w:type="pct"/>
            <w:shd w:val="clear" w:color="auto" w:fill="auto"/>
          </w:tcPr>
          <w:p w14:paraId="5FD3355E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</w:tcPr>
          <w:p w14:paraId="44B34418" w14:textId="5CEE89E4" w:rsidR="0006060B" w:rsidRPr="00B657B8" w:rsidRDefault="00B62747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2,662,535</w:t>
            </w:r>
          </w:p>
        </w:tc>
        <w:tc>
          <w:tcPr>
            <w:tcW w:w="60" w:type="pct"/>
            <w:shd w:val="clear" w:color="auto" w:fill="auto"/>
          </w:tcPr>
          <w:p w14:paraId="2C482A9B" w14:textId="77777777" w:rsidR="0006060B" w:rsidRPr="00B657B8" w:rsidRDefault="0006060B" w:rsidP="000606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</w:tcPr>
          <w:p w14:paraId="679746A3" w14:textId="7A3DDB9F" w:rsidR="0006060B" w:rsidRPr="00B657B8" w:rsidRDefault="0006060B" w:rsidP="0006060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1,762,725</w:t>
            </w:r>
          </w:p>
        </w:tc>
      </w:tr>
      <w:tr w:rsidR="00FC6204" w:rsidRPr="00B657B8" w14:paraId="47861804" w14:textId="77777777" w:rsidTr="00FC6204">
        <w:trPr>
          <w:cantSplit/>
        </w:trPr>
        <w:tc>
          <w:tcPr>
            <w:tcW w:w="948" w:type="pct"/>
            <w:shd w:val="clear" w:color="auto" w:fill="auto"/>
          </w:tcPr>
          <w:p w14:paraId="3FAB9F58" w14:textId="77777777" w:rsidR="0006060B" w:rsidRPr="00B657B8" w:rsidRDefault="0006060B" w:rsidP="00180C82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0CC05F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23CC857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DE848E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38FF1FC" w14:textId="77777777" w:rsidR="0006060B" w:rsidRPr="00B657B8" w:rsidRDefault="0006060B" w:rsidP="00180C8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432572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F00322D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919ED2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E86BA27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A0382B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A97A6D4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E811B8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FFC9F9B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83B608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CEB17A4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F6B40A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shd w:val="clear" w:color="auto" w:fill="auto"/>
            <w:vAlign w:val="bottom"/>
          </w:tcPr>
          <w:p w14:paraId="6065A5B8" w14:textId="77777777" w:rsidR="0006060B" w:rsidRPr="00B657B8" w:rsidRDefault="0006060B" w:rsidP="00180C8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9365A0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FAE8689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6C26AF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114FD83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2D4E60D5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2E5A7D7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F64C27E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FC6204" w:rsidRPr="00B657B8" w14:paraId="7A6B0210" w14:textId="77777777" w:rsidTr="00FC6204">
        <w:trPr>
          <w:cantSplit/>
        </w:trPr>
        <w:tc>
          <w:tcPr>
            <w:tcW w:w="1225" w:type="pct"/>
            <w:gridSpan w:val="2"/>
            <w:shd w:val="clear" w:color="auto" w:fill="auto"/>
          </w:tcPr>
          <w:p w14:paraId="7E542CCA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E472B54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0B562FBA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471AFF1" w14:textId="77777777" w:rsidR="0006060B" w:rsidRPr="00B657B8" w:rsidRDefault="0006060B" w:rsidP="00180C8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18775AF7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5E961DD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555C3499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D5ABF34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D65FDC4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CC513CE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F95AA3D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BB0CF48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290CF75E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17A8E70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05B74EDC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6" w:type="pct"/>
            <w:shd w:val="clear" w:color="auto" w:fill="auto"/>
            <w:vAlign w:val="bottom"/>
          </w:tcPr>
          <w:p w14:paraId="6458FE40" w14:textId="77777777" w:rsidR="0006060B" w:rsidRPr="00B657B8" w:rsidRDefault="0006060B" w:rsidP="00180C8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51EBD29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74B948D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98ECA14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5EB2779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19562E5E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A3D84B9" w14:textId="77777777" w:rsidR="0006060B" w:rsidRPr="00B657B8" w:rsidRDefault="0006060B" w:rsidP="00180C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45196601" w14:textId="77777777" w:rsidR="0006060B" w:rsidRPr="00B657B8" w:rsidRDefault="0006060B" w:rsidP="00180C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FC6204" w:rsidRPr="00B657B8" w14:paraId="0855956B" w14:textId="77777777" w:rsidTr="00FC6204">
        <w:trPr>
          <w:cantSplit/>
        </w:trPr>
        <w:tc>
          <w:tcPr>
            <w:tcW w:w="948" w:type="pct"/>
            <w:shd w:val="clear" w:color="auto" w:fill="auto"/>
            <w:vAlign w:val="center"/>
          </w:tcPr>
          <w:p w14:paraId="763B0783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519C156A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BEE61D7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32C693F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9CE5E58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0D062240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F5CA148" w14:textId="77777777" w:rsidR="006605F0" w:rsidRPr="00B657B8" w:rsidRDefault="006605F0" w:rsidP="006605F0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5FA40B31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34E2DF2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594559E8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496ED93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D250781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09DB74E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4D8E0433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C4402B3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382875A1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shd w:val="clear" w:color="auto" w:fill="auto"/>
            <w:vAlign w:val="bottom"/>
          </w:tcPr>
          <w:p w14:paraId="03356AD9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350B3A4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A0865E2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6F396EA2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9562D66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4A184EF0" w14:textId="16ED3676" w:rsidR="006605F0" w:rsidRPr="00B657B8" w:rsidRDefault="00B62747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26,232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1991F76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0A58B648" w14:textId="7E8B71BB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17,391</w:t>
            </w:r>
          </w:p>
        </w:tc>
      </w:tr>
      <w:tr w:rsidR="00FC6204" w:rsidRPr="00B657B8" w14:paraId="7664F9FB" w14:textId="77777777" w:rsidTr="00FC6204">
        <w:trPr>
          <w:cantSplit/>
          <w:trHeight w:val="56"/>
        </w:trPr>
        <w:tc>
          <w:tcPr>
            <w:tcW w:w="1558" w:type="pct"/>
            <w:gridSpan w:val="4"/>
            <w:shd w:val="clear" w:color="auto" w:fill="auto"/>
          </w:tcPr>
          <w:p w14:paraId="5651D242" w14:textId="77777777" w:rsidR="006605F0" w:rsidRPr="002E26F4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E26F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BFC0426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2E37D4F0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EF0B855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3DC50BF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6128E40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0E7DF13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A65D417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F863751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B050AC7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5B7B1A94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CB79901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4A756ACB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shd w:val="clear" w:color="auto" w:fill="auto"/>
            <w:vAlign w:val="bottom"/>
          </w:tcPr>
          <w:p w14:paraId="158EC6C4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16BF897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62C72DA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23EDF4D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109591A" w14:textId="77777777" w:rsidR="006605F0" w:rsidRPr="00B657B8" w:rsidRDefault="006605F0" w:rsidP="006605F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4EAC02E7" w14:textId="59CA3023" w:rsidR="006605F0" w:rsidRPr="00B657B8" w:rsidRDefault="00B62747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6,928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7F82432" w14:textId="77777777" w:rsidR="006605F0" w:rsidRPr="00B657B8" w:rsidRDefault="006605F0" w:rsidP="006605F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4591688E" w14:textId="5E1E8FFD" w:rsidR="006605F0" w:rsidRPr="00B657B8" w:rsidRDefault="008D588D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9,098</w:t>
            </w:r>
          </w:p>
        </w:tc>
      </w:tr>
      <w:tr w:rsidR="00FC6204" w:rsidRPr="00B657B8" w14:paraId="5727F570" w14:textId="77777777" w:rsidTr="00FC6204">
        <w:trPr>
          <w:cantSplit/>
          <w:trHeight w:val="56"/>
        </w:trPr>
        <w:tc>
          <w:tcPr>
            <w:tcW w:w="1558" w:type="pct"/>
            <w:gridSpan w:val="4"/>
            <w:shd w:val="clear" w:color="auto" w:fill="auto"/>
          </w:tcPr>
          <w:p w14:paraId="1AD70FB1" w14:textId="105DEA92" w:rsidR="006605F0" w:rsidRPr="002E26F4" w:rsidRDefault="002D46FB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E26F4">
              <w:rPr>
                <w:rFonts w:asciiTheme="majorBidi" w:hAnsiTheme="majorBidi" w:cs="Angsana New"/>
                <w:szCs w:val="22"/>
                <w:cs/>
                <w:lang w:bidi="th-TH"/>
              </w:rPr>
              <w:t>ขาดทุนจากการ</w:t>
            </w:r>
            <w:r w:rsidRPr="002E26F4">
              <w:rPr>
                <w:rFonts w:asciiTheme="majorBidi" w:hAnsiTheme="majorBidi" w:cs="Angsana New" w:hint="cs"/>
                <w:szCs w:val="22"/>
                <w:cs/>
                <w:lang w:bidi="th-TH"/>
              </w:rPr>
              <w:t>จำหน่ายและ</w:t>
            </w:r>
            <w:r w:rsidRPr="002E26F4">
              <w:rPr>
                <w:rFonts w:asciiTheme="majorBidi" w:hAnsiTheme="majorBidi" w:cs="Angsana New"/>
                <w:szCs w:val="22"/>
                <w:cs/>
                <w:lang w:bidi="th-TH"/>
              </w:rPr>
              <w:t>ตัดจำหน่ายสินทรัพย์ไม่มีตัวตนอื่น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781B65E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563E0F69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5E21220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CDE2D70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2821D65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4AE8155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5A48B52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481A2ED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C544BA5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8E6C1FF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7AD314D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1A490C66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shd w:val="clear" w:color="auto" w:fill="auto"/>
            <w:vAlign w:val="bottom"/>
          </w:tcPr>
          <w:p w14:paraId="7F6D6C15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3D86953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04D6D32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7562DB0C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C7A4AED" w14:textId="77777777" w:rsidR="006605F0" w:rsidRPr="00B657B8" w:rsidRDefault="006605F0" w:rsidP="006605F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2A9951C5" w14:textId="3283D1E5" w:rsidR="006605F0" w:rsidRPr="00B657B8" w:rsidRDefault="00ED2196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(60)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6E2CD27" w14:textId="77777777" w:rsidR="006605F0" w:rsidRPr="00B657B8" w:rsidRDefault="006605F0" w:rsidP="006605F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55E54229" w14:textId="374D474A" w:rsidR="006605F0" w:rsidRPr="00B657B8" w:rsidRDefault="008D588D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(8,020)</w:t>
            </w:r>
          </w:p>
        </w:tc>
      </w:tr>
      <w:tr w:rsidR="00FC6204" w:rsidRPr="00B657B8" w14:paraId="4DAB75F8" w14:textId="77777777" w:rsidTr="00FC6204">
        <w:trPr>
          <w:cantSplit/>
          <w:trHeight w:val="56"/>
        </w:trPr>
        <w:tc>
          <w:tcPr>
            <w:tcW w:w="1558" w:type="pct"/>
            <w:gridSpan w:val="4"/>
            <w:shd w:val="clear" w:color="auto" w:fill="auto"/>
          </w:tcPr>
          <w:p w14:paraId="32FF9BA9" w14:textId="0A0645DF" w:rsidR="006605F0" w:rsidRPr="002E26F4" w:rsidRDefault="004D646D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กลับรายการ (</w:t>
            </w:r>
            <w:r w:rsidR="006605F0" w:rsidRPr="002E26F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ขาดทุน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) </w:t>
            </w:r>
            <w:r w:rsidR="006605F0" w:rsidRPr="002E26F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จากการด้อยค่าของที่ดิน อาคารและอุปกรณ์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303714C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061E2E5B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EE4FFF2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23BCB2B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AEE0BD0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947E035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571538F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79F438D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3EF77AC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74CF008F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455708D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1CCB9BC7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shd w:val="clear" w:color="auto" w:fill="auto"/>
            <w:vAlign w:val="bottom"/>
          </w:tcPr>
          <w:p w14:paraId="4A23F0DE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FDC4ABD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12C298D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642C77C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AEBC1E7" w14:textId="77777777" w:rsidR="006605F0" w:rsidRPr="00B657B8" w:rsidRDefault="006605F0" w:rsidP="006605F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017A9D4E" w14:textId="2D4C72A3" w:rsidR="006605F0" w:rsidRPr="004D239A" w:rsidRDefault="004D646D" w:rsidP="004D239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D239A">
              <w:rPr>
                <w:rFonts w:asciiTheme="majorBidi" w:hAnsiTheme="majorBidi" w:cstheme="majorBidi"/>
                <w:szCs w:val="22"/>
                <w:lang w:bidi="th-TH"/>
              </w:rPr>
              <w:t>2,770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7F15967" w14:textId="77777777" w:rsidR="006605F0" w:rsidRPr="00B657B8" w:rsidRDefault="006605F0" w:rsidP="006605F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60FFBABB" w14:textId="38CBCCB5" w:rsidR="006605F0" w:rsidRPr="00B657B8" w:rsidRDefault="008D588D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(2,739)</w:t>
            </w:r>
          </w:p>
        </w:tc>
      </w:tr>
      <w:tr w:rsidR="00FC6204" w:rsidRPr="00B657B8" w14:paraId="7150CF83" w14:textId="77777777" w:rsidTr="00FC6204">
        <w:trPr>
          <w:cantSplit/>
          <w:trHeight w:val="56"/>
        </w:trPr>
        <w:tc>
          <w:tcPr>
            <w:tcW w:w="1558" w:type="pct"/>
            <w:gridSpan w:val="4"/>
            <w:shd w:val="clear" w:color="auto" w:fill="auto"/>
          </w:tcPr>
          <w:p w14:paraId="45D9835C" w14:textId="77777777" w:rsidR="006605F0" w:rsidRPr="002E26F4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E26F4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ขาดทุนจากการด้อยค่าของสินทรัพย์ไม่มีตัวตนอื่น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4913936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124CAFD3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301F803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D945413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E6A0D3B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58A7058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B04A6A0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C792CFB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FBF5F65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0BBB60BD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E7AEB3B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3C9F1598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shd w:val="clear" w:color="auto" w:fill="auto"/>
            <w:vAlign w:val="bottom"/>
          </w:tcPr>
          <w:p w14:paraId="3E0C35EB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57D6012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5DB7B5D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0187D1F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684DC0A" w14:textId="77777777" w:rsidR="006605F0" w:rsidRPr="00B657B8" w:rsidRDefault="006605F0" w:rsidP="006605F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21FA33F1" w14:textId="2515D924" w:rsidR="006605F0" w:rsidRPr="0093247F" w:rsidRDefault="0093247F" w:rsidP="0093247F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93247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6A762E5" w14:textId="77777777" w:rsidR="006605F0" w:rsidRPr="00B657B8" w:rsidRDefault="006605F0" w:rsidP="006605F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E89A377" w14:textId="083814F5" w:rsidR="006605F0" w:rsidRPr="00B657B8" w:rsidRDefault="008D588D" w:rsidP="005453D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</w:rPr>
            </w:pPr>
            <w:r w:rsidRPr="005453DD">
              <w:rPr>
                <w:rFonts w:asciiTheme="majorBidi" w:hAnsiTheme="majorBidi" w:cstheme="majorBidi"/>
                <w:szCs w:val="22"/>
                <w:lang w:bidi="th-TH"/>
              </w:rPr>
              <w:t>(1,389)</w:t>
            </w:r>
          </w:p>
        </w:tc>
      </w:tr>
      <w:tr w:rsidR="00FC6204" w:rsidRPr="00B657B8" w14:paraId="548FB4A2" w14:textId="77777777" w:rsidTr="00FC6204">
        <w:trPr>
          <w:cantSplit/>
        </w:trPr>
        <w:tc>
          <w:tcPr>
            <w:tcW w:w="1225" w:type="pct"/>
            <w:gridSpan w:val="2"/>
            <w:shd w:val="clear" w:color="auto" w:fill="auto"/>
            <w:vAlign w:val="center"/>
          </w:tcPr>
          <w:p w14:paraId="4435D923" w14:textId="77777777" w:rsidR="006605F0" w:rsidRPr="002E26F4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2E26F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ขาดทุนจากอัตราแลกเปลี่ยน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0D7F9FE" w14:textId="77777777" w:rsidR="006605F0" w:rsidRPr="002E26F4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589E5CCA" w14:textId="77777777" w:rsidR="006605F0" w:rsidRPr="002E26F4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E5A9137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0381D109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63D08E2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E8A8BF0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42734C0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F1F9D4B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AE1FD52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ABFF9AB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1DA0EE1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0579ADF3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812FF72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7BDE8CC8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6" w:type="pct"/>
            <w:shd w:val="clear" w:color="auto" w:fill="auto"/>
            <w:vAlign w:val="bottom"/>
          </w:tcPr>
          <w:p w14:paraId="23CBC2BA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AFA2CF7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A9BDFF0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58EADCB8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5225337" w14:textId="77777777" w:rsidR="006605F0" w:rsidRPr="00B657B8" w:rsidRDefault="006605F0" w:rsidP="006605F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50DF2CB0" w14:textId="21D783C1" w:rsidR="006605F0" w:rsidRPr="00B657B8" w:rsidRDefault="00EB1F6E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(48,073)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CC22F43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58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609BD037" w14:textId="41AD7CA8" w:rsidR="006605F0" w:rsidRPr="00B657B8" w:rsidRDefault="008D588D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(47,063)</w:t>
            </w:r>
          </w:p>
        </w:tc>
      </w:tr>
      <w:tr w:rsidR="00FC6204" w:rsidRPr="00B657B8" w14:paraId="257AF459" w14:textId="77777777" w:rsidTr="00FC6204">
        <w:trPr>
          <w:cantSplit/>
        </w:trPr>
        <w:tc>
          <w:tcPr>
            <w:tcW w:w="1890" w:type="pct"/>
            <w:gridSpan w:val="6"/>
            <w:shd w:val="clear" w:color="auto" w:fill="auto"/>
            <w:vAlign w:val="center"/>
          </w:tcPr>
          <w:p w14:paraId="28117ED9" w14:textId="77777777" w:rsidR="006605F0" w:rsidRPr="002E26F4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E26F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</w:t>
            </w:r>
            <w:r w:rsidRPr="002E26F4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(ขาดทุน) </w:t>
            </w:r>
            <w:r w:rsidRPr="002E26F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23C160F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6272561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6D1AB3D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4A33B6B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52B663D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CFE215A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C5268D0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108BDBB7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078C163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139FDEDD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6" w:type="pct"/>
            <w:shd w:val="clear" w:color="auto" w:fill="auto"/>
            <w:vAlign w:val="bottom"/>
          </w:tcPr>
          <w:p w14:paraId="77358D56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C7C2044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0EEACA4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7F61E48B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989A7F2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60FCEE11" w14:textId="5C8023F4" w:rsidR="006605F0" w:rsidRPr="00B657B8" w:rsidRDefault="00674E42" w:rsidP="004D239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22,688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245E561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E7DA6F6" w14:textId="157FC03F" w:rsidR="006605F0" w:rsidRPr="004D239A" w:rsidRDefault="005453DD" w:rsidP="004D239A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4D239A">
              <w:rPr>
                <w:rFonts w:asciiTheme="majorBidi" w:hAnsiTheme="majorBidi" w:cstheme="majorBidi"/>
                <w:szCs w:val="22"/>
              </w:rPr>
              <w:t>(1,282)</w:t>
            </w:r>
          </w:p>
        </w:tc>
      </w:tr>
      <w:tr w:rsidR="00FC6204" w:rsidRPr="00B657B8" w14:paraId="5BCA654D" w14:textId="77777777" w:rsidTr="00FC6204">
        <w:trPr>
          <w:cantSplit/>
        </w:trPr>
        <w:tc>
          <w:tcPr>
            <w:tcW w:w="1890" w:type="pct"/>
            <w:gridSpan w:val="6"/>
            <w:shd w:val="clear" w:color="auto" w:fill="auto"/>
            <w:vAlign w:val="center"/>
          </w:tcPr>
          <w:p w14:paraId="78FCD105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5EBB317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E424004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E9E97F2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537E51F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C5DB7AC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25BFA0F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D94CA3F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701FA096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8609933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7CE1F2FE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6" w:type="pct"/>
            <w:shd w:val="clear" w:color="auto" w:fill="auto"/>
            <w:vAlign w:val="bottom"/>
          </w:tcPr>
          <w:p w14:paraId="033406B1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DF1770F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3717496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22926BE5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641FC04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0C6E1EC4" w14:textId="7F37F03B" w:rsidR="006605F0" w:rsidRPr="00B657B8" w:rsidRDefault="00674E42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67,023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79EFB99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92717D7" w14:textId="1B8AE4D8" w:rsidR="006605F0" w:rsidRPr="00B657B8" w:rsidRDefault="005453DD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61,096</w:t>
            </w:r>
          </w:p>
        </w:tc>
      </w:tr>
      <w:tr w:rsidR="00FC6204" w:rsidRPr="00B657B8" w14:paraId="38BBC402" w14:textId="77777777" w:rsidTr="00FC6204">
        <w:trPr>
          <w:cantSplit/>
        </w:trPr>
        <w:tc>
          <w:tcPr>
            <w:tcW w:w="948" w:type="pct"/>
            <w:shd w:val="clear" w:color="auto" w:fill="auto"/>
            <w:vAlign w:val="center"/>
          </w:tcPr>
          <w:p w14:paraId="7E9D1EC6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6CB29008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94C77B9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2599AE94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3CB2A5A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74247637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5D80CAC" w14:textId="77777777" w:rsidR="006605F0" w:rsidRPr="00B657B8" w:rsidRDefault="006605F0" w:rsidP="006605F0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C6B0384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072C168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D72A68B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26C14C3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76556D3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5C0E2A1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53C2E545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6E27D67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69F1C37D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shd w:val="clear" w:color="auto" w:fill="auto"/>
            <w:vAlign w:val="bottom"/>
          </w:tcPr>
          <w:p w14:paraId="7AE581FA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1B83F6B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465BF6B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6E6D33A6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E6367F4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7697F732" w14:textId="7CC8C2A1" w:rsidR="006605F0" w:rsidRPr="00B657B8" w:rsidRDefault="00674E42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(64,044)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EF3273C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134FC32" w14:textId="51E34DBD" w:rsidR="006605F0" w:rsidRPr="00B657B8" w:rsidRDefault="005453DD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(55,511)</w:t>
            </w:r>
          </w:p>
        </w:tc>
      </w:tr>
      <w:tr w:rsidR="00FC6204" w:rsidRPr="00B657B8" w14:paraId="6F9DD18F" w14:textId="77777777" w:rsidTr="00FC6204">
        <w:trPr>
          <w:cantSplit/>
        </w:trPr>
        <w:tc>
          <w:tcPr>
            <w:tcW w:w="948" w:type="pct"/>
            <w:shd w:val="clear" w:color="auto" w:fill="auto"/>
            <w:vAlign w:val="center"/>
          </w:tcPr>
          <w:p w14:paraId="165B6343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4AFBAF58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482B10A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14CE9FF5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5DB2CE1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54559A64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310C252" w14:textId="77777777" w:rsidR="006605F0" w:rsidRPr="00B657B8" w:rsidRDefault="006605F0" w:rsidP="006605F0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4FBB561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76A322A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0134CA0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F6F6805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FF6761D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D1DF866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11CF2DEF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421EB3C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344A4C97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shd w:val="clear" w:color="auto" w:fill="auto"/>
            <w:vAlign w:val="bottom"/>
          </w:tcPr>
          <w:p w14:paraId="216916FF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7A3FBD1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9007032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0DCFDE4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904D17F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5BB6C" w14:textId="20358DF8" w:rsidR="006605F0" w:rsidRPr="00B657B8" w:rsidRDefault="00674E42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(280,492)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053E03F" w14:textId="77777777" w:rsidR="006605F0" w:rsidRPr="00B657B8" w:rsidRDefault="006605F0" w:rsidP="006605F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EABB4" w14:textId="5EEA8B25" w:rsidR="006605F0" w:rsidRPr="00B657B8" w:rsidRDefault="005453DD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(224,570)</w:t>
            </w:r>
          </w:p>
        </w:tc>
      </w:tr>
      <w:tr w:rsidR="00FC6204" w:rsidRPr="00B657B8" w14:paraId="001D2526" w14:textId="77777777" w:rsidTr="00FC6204">
        <w:trPr>
          <w:cantSplit/>
        </w:trPr>
        <w:tc>
          <w:tcPr>
            <w:tcW w:w="948" w:type="pct"/>
            <w:shd w:val="clear" w:color="auto" w:fill="auto"/>
            <w:vAlign w:val="center"/>
          </w:tcPr>
          <w:p w14:paraId="147D4B7F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25C5F405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62F3617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4C3AD4C4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80136D4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31A10B67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A3F4497" w14:textId="77777777" w:rsidR="006605F0" w:rsidRPr="00B657B8" w:rsidRDefault="006605F0" w:rsidP="006605F0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83703FC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1A0BE0E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EA7DAF3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887A181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564B83D7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A0DAEDE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69FA335E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E918A3F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70715858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shd w:val="clear" w:color="auto" w:fill="auto"/>
            <w:vAlign w:val="bottom"/>
          </w:tcPr>
          <w:p w14:paraId="4757106B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21DBACD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99433D2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4594E81D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C997EDE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4FECA" w14:textId="4C0881E3" w:rsidR="006605F0" w:rsidRPr="00B657B8" w:rsidRDefault="00674E42" w:rsidP="006605F0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2,395,507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FCF53D6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02B62" w14:textId="416363D7" w:rsidR="006605F0" w:rsidRPr="00B657B8" w:rsidRDefault="006605F0" w:rsidP="006605F0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1,509,736</w:t>
            </w:r>
          </w:p>
        </w:tc>
      </w:tr>
      <w:tr w:rsidR="00FC6204" w:rsidRPr="00B657B8" w14:paraId="5031CAFA" w14:textId="77777777" w:rsidTr="00FC6204">
        <w:trPr>
          <w:cantSplit/>
        </w:trPr>
        <w:tc>
          <w:tcPr>
            <w:tcW w:w="1558" w:type="pct"/>
            <w:gridSpan w:val="4"/>
            <w:shd w:val="clear" w:color="auto" w:fill="auto"/>
          </w:tcPr>
          <w:p w14:paraId="7926CE69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0C98768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2E5C9359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08D8CC2" w14:textId="77777777" w:rsidR="006605F0" w:rsidRPr="00B657B8" w:rsidRDefault="006605F0" w:rsidP="006605F0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15DB6A2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3343B9E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5E00346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DEA7D54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7D6E4BE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A123613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67B143B4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67F3133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288F3F14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shd w:val="clear" w:color="auto" w:fill="auto"/>
            <w:vAlign w:val="bottom"/>
          </w:tcPr>
          <w:p w14:paraId="1A73BC08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6501499C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D71C32E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1059AFEE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BBEE672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B8AF7" w14:textId="559F2602" w:rsidR="006605F0" w:rsidRPr="00B657B8" w:rsidRDefault="0093247F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(120,746)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B2F009D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793E6" w14:textId="6C13280E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841FAD">
              <w:rPr>
                <w:rFonts w:asciiTheme="majorBidi" w:hAnsiTheme="majorBidi" w:cstheme="majorBidi"/>
                <w:szCs w:val="22"/>
                <w:lang w:bidi="th-TH"/>
              </w:rPr>
              <w:t>77,215</w:t>
            </w: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</w:tr>
      <w:tr w:rsidR="00FC6204" w:rsidRPr="00B657B8" w14:paraId="7D718A81" w14:textId="77777777" w:rsidTr="00FC6204">
        <w:trPr>
          <w:cantSplit/>
        </w:trPr>
        <w:tc>
          <w:tcPr>
            <w:tcW w:w="948" w:type="pct"/>
            <w:shd w:val="clear" w:color="auto" w:fill="auto"/>
          </w:tcPr>
          <w:p w14:paraId="2144AC4B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62927A0F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8616FDC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D0D1FAB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B84A74E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6B134069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C9AFD9F" w14:textId="77777777" w:rsidR="006605F0" w:rsidRPr="00B657B8" w:rsidRDefault="006605F0" w:rsidP="006605F0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10091CE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DE66BE5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BC604CA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6B26FA2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567160CF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69BBF90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010D367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08AD2F7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38CBF837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shd w:val="clear" w:color="auto" w:fill="auto"/>
            <w:vAlign w:val="bottom"/>
          </w:tcPr>
          <w:p w14:paraId="03FE2F73" w14:textId="77777777" w:rsidR="006605F0" w:rsidRPr="00B657B8" w:rsidRDefault="006605F0" w:rsidP="006605F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96EFD9B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204114E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118A9B0" w14:textId="77777777" w:rsidR="006605F0" w:rsidRPr="00B657B8" w:rsidRDefault="006605F0" w:rsidP="006605F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A32A24D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923E3" w14:textId="4DA4E521" w:rsidR="006605F0" w:rsidRPr="00B657B8" w:rsidRDefault="0093247F" w:rsidP="006605F0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2,274,761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F3292FB" w14:textId="77777777" w:rsidR="006605F0" w:rsidRPr="00B657B8" w:rsidRDefault="006605F0" w:rsidP="006605F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D8705" w14:textId="3F3E9D33" w:rsidR="006605F0" w:rsidRPr="00B657B8" w:rsidRDefault="006605F0" w:rsidP="006605F0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1,432,521</w:t>
            </w:r>
          </w:p>
        </w:tc>
      </w:tr>
    </w:tbl>
    <w:p w14:paraId="1069B822" w14:textId="48447CFE" w:rsidR="000F6EB3" w:rsidRDefault="000F6EB3" w:rsidP="00D97314">
      <w:pPr>
        <w:ind w:right="-45"/>
        <w:contextualSpacing/>
        <w:jc w:val="thaiDistribute"/>
        <w:rPr>
          <w:sz w:val="2"/>
          <w:szCs w:val="2"/>
          <w:lang w:val="en-US"/>
        </w:rPr>
      </w:pPr>
    </w:p>
    <w:p w14:paraId="067BEA94" w14:textId="77777777" w:rsidR="000F6EB3" w:rsidRDefault="000F6EB3">
      <w:pPr>
        <w:spacing w:line="240" w:lineRule="auto"/>
        <w:rPr>
          <w:sz w:val="2"/>
          <w:szCs w:val="2"/>
          <w:lang w:val="en-US"/>
        </w:rPr>
      </w:pPr>
      <w:r>
        <w:rPr>
          <w:sz w:val="2"/>
          <w:szCs w:val="2"/>
          <w:lang w:val="en-US"/>
        </w:rPr>
        <w:br w:type="page"/>
      </w:r>
    </w:p>
    <w:p w14:paraId="29FF7551" w14:textId="77777777" w:rsidR="00D97314" w:rsidRPr="008A2C70" w:rsidRDefault="00D97314" w:rsidP="00D97314">
      <w:pPr>
        <w:ind w:right="-45"/>
        <w:contextualSpacing/>
        <w:jc w:val="thaiDistribute"/>
        <w:rPr>
          <w:sz w:val="2"/>
          <w:szCs w:val="2"/>
          <w:cs/>
          <w:lang w:val="en-US"/>
        </w:rPr>
        <w:sectPr w:rsidR="00D97314" w:rsidRPr="008A2C70" w:rsidSect="00AD14E4"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04268F9F" w14:textId="77777777" w:rsidR="004F18F9" w:rsidRPr="008A2C70" w:rsidRDefault="004F18F9" w:rsidP="004F18F9">
      <w:pPr>
        <w:ind w:left="540" w:right="448"/>
        <w:jc w:val="thaiDistribute"/>
        <w:rPr>
          <w:b/>
          <w:bCs/>
          <w:i/>
          <w:iCs/>
          <w:sz w:val="30"/>
          <w:szCs w:val="30"/>
        </w:rPr>
      </w:pPr>
      <w:r w:rsidRPr="008A2C70">
        <w:rPr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6607225" w14:textId="77777777" w:rsidR="004F18F9" w:rsidRPr="008A2C70" w:rsidRDefault="004F18F9" w:rsidP="004F18F9">
      <w:pPr>
        <w:ind w:left="540" w:right="448"/>
        <w:jc w:val="thaiDistribute"/>
        <w:rPr>
          <w:b/>
          <w:bCs/>
          <w:i/>
          <w:iCs/>
          <w:sz w:val="30"/>
          <w:szCs w:val="30"/>
          <w:cs/>
        </w:rPr>
      </w:pPr>
    </w:p>
    <w:p w14:paraId="4D07D5CC" w14:textId="77777777" w:rsidR="004F18F9" w:rsidRPr="008A2C70" w:rsidRDefault="004F18F9" w:rsidP="004F18F9">
      <w:pPr>
        <w:ind w:left="540" w:right="18"/>
        <w:jc w:val="thaiDistribute"/>
        <w:rPr>
          <w:spacing w:val="8"/>
          <w:sz w:val="30"/>
          <w:szCs w:val="30"/>
        </w:rPr>
      </w:pPr>
      <w:r w:rsidRPr="008A2C70">
        <w:rPr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48AC1101" w14:textId="77777777" w:rsidR="00D97314" w:rsidRPr="008A2C70" w:rsidRDefault="00D97314" w:rsidP="00D97314">
      <w:pPr>
        <w:tabs>
          <w:tab w:val="left" w:pos="540"/>
        </w:tabs>
        <w:spacing w:line="240" w:lineRule="auto"/>
        <w:ind w:right="-45"/>
        <w:jc w:val="thaiDistribute"/>
        <w:rPr>
          <w:sz w:val="30"/>
          <w:szCs w:val="30"/>
        </w:rPr>
      </w:pPr>
    </w:p>
    <w:p w14:paraId="0C153825" w14:textId="77777777" w:rsidR="00D97314" w:rsidRPr="008A2C70" w:rsidRDefault="00D97314" w:rsidP="00D97314">
      <w:pPr>
        <w:ind w:left="540" w:right="18"/>
        <w:jc w:val="center"/>
        <w:rPr>
          <w:spacing w:val="8"/>
          <w:sz w:val="30"/>
          <w:szCs w:val="30"/>
          <w:lang w:val="en-US"/>
        </w:rPr>
      </w:pPr>
      <w:r w:rsidRPr="008A2C70">
        <w:rPr>
          <w:rFonts w:hint="cs"/>
          <w:spacing w:val="8"/>
          <w:sz w:val="30"/>
          <w:szCs w:val="30"/>
          <w:cs/>
          <w:lang w:val="en-US"/>
        </w:rPr>
        <w:t>รายได้จากการขายจำแนกตามส่วนงานภูมิศาสตร์ในงบการเงินรวม</w:t>
      </w:r>
    </w:p>
    <w:p w14:paraId="2517A2AF" w14:textId="0E7957B9" w:rsidR="00D97314" w:rsidRPr="008A2C70" w:rsidRDefault="00D97314" w:rsidP="00D97314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 w:rsidRPr="008A2C70">
        <w:rPr>
          <w:rFonts w:hint="cs"/>
          <w:noProof/>
          <w:spacing w:val="8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31824EB" wp14:editId="604D3F6F">
                <wp:simplePos x="0" y="0"/>
                <wp:positionH relativeFrom="column">
                  <wp:posOffset>4927919</wp:posOffset>
                </wp:positionH>
                <wp:positionV relativeFrom="paragraph">
                  <wp:posOffset>255941</wp:posOffset>
                </wp:positionV>
                <wp:extent cx="834927" cy="373989"/>
                <wp:effectExtent l="0" t="0" r="0" b="0"/>
                <wp:wrapNone/>
                <wp:docPr id="143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DF60F4C" w14:textId="77777777" w:rsidR="00D97314" w:rsidRPr="007E43D2" w:rsidRDefault="00D97314" w:rsidP="00D97314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1824EB" id="Text Box 143" o:spid="_x0000_s1110" type="#_x0000_t202" style="position:absolute;left:0;text-align:left;margin-left:388.05pt;margin-top:20.15pt;width:65.75pt;height:29.45pt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" filled="f" stroked="f">
                <v:textbox inset="4.3pt,4.3pt,4.3pt,4.3pt">
                  <w:txbxContent>
                    <w:p w14:paraId="5DF60F4C" w14:textId="77777777" w:rsidR="00D97314" w:rsidRPr="007E43D2" w:rsidRDefault="00D97314" w:rsidP="00D97314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="0022223A" w:rsidRPr="0022223A">
        <w:rPr>
          <w:spacing w:val="8"/>
          <w:sz w:val="30"/>
          <w:szCs w:val="30"/>
          <w:cs/>
          <w:lang w:val="en-US"/>
        </w:rPr>
        <w:t>สำหรับงวดสามเดือนสิ้นสุดวันที่ 30 มิถุนายน</w:t>
      </w:r>
    </w:p>
    <w:p w14:paraId="16C8D2BE" w14:textId="77777777" w:rsidR="00D97314" w:rsidRPr="008A2C70" w:rsidRDefault="00D97314" w:rsidP="00D97314">
      <w:pPr>
        <w:tabs>
          <w:tab w:val="left" w:pos="540"/>
        </w:tabs>
        <w:spacing w:line="240" w:lineRule="auto"/>
        <w:ind w:left="539" w:right="-45"/>
        <w:jc w:val="center"/>
        <w:rPr>
          <w:lang w:val="en-US"/>
        </w:rPr>
      </w:pPr>
      <w:r w:rsidRPr="008A2C7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876D07" wp14:editId="7C6E6800">
                <wp:simplePos x="0" y="0"/>
                <wp:positionH relativeFrom="column">
                  <wp:posOffset>2501091</wp:posOffset>
                </wp:positionH>
                <wp:positionV relativeFrom="paragraph">
                  <wp:posOffset>2777490</wp:posOffset>
                </wp:positionV>
                <wp:extent cx="206734" cy="343574"/>
                <wp:effectExtent l="0" t="0" r="22225" b="18415"/>
                <wp:wrapNone/>
                <wp:docPr id="149" name="Freeform: 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33DC9E29" id="Freeform: Shape 149" o:spid="_x0000_s1026" style="position:absolute;margin-left:196.95pt;margin-top:218.7pt;width:16.3pt;height:2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Ijeg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8A2C70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3298CCA0" wp14:editId="2AEEDD15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07" name="Text Box 10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B5259FC" w14:textId="77777777" w:rsidR="000707A0" w:rsidRPr="00FE74A6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FE74A6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44064" w:rsidRPr="00FE74A6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8</w:t>
                              </w:r>
                            </w:p>
                            <w:p w14:paraId="2E44662C" w14:textId="0ACB10DB" w:rsidR="00D97314" w:rsidRPr="001518AE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FE74A6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FE74A6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F04EA58" w14:textId="2BC7A1B2" w:rsidR="00D97314" w:rsidRPr="007E43D2" w:rsidRDefault="00756DA2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6,807,31</w:t>
                              </w:r>
                              <w:r w:rsidR="004D0A3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0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3BD51DD" w14:textId="77777777" w:rsidR="000707A0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B51B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44064" w:rsidRPr="00DB51B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0335CEA2" w14:textId="0DF82558" w:rsidR="00D97314" w:rsidRPr="00061F79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1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4D0BA00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ext Box 12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EC902B3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31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CD8CB3D" w14:textId="1922E75C" w:rsidR="00DB51B1" w:rsidRPr="007E43D2" w:rsidRDefault="007C2D48" w:rsidP="00DB51B1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7,345,046</w:t>
                              </w:r>
                            </w:p>
                            <w:p w14:paraId="5871B97D" w14:textId="5CCFD986" w:rsidR="006F6A42" w:rsidRPr="00FE74A6" w:rsidRDefault="006F6A42" w:rsidP="006F6A42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FE74A6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 xml:space="preserve"> </w:t>
                              </w:r>
                            </w:p>
                            <w:p w14:paraId="2C130855" w14:textId="0E767D53" w:rsidR="00D97314" w:rsidRPr="007E43D2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61557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152</w:t>
                              </w:r>
                            </w:p>
                            <w:p w14:paraId="71336491" w14:textId="10FA3F8D" w:rsidR="00D97314" w:rsidRPr="007E43D2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14:paraId="5BA5F7A6" w14:textId="77777777" w:rsidR="00D97314" w:rsidRPr="00FA531A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98CCA0" id="Group 97" o:spid="_x0000_s1111" style="position:absolute;left:0;text-align:left;margin-left:350.6pt;margin-top:63.5pt;width:100.8pt;height:1in;z-index:251658245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">
                <v:shape id="Text Box 107" o:spid="_x0000_s1112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hclwAAAANw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agrXZ8oFcvkHAAD//wMAUEsBAi0AFAAGAAgAAAAhANvh9svuAAAAhQEAABMAAAAAAAAAAAAAAAAA&#10;AAAAAFtDb250ZW50X1R5cGVzXS54bWxQSwECLQAUAAYACAAAACEAWvQsW78AAAAVAQAACwAAAAAA&#10;AAAAAAAAAAAfAQAAX3JlbHMvLnJlbHNQSwECLQAUAAYACAAAACEAkO4XJcAAAADcAAAADwAAAAAA&#10;AAAAAAAAAAAHAgAAZHJzL2Rvd25yZXYueG1sUEsFBgAAAAADAAMAtwAAAPQCAAAAAA==&#10;" fillcolor="white [3201]" strokeweight=".5pt">
                  <v:textbox>
                    <w:txbxContent>
                      <w:p w14:paraId="2B5259FC" w14:textId="77777777" w:rsidR="000707A0" w:rsidRPr="00FE74A6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FE74A6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944064" w:rsidRPr="00FE74A6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8</w:t>
                        </w:r>
                      </w:p>
                      <w:p w14:paraId="2E44662C" w14:textId="0ACB10DB" w:rsidR="00D97314" w:rsidRPr="001518AE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FE74A6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FE74A6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  <v:shape id="Text Box 108" o:spid="_x0000_s1113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NX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" fillcolor="white [3201]" strokeweight=".5pt">
                  <v:textbox>
                    <w:txbxContent>
                      <w:p w14:paraId="3F04EA58" w14:textId="2BC7A1B2" w:rsidR="00D97314" w:rsidRPr="007E43D2" w:rsidRDefault="00756DA2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6,807,31</w:t>
                        </w:r>
                        <w:r w:rsidR="004D0A32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  <v:shape id="Text Box 109" o:spid="_x0000_s1114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" fillcolor="white [3201]" strokeweight=".5pt">
                  <v:textbox>
                    <w:txbxContent>
                      <w:p w14:paraId="03BD51DD" w14:textId="77777777" w:rsidR="000707A0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B51B1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944064" w:rsidRPr="00DB51B1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  <w:p w14:paraId="0335CEA2" w14:textId="0DF82558" w:rsidR="00D97314" w:rsidRPr="00061F79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110" o:spid="_x0000_s1115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" fillcolor="#00338d" strokeweight=".5pt">
                  <v:textbox>
                    <w:txbxContent>
                      <w:p w14:paraId="64D0BA00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25" o:spid="_x0000_s1116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" fillcolor="#00338d" strokeweight=".5pt">
                  <v:textbox>
                    <w:txbxContent>
                      <w:p w14:paraId="5EC902B3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_x0000_s1117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B3wAAAANwAAAAPAAAAZHJzL2Rvd25yZXYueG1sRE9NawIx&#10;EL0X+h/CFHqrWS3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vifgd8AAAADcAAAADwAAAAAA&#10;AAAAAAAAAAAHAgAAZHJzL2Rvd25yZXYueG1sUEsFBgAAAAADAAMAtwAAAPQCAAAAAA==&#10;" fillcolor="white [3201]" strokeweight=".5pt">
                  <v:textbox>
                    <w:txbxContent>
                      <w:p w14:paraId="2CD8CB3D" w14:textId="1922E75C" w:rsidR="00DB51B1" w:rsidRPr="007E43D2" w:rsidRDefault="007C2D48" w:rsidP="00DB51B1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7,345,046</w:t>
                        </w:r>
                      </w:p>
                      <w:p w14:paraId="5871B97D" w14:textId="5CCFD986" w:rsidR="006F6A42" w:rsidRPr="00FE74A6" w:rsidRDefault="006F6A42" w:rsidP="006F6A42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FE74A6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</w:p>
                      <w:p w14:paraId="2C130855" w14:textId="0E767D53" w:rsidR="00D97314" w:rsidRPr="007E43D2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615575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152</w:t>
                        </w:r>
                      </w:p>
                      <w:p w14:paraId="71336491" w14:textId="10FA3F8D" w:rsidR="00D97314" w:rsidRPr="007E43D2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  <w:p w14:paraId="5BA5F7A6" w14:textId="77777777" w:rsidR="00D97314" w:rsidRPr="00FA531A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8A2C70">
        <w:rPr>
          <w:rFonts w:hint="cs"/>
          <w:noProof/>
          <w:lang w:val="en-US"/>
        </w:rPr>
        <w:drawing>
          <wp:inline distT="0" distB="0" distL="0" distR="0" wp14:anchorId="28A448FF" wp14:editId="2953B247">
            <wp:extent cx="5698490" cy="3589020"/>
            <wp:effectExtent l="0" t="0" r="0" b="0"/>
            <wp:docPr id="159" name="Chart 1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31497B39" w14:textId="77777777" w:rsidR="00D97314" w:rsidRPr="008A2C70" w:rsidRDefault="00D97314" w:rsidP="00D97314">
      <w:pPr>
        <w:pStyle w:val="ListParagraph"/>
        <w:ind w:left="540" w:right="65"/>
        <w:rPr>
          <w:szCs w:val="22"/>
          <w:lang w:val="en-AU"/>
        </w:rPr>
      </w:pPr>
      <w:r w:rsidRPr="008A2C70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75C6F053" wp14:editId="6351B1C6">
                <wp:simplePos x="0" y="0"/>
                <wp:positionH relativeFrom="column">
                  <wp:posOffset>240030</wp:posOffset>
                </wp:positionH>
                <wp:positionV relativeFrom="paragraph">
                  <wp:posOffset>27940</wp:posOffset>
                </wp:positionV>
                <wp:extent cx="5488305" cy="1698625"/>
                <wp:effectExtent l="0" t="0" r="0" b="0"/>
                <wp:wrapNone/>
                <wp:docPr id="296" name="Gro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297" name="TextBox 7"/>
                        <wps:cNvSpPr txBox="1"/>
                        <wps:spPr>
                          <a:xfrm>
                            <a:off x="2114617" y="605529"/>
                            <a:ext cx="42912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CFFE4C" w14:textId="77777777" w:rsidR="00D97314" w:rsidRPr="005A17B1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5A17B1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8" name="TextBox 7"/>
                        <wps:cNvSpPr txBox="1"/>
                        <wps:spPr>
                          <a:xfrm>
                            <a:off x="1889558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40A7F35" w14:textId="77777777" w:rsidR="00D97314" w:rsidRPr="005A17B1" w:rsidRDefault="00D97314" w:rsidP="00D97314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9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0622D6" w14:textId="77777777" w:rsidR="000707A0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E160D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  <w:p w14:paraId="4F4BDF3E" w14:textId="6B64BF27" w:rsidR="00D97314" w:rsidRPr="0088592B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300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35C4634" w14:textId="77777777" w:rsidR="000707A0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E160D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63D25F86" w14:textId="6D731793" w:rsidR="00D97314" w:rsidRPr="000826A4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6F053" id="Group 296" o:spid="_x0000_s1118" style="position:absolute;left:0;text-align:left;margin-left:18.9pt;margin-top:2.2pt;width:432.15pt;height:133.75pt;z-index:251658246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">
                <v:shape id="TextBox 7" o:spid="_x0000_s1119" type="#_x0000_t202" style="position:absolute;left:21146;top:6055;width:4291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" filled="f" stroked="f">
                  <v:textbox inset="4.3pt,4.3pt,4.3pt,4.3pt">
                    <w:txbxContent>
                      <w:p w14:paraId="59CFFE4C" w14:textId="77777777" w:rsidR="00D97314" w:rsidRPr="005A17B1" w:rsidRDefault="00D97314" w:rsidP="00D97314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5A17B1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20" type="#_x0000_t202" style="position:absolute;left:18895;top:13742;width:7060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" filled="f" stroked="f">
                  <v:textbox inset="4.3pt,4.3pt,4.3pt,4.3pt">
                    <w:txbxContent>
                      <w:p w14:paraId="240A7F35" w14:textId="77777777" w:rsidR="00D97314" w:rsidRPr="005A17B1" w:rsidRDefault="00D97314" w:rsidP="00D97314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21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" filled="f" stroked="f">
                  <v:textbox inset="4.3pt,4.3pt,4.3pt,4.3pt">
                    <w:txbxContent>
                      <w:p w14:paraId="130622D6" w14:textId="77777777" w:rsidR="000707A0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E160D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8</w:t>
                        </w:r>
                      </w:p>
                      <w:p w14:paraId="4F4BDF3E" w14:textId="6B64BF27" w:rsidR="00D97314" w:rsidRPr="0088592B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2567</w:t>
                        </w:r>
                      </w:p>
                    </w:txbxContent>
                  </v:textbox>
                </v:shape>
                <v:shape id="TextBox 6" o:spid="_x0000_s1122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" filled="f" stroked="f">
                  <v:textbox inset="4.3pt,4.3pt,4.3pt,4.3pt">
                    <w:txbxContent>
                      <w:p w14:paraId="735C4634" w14:textId="77777777" w:rsidR="000707A0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E160D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  <w:p w14:paraId="63D25F86" w14:textId="6D731793" w:rsidR="00D97314" w:rsidRPr="000826A4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8A2C70">
        <w:rPr>
          <w:rFonts w:hint="cs"/>
          <w:noProof/>
          <w:lang w:val="en-US"/>
        </w:rPr>
        <w:drawing>
          <wp:anchor distT="0" distB="0" distL="114300" distR="114300" simplePos="0" relativeHeight="251658260" behindDoc="1" locked="0" layoutInCell="1" allowOverlap="1" wp14:anchorId="2101A454" wp14:editId="6F121627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0" t="0" r="0" b="0"/>
            <wp:wrapNone/>
            <wp:docPr id="161" name="Chart 1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anchor>
        </w:drawing>
      </w:r>
    </w:p>
    <w:p w14:paraId="6B08F606" w14:textId="1FE3D581" w:rsidR="00D97314" w:rsidRPr="00B67668" w:rsidRDefault="00B67668" w:rsidP="00D97314">
      <w:pPr>
        <w:pStyle w:val="ListParagraph"/>
        <w:ind w:left="540" w:right="65"/>
        <w:rPr>
          <w:szCs w:val="22"/>
          <w:cs/>
          <w:lang w:val="en-US"/>
        </w:rPr>
      </w:pPr>
      <w:r w:rsidRPr="008A2C70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DF15E29" wp14:editId="0D75D1A2">
                <wp:simplePos x="0" y="0"/>
                <wp:positionH relativeFrom="column">
                  <wp:posOffset>3032306</wp:posOffset>
                </wp:positionH>
                <wp:positionV relativeFrom="paragraph">
                  <wp:posOffset>324485</wp:posOffset>
                </wp:positionV>
                <wp:extent cx="287655" cy="365760"/>
                <wp:effectExtent l="0" t="0" r="17145" b="15240"/>
                <wp:wrapNone/>
                <wp:docPr id="157" name="Freeform: 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32EFE5B1" id="Freeform: Shape 157" o:spid="_x0000_s1026" style="position:absolute;margin-left:238.75pt;margin-top:25.55pt;width:22.65pt;height:28.8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1108C1" w:rsidRPr="008A2C70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30F226CF" wp14:editId="366329B2">
                <wp:simplePos x="0" y="0"/>
                <wp:positionH relativeFrom="column">
                  <wp:posOffset>2075180</wp:posOffset>
                </wp:positionH>
                <wp:positionV relativeFrom="paragraph">
                  <wp:posOffset>552450</wp:posOffset>
                </wp:positionV>
                <wp:extent cx="1772285" cy="755615"/>
                <wp:effectExtent l="0" t="0" r="18415" b="26035"/>
                <wp:wrapNone/>
                <wp:docPr id="150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2285" cy="755615"/>
                          <a:chOff x="-408730" y="-158932"/>
                          <a:chExt cx="1593629" cy="757913"/>
                        </a:xfrm>
                      </wpg:grpSpPr>
                      <wpg:grpSp>
                        <wpg:cNvPr id="151" name="Group 151"/>
                        <wpg:cNvGrpSpPr/>
                        <wpg:grpSpPr>
                          <a:xfrm>
                            <a:off x="-408730" y="-158932"/>
                            <a:ext cx="1593629" cy="6329"/>
                            <a:chOff x="-408730" y="-158932"/>
                            <a:chExt cx="1593629" cy="6329"/>
                          </a:xfrm>
                        </wpg:grpSpPr>
                        <wps:wsp>
                          <wps:cNvPr id="152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158932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9"/>
                          <wps:cNvCnPr>
                            <a:cxnSpLocks/>
                          </wps:cNvCnPr>
                          <wps:spPr>
                            <a:xfrm>
                              <a:off x="-408730" y="-152603"/>
                              <a:ext cx="633773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-259551" y="598981"/>
                            <a:ext cx="1302085" cy="0"/>
                            <a:chOff x="-259551" y="-251809"/>
                            <a:chExt cx="1302085" cy="0"/>
                          </a:xfrm>
                        </wpg:grpSpPr>
                        <wps:wsp>
                          <wps:cNvPr id="155" name="Straight Connector 19"/>
                          <wps:cNvCnPr>
                            <a:cxnSpLocks/>
                          </wps:cNvCnPr>
                          <wps:spPr>
                            <a:xfrm>
                              <a:off x="766476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Straight Connector 19"/>
                          <wps:cNvCnPr>
                            <a:cxnSpLocks/>
                          </wps:cNvCnPr>
                          <wps:spPr>
                            <a:xfrm>
                              <a:off x="-259551" y="-251809"/>
                              <a:ext cx="232714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319DE59B" id="Group 150" o:spid="_x0000_s1026" style="position:absolute;margin-left:163.4pt;margin-top:43.5pt;width:139.55pt;height:59.5pt;z-index:251658242;mso-width-relative:margin;mso-height-relative:margin" coordorigin="-4087,-1589" coordsize="15936,7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">
                <v:group id="Group 151" o:spid="_x0000_s1027" style="position:absolute;left:-4087;top:-1589;width:15935;height:63" coordorigin="-4087,-1589" coordsize="15936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line id="Straight Connector 19" o:spid="_x0000_s1028" style="position:absolute;visibility:visible;mso-wrap-style:square" from="7088,-1589" to="11848,-1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4087,-1526" to="2250,-1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" strokecolor="black [3213]">
                    <o:lock v:ext="edit" shapetype="f"/>
                  </v:line>
                </v:group>
                <v:group id="Group 154" o:spid="_x0000_s1030" style="position:absolute;left:-2595;top:5989;width:13020;height:0" coordorigin="-2595,-2518" coordsize="130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<v:line id="Straight Connector 19" o:spid="_x0000_s1031" style="position:absolute;visibility:visible;mso-wrap-style:square" from="7664,-2518" to="10425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2595,-2518" to="-268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="00D97314" w:rsidRPr="008A2C70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8B1080E" wp14:editId="47D579D6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58" name="Freeform: 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09ED9223" id="Freeform: Shape 158" o:spid="_x0000_s1026" style="position:absolute;margin-left:246.85pt;margin-top:93.3pt;width:16.9pt;height:16.0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D97314" w:rsidRPr="008A2C70">
        <w:rPr>
          <w:rFonts w:hint="cs"/>
          <w:noProof/>
          <w:lang w:val="en-US"/>
        </w:rPr>
        <w:drawing>
          <wp:inline distT="0" distB="0" distL="0" distR="0" wp14:anchorId="183662C9" wp14:editId="66011936">
            <wp:extent cx="2286000" cy="2286000"/>
            <wp:effectExtent l="0" t="0" r="0" b="0"/>
            <wp:docPr id="160" name="Chart 1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  <w:r w:rsidR="00D97314" w:rsidRPr="008A2C70">
        <w:rPr>
          <w:szCs w:val="22"/>
          <w:lang w:val="en-AU"/>
        </w:rPr>
        <w:tab/>
      </w:r>
      <w:r w:rsidR="00D97314" w:rsidRPr="008A2C70">
        <w:rPr>
          <w:szCs w:val="22"/>
          <w:lang w:val="en-AU"/>
        </w:rPr>
        <w:tab/>
        <w:t xml:space="preserve">       </w:t>
      </w:r>
      <w:r w:rsidR="00D97314" w:rsidRPr="008A2C70">
        <w:rPr>
          <w:szCs w:val="22"/>
          <w:lang w:val="en-AU"/>
        </w:rPr>
        <w:tab/>
      </w:r>
      <w:r w:rsidR="00D97314" w:rsidRPr="008A2C70">
        <w:rPr>
          <w:szCs w:val="22"/>
          <w:lang w:val="en-AU"/>
        </w:rPr>
        <w:tab/>
      </w:r>
    </w:p>
    <w:p w14:paraId="51D3267C" w14:textId="77777777" w:rsidR="00D97314" w:rsidRPr="008A2C70" w:rsidRDefault="00D97314" w:rsidP="00D97314">
      <w:pPr>
        <w:spacing w:line="240" w:lineRule="auto"/>
        <w:jc w:val="center"/>
        <w:rPr>
          <w:lang w:val="en-US"/>
        </w:rPr>
      </w:pPr>
      <w:r w:rsidRPr="008A2C70">
        <w:rPr>
          <w:spacing w:val="8"/>
          <w:sz w:val="30"/>
          <w:szCs w:val="30"/>
          <w:cs/>
          <w:lang w:val="en-US"/>
        </w:rPr>
        <w:br w:type="page"/>
      </w:r>
    </w:p>
    <w:p w14:paraId="2C7848E0" w14:textId="77777777" w:rsidR="00D97314" w:rsidRPr="008A2C70" w:rsidRDefault="00D97314" w:rsidP="00D97314">
      <w:pPr>
        <w:spacing w:line="240" w:lineRule="auto"/>
        <w:jc w:val="center"/>
        <w:rPr>
          <w:sz w:val="30"/>
          <w:szCs w:val="30"/>
        </w:rPr>
      </w:pPr>
      <w:r w:rsidRPr="008A2C70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รายได้จากการขายจำแนกตามส่วนงานภูมิศาสตร์ในงบการเงินเฉพาะกิจการ</w:t>
      </w:r>
    </w:p>
    <w:p w14:paraId="1D908D72" w14:textId="08AF9BDB" w:rsidR="00D97314" w:rsidRPr="008A2C70" w:rsidRDefault="00D97314" w:rsidP="00D97314">
      <w:pPr>
        <w:pStyle w:val="ListParagraph"/>
        <w:ind w:left="540" w:right="65"/>
        <w:jc w:val="center"/>
        <w:rPr>
          <w:rFonts w:ascii="Times New Roman" w:hAnsi="Times New Roman"/>
          <w:b w:val="0"/>
          <w:bCs w:val="0"/>
          <w:i w:val="0"/>
          <w:iCs w:val="0"/>
          <w:spacing w:val="8"/>
          <w:cs/>
          <w:lang w:val="en-US"/>
        </w:rPr>
      </w:pPr>
      <w:r w:rsidRPr="008A2C70">
        <w:rPr>
          <w:rFonts w:hint="cs"/>
          <w:b w:val="0"/>
          <w:bCs w:val="0"/>
          <w:i w:val="0"/>
          <w:iCs w:val="0"/>
          <w:noProof/>
          <w:spacing w:val="8"/>
          <w:lang w:val="en-US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1BA218EA" wp14:editId="34A2925D">
                <wp:simplePos x="0" y="0"/>
                <wp:positionH relativeFrom="column">
                  <wp:posOffset>4788866</wp:posOffset>
                </wp:positionH>
                <wp:positionV relativeFrom="paragraph">
                  <wp:posOffset>236855</wp:posOffset>
                </wp:positionV>
                <wp:extent cx="1008972" cy="373989"/>
                <wp:effectExtent l="0" t="0" r="0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72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C24FCB1" w14:textId="77777777" w:rsidR="00D97314" w:rsidRPr="005A17B1" w:rsidRDefault="00D97314" w:rsidP="00D97314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หน่วย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5A17B1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A218EA" id="Text Box 100" o:spid="_x0000_s1123" type="#_x0000_t202" style="position:absolute;left:0;text-align:left;margin-left:377.1pt;margin-top:18.65pt;width:79.45pt;height:29.45pt;z-index:2516582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" filled="f" stroked="f">
                <v:textbox inset="4.3pt,4.3pt,4.3pt,4.3pt">
                  <w:txbxContent>
                    <w:p w14:paraId="6C24FCB1" w14:textId="77777777" w:rsidR="00D97314" w:rsidRPr="005A17B1" w:rsidRDefault="00D97314" w:rsidP="00D97314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หน่วย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5A17B1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="0022223A" w:rsidRPr="0022223A">
        <w:rPr>
          <w:b w:val="0"/>
          <w:bCs w:val="0"/>
          <w:i w:val="0"/>
          <w:iCs w:val="0"/>
          <w:spacing w:val="8"/>
          <w:cs/>
          <w:lang w:val="en-US"/>
        </w:rPr>
        <w:t>สำหรับงวดสามเดือนสิ้นสุดวันที่ 30 มิถุนายน</w:t>
      </w:r>
    </w:p>
    <w:p w14:paraId="4D8F209C" w14:textId="58EA9ED9" w:rsidR="00D97314" w:rsidRPr="008A2C70" w:rsidRDefault="00D97314" w:rsidP="00D97314">
      <w:pPr>
        <w:pStyle w:val="ListParagraph"/>
        <w:ind w:left="540" w:right="65"/>
        <w:jc w:val="center"/>
        <w:rPr>
          <w:szCs w:val="22"/>
          <w:lang w:val="en-US"/>
        </w:rPr>
      </w:pPr>
      <w:r w:rsidRPr="008A2C70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5BD5CCF4" wp14:editId="34249E4F">
                <wp:simplePos x="0" y="0"/>
                <wp:positionH relativeFrom="column">
                  <wp:posOffset>2330450</wp:posOffset>
                </wp:positionH>
                <wp:positionV relativeFrom="paragraph">
                  <wp:posOffset>2755900</wp:posOffset>
                </wp:positionV>
                <wp:extent cx="206375" cy="343535"/>
                <wp:effectExtent l="0" t="0" r="22225" b="18415"/>
                <wp:wrapNone/>
                <wp:docPr id="8" name="Freeform: Shap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DDEF1A87-C35B-499E-B9F7-9B79CB588AF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150A3B4B" id="Freeform: Shape 8" o:spid="_x0000_s1026" style="position:absolute;margin-left:183.5pt;margin-top:217pt;width:16.25pt;height:27.0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8A2C70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3" behindDoc="0" locked="0" layoutInCell="1" allowOverlap="1" wp14:anchorId="1820948F" wp14:editId="22012EAC">
                <wp:simplePos x="0" y="0"/>
                <wp:positionH relativeFrom="column">
                  <wp:posOffset>4345492</wp:posOffset>
                </wp:positionH>
                <wp:positionV relativeFrom="paragraph">
                  <wp:posOffset>784860</wp:posOffset>
                </wp:positionV>
                <wp:extent cx="1280160" cy="914400"/>
                <wp:effectExtent l="0" t="0" r="15240" b="19050"/>
                <wp:wrapNone/>
                <wp:docPr id="172" name="Group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73" name="Text Box 173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35EFB3B" w14:textId="77777777" w:rsidR="00B27907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7A563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D61457" w:rsidRPr="007A563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8</w:t>
                              </w:r>
                            </w:p>
                            <w:p w14:paraId="79A10F9C" w14:textId="1E85F043" w:rsidR="00D97314" w:rsidRPr="00D61457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  <w:p w14:paraId="241CC794" w14:textId="1F5ACE17" w:rsidR="00D97314" w:rsidRPr="00235F02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3348D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</w:rPr>
                                <w:t>256</w:t>
                              </w:r>
                              <w:r w:rsidR="003348D7" w:rsidRPr="003348D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C2B59BB" w14:textId="479550FD" w:rsidR="00106393" w:rsidRPr="00F6464C" w:rsidRDefault="001F158A" w:rsidP="00106393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4,211,415</w:t>
                              </w:r>
                            </w:p>
                            <w:p w14:paraId="302FE6E1" w14:textId="77777777" w:rsidR="003348D7" w:rsidRPr="003348D7" w:rsidRDefault="007841E7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yellow"/>
                                  <w:cs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4,301,695</w:t>
                              </w:r>
                            </w:p>
                            <w:p w14:paraId="3B48830B" w14:textId="21680FB9" w:rsidR="00D97314" w:rsidRPr="00F6464C" w:rsidRDefault="003348D7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348D7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highlight w:val="yellow"/>
                                  <w:cs/>
                                  <w:lang w:val="en-US"/>
                                </w:rPr>
                                <w:t>4</w:t>
                              </w:r>
                              <w:r w:rsidRPr="003348D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yellow"/>
                                  <w:lang w:val="en-US"/>
                                </w:rPr>
                                <w:t>,849,782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Text Box 175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01B9D67" w14:textId="77777777" w:rsidR="00B27907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7A563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D61457" w:rsidRPr="007A563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419F87F0" w14:textId="3DD8C573" w:rsidR="00D97314" w:rsidRPr="00D61457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  <w:p w14:paraId="67052C04" w14:textId="6E580408" w:rsidR="00D97314" w:rsidRPr="00D02FA5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3348D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</w:rPr>
                                <w:t>256</w:t>
                              </w:r>
                              <w:r w:rsidR="003348D7" w:rsidRPr="003348D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Text Box 176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B2D2D26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Text Box 17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E0D2DE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033752D" w14:textId="62067F30" w:rsidR="007A5632" w:rsidRPr="007A5632" w:rsidRDefault="007F5930" w:rsidP="007A5632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</w:t>
                              </w:r>
                              <w:r w:rsidR="001E408D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905,815</w:t>
                              </w:r>
                            </w:p>
                            <w:p w14:paraId="77A42009" w14:textId="4A2D8AD2" w:rsidR="003348D7" w:rsidRPr="00F6464C" w:rsidRDefault="00630616" w:rsidP="003348D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348D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yellow"/>
                                  <w:lang w:val="en-US"/>
                                </w:rPr>
                                <w:t>49,782</w:t>
                              </w:r>
                              <w:r w:rsidR="003348D7" w:rsidRPr="003348D7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highlight w:val="yellow"/>
                                  <w:cs/>
                                  <w:lang w:val="en-US"/>
                                </w:rPr>
                                <w:t>4</w:t>
                              </w:r>
                              <w:r w:rsidR="003348D7" w:rsidRPr="003348D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yellow"/>
                                  <w:lang w:val="en-US"/>
                                </w:rPr>
                                <w:t>,849,</w:t>
                              </w:r>
                              <w:r w:rsidR="00514811" w:rsidRPr="001236BF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  <w:lang w:val="en-US"/>
                                </w:rPr>
                                <w:t>78</w:t>
                              </w:r>
                              <w:r w:rsidR="003348D7" w:rsidRPr="001236BF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  <w:lang w:val="en-US"/>
                                </w:rPr>
                                <w:t>2</w:t>
                              </w:r>
                            </w:p>
                            <w:p w14:paraId="21F71D29" w14:textId="77777777" w:rsidR="00D97314" w:rsidRPr="00F6464C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61557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4,649,858</w:t>
                              </w:r>
                            </w:p>
                            <w:p w14:paraId="202665CB" w14:textId="340A7165" w:rsidR="00D97314" w:rsidRPr="00F6464C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14:paraId="7C1BE38D" w14:textId="77777777" w:rsidR="00D97314" w:rsidRPr="00D02FA5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  <w:p w14:paraId="54F58B03" w14:textId="77777777" w:rsidR="00D97314" w:rsidRPr="006D206D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20948F" id="Group 172" o:spid="_x0000_s1124" style="position:absolute;left:0;text-align:left;margin-left:342.15pt;margin-top:61.8pt;width:100.8pt;height:1in;z-index:251658253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">
                <v:shape id="Text Box 173" o:spid="_x0000_s1125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2JbwQAAANwAAAAPAAAAZHJzL2Rvd25yZXYueG1sRE9NSwMx&#10;EL0L/ocwgjeb1UJ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LfTYlvBAAAA3AAAAA8AAAAA&#10;AAAAAAAAAAAABwIAAGRycy9kb3ducmV2LnhtbFBLBQYAAAAAAwADALcAAAD1AgAAAAA=&#10;" fillcolor="white [3201]" strokeweight=".5pt">
                  <v:textbox>
                    <w:txbxContent>
                      <w:p w14:paraId="135EFB3B" w14:textId="77777777" w:rsidR="00B27907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7A5632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D61457" w:rsidRPr="007A5632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8</w:t>
                        </w:r>
                      </w:p>
                      <w:p w14:paraId="79A10F9C" w14:textId="1E85F043" w:rsidR="00D97314" w:rsidRPr="00D61457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  <w:p w14:paraId="241CC794" w14:textId="1F5ACE17" w:rsidR="00D97314" w:rsidRPr="00235F02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3348D7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</w:rPr>
                          <w:t>256</w:t>
                        </w:r>
                        <w:r w:rsidR="003348D7" w:rsidRPr="003348D7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  <w:lang w:val="en-US"/>
                          </w:rPr>
                          <w:t>8</w:t>
                        </w:r>
                      </w:p>
                    </w:txbxContent>
                  </v:textbox>
                </v:shape>
                <v:shape id="Text Box 174" o:spid="_x0000_s1126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vovwQAAANwAAAAPAAAAZHJzL2Rvd25yZXYueG1sRE9NSwMx&#10;EL0L/ocwgjebVUp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Dg6+i/BAAAA3AAAAA8AAAAA&#10;AAAAAAAAAAAABwIAAGRycy9kb3ducmV2LnhtbFBLBQYAAAAAAwADALcAAAD1AgAAAAA=&#10;" fillcolor="white [3201]" strokeweight=".5pt">
                  <v:textbox>
                    <w:txbxContent>
                      <w:p w14:paraId="3C2B59BB" w14:textId="479550FD" w:rsidR="00106393" w:rsidRPr="00F6464C" w:rsidRDefault="001F158A" w:rsidP="00106393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4,211,415</w:t>
                        </w:r>
                      </w:p>
                      <w:p w14:paraId="302FE6E1" w14:textId="77777777" w:rsidR="003348D7" w:rsidRPr="003348D7" w:rsidRDefault="007841E7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yellow"/>
                            <w:cs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4,301,695</w:t>
                        </w:r>
                      </w:p>
                      <w:p w14:paraId="3B48830B" w14:textId="21680FB9" w:rsidR="00D97314" w:rsidRPr="00F6464C" w:rsidRDefault="003348D7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3348D7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highlight w:val="yellow"/>
                            <w:cs/>
                            <w:lang w:val="en-US"/>
                          </w:rPr>
                          <w:t>4</w:t>
                        </w:r>
                        <w:r w:rsidRPr="003348D7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yellow"/>
                            <w:lang w:val="en-US"/>
                          </w:rPr>
                          <w:t>,849,782</w:t>
                        </w:r>
                      </w:p>
                    </w:txbxContent>
                  </v:textbox>
                </v:shape>
                <v:shape id="Text Box 175" o:spid="_x0000_s1127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l+0wQAAANwAAAAPAAAAZHJzL2Rvd25yZXYueG1sRE9NSwMx&#10;EL0L/ocwgjebVWh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Fd2X7TBAAAA3AAAAA8AAAAA&#10;AAAAAAAAAAAABwIAAGRycy9kb3ducmV2LnhtbFBLBQYAAAAAAwADALcAAAD1AgAAAAA=&#10;" fillcolor="white [3201]" strokeweight=".5pt">
                  <v:textbox>
                    <w:txbxContent>
                      <w:p w14:paraId="401B9D67" w14:textId="77777777" w:rsidR="00B27907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7A5632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D61457" w:rsidRPr="007A5632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  <w:p w14:paraId="419F87F0" w14:textId="3DD8C573" w:rsidR="00D97314" w:rsidRPr="00D61457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  <w:p w14:paraId="67052C04" w14:textId="6E580408" w:rsidR="00D97314" w:rsidRPr="00D02FA5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3348D7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</w:rPr>
                          <w:t>256</w:t>
                        </w:r>
                        <w:r w:rsidR="003348D7" w:rsidRPr="003348D7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</w:rPr>
                          <w:t>7</w:t>
                        </w:r>
                      </w:p>
                    </w:txbxContent>
                  </v:textbox>
                </v:shape>
                <v:shape id="Text Box 176" o:spid="_x0000_s1128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" fillcolor="#00338d" strokeweight=".5pt">
                  <v:textbox>
                    <w:txbxContent>
                      <w:p w14:paraId="7B2D2D26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77" o:spid="_x0000_s1129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" fillcolor="#00338d" strokeweight=".5pt">
                  <v:textbox>
                    <w:txbxContent>
                      <w:p w14:paraId="5BE0D2DE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85" o:spid="_x0000_s1130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y+TwAAAANwAAAAPAAAAZHJzL2Rvd25yZXYueG1sRE9NawIx&#10;EL0X+h/CFHqr2RYq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YqMvk8AAAADcAAAADwAAAAAA&#10;AAAAAAAAAAAHAgAAZHJzL2Rvd25yZXYueG1sUEsFBgAAAAADAAMAtwAAAPQCAAAAAA==&#10;" fillcolor="white [3201]" strokeweight=".5pt">
                  <v:textbox>
                    <w:txbxContent>
                      <w:p w14:paraId="5033752D" w14:textId="62067F30" w:rsidR="007A5632" w:rsidRPr="007A5632" w:rsidRDefault="007F5930" w:rsidP="007A5632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</w:t>
                        </w:r>
                        <w:r w:rsidR="001E408D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905,815</w:t>
                        </w:r>
                      </w:p>
                      <w:p w14:paraId="77A42009" w14:textId="4A2D8AD2" w:rsidR="003348D7" w:rsidRPr="00F6464C" w:rsidRDefault="00630616" w:rsidP="003348D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3348D7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yellow"/>
                            <w:lang w:val="en-US"/>
                          </w:rPr>
                          <w:t>49,782</w:t>
                        </w:r>
                        <w:r w:rsidR="003348D7" w:rsidRPr="003348D7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highlight w:val="yellow"/>
                            <w:cs/>
                            <w:lang w:val="en-US"/>
                          </w:rPr>
                          <w:t>4</w:t>
                        </w:r>
                        <w:r w:rsidR="003348D7" w:rsidRPr="003348D7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yellow"/>
                            <w:lang w:val="en-US"/>
                          </w:rPr>
                          <w:t>,849,</w:t>
                        </w:r>
                        <w:r w:rsidR="00514811" w:rsidRPr="001236BF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  <w:lang w:val="en-US"/>
                          </w:rPr>
                          <w:t>78</w:t>
                        </w:r>
                        <w:r w:rsidR="003348D7" w:rsidRPr="001236BF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  <w:lang w:val="en-US"/>
                          </w:rPr>
                          <w:t>2</w:t>
                        </w:r>
                      </w:p>
                      <w:p w14:paraId="21F71D29" w14:textId="77777777" w:rsidR="00D97314" w:rsidRPr="00F6464C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615575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4,649,858</w:t>
                        </w:r>
                      </w:p>
                      <w:p w14:paraId="202665CB" w14:textId="340A7165" w:rsidR="00D97314" w:rsidRPr="00F6464C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  <w:p w14:paraId="7C1BE38D" w14:textId="77777777" w:rsidR="00D97314" w:rsidRPr="00D02FA5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  <w:p w14:paraId="54F58B03" w14:textId="77777777" w:rsidR="00D97314" w:rsidRPr="006D206D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8A2C70">
        <w:rPr>
          <w:rFonts w:hint="cs"/>
          <w:noProof/>
          <w:lang w:val="en-US"/>
        </w:rPr>
        <w:drawing>
          <wp:inline distT="0" distB="0" distL="0" distR="0" wp14:anchorId="75D92EE2" wp14:editId="15240609">
            <wp:extent cx="5675741" cy="3589020"/>
            <wp:effectExtent l="0" t="0" r="0" b="0"/>
            <wp:docPr id="99" name="Chart 9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06E2E47B" w14:textId="3BDCD5C1" w:rsidR="00D97314" w:rsidRPr="008A2C70" w:rsidRDefault="00DF25E2" w:rsidP="00D97314">
      <w:pPr>
        <w:pStyle w:val="ListParagraph"/>
        <w:ind w:left="540" w:right="65"/>
        <w:rPr>
          <w:szCs w:val="22"/>
          <w:lang w:val="en-AU"/>
        </w:rPr>
      </w:pPr>
      <w:r w:rsidRPr="008A2C70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51" behindDoc="0" locked="0" layoutInCell="1" allowOverlap="1" wp14:anchorId="7BDA053A" wp14:editId="64198DF2">
                <wp:simplePos x="0" y="0"/>
                <wp:positionH relativeFrom="column">
                  <wp:posOffset>176784</wp:posOffset>
                </wp:positionH>
                <wp:positionV relativeFrom="paragraph">
                  <wp:posOffset>103632</wp:posOffset>
                </wp:positionV>
                <wp:extent cx="5454015" cy="1830831"/>
                <wp:effectExtent l="0" t="0" r="0" b="0"/>
                <wp:wrapNone/>
                <wp:docPr id="130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1830831"/>
                          <a:chOff x="-406025" y="0"/>
                          <a:chExt cx="5454705" cy="1832174"/>
                        </a:xfrm>
                      </wpg:grpSpPr>
                      <wps:wsp>
                        <wps:cNvPr id="115" name="TextBox 7"/>
                        <wps:cNvSpPr txBox="1"/>
                        <wps:spPr>
                          <a:xfrm>
                            <a:off x="1880264" y="59737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50D4D3" w14:textId="77777777" w:rsidR="00D97314" w:rsidRPr="000B17AC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4E015FA5" w14:textId="77777777" w:rsidR="00D97314" w:rsidRPr="000B17AC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16" name="TextBox 7"/>
                        <wps:cNvSpPr txBox="1"/>
                        <wps:spPr>
                          <a:xfrm>
                            <a:off x="1899281" y="1506419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E0511E6" w14:textId="77777777" w:rsidR="00D97314" w:rsidRPr="0034178E" w:rsidRDefault="00D97314" w:rsidP="00D97314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3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534C91" w14:textId="77777777" w:rsidR="004F5DD1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="0013319F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  <w:p w14:paraId="0F7DBE81" w14:textId="0FAD1034" w:rsidR="00D97314" w:rsidRPr="0034178E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4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A08D74" w14:textId="77777777" w:rsidR="004F5DD1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="0013319F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7A5F9515" w14:textId="7FAD40EC" w:rsidR="00D97314" w:rsidRPr="0034178E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DA053A" id="Group 130" o:spid="_x0000_s1131" style="position:absolute;left:0;text-align:left;margin-left:13.9pt;margin-top:8.15pt;width:429.45pt;height:144.15pt;z-index:251658251;mso-width-relative:margin;mso-height-relative:margin" coordorigin="-4060" coordsize="54547,18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">
                <v:shape id="TextBox 7" o:spid="_x0000_s1132" type="#_x0000_t202" style="position:absolute;left:18802;top:597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" filled="f" stroked="f">
                  <v:textbox inset="4.3pt,4.3pt,4.3pt,4.3pt">
                    <w:txbxContent>
                      <w:p w14:paraId="0E50D4D3" w14:textId="77777777" w:rsidR="00D97314" w:rsidRPr="000B17AC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4E015FA5" w14:textId="77777777" w:rsidR="00D97314" w:rsidRPr="000B17AC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133" type="#_x0000_t202" style="position:absolute;left:18992;top:15064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" filled="f" stroked="f">
                  <v:textbox inset="4.3pt,4.3pt,4.3pt,4.3pt">
                    <w:txbxContent>
                      <w:p w14:paraId="2E0511E6" w14:textId="77777777" w:rsidR="00D97314" w:rsidRPr="0034178E" w:rsidRDefault="00D97314" w:rsidP="00D97314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34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" filled="f" stroked="f">
                  <v:textbox inset="4.3pt,4.3pt,4.3pt,4.3pt">
                    <w:txbxContent>
                      <w:p w14:paraId="7D534C91" w14:textId="77777777" w:rsidR="004F5DD1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="0013319F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8</w:t>
                        </w:r>
                      </w:p>
                      <w:p w14:paraId="0F7DBE81" w14:textId="0FAD1034" w:rsidR="00D97314" w:rsidRPr="0034178E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TextBox 6" o:spid="_x0000_s1135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" filled="f" stroked="f">
                  <v:textbox inset="4.3pt,4.3pt,4.3pt,4.3pt">
                    <w:txbxContent>
                      <w:p w14:paraId="34A08D74" w14:textId="77777777" w:rsidR="004F5DD1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="0013319F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  <w:p w14:paraId="7A5F9515" w14:textId="7FAD40EC" w:rsidR="00D97314" w:rsidRPr="0034178E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97314" w:rsidRPr="008A2C70">
        <w:rPr>
          <w:rFonts w:hint="cs"/>
          <w:noProof/>
          <w:lang w:val="en-US"/>
        </w:rPr>
        <w:drawing>
          <wp:anchor distT="0" distB="0" distL="114300" distR="114300" simplePos="0" relativeHeight="251658258" behindDoc="1" locked="0" layoutInCell="1" allowOverlap="1" wp14:anchorId="1E551FB1" wp14:editId="778F8F7D">
            <wp:simplePos x="0" y="0"/>
            <wp:positionH relativeFrom="column">
              <wp:posOffset>3485674</wp:posOffset>
            </wp:positionH>
            <wp:positionV relativeFrom="paragraph">
              <wp:posOffset>271780</wp:posOffset>
            </wp:positionV>
            <wp:extent cx="2286000" cy="2286000"/>
            <wp:effectExtent l="0" t="0" r="0" b="0"/>
            <wp:wrapNone/>
            <wp:docPr id="106" name="Chart 10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anchor>
        </w:drawing>
      </w:r>
    </w:p>
    <w:p w14:paraId="4963F410" w14:textId="77777777" w:rsidR="00D97314" w:rsidRPr="008A2C70" w:rsidRDefault="00D97314" w:rsidP="00D97314">
      <w:pPr>
        <w:pStyle w:val="ListParagraph"/>
        <w:ind w:left="540" w:right="65"/>
        <w:rPr>
          <w:b w:val="0"/>
          <w:bCs w:val="0"/>
          <w:i w:val="0"/>
          <w:iCs w:val="0"/>
          <w:szCs w:val="22"/>
          <w:lang w:val="en-US"/>
        </w:rPr>
      </w:pPr>
      <w:r w:rsidRPr="008A2C70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8" behindDoc="0" locked="0" layoutInCell="1" allowOverlap="1" wp14:anchorId="171F72DF" wp14:editId="524DE946">
                <wp:simplePos x="0" y="0"/>
                <wp:positionH relativeFrom="column">
                  <wp:posOffset>2097617</wp:posOffset>
                </wp:positionH>
                <wp:positionV relativeFrom="paragraph">
                  <wp:posOffset>597535</wp:posOffset>
                </wp:positionV>
                <wp:extent cx="1681565" cy="944245"/>
                <wp:effectExtent l="0" t="0" r="13970" b="27305"/>
                <wp:wrapNone/>
                <wp:docPr id="129" name="Gro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1565" cy="944245"/>
                          <a:chOff x="-2888" y="-63645"/>
                          <a:chExt cx="1311929" cy="914435"/>
                        </a:xfrm>
                      </wpg:grpSpPr>
                      <wpg:grpSp>
                        <wpg:cNvPr id="128" name="Group 128"/>
                        <wpg:cNvGrpSpPr/>
                        <wpg:grpSpPr>
                          <a:xfrm>
                            <a:off x="-2888" y="-63645"/>
                            <a:ext cx="1311929" cy="5"/>
                            <a:chOff x="-2888" y="-63645"/>
                            <a:chExt cx="1311929" cy="5"/>
                          </a:xfrm>
                        </wpg:grpSpPr>
                        <wps:wsp>
                          <wps:cNvPr id="111" name="Straight Connector 19"/>
                          <wps:cNvCnPr>
                            <a:cxnSpLocks/>
                          </wps:cNvCnPr>
                          <wps:spPr>
                            <a:xfrm>
                              <a:off x="805245" y="-63640"/>
                              <a:ext cx="503796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98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7" name="Group 127"/>
                        <wpg:cNvGrpSpPr/>
                        <wpg:grpSpPr>
                          <a:xfrm>
                            <a:off x="51354" y="850685"/>
                            <a:ext cx="1194143" cy="105"/>
                            <a:chOff x="51354" y="-105"/>
                            <a:chExt cx="1194143" cy="105"/>
                          </a:xfrm>
                        </wpg:grpSpPr>
                        <wps:wsp>
                          <wps:cNvPr id="113" name="Straight Connector 19"/>
                          <wps:cNvCnPr>
                            <a:cxnSpLocks/>
                          </wps:cNvCnPr>
                          <wps:spPr>
                            <a:xfrm>
                              <a:off x="1027722" y="0"/>
                              <a:ext cx="21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Straight Connector 19"/>
                          <wps:cNvCnPr>
                            <a:cxnSpLocks/>
                          </wps:cNvCnPr>
                          <wps:spPr>
                            <a:xfrm>
                              <a:off x="51354" y="-105"/>
                              <a:ext cx="22271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0AACC000" id="Group 129" o:spid="_x0000_s1026" style="position:absolute;margin-left:165.15pt;margin-top:47.05pt;width:132.4pt;height:74.35pt;z-index:251658248;mso-width-relative:margin;mso-height-relative:margin" coordorigin="-28,-636" coordsize="1311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">
                <v:group id="Group 128" o:spid="_x0000_s1027" style="position:absolute;left:-28;top:-636;width:13118;height:0" coordorigin="-28,-636" coordsize="131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line id="Straight Connector 19" o:spid="_x0000_s1028" style="position:absolute;visibility:visible;mso-wrap-style:square" from="8052,-636" to="13090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8,-636" to="39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" strokecolor="black [3213]">
                    <o:lock v:ext="edit" shapetype="f"/>
                  </v:line>
                </v:group>
                <v:group id="Group 127" o:spid="_x0000_s1030" style="position:absolute;left:513;top:8506;width:11941;height:1" coordorigin="513,-1" coordsize="1194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line id="Straight Connector 19" o:spid="_x0000_s1031" style="position:absolute;visibility:visible;mso-wrap-style:square" from="10277,0" to="124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wTSwwAAANwAAAAPAAAAZHJzL2Rvd25yZXYueG1sRE9Na8JA&#10;EL0X/A/LCL3VTSw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7isE0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513,-1" to="2740,-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ymwwAAANwAAAAPAAAAZHJzL2Rvd25yZXYueG1sRE9Na8JA&#10;EL0X/A/LCL3VTaQ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YcKcp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8A2C70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F23A11C" wp14:editId="54E88830">
                <wp:simplePos x="0" y="0"/>
                <wp:positionH relativeFrom="column">
                  <wp:posOffset>2896596</wp:posOffset>
                </wp:positionH>
                <wp:positionV relativeFrom="paragraph">
                  <wp:posOffset>412080</wp:posOffset>
                </wp:positionV>
                <wp:extent cx="287655" cy="365760"/>
                <wp:effectExtent l="0" t="0" r="17145" b="15240"/>
                <wp:wrapNone/>
                <wp:docPr id="117" name="Freeform: 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447D0221" id="Freeform: Shape 117" o:spid="_x0000_s1026" style="position:absolute;margin-left:228.1pt;margin-top:32.45pt;width:22.65pt;height:28.8pt;z-index:2516582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BsDhvZ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8A2C70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7BD6B2E" wp14:editId="38C5CA6F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118" name="Freeform: 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4E18BF70" id="Freeform: Shape 118" o:spid="_x0000_s1026" style="position:absolute;margin-left:245.65pt;margin-top:113.2pt;width:18.9pt;height:18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8A2C70">
        <w:rPr>
          <w:rFonts w:hint="cs"/>
          <w:noProof/>
          <w:lang w:val="en-US"/>
        </w:rPr>
        <w:drawing>
          <wp:inline distT="0" distB="0" distL="0" distR="0" wp14:anchorId="16F3CE95" wp14:editId="36FAE0B0">
            <wp:extent cx="2286000" cy="2286000"/>
            <wp:effectExtent l="0" t="0" r="0" b="0"/>
            <wp:docPr id="105" name="Chart 10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  <w:r w:rsidRPr="008A2C70">
        <w:rPr>
          <w:szCs w:val="22"/>
          <w:lang w:val="en-AU"/>
        </w:rPr>
        <w:tab/>
      </w:r>
      <w:r w:rsidRPr="008A2C70">
        <w:rPr>
          <w:szCs w:val="22"/>
          <w:lang w:val="en-AU"/>
        </w:rPr>
        <w:tab/>
        <w:t xml:space="preserve">       </w:t>
      </w:r>
      <w:r w:rsidRPr="008A2C70">
        <w:rPr>
          <w:szCs w:val="22"/>
          <w:lang w:val="en-AU"/>
        </w:rPr>
        <w:tab/>
      </w:r>
      <w:r w:rsidRPr="008A2C70">
        <w:rPr>
          <w:szCs w:val="22"/>
          <w:lang w:val="en-AU"/>
        </w:rPr>
        <w:tab/>
      </w:r>
    </w:p>
    <w:p w14:paraId="1A96D831" w14:textId="237805B8" w:rsidR="00D97314" w:rsidRPr="008A2C70" w:rsidRDefault="00D97314" w:rsidP="00D97314">
      <w:pPr>
        <w:ind w:left="540" w:right="447"/>
        <w:jc w:val="thaiDistribute"/>
        <w:rPr>
          <w:spacing w:val="-2"/>
          <w:sz w:val="30"/>
          <w:szCs w:val="30"/>
          <w:cs/>
        </w:rPr>
      </w:pPr>
    </w:p>
    <w:p w14:paraId="31D08DD3" w14:textId="2DB30ECD" w:rsidR="008E750D" w:rsidRDefault="008E750D" w:rsidP="00D97314">
      <w:pPr>
        <w:spacing w:line="240" w:lineRule="auto"/>
        <w:rPr>
          <w:spacing w:val="-2"/>
          <w:sz w:val="30"/>
          <w:szCs w:val="30"/>
          <w:cs/>
        </w:rPr>
      </w:pPr>
    </w:p>
    <w:p w14:paraId="5AA46F51" w14:textId="77777777" w:rsidR="008E750D" w:rsidRDefault="008E750D">
      <w:pPr>
        <w:spacing w:line="240" w:lineRule="auto"/>
        <w:rPr>
          <w:spacing w:val="-2"/>
          <w:sz w:val="30"/>
          <w:szCs w:val="30"/>
          <w:cs/>
        </w:rPr>
      </w:pPr>
      <w:r>
        <w:rPr>
          <w:spacing w:val="-2"/>
          <w:sz w:val="30"/>
          <w:szCs w:val="30"/>
          <w:cs/>
        </w:rPr>
        <w:br w:type="page"/>
      </w:r>
    </w:p>
    <w:p w14:paraId="684BC6C4" w14:textId="77777777" w:rsidR="00FF4CC2" w:rsidRPr="00B657B8" w:rsidRDefault="00FF4CC2" w:rsidP="00FF4CC2">
      <w:pPr>
        <w:ind w:left="540" w:right="18"/>
        <w:jc w:val="center"/>
        <w:rPr>
          <w:spacing w:val="8"/>
          <w:sz w:val="30"/>
          <w:szCs w:val="30"/>
          <w:lang w:val="en-US"/>
        </w:rPr>
      </w:pPr>
      <w:r w:rsidRPr="00B657B8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รายได้จากการขายจำแนกตามส่วนงานภูมิศาสตร์ในงบการเงินรวม</w:t>
      </w:r>
    </w:p>
    <w:p w14:paraId="3E154E4E" w14:textId="77777777" w:rsidR="00FF4CC2" w:rsidRPr="00B657B8" w:rsidRDefault="00FF4CC2" w:rsidP="00FF4CC2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 w:rsidRPr="00B657B8">
        <w:rPr>
          <w:rFonts w:hint="cs"/>
          <w:noProof/>
          <w:spacing w:val="8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65682129" wp14:editId="66CD1941">
                <wp:simplePos x="0" y="0"/>
                <wp:positionH relativeFrom="column">
                  <wp:posOffset>4927919</wp:posOffset>
                </wp:positionH>
                <wp:positionV relativeFrom="paragraph">
                  <wp:posOffset>255941</wp:posOffset>
                </wp:positionV>
                <wp:extent cx="834927" cy="373989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E92FB7C" w14:textId="77777777" w:rsidR="00FF4CC2" w:rsidRPr="007E43D2" w:rsidRDefault="00FF4CC2" w:rsidP="00FF4CC2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682129" id="Text Box 78" o:spid="_x0000_s1136" type="#_x0000_t202" style="position:absolute;left:0;text-align:left;margin-left:388.05pt;margin-top:20.15pt;width:65.75pt;height:29.45pt;z-index:25165826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" filled="f" stroked="f">
                <v:textbox inset="4.3pt,4.3pt,4.3pt,4.3pt">
                  <w:txbxContent>
                    <w:p w14:paraId="3E92FB7C" w14:textId="77777777" w:rsidR="00FF4CC2" w:rsidRPr="007E43D2" w:rsidRDefault="00FF4CC2" w:rsidP="00FF4CC2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B657B8">
        <w:rPr>
          <w:rFonts w:hint="cs"/>
          <w:spacing w:val="8"/>
          <w:sz w:val="30"/>
          <w:szCs w:val="30"/>
          <w:cs/>
          <w:lang w:val="en-US"/>
        </w:rPr>
        <w:t xml:space="preserve">สำหรับงวดหกเดือนสิ้นสุดวันที่ </w:t>
      </w:r>
      <w:r w:rsidRPr="00B657B8">
        <w:rPr>
          <w:rFonts w:asciiTheme="majorBidi" w:hAnsiTheme="majorBidi" w:cstheme="majorBidi"/>
          <w:spacing w:val="8"/>
          <w:sz w:val="30"/>
          <w:szCs w:val="30"/>
          <w:lang w:val="en-US"/>
        </w:rPr>
        <w:t>30</w:t>
      </w:r>
      <w:r w:rsidRPr="00B657B8">
        <w:rPr>
          <w:rFonts w:hint="cs"/>
          <w:spacing w:val="8"/>
          <w:sz w:val="30"/>
          <w:szCs w:val="30"/>
          <w:cs/>
          <w:lang w:val="en-US"/>
        </w:rPr>
        <w:t xml:space="preserve"> มิถุนายน</w:t>
      </w:r>
    </w:p>
    <w:p w14:paraId="5269DEE6" w14:textId="77777777" w:rsidR="00FF4CC2" w:rsidRPr="00B657B8" w:rsidRDefault="00FF4CC2" w:rsidP="00FF4CC2">
      <w:pPr>
        <w:pStyle w:val="ListParagraph"/>
        <w:tabs>
          <w:tab w:val="left" w:pos="9090"/>
        </w:tabs>
        <w:ind w:left="540" w:right="65"/>
        <w:rPr>
          <w:szCs w:val="22"/>
          <w:lang w:val="en-US"/>
        </w:rPr>
      </w:pPr>
      <w:r w:rsidRPr="00B657B8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654EBA03" wp14:editId="1842F868">
                <wp:simplePos x="0" y="0"/>
                <wp:positionH relativeFrom="column">
                  <wp:posOffset>2317750</wp:posOffset>
                </wp:positionH>
                <wp:positionV relativeFrom="paragraph">
                  <wp:posOffset>2777490</wp:posOffset>
                </wp:positionV>
                <wp:extent cx="206734" cy="343574"/>
                <wp:effectExtent l="0" t="0" r="22225" b="18415"/>
                <wp:wrapNone/>
                <wp:docPr id="79" name="Freeform: 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4EB7081A" id="Freeform: Shape 79" o:spid="_x0000_s1026" style="position:absolute;margin-left:182.5pt;margin-top:218.7pt;width:16.3pt;height:27.05pt;z-index:2516633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Ijeg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B657B8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69" behindDoc="0" locked="0" layoutInCell="1" allowOverlap="1" wp14:anchorId="5C407629" wp14:editId="3001EE91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94" name="Group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95" name="Text Box 95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8B26A01" w14:textId="67AEF8BC" w:rsidR="00FF4CC2" w:rsidRPr="001518AE" w:rsidRDefault="00FF4CC2" w:rsidP="00FF4CC2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C0A4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Text Box 96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9765800" w14:textId="2F84DF0E" w:rsidR="00FF4CC2" w:rsidRPr="007E43D2" w:rsidRDefault="003E2C26" w:rsidP="00FF4CC2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13,638,702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Text Box 98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DEAE017" w14:textId="302A55CC" w:rsidR="00FF4CC2" w:rsidRPr="00061F79" w:rsidRDefault="00FF4CC2" w:rsidP="00FF4CC2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C0A4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Text Box 10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195DA62" w14:textId="77777777" w:rsidR="00FF4CC2" w:rsidRPr="005C4C7D" w:rsidRDefault="00FF4CC2" w:rsidP="00FF4CC2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Text Box 10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85DD3D3" w14:textId="77777777" w:rsidR="00FF4CC2" w:rsidRPr="005C4C7D" w:rsidRDefault="00FF4CC2" w:rsidP="00FF4CC2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Text Box 103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44F90BC" w14:textId="77777777" w:rsidR="009C0A49" w:rsidRPr="007E43D2" w:rsidRDefault="009C0A49" w:rsidP="009C0A49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14,604,934</w:t>
                              </w:r>
                            </w:p>
                            <w:p w14:paraId="509F5883" w14:textId="77777777" w:rsidR="00FF4CC2" w:rsidRPr="007E43D2" w:rsidRDefault="00FF4CC2" w:rsidP="00FF4CC2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14:paraId="0C136E43" w14:textId="77777777" w:rsidR="00FF4CC2" w:rsidRPr="00FA531A" w:rsidRDefault="00FF4CC2" w:rsidP="00FF4CC2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407629" id="Group 94" o:spid="_x0000_s1137" style="position:absolute;left:0;text-align:left;margin-left:350.6pt;margin-top:63.5pt;width:100.8pt;height:1in;z-index:251658269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">
                <v:shape id="Text Box 95" o:spid="_x0000_s113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" fillcolor="white [3201]" strokeweight=".5pt">
                  <v:textbox>
                    <w:txbxContent>
                      <w:p w14:paraId="08B26A01" w14:textId="67AEF8BC" w:rsidR="00FF4CC2" w:rsidRPr="001518AE" w:rsidRDefault="00FF4CC2" w:rsidP="00FF4CC2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9C0A49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8</w:t>
                        </w:r>
                      </w:p>
                    </w:txbxContent>
                  </v:textbox>
                </v:shape>
                <v:shape id="Text Box 96" o:spid="_x0000_s113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" fillcolor="white [3201]" strokeweight=".5pt">
                  <v:textbox>
                    <w:txbxContent>
                      <w:p w14:paraId="79765800" w14:textId="2F84DF0E" w:rsidR="00FF4CC2" w:rsidRPr="007E43D2" w:rsidRDefault="003E2C26" w:rsidP="00FF4CC2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13,638,702</w:t>
                        </w:r>
                      </w:p>
                    </w:txbxContent>
                  </v:textbox>
                </v:shape>
                <v:shape id="Text Box 98" o:spid="_x0000_s114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" fillcolor="white [3201]" strokeweight=".5pt">
                  <v:textbox>
                    <w:txbxContent>
                      <w:p w14:paraId="3DEAE017" w14:textId="302A55CC" w:rsidR="00FF4CC2" w:rsidRPr="00061F79" w:rsidRDefault="00FF4CC2" w:rsidP="00FF4CC2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9C0A4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Text Box 101" o:spid="_x0000_s114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" fillcolor="#00338d" strokeweight=".5pt">
                  <v:textbox>
                    <w:txbxContent>
                      <w:p w14:paraId="0195DA62" w14:textId="77777777" w:rsidR="00FF4CC2" w:rsidRPr="005C4C7D" w:rsidRDefault="00FF4CC2" w:rsidP="00FF4CC2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02" o:spid="_x0000_s114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" fillcolor="#00338d" strokeweight=".5pt">
                  <v:textbox>
                    <w:txbxContent>
                      <w:p w14:paraId="085DD3D3" w14:textId="77777777" w:rsidR="00FF4CC2" w:rsidRPr="005C4C7D" w:rsidRDefault="00FF4CC2" w:rsidP="00FF4CC2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03" o:spid="_x0000_s114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" fillcolor="white [3201]" strokeweight=".5pt">
                  <v:textbox>
                    <w:txbxContent>
                      <w:p w14:paraId="644F90BC" w14:textId="77777777" w:rsidR="009C0A49" w:rsidRPr="007E43D2" w:rsidRDefault="009C0A49" w:rsidP="009C0A49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14,604,934</w:t>
                        </w:r>
                      </w:p>
                      <w:p w14:paraId="509F5883" w14:textId="77777777" w:rsidR="00FF4CC2" w:rsidRPr="007E43D2" w:rsidRDefault="00FF4CC2" w:rsidP="00FF4CC2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  <w:p w14:paraId="0C136E43" w14:textId="77777777" w:rsidR="00FF4CC2" w:rsidRPr="00FA531A" w:rsidRDefault="00FF4CC2" w:rsidP="00FF4CC2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inline distT="0" distB="0" distL="0" distR="0" wp14:anchorId="552A0B30" wp14:editId="2D2D790C">
            <wp:extent cx="5698490" cy="3589020"/>
            <wp:effectExtent l="57150" t="0" r="54610" b="106680"/>
            <wp:docPr id="260" name="Chart 2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42991238" w14:textId="77777777" w:rsidR="00FF4CC2" w:rsidRPr="00B657B8" w:rsidRDefault="00FF4CC2" w:rsidP="00FF4CC2">
      <w:pPr>
        <w:pStyle w:val="ListParagraph"/>
        <w:ind w:left="540" w:right="65"/>
        <w:rPr>
          <w:szCs w:val="22"/>
          <w:lang w:val="en-AU"/>
        </w:rPr>
      </w:pPr>
      <w:r w:rsidRPr="00B657B8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70" behindDoc="0" locked="0" layoutInCell="1" allowOverlap="1" wp14:anchorId="0A8FFB89" wp14:editId="50B16201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104" name="Group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119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969D9C9" w14:textId="77777777" w:rsidR="00FF4CC2" w:rsidRPr="005A17B1" w:rsidRDefault="00FF4CC2" w:rsidP="00FF4CC2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5A17B1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0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B0CC10A" w14:textId="77777777" w:rsidR="00FF4CC2" w:rsidRPr="005A17B1" w:rsidRDefault="00FF4CC2" w:rsidP="00FF4CC2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1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10E368" w14:textId="3EAB4A6D" w:rsidR="00FF4CC2" w:rsidRPr="000826A4" w:rsidRDefault="00FF4CC2" w:rsidP="00FF4CC2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F24D29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  <w:r w:rsidR="009C0A49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2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25A672" w14:textId="2A915EB2" w:rsidR="00FF4CC2" w:rsidRPr="000826A4" w:rsidRDefault="00FF4CC2" w:rsidP="00FF4CC2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C0A49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8FFB89" id="Group 104" o:spid="_x0000_s1144" style="position:absolute;left:0;text-align:left;margin-left:18.7pt;margin-top:2.4pt;width:432.15pt;height:133.75pt;z-index:251658270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">
                <v:shape id="TextBox 7" o:spid="_x0000_s1145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" filled="f" stroked="f">
                  <v:textbox inset="4.3pt,4.3pt,4.3pt,4.3pt">
                    <w:txbxContent>
                      <w:p w14:paraId="3969D9C9" w14:textId="77777777" w:rsidR="00FF4CC2" w:rsidRPr="005A17B1" w:rsidRDefault="00FF4CC2" w:rsidP="00FF4CC2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5A17B1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46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" filled="f" stroked="f">
                  <v:textbox inset="4.3pt,4.3pt,4.3pt,4.3pt">
                    <w:txbxContent>
                      <w:p w14:paraId="7B0CC10A" w14:textId="77777777" w:rsidR="00FF4CC2" w:rsidRPr="005A17B1" w:rsidRDefault="00FF4CC2" w:rsidP="00FF4CC2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47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" filled="f" stroked="f">
                  <v:textbox inset="4.3pt,4.3pt,4.3pt,4.3pt">
                    <w:txbxContent>
                      <w:p w14:paraId="1B10E368" w14:textId="3EAB4A6D" w:rsidR="00FF4CC2" w:rsidRPr="000826A4" w:rsidRDefault="00FF4CC2" w:rsidP="00FF4CC2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F24D29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  <w:r w:rsidR="009C0A49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  <v:shape id="TextBox 6" o:spid="_x0000_s1148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" filled="f" stroked="f">
                  <v:textbox inset="4.3pt,4.3pt,4.3pt,4.3pt">
                    <w:txbxContent>
                      <w:p w14:paraId="4025A672" w14:textId="2A915EB2" w:rsidR="00FF4CC2" w:rsidRPr="000826A4" w:rsidRDefault="00FF4CC2" w:rsidP="00FF4CC2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9C0A49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anchor distT="0" distB="0" distL="114300" distR="114300" simplePos="0" relativeHeight="251658271" behindDoc="1" locked="0" layoutInCell="1" allowOverlap="1" wp14:anchorId="400992C9" wp14:editId="5A49D40E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261" name="Chart 2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anchor>
        </w:drawing>
      </w:r>
    </w:p>
    <w:p w14:paraId="055CC112" w14:textId="77777777" w:rsidR="00FF4CC2" w:rsidRPr="00B657B8" w:rsidRDefault="00FF4CC2" w:rsidP="00FF4CC2">
      <w:pPr>
        <w:pStyle w:val="ListParagraph"/>
        <w:ind w:left="540" w:right="65"/>
        <w:rPr>
          <w:szCs w:val="22"/>
          <w:cs/>
          <w:lang w:val="en-AU"/>
        </w:rPr>
      </w:pPr>
      <w:r w:rsidRPr="00B657B8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66" behindDoc="0" locked="0" layoutInCell="1" allowOverlap="1" wp14:anchorId="1FC81087" wp14:editId="145DB6D5">
                <wp:simplePos x="0" y="0"/>
                <wp:positionH relativeFrom="column">
                  <wp:posOffset>2164080</wp:posOffset>
                </wp:positionH>
                <wp:positionV relativeFrom="paragraph">
                  <wp:posOffset>641350</wp:posOffset>
                </wp:positionV>
                <wp:extent cx="1621155" cy="673305"/>
                <wp:effectExtent l="0" t="0" r="17145" b="12700"/>
                <wp:wrapNone/>
                <wp:docPr id="126" name="Group 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3305"/>
                          <a:chOff x="-272382" y="-76200"/>
                          <a:chExt cx="1457281" cy="675181"/>
                        </a:xfrm>
                      </wpg:grpSpPr>
                      <wpg:grpSp>
                        <wpg:cNvPr id="142" name="Group 142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44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6" name="Group 146"/>
                        <wpg:cNvGrpSpPr/>
                        <wpg:grpSpPr>
                          <a:xfrm>
                            <a:off x="-155550" y="598981"/>
                            <a:ext cx="1255183" cy="0"/>
                            <a:chOff x="-155550" y="-251809"/>
                            <a:chExt cx="1255183" cy="0"/>
                          </a:xfrm>
                        </wpg:grpSpPr>
                        <wps:wsp>
                          <wps:cNvPr id="147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Connector 19"/>
                          <wps:cNvCnPr>
                            <a:cxnSpLocks/>
                          </wps:cNvCnPr>
                          <wps:spPr>
                            <a:xfrm>
                              <a:off x="-155550" y="-251809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6A12548C" id="Group 126" o:spid="_x0000_s1026" style="position:absolute;margin-left:170.4pt;margin-top:50.5pt;width:127.65pt;height:53pt;z-index:251658266;mso-width-relative:margin;mso-height-relative:margin" coordorigin="-2723,-762" coordsize="14572,6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">
                <v:group id="Group 142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" strokecolor="black [3213]">
                    <o:lock v:ext="edit" shapetype="f"/>
                  </v:line>
                </v:group>
                <v:group id="Group 146" o:spid="_x0000_s1030" style="position:absolute;left:-1555;top:5989;width:12551;height:0" coordorigin="-1555,-2518" coordsize="125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1555,-2518" to="501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7582D59E" wp14:editId="374A0769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65" name="Freeform: 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433257EF" id="Freeform: Shape 165" o:spid="_x0000_s1026" style="position:absolute;margin-left:246.85pt;margin-top:93.3pt;width:16.9pt;height:16.05pt;z-index:251667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2E0B081C" wp14:editId="7842E027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166" name="Freeform: 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67EC0AB2" id="Freeform: Shape 166" o:spid="_x0000_s1026" style="position:absolute;margin-left:233.05pt;margin-top:35.05pt;width:22.65pt;height:28.8pt;z-index:2516664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Ax/i/2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inline distT="0" distB="0" distL="0" distR="0" wp14:anchorId="389E2B09" wp14:editId="10BD6FC0">
            <wp:extent cx="2286000" cy="2286000"/>
            <wp:effectExtent l="57150" t="0" r="57150" b="114300"/>
            <wp:docPr id="262" name="Chart 26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  <w:t xml:space="preserve">       </w:t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</w:r>
    </w:p>
    <w:p w14:paraId="52677108" w14:textId="77777777" w:rsidR="00FF4CC2" w:rsidRPr="000665B3" w:rsidRDefault="00FF4CC2" w:rsidP="00FF4CC2">
      <w:pPr>
        <w:spacing w:line="240" w:lineRule="auto"/>
        <w:rPr>
          <w:spacing w:val="-2"/>
          <w:sz w:val="30"/>
          <w:szCs w:val="30"/>
          <w:lang w:val="en-US"/>
        </w:rPr>
      </w:pPr>
      <w:r w:rsidRPr="00B657B8">
        <w:rPr>
          <w:spacing w:val="-2"/>
          <w:sz w:val="30"/>
          <w:szCs w:val="30"/>
        </w:rPr>
        <w:br w:type="page"/>
      </w:r>
    </w:p>
    <w:p w14:paraId="463D93BD" w14:textId="77777777" w:rsidR="00502E39" w:rsidRPr="00B657B8" w:rsidRDefault="00502E39" w:rsidP="00502E39">
      <w:pPr>
        <w:spacing w:line="240" w:lineRule="auto"/>
        <w:jc w:val="center"/>
        <w:rPr>
          <w:sz w:val="30"/>
          <w:szCs w:val="30"/>
        </w:rPr>
      </w:pPr>
      <w:r w:rsidRPr="00B657B8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รายได้จากการขายจำแนกตามส่วนงานภูมิศาสตร์ในงบการเงินเฉพาะกิจการ</w:t>
      </w:r>
    </w:p>
    <w:p w14:paraId="43599200" w14:textId="77777777" w:rsidR="00502E39" w:rsidRPr="00B657B8" w:rsidRDefault="00502E39" w:rsidP="00502E39">
      <w:pPr>
        <w:pStyle w:val="ListParagraph"/>
        <w:ind w:left="540" w:right="65"/>
        <w:jc w:val="center"/>
        <w:rPr>
          <w:b w:val="0"/>
          <w:bCs w:val="0"/>
          <w:i w:val="0"/>
          <w:iCs w:val="0"/>
          <w:spacing w:val="8"/>
          <w:cs/>
          <w:lang w:val="en-US"/>
        </w:rPr>
      </w:pPr>
      <w:r w:rsidRPr="00B657B8">
        <w:rPr>
          <w:rFonts w:hint="cs"/>
          <w:b w:val="0"/>
          <w:bCs w:val="0"/>
          <w:i w:val="0"/>
          <w:iCs w:val="0"/>
          <w:noProof/>
          <w:spacing w:val="8"/>
          <w:lang w:val="en-US"/>
        </w:rPr>
        <mc:AlternateContent>
          <mc:Choice Requires="wps">
            <w:drawing>
              <wp:anchor distT="0" distB="0" distL="114300" distR="114300" simplePos="0" relativeHeight="251658277" behindDoc="0" locked="0" layoutInCell="1" allowOverlap="1" wp14:anchorId="189E4874" wp14:editId="0B4E4C88">
                <wp:simplePos x="0" y="0"/>
                <wp:positionH relativeFrom="column">
                  <wp:posOffset>4788866</wp:posOffset>
                </wp:positionH>
                <wp:positionV relativeFrom="paragraph">
                  <wp:posOffset>236855</wp:posOffset>
                </wp:positionV>
                <wp:extent cx="1008972" cy="373989"/>
                <wp:effectExtent l="0" t="0" r="0" b="0"/>
                <wp:wrapNone/>
                <wp:docPr id="167" name="Text Box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72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68B6986" w14:textId="77777777" w:rsidR="00502E39" w:rsidRPr="005A17B1" w:rsidRDefault="00502E39" w:rsidP="00502E39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หน่วย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5A17B1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9E4874" id="Text Box 167" o:spid="_x0000_s1149" type="#_x0000_t202" style="position:absolute;left:0;text-align:left;margin-left:377.1pt;margin-top:18.65pt;width:79.45pt;height:29.45pt;z-index:25165827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" filled="f" stroked="f">
                <v:textbox inset="4.3pt,4.3pt,4.3pt,4.3pt">
                  <w:txbxContent>
                    <w:p w14:paraId="768B6986" w14:textId="77777777" w:rsidR="00502E39" w:rsidRPr="005A17B1" w:rsidRDefault="00502E39" w:rsidP="00502E39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หน่วย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5A17B1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B657B8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สำหรับ</w:t>
      </w:r>
      <w:r w:rsidRPr="00B657B8">
        <w:rPr>
          <w:b w:val="0"/>
          <w:bCs w:val="0"/>
          <w:i w:val="0"/>
          <w:iCs w:val="0"/>
          <w:spacing w:val="8"/>
          <w:cs/>
          <w:lang w:val="en-US"/>
        </w:rPr>
        <w:t>งวด</w:t>
      </w:r>
      <w:r w:rsidRPr="00B657B8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หก</w:t>
      </w:r>
      <w:r w:rsidRPr="00B657B8">
        <w:rPr>
          <w:b w:val="0"/>
          <w:bCs w:val="0"/>
          <w:i w:val="0"/>
          <w:iCs w:val="0"/>
          <w:spacing w:val="8"/>
          <w:cs/>
          <w:lang w:val="en-US"/>
        </w:rPr>
        <w:t xml:space="preserve">เดือนสิ้นสุดวันที่ </w:t>
      </w:r>
      <w:r w:rsidRPr="00B657B8">
        <w:rPr>
          <w:b w:val="0"/>
          <w:bCs w:val="0"/>
          <w:i w:val="0"/>
          <w:iCs w:val="0"/>
          <w:spacing w:val="8"/>
          <w:lang w:val="en-US"/>
        </w:rPr>
        <w:t>30</w:t>
      </w:r>
      <w:r w:rsidRPr="00B657B8">
        <w:rPr>
          <w:b w:val="0"/>
          <w:bCs w:val="0"/>
          <w:i w:val="0"/>
          <w:iCs w:val="0"/>
          <w:spacing w:val="8"/>
          <w:cs/>
          <w:lang w:val="en-US"/>
        </w:rPr>
        <w:t xml:space="preserve"> มิถุนายน</w:t>
      </w:r>
    </w:p>
    <w:p w14:paraId="5E42E9C2" w14:textId="77777777" w:rsidR="00502E39" w:rsidRPr="00B657B8" w:rsidRDefault="00502E39" w:rsidP="00502E39">
      <w:pPr>
        <w:pStyle w:val="ListParagraph"/>
        <w:tabs>
          <w:tab w:val="left" w:pos="8910"/>
        </w:tabs>
        <w:ind w:left="540" w:right="65"/>
        <w:rPr>
          <w:szCs w:val="22"/>
          <w:cs/>
          <w:lang w:val="en-AU"/>
        </w:rPr>
      </w:pPr>
      <w:r w:rsidRPr="00B657B8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55DAAE55" wp14:editId="415EE42C">
                <wp:simplePos x="0" y="0"/>
                <wp:positionH relativeFrom="column">
                  <wp:posOffset>2279650</wp:posOffset>
                </wp:positionH>
                <wp:positionV relativeFrom="paragraph">
                  <wp:posOffset>2755900</wp:posOffset>
                </wp:positionV>
                <wp:extent cx="206375" cy="343535"/>
                <wp:effectExtent l="0" t="0" r="22225" b="18415"/>
                <wp:wrapNone/>
                <wp:docPr id="168" name="Freeform: 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211C91B7" id="Freeform: Shape 168" o:spid="_x0000_s1026" style="position:absolute;margin-left:179.5pt;margin-top:217pt;width:16.25pt;height:27.05pt;z-index:2516725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B657B8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76" behindDoc="0" locked="0" layoutInCell="1" allowOverlap="1" wp14:anchorId="70643809" wp14:editId="4FC6991F">
                <wp:simplePos x="0" y="0"/>
                <wp:positionH relativeFrom="column">
                  <wp:posOffset>174625</wp:posOffset>
                </wp:positionH>
                <wp:positionV relativeFrom="paragraph">
                  <wp:posOffset>3696018</wp:posOffset>
                </wp:positionV>
                <wp:extent cx="5454015" cy="1946678"/>
                <wp:effectExtent l="0" t="0" r="0" b="0"/>
                <wp:wrapNone/>
                <wp:docPr id="169" name="Group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1946678"/>
                          <a:chOff x="-406025" y="0"/>
                          <a:chExt cx="5454705" cy="1948083"/>
                        </a:xfrm>
                      </wpg:grpSpPr>
                      <wps:wsp>
                        <wps:cNvPr id="170" name="TextBox 7"/>
                        <wps:cNvSpPr txBox="1"/>
                        <wps:spPr>
                          <a:xfrm>
                            <a:off x="1880264" y="719382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75B5A5" w14:textId="77777777" w:rsidR="00502E39" w:rsidRPr="000B17AC" w:rsidRDefault="00502E39" w:rsidP="00502E39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39C63E87" w14:textId="77777777" w:rsidR="00502E39" w:rsidRPr="000B17AC" w:rsidRDefault="00502E39" w:rsidP="00502E39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71" name="TextBox 7"/>
                        <wps:cNvSpPr txBox="1"/>
                        <wps:spPr>
                          <a:xfrm>
                            <a:off x="1899281" y="162232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ABEC60" w14:textId="77777777" w:rsidR="00502E39" w:rsidRPr="0034178E" w:rsidRDefault="00502E39" w:rsidP="00502E39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91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C22164" w14:textId="480D67E3" w:rsidR="00502E39" w:rsidRPr="00BB1DED" w:rsidRDefault="00502E39" w:rsidP="00502E39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F6464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="00BB1DED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56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E8E1E8" w14:textId="4994FFB0" w:rsidR="00502E39" w:rsidRPr="00BB1DED" w:rsidRDefault="00502E39" w:rsidP="00502E39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="00BB1DED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643809" id="Group 169" o:spid="_x0000_s1150" style="position:absolute;left:0;text-align:left;margin-left:13.75pt;margin-top:291.05pt;width:429.45pt;height:153.3pt;z-index:251658276;mso-width-relative:margin;mso-height-relative:margin" coordorigin="-4060" coordsize="54547,19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">
                <v:shape id="TextBox 7" o:spid="_x0000_s1151" type="#_x0000_t202" style="position:absolute;left:18802;top:719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" filled="f" stroked="f">
                  <v:textbox inset="4.3pt,4.3pt,4.3pt,4.3pt">
                    <w:txbxContent>
                      <w:p w14:paraId="3775B5A5" w14:textId="77777777" w:rsidR="00502E39" w:rsidRPr="000B17AC" w:rsidRDefault="00502E39" w:rsidP="00502E39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39C63E87" w14:textId="77777777" w:rsidR="00502E39" w:rsidRPr="000B17AC" w:rsidRDefault="00502E39" w:rsidP="00502E39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152" type="#_x0000_t202" style="position:absolute;left:18992;top:16223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" filled="f" stroked="f">
                  <v:textbox inset="4.3pt,4.3pt,4.3pt,4.3pt">
                    <w:txbxContent>
                      <w:p w14:paraId="58ABEC60" w14:textId="77777777" w:rsidR="00502E39" w:rsidRPr="0034178E" w:rsidRDefault="00502E39" w:rsidP="00502E39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53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" filled="f" stroked="f">
                  <v:textbox inset="4.3pt,4.3pt,4.3pt,4.3pt">
                    <w:txbxContent>
                      <w:p w14:paraId="23C22164" w14:textId="480D67E3" w:rsidR="00502E39" w:rsidRPr="00BB1DED" w:rsidRDefault="00502E39" w:rsidP="00502E39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F6464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="00BB1DED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8</w:t>
                        </w:r>
                      </w:p>
                    </w:txbxContent>
                  </v:textbox>
                </v:shape>
                <v:shape id="TextBox 6" o:spid="_x0000_s1154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" filled="f" stroked="f">
                  <v:textbox inset="4.3pt,4.3pt,4.3pt,4.3pt">
                    <w:txbxContent>
                      <w:p w14:paraId="15E8E1E8" w14:textId="4994FFB0" w:rsidR="00502E39" w:rsidRPr="00BB1DED" w:rsidRDefault="00502E39" w:rsidP="00502E39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="00BB1DED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78" behindDoc="0" locked="0" layoutInCell="1" allowOverlap="1" wp14:anchorId="10ED0AD0" wp14:editId="70C48B27">
                <wp:simplePos x="0" y="0"/>
                <wp:positionH relativeFrom="column">
                  <wp:posOffset>4345492</wp:posOffset>
                </wp:positionH>
                <wp:positionV relativeFrom="paragraph">
                  <wp:posOffset>784860</wp:posOffset>
                </wp:positionV>
                <wp:extent cx="1280160" cy="914400"/>
                <wp:effectExtent l="0" t="0" r="15240" b="19050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258" name="Text Box 258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9103C41" w14:textId="348621FA" w:rsidR="00502E39" w:rsidRPr="00235F02" w:rsidRDefault="00502E39" w:rsidP="00502E39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E06C1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Text Box 259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5A3A60C" w14:textId="000FF64F" w:rsidR="00502E39" w:rsidRPr="00F6464C" w:rsidRDefault="002C1C89" w:rsidP="00502E39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8,502,492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Text Box 263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06A5000" w14:textId="559E4DB7" w:rsidR="00502E39" w:rsidRPr="00D02FA5" w:rsidRDefault="00502E39" w:rsidP="00502E39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E06C1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Text Box 264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5B9843F" w14:textId="77777777" w:rsidR="00502E39" w:rsidRPr="005C4C7D" w:rsidRDefault="00502E39" w:rsidP="00502E39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Text Box 26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51C324" w14:textId="77777777" w:rsidR="00502E39" w:rsidRPr="005C4C7D" w:rsidRDefault="00502E39" w:rsidP="00502E39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Text Box 266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29E56EF" w14:textId="77777777" w:rsidR="00E06C15" w:rsidRPr="00F6464C" w:rsidRDefault="00E06C15" w:rsidP="00E06C1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9,755,597</w:t>
                              </w:r>
                            </w:p>
                            <w:p w14:paraId="59B9F49A" w14:textId="77777777" w:rsidR="00502E39" w:rsidRPr="00D02FA5" w:rsidRDefault="00502E39" w:rsidP="00502E39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  <w:p w14:paraId="4DE993CF" w14:textId="77777777" w:rsidR="00502E39" w:rsidRPr="006D206D" w:rsidRDefault="00502E39" w:rsidP="00502E39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ED0AD0" id="Group 257" o:spid="_x0000_s1155" style="position:absolute;left:0;text-align:left;margin-left:342.15pt;margin-top:61.8pt;width:100.8pt;height:1in;z-index:251658278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">
                <v:shape id="Text Box 258" o:spid="_x0000_s1156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" fillcolor="white [3201]" strokeweight=".5pt">
                  <v:textbox>
                    <w:txbxContent>
                      <w:p w14:paraId="09103C41" w14:textId="348621FA" w:rsidR="00502E39" w:rsidRPr="00235F02" w:rsidRDefault="00502E39" w:rsidP="00502E39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E06C15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8</w:t>
                        </w:r>
                      </w:p>
                    </w:txbxContent>
                  </v:textbox>
                </v:shape>
                <v:shape id="Text Box 259" o:spid="_x0000_s1157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" fillcolor="white [3201]" strokeweight=".5pt">
                  <v:textbox>
                    <w:txbxContent>
                      <w:p w14:paraId="25A3A60C" w14:textId="000FF64F" w:rsidR="00502E39" w:rsidRPr="00F6464C" w:rsidRDefault="002C1C89" w:rsidP="00502E39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8,502,492</w:t>
                        </w:r>
                      </w:p>
                    </w:txbxContent>
                  </v:textbox>
                </v:shape>
                <v:shape id="Text Box 263" o:spid="_x0000_s1158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" fillcolor="white [3201]" strokeweight=".5pt">
                  <v:textbox>
                    <w:txbxContent>
                      <w:p w14:paraId="506A5000" w14:textId="559E4DB7" w:rsidR="00502E39" w:rsidRPr="00D02FA5" w:rsidRDefault="00502E39" w:rsidP="00502E39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E06C1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Text Box 264" o:spid="_x0000_s1159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" fillcolor="#00338d" strokeweight=".5pt">
                  <v:textbox>
                    <w:txbxContent>
                      <w:p w14:paraId="25B9843F" w14:textId="77777777" w:rsidR="00502E39" w:rsidRPr="005C4C7D" w:rsidRDefault="00502E39" w:rsidP="00502E39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265" o:spid="_x0000_s1160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" fillcolor="#00338d" strokeweight=".5pt">
                  <v:textbox>
                    <w:txbxContent>
                      <w:p w14:paraId="5151C324" w14:textId="77777777" w:rsidR="00502E39" w:rsidRPr="005C4C7D" w:rsidRDefault="00502E39" w:rsidP="00502E39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266" o:spid="_x0000_s1161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" fillcolor="white [3201]" strokeweight=".5pt">
                  <v:textbox>
                    <w:txbxContent>
                      <w:p w14:paraId="429E56EF" w14:textId="77777777" w:rsidR="00E06C15" w:rsidRPr="00F6464C" w:rsidRDefault="00E06C15" w:rsidP="00E06C1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9,755,597</w:t>
                        </w:r>
                      </w:p>
                      <w:p w14:paraId="59B9F49A" w14:textId="77777777" w:rsidR="00502E39" w:rsidRPr="00D02FA5" w:rsidRDefault="00502E39" w:rsidP="00502E39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  <w:p w14:paraId="4DE993CF" w14:textId="77777777" w:rsidR="00502E39" w:rsidRPr="006D206D" w:rsidRDefault="00502E39" w:rsidP="00502E39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inline distT="0" distB="0" distL="0" distR="0" wp14:anchorId="3F1B3CD9" wp14:editId="4CAF3E88">
            <wp:extent cx="5675741" cy="3589020"/>
            <wp:effectExtent l="57150" t="0" r="58420" b="106680"/>
            <wp:docPr id="276" name="Chart 27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14:paraId="480E968F" w14:textId="77777777" w:rsidR="00502E39" w:rsidRPr="00B657B8" w:rsidRDefault="00502E39" w:rsidP="00502E39">
      <w:pPr>
        <w:pStyle w:val="ListParagraph"/>
        <w:ind w:left="540" w:right="65"/>
        <w:rPr>
          <w:szCs w:val="22"/>
          <w:lang w:val="en-AU"/>
        </w:rPr>
      </w:pPr>
      <w:r w:rsidRPr="00B657B8">
        <w:rPr>
          <w:rFonts w:hint="cs"/>
          <w:noProof/>
          <w:lang w:val="en-US"/>
        </w:rPr>
        <w:drawing>
          <wp:anchor distT="0" distB="0" distL="114300" distR="114300" simplePos="0" relativeHeight="251658279" behindDoc="1" locked="0" layoutInCell="1" allowOverlap="1" wp14:anchorId="1F52BC0B" wp14:editId="418FBC67">
            <wp:simplePos x="0" y="0"/>
            <wp:positionH relativeFrom="column">
              <wp:posOffset>3485674</wp:posOffset>
            </wp:positionH>
            <wp:positionV relativeFrom="paragraph">
              <wp:posOffset>271780</wp:posOffset>
            </wp:positionV>
            <wp:extent cx="2286000" cy="2286000"/>
            <wp:effectExtent l="57150" t="0" r="57150" b="114300"/>
            <wp:wrapNone/>
            <wp:docPr id="277" name="Chart 27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anchor>
        </w:drawing>
      </w:r>
    </w:p>
    <w:p w14:paraId="72B2D90B" w14:textId="77777777" w:rsidR="00502E39" w:rsidRPr="00B657B8" w:rsidRDefault="00502E39" w:rsidP="00502E39">
      <w:pPr>
        <w:pStyle w:val="ListParagraph"/>
        <w:ind w:left="540" w:right="65"/>
        <w:rPr>
          <w:b w:val="0"/>
          <w:bCs w:val="0"/>
          <w:i w:val="0"/>
          <w:iCs w:val="0"/>
          <w:szCs w:val="22"/>
          <w:cs/>
          <w:lang w:val="en-US"/>
        </w:rPr>
      </w:pPr>
      <w:r w:rsidRPr="00B657B8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73" behindDoc="0" locked="0" layoutInCell="1" allowOverlap="1" wp14:anchorId="02105BD7" wp14:editId="489FEE71">
                <wp:simplePos x="0" y="0"/>
                <wp:positionH relativeFrom="column">
                  <wp:posOffset>2151985</wp:posOffset>
                </wp:positionH>
                <wp:positionV relativeFrom="paragraph">
                  <wp:posOffset>622476</wp:posOffset>
                </wp:positionV>
                <wp:extent cx="1592580" cy="913765"/>
                <wp:effectExtent l="0" t="0" r="26670" b="19685"/>
                <wp:wrapNone/>
                <wp:docPr id="267" name="Group 2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2580" cy="913765"/>
                          <a:chOff x="-2888" y="-63645"/>
                          <a:chExt cx="1288875" cy="914435"/>
                        </a:xfrm>
                      </wpg:grpSpPr>
                      <wpg:grpSp>
                        <wpg:cNvPr id="268" name="Group 268"/>
                        <wpg:cNvGrpSpPr/>
                        <wpg:grpSpPr>
                          <a:xfrm>
                            <a:off x="-2888" y="-63645"/>
                            <a:ext cx="1288875" cy="5"/>
                            <a:chOff x="-2888" y="-63645"/>
                            <a:chExt cx="1288875" cy="5"/>
                          </a:xfrm>
                        </wpg:grpSpPr>
                        <wps:wsp>
                          <wps:cNvPr id="269" name="Straight Connector 19"/>
                          <wps:cNvCnPr>
                            <a:cxnSpLocks/>
                          </wps:cNvCnPr>
                          <wps:spPr>
                            <a:xfrm>
                              <a:off x="805432" y="-63640"/>
                              <a:ext cx="48055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0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98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71" name="Group 271"/>
                        <wpg:cNvGrpSpPr/>
                        <wpg:grpSpPr>
                          <a:xfrm>
                            <a:off x="51354" y="850685"/>
                            <a:ext cx="1194143" cy="105"/>
                            <a:chOff x="51354" y="-105"/>
                            <a:chExt cx="1194143" cy="105"/>
                          </a:xfrm>
                        </wpg:grpSpPr>
                        <wps:wsp>
                          <wps:cNvPr id="272" name="Straight Connector 19"/>
                          <wps:cNvCnPr>
                            <a:cxnSpLocks/>
                          </wps:cNvCnPr>
                          <wps:spPr>
                            <a:xfrm>
                              <a:off x="1027722" y="0"/>
                              <a:ext cx="21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3" name="Straight Connector 19"/>
                          <wps:cNvCnPr>
                            <a:cxnSpLocks/>
                          </wps:cNvCnPr>
                          <wps:spPr>
                            <a:xfrm>
                              <a:off x="51354" y="-105"/>
                              <a:ext cx="22271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5902FB35" id="Group 267" o:spid="_x0000_s1026" style="position:absolute;margin-left:169.45pt;margin-top:49pt;width:125.4pt;height:71.95pt;z-index:251673623;mso-width-relative:margin;mso-height-relative:margin" coordorigin="-28,-636" coordsize="1288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">
                <v:group id="Group 268" o:spid="_x0000_s1027" style="position:absolute;left:-28;top:-636;width:12887;height:0" coordorigin="-28,-636" coordsize="12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<v:line id="Straight Connector 19" o:spid="_x0000_s1028" style="position:absolute;visibility:visible;mso-wrap-style:square" from="8054,-636" to="128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" strokecolor="black [3213]">
                    <o:lock v:ext="edit" shapetype="f"/>
                  </v:line>
                  <v:line id="Straight Connector 19" o:spid="_x0000_s1029" style="position:absolute;visibility:visible;mso-wrap-style:square" from="-28,-636" to="39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" strokecolor="black [3213]">
                    <o:lock v:ext="edit" shapetype="f"/>
                  </v:line>
                </v:group>
                <v:group id="Group 271" o:spid="_x0000_s1030" style="position:absolute;left:513;top:8506;width:11941;height:1" coordorigin="513,-1" coordsize="1194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3G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XcMzzPhCMjFAwAA//8DAFBLAQItABQABgAIAAAAIQDb4fbL7gAAAIUBAAATAAAAAAAAAAAA&#10;AAAAAAAAAABbQ29udGVudF9UeXBlc10ueG1sUEsBAi0AFAAGAAgAAAAhAFr0LFu/AAAAFQEAAAsA&#10;AAAAAAAAAAAAAAAAHwEAAF9yZWxzLy5yZWxzUEsBAi0AFAAGAAgAAAAhAKerLcbEAAAA3AAAAA8A&#10;AAAAAAAAAAAAAAAABwIAAGRycy9kb3ducmV2LnhtbFBLBQYAAAAAAwADALcAAAD4AgAAAAA=&#10;">
                  <v:line id="Straight Connector 19" o:spid="_x0000_s1031" style="position:absolute;visibility:visible;mso-wrap-style:square" from="10277,0" to="124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" strokecolor="black [3213]">
                    <o:lock v:ext="edit" shapetype="f"/>
                  </v:line>
                  <v:line id="Straight Connector 19" o:spid="_x0000_s1032" style="position:absolute;visibility:visible;mso-wrap-style:square" from="513,-1" to="2740,-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74" behindDoc="0" locked="0" layoutInCell="1" allowOverlap="1" wp14:anchorId="3A8B4CC1" wp14:editId="0D0C6195">
                <wp:simplePos x="0" y="0"/>
                <wp:positionH relativeFrom="column">
                  <wp:posOffset>2896596</wp:posOffset>
                </wp:positionH>
                <wp:positionV relativeFrom="paragraph">
                  <wp:posOffset>412080</wp:posOffset>
                </wp:positionV>
                <wp:extent cx="287655" cy="365760"/>
                <wp:effectExtent l="0" t="0" r="17145" b="15240"/>
                <wp:wrapNone/>
                <wp:docPr id="274" name="Freeform: Shap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64489C81" id="Freeform: Shape 274" o:spid="_x0000_s1026" style="position:absolute;margin-left:228.1pt;margin-top:32.45pt;width:22.65pt;height:28.8pt;z-index:2516746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BsDhvZ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75" behindDoc="0" locked="0" layoutInCell="1" allowOverlap="1" wp14:anchorId="2F083FF6" wp14:editId="6A8A87FF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275" name="Freeform: 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55333519" id="Freeform: Shape 275" o:spid="_x0000_s1026" style="position:absolute;margin-left:245.65pt;margin-top:113.2pt;width:18.9pt;height:18pt;z-index:25167567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inline distT="0" distB="0" distL="0" distR="0" wp14:anchorId="5F90345A" wp14:editId="4EE2C3F1">
            <wp:extent cx="2286000" cy="2286000"/>
            <wp:effectExtent l="57150" t="0" r="57150" b="114300"/>
            <wp:docPr id="278" name="Chart 27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  <w:t xml:space="preserve">       </w:t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</w:r>
    </w:p>
    <w:p w14:paraId="6E6A7EFA" w14:textId="523D66D1" w:rsidR="00D97314" w:rsidRPr="008A2C70" w:rsidRDefault="00502E39" w:rsidP="00502E39">
      <w:pPr>
        <w:spacing w:line="240" w:lineRule="auto"/>
        <w:rPr>
          <w:spacing w:val="-2"/>
          <w:sz w:val="30"/>
          <w:szCs w:val="30"/>
          <w:cs/>
        </w:rPr>
      </w:pPr>
      <w:r w:rsidRPr="00B657B8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  <w:r w:rsidR="00D97314" w:rsidRPr="008A2C70">
        <w:rPr>
          <w:spacing w:val="-2"/>
          <w:sz w:val="30"/>
          <w:szCs w:val="30"/>
          <w:cs/>
        </w:rPr>
        <w:br w:type="page"/>
      </w:r>
    </w:p>
    <w:p w14:paraId="5844E34E" w14:textId="77777777" w:rsidR="0022223A" w:rsidRPr="00B657B8" w:rsidRDefault="0022223A" w:rsidP="0022223A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lastRenderedPageBreak/>
        <w:t>เงินปันผล</w:t>
      </w:r>
    </w:p>
    <w:p w14:paraId="65D11AF3" w14:textId="77777777" w:rsidR="0022223A" w:rsidRDefault="0022223A" w:rsidP="0022223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6ADDB29C" w14:textId="018816DB" w:rsidR="0022223A" w:rsidRPr="0022223A" w:rsidRDefault="0022223A" w:rsidP="0022223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ปี </w:t>
      </w:r>
      <w:r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2568</w:t>
      </w:r>
    </w:p>
    <w:p w14:paraId="317A2836" w14:textId="77777777" w:rsidR="0022223A" w:rsidRDefault="0022223A" w:rsidP="0022223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32EFFA31" w14:textId="1E1DE55B" w:rsidR="00153910" w:rsidRPr="004D3E94" w:rsidRDefault="00153910" w:rsidP="00BE5256">
      <w:pPr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  <w:cs/>
        </w:rPr>
        <w:t>เมื่อวันที่</w:t>
      </w:r>
      <w:r w:rsidR="00BE5256">
        <w:rPr>
          <w:rFonts w:ascii="Angsana New" w:hAnsi="Angsana New" w:hint="cs"/>
          <w:sz w:val="30"/>
          <w:szCs w:val="30"/>
          <w:cs/>
        </w:rPr>
        <w:t xml:space="preserve"> </w:t>
      </w:r>
      <w:r w:rsidR="008C2121" w:rsidRPr="004D3E94">
        <w:rPr>
          <w:rFonts w:ascii="Angsana New" w:hAnsi="Angsana New"/>
          <w:sz w:val="30"/>
          <w:szCs w:val="30"/>
        </w:rPr>
        <w:t>30</w:t>
      </w:r>
      <w:r w:rsidRPr="00B657B8">
        <w:rPr>
          <w:rFonts w:ascii="Angsana New" w:hAnsi="Angsana New"/>
          <w:sz w:val="30"/>
          <w:szCs w:val="30"/>
          <w:cs/>
        </w:rPr>
        <w:t xml:space="preserve"> เมษายน </w:t>
      </w:r>
      <w:r w:rsidRPr="00B657B8">
        <w:rPr>
          <w:rFonts w:ascii="Angsana New" w:hAnsi="Angsana New"/>
          <w:sz w:val="30"/>
          <w:szCs w:val="30"/>
        </w:rPr>
        <w:t>256</w:t>
      </w:r>
      <w:r w:rsidR="008C2121" w:rsidRPr="004D3E94">
        <w:rPr>
          <w:rFonts w:ascii="Angsana New" w:hAnsi="Angsana New"/>
          <w:sz w:val="30"/>
          <w:szCs w:val="30"/>
        </w:rPr>
        <w:t>8</w:t>
      </w:r>
      <w:r w:rsidRPr="00B657B8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Pr="00B657B8">
        <w:rPr>
          <w:rFonts w:ascii="Angsana New" w:hAnsi="Angsana New"/>
          <w:sz w:val="30"/>
          <w:szCs w:val="30"/>
        </w:rPr>
        <w:t>256</w:t>
      </w:r>
      <w:r w:rsidR="00835226">
        <w:rPr>
          <w:rFonts w:ascii="Angsana New" w:hAnsi="Angsana New"/>
          <w:sz w:val="30"/>
          <w:szCs w:val="30"/>
        </w:rPr>
        <w:t>8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cs/>
        </w:rPr>
        <w:t xml:space="preserve">ของบริษัทมีมติอนุมัติจ่ายเงินปันผลสำหรับปี </w:t>
      </w:r>
      <w:r w:rsidRPr="00B657B8">
        <w:rPr>
          <w:rFonts w:ascii="Angsana New" w:hAnsi="Angsana New"/>
          <w:sz w:val="30"/>
          <w:szCs w:val="30"/>
        </w:rPr>
        <w:t>256</w:t>
      </w:r>
      <w:r w:rsidR="00BB57A3" w:rsidRPr="004D3E94">
        <w:rPr>
          <w:rFonts w:ascii="Angsana New" w:hAnsi="Angsana New"/>
          <w:sz w:val="30"/>
          <w:szCs w:val="30"/>
        </w:rPr>
        <w:t>7</w:t>
      </w:r>
      <w:r w:rsidRPr="00B657B8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7E2934" w:rsidRPr="004D3E94">
        <w:rPr>
          <w:rFonts w:ascii="Angsana New" w:hAnsi="Angsana New"/>
          <w:sz w:val="30"/>
          <w:szCs w:val="30"/>
        </w:rPr>
        <w:t>0.</w:t>
      </w:r>
      <w:r w:rsidR="00E15584" w:rsidRPr="004D3E94">
        <w:rPr>
          <w:rFonts w:ascii="Angsana New" w:hAnsi="Angsana New"/>
          <w:sz w:val="30"/>
          <w:szCs w:val="30"/>
        </w:rPr>
        <w:t>6</w:t>
      </w:r>
      <w:r w:rsidRPr="00B657B8">
        <w:rPr>
          <w:rFonts w:ascii="Angsana New" w:hAnsi="Angsana New"/>
          <w:sz w:val="30"/>
          <w:szCs w:val="30"/>
          <w:cs/>
        </w:rPr>
        <w:t xml:space="preserve"> บาท คิดเป็นจำนวนเงิน </w:t>
      </w:r>
      <w:r w:rsidR="004928CB" w:rsidRPr="004D3E94">
        <w:rPr>
          <w:rFonts w:ascii="Angsana New" w:hAnsi="Angsana New"/>
          <w:sz w:val="30"/>
          <w:szCs w:val="30"/>
        </w:rPr>
        <w:t>1,802</w:t>
      </w:r>
      <w:r w:rsidR="00B2626A">
        <w:rPr>
          <w:rFonts w:ascii="Angsana New" w:hAnsi="Angsana New"/>
          <w:sz w:val="30"/>
          <w:szCs w:val="30"/>
        </w:rPr>
        <w:t>.</w:t>
      </w:r>
      <w:r w:rsidR="0068635E">
        <w:rPr>
          <w:rFonts w:ascii="Angsana New" w:hAnsi="Angsana New"/>
          <w:sz w:val="30"/>
          <w:szCs w:val="30"/>
        </w:rPr>
        <w:t>2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cs/>
        </w:rPr>
        <w:t>ล้านบาท ทั้งนี้บริษัทได้จ่ายเงินปันผลระหว่างกาลให้แก่ผู้ถือหุ้นแล้วใน</w:t>
      </w:r>
      <w:r w:rsidRPr="00B657B8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Pr="004D3E94">
        <w:rPr>
          <w:rFonts w:ascii="Angsana New" w:hAnsi="Angsana New"/>
          <w:sz w:val="30"/>
          <w:szCs w:val="30"/>
        </w:rPr>
        <w:t>256</w:t>
      </w:r>
      <w:r w:rsidR="00B2626A" w:rsidRPr="004D3E94">
        <w:rPr>
          <w:rFonts w:ascii="Angsana New" w:hAnsi="Angsana New"/>
          <w:sz w:val="30"/>
          <w:szCs w:val="30"/>
        </w:rPr>
        <w:t>7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="008F0120" w:rsidRPr="004D3E94">
        <w:rPr>
          <w:rFonts w:ascii="Angsana New" w:hAnsi="Angsana New"/>
          <w:sz w:val="30"/>
          <w:szCs w:val="30"/>
        </w:rPr>
        <w:t>0</w:t>
      </w:r>
      <w:r w:rsidRPr="004D3E94">
        <w:rPr>
          <w:rFonts w:ascii="Angsana New" w:hAnsi="Angsana New"/>
          <w:sz w:val="30"/>
          <w:szCs w:val="30"/>
        </w:rPr>
        <w:t>.</w:t>
      </w:r>
      <w:r w:rsidR="008F0120" w:rsidRPr="004D3E94">
        <w:rPr>
          <w:rFonts w:ascii="Angsana New" w:hAnsi="Angsana New"/>
          <w:sz w:val="30"/>
          <w:szCs w:val="30"/>
        </w:rPr>
        <w:t>3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cs/>
        </w:rPr>
        <w:t>บาท รวมเป็นจำนวนเงินทั้งสิ้น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="00EA6D47" w:rsidRPr="004D3E94">
        <w:rPr>
          <w:rFonts w:ascii="Angsana New" w:hAnsi="Angsana New"/>
          <w:sz w:val="30"/>
          <w:szCs w:val="30"/>
        </w:rPr>
        <w:t>901.1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cs/>
        </w:rPr>
        <w:t>ล้านบาท คงเหลือเงินปันผลที่จะต้องจ่ายเพิ่มอีกอัตราหุ้น</w:t>
      </w:r>
      <w:r w:rsidRPr="00C474C7">
        <w:rPr>
          <w:rFonts w:ascii="Angsana New" w:hAnsi="Angsana New"/>
          <w:sz w:val="30"/>
          <w:szCs w:val="30"/>
          <w:cs/>
        </w:rPr>
        <w:t xml:space="preserve">ละ </w:t>
      </w:r>
      <w:r w:rsidRPr="00C474C7">
        <w:rPr>
          <w:rFonts w:ascii="Angsana New" w:hAnsi="Angsana New"/>
          <w:sz w:val="30"/>
          <w:szCs w:val="30"/>
        </w:rPr>
        <w:t>0.</w:t>
      </w:r>
      <w:r w:rsidR="003A42FC" w:rsidRPr="00C474C7">
        <w:rPr>
          <w:rFonts w:ascii="Angsana New" w:hAnsi="Angsana New"/>
          <w:sz w:val="30"/>
          <w:szCs w:val="30"/>
        </w:rPr>
        <w:t>3</w:t>
      </w:r>
      <w:r w:rsidRPr="00C474C7">
        <w:rPr>
          <w:rFonts w:ascii="Angsana New" w:hAnsi="Angsana New"/>
          <w:sz w:val="30"/>
          <w:szCs w:val="30"/>
          <w:cs/>
        </w:rPr>
        <w:t xml:space="preserve"> บาท รวมเป็นจำนวนเงินทั้งสิ้นประมาณ </w:t>
      </w:r>
      <w:r w:rsidR="008A6EEA" w:rsidRPr="004D3E94">
        <w:rPr>
          <w:rFonts w:ascii="Angsana New" w:hAnsi="Angsana New"/>
          <w:sz w:val="30"/>
          <w:szCs w:val="30"/>
        </w:rPr>
        <w:t>901</w:t>
      </w:r>
      <w:r w:rsidRPr="00C474C7">
        <w:rPr>
          <w:rFonts w:ascii="Angsana New" w:hAnsi="Angsana New"/>
          <w:sz w:val="30"/>
          <w:szCs w:val="30"/>
        </w:rPr>
        <w:t>.</w:t>
      </w:r>
      <w:r w:rsidR="008A6EEA" w:rsidRPr="00C474C7">
        <w:rPr>
          <w:rFonts w:ascii="Angsana New" w:hAnsi="Angsana New"/>
          <w:sz w:val="30"/>
          <w:szCs w:val="30"/>
        </w:rPr>
        <w:t>1</w:t>
      </w:r>
      <w:r w:rsidRPr="00C474C7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C474C7">
        <w:rPr>
          <w:rFonts w:ascii="Angsana New" w:hAnsi="Angsana New" w:hint="cs"/>
          <w:sz w:val="30"/>
          <w:szCs w:val="30"/>
          <w:cs/>
        </w:rPr>
        <w:t>ซึ่งได้จ่ายให้กับผู้ถือหุ้นแล้วเมื่อ</w:t>
      </w:r>
      <w:r w:rsidRPr="00C474C7">
        <w:rPr>
          <w:rFonts w:ascii="Angsana New" w:hAnsi="Angsana New"/>
          <w:sz w:val="30"/>
          <w:szCs w:val="30"/>
          <w:cs/>
        </w:rPr>
        <w:t xml:space="preserve">วันที่ </w:t>
      </w:r>
      <w:r w:rsidRPr="00C474C7">
        <w:rPr>
          <w:rFonts w:ascii="Angsana New" w:hAnsi="Angsana New"/>
          <w:sz w:val="30"/>
          <w:szCs w:val="30"/>
        </w:rPr>
        <w:t>2</w:t>
      </w:r>
      <w:r w:rsidR="00176ABA" w:rsidRPr="004D3E94">
        <w:rPr>
          <w:rFonts w:ascii="Angsana New" w:hAnsi="Angsana New"/>
          <w:sz w:val="30"/>
          <w:szCs w:val="30"/>
        </w:rPr>
        <w:t>6</w:t>
      </w:r>
      <w:r w:rsidRPr="00C474C7">
        <w:rPr>
          <w:rFonts w:ascii="Angsana New" w:hAnsi="Angsana New"/>
          <w:sz w:val="30"/>
          <w:szCs w:val="30"/>
          <w:cs/>
        </w:rPr>
        <w:t xml:space="preserve"> พฤษภาคม</w:t>
      </w:r>
      <w:r w:rsidRPr="00C474C7">
        <w:rPr>
          <w:rFonts w:ascii="Angsana New" w:hAnsi="Angsana New"/>
          <w:sz w:val="30"/>
          <w:szCs w:val="30"/>
        </w:rPr>
        <w:t xml:space="preserve"> 256</w:t>
      </w:r>
      <w:r w:rsidR="00BD54F9" w:rsidRPr="00C474C7">
        <w:rPr>
          <w:rFonts w:ascii="Angsana New" w:hAnsi="Angsana New"/>
          <w:sz w:val="30"/>
          <w:szCs w:val="30"/>
        </w:rPr>
        <w:t>8</w:t>
      </w:r>
    </w:p>
    <w:p w14:paraId="515E8E19" w14:textId="77777777" w:rsidR="0022223A" w:rsidRPr="00B657B8" w:rsidRDefault="0022223A" w:rsidP="0022223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2203C089" w14:textId="77777777" w:rsidR="0022223A" w:rsidRPr="00B657B8" w:rsidRDefault="0022223A" w:rsidP="0022223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Pr="00B657B8">
        <w:rPr>
          <w:rFonts w:ascii="Angsana New" w:hAnsi="Angsana New" w:cs="Angsana New" w:hint="cs"/>
          <w:i/>
          <w:iCs/>
          <w:sz w:val="30"/>
          <w:szCs w:val="30"/>
          <w:rtl/>
          <w:cs/>
        </w:rPr>
        <w:t xml:space="preserve"> </w:t>
      </w:r>
      <w:r w:rsidRPr="00B657B8">
        <w:rPr>
          <w:rFonts w:ascii="Angsana New" w:hAnsi="Angsana New" w:cs="Angsana New"/>
          <w:i/>
          <w:iCs/>
          <w:sz w:val="30"/>
          <w:szCs w:val="30"/>
          <w:lang w:bidi="th-TH"/>
        </w:rPr>
        <w:t>256</w:t>
      </w:r>
      <w:r w:rsidRPr="00B657B8">
        <w:rPr>
          <w:rFonts w:ascii="Angsana New" w:hAnsi="Angsana New" w:cs="Angsana New"/>
          <w:i/>
          <w:iCs/>
          <w:sz w:val="30"/>
          <w:szCs w:val="30"/>
          <w:lang w:val="en-US" w:bidi="th-TH"/>
        </w:rPr>
        <w:t>7</w:t>
      </w:r>
    </w:p>
    <w:p w14:paraId="04FDFC99" w14:textId="77777777" w:rsidR="0022223A" w:rsidRPr="00B657B8" w:rsidRDefault="0022223A" w:rsidP="0022223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56D383E4" w14:textId="62F9D7EC" w:rsidR="0022223A" w:rsidRDefault="0022223A" w:rsidP="00D43FF0">
      <w:pPr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657B8">
        <w:rPr>
          <w:rFonts w:ascii="Angsana New" w:hAnsi="Angsana New"/>
          <w:sz w:val="30"/>
          <w:szCs w:val="30"/>
        </w:rPr>
        <w:t>2</w:t>
      </w:r>
      <w:r w:rsidRPr="00B657B8">
        <w:rPr>
          <w:rFonts w:ascii="Angsana New" w:hAnsi="Angsana New"/>
          <w:sz w:val="30"/>
          <w:szCs w:val="30"/>
          <w:lang w:val="en-US"/>
        </w:rPr>
        <w:t>4</w:t>
      </w:r>
      <w:r w:rsidRPr="00B657B8">
        <w:rPr>
          <w:rFonts w:ascii="Angsana New" w:hAnsi="Angsana New"/>
          <w:sz w:val="30"/>
          <w:szCs w:val="30"/>
          <w:cs/>
        </w:rPr>
        <w:t xml:space="preserve"> เมษายน </w:t>
      </w:r>
      <w:r w:rsidRPr="00B657B8">
        <w:rPr>
          <w:rFonts w:ascii="Angsana New" w:hAnsi="Angsana New"/>
          <w:sz w:val="30"/>
          <w:szCs w:val="30"/>
        </w:rPr>
        <w:t>256</w:t>
      </w:r>
      <w:r w:rsidRPr="00B657B8">
        <w:rPr>
          <w:rFonts w:ascii="Angsana New" w:hAnsi="Angsana New"/>
          <w:sz w:val="30"/>
          <w:szCs w:val="30"/>
          <w:lang w:val="en-US"/>
        </w:rPr>
        <w:t>7</w:t>
      </w:r>
      <w:r w:rsidRPr="00B657B8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Pr="00B657B8">
        <w:rPr>
          <w:rFonts w:ascii="Angsana New" w:hAnsi="Angsana New"/>
          <w:sz w:val="30"/>
          <w:szCs w:val="30"/>
        </w:rPr>
        <w:t xml:space="preserve">2567 </w:t>
      </w:r>
      <w:r w:rsidRPr="00B657B8">
        <w:rPr>
          <w:rFonts w:ascii="Angsana New" w:hAnsi="Angsana New"/>
          <w:sz w:val="30"/>
          <w:szCs w:val="30"/>
          <w:cs/>
        </w:rPr>
        <w:t xml:space="preserve">ของบริษัทมีมติอนุมัติจ่ายเงินปันผลสำหรับปี </w:t>
      </w:r>
      <w:r w:rsidRPr="00B657B8">
        <w:rPr>
          <w:rFonts w:ascii="Angsana New" w:hAnsi="Angsana New"/>
          <w:sz w:val="30"/>
          <w:szCs w:val="30"/>
        </w:rPr>
        <w:t>2566</w:t>
      </w:r>
      <w:r w:rsidRPr="00B657B8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B657B8">
        <w:rPr>
          <w:rFonts w:ascii="Angsana New" w:hAnsi="Angsana New"/>
          <w:sz w:val="30"/>
          <w:szCs w:val="30"/>
          <w:lang w:val="en-US"/>
        </w:rPr>
        <w:t>1.</w:t>
      </w:r>
      <w:r w:rsidR="0065183E">
        <w:rPr>
          <w:rFonts w:ascii="Angsana New" w:hAnsi="Angsana New"/>
          <w:sz w:val="30"/>
          <w:szCs w:val="30"/>
          <w:lang w:val="en-US"/>
        </w:rPr>
        <w:t>7</w:t>
      </w:r>
      <w:r w:rsidRPr="00B657B8">
        <w:rPr>
          <w:rFonts w:ascii="Angsana New" w:hAnsi="Angsana New"/>
          <w:sz w:val="30"/>
          <w:szCs w:val="30"/>
          <w:cs/>
        </w:rPr>
        <w:t xml:space="preserve"> บาท คิดเป็นจำนวนเงิน </w:t>
      </w:r>
      <w:r w:rsidRPr="00B657B8">
        <w:rPr>
          <w:rFonts w:ascii="Angsana New" w:hAnsi="Angsana New"/>
          <w:sz w:val="30"/>
          <w:szCs w:val="30"/>
        </w:rPr>
        <w:t xml:space="preserve">4,956.1 </w:t>
      </w:r>
      <w:r w:rsidRPr="00B657B8">
        <w:rPr>
          <w:rFonts w:ascii="Angsana New" w:hAnsi="Angsana New"/>
          <w:sz w:val="30"/>
          <w:szCs w:val="30"/>
          <w:cs/>
        </w:rPr>
        <w:t>ล้านบาท ทั้งนี้บริษัทได้จ่ายเงินปันผลระหว่างกาลให้แก่ผู้ถือหุ้นแล้วใน</w:t>
      </w:r>
      <w:r w:rsidRPr="00B657B8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Pr="00B657B8">
        <w:rPr>
          <w:rFonts w:ascii="Angsana New" w:hAnsi="Angsana New"/>
          <w:sz w:val="30"/>
          <w:szCs w:val="30"/>
          <w:lang w:val="en-US"/>
        </w:rPr>
        <w:t>2566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B657B8">
        <w:rPr>
          <w:rFonts w:ascii="Angsana New" w:hAnsi="Angsana New"/>
          <w:sz w:val="30"/>
          <w:szCs w:val="30"/>
          <w:lang w:val="en-US"/>
        </w:rPr>
        <w:t>1.2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cs/>
        </w:rPr>
        <w:t>บาท รวมเป็นจำนวนเงินทั้งสิ้น</w:t>
      </w:r>
      <w:r w:rsidRPr="00B657B8">
        <w:rPr>
          <w:rFonts w:ascii="Angsana New" w:hAnsi="Angsana New"/>
          <w:sz w:val="30"/>
          <w:szCs w:val="30"/>
        </w:rPr>
        <w:t xml:space="preserve"> 3,604.4 </w:t>
      </w:r>
      <w:r w:rsidRPr="00B657B8">
        <w:rPr>
          <w:rFonts w:ascii="Angsana New" w:hAnsi="Angsana New"/>
          <w:sz w:val="30"/>
          <w:szCs w:val="30"/>
          <w:cs/>
        </w:rPr>
        <w:t xml:space="preserve">ล้านบาท คงเหลือเงินปันผลที่จะต้องจ่ายเพิ่มอีกอัตราหุ้นละ </w:t>
      </w:r>
      <w:r w:rsidRPr="00B657B8">
        <w:rPr>
          <w:rFonts w:ascii="Angsana New" w:hAnsi="Angsana New"/>
          <w:sz w:val="30"/>
          <w:szCs w:val="30"/>
        </w:rPr>
        <w:t>0.</w:t>
      </w:r>
      <w:r w:rsidR="0065183E">
        <w:rPr>
          <w:rFonts w:ascii="Angsana New" w:hAnsi="Angsana New"/>
          <w:sz w:val="30"/>
          <w:szCs w:val="30"/>
          <w:lang w:val="en-US"/>
        </w:rPr>
        <w:t>5</w:t>
      </w:r>
      <w:r w:rsidRPr="00B657B8">
        <w:rPr>
          <w:rFonts w:ascii="Angsana New" w:hAnsi="Angsana New"/>
          <w:sz w:val="30"/>
          <w:szCs w:val="30"/>
          <w:cs/>
        </w:rPr>
        <w:t xml:space="preserve"> บาท รวมเป็นจำนวนเงินทั้งสิ้นประมาณ </w:t>
      </w:r>
      <w:r w:rsidRPr="00B657B8">
        <w:rPr>
          <w:rFonts w:ascii="Angsana New" w:hAnsi="Angsana New"/>
          <w:sz w:val="30"/>
          <w:szCs w:val="30"/>
        </w:rPr>
        <w:t>1,351.</w:t>
      </w:r>
      <w:r w:rsidR="0065183E">
        <w:rPr>
          <w:rFonts w:ascii="Angsana New" w:hAnsi="Angsana New"/>
          <w:sz w:val="30"/>
          <w:szCs w:val="30"/>
          <w:lang w:val="en-US"/>
        </w:rPr>
        <w:t>7</w:t>
      </w:r>
      <w:r w:rsidRPr="00B657B8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B657B8">
        <w:rPr>
          <w:rFonts w:ascii="Angsana New" w:hAnsi="Angsana New" w:hint="cs"/>
          <w:sz w:val="30"/>
          <w:szCs w:val="30"/>
          <w:cs/>
        </w:rPr>
        <w:t>ซึ่งได้จ่ายให้กับผู้ถือหุ้นแล้วเมื่อ</w:t>
      </w:r>
      <w:r w:rsidRPr="00B657B8">
        <w:rPr>
          <w:rFonts w:ascii="Angsana New" w:hAnsi="Angsana New"/>
          <w:sz w:val="30"/>
          <w:szCs w:val="30"/>
          <w:cs/>
        </w:rPr>
        <w:t xml:space="preserve">วันที่ </w:t>
      </w:r>
      <w:r w:rsidRPr="00B657B8">
        <w:rPr>
          <w:rFonts w:ascii="Angsana New" w:hAnsi="Angsana New"/>
          <w:sz w:val="30"/>
          <w:szCs w:val="30"/>
        </w:rPr>
        <w:t>2</w:t>
      </w:r>
      <w:r w:rsidRPr="00B657B8">
        <w:rPr>
          <w:rFonts w:ascii="Angsana New" w:hAnsi="Angsana New"/>
          <w:sz w:val="30"/>
          <w:szCs w:val="30"/>
          <w:lang w:val="en-US"/>
        </w:rPr>
        <w:t>3</w:t>
      </w:r>
      <w:r w:rsidRPr="00B657B8">
        <w:rPr>
          <w:rFonts w:ascii="Angsana New" w:hAnsi="Angsana New"/>
          <w:sz w:val="30"/>
          <w:szCs w:val="30"/>
          <w:cs/>
        </w:rPr>
        <w:t xml:space="preserve"> พฤษภาคม</w:t>
      </w:r>
      <w:r w:rsidRPr="00B657B8">
        <w:rPr>
          <w:rFonts w:ascii="Angsana New" w:hAnsi="Angsana New"/>
          <w:sz w:val="30"/>
          <w:szCs w:val="30"/>
        </w:rPr>
        <w:t xml:space="preserve"> 2567</w:t>
      </w:r>
    </w:p>
    <w:p w14:paraId="1DD76A96" w14:textId="77777777" w:rsidR="001330B4" w:rsidRDefault="001330B4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5A46ED1" w14:textId="77777777" w:rsidR="005D2089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BC046B4" w14:textId="77777777" w:rsidR="005D2089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D0ADD93" w14:textId="77777777" w:rsidR="005D2089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69F634F" w14:textId="77777777" w:rsidR="005D2089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E2994C4" w14:textId="77777777" w:rsidR="005D2089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CBB6A09" w14:textId="77777777" w:rsidR="005D2089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E4A984D" w14:textId="77777777" w:rsidR="005D2089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20AE8AF" w14:textId="77777777" w:rsidR="005D2089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89099CB" w14:textId="77777777" w:rsidR="005D2089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B1D158E" w14:textId="77777777" w:rsidR="005D2089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63B1046" w14:textId="77777777" w:rsidR="005D2089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89CF463" w14:textId="77777777" w:rsidR="005D2089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CD956EF" w14:textId="77777777" w:rsidR="005D2089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AB9AD5A" w14:textId="77777777" w:rsidR="005D2089" w:rsidRPr="0022223A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4717322" w14:textId="53FAC7E5" w:rsidR="00D97314" w:rsidRPr="008A2C70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A2C70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3F5AE446" w14:textId="77777777" w:rsidR="00D97314" w:rsidRPr="008A2C70" w:rsidRDefault="00D97314" w:rsidP="00D97314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1CF43443" w14:textId="77777777" w:rsidR="00D97314" w:rsidRPr="008A2C70" w:rsidRDefault="00D97314" w:rsidP="00D9731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8A2C70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85B838" w14:textId="77777777" w:rsidR="00D97314" w:rsidRPr="00BB05B5" w:rsidRDefault="00D97314" w:rsidP="00D97314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18"/>
          <w:szCs w:val="18"/>
          <w:lang w:val="en-US" w:bidi="th-TH"/>
        </w:rPr>
      </w:pPr>
    </w:p>
    <w:p w14:paraId="351AD271" w14:textId="56635B09" w:rsidR="008875FB" w:rsidRPr="008A2C70" w:rsidRDefault="00D97314" w:rsidP="005D208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8A2C70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8A2C70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8A2C70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2278CA" w:rsidRPr="008A2C70">
        <w:rPr>
          <w:rFonts w:ascii="Angsana New" w:hAnsi="Angsana New" w:cs="Angsana New"/>
          <w:sz w:val="30"/>
          <w:szCs w:val="30"/>
          <w:cs/>
          <w:lang w:bidi="th-TH"/>
        </w:rPr>
        <w:t>ที่วัดมูลค่าด้วยราคาทุนตัดจำหน่าย</w:t>
      </w:r>
      <w:r w:rsidRPr="008A2C70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1A649448" w14:textId="77777777" w:rsidR="00D97314" w:rsidRPr="008A2C70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0"/>
        <w:gridCol w:w="1239"/>
        <w:gridCol w:w="178"/>
        <w:gridCol w:w="33"/>
        <w:gridCol w:w="752"/>
        <w:gridCol w:w="178"/>
        <w:gridCol w:w="960"/>
        <w:gridCol w:w="178"/>
        <w:gridCol w:w="902"/>
        <w:gridCol w:w="181"/>
        <w:gridCol w:w="1079"/>
      </w:tblGrid>
      <w:tr w:rsidR="00D97314" w:rsidRPr="008A2C70" w14:paraId="0B666486" w14:textId="77777777" w:rsidTr="008F2BC6">
        <w:trPr>
          <w:trHeight w:val="272"/>
          <w:tblHeader/>
        </w:trPr>
        <w:tc>
          <w:tcPr>
            <w:tcW w:w="4040" w:type="dxa"/>
            <w:shd w:val="clear" w:color="auto" w:fill="auto"/>
            <w:vAlign w:val="bottom"/>
          </w:tcPr>
          <w:p w14:paraId="1F995950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680" w:type="dxa"/>
            <w:gridSpan w:val="10"/>
          </w:tcPr>
          <w:p w14:paraId="59040CA8" w14:textId="10F46BAD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7D7DC3"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/</w:t>
            </w:r>
            <w:r w:rsidR="007D7DC3" w:rsidRPr="008A2C7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97314" w:rsidRPr="008A2C70" w14:paraId="15664B29" w14:textId="77777777" w:rsidTr="006B6BAB">
        <w:trPr>
          <w:trHeight w:val="363"/>
          <w:tblHeader/>
        </w:trPr>
        <w:tc>
          <w:tcPr>
            <w:tcW w:w="4040" w:type="dxa"/>
            <w:shd w:val="clear" w:color="auto" w:fill="auto"/>
            <w:vAlign w:val="bottom"/>
          </w:tcPr>
          <w:p w14:paraId="722B13D6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79A4EA8E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46C7467E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63" w:type="dxa"/>
            <w:gridSpan w:val="8"/>
            <w:shd w:val="clear" w:color="auto" w:fill="auto"/>
            <w:vAlign w:val="bottom"/>
          </w:tcPr>
          <w:p w14:paraId="65E821D1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97314" w:rsidRPr="008A2C70" w14:paraId="0A4BAABC" w14:textId="77777777" w:rsidTr="00B16F8B">
        <w:trPr>
          <w:trHeight w:val="363"/>
          <w:tblHeader/>
        </w:trPr>
        <w:tc>
          <w:tcPr>
            <w:tcW w:w="4040" w:type="dxa"/>
            <w:shd w:val="clear" w:color="auto" w:fill="auto"/>
            <w:vAlign w:val="bottom"/>
          </w:tcPr>
          <w:p w14:paraId="105E1D85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059F1E95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464F480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0049914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000000"/>
            </w:tcBorders>
            <w:shd w:val="clear" w:color="auto" w:fill="auto"/>
          </w:tcPr>
          <w:p w14:paraId="7B719883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000000"/>
            </w:tcBorders>
            <w:shd w:val="clear" w:color="auto" w:fill="auto"/>
          </w:tcPr>
          <w:p w14:paraId="4FF4CA5B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000000"/>
            </w:tcBorders>
            <w:shd w:val="clear" w:color="auto" w:fill="auto"/>
          </w:tcPr>
          <w:p w14:paraId="7D03ED21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shd w:val="clear" w:color="auto" w:fill="auto"/>
          </w:tcPr>
          <w:p w14:paraId="1AAD16A8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1" w:type="dxa"/>
            <w:tcBorders>
              <w:top w:val="single" w:sz="4" w:space="0" w:color="000000"/>
            </w:tcBorders>
            <w:shd w:val="clear" w:color="auto" w:fill="auto"/>
          </w:tcPr>
          <w:p w14:paraId="7D4AF4AF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9" w:type="dxa"/>
            <w:tcBorders>
              <w:top w:val="single" w:sz="4" w:space="0" w:color="000000"/>
            </w:tcBorders>
            <w:shd w:val="clear" w:color="auto" w:fill="auto"/>
          </w:tcPr>
          <w:p w14:paraId="3F99CC9E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97314" w:rsidRPr="008A2C70" w14:paraId="52456811" w14:textId="77777777" w:rsidTr="00792714">
        <w:trPr>
          <w:tblHeader/>
        </w:trPr>
        <w:tc>
          <w:tcPr>
            <w:tcW w:w="4040" w:type="dxa"/>
            <w:shd w:val="clear" w:color="auto" w:fill="auto"/>
          </w:tcPr>
          <w:p w14:paraId="13E19FE7" w14:textId="77777777" w:rsidR="00D97314" w:rsidRPr="008A2C70" w:rsidRDefault="00D97314" w:rsidP="00C30BD1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680" w:type="dxa"/>
            <w:gridSpan w:val="10"/>
          </w:tcPr>
          <w:p w14:paraId="51C01DD5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7314" w:rsidRPr="008A2C70" w14:paraId="0CF57FC7" w14:textId="77777777" w:rsidTr="00792714">
        <w:tc>
          <w:tcPr>
            <w:tcW w:w="4040" w:type="dxa"/>
            <w:shd w:val="clear" w:color="auto" w:fill="auto"/>
          </w:tcPr>
          <w:p w14:paraId="4BB63F66" w14:textId="17CB576E" w:rsidR="00D97314" w:rsidRPr="008A2C70" w:rsidRDefault="0022223A" w:rsidP="00C30BD1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22223A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2223A">
              <w:rPr>
                <w:rFonts w:asciiTheme="majorBidi" w:hAnsiTheme="majorBidi"/>
                <w:b/>
                <w:i/>
                <w:iCs/>
                <w:sz w:val="30"/>
                <w:szCs w:val="30"/>
              </w:rPr>
              <w:t>30</w:t>
            </w:r>
            <w:r w:rsidRPr="0022223A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3B6EF6" w:rsidRPr="008A2C7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3B6EF6" w:rsidRPr="008A2C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 w:rsidR="003B6EF6" w:rsidRPr="008A2C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239" w:type="dxa"/>
          </w:tcPr>
          <w:p w14:paraId="29AB0320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20A398A7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gridSpan w:val="2"/>
            <w:shd w:val="clear" w:color="auto" w:fill="auto"/>
          </w:tcPr>
          <w:p w14:paraId="3F23F0B8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0D6A992" w14:textId="77777777" w:rsidR="00D97314" w:rsidRPr="008A2C70" w:rsidRDefault="00D97314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26342101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8E2EA79" w14:textId="77777777" w:rsidR="00D97314" w:rsidRPr="008A2C70" w:rsidRDefault="00D97314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449E5E4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52055609" w14:textId="77777777" w:rsidR="00D97314" w:rsidRPr="008A2C70" w:rsidRDefault="00D97314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1C27B00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97314" w:rsidRPr="008A2C70" w14:paraId="74C4ABE9" w14:textId="77777777" w:rsidTr="00792714">
        <w:tc>
          <w:tcPr>
            <w:tcW w:w="9720" w:type="dxa"/>
            <w:gridSpan w:val="11"/>
            <w:shd w:val="clear" w:color="auto" w:fill="auto"/>
          </w:tcPr>
          <w:p w14:paraId="4133A16D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B15EA3" w:rsidRPr="008A2C70" w14:paraId="34C3F121" w14:textId="77777777" w:rsidTr="00792714">
        <w:trPr>
          <w:trHeight w:val="326"/>
        </w:trPr>
        <w:tc>
          <w:tcPr>
            <w:tcW w:w="4040" w:type="dxa"/>
            <w:shd w:val="clear" w:color="auto" w:fill="auto"/>
          </w:tcPr>
          <w:p w14:paraId="4DE1088F" w14:textId="686269F0" w:rsidR="00B15EA3" w:rsidRPr="008A2C70" w:rsidRDefault="00B15EA3" w:rsidP="002868B0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9" w:type="dxa"/>
            <w:vAlign w:val="bottom"/>
          </w:tcPr>
          <w:p w14:paraId="4D123362" w14:textId="77777777" w:rsidR="00B15EA3" w:rsidRPr="008A2C70" w:rsidRDefault="00B15EA3" w:rsidP="002868B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4E4A23D9" w14:textId="77777777" w:rsidR="00B15EA3" w:rsidRPr="008A2C70" w:rsidRDefault="00B15EA3" w:rsidP="002868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0D4E0F3B" w14:textId="77777777" w:rsidR="00B15EA3" w:rsidRPr="008A2C70" w:rsidRDefault="00B15EA3" w:rsidP="002868B0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6AB0448" w14:textId="77777777" w:rsidR="00B15EA3" w:rsidRPr="008A2C70" w:rsidRDefault="00B15EA3" w:rsidP="002868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9CFFA52" w14:textId="77777777" w:rsidR="00B15EA3" w:rsidRPr="008A2C70" w:rsidRDefault="00B15EA3" w:rsidP="002868B0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AC31685" w14:textId="77777777" w:rsidR="00B15EA3" w:rsidRPr="008A2C70" w:rsidRDefault="00B15EA3" w:rsidP="002868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943DA63" w14:textId="77777777" w:rsidR="00B15EA3" w:rsidRPr="00BB05B5" w:rsidRDefault="00B15EA3" w:rsidP="002868B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B1DDB4A" w14:textId="77777777" w:rsidR="00B15EA3" w:rsidRPr="008A2C70" w:rsidRDefault="00B15EA3" w:rsidP="002868B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37258C2" w14:textId="77777777" w:rsidR="00B15EA3" w:rsidRPr="008A2C70" w:rsidRDefault="00B15EA3" w:rsidP="002868B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868B0" w:rsidRPr="008A2C70" w14:paraId="510C5B3D" w14:textId="77777777" w:rsidTr="00792714">
        <w:tc>
          <w:tcPr>
            <w:tcW w:w="4040" w:type="dxa"/>
            <w:shd w:val="clear" w:color="auto" w:fill="auto"/>
          </w:tcPr>
          <w:p w14:paraId="3803F744" w14:textId="77777777" w:rsidR="002868B0" w:rsidRPr="008A2C70" w:rsidRDefault="002868B0" w:rsidP="002868B0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0B31BBA8" w14:textId="60BE6DD0" w:rsidR="002868B0" w:rsidRPr="009B67CD" w:rsidRDefault="00097F6B" w:rsidP="002868B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211" w:type="dxa"/>
            <w:gridSpan w:val="2"/>
            <w:vAlign w:val="bottom"/>
          </w:tcPr>
          <w:p w14:paraId="0DF8C83E" w14:textId="77777777" w:rsidR="002868B0" w:rsidRPr="008A2C70" w:rsidRDefault="002868B0" w:rsidP="002868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1C26AC72" w14:textId="65684A64" w:rsidR="002868B0" w:rsidRPr="004845A5" w:rsidRDefault="009B67CD" w:rsidP="004845A5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84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2B2548E" w14:textId="77777777" w:rsidR="002868B0" w:rsidRPr="008A2C70" w:rsidRDefault="002868B0" w:rsidP="002868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E627578" w14:textId="6CFACDD2" w:rsidR="002868B0" w:rsidRPr="00932DCC" w:rsidRDefault="009B67CD" w:rsidP="0036641F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416B0B" w14:textId="77777777" w:rsidR="002868B0" w:rsidRPr="008A2C70" w:rsidRDefault="002868B0" w:rsidP="002868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2B42E6F" w14:textId="6A89998F" w:rsidR="002868B0" w:rsidRPr="008A2C70" w:rsidRDefault="00932DCC" w:rsidP="002868B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5661CF5" w14:textId="77777777" w:rsidR="002868B0" w:rsidRPr="008A2C70" w:rsidRDefault="002868B0" w:rsidP="002868B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971E288" w14:textId="3879B912" w:rsidR="002868B0" w:rsidRPr="0088116E" w:rsidRDefault="00932DCC" w:rsidP="002868B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  <w:tr w:rsidR="00D97314" w:rsidRPr="008A2C70" w14:paraId="2E94B5BB" w14:textId="77777777" w:rsidTr="006B6BAB">
        <w:trPr>
          <w:trHeight w:hRule="exact" w:val="216"/>
        </w:trPr>
        <w:tc>
          <w:tcPr>
            <w:tcW w:w="4040" w:type="dxa"/>
            <w:shd w:val="clear" w:color="auto" w:fill="auto"/>
          </w:tcPr>
          <w:p w14:paraId="62151936" w14:textId="77777777" w:rsidR="00D97314" w:rsidRPr="008A2C70" w:rsidRDefault="00D97314" w:rsidP="00C30BD1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5E751597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4CCA2E0D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03558DA8" w14:textId="77777777" w:rsidR="00D97314" w:rsidRPr="008A2C70" w:rsidRDefault="00D97314" w:rsidP="00C30BD1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4280CD9" w14:textId="77777777" w:rsidR="00D97314" w:rsidRPr="008A2C70" w:rsidRDefault="00D97314" w:rsidP="00C30BD1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F8197C2" w14:textId="77777777" w:rsidR="00D97314" w:rsidRPr="008A2C70" w:rsidRDefault="00D97314" w:rsidP="00C30BD1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9A7A66B" w14:textId="77777777" w:rsidR="00D97314" w:rsidRPr="008A2C70" w:rsidRDefault="00D97314" w:rsidP="00C30B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FA858DF" w14:textId="77777777" w:rsidR="00D97314" w:rsidRPr="008A2C70" w:rsidRDefault="00D97314" w:rsidP="00C30BD1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866428B" w14:textId="77777777" w:rsidR="00D97314" w:rsidRPr="008A2C70" w:rsidRDefault="00D97314" w:rsidP="00C30BD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613BF0A" w14:textId="77777777" w:rsidR="00D97314" w:rsidRPr="008A2C70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11AE3" w:rsidRPr="008A2C70" w14:paraId="798A3167" w14:textId="77777777" w:rsidTr="00792714">
        <w:tc>
          <w:tcPr>
            <w:tcW w:w="4040" w:type="dxa"/>
            <w:shd w:val="clear" w:color="auto" w:fill="auto"/>
          </w:tcPr>
          <w:p w14:paraId="66C2B8B0" w14:textId="103C6630" w:rsidR="00611AE3" w:rsidRPr="008A2C70" w:rsidRDefault="0088116E" w:rsidP="00C30BD1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611AE3"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39" w:type="dxa"/>
          </w:tcPr>
          <w:p w14:paraId="573422DC" w14:textId="77777777" w:rsidR="00611AE3" w:rsidRPr="008A2C70" w:rsidRDefault="00611AE3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1" w:type="dxa"/>
            <w:gridSpan w:val="2"/>
          </w:tcPr>
          <w:p w14:paraId="062A337B" w14:textId="77777777" w:rsidR="00611AE3" w:rsidRPr="008A2C70" w:rsidRDefault="00611AE3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</w:tcPr>
          <w:p w14:paraId="1C05BC32" w14:textId="77777777" w:rsidR="00611AE3" w:rsidRPr="008A2C70" w:rsidRDefault="00611AE3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3117AB8" w14:textId="77777777" w:rsidR="00611AE3" w:rsidRPr="008A2C70" w:rsidRDefault="00611AE3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709DB34B" w14:textId="77777777" w:rsidR="00611AE3" w:rsidRPr="008A2C70" w:rsidRDefault="00611AE3" w:rsidP="00C30B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CF424E7" w14:textId="77777777" w:rsidR="00611AE3" w:rsidRPr="008A2C70" w:rsidRDefault="00611AE3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D38980B" w14:textId="77777777" w:rsidR="00611AE3" w:rsidRPr="008A2C70" w:rsidRDefault="00611AE3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F2DCE04" w14:textId="77777777" w:rsidR="00611AE3" w:rsidRPr="008A2C70" w:rsidRDefault="00611AE3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B453836" w14:textId="77777777" w:rsidR="00611AE3" w:rsidRPr="008A2C70" w:rsidRDefault="00611AE3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F2BC6" w:rsidRPr="008A2C70" w14:paraId="1902A802" w14:textId="77777777" w:rsidTr="00792714">
        <w:tc>
          <w:tcPr>
            <w:tcW w:w="4040" w:type="dxa"/>
            <w:shd w:val="clear" w:color="auto" w:fill="auto"/>
          </w:tcPr>
          <w:p w14:paraId="05B4C661" w14:textId="339A2D72" w:rsidR="008F2BC6" w:rsidRPr="008A2C70" w:rsidRDefault="009F25D1" w:rsidP="00C30BD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8F2BC6"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239" w:type="dxa"/>
          </w:tcPr>
          <w:p w14:paraId="032B2C11" w14:textId="77777777" w:rsidR="008F2BC6" w:rsidRPr="008A2C70" w:rsidRDefault="008F2BC6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1" w:type="dxa"/>
            <w:gridSpan w:val="2"/>
          </w:tcPr>
          <w:p w14:paraId="2A463DD3" w14:textId="77777777" w:rsidR="008F2BC6" w:rsidRPr="008A2C70" w:rsidRDefault="008F2BC6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</w:tcPr>
          <w:p w14:paraId="63BEA397" w14:textId="77777777" w:rsidR="008F2BC6" w:rsidRPr="008A2C70" w:rsidRDefault="008F2BC6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396C3D4" w14:textId="77777777" w:rsidR="008F2BC6" w:rsidRPr="008A2C70" w:rsidRDefault="008F2BC6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69E36C09" w14:textId="77777777" w:rsidR="008F2BC6" w:rsidRPr="008A2C70" w:rsidRDefault="008F2BC6" w:rsidP="00C30B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4B4952C" w14:textId="77777777" w:rsidR="008F2BC6" w:rsidRPr="008A2C70" w:rsidRDefault="008F2BC6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ECB9526" w14:textId="77777777" w:rsidR="008F2BC6" w:rsidRPr="008A2C70" w:rsidRDefault="008F2BC6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53259650" w14:textId="77777777" w:rsidR="008F2BC6" w:rsidRPr="008A2C70" w:rsidRDefault="008F2BC6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4046E27" w14:textId="77777777" w:rsidR="008F2BC6" w:rsidRPr="008A2C70" w:rsidRDefault="008F2BC6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D4A1C" w:rsidRPr="008A2C70" w14:paraId="7563FE8D" w14:textId="77777777" w:rsidTr="008F2BC6">
        <w:trPr>
          <w:trHeight w:val="236"/>
        </w:trPr>
        <w:tc>
          <w:tcPr>
            <w:tcW w:w="4040" w:type="dxa"/>
            <w:shd w:val="clear" w:color="auto" w:fill="auto"/>
          </w:tcPr>
          <w:p w14:paraId="2DD2ED2F" w14:textId="50BA971C" w:rsidR="00BD4A1C" w:rsidRPr="008A2C70" w:rsidRDefault="00BD4A1C" w:rsidP="00BD4A1C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</w:tcPr>
          <w:p w14:paraId="0FE1E5CA" w14:textId="7F4E8038" w:rsidR="00BD4A1C" w:rsidRPr="00AB202A" w:rsidRDefault="00BD4A1C" w:rsidP="00BD4A1C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09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4,287</w:t>
            </w:r>
          </w:p>
        </w:tc>
        <w:tc>
          <w:tcPr>
            <w:tcW w:w="211" w:type="dxa"/>
            <w:gridSpan w:val="2"/>
          </w:tcPr>
          <w:p w14:paraId="68393552" w14:textId="77777777" w:rsidR="00BD4A1C" w:rsidRPr="008A2C70" w:rsidRDefault="00BD4A1C" w:rsidP="00BD4A1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75BF7ACE" w14:textId="12EB9357" w:rsidR="00BD4A1C" w:rsidRPr="008A2C70" w:rsidRDefault="00BD4A1C" w:rsidP="00BD4A1C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DD71FE1" w14:textId="77777777" w:rsidR="00BD4A1C" w:rsidRPr="008A2C70" w:rsidRDefault="00BD4A1C" w:rsidP="00BD4A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0" w:type="dxa"/>
            <w:shd w:val="clear" w:color="auto" w:fill="auto"/>
          </w:tcPr>
          <w:p w14:paraId="50EEDC12" w14:textId="7FF2D15D" w:rsidR="00BD4A1C" w:rsidRPr="00BD4A1C" w:rsidRDefault="00BD4A1C" w:rsidP="00BD4A1C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4,287</w:t>
            </w:r>
          </w:p>
        </w:tc>
        <w:tc>
          <w:tcPr>
            <w:tcW w:w="178" w:type="dxa"/>
            <w:shd w:val="clear" w:color="auto" w:fill="auto"/>
          </w:tcPr>
          <w:p w14:paraId="767D7680" w14:textId="77777777" w:rsidR="00BD4A1C" w:rsidRPr="008A2C70" w:rsidRDefault="00BD4A1C" w:rsidP="00BD4A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6381625" w14:textId="4D2E326E" w:rsidR="00BD4A1C" w:rsidRPr="008A2C70" w:rsidRDefault="00BD4A1C" w:rsidP="00BD4A1C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0B656D7" w14:textId="77777777" w:rsidR="00BD4A1C" w:rsidRPr="008A2C70" w:rsidRDefault="00BD4A1C" w:rsidP="00BD4A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1E2E684C" w14:textId="29B153E0" w:rsidR="00BD4A1C" w:rsidRPr="008A2C70" w:rsidRDefault="00BD4A1C" w:rsidP="00BD4A1C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4,287</w:t>
            </w:r>
          </w:p>
        </w:tc>
      </w:tr>
      <w:tr w:rsidR="00DB516C" w:rsidRPr="008A2C70" w14:paraId="728A7C0A" w14:textId="77777777" w:rsidTr="006B6BAB">
        <w:trPr>
          <w:trHeight w:hRule="exact" w:val="216"/>
        </w:trPr>
        <w:tc>
          <w:tcPr>
            <w:tcW w:w="4040" w:type="dxa"/>
            <w:shd w:val="clear" w:color="auto" w:fill="auto"/>
          </w:tcPr>
          <w:p w14:paraId="332EEBB3" w14:textId="77777777" w:rsidR="00DB516C" w:rsidRPr="008A2C70" w:rsidRDefault="00DB516C" w:rsidP="008F2BC6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2A150F04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1" w:type="dxa"/>
            <w:gridSpan w:val="2"/>
          </w:tcPr>
          <w:p w14:paraId="04EDCFE4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</w:tcPr>
          <w:p w14:paraId="324D2396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45B0F74" w14:textId="77777777" w:rsidR="00DB516C" w:rsidRPr="008A2C70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446CA670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739F39A" w14:textId="77777777" w:rsidR="00DB516C" w:rsidRPr="008A2C70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543176A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19E60764" w14:textId="77777777" w:rsidR="00DB516C" w:rsidRPr="008A2C70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8B63E8D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B516C" w:rsidRPr="008A2C70" w14:paraId="3694E68E" w14:textId="77777777" w:rsidTr="00792714">
        <w:tc>
          <w:tcPr>
            <w:tcW w:w="4040" w:type="dxa"/>
            <w:shd w:val="clear" w:color="auto" w:fill="auto"/>
          </w:tcPr>
          <w:p w14:paraId="45584657" w14:textId="5BCB55C5" w:rsidR="00DB516C" w:rsidRPr="008A2C70" w:rsidRDefault="00DB516C" w:rsidP="00DB516C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8A2C7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A2C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8A2C7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8A2C7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8A2C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 w:rsidR="003B6EF6" w:rsidRPr="008A2C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239" w:type="dxa"/>
          </w:tcPr>
          <w:p w14:paraId="668F4AB3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1" w:type="dxa"/>
            <w:gridSpan w:val="2"/>
          </w:tcPr>
          <w:p w14:paraId="22319FBA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</w:tcPr>
          <w:p w14:paraId="64C96F38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EBCB095" w14:textId="77777777" w:rsidR="00DB516C" w:rsidRPr="008A2C70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47CEF38F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9628DF6" w14:textId="77777777" w:rsidR="00DB516C" w:rsidRPr="008A2C70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4ED0E7B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15513EAE" w14:textId="77777777" w:rsidR="00DB516C" w:rsidRPr="008A2C70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8DE6350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B516C" w:rsidRPr="008A2C70" w14:paraId="6784D845" w14:textId="77777777" w:rsidTr="00792714">
        <w:tc>
          <w:tcPr>
            <w:tcW w:w="9720" w:type="dxa"/>
            <w:gridSpan w:val="11"/>
            <w:shd w:val="clear" w:color="auto" w:fill="auto"/>
          </w:tcPr>
          <w:p w14:paraId="095D9E0C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B15EA3" w:rsidRPr="008A2C70" w14:paraId="42B187D4" w14:textId="77777777" w:rsidTr="00792714">
        <w:tc>
          <w:tcPr>
            <w:tcW w:w="4040" w:type="dxa"/>
            <w:shd w:val="clear" w:color="auto" w:fill="auto"/>
          </w:tcPr>
          <w:p w14:paraId="1071B133" w14:textId="41C53E25" w:rsidR="00B15EA3" w:rsidRPr="008A2C70" w:rsidRDefault="00B15EA3" w:rsidP="00DB516C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9" w:type="dxa"/>
            <w:vAlign w:val="bottom"/>
          </w:tcPr>
          <w:p w14:paraId="74A7BBDA" w14:textId="77777777" w:rsidR="00B15EA3" w:rsidRPr="008A2C70" w:rsidRDefault="00B15EA3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1DEA197" w14:textId="77777777" w:rsidR="00B15EA3" w:rsidRPr="008A2C70" w:rsidRDefault="00B15EA3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gridSpan w:val="2"/>
            <w:shd w:val="clear" w:color="auto" w:fill="auto"/>
            <w:vAlign w:val="bottom"/>
          </w:tcPr>
          <w:p w14:paraId="34EA0063" w14:textId="77777777" w:rsidR="00B15EA3" w:rsidRPr="008A2C70" w:rsidRDefault="00B15EA3" w:rsidP="00DB516C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01DAA56" w14:textId="77777777" w:rsidR="00B15EA3" w:rsidRPr="008A2C70" w:rsidRDefault="00B15EA3" w:rsidP="00DB516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D1C6CF2" w14:textId="77777777" w:rsidR="00B15EA3" w:rsidRPr="008A2C70" w:rsidRDefault="00B15EA3" w:rsidP="00DB516C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8C7999" w14:textId="77777777" w:rsidR="00B15EA3" w:rsidRPr="008A2C70" w:rsidRDefault="00B15EA3" w:rsidP="00DB516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621BBD2" w14:textId="77777777" w:rsidR="00B15EA3" w:rsidRPr="008A2C70" w:rsidRDefault="00B15EA3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72F4DF2" w14:textId="77777777" w:rsidR="00B15EA3" w:rsidRPr="008A2C70" w:rsidRDefault="00B15EA3" w:rsidP="00DB51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CCDEAB2" w14:textId="77777777" w:rsidR="00B15EA3" w:rsidRPr="008A2C70" w:rsidRDefault="00B15EA3" w:rsidP="00EC406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B516C" w:rsidRPr="008A2C70" w14:paraId="27DBE5D2" w14:textId="77777777" w:rsidTr="00792714">
        <w:tc>
          <w:tcPr>
            <w:tcW w:w="4040" w:type="dxa"/>
            <w:shd w:val="clear" w:color="auto" w:fill="auto"/>
          </w:tcPr>
          <w:p w14:paraId="6E69CBD2" w14:textId="77777777" w:rsidR="00DB516C" w:rsidRPr="008A2C70" w:rsidRDefault="00DB516C" w:rsidP="00DB516C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6BBD21AF" w14:textId="77777777" w:rsidR="00DB516C" w:rsidRPr="008A2C70" w:rsidRDefault="00DB516C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51C23414" w14:textId="77777777" w:rsidR="00DB516C" w:rsidRPr="008A2C70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gridSpan w:val="2"/>
            <w:shd w:val="clear" w:color="auto" w:fill="auto"/>
            <w:vAlign w:val="bottom"/>
          </w:tcPr>
          <w:p w14:paraId="2254C6B3" w14:textId="77777777" w:rsidR="00DB516C" w:rsidRPr="008A2C70" w:rsidRDefault="00DB516C" w:rsidP="004845A5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95775EE" w14:textId="77777777" w:rsidR="00DB516C" w:rsidRPr="008A2C70" w:rsidRDefault="00DB516C" w:rsidP="00DB516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B53E815" w14:textId="77777777" w:rsidR="00DB516C" w:rsidRPr="008A2C70" w:rsidRDefault="00DB516C" w:rsidP="00D016B6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FB1F14" w14:textId="77777777" w:rsidR="00DB516C" w:rsidRPr="008A2C70" w:rsidRDefault="00DB516C" w:rsidP="00DB516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8E43DF9" w14:textId="77777777" w:rsidR="00DB516C" w:rsidRPr="008A2C70" w:rsidRDefault="00DB516C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72A4F19" w14:textId="77777777" w:rsidR="00DB516C" w:rsidRPr="008A2C70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D296386" w14:textId="77777777" w:rsidR="00DB516C" w:rsidRPr="008A2C70" w:rsidRDefault="00DB516C" w:rsidP="000D0956">
            <w:pPr>
              <w:pStyle w:val="acctfourfigures"/>
              <w:tabs>
                <w:tab w:val="clear" w:pos="765"/>
                <w:tab w:val="left" w:pos="684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  <w:tr w:rsidR="00DB516C" w:rsidRPr="008A2C70" w14:paraId="5DE3D3D7" w14:textId="77777777" w:rsidTr="006B6BAB">
        <w:trPr>
          <w:trHeight w:hRule="exact" w:val="216"/>
        </w:trPr>
        <w:tc>
          <w:tcPr>
            <w:tcW w:w="4040" w:type="dxa"/>
            <w:shd w:val="clear" w:color="auto" w:fill="auto"/>
          </w:tcPr>
          <w:p w14:paraId="3A0C7079" w14:textId="77777777" w:rsidR="00DB516C" w:rsidRPr="008A2C70" w:rsidRDefault="00DB516C" w:rsidP="00DB516C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0A439ADE" w14:textId="77777777" w:rsidR="00DB516C" w:rsidRPr="008A2C70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E98E002" w14:textId="77777777" w:rsidR="00DB516C" w:rsidRPr="008A2C70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gridSpan w:val="2"/>
            <w:shd w:val="clear" w:color="auto" w:fill="auto"/>
            <w:vAlign w:val="bottom"/>
          </w:tcPr>
          <w:p w14:paraId="29D690C2" w14:textId="77777777" w:rsidR="00DB516C" w:rsidRPr="008A2C70" w:rsidRDefault="00DB516C" w:rsidP="00DB516C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77C28C3" w14:textId="77777777" w:rsidR="00DB516C" w:rsidRPr="008A2C70" w:rsidRDefault="00DB516C" w:rsidP="00DB516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13482DA" w14:textId="77777777" w:rsidR="00DB516C" w:rsidRPr="008A2C70" w:rsidRDefault="00DB516C" w:rsidP="00DB516C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68CC002" w14:textId="77777777" w:rsidR="00DB516C" w:rsidRPr="008A2C70" w:rsidRDefault="00DB516C" w:rsidP="00DB516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0AEEC42" w14:textId="77777777" w:rsidR="00DB516C" w:rsidRPr="008A2C70" w:rsidRDefault="00DB516C" w:rsidP="00DB516C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1AA9084" w14:textId="77777777" w:rsidR="00DB516C" w:rsidRPr="008A2C70" w:rsidRDefault="00DB516C" w:rsidP="00DB51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7771169" w14:textId="77777777" w:rsidR="00DB516C" w:rsidRPr="008A2C70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B516C" w:rsidRPr="008A2C70" w14:paraId="0683C223" w14:textId="77777777" w:rsidTr="00792714">
        <w:tc>
          <w:tcPr>
            <w:tcW w:w="9720" w:type="dxa"/>
            <w:gridSpan w:val="11"/>
            <w:shd w:val="clear" w:color="auto" w:fill="auto"/>
          </w:tcPr>
          <w:p w14:paraId="0842D220" w14:textId="23FB1C6B" w:rsidR="00DB516C" w:rsidRPr="008A2C70" w:rsidRDefault="00B62EE6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</w:t>
            </w:r>
            <w:r w:rsidR="00DB516C"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ทางการเงินที่วัดมูลค่าด้วยมูลค่ายุติธรรม</w:t>
            </w:r>
            <w:r w:rsidR="00DB516C"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="00DB516C"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8F2BC6" w:rsidRPr="008A2C70" w14:paraId="7487F5EC" w14:textId="77777777" w:rsidTr="00792714">
        <w:tc>
          <w:tcPr>
            <w:tcW w:w="9720" w:type="dxa"/>
            <w:gridSpan w:val="11"/>
            <w:shd w:val="clear" w:color="auto" w:fill="auto"/>
          </w:tcPr>
          <w:p w14:paraId="342B19C2" w14:textId="15329E4C" w:rsidR="008F2BC6" w:rsidRPr="008A2C70" w:rsidRDefault="008F2BC6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หนี้สินทางการเงินหมุนเวียนอื่น</w:t>
            </w:r>
          </w:p>
        </w:tc>
      </w:tr>
      <w:tr w:rsidR="00EC4068" w:rsidRPr="004A1CB1" w14:paraId="71A32EA4" w14:textId="77777777" w:rsidTr="00792714">
        <w:tc>
          <w:tcPr>
            <w:tcW w:w="4040" w:type="dxa"/>
            <w:shd w:val="clear" w:color="auto" w:fill="auto"/>
          </w:tcPr>
          <w:p w14:paraId="07BB6826" w14:textId="77777777" w:rsidR="00EC4068" w:rsidRPr="008A2C70" w:rsidRDefault="00EC4068" w:rsidP="00EC4068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  <w:vAlign w:val="bottom"/>
          </w:tcPr>
          <w:p w14:paraId="3B972C75" w14:textId="4B45FB82" w:rsidR="00EC4068" w:rsidRPr="008A2C70" w:rsidRDefault="00EC4068" w:rsidP="00AB202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(18,401)</w:t>
            </w:r>
          </w:p>
        </w:tc>
        <w:tc>
          <w:tcPr>
            <w:tcW w:w="178" w:type="dxa"/>
            <w:vAlign w:val="bottom"/>
          </w:tcPr>
          <w:p w14:paraId="31915640" w14:textId="77777777" w:rsidR="00EC4068" w:rsidRPr="008A2C70" w:rsidRDefault="00EC4068" w:rsidP="00EC40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gridSpan w:val="2"/>
            <w:shd w:val="clear" w:color="auto" w:fill="auto"/>
            <w:vAlign w:val="bottom"/>
          </w:tcPr>
          <w:p w14:paraId="2FA6B59C" w14:textId="77777777" w:rsidR="00EC4068" w:rsidRPr="008A2C70" w:rsidRDefault="00EC4068" w:rsidP="004845A5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991EBC7" w14:textId="77777777" w:rsidR="00EC4068" w:rsidRPr="008A2C70" w:rsidRDefault="00EC4068" w:rsidP="00EC4068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E0EFD6B" w14:textId="7850FB26" w:rsidR="00EC4068" w:rsidRPr="008A2C70" w:rsidRDefault="00EC4068" w:rsidP="000D095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(18,401)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1CE0B2" w14:textId="77777777" w:rsidR="00EC4068" w:rsidRPr="008A2C70" w:rsidRDefault="00EC4068" w:rsidP="00EC406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EE4B293" w14:textId="77777777" w:rsidR="00EC4068" w:rsidRPr="008A2C70" w:rsidRDefault="00EC4068" w:rsidP="00EC4068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6A3AE29" w14:textId="77777777" w:rsidR="00EC4068" w:rsidRPr="008A2C70" w:rsidRDefault="00EC4068" w:rsidP="00EC406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05D2D64" w14:textId="7136E75A" w:rsidR="00EC4068" w:rsidRPr="004A1CB1" w:rsidRDefault="00EC4068" w:rsidP="00AB202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(18,401)</w:t>
            </w:r>
          </w:p>
        </w:tc>
      </w:tr>
    </w:tbl>
    <w:p w14:paraId="0CEF6F7B" w14:textId="3FDCF6CD" w:rsidR="00D97314" w:rsidRPr="00B657B8" w:rsidRDefault="00D97314" w:rsidP="00D9731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B657B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เ</w:t>
      </w:r>
      <w:r w:rsidRPr="00B6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ครื่องมือทางการเงิน</w:t>
      </w:r>
      <w:r w:rsidRPr="00B657B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ที่วัดมูลค่า</w:t>
      </w:r>
      <w:r w:rsidRPr="00B6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ด้วยมูลค่ายุติธรรม</w:t>
      </w:r>
    </w:p>
    <w:p w14:paraId="58946DE4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</w:p>
    <w:p w14:paraId="5148A41C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B6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B657B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B6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</w:p>
    <w:p w14:paraId="6ACCAFAB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sz w:val="30"/>
          <w:szCs w:val="30"/>
          <w:lang w:bidi="th-TH"/>
        </w:rPr>
      </w:pPr>
    </w:p>
    <w:p w14:paraId="497C29BB" w14:textId="6C3C9F8C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B657B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B657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>สำหรับ</w:t>
      </w:r>
      <w:r w:rsidRPr="00B657B8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>สัญญาซื้อขายเงินตราต่างประเทศล่วงหน้า</w:t>
      </w:r>
      <w:r w:rsidR="009A2A0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เป็นมูลค่ายุติธรรมที่คำนวณโดยใช้อัตราที่กำหนดโดยธนาคารของบริษัทด้วยการพิจารณาเงื่อนไขในตลาดที่มีอยู่ ณ วันที่ในงบฐานะการเงิน</w:t>
      </w:r>
    </w:p>
    <w:p w14:paraId="3B59D974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00F80DE9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792714">
        <w:rPr>
          <w:rFonts w:asciiTheme="majorBidi" w:hAnsiTheme="majorBidi" w:cs="Angsana New"/>
          <w:sz w:val="30"/>
          <w:szCs w:val="30"/>
          <w:lang w:bidi="th-TH"/>
        </w:rPr>
        <w:t>3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br/>
        <w:t>การเปรียบเทียบราคาตลาด และการคิดลดเงินปันผลเพื่อหามูลค่าปัจจุบัน โดยข้อสมมติฐานหลักที่ใช้ใน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br/>
        <w:t xml:space="preserve">การประเมินราคาดังกล่าวประกอบด้วย  อัตราการเพิ่มขึ้นของรายได้ต่อปี อัตรากำไรก่อนดอกเบี้ย ภาษี 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br/>
        <w:t>ค่าเสื่อม</w:t>
      </w:r>
      <w:r w:rsidRPr="00B657B8">
        <w:rPr>
          <w:rFonts w:asciiTheme="majorBidi" w:hAnsiTheme="majorBidi" w:cs="Angsana New" w:hint="cs"/>
          <w:sz w:val="30"/>
          <w:szCs w:val="30"/>
          <w:cs/>
          <w:lang w:bidi="th-TH"/>
        </w:rPr>
        <w:t>ราคา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</w:t>
      </w:r>
      <w:r w:rsidRPr="00792714">
        <w:rPr>
          <w:rFonts w:asciiTheme="majorBidi" w:hAnsiTheme="majorBidi" w:cs="Angsana New"/>
          <w:sz w:val="30"/>
          <w:szCs w:val="30"/>
          <w:cs/>
          <w:lang w:bidi="th-TH"/>
        </w:rPr>
        <w:t>ค่าตัดจำหน่าย</w:t>
      </w:r>
      <w:r w:rsidRPr="00792714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792714">
        <w:rPr>
          <w:rFonts w:asciiTheme="majorBidi" w:hAnsiTheme="majorBidi" w:cs="Angsana New"/>
          <w:sz w:val="30"/>
          <w:szCs w:val="30"/>
          <w:lang w:bidi="th-TH"/>
        </w:rPr>
        <w:t>(EBITDA)</w:t>
      </w:r>
      <w:r w:rsidRPr="00792714">
        <w:rPr>
          <w:rFonts w:asciiTheme="majorBidi" w:hAnsiTheme="majorBidi" w:cs="Angsana New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>ในตลาด และปัจจัยความเสี่ยงที่เกี่ยวข้อง</w:t>
      </w:r>
    </w:p>
    <w:p w14:paraId="473A6428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sz w:val="20"/>
          <w:lang w:val="th-TH" w:bidi="th-TH"/>
        </w:rPr>
      </w:pPr>
    </w:p>
    <w:p w14:paraId="26213B6F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ลูกหนี้การค้า</w:t>
      </w:r>
    </w:p>
    <w:p w14:paraId="63F1DBA7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20"/>
          <w:lang w:val="th-TH" w:bidi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88"/>
        <w:gridCol w:w="922"/>
        <w:gridCol w:w="1236"/>
        <w:gridCol w:w="183"/>
        <w:gridCol w:w="1169"/>
        <w:gridCol w:w="178"/>
        <w:gridCol w:w="1175"/>
        <w:gridCol w:w="180"/>
        <w:gridCol w:w="1169"/>
      </w:tblGrid>
      <w:tr w:rsidR="00D97314" w:rsidRPr="00B657B8" w14:paraId="1C8FBF61" w14:textId="77777777" w:rsidTr="00BD4A1C">
        <w:trPr>
          <w:cantSplit/>
        </w:trPr>
        <w:tc>
          <w:tcPr>
            <w:tcW w:w="2788" w:type="dxa"/>
            <w:vAlign w:val="bottom"/>
            <w:hideMark/>
          </w:tcPr>
          <w:p w14:paraId="508476B3" w14:textId="77777777" w:rsidR="00D97314" w:rsidRPr="00B657B8" w:rsidRDefault="00D97314" w:rsidP="00C30BD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2" w:type="dxa"/>
          </w:tcPr>
          <w:p w14:paraId="04CA937D" w14:textId="77777777" w:rsidR="00D97314" w:rsidRPr="00B657B8" w:rsidRDefault="00D97314" w:rsidP="00C30B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8" w:type="dxa"/>
            <w:gridSpan w:val="3"/>
            <w:vAlign w:val="bottom"/>
            <w:hideMark/>
          </w:tcPr>
          <w:p w14:paraId="6A88C972" w14:textId="77777777" w:rsidR="00D97314" w:rsidRPr="00B657B8" w:rsidRDefault="00D97314" w:rsidP="00C30B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CA50C9B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  <w:vAlign w:val="bottom"/>
            <w:hideMark/>
          </w:tcPr>
          <w:p w14:paraId="02E16942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2223A" w:rsidRPr="00B657B8" w14:paraId="4CFA187E" w14:textId="77777777" w:rsidTr="00BD4A1C">
        <w:trPr>
          <w:cantSplit/>
        </w:trPr>
        <w:tc>
          <w:tcPr>
            <w:tcW w:w="2788" w:type="dxa"/>
            <w:vAlign w:val="bottom"/>
          </w:tcPr>
          <w:p w14:paraId="51AD9AC5" w14:textId="77777777" w:rsidR="0022223A" w:rsidRPr="00B657B8" w:rsidRDefault="0022223A" w:rsidP="0022223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0C1760B2" w14:textId="77777777" w:rsidR="0022223A" w:rsidRPr="00B657B8" w:rsidRDefault="0022223A" w:rsidP="002222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77E53A11" w14:textId="46742896" w:rsidR="0022223A" w:rsidRPr="00B657B8" w:rsidRDefault="0022223A" w:rsidP="002222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3" w:type="dxa"/>
            <w:vAlign w:val="bottom"/>
          </w:tcPr>
          <w:p w14:paraId="2FF1A13A" w14:textId="77777777" w:rsidR="0022223A" w:rsidRPr="00B657B8" w:rsidRDefault="0022223A" w:rsidP="002222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63C2FC12" w14:textId="77777777" w:rsidR="0022223A" w:rsidRPr="00B657B8" w:rsidRDefault="0022223A" w:rsidP="0022223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4A4D1BC0" w14:textId="77777777" w:rsidR="0022223A" w:rsidRPr="00B657B8" w:rsidRDefault="0022223A" w:rsidP="002222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5" w:type="dxa"/>
            <w:vAlign w:val="bottom"/>
          </w:tcPr>
          <w:p w14:paraId="0B2E6D18" w14:textId="6DBF16AD" w:rsidR="0022223A" w:rsidRPr="00B657B8" w:rsidRDefault="0022223A" w:rsidP="002222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0F1BEB1E" w14:textId="77777777" w:rsidR="0022223A" w:rsidRPr="00B657B8" w:rsidRDefault="0022223A" w:rsidP="002222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3D17969F" w14:textId="77777777" w:rsidR="0022223A" w:rsidRPr="00B657B8" w:rsidRDefault="0022223A" w:rsidP="0022223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97314" w:rsidRPr="00B657B8" w14:paraId="5A8552EA" w14:textId="77777777" w:rsidTr="00BD4A1C">
        <w:trPr>
          <w:cantSplit/>
        </w:trPr>
        <w:tc>
          <w:tcPr>
            <w:tcW w:w="2788" w:type="dxa"/>
            <w:vAlign w:val="bottom"/>
          </w:tcPr>
          <w:p w14:paraId="318A8599" w14:textId="77777777" w:rsidR="00D97314" w:rsidRPr="00B657B8" w:rsidRDefault="00D97314" w:rsidP="00C30BD1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2A3400AC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36" w:type="dxa"/>
            <w:vAlign w:val="bottom"/>
            <w:hideMark/>
          </w:tcPr>
          <w:p w14:paraId="280A81E8" w14:textId="46F967D1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EC406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36265655" w14:textId="77777777" w:rsidR="00D97314" w:rsidRPr="00B657B8" w:rsidRDefault="00D97314" w:rsidP="00C30B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77CAC56E" w14:textId="616A9F37" w:rsidR="00D97314" w:rsidRPr="00B657B8" w:rsidRDefault="00D97314" w:rsidP="00C30BD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 w:rsidR="00EC406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78" w:type="dxa"/>
          </w:tcPr>
          <w:p w14:paraId="390502E6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104D07CD" w14:textId="3AC86225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EC406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630F991" w14:textId="77777777" w:rsidR="00D97314" w:rsidRPr="00B657B8" w:rsidRDefault="00D97314" w:rsidP="00C30BD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4FE3356C" w14:textId="6A228765" w:rsidR="00D97314" w:rsidRPr="00B657B8" w:rsidRDefault="00D97314" w:rsidP="00C30BD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 w:rsidR="00EC406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</w:tr>
      <w:tr w:rsidR="00D97314" w:rsidRPr="00B657B8" w14:paraId="49F6B2C0" w14:textId="77777777" w:rsidTr="00BD4A1C">
        <w:trPr>
          <w:cantSplit/>
        </w:trPr>
        <w:tc>
          <w:tcPr>
            <w:tcW w:w="2788" w:type="dxa"/>
            <w:vAlign w:val="bottom"/>
            <w:hideMark/>
          </w:tcPr>
          <w:p w14:paraId="47CABD50" w14:textId="77777777" w:rsidR="00D97314" w:rsidRPr="00B657B8" w:rsidRDefault="00D97314" w:rsidP="00C30BD1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47CD8BE4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90" w:type="dxa"/>
            <w:gridSpan w:val="7"/>
            <w:vAlign w:val="bottom"/>
            <w:hideMark/>
          </w:tcPr>
          <w:p w14:paraId="337C7DE6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657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97314" w:rsidRPr="00B657B8" w14:paraId="264626A3" w14:textId="77777777" w:rsidTr="00BD4A1C">
        <w:trPr>
          <w:cantSplit/>
        </w:trPr>
        <w:tc>
          <w:tcPr>
            <w:tcW w:w="2788" w:type="dxa"/>
          </w:tcPr>
          <w:p w14:paraId="1834538F" w14:textId="77777777" w:rsidR="00D97314" w:rsidRPr="00B657B8" w:rsidRDefault="00D97314" w:rsidP="00C30B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922" w:type="dxa"/>
          </w:tcPr>
          <w:p w14:paraId="2A764654" w14:textId="77777777" w:rsidR="00D97314" w:rsidRPr="00B657B8" w:rsidRDefault="00D97314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36" w:type="dxa"/>
          </w:tcPr>
          <w:p w14:paraId="1674D2E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1ACB4E8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490080E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491BC5B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5F3BC8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94A69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C6D78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E73" w:rsidRPr="00B657B8" w14:paraId="5E1F2F15" w14:textId="77777777" w:rsidTr="00BD4A1C">
        <w:trPr>
          <w:cantSplit/>
        </w:trPr>
        <w:tc>
          <w:tcPr>
            <w:tcW w:w="2788" w:type="dxa"/>
            <w:hideMark/>
          </w:tcPr>
          <w:p w14:paraId="6C450C96" w14:textId="77777777" w:rsidR="00A57E73" w:rsidRPr="00B657B8" w:rsidRDefault="00A57E73" w:rsidP="00A57E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2" w:type="dxa"/>
          </w:tcPr>
          <w:p w14:paraId="3000BA5F" w14:textId="77777777" w:rsidR="00A57E73" w:rsidRPr="00B657B8" w:rsidRDefault="00A57E73" w:rsidP="00A57E7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6FAAD4C" w14:textId="2D8405FA" w:rsidR="00A57E73" w:rsidRPr="00B657B8" w:rsidRDefault="003635CA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5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611,10</w:t>
            </w:r>
            <w:r w:rsidR="005A54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3" w:type="dxa"/>
          </w:tcPr>
          <w:p w14:paraId="79D70DD4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A3A7A52" w14:textId="31102738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712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111</w:t>
            </w:r>
          </w:p>
        </w:tc>
        <w:tc>
          <w:tcPr>
            <w:tcW w:w="178" w:type="dxa"/>
          </w:tcPr>
          <w:p w14:paraId="407382D1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A6E5C67" w14:textId="0B2CD042" w:rsidR="00A57E73" w:rsidRPr="00B657B8" w:rsidRDefault="003635CA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635CA">
              <w:rPr>
                <w:rFonts w:asciiTheme="majorBidi" w:hAnsiTheme="majorBidi" w:cs="Angsana New"/>
                <w:sz w:val="30"/>
                <w:szCs w:val="30"/>
                <w:cs/>
                <w:lang w:eastAsia="en-GB" w:bidi="th-TH"/>
              </w:rPr>
              <w:t>1</w:t>
            </w:r>
            <w:r w:rsidRPr="003635CA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3635CA">
              <w:rPr>
                <w:rFonts w:asciiTheme="majorBidi" w:hAnsiTheme="majorBidi" w:cs="Angsana New"/>
                <w:sz w:val="30"/>
                <w:szCs w:val="30"/>
                <w:cs/>
                <w:lang w:eastAsia="en-GB" w:bidi="th-TH"/>
              </w:rPr>
              <w:t>379</w:t>
            </w:r>
            <w:r w:rsidRPr="003635CA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3635CA">
              <w:rPr>
                <w:rFonts w:asciiTheme="majorBidi" w:hAnsiTheme="majorBidi" w:cs="Angsana New"/>
                <w:sz w:val="30"/>
                <w:szCs w:val="30"/>
                <w:cs/>
                <w:lang w:eastAsia="en-GB" w:bidi="th-TH"/>
              </w:rPr>
              <w:t>464</w:t>
            </w:r>
          </w:p>
        </w:tc>
        <w:tc>
          <w:tcPr>
            <w:tcW w:w="180" w:type="dxa"/>
          </w:tcPr>
          <w:p w14:paraId="66DB920A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07E736F" w14:textId="0E1A5B4D" w:rsidR="00A57E73" w:rsidRPr="00B657B8" w:rsidRDefault="00A57E73" w:rsidP="00A57E7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482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462</w:t>
            </w:r>
          </w:p>
        </w:tc>
      </w:tr>
      <w:tr w:rsidR="00A57E73" w:rsidRPr="00B657B8" w14:paraId="4C753457" w14:textId="77777777" w:rsidTr="00BD4A1C">
        <w:trPr>
          <w:cantSplit/>
        </w:trPr>
        <w:tc>
          <w:tcPr>
            <w:tcW w:w="2788" w:type="dxa"/>
            <w:hideMark/>
          </w:tcPr>
          <w:p w14:paraId="6D5E1696" w14:textId="77777777" w:rsidR="00A57E73" w:rsidRPr="00B657B8" w:rsidRDefault="00A57E73" w:rsidP="00A57E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2" w:type="dxa"/>
          </w:tcPr>
          <w:p w14:paraId="4D957027" w14:textId="77777777" w:rsidR="00A57E73" w:rsidRPr="00B657B8" w:rsidRDefault="00A57E73" w:rsidP="00A57E7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8FC6527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5C172F8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96459DA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49D7DE28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97275D3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71F22ED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08BC0EE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E73" w:rsidRPr="00B657B8" w14:paraId="385FC21E" w14:textId="77777777" w:rsidTr="00BD4A1C">
        <w:trPr>
          <w:cantSplit/>
        </w:trPr>
        <w:tc>
          <w:tcPr>
            <w:tcW w:w="2788" w:type="dxa"/>
            <w:hideMark/>
          </w:tcPr>
          <w:p w14:paraId="4765CB31" w14:textId="77777777" w:rsidR="00A57E73" w:rsidRPr="00B657B8" w:rsidRDefault="00A57E73" w:rsidP="00A57E73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2" w:type="dxa"/>
          </w:tcPr>
          <w:p w14:paraId="2730EB9F" w14:textId="77777777" w:rsidR="00A57E73" w:rsidRPr="00B657B8" w:rsidRDefault="00A57E73" w:rsidP="00A57E73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1ACBFDEB" w14:textId="2C4664A0" w:rsidR="00A57E73" w:rsidRPr="00B657B8" w:rsidRDefault="003635CA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635CA">
              <w:rPr>
                <w:rFonts w:asciiTheme="majorBidi" w:hAnsiTheme="majorBidi" w:cstheme="majorBidi"/>
                <w:sz w:val="30"/>
                <w:szCs w:val="30"/>
              </w:rPr>
              <w:t>263,989</w:t>
            </w:r>
          </w:p>
        </w:tc>
        <w:tc>
          <w:tcPr>
            <w:tcW w:w="183" w:type="dxa"/>
          </w:tcPr>
          <w:p w14:paraId="1ED8DAF8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0551139" w14:textId="20FDE9D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299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110</w:t>
            </w:r>
          </w:p>
        </w:tc>
        <w:tc>
          <w:tcPr>
            <w:tcW w:w="178" w:type="dxa"/>
          </w:tcPr>
          <w:p w14:paraId="5A8262DD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717AA1A" w14:textId="316BEFA5" w:rsidR="00A57E73" w:rsidRPr="00B657B8" w:rsidRDefault="003635CA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635CA">
              <w:rPr>
                <w:rFonts w:asciiTheme="majorBidi" w:hAnsiTheme="majorBidi" w:cstheme="majorBidi"/>
                <w:sz w:val="30"/>
                <w:szCs w:val="30"/>
              </w:rPr>
              <w:t>313,039</w:t>
            </w:r>
          </w:p>
        </w:tc>
        <w:tc>
          <w:tcPr>
            <w:tcW w:w="180" w:type="dxa"/>
          </w:tcPr>
          <w:p w14:paraId="41E58C4D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E442C2F" w14:textId="7B3C0E07" w:rsidR="00A57E73" w:rsidRPr="00B657B8" w:rsidRDefault="00A57E73" w:rsidP="008B62D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408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185</w:t>
            </w:r>
          </w:p>
        </w:tc>
      </w:tr>
      <w:tr w:rsidR="00046D0E" w:rsidRPr="00B657B8" w14:paraId="5FF4C34A" w14:textId="77777777" w:rsidTr="00BD4A1C">
        <w:trPr>
          <w:cantSplit/>
        </w:trPr>
        <w:tc>
          <w:tcPr>
            <w:tcW w:w="2788" w:type="dxa"/>
            <w:hideMark/>
          </w:tcPr>
          <w:p w14:paraId="4CA6D7D5" w14:textId="77777777" w:rsidR="00046D0E" w:rsidRPr="00B657B8" w:rsidRDefault="00046D0E" w:rsidP="00046D0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37B2E58A" w14:textId="77777777" w:rsidR="00046D0E" w:rsidRPr="00B657B8" w:rsidRDefault="00046D0E" w:rsidP="00046D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651CACD5" w14:textId="59CAA859" w:rsidR="00046D0E" w:rsidRPr="003A7AF9" w:rsidRDefault="003A7AF9" w:rsidP="00046D0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181F4F15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4299B18" w14:textId="5A60E2A9" w:rsidR="00046D0E" w:rsidRPr="00B657B8" w:rsidRDefault="00046D0E" w:rsidP="00046D0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B2F9F9D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D0B3734" w14:textId="7E256F0D" w:rsidR="00046D0E" w:rsidRPr="00B657B8" w:rsidRDefault="003635CA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635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72,041</w:t>
            </w:r>
          </w:p>
        </w:tc>
        <w:tc>
          <w:tcPr>
            <w:tcW w:w="180" w:type="dxa"/>
          </w:tcPr>
          <w:p w14:paraId="3251B8AF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0426CF8B" w14:textId="10C4FCE9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166</w:t>
            </w:r>
          </w:p>
        </w:tc>
      </w:tr>
      <w:tr w:rsidR="003635CA" w:rsidRPr="00B657B8" w14:paraId="4079A978" w14:textId="77777777" w:rsidTr="00BD4A1C">
        <w:trPr>
          <w:cantSplit/>
        </w:trPr>
        <w:tc>
          <w:tcPr>
            <w:tcW w:w="2788" w:type="dxa"/>
          </w:tcPr>
          <w:p w14:paraId="0810EFFE" w14:textId="7D4EAA70" w:rsidR="003635CA" w:rsidRPr="00B657B8" w:rsidRDefault="003635CA" w:rsidP="00046D0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0CD39A59" w14:textId="77777777" w:rsidR="003635CA" w:rsidRPr="00B657B8" w:rsidRDefault="003635CA" w:rsidP="00046D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CD50F37" w14:textId="4EA94762" w:rsidR="003635CA" w:rsidRPr="00B657B8" w:rsidRDefault="003A7AF9" w:rsidP="00046D0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4B58461" w14:textId="77777777" w:rsidR="003635CA" w:rsidRPr="00B657B8" w:rsidRDefault="003635CA" w:rsidP="00046D0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2A43715" w14:textId="41EF073D" w:rsidR="003635CA" w:rsidRDefault="003635CA" w:rsidP="00046D0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0E20329" w14:textId="77777777" w:rsidR="003635CA" w:rsidRPr="00B657B8" w:rsidRDefault="003635CA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69A01043" w14:textId="48E06B3F" w:rsidR="003635CA" w:rsidRPr="003635CA" w:rsidRDefault="003A7AF9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A7AF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3,389</w:t>
            </w:r>
          </w:p>
        </w:tc>
        <w:tc>
          <w:tcPr>
            <w:tcW w:w="180" w:type="dxa"/>
          </w:tcPr>
          <w:p w14:paraId="3C9CC869" w14:textId="77777777" w:rsidR="003635CA" w:rsidRPr="00B657B8" w:rsidRDefault="003635CA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65C13776" w14:textId="334552AD" w:rsidR="003635CA" w:rsidRPr="008C28FC" w:rsidRDefault="008C28FC" w:rsidP="008B62D7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8C2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6D0E" w:rsidRPr="00B657B8" w14:paraId="0BBA4FAA" w14:textId="77777777" w:rsidTr="00BD4A1C">
        <w:trPr>
          <w:cantSplit/>
        </w:trPr>
        <w:tc>
          <w:tcPr>
            <w:tcW w:w="2788" w:type="dxa"/>
          </w:tcPr>
          <w:p w14:paraId="2A211AB3" w14:textId="77777777" w:rsidR="00046D0E" w:rsidRPr="00B657B8" w:rsidRDefault="00046D0E" w:rsidP="00046D0E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530A1E44" w14:textId="77777777" w:rsidR="00046D0E" w:rsidRPr="00B657B8" w:rsidRDefault="00046D0E" w:rsidP="00046D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637FD5B" w14:textId="4F244767" w:rsidR="00046D0E" w:rsidRPr="00B657B8" w:rsidRDefault="003A7AF9" w:rsidP="00046D0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CFF600D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C14C451" w14:textId="6573E919" w:rsidR="00046D0E" w:rsidRPr="00B657B8" w:rsidRDefault="00046D0E" w:rsidP="00046D0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3BC18FC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2177947" w14:textId="1258BD17" w:rsidR="00046D0E" w:rsidRPr="00B657B8" w:rsidRDefault="003A7AF9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A7AF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45,054</w:t>
            </w:r>
          </w:p>
        </w:tc>
        <w:tc>
          <w:tcPr>
            <w:tcW w:w="180" w:type="dxa"/>
          </w:tcPr>
          <w:p w14:paraId="19946AB1" w14:textId="7777777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DCDD03B" w14:textId="205DDAC7" w:rsidR="00046D0E" w:rsidRPr="00B657B8" w:rsidRDefault="00046D0E" w:rsidP="00046D0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816</w:t>
            </w:r>
          </w:p>
        </w:tc>
      </w:tr>
      <w:tr w:rsidR="00A57E73" w:rsidRPr="0036641F" w14:paraId="461FA1AA" w14:textId="77777777" w:rsidTr="00BD4A1C">
        <w:trPr>
          <w:cantSplit/>
        </w:trPr>
        <w:tc>
          <w:tcPr>
            <w:tcW w:w="2788" w:type="dxa"/>
            <w:hideMark/>
          </w:tcPr>
          <w:p w14:paraId="058ED35A" w14:textId="594E4978" w:rsidR="00A57E73" w:rsidRPr="00B657B8" w:rsidRDefault="00A57E73" w:rsidP="00A57E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534EC5B6" w14:textId="77777777" w:rsidR="00A57E73" w:rsidRPr="00B657B8" w:rsidRDefault="00A57E73" w:rsidP="00A57E7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nil"/>
            </w:tcBorders>
          </w:tcPr>
          <w:p w14:paraId="1003C2CB" w14:textId="22D6F012" w:rsidR="00A57E73" w:rsidRPr="005A5497" w:rsidRDefault="003A7AF9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7A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875</w:t>
            </w:r>
            <w:r w:rsidRPr="003A7AF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A7A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09</w:t>
            </w:r>
            <w:r w:rsidR="005A549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</w:tcPr>
          <w:p w14:paraId="7B5499E5" w14:textId="77777777" w:rsidR="00A57E73" w:rsidRPr="00D77F93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77A0D036" w14:textId="7B29FD3F" w:rsidR="00A57E73" w:rsidRPr="00D77F93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6D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1,011,221</w:t>
            </w:r>
          </w:p>
        </w:tc>
        <w:tc>
          <w:tcPr>
            <w:tcW w:w="178" w:type="dxa"/>
          </w:tcPr>
          <w:p w14:paraId="6F60A8B7" w14:textId="77777777" w:rsidR="00A57E73" w:rsidRPr="00D77F93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nil"/>
            </w:tcBorders>
          </w:tcPr>
          <w:p w14:paraId="6A35737B" w14:textId="37B1DFF5" w:rsidR="00A57E73" w:rsidRPr="00D77F93" w:rsidRDefault="003A7AF9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A7AF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1,812,987</w:t>
            </w:r>
          </w:p>
        </w:tc>
        <w:tc>
          <w:tcPr>
            <w:tcW w:w="180" w:type="dxa"/>
          </w:tcPr>
          <w:p w14:paraId="1F9C3164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461F9EE5" w14:textId="283855F9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455FC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947</w:t>
            </w:r>
            <w:r w:rsidRPr="00455FC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629</w:t>
            </w:r>
          </w:p>
        </w:tc>
      </w:tr>
      <w:tr w:rsidR="00A57E73" w:rsidRPr="00390CC0" w14:paraId="384B9CE9" w14:textId="77777777" w:rsidTr="00BD4A1C">
        <w:trPr>
          <w:cantSplit/>
        </w:trPr>
        <w:tc>
          <w:tcPr>
            <w:tcW w:w="2788" w:type="dxa"/>
          </w:tcPr>
          <w:p w14:paraId="291097BD" w14:textId="6E3B5567" w:rsidR="00A57E73" w:rsidRPr="00B657B8" w:rsidRDefault="00A57E73" w:rsidP="00A57E73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66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157F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B157F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157F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22" w:type="dxa"/>
          </w:tcPr>
          <w:p w14:paraId="7C99EB66" w14:textId="77777777" w:rsidR="00A57E73" w:rsidRPr="00B657B8" w:rsidRDefault="00A57E73" w:rsidP="00A57E7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E89BAB" w14:textId="5D5D6765" w:rsidR="00A57E73" w:rsidRPr="00E666DB" w:rsidRDefault="00D405A3" w:rsidP="00A57E7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71A8D373" w14:textId="77777777" w:rsidR="00A57E73" w:rsidRPr="00E666DB" w:rsidRDefault="00A57E73" w:rsidP="00A57E7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C4C4EE" w14:textId="251181E0" w:rsidR="00A57E73" w:rsidRPr="00E666DB" w:rsidRDefault="00A57E73" w:rsidP="00A57E7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171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BC3DCDE" w14:textId="77777777" w:rsidR="00A57E73" w:rsidRPr="00E666DB" w:rsidRDefault="00A57E73" w:rsidP="00A57E7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FCF49B" w14:textId="670CE9E8" w:rsidR="00A57E73" w:rsidRPr="00B510A2" w:rsidRDefault="008D3BF2" w:rsidP="00A57E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3B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(45,054)</w:t>
            </w:r>
          </w:p>
        </w:tc>
        <w:tc>
          <w:tcPr>
            <w:tcW w:w="180" w:type="dxa"/>
            <w:vAlign w:val="bottom"/>
          </w:tcPr>
          <w:p w14:paraId="7A40D4D8" w14:textId="77777777" w:rsidR="00A57E73" w:rsidRPr="00B510A2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3249F2" w14:textId="5690E9EA" w:rsidR="00A57E73" w:rsidRPr="00B510A2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510A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(46,816)</w:t>
            </w:r>
          </w:p>
        </w:tc>
      </w:tr>
      <w:tr w:rsidR="00A57E73" w:rsidRPr="00B657B8" w14:paraId="1DD012C8" w14:textId="77777777" w:rsidTr="00BD4A1C">
        <w:trPr>
          <w:cantSplit/>
        </w:trPr>
        <w:tc>
          <w:tcPr>
            <w:tcW w:w="2788" w:type="dxa"/>
          </w:tcPr>
          <w:p w14:paraId="5110B8E6" w14:textId="77777777" w:rsidR="00A57E73" w:rsidRPr="00B657B8" w:rsidRDefault="00A57E73" w:rsidP="00A57E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0992214E" w14:textId="77777777" w:rsidR="00A57E73" w:rsidRPr="00B657B8" w:rsidRDefault="00A57E73" w:rsidP="00A57E7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146755" w14:textId="7F41DF98" w:rsidR="00A57E73" w:rsidRPr="005A5497" w:rsidRDefault="00D405A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7A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875</w:t>
            </w:r>
            <w:r w:rsidRPr="003A7AF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A7A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09</w:t>
            </w:r>
            <w:r w:rsidR="005A549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</w:tcPr>
          <w:p w14:paraId="17CCF1FC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C1CAD" w14:textId="23D24309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455F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011</w:t>
            </w:r>
            <w:r w:rsidRPr="00455F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221</w:t>
            </w:r>
          </w:p>
        </w:tc>
        <w:tc>
          <w:tcPr>
            <w:tcW w:w="178" w:type="dxa"/>
          </w:tcPr>
          <w:p w14:paraId="4A94E14E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4399D" w14:textId="1223A4FA" w:rsidR="00A57E73" w:rsidRDefault="008D3BF2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D3B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1,767,933</w:t>
            </w:r>
          </w:p>
        </w:tc>
        <w:tc>
          <w:tcPr>
            <w:tcW w:w="180" w:type="dxa"/>
          </w:tcPr>
          <w:p w14:paraId="6D73126D" w14:textId="77777777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6C9FE" w14:textId="622054E2" w:rsidR="00A57E73" w:rsidRPr="00B657B8" w:rsidRDefault="00A57E73" w:rsidP="00A57E7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96606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900</w:t>
            </w:r>
            <w:r w:rsidRPr="0096606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813</w:t>
            </w:r>
          </w:p>
        </w:tc>
      </w:tr>
      <w:tr w:rsidR="0022223A" w:rsidRPr="00B657B8" w14:paraId="69878E7B" w14:textId="77777777" w:rsidTr="00BD4A1C">
        <w:trPr>
          <w:cantSplit/>
          <w:trHeight w:val="71"/>
        </w:trPr>
        <w:tc>
          <w:tcPr>
            <w:tcW w:w="2788" w:type="dxa"/>
          </w:tcPr>
          <w:p w14:paraId="18E75F45" w14:textId="77777777" w:rsidR="0022223A" w:rsidRDefault="0022223A" w:rsidP="0022223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4F901BFD" w14:textId="77777777" w:rsidR="00CA0CE1" w:rsidRDefault="00CA0CE1" w:rsidP="0022223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09276454" w14:textId="77777777" w:rsidR="00CB6E4D" w:rsidRDefault="00CB6E4D" w:rsidP="0022223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4689D4DE" w14:textId="77777777" w:rsidR="00CB6E4D" w:rsidRPr="00B657B8" w:rsidRDefault="00CB6E4D" w:rsidP="0022223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22" w:type="dxa"/>
          </w:tcPr>
          <w:p w14:paraId="30B827E2" w14:textId="77777777" w:rsidR="0022223A" w:rsidRPr="00B657B8" w:rsidRDefault="0022223A" w:rsidP="0022223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nil"/>
            </w:tcBorders>
          </w:tcPr>
          <w:p w14:paraId="23DEDDC6" w14:textId="77777777" w:rsidR="0022223A" w:rsidRPr="00B657B8" w:rsidRDefault="0022223A" w:rsidP="0022223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183" w:type="dxa"/>
          </w:tcPr>
          <w:p w14:paraId="37EEB226" w14:textId="77777777" w:rsidR="0022223A" w:rsidRPr="00B657B8" w:rsidRDefault="0022223A" w:rsidP="0022223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5B351EA4" w14:textId="2FE7BC11" w:rsidR="0022223A" w:rsidRPr="00B657B8" w:rsidRDefault="0022223A" w:rsidP="0022223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14:paraId="1FE55452" w14:textId="77777777" w:rsidR="0022223A" w:rsidRPr="00B657B8" w:rsidRDefault="0022223A" w:rsidP="0022223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nil"/>
            </w:tcBorders>
          </w:tcPr>
          <w:p w14:paraId="3BE07FFE" w14:textId="77777777" w:rsidR="0022223A" w:rsidRPr="00B657B8" w:rsidRDefault="0022223A" w:rsidP="0022223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E9B0193" w14:textId="77777777" w:rsidR="0022223A" w:rsidRPr="00B657B8" w:rsidRDefault="0022223A" w:rsidP="0022223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0B983720" w14:textId="7F8F1A0F" w:rsidR="0022223A" w:rsidRPr="00B657B8" w:rsidRDefault="0022223A" w:rsidP="0022223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93854" w:rsidRPr="00B657B8" w14:paraId="2E57C698" w14:textId="77777777" w:rsidTr="00593854">
        <w:trPr>
          <w:cantSplit/>
          <w:trHeight w:val="369"/>
        </w:trPr>
        <w:tc>
          <w:tcPr>
            <w:tcW w:w="2788" w:type="dxa"/>
          </w:tcPr>
          <w:p w14:paraId="76E87B17" w14:textId="55B1FF18" w:rsidR="00593854" w:rsidRPr="00B657B8" w:rsidRDefault="00593854" w:rsidP="002222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FC708FB" w14:textId="77777777" w:rsidR="00593854" w:rsidRPr="00B657B8" w:rsidRDefault="00593854" w:rsidP="00BD4A1C">
            <w:pPr>
              <w:pStyle w:val="acctfourfigures"/>
              <w:tabs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88" w:type="dxa"/>
            <w:gridSpan w:val="3"/>
            <w:vAlign w:val="center"/>
          </w:tcPr>
          <w:p w14:paraId="08A542C8" w14:textId="62DCB552" w:rsidR="00593854" w:rsidRPr="00B657B8" w:rsidRDefault="00593854" w:rsidP="0059385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6FF9C9E" w14:textId="77777777" w:rsidR="00593854" w:rsidRPr="00B657B8" w:rsidRDefault="00593854" w:rsidP="0022223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gridSpan w:val="3"/>
            <w:vAlign w:val="center"/>
          </w:tcPr>
          <w:p w14:paraId="56204083" w14:textId="3B51387A" w:rsidR="00593854" w:rsidRPr="00B657B8" w:rsidRDefault="00593854" w:rsidP="0059385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4A1C" w:rsidRPr="00B657B8" w14:paraId="7F9A5530" w14:textId="77777777" w:rsidTr="00593854">
        <w:trPr>
          <w:cantSplit/>
          <w:trHeight w:val="369"/>
        </w:trPr>
        <w:tc>
          <w:tcPr>
            <w:tcW w:w="2788" w:type="dxa"/>
          </w:tcPr>
          <w:p w14:paraId="7B379CB8" w14:textId="77777777" w:rsidR="00BD4A1C" w:rsidRPr="00B657B8" w:rsidRDefault="00BD4A1C" w:rsidP="00BD4A1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1F842DE4" w14:textId="77777777" w:rsidR="00BD4A1C" w:rsidRPr="00B657B8" w:rsidRDefault="00BD4A1C" w:rsidP="00BD4A1C">
            <w:pPr>
              <w:pStyle w:val="acctfourfigures"/>
              <w:tabs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vAlign w:val="center"/>
          </w:tcPr>
          <w:p w14:paraId="2CE13ECC" w14:textId="21169F07" w:rsidR="00BD4A1C" w:rsidRPr="00593854" w:rsidRDefault="00BD4A1C" w:rsidP="0059385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3" w:type="dxa"/>
            <w:vAlign w:val="center"/>
          </w:tcPr>
          <w:p w14:paraId="5832F013" w14:textId="77777777" w:rsidR="00BD4A1C" w:rsidRPr="00B657B8" w:rsidRDefault="00BD4A1C" w:rsidP="0059385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3530EC2F" w14:textId="7BDF924D" w:rsidR="00BD4A1C" w:rsidRPr="00593854" w:rsidRDefault="00BD4A1C" w:rsidP="0059385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30E19467" w14:textId="77777777" w:rsidR="00BD4A1C" w:rsidRPr="00B657B8" w:rsidRDefault="00BD4A1C" w:rsidP="0059385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center"/>
          </w:tcPr>
          <w:p w14:paraId="5906F847" w14:textId="337CEB33" w:rsidR="00BD4A1C" w:rsidRPr="00593854" w:rsidRDefault="00BD4A1C" w:rsidP="0059385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7B6F92DB" w14:textId="77777777" w:rsidR="00BD4A1C" w:rsidRPr="00B657B8" w:rsidRDefault="00BD4A1C" w:rsidP="0059385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0261DE50" w14:textId="5A57C264" w:rsidR="00BD4A1C" w:rsidRPr="00593854" w:rsidRDefault="00BD4A1C" w:rsidP="0059385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D4A1C" w:rsidRPr="00B657B8" w14:paraId="5A83182B" w14:textId="77777777" w:rsidTr="00593854">
        <w:trPr>
          <w:cantSplit/>
          <w:trHeight w:val="369"/>
        </w:trPr>
        <w:tc>
          <w:tcPr>
            <w:tcW w:w="2788" w:type="dxa"/>
          </w:tcPr>
          <w:p w14:paraId="5172B19D" w14:textId="77777777" w:rsidR="00BD4A1C" w:rsidRPr="00B657B8" w:rsidRDefault="00BD4A1C" w:rsidP="00BD4A1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3814A2DC" w14:textId="77777777" w:rsidR="00BD4A1C" w:rsidRPr="00B657B8" w:rsidRDefault="00BD4A1C" w:rsidP="00BD4A1C">
            <w:pPr>
              <w:pStyle w:val="acctfourfigures"/>
              <w:tabs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vAlign w:val="center"/>
          </w:tcPr>
          <w:p w14:paraId="0AB8AF10" w14:textId="4AFC8E1B" w:rsidR="00BD4A1C" w:rsidRPr="00593854" w:rsidRDefault="00BD4A1C" w:rsidP="0059385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8</w:t>
            </w:r>
          </w:p>
        </w:tc>
        <w:tc>
          <w:tcPr>
            <w:tcW w:w="183" w:type="dxa"/>
            <w:vAlign w:val="center"/>
          </w:tcPr>
          <w:p w14:paraId="6A20A3D2" w14:textId="77777777" w:rsidR="00BD4A1C" w:rsidRPr="00B657B8" w:rsidRDefault="00BD4A1C" w:rsidP="0059385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0139932C" w14:textId="55E47EA5" w:rsidR="00BD4A1C" w:rsidRPr="00593854" w:rsidRDefault="00BD4A1C" w:rsidP="0059385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18CFB755" w14:textId="77777777" w:rsidR="00BD4A1C" w:rsidRPr="00B657B8" w:rsidRDefault="00BD4A1C" w:rsidP="0059385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center"/>
          </w:tcPr>
          <w:p w14:paraId="73B90222" w14:textId="73C95F60" w:rsidR="00BD4A1C" w:rsidRPr="00593854" w:rsidRDefault="00BD4A1C" w:rsidP="0059385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1B93B7EB" w14:textId="77777777" w:rsidR="00BD4A1C" w:rsidRPr="00B657B8" w:rsidRDefault="00BD4A1C" w:rsidP="0059385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0D038146" w14:textId="0F5CD90B" w:rsidR="00BD4A1C" w:rsidRPr="00593854" w:rsidRDefault="00BD4A1C" w:rsidP="0059385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</w:tr>
      <w:tr w:rsidR="00593854" w:rsidRPr="00B657B8" w14:paraId="51204E8F" w14:textId="77777777" w:rsidTr="00593854">
        <w:trPr>
          <w:cantSplit/>
          <w:trHeight w:val="369"/>
        </w:trPr>
        <w:tc>
          <w:tcPr>
            <w:tcW w:w="2788" w:type="dxa"/>
          </w:tcPr>
          <w:p w14:paraId="3E5E3FC9" w14:textId="77777777" w:rsidR="00593854" w:rsidRPr="00B657B8" w:rsidRDefault="00593854" w:rsidP="00BD4A1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40C1CA8D" w14:textId="77777777" w:rsidR="00593854" w:rsidRPr="00B657B8" w:rsidRDefault="00593854" w:rsidP="00BD4A1C">
            <w:pPr>
              <w:pStyle w:val="acctfourfigures"/>
              <w:tabs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90" w:type="dxa"/>
            <w:gridSpan w:val="7"/>
            <w:vAlign w:val="center"/>
          </w:tcPr>
          <w:p w14:paraId="6B8B1137" w14:textId="4E261D2D" w:rsidR="00593854" w:rsidRPr="00B657B8" w:rsidRDefault="00593854" w:rsidP="0059385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657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D4A1C" w:rsidRPr="00B657B8" w14:paraId="5FB4950A" w14:textId="77777777" w:rsidTr="00BD4A1C">
        <w:trPr>
          <w:cantSplit/>
          <w:trHeight w:val="369"/>
        </w:trPr>
        <w:tc>
          <w:tcPr>
            <w:tcW w:w="2788" w:type="dxa"/>
          </w:tcPr>
          <w:p w14:paraId="4FCE9FE4" w14:textId="22C09787" w:rsidR="00BD4A1C" w:rsidRPr="00B657B8" w:rsidRDefault="00593854" w:rsidP="00BD4A1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922" w:type="dxa"/>
          </w:tcPr>
          <w:p w14:paraId="44D8CC17" w14:textId="77777777" w:rsidR="00BD4A1C" w:rsidRPr="00B657B8" w:rsidRDefault="00BD4A1C" w:rsidP="00BD4A1C">
            <w:pPr>
              <w:pStyle w:val="acctfourfigures"/>
              <w:tabs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</w:tcPr>
          <w:p w14:paraId="4C1A552A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2941F8B0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2EE35E7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796C112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D79CDCC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D8C10E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A732DE5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A1C" w:rsidRPr="00B657B8" w14:paraId="77DABCB6" w14:textId="77777777" w:rsidTr="00BD4A1C">
        <w:trPr>
          <w:cantSplit/>
        </w:trPr>
        <w:tc>
          <w:tcPr>
            <w:tcW w:w="2788" w:type="dxa"/>
            <w:hideMark/>
          </w:tcPr>
          <w:p w14:paraId="786A895C" w14:textId="77777777" w:rsidR="00BD4A1C" w:rsidRPr="00B657B8" w:rsidRDefault="00BD4A1C" w:rsidP="00BD4A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2" w:type="dxa"/>
          </w:tcPr>
          <w:p w14:paraId="2A248DF4" w14:textId="77777777" w:rsidR="00BD4A1C" w:rsidRPr="00B657B8" w:rsidRDefault="00BD4A1C" w:rsidP="00BD4A1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5766831C" w14:textId="6136A080" w:rsidR="00BD4A1C" w:rsidRPr="00046D0E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0D95">
              <w:rPr>
                <w:rFonts w:asciiTheme="majorBidi" w:hAnsiTheme="majorBidi" w:cstheme="majorBidi"/>
                <w:sz w:val="30"/>
                <w:szCs w:val="30"/>
              </w:rPr>
              <w:t>2,773,80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3" w:type="dxa"/>
          </w:tcPr>
          <w:p w14:paraId="12C0AF3A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50F06AF" w14:textId="644DA1D2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178" w:type="dxa"/>
          </w:tcPr>
          <w:p w14:paraId="2C802D69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C5AD3B6" w14:textId="4B6905A8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B6926">
              <w:rPr>
                <w:rFonts w:asciiTheme="majorBidi" w:hAnsiTheme="majorBidi" w:cstheme="majorBidi"/>
                <w:sz w:val="30"/>
                <w:szCs w:val="30"/>
              </w:rPr>
              <w:t>1,183,119</w:t>
            </w:r>
          </w:p>
        </w:tc>
        <w:tc>
          <w:tcPr>
            <w:tcW w:w="180" w:type="dxa"/>
          </w:tcPr>
          <w:p w14:paraId="5378BA4B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98FAC88" w14:textId="4DDD6581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BD4A1C" w:rsidRPr="00B657B8" w14:paraId="0618E1D6" w14:textId="77777777" w:rsidTr="00BD4A1C">
        <w:trPr>
          <w:cantSplit/>
        </w:trPr>
        <w:tc>
          <w:tcPr>
            <w:tcW w:w="2788" w:type="dxa"/>
            <w:hideMark/>
          </w:tcPr>
          <w:p w14:paraId="1D86941F" w14:textId="77777777" w:rsidR="00BD4A1C" w:rsidRPr="00B657B8" w:rsidRDefault="00BD4A1C" w:rsidP="00BD4A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2" w:type="dxa"/>
          </w:tcPr>
          <w:p w14:paraId="4EED226E" w14:textId="77777777" w:rsidR="00BD4A1C" w:rsidRPr="00B657B8" w:rsidRDefault="00BD4A1C" w:rsidP="00BD4A1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7A4EC680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3B2215F6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5B142C7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C5B9FEA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212A2C3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FAC2A5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20A096F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A1C" w:rsidRPr="00B657B8" w14:paraId="00FD66A0" w14:textId="77777777" w:rsidTr="00BD4A1C">
        <w:trPr>
          <w:cantSplit/>
        </w:trPr>
        <w:tc>
          <w:tcPr>
            <w:tcW w:w="2788" w:type="dxa"/>
            <w:hideMark/>
          </w:tcPr>
          <w:p w14:paraId="039C819F" w14:textId="77777777" w:rsidR="00BD4A1C" w:rsidRPr="00B657B8" w:rsidRDefault="00BD4A1C" w:rsidP="00BD4A1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2" w:type="dxa"/>
          </w:tcPr>
          <w:p w14:paraId="2625710D" w14:textId="77777777" w:rsidR="00BD4A1C" w:rsidRPr="00B657B8" w:rsidRDefault="00BD4A1C" w:rsidP="00BD4A1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ED3B9" w14:textId="1B4129E6" w:rsidR="00BD4A1C" w:rsidRPr="00046D0E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0D95">
              <w:rPr>
                <w:rFonts w:asciiTheme="majorBidi" w:hAnsiTheme="majorBidi" w:cstheme="majorBidi"/>
                <w:sz w:val="30"/>
                <w:szCs w:val="30"/>
              </w:rPr>
              <w:t>1,162,433</w:t>
            </w:r>
          </w:p>
        </w:tc>
        <w:tc>
          <w:tcPr>
            <w:tcW w:w="183" w:type="dxa"/>
          </w:tcPr>
          <w:p w14:paraId="07BD0513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9786B76" w14:textId="41529231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178" w:type="dxa"/>
          </w:tcPr>
          <w:p w14:paraId="1BBF8B99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E5B3EA2" w14:textId="282682B1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B6926">
              <w:rPr>
                <w:rFonts w:asciiTheme="majorBidi" w:hAnsiTheme="majorBidi" w:cstheme="majorBidi"/>
                <w:sz w:val="30"/>
                <w:szCs w:val="30"/>
              </w:rPr>
              <w:t>67,673</w:t>
            </w:r>
          </w:p>
        </w:tc>
        <w:tc>
          <w:tcPr>
            <w:tcW w:w="180" w:type="dxa"/>
          </w:tcPr>
          <w:p w14:paraId="2D7E7C5C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8758F0A" w14:textId="2FC99A4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</w:tr>
      <w:tr w:rsidR="00BD4A1C" w:rsidRPr="00B657B8" w14:paraId="79ADD445" w14:textId="77777777" w:rsidTr="00BD4A1C">
        <w:trPr>
          <w:cantSplit/>
        </w:trPr>
        <w:tc>
          <w:tcPr>
            <w:tcW w:w="2788" w:type="dxa"/>
            <w:hideMark/>
          </w:tcPr>
          <w:p w14:paraId="1456C27F" w14:textId="77777777" w:rsidR="00BD4A1C" w:rsidRPr="00B657B8" w:rsidRDefault="00BD4A1C" w:rsidP="00BD4A1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5F7048B8" w14:textId="77777777" w:rsidR="00BD4A1C" w:rsidRPr="00B657B8" w:rsidRDefault="00BD4A1C" w:rsidP="00BD4A1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2A43A" w14:textId="61D6F787" w:rsidR="00BD4A1C" w:rsidRPr="00046D0E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0D95">
              <w:rPr>
                <w:rFonts w:asciiTheme="majorBidi" w:hAnsiTheme="majorBidi" w:cstheme="majorBidi"/>
                <w:sz w:val="30"/>
                <w:szCs w:val="30"/>
              </w:rPr>
              <w:t>68,066</w:t>
            </w:r>
          </w:p>
        </w:tc>
        <w:tc>
          <w:tcPr>
            <w:tcW w:w="183" w:type="dxa"/>
          </w:tcPr>
          <w:p w14:paraId="07834474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1E5C186" w14:textId="1C9F686D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178" w:type="dxa"/>
          </w:tcPr>
          <w:p w14:paraId="763E1209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646D3BD" w14:textId="768CAAC4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B6926">
              <w:rPr>
                <w:rFonts w:asciiTheme="majorBidi" w:hAnsiTheme="majorBidi" w:cstheme="majorBidi"/>
                <w:sz w:val="30"/>
                <w:szCs w:val="30"/>
              </w:rPr>
              <w:t>16,559</w:t>
            </w:r>
          </w:p>
        </w:tc>
        <w:tc>
          <w:tcPr>
            <w:tcW w:w="180" w:type="dxa"/>
          </w:tcPr>
          <w:p w14:paraId="2635C5DD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7F47EB5" w14:textId="2EA52924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</w:tr>
      <w:tr w:rsidR="00BD4A1C" w:rsidRPr="00B657B8" w14:paraId="60C96ABB" w14:textId="77777777" w:rsidTr="00BD4A1C">
        <w:trPr>
          <w:cantSplit/>
        </w:trPr>
        <w:tc>
          <w:tcPr>
            <w:tcW w:w="2788" w:type="dxa"/>
            <w:hideMark/>
          </w:tcPr>
          <w:p w14:paraId="1CB55846" w14:textId="77777777" w:rsidR="00BD4A1C" w:rsidRPr="00B657B8" w:rsidRDefault="00BD4A1C" w:rsidP="00BD4A1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74083CFC" w14:textId="77777777" w:rsidR="00BD4A1C" w:rsidRPr="00B657B8" w:rsidRDefault="00BD4A1C" w:rsidP="00BD4A1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87B4A" w14:textId="59EBF72D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0D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14,963</w:t>
            </w:r>
          </w:p>
        </w:tc>
        <w:tc>
          <w:tcPr>
            <w:tcW w:w="183" w:type="dxa"/>
          </w:tcPr>
          <w:p w14:paraId="753ECDE0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56CFE4B" w14:textId="092CA62D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178" w:type="dxa"/>
          </w:tcPr>
          <w:p w14:paraId="416436B9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C9428E1" w14:textId="225B8C72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B6926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180" w:type="dxa"/>
          </w:tcPr>
          <w:p w14:paraId="1AF11921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E5DD537" w14:textId="49983B55" w:rsidR="00BD4A1C" w:rsidRPr="00B657B8" w:rsidRDefault="00BD4A1C" w:rsidP="00BD4A1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E6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BD4A1C" w:rsidRPr="00B657B8" w14:paraId="5DEFD1D0" w14:textId="77777777" w:rsidTr="00BD4A1C">
        <w:trPr>
          <w:cantSplit/>
        </w:trPr>
        <w:tc>
          <w:tcPr>
            <w:tcW w:w="2788" w:type="dxa"/>
          </w:tcPr>
          <w:p w14:paraId="2A107A47" w14:textId="77777777" w:rsidR="00BD4A1C" w:rsidRPr="00B657B8" w:rsidRDefault="00BD4A1C" w:rsidP="00BD4A1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552FB050" w14:textId="77777777" w:rsidR="00BD4A1C" w:rsidRPr="00B657B8" w:rsidRDefault="00BD4A1C" w:rsidP="00BD4A1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BC195" w14:textId="528341C3" w:rsidR="00BD4A1C" w:rsidRPr="002539EC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0D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40,688</w:t>
            </w:r>
          </w:p>
        </w:tc>
        <w:tc>
          <w:tcPr>
            <w:tcW w:w="183" w:type="dxa"/>
          </w:tcPr>
          <w:p w14:paraId="098E46C7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23DE502" w14:textId="5859D66D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460</w:t>
            </w:r>
          </w:p>
        </w:tc>
        <w:tc>
          <w:tcPr>
            <w:tcW w:w="178" w:type="dxa"/>
          </w:tcPr>
          <w:p w14:paraId="0B8757B8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623CE716" w14:textId="0945761B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B6926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180" w:type="dxa"/>
          </w:tcPr>
          <w:p w14:paraId="557A2E80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644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56D9D6" w14:textId="6ED06C67" w:rsidR="00BD4A1C" w:rsidRPr="00B657B8" w:rsidRDefault="00BD4A1C" w:rsidP="00BD4A1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4A1C" w:rsidRPr="00B657B8" w14:paraId="0ED326AA" w14:textId="77777777" w:rsidTr="00BD4A1C">
        <w:trPr>
          <w:cantSplit/>
        </w:trPr>
        <w:tc>
          <w:tcPr>
            <w:tcW w:w="2788" w:type="dxa"/>
            <w:hideMark/>
          </w:tcPr>
          <w:p w14:paraId="5451080E" w14:textId="193432F4" w:rsidR="00BD4A1C" w:rsidRPr="00B657B8" w:rsidRDefault="00BD4A1C" w:rsidP="00BD4A1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3AEE5B7" w14:textId="77777777" w:rsidR="00BD4A1C" w:rsidRPr="00B657B8" w:rsidRDefault="00BD4A1C" w:rsidP="00BD4A1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F7526" w14:textId="275A7C82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0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4,059,95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3" w:type="dxa"/>
          </w:tcPr>
          <w:p w14:paraId="112DFA37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4C76E" w14:textId="287A4DDB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E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  <w:r w:rsidRPr="002E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78" w:type="dxa"/>
          </w:tcPr>
          <w:p w14:paraId="02C38A53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E50F2" w14:textId="42B084FE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1,268,802</w:t>
            </w:r>
          </w:p>
        </w:tc>
        <w:tc>
          <w:tcPr>
            <w:tcW w:w="180" w:type="dxa"/>
          </w:tcPr>
          <w:p w14:paraId="2E940FA3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8A1C8" w14:textId="22598441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E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  <w:r w:rsidRPr="002E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079</w:t>
            </w:r>
          </w:p>
        </w:tc>
      </w:tr>
      <w:tr w:rsidR="00BD4A1C" w:rsidRPr="00B657B8" w14:paraId="1D42C6C5" w14:textId="77777777" w:rsidTr="00BD4A1C">
        <w:trPr>
          <w:cantSplit/>
          <w:trHeight w:val="71"/>
        </w:trPr>
        <w:tc>
          <w:tcPr>
            <w:tcW w:w="2788" w:type="dxa"/>
            <w:vAlign w:val="bottom"/>
            <w:hideMark/>
          </w:tcPr>
          <w:p w14:paraId="557EF34B" w14:textId="77777777" w:rsidR="00BD4A1C" w:rsidRPr="00E666DB" w:rsidRDefault="00BD4A1C" w:rsidP="00BD4A1C">
            <w:pPr>
              <w:spacing w:line="240" w:lineRule="auto"/>
              <w:ind w:left="236" w:hanging="236"/>
              <w:rPr>
                <w:rFonts w:asciiTheme="majorBidi" w:hAnsiTheme="majorBidi" w:cstheme="majorBidi"/>
                <w:sz w:val="30"/>
                <w:szCs w:val="30"/>
              </w:rPr>
            </w:pPr>
            <w:r w:rsidRPr="00E666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66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E666D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922" w:type="dxa"/>
          </w:tcPr>
          <w:p w14:paraId="024857AF" w14:textId="77777777" w:rsidR="00BD4A1C" w:rsidRPr="00E666DB" w:rsidRDefault="00BD4A1C" w:rsidP="00BD4A1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87EAF" w14:textId="20907265" w:rsidR="00BD4A1C" w:rsidRPr="00E666DB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43B4E">
              <w:rPr>
                <w:rFonts w:asciiTheme="majorBidi" w:hAnsiTheme="majorBidi" w:cstheme="majorBidi"/>
                <w:sz w:val="30"/>
                <w:szCs w:val="30"/>
              </w:rPr>
              <w:t>(55,150)</w:t>
            </w:r>
          </w:p>
        </w:tc>
        <w:tc>
          <w:tcPr>
            <w:tcW w:w="183" w:type="dxa"/>
            <w:vAlign w:val="bottom"/>
          </w:tcPr>
          <w:p w14:paraId="5A00DC90" w14:textId="77777777" w:rsidR="00BD4A1C" w:rsidRPr="00E666DB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A5AC0" w14:textId="6BDC3E23" w:rsidR="00BD4A1C" w:rsidRPr="00E666DB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E68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2E6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Pr="002E68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04185ACF" w14:textId="77777777" w:rsidR="00BD4A1C" w:rsidRPr="00E666DB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606FC5" w14:textId="62C70E7B" w:rsidR="00BD4A1C" w:rsidRPr="00E666DB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072C">
              <w:rPr>
                <w:rFonts w:asciiTheme="majorBidi" w:hAnsiTheme="majorBidi" w:cstheme="majorBidi"/>
                <w:sz w:val="30"/>
                <w:szCs w:val="30"/>
              </w:rPr>
              <w:t>(3,799)</w:t>
            </w:r>
          </w:p>
        </w:tc>
        <w:tc>
          <w:tcPr>
            <w:tcW w:w="180" w:type="dxa"/>
            <w:vAlign w:val="bottom"/>
          </w:tcPr>
          <w:p w14:paraId="4FACB7BA" w14:textId="77777777" w:rsidR="00BD4A1C" w:rsidRPr="00E666DB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30112846" w14:textId="5177D800" w:rsidR="00BD4A1C" w:rsidRPr="00E666DB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D1A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D1A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Pr="005D1A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D4A1C" w:rsidRPr="00B657B8" w14:paraId="2F018380" w14:textId="77777777" w:rsidTr="00BD4A1C">
        <w:trPr>
          <w:cantSplit/>
          <w:trHeight w:val="71"/>
        </w:trPr>
        <w:tc>
          <w:tcPr>
            <w:tcW w:w="2788" w:type="dxa"/>
            <w:vAlign w:val="bottom"/>
          </w:tcPr>
          <w:p w14:paraId="25D03608" w14:textId="77777777" w:rsidR="00BD4A1C" w:rsidRPr="00B657B8" w:rsidRDefault="00BD4A1C" w:rsidP="00BD4A1C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3FB588CE" w14:textId="77777777" w:rsidR="00BD4A1C" w:rsidRPr="00B657B8" w:rsidRDefault="00BD4A1C" w:rsidP="00BD4A1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E0DA5" w14:textId="5F0C439C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B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4,004,80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3" w:type="dxa"/>
            <w:vAlign w:val="bottom"/>
          </w:tcPr>
          <w:p w14:paraId="776E3F5D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1DD7A" w14:textId="324136E9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5D1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Pr="005D1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78" w:type="dxa"/>
            <w:vAlign w:val="bottom"/>
          </w:tcPr>
          <w:p w14:paraId="201A738E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FC715" w14:textId="44CCF028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0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1,265,003</w:t>
            </w:r>
          </w:p>
        </w:tc>
        <w:tc>
          <w:tcPr>
            <w:tcW w:w="180" w:type="dxa"/>
            <w:vAlign w:val="bottom"/>
          </w:tcPr>
          <w:p w14:paraId="0B1548D3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A97721C" w14:textId="7341F862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D1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Pr="005D1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875</w:t>
            </w:r>
          </w:p>
        </w:tc>
      </w:tr>
      <w:tr w:rsidR="00BD4A1C" w:rsidRPr="00B621EE" w14:paraId="4E27000B" w14:textId="77777777" w:rsidTr="00BD4A1C">
        <w:trPr>
          <w:cantSplit/>
        </w:trPr>
        <w:tc>
          <w:tcPr>
            <w:tcW w:w="2788" w:type="dxa"/>
            <w:hideMark/>
          </w:tcPr>
          <w:p w14:paraId="681E8B7B" w14:textId="77777777" w:rsidR="00BD4A1C" w:rsidRPr="00B657B8" w:rsidRDefault="00BD4A1C" w:rsidP="00BD4A1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2" w:type="dxa"/>
          </w:tcPr>
          <w:p w14:paraId="76D9E08C" w14:textId="77777777" w:rsidR="00BD4A1C" w:rsidRPr="00B657B8" w:rsidRDefault="00BD4A1C" w:rsidP="00BD4A1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84629" w14:textId="2B5002FB" w:rsidR="00BD4A1C" w:rsidRPr="00C01244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B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4,879,898</w:t>
            </w:r>
          </w:p>
        </w:tc>
        <w:tc>
          <w:tcPr>
            <w:tcW w:w="183" w:type="dxa"/>
          </w:tcPr>
          <w:p w14:paraId="49F84A91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174F1" w14:textId="76B9FFAE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0D7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  <w:r w:rsidRPr="000D7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178" w:type="dxa"/>
          </w:tcPr>
          <w:p w14:paraId="31001A58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F5ECF" w14:textId="1A3085CF" w:rsidR="00BD4A1C" w:rsidRPr="000710E2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07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3,032,936</w:t>
            </w:r>
          </w:p>
        </w:tc>
        <w:tc>
          <w:tcPr>
            <w:tcW w:w="180" w:type="dxa"/>
          </w:tcPr>
          <w:p w14:paraId="3EE517EC" w14:textId="77777777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5D381C9" w14:textId="49A24C65" w:rsidR="00BD4A1C" w:rsidRPr="00B657B8" w:rsidRDefault="00BD4A1C" w:rsidP="00BD4A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0D7A4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004</w:t>
            </w:r>
            <w:r w:rsidRPr="000D7A4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688</w:t>
            </w:r>
          </w:p>
        </w:tc>
      </w:tr>
    </w:tbl>
    <w:p w14:paraId="493981EF" w14:textId="77777777" w:rsidR="00D97314" w:rsidRPr="00B657B8" w:rsidRDefault="00D97314" w:rsidP="00D97314"/>
    <w:tbl>
      <w:tblPr>
        <w:tblW w:w="899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4"/>
        <w:gridCol w:w="1082"/>
        <w:gridCol w:w="183"/>
        <w:gridCol w:w="1169"/>
        <w:gridCol w:w="274"/>
        <w:gridCol w:w="1079"/>
        <w:gridCol w:w="180"/>
        <w:gridCol w:w="1162"/>
      </w:tblGrid>
      <w:tr w:rsidR="00D97314" w:rsidRPr="00B657B8" w14:paraId="5AEE2473" w14:textId="77777777" w:rsidTr="00C30BD1">
        <w:trPr>
          <w:cantSplit/>
          <w:tblHeader/>
        </w:trPr>
        <w:tc>
          <w:tcPr>
            <w:tcW w:w="3864" w:type="dxa"/>
            <w:vAlign w:val="bottom"/>
            <w:hideMark/>
          </w:tcPr>
          <w:p w14:paraId="72C44856" w14:textId="77777777" w:rsidR="00D97314" w:rsidRPr="00B657B8" w:rsidRDefault="00D97314" w:rsidP="00C30BD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434" w:type="dxa"/>
            <w:gridSpan w:val="3"/>
            <w:vAlign w:val="bottom"/>
            <w:hideMark/>
          </w:tcPr>
          <w:p w14:paraId="6F1807B2" w14:textId="77777777" w:rsidR="00D97314" w:rsidRPr="00B657B8" w:rsidRDefault="00D97314" w:rsidP="00C30B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07EC2CA2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vAlign w:val="bottom"/>
            <w:hideMark/>
          </w:tcPr>
          <w:p w14:paraId="0A78E4CC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22223A" w:rsidRPr="00B657B8" w14:paraId="382B22FA" w14:textId="77777777" w:rsidTr="00C30BD1">
        <w:trPr>
          <w:cantSplit/>
          <w:tblHeader/>
        </w:trPr>
        <w:tc>
          <w:tcPr>
            <w:tcW w:w="3864" w:type="dxa"/>
            <w:vAlign w:val="bottom"/>
            <w:hideMark/>
          </w:tcPr>
          <w:p w14:paraId="7CF92E69" w14:textId="3B028E11" w:rsidR="0022223A" w:rsidRPr="00B657B8" w:rsidRDefault="0022223A" w:rsidP="0022223A">
            <w:pPr>
              <w:pStyle w:val="acctfourfigures"/>
              <w:tabs>
                <w:tab w:val="left" w:pos="720"/>
              </w:tabs>
              <w:spacing w:line="240" w:lineRule="auto"/>
              <w:ind w:left="369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B657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0 </w:t>
            </w:r>
            <w:r w:rsidRPr="00B657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082" w:type="dxa"/>
            <w:vAlign w:val="bottom"/>
            <w:hideMark/>
          </w:tcPr>
          <w:p w14:paraId="7E765BCA" w14:textId="323ECA10" w:rsidR="0022223A" w:rsidRPr="00B657B8" w:rsidRDefault="0022223A" w:rsidP="002222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1DAC5915" w14:textId="77777777" w:rsidR="0022223A" w:rsidRPr="00B657B8" w:rsidRDefault="0022223A" w:rsidP="002222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77E2487A" w14:textId="37C8D1B8" w:rsidR="0022223A" w:rsidRPr="00B657B8" w:rsidRDefault="0022223A" w:rsidP="0022223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</w:tcPr>
          <w:p w14:paraId="3F0365F5" w14:textId="77777777" w:rsidR="0022223A" w:rsidRPr="00B657B8" w:rsidRDefault="0022223A" w:rsidP="002222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006B48BE" w14:textId="78F9A814" w:rsidR="0022223A" w:rsidRPr="00B657B8" w:rsidRDefault="0022223A" w:rsidP="0022223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2ED2413E" w14:textId="77777777" w:rsidR="0022223A" w:rsidRPr="00B657B8" w:rsidRDefault="0022223A" w:rsidP="002222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2" w:type="dxa"/>
            <w:vAlign w:val="bottom"/>
            <w:hideMark/>
          </w:tcPr>
          <w:p w14:paraId="531DC569" w14:textId="17471F57" w:rsidR="0022223A" w:rsidRPr="00B657B8" w:rsidRDefault="0022223A" w:rsidP="0022223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D97314" w:rsidRPr="00B657B8" w14:paraId="6F97E6BA" w14:textId="77777777" w:rsidTr="00C30BD1">
        <w:trPr>
          <w:cantSplit/>
          <w:tblHeader/>
        </w:trPr>
        <w:tc>
          <w:tcPr>
            <w:tcW w:w="3864" w:type="dxa"/>
            <w:vAlign w:val="bottom"/>
            <w:hideMark/>
          </w:tcPr>
          <w:p w14:paraId="69E99A19" w14:textId="77777777" w:rsidR="00D97314" w:rsidRPr="00B657B8" w:rsidRDefault="00D97314" w:rsidP="00C30BD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29" w:type="dxa"/>
            <w:gridSpan w:val="7"/>
            <w:vAlign w:val="bottom"/>
            <w:hideMark/>
          </w:tcPr>
          <w:p w14:paraId="41C9A3A6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657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2223A" w:rsidRPr="00B657B8" w14:paraId="312F69D3" w14:textId="77777777" w:rsidTr="00C30BD1">
        <w:trPr>
          <w:cantSplit/>
        </w:trPr>
        <w:tc>
          <w:tcPr>
            <w:tcW w:w="3864" w:type="dxa"/>
            <w:hideMark/>
          </w:tcPr>
          <w:p w14:paraId="317B5C17" w14:textId="77777777" w:rsidR="0022223A" w:rsidRPr="00B657B8" w:rsidRDefault="0022223A" w:rsidP="0022223A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B657B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เพิ่มขึ้น</w:t>
            </w:r>
          </w:p>
        </w:tc>
        <w:tc>
          <w:tcPr>
            <w:tcW w:w="1082" w:type="dxa"/>
          </w:tcPr>
          <w:p w14:paraId="6488B532" w14:textId="7DB5E5F9" w:rsidR="0022223A" w:rsidRPr="00B657B8" w:rsidRDefault="00FD44EC" w:rsidP="002222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FD64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183" w:type="dxa"/>
          </w:tcPr>
          <w:p w14:paraId="6B9C2D02" w14:textId="77777777" w:rsidR="0022223A" w:rsidRPr="00B657B8" w:rsidRDefault="0022223A" w:rsidP="002222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1778A81" w14:textId="151C4A79" w:rsidR="0022223A" w:rsidRPr="00B657B8" w:rsidRDefault="0022223A" w:rsidP="0022223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3,103</w:t>
            </w:r>
          </w:p>
        </w:tc>
        <w:tc>
          <w:tcPr>
            <w:tcW w:w="274" w:type="dxa"/>
          </w:tcPr>
          <w:p w14:paraId="42095C8B" w14:textId="77777777" w:rsidR="0022223A" w:rsidRPr="00B657B8" w:rsidRDefault="0022223A" w:rsidP="0022223A">
            <w:pPr>
              <w:pStyle w:val="acctfourfigures"/>
              <w:tabs>
                <w:tab w:val="decimal" w:pos="731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C3006A0" w14:textId="07ECDA57" w:rsidR="0022223A" w:rsidRPr="00997E3A" w:rsidRDefault="00F95F37" w:rsidP="00997E3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E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3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997E3A" w:rsidRPr="00997E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597B28ED" w14:textId="77777777" w:rsidR="0022223A" w:rsidRPr="00997E3A" w:rsidRDefault="0022223A" w:rsidP="00997E3A">
            <w:pPr>
              <w:pStyle w:val="acctfourfigures"/>
              <w:tabs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64DDEF3A" w14:textId="2DA3D3BD" w:rsidR="0022223A" w:rsidRPr="00B657B8" w:rsidRDefault="0022223A" w:rsidP="0022223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2,704</w:t>
            </w:r>
          </w:p>
        </w:tc>
      </w:tr>
      <w:tr w:rsidR="0022223A" w:rsidRPr="00B657B8" w14:paraId="3FA48E2D" w14:textId="77777777" w:rsidTr="00C30BD1">
        <w:trPr>
          <w:cantSplit/>
        </w:trPr>
        <w:tc>
          <w:tcPr>
            <w:tcW w:w="3864" w:type="dxa"/>
            <w:hideMark/>
          </w:tcPr>
          <w:p w14:paraId="02FB90C2" w14:textId="77777777" w:rsidR="0022223A" w:rsidRPr="00B657B8" w:rsidRDefault="0022223A" w:rsidP="0022223A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B657B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กลับรายการ</w:t>
            </w:r>
          </w:p>
        </w:tc>
        <w:tc>
          <w:tcPr>
            <w:tcW w:w="1082" w:type="dxa"/>
          </w:tcPr>
          <w:p w14:paraId="07ED126F" w14:textId="44054987" w:rsidR="0022223A" w:rsidRPr="00B657B8" w:rsidRDefault="005341AF" w:rsidP="0029277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2CE8E965" w14:textId="77777777" w:rsidR="0022223A" w:rsidRPr="00B657B8" w:rsidRDefault="0022223A" w:rsidP="002222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E4E9395" w14:textId="7961C777" w:rsidR="0022223A" w:rsidRPr="00B657B8" w:rsidRDefault="0022223A" w:rsidP="0022223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(2,601)</w:t>
            </w:r>
          </w:p>
        </w:tc>
        <w:tc>
          <w:tcPr>
            <w:tcW w:w="274" w:type="dxa"/>
          </w:tcPr>
          <w:p w14:paraId="2780AC29" w14:textId="77777777" w:rsidR="0022223A" w:rsidRPr="00B657B8" w:rsidRDefault="0022223A" w:rsidP="002222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</w:tcPr>
          <w:p w14:paraId="0E5967DB" w14:textId="25EB5CA1" w:rsidR="0022223A" w:rsidRPr="00B657B8" w:rsidRDefault="005341AF" w:rsidP="0029277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6F1F090" w14:textId="77777777" w:rsidR="0022223A" w:rsidRPr="00B657B8" w:rsidRDefault="0022223A" w:rsidP="0022223A">
            <w:pPr>
              <w:pStyle w:val="acctfourfigures"/>
              <w:tabs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5AA67A09" w14:textId="00FED17B" w:rsidR="0022223A" w:rsidRPr="00B657B8" w:rsidRDefault="0022223A" w:rsidP="0029277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6EF2532" w14:textId="77777777" w:rsidR="00D97314" w:rsidRPr="00B657B8" w:rsidRDefault="00D97314" w:rsidP="00D9731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1879DAF" w14:textId="55561821" w:rsidR="002E67CC" w:rsidRDefault="00D97314" w:rsidP="005D208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42695">
        <w:rPr>
          <w:rFonts w:asciiTheme="majorBidi" w:hAnsiTheme="majorBidi" w:cstheme="majorBidi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โดยมีระยะเวลา</w:t>
      </w:r>
      <w:r w:rsidRPr="000710E2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="00742695" w:rsidRPr="000710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7E3A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0710E2">
        <w:rPr>
          <w:rFonts w:asciiTheme="majorBidi" w:hAnsiTheme="majorBidi" w:cstheme="majorBidi"/>
          <w:sz w:val="30"/>
          <w:szCs w:val="30"/>
        </w:rPr>
        <w:t xml:space="preserve"> </w:t>
      </w:r>
      <w:r w:rsidRPr="000710E2">
        <w:rPr>
          <w:rFonts w:asciiTheme="majorBidi" w:hAnsiTheme="majorBidi" w:cstheme="majorBidi"/>
          <w:sz w:val="30"/>
          <w:szCs w:val="30"/>
          <w:cs/>
        </w:rPr>
        <w:t>วัน ถึง</w:t>
      </w:r>
      <w:r w:rsidRPr="000710E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97E3A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0710E2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Pr="0074269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4269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4269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4269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52701" w:rsidRPr="00742695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7569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52701" w:rsidRPr="00742695">
        <w:rPr>
          <w:rFonts w:asciiTheme="majorBidi" w:hAnsiTheme="majorBidi" w:cstheme="majorBidi"/>
          <w:i/>
          <w:iCs/>
          <w:sz w:val="30"/>
          <w:szCs w:val="30"/>
        </w:rPr>
        <w:t>15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42695">
        <w:rPr>
          <w:rFonts w:asciiTheme="majorBidi" w:hAnsiTheme="majorBidi" w:cstheme="majorBidi"/>
          <w:i/>
          <w:iCs/>
          <w:sz w:val="30"/>
          <w:szCs w:val="30"/>
          <w:cs/>
        </w:rPr>
        <w:t>วัน ถึง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 xml:space="preserve"> 100</w:t>
      </w:r>
      <w:r w:rsidRPr="0074269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742695">
        <w:rPr>
          <w:rFonts w:asciiTheme="majorBidi" w:hAnsiTheme="majorBidi" w:cstheme="majorBidi"/>
          <w:i/>
          <w:iCs/>
          <w:sz w:val="30"/>
          <w:szCs w:val="30"/>
          <w:cs/>
        </w:rPr>
        <w:t>วัน</w:t>
      </w:r>
      <w:r w:rsidRPr="0074269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10A284D3" w14:textId="77777777" w:rsidR="005D2089" w:rsidRDefault="005D2089" w:rsidP="005D208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4B11612" w14:textId="77777777" w:rsidR="005D2089" w:rsidRDefault="005D2089" w:rsidP="005D208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EE3C133" w14:textId="77777777" w:rsidR="005D2089" w:rsidRDefault="005D2089" w:rsidP="005D208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A214C6F" w14:textId="77777777" w:rsidR="005D2089" w:rsidRDefault="005D2089" w:rsidP="005D208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3074E34" w14:textId="77777777" w:rsidR="005D2089" w:rsidRDefault="005D2089" w:rsidP="005D208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BA88EB5" w14:textId="77777777" w:rsidR="005D2089" w:rsidRDefault="005D2089" w:rsidP="005D208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FC1636E" w14:textId="77777777" w:rsidR="005D2089" w:rsidRDefault="005D2089" w:rsidP="005D208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AB90A35" w14:textId="77777777" w:rsidR="00D97314" w:rsidRPr="00B657B8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ภาระผูกพัน</w:t>
      </w:r>
    </w:p>
    <w:p w14:paraId="67C95F9B" w14:textId="77777777" w:rsidR="00D97314" w:rsidRPr="00B657B8" w:rsidRDefault="00D97314" w:rsidP="00D9731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166"/>
        <w:gridCol w:w="236"/>
        <w:gridCol w:w="1124"/>
        <w:gridCol w:w="236"/>
        <w:gridCol w:w="1257"/>
        <w:gridCol w:w="236"/>
        <w:gridCol w:w="1248"/>
      </w:tblGrid>
      <w:tr w:rsidR="00D97314" w:rsidRPr="00B657B8" w14:paraId="355C8924" w14:textId="77777777" w:rsidTr="00C30BD1">
        <w:trPr>
          <w:tblHeader/>
        </w:trPr>
        <w:tc>
          <w:tcPr>
            <w:tcW w:w="1997" w:type="pct"/>
          </w:tcPr>
          <w:p w14:paraId="33659AAC" w14:textId="77777777" w:rsidR="00D97314" w:rsidRPr="00B657B8" w:rsidRDefault="00D97314" w:rsidP="00C30BD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5BEB7866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376B891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2C9398E0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E73" w:rsidRPr="00B657B8" w14:paraId="2A15B917" w14:textId="77777777">
        <w:trPr>
          <w:tblHeader/>
        </w:trPr>
        <w:tc>
          <w:tcPr>
            <w:tcW w:w="1997" w:type="pct"/>
          </w:tcPr>
          <w:p w14:paraId="3A05F3A9" w14:textId="77777777" w:rsidR="00A57E73" w:rsidRPr="00B657B8" w:rsidRDefault="00A57E73" w:rsidP="00A57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  <w:vAlign w:val="bottom"/>
          </w:tcPr>
          <w:p w14:paraId="11615C1C" w14:textId="36AD30F0" w:rsidR="00A57E73" w:rsidRPr="00B657B8" w:rsidRDefault="0022223A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223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2223A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vAlign w:val="bottom"/>
          </w:tcPr>
          <w:p w14:paraId="5F175D1C" w14:textId="77777777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E5BEB31" w14:textId="1291B6A1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475A7F7B" w14:textId="77777777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75D972DD" w14:textId="656F2E0A" w:rsidR="00A57E73" w:rsidRPr="00B657B8" w:rsidRDefault="0022223A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223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2223A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vAlign w:val="bottom"/>
          </w:tcPr>
          <w:p w14:paraId="321878AE" w14:textId="77777777" w:rsidR="00A57E73" w:rsidRPr="00B657B8" w:rsidRDefault="00A57E73" w:rsidP="00A57E73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6FDA705E" w14:textId="15CC8D5F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57E73" w:rsidRPr="00B657B8" w14:paraId="30AC2459" w14:textId="77777777">
        <w:trPr>
          <w:tblHeader/>
        </w:trPr>
        <w:tc>
          <w:tcPr>
            <w:tcW w:w="1997" w:type="pct"/>
          </w:tcPr>
          <w:p w14:paraId="1E6A7369" w14:textId="77777777" w:rsidR="00A57E73" w:rsidRPr="00B657B8" w:rsidRDefault="00A57E73" w:rsidP="00A57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  <w:vAlign w:val="bottom"/>
          </w:tcPr>
          <w:p w14:paraId="74DA44A1" w14:textId="34D04A2B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  <w:vAlign w:val="bottom"/>
          </w:tcPr>
          <w:p w14:paraId="7487CB3F" w14:textId="77777777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88D2C58" w14:textId="518C7A60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7AEAFA91" w14:textId="77777777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239B7B46" w14:textId="47A7E13F" w:rsidR="00A57E73" w:rsidRPr="00B657B8" w:rsidRDefault="00A57E73" w:rsidP="00A57E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  <w:vAlign w:val="bottom"/>
          </w:tcPr>
          <w:p w14:paraId="1ED4E3CE" w14:textId="77777777" w:rsidR="00A57E73" w:rsidRPr="00B657B8" w:rsidRDefault="00A57E73" w:rsidP="00A57E73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6834123A" w14:textId="77D169F1" w:rsidR="00A57E73" w:rsidRPr="00B657B8" w:rsidRDefault="00A57E73" w:rsidP="00A57E73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97314" w:rsidRPr="00B657B8" w14:paraId="095335ED" w14:textId="77777777" w:rsidTr="00C30BD1">
        <w:trPr>
          <w:tblHeader/>
        </w:trPr>
        <w:tc>
          <w:tcPr>
            <w:tcW w:w="1997" w:type="pct"/>
          </w:tcPr>
          <w:p w14:paraId="56FB25AD" w14:textId="77777777" w:rsidR="00D97314" w:rsidRPr="00B657B8" w:rsidRDefault="00D97314" w:rsidP="00C30BD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3" w:type="pct"/>
            <w:gridSpan w:val="7"/>
          </w:tcPr>
          <w:p w14:paraId="7BE1324A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314" w:rsidRPr="00B657B8" w14:paraId="4713F7D3" w14:textId="77777777" w:rsidTr="00C30BD1">
        <w:tc>
          <w:tcPr>
            <w:tcW w:w="1997" w:type="pct"/>
          </w:tcPr>
          <w:p w14:paraId="58486E15" w14:textId="77777777" w:rsidR="00D97314" w:rsidRPr="00B657B8" w:rsidRDefault="00D97314" w:rsidP="00C30BD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6" w:type="pct"/>
          </w:tcPr>
          <w:p w14:paraId="6DB4032D" w14:textId="77777777" w:rsidR="00D97314" w:rsidRPr="00B657B8" w:rsidRDefault="00D97314" w:rsidP="00C30BD1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DEAD69A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5379229" w14:textId="77777777" w:rsidR="00D97314" w:rsidRPr="00B657B8" w:rsidRDefault="00D97314" w:rsidP="00C30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EEFBEB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E435C15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930792E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3A5B4C0" w14:textId="77777777" w:rsidR="00D97314" w:rsidRPr="00B657B8" w:rsidRDefault="00D97314" w:rsidP="00C30B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79F3" w:rsidRPr="00B657B8" w14:paraId="3EF656C4" w14:textId="77777777" w:rsidTr="00C30BD1">
        <w:tc>
          <w:tcPr>
            <w:tcW w:w="1997" w:type="pct"/>
          </w:tcPr>
          <w:p w14:paraId="64173DD4" w14:textId="77777777" w:rsidR="003C79F3" w:rsidRPr="00B657B8" w:rsidRDefault="003C79F3" w:rsidP="003C79F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6" w:type="pct"/>
          </w:tcPr>
          <w:p w14:paraId="6AABE899" w14:textId="1D94DB1B" w:rsidR="003C79F3" w:rsidRPr="00B657B8" w:rsidRDefault="00171035" w:rsidP="003C79F3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17103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</w:t>
            </w:r>
            <w:r w:rsidRPr="0017103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17103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425</w:t>
            </w:r>
          </w:p>
        </w:tc>
        <w:tc>
          <w:tcPr>
            <w:tcW w:w="129" w:type="pct"/>
          </w:tcPr>
          <w:p w14:paraId="600715B7" w14:textId="77777777" w:rsidR="003C79F3" w:rsidRPr="00B657B8" w:rsidRDefault="003C79F3" w:rsidP="003C79F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AD8E90C" w14:textId="5CF23AD8" w:rsidR="003C79F3" w:rsidRPr="00B657B8" w:rsidRDefault="003C79F3" w:rsidP="003C79F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6B9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29</w:t>
            </w:r>
            <w:r w:rsidRPr="00B66B9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B66B9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836</w:t>
            </w:r>
          </w:p>
        </w:tc>
        <w:tc>
          <w:tcPr>
            <w:tcW w:w="129" w:type="pct"/>
          </w:tcPr>
          <w:p w14:paraId="3E71237D" w14:textId="77777777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156B39BF" w14:textId="3D12100B" w:rsidR="003C79F3" w:rsidRPr="00B657B8" w:rsidRDefault="002C5C00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2C5C00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2C5C00">
              <w:rPr>
                <w:rFonts w:asciiTheme="majorBidi" w:hAnsiTheme="majorBidi"/>
                <w:sz w:val="30"/>
                <w:szCs w:val="30"/>
              </w:rPr>
              <w:t>,</w:t>
            </w:r>
            <w:r w:rsidRPr="002C5C00">
              <w:rPr>
                <w:rFonts w:asciiTheme="majorBidi" w:hAnsiTheme="majorBidi"/>
                <w:sz w:val="30"/>
                <w:szCs w:val="30"/>
                <w:cs/>
              </w:rPr>
              <w:t>425</w:t>
            </w:r>
          </w:p>
        </w:tc>
        <w:tc>
          <w:tcPr>
            <w:tcW w:w="129" w:type="pct"/>
          </w:tcPr>
          <w:p w14:paraId="4D9304DD" w14:textId="77777777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C2E8022" w14:textId="38FA6E3C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29</w:t>
            </w:r>
            <w:r w:rsidRPr="00B40E6F">
              <w:rPr>
                <w:rFonts w:asciiTheme="majorBidi" w:hAnsiTheme="majorBidi"/>
                <w:sz w:val="30"/>
                <w:szCs w:val="30"/>
              </w:rPr>
              <w:t>,</w:t>
            </w: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664</w:t>
            </w:r>
          </w:p>
        </w:tc>
      </w:tr>
      <w:tr w:rsidR="003C79F3" w:rsidRPr="00B657B8" w14:paraId="71E39857" w14:textId="77777777" w:rsidTr="00C30BD1">
        <w:tc>
          <w:tcPr>
            <w:tcW w:w="1997" w:type="pct"/>
          </w:tcPr>
          <w:p w14:paraId="0B6B82CF" w14:textId="77777777" w:rsidR="003C79F3" w:rsidRPr="00B657B8" w:rsidRDefault="003C79F3" w:rsidP="003C79F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6" w:type="pct"/>
          </w:tcPr>
          <w:p w14:paraId="3685FE5D" w14:textId="6B4B21F0" w:rsidR="003C79F3" w:rsidRPr="0006536E" w:rsidRDefault="002C5C00" w:rsidP="003C79F3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2C5C0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437</w:t>
            </w:r>
            <w:r w:rsidRPr="002C5C00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2C5C0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00</w:t>
            </w:r>
            <w:r w:rsidR="0006536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9" w:type="pct"/>
          </w:tcPr>
          <w:p w14:paraId="4D7C1458" w14:textId="77777777" w:rsidR="003C79F3" w:rsidRPr="00B657B8" w:rsidRDefault="003C79F3" w:rsidP="003C79F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C2556A7" w14:textId="4578AEA4" w:rsidR="003C79F3" w:rsidRPr="00B657B8" w:rsidRDefault="003C79F3" w:rsidP="003C79F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0E6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554</w:t>
            </w:r>
            <w:r w:rsidRPr="00B40E6F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B40E6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328</w:t>
            </w:r>
          </w:p>
        </w:tc>
        <w:tc>
          <w:tcPr>
            <w:tcW w:w="129" w:type="pct"/>
          </w:tcPr>
          <w:p w14:paraId="2F7A009D" w14:textId="77777777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676467F" w14:textId="2A4221C3" w:rsidR="003C79F3" w:rsidRPr="00B657B8" w:rsidRDefault="002C5C00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2C5C00">
              <w:rPr>
                <w:rFonts w:asciiTheme="majorBidi" w:hAnsiTheme="majorBidi"/>
                <w:sz w:val="30"/>
                <w:szCs w:val="30"/>
                <w:cs/>
              </w:rPr>
              <w:t>429</w:t>
            </w:r>
            <w:r w:rsidRPr="002C5C00">
              <w:rPr>
                <w:rFonts w:asciiTheme="majorBidi" w:hAnsiTheme="majorBidi"/>
                <w:sz w:val="30"/>
                <w:szCs w:val="30"/>
              </w:rPr>
              <w:t>,</w:t>
            </w:r>
            <w:r w:rsidRPr="002C5C00">
              <w:rPr>
                <w:rFonts w:asciiTheme="majorBidi" w:hAnsiTheme="majorBidi"/>
                <w:sz w:val="30"/>
                <w:szCs w:val="30"/>
                <w:cs/>
              </w:rPr>
              <w:t>224</w:t>
            </w:r>
          </w:p>
        </w:tc>
        <w:tc>
          <w:tcPr>
            <w:tcW w:w="129" w:type="pct"/>
          </w:tcPr>
          <w:p w14:paraId="327B7092" w14:textId="77777777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49A6363" w14:textId="62DD2BFD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540</w:t>
            </w:r>
            <w:r w:rsidRPr="00B40E6F">
              <w:rPr>
                <w:rFonts w:asciiTheme="majorBidi" w:hAnsiTheme="majorBidi"/>
                <w:sz w:val="30"/>
                <w:szCs w:val="30"/>
              </w:rPr>
              <w:t>,</w:t>
            </w: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498</w:t>
            </w:r>
          </w:p>
        </w:tc>
      </w:tr>
      <w:tr w:rsidR="003C79F3" w:rsidRPr="00B657B8" w14:paraId="5B059C6E" w14:textId="77777777" w:rsidTr="00C30BD1">
        <w:tc>
          <w:tcPr>
            <w:tcW w:w="1997" w:type="pct"/>
          </w:tcPr>
          <w:p w14:paraId="43583778" w14:textId="77777777" w:rsidR="003C79F3" w:rsidRPr="00B657B8" w:rsidRDefault="003C79F3" w:rsidP="003C79F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2A54C5CB" w14:textId="5B4F6AE7" w:rsidR="003C79F3" w:rsidRPr="0006536E" w:rsidRDefault="0006536E" w:rsidP="003C79F3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3,452</w:t>
            </w:r>
          </w:p>
        </w:tc>
        <w:tc>
          <w:tcPr>
            <w:tcW w:w="129" w:type="pct"/>
          </w:tcPr>
          <w:p w14:paraId="1134D65D" w14:textId="77777777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3106A8E" w14:textId="796B1073" w:rsidR="003C79F3" w:rsidRPr="00B657B8" w:rsidRDefault="003C79F3" w:rsidP="003C79F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B40E6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</w:t>
            </w:r>
            <w:r w:rsidRPr="00B40E6F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B40E6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636</w:t>
            </w:r>
          </w:p>
        </w:tc>
        <w:tc>
          <w:tcPr>
            <w:tcW w:w="129" w:type="pct"/>
          </w:tcPr>
          <w:p w14:paraId="17D488FA" w14:textId="77777777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4F97ABEC" w14:textId="1CE4A0F3" w:rsidR="003C79F3" w:rsidRPr="00B657B8" w:rsidRDefault="003756A4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3756A4">
              <w:rPr>
                <w:rFonts w:asciiTheme="majorBidi" w:hAnsiTheme="majorBidi"/>
                <w:sz w:val="30"/>
                <w:szCs w:val="30"/>
              </w:rPr>
              <w:t>3,452</w:t>
            </w:r>
          </w:p>
        </w:tc>
        <w:tc>
          <w:tcPr>
            <w:tcW w:w="129" w:type="pct"/>
          </w:tcPr>
          <w:p w14:paraId="08AB530E" w14:textId="77777777" w:rsidR="003C79F3" w:rsidRPr="00B657B8" w:rsidRDefault="003C79F3" w:rsidP="003C79F3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2F9DFD27" w14:textId="03932A2F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B40E6F">
              <w:rPr>
                <w:rFonts w:asciiTheme="majorBidi" w:hAnsiTheme="majorBidi"/>
                <w:sz w:val="30"/>
                <w:szCs w:val="30"/>
              </w:rPr>
              <w:t>,</w:t>
            </w: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274</w:t>
            </w:r>
          </w:p>
        </w:tc>
      </w:tr>
      <w:tr w:rsidR="003C79F3" w:rsidRPr="00B657B8" w14:paraId="2D2EC843" w14:textId="77777777" w:rsidTr="00C30BD1">
        <w:tc>
          <w:tcPr>
            <w:tcW w:w="1997" w:type="pct"/>
          </w:tcPr>
          <w:p w14:paraId="014F0AF2" w14:textId="77777777" w:rsidR="003C79F3" w:rsidRPr="00B657B8" w:rsidRDefault="003C79F3" w:rsidP="003C79F3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063975E" w14:textId="67A0B54A" w:rsidR="003C79F3" w:rsidRPr="00B657B8" w:rsidRDefault="0006536E" w:rsidP="003C79F3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447,885</w:t>
            </w:r>
          </w:p>
        </w:tc>
        <w:tc>
          <w:tcPr>
            <w:tcW w:w="129" w:type="pct"/>
          </w:tcPr>
          <w:p w14:paraId="17B2C67F" w14:textId="77777777" w:rsidR="003C79F3" w:rsidRPr="00B657B8" w:rsidRDefault="003C79F3" w:rsidP="003C79F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075B0CE" w14:textId="3FDE2461" w:rsidR="003C79F3" w:rsidRPr="00B657B8" w:rsidRDefault="003C79F3" w:rsidP="003C79F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40E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588</w:t>
            </w:r>
            <w:r w:rsidRPr="00B40E6F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40E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800</w:t>
            </w:r>
          </w:p>
        </w:tc>
        <w:tc>
          <w:tcPr>
            <w:tcW w:w="129" w:type="pct"/>
          </w:tcPr>
          <w:p w14:paraId="7E0CB14A" w14:textId="77777777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7FA57A6" w14:textId="7B65B34B" w:rsidR="003C79F3" w:rsidRPr="00B657B8" w:rsidRDefault="003756A4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440,101</w:t>
            </w:r>
          </w:p>
        </w:tc>
        <w:tc>
          <w:tcPr>
            <w:tcW w:w="129" w:type="pct"/>
          </w:tcPr>
          <w:p w14:paraId="6A014734" w14:textId="77777777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4E15962B" w14:textId="29E7B4B5" w:rsidR="003C79F3" w:rsidRPr="00B657B8" w:rsidRDefault="003C79F3" w:rsidP="003C79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0E6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574</w:t>
            </w:r>
            <w:r w:rsidRPr="00B40E6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40E6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436</w:t>
            </w:r>
          </w:p>
        </w:tc>
      </w:tr>
      <w:tr w:rsidR="00D97314" w:rsidRPr="00B657B8" w14:paraId="497EBBD7" w14:textId="77777777" w:rsidTr="00C30BD1">
        <w:trPr>
          <w:trHeight w:val="427"/>
        </w:trPr>
        <w:tc>
          <w:tcPr>
            <w:tcW w:w="1997" w:type="pct"/>
          </w:tcPr>
          <w:p w14:paraId="76C5879B" w14:textId="77777777" w:rsidR="00D97314" w:rsidRPr="00B657B8" w:rsidRDefault="00D97314" w:rsidP="00C30BD1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12F03A4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24F857BD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64AAC00" w14:textId="77777777" w:rsidR="00D97314" w:rsidRPr="00B657B8" w:rsidRDefault="00D97314" w:rsidP="00C30BD1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9B55AA2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1D62E281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59826AF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910EDC6" w14:textId="77777777" w:rsidR="00D97314" w:rsidRPr="00B657B8" w:rsidRDefault="00D97314" w:rsidP="00C30BD1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314" w:rsidRPr="00B657B8" w14:paraId="5B8FBB53" w14:textId="77777777" w:rsidTr="00C30BD1">
        <w:tc>
          <w:tcPr>
            <w:tcW w:w="1997" w:type="pct"/>
          </w:tcPr>
          <w:p w14:paraId="1DF90B10" w14:textId="77777777" w:rsidR="00D97314" w:rsidRPr="00B657B8" w:rsidRDefault="00D97314" w:rsidP="00C30BD1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B657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6" w:type="pct"/>
          </w:tcPr>
          <w:p w14:paraId="762A242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49B8CC1F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17B9BB3" w14:textId="77777777" w:rsidR="00D97314" w:rsidRPr="00B657B8" w:rsidRDefault="00D97314" w:rsidP="00C30BD1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E110516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DFCD56A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79414BB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76EC1FE0" w14:textId="77777777" w:rsidR="00D97314" w:rsidRPr="00B657B8" w:rsidRDefault="00D97314" w:rsidP="00C30BD1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1D18" w:rsidRPr="00B657B8" w14:paraId="5793B2BD" w14:textId="77777777" w:rsidTr="00C30BD1">
        <w:tc>
          <w:tcPr>
            <w:tcW w:w="1997" w:type="pct"/>
          </w:tcPr>
          <w:p w14:paraId="2269656C" w14:textId="77777777" w:rsidR="00401D18" w:rsidRPr="00B657B8" w:rsidRDefault="00401D18" w:rsidP="00401D18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36" w:type="pct"/>
          </w:tcPr>
          <w:p w14:paraId="4064AED6" w14:textId="09712E4D" w:rsidR="00401D18" w:rsidRPr="00B657B8" w:rsidRDefault="00A622CD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622CD">
              <w:rPr>
                <w:rFonts w:asciiTheme="majorBidi" w:hAnsiTheme="majorBidi"/>
                <w:sz w:val="30"/>
                <w:szCs w:val="30"/>
              </w:rPr>
              <w:t>133,404</w:t>
            </w:r>
          </w:p>
        </w:tc>
        <w:tc>
          <w:tcPr>
            <w:tcW w:w="129" w:type="pct"/>
          </w:tcPr>
          <w:p w14:paraId="71940FF8" w14:textId="77777777" w:rsidR="00401D18" w:rsidRPr="00401D1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835A131" w14:textId="199C3CC5" w:rsidR="00401D18" w:rsidRPr="00B657B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52E">
              <w:rPr>
                <w:rFonts w:asciiTheme="majorBidi" w:hAnsiTheme="majorBidi"/>
                <w:sz w:val="30"/>
                <w:szCs w:val="30"/>
                <w:cs/>
              </w:rPr>
              <w:t>133</w:t>
            </w:r>
            <w:r w:rsidRPr="00B3152E">
              <w:rPr>
                <w:rFonts w:asciiTheme="majorBidi" w:hAnsiTheme="majorBidi"/>
                <w:sz w:val="30"/>
                <w:szCs w:val="30"/>
              </w:rPr>
              <w:t>,</w:t>
            </w:r>
            <w:r w:rsidRPr="00B3152E">
              <w:rPr>
                <w:rFonts w:asciiTheme="majorBidi" w:hAnsiTheme="majorBidi"/>
                <w:sz w:val="30"/>
                <w:szCs w:val="30"/>
                <w:cs/>
              </w:rPr>
              <w:t>404</w:t>
            </w:r>
          </w:p>
        </w:tc>
        <w:tc>
          <w:tcPr>
            <w:tcW w:w="129" w:type="pct"/>
          </w:tcPr>
          <w:p w14:paraId="1C75B7A2" w14:textId="77777777" w:rsidR="00401D18" w:rsidRPr="00B657B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B128BBB" w14:textId="686C8594" w:rsidR="00401D18" w:rsidRPr="00A622CD" w:rsidRDefault="00A622CD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A622CD">
              <w:rPr>
                <w:rFonts w:asciiTheme="majorBidi" w:hAnsiTheme="majorBidi"/>
                <w:sz w:val="30"/>
                <w:szCs w:val="30"/>
              </w:rPr>
              <w:t>37,211</w:t>
            </w:r>
          </w:p>
        </w:tc>
        <w:tc>
          <w:tcPr>
            <w:tcW w:w="129" w:type="pct"/>
          </w:tcPr>
          <w:p w14:paraId="41876285" w14:textId="77777777" w:rsidR="00401D18" w:rsidRPr="00B657B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1DB5D37" w14:textId="45A83ECA" w:rsidR="00401D18" w:rsidRPr="00B657B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52E">
              <w:rPr>
                <w:rFonts w:asciiTheme="majorBidi" w:hAnsiTheme="majorBidi"/>
                <w:sz w:val="30"/>
                <w:szCs w:val="30"/>
                <w:cs/>
              </w:rPr>
              <w:t>37</w:t>
            </w:r>
            <w:r w:rsidRPr="00B3152E">
              <w:rPr>
                <w:rFonts w:asciiTheme="majorBidi" w:hAnsiTheme="majorBidi"/>
                <w:sz w:val="30"/>
                <w:szCs w:val="30"/>
              </w:rPr>
              <w:t>,</w:t>
            </w:r>
            <w:r w:rsidRPr="00B3152E">
              <w:rPr>
                <w:rFonts w:asciiTheme="majorBidi" w:hAnsiTheme="majorBidi"/>
                <w:sz w:val="30"/>
                <w:szCs w:val="30"/>
                <w:cs/>
              </w:rPr>
              <w:t>211</w:t>
            </w:r>
          </w:p>
        </w:tc>
      </w:tr>
      <w:tr w:rsidR="00401D18" w:rsidRPr="00B657B8" w14:paraId="2619F23B" w14:textId="77777777" w:rsidTr="00C30BD1">
        <w:tc>
          <w:tcPr>
            <w:tcW w:w="1997" w:type="pct"/>
          </w:tcPr>
          <w:p w14:paraId="583CD97F" w14:textId="77777777" w:rsidR="00401D18" w:rsidRPr="00B657B8" w:rsidRDefault="00401D18" w:rsidP="00401D18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170D001" w14:textId="6704FFF7" w:rsidR="00401D18" w:rsidRPr="00B657B8" w:rsidRDefault="00A622CD" w:rsidP="00401D18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A622CD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133,404</w:t>
            </w:r>
          </w:p>
        </w:tc>
        <w:tc>
          <w:tcPr>
            <w:tcW w:w="129" w:type="pct"/>
          </w:tcPr>
          <w:p w14:paraId="4FE87B4C" w14:textId="77777777" w:rsidR="00401D18" w:rsidRPr="00B657B8" w:rsidRDefault="00401D18" w:rsidP="00401D1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4CEF0A5" w14:textId="755C6DF8" w:rsidR="00401D18" w:rsidRPr="00B657B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133,404</w:t>
            </w:r>
          </w:p>
        </w:tc>
        <w:tc>
          <w:tcPr>
            <w:tcW w:w="129" w:type="pct"/>
          </w:tcPr>
          <w:p w14:paraId="31F2C235" w14:textId="77777777" w:rsidR="00401D18" w:rsidRPr="00B657B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911440B" w14:textId="2AD3F435" w:rsidR="00401D18" w:rsidRPr="00B657B8" w:rsidRDefault="00A622CD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622CD">
              <w:rPr>
                <w:rFonts w:asciiTheme="majorBidi" w:hAnsiTheme="majorBidi"/>
                <w:b/>
                <w:bCs/>
                <w:sz w:val="30"/>
                <w:szCs w:val="30"/>
              </w:rPr>
              <w:t>37,211</w:t>
            </w:r>
          </w:p>
        </w:tc>
        <w:tc>
          <w:tcPr>
            <w:tcW w:w="129" w:type="pct"/>
          </w:tcPr>
          <w:p w14:paraId="366C3D34" w14:textId="77777777" w:rsidR="00401D18" w:rsidRPr="00B657B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7174BA3F" w14:textId="0A2402C7" w:rsidR="00401D18" w:rsidRPr="00B657B8" w:rsidRDefault="00401D18" w:rsidP="00401D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37,211</w:t>
            </w:r>
          </w:p>
        </w:tc>
      </w:tr>
    </w:tbl>
    <w:p w14:paraId="763F3F5F" w14:textId="77777777" w:rsidR="00524509" w:rsidRPr="00B657B8" w:rsidRDefault="00524509" w:rsidP="0070053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7C6A6BDA" w14:textId="77777777" w:rsidR="00D97314" w:rsidRPr="00B657B8" w:rsidRDefault="00D97314" w:rsidP="00D97314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657B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14:paraId="19B89617" w14:textId="77777777" w:rsidR="00D97314" w:rsidRPr="00B657B8" w:rsidRDefault="00D97314" w:rsidP="00D97314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962A8A0" w14:textId="7AA3987F" w:rsidR="00D97314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ได้ทำสัญญาซื้อวัตถุดิบ พัสดุบรรจุ และสินค้าสำเร็จรูปกับบริษัทหลายแห่ง โดย ณ </w:t>
      </w:r>
      <w:r w:rsidR="0022223A" w:rsidRPr="0022223A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2E26F4">
        <w:rPr>
          <w:rFonts w:asciiTheme="majorBidi" w:hAnsiTheme="majorBidi"/>
          <w:sz w:val="30"/>
          <w:szCs w:val="30"/>
          <w:lang w:val="en-US"/>
        </w:rPr>
        <w:t>30</w:t>
      </w:r>
      <w:r w:rsidR="0022223A" w:rsidRPr="0022223A">
        <w:rPr>
          <w:rFonts w:asciiTheme="majorBidi" w:hAnsiTheme="majorBidi"/>
          <w:sz w:val="30"/>
          <w:szCs w:val="30"/>
          <w:cs/>
          <w:lang w:val="en-US"/>
        </w:rPr>
        <w:t xml:space="preserve"> มิถุนายน</w:t>
      </w:r>
      <w:r w:rsidR="003C79F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C79F3" w:rsidRPr="00386545">
        <w:rPr>
          <w:rFonts w:ascii="Angsana New" w:hAnsi="Angsana New"/>
          <w:sz w:val="30"/>
          <w:szCs w:val="30"/>
          <w:lang w:val="en-US"/>
        </w:rPr>
        <w:t>256</w:t>
      </w:r>
      <w:r w:rsidR="003C79F3">
        <w:rPr>
          <w:rFonts w:ascii="Angsana New" w:hAnsi="Angsana New"/>
          <w:sz w:val="30"/>
          <w:szCs w:val="30"/>
          <w:lang w:val="en-US"/>
        </w:rPr>
        <w:t>8</w:t>
      </w:r>
      <w:r w:rsidR="003C79F3" w:rsidRPr="00386545">
        <w:rPr>
          <w:rFonts w:ascii="Angsana New" w:hAnsi="Angsana New"/>
          <w:sz w:val="30"/>
          <w:szCs w:val="30"/>
          <w:cs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ยอดภาระผูกพันคงเหลือจำนวน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รวม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F1437">
        <w:rPr>
          <w:rFonts w:asciiTheme="majorBidi" w:hAnsiTheme="majorBidi" w:cstheme="majorBidi"/>
          <w:sz w:val="30"/>
          <w:szCs w:val="30"/>
          <w:lang w:val="en-US"/>
        </w:rPr>
        <w:t>2,675</w:t>
      </w:r>
      <w:r w:rsidR="00C152E9">
        <w:rPr>
          <w:rFonts w:asciiTheme="majorBidi" w:hAnsiTheme="majorBidi" w:cstheme="majorBidi"/>
          <w:sz w:val="30"/>
          <w:szCs w:val="30"/>
          <w:lang w:val="en-US"/>
        </w:rPr>
        <w:t>.4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Pr="00B657B8">
        <w:rPr>
          <w:rFonts w:asciiTheme="majorBidi" w:hAnsiTheme="majorBidi" w:cstheme="majorBidi"/>
          <w:sz w:val="30"/>
          <w:szCs w:val="30"/>
          <w:cs/>
        </w:rPr>
        <w:t>บาท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B657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3C79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7</w:t>
      </w:r>
      <w:r w:rsidRPr="00B657B8">
        <w:rPr>
          <w:rFonts w:asciiTheme="majorBidi" w:hAnsiTheme="majorBidi" w:cstheme="majorBidi"/>
          <w:sz w:val="30"/>
          <w:szCs w:val="30"/>
        </w:rPr>
        <w:t>:</w:t>
      </w:r>
      <w:r w:rsidRPr="00B657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C79F3" w:rsidRPr="003C79F3">
        <w:rPr>
          <w:rFonts w:asciiTheme="majorBidi" w:hAnsiTheme="majorBidi" w:cstheme="majorBidi"/>
          <w:i/>
          <w:iCs/>
          <w:sz w:val="30"/>
          <w:szCs w:val="30"/>
          <w:lang w:val="en-US"/>
        </w:rPr>
        <w:t>3,416.7</w:t>
      </w:r>
      <w:r w:rsidR="003C79F3" w:rsidRPr="00EA74A2">
        <w:rPr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Pr="00B657B8">
        <w:rPr>
          <w:rFonts w:asciiTheme="majorBidi" w:hAnsiTheme="majorBidi" w:cstheme="majorBidi"/>
          <w:sz w:val="30"/>
          <w:szCs w:val="30"/>
          <w:cs/>
        </w:rPr>
        <w:br/>
      </w:r>
      <w:r w:rsidRPr="00B657B8">
        <w:rPr>
          <w:rFonts w:asciiTheme="majorBidi" w:hAnsiTheme="majorBidi" w:cstheme="majorBidi" w:hint="cs"/>
          <w:sz w:val="30"/>
          <w:szCs w:val="30"/>
          <w:cs/>
        </w:rPr>
        <w:t>ในงบการเงินรวม และ</w:t>
      </w:r>
      <w:r w:rsidRPr="00B657B8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59CE">
        <w:rPr>
          <w:rFonts w:asciiTheme="majorBidi" w:hAnsiTheme="majorBidi" w:cstheme="majorBidi"/>
          <w:sz w:val="30"/>
          <w:szCs w:val="30"/>
          <w:lang w:val="en-US"/>
        </w:rPr>
        <w:t>2,83</w:t>
      </w:r>
      <w:r w:rsidR="008B766C">
        <w:rPr>
          <w:rFonts w:asciiTheme="majorBidi" w:hAnsiTheme="majorBidi" w:cstheme="majorBidi"/>
          <w:sz w:val="30"/>
          <w:szCs w:val="30"/>
          <w:lang w:val="en-US"/>
        </w:rPr>
        <w:t>5.7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B657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3C79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7</w:t>
      </w:r>
      <w:r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3C79F3" w:rsidRPr="003C79F3">
        <w:rPr>
          <w:rFonts w:asciiTheme="majorBidi" w:hAnsiTheme="majorBidi" w:cstheme="majorBidi"/>
          <w:i/>
          <w:iCs/>
          <w:sz w:val="30"/>
          <w:szCs w:val="30"/>
          <w:lang w:val="en-US"/>
        </w:rPr>
        <w:t>2,961.0</w:t>
      </w:r>
      <w:r w:rsidR="003C79F3" w:rsidRPr="00EA74A2">
        <w:rPr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443BFA0A" w14:textId="77777777" w:rsidR="007777BA" w:rsidRPr="00B657B8" w:rsidRDefault="007777BA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DC0E91D" w14:textId="7A1ED85D" w:rsidR="00D97314" w:rsidRPr="007777BA" w:rsidRDefault="007777BA" w:rsidP="007777BA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t xml:space="preserve">           </w:t>
      </w:r>
      <w:r w:rsidR="00D97314" w:rsidRPr="00B8792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D97314" w:rsidRPr="00B8792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="00D97314" w:rsidRPr="00B87926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7CBBE3BC" w14:textId="77777777" w:rsidR="00D97314" w:rsidRPr="00B87926" w:rsidRDefault="00D97314" w:rsidP="00D97314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4F1C9A35" w14:textId="77777777" w:rsidR="00D97314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87926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</w:t>
      </w:r>
      <w:r w:rsidRPr="00B87926">
        <w:rPr>
          <w:rFonts w:asciiTheme="majorBidi" w:hAnsiTheme="majorBidi" w:cstheme="majorBidi" w:hint="cs"/>
          <w:sz w:val="30"/>
          <w:szCs w:val="30"/>
          <w:cs/>
        </w:rPr>
        <w:t>จนกว่าจะ</w:t>
      </w:r>
      <w:r w:rsidRPr="00B87926">
        <w:rPr>
          <w:rFonts w:asciiTheme="majorBidi" w:hAnsiTheme="majorBidi" w:cstheme="majorBidi"/>
          <w:sz w:val="30"/>
          <w:szCs w:val="30"/>
        </w:rPr>
        <w:t xml:space="preserve">        </w:t>
      </w:r>
      <w:r w:rsidRPr="00D44049">
        <w:rPr>
          <w:rFonts w:asciiTheme="majorBidi" w:hAnsiTheme="majorBidi" w:cstheme="majorBidi" w:hint="cs"/>
          <w:spacing w:val="-4"/>
          <w:sz w:val="30"/>
          <w:szCs w:val="30"/>
          <w:cs/>
        </w:rPr>
        <w:t>มีการบอกเลิก</w:t>
      </w:r>
      <w:r w:rsidRPr="00D440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44049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Pr="00D44049">
        <w:rPr>
          <w:rFonts w:asciiTheme="majorBidi" w:hAnsiTheme="majorBidi" w:cstheme="majorBidi"/>
          <w:spacing w:val="-4"/>
          <w:sz w:val="30"/>
          <w:szCs w:val="30"/>
          <w:lang w:val="en-US"/>
        </w:rPr>
        <w:t>20.5</w:t>
      </w:r>
      <w:r w:rsidRPr="00D440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44049">
        <w:rPr>
          <w:rFonts w:asciiTheme="majorBidi" w:hAnsiTheme="majorBidi" w:cstheme="majorBidi"/>
          <w:spacing w:val="-4"/>
          <w:sz w:val="30"/>
          <w:szCs w:val="30"/>
          <w:cs/>
        </w:rPr>
        <w:t>ล้านเยนต่อปีในงบการเงินรวม</w:t>
      </w:r>
      <w:r w:rsidRPr="00D44049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Pr="00D44049">
        <w:rPr>
          <w:rFonts w:asciiTheme="majorBidi" w:hAnsiTheme="majorBidi" w:cstheme="majorBidi"/>
          <w:sz w:val="30"/>
          <w:szCs w:val="30"/>
          <w:cs/>
        </w:rPr>
        <w:t xml:space="preserve">และจำนวน </w:t>
      </w:r>
      <w:r w:rsidRPr="00D44049">
        <w:rPr>
          <w:rFonts w:asciiTheme="majorBidi" w:hAnsiTheme="majorBidi" w:cstheme="majorBidi"/>
          <w:sz w:val="30"/>
          <w:szCs w:val="30"/>
          <w:lang w:val="en-US"/>
        </w:rPr>
        <w:t>9.5</w:t>
      </w:r>
      <w:r w:rsidRPr="00D44049">
        <w:rPr>
          <w:rFonts w:asciiTheme="majorBidi" w:hAnsiTheme="majorBidi" w:cstheme="majorBidi"/>
          <w:sz w:val="30"/>
          <w:szCs w:val="30"/>
        </w:rPr>
        <w:t xml:space="preserve"> </w:t>
      </w:r>
      <w:r w:rsidRPr="00D44049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6EB94F35" w14:textId="77777777" w:rsidR="007777BA" w:rsidRDefault="007777BA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360C8A" w14:textId="77777777" w:rsidR="00D126F6" w:rsidRDefault="00D126F6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C8F879F" w14:textId="77777777" w:rsidR="00D126F6" w:rsidRDefault="00D126F6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6E01CE" w14:textId="77777777" w:rsidR="00D97314" w:rsidRPr="002071EF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2071EF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5947FDD9" w14:textId="77777777" w:rsidR="00D97314" w:rsidRPr="002071EF" w:rsidRDefault="00D97314" w:rsidP="00D97314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  <w:r w:rsidRPr="002071EF">
        <w:rPr>
          <w:rFonts w:asciiTheme="majorBidi" w:hAnsiTheme="majorBidi"/>
          <w:sz w:val="30"/>
          <w:szCs w:val="30"/>
          <w:cs/>
        </w:rPr>
        <w:t xml:space="preserve"> </w:t>
      </w:r>
    </w:p>
    <w:p w14:paraId="39E248A5" w14:textId="77777777" w:rsidR="00D97314" w:rsidRPr="002071EF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2071EF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ซึ่งเป็นส่วนหนึ่งของสัญญาเช่าช่วงที่ดินระยะยาว โดยสัญญามีอายุ </w:t>
      </w:r>
      <w:r w:rsidRPr="002071EF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Pr="002071EF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Pr="002071EF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2071EF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สัญญามีผลบังคับใช้และจะทยอยสิ้นสุดในเดือนกุมภาพันธ์ </w:t>
      </w:r>
      <w:r w:rsidRPr="002071EF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2071EF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โดยบริษัทย่อยผูกพันที่จะจ่ายค่าบำรุงรักษาและค่าบริหารส่วนกลางเป็นจำนวนเงิน </w:t>
      </w:r>
      <w:r w:rsidRPr="002071EF">
        <w:rPr>
          <w:rFonts w:asciiTheme="majorBidi" w:hAnsiTheme="majorBidi"/>
          <w:snapToGrid w:val="0"/>
          <w:sz w:val="30"/>
          <w:szCs w:val="30"/>
          <w:lang w:val="en-US" w:eastAsia="th-TH"/>
        </w:rPr>
        <w:t>0.01</w:t>
      </w:r>
      <w:r w:rsidRPr="002071EF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2071EF"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  <w:t>ล้านเหรียญสหรัฐอเมริกาต่อเดือน</w:t>
      </w:r>
    </w:p>
    <w:p w14:paraId="483A1B3F" w14:textId="77777777" w:rsidR="00626FEA" w:rsidRPr="003C79F3" w:rsidRDefault="00626FEA" w:rsidP="004F18F9">
      <w:pPr>
        <w:spacing w:line="240" w:lineRule="auto"/>
        <w:ind w:right="-45"/>
        <w:jc w:val="thaiDistribute"/>
        <w:rPr>
          <w:b/>
          <w:bCs/>
          <w:i/>
          <w:iCs/>
          <w:sz w:val="24"/>
          <w:szCs w:val="24"/>
          <w:highlight w:val="yellow"/>
        </w:rPr>
      </w:pPr>
    </w:p>
    <w:p w14:paraId="3D56A2F8" w14:textId="20E9E670" w:rsidR="00D97314" w:rsidRPr="002071EF" w:rsidRDefault="00D97314" w:rsidP="00D97314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2071EF">
        <w:rPr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3FB6D5D7" w14:textId="77777777" w:rsidR="00D97314" w:rsidRPr="002071EF" w:rsidRDefault="00D97314" w:rsidP="00D97314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64367976" w14:textId="77777777" w:rsidR="00D97314" w:rsidRPr="00B657B8" w:rsidRDefault="00D97314" w:rsidP="00D97314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2071E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071EF">
        <w:rPr>
          <w:sz w:val="30"/>
          <w:szCs w:val="30"/>
          <w:cs/>
        </w:rPr>
        <w:t>ได้ทำสัญญาซื้อก๊าซธรรมชาติเหลวกับบริษัทในประเทศแห่งหนึ่ง</w:t>
      </w:r>
      <w:r w:rsidRPr="002071EF">
        <w:rPr>
          <w:rFonts w:hint="cs"/>
          <w:sz w:val="30"/>
          <w:szCs w:val="30"/>
          <w:cs/>
        </w:rPr>
        <w:t xml:space="preserve"> ซึ่งเป็นสัญญาระยะยาว </w:t>
      </w:r>
      <w:r w:rsidRPr="002071EF">
        <w:rPr>
          <w:rFonts w:asciiTheme="majorBidi" w:hAnsiTheme="majorBidi"/>
          <w:snapToGrid w:val="0"/>
          <w:sz w:val="30"/>
          <w:szCs w:val="30"/>
          <w:lang w:val="en-US" w:eastAsia="th-TH"/>
        </w:rPr>
        <w:t>5 - 7</w:t>
      </w:r>
      <w:r w:rsidRPr="002071EF">
        <w:rPr>
          <w:rFonts w:hint="cs"/>
          <w:sz w:val="30"/>
          <w:szCs w:val="30"/>
          <w:cs/>
          <w:lang w:val="en-US"/>
        </w:rPr>
        <w:t xml:space="preserve"> ปี</w:t>
      </w:r>
      <w:r w:rsidRPr="002071EF">
        <w:rPr>
          <w:sz w:val="30"/>
          <w:szCs w:val="30"/>
          <w:lang w:val="en-US"/>
        </w:rPr>
        <w:t xml:space="preserve"> </w:t>
      </w:r>
      <w:r w:rsidRPr="002071EF">
        <w:rPr>
          <w:rFonts w:hint="cs"/>
          <w:sz w:val="30"/>
          <w:szCs w:val="30"/>
          <w:cs/>
          <w:lang w:val="en-US"/>
        </w:rPr>
        <w:t xml:space="preserve">สัญญามีผลบังคับใช้และจะทยอยสิ้นสุดภายในเดือนกันยายน </w:t>
      </w:r>
      <w:r w:rsidRPr="002071EF">
        <w:rPr>
          <w:rFonts w:asciiTheme="majorBidi" w:hAnsiTheme="majorBidi"/>
          <w:snapToGrid w:val="0"/>
          <w:sz w:val="30"/>
          <w:szCs w:val="30"/>
          <w:lang w:val="en-US" w:eastAsia="th-TH"/>
        </w:rPr>
        <w:t>2571</w:t>
      </w:r>
      <w:r w:rsidRPr="002071EF">
        <w:rPr>
          <w:sz w:val="30"/>
          <w:szCs w:val="30"/>
          <w:cs/>
        </w:rPr>
        <w:t xml:space="preserve"> </w:t>
      </w:r>
      <w:r w:rsidRPr="002071EF">
        <w:rPr>
          <w:rFonts w:asciiTheme="majorBidi" w:hAnsiTheme="majorBidi"/>
          <w:snapToGrid w:val="0"/>
          <w:sz w:val="30"/>
          <w:szCs w:val="30"/>
          <w:cs/>
          <w:lang w:val="en-US" w:eastAsia="th-TH"/>
        </w:rPr>
        <w:t>โดย</w:t>
      </w:r>
      <w:r w:rsidRPr="002071E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071EF">
        <w:rPr>
          <w:sz w:val="30"/>
          <w:szCs w:val="30"/>
          <w:cs/>
        </w:rPr>
        <w:t>ตกลงซื้อก๊าซธรรมชาติตามระยะเวลาและเงื่อนไขต่างๆ ที่ระบุในสัญญา</w:t>
      </w:r>
    </w:p>
    <w:p w14:paraId="18DE9456" w14:textId="77777777" w:rsidR="00D97314" w:rsidRPr="00A3475E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96FCBF9" w14:textId="77777777" w:rsidR="00D97314" w:rsidRPr="00B657B8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20F0B55F" w14:textId="77777777" w:rsidR="00D97314" w:rsidRPr="00A3475E" w:rsidRDefault="00D97314" w:rsidP="00D97314">
      <w:pPr>
        <w:spacing w:line="240" w:lineRule="auto"/>
        <w:ind w:right="-43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4D6AD3E7" w14:textId="77777777" w:rsidR="00D97314" w:rsidRPr="00B657B8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B657B8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การค้ำประกัน</w:t>
      </w:r>
    </w:p>
    <w:p w14:paraId="16502F52" w14:textId="77777777" w:rsidR="00D97314" w:rsidRPr="00A3475E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/>
          <w:sz w:val="24"/>
          <w:szCs w:val="24"/>
          <w:cs/>
          <w:lang w:val="en-US"/>
        </w:rPr>
      </w:pPr>
    </w:p>
    <w:p w14:paraId="4D59FA1F" w14:textId="3F3771C6" w:rsidR="004A28F0" w:rsidRDefault="00D126F6" w:rsidP="00A3475E">
      <w:pPr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/>
        </w:rPr>
      </w:pPr>
      <w:r w:rsidRPr="00D126F6">
        <w:rPr>
          <w:rFonts w:asciiTheme="majorBidi" w:hAnsiTheme="majorBidi"/>
          <w:spacing w:val="-4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pacing w:val="-4"/>
          <w:sz w:val="30"/>
          <w:szCs w:val="30"/>
        </w:rPr>
        <w:t>30</w:t>
      </w:r>
      <w:r w:rsidRPr="00D126F6">
        <w:rPr>
          <w:rFonts w:asciiTheme="majorBidi" w:hAnsiTheme="majorBidi"/>
          <w:spacing w:val="-4"/>
          <w:sz w:val="30"/>
          <w:szCs w:val="30"/>
          <w:cs/>
        </w:rPr>
        <w:t xml:space="preserve"> มิถุนายน</w:t>
      </w:r>
      <w:r w:rsidR="003C79F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C79F3" w:rsidRPr="00386545">
        <w:rPr>
          <w:rFonts w:ascii="Angsana New" w:hAnsi="Angsana New"/>
          <w:sz w:val="30"/>
          <w:szCs w:val="30"/>
          <w:lang w:val="en-US"/>
        </w:rPr>
        <w:t>256</w:t>
      </w:r>
      <w:r w:rsidR="003C79F3">
        <w:rPr>
          <w:rFonts w:ascii="Angsana New" w:hAnsi="Angsana New"/>
          <w:sz w:val="30"/>
          <w:szCs w:val="30"/>
          <w:lang w:val="en-US"/>
        </w:rPr>
        <w:t>8</w:t>
      </w:r>
      <w:r w:rsidR="003C79F3" w:rsidRPr="00386545">
        <w:rPr>
          <w:rFonts w:ascii="Angsana New" w:hAnsi="Angsana New"/>
          <w:sz w:val="30"/>
          <w:szCs w:val="30"/>
          <w:cs/>
        </w:rPr>
        <w:t xml:space="preserve"> </w:t>
      </w:r>
      <w:r w:rsidR="00A3475E"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D97314"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D97314" w:rsidRPr="00A3475E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="006929F4"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หลายแห่ง</w:t>
      </w:r>
      <w:r w:rsidR="00D97314" w:rsidRPr="00A3475E">
        <w:rPr>
          <w:rFonts w:asciiTheme="majorBidi" w:hAnsiTheme="majorBidi" w:cstheme="majorBidi"/>
          <w:color w:val="FF0000"/>
          <w:spacing w:val="-4"/>
          <w:sz w:val="30"/>
          <w:szCs w:val="30"/>
          <w:cs/>
        </w:rPr>
        <w:t xml:space="preserve"> </w:t>
      </w:r>
      <w:r w:rsidR="00D97314"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="00D97314" w:rsidRPr="00A3475E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</w:t>
      </w:r>
      <w:r w:rsidR="00B157F1">
        <w:rPr>
          <w:rFonts w:asciiTheme="majorBidi" w:hAnsiTheme="majorBidi" w:cstheme="majorBidi"/>
          <w:spacing w:val="-4"/>
          <w:sz w:val="30"/>
          <w:szCs w:val="30"/>
        </w:rPr>
        <w:br/>
      </w:r>
      <w:r w:rsidR="00D97314" w:rsidRPr="00A3475E">
        <w:rPr>
          <w:rFonts w:asciiTheme="majorBidi" w:hAnsiTheme="majorBidi" w:cstheme="majorBidi"/>
          <w:spacing w:val="-4"/>
          <w:sz w:val="30"/>
          <w:szCs w:val="30"/>
          <w:cs/>
        </w:rPr>
        <w:t>การใช้วงเงินสินเชื่อของ</w:t>
      </w:r>
      <w:r w:rsidR="00A3475E" w:rsidRPr="00DC5DC8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กิจการที่เกี่ยวข้องกันหลายแห่ง</w:t>
      </w:r>
      <w:r w:rsidR="001F7FF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โดยกลุ่มบริษัทมีวงเงินกู้ยืมระยะสั้น</w:t>
      </w:r>
      <w:r w:rsidR="00463DA2">
        <w:rPr>
          <w:rFonts w:asciiTheme="majorBidi" w:hAnsiTheme="majorBidi" w:cstheme="majorBidi" w:hint="cs"/>
          <w:spacing w:val="-4"/>
          <w:sz w:val="30"/>
          <w:szCs w:val="30"/>
          <w:cs/>
        </w:rPr>
        <w:t>และวงเงินกู้ยืมระยะยาวตามสัญญาเงินกู้ที่ยังไม่ได้เบิกใช้</w:t>
      </w:r>
      <w:r w:rsidR="00D97314" w:rsidRPr="00DC5DC8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="00D97314" w:rsidRPr="00DC5DC8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="002071EF" w:rsidRPr="00DC5DC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593854">
        <w:rPr>
          <w:rFonts w:asciiTheme="majorBidi" w:hAnsiTheme="majorBidi" w:cstheme="majorBidi"/>
          <w:spacing w:val="-4"/>
          <w:sz w:val="30"/>
          <w:szCs w:val="30"/>
          <w:lang w:val="en-US"/>
        </w:rPr>
        <w:t>35</w:t>
      </w:r>
      <w:r w:rsidR="006853CD" w:rsidRPr="006853CD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593854">
        <w:rPr>
          <w:rFonts w:asciiTheme="majorBidi" w:hAnsiTheme="majorBidi" w:cstheme="majorBidi"/>
          <w:spacing w:val="-4"/>
          <w:sz w:val="30"/>
          <w:szCs w:val="30"/>
          <w:lang w:val="en-US"/>
        </w:rPr>
        <w:t>235.1</w:t>
      </w:r>
      <w:r w:rsidR="002071EF" w:rsidRPr="00DC5DC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D97314" w:rsidRPr="00DC5DC8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="002071EF" w:rsidRPr="00DC5DC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947FC" w:rsidRPr="00F947FC">
        <w:rPr>
          <w:rFonts w:asciiTheme="majorBidi" w:hAnsiTheme="majorBidi" w:cstheme="majorBidi"/>
          <w:spacing w:val="-4"/>
          <w:sz w:val="30"/>
          <w:szCs w:val="30"/>
        </w:rPr>
        <w:t>4.4</w:t>
      </w:r>
      <w:r w:rsidR="002071EF" w:rsidRPr="00DC5DC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97314" w:rsidRPr="00DC5DC8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ล้านเหรียญสหรัฐอเมริกา</w:t>
      </w:r>
      <w:r w:rsidR="00D97314" w:rsidRPr="00DC5DC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85F70" w:rsidRPr="00DC5DC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F947FC" w:rsidRPr="00F947FC">
        <w:rPr>
          <w:rFonts w:asciiTheme="majorBidi" w:hAnsiTheme="majorBidi" w:cstheme="majorBidi"/>
          <w:spacing w:val="-4"/>
          <w:sz w:val="30"/>
          <w:szCs w:val="30"/>
          <w:lang w:val="en-US"/>
        </w:rPr>
        <w:t>50,000</w:t>
      </w:r>
      <w:r w:rsidR="00463DA2">
        <w:rPr>
          <w:rFonts w:asciiTheme="majorBidi" w:hAnsiTheme="majorBidi" w:cstheme="majorBidi"/>
          <w:spacing w:val="-4"/>
          <w:sz w:val="30"/>
          <w:szCs w:val="30"/>
          <w:lang w:val="en-US"/>
        </w:rPr>
        <w:t>.0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B436D0" w:rsidRPr="00DC5DC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ล้าน</w:t>
      </w:r>
      <w:r w:rsidR="0078227B" w:rsidRPr="00DC5DC8">
        <w:rPr>
          <w:rFonts w:asciiTheme="majorBidi" w:hAnsiTheme="majorBidi"/>
          <w:spacing w:val="-4"/>
          <w:sz w:val="30"/>
          <w:szCs w:val="30"/>
          <w:cs/>
          <w:lang w:val="en-US"/>
        </w:rPr>
        <w:t>รูเปียห์อินโดนีเซีย</w:t>
      </w:r>
      <w:r w:rsidR="00B436D0" w:rsidRPr="00DC5DC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="00D97314" w:rsidRPr="00DC5DC8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D97314"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31</w:t>
      </w:r>
      <w:r w:rsidR="00D97314" w:rsidRPr="00DC5DC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D97314" w:rsidRPr="00DC5DC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D97314"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256</w:t>
      </w:r>
      <w:r w:rsidR="003C79F3" w:rsidRPr="00DC5DC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7</w:t>
      </w:r>
      <w:r w:rsidR="00D97314"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: </w:t>
      </w:r>
      <w:r w:rsidR="00DC11EA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41</w:t>
      </w:r>
      <w:r w:rsidR="002071EF"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,</w:t>
      </w:r>
      <w:r w:rsidR="00DC11EA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180.0</w:t>
      </w:r>
      <w:r w:rsidR="00D97314"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D97314" w:rsidRPr="00DC5DC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 xml:space="preserve">ล้านเมียนมาร์จัต </w:t>
      </w:r>
      <w:r w:rsidR="005C1A38"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4.</w:t>
      </w:r>
      <w:r w:rsidR="00DC11EA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0</w:t>
      </w:r>
      <w:r w:rsidR="005C1A38"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D97314" w:rsidRPr="00DC5DC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ล้านเหรียญสหรัฐอเมริกา</w:t>
      </w:r>
      <w:r w:rsidR="005C1A38"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5C1A38" w:rsidRPr="00DC5DC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 xml:space="preserve">และ </w:t>
      </w:r>
      <w:r w:rsidR="005C1A38"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50,000</w:t>
      </w:r>
      <w:r w:rsidR="00463DA2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.0</w:t>
      </w:r>
      <w:r w:rsidR="005C1A38"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5C1A38" w:rsidRPr="00DC5DC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ล้านรูเปียห์อินโดนีเซีย</w:t>
      </w:r>
      <w:r w:rsidR="00D97314" w:rsidRPr="00DC5DC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)</w:t>
      </w:r>
    </w:p>
    <w:p w14:paraId="23C7A246" w14:textId="77777777" w:rsidR="00E116DD" w:rsidRDefault="00E116DD" w:rsidP="00E116DD">
      <w:pPr>
        <w:spacing w:line="240" w:lineRule="auto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286ABFA4" w14:textId="3F6EF4E7" w:rsidR="004A28F0" w:rsidRPr="00E116DD" w:rsidRDefault="004A28F0" w:rsidP="00E116DD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116DD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2246CDB9" w14:textId="77777777" w:rsidR="004A28F0" w:rsidRPr="008A2C70" w:rsidRDefault="004A28F0" w:rsidP="004A28F0">
      <w:pPr>
        <w:spacing w:line="240" w:lineRule="auto"/>
        <w:ind w:right="-43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21CAD691" w14:textId="36CB8AE9" w:rsidR="002723E1" w:rsidRPr="003A244C" w:rsidRDefault="002723E1" w:rsidP="002723E1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>ในการประชุมคณะกรรมการบริษัทเมื่อ</w:t>
      </w:r>
      <w:r w:rsidRPr="00B40AFF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B40AFF">
        <w:rPr>
          <w:rFonts w:asciiTheme="majorBidi" w:hAnsiTheme="majorBidi" w:cstheme="majorBidi"/>
          <w:spacing w:val="-4"/>
          <w:sz w:val="30"/>
          <w:szCs w:val="30"/>
        </w:rPr>
        <w:t>13</w:t>
      </w:r>
      <w:r w:rsidRPr="00B40AF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Pr="00B40AFF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Pr="00B40AFF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ได้</w:t>
      </w: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มีมติอนุมัติการจัดสรรกำไรจากผลการดำเนินงานงวดครึ่งปีแรกของปี 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 w:rsidR="00506DE9">
        <w:rPr>
          <w:rFonts w:asciiTheme="majorBidi" w:hAnsiTheme="majorBidi" w:cstheme="majorBidi"/>
          <w:spacing w:val="-4"/>
          <w:sz w:val="30"/>
          <w:szCs w:val="30"/>
          <w:lang w:val="en-US"/>
        </w:rPr>
        <w:t>8</w:t>
      </w: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เป็นเงินปันผลระหว่างกาล ในอัตรา</w:t>
      </w:r>
      <w:r w:rsidRPr="007B48AD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หุ้นละ </w:t>
      </w:r>
      <w:r w:rsidRPr="007B48AD">
        <w:rPr>
          <w:rFonts w:asciiTheme="majorBidi" w:hAnsiTheme="majorBidi" w:cstheme="majorBidi"/>
          <w:spacing w:val="-4"/>
          <w:sz w:val="30"/>
          <w:szCs w:val="30"/>
        </w:rPr>
        <w:t>0.</w:t>
      </w:r>
      <w:r w:rsidR="00B40AFF" w:rsidRPr="007B48AD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7B48A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คิด</w:t>
      </w: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เป็นจำนวนเงินประมาณ </w:t>
      </w:r>
      <w:r w:rsidR="00B40AFF">
        <w:rPr>
          <w:rFonts w:asciiTheme="majorBidi" w:hAnsiTheme="majorBidi" w:cstheme="majorBidi"/>
          <w:spacing w:val="-4"/>
          <w:sz w:val="30"/>
          <w:szCs w:val="30"/>
        </w:rPr>
        <w:t>1,201.5</w:t>
      </w: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โดยจะจ่ายให้แก่ผู้ถือหุ้นในเดือนกันยายน 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 w:rsidR="00506DE9">
        <w:rPr>
          <w:rFonts w:asciiTheme="majorBidi" w:hAnsiTheme="majorBidi" w:cstheme="majorBidi"/>
          <w:spacing w:val="-4"/>
          <w:sz w:val="30"/>
          <w:szCs w:val="30"/>
          <w:lang w:val="en-US"/>
        </w:rPr>
        <w:t>8</w:t>
      </w:r>
    </w:p>
    <w:p w14:paraId="0BFA176B" w14:textId="77777777" w:rsidR="00BE6C44" w:rsidRPr="002723E1" w:rsidRDefault="00BE6C44" w:rsidP="00615691">
      <w:pPr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sectPr w:rsidR="00BE6C44" w:rsidRPr="002723E1" w:rsidSect="000D611D">
      <w:headerReference w:type="default" r:id="rId44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F0F1D" w14:textId="77777777" w:rsidR="00F05891" w:rsidRDefault="00F05891">
      <w:r>
        <w:separator/>
      </w:r>
    </w:p>
  </w:endnote>
  <w:endnote w:type="continuationSeparator" w:id="0">
    <w:p w14:paraId="31377FAC" w14:textId="77777777" w:rsidR="00F05891" w:rsidRDefault="00F05891">
      <w:r>
        <w:continuationSeparator/>
      </w:r>
    </w:p>
  </w:endnote>
  <w:endnote w:type="continuationNotice" w:id="1">
    <w:p w14:paraId="106B2D85" w14:textId="77777777" w:rsidR="00F05891" w:rsidRDefault="00F0589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6863E" w14:textId="2339BA24" w:rsidR="00374AFE" w:rsidRDefault="00374AF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78A6B411" wp14:editId="5E0A16C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7905" cy="520700"/>
              <wp:effectExtent l="0" t="0" r="17145" b="0"/>
              <wp:wrapNone/>
              <wp:docPr id="1169788100" name="Text Box 129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7905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9629FF" w14:textId="4FD5F061" w:rsidR="00374AFE" w:rsidRPr="00374AFE" w:rsidRDefault="00374AFE" w:rsidP="00374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74AF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A6B411" id="_x0000_t202" coordsize="21600,21600" o:spt="202" path="m,l,21600r21600,l21600,xe">
              <v:stroke joinstyle="miter"/>
              <v:path gradientshapeok="t" o:connecttype="rect"/>
            </v:shapetype>
            <v:shape id="Text Box 129" o:spid="_x0000_s1163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480.15pt;height:41pt;z-index:251658247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" filled="f" stroked="f">
              <v:textbox style="mso-fit-shape-to-text:t" inset="0,0,0,15pt">
                <w:txbxContent>
                  <w:p w14:paraId="449629FF" w14:textId="4FD5F061" w:rsidR="00374AFE" w:rsidRPr="00374AFE" w:rsidRDefault="00374AFE" w:rsidP="00374AF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374AFE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0211C" w14:textId="2C05BF8D" w:rsidR="006151A8" w:rsidRPr="007D16E0" w:rsidRDefault="00374AFE" w:rsidP="007D16E0">
    <w:pPr>
      <w:pStyle w:val="Footer"/>
      <w:framePr w:wrap="around" w:vAnchor="text" w:hAnchor="margin" w:xAlign="center" w:y="1"/>
      <w:tabs>
        <w:tab w:val="left" w:pos="720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3925B36" wp14:editId="2AD8B90A">
              <wp:simplePos x="3716448" y="9981446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7905" cy="520700"/>
              <wp:effectExtent l="0" t="0" r="17145" b="0"/>
              <wp:wrapNone/>
              <wp:docPr id="733955181" name="Text Box 130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7905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61AA35" w14:textId="2CCB91BD" w:rsidR="00374AFE" w:rsidRPr="00374AFE" w:rsidRDefault="00374AFE" w:rsidP="00374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74AF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925B36" id="_x0000_t202" coordsize="21600,21600" o:spt="202" path="m,l,21600r21600,l21600,xe">
              <v:stroke joinstyle="miter"/>
              <v:path gradientshapeok="t" o:connecttype="rect"/>
            </v:shapetype>
            <v:shape id="Text Box 130" o:spid="_x0000_s1164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480.15pt;height:41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" filled="f" stroked="f">
              <v:textbox style="mso-fit-shape-to-text:t" inset="0,0,0,15pt">
                <w:txbxContent>
                  <w:p w14:paraId="3B61AA35" w14:textId="2CCB91BD" w:rsidR="00374AFE" w:rsidRPr="00374AFE" w:rsidRDefault="00374AFE" w:rsidP="00374AF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374AFE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151A8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6151A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="006151A8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6151A8">
      <w:rPr>
        <w:rStyle w:val="PageNumber"/>
        <w:rFonts w:ascii="Angsana New" w:hAnsi="Angsana New" w:cs="Angsana New"/>
        <w:sz w:val="30"/>
        <w:szCs w:val="30"/>
      </w:rPr>
      <w:t>2</w:t>
    </w:r>
    <w:r w:rsidR="006151A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4231692" w14:textId="77777777" w:rsidR="006151A8" w:rsidRPr="000B2A91" w:rsidRDefault="006151A8" w:rsidP="00D97314">
    <w:pPr>
      <w:pStyle w:val="Footer"/>
      <w:jc w:val="right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56677" w14:textId="340EEA9C" w:rsidR="00374AFE" w:rsidRDefault="00374AF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9" behindDoc="0" locked="0" layoutInCell="1" allowOverlap="1" wp14:anchorId="3B4B3ED6" wp14:editId="6603FC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7905" cy="520700"/>
              <wp:effectExtent l="0" t="0" r="17145" b="0"/>
              <wp:wrapNone/>
              <wp:docPr id="183235252" name="Text Box 128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7905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227872" w14:textId="35737F29" w:rsidR="00374AFE" w:rsidRPr="00374AFE" w:rsidRDefault="00374AFE" w:rsidP="00374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74AF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B3ED6" id="_x0000_t202" coordsize="21600,21600" o:spt="202" path="m,l,21600r21600,l21600,xe">
              <v:stroke joinstyle="miter"/>
              <v:path gradientshapeok="t" o:connecttype="rect"/>
            </v:shapetype>
            <v:shape id="Text Box 128" o:spid="_x0000_s1166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480.15pt;height:41pt;z-index:251658249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" filled="f" stroked="f">
              <v:textbox style="mso-fit-shape-to-text:t" inset="0,0,0,15pt">
                <w:txbxContent>
                  <w:p w14:paraId="30227872" w14:textId="35737F29" w:rsidR="00374AFE" w:rsidRPr="00374AFE" w:rsidRDefault="00374AFE" w:rsidP="00374AF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374AFE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8AF1" w14:textId="383EB830" w:rsidR="00D97314" w:rsidRPr="00173BD7" w:rsidRDefault="00374AFE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592CD63D" wp14:editId="1033E95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920355" cy="355600"/>
              <wp:effectExtent l="0" t="0" r="4445" b="0"/>
              <wp:wrapNone/>
              <wp:docPr id="484410159" name="Text Box 131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035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43A0B5" w14:textId="30790A9C" w:rsidR="00374AFE" w:rsidRPr="00374AFE" w:rsidRDefault="00374AFE" w:rsidP="00374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74AF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2CD63D" id="_x0000_t202" coordsize="21600,21600" o:spt="202" path="m,l,21600r21600,l21600,xe">
              <v:stroke joinstyle="miter"/>
              <v:path gradientshapeok="t" o:connecttype="rect"/>
            </v:shapetype>
            <v:shape id="Text Box 131" o:spid="_x0000_s1167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623.65pt;height:28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" filled="f" stroked="f">
              <v:textbox style="mso-fit-shape-to-text:t" inset="0,0,0,15pt">
                <w:txbxContent>
                  <w:p w14:paraId="0F43A0B5" w14:textId="30790A9C" w:rsidR="00374AFE" w:rsidRPr="00374AFE" w:rsidRDefault="00374AFE" w:rsidP="00374AF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374AFE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97314"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D97314"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="00D97314"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D97314">
      <w:rPr>
        <w:rStyle w:val="PageNumber"/>
        <w:rFonts w:ascii="Angsana New" w:hAnsi="Angsana New" w:cs="Angsana New"/>
        <w:noProof/>
        <w:sz w:val="30"/>
        <w:szCs w:val="30"/>
      </w:rPr>
      <w:t>30</w:t>
    </w:r>
    <w:r w:rsidR="00D97314"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F5C05AF" w14:textId="77777777" w:rsidR="00D97314" w:rsidRPr="00175C2C" w:rsidRDefault="00D97314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9F61" w14:textId="399D693C" w:rsidR="00146DDC" w:rsidRPr="00173BD7" w:rsidRDefault="00374AFE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66DAF537" wp14:editId="5D4F90E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9175" cy="520700"/>
              <wp:effectExtent l="0" t="0" r="15875" b="0"/>
              <wp:wrapNone/>
              <wp:docPr id="170095646" name="Text Box 132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9175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A97EDD" w14:textId="52749AFB" w:rsidR="00374AFE" w:rsidRPr="00374AFE" w:rsidRDefault="00374AFE" w:rsidP="00374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74AF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DAF537" id="_x0000_t202" coordsize="21600,21600" o:spt="202" path="m,l,21600r21600,l21600,xe">
              <v:stroke joinstyle="miter"/>
              <v:path gradientshapeok="t" o:connecttype="rect"/>
            </v:shapetype>
            <v:shape id="Text Box 132" o:spid="_x0000_s1168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480.25pt;height:41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" filled="f" stroked="f">
              <v:textbox style="mso-fit-shape-to-text:t" inset="0,0,0,15pt">
                <w:txbxContent>
                  <w:p w14:paraId="05A97EDD" w14:textId="52749AFB" w:rsidR="00374AFE" w:rsidRPr="00374AFE" w:rsidRDefault="00374AFE" w:rsidP="00374AF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374AFE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46DDC"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146DDC"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="00146DDC"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146DDC">
      <w:rPr>
        <w:rStyle w:val="PageNumber"/>
        <w:rFonts w:ascii="Angsana New" w:hAnsi="Angsana New" w:cs="Angsana New"/>
        <w:noProof/>
        <w:sz w:val="30"/>
        <w:szCs w:val="30"/>
      </w:rPr>
      <w:t>30</w:t>
    </w:r>
    <w:r w:rsidR="00146DDC"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1123FB" w14:textId="77777777" w:rsidR="00146DDC" w:rsidRPr="00175C2C" w:rsidRDefault="00146DDC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3D519" w14:textId="77777777" w:rsidR="00F05891" w:rsidRDefault="00F05891">
      <w:r>
        <w:separator/>
      </w:r>
    </w:p>
  </w:footnote>
  <w:footnote w:type="continuationSeparator" w:id="0">
    <w:p w14:paraId="134234A2" w14:textId="77777777" w:rsidR="00F05891" w:rsidRDefault="00F05891">
      <w:r>
        <w:continuationSeparator/>
      </w:r>
    </w:p>
  </w:footnote>
  <w:footnote w:type="continuationNotice" w:id="1">
    <w:p w14:paraId="4272D220" w14:textId="77777777" w:rsidR="00F05891" w:rsidRDefault="00F0589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BCE7B" w14:textId="21650184" w:rsidR="00374AFE" w:rsidRDefault="00374AF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3AF7DFC6" wp14:editId="32434FC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492375" cy="355600"/>
              <wp:effectExtent l="0" t="0" r="0" b="6350"/>
              <wp:wrapNone/>
              <wp:docPr id="1806091417" name="Text Box 124" descr="Confidential (Internal and OSP Partner Use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237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FB199E" w14:textId="1B12B4D1" w:rsidR="00374AFE" w:rsidRPr="00374AFE" w:rsidRDefault="00374AFE" w:rsidP="00374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74AF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(Internal and OSP Partner Use)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F7DFC6" id="_x0000_t202" coordsize="21600,21600" o:spt="202" path="m,l,21600r21600,l21600,xe">
              <v:stroke joinstyle="miter"/>
              <v:path gradientshapeok="t" o:connecttype="rect"/>
            </v:shapetype>
            <v:shape id="Text Box 124" o:spid="_x0000_s1162" type="#_x0000_t202" alt="Confidential (Internal and OSP Partner Use)" style="position:absolute;left:0;text-align:left;margin-left:145.05pt;margin-top:0;width:196.25pt;height:28pt;z-index:25165824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" filled="f" stroked="f">
              <v:textbox style="mso-fit-shape-to-text:t" inset="0,15pt,20pt,0">
                <w:txbxContent>
                  <w:p w14:paraId="6BFB199E" w14:textId="1B12B4D1" w:rsidR="00374AFE" w:rsidRPr="00374AFE" w:rsidRDefault="00374AFE" w:rsidP="00374AF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74AF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Confidential (Internal and OSP Partner Use)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D6815" w14:textId="2B278BEF" w:rsidR="00081BD8" w:rsidRDefault="00081BD8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65FEBD80" w14:textId="77777777" w:rsidR="00081BD8" w:rsidRDefault="00081BD8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B0E403" w14:textId="5CF14ABE" w:rsidR="00337197" w:rsidRDefault="005B71C0" w:rsidP="00337197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 w:rsidRPr="005B71C0">
      <w:rPr>
        <w:rFonts w:ascii="Angsana New" w:hAnsi="Angsana New"/>
        <w:b/>
        <w:bCs/>
        <w:sz w:val="32"/>
        <w:szCs w:val="32"/>
        <w:cs/>
      </w:rPr>
      <w:t>สำหรับงวดสามเดือนและหกเดือนสิ้นสุดวันที่ 30 มิถุนายน 2568 (ไม่ได้ตรวจสอบ)</w:t>
    </w:r>
  </w:p>
  <w:p w14:paraId="6415BEA2" w14:textId="77777777" w:rsidR="00081BD8" w:rsidRPr="000E5F74" w:rsidRDefault="00081BD8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B99C" w14:textId="2AC029A2" w:rsidR="00374AFE" w:rsidRDefault="00374AF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8" behindDoc="0" locked="0" layoutInCell="1" allowOverlap="1" wp14:anchorId="2909F129" wp14:editId="0ABE32E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492375" cy="355600"/>
              <wp:effectExtent l="0" t="0" r="0" b="6350"/>
              <wp:wrapNone/>
              <wp:docPr id="1071330507" name="Text Box 123" descr="Confidential (Internal and OSP Partner Use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237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06C892" w14:textId="384987F8" w:rsidR="00374AFE" w:rsidRPr="00374AFE" w:rsidRDefault="00374AFE" w:rsidP="00374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74AF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(Internal and OSP Partner Use)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09F129" id="_x0000_t202" coordsize="21600,21600" o:spt="202" path="m,l,21600r21600,l21600,xe">
              <v:stroke joinstyle="miter"/>
              <v:path gradientshapeok="t" o:connecttype="rect"/>
            </v:shapetype>
            <v:shape id="Text Box 123" o:spid="_x0000_s1165" type="#_x0000_t202" alt="Confidential (Internal and OSP Partner Use)" style="position:absolute;left:0;text-align:left;margin-left:145.05pt;margin-top:0;width:196.25pt;height:28pt;z-index:25165824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" filled="f" stroked="f">
              <v:textbox style="mso-fit-shape-to-text:t" inset="0,15pt,20pt,0">
                <w:txbxContent>
                  <w:p w14:paraId="6D06C892" w14:textId="384987F8" w:rsidR="00374AFE" w:rsidRPr="00374AFE" w:rsidRDefault="00374AFE" w:rsidP="00374AF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74AF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Confidential (Internal and OSP Partner Use)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158E7" w14:textId="45E061D0" w:rsidR="00D97314" w:rsidRDefault="00D97314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5F7C839D" w14:textId="77777777" w:rsidR="00D97314" w:rsidRDefault="00D97314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E71231" w14:textId="5E4D98EC" w:rsidR="00726A09" w:rsidRDefault="0022223A" w:rsidP="00726A09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 w:rsidRPr="0022223A">
      <w:rPr>
        <w:rFonts w:ascii="Angsana New" w:hAnsi="Angsana New"/>
        <w:b/>
        <w:bCs/>
        <w:sz w:val="32"/>
        <w:szCs w:val="32"/>
        <w:cs/>
      </w:rPr>
      <w:t>สำหรับงวดสามเดือนและหกเดือนสิ้นสุดวันที่ 30 มิถุนายน 2568 (ไม่ได้ตรวจสอบ)</w:t>
    </w:r>
  </w:p>
  <w:p w14:paraId="7FAC2337" w14:textId="77777777" w:rsidR="00D97314" w:rsidRPr="000E5F74" w:rsidRDefault="00D97314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E2A30" w14:textId="4C154E51" w:rsidR="00D97314" w:rsidRDefault="00D97314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F155A64" w14:textId="77777777" w:rsidR="00D97314" w:rsidRDefault="00D97314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C58F0CB" w14:textId="74C9C445" w:rsidR="003B6EF6" w:rsidRDefault="0022223A" w:rsidP="003B6EF6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 w:rsidRPr="0022223A">
      <w:rPr>
        <w:rFonts w:ascii="Angsana New" w:hAnsi="Angsana New"/>
        <w:b/>
        <w:bCs/>
        <w:sz w:val="32"/>
        <w:szCs w:val="32"/>
        <w:cs/>
      </w:rPr>
      <w:t>สำหรับงวดสามเดือนและหกเดือนสิ้นสุดวันที่ 30 มิถุนายน 2568 (ไม่ได้ตรวจสอบ)</w:t>
    </w:r>
  </w:p>
  <w:p w14:paraId="74B7077C" w14:textId="77777777" w:rsidR="00D97314" w:rsidRPr="000E5F74" w:rsidRDefault="00D97314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87B5CF8"/>
    <w:multiLevelType w:val="hybridMultilevel"/>
    <w:tmpl w:val="A9A6E1A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F344B5"/>
    <w:multiLevelType w:val="hybridMultilevel"/>
    <w:tmpl w:val="46882C36"/>
    <w:lvl w:ilvl="0" w:tplc="800CCA2C">
      <w:start w:val="1"/>
      <w:numFmt w:val="decimal"/>
      <w:lvlText w:val="%1"/>
      <w:lvlJc w:val="left"/>
      <w:pPr>
        <w:ind w:left="5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2856F86"/>
    <w:multiLevelType w:val="hybridMultilevel"/>
    <w:tmpl w:val="FCC6EA52"/>
    <w:lvl w:ilvl="0" w:tplc="D9728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B00154"/>
    <w:multiLevelType w:val="hybridMultilevel"/>
    <w:tmpl w:val="6DE44822"/>
    <w:lvl w:ilvl="0" w:tplc="43A438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BEA76E7"/>
    <w:multiLevelType w:val="hybridMultilevel"/>
    <w:tmpl w:val="A0289626"/>
    <w:lvl w:ilvl="0" w:tplc="DC46E2E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5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332036F"/>
    <w:multiLevelType w:val="hybridMultilevel"/>
    <w:tmpl w:val="E3500E4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911506739">
    <w:abstractNumId w:val="1"/>
  </w:num>
  <w:num w:numId="2" w16cid:durableId="1560239400">
    <w:abstractNumId w:val="0"/>
  </w:num>
  <w:num w:numId="3" w16cid:durableId="2074280083">
    <w:abstractNumId w:val="4"/>
  </w:num>
  <w:num w:numId="4" w16cid:durableId="1605922107">
    <w:abstractNumId w:val="18"/>
  </w:num>
  <w:num w:numId="5" w16cid:durableId="1146430401">
    <w:abstractNumId w:val="30"/>
  </w:num>
  <w:num w:numId="6" w16cid:durableId="570778047">
    <w:abstractNumId w:val="13"/>
  </w:num>
  <w:num w:numId="7" w16cid:durableId="228852206">
    <w:abstractNumId w:val="5"/>
  </w:num>
  <w:num w:numId="8" w16cid:durableId="97340373">
    <w:abstractNumId w:val="9"/>
  </w:num>
  <w:num w:numId="9" w16cid:durableId="594366750">
    <w:abstractNumId w:val="16"/>
  </w:num>
  <w:num w:numId="10" w16cid:durableId="1014260981">
    <w:abstractNumId w:val="24"/>
  </w:num>
  <w:num w:numId="11" w16cid:durableId="1199200386">
    <w:abstractNumId w:val="12"/>
  </w:num>
  <w:num w:numId="12" w16cid:durableId="1470979056">
    <w:abstractNumId w:val="14"/>
  </w:num>
  <w:num w:numId="13" w16cid:durableId="475149612">
    <w:abstractNumId w:val="27"/>
  </w:num>
  <w:num w:numId="14" w16cid:durableId="19858902">
    <w:abstractNumId w:val="28"/>
  </w:num>
  <w:num w:numId="15" w16cid:durableId="1129014734">
    <w:abstractNumId w:val="3"/>
  </w:num>
  <w:num w:numId="16" w16cid:durableId="527063854">
    <w:abstractNumId w:val="17"/>
  </w:num>
  <w:num w:numId="17" w16cid:durableId="983631173">
    <w:abstractNumId w:val="19"/>
  </w:num>
  <w:num w:numId="18" w16cid:durableId="986670412">
    <w:abstractNumId w:val="11"/>
  </w:num>
  <w:num w:numId="19" w16cid:durableId="17382836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8851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58833">
    <w:abstractNumId w:val="2"/>
  </w:num>
  <w:num w:numId="22" w16cid:durableId="404378019">
    <w:abstractNumId w:val="8"/>
  </w:num>
  <w:num w:numId="23" w16cid:durableId="1795563460">
    <w:abstractNumId w:val="10"/>
  </w:num>
  <w:num w:numId="24" w16cid:durableId="1965499701">
    <w:abstractNumId w:val="15"/>
  </w:num>
  <w:num w:numId="25" w16cid:durableId="431978021">
    <w:abstractNumId w:val="7"/>
  </w:num>
  <w:num w:numId="26" w16cid:durableId="298461150">
    <w:abstractNumId w:val="29"/>
  </w:num>
  <w:num w:numId="27" w16cid:durableId="1599168558">
    <w:abstractNumId w:val="25"/>
  </w:num>
  <w:num w:numId="28" w16cid:durableId="588344015">
    <w:abstractNumId w:val="22"/>
  </w:num>
  <w:num w:numId="29" w16cid:durableId="554319475">
    <w:abstractNumId w:val="20"/>
  </w:num>
  <w:num w:numId="30" w16cid:durableId="1467434732">
    <w:abstractNumId w:val="6"/>
  </w:num>
  <w:num w:numId="31" w16cid:durableId="827356187">
    <w:abstractNumId w:val="21"/>
  </w:num>
  <w:num w:numId="32" w16cid:durableId="1049114182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displayBackgroundShape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3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211"/>
    <w:rsid w:val="00000313"/>
    <w:rsid w:val="00000451"/>
    <w:rsid w:val="000006FC"/>
    <w:rsid w:val="00001C50"/>
    <w:rsid w:val="00001C89"/>
    <w:rsid w:val="000020DA"/>
    <w:rsid w:val="000022AB"/>
    <w:rsid w:val="000023A1"/>
    <w:rsid w:val="000023C8"/>
    <w:rsid w:val="000029DC"/>
    <w:rsid w:val="00002BD2"/>
    <w:rsid w:val="00002C48"/>
    <w:rsid w:val="00002E73"/>
    <w:rsid w:val="00003219"/>
    <w:rsid w:val="00003313"/>
    <w:rsid w:val="00003378"/>
    <w:rsid w:val="000037FF"/>
    <w:rsid w:val="0000396A"/>
    <w:rsid w:val="00003BC8"/>
    <w:rsid w:val="00003C8B"/>
    <w:rsid w:val="000048BF"/>
    <w:rsid w:val="00004B9C"/>
    <w:rsid w:val="0000550B"/>
    <w:rsid w:val="00006082"/>
    <w:rsid w:val="00006146"/>
    <w:rsid w:val="00006514"/>
    <w:rsid w:val="0000660C"/>
    <w:rsid w:val="000069B4"/>
    <w:rsid w:val="00006A83"/>
    <w:rsid w:val="00006AA9"/>
    <w:rsid w:val="00006C45"/>
    <w:rsid w:val="00006EF1"/>
    <w:rsid w:val="0000751D"/>
    <w:rsid w:val="000075E8"/>
    <w:rsid w:val="0000765B"/>
    <w:rsid w:val="00007661"/>
    <w:rsid w:val="00007770"/>
    <w:rsid w:val="000079CB"/>
    <w:rsid w:val="00007EA1"/>
    <w:rsid w:val="00010485"/>
    <w:rsid w:val="000105BE"/>
    <w:rsid w:val="00010989"/>
    <w:rsid w:val="00010994"/>
    <w:rsid w:val="000109FE"/>
    <w:rsid w:val="00010ACF"/>
    <w:rsid w:val="000112B2"/>
    <w:rsid w:val="0001153D"/>
    <w:rsid w:val="00011788"/>
    <w:rsid w:val="00011A32"/>
    <w:rsid w:val="00011B2D"/>
    <w:rsid w:val="00011C73"/>
    <w:rsid w:val="0001234C"/>
    <w:rsid w:val="000124D1"/>
    <w:rsid w:val="000127A7"/>
    <w:rsid w:val="00012928"/>
    <w:rsid w:val="00012ED5"/>
    <w:rsid w:val="00013080"/>
    <w:rsid w:val="00013598"/>
    <w:rsid w:val="000135DF"/>
    <w:rsid w:val="00013655"/>
    <w:rsid w:val="00013885"/>
    <w:rsid w:val="000138F1"/>
    <w:rsid w:val="00013BF6"/>
    <w:rsid w:val="00013DC2"/>
    <w:rsid w:val="000142AB"/>
    <w:rsid w:val="000142B2"/>
    <w:rsid w:val="00014DE2"/>
    <w:rsid w:val="0001549D"/>
    <w:rsid w:val="00015637"/>
    <w:rsid w:val="000159B2"/>
    <w:rsid w:val="00015A9A"/>
    <w:rsid w:val="00015C5D"/>
    <w:rsid w:val="00015D0D"/>
    <w:rsid w:val="00015F55"/>
    <w:rsid w:val="0001623A"/>
    <w:rsid w:val="000163BE"/>
    <w:rsid w:val="0001641C"/>
    <w:rsid w:val="00016A2C"/>
    <w:rsid w:val="00016A5F"/>
    <w:rsid w:val="00016BBB"/>
    <w:rsid w:val="000173DB"/>
    <w:rsid w:val="00017470"/>
    <w:rsid w:val="00017888"/>
    <w:rsid w:val="00017979"/>
    <w:rsid w:val="00017ED0"/>
    <w:rsid w:val="00017FBE"/>
    <w:rsid w:val="00020051"/>
    <w:rsid w:val="0002005A"/>
    <w:rsid w:val="00020250"/>
    <w:rsid w:val="00020342"/>
    <w:rsid w:val="000206B6"/>
    <w:rsid w:val="000206E6"/>
    <w:rsid w:val="00020EE0"/>
    <w:rsid w:val="00020FEE"/>
    <w:rsid w:val="000210D0"/>
    <w:rsid w:val="000212D1"/>
    <w:rsid w:val="00021877"/>
    <w:rsid w:val="000218A5"/>
    <w:rsid w:val="000219C1"/>
    <w:rsid w:val="00021C38"/>
    <w:rsid w:val="00021C7F"/>
    <w:rsid w:val="00021E5B"/>
    <w:rsid w:val="000220BC"/>
    <w:rsid w:val="00022DEB"/>
    <w:rsid w:val="000232DC"/>
    <w:rsid w:val="0002351D"/>
    <w:rsid w:val="000239D6"/>
    <w:rsid w:val="00023A36"/>
    <w:rsid w:val="00023C34"/>
    <w:rsid w:val="00023F0F"/>
    <w:rsid w:val="0002404A"/>
    <w:rsid w:val="00024162"/>
    <w:rsid w:val="00024502"/>
    <w:rsid w:val="000248AC"/>
    <w:rsid w:val="00024DB0"/>
    <w:rsid w:val="00025617"/>
    <w:rsid w:val="000258A9"/>
    <w:rsid w:val="00026202"/>
    <w:rsid w:val="00026210"/>
    <w:rsid w:val="00026272"/>
    <w:rsid w:val="0002664A"/>
    <w:rsid w:val="0002681F"/>
    <w:rsid w:val="00026B1A"/>
    <w:rsid w:val="00026D9A"/>
    <w:rsid w:val="00026F6B"/>
    <w:rsid w:val="00026FF1"/>
    <w:rsid w:val="0002751B"/>
    <w:rsid w:val="000276F7"/>
    <w:rsid w:val="000277D7"/>
    <w:rsid w:val="000277D8"/>
    <w:rsid w:val="000277E8"/>
    <w:rsid w:val="00027A1E"/>
    <w:rsid w:val="00027A5B"/>
    <w:rsid w:val="0003030F"/>
    <w:rsid w:val="00030612"/>
    <w:rsid w:val="00030668"/>
    <w:rsid w:val="00030AC4"/>
    <w:rsid w:val="00030AE9"/>
    <w:rsid w:val="00030FC6"/>
    <w:rsid w:val="00031011"/>
    <w:rsid w:val="0003118A"/>
    <w:rsid w:val="000311C6"/>
    <w:rsid w:val="000316ED"/>
    <w:rsid w:val="00031E3F"/>
    <w:rsid w:val="000322E7"/>
    <w:rsid w:val="0003248E"/>
    <w:rsid w:val="00032905"/>
    <w:rsid w:val="000329D9"/>
    <w:rsid w:val="00032B0F"/>
    <w:rsid w:val="00032C38"/>
    <w:rsid w:val="00032FC5"/>
    <w:rsid w:val="00033089"/>
    <w:rsid w:val="00033426"/>
    <w:rsid w:val="000334EE"/>
    <w:rsid w:val="00033AA7"/>
    <w:rsid w:val="000343CD"/>
    <w:rsid w:val="00034455"/>
    <w:rsid w:val="00034620"/>
    <w:rsid w:val="0003499B"/>
    <w:rsid w:val="00034A7E"/>
    <w:rsid w:val="00034C0A"/>
    <w:rsid w:val="00034C85"/>
    <w:rsid w:val="00034E4F"/>
    <w:rsid w:val="000352F7"/>
    <w:rsid w:val="0003543A"/>
    <w:rsid w:val="000354AE"/>
    <w:rsid w:val="00035D15"/>
    <w:rsid w:val="00035EC2"/>
    <w:rsid w:val="00035F49"/>
    <w:rsid w:val="00036022"/>
    <w:rsid w:val="000360BD"/>
    <w:rsid w:val="0003618C"/>
    <w:rsid w:val="000364E3"/>
    <w:rsid w:val="00036696"/>
    <w:rsid w:val="000368D2"/>
    <w:rsid w:val="00036909"/>
    <w:rsid w:val="000369BC"/>
    <w:rsid w:val="00036B0B"/>
    <w:rsid w:val="00036C37"/>
    <w:rsid w:val="00036D33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0CBF"/>
    <w:rsid w:val="0004103F"/>
    <w:rsid w:val="000413B4"/>
    <w:rsid w:val="00041556"/>
    <w:rsid w:val="0004157D"/>
    <w:rsid w:val="00041935"/>
    <w:rsid w:val="000419D6"/>
    <w:rsid w:val="00041A85"/>
    <w:rsid w:val="00041A87"/>
    <w:rsid w:val="00041D4F"/>
    <w:rsid w:val="00041F50"/>
    <w:rsid w:val="000424A3"/>
    <w:rsid w:val="00042C1F"/>
    <w:rsid w:val="00042C9C"/>
    <w:rsid w:val="00042F65"/>
    <w:rsid w:val="00043011"/>
    <w:rsid w:val="0004305B"/>
    <w:rsid w:val="0004306F"/>
    <w:rsid w:val="00043295"/>
    <w:rsid w:val="00043B58"/>
    <w:rsid w:val="00043B8B"/>
    <w:rsid w:val="00043DF8"/>
    <w:rsid w:val="0004400B"/>
    <w:rsid w:val="00044619"/>
    <w:rsid w:val="00044809"/>
    <w:rsid w:val="000448CC"/>
    <w:rsid w:val="00044C72"/>
    <w:rsid w:val="000450F4"/>
    <w:rsid w:val="000451D7"/>
    <w:rsid w:val="000451DD"/>
    <w:rsid w:val="0004525D"/>
    <w:rsid w:val="0004566A"/>
    <w:rsid w:val="00045D15"/>
    <w:rsid w:val="00046139"/>
    <w:rsid w:val="000464CB"/>
    <w:rsid w:val="00046810"/>
    <w:rsid w:val="0004699B"/>
    <w:rsid w:val="00046D0E"/>
    <w:rsid w:val="00046F2E"/>
    <w:rsid w:val="00046FF2"/>
    <w:rsid w:val="000470C8"/>
    <w:rsid w:val="00047338"/>
    <w:rsid w:val="000474F7"/>
    <w:rsid w:val="00047913"/>
    <w:rsid w:val="000479EE"/>
    <w:rsid w:val="00047A89"/>
    <w:rsid w:val="00047C65"/>
    <w:rsid w:val="00047E1D"/>
    <w:rsid w:val="000504F2"/>
    <w:rsid w:val="0005074E"/>
    <w:rsid w:val="00050971"/>
    <w:rsid w:val="00050AB1"/>
    <w:rsid w:val="00050BE4"/>
    <w:rsid w:val="00050C32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4"/>
    <w:rsid w:val="00054728"/>
    <w:rsid w:val="000549AA"/>
    <w:rsid w:val="00055163"/>
    <w:rsid w:val="00055245"/>
    <w:rsid w:val="000552A3"/>
    <w:rsid w:val="00055AC2"/>
    <w:rsid w:val="00055DBF"/>
    <w:rsid w:val="00055FDE"/>
    <w:rsid w:val="00056298"/>
    <w:rsid w:val="000562AD"/>
    <w:rsid w:val="000562D1"/>
    <w:rsid w:val="0005690A"/>
    <w:rsid w:val="00056A30"/>
    <w:rsid w:val="000572FD"/>
    <w:rsid w:val="000578BA"/>
    <w:rsid w:val="00060038"/>
    <w:rsid w:val="000603FD"/>
    <w:rsid w:val="0006060B"/>
    <w:rsid w:val="000618AB"/>
    <w:rsid w:val="00061F79"/>
    <w:rsid w:val="00062147"/>
    <w:rsid w:val="000626D0"/>
    <w:rsid w:val="00063324"/>
    <w:rsid w:val="00063625"/>
    <w:rsid w:val="000636D3"/>
    <w:rsid w:val="00063951"/>
    <w:rsid w:val="00063B49"/>
    <w:rsid w:val="00063B6E"/>
    <w:rsid w:val="00063BF8"/>
    <w:rsid w:val="00064138"/>
    <w:rsid w:val="0006413B"/>
    <w:rsid w:val="0006419B"/>
    <w:rsid w:val="00064564"/>
    <w:rsid w:val="00064F82"/>
    <w:rsid w:val="0006536E"/>
    <w:rsid w:val="00065494"/>
    <w:rsid w:val="0006601B"/>
    <w:rsid w:val="000664BF"/>
    <w:rsid w:val="00066550"/>
    <w:rsid w:val="00066560"/>
    <w:rsid w:val="000665B3"/>
    <w:rsid w:val="0006685B"/>
    <w:rsid w:val="00066B2A"/>
    <w:rsid w:val="00066E9E"/>
    <w:rsid w:val="00066F95"/>
    <w:rsid w:val="00067186"/>
    <w:rsid w:val="000677C0"/>
    <w:rsid w:val="0006784C"/>
    <w:rsid w:val="00067A29"/>
    <w:rsid w:val="00067EBE"/>
    <w:rsid w:val="000707A0"/>
    <w:rsid w:val="000708A1"/>
    <w:rsid w:val="000709C0"/>
    <w:rsid w:val="00070CB7"/>
    <w:rsid w:val="00070DC1"/>
    <w:rsid w:val="00070E24"/>
    <w:rsid w:val="00070F62"/>
    <w:rsid w:val="00070FF6"/>
    <w:rsid w:val="000710E2"/>
    <w:rsid w:val="000710FF"/>
    <w:rsid w:val="000711FB"/>
    <w:rsid w:val="00071225"/>
    <w:rsid w:val="00071228"/>
    <w:rsid w:val="0007126F"/>
    <w:rsid w:val="000713C8"/>
    <w:rsid w:val="00071569"/>
    <w:rsid w:val="000717E5"/>
    <w:rsid w:val="00071B87"/>
    <w:rsid w:val="0007282D"/>
    <w:rsid w:val="00072A82"/>
    <w:rsid w:val="00072AA3"/>
    <w:rsid w:val="00072B8A"/>
    <w:rsid w:val="00073149"/>
    <w:rsid w:val="000731C7"/>
    <w:rsid w:val="0007350A"/>
    <w:rsid w:val="00073577"/>
    <w:rsid w:val="00073619"/>
    <w:rsid w:val="00073761"/>
    <w:rsid w:val="00073F88"/>
    <w:rsid w:val="0007408C"/>
    <w:rsid w:val="000741F8"/>
    <w:rsid w:val="00074323"/>
    <w:rsid w:val="000743F4"/>
    <w:rsid w:val="0007440B"/>
    <w:rsid w:val="00074833"/>
    <w:rsid w:val="00074A4B"/>
    <w:rsid w:val="00075064"/>
    <w:rsid w:val="0007511E"/>
    <w:rsid w:val="000751AB"/>
    <w:rsid w:val="00075737"/>
    <w:rsid w:val="000757A2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6F3"/>
    <w:rsid w:val="00077AA1"/>
    <w:rsid w:val="00077ABF"/>
    <w:rsid w:val="00077CE8"/>
    <w:rsid w:val="00077D95"/>
    <w:rsid w:val="00077DD1"/>
    <w:rsid w:val="000800A6"/>
    <w:rsid w:val="00080119"/>
    <w:rsid w:val="0008031D"/>
    <w:rsid w:val="000803D4"/>
    <w:rsid w:val="000804D3"/>
    <w:rsid w:val="00080896"/>
    <w:rsid w:val="00080C1C"/>
    <w:rsid w:val="0008131B"/>
    <w:rsid w:val="00081536"/>
    <w:rsid w:val="00081813"/>
    <w:rsid w:val="00081886"/>
    <w:rsid w:val="00081ABE"/>
    <w:rsid w:val="00081ADB"/>
    <w:rsid w:val="00081BD8"/>
    <w:rsid w:val="00081E91"/>
    <w:rsid w:val="000820A0"/>
    <w:rsid w:val="000826A4"/>
    <w:rsid w:val="00083301"/>
    <w:rsid w:val="000833D7"/>
    <w:rsid w:val="000833DD"/>
    <w:rsid w:val="000834D2"/>
    <w:rsid w:val="00083653"/>
    <w:rsid w:val="00083875"/>
    <w:rsid w:val="00083A22"/>
    <w:rsid w:val="00083B2C"/>
    <w:rsid w:val="00083DFC"/>
    <w:rsid w:val="00084010"/>
    <w:rsid w:val="00084339"/>
    <w:rsid w:val="00084690"/>
    <w:rsid w:val="000849D6"/>
    <w:rsid w:val="00084B74"/>
    <w:rsid w:val="00084CB4"/>
    <w:rsid w:val="00084DF2"/>
    <w:rsid w:val="00084FB4"/>
    <w:rsid w:val="00085097"/>
    <w:rsid w:val="000851CA"/>
    <w:rsid w:val="0008521D"/>
    <w:rsid w:val="000852ED"/>
    <w:rsid w:val="00085301"/>
    <w:rsid w:val="0008537B"/>
    <w:rsid w:val="000853AF"/>
    <w:rsid w:val="000853FC"/>
    <w:rsid w:val="000856E6"/>
    <w:rsid w:val="00085A8F"/>
    <w:rsid w:val="00085CE8"/>
    <w:rsid w:val="00085D31"/>
    <w:rsid w:val="00085E1F"/>
    <w:rsid w:val="00086008"/>
    <w:rsid w:val="000862A1"/>
    <w:rsid w:val="00086731"/>
    <w:rsid w:val="00086AD1"/>
    <w:rsid w:val="0008717A"/>
    <w:rsid w:val="00087365"/>
    <w:rsid w:val="000873A6"/>
    <w:rsid w:val="00087AAD"/>
    <w:rsid w:val="00087BC6"/>
    <w:rsid w:val="00087C7E"/>
    <w:rsid w:val="00087D77"/>
    <w:rsid w:val="0009001E"/>
    <w:rsid w:val="000902AE"/>
    <w:rsid w:val="00090AAF"/>
    <w:rsid w:val="00090C14"/>
    <w:rsid w:val="00090FEF"/>
    <w:rsid w:val="0009124D"/>
    <w:rsid w:val="00091545"/>
    <w:rsid w:val="00091561"/>
    <w:rsid w:val="000916DD"/>
    <w:rsid w:val="000917A2"/>
    <w:rsid w:val="000917D3"/>
    <w:rsid w:val="000917D9"/>
    <w:rsid w:val="00091AAF"/>
    <w:rsid w:val="00091B4B"/>
    <w:rsid w:val="00091FE2"/>
    <w:rsid w:val="000920CC"/>
    <w:rsid w:val="00092198"/>
    <w:rsid w:val="0009268C"/>
    <w:rsid w:val="000929BF"/>
    <w:rsid w:val="00092AFB"/>
    <w:rsid w:val="00092D63"/>
    <w:rsid w:val="00093269"/>
    <w:rsid w:val="000933CD"/>
    <w:rsid w:val="000934B3"/>
    <w:rsid w:val="0009369D"/>
    <w:rsid w:val="00093C61"/>
    <w:rsid w:val="00093F67"/>
    <w:rsid w:val="0009417A"/>
    <w:rsid w:val="0009420B"/>
    <w:rsid w:val="00094583"/>
    <w:rsid w:val="000945D3"/>
    <w:rsid w:val="00094692"/>
    <w:rsid w:val="0009578B"/>
    <w:rsid w:val="00095AFE"/>
    <w:rsid w:val="00095DC5"/>
    <w:rsid w:val="00096252"/>
    <w:rsid w:val="00097044"/>
    <w:rsid w:val="00097440"/>
    <w:rsid w:val="00097826"/>
    <w:rsid w:val="00097A97"/>
    <w:rsid w:val="00097F6B"/>
    <w:rsid w:val="00097FEB"/>
    <w:rsid w:val="000A01D2"/>
    <w:rsid w:val="000A0421"/>
    <w:rsid w:val="000A04B8"/>
    <w:rsid w:val="000A04D4"/>
    <w:rsid w:val="000A0651"/>
    <w:rsid w:val="000A0878"/>
    <w:rsid w:val="000A0896"/>
    <w:rsid w:val="000A0A9F"/>
    <w:rsid w:val="000A0AD0"/>
    <w:rsid w:val="000A1467"/>
    <w:rsid w:val="000A153A"/>
    <w:rsid w:val="000A15CB"/>
    <w:rsid w:val="000A178B"/>
    <w:rsid w:val="000A19A7"/>
    <w:rsid w:val="000A1D3C"/>
    <w:rsid w:val="000A1E2D"/>
    <w:rsid w:val="000A1EDD"/>
    <w:rsid w:val="000A1FF8"/>
    <w:rsid w:val="000A2162"/>
    <w:rsid w:val="000A223F"/>
    <w:rsid w:val="000A2871"/>
    <w:rsid w:val="000A2CC0"/>
    <w:rsid w:val="000A2D4D"/>
    <w:rsid w:val="000A2EDA"/>
    <w:rsid w:val="000A2F6E"/>
    <w:rsid w:val="000A30A5"/>
    <w:rsid w:val="000A3483"/>
    <w:rsid w:val="000A3897"/>
    <w:rsid w:val="000A420C"/>
    <w:rsid w:val="000A4494"/>
    <w:rsid w:val="000A44EF"/>
    <w:rsid w:val="000A464C"/>
    <w:rsid w:val="000A4DDF"/>
    <w:rsid w:val="000A4E1A"/>
    <w:rsid w:val="000A4F68"/>
    <w:rsid w:val="000A4FBC"/>
    <w:rsid w:val="000A52A9"/>
    <w:rsid w:val="000A5372"/>
    <w:rsid w:val="000A5C48"/>
    <w:rsid w:val="000A5D3B"/>
    <w:rsid w:val="000A5D63"/>
    <w:rsid w:val="000A5D67"/>
    <w:rsid w:val="000A5F9C"/>
    <w:rsid w:val="000A676A"/>
    <w:rsid w:val="000A67CD"/>
    <w:rsid w:val="000A6AA2"/>
    <w:rsid w:val="000A6B8D"/>
    <w:rsid w:val="000A72A6"/>
    <w:rsid w:val="000A79A5"/>
    <w:rsid w:val="000A7BE8"/>
    <w:rsid w:val="000A7BF9"/>
    <w:rsid w:val="000A7C41"/>
    <w:rsid w:val="000A7C96"/>
    <w:rsid w:val="000A7D08"/>
    <w:rsid w:val="000B0292"/>
    <w:rsid w:val="000B02ED"/>
    <w:rsid w:val="000B052C"/>
    <w:rsid w:val="000B0843"/>
    <w:rsid w:val="000B0DA9"/>
    <w:rsid w:val="000B17AC"/>
    <w:rsid w:val="000B1BCF"/>
    <w:rsid w:val="000B1D76"/>
    <w:rsid w:val="000B1E52"/>
    <w:rsid w:val="000B1F60"/>
    <w:rsid w:val="000B2254"/>
    <w:rsid w:val="000B22B3"/>
    <w:rsid w:val="000B2964"/>
    <w:rsid w:val="000B2A91"/>
    <w:rsid w:val="000B2CC1"/>
    <w:rsid w:val="000B2E84"/>
    <w:rsid w:val="000B3933"/>
    <w:rsid w:val="000B3F0A"/>
    <w:rsid w:val="000B3F22"/>
    <w:rsid w:val="000B417A"/>
    <w:rsid w:val="000B4196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23"/>
    <w:rsid w:val="000B5F92"/>
    <w:rsid w:val="000B63D0"/>
    <w:rsid w:val="000B6747"/>
    <w:rsid w:val="000B6A8D"/>
    <w:rsid w:val="000B6E3F"/>
    <w:rsid w:val="000B7027"/>
    <w:rsid w:val="000B7105"/>
    <w:rsid w:val="000B7117"/>
    <w:rsid w:val="000B73F9"/>
    <w:rsid w:val="000B79E8"/>
    <w:rsid w:val="000B7A6E"/>
    <w:rsid w:val="000B7D53"/>
    <w:rsid w:val="000B7F52"/>
    <w:rsid w:val="000C06C7"/>
    <w:rsid w:val="000C0744"/>
    <w:rsid w:val="000C0AA3"/>
    <w:rsid w:val="000C0AB1"/>
    <w:rsid w:val="000C0C78"/>
    <w:rsid w:val="000C0CAE"/>
    <w:rsid w:val="000C114D"/>
    <w:rsid w:val="000C1987"/>
    <w:rsid w:val="000C198A"/>
    <w:rsid w:val="000C1E5A"/>
    <w:rsid w:val="000C1EE2"/>
    <w:rsid w:val="000C2059"/>
    <w:rsid w:val="000C2392"/>
    <w:rsid w:val="000C25F1"/>
    <w:rsid w:val="000C2889"/>
    <w:rsid w:val="000C28A5"/>
    <w:rsid w:val="000C2B31"/>
    <w:rsid w:val="000C2C0B"/>
    <w:rsid w:val="000C2DF2"/>
    <w:rsid w:val="000C30F0"/>
    <w:rsid w:val="000C32E0"/>
    <w:rsid w:val="000C3930"/>
    <w:rsid w:val="000C3964"/>
    <w:rsid w:val="000C3A91"/>
    <w:rsid w:val="000C3C78"/>
    <w:rsid w:val="000C3FCC"/>
    <w:rsid w:val="000C4376"/>
    <w:rsid w:val="000C4702"/>
    <w:rsid w:val="000C47B1"/>
    <w:rsid w:val="000C4934"/>
    <w:rsid w:val="000C4AC8"/>
    <w:rsid w:val="000C4C4F"/>
    <w:rsid w:val="000C4E6A"/>
    <w:rsid w:val="000C51CF"/>
    <w:rsid w:val="000C54D3"/>
    <w:rsid w:val="000C54DA"/>
    <w:rsid w:val="000C570E"/>
    <w:rsid w:val="000C5987"/>
    <w:rsid w:val="000C5FA7"/>
    <w:rsid w:val="000C61F0"/>
    <w:rsid w:val="000C62BA"/>
    <w:rsid w:val="000C6B7D"/>
    <w:rsid w:val="000C6D03"/>
    <w:rsid w:val="000C6D4E"/>
    <w:rsid w:val="000C7109"/>
    <w:rsid w:val="000C7943"/>
    <w:rsid w:val="000C7AE8"/>
    <w:rsid w:val="000D0044"/>
    <w:rsid w:val="000D0416"/>
    <w:rsid w:val="000D045F"/>
    <w:rsid w:val="000D0956"/>
    <w:rsid w:val="000D0A86"/>
    <w:rsid w:val="000D0E99"/>
    <w:rsid w:val="000D0FCF"/>
    <w:rsid w:val="000D1DEA"/>
    <w:rsid w:val="000D1E32"/>
    <w:rsid w:val="000D2023"/>
    <w:rsid w:val="000D2064"/>
    <w:rsid w:val="000D2267"/>
    <w:rsid w:val="000D2592"/>
    <w:rsid w:val="000D25F2"/>
    <w:rsid w:val="000D28C8"/>
    <w:rsid w:val="000D2AB0"/>
    <w:rsid w:val="000D2ADF"/>
    <w:rsid w:val="000D32F8"/>
    <w:rsid w:val="000D346E"/>
    <w:rsid w:val="000D36E8"/>
    <w:rsid w:val="000D3AEA"/>
    <w:rsid w:val="000D3C09"/>
    <w:rsid w:val="000D3D43"/>
    <w:rsid w:val="000D3F72"/>
    <w:rsid w:val="000D44B3"/>
    <w:rsid w:val="000D4578"/>
    <w:rsid w:val="000D49A0"/>
    <w:rsid w:val="000D4E83"/>
    <w:rsid w:val="000D4EB3"/>
    <w:rsid w:val="000D51A9"/>
    <w:rsid w:val="000D5366"/>
    <w:rsid w:val="000D5DB8"/>
    <w:rsid w:val="000D611D"/>
    <w:rsid w:val="000D6790"/>
    <w:rsid w:val="000D67D6"/>
    <w:rsid w:val="000D69B0"/>
    <w:rsid w:val="000D69E8"/>
    <w:rsid w:val="000D6C2C"/>
    <w:rsid w:val="000D6DC5"/>
    <w:rsid w:val="000D7151"/>
    <w:rsid w:val="000D7758"/>
    <w:rsid w:val="000D7770"/>
    <w:rsid w:val="000D77E2"/>
    <w:rsid w:val="000D7AC8"/>
    <w:rsid w:val="000D7D07"/>
    <w:rsid w:val="000D7E18"/>
    <w:rsid w:val="000D7F29"/>
    <w:rsid w:val="000E019D"/>
    <w:rsid w:val="000E0305"/>
    <w:rsid w:val="000E04C7"/>
    <w:rsid w:val="000E04F9"/>
    <w:rsid w:val="000E0A77"/>
    <w:rsid w:val="000E0E5C"/>
    <w:rsid w:val="000E0F8C"/>
    <w:rsid w:val="000E1D0C"/>
    <w:rsid w:val="000E1D8F"/>
    <w:rsid w:val="000E1E53"/>
    <w:rsid w:val="000E20DA"/>
    <w:rsid w:val="000E22FC"/>
    <w:rsid w:val="000E2329"/>
    <w:rsid w:val="000E2451"/>
    <w:rsid w:val="000E2844"/>
    <w:rsid w:val="000E2875"/>
    <w:rsid w:val="000E326E"/>
    <w:rsid w:val="000E3635"/>
    <w:rsid w:val="000E397E"/>
    <w:rsid w:val="000E3B9F"/>
    <w:rsid w:val="000E40E5"/>
    <w:rsid w:val="000E4583"/>
    <w:rsid w:val="000E4C45"/>
    <w:rsid w:val="000E4DB4"/>
    <w:rsid w:val="000E4EE4"/>
    <w:rsid w:val="000E5280"/>
    <w:rsid w:val="000E52CF"/>
    <w:rsid w:val="000E5468"/>
    <w:rsid w:val="000E56AC"/>
    <w:rsid w:val="000E5B2E"/>
    <w:rsid w:val="000E5F74"/>
    <w:rsid w:val="000E6046"/>
    <w:rsid w:val="000E60DA"/>
    <w:rsid w:val="000E62E3"/>
    <w:rsid w:val="000E641C"/>
    <w:rsid w:val="000E6537"/>
    <w:rsid w:val="000E6C2B"/>
    <w:rsid w:val="000E6C98"/>
    <w:rsid w:val="000E7004"/>
    <w:rsid w:val="000E7184"/>
    <w:rsid w:val="000E7667"/>
    <w:rsid w:val="000E78AA"/>
    <w:rsid w:val="000E7A61"/>
    <w:rsid w:val="000E7C3D"/>
    <w:rsid w:val="000E7D28"/>
    <w:rsid w:val="000F031A"/>
    <w:rsid w:val="000F08DE"/>
    <w:rsid w:val="000F0BD3"/>
    <w:rsid w:val="000F0FB6"/>
    <w:rsid w:val="000F115F"/>
    <w:rsid w:val="000F12E6"/>
    <w:rsid w:val="000F1334"/>
    <w:rsid w:val="000F13D3"/>
    <w:rsid w:val="000F148A"/>
    <w:rsid w:val="000F14E5"/>
    <w:rsid w:val="000F154C"/>
    <w:rsid w:val="000F16BF"/>
    <w:rsid w:val="000F16E4"/>
    <w:rsid w:val="000F178B"/>
    <w:rsid w:val="000F17E2"/>
    <w:rsid w:val="000F1A36"/>
    <w:rsid w:val="000F1D00"/>
    <w:rsid w:val="000F1D86"/>
    <w:rsid w:val="000F1FAD"/>
    <w:rsid w:val="000F2044"/>
    <w:rsid w:val="000F25A6"/>
    <w:rsid w:val="000F287F"/>
    <w:rsid w:val="000F2C4E"/>
    <w:rsid w:val="000F2DAC"/>
    <w:rsid w:val="000F32DB"/>
    <w:rsid w:val="000F3318"/>
    <w:rsid w:val="000F332A"/>
    <w:rsid w:val="000F3525"/>
    <w:rsid w:val="000F3721"/>
    <w:rsid w:val="000F372F"/>
    <w:rsid w:val="000F3772"/>
    <w:rsid w:val="000F3809"/>
    <w:rsid w:val="000F38E0"/>
    <w:rsid w:val="000F394E"/>
    <w:rsid w:val="000F39B4"/>
    <w:rsid w:val="000F3EC3"/>
    <w:rsid w:val="000F4145"/>
    <w:rsid w:val="000F436E"/>
    <w:rsid w:val="000F43C4"/>
    <w:rsid w:val="000F453F"/>
    <w:rsid w:val="000F47E4"/>
    <w:rsid w:val="000F4849"/>
    <w:rsid w:val="000F49BE"/>
    <w:rsid w:val="000F49C0"/>
    <w:rsid w:val="000F4C3D"/>
    <w:rsid w:val="000F4E81"/>
    <w:rsid w:val="000F51AF"/>
    <w:rsid w:val="000F53AB"/>
    <w:rsid w:val="000F5FA8"/>
    <w:rsid w:val="000F613D"/>
    <w:rsid w:val="000F61A6"/>
    <w:rsid w:val="000F66C9"/>
    <w:rsid w:val="000F6788"/>
    <w:rsid w:val="000F6D44"/>
    <w:rsid w:val="000F6EB3"/>
    <w:rsid w:val="000F75BE"/>
    <w:rsid w:val="000F7624"/>
    <w:rsid w:val="000F7B70"/>
    <w:rsid w:val="000F7E95"/>
    <w:rsid w:val="000F7FD2"/>
    <w:rsid w:val="00100030"/>
    <w:rsid w:val="001000FB"/>
    <w:rsid w:val="00100212"/>
    <w:rsid w:val="0010041D"/>
    <w:rsid w:val="00100D04"/>
    <w:rsid w:val="00101474"/>
    <w:rsid w:val="00101728"/>
    <w:rsid w:val="0010193F"/>
    <w:rsid w:val="00101A01"/>
    <w:rsid w:val="00101D28"/>
    <w:rsid w:val="00101D56"/>
    <w:rsid w:val="00101EBF"/>
    <w:rsid w:val="001020E5"/>
    <w:rsid w:val="00102320"/>
    <w:rsid w:val="0010302C"/>
    <w:rsid w:val="001030E7"/>
    <w:rsid w:val="00103ABB"/>
    <w:rsid w:val="00103D71"/>
    <w:rsid w:val="00103EB7"/>
    <w:rsid w:val="00103F88"/>
    <w:rsid w:val="0010447F"/>
    <w:rsid w:val="001046DD"/>
    <w:rsid w:val="00104884"/>
    <w:rsid w:val="00104917"/>
    <w:rsid w:val="00104EBD"/>
    <w:rsid w:val="001050AE"/>
    <w:rsid w:val="001052B0"/>
    <w:rsid w:val="0010541D"/>
    <w:rsid w:val="00105641"/>
    <w:rsid w:val="00105949"/>
    <w:rsid w:val="00105958"/>
    <w:rsid w:val="00105B1C"/>
    <w:rsid w:val="00106199"/>
    <w:rsid w:val="0010619D"/>
    <w:rsid w:val="001062FE"/>
    <w:rsid w:val="00106393"/>
    <w:rsid w:val="001063B9"/>
    <w:rsid w:val="001064D4"/>
    <w:rsid w:val="0010665D"/>
    <w:rsid w:val="001067B1"/>
    <w:rsid w:val="001067DD"/>
    <w:rsid w:val="001069CB"/>
    <w:rsid w:val="00106CAA"/>
    <w:rsid w:val="00106EDC"/>
    <w:rsid w:val="00107024"/>
    <w:rsid w:val="00107685"/>
    <w:rsid w:val="0010770C"/>
    <w:rsid w:val="00107B24"/>
    <w:rsid w:val="00107C7E"/>
    <w:rsid w:val="00107CF1"/>
    <w:rsid w:val="00107D2F"/>
    <w:rsid w:val="00107FB0"/>
    <w:rsid w:val="00110337"/>
    <w:rsid w:val="001108C1"/>
    <w:rsid w:val="00110A19"/>
    <w:rsid w:val="00110AAC"/>
    <w:rsid w:val="00110E96"/>
    <w:rsid w:val="0011103E"/>
    <w:rsid w:val="00111120"/>
    <w:rsid w:val="0011153C"/>
    <w:rsid w:val="001115A4"/>
    <w:rsid w:val="001116DC"/>
    <w:rsid w:val="0011187C"/>
    <w:rsid w:val="00111AB5"/>
    <w:rsid w:val="00111D23"/>
    <w:rsid w:val="00111F31"/>
    <w:rsid w:val="001124A5"/>
    <w:rsid w:val="001125A8"/>
    <w:rsid w:val="00112E5F"/>
    <w:rsid w:val="001132DA"/>
    <w:rsid w:val="00113330"/>
    <w:rsid w:val="0011351F"/>
    <w:rsid w:val="001135CD"/>
    <w:rsid w:val="00113746"/>
    <w:rsid w:val="001139F8"/>
    <w:rsid w:val="00113F9D"/>
    <w:rsid w:val="001145D4"/>
    <w:rsid w:val="00114CC5"/>
    <w:rsid w:val="001159F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763"/>
    <w:rsid w:val="0011795D"/>
    <w:rsid w:val="00117AA5"/>
    <w:rsid w:val="00117C87"/>
    <w:rsid w:val="00117DB8"/>
    <w:rsid w:val="00117EC8"/>
    <w:rsid w:val="001200A1"/>
    <w:rsid w:val="001207AD"/>
    <w:rsid w:val="001208AA"/>
    <w:rsid w:val="0012096D"/>
    <w:rsid w:val="00120BAC"/>
    <w:rsid w:val="00120C38"/>
    <w:rsid w:val="00120E1C"/>
    <w:rsid w:val="00121042"/>
    <w:rsid w:val="001211E1"/>
    <w:rsid w:val="0012135E"/>
    <w:rsid w:val="00121460"/>
    <w:rsid w:val="00121C53"/>
    <w:rsid w:val="00121CE0"/>
    <w:rsid w:val="0012216E"/>
    <w:rsid w:val="001221F8"/>
    <w:rsid w:val="001223C5"/>
    <w:rsid w:val="00122478"/>
    <w:rsid w:val="001225E0"/>
    <w:rsid w:val="00122635"/>
    <w:rsid w:val="001236BF"/>
    <w:rsid w:val="00123CEF"/>
    <w:rsid w:val="00123ECE"/>
    <w:rsid w:val="00124617"/>
    <w:rsid w:val="0012461F"/>
    <w:rsid w:val="00124CF0"/>
    <w:rsid w:val="00124EF4"/>
    <w:rsid w:val="00124F0B"/>
    <w:rsid w:val="001251E6"/>
    <w:rsid w:val="001252B2"/>
    <w:rsid w:val="001252C2"/>
    <w:rsid w:val="001253CF"/>
    <w:rsid w:val="00125598"/>
    <w:rsid w:val="00125A2D"/>
    <w:rsid w:val="00125D44"/>
    <w:rsid w:val="00125E57"/>
    <w:rsid w:val="0012601C"/>
    <w:rsid w:val="0012624C"/>
    <w:rsid w:val="001262DF"/>
    <w:rsid w:val="001264FF"/>
    <w:rsid w:val="00126735"/>
    <w:rsid w:val="00126809"/>
    <w:rsid w:val="001268D0"/>
    <w:rsid w:val="00126B04"/>
    <w:rsid w:val="00126C4C"/>
    <w:rsid w:val="00126D3D"/>
    <w:rsid w:val="00127014"/>
    <w:rsid w:val="001271BA"/>
    <w:rsid w:val="001279D2"/>
    <w:rsid w:val="00127C3B"/>
    <w:rsid w:val="00127D42"/>
    <w:rsid w:val="001300C7"/>
    <w:rsid w:val="001300DD"/>
    <w:rsid w:val="001301F0"/>
    <w:rsid w:val="001303BA"/>
    <w:rsid w:val="00130844"/>
    <w:rsid w:val="001309B4"/>
    <w:rsid w:val="00131540"/>
    <w:rsid w:val="00131E71"/>
    <w:rsid w:val="00131E78"/>
    <w:rsid w:val="001322DF"/>
    <w:rsid w:val="001325CD"/>
    <w:rsid w:val="00132711"/>
    <w:rsid w:val="0013292A"/>
    <w:rsid w:val="00132A99"/>
    <w:rsid w:val="00132DED"/>
    <w:rsid w:val="001330B4"/>
    <w:rsid w:val="0013319F"/>
    <w:rsid w:val="00133658"/>
    <w:rsid w:val="00133893"/>
    <w:rsid w:val="001338CF"/>
    <w:rsid w:val="001339A0"/>
    <w:rsid w:val="001347C8"/>
    <w:rsid w:val="00134BB2"/>
    <w:rsid w:val="00134C1E"/>
    <w:rsid w:val="00134DBA"/>
    <w:rsid w:val="00135097"/>
    <w:rsid w:val="001351A3"/>
    <w:rsid w:val="001355EB"/>
    <w:rsid w:val="001355F5"/>
    <w:rsid w:val="00135836"/>
    <w:rsid w:val="001358B9"/>
    <w:rsid w:val="00135A68"/>
    <w:rsid w:val="00135D2C"/>
    <w:rsid w:val="00135FDC"/>
    <w:rsid w:val="0013604D"/>
    <w:rsid w:val="0013608A"/>
    <w:rsid w:val="001360DD"/>
    <w:rsid w:val="00136284"/>
    <w:rsid w:val="00136491"/>
    <w:rsid w:val="00136AEA"/>
    <w:rsid w:val="00136CC4"/>
    <w:rsid w:val="00136E36"/>
    <w:rsid w:val="00136FC4"/>
    <w:rsid w:val="00137135"/>
    <w:rsid w:val="001371F1"/>
    <w:rsid w:val="001372EF"/>
    <w:rsid w:val="0013737A"/>
    <w:rsid w:val="00137456"/>
    <w:rsid w:val="00137B29"/>
    <w:rsid w:val="00137BD2"/>
    <w:rsid w:val="00137EF8"/>
    <w:rsid w:val="0014011B"/>
    <w:rsid w:val="0014055A"/>
    <w:rsid w:val="001405C2"/>
    <w:rsid w:val="00140E35"/>
    <w:rsid w:val="00141756"/>
    <w:rsid w:val="00141A4F"/>
    <w:rsid w:val="00141AC9"/>
    <w:rsid w:val="00141D39"/>
    <w:rsid w:val="00141DDA"/>
    <w:rsid w:val="00141F2E"/>
    <w:rsid w:val="001420E7"/>
    <w:rsid w:val="00142391"/>
    <w:rsid w:val="001426A9"/>
    <w:rsid w:val="00142AD3"/>
    <w:rsid w:val="00142B86"/>
    <w:rsid w:val="00142C8F"/>
    <w:rsid w:val="00142E97"/>
    <w:rsid w:val="00142F42"/>
    <w:rsid w:val="001432CD"/>
    <w:rsid w:val="00143A5A"/>
    <w:rsid w:val="00143AC3"/>
    <w:rsid w:val="00144822"/>
    <w:rsid w:val="001449DD"/>
    <w:rsid w:val="00144AAB"/>
    <w:rsid w:val="00144CF4"/>
    <w:rsid w:val="00144D7A"/>
    <w:rsid w:val="00144F8F"/>
    <w:rsid w:val="001452E1"/>
    <w:rsid w:val="001454BA"/>
    <w:rsid w:val="001456E5"/>
    <w:rsid w:val="001458A5"/>
    <w:rsid w:val="00145BF4"/>
    <w:rsid w:val="00145D83"/>
    <w:rsid w:val="00145E28"/>
    <w:rsid w:val="00145F02"/>
    <w:rsid w:val="0014606F"/>
    <w:rsid w:val="001461D1"/>
    <w:rsid w:val="001461DC"/>
    <w:rsid w:val="001462D9"/>
    <w:rsid w:val="001464AC"/>
    <w:rsid w:val="001465D5"/>
    <w:rsid w:val="00146754"/>
    <w:rsid w:val="0014699E"/>
    <w:rsid w:val="00146A07"/>
    <w:rsid w:val="00146DDC"/>
    <w:rsid w:val="001471EE"/>
    <w:rsid w:val="0014724D"/>
    <w:rsid w:val="00147526"/>
    <w:rsid w:val="00147738"/>
    <w:rsid w:val="001477B3"/>
    <w:rsid w:val="00147C76"/>
    <w:rsid w:val="00147CFC"/>
    <w:rsid w:val="00150542"/>
    <w:rsid w:val="0015078F"/>
    <w:rsid w:val="00150B1F"/>
    <w:rsid w:val="00150BCD"/>
    <w:rsid w:val="0015134F"/>
    <w:rsid w:val="00151427"/>
    <w:rsid w:val="0015169E"/>
    <w:rsid w:val="001516D7"/>
    <w:rsid w:val="001517CD"/>
    <w:rsid w:val="001517F7"/>
    <w:rsid w:val="001518AE"/>
    <w:rsid w:val="00151A9D"/>
    <w:rsid w:val="00151B30"/>
    <w:rsid w:val="00151EC3"/>
    <w:rsid w:val="00151F67"/>
    <w:rsid w:val="00152107"/>
    <w:rsid w:val="001524B5"/>
    <w:rsid w:val="00152A7F"/>
    <w:rsid w:val="00152A88"/>
    <w:rsid w:val="00153254"/>
    <w:rsid w:val="001534F9"/>
    <w:rsid w:val="001535EC"/>
    <w:rsid w:val="00153910"/>
    <w:rsid w:val="00154136"/>
    <w:rsid w:val="00154446"/>
    <w:rsid w:val="0015452C"/>
    <w:rsid w:val="0015481F"/>
    <w:rsid w:val="0015625E"/>
    <w:rsid w:val="0015640F"/>
    <w:rsid w:val="001566D2"/>
    <w:rsid w:val="001566E9"/>
    <w:rsid w:val="001570A7"/>
    <w:rsid w:val="00157BA8"/>
    <w:rsid w:val="00157DD2"/>
    <w:rsid w:val="00157FA9"/>
    <w:rsid w:val="0016006B"/>
    <w:rsid w:val="00160114"/>
    <w:rsid w:val="001605DA"/>
    <w:rsid w:val="001606CB"/>
    <w:rsid w:val="00160AAA"/>
    <w:rsid w:val="00160E81"/>
    <w:rsid w:val="001611FD"/>
    <w:rsid w:val="001614CA"/>
    <w:rsid w:val="001614D4"/>
    <w:rsid w:val="00161EE8"/>
    <w:rsid w:val="001620DE"/>
    <w:rsid w:val="00162555"/>
    <w:rsid w:val="00162916"/>
    <w:rsid w:val="00162AD9"/>
    <w:rsid w:val="00162B76"/>
    <w:rsid w:val="00162C18"/>
    <w:rsid w:val="00163145"/>
    <w:rsid w:val="0016318A"/>
    <w:rsid w:val="00163280"/>
    <w:rsid w:val="0016339E"/>
    <w:rsid w:val="0016346E"/>
    <w:rsid w:val="00163B75"/>
    <w:rsid w:val="00163DF1"/>
    <w:rsid w:val="001644B5"/>
    <w:rsid w:val="0016457D"/>
    <w:rsid w:val="00164EAA"/>
    <w:rsid w:val="00165082"/>
    <w:rsid w:val="00165198"/>
    <w:rsid w:val="0016520E"/>
    <w:rsid w:val="00165249"/>
    <w:rsid w:val="001653C4"/>
    <w:rsid w:val="001656A1"/>
    <w:rsid w:val="00165975"/>
    <w:rsid w:val="001659D3"/>
    <w:rsid w:val="00165B65"/>
    <w:rsid w:val="00165BE4"/>
    <w:rsid w:val="00165ED8"/>
    <w:rsid w:val="00166134"/>
    <w:rsid w:val="0016629B"/>
    <w:rsid w:val="001666F5"/>
    <w:rsid w:val="00166713"/>
    <w:rsid w:val="00166774"/>
    <w:rsid w:val="00166B7E"/>
    <w:rsid w:val="00166BCF"/>
    <w:rsid w:val="00166CE6"/>
    <w:rsid w:val="0016707C"/>
    <w:rsid w:val="001674E3"/>
    <w:rsid w:val="00167541"/>
    <w:rsid w:val="00167A56"/>
    <w:rsid w:val="00167CB5"/>
    <w:rsid w:val="00167DA6"/>
    <w:rsid w:val="00167E85"/>
    <w:rsid w:val="00170019"/>
    <w:rsid w:val="001702F4"/>
    <w:rsid w:val="0017069D"/>
    <w:rsid w:val="00170BB6"/>
    <w:rsid w:val="00170C38"/>
    <w:rsid w:val="00171035"/>
    <w:rsid w:val="001711D0"/>
    <w:rsid w:val="001711FF"/>
    <w:rsid w:val="00171470"/>
    <w:rsid w:val="00171557"/>
    <w:rsid w:val="0017168A"/>
    <w:rsid w:val="001717B4"/>
    <w:rsid w:val="001719D8"/>
    <w:rsid w:val="00171C5E"/>
    <w:rsid w:val="00171D12"/>
    <w:rsid w:val="00171E57"/>
    <w:rsid w:val="00172005"/>
    <w:rsid w:val="00172515"/>
    <w:rsid w:val="00172742"/>
    <w:rsid w:val="001727EB"/>
    <w:rsid w:val="00172918"/>
    <w:rsid w:val="00172A2F"/>
    <w:rsid w:val="00172DF3"/>
    <w:rsid w:val="00172E5F"/>
    <w:rsid w:val="00172EBB"/>
    <w:rsid w:val="00173090"/>
    <w:rsid w:val="00173129"/>
    <w:rsid w:val="00173350"/>
    <w:rsid w:val="0017336B"/>
    <w:rsid w:val="0017342A"/>
    <w:rsid w:val="001738DA"/>
    <w:rsid w:val="00173BD7"/>
    <w:rsid w:val="00173D7F"/>
    <w:rsid w:val="00174028"/>
    <w:rsid w:val="00174B5F"/>
    <w:rsid w:val="00175372"/>
    <w:rsid w:val="001753BB"/>
    <w:rsid w:val="001754A6"/>
    <w:rsid w:val="00175C2C"/>
    <w:rsid w:val="00176377"/>
    <w:rsid w:val="0017693B"/>
    <w:rsid w:val="00176ABA"/>
    <w:rsid w:val="00176DFC"/>
    <w:rsid w:val="0017703A"/>
    <w:rsid w:val="00177104"/>
    <w:rsid w:val="0017716E"/>
    <w:rsid w:val="0017737D"/>
    <w:rsid w:val="00177531"/>
    <w:rsid w:val="00177A58"/>
    <w:rsid w:val="00177D35"/>
    <w:rsid w:val="00177DCC"/>
    <w:rsid w:val="00177DDD"/>
    <w:rsid w:val="00177E2D"/>
    <w:rsid w:val="0018005F"/>
    <w:rsid w:val="00180202"/>
    <w:rsid w:val="00180230"/>
    <w:rsid w:val="0018054D"/>
    <w:rsid w:val="0018089F"/>
    <w:rsid w:val="0018090F"/>
    <w:rsid w:val="00180C82"/>
    <w:rsid w:val="0018101E"/>
    <w:rsid w:val="00181169"/>
    <w:rsid w:val="001811FC"/>
    <w:rsid w:val="00181205"/>
    <w:rsid w:val="001815DA"/>
    <w:rsid w:val="0018168A"/>
    <w:rsid w:val="001820B8"/>
    <w:rsid w:val="0018211E"/>
    <w:rsid w:val="001825E1"/>
    <w:rsid w:val="0018297A"/>
    <w:rsid w:val="00182AED"/>
    <w:rsid w:val="00182E28"/>
    <w:rsid w:val="00182FA6"/>
    <w:rsid w:val="0018391B"/>
    <w:rsid w:val="00183ABB"/>
    <w:rsid w:val="00183CFB"/>
    <w:rsid w:val="00183E05"/>
    <w:rsid w:val="00183EB1"/>
    <w:rsid w:val="00184349"/>
    <w:rsid w:val="00184477"/>
    <w:rsid w:val="0018449C"/>
    <w:rsid w:val="001844D0"/>
    <w:rsid w:val="00184560"/>
    <w:rsid w:val="001845D1"/>
    <w:rsid w:val="00184656"/>
    <w:rsid w:val="00184662"/>
    <w:rsid w:val="00184969"/>
    <w:rsid w:val="00184B13"/>
    <w:rsid w:val="00185283"/>
    <w:rsid w:val="00185856"/>
    <w:rsid w:val="00185BD3"/>
    <w:rsid w:val="00185EAA"/>
    <w:rsid w:val="001860E7"/>
    <w:rsid w:val="0018624F"/>
    <w:rsid w:val="001865D4"/>
    <w:rsid w:val="001867C3"/>
    <w:rsid w:val="00186845"/>
    <w:rsid w:val="00186BAD"/>
    <w:rsid w:val="00186C3E"/>
    <w:rsid w:val="00186DC2"/>
    <w:rsid w:val="00187113"/>
    <w:rsid w:val="00187117"/>
    <w:rsid w:val="001876E4"/>
    <w:rsid w:val="00187809"/>
    <w:rsid w:val="00187ED7"/>
    <w:rsid w:val="001900B7"/>
    <w:rsid w:val="00190145"/>
    <w:rsid w:val="001901C8"/>
    <w:rsid w:val="00190A07"/>
    <w:rsid w:val="00190D94"/>
    <w:rsid w:val="001910D2"/>
    <w:rsid w:val="0019152D"/>
    <w:rsid w:val="00191602"/>
    <w:rsid w:val="00191645"/>
    <w:rsid w:val="00191684"/>
    <w:rsid w:val="00191929"/>
    <w:rsid w:val="001921DD"/>
    <w:rsid w:val="00192CA6"/>
    <w:rsid w:val="00192EB0"/>
    <w:rsid w:val="001934F2"/>
    <w:rsid w:val="00193A61"/>
    <w:rsid w:val="00193B3F"/>
    <w:rsid w:val="00193BB8"/>
    <w:rsid w:val="00193F89"/>
    <w:rsid w:val="00194148"/>
    <w:rsid w:val="00194358"/>
    <w:rsid w:val="00194443"/>
    <w:rsid w:val="00194DEE"/>
    <w:rsid w:val="00194EAF"/>
    <w:rsid w:val="00194FF4"/>
    <w:rsid w:val="0019536C"/>
    <w:rsid w:val="0019543C"/>
    <w:rsid w:val="001955E1"/>
    <w:rsid w:val="001958DD"/>
    <w:rsid w:val="00195DC8"/>
    <w:rsid w:val="001960EA"/>
    <w:rsid w:val="001962C4"/>
    <w:rsid w:val="00196978"/>
    <w:rsid w:val="00196AB8"/>
    <w:rsid w:val="00197512"/>
    <w:rsid w:val="00197725"/>
    <w:rsid w:val="00197807"/>
    <w:rsid w:val="00197877"/>
    <w:rsid w:val="00197A87"/>
    <w:rsid w:val="00197E9F"/>
    <w:rsid w:val="001A00DC"/>
    <w:rsid w:val="001A0176"/>
    <w:rsid w:val="001A02EB"/>
    <w:rsid w:val="001A0541"/>
    <w:rsid w:val="001A0635"/>
    <w:rsid w:val="001A0C3D"/>
    <w:rsid w:val="001A0D9F"/>
    <w:rsid w:val="001A0F27"/>
    <w:rsid w:val="001A0FDE"/>
    <w:rsid w:val="001A1795"/>
    <w:rsid w:val="001A18C7"/>
    <w:rsid w:val="001A1987"/>
    <w:rsid w:val="001A1AAC"/>
    <w:rsid w:val="001A1ABB"/>
    <w:rsid w:val="001A1CBC"/>
    <w:rsid w:val="001A1DA9"/>
    <w:rsid w:val="001A2286"/>
    <w:rsid w:val="001A26AB"/>
    <w:rsid w:val="001A2817"/>
    <w:rsid w:val="001A2A57"/>
    <w:rsid w:val="001A2AC4"/>
    <w:rsid w:val="001A2D26"/>
    <w:rsid w:val="001A37A8"/>
    <w:rsid w:val="001A3D56"/>
    <w:rsid w:val="001A3DB8"/>
    <w:rsid w:val="001A3DC1"/>
    <w:rsid w:val="001A3E98"/>
    <w:rsid w:val="001A3F22"/>
    <w:rsid w:val="001A4517"/>
    <w:rsid w:val="001A479E"/>
    <w:rsid w:val="001A4A21"/>
    <w:rsid w:val="001A4F18"/>
    <w:rsid w:val="001A5118"/>
    <w:rsid w:val="001A53D6"/>
    <w:rsid w:val="001A54F3"/>
    <w:rsid w:val="001A5519"/>
    <w:rsid w:val="001A5563"/>
    <w:rsid w:val="001A56CB"/>
    <w:rsid w:val="001A56FA"/>
    <w:rsid w:val="001A5BA2"/>
    <w:rsid w:val="001A5D81"/>
    <w:rsid w:val="001A627F"/>
    <w:rsid w:val="001A6734"/>
    <w:rsid w:val="001A6E0A"/>
    <w:rsid w:val="001A7027"/>
    <w:rsid w:val="001A7033"/>
    <w:rsid w:val="001A727A"/>
    <w:rsid w:val="001A75E8"/>
    <w:rsid w:val="001A794B"/>
    <w:rsid w:val="001B00CC"/>
    <w:rsid w:val="001B016C"/>
    <w:rsid w:val="001B02B6"/>
    <w:rsid w:val="001B0350"/>
    <w:rsid w:val="001B065A"/>
    <w:rsid w:val="001B0F66"/>
    <w:rsid w:val="001B0FA7"/>
    <w:rsid w:val="001B16F6"/>
    <w:rsid w:val="001B17D9"/>
    <w:rsid w:val="001B1D10"/>
    <w:rsid w:val="001B1D6E"/>
    <w:rsid w:val="001B1E57"/>
    <w:rsid w:val="001B230E"/>
    <w:rsid w:val="001B246B"/>
    <w:rsid w:val="001B2611"/>
    <w:rsid w:val="001B27EC"/>
    <w:rsid w:val="001B2E8C"/>
    <w:rsid w:val="001B2EE4"/>
    <w:rsid w:val="001B32B4"/>
    <w:rsid w:val="001B330C"/>
    <w:rsid w:val="001B3763"/>
    <w:rsid w:val="001B3A77"/>
    <w:rsid w:val="001B3A78"/>
    <w:rsid w:val="001B3B6A"/>
    <w:rsid w:val="001B3D2D"/>
    <w:rsid w:val="001B3FF7"/>
    <w:rsid w:val="001B4006"/>
    <w:rsid w:val="001B4141"/>
    <w:rsid w:val="001B415E"/>
    <w:rsid w:val="001B41A6"/>
    <w:rsid w:val="001B476A"/>
    <w:rsid w:val="001B4A79"/>
    <w:rsid w:val="001B4C67"/>
    <w:rsid w:val="001B4DF2"/>
    <w:rsid w:val="001B4EC3"/>
    <w:rsid w:val="001B4F1D"/>
    <w:rsid w:val="001B5056"/>
    <w:rsid w:val="001B5203"/>
    <w:rsid w:val="001B5243"/>
    <w:rsid w:val="001B5699"/>
    <w:rsid w:val="001B5953"/>
    <w:rsid w:val="001B5C29"/>
    <w:rsid w:val="001B5C56"/>
    <w:rsid w:val="001B678A"/>
    <w:rsid w:val="001B6D7B"/>
    <w:rsid w:val="001B725C"/>
    <w:rsid w:val="001B730F"/>
    <w:rsid w:val="001B73C9"/>
    <w:rsid w:val="001B7ACD"/>
    <w:rsid w:val="001B7B18"/>
    <w:rsid w:val="001C07FE"/>
    <w:rsid w:val="001C0CDE"/>
    <w:rsid w:val="001C0DDF"/>
    <w:rsid w:val="001C0EBD"/>
    <w:rsid w:val="001C0EC5"/>
    <w:rsid w:val="001C16E1"/>
    <w:rsid w:val="001C1CF9"/>
    <w:rsid w:val="001C210B"/>
    <w:rsid w:val="001C2344"/>
    <w:rsid w:val="001C2529"/>
    <w:rsid w:val="001C258D"/>
    <w:rsid w:val="001C29B3"/>
    <w:rsid w:val="001C2A8E"/>
    <w:rsid w:val="001C3055"/>
    <w:rsid w:val="001C3262"/>
    <w:rsid w:val="001C32AC"/>
    <w:rsid w:val="001C3882"/>
    <w:rsid w:val="001C39AA"/>
    <w:rsid w:val="001C39CC"/>
    <w:rsid w:val="001C3C30"/>
    <w:rsid w:val="001C3D1B"/>
    <w:rsid w:val="001C3FA1"/>
    <w:rsid w:val="001C3FCA"/>
    <w:rsid w:val="001C4046"/>
    <w:rsid w:val="001C41AA"/>
    <w:rsid w:val="001C43A1"/>
    <w:rsid w:val="001C4576"/>
    <w:rsid w:val="001C4A28"/>
    <w:rsid w:val="001C4BA6"/>
    <w:rsid w:val="001C5199"/>
    <w:rsid w:val="001C5657"/>
    <w:rsid w:val="001C56CA"/>
    <w:rsid w:val="001C5DD0"/>
    <w:rsid w:val="001C612D"/>
    <w:rsid w:val="001C66D0"/>
    <w:rsid w:val="001C66E6"/>
    <w:rsid w:val="001C68B8"/>
    <w:rsid w:val="001C6C81"/>
    <w:rsid w:val="001C6E49"/>
    <w:rsid w:val="001C6F75"/>
    <w:rsid w:val="001C6FE6"/>
    <w:rsid w:val="001C7294"/>
    <w:rsid w:val="001C756E"/>
    <w:rsid w:val="001C77B2"/>
    <w:rsid w:val="001C786D"/>
    <w:rsid w:val="001C7BE1"/>
    <w:rsid w:val="001C7C26"/>
    <w:rsid w:val="001C7D2B"/>
    <w:rsid w:val="001C7DDD"/>
    <w:rsid w:val="001C7E6C"/>
    <w:rsid w:val="001D0753"/>
    <w:rsid w:val="001D0826"/>
    <w:rsid w:val="001D0A2C"/>
    <w:rsid w:val="001D120D"/>
    <w:rsid w:val="001D12F7"/>
    <w:rsid w:val="001D16D9"/>
    <w:rsid w:val="001D1750"/>
    <w:rsid w:val="001D1866"/>
    <w:rsid w:val="001D201A"/>
    <w:rsid w:val="001D22BB"/>
    <w:rsid w:val="001D233B"/>
    <w:rsid w:val="001D2449"/>
    <w:rsid w:val="001D2610"/>
    <w:rsid w:val="001D2713"/>
    <w:rsid w:val="001D2BA2"/>
    <w:rsid w:val="001D2D74"/>
    <w:rsid w:val="001D2DE6"/>
    <w:rsid w:val="001D2EBF"/>
    <w:rsid w:val="001D2EC2"/>
    <w:rsid w:val="001D3A84"/>
    <w:rsid w:val="001D3F37"/>
    <w:rsid w:val="001D409B"/>
    <w:rsid w:val="001D4372"/>
    <w:rsid w:val="001D4602"/>
    <w:rsid w:val="001D4760"/>
    <w:rsid w:val="001D4998"/>
    <w:rsid w:val="001D4BC5"/>
    <w:rsid w:val="001D519A"/>
    <w:rsid w:val="001D551C"/>
    <w:rsid w:val="001D572C"/>
    <w:rsid w:val="001D5769"/>
    <w:rsid w:val="001D57A5"/>
    <w:rsid w:val="001D5C06"/>
    <w:rsid w:val="001D5F26"/>
    <w:rsid w:val="001D613E"/>
    <w:rsid w:val="001D618C"/>
    <w:rsid w:val="001D6305"/>
    <w:rsid w:val="001D68C1"/>
    <w:rsid w:val="001D68C9"/>
    <w:rsid w:val="001D6913"/>
    <w:rsid w:val="001D6C81"/>
    <w:rsid w:val="001D6E60"/>
    <w:rsid w:val="001D6EB8"/>
    <w:rsid w:val="001D6FE9"/>
    <w:rsid w:val="001D7043"/>
    <w:rsid w:val="001D74D5"/>
    <w:rsid w:val="001D75A6"/>
    <w:rsid w:val="001D7886"/>
    <w:rsid w:val="001D7CF7"/>
    <w:rsid w:val="001D7FC3"/>
    <w:rsid w:val="001E02AB"/>
    <w:rsid w:val="001E04F2"/>
    <w:rsid w:val="001E0850"/>
    <w:rsid w:val="001E09BF"/>
    <w:rsid w:val="001E0A32"/>
    <w:rsid w:val="001E0BB1"/>
    <w:rsid w:val="001E0C5C"/>
    <w:rsid w:val="001E10B2"/>
    <w:rsid w:val="001E1112"/>
    <w:rsid w:val="001E1271"/>
    <w:rsid w:val="001E1376"/>
    <w:rsid w:val="001E13A5"/>
    <w:rsid w:val="001E152B"/>
    <w:rsid w:val="001E1B92"/>
    <w:rsid w:val="001E1D99"/>
    <w:rsid w:val="001E2402"/>
    <w:rsid w:val="001E2711"/>
    <w:rsid w:val="001E2949"/>
    <w:rsid w:val="001E2B5D"/>
    <w:rsid w:val="001E2E51"/>
    <w:rsid w:val="001E2FC9"/>
    <w:rsid w:val="001E3430"/>
    <w:rsid w:val="001E377A"/>
    <w:rsid w:val="001E3932"/>
    <w:rsid w:val="001E408D"/>
    <w:rsid w:val="001E437E"/>
    <w:rsid w:val="001E467B"/>
    <w:rsid w:val="001E4833"/>
    <w:rsid w:val="001E493B"/>
    <w:rsid w:val="001E4A8F"/>
    <w:rsid w:val="001E4BFB"/>
    <w:rsid w:val="001E4C79"/>
    <w:rsid w:val="001E4E20"/>
    <w:rsid w:val="001E52E0"/>
    <w:rsid w:val="001E5556"/>
    <w:rsid w:val="001E5746"/>
    <w:rsid w:val="001E589A"/>
    <w:rsid w:val="001E5B1E"/>
    <w:rsid w:val="001E5D3F"/>
    <w:rsid w:val="001E6032"/>
    <w:rsid w:val="001E64FC"/>
    <w:rsid w:val="001E66F1"/>
    <w:rsid w:val="001E6755"/>
    <w:rsid w:val="001E6C9B"/>
    <w:rsid w:val="001E72AE"/>
    <w:rsid w:val="001E7A7A"/>
    <w:rsid w:val="001E7F07"/>
    <w:rsid w:val="001F0691"/>
    <w:rsid w:val="001F0B7B"/>
    <w:rsid w:val="001F0CFC"/>
    <w:rsid w:val="001F0EF7"/>
    <w:rsid w:val="001F116F"/>
    <w:rsid w:val="001F1437"/>
    <w:rsid w:val="001F158A"/>
    <w:rsid w:val="001F1783"/>
    <w:rsid w:val="001F188A"/>
    <w:rsid w:val="001F19A5"/>
    <w:rsid w:val="001F1C02"/>
    <w:rsid w:val="001F1DEA"/>
    <w:rsid w:val="001F1F55"/>
    <w:rsid w:val="001F2170"/>
    <w:rsid w:val="001F24CF"/>
    <w:rsid w:val="001F2B7C"/>
    <w:rsid w:val="001F2D71"/>
    <w:rsid w:val="001F2F99"/>
    <w:rsid w:val="001F3786"/>
    <w:rsid w:val="001F3E12"/>
    <w:rsid w:val="001F3E18"/>
    <w:rsid w:val="001F3F16"/>
    <w:rsid w:val="001F4265"/>
    <w:rsid w:val="001F4307"/>
    <w:rsid w:val="001F46A2"/>
    <w:rsid w:val="001F49E0"/>
    <w:rsid w:val="001F4AA0"/>
    <w:rsid w:val="001F4C8C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54"/>
    <w:rsid w:val="001F60BD"/>
    <w:rsid w:val="001F670F"/>
    <w:rsid w:val="001F6835"/>
    <w:rsid w:val="001F6D31"/>
    <w:rsid w:val="001F6F26"/>
    <w:rsid w:val="001F6FB5"/>
    <w:rsid w:val="001F703E"/>
    <w:rsid w:val="001F7112"/>
    <w:rsid w:val="001F71FE"/>
    <w:rsid w:val="001F73C0"/>
    <w:rsid w:val="001F74EC"/>
    <w:rsid w:val="001F7847"/>
    <w:rsid w:val="001F7C20"/>
    <w:rsid w:val="001F7E9D"/>
    <w:rsid w:val="001F7ECF"/>
    <w:rsid w:val="001F7FF5"/>
    <w:rsid w:val="002000F0"/>
    <w:rsid w:val="002006E7"/>
    <w:rsid w:val="00200772"/>
    <w:rsid w:val="00200EDC"/>
    <w:rsid w:val="00200FE1"/>
    <w:rsid w:val="002010F4"/>
    <w:rsid w:val="0020114C"/>
    <w:rsid w:val="0020142C"/>
    <w:rsid w:val="0020149B"/>
    <w:rsid w:val="0020167A"/>
    <w:rsid w:val="00201810"/>
    <w:rsid w:val="0020189B"/>
    <w:rsid w:val="00201B10"/>
    <w:rsid w:val="00201E7A"/>
    <w:rsid w:val="00201F6F"/>
    <w:rsid w:val="0020208D"/>
    <w:rsid w:val="00202E17"/>
    <w:rsid w:val="00202E5B"/>
    <w:rsid w:val="0020304C"/>
    <w:rsid w:val="00203598"/>
    <w:rsid w:val="00203C46"/>
    <w:rsid w:val="0020421E"/>
    <w:rsid w:val="002042FC"/>
    <w:rsid w:val="00204807"/>
    <w:rsid w:val="00204846"/>
    <w:rsid w:val="00204900"/>
    <w:rsid w:val="00204A02"/>
    <w:rsid w:val="002050CF"/>
    <w:rsid w:val="00205270"/>
    <w:rsid w:val="002052B1"/>
    <w:rsid w:val="0020547E"/>
    <w:rsid w:val="002056D6"/>
    <w:rsid w:val="00205755"/>
    <w:rsid w:val="0020596C"/>
    <w:rsid w:val="00205B47"/>
    <w:rsid w:val="00205DD0"/>
    <w:rsid w:val="00205ED1"/>
    <w:rsid w:val="00205F33"/>
    <w:rsid w:val="00205F94"/>
    <w:rsid w:val="0020624D"/>
    <w:rsid w:val="00206B2A"/>
    <w:rsid w:val="00206C26"/>
    <w:rsid w:val="002070B9"/>
    <w:rsid w:val="00207121"/>
    <w:rsid w:val="002071EF"/>
    <w:rsid w:val="0020724D"/>
    <w:rsid w:val="0020764E"/>
    <w:rsid w:val="00207AAA"/>
    <w:rsid w:val="00207C06"/>
    <w:rsid w:val="0021005B"/>
    <w:rsid w:val="00210088"/>
    <w:rsid w:val="0021074D"/>
    <w:rsid w:val="002109BF"/>
    <w:rsid w:val="00210B86"/>
    <w:rsid w:val="00210E62"/>
    <w:rsid w:val="00210E72"/>
    <w:rsid w:val="00210F08"/>
    <w:rsid w:val="00211A4E"/>
    <w:rsid w:val="00211B64"/>
    <w:rsid w:val="00211E1E"/>
    <w:rsid w:val="00211EB9"/>
    <w:rsid w:val="00211F18"/>
    <w:rsid w:val="002124BE"/>
    <w:rsid w:val="002125FD"/>
    <w:rsid w:val="002127D8"/>
    <w:rsid w:val="002127E7"/>
    <w:rsid w:val="00212863"/>
    <w:rsid w:val="002129B0"/>
    <w:rsid w:val="002129C1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9D8"/>
    <w:rsid w:val="00214DA2"/>
    <w:rsid w:val="00215312"/>
    <w:rsid w:val="002156F9"/>
    <w:rsid w:val="002158A1"/>
    <w:rsid w:val="002159BE"/>
    <w:rsid w:val="00215BED"/>
    <w:rsid w:val="00215C00"/>
    <w:rsid w:val="00215C88"/>
    <w:rsid w:val="002161D5"/>
    <w:rsid w:val="0021634C"/>
    <w:rsid w:val="002163D4"/>
    <w:rsid w:val="00216407"/>
    <w:rsid w:val="00216854"/>
    <w:rsid w:val="00216AD0"/>
    <w:rsid w:val="00216C24"/>
    <w:rsid w:val="00216DBD"/>
    <w:rsid w:val="0021723B"/>
    <w:rsid w:val="0021782B"/>
    <w:rsid w:val="00217945"/>
    <w:rsid w:val="00217A8A"/>
    <w:rsid w:val="00217CC2"/>
    <w:rsid w:val="00220AC8"/>
    <w:rsid w:val="00220EEC"/>
    <w:rsid w:val="002210BA"/>
    <w:rsid w:val="00221454"/>
    <w:rsid w:val="00221BC1"/>
    <w:rsid w:val="002220F3"/>
    <w:rsid w:val="0022223A"/>
    <w:rsid w:val="002224D3"/>
    <w:rsid w:val="00222506"/>
    <w:rsid w:val="00222913"/>
    <w:rsid w:val="0022295F"/>
    <w:rsid w:val="00222AE2"/>
    <w:rsid w:val="00222CAC"/>
    <w:rsid w:val="00222CFE"/>
    <w:rsid w:val="00222DCF"/>
    <w:rsid w:val="00222DE5"/>
    <w:rsid w:val="00222FC0"/>
    <w:rsid w:val="00223103"/>
    <w:rsid w:val="002231ED"/>
    <w:rsid w:val="00223261"/>
    <w:rsid w:val="002233A4"/>
    <w:rsid w:val="0022354B"/>
    <w:rsid w:val="00223D4E"/>
    <w:rsid w:val="002243CE"/>
    <w:rsid w:val="00224485"/>
    <w:rsid w:val="0022484B"/>
    <w:rsid w:val="00224A35"/>
    <w:rsid w:val="00224C9A"/>
    <w:rsid w:val="00224ED8"/>
    <w:rsid w:val="0022533E"/>
    <w:rsid w:val="002254A3"/>
    <w:rsid w:val="002256E1"/>
    <w:rsid w:val="002259C8"/>
    <w:rsid w:val="002259E7"/>
    <w:rsid w:val="00225B71"/>
    <w:rsid w:val="00225BC8"/>
    <w:rsid w:val="00225F90"/>
    <w:rsid w:val="00226445"/>
    <w:rsid w:val="0022646E"/>
    <w:rsid w:val="00226B73"/>
    <w:rsid w:val="00226BCB"/>
    <w:rsid w:val="00226C5C"/>
    <w:rsid w:val="00226F90"/>
    <w:rsid w:val="0022718A"/>
    <w:rsid w:val="002278CA"/>
    <w:rsid w:val="00227E9D"/>
    <w:rsid w:val="00230102"/>
    <w:rsid w:val="0023041C"/>
    <w:rsid w:val="002305B9"/>
    <w:rsid w:val="0023070A"/>
    <w:rsid w:val="00230C40"/>
    <w:rsid w:val="002314CE"/>
    <w:rsid w:val="0023152A"/>
    <w:rsid w:val="0023162B"/>
    <w:rsid w:val="00231967"/>
    <w:rsid w:val="00231AD9"/>
    <w:rsid w:val="00231C39"/>
    <w:rsid w:val="00231D91"/>
    <w:rsid w:val="00231F5B"/>
    <w:rsid w:val="00232118"/>
    <w:rsid w:val="00232755"/>
    <w:rsid w:val="00232D26"/>
    <w:rsid w:val="002330BC"/>
    <w:rsid w:val="002336C7"/>
    <w:rsid w:val="0023371C"/>
    <w:rsid w:val="00233D94"/>
    <w:rsid w:val="00233F40"/>
    <w:rsid w:val="0023413C"/>
    <w:rsid w:val="00234D78"/>
    <w:rsid w:val="00234EFE"/>
    <w:rsid w:val="00234FBA"/>
    <w:rsid w:val="0023501E"/>
    <w:rsid w:val="00235315"/>
    <w:rsid w:val="002353C5"/>
    <w:rsid w:val="0023544A"/>
    <w:rsid w:val="002354E3"/>
    <w:rsid w:val="00235F02"/>
    <w:rsid w:val="00235F83"/>
    <w:rsid w:val="00235F84"/>
    <w:rsid w:val="00236217"/>
    <w:rsid w:val="00236542"/>
    <w:rsid w:val="00236B72"/>
    <w:rsid w:val="00236EDA"/>
    <w:rsid w:val="00237125"/>
    <w:rsid w:val="002372B5"/>
    <w:rsid w:val="0023735A"/>
    <w:rsid w:val="00237937"/>
    <w:rsid w:val="00237A40"/>
    <w:rsid w:val="00237F2F"/>
    <w:rsid w:val="00240335"/>
    <w:rsid w:val="002404DA"/>
    <w:rsid w:val="002407AF"/>
    <w:rsid w:val="00240B71"/>
    <w:rsid w:val="0024112A"/>
    <w:rsid w:val="00241134"/>
    <w:rsid w:val="00241256"/>
    <w:rsid w:val="0024179F"/>
    <w:rsid w:val="00241877"/>
    <w:rsid w:val="00241955"/>
    <w:rsid w:val="00241D3D"/>
    <w:rsid w:val="00242083"/>
    <w:rsid w:val="00242264"/>
    <w:rsid w:val="0024238B"/>
    <w:rsid w:val="002423F1"/>
    <w:rsid w:val="00242445"/>
    <w:rsid w:val="00242733"/>
    <w:rsid w:val="00243211"/>
    <w:rsid w:val="0024352F"/>
    <w:rsid w:val="00243678"/>
    <w:rsid w:val="00243714"/>
    <w:rsid w:val="002439A4"/>
    <w:rsid w:val="002442CB"/>
    <w:rsid w:val="002444B6"/>
    <w:rsid w:val="002449A0"/>
    <w:rsid w:val="002449AA"/>
    <w:rsid w:val="00244AD9"/>
    <w:rsid w:val="00244B3A"/>
    <w:rsid w:val="00244B52"/>
    <w:rsid w:val="00244CC5"/>
    <w:rsid w:val="00244EF2"/>
    <w:rsid w:val="002453E4"/>
    <w:rsid w:val="00245719"/>
    <w:rsid w:val="002457B2"/>
    <w:rsid w:val="0024588C"/>
    <w:rsid w:val="00245CF8"/>
    <w:rsid w:val="002460BE"/>
    <w:rsid w:val="00246491"/>
    <w:rsid w:val="00246554"/>
    <w:rsid w:val="00246AC2"/>
    <w:rsid w:val="00246C2B"/>
    <w:rsid w:val="00246DAD"/>
    <w:rsid w:val="00247028"/>
    <w:rsid w:val="002472A4"/>
    <w:rsid w:val="00247AF4"/>
    <w:rsid w:val="00247EE8"/>
    <w:rsid w:val="00247F50"/>
    <w:rsid w:val="00247F98"/>
    <w:rsid w:val="00250439"/>
    <w:rsid w:val="0025071B"/>
    <w:rsid w:val="00250B28"/>
    <w:rsid w:val="00250C1C"/>
    <w:rsid w:val="00250D45"/>
    <w:rsid w:val="00250DBC"/>
    <w:rsid w:val="00250DFE"/>
    <w:rsid w:val="00250E42"/>
    <w:rsid w:val="00251155"/>
    <w:rsid w:val="0025120F"/>
    <w:rsid w:val="002512E4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EB3"/>
    <w:rsid w:val="002531C3"/>
    <w:rsid w:val="002531F5"/>
    <w:rsid w:val="0025327E"/>
    <w:rsid w:val="0025346A"/>
    <w:rsid w:val="0025354B"/>
    <w:rsid w:val="002536C4"/>
    <w:rsid w:val="0025393E"/>
    <w:rsid w:val="002539EC"/>
    <w:rsid w:val="00253B64"/>
    <w:rsid w:val="00253D71"/>
    <w:rsid w:val="00253F79"/>
    <w:rsid w:val="00253F85"/>
    <w:rsid w:val="00253FA7"/>
    <w:rsid w:val="0025401A"/>
    <w:rsid w:val="00254334"/>
    <w:rsid w:val="0025436B"/>
    <w:rsid w:val="002548D8"/>
    <w:rsid w:val="00254CE1"/>
    <w:rsid w:val="00254D87"/>
    <w:rsid w:val="00254E32"/>
    <w:rsid w:val="00254E89"/>
    <w:rsid w:val="00254F88"/>
    <w:rsid w:val="00255501"/>
    <w:rsid w:val="00255703"/>
    <w:rsid w:val="00255FCB"/>
    <w:rsid w:val="00256497"/>
    <w:rsid w:val="0025676E"/>
    <w:rsid w:val="00256AD9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968"/>
    <w:rsid w:val="00260BD7"/>
    <w:rsid w:val="00260C9E"/>
    <w:rsid w:val="00260D96"/>
    <w:rsid w:val="00260E20"/>
    <w:rsid w:val="00260F38"/>
    <w:rsid w:val="00260F74"/>
    <w:rsid w:val="002614DF"/>
    <w:rsid w:val="0026191D"/>
    <w:rsid w:val="00261969"/>
    <w:rsid w:val="002619A0"/>
    <w:rsid w:val="00261F78"/>
    <w:rsid w:val="002626BF"/>
    <w:rsid w:val="00262EFD"/>
    <w:rsid w:val="00263424"/>
    <w:rsid w:val="0026360B"/>
    <w:rsid w:val="00263E9D"/>
    <w:rsid w:val="00263FFD"/>
    <w:rsid w:val="0026439C"/>
    <w:rsid w:val="00264553"/>
    <w:rsid w:val="002647BC"/>
    <w:rsid w:val="002647FA"/>
    <w:rsid w:val="00264956"/>
    <w:rsid w:val="00264997"/>
    <w:rsid w:val="00264A29"/>
    <w:rsid w:val="00264E0F"/>
    <w:rsid w:val="00264ED4"/>
    <w:rsid w:val="002650B3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497"/>
    <w:rsid w:val="0026753C"/>
    <w:rsid w:val="002675E5"/>
    <w:rsid w:val="0026766C"/>
    <w:rsid w:val="0026770A"/>
    <w:rsid w:val="00267979"/>
    <w:rsid w:val="00267D72"/>
    <w:rsid w:val="00267D8C"/>
    <w:rsid w:val="00267E8E"/>
    <w:rsid w:val="00270366"/>
    <w:rsid w:val="002707A2"/>
    <w:rsid w:val="0027105C"/>
    <w:rsid w:val="00271063"/>
    <w:rsid w:val="002712DD"/>
    <w:rsid w:val="00271626"/>
    <w:rsid w:val="00271753"/>
    <w:rsid w:val="00271C39"/>
    <w:rsid w:val="00271D9F"/>
    <w:rsid w:val="0027232F"/>
    <w:rsid w:val="002723E1"/>
    <w:rsid w:val="0027240C"/>
    <w:rsid w:val="002726EC"/>
    <w:rsid w:val="002728A6"/>
    <w:rsid w:val="00272AC4"/>
    <w:rsid w:val="00272ADF"/>
    <w:rsid w:val="00272DDE"/>
    <w:rsid w:val="00272DED"/>
    <w:rsid w:val="00272F1A"/>
    <w:rsid w:val="00273264"/>
    <w:rsid w:val="0027339F"/>
    <w:rsid w:val="00273540"/>
    <w:rsid w:val="002735AA"/>
    <w:rsid w:val="0027388A"/>
    <w:rsid w:val="002739CC"/>
    <w:rsid w:val="00273A10"/>
    <w:rsid w:val="00273B68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64"/>
    <w:rsid w:val="002751DD"/>
    <w:rsid w:val="00275234"/>
    <w:rsid w:val="00275259"/>
    <w:rsid w:val="0027571A"/>
    <w:rsid w:val="002757E2"/>
    <w:rsid w:val="00275890"/>
    <w:rsid w:val="00275BE0"/>
    <w:rsid w:val="00275E8F"/>
    <w:rsid w:val="0027616F"/>
    <w:rsid w:val="00276228"/>
    <w:rsid w:val="002762F3"/>
    <w:rsid w:val="00276388"/>
    <w:rsid w:val="00276CE3"/>
    <w:rsid w:val="00276EB5"/>
    <w:rsid w:val="002772DD"/>
    <w:rsid w:val="00277760"/>
    <w:rsid w:val="0028008F"/>
    <w:rsid w:val="0028029D"/>
    <w:rsid w:val="002803FD"/>
    <w:rsid w:val="0028066B"/>
    <w:rsid w:val="0028070B"/>
    <w:rsid w:val="00280793"/>
    <w:rsid w:val="00280867"/>
    <w:rsid w:val="002814A5"/>
    <w:rsid w:val="00281816"/>
    <w:rsid w:val="0028199B"/>
    <w:rsid w:val="00282310"/>
    <w:rsid w:val="0028256B"/>
    <w:rsid w:val="00282A73"/>
    <w:rsid w:val="00282CBB"/>
    <w:rsid w:val="002834C9"/>
    <w:rsid w:val="002834F2"/>
    <w:rsid w:val="0028374C"/>
    <w:rsid w:val="0028389E"/>
    <w:rsid w:val="00283CF0"/>
    <w:rsid w:val="00283CF2"/>
    <w:rsid w:val="00283F10"/>
    <w:rsid w:val="002840AE"/>
    <w:rsid w:val="0028416E"/>
    <w:rsid w:val="002847DE"/>
    <w:rsid w:val="002847FE"/>
    <w:rsid w:val="002849E2"/>
    <w:rsid w:val="00284A0C"/>
    <w:rsid w:val="00284B37"/>
    <w:rsid w:val="00284FA3"/>
    <w:rsid w:val="002853B5"/>
    <w:rsid w:val="002854A8"/>
    <w:rsid w:val="0028553D"/>
    <w:rsid w:val="0028597E"/>
    <w:rsid w:val="00285A3D"/>
    <w:rsid w:val="00285CCD"/>
    <w:rsid w:val="00285D63"/>
    <w:rsid w:val="00285E0A"/>
    <w:rsid w:val="00285EDF"/>
    <w:rsid w:val="00285EFC"/>
    <w:rsid w:val="002861FC"/>
    <w:rsid w:val="002865FF"/>
    <w:rsid w:val="002866FB"/>
    <w:rsid w:val="002868B0"/>
    <w:rsid w:val="00286A5A"/>
    <w:rsid w:val="00286AF0"/>
    <w:rsid w:val="00286B41"/>
    <w:rsid w:val="00287495"/>
    <w:rsid w:val="002875E0"/>
    <w:rsid w:val="002876CB"/>
    <w:rsid w:val="0028783F"/>
    <w:rsid w:val="00287924"/>
    <w:rsid w:val="00287A89"/>
    <w:rsid w:val="00287BFB"/>
    <w:rsid w:val="00287CE3"/>
    <w:rsid w:val="002901B5"/>
    <w:rsid w:val="00290290"/>
    <w:rsid w:val="002902FA"/>
    <w:rsid w:val="00290418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167"/>
    <w:rsid w:val="0029277A"/>
    <w:rsid w:val="00292928"/>
    <w:rsid w:val="00292966"/>
    <w:rsid w:val="00292AAF"/>
    <w:rsid w:val="002930DE"/>
    <w:rsid w:val="00293199"/>
    <w:rsid w:val="00293766"/>
    <w:rsid w:val="002939C7"/>
    <w:rsid w:val="00293AFE"/>
    <w:rsid w:val="00293BA0"/>
    <w:rsid w:val="00293F6A"/>
    <w:rsid w:val="00293FB4"/>
    <w:rsid w:val="002943C1"/>
    <w:rsid w:val="002943D3"/>
    <w:rsid w:val="0029444E"/>
    <w:rsid w:val="00294521"/>
    <w:rsid w:val="00294645"/>
    <w:rsid w:val="002948E8"/>
    <w:rsid w:val="00294B62"/>
    <w:rsid w:val="00294F21"/>
    <w:rsid w:val="0029549E"/>
    <w:rsid w:val="002955DA"/>
    <w:rsid w:val="00295731"/>
    <w:rsid w:val="00295ADD"/>
    <w:rsid w:val="0029659B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A74"/>
    <w:rsid w:val="00297B29"/>
    <w:rsid w:val="00297CA3"/>
    <w:rsid w:val="00297EC4"/>
    <w:rsid w:val="002A003F"/>
    <w:rsid w:val="002A0579"/>
    <w:rsid w:val="002A0820"/>
    <w:rsid w:val="002A0A1B"/>
    <w:rsid w:val="002A0D05"/>
    <w:rsid w:val="002A0F28"/>
    <w:rsid w:val="002A11F4"/>
    <w:rsid w:val="002A17EF"/>
    <w:rsid w:val="002A1993"/>
    <w:rsid w:val="002A1E59"/>
    <w:rsid w:val="002A2144"/>
    <w:rsid w:val="002A217F"/>
    <w:rsid w:val="002A2403"/>
    <w:rsid w:val="002A2670"/>
    <w:rsid w:val="002A26BF"/>
    <w:rsid w:val="002A26D4"/>
    <w:rsid w:val="002A285B"/>
    <w:rsid w:val="002A2B4C"/>
    <w:rsid w:val="002A30B3"/>
    <w:rsid w:val="002A326D"/>
    <w:rsid w:val="002A343D"/>
    <w:rsid w:val="002A3628"/>
    <w:rsid w:val="002A3F13"/>
    <w:rsid w:val="002A40F5"/>
    <w:rsid w:val="002A451D"/>
    <w:rsid w:val="002A455A"/>
    <w:rsid w:val="002A457E"/>
    <w:rsid w:val="002A4952"/>
    <w:rsid w:val="002A4C66"/>
    <w:rsid w:val="002A4E79"/>
    <w:rsid w:val="002A553C"/>
    <w:rsid w:val="002A581A"/>
    <w:rsid w:val="002A5A03"/>
    <w:rsid w:val="002A5F05"/>
    <w:rsid w:val="002A601E"/>
    <w:rsid w:val="002A63B5"/>
    <w:rsid w:val="002A6566"/>
    <w:rsid w:val="002A65B3"/>
    <w:rsid w:val="002A68B9"/>
    <w:rsid w:val="002A694A"/>
    <w:rsid w:val="002A740C"/>
    <w:rsid w:val="002A74DD"/>
    <w:rsid w:val="002A7A36"/>
    <w:rsid w:val="002A7C1D"/>
    <w:rsid w:val="002B02CA"/>
    <w:rsid w:val="002B0384"/>
    <w:rsid w:val="002B0D1F"/>
    <w:rsid w:val="002B10C8"/>
    <w:rsid w:val="002B1224"/>
    <w:rsid w:val="002B12F8"/>
    <w:rsid w:val="002B1336"/>
    <w:rsid w:val="002B17D6"/>
    <w:rsid w:val="002B1E9E"/>
    <w:rsid w:val="002B23A9"/>
    <w:rsid w:val="002B2436"/>
    <w:rsid w:val="002B2590"/>
    <w:rsid w:val="002B25D3"/>
    <w:rsid w:val="002B26FF"/>
    <w:rsid w:val="002B2788"/>
    <w:rsid w:val="002B2CFA"/>
    <w:rsid w:val="002B2E3A"/>
    <w:rsid w:val="002B31E0"/>
    <w:rsid w:val="002B3234"/>
    <w:rsid w:val="002B32DD"/>
    <w:rsid w:val="002B3564"/>
    <w:rsid w:val="002B36C4"/>
    <w:rsid w:val="002B36F1"/>
    <w:rsid w:val="002B382C"/>
    <w:rsid w:val="002B3B15"/>
    <w:rsid w:val="002B3CB8"/>
    <w:rsid w:val="002B3F4D"/>
    <w:rsid w:val="002B4965"/>
    <w:rsid w:val="002B4A22"/>
    <w:rsid w:val="002B4DFC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4AB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B7F2A"/>
    <w:rsid w:val="002C04F0"/>
    <w:rsid w:val="002C0926"/>
    <w:rsid w:val="002C0D06"/>
    <w:rsid w:val="002C0DC6"/>
    <w:rsid w:val="002C0EC1"/>
    <w:rsid w:val="002C0F04"/>
    <w:rsid w:val="002C10D3"/>
    <w:rsid w:val="002C124E"/>
    <w:rsid w:val="002C1C89"/>
    <w:rsid w:val="002C1CDE"/>
    <w:rsid w:val="002C1EB4"/>
    <w:rsid w:val="002C222B"/>
    <w:rsid w:val="002C2326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822"/>
    <w:rsid w:val="002C4D5E"/>
    <w:rsid w:val="002C4E38"/>
    <w:rsid w:val="002C4E8C"/>
    <w:rsid w:val="002C5083"/>
    <w:rsid w:val="002C50FF"/>
    <w:rsid w:val="002C56FF"/>
    <w:rsid w:val="002C5992"/>
    <w:rsid w:val="002C59DD"/>
    <w:rsid w:val="002C5B52"/>
    <w:rsid w:val="002C5BA6"/>
    <w:rsid w:val="002C5C00"/>
    <w:rsid w:val="002C62F1"/>
    <w:rsid w:val="002C688A"/>
    <w:rsid w:val="002C68EA"/>
    <w:rsid w:val="002C6BB4"/>
    <w:rsid w:val="002C7164"/>
    <w:rsid w:val="002C7440"/>
    <w:rsid w:val="002C7811"/>
    <w:rsid w:val="002C7B60"/>
    <w:rsid w:val="002D01B0"/>
    <w:rsid w:val="002D01BC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1D68"/>
    <w:rsid w:val="002D20C4"/>
    <w:rsid w:val="002D2366"/>
    <w:rsid w:val="002D23C7"/>
    <w:rsid w:val="002D252A"/>
    <w:rsid w:val="002D2533"/>
    <w:rsid w:val="002D264C"/>
    <w:rsid w:val="002D2A55"/>
    <w:rsid w:val="002D334D"/>
    <w:rsid w:val="002D3354"/>
    <w:rsid w:val="002D3631"/>
    <w:rsid w:val="002D3D13"/>
    <w:rsid w:val="002D3DA1"/>
    <w:rsid w:val="002D403C"/>
    <w:rsid w:val="002D42F2"/>
    <w:rsid w:val="002D43B2"/>
    <w:rsid w:val="002D4498"/>
    <w:rsid w:val="002D44F6"/>
    <w:rsid w:val="002D454C"/>
    <w:rsid w:val="002D46FB"/>
    <w:rsid w:val="002D490A"/>
    <w:rsid w:val="002D4911"/>
    <w:rsid w:val="002D4BFE"/>
    <w:rsid w:val="002D4C3E"/>
    <w:rsid w:val="002D5361"/>
    <w:rsid w:val="002D56DB"/>
    <w:rsid w:val="002D58F8"/>
    <w:rsid w:val="002D5B33"/>
    <w:rsid w:val="002D5BEF"/>
    <w:rsid w:val="002D5CDB"/>
    <w:rsid w:val="002D5D4A"/>
    <w:rsid w:val="002D5E6A"/>
    <w:rsid w:val="002D5F94"/>
    <w:rsid w:val="002D608A"/>
    <w:rsid w:val="002D6096"/>
    <w:rsid w:val="002D6218"/>
    <w:rsid w:val="002D6FE3"/>
    <w:rsid w:val="002D732C"/>
    <w:rsid w:val="002D7342"/>
    <w:rsid w:val="002D77D6"/>
    <w:rsid w:val="002D7A33"/>
    <w:rsid w:val="002D7AE6"/>
    <w:rsid w:val="002E01D6"/>
    <w:rsid w:val="002E01FA"/>
    <w:rsid w:val="002E02F0"/>
    <w:rsid w:val="002E07FD"/>
    <w:rsid w:val="002E0AE3"/>
    <w:rsid w:val="002E0B8D"/>
    <w:rsid w:val="002E0D81"/>
    <w:rsid w:val="002E10AF"/>
    <w:rsid w:val="002E1161"/>
    <w:rsid w:val="002E11F0"/>
    <w:rsid w:val="002E14A1"/>
    <w:rsid w:val="002E178E"/>
    <w:rsid w:val="002E188A"/>
    <w:rsid w:val="002E1B46"/>
    <w:rsid w:val="002E1FF8"/>
    <w:rsid w:val="002E2125"/>
    <w:rsid w:val="002E24F4"/>
    <w:rsid w:val="002E2589"/>
    <w:rsid w:val="002E26A4"/>
    <w:rsid w:val="002E26F4"/>
    <w:rsid w:val="002E2783"/>
    <w:rsid w:val="002E2B51"/>
    <w:rsid w:val="002E2B6A"/>
    <w:rsid w:val="002E2E99"/>
    <w:rsid w:val="002E2F01"/>
    <w:rsid w:val="002E35D3"/>
    <w:rsid w:val="002E36DA"/>
    <w:rsid w:val="002E40A0"/>
    <w:rsid w:val="002E440C"/>
    <w:rsid w:val="002E4513"/>
    <w:rsid w:val="002E459A"/>
    <w:rsid w:val="002E45EA"/>
    <w:rsid w:val="002E4AA4"/>
    <w:rsid w:val="002E4DAA"/>
    <w:rsid w:val="002E4F85"/>
    <w:rsid w:val="002E52CA"/>
    <w:rsid w:val="002E530B"/>
    <w:rsid w:val="002E556F"/>
    <w:rsid w:val="002E56F1"/>
    <w:rsid w:val="002E571C"/>
    <w:rsid w:val="002E58A8"/>
    <w:rsid w:val="002E59D1"/>
    <w:rsid w:val="002E59FB"/>
    <w:rsid w:val="002E5D8B"/>
    <w:rsid w:val="002E627A"/>
    <w:rsid w:val="002E63CD"/>
    <w:rsid w:val="002E64CE"/>
    <w:rsid w:val="002E652E"/>
    <w:rsid w:val="002E66AB"/>
    <w:rsid w:val="002E67CC"/>
    <w:rsid w:val="002E6A65"/>
    <w:rsid w:val="002E6ACD"/>
    <w:rsid w:val="002E6C46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333"/>
    <w:rsid w:val="002F0775"/>
    <w:rsid w:val="002F0CB9"/>
    <w:rsid w:val="002F0E4B"/>
    <w:rsid w:val="002F1138"/>
    <w:rsid w:val="002F11F8"/>
    <w:rsid w:val="002F16A2"/>
    <w:rsid w:val="002F1A1C"/>
    <w:rsid w:val="002F1BAC"/>
    <w:rsid w:val="002F1FE3"/>
    <w:rsid w:val="002F2181"/>
    <w:rsid w:val="002F2271"/>
    <w:rsid w:val="002F24D3"/>
    <w:rsid w:val="002F25E3"/>
    <w:rsid w:val="002F28B2"/>
    <w:rsid w:val="002F2914"/>
    <w:rsid w:val="002F29BE"/>
    <w:rsid w:val="002F2AE6"/>
    <w:rsid w:val="002F2B73"/>
    <w:rsid w:val="002F2D73"/>
    <w:rsid w:val="002F3796"/>
    <w:rsid w:val="002F38C3"/>
    <w:rsid w:val="002F3996"/>
    <w:rsid w:val="002F4190"/>
    <w:rsid w:val="002F4191"/>
    <w:rsid w:val="002F49C5"/>
    <w:rsid w:val="002F4FCF"/>
    <w:rsid w:val="002F51F9"/>
    <w:rsid w:val="002F53CE"/>
    <w:rsid w:val="002F5758"/>
    <w:rsid w:val="002F5803"/>
    <w:rsid w:val="002F5DAE"/>
    <w:rsid w:val="002F6095"/>
    <w:rsid w:val="002F6D67"/>
    <w:rsid w:val="002F6E3E"/>
    <w:rsid w:val="002F6FE6"/>
    <w:rsid w:val="002F6FFC"/>
    <w:rsid w:val="002F759D"/>
    <w:rsid w:val="002F7C0A"/>
    <w:rsid w:val="002F7DDC"/>
    <w:rsid w:val="002F7E5A"/>
    <w:rsid w:val="002F7EE3"/>
    <w:rsid w:val="002F7F8B"/>
    <w:rsid w:val="00300027"/>
    <w:rsid w:val="003003FA"/>
    <w:rsid w:val="003004BE"/>
    <w:rsid w:val="003007CE"/>
    <w:rsid w:val="00300A09"/>
    <w:rsid w:val="00300CD8"/>
    <w:rsid w:val="00300FB2"/>
    <w:rsid w:val="00301579"/>
    <w:rsid w:val="00301634"/>
    <w:rsid w:val="00301B87"/>
    <w:rsid w:val="00301BAB"/>
    <w:rsid w:val="00301BB7"/>
    <w:rsid w:val="00301C59"/>
    <w:rsid w:val="00302389"/>
    <w:rsid w:val="00302EBA"/>
    <w:rsid w:val="00303261"/>
    <w:rsid w:val="00303270"/>
    <w:rsid w:val="00303353"/>
    <w:rsid w:val="00303698"/>
    <w:rsid w:val="00303BE7"/>
    <w:rsid w:val="00303CE5"/>
    <w:rsid w:val="00303DC2"/>
    <w:rsid w:val="00303F62"/>
    <w:rsid w:val="00303FA2"/>
    <w:rsid w:val="00304049"/>
    <w:rsid w:val="003040CE"/>
    <w:rsid w:val="0030439E"/>
    <w:rsid w:val="0030442C"/>
    <w:rsid w:val="00304437"/>
    <w:rsid w:val="00304452"/>
    <w:rsid w:val="003044EE"/>
    <w:rsid w:val="00304EFD"/>
    <w:rsid w:val="00305447"/>
    <w:rsid w:val="003056C2"/>
    <w:rsid w:val="00305728"/>
    <w:rsid w:val="0030589F"/>
    <w:rsid w:val="00305A0E"/>
    <w:rsid w:val="003061C2"/>
    <w:rsid w:val="0030631C"/>
    <w:rsid w:val="003063C2"/>
    <w:rsid w:val="00306498"/>
    <w:rsid w:val="003065C3"/>
    <w:rsid w:val="003066FE"/>
    <w:rsid w:val="0030687C"/>
    <w:rsid w:val="00306B5A"/>
    <w:rsid w:val="003078AC"/>
    <w:rsid w:val="00307A52"/>
    <w:rsid w:val="003106AD"/>
    <w:rsid w:val="003107C7"/>
    <w:rsid w:val="0031097F"/>
    <w:rsid w:val="0031161D"/>
    <w:rsid w:val="00311C35"/>
    <w:rsid w:val="00311F27"/>
    <w:rsid w:val="00312013"/>
    <w:rsid w:val="00312076"/>
    <w:rsid w:val="003123FD"/>
    <w:rsid w:val="003126CC"/>
    <w:rsid w:val="00313307"/>
    <w:rsid w:val="0031343D"/>
    <w:rsid w:val="00313566"/>
    <w:rsid w:val="0031394D"/>
    <w:rsid w:val="00313A30"/>
    <w:rsid w:val="00313D5D"/>
    <w:rsid w:val="00314254"/>
    <w:rsid w:val="00314348"/>
    <w:rsid w:val="003144D8"/>
    <w:rsid w:val="0031469B"/>
    <w:rsid w:val="00315044"/>
    <w:rsid w:val="0031557C"/>
    <w:rsid w:val="00315A90"/>
    <w:rsid w:val="00315CF8"/>
    <w:rsid w:val="00315EDD"/>
    <w:rsid w:val="003167B6"/>
    <w:rsid w:val="0031688C"/>
    <w:rsid w:val="00316C49"/>
    <w:rsid w:val="00316C56"/>
    <w:rsid w:val="0031781B"/>
    <w:rsid w:val="00317B4D"/>
    <w:rsid w:val="00317E0F"/>
    <w:rsid w:val="00320265"/>
    <w:rsid w:val="003202F3"/>
    <w:rsid w:val="003204C0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0"/>
    <w:rsid w:val="00322711"/>
    <w:rsid w:val="00322980"/>
    <w:rsid w:val="0032299C"/>
    <w:rsid w:val="00322AA6"/>
    <w:rsid w:val="00323356"/>
    <w:rsid w:val="0032352C"/>
    <w:rsid w:val="003235D2"/>
    <w:rsid w:val="00323767"/>
    <w:rsid w:val="0032386F"/>
    <w:rsid w:val="00323873"/>
    <w:rsid w:val="0032401A"/>
    <w:rsid w:val="00324324"/>
    <w:rsid w:val="0032466E"/>
    <w:rsid w:val="003246D0"/>
    <w:rsid w:val="00324B8E"/>
    <w:rsid w:val="00324D2F"/>
    <w:rsid w:val="00324EBE"/>
    <w:rsid w:val="00324FEE"/>
    <w:rsid w:val="003250A9"/>
    <w:rsid w:val="00325BB6"/>
    <w:rsid w:val="00325DA1"/>
    <w:rsid w:val="003260FB"/>
    <w:rsid w:val="00326275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0A3"/>
    <w:rsid w:val="003307AF"/>
    <w:rsid w:val="00330A0B"/>
    <w:rsid w:val="00330A97"/>
    <w:rsid w:val="00330B44"/>
    <w:rsid w:val="00330B90"/>
    <w:rsid w:val="00330F8A"/>
    <w:rsid w:val="003313DB"/>
    <w:rsid w:val="003313EF"/>
    <w:rsid w:val="00331436"/>
    <w:rsid w:val="003314C4"/>
    <w:rsid w:val="00331B03"/>
    <w:rsid w:val="00331BBA"/>
    <w:rsid w:val="00331C9E"/>
    <w:rsid w:val="0033231E"/>
    <w:rsid w:val="00332412"/>
    <w:rsid w:val="00332483"/>
    <w:rsid w:val="00332511"/>
    <w:rsid w:val="003325E6"/>
    <w:rsid w:val="0033268F"/>
    <w:rsid w:val="00332A3F"/>
    <w:rsid w:val="00332BF7"/>
    <w:rsid w:val="00333350"/>
    <w:rsid w:val="003334E8"/>
    <w:rsid w:val="00333E4A"/>
    <w:rsid w:val="003341DC"/>
    <w:rsid w:val="00334406"/>
    <w:rsid w:val="0033460E"/>
    <w:rsid w:val="003348D7"/>
    <w:rsid w:val="00334A5E"/>
    <w:rsid w:val="00334A97"/>
    <w:rsid w:val="00334F23"/>
    <w:rsid w:val="003351AC"/>
    <w:rsid w:val="003352B3"/>
    <w:rsid w:val="003352FB"/>
    <w:rsid w:val="003353D8"/>
    <w:rsid w:val="00335647"/>
    <w:rsid w:val="003357A0"/>
    <w:rsid w:val="00335958"/>
    <w:rsid w:val="00335A20"/>
    <w:rsid w:val="00335D52"/>
    <w:rsid w:val="00335E99"/>
    <w:rsid w:val="00336488"/>
    <w:rsid w:val="003367C6"/>
    <w:rsid w:val="00336C40"/>
    <w:rsid w:val="00336E44"/>
    <w:rsid w:val="0033718C"/>
    <w:rsid w:val="00337197"/>
    <w:rsid w:val="003372D6"/>
    <w:rsid w:val="00337A51"/>
    <w:rsid w:val="00337CCC"/>
    <w:rsid w:val="00337CCD"/>
    <w:rsid w:val="00337D86"/>
    <w:rsid w:val="00337F85"/>
    <w:rsid w:val="00340350"/>
    <w:rsid w:val="00340782"/>
    <w:rsid w:val="003407A8"/>
    <w:rsid w:val="00340812"/>
    <w:rsid w:val="003408D6"/>
    <w:rsid w:val="0034094A"/>
    <w:rsid w:val="00340BA9"/>
    <w:rsid w:val="0034114E"/>
    <w:rsid w:val="0034130D"/>
    <w:rsid w:val="003413E6"/>
    <w:rsid w:val="00341480"/>
    <w:rsid w:val="00341915"/>
    <w:rsid w:val="00341B20"/>
    <w:rsid w:val="00341CC7"/>
    <w:rsid w:val="00341EAF"/>
    <w:rsid w:val="003422E0"/>
    <w:rsid w:val="003422EF"/>
    <w:rsid w:val="003425C0"/>
    <w:rsid w:val="003425D2"/>
    <w:rsid w:val="003426FC"/>
    <w:rsid w:val="00342EEE"/>
    <w:rsid w:val="00342F78"/>
    <w:rsid w:val="00343433"/>
    <w:rsid w:val="003434C3"/>
    <w:rsid w:val="0034385A"/>
    <w:rsid w:val="00343940"/>
    <w:rsid w:val="00343CAB"/>
    <w:rsid w:val="00343FE7"/>
    <w:rsid w:val="00344529"/>
    <w:rsid w:val="0034454B"/>
    <w:rsid w:val="003445DF"/>
    <w:rsid w:val="00344726"/>
    <w:rsid w:val="00344A20"/>
    <w:rsid w:val="00344CAE"/>
    <w:rsid w:val="00345111"/>
    <w:rsid w:val="003453BF"/>
    <w:rsid w:val="00345704"/>
    <w:rsid w:val="0034578D"/>
    <w:rsid w:val="003459E4"/>
    <w:rsid w:val="00345A68"/>
    <w:rsid w:val="00345D7A"/>
    <w:rsid w:val="0034611C"/>
    <w:rsid w:val="00346354"/>
    <w:rsid w:val="003464D5"/>
    <w:rsid w:val="00346B0E"/>
    <w:rsid w:val="00346B1F"/>
    <w:rsid w:val="00346BB0"/>
    <w:rsid w:val="00346F10"/>
    <w:rsid w:val="00347131"/>
    <w:rsid w:val="0034780E"/>
    <w:rsid w:val="003479F2"/>
    <w:rsid w:val="00347B95"/>
    <w:rsid w:val="00347B9C"/>
    <w:rsid w:val="003501BF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981"/>
    <w:rsid w:val="00351A51"/>
    <w:rsid w:val="00351A56"/>
    <w:rsid w:val="00351BED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38DD"/>
    <w:rsid w:val="003542A3"/>
    <w:rsid w:val="0035480B"/>
    <w:rsid w:val="003558ED"/>
    <w:rsid w:val="00355BC0"/>
    <w:rsid w:val="00355D27"/>
    <w:rsid w:val="00356107"/>
    <w:rsid w:val="00356807"/>
    <w:rsid w:val="00356840"/>
    <w:rsid w:val="00356850"/>
    <w:rsid w:val="00356910"/>
    <w:rsid w:val="00356966"/>
    <w:rsid w:val="00356CEB"/>
    <w:rsid w:val="00356E10"/>
    <w:rsid w:val="00356E9C"/>
    <w:rsid w:val="00356FE4"/>
    <w:rsid w:val="0035706A"/>
    <w:rsid w:val="003574D2"/>
    <w:rsid w:val="0035752A"/>
    <w:rsid w:val="00357544"/>
    <w:rsid w:val="00357A23"/>
    <w:rsid w:val="00357BBA"/>
    <w:rsid w:val="00357C3C"/>
    <w:rsid w:val="003601E4"/>
    <w:rsid w:val="003601FD"/>
    <w:rsid w:val="003602F2"/>
    <w:rsid w:val="003608BF"/>
    <w:rsid w:val="003608F5"/>
    <w:rsid w:val="00360924"/>
    <w:rsid w:val="003609D1"/>
    <w:rsid w:val="00360B56"/>
    <w:rsid w:val="00360F64"/>
    <w:rsid w:val="00361321"/>
    <w:rsid w:val="00361508"/>
    <w:rsid w:val="003618B3"/>
    <w:rsid w:val="00361A91"/>
    <w:rsid w:val="003624AE"/>
    <w:rsid w:val="00362CA0"/>
    <w:rsid w:val="00363150"/>
    <w:rsid w:val="00363483"/>
    <w:rsid w:val="0036351E"/>
    <w:rsid w:val="003635CA"/>
    <w:rsid w:val="00364137"/>
    <w:rsid w:val="003643C2"/>
    <w:rsid w:val="003643C8"/>
    <w:rsid w:val="00364962"/>
    <w:rsid w:val="00364A69"/>
    <w:rsid w:val="00364AF4"/>
    <w:rsid w:val="00364B64"/>
    <w:rsid w:val="00364EA0"/>
    <w:rsid w:val="00364FC7"/>
    <w:rsid w:val="00365073"/>
    <w:rsid w:val="003653EB"/>
    <w:rsid w:val="00366246"/>
    <w:rsid w:val="0036641F"/>
    <w:rsid w:val="003666B2"/>
    <w:rsid w:val="003666E8"/>
    <w:rsid w:val="00366708"/>
    <w:rsid w:val="00366772"/>
    <w:rsid w:val="00366EA6"/>
    <w:rsid w:val="00366EF0"/>
    <w:rsid w:val="00366FFD"/>
    <w:rsid w:val="00367154"/>
    <w:rsid w:val="003671BE"/>
    <w:rsid w:val="00367959"/>
    <w:rsid w:val="00367A16"/>
    <w:rsid w:val="00367F3A"/>
    <w:rsid w:val="003701AE"/>
    <w:rsid w:val="003702D8"/>
    <w:rsid w:val="00370742"/>
    <w:rsid w:val="00370CCD"/>
    <w:rsid w:val="00370D58"/>
    <w:rsid w:val="00370F3C"/>
    <w:rsid w:val="00370FAE"/>
    <w:rsid w:val="0037114F"/>
    <w:rsid w:val="00371386"/>
    <w:rsid w:val="00371791"/>
    <w:rsid w:val="003718C9"/>
    <w:rsid w:val="0037191D"/>
    <w:rsid w:val="00371A81"/>
    <w:rsid w:val="00371BC3"/>
    <w:rsid w:val="00371F90"/>
    <w:rsid w:val="00371FB0"/>
    <w:rsid w:val="00372095"/>
    <w:rsid w:val="0037239A"/>
    <w:rsid w:val="003723DA"/>
    <w:rsid w:val="00372473"/>
    <w:rsid w:val="00372A6C"/>
    <w:rsid w:val="00372BF5"/>
    <w:rsid w:val="00373289"/>
    <w:rsid w:val="0037328E"/>
    <w:rsid w:val="003732F3"/>
    <w:rsid w:val="00373B9E"/>
    <w:rsid w:val="00373C40"/>
    <w:rsid w:val="003743E1"/>
    <w:rsid w:val="003747C7"/>
    <w:rsid w:val="00374AFE"/>
    <w:rsid w:val="00374E07"/>
    <w:rsid w:val="00374F60"/>
    <w:rsid w:val="00374FA9"/>
    <w:rsid w:val="003750C9"/>
    <w:rsid w:val="003752A4"/>
    <w:rsid w:val="003756A4"/>
    <w:rsid w:val="0037576B"/>
    <w:rsid w:val="00375BBC"/>
    <w:rsid w:val="00375C67"/>
    <w:rsid w:val="00375E12"/>
    <w:rsid w:val="003763A7"/>
    <w:rsid w:val="003764E4"/>
    <w:rsid w:val="003767D8"/>
    <w:rsid w:val="00376804"/>
    <w:rsid w:val="00376829"/>
    <w:rsid w:val="003769BF"/>
    <w:rsid w:val="003771E4"/>
    <w:rsid w:val="00377244"/>
    <w:rsid w:val="003772B9"/>
    <w:rsid w:val="00377CDC"/>
    <w:rsid w:val="003800E6"/>
    <w:rsid w:val="00380119"/>
    <w:rsid w:val="0038042A"/>
    <w:rsid w:val="0038048A"/>
    <w:rsid w:val="003807AC"/>
    <w:rsid w:val="0038086B"/>
    <w:rsid w:val="003808DE"/>
    <w:rsid w:val="00380905"/>
    <w:rsid w:val="00381054"/>
    <w:rsid w:val="00382147"/>
    <w:rsid w:val="00382431"/>
    <w:rsid w:val="00382A69"/>
    <w:rsid w:val="00382B5E"/>
    <w:rsid w:val="00382B7D"/>
    <w:rsid w:val="00383194"/>
    <w:rsid w:val="003834C3"/>
    <w:rsid w:val="003837C3"/>
    <w:rsid w:val="00383BCF"/>
    <w:rsid w:val="00383F9C"/>
    <w:rsid w:val="003841FB"/>
    <w:rsid w:val="003842A4"/>
    <w:rsid w:val="003846F4"/>
    <w:rsid w:val="003853FB"/>
    <w:rsid w:val="003855A9"/>
    <w:rsid w:val="003856DA"/>
    <w:rsid w:val="0038586D"/>
    <w:rsid w:val="003858D8"/>
    <w:rsid w:val="00385906"/>
    <w:rsid w:val="0038593D"/>
    <w:rsid w:val="00385DCC"/>
    <w:rsid w:val="00385F70"/>
    <w:rsid w:val="003864E0"/>
    <w:rsid w:val="00386545"/>
    <w:rsid w:val="00386AAC"/>
    <w:rsid w:val="00387086"/>
    <w:rsid w:val="00387604"/>
    <w:rsid w:val="003877D4"/>
    <w:rsid w:val="0039058A"/>
    <w:rsid w:val="00390803"/>
    <w:rsid w:val="003908F4"/>
    <w:rsid w:val="00390A04"/>
    <w:rsid w:val="00390B46"/>
    <w:rsid w:val="00390CC0"/>
    <w:rsid w:val="00390D58"/>
    <w:rsid w:val="00390E95"/>
    <w:rsid w:val="00390E9E"/>
    <w:rsid w:val="00390F18"/>
    <w:rsid w:val="003910A0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2F87"/>
    <w:rsid w:val="00393051"/>
    <w:rsid w:val="0039306C"/>
    <w:rsid w:val="00393572"/>
    <w:rsid w:val="003939DF"/>
    <w:rsid w:val="00393E1D"/>
    <w:rsid w:val="003941EB"/>
    <w:rsid w:val="0039433F"/>
    <w:rsid w:val="003945E3"/>
    <w:rsid w:val="00394989"/>
    <w:rsid w:val="00394AF1"/>
    <w:rsid w:val="00394EBC"/>
    <w:rsid w:val="00394FE0"/>
    <w:rsid w:val="00395021"/>
    <w:rsid w:val="00395295"/>
    <w:rsid w:val="00395337"/>
    <w:rsid w:val="0039564C"/>
    <w:rsid w:val="00395AF8"/>
    <w:rsid w:val="003962AC"/>
    <w:rsid w:val="0039642A"/>
    <w:rsid w:val="003965AF"/>
    <w:rsid w:val="00396654"/>
    <w:rsid w:val="00396876"/>
    <w:rsid w:val="003969DA"/>
    <w:rsid w:val="00396ED7"/>
    <w:rsid w:val="00396FC8"/>
    <w:rsid w:val="0039708A"/>
    <w:rsid w:val="00397856"/>
    <w:rsid w:val="003979B5"/>
    <w:rsid w:val="00397D31"/>
    <w:rsid w:val="003A0683"/>
    <w:rsid w:val="003A0983"/>
    <w:rsid w:val="003A0A2E"/>
    <w:rsid w:val="003A0A9E"/>
    <w:rsid w:val="003A0B0A"/>
    <w:rsid w:val="003A18F0"/>
    <w:rsid w:val="003A1986"/>
    <w:rsid w:val="003A1DA5"/>
    <w:rsid w:val="003A230C"/>
    <w:rsid w:val="003A244C"/>
    <w:rsid w:val="003A2466"/>
    <w:rsid w:val="003A2BF5"/>
    <w:rsid w:val="003A311A"/>
    <w:rsid w:val="003A322E"/>
    <w:rsid w:val="003A32C6"/>
    <w:rsid w:val="003A3334"/>
    <w:rsid w:val="003A34A8"/>
    <w:rsid w:val="003A3532"/>
    <w:rsid w:val="003A3604"/>
    <w:rsid w:val="003A390D"/>
    <w:rsid w:val="003A3C90"/>
    <w:rsid w:val="003A3D7B"/>
    <w:rsid w:val="003A3F86"/>
    <w:rsid w:val="003A40C6"/>
    <w:rsid w:val="003A42FC"/>
    <w:rsid w:val="003A4454"/>
    <w:rsid w:val="003A4581"/>
    <w:rsid w:val="003A466A"/>
    <w:rsid w:val="003A4ACE"/>
    <w:rsid w:val="003A4D26"/>
    <w:rsid w:val="003A4E4E"/>
    <w:rsid w:val="003A612C"/>
    <w:rsid w:val="003A61F4"/>
    <w:rsid w:val="003A6433"/>
    <w:rsid w:val="003A64AB"/>
    <w:rsid w:val="003A6871"/>
    <w:rsid w:val="003A69F9"/>
    <w:rsid w:val="003A6CD4"/>
    <w:rsid w:val="003A6D7A"/>
    <w:rsid w:val="003A6F4E"/>
    <w:rsid w:val="003A752B"/>
    <w:rsid w:val="003A7698"/>
    <w:rsid w:val="003A7AD8"/>
    <w:rsid w:val="003A7AF9"/>
    <w:rsid w:val="003A7D8D"/>
    <w:rsid w:val="003A7E1E"/>
    <w:rsid w:val="003A7F92"/>
    <w:rsid w:val="003B00B8"/>
    <w:rsid w:val="003B03B6"/>
    <w:rsid w:val="003B08C3"/>
    <w:rsid w:val="003B0F2D"/>
    <w:rsid w:val="003B1A0C"/>
    <w:rsid w:val="003B1AC4"/>
    <w:rsid w:val="003B1B13"/>
    <w:rsid w:val="003B1C1F"/>
    <w:rsid w:val="003B1CDD"/>
    <w:rsid w:val="003B1ED6"/>
    <w:rsid w:val="003B219B"/>
    <w:rsid w:val="003B24FD"/>
    <w:rsid w:val="003B2BA8"/>
    <w:rsid w:val="003B2F2D"/>
    <w:rsid w:val="003B335E"/>
    <w:rsid w:val="003B351B"/>
    <w:rsid w:val="003B351F"/>
    <w:rsid w:val="003B3903"/>
    <w:rsid w:val="003B3A7E"/>
    <w:rsid w:val="003B41FD"/>
    <w:rsid w:val="003B42AB"/>
    <w:rsid w:val="003B4665"/>
    <w:rsid w:val="003B4761"/>
    <w:rsid w:val="003B55D7"/>
    <w:rsid w:val="003B575C"/>
    <w:rsid w:val="003B576C"/>
    <w:rsid w:val="003B5B6B"/>
    <w:rsid w:val="003B5CA9"/>
    <w:rsid w:val="003B5E95"/>
    <w:rsid w:val="003B611D"/>
    <w:rsid w:val="003B6635"/>
    <w:rsid w:val="003B677A"/>
    <w:rsid w:val="003B67F7"/>
    <w:rsid w:val="003B69C5"/>
    <w:rsid w:val="003B6CE9"/>
    <w:rsid w:val="003B6E6F"/>
    <w:rsid w:val="003B6EF6"/>
    <w:rsid w:val="003B72F6"/>
    <w:rsid w:val="003B7366"/>
    <w:rsid w:val="003B7585"/>
    <w:rsid w:val="003B7622"/>
    <w:rsid w:val="003B7D56"/>
    <w:rsid w:val="003C0030"/>
    <w:rsid w:val="003C015A"/>
    <w:rsid w:val="003C02DE"/>
    <w:rsid w:val="003C0CE3"/>
    <w:rsid w:val="003C0D15"/>
    <w:rsid w:val="003C1195"/>
    <w:rsid w:val="003C1444"/>
    <w:rsid w:val="003C1843"/>
    <w:rsid w:val="003C18B7"/>
    <w:rsid w:val="003C1C0D"/>
    <w:rsid w:val="003C1FEB"/>
    <w:rsid w:val="003C20AF"/>
    <w:rsid w:val="003C21D2"/>
    <w:rsid w:val="003C24F2"/>
    <w:rsid w:val="003C293A"/>
    <w:rsid w:val="003C2F0B"/>
    <w:rsid w:val="003C309E"/>
    <w:rsid w:val="003C3228"/>
    <w:rsid w:val="003C3438"/>
    <w:rsid w:val="003C34B6"/>
    <w:rsid w:val="003C3F56"/>
    <w:rsid w:val="003C4127"/>
    <w:rsid w:val="003C4184"/>
    <w:rsid w:val="003C461C"/>
    <w:rsid w:val="003C468A"/>
    <w:rsid w:val="003C4947"/>
    <w:rsid w:val="003C5168"/>
    <w:rsid w:val="003C548E"/>
    <w:rsid w:val="003C54E9"/>
    <w:rsid w:val="003C56A0"/>
    <w:rsid w:val="003C5F83"/>
    <w:rsid w:val="003C6008"/>
    <w:rsid w:val="003C6018"/>
    <w:rsid w:val="003C661B"/>
    <w:rsid w:val="003C679A"/>
    <w:rsid w:val="003C6829"/>
    <w:rsid w:val="003C6C37"/>
    <w:rsid w:val="003C6DA2"/>
    <w:rsid w:val="003C6ED1"/>
    <w:rsid w:val="003C6FF8"/>
    <w:rsid w:val="003C707F"/>
    <w:rsid w:val="003C70DB"/>
    <w:rsid w:val="003C72BF"/>
    <w:rsid w:val="003C78A1"/>
    <w:rsid w:val="003C79F3"/>
    <w:rsid w:val="003C7AAC"/>
    <w:rsid w:val="003C7BC1"/>
    <w:rsid w:val="003D031D"/>
    <w:rsid w:val="003D05B9"/>
    <w:rsid w:val="003D0820"/>
    <w:rsid w:val="003D0A08"/>
    <w:rsid w:val="003D0A9D"/>
    <w:rsid w:val="003D0C59"/>
    <w:rsid w:val="003D0F4F"/>
    <w:rsid w:val="003D122E"/>
    <w:rsid w:val="003D1530"/>
    <w:rsid w:val="003D1557"/>
    <w:rsid w:val="003D156C"/>
    <w:rsid w:val="003D15B4"/>
    <w:rsid w:val="003D17F8"/>
    <w:rsid w:val="003D1B6B"/>
    <w:rsid w:val="003D1E63"/>
    <w:rsid w:val="003D1F60"/>
    <w:rsid w:val="003D26C5"/>
    <w:rsid w:val="003D291E"/>
    <w:rsid w:val="003D2A7F"/>
    <w:rsid w:val="003D2B50"/>
    <w:rsid w:val="003D2FC3"/>
    <w:rsid w:val="003D33B7"/>
    <w:rsid w:val="003D3443"/>
    <w:rsid w:val="003D3E64"/>
    <w:rsid w:val="003D3FE5"/>
    <w:rsid w:val="003D409B"/>
    <w:rsid w:val="003D41A2"/>
    <w:rsid w:val="003D489B"/>
    <w:rsid w:val="003D48A0"/>
    <w:rsid w:val="003D495A"/>
    <w:rsid w:val="003D4BF9"/>
    <w:rsid w:val="003D5022"/>
    <w:rsid w:val="003D5146"/>
    <w:rsid w:val="003D5299"/>
    <w:rsid w:val="003D52EB"/>
    <w:rsid w:val="003D568A"/>
    <w:rsid w:val="003D5845"/>
    <w:rsid w:val="003D5AF5"/>
    <w:rsid w:val="003D5C81"/>
    <w:rsid w:val="003D5CA5"/>
    <w:rsid w:val="003D5F1E"/>
    <w:rsid w:val="003D63CA"/>
    <w:rsid w:val="003D63E2"/>
    <w:rsid w:val="003D6442"/>
    <w:rsid w:val="003D6680"/>
    <w:rsid w:val="003D68CB"/>
    <w:rsid w:val="003D6BB2"/>
    <w:rsid w:val="003D7020"/>
    <w:rsid w:val="003D71B1"/>
    <w:rsid w:val="003D7827"/>
    <w:rsid w:val="003D78A4"/>
    <w:rsid w:val="003D7DD3"/>
    <w:rsid w:val="003D7E72"/>
    <w:rsid w:val="003E0152"/>
    <w:rsid w:val="003E0223"/>
    <w:rsid w:val="003E03E4"/>
    <w:rsid w:val="003E0BDD"/>
    <w:rsid w:val="003E0C0A"/>
    <w:rsid w:val="003E0E13"/>
    <w:rsid w:val="003E17D3"/>
    <w:rsid w:val="003E19D5"/>
    <w:rsid w:val="003E1F9A"/>
    <w:rsid w:val="003E23DF"/>
    <w:rsid w:val="003E2ACD"/>
    <w:rsid w:val="003E2C26"/>
    <w:rsid w:val="003E2D51"/>
    <w:rsid w:val="003E2D5F"/>
    <w:rsid w:val="003E2DE1"/>
    <w:rsid w:val="003E2F15"/>
    <w:rsid w:val="003E3427"/>
    <w:rsid w:val="003E3752"/>
    <w:rsid w:val="003E3AA4"/>
    <w:rsid w:val="003E3E92"/>
    <w:rsid w:val="003E404C"/>
    <w:rsid w:val="003E4602"/>
    <w:rsid w:val="003E4DFC"/>
    <w:rsid w:val="003E509D"/>
    <w:rsid w:val="003E615A"/>
    <w:rsid w:val="003E63C5"/>
    <w:rsid w:val="003E6604"/>
    <w:rsid w:val="003E66A1"/>
    <w:rsid w:val="003E6A2D"/>
    <w:rsid w:val="003E6D29"/>
    <w:rsid w:val="003E712B"/>
    <w:rsid w:val="003E737E"/>
    <w:rsid w:val="003E7638"/>
    <w:rsid w:val="003E798E"/>
    <w:rsid w:val="003E7AEB"/>
    <w:rsid w:val="003E7C17"/>
    <w:rsid w:val="003E7C29"/>
    <w:rsid w:val="003F03E7"/>
    <w:rsid w:val="003F06B2"/>
    <w:rsid w:val="003F09FC"/>
    <w:rsid w:val="003F0A26"/>
    <w:rsid w:val="003F0C98"/>
    <w:rsid w:val="003F1237"/>
    <w:rsid w:val="003F190E"/>
    <w:rsid w:val="003F1C1E"/>
    <w:rsid w:val="003F1DBE"/>
    <w:rsid w:val="003F1F24"/>
    <w:rsid w:val="003F235B"/>
    <w:rsid w:val="003F25A1"/>
    <w:rsid w:val="003F29A5"/>
    <w:rsid w:val="003F3438"/>
    <w:rsid w:val="003F3EB0"/>
    <w:rsid w:val="003F401A"/>
    <w:rsid w:val="003F407A"/>
    <w:rsid w:val="003F4590"/>
    <w:rsid w:val="003F45CA"/>
    <w:rsid w:val="003F45E0"/>
    <w:rsid w:val="003F4630"/>
    <w:rsid w:val="003F464A"/>
    <w:rsid w:val="003F473B"/>
    <w:rsid w:val="003F4797"/>
    <w:rsid w:val="003F4872"/>
    <w:rsid w:val="003F4F28"/>
    <w:rsid w:val="003F4FEC"/>
    <w:rsid w:val="003F51FC"/>
    <w:rsid w:val="003F5293"/>
    <w:rsid w:val="003F52BF"/>
    <w:rsid w:val="003F53CE"/>
    <w:rsid w:val="003F588C"/>
    <w:rsid w:val="003F58D3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8D1"/>
    <w:rsid w:val="003F6B63"/>
    <w:rsid w:val="003F6D44"/>
    <w:rsid w:val="003F6D49"/>
    <w:rsid w:val="003F7173"/>
    <w:rsid w:val="003F7833"/>
    <w:rsid w:val="003F7842"/>
    <w:rsid w:val="003F79D4"/>
    <w:rsid w:val="003F7D50"/>
    <w:rsid w:val="00400099"/>
    <w:rsid w:val="00400290"/>
    <w:rsid w:val="004002A5"/>
    <w:rsid w:val="0040043A"/>
    <w:rsid w:val="004006F9"/>
    <w:rsid w:val="00400C07"/>
    <w:rsid w:val="00400C8A"/>
    <w:rsid w:val="00401486"/>
    <w:rsid w:val="00401544"/>
    <w:rsid w:val="00401D18"/>
    <w:rsid w:val="00401E03"/>
    <w:rsid w:val="004020EA"/>
    <w:rsid w:val="00402287"/>
    <w:rsid w:val="004024C8"/>
    <w:rsid w:val="0040257F"/>
    <w:rsid w:val="00402C5C"/>
    <w:rsid w:val="00402FC2"/>
    <w:rsid w:val="00403725"/>
    <w:rsid w:val="00403775"/>
    <w:rsid w:val="00403A8B"/>
    <w:rsid w:val="00404008"/>
    <w:rsid w:val="00404093"/>
    <w:rsid w:val="00404188"/>
    <w:rsid w:val="004042D7"/>
    <w:rsid w:val="004042F6"/>
    <w:rsid w:val="00404696"/>
    <w:rsid w:val="00404FA6"/>
    <w:rsid w:val="0040607F"/>
    <w:rsid w:val="00406207"/>
    <w:rsid w:val="004063B9"/>
    <w:rsid w:val="00406440"/>
    <w:rsid w:val="004066F1"/>
    <w:rsid w:val="00406CE3"/>
    <w:rsid w:val="00406D09"/>
    <w:rsid w:val="00406D8E"/>
    <w:rsid w:val="00406EE5"/>
    <w:rsid w:val="00406F78"/>
    <w:rsid w:val="004075FE"/>
    <w:rsid w:val="00407945"/>
    <w:rsid w:val="00407A13"/>
    <w:rsid w:val="00407F1F"/>
    <w:rsid w:val="004100C7"/>
    <w:rsid w:val="0041011E"/>
    <w:rsid w:val="004105B3"/>
    <w:rsid w:val="00410A95"/>
    <w:rsid w:val="00410B92"/>
    <w:rsid w:val="00410D13"/>
    <w:rsid w:val="00410D15"/>
    <w:rsid w:val="00410F1D"/>
    <w:rsid w:val="004111ED"/>
    <w:rsid w:val="00411244"/>
    <w:rsid w:val="00411368"/>
    <w:rsid w:val="00411824"/>
    <w:rsid w:val="004122BD"/>
    <w:rsid w:val="004125B2"/>
    <w:rsid w:val="004125B6"/>
    <w:rsid w:val="004125D8"/>
    <w:rsid w:val="0041267B"/>
    <w:rsid w:val="00412756"/>
    <w:rsid w:val="0041292F"/>
    <w:rsid w:val="00412B74"/>
    <w:rsid w:val="004135C1"/>
    <w:rsid w:val="00413833"/>
    <w:rsid w:val="004138C0"/>
    <w:rsid w:val="004140AF"/>
    <w:rsid w:val="0041456F"/>
    <w:rsid w:val="0041475C"/>
    <w:rsid w:val="00414B9C"/>
    <w:rsid w:val="00414BE3"/>
    <w:rsid w:val="00414E32"/>
    <w:rsid w:val="00414EA8"/>
    <w:rsid w:val="00414EE1"/>
    <w:rsid w:val="0041518A"/>
    <w:rsid w:val="00415465"/>
    <w:rsid w:val="0041552A"/>
    <w:rsid w:val="004156B7"/>
    <w:rsid w:val="00415E61"/>
    <w:rsid w:val="00415EB0"/>
    <w:rsid w:val="00415FEC"/>
    <w:rsid w:val="00416041"/>
    <w:rsid w:val="0041605B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6FF9"/>
    <w:rsid w:val="004172ED"/>
    <w:rsid w:val="004173F1"/>
    <w:rsid w:val="004174C2"/>
    <w:rsid w:val="0041772E"/>
    <w:rsid w:val="0041773F"/>
    <w:rsid w:val="00417A85"/>
    <w:rsid w:val="00417A99"/>
    <w:rsid w:val="00417C70"/>
    <w:rsid w:val="00417F3E"/>
    <w:rsid w:val="00420070"/>
    <w:rsid w:val="004207B3"/>
    <w:rsid w:val="00420C0A"/>
    <w:rsid w:val="00420C9C"/>
    <w:rsid w:val="00421741"/>
    <w:rsid w:val="00421B39"/>
    <w:rsid w:val="00421C07"/>
    <w:rsid w:val="004224EB"/>
    <w:rsid w:val="004231EF"/>
    <w:rsid w:val="004234FE"/>
    <w:rsid w:val="00423834"/>
    <w:rsid w:val="00423F94"/>
    <w:rsid w:val="004241D4"/>
    <w:rsid w:val="00424456"/>
    <w:rsid w:val="00424524"/>
    <w:rsid w:val="004245FE"/>
    <w:rsid w:val="00424781"/>
    <w:rsid w:val="00424925"/>
    <w:rsid w:val="00425120"/>
    <w:rsid w:val="00425346"/>
    <w:rsid w:val="004255BC"/>
    <w:rsid w:val="00425975"/>
    <w:rsid w:val="004259FB"/>
    <w:rsid w:val="00425B06"/>
    <w:rsid w:val="00425D03"/>
    <w:rsid w:val="004260F7"/>
    <w:rsid w:val="004261A9"/>
    <w:rsid w:val="004263E0"/>
    <w:rsid w:val="00426671"/>
    <w:rsid w:val="0042681B"/>
    <w:rsid w:val="00426C8D"/>
    <w:rsid w:val="00426E6B"/>
    <w:rsid w:val="004274A0"/>
    <w:rsid w:val="004275A6"/>
    <w:rsid w:val="00427734"/>
    <w:rsid w:val="00427AD8"/>
    <w:rsid w:val="00427B96"/>
    <w:rsid w:val="00430082"/>
    <w:rsid w:val="004308F8"/>
    <w:rsid w:val="004310A4"/>
    <w:rsid w:val="00431191"/>
    <w:rsid w:val="004313F0"/>
    <w:rsid w:val="0043140B"/>
    <w:rsid w:val="00431BC4"/>
    <w:rsid w:val="00431D52"/>
    <w:rsid w:val="00431E68"/>
    <w:rsid w:val="00432278"/>
    <w:rsid w:val="004330A4"/>
    <w:rsid w:val="004331C1"/>
    <w:rsid w:val="0043344A"/>
    <w:rsid w:val="004335A6"/>
    <w:rsid w:val="00433681"/>
    <w:rsid w:val="00433684"/>
    <w:rsid w:val="00433B74"/>
    <w:rsid w:val="00433FD8"/>
    <w:rsid w:val="00434054"/>
    <w:rsid w:val="00434182"/>
    <w:rsid w:val="00434297"/>
    <w:rsid w:val="0043435A"/>
    <w:rsid w:val="00434446"/>
    <w:rsid w:val="00434492"/>
    <w:rsid w:val="00434882"/>
    <w:rsid w:val="00434982"/>
    <w:rsid w:val="00434A6C"/>
    <w:rsid w:val="00434B82"/>
    <w:rsid w:val="00434D17"/>
    <w:rsid w:val="0043520D"/>
    <w:rsid w:val="00435211"/>
    <w:rsid w:val="00435427"/>
    <w:rsid w:val="00435746"/>
    <w:rsid w:val="0043586E"/>
    <w:rsid w:val="004359A5"/>
    <w:rsid w:val="00435A98"/>
    <w:rsid w:val="00435AA9"/>
    <w:rsid w:val="00435CBD"/>
    <w:rsid w:val="00435CD3"/>
    <w:rsid w:val="00435F36"/>
    <w:rsid w:val="0043600C"/>
    <w:rsid w:val="00436531"/>
    <w:rsid w:val="00436673"/>
    <w:rsid w:val="00436BAC"/>
    <w:rsid w:val="00436BDB"/>
    <w:rsid w:val="004370A0"/>
    <w:rsid w:val="004373C7"/>
    <w:rsid w:val="004375FE"/>
    <w:rsid w:val="004376CF"/>
    <w:rsid w:val="00437710"/>
    <w:rsid w:val="00437904"/>
    <w:rsid w:val="00437A37"/>
    <w:rsid w:val="00440508"/>
    <w:rsid w:val="004409CD"/>
    <w:rsid w:val="00440D7F"/>
    <w:rsid w:val="00440DB5"/>
    <w:rsid w:val="00440EE4"/>
    <w:rsid w:val="00441251"/>
    <w:rsid w:val="0044141A"/>
    <w:rsid w:val="00441509"/>
    <w:rsid w:val="0044158A"/>
    <w:rsid w:val="004416DD"/>
    <w:rsid w:val="004417B3"/>
    <w:rsid w:val="00441845"/>
    <w:rsid w:val="004419E7"/>
    <w:rsid w:val="00441A9F"/>
    <w:rsid w:val="004421AF"/>
    <w:rsid w:val="004422AC"/>
    <w:rsid w:val="004422F2"/>
    <w:rsid w:val="00443205"/>
    <w:rsid w:val="004432F6"/>
    <w:rsid w:val="004436B7"/>
    <w:rsid w:val="00443A7A"/>
    <w:rsid w:val="00443AF6"/>
    <w:rsid w:val="00443D1D"/>
    <w:rsid w:val="00443DB1"/>
    <w:rsid w:val="00443FC8"/>
    <w:rsid w:val="00444801"/>
    <w:rsid w:val="004448BE"/>
    <w:rsid w:val="00444925"/>
    <w:rsid w:val="00444C76"/>
    <w:rsid w:val="004457AE"/>
    <w:rsid w:val="00445C30"/>
    <w:rsid w:val="00445E1D"/>
    <w:rsid w:val="0044633A"/>
    <w:rsid w:val="00446569"/>
    <w:rsid w:val="004469A0"/>
    <w:rsid w:val="00446B55"/>
    <w:rsid w:val="00447074"/>
    <w:rsid w:val="004471CB"/>
    <w:rsid w:val="00447218"/>
    <w:rsid w:val="004476A8"/>
    <w:rsid w:val="00447ACE"/>
    <w:rsid w:val="00447C5B"/>
    <w:rsid w:val="004503D1"/>
    <w:rsid w:val="0045055E"/>
    <w:rsid w:val="0045062B"/>
    <w:rsid w:val="0045092E"/>
    <w:rsid w:val="00450A39"/>
    <w:rsid w:val="00450A68"/>
    <w:rsid w:val="00450A8B"/>
    <w:rsid w:val="00450B8C"/>
    <w:rsid w:val="00450EC8"/>
    <w:rsid w:val="004515AA"/>
    <w:rsid w:val="00451E77"/>
    <w:rsid w:val="00451F58"/>
    <w:rsid w:val="004527AF"/>
    <w:rsid w:val="00452CEE"/>
    <w:rsid w:val="00452EE3"/>
    <w:rsid w:val="00452F48"/>
    <w:rsid w:val="0045310A"/>
    <w:rsid w:val="00453448"/>
    <w:rsid w:val="00453674"/>
    <w:rsid w:val="00453927"/>
    <w:rsid w:val="0045398B"/>
    <w:rsid w:val="004539FD"/>
    <w:rsid w:val="00453A52"/>
    <w:rsid w:val="00454084"/>
    <w:rsid w:val="004547C1"/>
    <w:rsid w:val="00454C4A"/>
    <w:rsid w:val="00454D73"/>
    <w:rsid w:val="004554DD"/>
    <w:rsid w:val="00455B2F"/>
    <w:rsid w:val="00455FE4"/>
    <w:rsid w:val="0045643D"/>
    <w:rsid w:val="004565AC"/>
    <w:rsid w:val="004569D8"/>
    <w:rsid w:val="00456B2E"/>
    <w:rsid w:val="0045707E"/>
    <w:rsid w:val="004572A1"/>
    <w:rsid w:val="00457685"/>
    <w:rsid w:val="00457C6C"/>
    <w:rsid w:val="004603A4"/>
    <w:rsid w:val="004603FD"/>
    <w:rsid w:val="00460645"/>
    <w:rsid w:val="004606C5"/>
    <w:rsid w:val="004609A5"/>
    <w:rsid w:val="00460AE6"/>
    <w:rsid w:val="00460E6F"/>
    <w:rsid w:val="00461010"/>
    <w:rsid w:val="0046114D"/>
    <w:rsid w:val="0046136F"/>
    <w:rsid w:val="0046138C"/>
    <w:rsid w:val="0046178F"/>
    <w:rsid w:val="00461F1D"/>
    <w:rsid w:val="004621C4"/>
    <w:rsid w:val="00462206"/>
    <w:rsid w:val="00462451"/>
    <w:rsid w:val="004624B1"/>
    <w:rsid w:val="004625FC"/>
    <w:rsid w:val="0046268B"/>
    <w:rsid w:val="004628A5"/>
    <w:rsid w:val="00462A56"/>
    <w:rsid w:val="00462C0B"/>
    <w:rsid w:val="00462DE4"/>
    <w:rsid w:val="00462E3B"/>
    <w:rsid w:val="00463028"/>
    <w:rsid w:val="004630B1"/>
    <w:rsid w:val="004631A3"/>
    <w:rsid w:val="004633CD"/>
    <w:rsid w:val="004633CE"/>
    <w:rsid w:val="00463407"/>
    <w:rsid w:val="00463A46"/>
    <w:rsid w:val="00463DA2"/>
    <w:rsid w:val="00463DF0"/>
    <w:rsid w:val="00463E4E"/>
    <w:rsid w:val="00463FF7"/>
    <w:rsid w:val="004640A7"/>
    <w:rsid w:val="004640BB"/>
    <w:rsid w:val="004642B8"/>
    <w:rsid w:val="004647F2"/>
    <w:rsid w:val="00464C37"/>
    <w:rsid w:val="00464F77"/>
    <w:rsid w:val="004652A3"/>
    <w:rsid w:val="004655B0"/>
    <w:rsid w:val="00465688"/>
    <w:rsid w:val="00465AB5"/>
    <w:rsid w:val="004660A1"/>
    <w:rsid w:val="004664E7"/>
    <w:rsid w:val="00466C0D"/>
    <w:rsid w:val="00466C2F"/>
    <w:rsid w:val="00467100"/>
    <w:rsid w:val="00467644"/>
    <w:rsid w:val="0046781F"/>
    <w:rsid w:val="00467B02"/>
    <w:rsid w:val="00467C7D"/>
    <w:rsid w:val="00467DA4"/>
    <w:rsid w:val="00467FBA"/>
    <w:rsid w:val="004705C2"/>
    <w:rsid w:val="004706FA"/>
    <w:rsid w:val="00470783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39BE"/>
    <w:rsid w:val="00473D5B"/>
    <w:rsid w:val="00473DA7"/>
    <w:rsid w:val="004744E7"/>
    <w:rsid w:val="00474583"/>
    <w:rsid w:val="004745CE"/>
    <w:rsid w:val="00474DA3"/>
    <w:rsid w:val="00475A56"/>
    <w:rsid w:val="00475C24"/>
    <w:rsid w:val="00475CA9"/>
    <w:rsid w:val="00476246"/>
    <w:rsid w:val="0047656E"/>
    <w:rsid w:val="00476869"/>
    <w:rsid w:val="00476C57"/>
    <w:rsid w:val="00476F72"/>
    <w:rsid w:val="00476F9F"/>
    <w:rsid w:val="00477017"/>
    <w:rsid w:val="00477101"/>
    <w:rsid w:val="004771C0"/>
    <w:rsid w:val="00477476"/>
    <w:rsid w:val="004800A4"/>
    <w:rsid w:val="0048045D"/>
    <w:rsid w:val="00480546"/>
    <w:rsid w:val="00480584"/>
    <w:rsid w:val="004805A8"/>
    <w:rsid w:val="004807C2"/>
    <w:rsid w:val="004807F2"/>
    <w:rsid w:val="00480BFF"/>
    <w:rsid w:val="00480D0F"/>
    <w:rsid w:val="00480E2C"/>
    <w:rsid w:val="00481274"/>
    <w:rsid w:val="004819D7"/>
    <w:rsid w:val="00481F5A"/>
    <w:rsid w:val="0048209D"/>
    <w:rsid w:val="004822C1"/>
    <w:rsid w:val="00482B67"/>
    <w:rsid w:val="0048325E"/>
    <w:rsid w:val="004834B8"/>
    <w:rsid w:val="00483A3A"/>
    <w:rsid w:val="00483B75"/>
    <w:rsid w:val="0048431C"/>
    <w:rsid w:val="004845A5"/>
    <w:rsid w:val="004847A6"/>
    <w:rsid w:val="00484840"/>
    <w:rsid w:val="004848F3"/>
    <w:rsid w:val="0048532E"/>
    <w:rsid w:val="004857D2"/>
    <w:rsid w:val="00486343"/>
    <w:rsid w:val="00486613"/>
    <w:rsid w:val="0048661A"/>
    <w:rsid w:val="004867BB"/>
    <w:rsid w:val="00486AEA"/>
    <w:rsid w:val="00487037"/>
    <w:rsid w:val="00487547"/>
    <w:rsid w:val="004876D2"/>
    <w:rsid w:val="004879A4"/>
    <w:rsid w:val="00487C07"/>
    <w:rsid w:val="00487D59"/>
    <w:rsid w:val="004906BF"/>
    <w:rsid w:val="00490931"/>
    <w:rsid w:val="00490B97"/>
    <w:rsid w:val="00490C63"/>
    <w:rsid w:val="00490D7E"/>
    <w:rsid w:val="00491095"/>
    <w:rsid w:val="0049129C"/>
    <w:rsid w:val="00491545"/>
    <w:rsid w:val="004918F5"/>
    <w:rsid w:val="00491E04"/>
    <w:rsid w:val="00491E7E"/>
    <w:rsid w:val="0049208A"/>
    <w:rsid w:val="004922FB"/>
    <w:rsid w:val="00492539"/>
    <w:rsid w:val="004928C1"/>
    <w:rsid w:val="004928CB"/>
    <w:rsid w:val="00492CFC"/>
    <w:rsid w:val="00493210"/>
    <w:rsid w:val="004932F4"/>
    <w:rsid w:val="004933AC"/>
    <w:rsid w:val="00493545"/>
    <w:rsid w:val="004935A1"/>
    <w:rsid w:val="00493776"/>
    <w:rsid w:val="00493970"/>
    <w:rsid w:val="0049450C"/>
    <w:rsid w:val="004947DE"/>
    <w:rsid w:val="004947E6"/>
    <w:rsid w:val="0049494A"/>
    <w:rsid w:val="00494B31"/>
    <w:rsid w:val="00494D2E"/>
    <w:rsid w:val="00494F57"/>
    <w:rsid w:val="0049503E"/>
    <w:rsid w:val="0049580F"/>
    <w:rsid w:val="0049583D"/>
    <w:rsid w:val="004959BD"/>
    <w:rsid w:val="004959EA"/>
    <w:rsid w:val="00495FE1"/>
    <w:rsid w:val="0049651E"/>
    <w:rsid w:val="00496763"/>
    <w:rsid w:val="004969D6"/>
    <w:rsid w:val="00496B44"/>
    <w:rsid w:val="00496BBD"/>
    <w:rsid w:val="00496D04"/>
    <w:rsid w:val="00496DD7"/>
    <w:rsid w:val="00496DF0"/>
    <w:rsid w:val="00497217"/>
    <w:rsid w:val="0049736A"/>
    <w:rsid w:val="00497689"/>
    <w:rsid w:val="0049774A"/>
    <w:rsid w:val="004979F0"/>
    <w:rsid w:val="00497EC5"/>
    <w:rsid w:val="004A004D"/>
    <w:rsid w:val="004A0298"/>
    <w:rsid w:val="004A0345"/>
    <w:rsid w:val="004A0D11"/>
    <w:rsid w:val="004A0D1B"/>
    <w:rsid w:val="004A0FB8"/>
    <w:rsid w:val="004A143A"/>
    <w:rsid w:val="004A1472"/>
    <w:rsid w:val="004A1769"/>
    <w:rsid w:val="004A1772"/>
    <w:rsid w:val="004A1C87"/>
    <w:rsid w:val="004A1CB1"/>
    <w:rsid w:val="004A1F03"/>
    <w:rsid w:val="004A2068"/>
    <w:rsid w:val="004A206F"/>
    <w:rsid w:val="004A244E"/>
    <w:rsid w:val="004A25B2"/>
    <w:rsid w:val="004A26DD"/>
    <w:rsid w:val="004A28F0"/>
    <w:rsid w:val="004A31D8"/>
    <w:rsid w:val="004A3452"/>
    <w:rsid w:val="004A3474"/>
    <w:rsid w:val="004A35FF"/>
    <w:rsid w:val="004A374A"/>
    <w:rsid w:val="004A4050"/>
    <w:rsid w:val="004A40EA"/>
    <w:rsid w:val="004A417A"/>
    <w:rsid w:val="004A41E8"/>
    <w:rsid w:val="004A4296"/>
    <w:rsid w:val="004A45D1"/>
    <w:rsid w:val="004A462C"/>
    <w:rsid w:val="004A46E3"/>
    <w:rsid w:val="004A485E"/>
    <w:rsid w:val="004A5173"/>
    <w:rsid w:val="004A51D1"/>
    <w:rsid w:val="004A52A3"/>
    <w:rsid w:val="004A55CA"/>
    <w:rsid w:val="004A5772"/>
    <w:rsid w:val="004A5D6C"/>
    <w:rsid w:val="004A5FA5"/>
    <w:rsid w:val="004A6117"/>
    <w:rsid w:val="004A69F5"/>
    <w:rsid w:val="004A6AF0"/>
    <w:rsid w:val="004A6BFF"/>
    <w:rsid w:val="004A722E"/>
    <w:rsid w:val="004A7259"/>
    <w:rsid w:val="004A77F6"/>
    <w:rsid w:val="004A7D1F"/>
    <w:rsid w:val="004B017F"/>
    <w:rsid w:val="004B09D2"/>
    <w:rsid w:val="004B0ABB"/>
    <w:rsid w:val="004B14CF"/>
    <w:rsid w:val="004B165D"/>
    <w:rsid w:val="004B1929"/>
    <w:rsid w:val="004B1A4A"/>
    <w:rsid w:val="004B1C0B"/>
    <w:rsid w:val="004B1CCF"/>
    <w:rsid w:val="004B1F02"/>
    <w:rsid w:val="004B2D31"/>
    <w:rsid w:val="004B2E96"/>
    <w:rsid w:val="004B3000"/>
    <w:rsid w:val="004B3473"/>
    <w:rsid w:val="004B34BF"/>
    <w:rsid w:val="004B3606"/>
    <w:rsid w:val="004B36A9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4977"/>
    <w:rsid w:val="004B4D90"/>
    <w:rsid w:val="004B50A2"/>
    <w:rsid w:val="004B5A6B"/>
    <w:rsid w:val="004B5AB8"/>
    <w:rsid w:val="004B5ABF"/>
    <w:rsid w:val="004B5C3E"/>
    <w:rsid w:val="004B5DDA"/>
    <w:rsid w:val="004B617B"/>
    <w:rsid w:val="004B667D"/>
    <w:rsid w:val="004B67D0"/>
    <w:rsid w:val="004B6CC3"/>
    <w:rsid w:val="004B6D85"/>
    <w:rsid w:val="004B6DCF"/>
    <w:rsid w:val="004B76A2"/>
    <w:rsid w:val="004B76CF"/>
    <w:rsid w:val="004B7A6A"/>
    <w:rsid w:val="004B7B56"/>
    <w:rsid w:val="004B7CA0"/>
    <w:rsid w:val="004B7D29"/>
    <w:rsid w:val="004B7DE1"/>
    <w:rsid w:val="004B7F77"/>
    <w:rsid w:val="004C008C"/>
    <w:rsid w:val="004C00F5"/>
    <w:rsid w:val="004C01B1"/>
    <w:rsid w:val="004C01F2"/>
    <w:rsid w:val="004C0529"/>
    <w:rsid w:val="004C054E"/>
    <w:rsid w:val="004C0915"/>
    <w:rsid w:val="004C0A2B"/>
    <w:rsid w:val="004C0CD3"/>
    <w:rsid w:val="004C0FBE"/>
    <w:rsid w:val="004C11E8"/>
    <w:rsid w:val="004C122C"/>
    <w:rsid w:val="004C13A0"/>
    <w:rsid w:val="004C17E4"/>
    <w:rsid w:val="004C203C"/>
    <w:rsid w:val="004C209F"/>
    <w:rsid w:val="004C20E7"/>
    <w:rsid w:val="004C2225"/>
    <w:rsid w:val="004C231D"/>
    <w:rsid w:val="004C24EB"/>
    <w:rsid w:val="004C260D"/>
    <w:rsid w:val="004C2BBF"/>
    <w:rsid w:val="004C2CAB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0"/>
    <w:rsid w:val="004C38D4"/>
    <w:rsid w:val="004C3954"/>
    <w:rsid w:val="004C3C96"/>
    <w:rsid w:val="004C3DEB"/>
    <w:rsid w:val="004C455E"/>
    <w:rsid w:val="004C4774"/>
    <w:rsid w:val="004C4B1C"/>
    <w:rsid w:val="004C4E84"/>
    <w:rsid w:val="004C507B"/>
    <w:rsid w:val="004C533F"/>
    <w:rsid w:val="004C5745"/>
    <w:rsid w:val="004C5860"/>
    <w:rsid w:val="004C6011"/>
    <w:rsid w:val="004C61C9"/>
    <w:rsid w:val="004C6233"/>
    <w:rsid w:val="004C63E8"/>
    <w:rsid w:val="004C6914"/>
    <w:rsid w:val="004C6CCA"/>
    <w:rsid w:val="004C6E64"/>
    <w:rsid w:val="004C745F"/>
    <w:rsid w:val="004C7620"/>
    <w:rsid w:val="004C7A40"/>
    <w:rsid w:val="004D02E7"/>
    <w:rsid w:val="004D04F4"/>
    <w:rsid w:val="004D0790"/>
    <w:rsid w:val="004D095B"/>
    <w:rsid w:val="004D09F2"/>
    <w:rsid w:val="004D0A32"/>
    <w:rsid w:val="004D10A2"/>
    <w:rsid w:val="004D16DF"/>
    <w:rsid w:val="004D1A13"/>
    <w:rsid w:val="004D1BDD"/>
    <w:rsid w:val="004D1CCA"/>
    <w:rsid w:val="004D20E9"/>
    <w:rsid w:val="004D239A"/>
    <w:rsid w:val="004D24B9"/>
    <w:rsid w:val="004D2837"/>
    <w:rsid w:val="004D2846"/>
    <w:rsid w:val="004D297B"/>
    <w:rsid w:val="004D2BE3"/>
    <w:rsid w:val="004D2E72"/>
    <w:rsid w:val="004D33EE"/>
    <w:rsid w:val="004D3446"/>
    <w:rsid w:val="004D34FC"/>
    <w:rsid w:val="004D36DD"/>
    <w:rsid w:val="004D385D"/>
    <w:rsid w:val="004D3DBF"/>
    <w:rsid w:val="004D3DE6"/>
    <w:rsid w:val="004D3DEE"/>
    <w:rsid w:val="004D3E94"/>
    <w:rsid w:val="004D3E97"/>
    <w:rsid w:val="004D3EDB"/>
    <w:rsid w:val="004D3F53"/>
    <w:rsid w:val="004D4128"/>
    <w:rsid w:val="004D44FE"/>
    <w:rsid w:val="004D465A"/>
    <w:rsid w:val="004D479B"/>
    <w:rsid w:val="004D4872"/>
    <w:rsid w:val="004D48B6"/>
    <w:rsid w:val="004D4F54"/>
    <w:rsid w:val="004D4F7A"/>
    <w:rsid w:val="004D5603"/>
    <w:rsid w:val="004D58FD"/>
    <w:rsid w:val="004D5910"/>
    <w:rsid w:val="004D5A47"/>
    <w:rsid w:val="004D5BBC"/>
    <w:rsid w:val="004D60B2"/>
    <w:rsid w:val="004D646D"/>
    <w:rsid w:val="004D6A73"/>
    <w:rsid w:val="004D6B8A"/>
    <w:rsid w:val="004D6C98"/>
    <w:rsid w:val="004D6E31"/>
    <w:rsid w:val="004D6F80"/>
    <w:rsid w:val="004D71E5"/>
    <w:rsid w:val="004D7303"/>
    <w:rsid w:val="004D73F8"/>
    <w:rsid w:val="004D7820"/>
    <w:rsid w:val="004D7BAE"/>
    <w:rsid w:val="004D7DBC"/>
    <w:rsid w:val="004E023F"/>
    <w:rsid w:val="004E03B0"/>
    <w:rsid w:val="004E064F"/>
    <w:rsid w:val="004E069E"/>
    <w:rsid w:val="004E08A2"/>
    <w:rsid w:val="004E10AE"/>
    <w:rsid w:val="004E12C6"/>
    <w:rsid w:val="004E1773"/>
    <w:rsid w:val="004E18C7"/>
    <w:rsid w:val="004E1C31"/>
    <w:rsid w:val="004E1D5B"/>
    <w:rsid w:val="004E1E78"/>
    <w:rsid w:val="004E2119"/>
    <w:rsid w:val="004E246B"/>
    <w:rsid w:val="004E25C2"/>
    <w:rsid w:val="004E2622"/>
    <w:rsid w:val="004E27E1"/>
    <w:rsid w:val="004E2C94"/>
    <w:rsid w:val="004E2C97"/>
    <w:rsid w:val="004E2D9F"/>
    <w:rsid w:val="004E2EAF"/>
    <w:rsid w:val="004E304E"/>
    <w:rsid w:val="004E334E"/>
    <w:rsid w:val="004E35AA"/>
    <w:rsid w:val="004E3660"/>
    <w:rsid w:val="004E3C34"/>
    <w:rsid w:val="004E3F71"/>
    <w:rsid w:val="004E41D9"/>
    <w:rsid w:val="004E4381"/>
    <w:rsid w:val="004E441F"/>
    <w:rsid w:val="004E47FF"/>
    <w:rsid w:val="004E49C5"/>
    <w:rsid w:val="004E4B4B"/>
    <w:rsid w:val="004E4C23"/>
    <w:rsid w:val="004E4C84"/>
    <w:rsid w:val="004E4ED8"/>
    <w:rsid w:val="004E5116"/>
    <w:rsid w:val="004E517D"/>
    <w:rsid w:val="004E5227"/>
    <w:rsid w:val="004E55E4"/>
    <w:rsid w:val="004E573A"/>
    <w:rsid w:val="004E59BD"/>
    <w:rsid w:val="004E5DEF"/>
    <w:rsid w:val="004E5FF7"/>
    <w:rsid w:val="004E6303"/>
    <w:rsid w:val="004E66B4"/>
    <w:rsid w:val="004E6BDE"/>
    <w:rsid w:val="004E7411"/>
    <w:rsid w:val="004E7564"/>
    <w:rsid w:val="004E7CF0"/>
    <w:rsid w:val="004F02C5"/>
    <w:rsid w:val="004F052F"/>
    <w:rsid w:val="004F07A2"/>
    <w:rsid w:val="004F084A"/>
    <w:rsid w:val="004F0E17"/>
    <w:rsid w:val="004F0EF3"/>
    <w:rsid w:val="004F1016"/>
    <w:rsid w:val="004F1207"/>
    <w:rsid w:val="004F135F"/>
    <w:rsid w:val="004F172E"/>
    <w:rsid w:val="004F18F9"/>
    <w:rsid w:val="004F1F54"/>
    <w:rsid w:val="004F20C5"/>
    <w:rsid w:val="004F2AB6"/>
    <w:rsid w:val="004F2AC3"/>
    <w:rsid w:val="004F2AE2"/>
    <w:rsid w:val="004F32EC"/>
    <w:rsid w:val="004F359A"/>
    <w:rsid w:val="004F360F"/>
    <w:rsid w:val="004F3A88"/>
    <w:rsid w:val="004F3B70"/>
    <w:rsid w:val="004F3C0D"/>
    <w:rsid w:val="004F3F28"/>
    <w:rsid w:val="004F3F88"/>
    <w:rsid w:val="004F403D"/>
    <w:rsid w:val="004F40D6"/>
    <w:rsid w:val="004F41B1"/>
    <w:rsid w:val="004F493F"/>
    <w:rsid w:val="004F4BBE"/>
    <w:rsid w:val="004F5687"/>
    <w:rsid w:val="004F5D22"/>
    <w:rsid w:val="004F5DD1"/>
    <w:rsid w:val="004F663F"/>
    <w:rsid w:val="004F6805"/>
    <w:rsid w:val="004F6AD1"/>
    <w:rsid w:val="004F6EF0"/>
    <w:rsid w:val="004F7110"/>
    <w:rsid w:val="004F7111"/>
    <w:rsid w:val="004F7265"/>
    <w:rsid w:val="004F7EA3"/>
    <w:rsid w:val="004F7FBC"/>
    <w:rsid w:val="00500109"/>
    <w:rsid w:val="0050023C"/>
    <w:rsid w:val="00500D49"/>
    <w:rsid w:val="00501293"/>
    <w:rsid w:val="005013E6"/>
    <w:rsid w:val="0050174E"/>
    <w:rsid w:val="00501B74"/>
    <w:rsid w:val="00501ED6"/>
    <w:rsid w:val="00501F8B"/>
    <w:rsid w:val="0050221E"/>
    <w:rsid w:val="005027E4"/>
    <w:rsid w:val="00502BCF"/>
    <w:rsid w:val="00502BDC"/>
    <w:rsid w:val="00502D85"/>
    <w:rsid w:val="00502E39"/>
    <w:rsid w:val="00503119"/>
    <w:rsid w:val="005032CB"/>
    <w:rsid w:val="005033E7"/>
    <w:rsid w:val="0050345C"/>
    <w:rsid w:val="005034E1"/>
    <w:rsid w:val="00503854"/>
    <w:rsid w:val="00503E40"/>
    <w:rsid w:val="00503ED8"/>
    <w:rsid w:val="00503EDC"/>
    <w:rsid w:val="005041B5"/>
    <w:rsid w:val="005042AB"/>
    <w:rsid w:val="0050446A"/>
    <w:rsid w:val="00504506"/>
    <w:rsid w:val="0050475D"/>
    <w:rsid w:val="00504920"/>
    <w:rsid w:val="00505CB5"/>
    <w:rsid w:val="00506291"/>
    <w:rsid w:val="0050638C"/>
    <w:rsid w:val="00506771"/>
    <w:rsid w:val="005069EF"/>
    <w:rsid w:val="005069FA"/>
    <w:rsid w:val="00506D43"/>
    <w:rsid w:val="00506DE9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17C"/>
    <w:rsid w:val="00511453"/>
    <w:rsid w:val="00511793"/>
    <w:rsid w:val="005117B9"/>
    <w:rsid w:val="00511A00"/>
    <w:rsid w:val="00511CDC"/>
    <w:rsid w:val="00511D3D"/>
    <w:rsid w:val="00511EBB"/>
    <w:rsid w:val="00511F12"/>
    <w:rsid w:val="00511FDB"/>
    <w:rsid w:val="00511FFE"/>
    <w:rsid w:val="005123D6"/>
    <w:rsid w:val="0051261F"/>
    <w:rsid w:val="0051277D"/>
    <w:rsid w:val="00512D3E"/>
    <w:rsid w:val="00512F5D"/>
    <w:rsid w:val="0051338D"/>
    <w:rsid w:val="00513433"/>
    <w:rsid w:val="005135ED"/>
    <w:rsid w:val="005139A8"/>
    <w:rsid w:val="00513B44"/>
    <w:rsid w:val="00513D17"/>
    <w:rsid w:val="005140A4"/>
    <w:rsid w:val="00514530"/>
    <w:rsid w:val="00514811"/>
    <w:rsid w:val="00514D74"/>
    <w:rsid w:val="00514F6F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4AD"/>
    <w:rsid w:val="00517FA2"/>
    <w:rsid w:val="0052006C"/>
    <w:rsid w:val="005200B4"/>
    <w:rsid w:val="005204E8"/>
    <w:rsid w:val="005205F7"/>
    <w:rsid w:val="0052090D"/>
    <w:rsid w:val="00520965"/>
    <w:rsid w:val="00520CF2"/>
    <w:rsid w:val="005211C3"/>
    <w:rsid w:val="005218DA"/>
    <w:rsid w:val="00521943"/>
    <w:rsid w:val="00521979"/>
    <w:rsid w:val="00521C79"/>
    <w:rsid w:val="005223E5"/>
    <w:rsid w:val="0052314C"/>
    <w:rsid w:val="00523156"/>
    <w:rsid w:val="005233CE"/>
    <w:rsid w:val="00523546"/>
    <w:rsid w:val="0052361B"/>
    <w:rsid w:val="00523623"/>
    <w:rsid w:val="00523632"/>
    <w:rsid w:val="00523849"/>
    <w:rsid w:val="00523F40"/>
    <w:rsid w:val="005242A4"/>
    <w:rsid w:val="005244D0"/>
    <w:rsid w:val="00524509"/>
    <w:rsid w:val="0052454E"/>
    <w:rsid w:val="0052458D"/>
    <w:rsid w:val="005245AA"/>
    <w:rsid w:val="00524731"/>
    <w:rsid w:val="00524F6E"/>
    <w:rsid w:val="00525117"/>
    <w:rsid w:val="00525432"/>
    <w:rsid w:val="0052571A"/>
    <w:rsid w:val="005257B3"/>
    <w:rsid w:val="005259F1"/>
    <w:rsid w:val="00525C1C"/>
    <w:rsid w:val="00525C2A"/>
    <w:rsid w:val="0052687D"/>
    <w:rsid w:val="00526AB5"/>
    <w:rsid w:val="00526BFE"/>
    <w:rsid w:val="00526E31"/>
    <w:rsid w:val="005270EC"/>
    <w:rsid w:val="005271DA"/>
    <w:rsid w:val="00527216"/>
    <w:rsid w:val="00527256"/>
    <w:rsid w:val="0052749A"/>
    <w:rsid w:val="0052767F"/>
    <w:rsid w:val="005276C8"/>
    <w:rsid w:val="00527DA3"/>
    <w:rsid w:val="00527EFC"/>
    <w:rsid w:val="0053010F"/>
    <w:rsid w:val="00530286"/>
    <w:rsid w:val="00530353"/>
    <w:rsid w:val="005308EA"/>
    <w:rsid w:val="00530982"/>
    <w:rsid w:val="00530AB6"/>
    <w:rsid w:val="00530B61"/>
    <w:rsid w:val="00530BD9"/>
    <w:rsid w:val="005312A4"/>
    <w:rsid w:val="005312AC"/>
    <w:rsid w:val="005313B8"/>
    <w:rsid w:val="005314F2"/>
    <w:rsid w:val="005316F4"/>
    <w:rsid w:val="00531948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9F6"/>
    <w:rsid w:val="00533A82"/>
    <w:rsid w:val="00534129"/>
    <w:rsid w:val="005341AF"/>
    <w:rsid w:val="005341B1"/>
    <w:rsid w:val="00534456"/>
    <w:rsid w:val="005347F3"/>
    <w:rsid w:val="005349F8"/>
    <w:rsid w:val="00534D8E"/>
    <w:rsid w:val="00534F69"/>
    <w:rsid w:val="00535063"/>
    <w:rsid w:val="005354EF"/>
    <w:rsid w:val="005355C3"/>
    <w:rsid w:val="00535725"/>
    <w:rsid w:val="005357FA"/>
    <w:rsid w:val="00535ADC"/>
    <w:rsid w:val="00535F35"/>
    <w:rsid w:val="0053628D"/>
    <w:rsid w:val="005365BB"/>
    <w:rsid w:val="00536922"/>
    <w:rsid w:val="00536B7B"/>
    <w:rsid w:val="00536C14"/>
    <w:rsid w:val="00536C3D"/>
    <w:rsid w:val="00536CAD"/>
    <w:rsid w:val="00536CB5"/>
    <w:rsid w:val="00537474"/>
    <w:rsid w:val="00537531"/>
    <w:rsid w:val="00537585"/>
    <w:rsid w:val="005375A7"/>
    <w:rsid w:val="0053773A"/>
    <w:rsid w:val="00537833"/>
    <w:rsid w:val="00537D43"/>
    <w:rsid w:val="00537EBA"/>
    <w:rsid w:val="00537F29"/>
    <w:rsid w:val="00537F6F"/>
    <w:rsid w:val="0054005A"/>
    <w:rsid w:val="0054021C"/>
    <w:rsid w:val="00540292"/>
    <w:rsid w:val="00540333"/>
    <w:rsid w:val="00540CAD"/>
    <w:rsid w:val="00540D12"/>
    <w:rsid w:val="00540E56"/>
    <w:rsid w:val="0054109E"/>
    <w:rsid w:val="00541609"/>
    <w:rsid w:val="00541675"/>
    <w:rsid w:val="00541C43"/>
    <w:rsid w:val="00541CC4"/>
    <w:rsid w:val="005422CD"/>
    <w:rsid w:val="005422F3"/>
    <w:rsid w:val="0054266B"/>
    <w:rsid w:val="00542B35"/>
    <w:rsid w:val="00542E7B"/>
    <w:rsid w:val="005430B9"/>
    <w:rsid w:val="005433D7"/>
    <w:rsid w:val="005434CD"/>
    <w:rsid w:val="005435F9"/>
    <w:rsid w:val="0054367F"/>
    <w:rsid w:val="005439D8"/>
    <w:rsid w:val="00543EFE"/>
    <w:rsid w:val="005440E2"/>
    <w:rsid w:val="00544224"/>
    <w:rsid w:val="0054439E"/>
    <w:rsid w:val="0054485C"/>
    <w:rsid w:val="005448AB"/>
    <w:rsid w:val="005449DE"/>
    <w:rsid w:val="00544A0F"/>
    <w:rsid w:val="00544C60"/>
    <w:rsid w:val="00544EA8"/>
    <w:rsid w:val="00545118"/>
    <w:rsid w:val="005453DD"/>
    <w:rsid w:val="00545560"/>
    <w:rsid w:val="005457E6"/>
    <w:rsid w:val="00545A79"/>
    <w:rsid w:val="00545AEE"/>
    <w:rsid w:val="00545B1E"/>
    <w:rsid w:val="00545B7B"/>
    <w:rsid w:val="00545BB3"/>
    <w:rsid w:val="00545D19"/>
    <w:rsid w:val="00545E28"/>
    <w:rsid w:val="00545ECD"/>
    <w:rsid w:val="00545EE3"/>
    <w:rsid w:val="0054633D"/>
    <w:rsid w:val="005463DD"/>
    <w:rsid w:val="00546695"/>
    <w:rsid w:val="005466BF"/>
    <w:rsid w:val="00546B12"/>
    <w:rsid w:val="00546F39"/>
    <w:rsid w:val="005474ED"/>
    <w:rsid w:val="00547A83"/>
    <w:rsid w:val="00547A8B"/>
    <w:rsid w:val="00547D0E"/>
    <w:rsid w:val="005501A5"/>
    <w:rsid w:val="005501EA"/>
    <w:rsid w:val="005505DE"/>
    <w:rsid w:val="00550673"/>
    <w:rsid w:val="0055068A"/>
    <w:rsid w:val="0055084A"/>
    <w:rsid w:val="00550A98"/>
    <w:rsid w:val="00550B06"/>
    <w:rsid w:val="00550BC8"/>
    <w:rsid w:val="00550C26"/>
    <w:rsid w:val="00550D82"/>
    <w:rsid w:val="00550FAA"/>
    <w:rsid w:val="00550FF5"/>
    <w:rsid w:val="005512BA"/>
    <w:rsid w:val="005517B3"/>
    <w:rsid w:val="00551940"/>
    <w:rsid w:val="0055196E"/>
    <w:rsid w:val="00551C4F"/>
    <w:rsid w:val="00552459"/>
    <w:rsid w:val="0055261A"/>
    <w:rsid w:val="005526A7"/>
    <w:rsid w:val="005528F8"/>
    <w:rsid w:val="00552DF1"/>
    <w:rsid w:val="00553337"/>
    <w:rsid w:val="00553588"/>
    <w:rsid w:val="005538CD"/>
    <w:rsid w:val="005538F7"/>
    <w:rsid w:val="0055404A"/>
    <w:rsid w:val="00554098"/>
    <w:rsid w:val="0055414C"/>
    <w:rsid w:val="005546DF"/>
    <w:rsid w:val="005546F1"/>
    <w:rsid w:val="00554973"/>
    <w:rsid w:val="00554A26"/>
    <w:rsid w:val="0055549D"/>
    <w:rsid w:val="005559F9"/>
    <w:rsid w:val="00555A9A"/>
    <w:rsid w:val="00555D11"/>
    <w:rsid w:val="00555E45"/>
    <w:rsid w:val="005562DE"/>
    <w:rsid w:val="005567B7"/>
    <w:rsid w:val="00556A77"/>
    <w:rsid w:val="00556ACB"/>
    <w:rsid w:val="00556B15"/>
    <w:rsid w:val="00556CC0"/>
    <w:rsid w:val="005573C0"/>
    <w:rsid w:val="0055757E"/>
    <w:rsid w:val="00557A76"/>
    <w:rsid w:val="00557A92"/>
    <w:rsid w:val="00557CCC"/>
    <w:rsid w:val="00557D33"/>
    <w:rsid w:val="00557E04"/>
    <w:rsid w:val="005600A6"/>
    <w:rsid w:val="0056021B"/>
    <w:rsid w:val="00560894"/>
    <w:rsid w:val="00560B66"/>
    <w:rsid w:val="00560BE2"/>
    <w:rsid w:val="00560C15"/>
    <w:rsid w:val="00560F24"/>
    <w:rsid w:val="00561072"/>
    <w:rsid w:val="00561556"/>
    <w:rsid w:val="0056191F"/>
    <w:rsid w:val="00561D5A"/>
    <w:rsid w:val="0056205B"/>
    <w:rsid w:val="0056210A"/>
    <w:rsid w:val="00562335"/>
    <w:rsid w:val="005627A9"/>
    <w:rsid w:val="005627B9"/>
    <w:rsid w:val="0056286D"/>
    <w:rsid w:val="005629BB"/>
    <w:rsid w:val="005629EB"/>
    <w:rsid w:val="00562CC4"/>
    <w:rsid w:val="00562D56"/>
    <w:rsid w:val="00563114"/>
    <w:rsid w:val="005635A9"/>
    <w:rsid w:val="005636EF"/>
    <w:rsid w:val="00563AF0"/>
    <w:rsid w:val="00563B58"/>
    <w:rsid w:val="00563CCA"/>
    <w:rsid w:val="00563E4D"/>
    <w:rsid w:val="00564815"/>
    <w:rsid w:val="005648BB"/>
    <w:rsid w:val="00564E2D"/>
    <w:rsid w:val="00564F49"/>
    <w:rsid w:val="005652D6"/>
    <w:rsid w:val="00565B9E"/>
    <w:rsid w:val="00565F84"/>
    <w:rsid w:val="00566283"/>
    <w:rsid w:val="005666EA"/>
    <w:rsid w:val="00566718"/>
    <w:rsid w:val="0056676C"/>
    <w:rsid w:val="00566CA1"/>
    <w:rsid w:val="00566D27"/>
    <w:rsid w:val="005670DF"/>
    <w:rsid w:val="005672DF"/>
    <w:rsid w:val="0056736D"/>
    <w:rsid w:val="00567379"/>
    <w:rsid w:val="00567493"/>
    <w:rsid w:val="00567588"/>
    <w:rsid w:val="005679CC"/>
    <w:rsid w:val="005679E2"/>
    <w:rsid w:val="00567BA6"/>
    <w:rsid w:val="00567BAF"/>
    <w:rsid w:val="00567E80"/>
    <w:rsid w:val="00570165"/>
    <w:rsid w:val="00570BDA"/>
    <w:rsid w:val="00570C40"/>
    <w:rsid w:val="00570DB5"/>
    <w:rsid w:val="00570E56"/>
    <w:rsid w:val="00570F30"/>
    <w:rsid w:val="00571135"/>
    <w:rsid w:val="00571995"/>
    <w:rsid w:val="005722B1"/>
    <w:rsid w:val="005723DC"/>
    <w:rsid w:val="005725A6"/>
    <w:rsid w:val="005727ED"/>
    <w:rsid w:val="00572AE2"/>
    <w:rsid w:val="0057327B"/>
    <w:rsid w:val="0057384D"/>
    <w:rsid w:val="005739A1"/>
    <w:rsid w:val="00573C6E"/>
    <w:rsid w:val="00573C79"/>
    <w:rsid w:val="00573D0C"/>
    <w:rsid w:val="00574521"/>
    <w:rsid w:val="00574794"/>
    <w:rsid w:val="00574A71"/>
    <w:rsid w:val="00574B4D"/>
    <w:rsid w:val="005757B3"/>
    <w:rsid w:val="0057582F"/>
    <w:rsid w:val="00575E2E"/>
    <w:rsid w:val="00576074"/>
    <w:rsid w:val="00576170"/>
    <w:rsid w:val="005764DE"/>
    <w:rsid w:val="005765F6"/>
    <w:rsid w:val="00576ABD"/>
    <w:rsid w:val="00576BC3"/>
    <w:rsid w:val="00576D80"/>
    <w:rsid w:val="00576EA0"/>
    <w:rsid w:val="00577256"/>
    <w:rsid w:val="0057739D"/>
    <w:rsid w:val="00577A86"/>
    <w:rsid w:val="00577B34"/>
    <w:rsid w:val="00577E99"/>
    <w:rsid w:val="00577F9B"/>
    <w:rsid w:val="00580287"/>
    <w:rsid w:val="0058041F"/>
    <w:rsid w:val="005806E8"/>
    <w:rsid w:val="00580BE6"/>
    <w:rsid w:val="00580C3A"/>
    <w:rsid w:val="00580FD4"/>
    <w:rsid w:val="00581A78"/>
    <w:rsid w:val="00581F11"/>
    <w:rsid w:val="00581FCA"/>
    <w:rsid w:val="00582167"/>
    <w:rsid w:val="00582226"/>
    <w:rsid w:val="00582337"/>
    <w:rsid w:val="0058262A"/>
    <w:rsid w:val="00582BF5"/>
    <w:rsid w:val="0058313B"/>
    <w:rsid w:val="0058316A"/>
    <w:rsid w:val="005832E7"/>
    <w:rsid w:val="005836E9"/>
    <w:rsid w:val="00583FA3"/>
    <w:rsid w:val="0058406C"/>
    <w:rsid w:val="005841DD"/>
    <w:rsid w:val="00584379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552"/>
    <w:rsid w:val="005866F4"/>
    <w:rsid w:val="00586728"/>
    <w:rsid w:val="005867D1"/>
    <w:rsid w:val="0058689F"/>
    <w:rsid w:val="00586D2E"/>
    <w:rsid w:val="00587092"/>
    <w:rsid w:val="005871A8"/>
    <w:rsid w:val="0058764D"/>
    <w:rsid w:val="005877B1"/>
    <w:rsid w:val="00587C14"/>
    <w:rsid w:val="00587DF6"/>
    <w:rsid w:val="00587EC2"/>
    <w:rsid w:val="0059003D"/>
    <w:rsid w:val="0059050F"/>
    <w:rsid w:val="0059052F"/>
    <w:rsid w:val="00590784"/>
    <w:rsid w:val="00590789"/>
    <w:rsid w:val="005908B6"/>
    <w:rsid w:val="00590B01"/>
    <w:rsid w:val="00590E2C"/>
    <w:rsid w:val="0059121B"/>
    <w:rsid w:val="00591460"/>
    <w:rsid w:val="005916BB"/>
    <w:rsid w:val="00591C12"/>
    <w:rsid w:val="00591F25"/>
    <w:rsid w:val="005920B7"/>
    <w:rsid w:val="005922FE"/>
    <w:rsid w:val="005923AB"/>
    <w:rsid w:val="005924D9"/>
    <w:rsid w:val="00592A08"/>
    <w:rsid w:val="00593205"/>
    <w:rsid w:val="00593633"/>
    <w:rsid w:val="005937C5"/>
    <w:rsid w:val="00593854"/>
    <w:rsid w:val="0059393E"/>
    <w:rsid w:val="00593941"/>
    <w:rsid w:val="00593DAC"/>
    <w:rsid w:val="00593DF6"/>
    <w:rsid w:val="00593F0B"/>
    <w:rsid w:val="0059454B"/>
    <w:rsid w:val="005946C5"/>
    <w:rsid w:val="00594AF3"/>
    <w:rsid w:val="00594B3A"/>
    <w:rsid w:val="00594BE9"/>
    <w:rsid w:val="00594C82"/>
    <w:rsid w:val="005951AB"/>
    <w:rsid w:val="00595321"/>
    <w:rsid w:val="00595413"/>
    <w:rsid w:val="00595851"/>
    <w:rsid w:val="00595916"/>
    <w:rsid w:val="00595982"/>
    <w:rsid w:val="0059601A"/>
    <w:rsid w:val="00596467"/>
    <w:rsid w:val="005964D7"/>
    <w:rsid w:val="005968BB"/>
    <w:rsid w:val="00596C36"/>
    <w:rsid w:val="00596DD1"/>
    <w:rsid w:val="0059739F"/>
    <w:rsid w:val="00597CF2"/>
    <w:rsid w:val="005A077F"/>
    <w:rsid w:val="005A0880"/>
    <w:rsid w:val="005A0924"/>
    <w:rsid w:val="005A15BC"/>
    <w:rsid w:val="005A18A0"/>
    <w:rsid w:val="005A1A06"/>
    <w:rsid w:val="005A1C4D"/>
    <w:rsid w:val="005A2701"/>
    <w:rsid w:val="005A2B55"/>
    <w:rsid w:val="005A2B98"/>
    <w:rsid w:val="005A2C7C"/>
    <w:rsid w:val="005A2DF0"/>
    <w:rsid w:val="005A2E7F"/>
    <w:rsid w:val="005A2FF2"/>
    <w:rsid w:val="005A3338"/>
    <w:rsid w:val="005A353E"/>
    <w:rsid w:val="005A37A0"/>
    <w:rsid w:val="005A37F4"/>
    <w:rsid w:val="005A38F2"/>
    <w:rsid w:val="005A39BB"/>
    <w:rsid w:val="005A3D89"/>
    <w:rsid w:val="005A40E3"/>
    <w:rsid w:val="005A41E6"/>
    <w:rsid w:val="005A484B"/>
    <w:rsid w:val="005A493B"/>
    <w:rsid w:val="005A4BA5"/>
    <w:rsid w:val="005A4D41"/>
    <w:rsid w:val="005A4F1E"/>
    <w:rsid w:val="005A501C"/>
    <w:rsid w:val="005A5157"/>
    <w:rsid w:val="005A5278"/>
    <w:rsid w:val="005A53C6"/>
    <w:rsid w:val="005A5463"/>
    <w:rsid w:val="005A5497"/>
    <w:rsid w:val="005A5873"/>
    <w:rsid w:val="005A590B"/>
    <w:rsid w:val="005A5C05"/>
    <w:rsid w:val="005A61BE"/>
    <w:rsid w:val="005A6ACC"/>
    <w:rsid w:val="005A6F97"/>
    <w:rsid w:val="005A7068"/>
    <w:rsid w:val="005A71D4"/>
    <w:rsid w:val="005A7572"/>
    <w:rsid w:val="005A792F"/>
    <w:rsid w:val="005A7DCD"/>
    <w:rsid w:val="005A7F12"/>
    <w:rsid w:val="005B018C"/>
    <w:rsid w:val="005B01C3"/>
    <w:rsid w:val="005B0732"/>
    <w:rsid w:val="005B0813"/>
    <w:rsid w:val="005B0F70"/>
    <w:rsid w:val="005B0FCA"/>
    <w:rsid w:val="005B1131"/>
    <w:rsid w:val="005B1470"/>
    <w:rsid w:val="005B154D"/>
    <w:rsid w:val="005B16B0"/>
    <w:rsid w:val="005B1F2D"/>
    <w:rsid w:val="005B20DC"/>
    <w:rsid w:val="005B2649"/>
    <w:rsid w:val="005B29AD"/>
    <w:rsid w:val="005B303C"/>
    <w:rsid w:val="005B304F"/>
    <w:rsid w:val="005B30C8"/>
    <w:rsid w:val="005B32E2"/>
    <w:rsid w:val="005B3386"/>
    <w:rsid w:val="005B341F"/>
    <w:rsid w:val="005B3544"/>
    <w:rsid w:val="005B373C"/>
    <w:rsid w:val="005B39BB"/>
    <w:rsid w:val="005B3DAC"/>
    <w:rsid w:val="005B3E25"/>
    <w:rsid w:val="005B3ECA"/>
    <w:rsid w:val="005B40A4"/>
    <w:rsid w:val="005B40D7"/>
    <w:rsid w:val="005B41AC"/>
    <w:rsid w:val="005B466B"/>
    <w:rsid w:val="005B48EB"/>
    <w:rsid w:val="005B4A7D"/>
    <w:rsid w:val="005B4B92"/>
    <w:rsid w:val="005B4BEE"/>
    <w:rsid w:val="005B4E6B"/>
    <w:rsid w:val="005B4ED7"/>
    <w:rsid w:val="005B50D0"/>
    <w:rsid w:val="005B547E"/>
    <w:rsid w:val="005B55A5"/>
    <w:rsid w:val="005B55E7"/>
    <w:rsid w:val="005B5787"/>
    <w:rsid w:val="005B5A24"/>
    <w:rsid w:val="005B5A9C"/>
    <w:rsid w:val="005B5B76"/>
    <w:rsid w:val="005B5D2B"/>
    <w:rsid w:val="005B5DE5"/>
    <w:rsid w:val="005B60E3"/>
    <w:rsid w:val="005B61E7"/>
    <w:rsid w:val="005B642D"/>
    <w:rsid w:val="005B6558"/>
    <w:rsid w:val="005B69C0"/>
    <w:rsid w:val="005B6E92"/>
    <w:rsid w:val="005B6F21"/>
    <w:rsid w:val="005B71C0"/>
    <w:rsid w:val="005B71EF"/>
    <w:rsid w:val="005B72EB"/>
    <w:rsid w:val="005B7819"/>
    <w:rsid w:val="005B7B7B"/>
    <w:rsid w:val="005B7D51"/>
    <w:rsid w:val="005B7DD8"/>
    <w:rsid w:val="005C01F9"/>
    <w:rsid w:val="005C0798"/>
    <w:rsid w:val="005C08F2"/>
    <w:rsid w:val="005C18C2"/>
    <w:rsid w:val="005C1A38"/>
    <w:rsid w:val="005C1BF2"/>
    <w:rsid w:val="005C1E11"/>
    <w:rsid w:val="005C21F4"/>
    <w:rsid w:val="005C23FD"/>
    <w:rsid w:val="005C27D5"/>
    <w:rsid w:val="005C3273"/>
    <w:rsid w:val="005C36BB"/>
    <w:rsid w:val="005C398C"/>
    <w:rsid w:val="005C3A0C"/>
    <w:rsid w:val="005C3DE0"/>
    <w:rsid w:val="005C3F23"/>
    <w:rsid w:val="005C408D"/>
    <w:rsid w:val="005C43B6"/>
    <w:rsid w:val="005C4C2F"/>
    <w:rsid w:val="005C4F64"/>
    <w:rsid w:val="005C5196"/>
    <w:rsid w:val="005C547E"/>
    <w:rsid w:val="005C5517"/>
    <w:rsid w:val="005C568F"/>
    <w:rsid w:val="005C571B"/>
    <w:rsid w:val="005C6103"/>
    <w:rsid w:val="005C612D"/>
    <w:rsid w:val="005C6425"/>
    <w:rsid w:val="005C6C3C"/>
    <w:rsid w:val="005C6FD7"/>
    <w:rsid w:val="005C7476"/>
    <w:rsid w:val="005C7569"/>
    <w:rsid w:val="005C76A2"/>
    <w:rsid w:val="005C7E28"/>
    <w:rsid w:val="005C7F2B"/>
    <w:rsid w:val="005D01FC"/>
    <w:rsid w:val="005D03BA"/>
    <w:rsid w:val="005D03D3"/>
    <w:rsid w:val="005D05DB"/>
    <w:rsid w:val="005D08DE"/>
    <w:rsid w:val="005D0AE6"/>
    <w:rsid w:val="005D0B34"/>
    <w:rsid w:val="005D0CB2"/>
    <w:rsid w:val="005D10F5"/>
    <w:rsid w:val="005D1333"/>
    <w:rsid w:val="005D1973"/>
    <w:rsid w:val="005D1B7F"/>
    <w:rsid w:val="005D1BF7"/>
    <w:rsid w:val="005D2089"/>
    <w:rsid w:val="005D21C4"/>
    <w:rsid w:val="005D250D"/>
    <w:rsid w:val="005D2CC6"/>
    <w:rsid w:val="005D2F5A"/>
    <w:rsid w:val="005D3510"/>
    <w:rsid w:val="005D35B6"/>
    <w:rsid w:val="005D37A3"/>
    <w:rsid w:val="005D3BFB"/>
    <w:rsid w:val="005D3C3D"/>
    <w:rsid w:val="005D403E"/>
    <w:rsid w:val="005D4234"/>
    <w:rsid w:val="005D440B"/>
    <w:rsid w:val="005D4657"/>
    <w:rsid w:val="005D47AB"/>
    <w:rsid w:val="005D4852"/>
    <w:rsid w:val="005D488C"/>
    <w:rsid w:val="005D48FD"/>
    <w:rsid w:val="005D5054"/>
    <w:rsid w:val="005D5102"/>
    <w:rsid w:val="005D5197"/>
    <w:rsid w:val="005D5414"/>
    <w:rsid w:val="005D5BDB"/>
    <w:rsid w:val="005D5E5A"/>
    <w:rsid w:val="005D6019"/>
    <w:rsid w:val="005D6633"/>
    <w:rsid w:val="005D66C0"/>
    <w:rsid w:val="005D6B66"/>
    <w:rsid w:val="005D6E52"/>
    <w:rsid w:val="005D6F76"/>
    <w:rsid w:val="005D6FDD"/>
    <w:rsid w:val="005D70C9"/>
    <w:rsid w:val="005D717E"/>
    <w:rsid w:val="005D7464"/>
    <w:rsid w:val="005D7529"/>
    <w:rsid w:val="005D7721"/>
    <w:rsid w:val="005D79F8"/>
    <w:rsid w:val="005D7CE2"/>
    <w:rsid w:val="005D7FE7"/>
    <w:rsid w:val="005E0314"/>
    <w:rsid w:val="005E0499"/>
    <w:rsid w:val="005E0799"/>
    <w:rsid w:val="005E084B"/>
    <w:rsid w:val="005E0D84"/>
    <w:rsid w:val="005E1187"/>
    <w:rsid w:val="005E1717"/>
    <w:rsid w:val="005E1736"/>
    <w:rsid w:val="005E1914"/>
    <w:rsid w:val="005E1B19"/>
    <w:rsid w:val="005E1B6A"/>
    <w:rsid w:val="005E1D23"/>
    <w:rsid w:val="005E1D2F"/>
    <w:rsid w:val="005E1D7C"/>
    <w:rsid w:val="005E20D8"/>
    <w:rsid w:val="005E241F"/>
    <w:rsid w:val="005E25CE"/>
    <w:rsid w:val="005E2775"/>
    <w:rsid w:val="005E2829"/>
    <w:rsid w:val="005E29F0"/>
    <w:rsid w:val="005E309D"/>
    <w:rsid w:val="005E30A4"/>
    <w:rsid w:val="005E343C"/>
    <w:rsid w:val="005E35BB"/>
    <w:rsid w:val="005E37A2"/>
    <w:rsid w:val="005E38CC"/>
    <w:rsid w:val="005E3CCF"/>
    <w:rsid w:val="005E3E62"/>
    <w:rsid w:val="005E43A5"/>
    <w:rsid w:val="005E467E"/>
    <w:rsid w:val="005E4906"/>
    <w:rsid w:val="005E4D0A"/>
    <w:rsid w:val="005E4E1F"/>
    <w:rsid w:val="005E529A"/>
    <w:rsid w:val="005E52D9"/>
    <w:rsid w:val="005E53FD"/>
    <w:rsid w:val="005E54CD"/>
    <w:rsid w:val="005E576F"/>
    <w:rsid w:val="005E588A"/>
    <w:rsid w:val="005E59E7"/>
    <w:rsid w:val="005E5AC9"/>
    <w:rsid w:val="005E5B11"/>
    <w:rsid w:val="005E5C03"/>
    <w:rsid w:val="005E5E6A"/>
    <w:rsid w:val="005E5F6F"/>
    <w:rsid w:val="005E5FA9"/>
    <w:rsid w:val="005E62C6"/>
    <w:rsid w:val="005E62F5"/>
    <w:rsid w:val="005E63C2"/>
    <w:rsid w:val="005E63F2"/>
    <w:rsid w:val="005E67E1"/>
    <w:rsid w:val="005E6BEF"/>
    <w:rsid w:val="005E6C07"/>
    <w:rsid w:val="005E6CE5"/>
    <w:rsid w:val="005E6E4E"/>
    <w:rsid w:val="005E70A1"/>
    <w:rsid w:val="005E7277"/>
    <w:rsid w:val="005E730A"/>
    <w:rsid w:val="005E79FB"/>
    <w:rsid w:val="005E7EB9"/>
    <w:rsid w:val="005F0871"/>
    <w:rsid w:val="005F0F5F"/>
    <w:rsid w:val="005F0F71"/>
    <w:rsid w:val="005F0FF0"/>
    <w:rsid w:val="005F1032"/>
    <w:rsid w:val="005F1054"/>
    <w:rsid w:val="005F14DB"/>
    <w:rsid w:val="005F1588"/>
    <w:rsid w:val="005F1B3D"/>
    <w:rsid w:val="005F1BE3"/>
    <w:rsid w:val="005F1FA8"/>
    <w:rsid w:val="005F1FFD"/>
    <w:rsid w:val="005F237E"/>
    <w:rsid w:val="005F24F2"/>
    <w:rsid w:val="005F257F"/>
    <w:rsid w:val="005F2939"/>
    <w:rsid w:val="005F2CC8"/>
    <w:rsid w:val="005F3ADB"/>
    <w:rsid w:val="005F3D5F"/>
    <w:rsid w:val="005F427E"/>
    <w:rsid w:val="005F43CD"/>
    <w:rsid w:val="005F4973"/>
    <w:rsid w:val="005F4C1F"/>
    <w:rsid w:val="005F4EAA"/>
    <w:rsid w:val="005F4EC1"/>
    <w:rsid w:val="005F505A"/>
    <w:rsid w:val="005F5098"/>
    <w:rsid w:val="005F5443"/>
    <w:rsid w:val="005F565A"/>
    <w:rsid w:val="005F592E"/>
    <w:rsid w:val="005F5D28"/>
    <w:rsid w:val="005F6118"/>
    <w:rsid w:val="005F619F"/>
    <w:rsid w:val="005F61EB"/>
    <w:rsid w:val="005F62F8"/>
    <w:rsid w:val="005F679A"/>
    <w:rsid w:val="005F6CDE"/>
    <w:rsid w:val="005F6F09"/>
    <w:rsid w:val="005F70CC"/>
    <w:rsid w:val="005F7225"/>
    <w:rsid w:val="005F74B3"/>
    <w:rsid w:val="005F7603"/>
    <w:rsid w:val="005F7820"/>
    <w:rsid w:val="005F795C"/>
    <w:rsid w:val="005F7E2B"/>
    <w:rsid w:val="006003FE"/>
    <w:rsid w:val="00600499"/>
    <w:rsid w:val="0060061C"/>
    <w:rsid w:val="00600711"/>
    <w:rsid w:val="0060091F"/>
    <w:rsid w:val="00600AA7"/>
    <w:rsid w:val="00600D6B"/>
    <w:rsid w:val="00600DE4"/>
    <w:rsid w:val="00601053"/>
    <w:rsid w:val="006014D1"/>
    <w:rsid w:val="0060158E"/>
    <w:rsid w:val="0060177C"/>
    <w:rsid w:val="00601D7D"/>
    <w:rsid w:val="00602032"/>
    <w:rsid w:val="00602296"/>
    <w:rsid w:val="0060273B"/>
    <w:rsid w:val="00602821"/>
    <w:rsid w:val="00602A82"/>
    <w:rsid w:val="00603068"/>
    <w:rsid w:val="0060335E"/>
    <w:rsid w:val="00603849"/>
    <w:rsid w:val="0060395B"/>
    <w:rsid w:val="00603B1A"/>
    <w:rsid w:val="00603BFD"/>
    <w:rsid w:val="00603C5B"/>
    <w:rsid w:val="00603D45"/>
    <w:rsid w:val="00603D7A"/>
    <w:rsid w:val="00603D7D"/>
    <w:rsid w:val="00603F2B"/>
    <w:rsid w:val="0060415E"/>
    <w:rsid w:val="006050D3"/>
    <w:rsid w:val="0060531B"/>
    <w:rsid w:val="00605325"/>
    <w:rsid w:val="006056A1"/>
    <w:rsid w:val="006059D8"/>
    <w:rsid w:val="00605A11"/>
    <w:rsid w:val="00605B12"/>
    <w:rsid w:val="00606133"/>
    <w:rsid w:val="00606264"/>
    <w:rsid w:val="0060637E"/>
    <w:rsid w:val="00606C21"/>
    <w:rsid w:val="00606CA4"/>
    <w:rsid w:val="00607064"/>
    <w:rsid w:val="006074B6"/>
    <w:rsid w:val="006074F9"/>
    <w:rsid w:val="006079F0"/>
    <w:rsid w:val="00607D2E"/>
    <w:rsid w:val="00607E14"/>
    <w:rsid w:val="00607E6A"/>
    <w:rsid w:val="006105EC"/>
    <w:rsid w:val="0061076B"/>
    <w:rsid w:val="00610960"/>
    <w:rsid w:val="00610AA9"/>
    <w:rsid w:val="00610D1F"/>
    <w:rsid w:val="00611071"/>
    <w:rsid w:val="00611399"/>
    <w:rsid w:val="00611581"/>
    <w:rsid w:val="0061173D"/>
    <w:rsid w:val="006118BA"/>
    <w:rsid w:val="006118C3"/>
    <w:rsid w:val="0061196E"/>
    <w:rsid w:val="00611A2B"/>
    <w:rsid w:val="00611AE3"/>
    <w:rsid w:val="00611AF7"/>
    <w:rsid w:val="00611B39"/>
    <w:rsid w:val="00612123"/>
    <w:rsid w:val="006121BB"/>
    <w:rsid w:val="006122C0"/>
    <w:rsid w:val="006126D6"/>
    <w:rsid w:val="00612842"/>
    <w:rsid w:val="00612AAF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4D45"/>
    <w:rsid w:val="006151A8"/>
    <w:rsid w:val="0061538C"/>
    <w:rsid w:val="00615575"/>
    <w:rsid w:val="0061568F"/>
    <w:rsid w:val="00615691"/>
    <w:rsid w:val="00615940"/>
    <w:rsid w:val="00615D56"/>
    <w:rsid w:val="00615FF5"/>
    <w:rsid w:val="006161F3"/>
    <w:rsid w:val="0061629F"/>
    <w:rsid w:val="0061648F"/>
    <w:rsid w:val="006164BA"/>
    <w:rsid w:val="00616ABC"/>
    <w:rsid w:val="00616AF0"/>
    <w:rsid w:val="00616C31"/>
    <w:rsid w:val="00616EC6"/>
    <w:rsid w:val="00616FEB"/>
    <w:rsid w:val="0061736F"/>
    <w:rsid w:val="0061749F"/>
    <w:rsid w:val="00617711"/>
    <w:rsid w:val="00617A50"/>
    <w:rsid w:val="00620359"/>
    <w:rsid w:val="006203A5"/>
    <w:rsid w:val="00620621"/>
    <w:rsid w:val="0062066B"/>
    <w:rsid w:val="006208BB"/>
    <w:rsid w:val="00620AA6"/>
    <w:rsid w:val="00620D35"/>
    <w:rsid w:val="00620E36"/>
    <w:rsid w:val="00621019"/>
    <w:rsid w:val="0062116B"/>
    <w:rsid w:val="006211D2"/>
    <w:rsid w:val="0062120D"/>
    <w:rsid w:val="006212EB"/>
    <w:rsid w:val="00621437"/>
    <w:rsid w:val="00621819"/>
    <w:rsid w:val="00621A4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101"/>
    <w:rsid w:val="0062485A"/>
    <w:rsid w:val="006248A0"/>
    <w:rsid w:val="00624C79"/>
    <w:rsid w:val="00624D65"/>
    <w:rsid w:val="006250DC"/>
    <w:rsid w:val="0062511D"/>
    <w:rsid w:val="006252EC"/>
    <w:rsid w:val="00625572"/>
    <w:rsid w:val="00625F42"/>
    <w:rsid w:val="006260A8"/>
    <w:rsid w:val="006261CB"/>
    <w:rsid w:val="0062624C"/>
    <w:rsid w:val="0062659F"/>
    <w:rsid w:val="0062688E"/>
    <w:rsid w:val="00626E01"/>
    <w:rsid w:val="00626FEA"/>
    <w:rsid w:val="006270F0"/>
    <w:rsid w:val="006271B8"/>
    <w:rsid w:val="006276BB"/>
    <w:rsid w:val="00627768"/>
    <w:rsid w:val="0062788F"/>
    <w:rsid w:val="00627D00"/>
    <w:rsid w:val="00627D10"/>
    <w:rsid w:val="00627F50"/>
    <w:rsid w:val="00627F53"/>
    <w:rsid w:val="00630178"/>
    <w:rsid w:val="006303D2"/>
    <w:rsid w:val="00630527"/>
    <w:rsid w:val="0063057A"/>
    <w:rsid w:val="006305A5"/>
    <w:rsid w:val="00630616"/>
    <w:rsid w:val="00630637"/>
    <w:rsid w:val="00630693"/>
    <w:rsid w:val="00630AF9"/>
    <w:rsid w:val="00630D20"/>
    <w:rsid w:val="00630E73"/>
    <w:rsid w:val="00631979"/>
    <w:rsid w:val="00631A04"/>
    <w:rsid w:val="00631A6D"/>
    <w:rsid w:val="00631E19"/>
    <w:rsid w:val="00631F01"/>
    <w:rsid w:val="00631FCF"/>
    <w:rsid w:val="0063214C"/>
    <w:rsid w:val="00632298"/>
    <w:rsid w:val="00632779"/>
    <w:rsid w:val="0063281E"/>
    <w:rsid w:val="006329E6"/>
    <w:rsid w:val="00632CA3"/>
    <w:rsid w:val="00632CC8"/>
    <w:rsid w:val="00632EA3"/>
    <w:rsid w:val="00632EAE"/>
    <w:rsid w:val="00632F68"/>
    <w:rsid w:val="006332D9"/>
    <w:rsid w:val="006336C2"/>
    <w:rsid w:val="0063377D"/>
    <w:rsid w:val="006337D0"/>
    <w:rsid w:val="00633C3A"/>
    <w:rsid w:val="00633DE1"/>
    <w:rsid w:val="00633E31"/>
    <w:rsid w:val="00633E68"/>
    <w:rsid w:val="006343D1"/>
    <w:rsid w:val="0063449E"/>
    <w:rsid w:val="006344B2"/>
    <w:rsid w:val="0063479C"/>
    <w:rsid w:val="00634AA0"/>
    <w:rsid w:val="00634C3F"/>
    <w:rsid w:val="00634E00"/>
    <w:rsid w:val="00634EDD"/>
    <w:rsid w:val="006351CD"/>
    <w:rsid w:val="006352C3"/>
    <w:rsid w:val="006354ED"/>
    <w:rsid w:val="006358D0"/>
    <w:rsid w:val="00635C53"/>
    <w:rsid w:val="00635D6D"/>
    <w:rsid w:val="00636092"/>
    <w:rsid w:val="00636501"/>
    <w:rsid w:val="00636686"/>
    <w:rsid w:val="0063692B"/>
    <w:rsid w:val="00636A21"/>
    <w:rsid w:val="00636B0A"/>
    <w:rsid w:val="0063710F"/>
    <w:rsid w:val="006374B2"/>
    <w:rsid w:val="006376F3"/>
    <w:rsid w:val="00640236"/>
    <w:rsid w:val="00640943"/>
    <w:rsid w:val="006411C5"/>
    <w:rsid w:val="006411F0"/>
    <w:rsid w:val="00641BA1"/>
    <w:rsid w:val="0064201A"/>
    <w:rsid w:val="00642202"/>
    <w:rsid w:val="00642267"/>
    <w:rsid w:val="0064229E"/>
    <w:rsid w:val="006425EE"/>
    <w:rsid w:val="00642663"/>
    <w:rsid w:val="00642824"/>
    <w:rsid w:val="006428E8"/>
    <w:rsid w:val="006428F5"/>
    <w:rsid w:val="00642B15"/>
    <w:rsid w:val="006432AD"/>
    <w:rsid w:val="006439C3"/>
    <w:rsid w:val="00643A4D"/>
    <w:rsid w:val="00643CE7"/>
    <w:rsid w:val="00643CED"/>
    <w:rsid w:val="00644176"/>
    <w:rsid w:val="006444B8"/>
    <w:rsid w:val="0064452A"/>
    <w:rsid w:val="006445B1"/>
    <w:rsid w:val="00644693"/>
    <w:rsid w:val="00644AA4"/>
    <w:rsid w:val="00644D40"/>
    <w:rsid w:val="00644FA3"/>
    <w:rsid w:val="00645107"/>
    <w:rsid w:val="00645116"/>
    <w:rsid w:val="006451FA"/>
    <w:rsid w:val="006452DC"/>
    <w:rsid w:val="00645562"/>
    <w:rsid w:val="0064573C"/>
    <w:rsid w:val="006457E6"/>
    <w:rsid w:val="00645F03"/>
    <w:rsid w:val="00645F53"/>
    <w:rsid w:val="006463ED"/>
    <w:rsid w:val="00646515"/>
    <w:rsid w:val="00646646"/>
    <w:rsid w:val="00646784"/>
    <w:rsid w:val="00646A40"/>
    <w:rsid w:val="00646DC6"/>
    <w:rsid w:val="00647640"/>
    <w:rsid w:val="00647645"/>
    <w:rsid w:val="0064770E"/>
    <w:rsid w:val="0064785B"/>
    <w:rsid w:val="00647B59"/>
    <w:rsid w:val="00647C2D"/>
    <w:rsid w:val="00647DC2"/>
    <w:rsid w:val="00647FE2"/>
    <w:rsid w:val="006501E4"/>
    <w:rsid w:val="006502F2"/>
    <w:rsid w:val="00650BC9"/>
    <w:rsid w:val="006513BB"/>
    <w:rsid w:val="0065150C"/>
    <w:rsid w:val="0065183E"/>
    <w:rsid w:val="006518E1"/>
    <w:rsid w:val="00651999"/>
    <w:rsid w:val="006519F2"/>
    <w:rsid w:val="0065200D"/>
    <w:rsid w:val="00652206"/>
    <w:rsid w:val="006524B0"/>
    <w:rsid w:val="0065251B"/>
    <w:rsid w:val="0065272B"/>
    <w:rsid w:val="006529D3"/>
    <w:rsid w:val="00652C22"/>
    <w:rsid w:val="00652D80"/>
    <w:rsid w:val="0065313A"/>
    <w:rsid w:val="00653146"/>
    <w:rsid w:val="00653379"/>
    <w:rsid w:val="006535AD"/>
    <w:rsid w:val="00653835"/>
    <w:rsid w:val="00653A04"/>
    <w:rsid w:val="00653DAF"/>
    <w:rsid w:val="006547DB"/>
    <w:rsid w:val="006549C0"/>
    <w:rsid w:val="006549CC"/>
    <w:rsid w:val="00654B2B"/>
    <w:rsid w:val="00654DF1"/>
    <w:rsid w:val="00654DF4"/>
    <w:rsid w:val="00654F6E"/>
    <w:rsid w:val="0065531D"/>
    <w:rsid w:val="00655723"/>
    <w:rsid w:val="00655879"/>
    <w:rsid w:val="00655AE4"/>
    <w:rsid w:val="00655AEE"/>
    <w:rsid w:val="00655B71"/>
    <w:rsid w:val="00655CA6"/>
    <w:rsid w:val="00655D02"/>
    <w:rsid w:val="00655D9B"/>
    <w:rsid w:val="00655E66"/>
    <w:rsid w:val="00655F40"/>
    <w:rsid w:val="00655F65"/>
    <w:rsid w:val="006561A0"/>
    <w:rsid w:val="00656219"/>
    <w:rsid w:val="00656234"/>
    <w:rsid w:val="00656430"/>
    <w:rsid w:val="0065661C"/>
    <w:rsid w:val="00656856"/>
    <w:rsid w:val="006570C1"/>
    <w:rsid w:val="00657146"/>
    <w:rsid w:val="00657650"/>
    <w:rsid w:val="00657756"/>
    <w:rsid w:val="00657886"/>
    <w:rsid w:val="0065789F"/>
    <w:rsid w:val="00657FDE"/>
    <w:rsid w:val="006602E0"/>
    <w:rsid w:val="0066031D"/>
    <w:rsid w:val="00660361"/>
    <w:rsid w:val="006605F0"/>
    <w:rsid w:val="0066082D"/>
    <w:rsid w:val="00660C5C"/>
    <w:rsid w:val="00660CC1"/>
    <w:rsid w:val="006611F1"/>
    <w:rsid w:val="006614CA"/>
    <w:rsid w:val="006614FE"/>
    <w:rsid w:val="0066177A"/>
    <w:rsid w:val="0066184A"/>
    <w:rsid w:val="00661A0F"/>
    <w:rsid w:val="00661BE1"/>
    <w:rsid w:val="00661E79"/>
    <w:rsid w:val="006624AE"/>
    <w:rsid w:val="006626E8"/>
    <w:rsid w:val="0066290F"/>
    <w:rsid w:val="00662ABF"/>
    <w:rsid w:val="00662DA0"/>
    <w:rsid w:val="00662FBB"/>
    <w:rsid w:val="00663256"/>
    <w:rsid w:val="006634E9"/>
    <w:rsid w:val="006635A1"/>
    <w:rsid w:val="006636CD"/>
    <w:rsid w:val="006636F9"/>
    <w:rsid w:val="006638CA"/>
    <w:rsid w:val="0066392A"/>
    <w:rsid w:val="00663B76"/>
    <w:rsid w:val="00663CD4"/>
    <w:rsid w:val="00664380"/>
    <w:rsid w:val="006643E4"/>
    <w:rsid w:val="00664450"/>
    <w:rsid w:val="006646B0"/>
    <w:rsid w:val="006649C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0D9"/>
    <w:rsid w:val="00666410"/>
    <w:rsid w:val="00666BBF"/>
    <w:rsid w:val="00666C0E"/>
    <w:rsid w:val="00666DE5"/>
    <w:rsid w:val="00666FBC"/>
    <w:rsid w:val="0066700C"/>
    <w:rsid w:val="006672F1"/>
    <w:rsid w:val="00667850"/>
    <w:rsid w:val="0066786A"/>
    <w:rsid w:val="00667A41"/>
    <w:rsid w:val="00667B38"/>
    <w:rsid w:val="0067094F"/>
    <w:rsid w:val="00670AD0"/>
    <w:rsid w:val="00671019"/>
    <w:rsid w:val="006713A5"/>
    <w:rsid w:val="0067142A"/>
    <w:rsid w:val="006717E6"/>
    <w:rsid w:val="006724F7"/>
    <w:rsid w:val="006726AD"/>
    <w:rsid w:val="0067292F"/>
    <w:rsid w:val="00672A4A"/>
    <w:rsid w:val="00672CC3"/>
    <w:rsid w:val="00672CCA"/>
    <w:rsid w:val="00673112"/>
    <w:rsid w:val="00673260"/>
    <w:rsid w:val="00673317"/>
    <w:rsid w:val="00673573"/>
    <w:rsid w:val="006739DE"/>
    <w:rsid w:val="00673F3B"/>
    <w:rsid w:val="00674190"/>
    <w:rsid w:val="006743CD"/>
    <w:rsid w:val="0067457D"/>
    <w:rsid w:val="00674801"/>
    <w:rsid w:val="00674981"/>
    <w:rsid w:val="006749B4"/>
    <w:rsid w:val="00674C06"/>
    <w:rsid w:val="00674E42"/>
    <w:rsid w:val="00674F38"/>
    <w:rsid w:val="00674FD6"/>
    <w:rsid w:val="006752FC"/>
    <w:rsid w:val="006756C1"/>
    <w:rsid w:val="00675E54"/>
    <w:rsid w:val="006765B0"/>
    <w:rsid w:val="00676B8F"/>
    <w:rsid w:val="00676D28"/>
    <w:rsid w:val="00676E1D"/>
    <w:rsid w:val="00677061"/>
    <w:rsid w:val="006772A5"/>
    <w:rsid w:val="00677879"/>
    <w:rsid w:val="00677978"/>
    <w:rsid w:val="00677A3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B31"/>
    <w:rsid w:val="00680C80"/>
    <w:rsid w:val="00680D19"/>
    <w:rsid w:val="0068109D"/>
    <w:rsid w:val="00681152"/>
    <w:rsid w:val="0068167C"/>
    <w:rsid w:val="006816D0"/>
    <w:rsid w:val="00681805"/>
    <w:rsid w:val="0068182A"/>
    <w:rsid w:val="00681877"/>
    <w:rsid w:val="0068192B"/>
    <w:rsid w:val="00681F2F"/>
    <w:rsid w:val="00681FDE"/>
    <w:rsid w:val="00682024"/>
    <w:rsid w:val="0068213E"/>
    <w:rsid w:val="00682523"/>
    <w:rsid w:val="006826B3"/>
    <w:rsid w:val="0068299A"/>
    <w:rsid w:val="00682AF7"/>
    <w:rsid w:val="00682BBC"/>
    <w:rsid w:val="00682D39"/>
    <w:rsid w:val="00682D66"/>
    <w:rsid w:val="00682EFC"/>
    <w:rsid w:val="006832C1"/>
    <w:rsid w:val="00683868"/>
    <w:rsid w:val="0068392F"/>
    <w:rsid w:val="006839F1"/>
    <w:rsid w:val="00683BB5"/>
    <w:rsid w:val="00683D34"/>
    <w:rsid w:val="00683D74"/>
    <w:rsid w:val="00683F7F"/>
    <w:rsid w:val="006840A7"/>
    <w:rsid w:val="00684395"/>
    <w:rsid w:val="0068485F"/>
    <w:rsid w:val="00684913"/>
    <w:rsid w:val="006849EB"/>
    <w:rsid w:val="00685271"/>
    <w:rsid w:val="00685384"/>
    <w:rsid w:val="006853CD"/>
    <w:rsid w:val="00685763"/>
    <w:rsid w:val="006857D6"/>
    <w:rsid w:val="0068585F"/>
    <w:rsid w:val="00685B61"/>
    <w:rsid w:val="00685CD4"/>
    <w:rsid w:val="00685F77"/>
    <w:rsid w:val="0068613F"/>
    <w:rsid w:val="00686346"/>
    <w:rsid w:val="0068635E"/>
    <w:rsid w:val="0068636D"/>
    <w:rsid w:val="0068655F"/>
    <w:rsid w:val="00686D6A"/>
    <w:rsid w:val="00686F7D"/>
    <w:rsid w:val="00686FB8"/>
    <w:rsid w:val="0068708F"/>
    <w:rsid w:val="006873E8"/>
    <w:rsid w:val="006874F5"/>
    <w:rsid w:val="00687613"/>
    <w:rsid w:val="006877E6"/>
    <w:rsid w:val="006878CF"/>
    <w:rsid w:val="00687C12"/>
    <w:rsid w:val="00687F29"/>
    <w:rsid w:val="00687FE2"/>
    <w:rsid w:val="006900EA"/>
    <w:rsid w:val="00690159"/>
    <w:rsid w:val="006903F3"/>
    <w:rsid w:val="00690416"/>
    <w:rsid w:val="00690A10"/>
    <w:rsid w:val="00690A50"/>
    <w:rsid w:val="00690FA5"/>
    <w:rsid w:val="0069113F"/>
    <w:rsid w:val="006914E9"/>
    <w:rsid w:val="00691551"/>
    <w:rsid w:val="00691618"/>
    <w:rsid w:val="0069184B"/>
    <w:rsid w:val="00691890"/>
    <w:rsid w:val="00691B9D"/>
    <w:rsid w:val="00691D43"/>
    <w:rsid w:val="00691F08"/>
    <w:rsid w:val="006926FE"/>
    <w:rsid w:val="0069284D"/>
    <w:rsid w:val="006929F4"/>
    <w:rsid w:val="00692C8F"/>
    <w:rsid w:val="00692E9A"/>
    <w:rsid w:val="00693595"/>
    <w:rsid w:val="006936A5"/>
    <w:rsid w:val="00693D49"/>
    <w:rsid w:val="00693E09"/>
    <w:rsid w:val="00693E5B"/>
    <w:rsid w:val="0069420D"/>
    <w:rsid w:val="006944BC"/>
    <w:rsid w:val="00694510"/>
    <w:rsid w:val="00694568"/>
    <w:rsid w:val="0069457F"/>
    <w:rsid w:val="00694BEC"/>
    <w:rsid w:val="00694CF7"/>
    <w:rsid w:val="00695451"/>
    <w:rsid w:val="006954C1"/>
    <w:rsid w:val="00695647"/>
    <w:rsid w:val="006956B9"/>
    <w:rsid w:val="00695808"/>
    <w:rsid w:val="00695A8B"/>
    <w:rsid w:val="00695C57"/>
    <w:rsid w:val="00695E0A"/>
    <w:rsid w:val="00695EE0"/>
    <w:rsid w:val="006963FF"/>
    <w:rsid w:val="00696A3E"/>
    <w:rsid w:val="00696D19"/>
    <w:rsid w:val="00696E07"/>
    <w:rsid w:val="006971A3"/>
    <w:rsid w:val="00697469"/>
    <w:rsid w:val="006977E1"/>
    <w:rsid w:val="00697818"/>
    <w:rsid w:val="00697F53"/>
    <w:rsid w:val="006A0440"/>
    <w:rsid w:val="006A04FE"/>
    <w:rsid w:val="006A072C"/>
    <w:rsid w:val="006A0D95"/>
    <w:rsid w:val="006A0F34"/>
    <w:rsid w:val="006A0FF8"/>
    <w:rsid w:val="006A104E"/>
    <w:rsid w:val="006A109C"/>
    <w:rsid w:val="006A1277"/>
    <w:rsid w:val="006A16D4"/>
    <w:rsid w:val="006A172C"/>
    <w:rsid w:val="006A190A"/>
    <w:rsid w:val="006A1C6E"/>
    <w:rsid w:val="006A2179"/>
    <w:rsid w:val="006A2A64"/>
    <w:rsid w:val="006A2F5C"/>
    <w:rsid w:val="006A3044"/>
    <w:rsid w:val="006A30F8"/>
    <w:rsid w:val="006A363A"/>
    <w:rsid w:val="006A39A6"/>
    <w:rsid w:val="006A3A7B"/>
    <w:rsid w:val="006A3DC4"/>
    <w:rsid w:val="006A3FEE"/>
    <w:rsid w:val="006A40C9"/>
    <w:rsid w:val="006A4367"/>
    <w:rsid w:val="006A443D"/>
    <w:rsid w:val="006A45C1"/>
    <w:rsid w:val="006A45DA"/>
    <w:rsid w:val="006A492B"/>
    <w:rsid w:val="006A4A1B"/>
    <w:rsid w:val="006A4DDD"/>
    <w:rsid w:val="006A5077"/>
    <w:rsid w:val="006A517A"/>
    <w:rsid w:val="006A5870"/>
    <w:rsid w:val="006A5975"/>
    <w:rsid w:val="006A5AA6"/>
    <w:rsid w:val="006A5CAB"/>
    <w:rsid w:val="006A6224"/>
    <w:rsid w:val="006A63B1"/>
    <w:rsid w:val="006A6453"/>
    <w:rsid w:val="006A6853"/>
    <w:rsid w:val="006A692D"/>
    <w:rsid w:val="006A6B7F"/>
    <w:rsid w:val="006A6C86"/>
    <w:rsid w:val="006A6EC6"/>
    <w:rsid w:val="006A7172"/>
    <w:rsid w:val="006A76AE"/>
    <w:rsid w:val="006A7A0E"/>
    <w:rsid w:val="006B0092"/>
    <w:rsid w:val="006B04E8"/>
    <w:rsid w:val="006B05C3"/>
    <w:rsid w:val="006B093B"/>
    <w:rsid w:val="006B0CDC"/>
    <w:rsid w:val="006B1BE3"/>
    <w:rsid w:val="006B1D80"/>
    <w:rsid w:val="006B1E46"/>
    <w:rsid w:val="006B23A0"/>
    <w:rsid w:val="006B389F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1D6"/>
    <w:rsid w:val="006B5C94"/>
    <w:rsid w:val="006B5E77"/>
    <w:rsid w:val="006B600E"/>
    <w:rsid w:val="006B64D1"/>
    <w:rsid w:val="006B66A7"/>
    <w:rsid w:val="006B66B8"/>
    <w:rsid w:val="006B6BAB"/>
    <w:rsid w:val="006B7241"/>
    <w:rsid w:val="006B787A"/>
    <w:rsid w:val="006B79F1"/>
    <w:rsid w:val="006B7CDD"/>
    <w:rsid w:val="006C00CB"/>
    <w:rsid w:val="006C040D"/>
    <w:rsid w:val="006C04D5"/>
    <w:rsid w:val="006C06B1"/>
    <w:rsid w:val="006C089C"/>
    <w:rsid w:val="006C093E"/>
    <w:rsid w:val="006C0F1D"/>
    <w:rsid w:val="006C0FAB"/>
    <w:rsid w:val="006C1192"/>
    <w:rsid w:val="006C1625"/>
    <w:rsid w:val="006C1A66"/>
    <w:rsid w:val="006C1B2F"/>
    <w:rsid w:val="006C1F9B"/>
    <w:rsid w:val="006C1FFB"/>
    <w:rsid w:val="006C20D9"/>
    <w:rsid w:val="006C24FB"/>
    <w:rsid w:val="006C3085"/>
    <w:rsid w:val="006C33F1"/>
    <w:rsid w:val="006C3AAD"/>
    <w:rsid w:val="006C3C06"/>
    <w:rsid w:val="006C3E1F"/>
    <w:rsid w:val="006C4123"/>
    <w:rsid w:val="006C41D3"/>
    <w:rsid w:val="006C43A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341"/>
    <w:rsid w:val="006C556D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3A7"/>
    <w:rsid w:val="006C759F"/>
    <w:rsid w:val="006C776E"/>
    <w:rsid w:val="006C7AA4"/>
    <w:rsid w:val="006C7C27"/>
    <w:rsid w:val="006C7E3A"/>
    <w:rsid w:val="006D00C6"/>
    <w:rsid w:val="006D0686"/>
    <w:rsid w:val="006D06C2"/>
    <w:rsid w:val="006D0FED"/>
    <w:rsid w:val="006D10C7"/>
    <w:rsid w:val="006D1745"/>
    <w:rsid w:val="006D17BC"/>
    <w:rsid w:val="006D1920"/>
    <w:rsid w:val="006D206D"/>
    <w:rsid w:val="006D2248"/>
    <w:rsid w:val="006D237E"/>
    <w:rsid w:val="006D2747"/>
    <w:rsid w:val="006D2DBC"/>
    <w:rsid w:val="006D3414"/>
    <w:rsid w:val="006D3541"/>
    <w:rsid w:val="006D3A5F"/>
    <w:rsid w:val="006D3C08"/>
    <w:rsid w:val="006D3E4E"/>
    <w:rsid w:val="006D3F71"/>
    <w:rsid w:val="006D43FC"/>
    <w:rsid w:val="006D4735"/>
    <w:rsid w:val="006D490F"/>
    <w:rsid w:val="006D49A2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CA5"/>
    <w:rsid w:val="006D6D30"/>
    <w:rsid w:val="006D6D51"/>
    <w:rsid w:val="006D6F4B"/>
    <w:rsid w:val="006D7658"/>
    <w:rsid w:val="006D7738"/>
    <w:rsid w:val="006D77E4"/>
    <w:rsid w:val="006D7CD5"/>
    <w:rsid w:val="006D7F0B"/>
    <w:rsid w:val="006E0074"/>
    <w:rsid w:val="006E00CC"/>
    <w:rsid w:val="006E0734"/>
    <w:rsid w:val="006E0A18"/>
    <w:rsid w:val="006E0EFB"/>
    <w:rsid w:val="006E1148"/>
    <w:rsid w:val="006E1C3B"/>
    <w:rsid w:val="006E1D7A"/>
    <w:rsid w:val="006E1ED4"/>
    <w:rsid w:val="006E2138"/>
    <w:rsid w:val="006E2A9A"/>
    <w:rsid w:val="006E35F8"/>
    <w:rsid w:val="006E3628"/>
    <w:rsid w:val="006E38D0"/>
    <w:rsid w:val="006E395E"/>
    <w:rsid w:val="006E3A9F"/>
    <w:rsid w:val="006E3B88"/>
    <w:rsid w:val="006E3F46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0EE"/>
    <w:rsid w:val="006E7447"/>
    <w:rsid w:val="006E7855"/>
    <w:rsid w:val="006E7D25"/>
    <w:rsid w:val="006E7EFE"/>
    <w:rsid w:val="006F0096"/>
    <w:rsid w:val="006F0143"/>
    <w:rsid w:val="006F072D"/>
    <w:rsid w:val="006F07B1"/>
    <w:rsid w:val="006F09B9"/>
    <w:rsid w:val="006F0A23"/>
    <w:rsid w:val="006F1316"/>
    <w:rsid w:val="006F1799"/>
    <w:rsid w:val="006F1C3C"/>
    <w:rsid w:val="006F1E92"/>
    <w:rsid w:val="006F2052"/>
    <w:rsid w:val="006F20E7"/>
    <w:rsid w:val="006F2565"/>
    <w:rsid w:val="006F26E4"/>
    <w:rsid w:val="006F27B3"/>
    <w:rsid w:val="006F2B4B"/>
    <w:rsid w:val="006F2C43"/>
    <w:rsid w:val="006F2F95"/>
    <w:rsid w:val="006F312F"/>
    <w:rsid w:val="006F3165"/>
    <w:rsid w:val="006F33B4"/>
    <w:rsid w:val="006F35F4"/>
    <w:rsid w:val="006F3628"/>
    <w:rsid w:val="006F3998"/>
    <w:rsid w:val="006F3D94"/>
    <w:rsid w:val="006F3E72"/>
    <w:rsid w:val="006F3FB9"/>
    <w:rsid w:val="006F430D"/>
    <w:rsid w:val="006F4477"/>
    <w:rsid w:val="006F45C9"/>
    <w:rsid w:val="006F490D"/>
    <w:rsid w:val="006F4B58"/>
    <w:rsid w:val="006F4D81"/>
    <w:rsid w:val="006F5405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A42"/>
    <w:rsid w:val="006F6E25"/>
    <w:rsid w:val="006F6F4D"/>
    <w:rsid w:val="006F6FBD"/>
    <w:rsid w:val="006F70EB"/>
    <w:rsid w:val="006F7251"/>
    <w:rsid w:val="006F73B5"/>
    <w:rsid w:val="006F7727"/>
    <w:rsid w:val="006F7D20"/>
    <w:rsid w:val="006F7F17"/>
    <w:rsid w:val="00700081"/>
    <w:rsid w:val="007001B6"/>
    <w:rsid w:val="007003B7"/>
    <w:rsid w:val="0070042B"/>
    <w:rsid w:val="00700535"/>
    <w:rsid w:val="00700950"/>
    <w:rsid w:val="007009DF"/>
    <w:rsid w:val="00700D74"/>
    <w:rsid w:val="00700F47"/>
    <w:rsid w:val="007015F8"/>
    <w:rsid w:val="00701A68"/>
    <w:rsid w:val="00701CE9"/>
    <w:rsid w:val="00701FD1"/>
    <w:rsid w:val="0070219C"/>
    <w:rsid w:val="007022E5"/>
    <w:rsid w:val="00702444"/>
    <w:rsid w:val="007028AA"/>
    <w:rsid w:val="00702C9E"/>
    <w:rsid w:val="00702EA3"/>
    <w:rsid w:val="0070309E"/>
    <w:rsid w:val="0070311A"/>
    <w:rsid w:val="0070325B"/>
    <w:rsid w:val="00703BC3"/>
    <w:rsid w:val="00703DFB"/>
    <w:rsid w:val="00703E3F"/>
    <w:rsid w:val="00703EB2"/>
    <w:rsid w:val="0070423E"/>
    <w:rsid w:val="007043A5"/>
    <w:rsid w:val="00704677"/>
    <w:rsid w:val="007048F2"/>
    <w:rsid w:val="00704970"/>
    <w:rsid w:val="00704A23"/>
    <w:rsid w:val="007051E8"/>
    <w:rsid w:val="007052FB"/>
    <w:rsid w:val="00705323"/>
    <w:rsid w:val="0070593C"/>
    <w:rsid w:val="00705B62"/>
    <w:rsid w:val="00705BE2"/>
    <w:rsid w:val="00705E20"/>
    <w:rsid w:val="007061BF"/>
    <w:rsid w:val="007061C8"/>
    <w:rsid w:val="00706312"/>
    <w:rsid w:val="0070649A"/>
    <w:rsid w:val="007065ED"/>
    <w:rsid w:val="00707115"/>
    <w:rsid w:val="00707360"/>
    <w:rsid w:val="007075E8"/>
    <w:rsid w:val="00707A6A"/>
    <w:rsid w:val="00707D64"/>
    <w:rsid w:val="00710177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3C0"/>
    <w:rsid w:val="00711616"/>
    <w:rsid w:val="007116AE"/>
    <w:rsid w:val="00711A7C"/>
    <w:rsid w:val="0071211A"/>
    <w:rsid w:val="0071213B"/>
    <w:rsid w:val="0071234B"/>
    <w:rsid w:val="00712509"/>
    <w:rsid w:val="00712674"/>
    <w:rsid w:val="007127B5"/>
    <w:rsid w:val="00712AA2"/>
    <w:rsid w:val="0071356E"/>
    <w:rsid w:val="00714009"/>
    <w:rsid w:val="007143DA"/>
    <w:rsid w:val="0071491F"/>
    <w:rsid w:val="00714C1F"/>
    <w:rsid w:val="00714CF7"/>
    <w:rsid w:val="00714ED1"/>
    <w:rsid w:val="007150A2"/>
    <w:rsid w:val="007151FA"/>
    <w:rsid w:val="00715206"/>
    <w:rsid w:val="007152DE"/>
    <w:rsid w:val="007154E1"/>
    <w:rsid w:val="00715587"/>
    <w:rsid w:val="0071570B"/>
    <w:rsid w:val="00715A9C"/>
    <w:rsid w:val="00715DD8"/>
    <w:rsid w:val="0071607C"/>
    <w:rsid w:val="007163A2"/>
    <w:rsid w:val="007165FA"/>
    <w:rsid w:val="0071660D"/>
    <w:rsid w:val="0071670B"/>
    <w:rsid w:val="007167AF"/>
    <w:rsid w:val="00716DB4"/>
    <w:rsid w:val="00716E7D"/>
    <w:rsid w:val="00716F83"/>
    <w:rsid w:val="00717173"/>
    <w:rsid w:val="007172FD"/>
    <w:rsid w:val="00717361"/>
    <w:rsid w:val="00717549"/>
    <w:rsid w:val="00717F39"/>
    <w:rsid w:val="007205DF"/>
    <w:rsid w:val="00720B80"/>
    <w:rsid w:val="00720E16"/>
    <w:rsid w:val="00720ED8"/>
    <w:rsid w:val="00720F46"/>
    <w:rsid w:val="0072127D"/>
    <w:rsid w:val="00721517"/>
    <w:rsid w:val="007216F5"/>
    <w:rsid w:val="00721FBD"/>
    <w:rsid w:val="007221B6"/>
    <w:rsid w:val="00722303"/>
    <w:rsid w:val="00722579"/>
    <w:rsid w:val="00722BE7"/>
    <w:rsid w:val="007230DE"/>
    <w:rsid w:val="00723406"/>
    <w:rsid w:val="007234A5"/>
    <w:rsid w:val="007235CF"/>
    <w:rsid w:val="00723A33"/>
    <w:rsid w:val="00723D52"/>
    <w:rsid w:val="00723E60"/>
    <w:rsid w:val="0072406C"/>
    <w:rsid w:val="007244AB"/>
    <w:rsid w:val="007244BD"/>
    <w:rsid w:val="00724622"/>
    <w:rsid w:val="007248D2"/>
    <w:rsid w:val="00724A11"/>
    <w:rsid w:val="00724B07"/>
    <w:rsid w:val="007252D7"/>
    <w:rsid w:val="00725637"/>
    <w:rsid w:val="00725985"/>
    <w:rsid w:val="00725B69"/>
    <w:rsid w:val="00725F0E"/>
    <w:rsid w:val="00726269"/>
    <w:rsid w:val="00726823"/>
    <w:rsid w:val="00726A09"/>
    <w:rsid w:val="00726B5B"/>
    <w:rsid w:val="00726C50"/>
    <w:rsid w:val="00726DCE"/>
    <w:rsid w:val="0072727E"/>
    <w:rsid w:val="007272D1"/>
    <w:rsid w:val="007278EC"/>
    <w:rsid w:val="00727C41"/>
    <w:rsid w:val="00727D12"/>
    <w:rsid w:val="00727DEA"/>
    <w:rsid w:val="007300F0"/>
    <w:rsid w:val="007303A8"/>
    <w:rsid w:val="0073043C"/>
    <w:rsid w:val="007304DD"/>
    <w:rsid w:val="0073082B"/>
    <w:rsid w:val="007310D6"/>
    <w:rsid w:val="0073134C"/>
    <w:rsid w:val="007313FC"/>
    <w:rsid w:val="0073144A"/>
    <w:rsid w:val="00731902"/>
    <w:rsid w:val="007319B9"/>
    <w:rsid w:val="00731DE9"/>
    <w:rsid w:val="00731F93"/>
    <w:rsid w:val="0073229F"/>
    <w:rsid w:val="0073265D"/>
    <w:rsid w:val="00732ABE"/>
    <w:rsid w:val="00732E75"/>
    <w:rsid w:val="00733038"/>
    <w:rsid w:val="00733055"/>
    <w:rsid w:val="007332CC"/>
    <w:rsid w:val="00733329"/>
    <w:rsid w:val="00733B74"/>
    <w:rsid w:val="00733BC5"/>
    <w:rsid w:val="00733BDC"/>
    <w:rsid w:val="00734348"/>
    <w:rsid w:val="0073493F"/>
    <w:rsid w:val="00735035"/>
    <w:rsid w:val="0073506F"/>
    <w:rsid w:val="00735468"/>
    <w:rsid w:val="007354FD"/>
    <w:rsid w:val="00735A9F"/>
    <w:rsid w:val="00735CE1"/>
    <w:rsid w:val="0073677C"/>
    <w:rsid w:val="00736D4B"/>
    <w:rsid w:val="007371C8"/>
    <w:rsid w:val="00737556"/>
    <w:rsid w:val="00737714"/>
    <w:rsid w:val="0073788C"/>
    <w:rsid w:val="007379DE"/>
    <w:rsid w:val="00740296"/>
    <w:rsid w:val="0074078F"/>
    <w:rsid w:val="00740C38"/>
    <w:rsid w:val="00740CF7"/>
    <w:rsid w:val="00740DA6"/>
    <w:rsid w:val="00741555"/>
    <w:rsid w:val="00741603"/>
    <w:rsid w:val="00741F87"/>
    <w:rsid w:val="00742177"/>
    <w:rsid w:val="007423C5"/>
    <w:rsid w:val="00742525"/>
    <w:rsid w:val="0074256E"/>
    <w:rsid w:val="007425A1"/>
    <w:rsid w:val="00742695"/>
    <w:rsid w:val="00742CC3"/>
    <w:rsid w:val="00742CE5"/>
    <w:rsid w:val="00742EE5"/>
    <w:rsid w:val="00742F8C"/>
    <w:rsid w:val="00742FF0"/>
    <w:rsid w:val="007430CB"/>
    <w:rsid w:val="00743210"/>
    <w:rsid w:val="00743574"/>
    <w:rsid w:val="00743594"/>
    <w:rsid w:val="00743B8C"/>
    <w:rsid w:val="00743C89"/>
    <w:rsid w:val="00743D5F"/>
    <w:rsid w:val="00743EFB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5C4F"/>
    <w:rsid w:val="00745F3A"/>
    <w:rsid w:val="007460D1"/>
    <w:rsid w:val="00746425"/>
    <w:rsid w:val="00746635"/>
    <w:rsid w:val="007466FC"/>
    <w:rsid w:val="007467D0"/>
    <w:rsid w:val="007467F1"/>
    <w:rsid w:val="00747028"/>
    <w:rsid w:val="00747194"/>
    <w:rsid w:val="00747220"/>
    <w:rsid w:val="0074755A"/>
    <w:rsid w:val="00747842"/>
    <w:rsid w:val="00747B80"/>
    <w:rsid w:val="007500F2"/>
    <w:rsid w:val="0075077D"/>
    <w:rsid w:val="00750A49"/>
    <w:rsid w:val="00750BCC"/>
    <w:rsid w:val="00750C28"/>
    <w:rsid w:val="00751131"/>
    <w:rsid w:val="0075142F"/>
    <w:rsid w:val="007514EC"/>
    <w:rsid w:val="007515F5"/>
    <w:rsid w:val="00751853"/>
    <w:rsid w:val="00751B74"/>
    <w:rsid w:val="007521AF"/>
    <w:rsid w:val="007521E5"/>
    <w:rsid w:val="00752286"/>
    <w:rsid w:val="0075229F"/>
    <w:rsid w:val="007522C4"/>
    <w:rsid w:val="007523BF"/>
    <w:rsid w:val="007525E1"/>
    <w:rsid w:val="00752607"/>
    <w:rsid w:val="00752E81"/>
    <w:rsid w:val="00752F75"/>
    <w:rsid w:val="00753015"/>
    <w:rsid w:val="00753507"/>
    <w:rsid w:val="00753533"/>
    <w:rsid w:val="00753609"/>
    <w:rsid w:val="00753618"/>
    <w:rsid w:val="0075371A"/>
    <w:rsid w:val="00753A6F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B87"/>
    <w:rsid w:val="00755C8B"/>
    <w:rsid w:val="00755CD3"/>
    <w:rsid w:val="00755DD1"/>
    <w:rsid w:val="00756081"/>
    <w:rsid w:val="007569F8"/>
    <w:rsid w:val="00756DA2"/>
    <w:rsid w:val="00757123"/>
    <w:rsid w:val="007571AB"/>
    <w:rsid w:val="00757280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1FD4"/>
    <w:rsid w:val="00762B09"/>
    <w:rsid w:val="00762C37"/>
    <w:rsid w:val="00762CAA"/>
    <w:rsid w:val="00763526"/>
    <w:rsid w:val="0076388E"/>
    <w:rsid w:val="00763DDD"/>
    <w:rsid w:val="0076434E"/>
    <w:rsid w:val="007646D6"/>
    <w:rsid w:val="0076474E"/>
    <w:rsid w:val="007648F2"/>
    <w:rsid w:val="00764B2E"/>
    <w:rsid w:val="00764BF1"/>
    <w:rsid w:val="007653F6"/>
    <w:rsid w:val="00765542"/>
    <w:rsid w:val="007656F1"/>
    <w:rsid w:val="0076571B"/>
    <w:rsid w:val="0076571E"/>
    <w:rsid w:val="00765A22"/>
    <w:rsid w:val="00765C15"/>
    <w:rsid w:val="00765D84"/>
    <w:rsid w:val="00765DD5"/>
    <w:rsid w:val="00765E2E"/>
    <w:rsid w:val="00765FC3"/>
    <w:rsid w:val="0076638C"/>
    <w:rsid w:val="00766B90"/>
    <w:rsid w:val="00766CAE"/>
    <w:rsid w:val="00766D7F"/>
    <w:rsid w:val="00766D9D"/>
    <w:rsid w:val="00766EB8"/>
    <w:rsid w:val="007672B0"/>
    <w:rsid w:val="00767353"/>
    <w:rsid w:val="007676E6"/>
    <w:rsid w:val="00767974"/>
    <w:rsid w:val="00767F39"/>
    <w:rsid w:val="00767FBB"/>
    <w:rsid w:val="00770198"/>
    <w:rsid w:val="0077027F"/>
    <w:rsid w:val="007703C2"/>
    <w:rsid w:val="00770DF0"/>
    <w:rsid w:val="00770E5A"/>
    <w:rsid w:val="0077154F"/>
    <w:rsid w:val="0077190E"/>
    <w:rsid w:val="00771D21"/>
    <w:rsid w:val="00771E8F"/>
    <w:rsid w:val="0077221C"/>
    <w:rsid w:val="00772B05"/>
    <w:rsid w:val="00772C56"/>
    <w:rsid w:val="00772DB7"/>
    <w:rsid w:val="0077336A"/>
    <w:rsid w:val="007735AA"/>
    <w:rsid w:val="00773622"/>
    <w:rsid w:val="00773873"/>
    <w:rsid w:val="007739DD"/>
    <w:rsid w:val="007739FF"/>
    <w:rsid w:val="00773BF0"/>
    <w:rsid w:val="00773D79"/>
    <w:rsid w:val="007743FB"/>
    <w:rsid w:val="00774814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00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777BA"/>
    <w:rsid w:val="0077788F"/>
    <w:rsid w:val="00780175"/>
    <w:rsid w:val="00780292"/>
    <w:rsid w:val="00780447"/>
    <w:rsid w:val="00780B45"/>
    <w:rsid w:val="00780B61"/>
    <w:rsid w:val="00780B95"/>
    <w:rsid w:val="0078166B"/>
    <w:rsid w:val="007816D3"/>
    <w:rsid w:val="00781719"/>
    <w:rsid w:val="0078172B"/>
    <w:rsid w:val="00781D7A"/>
    <w:rsid w:val="00781EAB"/>
    <w:rsid w:val="00782165"/>
    <w:rsid w:val="00782174"/>
    <w:rsid w:val="0078227B"/>
    <w:rsid w:val="007822FB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4EB"/>
    <w:rsid w:val="007835FE"/>
    <w:rsid w:val="007838B5"/>
    <w:rsid w:val="00783D59"/>
    <w:rsid w:val="007841E7"/>
    <w:rsid w:val="00784240"/>
    <w:rsid w:val="00784714"/>
    <w:rsid w:val="00784DF4"/>
    <w:rsid w:val="00784E37"/>
    <w:rsid w:val="00785730"/>
    <w:rsid w:val="00785739"/>
    <w:rsid w:val="007857F0"/>
    <w:rsid w:val="0078581D"/>
    <w:rsid w:val="00785EB0"/>
    <w:rsid w:val="00785FF0"/>
    <w:rsid w:val="00786049"/>
    <w:rsid w:val="007863FD"/>
    <w:rsid w:val="0078671E"/>
    <w:rsid w:val="007868ED"/>
    <w:rsid w:val="00786BED"/>
    <w:rsid w:val="00786D50"/>
    <w:rsid w:val="00786F12"/>
    <w:rsid w:val="00786F37"/>
    <w:rsid w:val="00786FFC"/>
    <w:rsid w:val="007872A7"/>
    <w:rsid w:val="007875F4"/>
    <w:rsid w:val="00787C93"/>
    <w:rsid w:val="00787E85"/>
    <w:rsid w:val="00787EC8"/>
    <w:rsid w:val="007901D1"/>
    <w:rsid w:val="007903DB"/>
    <w:rsid w:val="0079041B"/>
    <w:rsid w:val="0079046C"/>
    <w:rsid w:val="007904F9"/>
    <w:rsid w:val="0079051A"/>
    <w:rsid w:val="00790995"/>
    <w:rsid w:val="007909AB"/>
    <w:rsid w:val="00790CEA"/>
    <w:rsid w:val="00790D97"/>
    <w:rsid w:val="00791090"/>
    <w:rsid w:val="0079111E"/>
    <w:rsid w:val="00791718"/>
    <w:rsid w:val="0079172E"/>
    <w:rsid w:val="007918A5"/>
    <w:rsid w:val="00791B19"/>
    <w:rsid w:val="00791CFD"/>
    <w:rsid w:val="00791D9D"/>
    <w:rsid w:val="00791EC8"/>
    <w:rsid w:val="00791EFD"/>
    <w:rsid w:val="00791F6D"/>
    <w:rsid w:val="00792025"/>
    <w:rsid w:val="00792085"/>
    <w:rsid w:val="00792714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3EB0"/>
    <w:rsid w:val="00794528"/>
    <w:rsid w:val="00794C5E"/>
    <w:rsid w:val="00794CDF"/>
    <w:rsid w:val="0079525E"/>
    <w:rsid w:val="0079546F"/>
    <w:rsid w:val="007955EC"/>
    <w:rsid w:val="00795624"/>
    <w:rsid w:val="00795938"/>
    <w:rsid w:val="00795AC2"/>
    <w:rsid w:val="00795CF5"/>
    <w:rsid w:val="00795E29"/>
    <w:rsid w:val="00795E84"/>
    <w:rsid w:val="00795E9B"/>
    <w:rsid w:val="00795F60"/>
    <w:rsid w:val="00796078"/>
    <w:rsid w:val="007961AF"/>
    <w:rsid w:val="00796B86"/>
    <w:rsid w:val="00796C9B"/>
    <w:rsid w:val="00796F74"/>
    <w:rsid w:val="007970E7"/>
    <w:rsid w:val="007971FB"/>
    <w:rsid w:val="007975C6"/>
    <w:rsid w:val="00797C66"/>
    <w:rsid w:val="00797F36"/>
    <w:rsid w:val="007A03E8"/>
    <w:rsid w:val="007A0647"/>
    <w:rsid w:val="007A0A7D"/>
    <w:rsid w:val="007A0B20"/>
    <w:rsid w:val="007A0C24"/>
    <w:rsid w:val="007A0D7F"/>
    <w:rsid w:val="007A0ED9"/>
    <w:rsid w:val="007A0F7D"/>
    <w:rsid w:val="007A11B5"/>
    <w:rsid w:val="007A1490"/>
    <w:rsid w:val="007A17CE"/>
    <w:rsid w:val="007A1C6D"/>
    <w:rsid w:val="007A1C72"/>
    <w:rsid w:val="007A2567"/>
    <w:rsid w:val="007A271E"/>
    <w:rsid w:val="007A2815"/>
    <w:rsid w:val="007A2CEF"/>
    <w:rsid w:val="007A2E3A"/>
    <w:rsid w:val="007A3067"/>
    <w:rsid w:val="007A306D"/>
    <w:rsid w:val="007A315C"/>
    <w:rsid w:val="007A3243"/>
    <w:rsid w:val="007A38E2"/>
    <w:rsid w:val="007A39A6"/>
    <w:rsid w:val="007A4092"/>
    <w:rsid w:val="007A40CF"/>
    <w:rsid w:val="007A4784"/>
    <w:rsid w:val="007A4989"/>
    <w:rsid w:val="007A4BD2"/>
    <w:rsid w:val="007A4C8C"/>
    <w:rsid w:val="007A4DEC"/>
    <w:rsid w:val="007A509E"/>
    <w:rsid w:val="007A560F"/>
    <w:rsid w:val="007A5632"/>
    <w:rsid w:val="007A56E8"/>
    <w:rsid w:val="007A5B18"/>
    <w:rsid w:val="007A5C10"/>
    <w:rsid w:val="007A69DD"/>
    <w:rsid w:val="007A6AEA"/>
    <w:rsid w:val="007A6DAF"/>
    <w:rsid w:val="007A6DDF"/>
    <w:rsid w:val="007A6E2F"/>
    <w:rsid w:val="007A6F83"/>
    <w:rsid w:val="007A701E"/>
    <w:rsid w:val="007A706D"/>
    <w:rsid w:val="007A74A7"/>
    <w:rsid w:val="007A7899"/>
    <w:rsid w:val="007A78F9"/>
    <w:rsid w:val="007A7980"/>
    <w:rsid w:val="007A7A7D"/>
    <w:rsid w:val="007A7BA3"/>
    <w:rsid w:val="007A7CA1"/>
    <w:rsid w:val="007A7DA2"/>
    <w:rsid w:val="007B0050"/>
    <w:rsid w:val="007B0083"/>
    <w:rsid w:val="007B00A1"/>
    <w:rsid w:val="007B00BA"/>
    <w:rsid w:val="007B0104"/>
    <w:rsid w:val="007B0224"/>
    <w:rsid w:val="007B06D1"/>
    <w:rsid w:val="007B10F1"/>
    <w:rsid w:val="007B120B"/>
    <w:rsid w:val="007B1B07"/>
    <w:rsid w:val="007B225A"/>
    <w:rsid w:val="007B2370"/>
    <w:rsid w:val="007B2739"/>
    <w:rsid w:val="007B2E63"/>
    <w:rsid w:val="007B2EEC"/>
    <w:rsid w:val="007B3090"/>
    <w:rsid w:val="007B31F5"/>
    <w:rsid w:val="007B32F5"/>
    <w:rsid w:val="007B33BA"/>
    <w:rsid w:val="007B356A"/>
    <w:rsid w:val="007B35F5"/>
    <w:rsid w:val="007B3626"/>
    <w:rsid w:val="007B3713"/>
    <w:rsid w:val="007B3740"/>
    <w:rsid w:val="007B3E9E"/>
    <w:rsid w:val="007B3F80"/>
    <w:rsid w:val="007B40DA"/>
    <w:rsid w:val="007B412C"/>
    <w:rsid w:val="007B42A0"/>
    <w:rsid w:val="007B476A"/>
    <w:rsid w:val="007B4781"/>
    <w:rsid w:val="007B47F5"/>
    <w:rsid w:val="007B48AD"/>
    <w:rsid w:val="007B4BBC"/>
    <w:rsid w:val="007B4C2F"/>
    <w:rsid w:val="007B4D41"/>
    <w:rsid w:val="007B4F5A"/>
    <w:rsid w:val="007B5180"/>
    <w:rsid w:val="007B51DB"/>
    <w:rsid w:val="007B531D"/>
    <w:rsid w:val="007B5B33"/>
    <w:rsid w:val="007B5DDD"/>
    <w:rsid w:val="007B5E27"/>
    <w:rsid w:val="007B6081"/>
    <w:rsid w:val="007B6125"/>
    <w:rsid w:val="007B65FD"/>
    <w:rsid w:val="007B68E5"/>
    <w:rsid w:val="007B6AB7"/>
    <w:rsid w:val="007B6DF6"/>
    <w:rsid w:val="007B791C"/>
    <w:rsid w:val="007B7CE1"/>
    <w:rsid w:val="007C00C8"/>
    <w:rsid w:val="007C01B9"/>
    <w:rsid w:val="007C0371"/>
    <w:rsid w:val="007C04BB"/>
    <w:rsid w:val="007C09FC"/>
    <w:rsid w:val="007C0D0F"/>
    <w:rsid w:val="007C0F47"/>
    <w:rsid w:val="007C0FCC"/>
    <w:rsid w:val="007C1915"/>
    <w:rsid w:val="007C1DA0"/>
    <w:rsid w:val="007C1E96"/>
    <w:rsid w:val="007C209F"/>
    <w:rsid w:val="007C218E"/>
    <w:rsid w:val="007C23E9"/>
    <w:rsid w:val="007C2490"/>
    <w:rsid w:val="007C275F"/>
    <w:rsid w:val="007C2AEB"/>
    <w:rsid w:val="007C2C30"/>
    <w:rsid w:val="007C2C91"/>
    <w:rsid w:val="007C2D48"/>
    <w:rsid w:val="007C2E60"/>
    <w:rsid w:val="007C2EEA"/>
    <w:rsid w:val="007C3344"/>
    <w:rsid w:val="007C3528"/>
    <w:rsid w:val="007C39E3"/>
    <w:rsid w:val="007C3A0B"/>
    <w:rsid w:val="007C4725"/>
    <w:rsid w:val="007C48F3"/>
    <w:rsid w:val="007C4945"/>
    <w:rsid w:val="007C4D6A"/>
    <w:rsid w:val="007C4DB4"/>
    <w:rsid w:val="007C5040"/>
    <w:rsid w:val="007C5163"/>
    <w:rsid w:val="007C53AF"/>
    <w:rsid w:val="007C5565"/>
    <w:rsid w:val="007C568C"/>
    <w:rsid w:val="007C5B1A"/>
    <w:rsid w:val="007C5DE4"/>
    <w:rsid w:val="007C609F"/>
    <w:rsid w:val="007C62E5"/>
    <w:rsid w:val="007C6480"/>
    <w:rsid w:val="007C6499"/>
    <w:rsid w:val="007C6877"/>
    <w:rsid w:val="007C6AA4"/>
    <w:rsid w:val="007C6CF7"/>
    <w:rsid w:val="007C6F15"/>
    <w:rsid w:val="007C70F7"/>
    <w:rsid w:val="007C7463"/>
    <w:rsid w:val="007C7E91"/>
    <w:rsid w:val="007C7FFE"/>
    <w:rsid w:val="007D017B"/>
    <w:rsid w:val="007D0321"/>
    <w:rsid w:val="007D06D4"/>
    <w:rsid w:val="007D075B"/>
    <w:rsid w:val="007D075F"/>
    <w:rsid w:val="007D08CE"/>
    <w:rsid w:val="007D0B38"/>
    <w:rsid w:val="007D0BAC"/>
    <w:rsid w:val="007D0CA6"/>
    <w:rsid w:val="007D0D70"/>
    <w:rsid w:val="007D10BD"/>
    <w:rsid w:val="007D157E"/>
    <w:rsid w:val="007D165F"/>
    <w:rsid w:val="007D16E0"/>
    <w:rsid w:val="007D1A24"/>
    <w:rsid w:val="007D1BAC"/>
    <w:rsid w:val="007D2024"/>
    <w:rsid w:val="007D20CC"/>
    <w:rsid w:val="007D25E7"/>
    <w:rsid w:val="007D284C"/>
    <w:rsid w:val="007D2B3D"/>
    <w:rsid w:val="007D2B5F"/>
    <w:rsid w:val="007D2C9B"/>
    <w:rsid w:val="007D2CB6"/>
    <w:rsid w:val="007D2CB9"/>
    <w:rsid w:val="007D2E80"/>
    <w:rsid w:val="007D2E8A"/>
    <w:rsid w:val="007D376C"/>
    <w:rsid w:val="007D388E"/>
    <w:rsid w:val="007D3A4A"/>
    <w:rsid w:val="007D3FDC"/>
    <w:rsid w:val="007D41E4"/>
    <w:rsid w:val="007D435A"/>
    <w:rsid w:val="007D4494"/>
    <w:rsid w:val="007D45AD"/>
    <w:rsid w:val="007D4732"/>
    <w:rsid w:val="007D49E3"/>
    <w:rsid w:val="007D4CBE"/>
    <w:rsid w:val="007D5173"/>
    <w:rsid w:val="007D5AED"/>
    <w:rsid w:val="007D5CC5"/>
    <w:rsid w:val="007D5E61"/>
    <w:rsid w:val="007D61B6"/>
    <w:rsid w:val="007D6C10"/>
    <w:rsid w:val="007D6CDC"/>
    <w:rsid w:val="007D6E33"/>
    <w:rsid w:val="007D6E7F"/>
    <w:rsid w:val="007D6FE7"/>
    <w:rsid w:val="007D70A8"/>
    <w:rsid w:val="007D70C6"/>
    <w:rsid w:val="007D72D7"/>
    <w:rsid w:val="007D742A"/>
    <w:rsid w:val="007D760A"/>
    <w:rsid w:val="007D77E1"/>
    <w:rsid w:val="007D78F6"/>
    <w:rsid w:val="007D7B52"/>
    <w:rsid w:val="007D7DC3"/>
    <w:rsid w:val="007D7F83"/>
    <w:rsid w:val="007D7FBA"/>
    <w:rsid w:val="007E0552"/>
    <w:rsid w:val="007E0555"/>
    <w:rsid w:val="007E0BE9"/>
    <w:rsid w:val="007E0CAB"/>
    <w:rsid w:val="007E0E03"/>
    <w:rsid w:val="007E0E4F"/>
    <w:rsid w:val="007E1167"/>
    <w:rsid w:val="007E1177"/>
    <w:rsid w:val="007E126D"/>
    <w:rsid w:val="007E13BE"/>
    <w:rsid w:val="007E159D"/>
    <w:rsid w:val="007E16A9"/>
    <w:rsid w:val="007E1730"/>
    <w:rsid w:val="007E177D"/>
    <w:rsid w:val="007E185B"/>
    <w:rsid w:val="007E21F6"/>
    <w:rsid w:val="007E2224"/>
    <w:rsid w:val="007E2507"/>
    <w:rsid w:val="007E253F"/>
    <w:rsid w:val="007E2934"/>
    <w:rsid w:val="007E304D"/>
    <w:rsid w:val="007E31B7"/>
    <w:rsid w:val="007E3306"/>
    <w:rsid w:val="007E3725"/>
    <w:rsid w:val="007E3A45"/>
    <w:rsid w:val="007E3AD3"/>
    <w:rsid w:val="007E3AFC"/>
    <w:rsid w:val="007E3D3E"/>
    <w:rsid w:val="007E3DD7"/>
    <w:rsid w:val="007E404A"/>
    <w:rsid w:val="007E43D2"/>
    <w:rsid w:val="007E46D1"/>
    <w:rsid w:val="007E47D9"/>
    <w:rsid w:val="007E488D"/>
    <w:rsid w:val="007E492E"/>
    <w:rsid w:val="007E4A27"/>
    <w:rsid w:val="007E4D79"/>
    <w:rsid w:val="007E52C9"/>
    <w:rsid w:val="007E57C4"/>
    <w:rsid w:val="007E58D8"/>
    <w:rsid w:val="007E5BD6"/>
    <w:rsid w:val="007E63A7"/>
    <w:rsid w:val="007E65AE"/>
    <w:rsid w:val="007E6BE8"/>
    <w:rsid w:val="007E6C49"/>
    <w:rsid w:val="007E6C98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10FB"/>
    <w:rsid w:val="007F1365"/>
    <w:rsid w:val="007F139A"/>
    <w:rsid w:val="007F15EE"/>
    <w:rsid w:val="007F1803"/>
    <w:rsid w:val="007F192D"/>
    <w:rsid w:val="007F19B1"/>
    <w:rsid w:val="007F1C8A"/>
    <w:rsid w:val="007F24C4"/>
    <w:rsid w:val="007F283D"/>
    <w:rsid w:val="007F29D9"/>
    <w:rsid w:val="007F2ABF"/>
    <w:rsid w:val="007F2ADF"/>
    <w:rsid w:val="007F2BCC"/>
    <w:rsid w:val="007F2BCF"/>
    <w:rsid w:val="007F2FC0"/>
    <w:rsid w:val="007F3103"/>
    <w:rsid w:val="007F310C"/>
    <w:rsid w:val="007F3348"/>
    <w:rsid w:val="007F350D"/>
    <w:rsid w:val="007F3685"/>
    <w:rsid w:val="007F38BC"/>
    <w:rsid w:val="007F3B66"/>
    <w:rsid w:val="007F3DE5"/>
    <w:rsid w:val="007F3E5F"/>
    <w:rsid w:val="007F42D7"/>
    <w:rsid w:val="007F47D9"/>
    <w:rsid w:val="007F4A3B"/>
    <w:rsid w:val="007F4AF8"/>
    <w:rsid w:val="007F4B61"/>
    <w:rsid w:val="007F4E7F"/>
    <w:rsid w:val="007F51A6"/>
    <w:rsid w:val="007F553B"/>
    <w:rsid w:val="007F57AB"/>
    <w:rsid w:val="007F57F7"/>
    <w:rsid w:val="007F5930"/>
    <w:rsid w:val="007F5A9B"/>
    <w:rsid w:val="007F5ACD"/>
    <w:rsid w:val="007F5BBE"/>
    <w:rsid w:val="007F5FB5"/>
    <w:rsid w:val="007F6045"/>
    <w:rsid w:val="007F60D8"/>
    <w:rsid w:val="007F6796"/>
    <w:rsid w:val="007F6A9E"/>
    <w:rsid w:val="007F6CD9"/>
    <w:rsid w:val="007F6E05"/>
    <w:rsid w:val="007F6E3B"/>
    <w:rsid w:val="007F774C"/>
    <w:rsid w:val="007F7B81"/>
    <w:rsid w:val="007F7CEA"/>
    <w:rsid w:val="007F7D4B"/>
    <w:rsid w:val="008002CD"/>
    <w:rsid w:val="00800378"/>
    <w:rsid w:val="008006ED"/>
    <w:rsid w:val="00800845"/>
    <w:rsid w:val="00800A37"/>
    <w:rsid w:val="00800B07"/>
    <w:rsid w:val="00800C34"/>
    <w:rsid w:val="00800E38"/>
    <w:rsid w:val="0080177A"/>
    <w:rsid w:val="0080180D"/>
    <w:rsid w:val="00801B17"/>
    <w:rsid w:val="00801CAE"/>
    <w:rsid w:val="00801EFE"/>
    <w:rsid w:val="0080223B"/>
    <w:rsid w:val="00802585"/>
    <w:rsid w:val="00802709"/>
    <w:rsid w:val="00802CD6"/>
    <w:rsid w:val="00802EEB"/>
    <w:rsid w:val="008032E4"/>
    <w:rsid w:val="00803788"/>
    <w:rsid w:val="00803D2F"/>
    <w:rsid w:val="00803EED"/>
    <w:rsid w:val="00804035"/>
    <w:rsid w:val="008043A9"/>
    <w:rsid w:val="008043DF"/>
    <w:rsid w:val="00804402"/>
    <w:rsid w:val="00804416"/>
    <w:rsid w:val="00804CC9"/>
    <w:rsid w:val="00804F46"/>
    <w:rsid w:val="00804FF3"/>
    <w:rsid w:val="008050D4"/>
    <w:rsid w:val="0080586B"/>
    <w:rsid w:val="00805AA5"/>
    <w:rsid w:val="00805F44"/>
    <w:rsid w:val="00805FC6"/>
    <w:rsid w:val="00806038"/>
    <w:rsid w:val="008061C1"/>
    <w:rsid w:val="00806218"/>
    <w:rsid w:val="008062C6"/>
    <w:rsid w:val="0080633F"/>
    <w:rsid w:val="008065E3"/>
    <w:rsid w:val="0080670F"/>
    <w:rsid w:val="00806906"/>
    <w:rsid w:val="00806D0E"/>
    <w:rsid w:val="00806DBF"/>
    <w:rsid w:val="008074C6"/>
    <w:rsid w:val="008075C3"/>
    <w:rsid w:val="008078E2"/>
    <w:rsid w:val="00810546"/>
    <w:rsid w:val="00810560"/>
    <w:rsid w:val="00810824"/>
    <w:rsid w:val="008109E4"/>
    <w:rsid w:val="00810A09"/>
    <w:rsid w:val="00810B3E"/>
    <w:rsid w:val="00810EDF"/>
    <w:rsid w:val="008114C5"/>
    <w:rsid w:val="00811584"/>
    <w:rsid w:val="008117E3"/>
    <w:rsid w:val="00811FC9"/>
    <w:rsid w:val="008124FB"/>
    <w:rsid w:val="0081288C"/>
    <w:rsid w:val="00812E5A"/>
    <w:rsid w:val="0081317F"/>
    <w:rsid w:val="0081335D"/>
    <w:rsid w:val="008137B4"/>
    <w:rsid w:val="00813854"/>
    <w:rsid w:val="00813AD1"/>
    <w:rsid w:val="00813DB6"/>
    <w:rsid w:val="008140F0"/>
    <w:rsid w:val="00814117"/>
    <w:rsid w:val="0081450C"/>
    <w:rsid w:val="008145E3"/>
    <w:rsid w:val="00814621"/>
    <w:rsid w:val="008146AB"/>
    <w:rsid w:val="00814945"/>
    <w:rsid w:val="00815019"/>
    <w:rsid w:val="008154C3"/>
    <w:rsid w:val="00815647"/>
    <w:rsid w:val="0081588B"/>
    <w:rsid w:val="008158C6"/>
    <w:rsid w:val="00815A97"/>
    <w:rsid w:val="008163BE"/>
    <w:rsid w:val="00816439"/>
    <w:rsid w:val="008164FD"/>
    <w:rsid w:val="008168C0"/>
    <w:rsid w:val="008169A6"/>
    <w:rsid w:val="008169AE"/>
    <w:rsid w:val="00816A1B"/>
    <w:rsid w:val="00816BD8"/>
    <w:rsid w:val="00816EA7"/>
    <w:rsid w:val="00816F73"/>
    <w:rsid w:val="008175C2"/>
    <w:rsid w:val="00817631"/>
    <w:rsid w:val="00817999"/>
    <w:rsid w:val="00817DCD"/>
    <w:rsid w:val="00817E01"/>
    <w:rsid w:val="00817E69"/>
    <w:rsid w:val="00820928"/>
    <w:rsid w:val="008209E5"/>
    <w:rsid w:val="00820A65"/>
    <w:rsid w:val="00820D7B"/>
    <w:rsid w:val="00820E0E"/>
    <w:rsid w:val="00820E33"/>
    <w:rsid w:val="0082188D"/>
    <w:rsid w:val="00821AB1"/>
    <w:rsid w:val="00821DF8"/>
    <w:rsid w:val="00821FFB"/>
    <w:rsid w:val="00822099"/>
    <w:rsid w:val="00822282"/>
    <w:rsid w:val="00822880"/>
    <w:rsid w:val="00822AC2"/>
    <w:rsid w:val="00822B46"/>
    <w:rsid w:val="00822F26"/>
    <w:rsid w:val="00823533"/>
    <w:rsid w:val="00823573"/>
    <w:rsid w:val="008235BA"/>
    <w:rsid w:val="00823725"/>
    <w:rsid w:val="008237A3"/>
    <w:rsid w:val="00823AF2"/>
    <w:rsid w:val="00823C4D"/>
    <w:rsid w:val="0082406F"/>
    <w:rsid w:val="00824745"/>
    <w:rsid w:val="00824AC0"/>
    <w:rsid w:val="00824ACE"/>
    <w:rsid w:val="00824C6A"/>
    <w:rsid w:val="00824CA1"/>
    <w:rsid w:val="00824D8C"/>
    <w:rsid w:val="008257E0"/>
    <w:rsid w:val="00825A90"/>
    <w:rsid w:val="00825B39"/>
    <w:rsid w:val="00825F60"/>
    <w:rsid w:val="00825F9B"/>
    <w:rsid w:val="00825FDE"/>
    <w:rsid w:val="008260A0"/>
    <w:rsid w:val="00826374"/>
    <w:rsid w:val="0082639A"/>
    <w:rsid w:val="008266EC"/>
    <w:rsid w:val="0082681D"/>
    <w:rsid w:val="00826EDB"/>
    <w:rsid w:val="00826EDC"/>
    <w:rsid w:val="0082723E"/>
    <w:rsid w:val="00827971"/>
    <w:rsid w:val="00827AD6"/>
    <w:rsid w:val="00827C56"/>
    <w:rsid w:val="008300F3"/>
    <w:rsid w:val="00830482"/>
    <w:rsid w:val="00830A70"/>
    <w:rsid w:val="00830AA3"/>
    <w:rsid w:val="00830EAE"/>
    <w:rsid w:val="00830FE8"/>
    <w:rsid w:val="008318CE"/>
    <w:rsid w:val="00831AC2"/>
    <w:rsid w:val="00831CB3"/>
    <w:rsid w:val="00831E94"/>
    <w:rsid w:val="00831F25"/>
    <w:rsid w:val="00831F26"/>
    <w:rsid w:val="00831FDB"/>
    <w:rsid w:val="0083239B"/>
    <w:rsid w:val="00832488"/>
    <w:rsid w:val="00832898"/>
    <w:rsid w:val="008328E3"/>
    <w:rsid w:val="00832BFD"/>
    <w:rsid w:val="00832DE3"/>
    <w:rsid w:val="008331D2"/>
    <w:rsid w:val="0083346C"/>
    <w:rsid w:val="008338BF"/>
    <w:rsid w:val="00833D3B"/>
    <w:rsid w:val="00834098"/>
    <w:rsid w:val="008340C6"/>
    <w:rsid w:val="0083417C"/>
    <w:rsid w:val="008341C0"/>
    <w:rsid w:val="008341E9"/>
    <w:rsid w:val="008346AD"/>
    <w:rsid w:val="00834928"/>
    <w:rsid w:val="00834A37"/>
    <w:rsid w:val="00834B38"/>
    <w:rsid w:val="00835226"/>
    <w:rsid w:val="0083542C"/>
    <w:rsid w:val="008359E8"/>
    <w:rsid w:val="00835B29"/>
    <w:rsid w:val="00836070"/>
    <w:rsid w:val="00836B4D"/>
    <w:rsid w:val="00836D3A"/>
    <w:rsid w:val="00836E77"/>
    <w:rsid w:val="00837154"/>
    <w:rsid w:val="00837644"/>
    <w:rsid w:val="0083781A"/>
    <w:rsid w:val="008400D2"/>
    <w:rsid w:val="00840169"/>
    <w:rsid w:val="008401F4"/>
    <w:rsid w:val="008404FC"/>
    <w:rsid w:val="00840856"/>
    <w:rsid w:val="008408B4"/>
    <w:rsid w:val="00840A83"/>
    <w:rsid w:val="00840EF3"/>
    <w:rsid w:val="00840FFD"/>
    <w:rsid w:val="008410CE"/>
    <w:rsid w:val="008416A4"/>
    <w:rsid w:val="0084188C"/>
    <w:rsid w:val="00841EE1"/>
    <w:rsid w:val="00841FAD"/>
    <w:rsid w:val="008421A9"/>
    <w:rsid w:val="0084255C"/>
    <w:rsid w:val="0084263E"/>
    <w:rsid w:val="008428BD"/>
    <w:rsid w:val="00842E5F"/>
    <w:rsid w:val="00843274"/>
    <w:rsid w:val="008434FA"/>
    <w:rsid w:val="008436BE"/>
    <w:rsid w:val="0084383E"/>
    <w:rsid w:val="008438D3"/>
    <w:rsid w:val="008439D6"/>
    <w:rsid w:val="00843CC8"/>
    <w:rsid w:val="0084426A"/>
    <w:rsid w:val="00844554"/>
    <w:rsid w:val="0084530E"/>
    <w:rsid w:val="0084553E"/>
    <w:rsid w:val="00845E6B"/>
    <w:rsid w:val="00845FC2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644"/>
    <w:rsid w:val="00847A59"/>
    <w:rsid w:val="00847B6E"/>
    <w:rsid w:val="00847E83"/>
    <w:rsid w:val="00847FF9"/>
    <w:rsid w:val="008503F7"/>
    <w:rsid w:val="008508B3"/>
    <w:rsid w:val="00850E8D"/>
    <w:rsid w:val="00850F64"/>
    <w:rsid w:val="008513BC"/>
    <w:rsid w:val="008513F5"/>
    <w:rsid w:val="0085157C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490"/>
    <w:rsid w:val="00853672"/>
    <w:rsid w:val="0085399A"/>
    <w:rsid w:val="00853E4A"/>
    <w:rsid w:val="00854013"/>
    <w:rsid w:val="008540FA"/>
    <w:rsid w:val="0085434B"/>
    <w:rsid w:val="0085434D"/>
    <w:rsid w:val="008544BB"/>
    <w:rsid w:val="0085464C"/>
    <w:rsid w:val="0085513C"/>
    <w:rsid w:val="00855468"/>
    <w:rsid w:val="00855528"/>
    <w:rsid w:val="00855904"/>
    <w:rsid w:val="00855925"/>
    <w:rsid w:val="0085597F"/>
    <w:rsid w:val="00855BEF"/>
    <w:rsid w:val="00855D67"/>
    <w:rsid w:val="00855EE7"/>
    <w:rsid w:val="00855F59"/>
    <w:rsid w:val="008561C7"/>
    <w:rsid w:val="00856255"/>
    <w:rsid w:val="00856720"/>
    <w:rsid w:val="00856827"/>
    <w:rsid w:val="00856876"/>
    <w:rsid w:val="00856ADC"/>
    <w:rsid w:val="00856EFA"/>
    <w:rsid w:val="008572A6"/>
    <w:rsid w:val="008572F5"/>
    <w:rsid w:val="00857A5C"/>
    <w:rsid w:val="00857C2A"/>
    <w:rsid w:val="00857D81"/>
    <w:rsid w:val="00860622"/>
    <w:rsid w:val="00860845"/>
    <w:rsid w:val="00860931"/>
    <w:rsid w:val="00860C21"/>
    <w:rsid w:val="00860FEC"/>
    <w:rsid w:val="00861232"/>
    <w:rsid w:val="008613EC"/>
    <w:rsid w:val="00861550"/>
    <w:rsid w:val="0086176C"/>
    <w:rsid w:val="00861B00"/>
    <w:rsid w:val="00861B70"/>
    <w:rsid w:val="00861E18"/>
    <w:rsid w:val="00861F32"/>
    <w:rsid w:val="00861FC3"/>
    <w:rsid w:val="008625FE"/>
    <w:rsid w:val="00862958"/>
    <w:rsid w:val="00862A11"/>
    <w:rsid w:val="00862B15"/>
    <w:rsid w:val="00862F6A"/>
    <w:rsid w:val="00862FDE"/>
    <w:rsid w:val="0086302B"/>
    <w:rsid w:val="0086335B"/>
    <w:rsid w:val="008633B9"/>
    <w:rsid w:val="008633DC"/>
    <w:rsid w:val="008634AE"/>
    <w:rsid w:val="00863996"/>
    <w:rsid w:val="00863BAA"/>
    <w:rsid w:val="00863CED"/>
    <w:rsid w:val="00863D3A"/>
    <w:rsid w:val="00863FC5"/>
    <w:rsid w:val="00863FE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9D8"/>
    <w:rsid w:val="00865ACC"/>
    <w:rsid w:val="00865AEC"/>
    <w:rsid w:val="00865D41"/>
    <w:rsid w:val="008660BE"/>
    <w:rsid w:val="008660E7"/>
    <w:rsid w:val="00866383"/>
    <w:rsid w:val="00866654"/>
    <w:rsid w:val="008668CE"/>
    <w:rsid w:val="00866986"/>
    <w:rsid w:val="00866BAC"/>
    <w:rsid w:val="00866C31"/>
    <w:rsid w:val="00866C8B"/>
    <w:rsid w:val="00866FA4"/>
    <w:rsid w:val="00866FD9"/>
    <w:rsid w:val="00867047"/>
    <w:rsid w:val="00867093"/>
    <w:rsid w:val="0086776D"/>
    <w:rsid w:val="008679EE"/>
    <w:rsid w:val="00867AA8"/>
    <w:rsid w:val="00867EDB"/>
    <w:rsid w:val="00867F2A"/>
    <w:rsid w:val="008702B3"/>
    <w:rsid w:val="008706BB"/>
    <w:rsid w:val="008707E7"/>
    <w:rsid w:val="00870C74"/>
    <w:rsid w:val="00870D44"/>
    <w:rsid w:val="00870E0C"/>
    <w:rsid w:val="00871231"/>
    <w:rsid w:val="00871495"/>
    <w:rsid w:val="008714D8"/>
    <w:rsid w:val="00871561"/>
    <w:rsid w:val="008718CA"/>
    <w:rsid w:val="00871B85"/>
    <w:rsid w:val="00871C11"/>
    <w:rsid w:val="00871CD6"/>
    <w:rsid w:val="00872668"/>
    <w:rsid w:val="0087292C"/>
    <w:rsid w:val="00872E1B"/>
    <w:rsid w:val="00873011"/>
    <w:rsid w:val="00873287"/>
    <w:rsid w:val="00873356"/>
    <w:rsid w:val="00873393"/>
    <w:rsid w:val="00873CB3"/>
    <w:rsid w:val="00874119"/>
    <w:rsid w:val="00874805"/>
    <w:rsid w:val="008748A3"/>
    <w:rsid w:val="00874BFD"/>
    <w:rsid w:val="00874E1F"/>
    <w:rsid w:val="0087512A"/>
    <w:rsid w:val="00875220"/>
    <w:rsid w:val="0087532D"/>
    <w:rsid w:val="00875547"/>
    <w:rsid w:val="0087561B"/>
    <w:rsid w:val="00875972"/>
    <w:rsid w:val="00875AF0"/>
    <w:rsid w:val="00875F9A"/>
    <w:rsid w:val="008760D0"/>
    <w:rsid w:val="008760DA"/>
    <w:rsid w:val="00876183"/>
    <w:rsid w:val="008762DB"/>
    <w:rsid w:val="0087667A"/>
    <w:rsid w:val="008766F9"/>
    <w:rsid w:val="008769AD"/>
    <w:rsid w:val="00876DFF"/>
    <w:rsid w:val="0087705F"/>
    <w:rsid w:val="0087754B"/>
    <w:rsid w:val="00877B4A"/>
    <w:rsid w:val="00877EA1"/>
    <w:rsid w:val="00880063"/>
    <w:rsid w:val="008804AD"/>
    <w:rsid w:val="0088080A"/>
    <w:rsid w:val="00880A26"/>
    <w:rsid w:val="00880BB5"/>
    <w:rsid w:val="00880D10"/>
    <w:rsid w:val="00880DDD"/>
    <w:rsid w:val="00880DE8"/>
    <w:rsid w:val="0088116E"/>
    <w:rsid w:val="0088129A"/>
    <w:rsid w:val="008812C3"/>
    <w:rsid w:val="00881439"/>
    <w:rsid w:val="00881544"/>
    <w:rsid w:val="008816E0"/>
    <w:rsid w:val="00881846"/>
    <w:rsid w:val="00881F34"/>
    <w:rsid w:val="0088205D"/>
    <w:rsid w:val="008825E9"/>
    <w:rsid w:val="0088268B"/>
    <w:rsid w:val="0088278F"/>
    <w:rsid w:val="00882882"/>
    <w:rsid w:val="00882B13"/>
    <w:rsid w:val="00882E22"/>
    <w:rsid w:val="00882EF3"/>
    <w:rsid w:val="00883844"/>
    <w:rsid w:val="0088393C"/>
    <w:rsid w:val="00883A5F"/>
    <w:rsid w:val="00883B41"/>
    <w:rsid w:val="00883D57"/>
    <w:rsid w:val="008841A2"/>
    <w:rsid w:val="00884415"/>
    <w:rsid w:val="008844E8"/>
    <w:rsid w:val="00884E3B"/>
    <w:rsid w:val="008852E5"/>
    <w:rsid w:val="0088554C"/>
    <w:rsid w:val="008856C3"/>
    <w:rsid w:val="00885739"/>
    <w:rsid w:val="008857F7"/>
    <w:rsid w:val="0088592B"/>
    <w:rsid w:val="00885C87"/>
    <w:rsid w:val="00885D3B"/>
    <w:rsid w:val="00885E35"/>
    <w:rsid w:val="008860C7"/>
    <w:rsid w:val="008860D5"/>
    <w:rsid w:val="00886BA2"/>
    <w:rsid w:val="00886BFC"/>
    <w:rsid w:val="00887226"/>
    <w:rsid w:val="008874D8"/>
    <w:rsid w:val="008875FB"/>
    <w:rsid w:val="008876A8"/>
    <w:rsid w:val="00887881"/>
    <w:rsid w:val="00887887"/>
    <w:rsid w:val="00887E67"/>
    <w:rsid w:val="00887F29"/>
    <w:rsid w:val="008900E5"/>
    <w:rsid w:val="008902C9"/>
    <w:rsid w:val="008905D3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87E"/>
    <w:rsid w:val="00891C48"/>
    <w:rsid w:val="00891DC4"/>
    <w:rsid w:val="00892276"/>
    <w:rsid w:val="0089272D"/>
    <w:rsid w:val="00892B7D"/>
    <w:rsid w:val="00892BC6"/>
    <w:rsid w:val="00892D30"/>
    <w:rsid w:val="00892E1D"/>
    <w:rsid w:val="00893107"/>
    <w:rsid w:val="00893232"/>
    <w:rsid w:val="00893235"/>
    <w:rsid w:val="00893AB8"/>
    <w:rsid w:val="00893D43"/>
    <w:rsid w:val="0089413D"/>
    <w:rsid w:val="00894553"/>
    <w:rsid w:val="008947DE"/>
    <w:rsid w:val="00894A9F"/>
    <w:rsid w:val="00894AC0"/>
    <w:rsid w:val="00894C31"/>
    <w:rsid w:val="00895532"/>
    <w:rsid w:val="00895742"/>
    <w:rsid w:val="00895814"/>
    <w:rsid w:val="008959F0"/>
    <w:rsid w:val="00895DFA"/>
    <w:rsid w:val="008966E6"/>
    <w:rsid w:val="0089677B"/>
    <w:rsid w:val="00896CF0"/>
    <w:rsid w:val="00896E4E"/>
    <w:rsid w:val="00896F6A"/>
    <w:rsid w:val="008974E8"/>
    <w:rsid w:val="008975BD"/>
    <w:rsid w:val="00897ADF"/>
    <w:rsid w:val="00897AFB"/>
    <w:rsid w:val="00897C1E"/>
    <w:rsid w:val="008A0001"/>
    <w:rsid w:val="008A0321"/>
    <w:rsid w:val="008A04F1"/>
    <w:rsid w:val="008A0792"/>
    <w:rsid w:val="008A07C3"/>
    <w:rsid w:val="008A082B"/>
    <w:rsid w:val="008A0944"/>
    <w:rsid w:val="008A0A56"/>
    <w:rsid w:val="008A0E2E"/>
    <w:rsid w:val="008A102B"/>
    <w:rsid w:val="008A16F3"/>
    <w:rsid w:val="008A1843"/>
    <w:rsid w:val="008A1C14"/>
    <w:rsid w:val="008A22E2"/>
    <w:rsid w:val="008A2355"/>
    <w:rsid w:val="008A24EC"/>
    <w:rsid w:val="008A263B"/>
    <w:rsid w:val="008A26B7"/>
    <w:rsid w:val="008A2921"/>
    <w:rsid w:val="008A2C70"/>
    <w:rsid w:val="008A2C7D"/>
    <w:rsid w:val="008A30D4"/>
    <w:rsid w:val="008A313E"/>
    <w:rsid w:val="008A31D8"/>
    <w:rsid w:val="008A343A"/>
    <w:rsid w:val="008A3B9E"/>
    <w:rsid w:val="008A3F91"/>
    <w:rsid w:val="008A4388"/>
    <w:rsid w:val="008A44E0"/>
    <w:rsid w:val="008A45A6"/>
    <w:rsid w:val="008A46E3"/>
    <w:rsid w:val="008A48EC"/>
    <w:rsid w:val="008A4D65"/>
    <w:rsid w:val="008A4E88"/>
    <w:rsid w:val="008A55B1"/>
    <w:rsid w:val="008A5604"/>
    <w:rsid w:val="008A5B1F"/>
    <w:rsid w:val="008A5BA9"/>
    <w:rsid w:val="008A5C8B"/>
    <w:rsid w:val="008A5CAF"/>
    <w:rsid w:val="008A5CC8"/>
    <w:rsid w:val="008A5CF0"/>
    <w:rsid w:val="008A5FE0"/>
    <w:rsid w:val="008A6366"/>
    <w:rsid w:val="008A63FE"/>
    <w:rsid w:val="008A6992"/>
    <w:rsid w:val="008A6B43"/>
    <w:rsid w:val="008A6CC0"/>
    <w:rsid w:val="008A6D6F"/>
    <w:rsid w:val="008A6E2F"/>
    <w:rsid w:val="008A6EEA"/>
    <w:rsid w:val="008A74A8"/>
    <w:rsid w:val="008A7831"/>
    <w:rsid w:val="008A79DC"/>
    <w:rsid w:val="008A7EC0"/>
    <w:rsid w:val="008B01E5"/>
    <w:rsid w:val="008B026B"/>
    <w:rsid w:val="008B05B9"/>
    <w:rsid w:val="008B0AB1"/>
    <w:rsid w:val="008B0BA7"/>
    <w:rsid w:val="008B0C62"/>
    <w:rsid w:val="008B0CB2"/>
    <w:rsid w:val="008B0CD3"/>
    <w:rsid w:val="008B0DAF"/>
    <w:rsid w:val="008B0F0C"/>
    <w:rsid w:val="008B115F"/>
    <w:rsid w:val="008B12C3"/>
    <w:rsid w:val="008B12F8"/>
    <w:rsid w:val="008B1B5E"/>
    <w:rsid w:val="008B2B3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3DFA"/>
    <w:rsid w:val="008B4092"/>
    <w:rsid w:val="008B451B"/>
    <w:rsid w:val="008B46C8"/>
    <w:rsid w:val="008B47A2"/>
    <w:rsid w:val="008B4D46"/>
    <w:rsid w:val="008B4D73"/>
    <w:rsid w:val="008B5991"/>
    <w:rsid w:val="008B5DFF"/>
    <w:rsid w:val="008B5FF7"/>
    <w:rsid w:val="008B6203"/>
    <w:rsid w:val="008B62D7"/>
    <w:rsid w:val="008B692E"/>
    <w:rsid w:val="008B6EFF"/>
    <w:rsid w:val="008B6FE6"/>
    <w:rsid w:val="008B70B5"/>
    <w:rsid w:val="008B766C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0EB3"/>
    <w:rsid w:val="008C1136"/>
    <w:rsid w:val="008C1154"/>
    <w:rsid w:val="008C117C"/>
    <w:rsid w:val="008C133B"/>
    <w:rsid w:val="008C13EB"/>
    <w:rsid w:val="008C150A"/>
    <w:rsid w:val="008C1871"/>
    <w:rsid w:val="008C1981"/>
    <w:rsid w:val="008C1A3F"/>
    <w:rsid w:val="008C2121"/>
    <w:rsid w:val="008C247F"/>
    <w:rsid w:val="008C2684"/>
    <w:rsid w:val="008C28FC"/>
    <w:rsid w:val="008C3041"/>
    <w:rsid w:val="008C30F8"/>
    <w:rsid w:val="008C3333"/>
    <w:rsid w:val="008C337B"/>
    <w:rsid w:val="008C35DB"/>
    <w:rsid w:val="008C3B93"/>
    <w:rsid w:val="008C3D3F"/>
    <w:rsid w:val="008C3F7C"/>
    <w:rsid w:val="008C41F4"/>
    <w:rsid w:val="008C425A"/>
    <w:rsid w:val="008C4B9F"/>
    <w:rsid w:val="008C4BF2"/>
    <w:rsid w:val="008C4C93"/>
    <w:rsid w:val="008C4CAF"/>
    <w:rsid w:val="008C536A"/>
    <w:rsid w:val="008C53F4"/>
    <w:rsid w:val="008C5428"/>
    <w:rsid w:val="008C5446"/>
    <w:rsid w:val="008C5535"/>
    <w:rsid w:val="008C5673"/>
    <w:rsid w:val="008C5693"/>
    <w:rsid w:val="008C587C"/>
    <w:rsid w:val="008C5B28"/>
    <w:rsid w:val="008C5C36"/>
    <w:rsid w:val="008C5CD2"/>
    <w:rsid w:val="008C5D4A"/>
    <w:rsid w:val="008C611C"/>
    <w:rsid w:val="008C63E8"/>
    <w:rsid w:val="008C656B"/>
    <w:rsid w:val="008C66A4"/>
    <w:rsid w:val="008C6779"/>
    <w:rsid w:val="008C6A70"/>
    <w:rsid w:val="008C71FC"/>
    <w:rsid w:val="008C7294"/>
    <w:rsid w:val="008C75D7"/>
    <w:rsid w:val="008C789D"/>
    <w:rsid w:val="008C7B63"/>
    <w:rsid w:val="008C7F5C"/>
    <w:rsid w:val="008D03FA"/>
    <w:rsid w:val="008D0558"/>
    <w:rsid w:val="008D0716"/>
    <w:rsid w:val="008D088D"/>
    <w:rsid w:val="008D0895"/>
    <w:rsid w:val="008D0A4B"/>
    <w:rsid w:val="008D0A57"/>
    <w:rsid w:val="008D118D"/>
    <w:rsid w:val="008D1280"/>
    <w:rsid w:val="008D12EF"/>
    <w:rsid w:val="008D1711"/>
    <w:rsid w:val="008D1A92"/>
    <w:rsid w:val="008D1EC3"/>
    <w:rsid w:val="008D21D3"/>
    <w:rsid w:val="008D24EF"/>
    <w:rsid w:val="008D2572"/>
    <w:rsid w:val="008D25BD"/>
    <w:rsid w:val="008D2B15"/>
    <w:rsid w:val="008D2F4D"/>
    <w:rsid w:val="008D36DF"/>
    <w:rsid w:val="008D37BC"/>
    <w:rsid w:val="008D38F6"/>
    <w:rsid w:val="008D3AA2"/>
    <w:rsid w:val="008D3BF2"/>
    <w:rsid w:val="008D5732"/>
    <w:rsid w:val="008D5763"/>
    <w:rsid w:val="008D588D"/>
    <w:rsid w:val="008D59B4"/>
    <w:rsid w:val="008D5A1B"/>
    <w:rsid w:val="008D5A96"/>
    <w:rsid w:val="008D5EF2"/>
    <w:rsid w:val="008D61FC"/>
    <w:rsid w:val="008D627D"/>
    <w:rsid w:val="008D64AB"/>
    <w:rsid w:val="008D653F"/>
    <w:rsid w:val="008D6D76"/>
    <w:rsid w:val="008D6F56"/>
    <w:rsid w:val="008D7793"/>
    <w:rsid w:val="008D796B"/>
    <w:rsid w:val="008D7989"/>
    <w:rsid w:val="008D7AAF"/>
    <w:rsid w:val="008E0159"/>
    <w:rsid w:val="008E037B"/>
    <w:rsid w:val="008E0435"/>
    <w:rsid w:val="008E0A06"/>
    <w:rsid w:val="008E0BE6"/>
    <w:rsid w:val="008E0C8B"/>
    <w:rsid w:val="008E0EB4"/>
    <w:rsid w:val="008E0F08"/>
    <w:rsid w:val="008E119A"/>
    <w:rsid w:val="008E1238"/>
    <w:rsid w:val="008E14A1"/>
    <w:rsid w:val="008E15B3"/>
    <w:rsid w:val="008E1639"/>
    <w:rsid w:val="008E18BC"/>
    <w:rsid w:val="008E19BF"/>
    <w:rsid w:val="008E1AA3"/>
    <w:rsid w:val="008E1CD9"/>
    <w:rsid w:val="008E1E0B"/>
    <w:rsid w:val="008E1E6F"/>
    <w:rsid w:val="008E1E79"/>
    <w:rsid w:val="008E207E"/>
    <w:rsid w:val="008E2434"/>
    <w:rsid w:val="008E2843"/>
    <w:rsid w:val="008E2B12"/>
    <w:rsid w:val="008E314B"/>
    <w:rsid w:val="008E3187"/>
    <w:rsid w:val="008E33A7"/>
    <w:rsid w:val="008E369F"/>
    <w:rsid w:val="008E382C"/>
    <w:rsid w:val="008E3C84"/>
    <w:rsid w:val="008E3DC4"/>
    <w:rsid w:val="008E416A"/>
    <w:rsid w:val="008E431B"/>
    <w:rsid w:val="008E45BE"/>
    <w:rsid w:val="008E45DD"/>
    <w:rsid w:val="008E4664"/>
    <w:rsid w:val="008E47B3"/>
    <w:rsid w:val="008E47F7"/>
    <w:rsid w:val="008E48F3"/>
    <w:rsid w:val="008E4A70"/>
    <w:rsid w:val="008E4DAD"/>
    <w:rsid w:val="008E4F7D"/>
    <w:rsid w:val="008E507C"/>
    <w:rsid w:val="008E528B"/>
    <w:rsid w:val="008E53C5"/>
    <w:rsid w:val="008E5605"/>
    <w:rsid w:val="008E58CE"/>
    <w:rsid w:val="008E5912"/>
    <w:rsid w:val="008E5A92"/>
    <w:rsid w:val="008E5F40"/>
    <w:rsid w:val="008E60EB"/>
    <w:rsid w:val="008E62CA"/>
    <w:rsid w:val="008E6392"/>
    <w:rsid w:val="008E6872"/>
    <w:rsid w:val="008E68BF"/>
    <w:rsid w:val="008E6906"/>
    <w:rsid w:val="008E6AB5"/>
    <w:rsid w:val="008E6C1F"/>
    <w:rsid w:val="008E6CFA"/>
    <w:rsid w:val="008E6F79"/>
    <w:rsid w:val="008E739A"/>
    <w:rsid w:val="008E74B0"/>
    <w:rsid w:val="008E750D"/>
    <w:rsid w:val="008E76AF"/>
    <w:rsid w:val="008E799D"/>
    <w:rsid w:val="008E7C2A"/>
    <w:rsid w:val="008E7E81"/>
    <w:rsid w:val="008E7EFD"/>
    <w:rsid w:val="008E7F25"/>
    <w:rsid w:val="008F0120"/>
    <w:rsid w:val="008F0301"/>
    <w:rsid w:val="008F049F"/>
    <w:rsid w:val="008F07A2"/>
    <w:rsid w:val="008F0840"/>
    <w:rsid w:val="008F1385"/>
    <w:rsid w:val="008F1671"/>
    <w:rsid w:val="008F171E"/>
    <w:rsid w:val="008F2391"/>
    <w:rsid w:val="008F269A"/>
    <w:rsid w:val="008F286C"/>
    <w:rsid w:val="008F2B95"/>
    <w:rsid w:val="008F2BC6"/>
    <w:rsid w:val="008F2CE7"/>
    <w:rsid w:val="008F2D86"/>
    <w:rsid w:val="008F3052"/>
    <w:rsid w:val="008F3239"/>
    <w:rsid w:val="008F355E"/>
    <w:rsid w:val="008F36E7"/>
    <w:rsid w:val="008F3792"/>
    <w:rsid w:val="008F4176"/>
    <w:rsid w:val="008F49C2"/>
    <w:rsid w:val="008F4C65"/>
    <w:rsid w:val="008F5336"/>
    <w:rsid w:val="008F56DC"/>
    <w:rsid w:val="008F5706"/>
    <w:rsid w:val="008F5D62"/>
    <w:rsid w:val="008F5E63"/>
    <w:rsid w:val="008F5FF2"/>
    <w:rsid w:val="008F6128"/>
    <w:rsid w:val="008F68C9"/>
    <w:rsid w:val="008F71C7"/>
    <w:rsid w:val="008F7286"/>
    <w:rsid w:val="008F7379"/>
    <w:rsid w:val="008F78F4"/>
    <w:rsid w:val="008F7F26"/>
    <w:rsid w:val="00900350"/>
    <w:rsid w:val="009006C3"/>
    <w:rsid w:val="009014DB"/>
    <w:rsid w:val="00901A1D"/>
    <w:rsid w:val="00901CBC"/>
    <w:rsid w:val="00901E3C"/>
    <w:rsid w:val="009020F3"/>
    <w:rsid w:val="0090227B"/>
    <w:rsid w:val="009022B9"/>
    <w:rsid w:val="009022BF"/>
    <w:rsid w:val="0090236C"/>
    <w:rsid w:val="009023D4"/>
    <w:rsid w:val="00902703"/>
    <w:rsid w:val="00902714"/>
    <w:rsid w:val="00902928"/>
    <w:rsid w:val="00902B8F"/>
    <w:rsid w:val="00902E5D"/>
    <w:rsid w:val="00902E5F"/>
    <w:rsid w:val="00902FD4"/>
    <w:rsid w:val="0090305D"/>
    <w:rsid w:val="0090371F"/>
    <w:rsid w:val="0090378C"/>
    <w:rsid w:val="009037ED"/>
    <w:rsid w:val="0090389B"/>
    <w:rsid w:val="00903AED"/>
    <w:rsid w:val="00903C17"/>
    <w:rsid w:val="00903E06"/>
    <w:rsid w:val="00903EF7"/>
    <w:rsid w:val="0090402C"/>
    <w:rsid w:val="009040AA"/>
    <w:rsid w:val="009043CF"/>
    <w:rsid w:val="009047D8"/>
    <w:rsid w:val="00904A3D"/>
    <w:rsid w:val="00904CC1"/>
    <w:rsid w:val="00904F5C"/>
    <w:rsid w:val="00905159"/>
    <w:rsid w:val="00905230"/>
    <w:rsid w:val="00905247"/>
    <w:rsid w:val="009057CC"/>
    <w:rsid w:val="009058C1"/>
    <w:rsid w:val="00905BB2"/>
    <w:rsid w:val="00905E07"/>
    <w:rsid w:val="00905F2D"/>
    <w:rsid w:val="00905F63"/>
    <w:rsid w:val="00905F94"/>
    <w:rsid w:val="00905FB7"/>
    <w:rsid w:val="009065C0"/>
    <w:rsid w:val="0090677B"/>
    <w:rsid w:val="0090685E"/>
    <w:rsid w:val="0090689C"/>
    <w:rsid w:val="00906C08"/>
    <w:rsid w:val="00906D9C"/>
    <w:rsid w:val="009071E7"/>
    <w:rsid w:val="0090724F"/>
    <w:rsid w:val="00907270"/>
    <w:rsid w:val="009074F5"/>
    <w:rsid w:val="009076C8"/>
    <w:rsid w:val="00907BCA"/>
    <w:rsid w:val="009100E6"/>
    <w:rsid w:val="009102C5"/>
    <w:rsid w:val="00910CB0"/>
    <w:rsid w:val="00910CCF"/>
    <w:rsid w:val="009111A1"/>
    <w:rsid w:val="00911221"/>
    <w:rsid w:val="00911901"/>
    <w:rsid w:val="00911BE9"/>
    <w:rsid w:val="00912639"/>
    <w:rsid w:val="00912A2C"/>
    <w:rsid w:val="00912BC8"/>
    <w:rsid w:val="00912EDE"/>
    <w:rsid w:val="00912FA9"/>
    <w:rsid w:val="009131BE"/>
    <w:rsid w:val="009138A7"/>
    <w:rsid w:val="009138F6"/>
    <w:rsid w:val="0091398D"/>
    <w:rsid w:val="00913994"/>
    <w:rsid w:val="009141F6"/>
    <w:rsid w:val="0091432D"/>
    <w:rsid w:val="009143D2"/>
    <w:rsid w:val="009143E2"/>
    <w:rsid w:val="0091449F"/>
    <w:rsid w:val="009144B4"/>
    <w:rsid w:val="009144D7"/>
    <w:rsid w:val="009145C3"/>
    <w:rsid w:val="00914757"/>
    <w:rsid w:val="00914F19"/>
    <w:rsid w:val="00915587"/>
    <w:rsid w:val="00915831"/>
    <w:rsid w:val="00915A0F"/>
    <w:rsid w:val="00915A41"/>
    <w:rsid w:val="00915B93"/>
    <w:rsid w:val="00915D32"/>
    <w:rsid w:val="009160CB"/>
    <w:rsid w:val="009160EE"/>
    <w:rsid w:val="009163E6"/>
    <w:rsid w:val="00916450"/>
    <w:rsid w:val="00916621"/>
    <w:rsid w:val="00916A31"/>
    <w:rsid w:val="009170DD"/>
    <w:rsid w:val="009173EB"/>
    <w:rsid w:val="00917423"/>
    <w:rsid w:val="00917444"/>
    <w:rsid w:val="00917863"/>
    <w:rsid w:val="00917B6C"/>
    <w:rsid w:val="00917BC0"/>
    <w:rsid w:val="00917C57"/>
    <w:rsid w:val="009207E6"/>
    <w:rsid w:val="0092080B"/>
    <w:rsid w:val="00920902"/>
    <w:rsid w:val="00920CCC"/>
    <w:rsid w:val="00920EF2"/>
    <w:rsid w:val="0092149D"/>
    <w:rsid w:val="00921510"/>
    <w:rsid w:val="00921876"/>
    <w:rsid w:val="00921A7E"/>
    <w:rsid w:val="00921C2C"/>
    <w:rsid w:val="00921E23"/>
    <w:rsid w:val="00921FA6"/>
    <w:rsid w:val="0092253C"/>
    <w:rsid w:val="00922616"/>
    <w:rsid w:val="00922762"/>
    <w:rsid w:val="00922991"/>
    <w:rsid w:val="00922CA4"/>
    <w:rsid w:val="00922DA5"/>
    <w:rsid w:val="00922DDD"/>
    <w:rsid w:val="00922F7F"/>
    <w:rsid w:val="0092322A"/>
    <w:rsid w:val="00923610"/>
    <w:rsid w:val="00923783"/>
    <w:rsid w:val="0092423D"/>
    <w:rsid w:val="00924A9D"/>
    <w:rsid w:val="00924D2B"/>
    <w:rsid w:val="00925131"/>
    <w:rsid w:val="00925B61"/>
    <w:rsid w:val="00925B7F"/>
    <w:rsid w:val="00925C6A"/>
    <w:rsid w:val="009260C3"/>
    <w:rsid w:val="00926147"/>
    <w:rsid w:val="0092664D"/>
    <w:rsid w:val="00926994"/>
    <w:rsid w:val="00926B10"/>
    <w:rsid w:val="00926CB3"/>
    <w:rsid w:val="00926CDE"/>
    <w:rsid w:val="00926FEF"/>
    <w:rsid w:val="0092787B"/>
    <w:rsid w:val="00927D4B"/>
    <w:rsid w:val="00927FFC"/>
    <w:rsid w:val="00927FFE"/>
    <w:rsid w:val="00930063"/>
    <w:rsid w:val="00930069"/>
    <w:rsid w:val="00930348"/>
    <w:rsid w:val="0093056D"/>
    <w:rsid w:val="00930952"/>
    <w:rsid w:val="00930CE8"/>
    <w:rsid w:val="00930E36"/>
    <w:rsid w:val="00930E65"/>
    <w:rsid w:val="009311C3"/>
    <w:rsid w:val="0093121F"/>
    <w:rsid w:val="009312EC"/>
    <w:rsid w:val="00931333"/>
    <w:rsid w:val="0093137A"/>
    <w:rsid w:val="009314CD"/>
    <w:rsid w:val="00931773"/>
    <w:rsid w:val="00931CDA"/>
    <w:rsid w:val="00931CE8"/>
    <w:rsid w:val="00931EDC"/>
    <w:rsid w:val="00931F0A"/>
    <w:rsid w:val="009321BE"/>
    <w:rsid w:val="00932479"/>
    <w:rsid w:val="0093247F"/>
    <w:rsid w:val="00932571"/>
    <w:rsid w:val="009325C4"/>
    <w:rsid w:val="00932669"/>
    <w:rsid w:val="009326A5"/>
    <w:rsid w:val="00932B0A"/>
    <w:rsid w:val="00932B2C"/>
    <w:rsid w:val="00932DCC"/>
    <w:rsid w:val="00932F68"/>
    <w:rsid w:val="00932FF4"/>
    <w:rsid w:val="00933117"/>
    <w:rsid w:val="00933200"/>
    <w:rsid w:val="009333AF"/>
    <w:rsid w:val="0093396F"/>
    <w:rsid w:val="0093425D"/>
    <w:rsid w:val="009343F2"/>
    <w:rsid w:val="0093446C"/>
    <w:rsid w:val="00934843"/>
    <w:rsid w:val="009348B2"/>
    <w:rsid w:val="00934E66"/>
    <w:rsid w:val="00934FE2"/>
    <w:rsid w:val="00935060"/>
    <w:rsid w:val="00935251"/>
    <w:rsid w:val="009353EF"/>
    <w:rsid w:val="009353FF"/>
    <w:rsid w:val="009355DA"/>
    <w:rsid w:val="009357DD"/>
    <w:rsid w:val="00935857"/>
    <w:rsid w:val="00935B1C"/>
    <w:rsid w:val="00935C4F"/>
    <w:rsid w:val="00935D0C"/>
    <w:rsid w:val="00935DB9"/>
    <w:rsid w:val="0093652C"/>
    <w:rsid w:val="00936880"/>
    <w:rsid w:val="009370FA"/>
    <w:rsid w:val="009375E9"/>
    <w:rsid w:val="009375EF"/>
    <w:rsid w:val="0093767C"/>
    <w:rsid w:val="009376CD"/>
    <w:rsid w:val="009377AE"/>
    <w:rsid w:val="00937851"/>
    <w:rsid w:val="00937CC7"/>
    <w:rsid w:val="00937DAC"/>
    <w:rsid w:val="009400B4"/>
    <w:rsid w:val="009402DC"/>
    <w:rsid w:val="00940389"/>
    <w:rsid w:val="009403B9"/>
    <w:rsid w:val="00940621"/>
    <w:rsid w:val="009407A1"/>
    <w:rsid w:val="0094081A"/>
    <w:rsid w:val="009408E0"/>
    <w:rsid w:val="00940928"/>
    <w:rsid w:val="00940C1D"/>
    <w:rsid w:val="00941203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2EF"/>
    <w:rsid w:val="00943486"/>
    <w:rsid w:val="00943785"/>
    <w:rsid w:val="00943796"/>
    <w:rsid w:val="00943E0A"/>
    <w:rsid w:val="00943E42"/>
    <w:rsid w:val="00944064"/>
    <w:rsid w:val="009441BA"/>
    <w:rsid w:val="0094443E"/>
    <w:rsid w:val="00944A6C"/>
    <w:rsid w:val="00944B3C"/>
    <w:rsid w:val="00944C6A"/>
    <w:rsid w:val="00944CB6"/>
    <w:rsid w:val="00944EA8"/>
    <w:rsid w:val="0094522D"/>
    <w:rsid w:val="009452FC"/>
    <w:rsid w:val="009454D7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5E6"/>
    <w:rsid w:val="00947A21"/>
    <w:rsid w:val="00947C32"/>
    <w:rsid w:val="00947C61"/>
    <w:rsid w:val="00947D86"/>
    <w:rsid w:val="00947F10"/>
    <w:rsid w:val="009503D6"/>
    <w:rsid w:val="009506DF"/>
    <w:rsid w:val="00950DDC"/>
    <w:rsid w:val="00951097"/>
    <w:rsid w:val="00951309"/>
    <w:rsid w:val="009515EE"/>
    <w:rsid w:val="00951650"/>
    <w:rsid w:val="00951762"/>
    <w:rsid w:val="00951867"/>
    <w:rsid w:val="00951BC0"/>
    <w:rsid w:val="009523FD"/>
    <w:rsid w:val="0095279C"/>
    <w:rsid w:val="00952A53"/>
    <w:rsid w:val="00952A8E"/>
    <w:rsid w:val="00952BC8"/>
    <w:rsid w:val="00952E7D"/>
    <w:rsid w:val="00953093"/>
    <w:rsid w:val="009534E7"/>
    <w:rsid w:val="00953605"/>
    <w:rsid w:val="009537F0"/>
    <w:rsid w:val="00954621"/>
    <w:rsid w:val="00954A5E"/>
    <w:rsid w:val="00954D61"/>
    <w:rsid w:val="00955640"/>
    <w:rsid w:val="00955CB0"/>
    <w:rsid w:val="00955E4C"/>
    <w:rsid w:val="00956278"/>
    <w:rsid w:val="009564CF"/>
    <w:rsid w:val="00957010"/>
    <w:rsid w:val="009570AE"/>
    <w:rsid w:val="009574F9"/>
    <w:rsid w:val="00957E3B"/>
    <w:rsid w:val="00957ECB"/>
    <w:rsid w:val="009600DB"/>
    <w:rsid w:val="009605D1"/>
    <w:rsid w:val="009606F5"/>
    <w:rsid w:val="00960978"/>
    <w:rsid w:val="00960C89"/>
    <w:rsid w:val="00961528"/>
    <w:rsid w:val="009621F4"/>
    <w:rsid w:val="009621FE"/>
    <w:rsid w:val="0096269C"/>
    <w:rsid w:val="00962ADF"/>
    <w:rsid w:val="00962B9E"/>
    <w:rsid w:val="00962BCA"/>
    <w:rsid w:val="00962D55"/>
    <w:rsid w:val="00962DE0"/>
    <w:rsid w:val="00962ECB"/>
    <w:rsid w:val="00962F0A"/>
    <w:rsid w:val="0096304A"/>
    <w:rsid w:val="00963074"/>
    <w:rsid w:val="009630CA"/>
    <w:rsid w:val="0096312F"/>
    <w:rsid w:val="00963180"/>
    <w:rsid w:val="009631CD"/>
    <w:rsid w:val="009633D4"/>
    <w:rsid w:val="00963626"/>
    <w:rsid w:val="00963852"/>
    <w:rsid w:val="00963CF0"/>
    <w:rsid w:val="0096435F"/>
    <w:rsid w:val="009645A0"/>
    <w:rsid w:val="009647CA"/>
    <w:rsid w:val="009648D4"/>
    <w:rsid w:val="00964984"/>
    <w:rsid w:val="00964D25"/>
    <w:rsid w:val="00964E20"/>
    <w:rsid w:val="00965173"/>
    <w:rsid w:val="0096555D"/>
    <w:rsid w:val="0096566D"/>
    <w:rsid w:val="00965AA1"/>
    <w:rsid w:val="009665E5"/>
    <w:rsid w:val="00967095"/>
    <w:rsid w:val="009671EA"/>
    <w:rsid w:val="00967292"/>
    <w:rsid w:val="0096775C"/>
    <w:rsid w:val="009700CB"/>
    <w:rsid w:val="00970826"/>
    <w:rsid w:val="00970846"/>
    <w:rsid w:val="00971359"/>
    <w:rsid w:val="009713EC"/>
    <w:rsid w:val="00971728"/>
    <w:rsid w:val="009719B3"/>
    <w:rsid w:val="0097200B"/>
    <w:rsid w:val="00972433"/>
    <w:rsid w:val="00972B38"/>
    <w:rsid w:val="00972D2C"/>
    <w:rsid w:val="00972F4F"/>
    <w:rsid w:val="009736F6"/>
    <w:rsid w:val="009742BC"/>
    <w:rsid w:val="009743A4"/>
    <w:rsid w:val="009749BE"/>
    <w:rsid w:val="00974C65"/>
    <w:rsid w:val="00974DEF"/>
    <w:rsid w:val="00975093"/>
    <w:rsid w:val="00975412"/>
    <w:rsid w:val="009754E1"/>
    <w:rsid w:val="00975C92"/>
    <w:rsid w:val="00975EBD"/>
    <w:rsid w:val="00975F3E"/>
    <w:rsid w:val="00975F4B"/>
    <w:rsid w:val="00975F82"/>
    <w:rsid w:val="00976329"/>
    <w:rsid w:val="009769B5"/>
    <w:rsid w:val="00976A87"/>
    <w:rsid w:val="0097737C"/>
    <w:rsid w:val="009773D1"/>
    <w:rsid w:val="0097744C"/>
    <w:rsid w:val="0097759C"/>
    <w:rsid w:val="00977E48"/>
    <w:rsid w:val="00977ED7"/>
    <w:rsid w:val="00977EE1"/>
    <w:rsid w:val="009802DA"/>
    <w:rsid w:val="00980648"/>
    <w:rsid w:val="009807B9"/>
    <w:rsid w:val="00980890"/>
    <w:rsid w:val="009808D3"/>
    <w:rsid w:val="00980BFA"/>
    <w:rsid w:val="00980D17"/>
    <w:rsid w:val="00981043"/>
    <w:rsid w:val="00981127"/>
    <w:rsid w:val="0098121D"/>
    <w:rsid w:val="00981482"/>
    <w:rsid w:val="00981583"/>
    <w:rsid w:val="00981612"/>
    <w:rsid w:val="00981642"/>
    <w:rsid w:val="00981910"/>
    <w:rsid w:val="00981952"/>
    <w:rsid w:val="0098195C"/>
    <w:rsid w:val="00981AF2"/>
    <w:rsid w:val="00981ED8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1AF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07A"/>
    <w:rsid w:val="009851DE"/>
    <w:rsid w:val="00985457"/>
    <w:rsid w:val="0098553D"/>
    <w:rsid w:val="009856AE"/>
    <w:rsid w:val="009856B9"/>
    <w:rsid w:val="009857FA"/>
    <w:rsid w:val="00985845"/>
    <w:rsid w:val="00985873"/>
    <w:rsid w:val="00985964"/>
    <w:rsid w:val="00985BDB"/>
    <w:rsid w:val="00985CB2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A6F"/>
    <w:rsid w:val="00990D1E"/>
    <w:rsid w:val="0099102D"/>
    <w:rsid w:val="00991297"/>
    <w:rsid w:val="00991321"/>
    <w:rsid w:val="00991420"/>
    <w:rsid w:val="009916B5"/>
    <w:rsid w:val="00991869"/>
    <w:rsid w:val="00991962"/>
    <w:rsid w:val="00991A40"/>
    <w:rsid w:val="00991A99"/>
    <w:rsid w:val="00991ADE"/>
    <w:rsid w:val="00991AE0"/>
    <w:rsid w:val="00991B15"/>
    <w:rsid w:val="00991BB3"/>
    <w:rsid w:val="00991EAA"/>
    <w:rsid w:val="00991F42"/>
    <w:rsid w:val="009924F0"/>
    <w:rsid w:val="009926A0"/>
    <w:rsid w:val="009926FC"/>
    <w:rsid w:val="00992740"/>
    <w:rsid w:val="00992B85"/>
    <w:rsid w:val="00992CAE"/>
    <w:rsid w:val="00992FB2"/>
    <w:rsid w:val="00992FC2"/>
    <w:rsid w:val="0099357A"/>
    <w:rsid w:val="009935E2"/>
    <w:rsid w:val="00993935"/>
    <w:rsid w:val="00993B61"/>
    <w:rsid w:val="00993BD1"/>
    <w:rsid w:val="00993BE9"/>
    <w:rsid w:val="00993F02"/>
    <w:rsid w:val="00993FE8"/>
    <w:rsid w:val="00994204"/>
    <w:rsid w:val="009944EC"/>
    <w:rsid w:val="00994565"/>
    <w:rsid w:val="009948EA"/>
    <w:rsid w:val="00994AE7"/>
    <w:rsid w:val="00994BB2"/>
    <w:rsid w:val="00994F15"/>
    <w:rsid w:val="00994F53"/>
    <w:rsid w:val="00995020"/>
    <w:rsid w:val="0099514A"/>
    <w:rsid w:val="00995312"/>
    <w:rsid w:val="00995715"/>
    <w:rsid w:val="0099589F"/>
    <w:rsid w:val="009959E0"/>
    <w:rsid w:val="00995A6D"/>
    <w:rsid w:val="00995D8F"/>
    <w:rsid w:val="00995DE1"/>
    <w:rsid w:val="0099635D"/>
    <w:rsid w:val="009967F2"/>
    <w:rsid w:val="00996C6C"/>
    <w:rsid w:val="00996EE8"/>
    <w:rsid w:val="009970B1"/>
    <w:rsid w:val="0099733B"/>
    <w:rsid w:val="009974BD"/>
    <w:rsid w:val="0099755B"/>
    <w:rsid w:val="00997AC7"/>
    <w:rsid w:val="00997D6C"/>
    <w:rsid w:val="00997E3A"/>
    <w:rsid w:val="00997F56"/>
    <w:rsid w:val="00997FCA"/>
    <w:rsid w:val="009A0135"/>
    <w:rsid w:val="009A0185"/>
    <w:rsid w:val="009A0380"/>
    <w:rsid w:val="009A04EF"/>
    <w:rsid w:val="009A0534"/>
    <w:rsid w:val="009A0608"/>
    <w:rsid w:val="009A0824"/>
    <w:rsid w:val="009A0858"/>
    <w:rsid w:val="009A095B"/>
    <w:rsid w:val="009A098F"/>
    <w:rsid w:val="009A1085"/>
    <w:rsid w:val="009A1493"/>
    <w:rsid w:val="009A176E"/>
    <w:rsid w:val="009A182C"/>
    <w:rsid w:val="009A1F37"/>
    <w:rsid w:val="009A2063"/>
    <w:rsid w:val="009A20E1"/>
    <w:rsid w:val="009A2443"/>
    <w:rsid w:val="009A255D"/>
    <w:rsid w:val="009A26E1"/>
    <w:rsid w:val="009A2A0B"/>
    <w:rsid w:val="009A2DC6"/>
    <w:rsid w:val="009A2FA8"/>
    <w:rsid w:val="009A31D6"/>
    <w:rsid w:val="009A33B7"/>
    <w:rsid w:val="009A34BF"/>
    <w:rsid w:val="009A3511"/>
    <w:rsid w:val="009A3682"/>
    <w:rsid w:val="009A3C07"/>
    <w:rsid w:val="009A3F47"/>
    <w:rsid w:val="009A4065"/>
    <w:rsid w:val="009A41F2"/>
    <w:rsid w:val="009A45F9"/>
    <w:rsid w:val="009A4624"/>
    <w:rsid w:val="009A4E3F"/>
    <w:rsid w:val="009A4F1E"/>
    <w:rsid w:val="009A5275"/>
    <w:rsid w:val="009A54E1"/>
    <w:rsid w:val="009A5582"/>
    <w:rsid w:val="009A565A"/>
    <w:rsid w:val="009A5764"/>
    <w:rsid w:val="009A5E9B"/>
    <w:rsid w:val="009A5F13"/>
    <w:rsid w:val="009A600B"/>
    <w:rsid w:val="009A61F4"/>
    <w:rsid w:val="009A667D"/>
    <w:rsid w:val="009A6762"/>
    <w:rsid w:val="009A69A0"/>
    <w:rsid w:val="009A6C87"/>
    <w:rsid w:val="009A70F1"/>
    <w:rsid w:val="009A712D"/>
    <w:rsid w:val="009A725B"/>
    <w:rsid w:val="009A755C"/>
    <w:rsid w:val="009A7C6B"/>
    <w:rsid w:val="009A7CF1"/>
    <w:rsid w:val="009A7F46"/>
    <w:rsid w:val="009A7F4E"/>
    <w:rsid w:val="009B0045"/>
    <w:rsid w:val="009B0535"/>
    <w:rsid w:val="009B0686"/>
    <w:rsid w:val="009B06DE"/>
    <w:rsid w:val="009B097A"/>
    <w:rsid w:val="009B0A1A"/>
    <w:rsid w:val="009B0A6F"/>
    <w:rsid w:val="009B10EF"/>
    <w:rsid w:val="009B1308"/>
    <w:rsid w:val="009B187A"/>
    <w:rsid w:val="009B1A59"/>
    <w:rsid w:val="009B1FC8"/>
    <w:rsid w:val="009B20D7"/>
    <w:rsid w:val="009B218B"/>
    <w:rsid w:val="009B223B"/>
    <w:rsid w:val="009B27B8"/>
    <w:rsid w:val="009B27C7"/>
    <w:rsid w:val="009B2A22"/>
    <w:rsid w:val="009B2AB7"/>
    <w:rsid w:val="009B31D2"/>
    <w:rsid w:val="009B3534"/>
    <w:rsid w:val="009B356B"/>
    <w:rsid w:val="009B363A"/>
    <w:rsid w:val="009B36F4"/>
    <w:rsid w:val="009B3B7B"/>
    <w:rsid w:val="009B3C0B"/>
    <w:rsid w:val="009B3CC8"/>
    <w:rsid w:val="009B3D1E"/>
    <w:rsid w:val="009B3EFE"/>
    <w:rsid w:val="009B4154"/>
    <w:rsid w:val="009B4185"/>
    <w:rsid w:val="009B490E"/>
    <w:rsid w:val="009B4A5F"/>
    <w:rsid w:val="009B4CBA"/>
    <w:rsid w:val="009B53EF"/>
    <w:rsid w:val="009B57D1"/>
    <w:rsid w:val="009B57E4"/>
    <w:rsid w:val="009B5C90"/>
    <w:rsid w:val="009B6349"/>
    <w:rsid w:val="009B64FE"/>
    <w:rsid w:val="009B67CD"/>
    <w:rsid w:val="009B6809"/>
    <w:rsid w:val="009B69B6"/>
    <w:rsid w:val="009B6A2F"/>
    <w:rsid w:val="009B6A64"/>
    <w:rsid w:val="009B6B16"/>
    <w:rsid w:val="009B6FDB"/>
    <w:rsid w:val="009B7095"/>
    <w:rsid w:val="009B719D"/>
    <w:rsid w:val="009B71E7"/>
    <w:rsid w:val="009B76AC"/>
    <w:rsid w:val="009B7753"/>
    <w:rsid w:val="009B791E"/>
    <w:rsid w:val="009B7B3F"/>
    <w:rsid w:val="009B7DC8"/>
    <w:rsid w:val="009B7E15"/>
    <w:rsid w:val="009C009E"/>
    <w:rsid w:val="009C034A"/>
    <w:rsid w:val="009C041B"/>
    <w:rsid w:val="009C0A28"/>
    <w:rsid w:val="009C0A49"/>
    <w:rsid w:val="009C0ECB"/>
    <w:rsid w:val="009C166A"/>
    <w:rsid w:val="009C1767"/>
    <w:rsid w:val="009C1869"/>
    <w:rsid w:val="009C1E60"/>
    <w:rsid w:val="009C212F"/>
    <w:rsid w:val="009C22F8"/>
    <w:rsid w:val="009C2FDC"/>
    <w:rsid w:val="009C307B"/>
    <w:rsid w:val="009C3429"/>
    <w:rsid w:val="009C383C"/>
    <w:rsid w:val="009C3B22"/>
    <w:rsid w:val="009C4209"/>
    <w:rsid w:val="009C432E"/>
    <w:rsid w:val="009C452A"/>
    <w:rsid w:val="009C4AD1"/>
    <w:rsid w:val="009C4D5D"/>
    <w:rsid w:val="009C4DDD"/>
    <w:rsid w:val="009C4DE8"/>
    <w:rsid w:val="009C50E5"/>
    <w:rsid w:val="009C5117"/>
    <w:rsid w:val="009C5141"/>
    <w:rsid w:val="009C5375"/>
    <w:rsid w:val="009C55BD"/>
    <w:rsid w:val="009C561C"/>
    <w:rsid w:val="009C5A59"/>
    <w:rsid w:val="009C5B9D"/>
    <w:rsid w:val="009C5C3E"/>
    <w:rsid w:val="009C5CD5"/>
    <w:rsid w:val="009C61C3"/>
    <w:rsid w:val="009C66E4"/>
    <w:rsid w:val="009C6C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401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A08"/>
    <w:rsid w:val="009D2CB6"/>
    <w:rsid w:val="009D2DE4"/>
    <w:rsid w:val="009D3165"/>
    <w:rsid w:val="009D357F"/>
    <w:rsid w:val="009D372D"/>
    <w:rsid w:val="009D3874"/>
    <w:rsid w:val="009D395E"/>
    <w:rsid w:val="009D3A55"/>
    <w:rsid w:val="009D3D40"/>
    <w:rsid w:val="009D450C"/>
    <w:rsid w:val="009D4552"/>
    <w:rsid w:val="009D49D9"/>
    <w:rsid w:val="009D4B3A"/>
    <w:rsid w:val="009D4C85"/>
    <w:rsid w:val="009D4EEF"/>
    <w:rsid w:val="009D52A2"/>
    <w:rsid w:val="009D5356"/>
    <w:rsid w:val="009D561B"/>
    <w:rsid w:val="009D594C"/>
    <w:rsid w:val="009D595F"/>
    <w:rsid w:val="009D5ABE"/>
    <w:rsid w:val="009D5BE7"/>
    <w:rsid w:val="009D64E2"/>
    <w:rsid w:val="009D6B8E"/>
    <w:rsid w:val="009D7102"/>
    <w:rsid w:val="009D7254"/>
    <w:rsid w:val="009D730E"/>
    <w:rsid w:val="009D7570"/>
    <w:rsid w:val="009D7D68"/>
    <w:rsid w:val="009D7E2A"/>
    <w:rsid w:val="009D7F88"/>
    <w:rsid w:val="009E033E"/>
    <w:rsid w:val="009E0455"/>
    <w:rsid w:val="009E0CFE"/>
    <w:rsid w:val="009E0EF2"/>
    <w:rsid w:val="009E0F93"/>
    <w:rsid w:val="009E1184"/>
    <w:rsid w:val="009E1423"/>
    <w:rsid w:val="009E1A37"/>
    <w:rsid w:val="009E1C16"/>
    <w:rsid w:val="009E1D35"/>
    <w:rsid w:val="009E1FAB"/>
    <w:rsid w:val="009E2262"/>
    <w:rsid w:val="009E244D"/>
    <w:rsid w:val="009E2716"/>
    <w:rsid w:val="009E28EA"/>
    <w:rsid w:val="009E3103"/>
    <w:rsid w:val="009E3120"/>
    <w:rsid w:val="009E372C"/>
    <w:rsid w:val="009E38C9"/>
    <w:rsid w:val="009E39F3"/>
    <w:rsid w:val="009E3B85"/>
    <w:rsid w:val="009E3DBC"/>
    <w:rsid w:val="009E4074"/>
    <w:rsid w:val="009E4399"/>
    <w:rsid w:val="009E4443"/>
    <w:rsid w:val="009E4483"/>
    <w:rsid w:val="009E4577"/>
    <w:rsid w:val="009E479C"/>
    <w:rsid w:val="009E481B"/>
    <w:rsid w:val="009E4EAA"/>
    <w:rsid w:val="009E51CB"/>
    <w:rsid w:val="009E52F5"/>
    <w:rsid w:val="009E53EA"/>
    <w:rsid w:val="009E56D5"/>
    <w:rsid w:val="009E5A3D"/>
    <w:rsid w:val="009E5C1C"/>
    <w:rsid w:val="009E5C90"/>
    <w:rsid w:val="009E60FD"/>
    <w:rsid w:val="009E6362"/>
    <w:rsid w:val="009E63D7"/>
    <w:rsid w:val="009E63E0"/>
    <w:rsid w:val="009E6663"/>
    <w:rsid w:val="009E6980"/>
    <w:rsid w:val="009E6BF0"/>
    <w:rsid w:val="009E6F34"/>
    <w:rsid w:val="009E7A0C"/>
    <w:rsid w:val="009E7F15"/>
    <w:rsid w:val="009E7FD4"/>
    <w:rsid w:val="009F0017"/>
    <w:rsid w:val="009F003B"/>
    <w:rsid w:val="009F00DE"/>
    <w:rsid w:val="009F0585"/>
    <w:rsid w:val="009F0C49"/>
    <w:rsid w:val="009F14ED"/>
    <w:rsid w:val="009F1533"/>
    <w:rsid w:val="009F187F"/>
    <w:rsid w:val="009F1901"/>
    <w:rsid w:val="009F19EA"/>
    <w:rsid w:val="009F1D39"/>
    <w:rsid w:val="009F1F45"/>
    <w:rsid w:val="009F2011"/>
    <w:rsid w:val="009F21EA"/>
    <w:rsid w:val="009F222B"/>
    <w:rsid w:val="009F25D1"/>
    <w:rsid w:val="009F2C86"/>
    <w:rsid w:val="009F2DC6"/>
    <w:rsid w:val="009F2F55"/>
    <w:rsid w:val="009F31DB"/>
    <w:rsid w:val="009F37EB"/>
    <w:rsid w:val="009F3BA4"/>
    <w:rsid w:val="009F3E37"/>
    <w:rsid w:val="009F48A2"/>
    <w:rsid w:val="009F51DF"/>
    <w:rsid w:val="009F56FD"/>
    <w:rsid w:val="009F5E91"/>
    <w:rsid w:val="009F5FFD"/>
    <w:rsid w:val="009F60C3"/>
    <w:rsid w:val="009F60E0"/>
    <w:rsid w:val="009F6230"/>
    <w:rsid w:val="009F62AB"/>
    <w:rsid w:val="009F6435"/>
    <w:rsid w:val="009F675B"/>
    <w:rsid w:val="009F68EB"/>
    <w:rsid w:val="009F6B3B"/>
    <w:rsid w:val="009F6C1D"/>
    <w:rsid w:val="009F6F42"/>
    <w:rsid w:val="009F7329"/>
    <w:rsid w:val="009F7356"/>
    <w:rsid w:val="009F74A0"/>
    <w:rsid w:val="009F75EF"/>
    <w:rsid w:val="009F79B0"/>
    <w:rsid w:val="009F7A25"/>
    <w:rsid w:val="00A001B8"/>
    <w:rsid w:val="00A004C2"/>
    <w:rsid w:val="00A00BBD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E0B"/>
    <w:rsid w:val="00A02F25"/>
    <w:rsid w:val="00A03005"/>
    <w:rsid w:val="00A0305E"/>
    <w:rsid w:val="00A031C7"/>
    <w:rsid w:val="00A0321F"/>
    <w:rsid w:val="00A0374B"/>
    <w:rsid w:val="00A039CD"/>
    <w:rsid w:val="00A03AB3"/>
    <w:rsid w:val="00A03BAC"/>
    <w:rsid w:val="00A041F2"/>
    <w:rsid w:val="00A04345"/>
    <w:rsid w:val="00A04429"/>
    <w:rsid w:val="00A045B5"/>
    <w:rsid w:val="00A0475B"/>
    <w:rsid w:val="00A04E46"/>
    <w:rsid w:val="00A050F1"/>
    <w:rsid w:val="00A051E1"/>
    <w:rsid w:val="00A05424"/>
    <w:rsid w:val="00A056E5"/>
    <w:rsid w:val="00A057A6"/>
    <w:rsid w:val="00A05830"/>
    <w:rsid w:val="00A0598B"/>
    <w:rsid w:val="00A05B14"/>
    <w:rsid w:val="00A05B44"/>
    <w:rsid w:val="00A05BDD"/>
    <w:rsid w:val="00A06068"/>
    <w:rsid w:val="00A06340"/>
    <w:rsid w:val="00A0643B"/>
    <w:rsid w:val="00A065BD"/>
    <w:rsid w:val="00A06A89"/>
    <w:rsid w:val="00A06AE2"/>
    <w:rsid w:val="00A06C7F"/>
    <w:rsid w:val="00A06D8F"/>
    <w:rsid w:val="00A06DA1"/>
    <w:rsid w:val="00A06E2F"/>
    <w:rsid w:val="00A06F19"/>
    <w:rsid w:val="00A071E3"/>
    <w:rsid w:val="00A07A6D"/>
    <w:rsid w:val="00A07B1A"/>
    <w:rsid w:val="00A07E8D"/>
    <w:rsid w:val="00A100FB"/>
    <w:rsid w:val="00A10241"/>
    <w:rsid w:val="00A1065A"/>
    <w:rsid w:val="00A107EF"/>
    <w:rsid w:val="00A10AC4"/>
    <w:rsid w:val="00A114AA"/>
    <w:rsid w:val="00A11629"/>
    <w:rsid w:val="00A1165A"/>
    <w:rsid w:val="00A11987"/>
    <w:rsid w:val="00A119DE"/>
    <w:rsid w:val="00A11BBE"/>
    <w:rsid w:val="00A12126"/>
    <w:rsid w:val="00A1247B"/>
    <w:rsid w:val="00A12675"/>
    <w:rsid w:val="00A129A2"/>
    <w:rsid w:val="00A12C8B"/>
    <w:rsid w:val="00A1303D"/>
    <w:rsid w:val="00A130A3"/>
    <w:rsid w:val="00A130EF"/>
    <w:rsid w:val="00A1331A"/>
    <w:rsid w:val="00A13368"/>
    <w:rsid w:val="00A13DA7"/>
    <w:rsid w:val="00A14465"/>
    <w:rsid w:val="00A14486"/>
    <w:rsid w:val="00A1495C"/>
    <w:rsid w:val="00A149B6"/>
    <w:rsid w:val="00A14ABF"/>
    <w:rsid w:val="00A14D17"/>
    <w:rsid w:val="00A14E1A"/>
    <w:rsid w:val="00A14EA1"/>
    <w:rsid w:val="00A14FB7"/>
    <w:rsid w:val="00A153CE"/>
    <w:rsid w:val="00A1565F"/>
    <w:rsid w:val="00A1588D"/>
    <w:rsid w:val="00A15B65"/>
    <w:rsid w:val="00A15E8B"/>
    <w:rsid w:val="00A16076"/>
    <w:rsid w:val="00A16100"/>
    <w:rsid w:val="00A16194"/>
    <w:rsid w:val="00A165FD"/>
    <w:rsid w:val="00A16AB3"/>
    <w:rsid w:val="00A16D7E"/>
    <w:rsid w:val="00A16DBB"/>
    <w:rsid w:val="00A16EC3"/>
    <w:rsid w:val="00A16F51"/>
    <w:rsid w:val="00A16F5C"/>
    <w:rsid w:val="00A17245"/>
    <w:rsid w:val="00A173DD"/>
    <w:rsid w:val="00A2069A"/>
    <w:rsid w:val="00A2084D"/>
    <w:rsid w:val="00A209A7"/>
    <w:rsid w:val="00A20EF1"/>
    <w:rsid w:val="00A21320"/>
    <w:rsid w:val="00A21535"/>
    <w:rsid w:val="00A215A2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34"/>
    <w:rsid w:val="00A23AA2"/>
    <w:rsid w:val="00A23C8E"/>
    <w:rsid w:val="00A23E96"/>
    <w:rsid w:val="00A24235"/>
    <w:rsid w:val="00A24753"/>
    <w:rsid w:val="00A248E1"/>
    <w:rsid w:val="00A24974"/>
    <w:rsid w:val="00A249DE"/>
    <w:rsid w:val="00A249F5"/>
    <w:rsid w:val="00A24B9A"/>
    <w:rsid w:val="00A24BC4"/>
    <w:rsid w:val="00A24C68"/>
    <w:rsid w:val="00A24F20"/>
    <w:rsid w:val="00A2506F"/>
    <w:rsid w:val="00A2540E"/>
    <w:rsid w:val="00A25460"/>
    <w:rsid w:val="00A254EA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6D5"/>
    <w:rsid w:val="00A276FF"/>
    <w:rsid w:val="00A2786F"/>
    <w:rsid w:val="00A27B60"/>
    <w:rsid w:val="00A27D45"/>
    <w:rsid w:val="00A3022F"/>
    <w:rsid w:val="00A3028C"/>
    <w:rsid w:val="00A303C7"/>
    <w:rsid w:val="00A30680"/>
    <w:rsid w:val="00A30BFC"/>
    <w:rsid w:val="00A30BFF"/>
    <w:rsid w:val="00A310B6"/>
    <w:rsid w:val="00A310E8"/>
    <w:rsid w:val="00A311B1"/>
    <w:rsid w:val="00A3137E"/>
    <w:rsid w:val="00A317F2"/>
    <w:rsid w:val="00A31F1E"/>
    <w:rsid w:val="00A32130"/>
    <w:rsid w:val="00A321E4"/>
    <w:rsid w:val="00A32227"/>
    <w:rsid w:val="00A323F3"/>
    <w:rsid w:val="00A32498"/>
    <w:rsid w:val="00A3296A"/>
    <w:rsid w:val="00A32B5B"/>
    <w:rsid w:val="00A32E71"/>
    <w:rsid w:val="00A33623"/>
    <w:rsid w:val="00A33656"/>
    <w:rsid w:val="00A33714"/>
    <w:rsid w:val="00A3381B"/>
    <w:rsid w:val="00A339E0"/>
    <w:rsid w:val="00A33E9F"/>
    <w:rsid w:val="00A33EDC"/>
    <w:rsid w:val="00A3475E"/>
    <w:rsid w:val="00A3478D"/>
    <w:rsid w:val="00A34852"/>
    <w:rsid w:val="00A34C38"/>
    <w:rsid w:val="00A35330"/>
    <w:rsid w:val="00A353A3"/>
    <w:rsid w:val="00A3549E"/>
    <w:rsid w:val="00A356D5"/>
    <w:rsid w:val="00A357E4"/>
    <w:rsid w:val="00A3582B"/>
    <w:rsid w:val="00A3589E"/>
    <w:rsid w:val="00A3589F"/>
    <w:rsid w:val="00A359BF"/>
    <w:rsid w:val="00A35F2B"/>
    <w:rsid w:val="00A3641D"/>
    <w:rsid w:val="00A36527"/>
    <w:rsid w:val="00A36C75"/>
    <w:rsid w:val="00A36E1A"/>
    <w:rsid w:val="00A37286"/>
    <w:rsid w:val="00A373E9"/>
    <w:rsid w:val="00A3764E"/>
    <w:rsid w:val="00A376D4"/>
    <w:rsid w:val="00A37927"/>
    <w:rsid w:val="00A3795B"/>
    <w:rsid w:val="00A379F4"/>
    <w:rsid w:val="00A37E63"/>
    <w:rsid w:val="00A40285"/>
    <w:rsid w:val="00A4031B"/>
    <w:rsid w:val="00A40587"/>
    <w:rsid w:val="00A409AE"/>
    <w:rsid w:val="00A40A83"/>
    <w:rsid w:val="00A40C09"/>
    <w:rsid w:val="00A40F34"/>
    <w:rsid w:val="00A41089"/>
    <w:rsid w:val="00A41427"/>
    <w:rsid w:val="00A4147F"/>
    <w:rsid w:val="00A41542"/>
    <w:rsid w:val="00A417A0"/>
    <w:rsid w:val="00A41B7A"/>
    <w:rsid w:val="00A41E83"/>
    <w:rsid w:val="00A424A5"/>
    <w:rsid w:val="00A424A7"/>
    <w:rsid w:val="00A424EA"/>
    <w:rsid w:val="00A42E25"/>
    <w:rsid w:val="00A42E4C"/>
    <w:rsid w:val="00A42F02"/>
    <w:rsid w:val="00A4305E"/>
    <w:rsid w:val="00A43306"/>
    <w:rsid w:val="00A434EC"/>
    <w:rsid w:val="00A437A5"/>
    <w:rsid w:val="00A439F4"/>
    <w:rsid w:val="00A43B2A"/>
    <w:rsid w:val="00A43B4E"/>
    <w:rsid w:val="00A43E8F"/>
    <w:rsid w:val="00A44138"/>
    <w:rsid w:val="00A44326"/>
    <w:rsid w:val="00A443CC"/>
    <w:rsid w:val="00A4461D"/>
    <w:rsid w:val="00A448FE"/>
    <w:rsid w:val="00A44D95"/>
    <w:rsid w:val="00A44F11"/>
    <w:rsid w:val="00A453AF"/>
    <w:rsid w:val="00A453E3"/>
    <w:rsid w:val="00A4546D"/>
    <w:rsid w:val="00A45592"/>
    <w:rsid w:val="00A455BF"/>
    <w:rsid w:val="00A4592A"/>
    <w:rsid w:val="00A45B1A"/>
    <w:rsid w:val="00A45B55"/>
    <w:rsid w:val="00A45DED"/>
    <w:rsid w:val="00A45E7B"/>
    <w:rsid w:val="00A45ED9"/>
    <w:rsid w:val="00A46159"/>
    <w:rsid w:val="00A46304"/>
    <w:rsid w:val="00A4655C"/>
    <w:rsid w:val="00A4694D"/>
    <w:rsid w:val="00A46ADB"/>
    <w:rsid w:val="00A46F2E"/>
    <w:rsid w:val="00A47183"/>
    <w:rsid w:val="00A47431"/>
    <w:rsid w:val="00A474B0"/>
    <w:rsid w:val="00A4763C"/>
    <w:rsid w:val="00A47916"/>
    <w:rsid w:val="00A4796E"/>
    <w:rsid w:val="00A47977"/>
    <w:rsid w:val="00A4799A"/>
    <w:rsid w:val="00A47A1C"/>
    <w:rsid w:val="00A47F31"/>
    <w:rsid w:val="00A50227"/>
    <w:rsid w:val="00A5066A"/>
    <w:rsid w:val="00A50754"/>
    <w:rsid w:val="00A507A0"/>
    <w:rsid w:val="00A50968"/>
    <w:rsid w:val="00A509F0"/>
    <w:rsid w:val="00A50B35"/>
    <w:rsid w:val="00A50E7A"/>
    <w:rsid w:val="00A5105C"/>
    <w:rsid w:val="00A516F8"/>
    <w:rsid w:val="00A51B45"/>
    <w:rsid w:val="00A520B2"/>
    <w:rsid w:val="00A52612"/>
    <w:rsid w:val="00A52701"/>
    <w:rsid w:val="00A52775"/>
    <w:rsid w:val="00A528BD"/>
    <w:rsid w:val="00A53572"/>
    <w:rsid w:val="00A53816"/>
    <w:rsid w:val="00A54557"/>
    <w:rsid w:val="00A54582"/>
    <w:rsid w:val="00A54865"/>
    <w:rsid w:val="00A54902"/>
    <w:rsid w:val="00A54FB8"/>
    <w:rsid w:val="00A55A7F"/>
    <w:rsid w:val="00A55ABB"/>
    <w:rsid w:val="00A55F3B"/>
    <w:rsid w:val="00A5663C"/>
    <w:rsid w:val="00A56DB7"/>
    <w:rsid w:val="00A56E5B"/>
    <w:rsid w:val="00A56FEF"/>
    <w:rsid w:val="00A570F3"/>
    <w:rsid w:val="00A5723B"/>
    <w:rsid w:val="00A57297"/>
    <w:rsid w:val="00A57367"/>
    <w:rsid w:val="00A573B8"/>
    <w:rsid w:val="00A57634"/>
    <w:rsid w:val="00A57A9C"/>
    <w:rsid w:val="00A57B54"/>
    <w:rsid w:val="00A57D0F"/>
    <w:rsid w:val="00A57E0A"/>
    <w:rsid w:val="00A57E51"/>
    <w:rsid w:val="00A57E73"/>
    <w:rsid w:val="00A57E8C"/>
    <w:rsid w:val="00A57FB1"/>
    <w:rsid w:val="00A6060E"/>
    <w:rsid w:val="00A606B0"/>
    <w:rsid w:val="00A6072C"/>
    <w:rsid w:val="00A60ADB"/>
    <w:rsid w:val="00A60BC0"/>
    <w:rsid w:val="00A60D1D"/>
    <w:rsid w:val="00A60D34"/>
    <w:rsid w:val="00A61187"/>
    <w:rsid w:val="00A613C0"/>
    <w:rsid w:val="00A619E4"/>
    <w:rsid w:val="00A61D31"/>
    <w:rsid w:val="00A61E35"/>
    <w:rsid w:val="00A622CD"/>
    <w:rsid w:val="00A625B2"/>
    <w:rsid w:val="00A627F6"/>
    <w:rsid w:val="00A62879"/>
    <w:rsid w:val="00A6296E"/>
    <w:rsid w:val="00A62CD3"/>
    <w:rsid w:val="00A62D04"/>
    <w:rsid w:val="00A62D8C"/>
    <w:rsid w:val="00A634CA"/>
    <w:rsid w:val="00A638BB"/>
    <w:rsid w:val="00A63A53"/>
    <w:rsid w:val="00A63B98"/>
    <w:rsid w:val="00A63C7F"/>
    <w:rsid w:val="00A641EA"/>
    <w:rsid w:val="00A6463F"/>
    <w:rsid w:val="00A64BB1"/>
    <w:rsid w:val="00A64E8B"/>
    <w:rsid w:val="00A65055"/>
    <w:rsid w:val="00A65087"/>
    <w:rsid w:val="00A6551E"/>
    <w:rsid w:val="00A656B0"/>
    <w:rsid w:val="00A657C3"/>
    <w:rsid w:val="00A65825"/>
    <w:rsid w:val="00A65B9B"/>
    <w:rsid w:val="00A65E70"/>
    <w:rsid w:val="00A660C1"/>
    <w:rsid w:val="00A66192"/>
    <w:rsid w:val="00A6631C"/>
    <w:rsid w:val="00A66346"/>
    <w:rsid w:val="00A664E5"/>
    <w:rsid w:val="00A666B7"/>
    <w:rsid w:val="00A66FA9"/>
    <w:rsid w:val="00A67540"/>
    <w:rsid w:val="00A6784C"/>
    <w:rsid w:val="00A67ECF"/>
    <w:rsid w:val="00A703F0"/>
    <w:rsid w:val="00A707A4"/>
    <w:rsid w:val="00A70C85"/>
    <w:rsid w:val="00A70D31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1FA4"/>
    <w:rsid w:val="00A72127"/>
    <w:rsid w:val="00A72395"/>
    <w:rsid w:val="00A724AE"/>
    <w:rsid w:val="00A728F0"/>
    <w:rsid w:val="00A72F5F"/>
    <w:rsid w:val="00A73098"/>
    <w:rsid w:val="00A7311C"/>
    <w:rsid w:val="00A73146"/>
    <w:rsid w:val="00A735BD"/>
    <w:rsid w:val="00A738D4"/>
    <w:rsid w:val="00A73CFC"/>
    <w:rsid w:val="00A73EC2"/>
    <w:rsid w:val="00A74492"/>
    <w:rsid w:val="00A74607"/>
    <w:rsid w:val="00A74A94"/>
    <w:rsid w:val="00A74F0B"/>
    <w:rsid w:val="00A751A6"/>
    <w:rsid w:val="00A754E3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6D3C"/>
    <w:rsid w:val="00A77573"/>
    <w:rsid w:val="00A776FA"/>
    <w:rsid w:val="00A77A9E"/>
    <w:rsid w:val="00A77D10"/>
    <w:rsid w:val="00A800EF"/>
    <w:rsid w:val="00A80196"/>
    <w:rsid w:val="00A801F2"/>
    <w:rsid w:val="00A80627"/>
    <w:rsid w:val="00A80F9C"/>
    <w:rsid w:val="00A812B1"/>
    <w:rsid w:val="00A81465"/>
    <w:rsid w:val="00A817D4"/>
    <w:rsid w:val="00A81EE3"/>
    <w:rsid w:val="00A81F51"/>
    <w:rsid w:val="00A81F79"/>
    <w:rsid w:val="00A821CA"/>
    <w:rsid w:val="00A8264B"/>
    <w:rsid w:val="00A8268F"/>
    <w:rsid w:val="00A8298B"/>
    <w:rsid w:val="00A829A2"/>
    <w:rsid w:val="00A82A8B"/>
    <w:rsid w:val="00A82EC8"/>
    <w:rsid w:val="00A82F04"/>
    <w:rsid w:val="00A83127"/>
    <w:rsid w:val="00A831D1"/>
    <w:rsid w:val="00A83244"/>
    <w:rsid w:val="00A83757"/>
    <w:rsid w:val="00A837E0"/>
    <w:rsid w:val="00A83863"/>
    <w:rsid w:val="00A8389E"/>
    <w:rsid w:val="00A83AA6"/>
    <w:rsid w:val="00A83E15"/>
    <w:rsid w:val="00A84195"/>
    <w:rsid w:val="00A843E7"/>
    <w:rsid w:val="00A845CC"/>
    <w:rsid w:val="00A84A51"/>
    <w:rsid w:val="00A84B7E"/>
    <w:rsid w:val="00A851B7"/>
    <w:rsid w:val="00A856CA"/>
    <w:rsid w:val="00A85742"/>
    <w:rsid w:val="00A85A4E"/>
    <w:rsid w:val="00A85F7F"/>
    <w:rsid w:val="00A85FBF"/>
    <w:rsid w:val="00A86048"/>
    <w:rsid w:val="00A860DF"/>
    <w:rsid w:val="00A8635F"/>
    <w:rsid w:val="00A86377"/>
    <w:rsid w:val="00A8640F"/>
    <w:rsid w:val="00A8667E"/>
    <w:rsid w:val="00A86765"/>
    <w:rsid w:val="00A868EE"/>
    <w:rsid w:val="00A8698C"/>
    <w:rsid w:val="00A8709B"/>
    <w:rsid w:val="00A8781E"/>
    <w:rsid w:val="00A8798B"/>
    <w:rsid w:val="00A879B8"/>
    <w:rsid w:val="00A87C35"/>
    <w:rsid w:val="00A90264"/>
    <w:rsid w:val="00A90546"/>
    <w:rsid w:val="00A90790"/>
    <w:rsid w:val="00A908F7"/>
    <w:rsid w:val="00A908FB"/>
    <w:rsid w:val="00A90B3D"/>
    <w:rsid w:val="00A90D86"/>
    <w:rsid w:val="00A90FE1"/>
    <w:rsid w:val="00A9102B"/>
    <w:rsid w:val="00A9197B"/>
    <w:rsid w:val="00A91B90"/>
    <w:rsid w:val="00A91DDE"/>
    <w:rsid w:val="00A92493"/>
    <w:rsid w:val="00A92498"/>
    <w:rsid w:val="00A9292C"/>
    <w:rsid w:val="00A92BBA"/>
    <w:rsid w:val="00A92CBA"/>
    <w:rsid w:val="00A92EAE"/>
    <w:rsid w:val="00A93252"/>
    <w:rsid w:val="00A93263"/>
    <w:rsid w:val="00A93D27"/>
    <w:rsid w:val="00A94253"/>
    <w:rsid w:val="00A94485"/>
    <w:rsid w:val="00A94A91"/>
    <w:rsid w:val="00A94BCD"/>
    <w:rsid w:val="00A94BF3"/>
    <w:rsid w:val="00A94CFE"/>
    <w:rsid w:val="00A94D5B"/>
    <w:rsid w:val="00A94FFE"/>
    <w:rsid w:val="00A9508B"/>
    <w:rsid w:val="00A950ED"/>
    <w:rsid w:val="00A95156"/>
    <w:rsid w:val="00A9581C"/>
    <w:rsid w:val="00A95E36"/>
    <w:rsid w:val="00A95FCA"/>
    <w:rsid w:val="00A9612D"/>
    <w:rsid w:val="00A96182"/>
    <w:rsid w:val="00A96248"/>
    <w:rsid w:val="00A964A0"/>
    <w:rsid w:val="00A96998"/>
    <w:rsid w:val="00A969C3"/>
    <w:rsid w:val="00A972D3"/>
    <w:rsid w:val="00A97415"/>
    <w:rsid w:val="00A974AA"/>
    <w:rsid w:val="00A976FA"/>
    <w:rsid w:val="00A977B4"/>
    <w:rsid w:val="00A978C3"/>
    <w:rsid w:val="00A97BD7"/>
    <w:rsid w:val="00A97CD6"/>
    <w:rsid w:val="00A97F44"/>
    <w:rsid w:val="00AA0040"/>
    <w:rsid w:val="00AA043E"/>
    <w:rsid w:val="00AA067E"/>
    <w:rsid w:val="00AA1364"/>
    <w:rsid w:val="00AA146C"/>
    <w:rsid w:val="00AA1804"/>
    <w:rsid w:val="00AA1891"/>
    <w:rsid w:val="00AA24E3"/>
    <w:rsid w:val="00AA2865"/>
    <w:rsid w:val="00AA2BA5"/>
    <w:rsid w:val="00AA2BFF"/>
    <w:rsid w:val="00AA2C6C"/>
    <w:rsid w:val="00AA3008"/>
    <w:rsid w:val="00AA3032"/>
    <w:rsid w:val="00AA3C65"/>
    <w:rsid w:val="00AA3F1C"/>
    <w:rsid w:val="00AA43C4"/>
    <w:rsid w:val="00AA459D"/>
    <w:rsid w:val="00AA4824"/>
    <w:rsid w:val="00AA49A0"/>
    <w:rsid w:val="00AA4B54"/>
    <w:rsid w:val="00AA50B1"/>
    <w:rsid w:val="00AA51F3"/>
    <w:rsid w:val="00AA5691"/>
    <w:rsid w:val="00AA5749"/>
    <w:rsid w:val="00AA65FA"/>
    <w:rsid w:val="00AA661D"/>
    <w:rsid w:val="00AA66B1"/>
    <w:rsid w:val="00AA6DF1"/>
    <w:rsid w:val="00AA7383"/>
    <w:rsid w:val="00AA75A3"/>
    <w:rsid w:val="00AA7855"/>
    <w:rsid w:val="00AA7E88"/>
    <w:rsid w:val="00AA7F33"/>
    <w:rsid w:val="00AB029F"/>
    <w:rsid w:val="00AB04B4"/>
    <w:rsid w:val="00AB06F1"/>
    <w:rsid w:val="00AB0866"/>
    <w:rsid w:val="00AB0A90"/>
    <w:rsid w:val="00AB107A"/>
    <w:rsid w:val="00AB112E"/>
    <w:rsid w:val="00AB187B"/>
    <w:rsid w:val="00AB18D8"/>
    <w:rsid w:val="00AB1FFB"/>
    <w:rsid w:val="00AB202A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545"/>
    <w:rsid w:val="00AB3C32"/>
    <w:rsid w:val="00AB3C3D"/>
    <w:rsid w:val="00AB3E88"/>
    <w:rsid w:val="00AB4719"/>
    <w:rsid w:val="00AB48B3"/>
    <w:rsid w:val="00AB4A3F"/>
    <w:rsid w:val="00AB4C4A"/>
    <w:rsid w:val="00AB4E2E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C37"/>
    <w:rsid w:val="00AB7DD8"/>
    <w:rsid w:val="00AB7ECB"/>
    <w:rsid w:val="00AB7F3A"/>
    <w:rsid w:val="00AC0027"/>
    <w:rsid w:val="00AC00A2"/>
    <w:rsid w:val="00AC0A4C"/>
    <w:rsid w:val="00AC0D64"/>
    <w:rsid w:val="00AC1062"/>
    <w:rsid w:val="00AC119E"/>
    <w:rsid w:val="00AC11F5"/>
    <w:rsid w:val="00AC1632"/>
    <w:rsid w:val="00AC177B"/>
    <w:rsid w:val="00AC1B7B"/>
    <w:rsid w:val="00AC1C40"/>
    <w:rsid w:val="00AC22DA"/>
    <w:rsid w:val="00AC241A"/>
    <w:rsid w:val="00AC2993"/>
    <w:rsid w:val="00AC2AD0"/>
    <w:rsid w:val="00AC2C62"/>
    <w:rsid w:val="00AC2CB7"/>
    <w:rsid w:val="00AC2D0C"/>
    <w:rsid w:val="00AC300E"/>
    <w:rsid w:val="00AC3064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5FB"/>
    <w:rsid w:val="00AC468A"/>
    <w:rsid w:val="00AC4C97"/>
    <w:rsid w:val="00AC4DFD"/>
    <w:rsid w:val="00AC5773"/>
    <w:rsid w:val="00AC6666"/>
    <w:rsid w:val="00AC6955"/>
    <w:rsid w:val="00AC6AEF"/>
    <w:rsid w:val="00AC729B"/>
    <w:rsid w:val="00AC72E0"/>
    <w:rsid w:val="00AC7443"/>
    <w:rsid w:val="00AC74D6"/>
    <w:rsid w:val="00AC757B"/>
    <w:rsid w:val="00AC79F7"/>
    <w:rsid w:val="00AC7D60"/>
    <w:rsid w:val="00AD000B"/>
    <w:rsid w:val="00AD0050"/>
    <w:rsid w:val="00AD0162"/>
    <w:rsid w:val="00AD03EE"/>
    <w:rsid w:val="00AD08D5"/>
    <w:rsid w:val="00AD0D49"/>
    <w:rsid w:val="00AD0E6C"/>
    <w:rsid w:val="00AD0FEB"/>
    <w:rsid w:val="00AD119F"/>
    <w:rsid w:val="00AD13A2"/>
    <w:rsid w:val="00AD13B6"/>
    <w:rsid w:val="00AD13D8"/>
    <w:rsid w:val="00AD14D2"/>
    <w:rsid w:val="00AD14E4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8DE"/>
    <w:rsid w:val="00AD2CB5"/>
    <w:rsid w:val="00AD2E9D"/>
    <w:rsid w:val="00AD305C"/>
    <w:rsid w:val="00AD30C4"/>
    <w:rsid w:val="00AD3343"/>
    <w:rsid w:val="00AD33F3"/>
    <w:rsid w:val="00AD33FE"/>
    <w:rsid w:val="00AD38A9"/>
    <w:rsid w:val="00AD38F1"/>
    <w:rsid w:val="00AD38FB"/>
    <w:rsid w:val="00AD3A98"/>
    <w:rsid w:val="00AD3BE3"/>
    <w:rsid w:val="00AD3E35"/>
    <w:rsid w:val="00AD3E64"/>
    <w:rsid w:val="00AD3EB8"/>
    <w:rsid w:val="00AD404C"/>
    <w:rsid w:val="00AD4315"/>
    <w:rsid w:val="00AD458C"/>
    <w:rsid w:val="00AD4706"/>
    <w:rsid w:val="00AD47CC"/>
    <w:rsid w:val="00AD481E"/>
    <w:rsid w:val="00AD4B5A"/>
    <w:rsid w:val="00AD4C76"/>
    <w:rsid w:val="00AD4C8B"/>
    <w:rsid w:val="00AD4CEB"/>
    <w:rsid w:val="00AD4D3D"/>
    <w:rsid w:val="00AD4D65"/>
    <w:rsid w:val="00AD554D"/>
    <w:rsid w:val="00AD585C"/>
    <w:rsid w:val="00AD5C64"/>
    <w:rsid w:val="00AD5F83"/>
    <w:rsid w:val="00AD6106"/>
    <w:rsid w:val="00AD6380"/>
    <w:rsid w:val="00AD63EB"/>
    <w:rsid w:val="00AD6544"/>
    <w:rsid w:val="00AD6645"/>
    <w:rsid w:val="00AD6844"/>
    <w:rsid w:val="00AD696C"/>
    <w:rsid w:val="00AD6ABF"/>
    <w:rsid w:val="00AD717A"/>
    <w:rsid w:val="00AD7290"/>
    <w:rsid w:val="00AD7611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B75"/>
    <w:rsid w:val="00AE1C2D"/>
    <w:rsid w:val="00AE2339"/>
    <w:rsid w:val="00AE2942"/>
    <w:rsid w:val="00AE2A6C"/>
    <w:rsid w:val="00AE2B71"/>
    <w:rsid w:val="00AE2C5D"/>
    <w:rsid w:val="00AE2E37"/>
    <w:rsid w:val="00AE30F6"/>
    <w:rsid w:val="00AE34CF"/>
    <w:rsid w:val="00AE35B8"/>
    <w:rsid w:val="00AE391D"/>
    <w:rsid w:val="00AE3B0E"/>
    <w:rsid w:val="00AE3C45"/>
    <w:rsid w:val="00AE3E2A"/>
    <w:rsid w:val="00AE43BB"/>
    <w:rsid w:val="00AE4520"/>
    <w:rsid w:val="00AE468C"/>
    <w:rsid w:val="00AE4DC7"/>
    <w:rsid w:val="00AE4EA1"/>
    <w:rsid w:val="00AE5038"/>
    <w:rsid w:val="00AE5681"/>
    <w:rsid w:val="00AE5834"/>
    <w:rsid w:val="00AE584A"/>
    <w:rsid w:val="00AE5A94"/>
    <w:rsid w:val="00AE5DBB"/>
    <w:rsid w:val="00AE6701"/>
    <w:rsid w:val="00AE67EF"/>
    <w:rsid w:val="00AE6818"/>
    <w:rsid w:val="00AE6824"/>
    <w:rsid w:val="00AE6930"/>
    <w:rsid w:val="00AE69C1"/>
    <w:rsid w:val="00AE69E3"/>
    <w:rsid w:val="00AE6B12"/>
    <w:rsid w:val="00AE6BE9"/>
    <w:rsid w:val="00AE6C0A"/>
    <w:rsid w:val="00AE6DCA"/>
    <w:rsid w:val="00AE7047"/>
    <w:rsid w:val="00AE7072"/>
    <w:rsid w:val="00AE7F14"/>
    <w:rsid w:val="00AF000E"/>
    <w:rsid w:val="00AF0198"/>
    <w:rsid w:val="00AF09B2"/>
    <w:rsid w:val="00AF0D0F"/>
    <w:rsid w:val="00AF14D1"/>
    <w:rsid w:val="00AF15C9"/>
    <w:rsid w:val="00AF1723"/>
    <w:rsid w:val="00AF1ADD"/>
    <w:rsid w:val="00AF1C12"/>
    <w:rsid w:val="00AF1EBF"/>
    <w:rsid w:val="00AF1FEC"/>
    <w:rsid w:val="00AF2584"/>
    <w:rsid w:val="00AF25CB"/>
    <w:rsid w:val="00AF2783"/>
    <w:rsid w:val="00AF2916"/>
    <w:rsid w:val="00AF2A2A"/>
    <w:rsid w:val="00AF2D9F"/>
    <w:rsid w:val="00AF2FA7"/>
    <w:rsid w:val="00AF349B"/>
    <w:rsid w:val="00AF3B20"/>
    <w:rsid w:val="00AF3BC5"/>
    <w:rsid w:val="00AF3F32"/>
    <w:rsid w:val="00AF3FB9"/>
    <w:rsid w:val="00AF40C1"/>
    <w:rsid w:val="00AF41FF"/>
    <w:rsid w:val="00AF4546"/>
    <w:rsid w:val="00AF465A"/>
    <w:rsid w:val="00AF4801"/>
    <w:rsid w:val="00AF4833"/>
    <w:rsid w:val="00AF48FB"/>
    <w:rsid w:val="00AF4AFD"/>
    <w:rsid w:val="00AF51F8"/>
    <w:rsid w:val="00AF5279"/>
    <w:rsid w:val="00AF5810"/>
    <w:rsid w:val="00AF5850"/>
    <w:rsid w:val="00AF5975"/>
    <w:rsid w:val="00AF59F5"/>
    <w:rsid w:val="00AF5B81"/>
    <w:rsid w:val="00AF5E0A"/>
    <w:rsid w:val="00AF5E47"/>
    <w:rsid w:val="00AF60B2"/>
    <w:rsid w:val="00AF6130"/>
    <w:rsid w:val="00AF644D"/>
    <w:rsid w:val="00AF64A5"/>
    <w:rsid w:val="00AF6B4C"/>
    <w:rsid w:val="00AF6BA8"/>
    <w:rsid w:val="00AF6DD9"/>
    <w:rsid w:val="00AF7323"/>
    <w:rsid w:val="00AF7504"/>
    <w:rsid w:val="00AF7548"/>
    <w:rsid w:val="00AF7A4C"/>
    <w:rsid w:val="00AF7C50"/>
    <w:rsid w:val="00AF7D1E"/>
    <w:rsid w:val="00AF7E0C"/>
    <w:rsid w:val="00B0002A"/>
    <w:rsid w:val="00B002F1"/>
    <w:rsid w:val="00B002F8"/>
    <w:rsid w:val="00B0034E"/>
    <w:rsid w:val="00B0049B"/>
    <w:rsid w:val="00B00778"/>
    <w:rsid w:val="00B00A3E"/>
    <w:rsid w:val="00B00B76"/>
    <w:rsid w:val="00B00BFA"/>
    <w:rsid w:val="00B00CE7"/>
    <w:rsid w:val="00B00D40"/>
    <w:rsid w:val="00B00E7A"/>
    <w:rsid w:val="00B00F7E"/>
    <w:rsid w:val="00B015F6"/>
    <w:rsid w:val="00B01733"/>
    <w:rsid w:val="00B01A3B"/>
    <w:rsid w:val="00B01CCA"/>
    <w:rsid w:val="00B01D43"/>
    <w:rsid w:val="00B020DB"/>
    <w:rsid w:val="00B0237F"/>
    <w:rsid w:val="00B0264E"/>
    <w:rsid w:val="00B02714"/>
    <w:rsid w:val="00B02941"/>
    <w:rsid w:val="00B02A84"/>
    <w:rsid w:val="00B02E30"/>
    <w:rsid w:val="00B03105"/>
    <w:rsid w:val="00B031AE"/>
    <w:rsid w:val="00B031C2"/>
    <w:rsid w:val="00B0337C"/>
    <w:rsid w:val="00B036D2"/>
    <w:rsid w:val="00B037BC"/>
    <w:rsid w:val="00B038AD"/>
    <w:rsid w:val="00B040C2"/>
    <w:rsid w:val="00B0425A"/>
    <w:rsid w:val="00B04383"/>
    <w:rsid w:val="00B048D3"/>
    <w:rsid w:val="00B04A08"/>
    <w:rsid w:val="00B04C9D"/>
    <w:rsid w:val="00B05103"/>
    <w:rsid w:val="00B052CD"/>
    <w:rsid w:val="00B05327"/>
    <w:rsid w:val="00B0583A"/>
    <w:rsid w:val="00B05A97"/>
    <w:rsid w:val="00B05E72"/>
    <w:rsid w:val="00B05F10"/>
    <w:rsid w:val="00B05F45"/>
    <w:rsid w:val="00B062A4"/>
    <w:rsid w:val="00B062CA"/>
    <w:rsid w:val="00B06F54"/>
    <w:rsid w:val="00B070F5"/>
    <w:rsid w:val="00B072AD"/>
    <w:rsid w:val="00B07333"/>
    <w:rsid w:val="00B074C0"/>
    <w:rsid w:val="00B074E6"/>
    <w:rsid w:val="00B07E70"/>
    <w:rsid w:val="00B1022F"/>
    <w:rsid w:val="00B103D0"/>
    <w:rsid w:val="00B103DC"/>
    <w:rsid w:val="00B107A5"/>
    <w:rsid w:val="00B10897"/>
    <w:rsid w:val="00B109AD"/>
    <w:rsid w:val="00B10B35"/>
    <w:rsid w:val="00B10C06"/>
    <w:rsid w:val="00B10C62"/>
    <w:rsid w:val="00B10DB5"/>
    <w:rsid w:val="00B10E7F"/>
    <w:rsid w:val="00B11164"/>
    <w:rsid w:val="00B11322"/>
    <w:rsid w:val="00B11453"/>
    <w:rsid w:val="00B1189A"/>
    <w:rsid w:val="00B11A55"/>
    <w:rsid w:val="00B12018"/>
    <w:rsid w:val="00B125F8"/>
    <w:rsid w:val="00B12943"/>
    <w:rsid w:val="00B13185"/>
    <w:rsid w:val="00B132D2"/>
    <w:rsid w:val="00B1338D"/>
    <w:rsid w:val="00B1338E"/>
    <w:rsid w:val="00B134AC"/>
    <w:rsid w:val="00B135A9"/>
    <w:rsid w:val="00B13B22"/>
    <w:rsid w:val="00B14536"/>
    <w:rsid w:val="00B1497B"/>
    <w:rsid w:val="00B14B1A"/>
    <w:rsid w:val="00B14CA1"/>
    <w:rsid w:val="00B153BB"/>
    <w:rsid w:val="00B157F1"/>
    <w:rsid w:val="00B15834"/>
    <w:rsid w:val="00B1585F"/>
    <w:rsid w:val="00B158B9"/>
    <w:rsid w:val="00B1596E"/>
    <w:rsid w:val="00B15CCE"/>
    <w:rsid w:val="00B15D55"/>
    <w:rsid w:val="00B15EA3"/>
    <w:rsid w:val="00B15F5C"/>
    <w:rsid w:val="00B16021"/>
    <w:rsid w:val="00B1615D"/>
    <w:rsid w:val="00B162A9"/>
    <w:rsid w:val="00B163BE"/>
    <w:rsid w:val="00B165FF"/>
    <w:rsid w:val="00B16744"/>
    <w:rsid w:val="00B16827"/>
    <w:rsid w:val="00B1689C"/>
    <w:rsid w:val="00B16C32"/>
    <w:rsid w:val="00B16F8B"/>
    <w:rsid w:val="00B1704D"/>
    <w:rsid w:val="00B1717F"/>
    <w:rsid w:val="00B17529"/>
    <w:rsid w:val="00B175BB"/>
    <w:rsid w:val="00B17815"/>
    <w:rsid w:val="00B17B63"/>
    <w:rsid w:val="00B200B1"/>
    <w:rsid w:val="00B20515"/>
    <w:rsid w:val="00B20759"/>
    <w:rsid w:val="00B20D5E"/>
    <w:rsid w:val="00B20ED3"/>
    <w:rsid w:val="00B20F75"/>
    <w:rsid w:val="00B20FE0"/>
    <w:rsid w:val="00B212F2"/>
    <w:rsid w:val="00B21530"/>
    <w:rsid w:val="00B2162A"/>
    <w:rsid w:val="00B2164D"/>
    <w:rsid w:val="00B21845"/>
    <w:rsid w:val="00B21858"/>
    <w:rsid w:val="00B2192F"/>
    <w:rsid w:val="00B219CC"/>
    <w:rsid w:val="00B21BD8"/>
    <w:rsid w:val="00B21C35"/>
    <w:rsid w:val="00B21EB7"/>
    <w:rsid w:val="00B21FF0"/>
    <w:rsid w:val="00B22000"/>
    <w:rsid w:val="00B2211F"/>
    <w:rsid w:val="00B222C8"/>
    <w:rsid w:val="00B22676"/>
    <w:rsid w:val="00B229A4"/>
    <w:rsid w:val="00B22D28"/>
    <w:rsid w:val="00B22DCF"/>
    <w:rsid w:val="00B2308E"/>
    <w:rsid w:val="00B2336E"/>
    <w:rsid w:val="00B233B7"/>
    <w:rsid w:val="00B2361B"/>
    <w:rsid w:val="00B23ACB"/>
    <w:rsid w:val="00B23C66"/>
    <w:rsid w:val="00B23F40"/>
    <w:rsid w:val="00B2416A"/>
    <w:rsid w:val="00B24352"/>
    <w:rsid w:val="00B2477E"/>
    <w:rsid w:val="00B248A7"/>
    <w:rsid w:val="00B24CB3"/>
    <w:rsid w:val="00B24D6A"/>
    <w:rsid w:val="00B24FE8"/>
    <w:rsid w:val="00B250D4"/>
    <w:rsid w:val="00B25110"/>
    <w:rsid w:val="00B25152"/>
    <w:rsid w:val="00B25297"/>
    <w:rsid w:val="00B2572A"/>
    <w:rsid w:val="00B25979"/>
    <w:rsid w:val="00B25FBA"/>
    <w:rsid w:val="00B26054"/>
    <w:rsid w:val="00B2626A"/>
    <w:rsid w:val="00B264A9"/>
    <w:rsid w:val="00B26510"/>
    <w:rsid w:val="00B266C5"/>
    <w:rsid w:val="00B2674F"/>
    <w:rsid w:val="00B26900"/>
    <w:rsid w:val="00B2692E"/>
    <w:rsid w:val="00B269AB"/>
    <w:rsid w:val="00B269E8"/>
    <w:rsid w:val="00B26A46"/>
    <w:rsid w:val="00B26B21"/>
    <w:rsid w:val="00B26D1D"/>
    <w:rsid w:val="00B26D3E"/>
    <w:rsid w:val="00B26FA3"/>
    <w:rsid w:val="00B27118"/>
    <w:rsid w:val="00B273A9"/>
    <w:rsid w:val="00B27509"/>
    <w:rsid w:val="00B27817"/>
    <w:rsid w:val="00B27907"/>
    <w:rsid w:val="00B27B86"/>
    <w:rsid w:val="00B27CA7"/>
    <w:rsid w:val="00B27D78"/>
    <w:rsid w:val="00B30110"/>
    <w:rsid w:val="00B302B5"/>
    <w:rsid w:val="00B3030A"/>
    <w:rsid w:val="00B304C3"/>
    <w:rsid w:val="00B306FA"/>
    <w:rsid w:val="00B30705"/>
    <w:rsid w:val="00B308E8"/>
    <w:rsid w:val="00B30B3C"/>
    <w:rsid w:val="00B31502"/>
    <w:rsid w:val="00B31C66"/>
    <w:rsid w:val="00B31C7D"/>
    <w:rsid w:val="00B31C98"/>
    <w:rsid w:val="00B31F84"/>
    <w:rsid w:val="00B321B0"/>
    <w:rsid w:val="00B32655"/>
    <w:rsid w:val="00B327F2"/>
    <w:rsid w:val="00B32A7F"/>
    <w:rsid w:val="00B32BC3"/>
    <w:rsid w:val="00B331B7"/>
    <w:rsid w:val="00B331D5"/>
    <w:rsid w:val="00B33574"/>
    <w:rsid w:val="00B336F1"/>
    <w:rsid w:val="00B339B9"/>
    <w:rsid w:val="00B33CCC"/>
    <w:rsid w:val="00B33D51"/>
    <w:rsid w:val="00B34043"/>
    <w:rsid w:val="00B3415A"/>
    <w:rsid w:val="00B342B3"/>
    <w:rsid w:val="00B34426"/>
    <w:rsid w:val="00B34450"/>
    <w:rsid w:val="00B3483E"/>
    <w:rsid w:val="00B34913"/>
    <w:rsid w:val="00B34C4C"/>
    <w:rsid w:val="00B34C64"/>
    <w:rsid w:val="00B34E64"/>
    <w:rsid w:val="00B34F5C"/>
    <w:rsid w:val="00B35265"/>
    <w:rsid w:val="00B357E8"/>
    <w:rsid w:val="00B361C2"/>
    <w:rsid w:val="00B367E2"/>
    <w:rsid w:val="00B36815"/>
    <w:rsid w:val="00B3687F"/>
    <w:rsid w:val="00B36928"/>
    <w:rsid w:val="00B36AB5"/>
    <w:rsid w:val="00B36D3F"/>
    <w:rsid w:val="00B36EDC"/>
    <w:rsid w:val="00B3706A"/>
    <w:rsid w:val="00B37669"/>
    <w:rsid w:val="00B377E6"/>
    <w:rsid w:val="00B37BE3"/>
    <w:rsid w:val="00B37F91"/>
    <w:rsid w:val="00B4012C"/>
    <w:rsid w:val="00B4040D"/>
    <w:rsid w:val="00B407A4"/>
    <w:rsid w:val="00B40AFF"/>
    <w:rsid w:val="00B40E12"/>
    <w:rsid w:val="00B40E1B"/>
    <w:rsid w:val="00B40E38"/>
    <w:rsid w:val="00B40FA0"/>
    <w:rsid w:val="00B4108E"/>
    <w:rsid w:val="00B4109C"/>
    <w:rsid w:val="00B41231"/>
    <w:rsid w:val="00B412EF"/>
    <w:rsid w:val="00B41814"/>
    <w:rsid w:val="00B41832"/>
    <w:rsid w:val="00B41AA7"/>
    <w:rsid w:val="00B41BA2"/>
    <w:rsid w:val="00B41C4D"/>
    <w:rsid w:val="00B42564"/>
    <w:rsid w:val="00B42913"/>
    <w:rsid w:val="00B42B2B"/>
    <w:rsid w:val="00B42B49"/>
    <w:rsid w:val="00B42DF6"/>
    <w:rsid w:val="00B436D0"/>
    <w:rsid w:val="00B4374C"/>
    <w:rsid w:val="00B43B38"/>
    <w:rsid w:val="00B43DC2"/>
    <w:rsid w:val="00B43F19"/>
    <w:rsid w:val="00B4402B"/>
    <w:rsid w:val="00B44443"/>
    <w:rsid w:val="00B44796"/>
    <w:rsid w:val="00B447D7"/>
    <w:rsid w:val="00B44AA3"/>
    <w:rsid w:val="00B4547F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223"/>
    <w:rsid w:val="00B46312"/>
    <w:rsid w:val="00B464BC"/>
    <w:rsid w:val="00B4697C"/>
    <w:rsid w:val="00B46AA9"/>
    <w:rsid w:val="00B46AB2"/>
    <w:rsid w:val="00B46BC8"/>
    <w:rsid w:val="00B46BF5"/>
    <w:rsid w:val="00B46C9C"/>
    <w:rsid w:val="00B47328"/>
    <w:rsid w:val="00B4762F"/>
    <w:rsid w:val="00B477C2"/>
    <w:rsid w:val="00B479D8"/>
    <w:rsid w:val="00B47AA4"/>
    <w:rsid w:val="00B47C90"/>
    <w:rsid w:val="00B47CC9"/>
    <w:rsid w:val="00B50103"/>
    <w:rsid w:val="00B50250"/>
    <w:rsid w:val="00B5041C"/>
    <w:rsid w:val="00B504EE"/>
    <w:rsid w:val="00B5078A"/>
    <w:rsid w:val="00B509E1"/>
    <w:rsid w:val="00B50BA4"/>
    <w:rsid w:val="00B51039"/>
    <w:rsid w:val="00B510A2"/>
    <w:rsid w:val="00B51339"/>
    <w:rsid w:val="00B51395"/>
    <w:rsid w:val="00B5176D"/>
    <w:rsid w:val="00B51810"/>
    <w:rsid w:val="00B51918"/>
    <w:rsid w:val="00B51D26"/>
    <w:rsid w:val="00B51DBA"/>
    <w:rsid w:val="00B52ACE"/>
    <w:rsid w:val="00B53156"/>
    <w:rsid w:val="00B535B1"/>
    <w:rsid w:val="00B53654"/>
    <w:rsid w:val="00B53706"/>
    <w:rsid w:val="00B53851"/>
    <w:rsid w:val="00B53886"/>
    <w:rsid w:val="00B5393F"/>
    <w:rsid w:val="00B539DC"/>
    <w:rsid w:val="00B53C61"/>
    <w:rsid w:val="00B53E5D"/>
    <w:rsid w:val="00B53F47"/>
    <w:rsid w:val="00B5438A"/>
    <w:rsid w:val="00B543C1"/>
    <w:rsid w:val="00B54781"/>
    <w:rsid w:val="00B54923"/>
    <w:rsid w:val="00B54989"/>
    <w:rsid w:val="00B54ED2"/>
    <w:rsid w:val="00B553CD"/>
    <w:rsid w:val="00B5579F"/>
    <w:rsid w:val="00B5583E"/>
    <w:rsid w:val="00B55FAB"/>
    <w:rsid w:val="00B56153"/>
    <w:rsid w:val="00B56BB6"/>
    <w:rsid w:val="00B56E1F"/>
    <w:rsid w:val="00B5737C"/>
    <w:rsid w:val="00B577B1"/>
    <w:rsid w:val="00B5796D"/>
    <w:rsid w:val="00B57A82"/>
    <w:rsid w:val="00B57B76"/>
    <w:rsid w:val="00B57CE1"/>
    <w:rsid w:val="00B6011A"/>
    <w:rsid w:val="00B60132"/>
    <w:rsid w:val="00B6023C"/>
    <w:rsid w:val="00B6023D"/>
    <w:rsid w:val="00B6024B"/>
    <w:rsid w:val="00B6027F"/>
    <w:rsid w:val="00B60389"/>
    <w:rsid w:val="00B60749"/>
    <w:rsid w:val="00B6085C"/>
    <w:rsid w:val="00B60976"/>
    <w:rsid w:val="00B60A30"/>
    <w:rsid w:val="00B60C8F"/>
    <w:rsid w:val="00B60DF2"/>
    <w:rsid w:val="00B6183E"/>
    <w:rsid w:val="00B61C8D"/>
    <w:rsid w:val="00B620B8"/>
    <w:rsid w:val="00B621EE"/>
    <w:rsid w:val="00B6258F"/>
    <w:rsid w:val="00B62621"/>
    <w:rsid w:val="00B62747"/>
    <w:rsid w:val="00B62991"/>
    <w:rsid w:val="00B62B4B"/>
    <w:rsid w:val="00B62CEE"/>
    <w:rsid w:val="00B62D0E"/>
    <w:rsid w:val="00B62D43"/>
    <w:rsid w:val="00B62EE6"/>
    <w:rsid w:val="00B6303B"/>
    <w:rsid w:val="00B631DE"/>
    <w:rsid w:val="00B634A6"/>
    <w:rsid w:val="00B636EB"/>
    <w:rsid w:val="00B6375E"/>
    <w:rsid w:val="00B638A4"/>
    <w:rsid w:val="00B6398B"/>
    <w:rsid w:val="00B63F66"/>
    <w:rsid w:val="00B63FBA"/>
    <w:rsid w:val="00B640AA"/>
    <w:rsid w:val="00B646E7"/>
    <w:rsid w:val="00B64816"/>
    <w:rsid w:val="00B64836"/>
    <w:rsid w:val="00B64CC5"/>
    <w:rsid w:val="00B64D42"/>
    <w:rsid w:val="00B64F2C"/>
    <w:rsid w:val="00B65219"/>
    <w:rsid w:val="00B65749"/>
    <w:rsid w:val="00B657B8"/>
    <w:rsid w:val="00B659E9"/>
    <w:rsid w:val="00B659F7"/>
    <w:rsid w:val="00B65CF1"/>
    <w:rsid w:val="00B660F5"/>
    <w:rsid w:val="00B6617F"/>
    <w:rsid w:val="00B661B2"/>
    <w:rsid w:val="00B664F3"/>
    <w:rsid w:val="00B6658C"/>
    <w:rsid w:val="00B666A9"/>
    <w:rsid w:val="00B667C3"/>
    <w:rsid w:val="00B668D2"/>
    <w:rsid w:val="00B6690F"/>
    <w:rsid w:val="00B66A11"/>
    <w:rsid w:val="00B66A90"/>
    <w:rsid w:val="00B66DFF"/>
    <w:rsid w:val="00B66FBB"/>
    <w:rsid w:val="00B670F0"/>
    <w:rsid w:val="00B67103"/>
    <w:rsid w:val="00B671C4"/>
    <w:rsid w:val="00B672D7"/>
    <w:rsid w:val="00B6741E"/>
    <w:rsid w:val="00B67668"/>
    <w:rsid w:val="00B679B0"/>
    <w:rsid w:val="00B67AA5"/>
    <w:rsid w:val="00B67D8D"/>
    <w:rsid w:val="00B67DE0"/>
    <w:rsid w:val="00B67E8F"/>
    <w:rsid w:val="00B7039F"/>
    <w:rsid w:val="00B70724"/>
    <w:rsid w:val="00B7074C"/>
    <w:rsid w:val="00B70920"/>
    <w:rsid w:val="00B70996"/>
    <w:rsid w:val="00B70CD8"/>
    <w:rsid w:val="00B7120A"/>
    <w:rsid w:val="00B71439"/>
    <w:rsid w:val="00B71450"/>
    <w:rsid w:val="00B71768"/>
    <w:rsid w:val="00B71B80"/>
    <w:rsid w:val="00B71D3E"/>
    <w:rsid w:val="00B720E2"/>
    <w:rsid w:val="00B721BB"/>
    <w:rsid w:val="00B7224B"/>
    <w:rsid w:val="00B724F0"/>
    <w:rsid w:val="00B72708"/>
    <w:rsid w:val="00B72715"/>
    <w:rsid w:val="00B72734"/>
    <w:rsid w:val="00B72D07"/>
    <w:rsid w:val="00B72FFF"/>
    <w:rsid w:val="00B73064"/>
    <w:rsid w:val="00B73098"/>
    <w:rsid w:val="00B731BE"/>
    <w:rsid w:val="00B73219"/>
    <w:rsid w:val="00B7380E"/>
    <w:rsid w:val="00B73EE9"/>
    <w:rsid w:val="00B74406"/>
    <w:rsid w:val="00B7486E"/>
    <w:rsid w:val="00B748A8"/>
    <w:rsid w:val="00B75025"/>
    <w:rsid w:val="00B75350"/>
    <w:rsid w:val="00B753B1"/>
    <w:rsid w:val="00B7540A"/>
    <w:rsid w:val="00B75605"/>
    <w:rsid w:val="00B75B71"/>
    <w:rsid w:val="00B75BB6"/>
    <w:rsid w:val="00B75EEC"/>
    <w:rsid w:val="00B75F10"/>
    <w:rsid w:val="00B761FE"/>
    <w:rsid w:val="00B76258"/>
    <w:rsid w:val="00B76362"/>
    <w:rsid w:val="00B76964"/>
    <w:rsid w:val="00B76D93"/>
    <w:rsid w:val="00B770CC"/>
    <w:rsid w:val="00B77D49"/>
    <w:rsid w:val="00B77EA1"/>
    <w:rsid w:val="00B809BA"/>
    <w:rsid w:val="00B809C8"/>
    <w:rsid w:val="00B80B70"/>
    <w:rsid w:val="00B81259"/>
    <w:rsid w:val="00B816DA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0F"/>
    <w:rsid w:val="00B82B71"/>
    <w:rsid w:val="00B82DB4"/>
    <w:rsid w:val="00B82E10"/>
    <w:rsid w:val="00B82F79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D68"/>
    <w:rsid w:val="00B84E18"/>
    <w:rsid w:val="00B85262"/>
    <w:rsid w:val="00B853BD"/>
    <w:rsid w:val="00B854AC"/>
    <w:rsid w:val="00B85657"/>
    <w:rsid w:val="00B8573E"/>
    <w:rsid w:val="00B864A7"/>
    <w:rsid w:val="00B866FB"/>
    <w:rsid w:val="00B86749"/>
    <w:rsid w:val="00B86897"/>
    <w:rsid w:val="00B86E81"/>
    <w:rsid w:val="00B86F75"/>
    <w:rsid w:val="00B8717E"/>
    <w:rsid w:val="00B871FF"/>
    <w:rsid w:val="00B87233"/>
    <w:rsid w:val="00B87324"/>
    <w:rsid w:val="00B8750B"/>
    <w:rsid w:val="00B87557"/>
    <w:rsid w:val="00B8756E"/>
    <w:rsid w:val="00B8769C"/>
    <w:rsid w:val="00B87709"/>
    <w:rsid w:val="00B87926"/>
    <w:rsid w:val="00B87BC3"/>
    <w:rsid w:val="00B87C05"/>
    <w:rsid w:val="00B90249"/>
    <w:rsid w:val="00B90296"/>
    <w:rsid w:val="00B905A6"/>
    <w:rsid w:val="00B90660"/>
    <w:rsid w:val="00B90776"/>
    <w:rsid w:val="00B908CA"/>
    <w:rsid w:val="00B91123"/>
    <w:rsid w:val="00B911C4"/>
    <w:rsid w:val="00B9188E"/>
    <w:rsid w:val="00B91A01"/>
    <w:rsid w:val="00B927B8"/>
    <w:rsid w:val="00B9289C"/>
    <w:rsid w:val="00B928EA"/>
    <w:rsid w:val="00B92F7E"/>
    <w:rsid w:val="00B93009"/>
    <w:rsid w:val="00B93310"/>
    <w:rsid w:val="00B935F4"/>
    <w:rsid w:val="00B93C75"/>
    <w:rsid w:val="00B941DA"/>
    <w:rsid w:val="00B948CD"/>
    <w:rsid w:val="00B94DB1"/>
    <w:rsid w:val="00B9524D"/>
    <w:rsid w:val="00B955D4"/>
    <w:rsid w:val="00B9571E"/>
    <w:rsid w:val="00B95775"/>
    <w:rsid w:val="00B95777"/>
    <w:rsid w:val="00B957F3"/>
    <w:rsid w:val="00B95C09"/>
    <w:rsid w:val="00B95DA5"/>
    <w:rsid w:val="00B95EA8"/>
    <w:rsid w:val="00B9609E"/>
    <w:rsid w:val="00B96303"/>
    <w:rsid w:val="00B968CC"/>
    <w:rsid w:val="00B96F5C"/>
    <w:rsid w:val="00B97344"/>
    <w:rsid w:val="00B97CAC"/>
    <w:rsid w:val="00B97DFA"/>
    <w:rsid w:val="00BA01B6"/>
    <w:rsid w:val="00BA035E"/>
    <w:rsid w:val="00BA06A9"/>
    <w:rsid w:val="00BA0884"/>
    <w:rsid w:val="00BA08AA"/>
    <w:rsid w:val="00BA0BFF"/>
    <w:rsid w:val="00BA0C67"/>
    <w:rsid w:val="00BA0CF0"/>
    <w:rsid w:val="00BA0EB0"/>
    <w:rsid w:val="00BA12E5"/>
    <w:rsid w:val="00BA147C"/>
    <w:rsid w:val="00BA172D"/>
    <w:rsid w:val="00BA17C1"/>
    <w:rsid w:val="00BA1A04"/>
    <w:rsid w:val="00BA1D89"/>
    <w:rsid w:val="00BA220D"/>
    <w:rsid w:val="00BA25C9"/>
    <w:rsid w:val="00BA2664"/>
    <w:rsid w:val="00BA2810"/>
    <w:rsid w:val="00BA3383"/>
    <w:rsid w:val="00BA3CA6"/>
    <w:rsid w:val="00BA3EA5"/>
    <w:rsid w:val="00BA416B"/>
    <w:rsid w:val="00BA4187"/>
    <w:rsid w:val="00BA42F0"/>
    <w:rsid w:val="00BA43B4"/>
    <w:rsid w:val="00BA4482"/>
    <w:rsid w:val="00BA472D"/>
    <w:rsid w:val="00BA4A78"/>
    <w:rsid w:val="00BA4BA3"/>
    <w:rsid w:val="00BA4BF5"/>
    <w:rsid w:val="00BA4C4A"/>
    <w:rsid w:val="00BA507E"/>
    <w:rsid w:val="00BA509C"/>
    <w:rsid w:val="00BA50D7"/>
    <w:rsid w:val="00BA5455"/>
    <w:rsid w:val="00BA5632"/>
    <w:rsid w:val="00BA5B50"/>
    <w:rsid w:val="00BA5CD6"/>
    <w:rsid w:val="00BA5D0D"/>
    <w:rsid w:val="00BA5E9B"/>
    <w:rsid w:val="00BA61D6"/>
    <w:rsid w:val="00BA6261"/>
    <w:rsid w:val="00BA67BC"/>
    <w:rsid w:val="00BA69B1"/>
    <w:rsid w:val="00BA6EAE"/>
    <w:rsid w:val="00BA6EE5"/>
    <w:rsid w:val="00BA6EEB"/>
    <w:rsid w:val="00BA70D4"/>
    <w:rsid w:val="00BA7634"/>
    <w:rsid w:val="00BA7889"/>
    <w:rsid w:val="00BA78CB"/>
    <w:rsid w:val="00BA79FC"/>
    <w:rsid w:val="00BA7CF8"/>
    <w:rsid w:val="00BA7EA6"/>
    <w:rsid w:val="00BA7FDE"/>
    <w:rsid w:val="00BB0075"/>
    <w:rsid w:val="00BB05B5"/>
    <w:rsid w:val="00BB0771"/>
    <w:rsid w:val="00BB0862"/>
    <w:rsid w:val="00BB09A8"/>
    <w:rsid w:val="00BB0E4D"/>
    <w:rsid w:val="00BB19B2"/>
    <w:rsid w:val="00BB1D2F"/>
    <w:rsid w:val="00BB1DED"/>
    <w:rsid w:val="00BB1E58"/>
    <w:rsid w:val="00BB207B"/>
    <w:rsid w:val="00BB2494"/>
    <w:rsid w:val="00BB2730"/>
    <w:rsid w:val="00BB2A77"/>
    <w:rsid w:val="00BB2B48"/>
    <w:rsid w:val="00BB2B81"/>
    <w:rsid w:val="00BB2DFB"/>
    <w:rsid w:val="00BB31C9"/>
    <w:rsid w:val="00BB350B"/>
    <w:rsid w:val="00BB35AA"/>
    <w:rsid w:val="00BB3726"/>
    <w:rsid w:val="00BB438E"/>
    <w:rsid w:val="00BB4395"/>
    <w:rsid w:val="00BB4495"/>
    <w:rsid w:val="00BB479B"/>
    <w:rsid w:val="00BB4A85"/>
    <w:rsid w:val="00BB4DF3"/>
    <w:rsid w:val="00BB4F36"/>
    <w:rsid w:val="00BB503A"/>
    <w:rsid w:val="00BB51C1"/>
    <w:rsid w:val="00BB5308"/>
    <w:rsid w:val="00BB53C2"/>
    <w:rsid w:val="00BB5488"/>
    <w:rsid w:val="00BB57A3"/>
    <w:rsid w:val="00BB590C"/>
    <w:rsid w:val="00BB5EE7"/>
    <w:rsid w:val="00BB608E"/>
    <w:rsid w:val="00BB668B"/>
    <w:rsid w:val="00BB6B29"/>
    <w:rsid w:val="00BB7024"/>
    <w:rsid w:val="00BB7ADB"/>
    <w:rsid w:val="00BB7FF7"/>
    <w:rsid w:val="00BC0379"/>
    <w:rsid w:val="00BC043D"/>
    <w:rsid w:val="00BC0765"/>
    <w:rsid w:val="00BC07A2"/>
    <w:rsid w:val="00BC07A3"/>
    <w:rsid w:val="00BC1431"/>
    <w:rsid w:val="00BC15D5"/>
    <w:rsid w:val="00BC17DA"/>
    <w:rsid w:val="00BC1A1A"/>
    <w:rsid w:val="00BC1D80"/>
    <w:rsid w:val="00BC222A"/>
    <w:rsid w:val="00BC249C"/>
    <w:rsid w:val="00BC264D"/>
    <w:rsid w:val="00BC2660"/>
    <w:rsid w:val="00BC26F8"/>
    <w:rsid w:val="00BC27AD"/>
    <w:rsid w:val="00BC297B"/>
    <w:rsid w:val="00BC2AB0"/>
    <w:rsid w:val="00BC32D6"/>
    <w:rsid w:val="00BC32EC"/>
    <w:rsid w:val="00BC3618"/>
    <w:rsid w:val="00BC3B19"/>
    <w:rsid w:val="00BC3EB6"/>
    <w:rsid w:val="00BC415D"/>
    <w:rsid w:val="00BC4209"/>
    <w:rsid w:val="00BC45CB"/>
    <w:rsid w:val="00BC4E6E"/>
    <w:rsid w:val="00BC4E8D"/>
    <w:rsid w:val="00BC531C"/>
    <w:rsid w:val="00BC5394"/>
    <w:rsid w:val="00BC5486"/>
    <w:rsid w:val="00BC5531"/>
    <w:rsid w:val="00BC6081"/>
    <w:rsid w:val="00BC6363"/>
    <w:rsid w:val="00BC64EA"/>
    <w:rsid w:val="00BC6C50"/>
    <w:rsid w:val="00BC6DA5"/>
    <w:rsid w:val="00BC6F8D"/>
    <w:rsid w:val="00BC71B3"/>
    <w:rsid w:val="00BC745F"/>
    <w:rsid w:val="00BC756D"/>
    <w:rsid w:val="00BC771C"/>
    <w:rsid w:val="00BC777F"/>
    <w:rsid w:val="00BC78A9"/>
    <w:rsid w:val="00BC7AC7"/>
    <w:rsid w:val="00BC7E9D"/>
    <w:rsid w:val="00BD027A"/>
    <w:rsid w:val="00BD067B"/>
    <w:rsid w:val="00BD0688"/>
    <w:rsid w:val="00BD0970"/>
    <w:rsid w:val="00BD157C"/>
    <w:rsid w:val="00BD159D"/>
    <w:rsid w:val="00BD15C6"/>
    <w:rsid w:val="00BD170D"/>
    <w:rsid w:val="00BD187B"/>
    <w:rsid w:val="00BD19E9"/>
    <w:rsid w:val="00BD1B71"/>
    <w:rsid w:val="00BD1BD5"/>
    <w:rsid w:val="00BD1C49"/>
    <w:rsid w:val="00BD1CB0"/>
    <w:rsid w:val="00BD1DBC"/>
    <w:rsid w:val="00BD1E89"/>
    <w:rsid w:val="00BD2346"/>
    <w:rsid w:val="00BD23CB"/>
    <w:rsid w:val="00BD25E8"/>
    <w:rsid w:val="00BD27A0"/>
    <w:rsid w:val="00BD2BA9"/>
    <w:rsid w:val="00BD2CD7"/>
    <w:rsid w:val="00BD2D5E"/>
    <w:rsid w:val="00BD2DE5"/>
    <w:rsid w:val="00BD30EC"/>
    <w:rsid w:val="00BD34FF"/>
    <w:rsid w:val="00BD3790"/>
    <w:rsid w:val="00BD3866"/>
    <w:rsid w:val="00BD3B9E"/>
    <w:rsid w:val="00BD4114"/>
    <w:rsid w:val="00BD42B1"/>
    <w:rsid w:val="00BD4356"/>
    <w:rsid w:val="00BD458E"/>
    <w:rsid w:val="00BD45FD"/>
    <w:rsid w:val="00BD4A1C"/>
    <w:rsid w:val="00BD4E5E"/>
    <w:rsid w:val="00BD5219"/>
    <w:rsid w:val="00BD54F9"/>
    <w:rsid w:val="00BD6032"/>
    <w:rsid w:val="00BD61BF"/>
    <w:rsid w:val="00BD6341"/>
    <w:rsid w:val="00BD65CC"/>
    <w:rsid w:val="00BD6887"/>
    <w:rsid w:val="00BD73F5"/>
    <w:rsid w:val="00BD74F4"/>
    <w:rsid w:val="00BD7600"/>
    <w:rsid w:val="00BD7601"/>
    <w:rsid w:val="00BD77EA"/>
    <w:rsid w:val="00BD7D35"/>
    <w:rsid w:val="00BD7D7D"/>
    <w:rsid w:val="00BD7D9E"/>
    <w:rsid w:val="00BE00A3"/>
    <w:rsid w:val="00BE0141"/>
    <w:rsid w:val="00BE0210"/>
    <w:rsid w:val="00BE02C7"/>
    <w:rsid w:val="00BE03CC"/>
    <w:rsid w:val="00BE0C56"/>
    <w:rsid w:val="00BE0D17"/>
    <w:rsid w:val="00BE1558"/>
    <w:rsid w:val="00BE191E"/>
    <w:rsid w:val="00BE1B75"/>
    <w:rsid w:val="00BE1F9A"/>
    <w:rsid w:val="00BE2292"/>
    <w:rsid w:val="00BE273B"/>
    <w:rsid w:val="00BE287F"/>
    <w:rsid w:val="00BE28B8"/>
    <w:rsid w:val="00BE2BC9"/>
    <w:rsid w:val="00BE2CF0"/>
    <w:rsid w:val="00BE2E5E"/>
    <w:rsid w:val="00BE3109"/>
    <w:rsid w:val="00BE3BCE"/>
    <w:rsid w:val="00BE3C57"/>
    <w:rsid w:val="00BE3DD3"/>
    <w:rsid w:val="00BE3EE3"/>
    <w:rsid w:val="00BE43B1"/>
    <w:rsid w:val="00BE4459"/>
    <w:rsid w:val="00BE49AC"/>
    <w:rsid w:val="00BE49FA"/>
    <w:rsid w:val="00BE4D93"/>
    <w:rsid w:val="00BE4E10"/>
    <w:rsid w:val="00BE5256"/>
    <w:rsid w:val="00BE526F"/>
    <w:rsid w:val="00BE534C"/>
    <w:rsid w:val="00BE556C"/>
    <w:rsid w:val="00BE59C3"/>
    <w:rsid w:val="00BE5BCC"/>
    <w:rsid w:val="00BE5BF2"/>
    <w:rsid w:val="00BE5BF6"/>
    <w:rsid w:val="00BE5CC5"/>
    <w:rsid w:val="00BE5EA1"/>
    <w:rsid w:val="00BE60E0"/>
    <w:rsid w:val="00BE61C5"/>
    <w:rsid w:val="00BE62B3"/>
    <w:rsid w:val="00BE6C44"/>
    <w:rsid w:val="00BE71A0"/>
    <w:rsid w:val="00BE73E2"/>
    <w:rsid w:val="00BE75C0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0F51"/>
    <w:rsid w:val="00BF1324"/>
    <w:rsid w:val="00BF1442"/>
    <w:rsid w:val="00BF16BE"/>
    <w:rsid w:val="00BF1780"/>
    <w:rsid w:val="00BF1BFB"/>
    <w:rsid w:val="00BF1CFF"/>
    <w:rsid w:val="00BF24CC"/>
    <w:rsid w:val="00BF24E3"/>
    <w:rsid w:val="00BF267E"/>
    <w:rsid w:val="00BF2A1C"/>
    <w:rsid w:val="00BF3B89"/>
    <w:rsid w:val="00BF3D2A"/>
    <w:rsid w:val="00BF3D89"/>
    <w:rsid w:val="00BF407B"/>
    <w:rsid w:val="00BF4167"/>
    <w:rsid w:val="00BF419C"/>
    <w:rsid w:val="00BF42FA"/>
    <w:rsid w:val="00BF47A4"/>
    <w:rsid w:val="00BF47B9"/>
    <w:rsid w:val="00BF484B"/>
    <w:rsid w:val="00BF4995"/>
    <w:rsid w:val="00BF4BF3"/>
    <w:rsid w:val="00BF54A8"/>
    <w:rsid w:val="00BF55E3"/>
    <w:rsid w:val="00BF5E2C"/>
    <w:rsid w:val="00BF5E43"/>
    <w:rsid w:val="00BF5E8E"/>
    <w:rsid w:val="00BF5FF8"/>
    <w:rsid w:val="00BF6100"/>
    <w:rsid w:val="00BF6666"/>
    <w:rsid w:val="00BF68AB"/>
    <w:rsid w:val="00BF7365"/>
    <w:rsid w:val="00BF7525"/>
    <w:rsid w:val="00BF75BE"/>
    <w:rsid w:val="00BF7BD3"/>
    <w:rsid w:val="00C0006D"/>
    <w:rsid w:val="00C0012B"/>
    <w:rsid w:val="00C00183"/>
    <w:rsid w:val="00C005F2"/>
    <w:rsid w:val="00C00698"/>
    <w:rsid w:val="00C008A3"/>
    <w:rsid w:val="00C00A18"/>
    <w:rsid w:val="00C00C2E"/>
    <w:rsid w:val="00C00FD2"/>
    <w:rsid w:val="00C01244"/>
    <w:rsid w:val="00C01477"/>
    <w:rsid w:val="00C0151A"/>
    <w:rsid w:val="00C0175E"/>
    <w:rsid w:val="00C01871"/>
    <w:rsid w:val="00C01F83"/>
    <w:rsid w:val="00C0245F"/>
    <w:rsid w:val="00C0246A"/>
    <w:rsid w:val="00C026AC"/>
    <w:rsid w:val="00C02B46"/>
    <w:rsid w:val="00C0342E"/>
    <w:rsid w:val="00C03B06"/>
    <w:rsid w:val="00C03B92"/>
    <w:rsid w:val="00C03C2A"/>
    <w:rsid w:val="00C03D47"/>
    <w:rsid w:val="00C03D70"/>
    <w:rsid w:val="00C03DA6"/>
    <w:rsid w:val="00C03FEB"/>
    <w:rsid w:val="00C040AA"/>
    <w:rsid w:val="00C042B6"/>
    <w:rsid w:val="00C043A3"/>
    <w:rsid w:val="00C048D7"/>
    <w:rsid w:val="00C04A29"/>
    <w:rsid w:val="00C04AA5"/>
    <w:rsid w:val="00C04C54"/>
    <w:rsid w:val="00C04D11"/>
    <w:rsid w:val="00C04ED5"/>
    <w:rsid w:val="00C0579C"/>
    <w:rsid w:val="00C05885"/>
    <w:rsid w:val="00C05AD1"/>
    <w:rsid w:val="00C05B8D"/>
    <w:rsid w:val="00C0601F"/>
    <w:rsid w:val="00C06384"/>
    <w:rsid w:val="00C0699E"/>
    <w:rsid w:val="00C06C48"/>
    <w:rsid w:val="00C06D01"/>
    <w:rsid w:val="00C06E2C"/>
    <w:rsid w:val="00C070AE"/>
    <w:rsid w:val="00C07EE0"/>
    <w:rsid w:val="00C07F3F"/>
    <w:rsid w:val="00C100F2"/>
    <w:rsid w:val="00C101BE"/>
    <w:rsid w:val="00C1036B"/>
    <w:rsid w:val="00C106A3"/>
    <w:rsid w:val="00C10718"/>
    <w:rsid w:val="00C1073C"/>
    <w:rsid w:val="00C10857"/>
    <w:rsid w:val="00C10F3C"/>
    <w:rsid w:val="00C11108"/>
    <w:rsid w:val="00C111D2"/>
    <w:rsid w:val="00C11AD5"/>
    <w:rsid w:val="00C11BE9"/>
    <w:rsid w:val="00C11DA4"/>
    <w:rsid w:val="00C1201E"/>
    <w:rsid w:val="00C1203F"/>
    <w:rsid w:val="00C120B5"/>
    <w:rsid w:val="00C124FF"/>
    <w:rsid w:val="00C12577"/>
    <w:rsid w:val="00C12743"/>
    <w:rsid w:val="00C128B5"/>
    <w:rsid w:val="00C12AED"/>
    <w:rsid w:val="00C12B6B"/>
    <w:rsid w:val="00C12F4B"/>
    <w:rsid w:val="00C130F7"/>
    <w:rsid w:val="00C1347B"/>
    <w:rsid w:val="00C1359A"/>
    <w:rsid w:val="00C13853"/>
    <w:rsid w:val="00C139BD"/>
    <w:rsid w:val="00C13E5D"/>
    <w:rsid w:val="00C149CB"/>
    <w:rsid w:val="00C14B6D"/>
    <w:rsid w:val="00C14F2E"/>
    <w:rsid w:val="00C150F9"/>
    <w:rsid w:val="00C150FB"/>
    <w:rsid w:val="00C152E9"/>
    <w:rsid w:val="00C155C1"/>
    <w:rsid w:val="00C157E0"/>
    <w:rsid w:val="00C15961"/>
    <w:rsid w:val="00C15E6D"/>
    <w:rsid w:val="00C163F2"/>
    <w:rsid w:val="00C16502"/>
    <w:rsid w:val="00C165BD"/>
    <w:rsid w:val="00C16974"/>
    <w:rsid w:val="00C16A94"/>
    <w:rsid w:val="00C170A5"/>
    <w:rsid w:val="00C17239"/>
    <w:rsid w:val="00C1733E"/>
    <w:rsid w:val="00C174C4"/>
    <w:rsid w:val="00C1768D"/>
    <w:rsid w:val="00C178E2"/>
    <w:rsid w:val="00C200CF"/>
    <w:rsid w:val="00C2042A"/>
    <w:rsid w:val="00C20506"/>
    <w:rsid w:val="00C206E2"/>
    <w:rsid w:val="00C20761"/>
    <w:rsid w:val="00C20968"/>
    <w:rsid w:val="00C20B34"/>
    <w:rsid w:val="00C20B7F"/>
    <w:rsid w:val="00C20C15"/>
    <w:rsid w:val="00C20DC0"/>
    <w:rsid w:val="00C20DC9"/>
    <w:rsid w:val="00C21164"/>
    <w:rsid w:val="00C21436"/>
    <w:rsid w:val="00C21600"/>
    <w:rsid w:val="00C216CF"/>
    <w:rsid w:val="00C2180C"/>
    <w:rsid w:val="00C218C4"/>
    <w:rsid w:val="00C21AAB"/>
    <w:rsid w:val="00C21CE9"/>
    <w:rsid w:val="00C223DD"/>
    <w:rsid w:val="00C22A27"/>
    <w:rsid w:val="00C22B40"/>
    <w:rsid w:val="00C23538"/>
    <w:rsid w:val="00C23950"/>
    <w:rsid w:val="00C2397B"/>
    <w:rsid w:val="00C239FF"/>
    <w:rsid w:val="00C23A88"/>
    <w:rsid w:val="00C23BBC"/>
    <w:rsid w:val="00C23CA9"/>
    <w:rsid w:val="00C241D7"/>
    <w:rsid w:val="00C24283"/>
    <w:rsid w:val="00C24305"/>
    <w:rsid w:val="00C248B5"/>
    <w:rsid w:val="00C2515A"/>
    <w:rsid w:val="00C251DA"/>
    <w:rsid w:val="00C252AD"/>
    <w:rsid w:val="00C25899"/>
    <w:rsid w:val="00C25987"/>
    <w:rsid w:val="00C25FED"/>
    <w:rsid w:val="00C26307"/>
    <w:rsid w:val="00C2637A"/>
    <w:rsid w:val="00C26627"/>
    <w:rsid w:val="00C26667"/>
    <w:rsid w:val="00C2676F"/>
    <w:rsid w:val="00C2692C"/>
    <w:rsid w:val="00C26B6D"/>
    <w:rsid w:val="00C26F4D"/>
    <w:rsid w:val="00C27058"/>
    <w:rsid w:val="00C2706E"/>
    <w:rsid w:val="00C27366"/>
    <w:rsid w:val="00C27B52"/>
    <w:rsid w:val="00C27CB3"/>
    <w:rsid w:val="00C27F0A"/>
    <w:rsid w:val="00C300DB"/>
    <w:rsid w:val="00C30181"/>
    <w:rsid w:val="00C30B9A"/>
    <w:rsid w:val="00C30BD1"/>
    <w:rsid w:val="00C30E4D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906"/>
    <w:rsid w:val="00C32B62"/>
    <w:rsid w:val="00C32BB3"/>
    <w:rsid w:val="00C32C46"/>
    <w:rsid w:val="00C33077"/>
    <w:rsid w:val="00C33394"/>
    <w:rsid w:val="00C335C4"/>
    <w:rsid w:val="00C33845"/>
    <w:rsid w:val="00C33B13"/>
    <w:rsid w:val="00C33B53"/>
    <w:rsid w:val="00C34235"/>
    <w:rsid w:val="00C343D7"/>
    <w:rsid w:val="00C34549"/>
    <w:rsid w:val="00C3461C"/>
    <w:rsid w:val="00C34660"/>
    <w:rsid w:val="00C34B24"/>
    <w:rsid w:val="00C34D6C"/>
    <w:rsid w:val="00C34DF2"/>
    <w:rsid w:val="00C351F8"/>
    <w:rsid w:val="00C3524A"/>
    <w:rsid w:val="00C35506"/>
    <w:rsid w:val="00C35510"/>
    <w:rsid w:val="00C357AA"/>
    <w:rsid w:val="00C35955"/>
    <w:rsid w:val="00C35BC9"/>
    <w:rsid w:val="00C35CC8"/>
    <w:rsid w:val="00C35E33"/>
    <w:rsid w:val="00C35F97"/>
    <w:rsid w:val="00C3621F"/>
    <w:rsid w:val="00C36340"/>
    <w:rsid w:val="00C363CC"/>
    <w:rsid w:val="00C36AF8"/>
    <w:rsid w:val="00C36EED"/>
    <w:rsid w:val="00C37395"/>
    <w:rsid w:val="00C3743D"/>
    <w:rsid w:val="00C3769D"/>
    <w:rsid w:val="00C4007A"/>
    <w:rsid w:val="00C4026B"/>
    <w:rsid w:val="00C40BBB"/>
    <w:rsid w:val="00C40C82"/>
    <w:rsid w:val="00C40DF7"/>
    <w:rsid w:val="00C41011"/>
    <w:rsid w:val="00C41103"/>
    <w:rsid w:val="00C412E1"/>
    <w:rsid w:val="00C415AE"/>
    <w:rsid w:val="00C41678"/>
    <w:rsid w:val="00C416A2"/>
    <w:rsid w:val="00C418B7"/>
    <w:rsid w:val="00C41A60"/>
    <w:rsid w:val="00C42778"/>
    <w:rsid w:val="00C429B2"/>
    <w:rsid w:val="00C4300C"/>
    <w:rsid w:val="00C431A1"/>
    <w:rsid w:val="00C44482"/>
    <w:rsid w:val="00C44704"/>
    <w:rsid w:val="00C44BEA"/>
    <w:rsid w:val="00C44D21"/>
    <w:rsid w:val="00C44FF8"/>
    <w:rsid w:val="00C45068"/>
    <w:rsid w:val="00C45402"/>
    <w:rsid w:val="00C4541F"/>
    <w:rsid w:val="00C454A1"/>
    <w:rsid w:val="00C45931"/>
    <w:rsid w:val="00C45AF1"/>
    <w:rsid w:val="00C45B9A"/>
    <w:rsid w:val="00C45C12"/>
    <w:rsid w:val="00C46095"/>
    <w:rsid w:val="00C463A9"/>
    <w:rsid w:val="00C4659F"/>
    <w:rsid w:val="00C46721"/>
    <w:rsid w:val="00C46E09"/>
    <w:rsid w:val="00C46F6E"/>
    <w:rsid w:val="00C4704B"/>
    <w:rsid w:val="00C473C5"/>
    <w:rsid w:val="00C474C7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72"/>
    <w:rsid w:val="00C510A4"/>
    <w:rsid w:val="00C51101"/>
    <w:rsid w:val="00C51352"/>
    <w:rsid w:val="00C51661"/>
    <w:rsid w:val="00C517E7"/>
    <w:rsid w:val="00C51FC4"/>
    <w:rsid w:val="00C52200"/>
    <w:rsid w:val="00C52305"/>
    <w:rsid w:val="00C52352"/>
    <w:rsid w:val="00C52432"/>
    <w:rsid w:val="00C52905"/>
    <w:rsid w:val="00C52AA8"/>
    <w:rsid w:val="00C53619"/>
    <w:rsid w:val="00C53793"/>
    <w:rsid w:val="00C5387C"/>
    <w:rsid w:val="00C53C1F"/>
    <w:rsid w:val="00C53E21"/>
    <w:rsid w:val="00C53E67"/>
    <w:rsid w:val="00C53F1F"/>
    <w:rsid w:val="00C54168"/>
    <w:rsid w:val="00C541BB"/>
    <w:rsid w:val="00C54251"/>
    <w:rsid w:val="00C542FA"/>
    <w:rsid w:val="00C543F5"/>
    <w:rsid w:val="00C5462D"/>
    <w:rsid w:val="00C54646"/>
    <w:rsid w:val="00C54929"/>
    <w:rsid w:val="00C549FF"/>
    <w:rsid w:val="00C54E9A"/>
    <w:rsid w:val="00C54F8C"/>
    <w:rsid w:val="00C555FB"/>
    <w:rsid w:val="00C55689"/>
    <w:rsid w:val="00C55837"/>
    <w:rsid w:val="00C559A0"/>
    <w:rsid w:val="00C55BB4"/>
    <w:rsid w:val="00C55C5B"/>
    <w:rsid w:val="00C55DFC"/>
    <w:rsid w:val="00C5628A"/>
    <w:rsid w:val="00C562D3"/>
    <w:rsid w:val="00C56567"/>
    <w:rsid w:val="00C565ED"/>
    <w:rsid w:val="00C56B32"/>
    <w:rsid w:val="00C56EE8"/>
    <w:rsid w:val="00C56F4D"/>
    <w:rsid w:val="00C574AB"/>
    <w:rsid w:val="00C575AA"/>
    <w:rsid w:val="00C5788D"/>
    <w:rsid w:val="00C57C60"/>
    <w:rsid w:val="00C601FF"/>
    <w:rsid w:val="00C602E2"/>
    <w:rsid w:val="00C60712"/>
    <w:rsid w:val="00C60876"/>
    <w:rsid w:val="00C60F83"/>
    <w:rsid w:val="00C60FF9"/>
    <w:rsid w:val="00C615E6"/>
    <w:rsid w:val="00C61D6E"/>
    <w:rsid w:val="00C623E4"/>
    <w:rsid w:val="00C62768"/>
    <w:rsid w:val="00C627E0"/>
    <w:rsid w:val="00C628A1"/>
    <w:rsid w:val="00C62B3E"/>
    <w:rsid w:val="00C62B78"/>
    <w:rsid w:val="00C633AC"/>
    <w:rsid w:val="00C634A6"/>
    <w:rsid w:val="00C635B7"/>
    <w:rsid w:val="00C635C2"/>
    <w:rsid w:val="00C638A2"/>
    <w:rsid w:val="00C63C65"/>
    <w:rsid w:val="00C63D4E"/>
    <w:rsid w:val="00C63EA9"/>
    <w:rsid w:val="00C63F12"/>
    <w:rsid w:val="00C64017"/>
    <w:rsid w:val="00C64242"/>
    <w:rsid w:val="00C6426B"/>
    <w:rsid w:val="00C6435C"/>
    <w:rsid w:val="00C646EF"/>
    <w:rsid w:val="00C6481C"/>
    <w:rsid w:val="00C6491D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8A"/>
    <w:rsid w:val="00C66795"/>
    <w:rsid w:val="00C668E2"/>
    <w:rsid w:val="00C66980"/>
    <w:rsid w:val="00C66FAC"/>
    <w:rsid w:val="00C672CE"/>
    <w:rsid w:val="00C677E0"/>
    <w:rsid w:val="00C67875"/>
    <w:rsid w:val="00C6796D"/>
    <w:rsid w:val="00C702D3"/>
    <w:rsid w:val="00C707B3"/>
    <w:rsid w:val="00C70951"/>
    <w:rsid w:val="00C70AFF"/>
    <w:rsid w:val="00C70BB0"/>
    <w:rsid w:val="00C70F29"/>
    <w:rsid w:val="00C7142B"/>
    <w:rsid w:val="00C71973"/>
    <w:rsid w:val="00C71A2F"/>
    <w:rsid w:val="00C71D6E"/>
    <w:rsid w:val="00C71E24"/>
    <w:rsid w:val="00C72010"/>
    <w:rsid w:val="00C7218E"/>
    <w:rsid w:val="00C7229F"/>
    <w:rsid w:val="00C72352"/>
    <w:rsid w:val="00C7236B"/>
    <w:rsid w:val="00C723A1"/>
    <w:rsid w:val="00C725DD"/>
    <w:rsid w:val="00C727FF"/>
    <w:rsid w:val="00C72ABA"/>
    <w:rsid w:val="00C72EAB"/>
    <w:rsid w:val="00C732DD"/>
    <w:rsid w:val="00C733F8"/>
    <w:rsid w:val="00C737E9"/>
    <w:rsid w:val="00C73C1F"/>
    <w:rsid w:val="00C7416C"/>
    <w:rsid w:val="00C7421F"/>
    <w:rsid w:val="00C74797"/>
    <w:rsid w:val="00C7485C"/>
    <w:rsid w:val="00C74877"/>
    <w:rsid w:val="00C74966"/>
    <w:rsid w:val="00C74A26"/>
    <w:rsid w:val="00C74BC8"/>
    <w:rsid w:val="00C75405"/>
    <w:rsid w:val="00C7578D"/>
    <w:rsid w:val="00C75A02"/>
    <w:rsid w:val="00C75A60"/>
    <w:rsid w:val="00C75C92"/>
    <w:rsid w:val="00C75CC0"/>
    <w:rsid w:val="00C75CE7"/>
    <w:rsid w:val="00C75EFF"/>
    <w:rsid w:val="00C76040"/>
    <w:rsid w:val="00C76356"/>
    <w:rsid w:val="00C7638E"/>
    <w:rsid w:val="00C76526"/>
    <w:rsid w:val="00C7660B"/>
    <w:rsid w:val="00C7668E"/>
    <w:rsid w:val="00C766EE"/>
    <w:rsid w:val="00C769EB"/>
    <w:rsid w:val="00C76F6C"/>
    <w:rsid w:val="00C77152"/>
    <w:rsid w:val="00C7759C"/>
    <w:rsid w:val="00C777BC"/>
    <w:rsid w:val="00C7790E"/>
    <w:rsid w:val="00C77A5D"/>
    <w:rsid w:val="00C804B8"/>
    <w:rsid w:val="00C805E8"/>
    <w:rsid w:val="00C807D7"/>
    <w:rsid w:val="00C80C1F"/>
    <w:rsid w:val="00C80D9A"/>
    <w:rsid w:val="00C80DCE"/>
    <w:rsid w:val="00C80F59"/>
    <w:rsid w:val="00C8173E"/>
    <w:rsid w:val="00C819B9"/>
    <w:rsid w:val="00C8259A"/>
    <w:rsid w:val="00C825EE"/>
    <w:rsid w:val="00C825FF"/>
    <w:rsid w:val="00C82AEB"/>
    <w:rsid w:val="00C830EF"/>
    <w:rsid w:val="00C832B5"/>
    <w:rsid w:val="00C833DD"/>
    <w:rsid w:val="00C8367F"/>
    <w:rsid w:val="00C8398E"/>
    <w:rsid w:val="00C83D18"/>
    <w:rsid w:val="00C83FB2"/>
    <w:rsid w:val="00C840C1"/>
    <w:rsid w:val="00C84522"/>
    <w:rsid w:val="00C849E0"/>
    <w:rsid w:val="00C84A5C"/>
    <w:rsid w:val="00C84C3C"/>
    <w:rsid w:val="00C84F8C"/>
    <w:rsid w:val="00C85353"/>
    <w:rsid w:val="00C85690"/>
    <w:rsid w:val="00C856EE"/>
    <w:rsid w:val="00C85750"/>
    <w:rsid w:val="00C85FD3"/>
    <w:rsid w:val="00C86088"/>
    <w:rsid w:val="00C8658B"/>
    <w:rsid w:val="00C8667B"/>
    <w:rsid w:val="00C86897"/>
    <w:rsid w:val="00C86E56"/>
    <w:rsid w:val="00C86E92"/>
    <w:rsid w:val="00C87076"/>
    <w:rsid w:val="00C87183"/>
    <w:rsid w:val="00C87329"/>
    <w:rsid w:val="00C873CA"/>
    <w:rsid w:val="00C874D4"/>
    <w:rsid w:val="00C8779A"/>
    <w:rsid w:val="00C87F85"/>
    <w:rsid w:val="00C900BD"/>
    <w:rsid w:val="00C909CE"/>
    <w:rsid w:val="00C90AB7"/>
    <w:rsid w:val="00C9114B"/>
    <w:rsid w:val="00C912D9"/>
    <w:rsid w:val="00C917E9"/>
    <w:rsid w:val="00C91976"/>
    <w:rsid w:val="00C91C3C"/>
    <w:rsid w:val="00C91E82"/>
    <w:rsid w:val="00C91FFE"/>
    <w:rsid w:val="00C9252E"/>
    <w:rsid w:val="00C92743"/>
    <w:rsid w:val="00C9326D"/>
    <w:rsid w:val="00C93636"/>
    <w:rsid w:val="00C93CD9"/>
    <w:rsid w:val="00C93DF3"/>
    <w:rsid w:val="00C93E2D"/>
    <w:rsid w:val="00C94827"/>
    <w:rsid w:val="00C94864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12E"/>
    <w:rsid w:val="00C97230"/>
    <w:rsid w:val="00C97B04"/>
    <w:rsid w:val="00C97BC7"/>
    <w:rsid w:val="00CA0121"/>
    <w:rsid w:val="00CA0756"/>
    <w:rsid w:val="00CA0804"/>
    <w:rsid w:val="00CA087D"/>
    <w:rsid w:val="00CA0BEE"/>
    <w:rsid w:val="00CA0CE1"/>
    <w:rsid w:val="00CA1250"/>
    <w:rsid w:val="00CA153E"/>
    <w:rsid w:val="00CA19CF"/>
    <w:rsid w:val="00CA1B02"/>
    <w:rsid w:val="00CA1D94"/>
    <w:rsid w:val="00CA2033"/>
    <w:rsid w:val="00CA21B8"/>
    <w:rsid w:val="00CA2201"/>
    <w:rsid w:val="00CA232A"/>
    <w:rsid w:val="00CA2593"/>
    <w:rsid w:val="00CA26BA"/>
    <w:rsid w:val="00CA28F1"/>
    <w:rsid w:val="00CA2C81"/>
    <w:rsid w:val="00CA2F4A"/>
    <w:rsid w:val="00CA3248"/>
    <w:rsid w:val="00CA3555"/>
    <w:rsid w:val="00CA3897"/>
    <w:rsid w:val="00CA3BBE"/>
    <w:rsid w:val="00CA3EE3"/>
    <w:rsid w:val="00CA4783"/>
    <w:rsid w:val="00CA5376"/>
    <w:rsid w:val="00CA5459"/>
    <w:rsid w:val="00CA54B1"/>
    <w:rsid w:val="00CA5655"/>
    <w:rsid w:val="00CA59B5"/>
    <w:rsid w:val="00CA5DA8"/>
    <w:rsid w:val="00CA5DBB"/>
    <w:rsid w:val="00CA5F34"/>
    <w:rsid w:val="00CA66DC"/>
    <w:rsid w:val="00CA6B8F"/>
    <w:rsid w:val="00CA6F33"/>
    <w:rsid w:val="00CA70D6"/>
    <w:rsid w:val="00CA7139"/>
    <w:rsid w:val="00CA7230"/>
    <w:rsid w:val="00CA7293"/>
    <w:rsid w:val="00CA72D0"/>
    <w:rsid w:val="00CA73BA"/>
    <w:rsid w:val="00CA74C3"/>
    <w:rsid w:val="00CA7A59"/>
    <w:rsid w:val="00CB00B3"/>
    <w:rsid w:val="00CB0346"/>
    <w:rsid w:val="00CB08AD"/>
    <w:rsid w:val="00CB0EBC"/>
    <w:rsid w:val="00CB0FC7"/>
    <w:rsid w:val="00CB132D"/>
    <w:rsid w:val="00CB17C5"/>
    <w:rsid w:val="00CB18A2"/>
    <w:rsid w:val="00CB1901"/>
    <w:rsid w:val="00CB1D6E"/>
    <w:rsid w:val="00CB1DC4"/>
    <w:rsid w:val="00CB27BF"/>
    <w:rsid w:val="00CB2DBD"/>
    <w:rsid w:val="00CB3329"/>
    <w:rsid w:val="00CB335E"/>
    <w:rsid w:val="00CB343F"/>
    <w:rsid w:val="00CB3454"/>
    <w:rsid w:val="00CB364E"/>
    <w:rsid w:val="00CB380A"/>
    <w:rsid w:val="00CB38EB"/>
    <w:rsid w:val="00CB3C27"/>
    <w:rsid w:val="00CB430B"/>
    <w:rsid w:val="00CB44FF"/>
    <w:rsid w:val="00CB45E7"/>
    <w:rsid w:val="00CB47B5"/>
    <w:rsid w:val="00CB4989"/>
    <w:rsid w:val="00CB4A9A"/>
    <w:rsid w:val="00CB4BB1"/>
    <w:rsid w:val="00CB5721"/>
    <w:rsid w:val="00CB580B"/>
    <w:rsid w:val="00CB5DAB"/>
    <w:rsid w:val="00CB64B0"/>
    <w:rsid w:val="00CB661C"/>
    <w:rsid w:val="00CB6736"/>
    <w:rsid w:val="00CB68CB"/>
    <w:rsid w:val="00CB690F"/>
    <w:rsid w:val="00CB6A04"/>
    <w:rsid w:val="00CB6C34"/>
    <w:rsid w:val="00CB6CDB"/>
    <w:rsid w:val="00CB6E4D"/>
    <w:rsid w:val="00CB7403"/>
    <w:rsid w:val="00CB7602"/>
    <w:rsid w:val="00CB7772"/>
    <w:rsid w:val="00CB795B"/>
    <w:rsid w:val="00CB7A99"/>
    <w:rsid w:val="00CB7CD1"/>
    <w:rsid w:val="00CB7DEE"/>
    <w:rsid w:val="00CB7E97"/>
    <w:rsid w:val="00CC041D"/>
    <w:rsid w:val="00CC0589"/>
    <w:rsid w:val="00CC0807"/>
    <w:rsid w:val="00CC0876"/>
    <w:rsid w:val="00CC0AE9"/>
    <w:rsid w:val="00CC0E98"/>
    <w:rsid w:val="00CC0EB3"/>
    <w:rsid w:val="00CC118E"/>
    <w:rsid w:val="00CC13A2"/>
    <w:rsid w:val="00CC1B32"/>
    <w:rsid w:val="00CC1CA8"/>
    <w:rsid w:val="00CC205E"/>
    <w:rsid w:val="00CC2DEE"/>
    <w:rsid w:val="00CC3178"/>
    <w:rsid w:val="00CC3740"/>
    <w:rsid w:val="00CC3A8A"/>
    <w:rsid w:val="00CC3C13"/>
    <w:rsid w:val="00CC3CD7"/>
    <w:rsid w:val="00CC3D25"/>
    <w:rsid w:val="00CC3F23"/>
    <w:rsid w:val="00CC3F34"/>
    <w:rsid w:val="00CC4119"/>
    <w:rsid w:val="00CC4373"/>
    <w:rsid w:val="00CC4679"/>
    <w:rsid w:val="00CC56AD"/>
    <w:rsid w:val="00CC582D"/>
    <w:rsid w:val="00CC5918"/>
    <w:rsid w:val="00CC5937"/>
    <w:rsid w:val="00CC6197"/>
    <w:rsid w:val="00CC6228"/>
    <w:rsid w:val="00CC66CC"/>
    <w:rsid w:val="00CC67FB"/>
    <w:rsid w:val="00CC6A58"/>
    <w:rsid w:val="00CC6D82"/>
    <w:rsid w:val="00CC6E2C"/>
    <w:rsid w:val="00CC711E"/>
    <w:rsid w:val="00CC766D"/>
    <w:rsid w:val="00CC7735"/>
    <w:rsid w:val="00CC7C1D"/>
    <w:rsid w:val="00CC7D3A"/>
    <w:rsid w:val="00CD0200"/>
    <w:rsid w:val="00CD057D"/>
    <w:rsid w:val="00CD091C"/>
    <w:rsid w:val="00CD0D64"/>
    <w:rsid w:val="00CD0E98"/>
    <w:rsid w:val="00CD108A"/>
    <w:rsid w:val="00CD161B"/>
    <w:rsid w:val="00CD1665"/>
    <w:rsid w:val="00CD1977"/>
    <w:rsid w:val="00CD205F"/>
    <w:rsid w:val="00CD2074"/>
    <w:rsid w:val="00CD24E6"/>
    <w:rsid w:val="00CD299B"/>
    <w:rsid w:val="00CD2D25"/>
    <w:rsid w:val="00CD2F2C"/>
    <w:rsid w:val="00CD2FAF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627"/>
    <w:rsid w:val="00CD499F"/>
    <w:rsid w:val="00CD4D59"/>
    <w:rsid w:val="00CD503A"/>
    <w:rsid w:val="00CD5065"/>
    <w:rsid w:val="00CD512B"/>
    <w:rsid w:val="00CD5132"/>
    <w:rsid w:val="00CD5158"/>
    <w:rsid w:val="00CD518B"/>
    <w:rsid w:val="00CD55BD"/>
    <w:rsid w:val="00CD5A6F"/>
    <w:rsid w:val="00CD5A9E"/>
    <w:rsid w:val="00CD5E7C"/>
    <w:rsid w:val="00CD65AA"/>
    <w:rsid w:val="00CD692A"/>
    <w:rsid w:val="00CD6DA2"/>
    <w:rsid w:val="00CD703F"/>
    <w:rsid w:val="00CD719F"/>
    <w:rsid w:val="00CD7441"/>
    <w:rsid w:val="00CD769A"/>
    <w:rsid w:val="00CD77BE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368"/>
    <w:rsid w:val="00CE2663"/>
    <w:rsid w:val="00CE2688"/>
    <w:rsid w:val="00CE2DEC"/>
    <w:rsid w:val="00CE30F6"/>
    <w:rsid w:val="00CE32C0"/>
    <w:rsid w:val="00CE3524"/>
    <w:rsid w:val="00CE3540"/>
    <w:rsid w:val="00CE36A1"/>
    <w:rsid w:val="00CE37CC"/>
    <w:rsid w:val="00CE37D6"/>
    <w:rsid w:val="00CE39B9"/>
    <w:rsid w:val="00CE3A44"/>
    <w:rsid w:val="00CE3BCA"/>
    <w:rsid w:val="00CE3E20"/>
    <w:rsid w:val="00CE3FEC"/>
    <w:rsid w:val="00CE4135"/>
    <w:rsid w:val="00CE41BE"/>
    <w:rsid w:val="00CE448D"/>
    <w:rsid w:val="00CE45AA"/>
    <w:rsid w:val="00CE4704"/>
    <w:rsid w:val="00CE4BEA"/>
    <w:rsid w:val="00CE4C4E"/>
    <w:rsid w:val="00CE4E5A"/>
    <w:rsid w:val="00CE5329"/>
    <w:rsid w:val="00CE53E0"/>
    <w:rsid w:val="00CE567D"/>
    <w:rsid w:val="00CE5EF8"/>
    <w:rsid w:val="00CE68DF"/>
    <w:rsid w:val="00CE6AEE"/>
    <w:rsid w:val="00CE6BE7"/>
    <w:rsid w:val="00CE6D02"/>
    <w:rsid w:val="00CE7137"/>
    <w:rsid w:val="00CE721D"/>
    <w:rsid w:val="00CE731F"/>
    <w:rsid w:val="00CE751F"/>
    <w:rsid w:val="00CE7775"/>
    <w:rsid w:val="00CE79DB"/>
    <w:rsid w:val="00CE7BAB"/>
    <w:rsid w:val="00CE7E1B"/>
    <w:rsid w:val="00CF0168"/>
    <w:rsid w:val="00CF028C"/>
    <w:rsid w:val="00CF0418"/>
    <w:rsid w:val="00CF047E"/>
    <w:rsid w:val="00CF06E4"/>
    <w:rsid w:val="00CF0BB7"/>
    <w:rsid w:val="00CF0CA9"/>
    <w:rsid w:val="00CF0EA6"/>
    <w:rsid w:val="00CF0FE2"/>
    <w:rsid w:val="00CF11C7"/>
    <w:rsid w:val="00CF12F4"/>
    <w:rsid w:val="00CF13B3"/>
    <w:rsid w:val="00CF15C2"/>
    <w:rsid w:val="00CF16D6"/>
    <w:rsid w:val="00CF17D2"/>
    <w:rsid w:val="00CF1B36"/>
    <w:rsid w:val="00CF1E70"/>
    <w:rsid w:val="00CF1EB1"/>
    <w:rsid w:val="00CF202E"/>
    <w:rsid w:val="00CF219D"/>
    <w:rsid w:val="00CF2584"/>
    <w:rsid w:val="00CF300D"/>
    <w:rsid w:val="00CF3240"/>
    <w:rsid w:val="00CF3342"/>
    <w:rsid w:val="00CF3391"/>
    <w:rsid w:val="00CF36E2"/>
    <w:rsid w:val="00CF3A3B"/>
    <w:rsid w:val="00CF3C5C"/>
    <w:rsid w:val="00CF3EF7"/>
    <w:rsid w:val="00CF41FA"/>
    <w:rsid w:val="00CF42AB"/>
    <w:rsid w:val="00CF4616"/>
    <w:rsid w:val="00CF4849"/>
    <w:rsid w:val="00CF4BF4"/>
    <w:rsid w:val="00CF5084"/>
    <w:rsid w:val="00CF50C0"/>
    <w:rsid w:val="00CF5778"/>
    <w:rsid w:val="00CF5820"/>
    <w:rsid w:val="00CF5893"/>
    <w:rsid w:val="00CF5B5F"/>
    <w:rsid w:val="00CF5CDE"/>
    <w:rsid w:val="00CF64B7"/>
    <w:rsid w:val="00CF6590"/>
    <w:rsid w:val="00CF6843"/>
    <w:rsid w:val="00CF6857"/>
    <w:rsid w:val="00CF69FF"/>
    <w:rsid w:val="00CF6BE3"/>
    <w:rsid w:val="00CF6DEB"/>
    <w:rsid w:val="00CF703A"/>
    <w:rsid w:val="00CF709A"/>
    <w:rsid w:val="00CF70A5"/>
    <w:rsid w:val="00CF7223"/>
    <w:rsid w:val="00CF7697"/>
    <w:rsid w:val="00CF78DD"/>
    <w:rsid w:val="00CF7909"/>
    <w:rsid w:val="00CF7D52"/>
    <w:rsid w:val="00D00143"/>
    <w:rsid w:val="00D002EE"/>
    <w:rsid w:val="00D0058D"/>
    <w:rsid w:val="00D00ECE"/>
    <w:rsid w:val="00D016B6"/>
    <w:rsid w:val="00D0185F"/>
    <w:rsid w:val="00D01E6B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4CEB"/>
    <w:rsid w:val="00D050A6"/>
    <w:rsid w:val="00D0536E"/>
    <w:rsid w:val="00D055CF"/>
    <w:rsid w:val="00D059E4"/>
    <w:rsid w:val="00D05B62"/>
    <w:rsid w:val="00D05BB4"/>
    <w:rsid w:val="00D05CFB"/>
    <w:rsid w:val="00D0603B"/>
    <w:rsid w:val="00D06046"/>
    <w:rsid w:val="00D06103"/>
    <w:rsid w:val="00D0618D"/>
    <w:rsid w:val="00D061E5"/>
    <w:rsid w:val="00D06542"/>
    <w:rsid w:val="00D065D5"/>
    <w:rsid w:val="00D06766"/>
    <w:rsid w:val="00D06DAC"/>
    <w:rsid w:val="00D06EF9"/>
    <w:rsid w:val="00D07167"/>
    <w:rsid w:val="00D075F2"/>
    <w:rsid w:val="00D07AAC"/>
    <w:rsid w:val="00D07BF6"/>
    <w:rsid w:val="00D07C2C"/>
    <w:rsid w:val="00D07D6F"/>
    <w:rsid w:val="00D07D88"/>
    <w:rsid w:val="00D1003E"/>
    <w:rsid w:val="00D10525"/>
    <w:rsid w:val="00D10543"/>
    <w:rsid w:val="00D105D0"/>
    <w:rsid w:val="00D1061A"/>
    <w:rsid w:val="00D10E4A"/>
    <w:rsid w:val="00D11376"/>
    <w:rsid w:val="00D113E4"/>
    <w:rsid w:val="00D11638"/>
    <w:rsid w:val="00D116B5"/>
    <w:rsid w:val="00D1182B"/>
    <w:rsid w:val="00D11E07"/>
    <w:rsid w:val="00D11F12"/>
    <w:rsid w:val="00D12021"/>
    <w:rsid w:val="00D122BF"/>
    <w:rsid w:val="00D12370"/>
    <w:rsid w:val="00D1241D"/>
    <w:rsid w:val="00D1244E"/>
    <w:rsid w:val="00D126D9"/>
    <w:rsid w:val="00D126F6"/>
    <w:rsid w:val="00D12FC1"/>
    <w:rsid w:val="00D13512"/>
    <w:rsid w:val="00D1369D"/>
    <w:rsid w:val="00D13948"/>
    <w:rsid w:val="00D13CC2"/>
    <w:rsid w:val="00D1405C"/>
    <w:rsid w:val="00D14264"/>
    <w:rsid w:val="00D1426A"/>
    <w:rsid w:val="00D149E7"/>
    <w:rsid w:val="00D14A12"/>
    <w:rsid w:val="00D14B42"/>
    <w:rsid w:val="00D14BCE"/>
    <w:rsid w:val="00D14DBD"/>
    <w:rsid w:val="00D14DD3"/>
    <w:rsid w:val="00D1502E"/>
    <w:rsid w:val="00D151EE"/>
    <w:rsid w:val="00D1537E"/>
    <w:rsid w:val="00D154D4"/>
    <w:rsid w:val="00D1560D"/>
    <w:rsid w:val="00D15630"/>
    <w:rsid w:val="00D15743"/>
    <w:rsid w:val="00D157F4"/>
    <w:rsid w:val="00D15A2E"/>
    <w:rsid w:val="00D15B37"/>
    <w:rsid w:val="00D15C7F"/>
    <w:rsid w:val="00D15DFF"/>
    <w:rsid w:val="00D1643A"/>
    <w:rsid w:val="00D16671"/>
    <w:rsid w:val="00D1668B"/>
    <w:rsid w:val="00D167EF"/>
    <w:rsid w:val="00D16FC0"/>
    <w:rsid w:val="00D1704E"/>
    <w:rsid w:val="00D176A2"/>
    <w:rsid w:val="00D176AB"/>
    <w:rsid w:val="00D17729"/>
    <w:rsid w:val="00D17D12"/>
    <w:rsid w:val="00D17EC1"/>
    <w:rsid w:val="00D20309"/>
    <w:rsid w:val="00D2033C"/>
    <w:rsid w:val="00D20C91"/>
    <w:rsid w:val="00D21105"/>
    <w:rsid w:val="00D21794"/>
    <w:rsid w:val="00D21A5B"/>
    <w:rsid w:val="00D21B05"/>
    <w:rsid w:val="00D21C3A"/>
    <w:rsid w:val="00D21DD5"/>
    <w:rsid w:val="00D220FF"/>
    <w:rsid w:val="00D2227C"/>
    <w:rsid w:val="00D222E9"/>
    <w:rsid w:val="00D22517"/>
    <w:rsid w:val="00D22713"/>
    <w:rsid w:val="00D227D7"/>
    <w:rsid w:val="00D2288A"/>
    <w:rsid w:val="00D229A7"/>
    <w:rsid w:val="00D22A4E"/>
    <w:rsid w:val="00D22B68"/>
    <w:rsid w:val="00D22C70"/>
    <w:rsid w:val="00D23025"/>
    <w:rsid w:val="00D2350B"/>
    <w:rsid w:val="00D2357B"/>
    <w:rsid w:val="00D238E0"/>
    <w:rsid w:val="00D23A04"/>
    <w:rsid w:val="00D23B3F"/>
    <w:rsid w:val="00D23E1D"/>
    <w:rsid w:val="00D24023"/>
    <w:rsid w:val="00D241B9"/>
    <w:rsid w:val="00D2423B"/>
    <w:rsid w:val="00D249A6"/>
    <w:rsid w:val="00D250B3"/>
    <w:rsid w:val="00D253E3"/>
    <w:rsid w:val="00D25811"/>
    <w:rsid w:val="00D25A6F"/>
    <w:rsid w:val="00D25BB4"/>
    <w:rsid w:val="00D25D35"/>
    <w:rsid w:val="00D25D96"/>
    <w:rsid w:val="00D2616A"/>
    <w:rsid w:val="00D262BC"/>
    <w:rsid w:val="00D2642B"/>
    <w:rsid w:val="00D266BE"/>
    <w:rsid w:val="00D268AD"/>
    <w:rsid w:val="00D26DCA"/>
    <w:rsid w:val="00D270F7"/>
    <w:rsid w:val="00D27334"/>
    <w:rsid w:val="00D278B6"/>
    <w:rsid w:val="00D279A6"/>
    <w:rsid w:val="00D27AE0"/>
    <w:rsid w:val="00D3009D"/>
    <w:rsid w:val="00D300D1"/>
    <w:rsid w:val="00D3038D"/>
    <w:rsid w:val="00D304F7"/>
    <w:rsid w:val="00D30952"/>
    <w:rsid w:val="00D30D57"/>
    <w:rsid w:val="00D31123"/>
    <w:rsid w:val="00D31344"/>
    <w:rsid w:val="00D31B2A"/>
    <w:rsid w:val="00D31D24"/>
    <w:rsid w:val="00D32504"/>
    <w:rsid w:val="00D327E1"/>
    <w:rsid w:val="00D32B67"/>
    <w:rsid w:val="00D32BE5"/>
    <w:rsid w:val="00D32C2A"/>
    <w:rsid w:val="00D32D19"/>
    <w:rsid w:val="00D3315C"/>
    <w:rsid w:val="00D33177"/>
    <w:rsid w:val="00D332AA"/>
    <w:rsid w:val="00D336E2"/>
    <w:rsid w:val="00D338A1"/>
    <w:rsid w:val="00D33BA7"/>
    <w:rsid w:val="00D33E14"/>
    <w:rsid w:val="00D3414F"/>
    <w:rsid w:val="00D34257"/>
    <w:rsid w:val="00D34402"/>
    <w:rsid w:val="00D3490C"/>
    <w:rsid w:val="00D349F4"/>
    <w:rsid w:val="00D34D33"/>
    <w:rsid w:val="00D35783"/>
    <w:rsid w:val="00D357C1"/>
    <w:rsid w:val="00D358D2"/>
    <w:rsid w:val="00D35994"/>
    <w:rsid w:val="00D35E91"/>
    <w:rsid w:val="00D35EFF"/>
    <w:rsid w:val="00D3633C"/>
    <w:rsid w:val="00D36388"/>
    <w:rsid w:val="00D363C1"/>
    <w:rsid w:val="00D364D4"/>
    <w:rsid w:val="00D36632"/>
    <w:rsid w:val="00D373DE"/>
    <w:rsid w:val="00D37648"/>
    <w:rsid w:val="00D37686"/>
    <w:rsid w:val="00D377A5"/>
    <w:rsid w:val="00D3785B"/>
    <w:rsid w:val="00D37B99"/>
    <w:rsid w:val="00D37F38"/>
    <w:rsid w:val="00D404BE"/>
    <w:rsid w:val="00D405A3"/>
    <w:rsid w:val="00D40668"/>
    <w:rsid w:val="00D4077D"/>
    <w:rsid w:val="00D409F4"/>
    <w:rsid w:val="00D40A7C"/>
    <w:rsid w:val="00D4102E"/>
    <w:rsid w:val="00D41041"/>
    <w:rsid w:val="00D412B0"/>
    <w:rsid w:val="00D412EA"/>
    <w:rsid w:val="00D414E2"/>
    <w:rsid w:val="00D418FE"/>
    <w:rsid w:val="00D41CC2"/>
    <w:rsid w:val="00D42062"/>
    <w:rsid w:val="00D4224B"/>
    <w:rsid w:val="00D4232E"/>
    <w:rsid w:val="00D42491"/>
    <w:rsid w:val="00D428F3"/>
    <w:rsid w:val="00D4296B"/>
    <w:rsid w:val="00D42A29"/>
    <w:rsid w:val="00D42B8F"/>
    <w:rsid w:val="00D42C39"/>
    <w:rsid w:val="00D42D66"/>
    <w:rsid w:val="00D42D9D"/>
    <w:rsid w:val="00D430AD"/>
    <w:rsid w:val="00D430B7"/>
    <w:rsid w:val="00D433EB"/>
    <w:rsid w:val="00D434C1"/>
    <w:rsid w:val="00D43B62"/>
    <w:rsid w:val="00D43CD6"/>
    <w:rsid w:val="00D43E33"/>
    <w:rsid w:val="00D43E5B"/>
    <w:rsid w:val="00D43FF0"/>
    <w:rsid w:val="00D44049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46BFB"/>
    <w:rsid w:val="00D47FDB"/>
    <w:rsid w:val="00D50016"/>
    <w:rsid w:val="00D502D9"/>
    <w:rsid w:val="00D5095A"/>
    <w:rsid w:val="00D50CA9"/>
    <w:rsid w:val="00D51134"/>
    <w:rsid w:val="00D51201"/>
    <w:rsid w:val="00D512DF"/>
    <w:rsid w:val="00D515CA"/>
    <w:rsid w:val="00D5161D"/>
    <w:rsid w:val="00D518D3"/>
    <w:rsid w:val="00D51D0E"/>
    <w:rsid w:val="00D51ED3"/>
    <w:rsid w:val="00D5229E"/>
    <w:rsid w:val="00D5240E"/>
    <w:rsid w:val="00D52420"/>
    <w:rsid w:val="00D525CF"/>
    <w:rsid w:val="00D52A21"/>
    <w:rsid w:val="00D52B5C"/>
    <w:rsid w:val="00D52BE6"/>
    <w:rsid w:val="00D52C10"/>
    <w:rsid w:val="00D53368"/>
    <w:rsid w:val="00D53E26"/>
    <w:rsid w:val="00D53EF3"/>
    <w:rsid w:val="00D543CA"/>
    <w:rsid w:val="00D545A5"/>
    <w:rsid w:val="00D54E56"/>
    <w:rsid w:val="00D5595C"/>
    <w:rsid w:val="00D559B2"/>
    <w:rsid w:val="00D55F47"/>
    <w:rsid w:val="00D56581"/>
    <w:rsid w:val="00D565D9"/>
    <w:rsid w:val="00D56740"/>
    <w:rsid w:val="00D5676E"/>
    <w:rsid w:val="00D56986"/>
    <w:rsid w:val="00D56A2A"/>
    <w:rsid w:val="00D56BD0"/>
    <w:rsid w:val="00D56CDA"/>
    <w:rsid w:val="00D56D53"/>
    <w:rsid w:val="00D56DAA"/>
    <w:rsid w:val="00D56E15"/>
    <w:rsid w:val="00D573FF"/>
    <w:rsid w:val="00D5747A"/>
    <w:rsid w:val="00D5777C"/>
    <w:rsid w:val="00D57AF2"/>
    <w:rsid w:val="00D57C79"/>
    <w:rsid w:val="00D600A9"/>
    <w:rsid w:val="00D60185"/>
    <w:rsid w:val="00D602D8"/>
    <w:rsid w:val="00D603FA"/>
    <w:rsid w:val="00D6044F"/>
    <w:rsid w:val="00D604C6"/>
    <w:rsid w:val="00D60535"/>
    <w:rsid w:val="00D60617"/>
    <w:rsid w:val="00D60AF6"/>
    <w:rsid w:val="00D60C90"/>
    <w:rsid w:val="00D610A7"/>
    <w:rsid w:val="00D612AB"/>
    <w:rsid w:val="00D61457"/>
    <w:rsid w:val="00D62410"/>
    <w:rsid w:val="00D62469"/>
    <w:rsid w:val="00D624C3"/>
    <w:rsid w:val="00D626F0"/>
    <w:rsid w:val="00D62806"/>
    <w:rsid w:val="00D62807"/>
    <w:rsid w:val="00D628BC"/>
    <w:rsid w:val="00D62957"/>
    <w:rsid w:val="00D62AF3"/>
    <w:rsid w:val="00D62C1F"/>
    <w:rsid w:val="00D62CF0"/>
    <w:rsid w:val="00D62FEA"/>
    <w:rsid w:val="00D63193"/>
    <w:rsid w:val="00D63360"/>
    <w:rsid w:val="00D6353E"/>
    <w:rsid w:val="00D6429A"/>
    <w:rsid w:val="00D646B7"/>
    <w:rsid w:val="00D647BE"/>
    <w:rsid w:val="00D64835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605"/>
    <w:rsid w:val="00D67ED1"/>
    <w:rsid w:val="00D70063"/>
    <w:rsid w:val="00D700EC"/>
    <w:rsid w:val="00D7012C"/>
    <w:rsid w:val="00D705B2"/>
    <w:rsid w:val="00D70640"/>
    <w:rsid w:val="00D70A72"/>
    <w:rsid w:val="00D70AA8"/>
    <w:rsid w:val="00D70CF1"/>
    <w:rsid w:val="00D70E8B"/>
    <w:rsid w:val="00D70FBB"/>
    <w:rsid w:val="00D7137B"/>
    <w:rsid w:val="00D7175B"/>
    <w:rsid w:val="00D718D0"/>
    <w:rsid w:val="00D71B4D"/>
    <w:rsid w:val="00D71BCA"/>
    <w:rsid w:val="00D7250F"/>
    <w:rsid w:val="00D7289F"/>
    <w:rsid w:val="00D72AFA"/>
    <w:rsid w:val="00D7340C"/>
    <w:rsid w:val="00D7369D"/>
    <w:rsid w:val="00D73B64"/>
    <w:rsid w:val="00D73D35"/>
    <w:rsid w:val="00D74113"/>
    <w:rsid w:val="00D74A4F"/>
    <w:rsid w:val="00D74B42"/>
    <w:rsid w:val="00D74D61"/>
    <w:rsid w:val="00D74D6D"/>
    <w:rsid w:val="00D74F0E"/>
    <w:rsid w:val="00D751E4"/>
    <w:rsid w:val="00D75421"/>
    <w:rsid w:val="00D7576D"/>
    <w:rsid w:val="00D759C8"/>
    <w:rsid w:val="00D75ACC"/>
    <w:rsid w:val="00D75AFB"/>
    <w:rsid w:val="00D75E56"/>
    <w:rsid w:val="00D75FD9"/>
    <w:rsid w:val="00D76228"/>
    <w:rsid w:val="00D764C5"/>
    <w:rsid w:val="00D76964"/>
    <w:rsid w:val="00D76999"/>
    <w:rsid w:val="00D76AC3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77F93"/>
    <w:rsid w:val="00D803F0"/>
    <w:rsid w:val="00D804DC"/>
    <w:rsid w:val="00D808F3"/>
    <w:rsid w:val="00D81360"/>
    <w:rsid w:val="00D817E4"/>
    <w:rsid w:val="00D8196A"/>
    <w:rsid w:val="00D81C69"/>
    <w:rsid w:val="00D81E85"/>
    <w:rsid w:val="00D81F62"/>
    <w:rsid w:val="00D821AE"/>
    <w:rsid w:val="00D821F6"/>
    <w:rsid w:val="00D82207"/>
    <w:rsid w:val="00D82499"/>
    <w:rsid w:val="00D82BC8"/>
    <w:rsid w:val="00D82CD7"/>
    <w:rsid w:val="00D834B0"/>
    <w:rsid w:val="00D836C8"/>
    <w:rsid w:val="00D83A63"/>
    <w:rsid w:val="00D83B92"/>
    <w:rsid w:val="00D83E14"/>
    <w:rsid w:val="00D83EE3"/>
    <w:rsid w:val="00D83F46"/>
    <w:rsid w:val="00D842F2"/>
    <w:rsid w:val="00D8455E"/>
    <w:rsid w:val="00D84622"/>
    <w:rsid w:val="00D84927"/>
    <w:rsid w:val="00D84BF9"/>
    <w:rsid w:val="00D84D1D"/>
    <w:rsid w:val="00D85039"/>
    <w:rsid w:val="00D85081"/>
    <w:rsid w:val="00D850A6"/>
    <w:rsid w:val="00D8560B"/>
    <w:rsid w:val="00D85A80"/>
    <w:rsid w:val="00D85DED"/>
    <w:rsid w:val="00D85E24"/>
    <w:rsid w:val="00D862E4"/>
    <w:rsid w:val="00D8650C"/>
    <w:rsid w:val="00D865A8"/>
    <w:rsid w:val="00D865E6"/>
    <w:rsid w:val="00D86662"/>
    <w:rsid w:val="00D868EF"/>
    <w:rsid w:val="00D86960"/>
    <w:rsid w:val="00D86A40"/>
    <w:rsid w:val="00D86C5F"/>
    <w:rsid w:val="00D86CD8"/>
    <w:rsid w:val="00D86D34"/>
    <w:rsid w:val="00D86F7D"/>
    <w:rsid w:val="00D8722E"/>
    <w:rsid w:val="00D8756D"/>
    <w:rsid w:val="00D8769D"/>
    <w:rsid w:val="00D877D3"/>
    <w:rsid w:val="00D87AE0"/>
    <w:rsid w:val="00D90001"/>
    <w:rsid w:val="00D9026E"/>
    <w:rsid w:val="00D90418"/>
    <w:rsid w:val="00D90641"/>
    <w:rsid w:val="00D9071A"/>
    <w:rsid w:val="00D90790"/>
    <w:rsid w:val="00D90809"/>
    <w:rsid w:val="00D90B32"/>
    <w:rsid w:val="00D90B55"/>
    <w:rsid w:val="00D90E8E"/>
    <w:rsid w:val="00D91231"/>
    <w:rsid w:val="00D9155E"/>
    <w:rsid w:val="00D91651"/>
    <w:rsid w:val="00D91D65"/>
    <w:rsid w:val="00D91F98"/>
    <w:rsid w:val="00D92865"/>
    <w:rsid w:val="00D92ECE"/>
    <w:rsid w:val="00D92ED9"/>
    <w:rsid w:val="00D93197"/>
    <w:rsid w:val="00D93294"/>
    <w:rsid w:val="00D932DB"/>
    <w:rsid w:val="00D93439"/>
    <w:rsid w:val="00D9359F"/>
    <w:rsid w:val="00D935E8"/>
    <w:rsid w:val="00D93DFF"/>
    <w:rsid w:val="00D93F5E"/>
    <w:rsid w:val="00D9425D"/>
    <w:rsid w:val="00D94272"/>
    <w:rsid w:val="00D9432E"/>
    <w:rsid w:val="00D94478"/>
    <w:rsid w:val="00D944EF"/>
    <w:rsid w:val="00D946F5"/>
    <w:rsid w:val="00D95196"/>
    <w:rsid w:val="00D952AA"/>
    <w:rsid w:val="00D953C9"/>
    <w:rsid w:val="00D953D8"/>
    <w:rsid w:val="00D95783"/>
    <w:rsid w:val="00D95901"/>
    <w:rsid w:val="00D9599E"/>
    <w:rsid w:val="00D95B24"/>
    <w:rsid w:val="00D95B42"/>
    <w:rsid w:val="00D95B6E"/>
    <w:rsid w:val="00D95E47"/>
    <w:rsid w:val="00D96032"/>
    <w:rsid w:val="00D96274"/>
    <w:rsid w:val="00D9638F"/>
    <w:rsid w:val="00D96499"/>
    <w:rsid w:val="00D967AF"/>
    <w:rsid w:val="00D96879"/>
    <w:rsid w:val="00D968CA"/>
    <w:rsid w:val="00D97314"/>
    <w:rsid w:val="00D9781A"/>
    <w:rsid w:val="00D97A16"/>
    <w:rsid w:val="00D97A2B"/>
    <w:rsid w:val="00D97CD4"/>
    <w:rsid w:val="00D97FB1"/>
    <w:rsid w:val="00DA00CF"/>
    <w:rsid w:val="00DA069D"/>
    <w:rsid w:val="00DA107B"/>
    <w:rsid w:val="00DA10AF"/>
    <w:rsid w:val="00DA14E7"/>
    <w:rsid w:val="00DA1852"/>
    <w:rsid w:val="00DA189C"/>
    <w:rsid w:val="00DA1C85"/>
    <w:rsid w:val="00DA1F44"/>
    <w:rsid w:val="00DA1F45"/>
    <w:rsid w:val="00DA208B"/>
    <w:rsid w:val="00DA249D"/>
    <w:rsid w:val="00DA260F"/>
    <w:rsid w:val="00DA2883"/>
    <w:rsid w:val="00DA288E"/>
    <w:rsid w:val="00DA2B98"/>
    <w:rsid w:val="00DA2CDF"/>
    <w:rsid w:val="00DA31BE"/>
    <w:rsid w:val="00DA3954"/>
    <w:rsid w:val="00DA39E0"/>
    <w:rsid w:val="00DA3BD3"/>
    <w:rsid w:val="00DA3C28"/>
    <w:rsid w:val="00DA3E11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327"/>
    <w:rsid w:val="00DA652B"/>
    <w:rsid w:val="00DA6745"/>
    <w:rsid w:val="00DA6884"/>
    <w:rsid w:val="00DA69A3"/>
    <w:rsid w:val="00DA6A0A"/>
    <w:rsid w:val="00DA6A56"/>
    <w:rsid w:val="00DA6BA0"/>
    <w:rsid w:val="00DA7268"/>
    <w:rsid w:val="00DA7361"/>
    <w:rsid w:val="00DA76B9"/>
    <w:rsid w:val="00DA7995"/>
    <w:rsid w:val="00DA7B82"/>
    <w:rsid w:val="00DA7C7B"/>
    <w:rsid w:val="00DA7CE7"/>
    <w:rsid w:val="00DA7E92"/>
    <w:rsid w:val="00DB00DC"/>
    <w:rsid w:val="00DB0112"/>
    <w:rsid w:val="00DB02DA"/>
    <w:rsid w:val="00DB05B7"/>
    <w:rsid w:val="00DB0EB7"/>
    <w:rsid w:val="00DB1216"/>
    <w:rsid w:val="00DB1658"/>
    <w:rsid w:val="00DB1843"/>
    <w:rsid w:val="00DB1993"/>
    <w:rsid w:val="00DB1AA9"/>
    <w:rsid w:val="00DB1ACD"/>
    <w:rsid w:val="00DB2021"/>
    <w:rsid w:val="00DB24C0"/>
    <w:rsid w:val="00DB252B"/>
    <w:rsid w:val="00DB2644"/>
    <w:rsid w:val="00DB26AB"/>
    <w:rsid w:val="00DB26C8"/>
    <w:rsid w:val="00DB2E65"/>
    <w:rsid w:val="00DB2EFC"/>
    <w:rsid w:val="00DB32E6"/>
    <w:rsid w:val="00DB33CB"/>
    <w:rsid w:val="00DB3440"/>
    <w:rsid w:val="00DB386B"/>
    <w:rsid w:val="00DB3B45"/>
    <w:rsid w:val="00DB3CCE"/>
    <w:rsid w:val="00DB3D7D"/>
    <w:rsid w:val="00DB3E43"/>
    <w:rsid w:val="00DB3F01"/>
    <w:rsid w:val="00DB4855"/>
    <w:rsid w:val="00DB49C1"/>
    <w:rsid w:val="00DB4CCB"/>
    <w:rsid w:val="00DB4EDA"/>
    <w:rsid w:val="00DB516C"/>
    <w:rsid w:val="00DB51B1"/>
    <w:rsid w:val="00DB521F"/>
    <w:rsid w:val="00DB566B"/>
    <w:rsid w:val="00DB5804"/>
    <w:rsid w:val="00DB59CE"/>
    <w:rsid w:val="00DB5A29"/>
    <w:rsid w:val="00DB5C48"/>
    <w:rsid w:val="00DB5CC2"/>
    <w:rsid w:val="00DB5CCD"/>
    <w:rsid w:val="00DB6010"/>
    <w:rsid w:val="00DB644B"/>
    <w:rsid w:val="00DB648B"/>
    <w:rsid w:val="00DB6603"/>
    <w:rsid w:val="00DB719A"/>
    <w:rsid w:val="00DB72E7"/>
    <w:rsid w:val="00DB7463"/>
    <w:rsid w:val="00DB74A9"/>
    <w:rsid w:val="00DB78FC"/>
    <w:rsid w:val="00DB7A6E"/>
    <w:rsid w:val="00DB7ED7"/>
    <w:rsid w:val="00DB7F75"/>
    <w:rsid w:val="00DC0123"/>
    <w:rsid w:val="00DC0147"/>
    <w:rsid w:val="00DC04CE"/>
    <w:rsid w:val="00DC06B4"/>
    <w:rsid w:val="00DC0A1B"/>
    <w:rsid w:val="00DC11EA"/>
    <w:rsid w:val="00DC1678"/>
    <w:rsid w:val="00DC1AB6"/>
    <w:rsid w:val="00DC205A"/>
    <w:rsid w:val="00DC2198"/>
    <w:rsid w:val="00DC22BF"/>
    <w:rsid w:val="00DC285B"/>
    <w:rsid w:val="00DC2C0B"/>
    <w:rsid w:val="00DC2CCA"/>
    <w:rsid w:val="00DC31B1"/>
    <w:rsid w:val="00DC31FF"/>
    <w:rsid w:val="00DC35C6"/>
    <w:rsid w:val="00DC3905"/>
    <w:rsid w:val="00DC3964"/>
    <w:rsid w:val="00DC3C89"/>
    <w:rsid w:val="00DC4138"/>
    <w:rsid w:val="00DC4499"/>
    <w:rsid w:val="00DC4526"/>
    <w:rsid w:val="00DC4562"/>
    <w:rsid w:val="00DC468F"/>
    <w:rsid w:val="00DC4763"/>
    <w:rsid w:val="00DC4D3C"/>
    <w:rsid w:val="00DC4D5F"/>
    <w:rsid w:val="00DC5065"/>
    <w:rsid w:val="00DC50BF"/>
    <w:rsid w:val="00DC53ED"/>
    <w:rsid w:val="00DC56D0"/>
    <w:rsid w:val="00DC59A0"/>
    <w:rsid w:val="00DC5CAF"/>
    <w:rsid w:val="00DC5DC8"/>
    <w:rsid w:val="00DC630E"/>
    <w:rsid w:val="00DC642B"/>
    <w:rsid w:val="00DC65C1"/>
    <w:rsid w:val="00DC6828"/>
    <w:rsid w:val="00DC68B8"/>
    <w:rsid w:val="00DC68BA"/>
    <w:rsid w:val="00DC6CBE"/>
    <w:rsid w:val="00DC6F07"/>
    <w:rsid w:val="00DC71E5"/>
    <w:rsid w:val="00DC74AD"/>
    <w:rsid w:val="00DC765B"/>
    <w:rsid w:val="00DC76D2"/>
    <w:rsid w:val="00DC78FF"/>
    <w:rsid w:val="00DC79B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406"/>
    <w:rsid w:val="00DD187E"/>
    <w:rsid w:val="00DD1ADE"/>
    <w:rsid w:val="00DD1BDD"/>
    <w:rsid w:val="00DD1C00"/>
    <w:rsid w:val="00DD203D"/>
    <w:rsid w:val="00DD2154"/>
    <w:rsid w:val="00DD226C"/>
    <w:rsid w:val="00DD27E5"/>
    <w:rsid w:val="00DD2819"/>
    <w:rsid w:val="00DD2D0B"/>
    <w:rsid w:val="00DD35FF"/>
    <w:rsid w:val="00DD3AF8"/>
    <w:rsid w:val="00DD3CD4"/>
    <w:rsid w:val="00DD3ED0"/>
    <w:rsid w:val="00DD3F8E"/>
    <w:rsid w:val="00DD42DF"/>
    <w:rsid w:val="00DD446A"/>
    <w:rsid w:val="00DD47D2"/>
    <w:rsid w:val="00DD4DE3"/>
    <w:rsid w:val="00DD4E57"/>
    <w:rsid w:val="00DD5228"/>
    <w:rsid w:val="00DD5423"/>
    <w:rsid w:val="00DD573C"/>
    <w:rsid w:val="00DD5744"/>
    <w:rsid w:val="00DD5AA2"/>
    <w:rsid w:val="00DD5D56"/>
    <w:rsid w:val="00DD5DE5"/>
    <w:rsid w:val="00DD5F55"/>
    <w:rsid w:val="00DD5F5A"/>
    <w:rsid w:val="00DD5F98"/>
    <w:rsid w:val="00DD60C4"/>
    <w:rsid w:val="00DD60DD"/>
    <w:rsid w:val="00DD666B"/>
    <w:rsid w:val="00DD67F8"/>
    <w:rsid w:val="00DD6B6B"/>
    <w:rsid w:val="00DD6C71"/>
    <w:rsid w:val="00DD6F72"/>
    <w:rsid w:val="00DD7A3E"/>
    <w:rsid w:val="00DD7AAF"/>
    <w:rsid w:val="00DD7CBC"/>
    <w:rsid w:val="00DD7CDA"/>
    <w:rsid w:val="00DD7D44"/>
    <w:rsid w:val="00DD7DE5"/>
    <w:rsid w:val="00DD7E7D"/>
    <w:rsid w:val="00DD7FEA"/>
    <w:rsid w:val="00DE00E9"/>
    <w:rsid w:val="00DE05B7"/>
    <w:rsid w:val="00DE06A0"/>
    <w:rsid w:val="00DE06F2"/>
    <w:rsid w:val="00DE08D4"/>
    <w:rsid w:val="00DE0BD7"/>
    <w:rsid w:val="00DE0CCE"/>
    <w:rsid w:val="00DE0F1E"/>
    <w:rsid w:val="00DE1215"/>
    <w:rsid w:val="00DE13C9"/>
    <w:rsid w:val="00DE18A0"/>
    <w:rsid w:val="00DE18F9"/>
    <w:rsid w:val="00DE1F34"/>
    <w:rsid w:val="00DE20C6"/>
    <w:rsid w:val="00DE2363"/>
    <w:rsid w:val="00DE24D9"/>
    <w:rsid w:val="00DE27C0"/>
    <w:rsid w:val="00DE28F9"/>
    <w:rsid w:val="00DE297C"/>
    <w:rsid w:val="00DE31CD"/>
    <w:rsid w:val="00DE3567"/>
    <w:rsid w:val="00DE364F"/>
    <w:rsid w:val="00DE36D2"/>
    <w:rsid w:val="00DE3C4A"/>
    <w:rsid w:val="00DE454B"/>
    <w:rsid w:val="00DE4666"/>
    <w:rsid w:val="00DE46CE"/>
    <w:rsid w:val="00DE47C3"/>
    <w:rsid w:val="00DE4926"/>
    <w:rsid w:val="00DE4B55"/>
    <w:rsid w:val="00DE4BF5"/>
    <w:rsid w:val="00DE4C07"/>
    <w:rsid w:val="00DE4CB1"/>
    <w:rsid w:val="00DE5298"/>
    <w:rsid w:val="00DE58C5"/>
    <w:rsid w:val="00DE5A64"/>
    <w:rsid w:val="00DE5B0D"/>
    <w:rsid w:val="00DE5C5B"/>
    <w:rsid w:val="00DE5D3E"/>
    <w:rsid w:val="00DE5F25"/>
    <w:rsid w:val="00DE6065"/>
    <w:rsid w:val="00DE641C"/>
    <w:rsid w:val="00DE645D"/>
    <w:rsid w:val="00DE6A05"/>
    <w:rsid w:val="00DE6A2D"/>
    <w:rsid w:val="00DE6B8D"/>
    <w:rsid w:val="00DE6E77"/>
    <w:rsid w:val="00DE6EF4"/>
    <w:rsid w:val="00DE7037"/>
    <w:rsid w:val="00DE792C"/>
    <w:rsid w:val="00DE7A3C"/>
    <w:rsid w:val="00DE7EFA"/>
    <w:rsid w:val="00DE7F42"/>
    <w:rsid w:val="00DE7F77"/>
    <w:rsid w:val="00DE7FFE"/>
    <w:rsid w:val="00DF015E"/>
    <w:rsid w:val="00DF06B8"/>
    <w:rsid w:val="00DF0959"/>
    <w:rsid w:val="00DF11E6"/>
    <w:rsid w:val="00DF187B"/>
    <w:rsid w:val="00DF1903"/>
    <w:rsid w:val="00DF1AA8"/>
    <w:rsid w:val="00DF1BFA"/>
    <w:rsid w:val="00DF1F30"/>
    <w:rsid w:val="00DF22BA"/>
    <w:rsid w:val="00DF2505"/>
    <w:rsid w:val="00DF25E2"/>
    <w:rsid w:val="00DF276A"/>
    <w:rsid w:val="00DF2DD9"/>
    <w:rsid w:val="00DF2FE5"/>
    <w:rsid w:val="00DF3259"/>
    <w:rsid w:val="00DF32D8"/>
    <w:rsid w:val="00DF3C09"/>
    <w:rsid w:val="00DF3F44"/>
    <w:rsid w:val="00DF4075"/>
    <w:rsid w:val="00DF42B5"/>
    <w:rsid w:val="00DF42F9"/>
    <w:rsid w:val="00DF4D6A"/>
    <w:rsid w:val="00DF506E"/>
    <w:rsid w:val="00DF5179"/>
    <w:rsid w:val="00DF51A0"/>
    <w:rsid w:val="00DF5560"/>
    <w:rsid w:val="00DF55AD"/>
    <w:rsid w:val="00DF576D"/>
    <w:rsid w:val="00DF5774"/>
    <w:rsid w:val="00DF57AE"/>
    <w:rsid w:val="00DF5CDE"/>
    <w:rsid w:val="00DF5D48"/>
    <w:rsid w:val="00DF601D"/>
    <w:rsid w:val="00DF605B"/>
    <w:rsid w:val="00DF60D8"/>
    <w:rsid w:val="00DF616B"/>
    <w:rsid w:val="00DF678D"/>
    <w:rsid w:val="00DF6835"/>
    <w:rsid w:val="00DF69FC"/>
    <w:rsid w:val="00DF6BAB"/>
    <w:rsid w:val="00DF6ECF"/>
    <w:rsid w:val="00DF6EE3"/>
    <w:rsid w:val="00DF718E"/>
    <w:rsid w:val="00DF72DB"/>
    <w:rsid w:val="00DF732E"/>
    <w:rsid w:val="00DF757D"/>
    <w:rsid w:val="00DF7AA8"/>
    <w:rsid w:val="00DF7FEB"/>
    <w:rsid w:val="00E0043D"/>
    <w:rsid w:val="00E00443"/>
    <w:rsid w:val="00E00C18"/>
    <w:rsid w:val="00E01159"/>
    <w:rsid w:val="00E01331"/>
    <w:rsid w:val="00E01427"/>
    <w:rsid w:val="00E0185F"/>
    <w:rsid w:val="00E0205C"/>
    <w:rsid w:val="00E02070"/>
    <w:rsid w:val="00E02082"/>
    <w:rsid w:val="00E021B3"/>
    <w:rsid w:val="00E02262"/>
    <w:rsid w:val="00E026E7"/>
    <w:rsid w:val="00E02729"/>
    <w:rsid w:val="00E02750"/>
    <w:rsid w:val="00E02AB4"/>
    <w:rsid w:val="00E02BFE"/>
    <w:rsid w:val="00E02D43"/>
    <w:rsid w:val="00E02D6F"/>
    <w:rsid w:val="00E02E2E"/>
    <w:rsid w:val="00E035BF"/>
    <w:rsid w:val="00E03659"/>
    <w:rsid w:val="00E036C3"/>
    <w:rsid w:val="00E03903"/>
    <w:rsid w:val="00E03906"/>
    <w:rsid w:val="00E03981"/>
    <w:rsid w:val="00E03C15"/>
    <w:rsid w:val="00E03DAA"/>
    <w:rsid w:val="00E03E99"/>
    <w:rsid w:val="00E03EEF"/>
    <w:rsid w:val="00E03F5B"/>
    <w:rsid w:val="00E0459D"/>
    <w:rsid w:val="00E04817"/>
    <w:rsid w:val="00E04C48"/>
    <w:rsid w:val="00E04CE5"/>
    <w:rsid w:val="00E04E40"/>
    <w:rsid w:val="00E05376"/>
    <w:rsid w:val="00E0542D"/>
    <w:rsid w:val="00E0551A"/>
    <w:rsid w:val="00E055A0"/>
    <w:rsid w:val="00E05690"/>
    <w:rsid w:val="00E058FE"/>
    <w:rsid w:val="00E0594E"/>
    <w:rsid w:val="00E05B76"/>
    <w:rsid w:val="00E05BEC"/>
    <w:rsid w:val="00E05DAF"/>
    <w:rsid w:val="00E06207"/>
    <w:rsid w:val="00E06483"/>
    <w:rsid w:val="00E06535"/>
    <w:rsid w:val="00E06651"/>
    <w:rsid w:val="00E066C3"/>
    <w:rsid w:val="00E0688F"/>
    <w:rsid w:val="00E069ED"/>
    <w:rsid w:val="00E06C15"/>
    <w:rsid w:val="00E06E7A"/>
    <w:rsid w:val="00E06E94"/>
    <w:rsid w:val="00E06F4D"/>
    <w:rsid w:val="00E0719F"/>
    <w:rsid w:val="00E076F2"/>
    <w:rsid w:val="00E07809"/>
    <w:rsid w:val="00E07957"/>
    <w:rsid w:val="00E07C7A"/>
    <w:rsid w:val="00E07C8E"/>
    <w:rsid w:val="00E07D83"/>
    <w:rsid w:val="00E07E6E"/>
    <w:rsid w:val="00E07FDB"/>
    <w:rsid w:val="00E07FE4"/>
    <w:rsid w:val="00E107FC"/>
    <w:rsid w:val="00E10981"/>
    <w:rsid w:val="00E10BFD"/>
    <w:rsid w:val="00E10BFE"/>
    <w:rsid w:val="00E11306"/>
    <w:rsid w:val="00E1149A"/>
    <w:rsid w:val="00E116DD"/>
    <w:rsid w:val="00E11761"/>
    <w:rsid w:val="00E12820"/>
    <w:rsid w:val="00E1324B"/>
    <w:rsid w:val="00E13BE5"/>
    <w:rsid w:val="00E13F95"/>
    <w:rsid w:val="00E13FE3"/>
    <w:rsid w:val="00E1465F"/>
    <w:rsid w:val="00E1470C"/>
    <w:rsid w:val="00E14766"/>
    <w:rsid w:val="00E147CC"/>
    <w:rsid w:val="00E14A3C"/>
    <w:rsid w:val="00E14AD5"/>
    <w:rsid w:val="00E14BC4"/>
    <w:rsid w:val="00E151E8"/>
    <w:rsid w:val="00E15242"/>
    <w:rsid w:val="00E15584"/>
    <w:rsid w:val="00E155A9"/>
    <w:rsid w:val="00E1575D"/>
    <w:rsid w:val="00E15A53"/>
    <w:rsid w:val="00E15C01"/>
    <w:rsid w:val="00E160DE"/>
    <w:rsid w:val="00E162FF"/>
    <w:rsid w:val="00E163AA"/>
    <w:rsid w:val="00E16557"/>
    <w:rsid w:val="00E16A2F"/>
    <w:rsid w:val="00E16A61"/>
    <w:rsid w:val="00E17029"/>
    <w:rsid w:val="00E17323"/>
    <w:rsid w:val="00E17366"/>
    <w:rsid w:val="00E17997"/>
    <w:rsid w:val="00E17A64"/>
    <w:rsid w:val="00E17F3E"/>
    <w:rsid w:val="00E2031E"/>
    <w:rsid w:val="00E20366"/>
    <w:rsid w:val="00E2040B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53"/>
    <w:rsid w:val="00E2146D"/>
    <w:rsid w:val="00E21B00"/>
    <w:rsid w:val="00E21C9B"/>
    <w:rsid w:val="00E21CD8"/>
    <w:rsid w:val="00E21D0D"/>
    <w:rsid w:val="00E21DFF"/>
    <w:rsid w:val="00E21FD6"/>
    <w:rsid w:val="00E22065"/>
    <w:rsid w:val="00E220FC"/>
    <w:rsid w:val="00E22182"/>
    <w:rsid w:val="00E221F0"/>
    <w:rsid w:val="00E2253C"/>
    <w:rsid w:val="00E22B10"/>
    <w:rsid w:val="00E22CAE"/>
    <w:rsid w:val="00E22EF1"/>
    <w:rsid w:val="00E2307D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762"/>
    <w:rsid w:val="00E24971"/>
    <w:rsid w:val="00E24D8E"/>
    <w:rsid w:val="00E24E7C"/>
    <w:rsid w:val="00E251B1"/>
    <w:rsid w:val="00E251E3"/>
    <w:rsid w:val="00E2523C"/>
    <w:rsid w:val="00E25268"/>
    <w:rsid w:val="00E25B8E"/>
    <w:rsid w:val="00E25D79"/>
    <w:rsid w:val="00E26139"/>
    <w:rsid w:val="00E26492"/>
    <w:rsid w:val="00E26577"/>
    <w:rsid w:val="00E267B2"/>
    <w:rsid w:val="00E26B11"/>
    <w:rsid w:val="00E26FBF"/>
    <w:rsid w:val="00E27089"/>
    <w:rsid w:val="00E272BE"/>
    <w:rsid w:val="00E277BF"/>
    <w:rsid w:val="00E277C7"/>
    <w:rsid w:val="00E27908"/>
    <w:rsid w:val="00E27B6B"/>
    <w:rsid w:val="00E27E0E"/>
    <w:rsid w:val="00E300DE"/>
    <w:rsid w:val="00E301A5"/>
    <w:rsid w:val="00E303E3"/>
    <w:rsid w:val="00E305AA"/>
    <w:rsid w:val="00E3061C"/>
    <w:rsid w:val="00E30A7E"/>
    <w:rsid w:val="00E31283"/>
    <w:rsid w:val="00E31661"/>
    <w:rsid w:val="00E3166A"/>
    <w:rsid w:val="00E31871"/>
    <w:rsid w:val="00E31998"/>
    <w:rsid w:val="00E319E7"/>
    <w:rsid w:val="00E31C1D"/>
    <w:rsid w:val="00E31CF4"/>
    <w:rsid w:val="00E31D8E"/>
    <w:rsid w:val="00E31EE1"/>
    <w:rsid w:val="00E32129"/>
    <w:rsid w:val="00E321CE"/>
    <w:rsid w:val="00E32228"/>
    <w:rsid w:val="00E3236F"/>
    <w:rsid w:val="00E323E7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2B"/>
    <w:rsid w:val="00E33EBC"/>
    <w:rsid w:val="00E34195"/>
    <w:rsid w:val="00E347C0"/>
    <w:rsid w:val="00E348B4"/>
    <w:rsid w:val="00E34922"/>
    <w:rsid w:val="00E34BF1"/>
    <w:rsid w:val="00E3512A"/>
    <w:rsid w:val="00E35160"/>
    <w:rsid w:val="00E354B9"/>
    <w:rsid w:val="00E35544"/>
    <w:rsid w:val="00E357B7"/>
    <w:rsid w:val="00E35852"/>
    <w:rsid w:val="00E35A15"/>
    <w:rsid w:val="00E35DB9"/>
    <w:rsid w:val="00E35F67"/>
    <w:rsid w:val="00E36344"/>
    <w:rsid w:val="00E364A8"/>
    <w:rsid w:val="00E368F8"/>
    <w:rsid w:val="00E36AAC"/>
    <w:rsid w:val="00E371C6"/>
    <w:rsid w:val="00E3756F"/>
    <w:rsid w:val="00E37600"/>
    <w:rsid w:val="00E37BF1"/>
    <w:rsid w:val="00E37E01"/>
    <w:rsid w:val="00E401F8"/>
    <w:rsid w:val="00E4020C"/>
    <w:rsid w:val="00E4055F"/>
    <w:rsid w:val="00E40632"/>
    <w:rsid w:val="00E40909"/>
    <w:rsid w:val="00E40CB8"/>
    <w:rsid w:val="00E40D92"/>
    <w:rsid w:val="00E40EC9"/>
    <w:rsid w:val="00E410F9"/>
    <w:rsid w:val="00E4158E"/>
    <w:rsid w:val="00E41671"/>
    <w:rsid w:val="00E41831"/>
    <w:rsid w:val="00E41B06"/>
    <w:rsid w:val="00E41F3F"/>
    <w:rsid w:val="00E42749"/>
    <w:rsid w:val="00E427FA"/>
    <w:rsid w:val="00E42896"/>
    <w:rsid w:val="00E4298C"/>
    <w:rsid w:val="00E42D46"/>
    <w:rsid w:val="00E42D98"/>
    <w:rsid w:val="00E43188"/>
    <w:rsid w:val="00E43AB1"/>
    <w:rsid w:val="00E43B44"/>
    <w:rsid w:val="00E43E65"/>
    <w:rsid w:val="00E44204"/>
    <w:rsid w:val="00E443C3"/>
    <w:rsid w:val="00E444D6"/>
    <w:rsid w:val="00E447E5"/>
    <w:rsid w:val="00E44A25"/>
    <w:rsid w:val="00E44CE0"/>
    <w:rsid w:val="00E44DDD"/>
    <w:rsid w:val="00E44EF5"/>
    <w:rsid w:val="00E4536E"/>
    <w:rsid w:val="00E4543D"/>
    <w:rsid w:val="00E45606"/>
    <w:rsid w:val="00E45935"/>
    <w:rsid w:val="00E45A94"/>
    <w:rsid w:val="00E467FE"/>
    <w:rsid w:val="00E46A77"/>
    <w:rsid w:val="00E46C3B"/>
    <w:rsid w:val="00E46D6A"/>
    <w:rsid w:val="00E470BD"/>
    <w:rsid w:val="00E475E1"/>
    <w:rsid w:val="00E47683"/>
    <w:rsid w:val="00E477A0"/>
    <w:rsid w:val="00E47B22"/>
    <w:rsid w:val="00E47B6F"/>
    <w:rsid w:val="00E47CB8"/>
    <w:rsid w:val="00E47D58"/>
    <w:rsid w:val="00E47F82"/>
    <w:rsid w:val="00E5014D"/>
    <w:rsid w:val="00E50314"/>
    <w:rsid w:val="00E50C71"/>
    <w:rsid w:val="00E50D93"/>
    <w:rsid w:val="00E51116"/>
    <w:rsid w:val="00E514AD"/>
    <w:rsid w:val="00E514FD"/>
    <w:rsid w:val="00E517E1"/>
    <w:rsid w:val="00E51965"/>
    <w:rsid w:val="00E51CB1"/>
    <w:rsid w:val="00E51CC7"/>
    <w:rsid w:val="00E52140"/>
    <w:rsid w:val="00E5217D"/>
    <w:rsid w:val="00E521A8"/>
    <w:rsid w:val="00E5251D"/>
    <w:rsid w:val="00E529EE"/>
    <w:rsid w:val="00E53118"/>
    <w:rsid w:val="00E536FF"/>
    <w:rsid w:val="00E539D8"/>
    <w:rsid w:val="00E53D48"/>
    <w:rsid w:val="00E53DE2"/>
    <w:rsid w:val="00E541D5"/>
    <w:rsid w:val="00E54236"/>
    <w:rsid w:val="00E54392"/>
    <w:rsid w:val="00E54804"/>
    <w:rsid w:val="00E54AAF"/>
    <w:rsid w:val="00E55465"/>
    <w:rsid w:val="00E55AE3"/>
    <w:rsid w:val="00E55C52"/>
    <w:rsid w:val="00E56264"/>
    <w:rsid w:val="00E56320"/>
    <w:rsid w:val="00E563CF"/>
    <w:rsid w:val="00E5656E"/>
    <w:rsid w:val="00E56638"/>
    <w:rsid w:val="00E56671"/>
    <w:rsid w:val="00E56B5A"/>
    <w:rsid w:val="00E56DB2"/>
    <w:rsid w:val="00E56E09"/>
    <w:rsid w:val="00E57188"/>
    <w:rsid w:val="00E5734C"/>
    <w:rsid w:val="00E60CD7"/>
    <w:rsid w:val="00E60DC0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2DEC"/>
    <w:rsid w:val="00E6319A"/>
    <w:rsid w:val="00E63406"/>
    <w:rsid w:val="00E63407"/>
    <w:rsid w:val="00E63712"/>
    <w:rsid w:val="00E637A5"/>
    <w:rsid w:val="00E6387C"/>
    <w:rsid w:val="00E63DB5"/>
    <w:rsid w:val="00E63EC7"/>
    <w:rsid w:val="00E63F1F"/>
    <w:rsid w:val="00E64132"/>
    <w:rsid w:val="00E64565"/>
    <w:rsid w:val="00E649BA"/>
    <w:rsid w:val="00E6532C"/>
    <w:rsid w:val="00E6543C"/>
    <w:rsid w:val="00E65793"/>
    <w:rsid w:val="00E658A9"/>
    <w:rsid w:val="00E659DE"/>
    <w:rsid w:val="00E65B46"/>
    <w:rsid w:val="00E65C2C"/>
    <w:rsid w:val="00E65CA3"/>
    <w:rsid w:val="00E65FAE"/>
    <w:rsid w:val="00E66236"/>
    <w:rsid w:val="00E6667F"/>
    <w:rsid w:val="00E666DB"/>
    <w:rsid w:val="00E667F3"/>
    <w:rsid w:val="00E668A8"/>
    <w:rsid w:val="00E6696D"/>
    <w:rsid w:val="00E66BEA"/>
    <w:rsid w:val="00E66CDE"/>
    <w:rsid w:val="00E6705C"/>
    <w:rsid w:val="00E67514"/>
    <w:rsid w:val="00E67B59"/>
    <w:rsid w:val="00E67BF3"/>
    <w:rsid w:val="00E7011E"/>
    <w:rsid w:val="00E70140"/>
    <w:rsid w:val="00E70686"/>
    <w:rsid w:val="00E70E1A"/>
    <w:rsid w:val="00E713D0"/>
    <w:rsid w:val="00E716E9"/>
    <w:rsid w:val="00E71749"/>
    <w:rsid w:val="00E71BBF"/>
    <w:rsid w:val="00E71C6E"/>
    <w:rsid w:val="00E71D93"/>
    <w:rsid w:val="00E71ED9"/>
    <w:rsid w:val="00E71FBB"/>
    <w:rsid w:val="00E7223D"/>
    <w:rsid w:val="00E72C60"/>
    <w:rsid w:val="00E72E7B"/>
    <w:rsid w:val="00E731B0"/>
    <w:rsid w:val="00E73239"/>
    <w:rsid w:val="00E736EA"/>
    <w:rsid w:val="00E739DC"/>
    <w:rsid w:val="00E73CB7"/>
    <w:rsid w:val="00E73E1C"/>
    <w:rsid w:val="00E73F33"/>
    <w:rsid w:val="00E73FB9"/>
    <w:rsid w:val="00E742D4"/>
    <w:rsid w:val="00E7441C"/>
    <w:rsid w:val="00E745BD"/>
    <w:rsid w:val="00E74848"/>
    <w:rsid w:val="00E7492F"/>
    <w:rsid w:val="00E74B2C"/>
    <w:rsid w:val="00E74B32"/>
    <w:rsid w:val="00E74BA0"/>
    <w:rsid w:val="00E74F80"/>
    <w:rsid w:val="00E750BA"/>
    <w:rsid w:val="00E750CB"/>
    <w:rsid w:val="00E752D6"/>
    <w:rsid w:val="00E754B9"/>
    <w:rsid w:val="00E75599"/>
    <w:rsid w:val="00E7565B"/>
    <w:rsid w:val="00E7569F"/>
    <w:rsid w:val="00E758BA"/>
    <w:rsid w:val="00E75A26"/>
    <w:rsid w:val="00E75B65"/>
    <w:rsid w:val="00E75B6B"/>
    <w:rsid w:val="00E75B77"/>
    <w:rsid w:val="00E75EA2"/>
    <w:rsid w:val="00E76161"/>
    <w:rsid w:val="00E761B0"/>
    <w:rsid w:val="00E76AD2"/>
    <w:rsid w:val="00E76C03"/>
    <w:rsid w:val="00E77167"/>
    <w:rsid w:val="00E77BBC"/>
    <w:rsid w:val="00E80024"/>
    <w:rsid w:val="00E802CC"/>
    <w:rsid w:val="00E80BAF"/>
    <w:rsid w:val="00E81193"/>
    <w:rsid w:val="00E811F1"/>
    <w:rsid w:val="00E81316"/>
    <w:rsid w:val="00E81353"/>
    <w:rsid w:val="00E8144E"/>
    <w:rsid w:val="00E814DD"/>
    <w:rsid w:val="00E81586"/>
    <w:rsid w:val="00E81DFB"/>
    <w:rsid w:val="00E8235C"/>
    <w:rsid w:val="00E826F9"/>
    <w:rsid w:val="00E82A6B"/>
    <w:rsid w:val="00E82AA1"/>
    <w:rsid w:val="00E82C41"/>
    <w:rsid w:val="00E82CF5"/>
    <w:rsid w:val="00E82EAC"/>
    <w:rsid w:val="00E8310F"/>
    <w:rsid w:val="00E83285"/>
    <w:rsid w:val="00E834CA"/>
    <w:rsid w:val="00E83769"/>
    <w:rsid w:val="00E837A9"/>
    <w:rsid w:val="00E83933"/>
    <w:rsid w:val="00E83938"/>
    <w:rsid w:val="00E83C2A"/>
    <w:rsid w:val="00E83FB0"/>
    <w:rsid w:val="00E8415A"/>
    <w:rsid w:val="00E84534"/>
    <w:rsid w:val="00E845F0"/>
    <w:rsid w:val="00E846B1"/>
    <w:rsid w:val="00E848E1"/>
    <w:rsid w:val="00E84DF0"/>
    <w:rsid w:val="00E84F33"/>
    <w:rsid w:val="00E8510B"/>
    <w:rsid w:val="00E8526C"/>
    <w:rsid w:val="00E85544"/>
    <w:rsid w:val="00E861BF"/>
    <w:rsid w:val="00E86537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D15"/>
    <w:rsid w:val="00E87D70"/>
    <w:rsid w:val="00E87D84"/>
    <w:rsid w:val="00E87E63"/>
    <w:rsid w:val="00E90183"/>
    <w:rsid w:val="00E90253"/>
    <w:rsid w:val="00E902A8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381"/>
    <w:rsid w:val="00E927E5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3F38"/>
    <w:rsid w:val="00E942F4"/>
    <w:rsid w:val="00E9453D"/>
    <w:rsid w:val="00E949B6"/>
    <w:rsid w:val="00E94BC7"/>
    <w:rsid w:val="00E94EB7"/>
    <w:rsid w:val="00E9508E"/>
    <w:rsid w:val="00E95150"/>
    <w:rsid w:val="00E959E1"/>
    <w:rsid w:val="00E95BFA"/>
    <w:rsid w:val="00E95E3B"/>
    <w:rsid w:val="00E960EA"/>
    <w:rsid w:val="00E9647B"/>
    <w:rsid w:val="00E965D3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45"/>
    <w:rsid w:val="00E97BC7"/>
    <w:rsid w:val="00E97C06"/>
    <w:rsid w:val="00E97DBF"/>
    <w:rsid w:val="00EA0191"/>
    <w:rsid w:val="00EA0494"/>
    <w:rsid w:val="00EA0580"/>
    <w:rsid w:val="00EA082F"/>
    <w:rsid w:val="00EA0BFA"/>
    <w:rsid w:val="00EA0C9E"/>
    <w:rsid w:val="00EA167A"/>
    <w:rsid w:val="00EA1AC1"/>
    <w:rsid w:val="00EA22CC"/>
    <w:rsid w:val="00EA2407"/>
    <w:rsid w:val="00EA2896"/>
    <w:rsid w:val="00EA28CB"/>
    <w:rsid w:val="00EA2F76"/>
    <w:rsid w:val="00EA3183"/>
    <w:rsid w:val="00EA3212"/>
    <w:rsid w:val="00EA33A3"/>
    <w:rsid w:val="00EA3C25"/>
    <w:rsid w:val="00EA3E4C"/>
    <w:rsid w:val="00EA3F12"/>
    <w:rsid w:val="00EA3F6F"/>
    <w:rsid w:val="00EA4097"/>
    <w:rsid w:val="00EA43E1"/>
    <w:rsid w:val="00EA4543"/>
    <w:rsid w:val="00EA471A"/>
    <w:rsid w:val="00EA49C5"/>
    <w:rsid w:val="00EA4A15"/>
    <w:rsid w:val="00EA4BCA"/>
    <w:rsid w:val="00EA5853"/>
    <w:rsid w:val="00EA59C4"/>
    <w:rsid w:val="00EA6145"/>
    <w:rsid w:val="00EA6BE8"/>
    <w:rsid w:val="00EA6D47"/>
    <w:rsid w:val="00EA6DF2"/>
    <w:rsid w:val="00EA6FDC"/>
    <w:rsid w:val="00EA72EA"/>
    <w:rsid w:val="00EA782F"/>
    <w:rsid w:val="00EA78A7"/>
    <w:rsid w:val="00EA7B13"/>
    <w:rsid w:val="00EA7C66"/>
    <w:rsid w:val="00EA7EC8"/>
    <w:rsid w:val="00EB0508"/>
    <w:rsid w:val="00EB0649"/>
    <w:rsid w:val="00EB0AC6"/>
    <w:rsid w:val="00EB0E47"/>
    <w:rsid w:val="00EB1099"/>
    <w:rsid w:val="00EB1287"/>
    <w:rsid w:val="00EB1330"/>
    <w:rsid w:val="00EB159C"/>
    <w:rsid w:val="00EB19CC"/>
    <w:rsid w:val="00EB1C57"/>
    <w:rsid w:val="00EB1F6E"/>
    <w:rsid w:val="00EB20D0"/>
    <w:rsid w:val="00EB2487"/>
    <w:rsid w:val="00EB2508"/>
    <w:rsid w:val="00EB25DA"/>
    <w:rsid w:val="00EB274A"/>
    <w:rsid w:val="00EB29F3"/>
    <w:rsid w:val="00EB2A79"/>
    <w:rsid w:val="00EB2B57"/>
    <w:rsid w:val="00EB2C3C"/>
    <w:rsid w:val="00EB38C6"/>
    <w:rsid w:val="00EB4637"/>
    <w:rsid w:val="00EB4CA2"/>
    <w:rsid w:val="00EB4D06"/>
    <w:rsid w:val="00EB4EC3"/>
    <w:rsid w:val="00EB51E0"/>
    <w:rsid w:val="00EB57A4"/>
    <w:rsid w:val="00EB59B8"/>
    <w:rsid w:val="00EB5A35"/>
    <w:rsid w:val="00EB620F"/>
    <w:rsid w:val="00EB65A0"/>
    <w:rsid w:val="00EB68A6"/>
    <w:rsid w:val="00EB6926"/>
    <w:rsid w:val="00EB6949"/>
    <w:rsid w:val="00EB6CFE"/>
    <w:rsid w:val="00EB7198"/>
    <w:rsid w:val="00EB71B6"/>
    <w:rsid w:val="00EB7375"/>
    <w:rsid w:val="00EB78DF"/>
    <w:rsid w:val="00EB7F98"/>
    <w:rsid w:val="00EC00DB"/>
    <w:rsid w:val="00EC0195"/>
    <w:rsid w:val="00EC0A88"/>
    <w:rsid w:val="00EC0A89"/>
    <w:rsid w:val="00EC15FB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D42"/>
    <w:rsid w:val="00EC2EB9"/>
    <w:rsid w:val="00EC34E3"/>
    <w:rsid w:val="00EC360F"/>
    <w:rsid w:val="00EC38AC"/>
    <w:rsid w:val="00EC3BA4"/>
    <w:rsid w:val="00EC3D31"/>
    <w:rsid w:val="00EC4068"/>
    <w:rsid w:val="00EC4178"/>
    <w:rsid w:val="00EC420A"/>
    <w:rsid w:val="00EC4326"/>
    <w:rsid w:val="00EC452A"/>
    <w:rsid w:val="00EC4A27"/>
    <w:rsid w:val="00EC4B8B"/>
    <w:rsid w:val="00EC4BB2"/>
    <w:rsid w:val="00EC4F1A"/>
    <w:rsid w:val="00EC4FC5"/>
    <w:rsid w:val="00EC5256"/>
    <w:rsid w:val="00EC58D3"/>
    <w:rsid w:val="00EC5A89"/>
    <w:rsid w:val="00EC688F"/>
    <w:rsid w:val="00EC75CF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5E"/>
    <w:rsid w:val="00ED16B6"/>
    <w:rsid w:val="00ED177B"/>
    <w:rsid w:val="00ED1A92"/>
    <w:rsid w:val="00ED1B72"/>
    <w:rsid w:val="00ED1B96"/>
    <w:rsid w:val="00ED1CDF"/>
    <w:rsid w:val="00ED1D05"/>
    <w:rsid w:val="00ED2196"/>
    <w:rsid w:val="00ED239C"/>
    <w:rsid w:val="00ED25B7"/>
    <w:rsid w:val="00ED2987"/>
    <w:rsid w:val="00ED2DE7"/>
    <w:rsid w:val="00ED313F"/>
    <w:rsid w:val="00ED3171"/>
    <w:rsid w:val="00ED3228"/>
    <w:rsid w:val="00ED3570"/>
    <w:rsid w:val="00ED3713"/>
    <w:rsid w:val="00ED3CE3"/>
    <w:rsid w:val="00ED3F2F"/>
    <w:rsid w:val="00ED4367"/>
    <w:rsid w:val="00ED4524"/>
    <w:rsid w:val="00ED47D3"/>
    <w:rsid w:val="00ED483C"/>
    <w:rsid w:val="00ED4C8C"/>
    <w:rsid w:val="00ED507B"/>
    <w:rsid w:val="00ED511E"/>
    <w:rsid w:val="00ED5AC5"/>
    <w:rsid w:val="00ED5B79"/>
    <w:rsid w:val="00ED5DF3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07"/>
    <w:rsid w:val="00EE00CE"/>
    <w:rsid w:val="00EE01E2"/>
    <w:rsid w:val="00EE03DD"/>
    <w:rsid w:val="00EE09E4"/>
    <w:rsid w:val="00EE0A8F"/>
    <w:rsid w:val="00EE0B5D"/>
    <w:rsid w:val="00EE0D42"/>
    <w:rsid w:val="00EE0E07"/>
    <w:rsid w:val="00EE0E39"/>
    <w:rsid w:val="00EE12F6"/>
    <w:rsid w:val="00EE191E"/>
    <w:rsid w:val="00EE1B79"/>
    <w:rsid w:val="00EE1BFE"/>
    <w:rsid w:val="00EE1FD7"/>
    <w:rsid w:val="00EE2016"/>
    <w:rsid w:val="00EE2754"/>
    <w:rsid w:val="00EE29D5"/>
    <w:rsid w:val="00EE304D"/>
    <w:rsid w:val="00EE3128"/>
    <w:rsid w:val="00EE3E21"/>
    <w:rsid w:val="00EE3F8E"/>
    <w:rsid w:val="00EE4017"/>
    <w:rsid w:val="00EE4834"/>
    <w:rsid w:val="00EE499A"/>
    <w:rsid w:val="00EE4B78"/>
    <w:rsid w:val="00EE5219"/>
    <w:rsid w:val="00EE53F8"/>
    <w:rsid w:val="00EE5693"/>
    <w:rsid w:val="00EE5A5D"/>
    <w:rsid w:val="00EE5C53"/>
    <w:rsid w:val="00EE5D89"/>
    <w:rsid w:val="00EE5F46"/>
    <w:rsid w:val="00EE62D3"/>
    <w:rsid w:val="00EE6731"/>
    <w:rsid w:val="00EE6820"/>
    <w:rsid w:val="00EE68A5"/>
    <w:rsid w:val="00EE6B6E"/>
    <w:rsid w:val="00EE6FF6"/>
    <w:rsid w:val="00EE7149"/>
    <w:rsid w:val="00EE734F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1BE"/>
    <w:rsid w:val="00EF13F6"/>
    <w:rsid w:val="00EF1402"/>
    <w:rsid w:val="00EF15C9"/>
    <w:rsid w:val="00EF16BF"/>
    <w:rsid w:val="00EF1710"/>
    <w:rsid w:val="00EF1741"/>
    <w:rsid w:val="00EF1792"/>
    <w:rsid w:val="00EF185A"/>
    <w:rsid w:val="00EF1B9F"/>
    <w:rsid w:val="00EF1D83"/>
    <w:rsid w:val="00EF1DEC"/>
    <w:rsid w:val="00EF1E87"/>
    <w:rsid w:val="00EF1FD0"/>
    <w:rsid w:val="00EF21E4"/>
    <w:rsid w:val="00EF2226"/>
    <w:rsid w:val="00EF25A2"/>
    <w:rsid w:val="00EF25B0"/>
    <w:rsid w:val="00EF2627"/>
    <w:rsid w:val="00EF2DDF"/>
    <w:rsid w:val="00EF2F7E"/>
    <w:rsid w:val="00EF3038"/>
    <w:rsid w:val="00EF30EB"/>
    <w:rsid w:val="00EF32AE"/>
    <w:rsid w:val="00EF359F"/>
    <w:rsid w:val="00EF35D7"/>
    <w:rsid w:val="00EF38B9"/>
    <w:rsid w:val="00EF3C61"/>
    <w:rsid w:val="00EF3C77"/>
    <w:rsid w:val="00EF41DF"/>
    <w:rsid w:val="00EF4436"/>
    <w:rsid w:val="00EF445F"/>
    <w:rsid w:val="00EF46D9"/>
    <w:rsid w:val="00EF4A47"/>
    <w:rsid w:val="00EF4DB9"/>
    <w:rsid w:val="00EF4E40"/>
    <w:rsid w:val="00EF5149"/>
    <w:rsid w:val="00EF558F"/>
    <w:rsid w:val="00EF57A8"/>
    <w:rsid w:val="00EF583B"/>
    <w:rsid w:val="00EF6054"/>
    <w:rsid w:val="00EF61C9"/>
    <w:rsid w:val="00EF64BD"/>
    <w:rsid w:val="00EF661D"/>
    <w:rsid w:val="00EF67C6"/>
    <w:rsid w:val="00EF682D"/>
    <w:rsid w:val="00EF69BB"/>
    <w:rsid w:val="00EF69C8"/>
    <w:rsid w:val="00EF6D67"/>
    <w:rsid w:val="00EF708E"/>
    <w:rsid w:val="00EF742F"/>
    <w:rsid w:val="00EF74E6"/>
    <w:rsid w:val="00EF76F0"/>
    <w:rsid w:val="00F0050C"/>
    <w:rsid w:val="00F00A7F"/>
    <w:rsid w:val="00F00EA2"/>
    <w:rsid w:val="00F00F8E"/>
    <w:rsid w:val="00F0151E"/>
    <w:rsid w:val="00F016B8"/>
    <w:rsid w:val="00F01971"/>
    <w:rsid w:val="00F01A05"/>
    <w:rsid w:val="00F01F78"/>
    <w:rsid w:val="00F023EC"/>
    <w:rsid w:val="00F02B8B"/>
    <w:rsid w:val="00F02D2C"/>
    <w:rsid w:val="00F03087"/>
    <w:rsid w:val="00F0313F"/>
    <w:rsid w:val="00F031B3"/>
    <w:rsid w:val="00F03667"/>
    <w:rsid w:val="00F037A9"/>
    <w:rsid w:val="00F037AF"/>
    <w:rsid w:val="00F03C15"/>
    <w:rsid w:val="00F03CF8"/>
    <w:rsid w:val="00F03D4E"/>
    <w:rsid w:val="00F041F9"/>
    <w:rsid w:val="00F043F6"/>
    <w:rsid w:val="00F0465F"/>
    <w:rsid w:val="00F0477E"/>
    <w:rsid w:val="00F04AAA"/>
    <w:rsid w:val="00F04BF6"/>
    <w:rsid w:val="00F05174"/>
    <w:rsid w:val="00F056FF"/>
    <w:rsid w:val="00F05891"/>
    <w:rsid w:val="00F05A65"/>
    <w:rsid w:val="00F05B6E"/>
    <w:rsid w:val="00F05C1E"/>
    <w:rsid w:val="00F05CF8"/>
    <w:rsid w:val="00F06360"/>
    <w:rsid w:val="00F06474"/>
    <w:rsid w:val="00F065D7"/>
    <w:rsid w:val="00F06627"/>
    <w:rsid w:val="00F0673F"/>
    <w:rsid w:val="00F0677C"/>
    <w:rsid w:val="00F06BC4"/>
    <w:rsid w:val="00F07354"/>
    <w:rsid w:val="00F074D4"/>
    <w:rsid w:val="00F07657"/>
    <w:rsid w:val="00F07854"/>
    <w:rsid w:val="00F07FF4"/>
    <w:rsid w:val="00F101A7"/>
    <w:rsid w:val="00F10519"/>
    <w:rsid w:val="00F10A44"/>
    <w:rsid w:val="00F10A83"/>
    <w:rsid w:val="00F10D95"/>
    <w:rsid w:val="00F111B6"/>
    <w:rsid w:val="00F1156E"/>
    <w:rsid w:val="00F11635"/>
    <w:rsid w:val="00F11AD0"/>
    <w:rsid w:val="00F12C7F"/>
    <w:rsid w:val="00F13AFD"/>
    <w:rsid w:val="00F13B6B"/>
    <w:rsid w:val="00F14024"/>
    <w:rsid w:val="00F14099"/>
    <w:rsid w:val="00F146D7"/>
    <w:rsid w:val="00F14DC6"/>
    <w:rsid w:val="00F14E3D"/>
    <w:rsid w:val="00F14F56"/>
    <w:rsid w:val="00F15012"/>
    <w:rsid w:val="00F15271"/>
    <w:rsid w:val="00F15458"/>
    <w:rsid w:val="00F1556D"/>
    <w:rsid w:val="00F15F0C"/>
    <w:rsid w:val="00F160BD"/>
    <w:rsid w:val="00F1616F"/>
    <w:rsid w:val="00F1627B"/>
    <w:rsid w:val="00F165DB"/>
    <w:rsid w:val="00F165EE"/>
    <w:rsid w:val="00F166DC"/>
    <w:rsid w:val="00F16836"/>
    <w:rsid w:val="00F169B2"/>
    <w:rsid w:val="00F16AA1"/>
    <w:rsid w:val="00F16BAF"/>
    <w:rsid w:val="00F16D3E"/>
    <w:rsid w:val="00F16FF3"/>
    <w:rsid w:val="00F1727E"/>
    <w:rsid w:val="00F17498"/>
    <w:rsid w:val="00F175F1"/>
    <w:rsid w:val="00F177D6"/>
    <w:rsid w:val="00F17A30"/>
    <w:rsid w:val="00F17B84"/>
    <w:rsid w:val="00F17D87"/>
    <w:rsid w:val="00F17EAF"/>
    <w:rsid w:val="00F17F9B"/>
    <w:rsid w:val="00F200D4"/>
    <w:rsid w:val="00F203C8"/>
    <w:rsid w:val="00F204FF"/>
    <w:rsid w:val="00F20A82"/>
    <w:rsid w:val="00F20C4B"/>
    <w:rsid w:val="00F20D8D"/>
    <w:rsid w:val="00F20F5B"/>
    <w:rsid w:val="00F2109A"/>
    <w:rsid w:val="00F2126B"/>
    <w:rsid w:val="00F2127A"/>
    <w:rsid w:val="00F2162F"/>
    <w:rsid w:val="00F21BE6"/>
    <w:rsid w:val="00F2281D"/>
    <w:rsid w:val="00F228DB"/>
    <w:rsid w:val="00F22932"/>
    <w:rsid w:val="00F22A00"/>
    <w:rsid w:val="00F230A3"/>
    <w:rsid w:val="00F23134"/>
    <w:rsid w:val="00F231F8"/>
    <w:rsid w:val="00F233D1"/>
    <w:rsid w:val="00F2347E"/>
    <w:rsid w:val="00F237F4"/>
    <w:rsid w:val="00F23964"/>
    <w:rsid w:val="00F23B96"/>
    <w:rsid w:val="00F23D43"/>
    <w:rsid w:val="00F23E0B"/>
    <w:rsid w:val="00F2426B"/>
    <w:rsid w:val="00F2434C"/>
    <w:rsid w:val="00F24682"/>
    <w:rsid w:val="00F24A1E"/>
    <w:rsid w:val="00F24CD2"/>
    <w:rsid w:val="00F24D29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ADF"/>
    <w:rsid w:val="00F27E80"/>
    <w:rsid w:val="00F27EE3"/>
    <w:rsid w:val="00F302CA"/>
    <w:rsid w:val="00F307E6"/>
    <w:rsid w:val="00F308F4"/>
    <w:rsid w:val="00F30922"/>
    <w:rsid w:val="00F30A26"/>
    <w:rsid w:val="00F30DA2"/>
    <w:rsid w:val="00F30E32"/>
    <w:rsid w:val="00F3127D"/>
    <w:rsid w:val="00F31479"/>
    <w:rsid w:val="00F31773"/>
    <w:rsid w:val="00F31AED"/>
    <w:rsid w:val="00F31B7A"/>
    <w:rsid w:val="00F31C0F"/>
    <w:rsid w:val="00F31EA8"/>
    <w:rsid w:val="00F31F97"/>
    <w:rsid w:val="00F31FFF"/>
    <w:rsid w:val="00F323CE"/>
    <w:rsid w:val="00F32594"/>
    <w:rsid w:val="00F32935"/>
    <w:rsid w:val="00F32EB3"/>
    <w:rsid w:val="00F332E6"/>
    <w:rsid w:val="00F33529"/>
    <w:rsid w:val="00F33928"/>
    <w:rsid w:val="00F3394E"/>
    <w:rsid w:val="00F33A7D"/>
    <w:rsid w:val="00F33B0B"/>
    <w:rsid w:val="00F33CEE"/>
    <w:rsid w:val="00F33FE8"/>
    <w:rsid w:val="00F34555"/>
    <w:rsid w:val="00F348A4"/>
    <w:rsid w:val="00F34AA9"/>
    <w:rsid w:val="00F34B82"/>
    <w:rsid w:val="00F34DC8"/>
    <w:rsid w:val="00F3532E"/>
    <w:rsid w:val="00F35DE0"/>
    <w:rsid w:val="00F360F3"/>
    <w:rsid w:val="00F36152"/>
    <w:rsid w:val="00F36334"/>
    <w:rsid w:val="00F36682"/>
    <w:rsid w:val="00F367D4"/>
    <w:rsid w:val="00F36C3C"/>
    <w:rsid w:val="00F36F0C"/>
    <w:rsid w:val="00F3727D"/>
    <w:rsid w:val="00F376C3"/>
    <w:rsid w:val="00F3772E"/>
    <w:rsid w:val="00F378D7"/>
    <w:rsid w:val="00F37A33"/>
    <w:rsid w:val="00F37A47"/>
    <w:rsid w:val="00F4024A"/>
    <w:rsid w:val="00F40329"/>
    <w:rsid w:val="00F4034C"/>
    <w:rsid w:val="00F40481"/>
    <w:rsid w:val="00F40635"/>
    <w:rsid w:val="00F4069E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73B"/>
    <w:rsid w:val="00F4298D"/>
    <w:rsid w:val="00F42B38"/>
    <w:rsid w:val="00F42CA4"/>
    <w:rsid w:val="00F42D11"/>
    <w:rsid w:val="00F42F87"/>
    <w:rsid w:val="00F42FE5"/>
    <w:rsid w:val="00F43092"/>
    <w:rsid w:val="00F4353F"/>
    <w:rsid w:val="00F436C5"/>
    <w:rsid w:val="00F437C2"/>
    <w:rsid w:val="00F4386B"/>
    <w:rsid w:val="00F43CA7"/>
    <w:rsid w:val="00F43ED5"/>
    <w:rsid w:val="00F441C2"/>
    <w:rsid w:val="00F44460"/>
    <w:rsid w:val="00F44543"/>
    <w:rsid w:val="00F44B96"/>
    <w:rsid w:val="00F454BF"/>
    <w:rsid w:val="00F456E0"/>
    <w:rsid w:val="00F45E4E"/>
    <w:rsid w:val="00F460B1"/>
    <w:rsid w:val="00F462EA"/>
    <w:rsid w:val="00F465B6"/>
    <w:rsid w:val="00F4677C"/>
    <w:rsid w:val="00F469D7"/>
    <w:rsid w:val="00F46BC9"/>
    <w:rsid w:val="00F46D1C"/>
    <w:rsid w:val="00F46E91"/>
    <w:rsid w:val="00F46F4B"/>
    <w:rsid w:val="00F46F6A"/>
    <w:rsid w:val="00F4710C"/>
    <w:rsid w:val="00F47479"/>
    <w:rsid w:val="00F475E3"/>
    <w:rsid w:val="00F47660"/>
    <w:rsid w:val="00F4786A"/>
    <w:rsid w:val="00F5002C"/>
    <w:rsid w:val="00F5014F"/>
    <w:rsid w:val="00F5016C"/>
    <w:rsid w:val="00F51075"/>
    <w:rsid w:val="00F510C1"/>
    <w:rsid w:val="00F511DD"/>
    <w:rsid w:val="00F512C9"/>
    <w:rsid w:val="00F5155A"/>
    <w:rsid w:val="00F5171A"/>
    <w:rsid w:val="00F51AA9"/>
    <w:rsid w:val="00F51AD5"/>
    <w:rsid w:val="00F51BA2"/>
    <w:rsid w:val="00F51C42"/>
    <w:rsid w:val="00F51C90"/>
    <w:rsid w:val="00F51EBA"/>
    <w:rsid w:val="00F51F20"/>
    <w:rsid w:val="00F524A2"/>
    <w:rsid w:val="00F52687"/>
    <w:rsid w:val="00F52822"/>
    <w:rsid w:val="00F52868"/>
    <w:rsid w:val="00F52A2D"/>
    <w:rsid w:val="00F52C28"/>
    <w:rsid w:val="00F53335"/>
    <w:rsid w:val="00F5383B"/>
    <w:rsid w:val="00F53B98"/>
    <w:rsid w:val="00F53C29"/>
    <w:rsid w:val="00F53C59"/>
    <w:rsid w:val="00F53CB8"/>
    <w:rsid w:val="00F54046"/>
    <w:rsid w:val="00F542D5"/>
    <w:rsid w:val="00F545E0"/>
    <w:rsid w:val="00F54752"/>
    <w:rsid w:val="00F54BBA"/>
    <w:rsid w:val="00F54BE7"/>
    <w:rsid w:val="00F54C7B"/>
    <w:rsid w:val="00F54E17"/>
    <w:rsid w:val="00F54F79"/>
    <w:rsid w:val="00F550CA"/>
    <w:rsid w:val="00F556C3"/>
    <w:rsid w:val="00F55739"/>
    <w:rsid w:val="00F55A27"/>
    <w:rsid w:val="00F55ADD"/>
    <w:rsid w:val="00F55C73"/>
    <w:rsid w:val="00F55FC0"/>
    <w:rsid w:val="00F56011"/>
    <w:rsid w:val="00F56459"/>
    <w:rsid w:val="00F5646E"/>
    <w:rsid w:val="00F56D73"/>
    <w:rsid w:val="00F56DB8"/>
    <w:rsid w:val="00F57019"/>
    <w:rsid w:val="00F57714"/>
    <w:rsid w:val="00F57DC8"/>
    <w:rsid w:val="00F57F2D"/>
    <w:rsid w:val="00F60243"/>
    <w:rsid w:val="00F60C09"/>
    <w:rsid w:val="00F60CB5"/>
    <w:rsid w:val="00F611BF"/>
    <w:rsid w:val="00F616D7"/>
    <w:rsid w:val="00F61712"/>
    <w:rsid w:val="00F61A6C"/>
    <w:rsid w:val="00F61DBA"/>
    <w:rsid w:val="00F622D6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981"/>
    <w:rsid w:val="00F63F8E"/>
    <w:rsid w:val="00F64174"/>
    <w:rsid w:val="00F6464C"/>
    <w:rsid w:val="00F64894"/>
    <w:rsid w:val="00F64A8E"/>
    <w:rsid w:val="00F64D70"/>
    <w:rsid w:val="00F653BB"/>
    <w:rsid w:val="00F6601E"/>
    <w:rsid w:val="00F66077"/>
    <w:rsid w:val="00F66650"/>
    <w:rsid w:val="00F669CC"/>
    <w:rsid w:val="00F66AE8"/>
    <w:rsid w:val="00F66CB5"/>
    <w:rsid w:val="00F673FF"/>
    <w:rsid w:val="00F678A1"/>
    <w:rsid w:val="00F67B1B"/>
    <w:rsid w:val="00F67D6D"/>
    <w:rsid w:val="00F706E9"/>
    <w:rsid w:val="00F70DD2"/>
    <w:rsid w:val="00F70E10"/>
    <w:rsid w:val="00F70E6C"/>
    <w:rsid w:val="00F712E8"/>
    <w:rsid w:val="00F713C5"/>
    <w:rsid w:val="00F716CE"/>
    <w:rsid w:val="00F717CF"/>
    <w:rsid w:val="00F71BC1"/>
    <w:rsid w:val="00F71C71"/>
    <w:rsid w:val="00F71EAB"/>
    <w:rsid w:val="00F71EB7"/>
    <w:rsid w:val="00F71EE2"/>
    <w:rsid w:val="00F72258"/>
    <w:rsid w:val="00F72A19"/>
    <w:rsid w:val="00F72A6D"/>
    <w:rsid w:val="00F72D8D"/>
    <w:rsid w:val="00F72E31"/>
    <w:rsid w:val="00F72E87"/>
    <w:rsid w:val="00F72EF2"/>
    <w:rsid w:val="00F7321D"/>
    <w:rsid w:val="00F7346C"/>
    <w:rsid w:val="00F73737"/>
    <w:rsid w:val="00F73877"/>
    <w:rsid w:val="00F738DF"/>
    <w:rsid w:val="00F740C0"/>
    <w:rsid w:val="00F7422F"/>
    <w:rsid w:val="00F74344"/>
    <w:rsid w:val="00F7460F"/>
    <w:rsid w:val="00F748B2"/>
    <w:rsid w:val="00F74B40"/>
    <w:rsid w:val="00F74B68"/>
    <w:rsid w:val="00F74C7F"/>
    <w:rsid w:val="00F74F68"/>
    <w:rsid w:val="00F74FD0"/>
    <w:rsid w:val="00F750C2"/>
    <w:rsid w:val="00F7520B"/>
    <w:rsid w:val="00F75248"/>
    <w:rsid w:val="00F754BC"/>
    <w:rsid w:val="00F75A11"/>
    <w:rsid w:val="00F75E66"/>
    <w:rsid w:val="00F75EDB"/>
    <w:rsid w:val="00F762ED"/>
    <w:rsid w:val="00F76560"/>
    <w:rsid w:val="00F765AC"/>
    <w:rsid w:val="00F768DF"/>
    <w:rsid w:val="00F76CB6"/>
    <w:rsid w:val="00F76ED7"/>
    <w:rsid w:val="00F76EED"/>
    <w:rsid w:val="00F76F5E"/>
    <w:rsid w:val="00F76F82"/>
    <w:rsid w:val="00F77622"/>
    <w:rsid w:val="00F777E0"/>
    <w:rsid w:val="00F777EA"/>
    <w:rsid w:val="00F7783C"/>
    <w:rsid w:val="00F778FF"/>
    <w:rsid w:val="00F779D3"/>
    <w:rsid w:val="00F77E22"/>
    <w:rsid w:val="00F8004D"/>
    <w:rsid w:val="00F801DF"/>
    <w:rsid w:val="00F80436"/>
    <w:rsid w:val="00F80521"/>
    <w:rsid w:val="00F805AF"/>
    <w:rsid w:val="00F8085E"/>
    <w:rsid w:val="00F80A11"/>
    <w:rsid w:val="00F810F1"/>
    <w:rsid w:val="00F816BA"/>
    <w:rsid w:val="00F8182C"/>
    <w:rsid w:val="00F818AA"/>
    <w:rsid w:val="00F819A6"/>
    <w:rsid w:val="00F81C6D"/>
    <w:rsid w:val="00F81E07"/>
    <w:rsid w:val="00F82715"/>
    <w:rsid w:val="00F8295C"/>
    <w:rsid w:val="00F82A1C"/>
    <w:rsid w:val="00F82C63"/>
    <w:rsid w:val="00F82D4B"/>
    <w:rsid w:val="00F83198"/>
    <w:rsid w:val="00F83315"/>
    <w:rsid w:val="00F833F1"/>
    <w:rsid w:val="00F83701"/>
    <w:rsid w:val="00F838FE"/>
    <w:rsid w:val="00F841E0"/>
    <w:rsid w:val="00F8438C"/>
    <w:rsid w:val="00F8469A"/>
    <w:rsid w:val="00F84884"/>
    <w:rsid w:val="00F8493F"/>
    <w:rsid w:val="00F84B60"/>
    <w:rsid w:val="00F84E54"/>
    <w:rsid w:val="00F850BD"/>
    <w:rsid w:val="00F8552E"/>
    <w:rsid w:val="00F855DB"/>
    <w:rsid w:val="00F85DF7"/>
    <w:rsid w:val="00F86397"/>
    <w:rsid w:val="00F864ED"/>
    <w:rsid w:val="00F866FF"/>
    <w:rsid w:val="00F86801"/>
    <w:rsid w:val="00F8691C"/>
    <w:rsid w:val="00F86AD6"/>
    <w:rsid w:val="00F86B37"/>
    <w:rsid w:val="00F86BE9"/>
    <w:rsid w:val="00F86D7B"/>
    <w:rsid w:val="00F86DE1"/>
    <w:rsid w:val="00F86E21"/>
    <w:rsid w:val="00F8764D"/>
    <w:rsid w:val="00F87781"/>
    <w:rsid w:val="00F87BC3"/>
    <w:rsid w:val="00F87DC2"/>
    <w:rsid w:val="00F87FDD"/>
    <w:rsid w:val="00F904D0"/>
    <w:rsid w:val="00F905FB"/>
    <w:rsid w:val="00F90912"/>
    <w:rsid w:val="00F90E20"/>
    <w:rsid w:val="00F90E6E"/>
    <w:rsid w:val="00F912C3"/>
    <w:rsid w:val="00F9144B"/>
    <w:rsid w:val="00F9147D"/>
    <w:rsid w:val="00F9164E"/>
    <w:rsid w:val="00F91700"/>
    <w:rsid w:val="00F91874"/>
    <w:rsid w:val="00F91C9E"/>
    <w:rsid w:val="00F91D50"/>
    <w:rsid w:val="00F91FEB"/>
    <w:rsid w:val="00F926DA"/>
    <w:rsid w:val="00F92902"/>
    <w:rsid w:val="00F9291E"/>
    <w:rsid w:val="00F92B47"/>
    <w:rsid w:val="00F92BA7"/>
    <w:rsid w:val="00F93664"/>
    <w:rsid w:val="00F936D4"/>
    <w:rsid w:val="00F9381F"/>
    <w:rsid w:val="00F93B19"/>
    <w:rsid w:val="00F93BE1"/>
    <w:rsid w:val="00F94151"/>
    <w:rsid w:val="00F9416F"/>
    <w:rsid w:val="00F9458B"/>
    <w:rsid w:val="00F946EE"/>
    <w:rsid w:val="00F947D7"/>
    <w:rsid w:val="00F947FC"/>
    <w:rsid w:val="00F94A6D"/>
    <w:rsid w:val="00F94CCC"/>
    <w:rsid w:val="00F95120"/>
    <w:rsid w:val="00F9518A"/>
    <w:rsid w:val="00F952AD"/>
    <w:rsid w:val="00F95319"/>
    <w:rsid w:val="00F95503"/>
    <w:rsid w:val="00F9572A"/>
    <w:rsid w:val="00F95A1D"/>
    <w:rsid w:val="00F95C2A"/>
    <w:rsid w:val="00F95C99"/>
    <w:rsid w:val="00F95EEC"/>
    <w:rsid w:val="00F95F37"/>
    <w:rsid w:val="00F9612C"/>
    <w:rsid w:val="00F96177"/>
    <w:rsid w:val="00F96471"/>
    <w:rsid w:val="00F96506"/>
    <w:rsid w:val="00F96979"/>
    <w:rsid w:val="00F96E91"/>
    <w:rsid w:val="00F96F12"/>
    <w:rsid w:val="00F9766E"/>
    <w:rsid w:val="00F9779C"/>
    <w:rsid w:val="00F97C6D"/>
    <w:rsid w:val="00F97F4B"/>
    <w:rsid w:val="00FA0173"/>
    <w:rsid w:val="00FA0278"/>
    <w:rsid w:val="00FA0582"/>
    <w:rsid w:val="00FA09A6"/>
    <w:rsid w:val="00FA0AA3"/>
    <w:rsid w:val="00FA10C8"/>
    <w:rsid w:val="00FA1262"/>
    <w:rsid w:val="00FA1A45"/>
    <w:rsid w:val="00FA1C11"/>
    <w:rsid w:val="00FA1D69"/>
    <w:rsid w:val="00FA1FC1"/>
    <w:rsid w:val="00FA200F"/>
    <w:rsid w:val="00FA24CA"/>
    <w:rsid w:val="00FA296F"/>
    <w:rsid w:val="00FA2A4A"/>
    <w:rsid w:val="00FA2A9B"/>
    <w:rsid w:val="00FA2DE2"/>
    <w:rsid w:val="00FA3985"/>
    <w:rsid w:val="00FA3A01"/>
    <w:rsid w:val="00FA4085"/>
    <w:rsid w:val="00FA4151"/>
    <w:rsid w:val="00FA457E"/>
    <w:rsid w:val="00FA46EA"/>
    <w:rsid w:val="00FA4878"/>
    <w:rsid w:val="00FA4B89"/>
    <w:rsid w:val="00FA4CC8"/>
    <w:rsid w:val="00FA4F36"/>
    <w:rsid w:val="00FA4FD8"/>
    <w:rsid w:val="00FA502D"/>
    <w:rsid w:val="00FA5153"/>
    <w:rsid w:val="00FA520F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8C1"/>
    <w:rsid w:val="00FA698C"/>
    <w:rsid w:val="00FA6E39"/>
    <w:rsid w:val="00FA754D"/>
    <w:rsid w:val="00FA780C"/>
    <w:rsid w:val="00FA7E52"/>
    <w:rsid w:val="00FA7EF4"/>
    <w:rsid w:val="00FB07D3"/>
    <w:rsid w:val="00FB089F"/>
    <w:rsid w:val="00FB0A94"/>
    <w:rsid w:val="00FB0C0F"/>
    <w:rsid w:val="00FB0D4C"/>
    <w:rsid w:val="00FB0F67"/>
    <w:rsid w:val="00FB0F9C"/>
    <w:rsid w:val="00FB1328"/>
    <w:rsid w:val="00FB1616"/>
    <w:rsid w:val="00FB1985"/>
    <w:rsid w:val="00FB1EBE"/>
    <w:rsid w:val="00FB1F35"/>
    <w:rsid w:val="00FB2238"/>
    <w:rsid w:val="00FB2249"/>
    <w:rsid w:val="00FB228B"/>
    <w:rsid w:val="00FB22F3"/>
    <w:rsid w:val="00FB2425"/>
    <w:rsid w:val="00FB2787"/>
    <w:rsid w:val="00FB29AB"/>
    <w:rsid w:val="00FB3375"/>
    <w:rsid w:val="00FB33F3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6AD"/>
    <w:rsid w:val="00FB578A"/>
    <w:rsid w:val="00FB584A"/>
    <w:rsid w:val="00FB5904"/>
    <w:rsid w:val="00FB5A3C"/>
    <w:rsid w:val="00FB5BB9"/>
    <w:rsid w:val="00FB62FE"/>
    <w:rsid w:val="00FB68DF"/>
    <w:rsid w:val="00FB69D5"/>
    <w:rsid w:val="00FB69F0"/>
    <w:rsid w:val="00FB6CEC"/>
    <w:rsid w:val="00FB6D3F"/>
    <w:rsid w:val="00FB6EC2"/>
    <w:rsid w:val="00FB6EFC"/>
    <w:rsid w:val="00FB6F37"/>
    <w:rsid w:val="00FB7704"/>
    <w:rsid w:val="00FB7750"/>
    <w:rsid w:val="00FB7BFD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8B5"/>
    <w:rsid w:val="00FC19A0"/>
    <w:rsid w:val="00FC1B6F"/>
    <w:rsid w:val="00FC1C29"/>
    <w:rsid w:val="00FC1D40"/>
    <w:rsid w:val="00FC2162"/>
    <w:rsid w:val="00FC26A1"/>
    <w:rsid w:val="00FC28EC"/>
    <w:rsid w:val="00FC2ABB"/>
    <w:rsid w:val="00FC2E61"/>
    <w:rsid w:val="00FC3102"/>
    <w:rsid w:val="00FC33DE"/>
    <w:rsid w:val="00FC3436"/>
    <w:rsid w:val="00FC3962"/>
    <w:rsid w:val="00FC3A2D"/>
    <w:rsid w:val="00FC3AA9"/>
    <w:rsid w:val="00FC3D97"/>
    <w:rsid w:val="00FC414A"/>
    <w:rsid w:val="00FC445F"/>
    <w:rsid w:val="00FC451B"/>
    <w:rsid w:val="00FC456D"/>
    <w:rsid w:val="00FC46D3"/>
    <w:rsid w:val="00FC475E"/>
    <w:rsid w:val="00FC4956"/>
    <w:rsid w:val="00FC4A3E"/>
    <w:rsid w:val="00FC4ABD"/>
    <w:rsid w:val="00FC5518"/>
    <w:rsid w:val="00FC57D1"/>
    <w:rsid w:val="00FC5AD2"/>
    <w:rsid w:val="00FC5E9B"/>
    <w:rsid w:val="00FC5F5E"/>
    <w:rsid w:val="00FC6204"/>
    <w:rsid w:val="00FC64F8"/>
    <w:rsid w:val="00FC670E"/>
    <w:rsid w:val="00FC6F42"/>
    <w:rsid w:val="00FC733F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A68"/>
    <w:rsid w:val="00FD1DFE"/>
    <w:rsid w:val="00FD1F09"/>
    <w:rsid w:val="00FD216B"/>
    <w:rsid w:val="00FD21D8"/>
    <w:rsid w:val="00FD22ED"/>
    <w:rsid w:val="00FD257E"/>
    <w:rsid w:val="00FD25D6"/>
    <w:rsid w:val="00FD2628"/>
    <w:rsid w:val="00FD28C0"/>
    <w:rsid w:val="00FD2A83"/>
    <w:rsid w:val="00FD2B22"/>
    <w:rsid w:val="00FD2B63"/>
    <w:rsid w:val="00FD30CC"/>
    <w:rsid w:val="00FD313D"/>
    <w:rsid w:val="00FD3241"/>
    <w:rsid w:val="00FD345B"/>
    <w:rsid w:val="00FD34E1"/>
    <w:rsid w:val="00FD3574"/>
    <w:rsid w:val="00FD365E"/>
    <w:rsid w:val="00FD36C1"/>
    <w:rsid w:val="00FD3E14"/>
    <w:rsid w:val="00FD3F7B"/>
    <w:rsid w:val="00FD4020"/>
    <w:rsid w:val="00FD44EC"/>
    <w:rsid w:val="00FD481D"/>
    <w:rsid w:val="00FD4891"/>
    <w:rsid w:val="00FD4A3E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40F"/>
    <w:rsid w:val="00FD6723"/>
    <w:rsid w:val="00FD6C5D"/>
    <w:rsid w:val="00FD6CF0"/>
    <w:rsid w:val="00FD71FC"/>
    <w:rsid w:val="00FD7638"/>
    <w:rsid w:val="00FD76A3"/>
    <w:rsid w:val="00FD7736"/>
    <w:rsid w:val="00FD7C52"/>
    <w:rsid w:val="00FE02A7"/>
    <w:rsid w:val="00FE02ED"/>
    <w:rsid w:val="00FE06E9"/>
    <w:rsid w:val="00FE0B37"/>
    <w:rsid w:val="00FE1071"/>
    <w:rsid w:val="00FE14EA"/>
    <w:rsid w:val="00FE2282"/>
    <w:rsid w:val="00FE2285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BBA"/>
    <w:rsid w:val="00FE4C15"/>
    <w:rsid w:val="00FE4C2A"/>
    <w:rsid w:val="00FE4DFE"/>
    <w:rsid w:val="00FE4FFB"/>
    <w:rsid w:val="00FE5310"/>
    <w:rsid w:val="00FE5DFB"/>
    <w:rsid w:val="00FE6188"/>
    <w:rsid w:val="00FE61AA"/>
    <w:rsid w:val="00FE64AF"/>
    <w:rsid w:val="00FE6533"/>
    <w:rsid w:val="00FE6C74"/>
    <w:rsid w:val="00FE74A6"/>
    <w:rsid w:val="00FE791B"/>
    <w:rsid w:val="00FE7BA2"/>
    <w:rsid w:val="00FF022A"/>
    <w:rsid w:val="00FF0A41"/>
    <w:rsid w:val="00FF0A5B"/>
    <w:rsid w:val="00FF10B4"/>
    <w:rsid w:val="00FF1332"/>
    <w:rsid w:val="00FF139F"/>
    <w:rsid w:val="00FF1AC2"/>
    <w:rsid w:val="00FF2211"/>
    <w:rsid w:val="00FF22C3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583"/>
    <w:rsid w:val="00FF39E4"/>
    <w:rsid w:val="00FF410B"/>
    <w:rsid w:val="00FF44C4"/>
    <w:rsid w:val="00FF4601"/>
    <w:rsid w:val="00FF467F"/>
    <w:rsid w:val="00FF478C"/>
    <w:rsid w:val="00FF48BE"/>
    <w:rsid w:val="00FF49B2"/>
    <w:rsid w:val="00FF4CC2"/>
    <w:rsid w:val="00FF5027"/>
    <w:rsid w:val="00FF5098"/>
    <w:rsid w:val="00FF528B"/>
    <w:rsid w:val="00FF5380"/>
    <w:rsid w:val="00FF5890"/>
    <w:rsid w:val="00FF58F7"/>
    <w:rsid w:val="00FF5AF3"/>
    <w:rsid w:val="00FF5CE2"/>
    <w:rsid w:val="00FF5EED"/>
    <w:rsid w:val="00FF5F9B"/>
    <w:rsid w:val="00FF6080"/>
    <w:rsid w:val="00FF644C"/>
    <w:rsid w:val="00FF6555"/>
    <w:rsid w:val="00FF6591"/>
    <w:rsid w:val="00FF6680"/>
    <w:rsid w:val="00FF67AB"/>
    <w:rsid w:val="00FF69C5"/>
    <w:rsid w:val="00FF6F92"/>
    <w:rsid w:val="00FF743E"/>
    <w:rsid w:val="00FF753D"/>
    <w:rsid w:val="00FF7602"/>
    <w:rsid w:val="00FF7687"/>
    <w:rsid w:val="00FF76CE"/>
    <w:rsid w:val="00FF7ABF"/>
    <w:rsid w:val="00FF7CC3"/>
    <w:rsid w:val="00FF7EA3"/>
    <w:rsid w:val="00FF7EF3"/>
    <w:rsid w:val="00FF7EF8"/>
    <w:rsid w:val="277BC6C8"/>
    <w:rsid w:val="441AA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B9D56"/>
  <w15:docId w15:val="{03698096-0207-44DE-9538-B23A6D0E3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8F0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5A18A0"/>
  </w:style>
  <w:style w:type="paragraph" w:customStyle="1" w:styleId="zKISOffAddress">
    <w:name w:val="zKISOffAddress"/>
    <w:basedOn w:val="Normal"/>
    <w:rsid w:val="00092AFB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26" Type="http://schemas.openxmlformats.org/officeDocument/2006/relationships/footer" Target="footer4.xml"/><Relationship Id="rId39" Type="http://schemas.openxmlformats.org/officeDocument/2006/relationships/chart" Target="charts/chart16.xml"/><Relationship Id="rId21" Type="http://schemas.openxmlformats.org/officeDocument/2006/relationships/footer" Target="footer2.xml"/><Relationship Id="rId34" Type="http://schemas.openxmlformats.org/officeDocument/2006/relationships/chart" Target="charts/chart11.xml"/><Relationship Id="rId42" Type="http://schemas.openxmlformats.org/officeDocument/2006/relationships/chart" Target="charts/chart19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9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chart" Target="charts/chart4.xml"/><Relationship Id="rId32" Type="http://schemas.openxmlformats.org/officeDocument/2006/relationships/chart" Target="charts/chart9.xml"/><Relationship Id="rId37" Type="http://schemas.openxmlformats.org/officeDocument/2006/relationships/chart" Target="charts/chart14.xml"/><Relationship Id="rId40" Type="http://schemas.openxmlformats.org/officeDocument/2006/relationships/chart" Target="charts/chart17.xml"/><Relationship Id="rId45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23" Type="http://schemas.openxmlformats.org/officeDocument/2006/relationships/footer" Target="footer3.xml"/><Relationship Id="rId28" Type="http://schemas.openxmlformats.org/officeDocument/2006/relationships/chart" Target="charts/chart6.xml"/><Relationship Id="rId36" Type="http://schemas.openxmlformats.org/officeDocument/2006/relationships/chart" Target="charts/chart1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31" Type="http://schemas.openxmlformats.org/officeDocument/2006/relationships/chart" Target="charts/chart8.xml"/><Relationship Id="rId44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3.xml"/><Relationship Id="rId27" Type="http://schemas.openxmlformats.org/officeDocument/2006/relationships/chart" Target="charts/chart5.xml"/><Relationship Id="rId30" Type="http://schemas.openxmlformats.org/officeDocument/2006/relationships/footer" Target="footer5.xml"/><Relationship Id="rId35" Type="http://schemas.openxmlformats.org/officeDocument/2006/relationships/chart" Target="charts/chart12.xml"/><Relationship Id="rId43" Type="http://schemas.openxmlformats.org/officeDocument/2006/relationships/chart" Target="charts/chart20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chart" Target="charts/chart3.xml"/><Relationship Id="rId25" Type="http://schemas.openxmlformats.org/officeDocument/2006/relationships/header" Target="header4.xml"/><Relationship Id="rId33" Type="http://schemas.openxmlformats.org/officeDocument/2006/relationships/chart" Target="charts/chart10.xml"/><Relationship Id="rId38" Type="http://schemas.openxmlformats.org/officeDocument/2006/relationships/chart" Target="charts/chart15.xml"/><Relationship Id="rId46" Type="http://schemas.openxmlformats.org/officeDocument/2006/relationships/theme" Target="theme/theme1.xml"/><Relationship Id="rId20" Type="http://schemas.openxmlformats.org/officeDocument/2006/relationships/footer" Target="footer1.xml"/><Relationship Id="rId41" Type="http://schemas.openxmlformats.org/officeDocument/2006/relationships/chart" Target="charts/chart1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0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.xlsx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chartUserShapes" Target="../drawings/drawing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2.xlsx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3.xlsx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4.xlsx"/><Relationship Id="rId2" Type="http://schemas.microsoft.com/office/2011/relationships/chartColorStyle" Target="colors15.xml"/><Relationship Id="rId1" Type="http://schemas.microsoft.com/office/2011/relationships/chartStyle" Target="style15.xml"/><Relationship Id="rId4" Type="http://schemas.openxmlformats.org/officeDocument/2006/relationships/chartUserShapes" Target="../drawings/drawing3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5.xlsx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6.xlsx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7.xlsx"/><Relationship Id="rId2" Type="http://schemas.microsoft.com/office/2011/relationships/chartColorStyle" Target="colors18.xml"/><Relationship Id="rId1" Type="http://schemas.microsoft.com/office/2011/relationships/chartStyle" Target="style18.xml"/><Relationship Id="rId4" Type="http://schemas.openxmlformats.org/officeDocument/2006/relationships/chartUserShapes" Target="../drawings/drawing4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8.xlsx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9.xlsx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1978E-3"/>
                  <c:y val="1.061571125265392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058-4DA0-A59E-52F8101826D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5696575</c:v>
                </c:pt>
                <c:pt idx="1">
                  <c:v>724944</c:v>
                </c:pt>
                <c:pt idx="2">
                  <c:v>385798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058-4DA0-A59E-52F8101826D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3591E-3"/>
                  <c:y val="3.53857041755117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058-4DA0-A59E-52F8101826D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6103515</c:v>
                </c:pt>
                <c:pt idx="1">
                  <c:v>714550</c:v>
                </c:pt>
                <c:pt idx="2">
                  <c:v>526981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058-4DA0-A59E-52F8101826D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8727091805831964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A3A6-4297-945C-29DB516E7FDE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A3A6-4297-945C-29DB516E7FDE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A3A6-4297-945C-29DB516E7FDE}"/>
              </c:ext>
            </c:extLst>
          </c:dPt>
          <c:dLbls>
            <c:dLbl>
              <c:idx val="0"/>
              <c:layout>
                <c:manualLayout>
                  <c:x val="-0.16111111111111112"/>
                  <c:y val="0.27841579177602799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A3A6-4297-945C-29DB516E7FDE}"/>
                </c:ext>
              </c:extLst>
            </c:dLbl>
            <c:dLbl>
              <c:idx val="1"/>
              <c:layout>
                <c:manualLayout>
                  <c:x val="0.10841688538932633"/>
                  <c:y val="-0.1912156605424322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A3A6-4297-945C-29DB516E7FD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5424734</c:v>
                </c:pt>
                <c:pt idx="1">
                  <c:v>1920312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A3A6-4297-945C-29DB516E7FD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9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EC06-49E7-AA39-DB18CA6FBD6B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EC06-49E7-AA39-DB18CA6FBD6B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EC06-49E7-AA39-DB18CA6FBD6B}"/>
              </c:ext>
            </c:extLst>
          </c:dPt>
          <c:dLbls>
            <c:dLbl>
              <c:idx val="0"/>
              <c:layout>
                <c:manualLayout>
                  <c:x val="0.12222222222222222"/>
                  <c:y val="0.2763009623797025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EC06-49E7-AA39-DB18CA6FBD6B}"/>
                </c:ext>
              </c:extLst>
            </c:dLbl>
            <c:dLbl>
              <c:idx val="1"/>
              <c:layout>
                <c:manualLayout>
                  <c:x val="-0.10833333333333334"/>
                  <c:y val="-0.20403958880139988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EC06-49E7-AA39-DB18CA6FBD6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#,##0</c:formatCode>
                <c:ptCount val="2"/>
                <c:pt idx="0">
                  <c:v>4712262</c:v>
                </c:pt>
                <c:pt idx="1">
                  <c:v>2095055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C06-49E7-AA39-DB18CA6FBD6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EC06-49E7-AA39-DB18CA6FBD6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A-EC06-49E7-AA39-DB18CA6FBD6B}"/>
              </c:ext>
            </c:extLst>
          </c:dPt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B-EC06-49E7-AA39-DB18CA6FBD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73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3698046</c:v>
                </c:pt>
                <c:pt idx="1">
                  <c:v>513369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53F-4A0A-A060-2C5282768C2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4303437</c:v>
                </c:pt>
                <c:pt idx="1">
                  <c:v>602378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53F-4A0A-A060-2C5282768C2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89328"/>
        <c:axId val="1686888240"/>
      </c:barChart>
      <c:catAx>
        <c:axId val="1686889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8240"/>
        <c:crosses val="autoZero"/>
        <c:auto val="1"/>
        <c:lblAlgn val="ctr"/>
        <c:lblOffset val="100"/>
        <c:noMultiLvlLbl val="0"/>
      </c:catAx>
      <c:valAx>
        <c:axId val="1686888240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9328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ayout>
        <c:manualLayout>
          <c:xMode val="edge"/>
          <c:yMode val="edge"/>
          <c:x val="0.77126891640223205"/>
          <c:y val="0.131670205237084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611111111111107"/>
          <c:h val="0.88611111111111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B8F5"/>
            </a:solidFill>
            <a:effectLst/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A7E-4418-A391-97551A91342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A7E-4418-A391-97551A913422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A7E-4418-A391-97551A913422}"/>
              </c:ext>
            </c:extLst>
          </c:dPt>
          <c:dLbls>
            <c:dLbl>
              <c:idx val="0"/>
              <c:layout>
                <c:manualLayout>
                  <c:x val="-0.1388888888888889"/>
                  <c:y val="0.10833355205599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916666666666666"/>
                      <c:h val="0.448611111111111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9A7E-4418-A391-97551A913422}"/>
                </c:ext>
              </c:extLst>
            </c:dLbl>
            <c:dLbl>
              <c:idx val="1"/>
              <c:layout>
                <c:manualLayout>
                  <c:x val="1.6666666666666666E-2"/>
                  <c:y val="-4.861132983377083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249999999999999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9A7E-4418-A391-97551A91342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4303437</c:v>
                </c:pt>
                <c:pt idx="1">
                  <c:v>602378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A7E-4418-A391-97551A91342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3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effectLst/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B0C7-4F15-A8F7-FF0AFA04A7E9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B0C7-4F15-A8F7-FF0AFA04A7E9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B0C7-4F15-A8F7-FF0AFA04A7E9}"/>
              </c:ext>
            </c:extLst>
          </c:dPt>
          <c:dLbls>
            <c:dLbl>
              <c:idx val="0"/>
              <c:layout>
                <c:manualLayout>
                  <c:x val="0.14444444444444443"/>
                  <c:y val="0.17101224846894139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5694444444444445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B0C7-4F15-A8F7-FF0AFA04A7E9}"/>
                </c:ext>
              </c:extLst>
            </c:dLbl>
            <c:dLbl>
              <c:idx val="1"/>
              <c:layout>
                <c:manualLayout>
                  <c:x val="-0.05"/>
                  <c:y val="-7.745778652668416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833333333333335"/>
                      <c:h val="0.22916666666666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B0C7-4F15-A8F7-FF0AFA04A7E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3698046</c:v>
                </c:pt>
                <c:pt idx="1">
                  <c:v>513369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B0C7-4F15-A8F7-FF0AFA04A7E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6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9220427</c:v>
                </c:pt>
                <c:pt idx="1">
                  <c:v>4418275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7FD-46EE-8E0D-E104A5A0021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10781512</c:v>
                </c:pt>
                <c:pt idx="1">
                  <c:v>3823422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7FD-46EE-8E0D-E104A5A0021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9120"/>
        <c:axId val="1686894768"/>
      </c:barChart>
      <c:catAx>
        <c:axId val="168689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4768"/>
        <c:crosses val="autoZero"/>
        <c:auto val="1"/>
        <c:lblAlgn val="ctr"/>
        <c:lblOffset val="100"/>
        <c:noMultiLvlLbl val="0"/>
      </c:catAx>
      <c:valAx>
        <c:axId val="1686894768"/>
        <c:scaling>
          <c:orientation val="minMax"/>
          <c:max val="12000000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9120"/>
        <c:crossesAt val="1"/>
        <c:crossBetween val="between"/>
        <c:majorUnit val="2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8071250454067656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238C-430C-8CE3-EFCB0387BC1D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38C-430C-8CE3-EFCB0387BC1D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238C-430C-8CE3-EFCB0387BC1D}"/>
              </c:ext>
            </c:extLst>
          </c:dPt>
          <c:dLbls>
            <c:dLbl>
              <c:idx val="0"/>
              <c:layout>
                <c:manualLayout>
                  <c:x val="-0.15"/>
                  <c:y val="0.28397134733158358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238C-430C-8CE3-EFCB0387BC1D}"/>
                </c:ext>
              </c:extLst>
            </c:dLbl>
            <c:dLbl>
              <c:idx val="1"/>
              <c:layout>
                <c:manualLayout>
                  <c:x val="0.11397244094488188"/>
                  <c:y val="-0.1578823272090988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238C-430C-8CE3-EFCB0387BC1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10781512</c:v>
                </c:pt>
                <c:pt idx="1">
                  <c:v>3823422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38C-430C-8CE3-EFCB0387BC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9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0446-4B21-B42C-7DC8D4FD8B51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0446-4B21-B42C-7DC8D4FD8B51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0446-4B21-B42C-7DC8D4FD8B51}"/>
              </c:ext>
            </c:extLst>
          </c:dPt>
          <c:dLbls>
            <c:dLbl>
              <c:idx val="0"/>
              <c:layout>
                <c:manualLayout>
                  <c:x val="0.15555555555555556"/>
                  <c:y val="0.2066316710411198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0446-4B21-B42C-7DC8D4FD8B51}"/>
                </c:ext>
              </c:extLst>
            </c:dLbl>
            <c:dLbl>
              <c:idx val="1"/>
              <c:layout>
                <c:manualLayout>
                  <c:x val="-0.15833333333333333"/>
                  <c:y val="-0.14292847769028871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0446-4B21-B42C-7DC8D4FD8B5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9220427</c:v>
                </c:pt>
                <c:pt idx="1">
                  <c:v>4418275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446-4B21-B42C-7DC8D4FD8B5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0446-4B21-B42C-7DC8D4FD8B5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A-0446-4B21-B42C-7DC8D4FD8B51}"/>
              </c:ext>
            </c:extLst>
          </c:dPt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B-0446-4B21-B42C-7DC8D4FD8B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87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7366857</c:v>
                </c:pt>
                <c:pt idx="1">
                  <c:v>1135635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2C0-4376-9568-19C1A391146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8508415</c:v>
                </c:pt>
                <c:pt idx="1">
                  <c:v>1247182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2C0-4376-9568-19C1A39114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89328"/>
        <c:axId val="1686888240"/>
      </c:barChart>
      <c:catAx>
        <c:axId val="1686889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8240"/>
        <c:crosses val="autoZero"/>
        <c:auto val="1"/>
        <c:lblAlgn val="ctr"/>
        <c:lblOffset val="100"/>
        <c:noMultiLvlLbl val="0"/>
      </c:catAx>
      <c:valAx>
        <c:axId val="1686888240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9328"/>
        <c:crossesAt val="1"/>
        <c:crossBetween val="between"/>
        <c:majorUnit val="2000000"/>
      </c:valAx>
      <c:spPr>
        <a:noFill/>
        <a:ln cap="rnd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ayout>
        <c:manualLayout>
          <c:xMode val="edge"/>
          <c:yMode val="edge"/>
          <c:x val="0.78917001284438892"/>
          <c:y val="0.131670205237084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611111111111107"/>
          <c:h val="0.88611111111111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2AA9-455E-9E4E-E9D311D6E35D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AA9-455E-9E4E-E9D311D6E35D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2AA9-455E-9E4E-E9D311D6E35D}"/>
              </c:ext>
            </c:extLst>
          </c:dPt>
          <c:dLbls>
            <c:dLbl>
              <c:idx val="0"/>
              <c:layout>
                <c:manualLayout>
                  <c:x val="-0.15"/>
                  <c:y val="0.1805557742782152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916666666666666"/>
                      <c:h val="0.448611111111111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2AA9-455E-9E4E-E9D311D6E35D}"/>
                </c:ext>
              </c:extLst>
            </c:dLbl>
            <c:dLbl>
              <c:idx val="1"/>
              <c:layout>
                <c:manualLayout>
                  <c:x val="2.7777777777777776E-2"/>
                  <c:y val="-7.083355205599295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249999999999999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2AA9-455E-9E4E-E9D311D6E35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8508415</c:v>
                </c:pt>
                <c:pt idx="1">
                  <c:v>1247182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AA9-455E-9E4E-E9D311D6E3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1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142-4511-A562-901104DE654B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142-4511-A562-901104DE654B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142-4511-A562-901104DE654B}"/>
              </c:ext>
            </c:extLst>
          </c:dPt>
          <c:dLbls>
            <c:dLbl>
              <c:idx val="0"/>
              <c:layout>
                <c:manualLayout>
                  <c:x val="-0.14142614241071239"/>
                  <c:y val="-3.2870013949127606E-2"/>
                </c:manualLayout>
              </c:layout>
              <c:tx>
                <c:rich>
                  <a:bodyPr/>
                  <a:lstStyle/>
                  <a:p>
                    <a:fld id="{B60817D2-31D2-43EE-A65F-F0B7A4C2455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6142-4511-A562-901104DE654B}"/>
                </c:ext>
              </c:extLst>
            </c:dLbl>
            <c:dLbl>
              <c:idx val="1"/>
              <c:layout>
                <c:manualLayout>
                  <c:x val="0.10942083370434914"/>
                  <c:y val="-3.380357646484905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8F87AFB9-BA63-40C4-AF6C-9227FF7EFE8F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1147816942914449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6142-4511-A562-901104DE654B}"/>
                </c:ext>
              </c:extLst>
            </c:dLbl>
            <c:dLbl>
              <c:idx val="2"/>
              <c:layout>
                <c:manualLayout>
                  <c:x val="0.13013538897298582"/>
                  <c:y val="6.5416072748892842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CFEDE88F-BDD3-4EEF-BE47-276408F700BB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6142-4511-A562-901104DE654B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6103515</c:v>
                </c:pt>
                <c:pt idx="1">
                  <c:v>526981</c:v>
                </c:pt>
                <c:pt idx="2">
                  <c:v>714550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142-4511-A562-901104DE654B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4A61-4700-8E4C-432D86B0C2CE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4A61-4700-8E4C-432D86B0C2CE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4A61-4700-8E4C-432D86B0C2CE}"/>
              </c:ext>
            </c:extLst>
          </c:dPt>
          <c:dLbls>
            <c:dLbl>
              <c:idx val="0"/>
              <c:layout>
                <c:manualLayout>
                  <c:x val="0.13333333333333333"/>
                  <c:y val="0.14879002624671916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5694444444444445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4A61-4700-8E4C-432D86B0C2CE}"/>
                </c:ext>
              </c:extLst>
            </c:dLbl>
            <c:dLbl>
              <c:idx val="1"/>
              <c:layout>
                <c:manualLayout>
                  <c:x val="-0.05"/>
                  <c:y val="-5.523556430446199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833333333333335"/>
                      <c:h val="0.22916666666666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4A61-4700-8E4C-432D86B0C2C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7366857</c:v>
                </c:pt>
                <c:pt idx="1">
                  <c:v>1135635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4A61-4700-8E4C-432D86B0C2C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FA5-4C0E-97DB-0D670D33307B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FA5-4C0E-97DB-0D670D33307B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FA5-4C0E-97DB-0D670D33307B}"/>
              </c:ext>
            </c:extLst>
          </c:dPt>
          <c:dLbls>
            <c:dLbl>
              <c:idx val="0"/>
              <c:layout>
                <c:manualLayout>
                  <c:x val="0.17858383815767104"/>
                  <c:y val="-8.8396230263963121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5437722816638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9FA5-4C0E-97DB-0D670D33307B}"/>
                </c:ext>
              </c:extLst>
            </c:dLbl>
            <c:dLbl>
              <c:idx val="1"/>
              <c:layout>
                <c:manualLayout>
                  <c:x val="-6.9034261712546591E-2"/>
                  <c:y val="8.4341928113908046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001782952486389"/>
                      <c:h val="0.162626167843009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9FA5-4C0E-97DB-0D670D33307B}"/>
                </c:ext>
              </c:extLst>
            </c:dLbl>
            <c:dLbl>
              <c:idx val="2"/>
              <c:layout>
                <c:manualLayout>
                  <c:x val="-9.1120896617780597E-2"/>
                  <c:y val="-3.0090163600016318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612278323029525"/>
                      <c:h val="0.16580310880829016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9FA5-4C0E-97DB-0D670D33307B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5696575</c:v>
                </c:pt>
                <c:pt idx="1">
                  <c:v>724944</c:v>
                </c:pt>
                <c:pt idx="2">
                  <c:v>385798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FA5-4C0E-97DB-0D670D33307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3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9FA5-4C0E-97DB-0D670D33307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9FA5-4C0E-97DB-0D670D33307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9FA5-4C0E-97DB-0D670D33307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9FA5-4C0E-97DB-0D670D33307B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11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1978E-3"/>
                  <c:y val="1.061571125265392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EE7-4296-BB34-EA341F87944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11518061</c:v>
                </c:pt>
                <c:pt idx="1">
                  <c:v>1390578</c:v>
                </c:pt>
                <c:pt idx="2">
                  <c:v>730063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EE7-4296-BB34-EA341F879443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3591E-3"/>
                  <c:y val="3.53857041755117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EE7-4296-BB34-EA341F87944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12180273</c:v>
                </c:pt>
                <c:pt idx="1">
                  <c:v>1318855</c:v>
                </c:pt>
                <c:pt idx="2">
                  <c:v>1105806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EE7-4296-BB34-EA341F879443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C11C-4B2E-A39C-F59FF18C03BB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C11C-4B2E-A39C-F59FF18C03BB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C11C-4B2E-A39C-F59FF18C03BB}"/>
              </c:ext>
            </c:extLst>
          </c:dPt>
          <c:dLbls>
            <c:dLbl>
              <c:idx val="0"/>
              <c:layout>
                <c:manualLayout>
                  <c:x val="-0.13604111279304951"/>
                  <c:y val="-8.1272724500918547E-2"/>
                </c:manualLayout>
              </c:layout>
              <c:tx>
                <c:rich>
                  <a:bodyPr/>
                  <a:lstStyle/>
                  <a:p>
                    <a:fld id="{B60817D2-31D2-43EE-A65F-F0B7A4C2455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C11C-4B2E-A39C-F59FF18C03BB}"/>
                </c:ext>
              </c:extLst>
            </c:dLbl>
            <c:dLbl>
              <c:idx val="1"/>
              <c:layout>
                <c:manualLayout>
                  <c:x val="0.10942062169530908"/>
                  <c:y val="-9.6022211889535102E-3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8F87AFB9-BA63-40C4-AF6C-9227FF7EFE8F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455840637044758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C11C-4B2E-A39C-F59FF18C03BB}"/>
                </c:ext>
              </c:extLst>
            </c:dLbl>
            <c:dLbl>
              <c:idx val="2"/>
              <c:layout>
                <c:manualLayout>
                  <c:x val="0.10859527050233421"/>
                  <c:y val="0.10897851224550464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CFEDE88F-BDD3-4EEF-BE47-276408F700BB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697361335487345"/>
                      <c:h val="0.2032913843175217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C11C-4B2E-A39C-F59FF18C03BB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12180273</c:v>
                </c:pt>
                <c:pt idx="1">
                  <c:v>1105806</c:v>
                </c:pt>
                <c:pt idx="2">
                  <c:v>1318855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C11C-4B2E-A39C-F59FF18C03BB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1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78F-44C6-896B-D6FD12211D7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78F-44C6-896B-D6FD12211D72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78F-44C6-896B-D6FD12211D72}"/>
              </c:ext>
            </c:extLst>
          </c:dPt>
          <c:dLbls>
            <c:dLbl>
              <c:idx val="0"/>
              <c:layout>
                <c:manualLayout>
                  <c:x val="0.18384976759421659"/>
                  <c:y val="-0.11430296601525845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5437722816638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978F-44C6-896B-D6FD12211D72}"/>
                </c:ext>
              </c:extLst>
            </c:dLbl>
            <c:dLbl>
              <c:idx val="1"/>
              <c:layout>
                <c:manualLayout>
                  <c:x val="-0.11116169720491099"/>
                  <c:y val="9.4704622414426176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001782952486389"/>
                      <c:h val="0.162626167843009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978F-44C6-896B-D6FD12211D72}"/>
                </c:ext>
              </c:extLst>
            </c:dLbl>
            <c:dLbl>
              <c:idx val="2"/>
              <c:layout>
                <c:manualLayout>
                  <c:x val="-0.10851878112392349"/>
                  <c:y val="-2.2318142874627814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4075829383886255"/>
                      <c:h val="0.2176165803108808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978F-44C6-896B-D6FD12211D72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11518061</c:v>
                </c:pt>
                <c:pt idx="1">
                  <c:v>1390578</c:v>
                </c:pt>
                <c:pt idx="2">
                  <c:v>730063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78F-44C6-896B-D6FD12211D7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6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978F-44C6-896B-D6FD12211D7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978F-44C6-896B-D6FD12211D7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978F-44C6-896B-D6FD12211D7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978F-44C6-896B-D6FD12211D72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1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fld id="{922AD514-D7BB-4B40-9D03-D346EC7F5B4C}" type="VALUE">
                      <a:rPr lang="en-US"/>
                      <a:pPr/>
                      <a:t>[VALUE]</a:t>
                    </a:fld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7F97-4CE4-8B33-FCCB810AE3B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4712262</c:v>
                </c:pt>
                <c:pt idx="1">
                  <c:v>2095055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F97-4CE4-8B33-FCCB810AE3B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5424734</c:v>
                </c:pt>
                <c:pt idx="1">
                  <c:v>1920312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F97-4CE4-8B33-FCCB810AE3B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9120"/>
        <c:axId val="1686894768"/>
      </c:barChart>
      <c:catAx>
        <c:axId val="168689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4768"/>
        <c:crosses val="autoZero"/>
        <c:auto val="1"/>
        <c:lblAlgn val="ctr"/>
        <c:lblOffset val="100"/>
        <c:noMultiLvlLbl val="0"/>
      </c:catAx>
      <c:valAx>
        <c:axId val="1686894768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9120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4472254930692161"/>
          <c:y val="0.13874734607218683"/>
          <c:w val="0.18990030692341303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0.8256</cdr:x>
      <cdr:y>0.76949</cdr:y>
    </cdr:from>
    <cdr:to>
      <cdr:x>0.86826</cdr:x>
      <cdr:y>0.83318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04675" y="2761702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0.82619</cdr:x>
      <cdr:y>0.76858</cdr:y>
    </cdr:from>
    <cdr:to>
      <cdr:x>0.86907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89147" y="2758440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0.8256</cdr:x>
      <cdr:y>0.76949</cdr:y>
    </cdr:from>
    <cdr:to>
      <cdr:x>0.86826</cdr:x>
      <cdr:y>0.83318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04675" y="2761702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0.82619</cdr:x>
      <cdr:y>0.76858</cdr:y>
    </cdr:from>
    <cdr:to>
      <cdr:x>0.86907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89147" y="2758440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1FE9F87B41A245A0E079FF91A4DEF2" ma:contentTypeVersion="17" ma:contentTypeDescription="สร้างเอกสารใหม่" ma:contentTypeScope="" ma:versionID="4730408f2f50c0977fcca11d08ea0274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bf2fd3ba91d1f4591525d6135b4e0760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9CFF79-A500-4D66-81F1-ECF0216377A6}"/>
</file>

<file path=customXml/itemProps2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9556fa0-4edd-4100-8520-1f4abf9ba927"/>
    <ds:schemaRef ds:uri="2de97f53-ebdd-482c-838d-8688d11d83df"/>
  </ds:schemaRefs>
</ds:datastoreItem>
</file>

<file path=customXml/itemProps3.xml><?xml version="1.0" encoding="utf-8"?>
<ds:datastoreItem xmlns:ds="http://schemas.openxmlformats.org/officeDocument/2006/customXml" ds:itemID="{1ED56FC1-480F-4584-BE09-62F0133F3F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9c31d32-11b4-406c-affc-f4428d7ab1ac}" enabled="1" method="Privileged" siteId="{cb3ed3b0-202c-4365-b20f-86f8ed08f887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103</TotalTime>
  <Pages>26</Pages>
  <Words>4000</Words>
  <Characters>22803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Wanthanee, Kraisutha</cp:lastModifiedBy>
  <cp:revision>14</cp:revision>
  <cp:lastPrinted>2025-07-29T04:06:00Z</cp:lastPrinted>
  <dcterms:created xsi:type="dcterms:W3CDTF">2025-07-29T04:39:00Z</dcterms:created>
  <dcterms:modified xsi:type="dcterms:W3CDTF">2025-08-05T08:10:00Z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2023-06-23T07:45:06Z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0369d537-aff8-4fbf-9716-fa9c965156ea</vt:lpwstr>
  </property>
  <property fmtid="{D5CDD505-2E9C-101B-9397-08002B2CF9AE}" pid="8" name="MSIP_Label_a6b42c54-cfeb-4535-9ee6-866b3abbb09d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0x010100CF1FE9F87B41A245A0E079FF91A4DEF2</vt:lpwstr>
  </property>
  <property fmtid="{D5CDD505-2E9C-101B-9397-08002B2CF9AE}" pid="11" name="ClassificationContentMarkingHeaderShapeIds">
    <vt:lpwstr>3fdb34cb,6ba6c499,56268dac,ec27216,6cccab19</vt:lpwstr>
  </property>
  <property fmtid="{D5CDD505-2E9C-101B-9397-08002B2CF9AE}" pid="12" name="ClassificationContentMarkingHeaderFontProps">
    <vt:lpwstr>#000000,10,Calibri</vt:lpwstr>
  </property>
  <property fmtid="{D5CDD505-2E9C-101B-9397-08002B2CF9AE}" pid="13" name="ClassificationContentMarkingHeaderText">
    <vt:lpwstr>Confidential (Internal and OSP Partner Use)</vt:lpwstr>
  </property>
  <property fmtid="{D5CDD505-2E9C-101B-9397-08002B2CF9AE}" pid="14" name="ClassificationContentMarkingFooterShapeIds">
    <vt:lpwstr>aebf2b4,45b98cc4,2bbf446d,1cdf832f,a23741e</vt:lpwstr>
  </property>
  <property fmtid="{D5CDD505-2E9C-101B-9397-08002B2CF9AE}" pid="15" name="ClassificationContentMarkingFooterFontProps">
    <vt:lpwstr>#000000,8,Calibri</vt:lpwstr>
  </property>
  <property fmtid="{D5CDD505-2E9C-101B-9397-08002B2CF9AE}" pid="16" name="ClassificationContentMarkingFooterText">
    <vt:lpwstr>This document is confidential and for internal employees and OSP partners only. Unauthorized sharing, copying, or distribution is prohibited. If received in error, notify the sender and delete it.</vt:lpwstr>
  </property>
</Properties>
</file>