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65"/>
        <w:gridCol w:w="270"/>
        <w:gridCol w:w="7864"/>
      </w:tblGrid>
      <w:tr w:rsidR="00BE10D7" w:rsidRPr="00D72255" w14:paraId="08206B76" w14:textId="77777777" w:rsidTr="002455AF"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</w:tcPr>
          <w:p w14:paraId="35DDF8DE" w14:textId="0BF57058" w:rsidR="00BE10D7" w:rsidRPr="00D72255" w:rsidRDefault="00BE10D7" w:rsidP="003C20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bookmarkStart w:id="0" w:name="_Hlk35024373"/>
            <w:r w:rsidRPr="00F75824">
              <w:rPr>
                <w:rFonts w:ascii="Angsana New" w:hAnsi="Angsana New" w:cs="Angsana New" w:hint="cs"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FA123D5" w14:textId="77777777" w:rsidR="00BE10D7" w:rsidRPr="00D72255" w:rsidRDefault="00BE10D7" w:rsidP="003C20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864" w:type="dxa"/>
            <w:tcBorders>
              <w:top w:val="nil"/>
              <w:left w:val="nil"/>
              <w:bottom w:val="nil"/>
              <w:right w:val="nil"/>
            </w:tcBorders>
          </w:tcPr>
          <w:p w14:paraId="03E876C1" w14:textId="77777777" w:rsidR="00BE10D7" w:rsidRPr="00D72255" w:rsidRDefault="00BE10D7" w:rsidP="003C20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F75824">
              <w:rPr>
                <w:rFonts w:ascii="Angsana New" w:hAnsi="Angsana New" w:cs="Angsana New" w:hint="cs"/>
                <w:sz w:val="28"/>
                <w:szCs w:val="28"/>
                <w:cs/>
              </w:rPr>
              <w:t>สารบัญ</w:t>
            </w:r>
          </w:p>
        </w:tc>
      </w:tr>
      <w:tr w:rsidR="00BE10D7" w:rsidRPr="00D72255" w14:paraId="37B700AE" w14:textId="77777777" w:rsidTr="002455AF"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</w:tcPr>
          <w:p w14:paraId="5EC73AD3" w14:textId="77777777" w:rsidR="00BE10D7" w:rsidRPr="00F75824" w:rsidRDefault="00BE10D7" w:rsidP="003C20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C2889E5" w14:textId="77777777" w:rsidR="00BE10D7" w:rsidRPr="00D72255" w:rsidRDefault="00BE10D7" w:rsidP="003C20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864" w:type="dxa"/>
            <w:tcBorders>
              <w:top w:val="nil"/>
              <w:left w:val="nil"/>
              <w:bottom w:val="nil"/>
              <w:right w:val="nil"/>
            </w:tcBorders>
          </w:tcPr>
          <w:p w14:paraId="5A3ED67B" w14:textId="77777777" w:rsidR="00BE10D7" w:rsidRPr="00D72255" w:rsidRDefault="00BE10D7" w:rsidP="003C20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5E7C25" w:rsidRPr="00D72255" w14:paraId="6BF04781" w14:textId="77777777" w:rsidTr="002455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65" w:type="dxa"/>
          </w:tcPr>
          <w:p w14:paraId="52EBBBC4" w14:textId="77777777" w:rsidR="005E7C25" w:rsidRPr="00F75824" w:rsidRDefault="005E7C25" w:rsidP="003C2034">
            <w:pPr>
              <w:pStyle w:val="TOC2"/>
              <w:numPr>
                <w:ilvl w:val="0"/>
                <w:numId w:val="23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388F3A8D" w14:textId="77777777" w:rsidR="005E7C25" w:rsidRPr="00D72255" w:rsidRDefault="005E7C25" w:rsidP="003C20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64" w:type="dxa"/>
          </w:tcPr>
          <w:p w14:paraId="69C5FFB9" w14:textId="0C7124A8" w:rsidR="005E7C25" w:rsidRPr="00F75824" w:rsidRDefault="005E7C25" w:rsidP="003C20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F75824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>ข้อมูลทั่วไป</w:t>
            </w:r>
          </w:p>
        </w:tc>
      </w:tr>
      <w:tr w:rsidR="00BE10D7" w:rsidRPr="00D72255" w14:paraId="5F1F0451" w14:textId="77777777" w:rsidTr="002455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65" w:type="dxa"/>
          </w:tcPr>
          <w:p w14:paraId="02A1DE71" w14:textId="77777777" w:rsidR="00BE10D7" w:rsidRPr="00F75824" w:rsidRDefault="00BE10D7" w:rsidP="003C2034">
            <w:pPr>
              <w:pStyle w:val="TOC2"/>
              <w:numPr>
                <w:ilvl w:val="0"/>
                <w:numId w:val="23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16DF569E" w14:textId="77777777" w:rsidR="00BE10D7" w:rsidRPr="00D72255" w:rsidRDefault="00BE10D7" w:rsidP="003C20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64" w:type="dxa"/>
          </w:tcPr>
          <w:p w14:paraId="110A9C68" w14:textId="7429924B" w:rsidR="00BE10D7" w:rsidRPr="00F75824" w:rsidRDefault="00BE10D7" w:rsidP="003C20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F75824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>เกณฑ์การจัดทำ</w:t>
            </w:r>
            <w:r w:rsidR="00E9245A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>ข้อมูลทางการเงิน</w:t>
            </w:r>
            <w:r w:rsidRPr="00F75824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>ระหว่างกา</w:t>
            </w:r>
            <w:r w:rsidR="005D6401" w:rsidRPr="00F75824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>ล</w:t>
            </w:r>
          </w:p>
        </w:tc>
      </w:tr>
      <w:tr w:rsidR="002E093F" w:rsidRPr="00D72255" w14:paraId="1C688E4E" w14:textId="77777777" w:rsidTr="002455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65" w:type="dxa"/>
          </w:tcPr>
          <w:p w14:paraId="53F59AA3" w14:textId="77777777" w:rsidR="002E093F" w:rsidRPr="00F75824" w:rsidRDefault="002E093F" w:rsidP="003C2034">
            <w:pPr>
              <w:pStyle w:val="TOC2"/>
              <w:numPr>
                <w:ilvl w:val="0"/>
                <w:numId w:val="23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103A33F6" w14:textId="77777777" w:rsidR="002E093F" w:rsidRPr="00D72255" w:rsidRDefault="002E093F" w:rsidP="003C20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64" w:type="dxa"/>
          </w:tcPr>
          <w:p w14:paraId="23E8288E" w14:textId="0FB185CE" w:rsidR="002E093F" w:rsidRPr="00F75824" w:rsidRDefault="00B80360" w:rsidP="003C20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F75824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นโยบายการบัญชีที่มีสาระสำคัญ</w:t>
            </w:r>
          </w:p>
        </w:tc>
      </w:tr>
      <w:tr w:rsidR="00E220DC" w:rsidRPr="00D72255" w14:paraId="5359051D" w14:textId="77777777" w:rsidTr="002455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65" w:type="dxa"/>
          </w:tcPr>
          <w:p w14:paraId="26F31D98" w14:textId="77777777" w:rsidR="00E220DC" w:rsidRPr="00F75824" w:rsidRDefault="00E220DC" w:rsidP="003C2034">
            <w:pPr>
              <w:pStyle w:val="TOC2"/>
              <w:numPr>
                <w:ilvl w:val="0"/>
                <w:numId w:val="23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57C31CB8" w14:textId="77777777" w:rsidR="00E220DC" w:rsidRPr="00D72255" w:rsidRDefault="00E220DC" w:rsidP="003C20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64" w:type="dxa"/>
          </w:tcPr>
          <w:p w14:paraId="7331AA23" w14:textId="1E7F8D90" w:rsidR="00E220DC" w:rsidRPr="00F75824" w:rsidRDefault="00E220DC" w:rsidP="003C20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F75824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การดำเนินงานต่อเนื่อง</w:t>
            </w:r>
          </w:p>
        </w:tc>
      </w:tr>
      <w:tr w:rsidR="00BE10D7" w:rsidRPr="00D72255" w14:paraId="6AD130BF" w14:textId="77777777" w:rsidTr="002455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65" w:type="dxa"/>
          </w:tcPr>
          <w:p w14:paraId="43F57CA7" w14:textId="77777777" w:rsidR="00BE10D7" w:rsidRPr="00F75824" w:rsidRDefault="00BE10D7" w:rsidP="003C2034">
            <w:pPr>
              <w:pStyle w:val="TOC2"/>
              <w:numPr>
                <w:ilvl w:val="0"/>
                <w:numId w:val="23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3BBBFBB8" w14:textId="77777777" w:rsidR="00BE10D7" w:rsidRPr="00D72255" w:rsidRDefault="00BE10D7" w:rsidP="003C20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64" w:type="dxa"/>
          </w:tcPr>
          <w:p w14:paraId="35B48EA5" w14:textId="2CE36B00" w:rsidR="00BE10D7" w:rsidRPr="00F75824" w:rsidRDefault="002B19AE" w:rsidP="002B19AE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F75824">
              <w:rPr>
                <w:rFonts w:ascii="Angsana New" w:hAnsi="Angsana New"/>
                <w:sz w:val="28"/>
                <w:szCs w:val="28"/>
                <w:cs/>
              </w:rPr>
              <w:t>รายการธุรกิจกับ</w:t>
            </w:r>
            <w:r w:rsidR="00BE10D7" w:rsidRPr="00F75824">
              <w:rPr>
                <w:rFonts w:ascii="Angsana New" w:hAnsi="Angsana New" w:hint="cs"/>
                <w:sz w:val="28"/>
                <w:szCs w:val="28"/>
                <w:cs/>
              </w:rPr>
              <w:t>บุคคลหรือกิจการที่เกี่ยวข้องกัน</w:t>
            </w:r>
            <w:r w:rsidRPr="00F75824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</w:tr>
      <w:tr w:rsidR="00BE10D7" w:rsidRPr="00D72255" w14:paraId="309E6A0F" w14:textId="77777777" w:rsidTr="002455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65" w:type="dxa"/>
          </w:tcPr>
          <w:p w14:paraId="7648034C" w14:textId="77777777" w:rsidR="00BE10D7" w:rsidRPr="00F75824" w:rsidRDefault="00BE10D7" w:rsidP="003C2034">
            <w:pPr>
              <w:pStyle w:val="TOC2"/>
              <w:numPr>
                <w:ilvl w:val="0"/>
                <w:numId w:val="23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43B37AD0" w14:textId="77777777" w:rsidR="00BE10D7" w:rsidRPr="0049202D" w:rsidRDefault="00BE10D7" w:rsidP="003C20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64" w:type="dxa"/>
          </w:tcPr>
          <w:p w14:paraId="577B4F4F" w14:textId="77777777" w:rsidR="00BE10D7" w:rsidRPr="00F75824" w:rsidRDefault="00BE10D7" w:rsidP="003C20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F75824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</w:tr>
      <w:tr w:rsidR="00BE10D7" w:rsidRPr="00D72255" w14:paraId="72994976" w14:textId="77777777" w:rsidTr="002455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65" w:type="dxa"/>
          </w:tcPr>
          <w:p w14:paraId="48578B8E" w14:textId="77777777" w:rsidR="00BE10D7" w:rsidRPr="00F75824" w:rsidRDefault="00BE10D7" w:rsidP="003C2034">
            <w:pPr>
              <w:pStyle w:val="TOC2"/>
              <w:numPr>
                <w:ilvl w:val="0"/>
                <w:numId w:val="23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619192B6" w14:textId="77777777" w:rsidR="00BE10D7" w:rsidRPr="00A07055" w:rsidRDefault="00BE10D7" w:rsidP="003C20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64" w:type="dxa"/>
          </w:tcPr>
          <w:p w14:paraId="28B63EF0" w14:textId="77777777" w:rsidR="00BE10D7" w:rsidRPr="00F75824" w:rsidRDefault="00BE10D7" w:rsidP="003C2034">
            <w:pPr>
              <w:tabs>
                <w:tab w:val="left" w:pos="540"/>
              </w:tabs>
              <w:spacing w:line="240" w:lineRule="auto"/>
              <w:ind w:left="540" w:hanging="54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75824">
              <w:rPr>
                <w:rFonts w:ascii="Angsana New" w:hAnsi="Angsana New" w:hint="cs"/>
                <w:sz w:val="28"/>
                <w:szCs w:val="28"/>
                <w:cs/>
              </w:rPr>
              <w:t>สินทรัพย์และหนี้สินที่เกิดจากสัญญา</w:t>
            </w:r>
          </w:p>
        </w:tc>
      </w:tr>
      <w:tr w:rsidR="00174B28" w:rsidRPr="00D72255" w14:paraId="0294A852" w14:textId="77777777" w:rsidTr="002455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65" w:type="dxa"/>
          </w:tcPr>
          <w:p w14:paraId="1A5CFFC6" w14:textId="77777777" w:rsidR="00174B28" w:rsidRPr="00D72255" w:rsidRDefault="00174B28" w:rsidP="003C2034">
            <w:pPr>
              <w:pStyle w:val="TOC2"/>
              <w:numPr>
                <w:ilvl w:val="0"/>
                <w:numId w:val="23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70" w:type="dxa"/>
          </w:tcPr>
          <w:p w14:paraId="7CCD1895" w14:textId="77777777" w:rsidR="00174B28" w:rsidRPr="00D72255" w:rsidRDefault="00174B28" w:rsidP="003C20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64" w:type="dxa"/>
          </w:tcPr>
          <w:p w14:paraId="6334FB2C" w14:textId="715476BD" w:rsidR="00174B28" w:rsidRPr="00F75824" w:rsidRDefault="00857D7A" w:rsidP="003C2034">
            <w:pPr>
              <w:pStyle w:val="index"/>
              <w:tabs>
                <w:tab w:val="clear" w:pos="1134"/>
              </w:tabs>
              <w:spacing w:after="0" w:line="380" w:lineRule="exact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F75824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เงินฝากสถาบันการเงินที่ติดภาระค้ำประกัน</w:t>
            </w:r>
          </w:p>
        </w:tc>
      </w:tr>
      <w:tr w:rsidR="00BE10D7" w:rsidRPr="00D72255" w14:paraId="2C793063" w14:textId="77777777" w:rsidTr="002455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65" w:type="dxa"/>
          </w:tcPr>
          <w:p w14:paraId="7DA4309F" w14:textId="77777777" w:rsidR="00BE10D7" w:rsidRPr="00D72255" w:rsidRDefault="00BE10D7" w:rsidP="003C2034">
            <w:pPr>
              <w:pStyle w:val="TOC2"/>
              <w:numPr>
                <w:ilvl w:val="0"/>
                <w:numId w:val="23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70" w:type="dxa"/>
          </w:tcPr>
          <w:p w14:paraId="1EEA2E3D" w14:textId="77777777" w:rsidR="00BE10D7" w:rsidRPr="00D72255" w:rsidRDefault="00BE10D7" w:rsidP="003C20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64" w:type="dxa"/>
          </w:tcPr>
          <w:p w14:paraId="18FC91FC" w14:textId="77777777" w:rsidR="00BE10D7" w:rsidRPr="00F75824" w:rsidRDefault="00BE10D7" w:rsidP="003C2034">
            <w:pPr>
              <w:pStyle w:val="index"/>
              <w:tabs>
                <w:tab w:val="clear" w:pos="1134"/>
              </w:tabs>
              <w:spacing w:after="0" w:line="380" w:lineRule="exact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F75824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ที่ดิน อาคารและอุปกรณ์</w:t>
            </w:r>
            <w:r w:rsidRPr="00D72255">
              <w:rPr>
                <w:rFonts w:ascii="Angsana New" w:hAnsi="Angsana New" w:cs="Angsana New" w:hint="cs"/>
                <w:sz w:val="28"/>
                <w:szCs w:val="28"/>
              </w:rPr>
              <w:t xml:space="preserve"> </w:t>
            </w:r>
          </w:p>
        </w:tc>
      </w:tr>
      <w:tr w:rsidR="001B5AA5" w:rsidRPr="00D72255" w14:paraId="3AE6B554" w14:textId="77777777" w:rsidTr="002455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65" w:type="dxa"/>
          </w:tcPr>
          <w:p w14:paraId="414F2E13" w14:textId="77777777" w:rsidR="001B5AA5" w:rsidRPr="00681085" w:rsidRDefault="001B5AA5" w:rsidP="001B5AA5">
            <w:pPr>
              <w:pStyle w:val="TOC2"/>
              <w:numPr>
                <w:ilvl w:val="0"/>
                <w:numId w:val="23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70" w:type="dxa"/>
          </w:tcPr>
          <w:p w14:paraId="15A75CE8" w14:textId="77777777" w:rsidR="001B5AA5" w:rsidRPr="00681085" w:rsidRDefault="001B5AA5" w:rsidP="001B5A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64" w:type="dxa"/>
          </w:tcPr>
          <w:p w14:paraId="50A3E721" w14:textId="3284809D" w:rsidR="001B5AA5" w:rsidRPr="00681085" w:rsidRDefault="001B5AA5" w:rsidP="001B5AA5">
            <w:pPr>
              <w:pStyle w:val="index"/>
              <w:tabs>
                <w:tab w:val="clear" w:pos="1134"/>
              </w:tabs>
              <w:spacing w:after="0" w:line="380" w:lineRule="exact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75824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หนี้สินที่มีภาระดอกเบี้ย</w:t>
            </w:r>
          </w:p>
        </w:tc>
      </w:tr>
      <w:tr w:rsidR="00991D97" w:rsidRPr="00D72255" w14:paraId="5A8870D4" w14:textId="77777777" w:rsidTr="002455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65" w:type="dxa"/>
          </w:tcPr>
          <w:p w14:paraId="5607025B" w14:textId="77777777" w:rsidR="00991D97" w:rsidRPr="00681085" w:rsidRDefault="00991D97" w:rsidP="001B5AA5">
            <w:pPr>
              <w:pStyle w:val="TOC2"/>
              <w:numPr>
                <w:ilvl w:val="0"/>
                <w:numId w:val="23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70" w:type="dxa"/>
          </w:tcPr>
          <w:p w14:paraId="65F22F1A" w14:textId="77777777" w:rsidR="00991D97" w:rsidRPr="00681085" w:rsidRDefault="00991D97" w:rsidP="001B5A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64" w:type="dxa"/>
          </w:tcPr>
          <w:p w14:paraId="1705F4AE" w14:textId="484FECA9" w:rsidR="00991D97" w:rsidRPr="00F75824" w:rsidRDefault="007035A0" w:rsidP="001B5A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F75824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>ค่าใช้จ่าย</w:t>
            </w:r>
            <w:r w:rsidR="00602E5B" w:rsidRPr="00F75824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>ภาษีเงินได้</w:t>
            </w:r>
          </w:p>
        </w:tc>
      </w:tr>
      <w:tr w:rsidR="007E0FE3" w:rsidRPr="00D72255" w14:paraId="6FB53F47" w14:textId="77777777" w:rsidTr="002455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65" w:type="dxa"/>
          </w:tcPr>
          <w:p w14:paraId="1B635FA7" w14:textId="77777777" w:rsidR="007E0FE3" w:rsidRPr="00681085" w:rsidRDefault="007E0FE3" w:rsidP="001B5AA5">
            <w:pPr>
              <w:pStyle w:val="TOC2"/>
              <w:numPr>
                <w:ilvl w:val="0"/>
                <w:numId w:val="23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70" w:type="dxa"/>
          </w:tcPr>
          <w:p w14:paraId="4E5950C6" w14:textId="77777777" w:rsidR="007E0FE3" w:rsidRPr="00681085" w:rsidRDefault="007E0FE3" w:rsidP="001B5A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64" w:type="dxa"/>
          </w:tcPr>
          <w:p w14:paraId="537CA43B" w14:textId="7908A044" w:rsidR="007E0FE3" w:rsidRPr="00F75824" w:rsidRDefault="00602E5B" w:rsidP="001B5A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F75824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>กำไรต่อหุ้น</w:t>
            </w:r>
          </w:p>
        </w:tc>
      </w:tr>
      <w:tr w:rsidR="001B5AA5" w:rsidRPr="00D72255" w14:paraId="0623F17C" w14:textId="77777777" w:rsidTr="002455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65" w:type="dxa"/>
          </w:tcPr>
          <w:p w14:paraId="40421683" w14:textId="77777777" w:rsidR="001B5AA5" w:rsidRPr="00681085" w:rsidRDefault="001B5AA5" w:rsidP="001B5AA5">
            <w:pPr>
              <w:pStyle w:val="TOC2"/>
              <w:numPr>
                <w:ilvl w:val="0"/>
                <w:numId w:val="23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70" w:type="dxa"/>
          </w:tcPr>
          <w:p w14:paraId="4266838B" w14:textId="77777777" w:rsidR="001B5AA5" w:rsidRPr="00681085" w:rsidRDefault="001B5AA5" w:rsidP="001B5A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64" w:type="dxa"/>
          </w:tcPr>
          <w:p w14:paraId="71D1512C" w14:textId="6CCFE39C" w:rsidR="001B5AA5" w:rsidRPr="00F75824" w:rsidRDefault="004715E3" w:rsidP="001B5A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F75824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ข้อมูลทางการเงินจำแนกตามส่วนงานและการจำแนกรายได้</w:t>
            </w:r>
          </w:p>
        </w:tc>
      </w:tr>
      <w:tr w:rsidR="001B5AA5" w:rsidRPr="00D72255" w14:paraId="455272C8" w14:textId="77777777" w:rsidTr="002455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65" w:type="dxa"/>
          </w:tcPr>
          <w:p w14:paraId="5615460C" w14:textId="77777777" w:rsidR="001B5AA5" w:rsidRPr="00681085" w:rsidRDefault="001B5AA5" w:rsidP="001B5AA5">
            <w:pPr>
              <w:pStyle w:val="TOC2"/>
              <w:numPr>
                <w:ilvl w:val="0"/>
                <w:numId w:val="23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70" w:type="dxa"/>
          </w:tcPr>
          <w:p w14:paraId="092D2151" w14:textId="77777777" w:rsidR="001B5AA5" w:rsidRPr="00681085" w:rsidRDefault="001B5AA5" w:rsidP="001B5A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64" w:type="dxa"/>
          </w:tcPr>
          <w:p w14:paraId="2363C392" w14:textId="0057EF8F" w:rsidR="001B5AA5" w:rsidRPr="00681085" w:rsidRDefault="007E3D73" w:rsidP="001B5A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F75824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ภาระผูกพันและหนี้สินที่อาจเกิดขึ้น</w:t>
            </w:r>
          </w:p>
        </w:tc>
      </w:tr>
      <w:tr w:rsidR="00BC23CC" w:rsidRPr="00D72255" w14:paraId="44FA7886" w14:textId="77777777" w:rsidTr="002455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65" w:type="dxa"/>
          </w:tcPr>
          <w:p w14:paraId="187F3E4B" w14:textId="77777777" w:rsidR="00BC23CC" w:rsidRPr="00D72255" w:rsidRDefault="00BC23CC" w:rsidP="001B5AA5">
            <w:pPr>
              <w:pStyle w:val="TOC2"/>
              <w:numPr>
                <w:ilvl w:val="0"/>
                <w:numId w:val="23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70" w:type="dxa"/>
          </w:tcPr>
          <w:p w14:paraId="64857DFD" w14:textId="77777777" w:rsidR="00BC23CC" w:rsidRPr="00D72255" w:rsidRDefault="00BC23CC" w:rsidP="001B5A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64" w:type="dxa"/>
          </w:tcPr>
          <w:p w14:paraId="703F3C55" w14:textId="414FADB1" w:rsidR="00BC23CC" w:rsidRPr="00F75824" w:rsidRDefault="00BC23CC" w:rsidP="001B5AA5">
            <w:pPr>
              <w:pStyle w:val="index"/>
              <w:tabs>
                <w:tab w:val="clear" w:pos="1134"/>
              </w:tabs>
              <w:spacing w:after="0" w:line="380" w:lineRule="exact"/>
              <w:outlineLvl w:val="0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F75824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การจัดประเภทรายการใหม่</w:t>
            </w:r>
          </w:p>
        </w:tc>
      </w:tr>
      <w:bookmarkEnd w:id="0"/>
    </w:tbl>
    <w:p w14:paraId="3673FE73" w14:textId="77777777" w:rsidR="00BE10D7" w:rsidRPr="00F75824" w:rsidRDefault="00BE10D7" w:rsidP="008005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Angsana New" w:hAnsi="Angsana New"/>
          <w:sz w:val="28"/>
          <w:szCs w:val="28"/>
          <w:cs/>
        </w:rPr>
      </w:pPr>
    </w:p>
    <w:p w14:paraId="4DC93C1C" w14:textId="77777777" w:rsidR="00BE10D7" w:rsidRPr="00F75824" w:rsidRDefault="00BE10D7" w:rsidP="00174E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8"/>
          <w:szCs w:val="28"/>
          <w:cs/>
        </w:rPr>
      </w:pPr>
    </w:p>
    <w:p w14:paraId="3C13E0DA" w14:textId="77777777" w:rsidR="00BE10D7" w:rsidRPr="00D72255" w:rsidRDefault="00BE10D7" w:rsidP="008005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Angsana New" w:hAnsi="Angsana New"/>
          <w:sz w:val="28"/>
          <w:szCs w:val="28"/>
        </w:rPr>
      </w:pPr>
    </w:p>
    <w:p w14:paraId="58E12F9B" w14:textId="77777777" w:rsidR="00BE10D7" w:rsidRPr="00D72255" w:rsidRDefault="00BE10D7" w:rsidP="008005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Angsana New" w:hAnsi="Angsana New"/>
          <w:sz w:val="28"/>
          <w:szCs w:val="28"/>
        </w:rPr>
      </w:pPr>
    </w:p>
    <w:p w14:paraId="51EC2BCB" w14:textId="7D0BBA24" w:rsidR="0034567D" w:rsidRPr="00D72255" w:rsidRDefault="009646D4" w:rsidP="001855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60" w:lineRule="atLeast"/>
        <w:ind w:left="547" w:hanging="547"/>
        <w:textAlignment w:val="baseline"/>
        <w:rPr>
          <w:rFonts w:ascii="Angsana New" w:eastAsia="Malgun Gothic" w:hAnsi="Angsana New"/>
          <w:sz w:val="28"/>
          <w:szCs w:val="28"/>
        </w:rPr>
      </w:pPr>
      <w:r w:rsidRPr="00F75824">
        <w:rPr>
          <w:rFonts w:ascii="Angsana New" w:hAnsi="Angsana New" w:hint="cs"/>
          <w:sz w:val="28"/>
          <w:szCs w:val="28"/>
          <w:cs/>
        </w:rPr>
        <w:br w:type="page"/>
      </w:r>
      <w:r w:rsidR="00FB1B0E" w:rsidRPr="00FB1B0E">
        <w:rPr>
          <w:rFonts w:ascii="Angsana New" w:eastAsia="Malgun Gothic" w:hAnsi="Angsana New"/>
          <w:sz w:val="28"/>
          <w:szCs w:val="28"/>
          <w:cs/>
        </w:rPr>
        <w:t>หมายเหตุประกอบข้อมูลทางการเงินระหว่างกาลแบบย่อเป็นส่วนหนึ่งของข้อมูลทางการเงินระหว่างกาลนี้</w:t>
      </w:r>
    </w:p>
    <w:p w14:paraId="298DFCEF" w14:textId="0C0A9921" w:rsidR="0034567D" w:rsidRPr="00D72255" w:rsidRDefault="00412F1E" w:rsidP="001855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60" w:lineRule="atLeast"/>
        <w:ind w:left="547" w:hanging="547"/>
        <w:textAlignment w:val="baseline"/>
        <w:rPr>
          <w:rFonts w:ascii="Angsana New" w:eastAsia="Malgun Gothic" w:hAnsi="Angsana New"/>
          <w:sz w:val="28"/>
          <w:szCs w:val="28"/>
        </w:rPr>
      </w:pPr>
      <w:r w:rsidRPr="00412F1E">
        <w:rPr>
          <w:rFonts w:ascii="Angsana New" w:eastAsia="Malgun Gothic" w:hAnsi="Angsana New"/>
          <w:sz w:val="28"/>
          <w:szCs w:val="28"/>
          <w:cs/>
        </w:rPr>
        <w:t>คณะกรรมการบริษัทได้อนุมัติให้ออกข้อมูลทางการเงินระหว่างกาลนี้</w:t>
      </w:r>
      <w:r w:rsidR="0034567D" w:rsidRPr="00F75824">
        <w:rPr>
          <w:rFonts w:ascii="Angsana New" w:eastAsia="Malgun Gothic" w:hAnsi="Angsana New" w:hint="cs"/>
          <w:sz w:val="28"/>
          <w:szCs w:val="28"/>
          <w:cs/>
        </w:rPr>
        <w:t>เมื่อวันที่</w:t>
      </w:r>
      <w:r w:rsidR="0025354D" w:rsidRPr="00D72255">
        <w:rPr>
          <w:rFonts w:ascii="Angsana New" w:eastAsia="Malgun Gothic" w:hAnsi="Angsana New" w:hint="cs"/>
          <w:sz w:val="28"/>
          <w:szCs w:val="28"/>
        </w:rPr>
        <w:t xml:space="preserve"> </w:t>
      </w:r>
      <w:r w:rsidR="009346A6" w:rsidRPr="00A503BA">
        <w:rPr>
          <w:rFonts w:ascii="Angsana New" w:eastAsia="Malgun Gothic" w:hAnsi="Angsana New"/>
          <w:sz w:val="28"/>
          <w:szCs w:val="28"/>
        </w:rPr>
        <w:t>8</w:t>
      </w:r>
      <w:r w:rsidR="00D50CBF" w:rsidRPr="00A503BA">
        <w:rPr>
          <w:rFonts w:ascii="Angsana New" w:eastAsia="Malgun Gothic" w:hAnsi="Angsana New"/>
          <w:sz w:val="28"/>
          <w:szCs w:val="28"/>
        </w:rPr>
        <w:t xml:space="preserve"> </w:t>
      </w:r>
      <w:r w:rsidR="00D50CBF" w:rsidRPr="00A503BA">
        <w:rPr>
          <w:rFonts w:ascii="Angsana New" w:eastAsia="Malgun Gothic" w:hAnsi="Angsana New" w:hint="cs"/>
          <w:sz w:val="28"/>
          <w:szCs w:val="28"/>
          <w:cs/>
        </w:rPr>
        <w:t>สิงหา</w:t>
      </w:r>
      <w:r w:rsidR="0025354D" w:rsidRPr="00A503BA">
        <w:rPr>
          <w:rFonts w:ascii="Angsana New" w:eastAsia="Malgun Gothic" w:hAnsi="Angsana New" w:hint="cs"/>
          <w:sz w:val="28"/>
          <w:szCs w:val="28"/>
          <w:cs/>
        </w:rPr>
        <w:t xml:space="preserve">คม </w:t>
      </w:r>
      <w:r w:rsidR="0025354D" w:rsidRPr="00A503BA">
        <w:rPr>
          <w:rFonts w:ascii="Angsana New" w:eastAsia="Malgun Gothic" w:hAnsi="Angsana New" w:hint="cs"/>
          <w:sz w:val="28"/>
          <w:szCs w:val="28"/>
        </w:rPr>
        <w:t>256</w:t>
      </w:r>
      <w:r w:rsidR="007415A5" w:rsidRPr="00A503BA">
        <w:rPr>
          <w:rFonts w:ascii="Angsana New" w:eastAsia="Malgun Gothic" w:hAnsi="Angsana New" w:hint="cs"/>
          <w:sz w:val="28"/>
          <w:szCs w:val="28"/>
        </w:rPr>
        <w:t>8</w:t>
      </w:r>
    </w:p>
    <w:p w14:paraId="1345591D" w14:textId="07D4EF5B" w:rsidR="005E7C25" w:rsidRPr="00C16B98" w:rsidRDefault="005E7C25" w:rsidP="00455B72">
      <w:pPr>
        <w:pStyle w:val="ListParagraph"/>
        <w:numPr>
          <w:ilvl w:val="0"/>
          <w:numId w:val="38"/>
        </w:numPr>
        <w:overflowPunct w:val="0"/>
        <w:autoSpaceDE w:val="0"/>
        <w:autoSpaceDN w:val="0"/>
        <w:adjustRightInd w:val="0"/>
        <w:spacing w:before="240" w:after="0" w:line="360" w:lineRule="auto"/>
        <w:ind w:left="360"/>
        <w:contextualSpacing w:val="0"/>
        <w:textAlignment w:val="baseline"/>
        <w:rPr>
          <w:rFonts w:asciiTheme="majorBidi" w:eastAsia="Malgun Gothic" w:hAnsiTheme="majorBidi" w:cstheme="majorBidi"/>
          <w:b/>
          <w:bCs/>
          <w:sz w:val="28"/>
          <w:lang w:val="en-US"/>
        </w:rPr>
      </w:pPr>
      <w:r w:rsidRPr="00F75824">
        <w:rPr>
          <w:rFonts w:asciiTheme="majorBidi" w:eastAsia="Malgun Gothic" w:hAnsiTheme="majorBidi" w:cstheme="majorBidi" w:hint="cs"/>
          <w:b/>
          <w:bCs/>
          <w:sz w:val="28"/>
          <w:cs/>
          <w:lang w:val="en-US"/>
        </w:rPr>
        <w:t>ข้อมูลทั่วไป</w:t>
      </w:r>
    </w:p>
    <w:p w14:paraId="098C0DC3" w14:textId="791D1002" w:rsidR="005E7C25" w:rsidRPr="00D72255" w:rsidRDefault="00750F0C" w:rsidP="0017236A">
      <w:pPr>
        <w:pStyle w:val="BodyText2"/>
        <w:ind w:left="360"/>
        <w:rPr>
          <w:sz w:val="28"/>
          <w:szCs w:val="28"/>
          <w:lang w:val="en-US"/>
        </w:rPr>
      </w:pPr>
      <w:r w:rsidRPr="00F75824">
        <w:rPr>
          <w:rFonts w:hint="cs"/>
          <w:sz w:val="28"/>
          <w:szCs w:val="28"/>
          <w:cs/>
          <w:lang w:val="en-US"/>
        </w:rPr>
        <w:t xml:space="preserve">บริษัท ซี เอ แซด (ประเทศไทย) จำกัด (มหาชน) </w:t>
      </w:r>
      <w:r w:rsidR="00BE034B" w:rsidRPr="00D72255">
        <w:rPr>
          <w:rFonts w:hint="cs"/>
          <w:sz w:val="28"/>
          <w:szCs w:val="28"/>
          <w:lang w:val="en-US"/>
        </w:rPr>
        <w:t>(</w:t>
      </w:r>
      <w:r w:rsidRPr="00D72255">
        <w:rPr>
          <w:rFonts w:hint="cs"/>
          <w:sz w:val="28"/>
          <w:szCs w:val="28"/>
          <w:lang w:val="en-US"/>
        </w:rPr>
        <w:t>“</w:t>
      </w:r>
      <w:r w:rsidRPr="00F75824">
        <w:rPr>
          <w:rFonts w:hint="cs"/>
          <w:sz w:val="28"/>
          <w:szCs w:val="28"/>
          <w:cs/>
          <w:lang w:val="en-US"/>
        </w:rPr>
        <w:t>บริษัท”</w:t>
      </w:r>
      <w:r w:rsidR="00BE034B" w:rsidRPr="00D72255">
        <w:rPr>
          <w:rFonts w:hint="cs"/>
          <w:sz w:val="28"/>
          <w:szCs w:val="28"/>
          <w:lang w:val="en-US"/>
        </w:rPr>
        <w:t>)</w:t>
      </w:r>
      <w:r w:rsidRPr="00F75824">
        <w:rPr>
          <w:rFonts w:hint="cs"/>
          <w:sz w:val="28"/>
          <w:szCs w:val="28"/>
          <w:cs/>
          <w:lang w:val="en-US"/>
        </w:rPr>
        <w:t xml:space="preserve">  เป็นนิติบุคคลที่จัดตั้งขึ้นในประเทศไทย และจดทะเบียนกับตลาดหลักทรัพย์แห่งประเทศไทยเมื่อวันที่ </w:t>
      </w:r>
      <w:r w:rsidRPr="00D72255">
        <w:rPr>
          <w:rFonts w:hint="cs"/>
          <w:sz w:val="28"/>
          <w:szCs w:val="28"/>
          <w:lang w:val="en-US"/>
        </w:rPr>
        <w:t xml:space="preserve">3 </w:t>
      </w:r>
      <w:r w:rsidRPr="00F75824">
        <w:rPr>
          <w:rFonts w:hint="cs"/>
          <w:sz w:val="28"/>
          <w:szCs w:val="28"/>
          <w:cs/>
          <w:lang w:val="en-US"/>
        </w:rPr>
        <w:t xml:space="preserve">พฤษภาคม </w:t>
      </w:r>
      <w:r w:rsidRPr="00D72255">
        <w:rPr>
          <w:rFonts w:hint="cs"/>
          <w:sz w:val="28"/>
          <w:szCs w:val="28"/>
          <w:lang w:val="en-US"/>
        </w:rPr>
        <w:t xml:space="preserve">2561 </w:t>
      </w:r>
      <w:r w:rsidRPr="00F75824">
        <w:rPr>
          <w:rFonts w:hint="cs"/>
          <w:sz w:val="28"/>
          <w:szCs w:val="28"/>
          <w:cs/>
          <w:lang w:val="en-US"/>
        </w:rPr>
        <w:t xml:space="preserve">โดยมีที่อยู่จดทะเบียนของบริษัทตั้งอยู่เลขที่ </w:t>
      </w:r>
      <w:r w:rsidRPr="00D72255">
        <w:rPr>
          <w:rFonts w:hint="cs"/>
          <w:sz w:val="28"/>
          <w:szCs w:val="28"/>
          <w:lang w:val="en-US"/>
        </w:rPr>
        <w:t xml:space="preserve">239 </w:t>
      </w:r>
      <w:r w:rsidRPr="00F75824">
        <w:rPr>
          <w:rFonts w:hint="cs"/>
          <w:sz w:val="28"/>
          <w:szCs w:val="28"/>
          <w:cs/>
          <w:lang w:val="en-US"/>
        </w:rPr>
        <w:t>ถนนห้วยโป่ง-หนองบอน ตำบลห้วยโป่ง อำเภอเมืองระยอง จังหวัดระยอง</w:t>
      </w:r>
    </w:p>
    <w:p w14:paraId="5334BCDA" w14:textId="1EA9A0E1" w:rsidR="00DA5E90" w:rsidRPr="00D72255" w:rsidRDefault="00A642DA" w:rsidP="0017236A">
      <w:pPr>
        <w:pStyle w:val="BodyText2"/>
        <w:spacing w:before="120"/>
        <w:ind w:left="360"/>
        <w:rPr>
          <w:sz w:val="28"/>
          <w:szCs w:val="28"/>
          <w:lang w:val="en-US"/>
        </w:rPr>
      </w:pPr>
      <w:r w:rsidRPr="00F75824">
        <w:rPr>
          <w:rFonts w:hint="cs"/>
          <w:color w:val="000000"/>
          <w:spacing w:val="-2"/>
          <w:sz w:val="28"/>
          <w:szCs w:val="28"/>
          <w:cs/>
          <w:lang w:val="en-US"/>
        </w:rPr>
        <w:t xml:space="preserve">เพื่อวัตถุประสงค์ในการรายงานข้อมูล จึงรวมเรียกบริษัทและบริษัทย่อยว่า </w:t>
      </w:r>
      <w:r w:rsidR="00B45B29" w:rsidRPr="00F75824">
        <w:rPr>
          <w:rFonts w:hint="cs"/>
          <w:color w:val="000000"/>
          <w:spacing w:val="-2"/>
          <w:sz w:val="28"/>
          <w:szCs w:val="28"/>
          <w:cs/>
          <w:lang w:val="en-US"/>
        </w:rPr>
        <w:t>(</w:t>
      </w:r>
      <w:r w:rsidRPr="00F75824">
        <w:rPr>
          <w:rFonts w:hint="cs"/>
          <w:color w:val="000000"/>
          <w:spacing w:val="-2"/>
          <w:sz w:val="28"/>
          <w:szCs w:val="28"/>
          <w:cs/>
          <w:lang w:val="en-US"/>
        </w:rPr>
        <w:t>“กลุ่มบริษัท”</w:t>
      </w:r>
      <w:r w:rsidR="00B45B29" w:rsidRPr="00F75824">
        <w:rPr>
          <w:rFonts w:hint="cs"/>
          <w:color w:val="000000"/>
          <w:spacing w:val="-2"/>
          <w:sz w:val="28"/>
          <w:szCs w:val="28"/>
          <w:cs/>
          <w:lang w:val="en-US"/>
        </w:rPr>
        <w:t>)</w:t>
      </w:r>
    </w:p>
    <w:p w14:paraId="7EB396F1" w14:textId="40D8AB69" w:rsidR="00750F0C" w:rsidRPr="00D72255" w:rsidRDefault="00457384" w:rsidP="0017236A">
      <w:pPr>
        <w:pStyle w:val="BodyText2"/>
        <w:spacing w:before="120"/>
        <w:ind w:left="360"/>
        <w:rPr>
          <w:sz w:val="28"/>
          <w:szCs w:val="28"/>
          <w:lang w:val="en-US"/>
        </w:rPr>
      </w:pPr>
      <w:r w:rsidRPr="00F75824">
        <w:rPr>
          <w:rFonts w:hint="cs"/>
          <w:sz w:val="28"/>
          <w:szCs w:val="28"/>
          <w:cs/>
          <w:lang w:val="en-US"/>
        </w:rPr>
        <w:t>บริษัทใหญ่และบริษัทใหญ่ในลำดับสูงสุดของกลุ่มบริษัทในระหว่างปีได้แก่ บริษัท ทาคูนิ (ประเทศไทย) จำกัด และ บริษัท ทาคูนิ กรุ๊ป จำกัด (มหาชน) ซึ่งบริษัททั้งสองแห่งเป็นนิติบุคคลที่จัดตั้งขึ้นในประเทศไทย</w:t>
      </w:r>
    </w:p>
    <w:p w14:paraId="03A567E1" w14:textId="02B4BD5E" w:rsidR="00E429E6" w:rsidRPr="00D72255" w:rsidRDefault="00E429E6" w:rsidP="0017236A">
      <w:pPr>
        <w:pStyle w:val="BodyText2"/>
        <w:spacing w:before="120" w:after="120"/>
        <w:ind w:left="360"/>
        <w:rPr>
          <w:b/>
          <w:bCs/>
          <w:sz w:val="28"/>
          <w:szCs w:val="28"/>
          <w:lang w:val="en-US"/>
        </w:rPr>
      </w:pPr>
      <w:r w:rsidRPr="00F75824">
        <w:rPr>
          <w:rFonts w:hint="cs"/>
          <w:b/>
          <w:bCs/>
          <w:sz w:val="28"/>
          <w:szCs w:val="28"/>
          <w:cs/>
          <w:lang w:val="en-US"/>
        </w:rPr>
        <w:t>กลุ่มบริษัทดำเนินธุรกิจหลักดังต่อไปนี้</w:t>
      </w:r>
    </w:p>
    <w:p w14:paraId="055E7542" w14:textId="170E9C18" w:rsidR="00457384" w:rsidRPr="00D72255" w:rsidRDefault="00E429E6" w:rsidP="001723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752" w:hanging="4392"/>
        <w:jc w:val="thaiDistribute"/>
        <w:rPr>
          <w:rStyle w:val="PageNumber"/>
          <w:rFonts w:ascii="Angsana New" w:hAnsi="Angsana New"/>
          <w:sz w:val="28"/>
          <w:szCs w:val="28"/>
        </w:rPr>
      </w:pPr>
      <w:r w:rsidRPr="00F75824">
        <w:rPr>
          <w:rStyle w:val="PageNumber"/>
          <w:rFonts w:ascii="Angsana New" w:hAnsi="Angsana New" w:hint="cs"/>
          <w:sz w:val="28"/>
          <w:szCs w:val="28"/>
          <w:cs/>
        </w:rPr>
        <w:t>บริการรับเหมาก่อสร้างแบบครบวงจร:</w:t>
      </w:r>
      <w:r w:rsidRPr="00F75824">
        <w:rPr>
          <w:rStyle w:val="PageNumber"/>
          <w:rFonts w:ascii="Angsana New" w:hAnsi="Angsana New" w:hint="cs"/>
          <w:sz w:val="28"/>
          <w:szCs w:val="28"/>
          <w:cs/>
        </w:rPr>
        <w:tab/>
      </w:r>
      <w:r w:rsidR="000F5A69" w:rsidRPr="00F75824">
        <w:rPr>
          <w:rStyle w:val="PageNumber"/>
          <w:rFonts w:ascii="Angsana New" w:hAnsi="Angsana New" w:hint="cs"/>
          <w:sz w:val="28"/>
          <w:szCs w:val="28"/>
          <w:cs/>
        </w:rPr>
        <w:tab/>
      </w:r>
      <w:r w:rsidRPr="00F75824">
        <w:rPr>
          <w:rStyle w:val="PageNumber"/>
          <w:rFonts w:ascii="Angsana New" w:hAnsi="Angsana New" w:hint="cs"/>
          <w:sz w:val="28"/>
          <w:szCs w:val="28"/>
          <w:cs/>
        </w:rPr>
        <w:t>งานออกแบบวิศวกรรม จัดหาอุปกรณ์ การบริหารจัดการงานรับเหมาก่อสร้าง รวมถึง กระบวนการทดสอบการทำงานของระบบและอุปกรณ์ต่าง ๆ และการทดสอบการทำงานทั้งระบบก่อนใช้งาน สำหรับกลุ่มอุตสาหกรรมพลังงาน ปิโตรเคมี และเคมีภัณฑ์</w:t>
      </w:r>
    </w:p>
    <w:p w14:paraId="0C6FFE7F" w14:textId="02E8EEDC" w:rsidR="00457384" w:rsidRPr="00D72255" w:rsidRDefault="00C8669B" w:rsidP="0017236A">
      <w:pPr>
        <w:pStyle w:val="BodyText2"/>
        <w:spacing w:before="120"/>
        <w:ind w:left="4750" w:hanging="4390"/>
        <w:rPr>
          <w:rStyle w:val="PageNumber"/>
          <w:sz w:val="28"/>
          <w:szCs w:val="28"/>
          <w:lang w:val="en-US"/>
        </w:rPr>
      </w:pPr>
      <w:r w:rsidRPr="00F75824">
        <w:rPr>
          <w:rStyle w:val="PageNumber"/>
          <w:rFonts w:hint="cs"/>
          <w:sz w:val="28"/>
          <w:szCs w:val="28"/>
          <w:cs/>
          <w:lang w:val="en-US"/>
        </w:rPr>
        <w:t>บริการรับเหมาก่อสร้างโครงสร้างและงานระบบ</w:t>
      </w:r>
      <w:r w:rsidRPr="00D72255">
        <w:rPr>
          <w:rStyle w:val="PageNumber"/>
          <w:rFonts w:hint="cs"/>
          <w:sz w:val="28"/>
          <w:szCs w:val="28"/>
        </w:rPr>
        <w:t>:</w:t>
      </w:r>
      <w:r w:rsidR="00F85EB7" w:rsidRPr="00D72255">
        <w:rPr>
          <w:rStyle w:val="PageNumber"/>
          <w:rFonts w:hint="cs"/>
          <w:sz w:val="28"/>
          <w:szCs w:val="28"/>
          <w:lang w:val="en-US"/>
        </w:rPr>
        <w:tab/>
      </w:r>
      <w:r w:rsidR="0017236A" w:rsidRPr="00D72255">
        <w:rPr>
          <w:rStyle w:val="PageNumber"/>
          <w:rFonts w:hint="cs"/>
          <w:sz w:val="28"/>
          <w:szCs w:val="28"/>
          <w:lang w:val="en-US"/>
        </w:rPr>
        <w:tab/>
      </w:r>
      <w:r w:rsidR="00F85EB7" w:rsidRPr="00F75824">
        <w:rPr>
          <w:rStyle w:val="PageNumber"/>
          <w:rFonts w:hint="cs"/>
          <w:sz w:val="28"/>
          <w:szCs w:val="28"/>
          <w:cs/>
          <w:lang w:val="en-US"/>
        </w:rPr>
        <w:t xml:space="preserve">งานรับเหมาติดตั้งโครงสร้างเหล็ก งานผลิต ประกอบและติดตั้งระบบท่อ งานติดตั้งเครื่องมือ งานไฟฟ้าและอุปกรณ์ รวมถึง กระบวนการทดสอบการทำงานของระบบและอุปกรณ์ต่าง ๆ และการทดสอบการทำงานทั้งระบบก่อนใช้งาน สำหรับกลุ่มอุตสาหกรรมพลังงานปิโตรเคมีและเคมีภัณฑ์ </w:t>
      </w:r>
    </w:p>
    <w:p w14:paraId="5B62D405" w14:textId="3E35C0AE" w:rsidR="00EE123F" w:rsidRPr="00D72255" w:rsidRDefault="00A26C4B" w:rsidP="0017236A">
      <w:pPr>
        <w:pStyle w:val="BodyText2"/>
        <w:spacing w:before="120"/>
        <w:ind w:left="4750" w:hanging="4390"/>
        <w:rPr>
          <w:rStyle w:val="PageNumber"/>
          <w:sz w:val="28"/>
          <w:szCs w:val="28"/>
        </w:rPr>
      </w:pPr>
      <w:r w:rsidRPr="00F75824">
        <w:rPr>
          <w:rStyle w:val="PageNumber"/>
          <w:rFonts w:hint="cs"/>
          <w:sz w:val="28"/>
          <w:szCs w:val="28"/>
          <w:cs/>
          <w:lang w:val="en-US"/>
        </w:rPr>
        <w:t>บริการงานด้านวิศวกรรมโยธา</w:t>
      </w:r>
      <w:r w:rsidRPr="00D72255">
        <w:rPr>
          <w:rStyle w:val="PageNumber"/>
          <w:rFonts w:hint="cs"/>
          <w:sz w:val="28"/>
          <w:szCs w:val="28"/>
        </w:rPr>
        <w:t>:</w:t>
      </w:r>
      <w:r w:rsidR="00415842" w:rsidRPr="00D72255">
        <w:rPr>
          <w:rStyle w:val="PageNumber"/>
          <w:rFonts w:hint="cs"/>
          <w:sz w:val="28"/>
          <w:szCs w:val="28"/>
          <w:lang w:val="en-US"/>
        </w:rPr>
        <w:tab/>
      </w:r>
      <w:r w:rsidR="00415842" w:rsidRPr="00D72255">
        <w:rPr>
          <w:rStyle w:val="PageNumber"/>
          <w:rFonts w:hint="cs"/>
          <w:sz w:val="28"/>
          <w:szCs w:val="28"/>
          <w:lang w:val="en-US"/>
        </w:rPr>
        <w:tab/>
      </w:r>
      <w:r w:rsidR="00415842" w:rsidRPr="00F75824">
        <w:rPr>
          <w:rStyle w:val="PageNumber"/>
          <w:rFonts w:hint="cs"/>
          <w:sz w:val="28"/>
          <w:szCs w:val="28"/>
          <w:cs/>
          <w:lang w:val="en-US"/>
        </w:rPr>
        <w:t xml:space="preserve">การให้บริการงานวิศวกรรมโยธาและอาคาร รวมถึงงานวิศวกรรมสำหรับกลุ่มอุตสาหกรรมพลังงาน ปิโตรเคมีและเคมีภัณฑ์ และโครงสร้างพื้นฐาน </w:t>
      </w:r>
    </w:p>
    <w:p w14:paraId="3736E208" w14:textId="390DACD2" w:rsidR="00415842" w:rsidRPr="00D72255" w:rsidRDefault="00AB23B7" w:rsidP="00695C6B">
      <w:pPr>
        <w:pStyle w:val="BodyText2"/>
        <w:spacing w:before="120"/>
        <w:ind w:left="4752" w:hanging="4392"/>
        <w:rPr>
          <w:sz w:val="28"/>
          <w:szCs w:val="28"/>
          <w:lang w:val="en-US"/>
        </w:rPr>
      </w:pPr>
      <w:r w:rsidRPr="00F75824">
        <w:rPr>
          <w:rStyle w:val="PageNumber"/>
          <w:rFonts w:hint="cs"/>
          <w:sz w:val="28"/>
          <w:szCs w:val="28"/>
          <w:cs/>
          <w:lang w:val="en-US"/>
        </w:rPr>
        <w:t>บริการงานก่อสร้างทั่วไป:</w:t>
      </w:r>
      <w:r w:rsidR="00C13AB1" w:rsidRPr="00F75824">
        <w:rPr>
          <w:rStyle w:val="PageNumber"/>
          <w:rFonts w:hint="cs"/>
          <w:sz w:val="28"/>
          <w:szCs w:val="28"/>
          <w:cs/>
          <w:lang w:val="en-US"/>
        </w:rPr>
        <w:tab/>
      </w:r>
      <w:r w:rsidR="00C13AB1" w:rsidRPr="00F75824">
        <w:rPr>
          <w:rFonts w:hint="cs"/>
          <w:sz w:val="28"/>
          <w:szCs w:val="28"/>
          <w:cs/>
          <w:lang w:val="en-US"/>
        </w:rPr>
        <w:tab/>
        <w:t>การให้บริการงานก่อสร้างด้านวิศวกรรมโยธาและ</w:t>
      </w:r>
      <w:r w:rsidR="00C13AB1" w:rsidRPr="00D72255">
        <w:rPr>
          <w:rFonts w:hint="cs"/>
          <w:sz w:val="28"/>
          <w:szCs w:val="28"/>
        </w:rPr>
        <w:t xml:space="preserve"> </w:t>
      </w:r>
      <w:r w:rsidR="00C13AB1" w:rsidRPr="00F75824">
        <w:rPr>
          <w:rFonts w:hint="cs"/>
          <w:sz w:val="28"/>
          <w:szCs w:val="28"/>
          <w:cs/>
          <w:lang w:val="en-US"/>
        </w:rPr>
        <w:t>งานโครงสร้างเหล็ก ประกอบด้วย งานฐานราก</w:t>
      </w:r>
      <w:r w:rsidR="00C13AB1" w:rsidRPr="00D72255">
        <w:rPr>
          <w:rFonts w:hint="cs"/>
          <w:sz w:val="28"/>
          <w:szCs w:val="28"/>
        </w:rPr>
        <w:t xml:space="preserve"> </w:t>
      </w:r>
      <w:r w:rsidR="00C13AB1" w:rsidRPr="00F75824">
        <w:rPr>
          <w:rFonts w:hint="cs"/>
          <w:sz w:val="28"/>
          <w:szCs w:val="28"/>
          <w:cs/>
          <w:lang w:val="en-US"/>
        </w:rPr>
        <w:t>งานโครงสร้างพื้นฐาน งานอาคาร ซึ่งครอบคลุมถึงงานโครงสร้างเหล็ก งานระบบท่อ รวมถึงการติดตั้งเครื่องจักรและอุปกรณ์สำหรับกลุ่มอุตสาหกรรมพลังงาน ปิโตรเคมี และเคมีภัณฑ์</w:t>
      </w:r>
    </w:p>
    <w:p w14:paraId="47D0057C" w14:textId="77777777" w:rsidR="00695C6B" w:rsidRDefault="00695C6B" w:rsidP="00247AFE">
      <w:pPr>
        <w:pStyle w:val="BodyText2"/>
        <w:ind w:left="4750" w:hanging="4390"/>
        <w:rPr>
          <w:sz w:val="28"/>
          <w:szCs w:val="28"/>
          <w:lang w:val="en-US"/>
        </w:rPr>
      </w:pPr>
    </w:p>
    <w:p w14:paraId="111E87DC" w14:textId="77777777" w:rsidR="00FB2A8F" w:rsidRPr="00D72255" w:rsidRDefault="00FB2A8F" w:rsidP="00BC3D30">
      <w:pPr>
        <w:pStyle w:val="BodyText2"/>
        <w:rPr>
          <w:sz w:val="28"/>
          <w:szCs w:val="28"/>
          <w:lang w:val="en-US"/>
        </w:rPr>
      </w:pPr>
    </w:p>
    <w:p w14:paraId="3AC5B969" w14:textId="08C8BDE7" w:rsidR="005C5243" w:rsidRPr="00D72255" w:rsidRDefault="005C5243" w:rsidP="009878D2">
      <w:pPr>
        <w:pStyle w:val="BodyText2"/>
        <w:ind w:left="4770" w:hanging="4410"/>
        <w:rPr>
          <w:rStyle w:val="PageNumber"/>
          <w:sz w:val="28"/>
          <w:szCs w:val="28"/>
          <w:lang w:val="en-US"/>
        </w:rPr>
      </w:pPr>
      <w:r w:rsidRPr="00F75824">
        <w:rPr>
          <w:rStyle w:val="PageNumber"/>
          <w:rFonts w:hint="cs"/>
          <w:sz w:val="28"/>
          <w:szCs w:val="28"/>
          <w:cs/>
          <w:lang w:val="en-US"/>
        </w:rPr>
        <w:t>บริการผลิตและบริการอื่น</w:t>
      </w:r>
      <w:r w:rsidRPr="00D72255">
        <w:rPr>
          <w:rStyle w:val="PageNumber"/>
          <w:rFonts w:hint="cs"/>
          <w:sz w:val="28"/>
          <w:szCs w:val="28"/>
        </w:rPr>
        <w:t>:</w:t>
      </w:r>
      <w:r w:rsidR="00904904" w:rsidRPr="00D72255">
        <w:rPr>
          <w:rStyle w:val="PageNumber"/>
          <w:rFonts w:hint="cs"/>
          <w:sz w:val="28"/>
          <w:szCs w:val="28"/>
          <w:lang w:val="en-US"/>
        </w:rPr>
        <w:tab/>
      </w:r>
      <w:r w:rsidR="00904904" w:rsidRPr="00F75824">
        <w:rPr>
          <w:rStyle w:val="PageNumber"/>
          <w:rFonts w:hint="cs"/>
          <w:sz w:val="28"/>
          <w:szCs w:val="28"/>
          <w:cs/>
          <w:lang w:val="en-US"/>
        </w:rPr>
        <w:t>การให้บริการผลิตและประกอบ สำหรับโครงสร้างเหล็ก ระบบท่อ อุปกรณ์แลกเปลี่ยน</w:t>
      </w:r>
      <w:r w:rsidR="00904904" w:rsidRPr="00F75824">
        <w:rPr>
          <w:rStyle w:val="PageNumber"/>
          <w:rFonts w:hint="cs"/>
          <w:spacing w:val="-4"/>
          <w:sz w:val="28"/>
          <w:szCs w:val="28"/>
          <w:cs/>
          <w:lang w:val="en-US"/>
        </w:rPr>
        <w:t>ความร้อน ถังบรรจุภัณฑ์ รวมถึงบริการจัดหาวัตถุดิบ สำหรับกลุ่มอุตสาหกรรม</w:t>
      </w:r>
      <w:r w:rsidR="00904904" w:rsidRPr="00F75824">
        <w:rPr>
          <w:rStyle w:val="PageNumber"/>
          <w:rFonts w:hint="cs"/>
          <w:sz w:val="28"/>
          <w:szCs w:val="28"/>
          <w:cs/>
          <w:lang w:val="en-US"/>
        </w:rPr>
        <w:t>พลังงาน</w:t>
      </w:r>
      <w:r w:rsidR="00904904" w:rsidRPr="00D72255">
        <w:rPr>
          <w:rStyle w:val="PageNumber"/>
          <w:rFonts w:hint="cs"/>
          <w:sz w:val="28"/>
          <w:szCs w:val="28"/>
        </w:rPr>
        <w:t xml:space="preserve"> </w:t>
      </w:r>
      <w:r w:rsidR="00904904" w:rsidRPr="00F75824">
        <w:rPr>
          <w:rStyle w:val="PageNumber"/>
          <w:rFonts w:hint="cs"/>
          <w:sz w:val="28"/>
          <w:szCs w:val="28"/>
          <w:cs/>
          <w:lang w:val="en-US"/>
        </w:rPr>
        <w:t>ปิโตรเคมี และเคมีภัณฑ์</w:t>
      </w:r>
    </w:p>
    <w:p w14:paraId="28979779" w14:textId="74AB5341" w:rsidR="0034567D" w:rsidRPr="00F75824" w:rsidRDefault="00235F64" w:rsidP="00455B72">
      <w:pPr>
        <w:pStyle w:val="ListParagraph"/>
        <w:numPr>
          <w:ilvl w:val="0"/>
          <w:numId w:val="38"/>
        </w:numPr>
        <w:overflowPunct w:val="0"/>
        <w:autoSpaceDE w:val="0"/>
        <w:autoSpaceDN w:val="0"/>
        <w:adjustRightInd w:val="0"/>
        <w:spacing w:before="240" w:after="0" w:line="360" w:lineRule="auto"/>
        <w:ind w:left="360"/>
        <w:contextualSpacing w:val="0"/>
        <w:textAlignment w:val="baseline"/>
        <w:rPr>
          <w:rFonts w:asciiTheme="majorBidi" w:eastAsia="Malgun Gothic" w:hAnsiTheme="majorBidi" w:cstheme="majorBidi"/>
          <w:b/>
          <w:bCs/>
          <w:sz w:val="28"/>
          <w:cs/>
          <w:lang w:val="en-US"/>
        </w:rPr>
      </w:pPr>
      <w:r w:rsidRPr="00F75824">
        <w:rPr>
          <w:rFonts w:asciiTheme="majorBidi" w:eastAsia="Malgun Gothic" w:hAnsiTheme="majorBidi" w:cstheme="majorBidi" w:hint="cs"/>
          <w:b/>
          <w:bCs/>
          <w:sz w:val="28"/>
          <w:cs/>
          <w:lang w:val="en-US"/>
        </w:rPr>
        <w:t>เกณฑ์</w:t>
      </w:r>
      <w:r w:rsidR="00FA240A" w:rsidRPr="00F75824">
        <w:rPr>
          <w:rFonts w:asciiTheme="majorBidi" w:eastAsia="Malgun Gothic" w:hAnsiTheme="majorBidi" w:cstheme="majorBidi" w:hint="cs"/>
          <w:b/>
          <w:bCs/>
          <w:sz w:val="28"/>
          <w:cs/>
          <w:lang w:val="en-US"/>
        </w:rPr>
        <w:t>ใน</w:t>
      </w:r>
      <w:r w:rsidRPr="00F75824">
        <w:rPr>
          <w:rFonts w:asciiTheme="majorBidi" w:eastAsia="Malgun Gothic" w:hAnsiTheme="majorBidi" w:cstheme="majorBidi" w:hint="cs"/>
          <w:b/>
          <w:bCs/>
          <w:sz w:val="28"/>
          <w:cs/>
          <w:lang w:val="en-US"/>
        </w:rPr>
        <w:t>การจัดทำ</w:t>
      </w:r>
      <w:r w:rsidR="00E16972" w:rsidRPr="00E16972">
        <w:rPr>
          <w:rFonts w:asciiTheme="majorBidi" w:eastAsia="Malgun Gothic" w:hAnsiTheme="majorBidi" w:cs="Angsana New"/>
          <w:b/>
          <w:bCs/>
          <w:sz w:val="28"/>
          <w:cs/>
          <w:lang w:val="en-US"/>
        </w:rPr>
        <w:t>ข้อมูลทางการเงินระหว่างกาล</w:t>
      </w:r>
    </w:p>
    <w:p w14:paraId="4FD0D620" w14:textId="6AAE557D" w:rsidR="000068DA" w:rsidRPr="00D72255" w:rsidRDefault="00B751AA" w:rsidP="00C31A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/>
        <w:ind w:left="360" w:right="-43"/>
        <w:jc w:val="thaiDistribute"/>
        <w:rPr>
          <w:rFonts w:ascii="Angsana New" w:hAnsi="Angsana New"/>
          <w:sz w:val="28"/>
          <w:szCs w:val="28"/>
        </w:rPr>
      </w:pPr>
      <w:r w:rsidRPr="00F75824">
        <w:rPr>
          <w:rFonts w:ascii="Angsana New" w:hAnsi="Angsana New" w:hint="cs"/>
          <w:sz w:val="28"/>
          <w:szCs w:val="28"/>
          <w:cs/>
        </w:rPr>
        <w:t>ข้อมูลทาง</w:t>
      </w:r>
      <w:r w:rsidR="0094224D" w:rsidRPr="00F75824">
        <w:rPr>
          <w:rFonts w:ascii="Angsana New" w:hAnsi="Angsana New" w:hint="cs"/>
          <w:sz w:val="28"/>
          <w:szCs w:val="28"/>
          <w:cs/>
        </w:rPr>
        <w:t>การเงินระหว่างกาลแบบย่อนี้นำเสนอราย</w:t>
      </w:r>
      <w:r w:rsidR="0094224D" w:rsidRPr="00915A85">
        <w:rPr>
          <w:rFonts w:ascii="Angsana New" w:hAnsi="Angsana New" w:hint="cs"/>
          <w:sz w:val="28"/>
          <w:szCs w:val="28"/>
          <w:cs/>
        </w:rPr>
        <w:t>การในงบการเงินในรูปแบบเดียวกับ</w:t>
      </w:r>
      <w:r w:rsidR="008714E3">
        <w:rPr>
          <w:rFonts w:ascii="Angsana New" w:hAnsi="Angsana New" w:hint="cs"/>
          <w:sz w:val="28"/>
          <w:szCs w:val="28"/>
          <w:cs/>
        </w:rPr>
        <w:t>งบการเงิน</w:t>
      </w:r>
      <w:r w:rsidR="0094224D" w:rsidRPr="00F75824">
        <w:rPr>
          <w:rFonts w:ascii="Angsana New" w:hAnsi="Angsana New" w:hint="cs"/>
          <w:sz w:val="28"/>
          <w:szCs w:val="28"/>
          <w:cs/>
        </w:rPr>
        <w:t>ประจำปีและจัดทำหมายเหตุประกอบ</w:t>
      </w:r>
      <w:r w:rsidR="0056621D" w:rsidRPr="0056621D">
        <w:rPr>
          <w:rFonts w:ascii="Angsana New" w:hAnsi="Angsana New"/>
          <w:sz w:val="28"/>
          <w:szCs w:val="28"/>
          <w:cs/>
        </w:rPr>
        <w:t>ข้อมูลทางการเงิน</w:t>
      </w:r>
      <w:r w:rsidR="0094224D" w:rsidRPr="00F75824">
        <w:rPr>
          <w:rFonts w:ascii="Angsana New" w:hAnsi="Angsana New" w:hint="cs"/>
          <w:sz w:val="28"/>
          <w:szCs w:val="28"/>
          <w:cs/>
        </w:rPr>
        <w:t>ระหว่างกาลในรูปแบบย่อ (“</w:t>
      </w:r>
      <w:r w:rsidR="00DB4559" w:rsidRPr="00DB4559">
        <w:rPr>
          <w:rFonts w:ascii="Angsana New" w:hAnsi="Angsana New"/>
          <w:sz w:val="28"/>
          <w:szCs w:val="28"/>
          <w:cs/>
        </w:rPr>
        <w:t>ข้อมูลทางการเงินระหว่างกาล</w:t>
      </w:r>
      <w:r w:rsidR="0094224D" w:rsidRPr="00F75824">
        <w:rPr>
          <w:rFonts w:ascii="Angsana New" w:hAnsi="Angsana New" w:hint="cs"/>
          <w:sz w:val="28"/>
          <w:szCs w:val="28"/>
          <w:cs/>
        </w:rPr>
        <w:t xml:space="preserve">”) ตามมาตรฐานการบัญชี ฉบับที่ </w:t>
      </w:r>
      <w:r w:rsidR="0094224D" w:rsidRPr="00D72255">
        <w:rPr>
          <w:rFonts w:ascii="Angsana New" w:hAnsi="Angsana New" w:hint="cs"/>
          <w:sz w:val="28"/>
          <w:szCs w:val="28"/>
        </w:rPr>
        <w:t>34</w:t>
      </w:r>
      <w:r w:rsidR="00765E02" w:rsidRPr="00D72255">
        <w:rPr>
          <w:rFonts w:ascii="Angsana New" w:hAnsi="Angsana New" w:hint="cs"/>
          <w:sz w:val="28"/>
          <w:szCs w:val="28"/>
        </w:rPr>
        <w:t xml:space="preserve"> </w:t>
      </w:r>
      <w:r w:rsidR="0094224D" w:rsidRPr="00F75824">
        <w:rPr>
          <w:rFonts w:ascii="Angsana New" w:hAnsi="Angsana New" w:hint="cs"/>
          <w:sz w:val="28"/>
          <w:szCs w:val="28"/>
          <w:cs/>
        </w:rPr>
        <w:t xml:space="preserve">เรื่อง การรายงานทางการเงินระหว่างกาล </w:t>
      </w:r>
      <w:r w:rsidR="0094224D" w:rsidRPr="00D72255">
        <w:rPr>
          <w:rFonts w:ascii="Angsana New" w:hAnsi="Angsana New" w:hint="cs"/>
          <w:sz w:val="28"/>
          <w:szCs w:val="28"/>
        </w:rPr>
        <w:t xml:space="preserve"> </w:t>
      </w:r>
      <w:r w:rsidR="0094224D" w:rsidRPr="00F75824">
        <w:rPr>
          <w:rFonts w:ascii="Angsana New" w:hAnsi="Angsana New" w:hint="cs"/>
          <w:sz w:val="28"/>
          <w:szCs w:val="28"/>
          <w:cs/>
        </w:rPr>
        <w:t>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="0094224D" w:rsidRPr="00D72255">
        <w:rPr>
          <w:rFonts w:ascii="Angsana New" w:hAnsi="Angsana New" w:hint="cs"/>
          <w:sz w:val="28"/>
          <w:szCs w:val="28"/>
        </w:rPr>
        <w:t xml:space="preserve"> </w:t>
      </w:r>
      <w:r w:rsidR="00822910" w:rsidRPr="00F75824">
        <w:rPr>
          <w:rFonts w:ascii="Angsana New" w:hAnsi="Angsana New" w:hint="cs"/>
          <w:sz w:val="28"/>
          <w:szCs w:val="28"/>
          <w:cs/>
        </w:rPr>
        <w:t>โดย</w:t>
      </w:r>
      <w:r w:rsidR="007778EA" w:rsidRPr="007778EA">
        <w:rPr>
          <w:rFonts w:ascii="Angsana New" w:hAnsi="Angsana New"/>
          <w:sz w:val="28"/>
          <w:szCs w:val="28"/>
          <w:cs/>
        </w:rPr>
        <w:t>ข้อมูลทางการเงิน</w:t>
      </w:r>
      <w:r w:rsidR="00822910" w:rsidRPr="00F75824">
        <w:rPr>
          <w:rFonts w:ascii="Angsana New" w:hAnsi="Angsana New" w:hint="cs"/>
          <w:sz w:val="28"/>
          <w:szCs w:val="28"/>
          <w:cs/>
        </w:rPr>
        <w:t>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</w:t>
      </w:r>
      <w:r w:rsidR="0032311A" w:rsidRPr="0032311A">
        <w:rPr>
          <w:rFonts w:ascii="Angsana New" w:hAnsi="Angsana New"/>
          <w:sz w:val="28"/>
          <w:szCs w:val="28"/>
          <w:cs/>
        </w:rPr>
        <w:t>ข้อมูลทางการเงิน</w:t>
      </w:r>
      <w:r w:rsidR="00822910" w:rsidRPr="00F75824">
        <w:rPr>
          <w:rFonts w:ascii="Angsana New" w:hAnsi="Angsana New" w:hint="cs"/>
          <w:sz w:val="28"/>
          <w:szCs w:val="28"/>
          <w:cs/>
        </w:rPr>
        <w:t>ระหว่างกาลนี้จึงควรอ่านควบคู่กับ</w:t>
      </w:r>
      <w:r w:rsidR="00DE2A3F">
        <w:rPr>
          <w:rFonts w:ascii="Angsana New" w:hAnsi="Angsana New" w:hint="cs"/>
          <w:sz w:val="28"/>
          <w:szCs w:val="28"/>
          <w:cs/>
        </w:rPr>
        <w:t>งบ</w:t>
      </w:r>
      <w:r w:rsidR="00F00906" w:rsidRPr="00F00906">
        <w:rPr>
          <w:rFonts w:ascii="Angsana New" w:hAnsi="Angsana New"/>
          <w:sz w:val="28"/>
          <w:szCs w:val="28"/>
          <w:cs/>
        </w:rPr>
        <w:t>การเงิน</w:t>
      </w:r>
      <w:r w:rsidR="00822910" w:rsidRPr="00F75824">
        <w:rPr>
          <w:rFonts w:ascii="Angsana New" w:hAnsi="Angsana New" w:hint="cs"/>
          <w:sz w:val="28"/>
          <w:szCs w:val="28"/>
          <w:cs/>
        </w:rPr>
        <w:t xml:space="preserve">ของบริษัทและบริษัทย่อยสำหรับปีสิ้นสุดวันที่ </w:t>
      </w:r>
      <w:r w:rsidR="00822910" w:rsidRPr="00D72255">
        <w:rPr>
          <w:rFonts w:ascii="Angsana New" w:hAnsi="Angsana New" w:hint="cs"/>
          <w:sz w:val="28"/>
          <w:szCs w:val="28"/>
        </w:rPr>
        <w:t xml:space="preserve">31 </w:t>
      </w:r>
      <w:r w:rsidR="00822910" w:rsidRPr="00F75824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822910" w:rsidRPr="00D72255">
        <w:rPr>
          <w:rFonts w:ascii="Angsana New" w:hAnsi="Angsana New" w:hint="cs"/>
          <w:sz w:val="28"/>
          <w:szCs w:val="28"/>
        </w:rPr>
        <w:t>256</w:t>
      </w:r>
      <w:r w:rsidR="00A954EB" w:rsidRPr="00D72255">
        <w:rPr>
          <w:rFonts w:ascii="Angsana New" w:hAnsi="Angsana New" w:hint="cs"/>
          <w:sz w:val="28"/>
          <w:szCs w:val="28"/>
        </w:rPr>
        <w:t>7</w:t>
      </w:r>
    </w:p>
    <w:p w14:paraId="19B35DC6" w14:textId="4863D15F" w:rsidR="00EF79CC" w:rsidRPr="00D72255" w:rsidRDefault="007969FB" w:rsidP="001855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360"/>
        <w:jc w:val="thaiDistribute"/>
        <w:rPr>
          <w:rFonts w:ascii="Angsana New" w:hAnsi="Angsana New"/>
          <w:sz w:val="28"/>
          <w:szCs w:val="28"/>
        </w:rPr>
      </w:pPr>
      <w:r w:rsidRPr="00F75824">
        <w:rPr>
          <w:rFonts w:ascii="Angsana New" w:hAnsi="Angsana New" w:hint="cs"/>
          <w:sz w:val="28"/>
          <w:szCs w:val="28"/>
          <w:cs/>
        </w:rPr>
        <w:t>ในการจัดทำ</w:t>
      </w:r>
      <w:r w:rsidR="000101AB" w:rsidRPr="000101AB">
        <w:rPr>
          <w:rFonts w:ascii="Angsana New" w:hAnsi="Angsana New"/>
          <w:sz w:val="28"/>
          <w:szCs w:val="28"/>
          <w:cs/>
        </w:rPr>
        <w:t>ข้อมูลทางการเงิน</w:t>
      </w:r>
      <w:r w:rsidRPr="00F75824">
        <w:rPr>
          <w:rFonts w:ascii="Angsana New" w:hAnsi="Angsana New" w:hint="cs"/>
          <w:sz w:val="28"/>
          <w:szCs w:val="28"/>
          <w:cs/>
        </w:rPr>
        <w:t xml:space="preserve">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</w:t>
      </w:r>
      <w:r w:rsidR="00BD5889" w:rsidRPr="00F75824">
        <w:rPr>
          <w:rFonts w:ascii="Angsana New" w:hAnsi="Angsana New" w:hint="cs"/>
          <w:sz w:val="28"/>
          <w:szCs w:val="28"/>
          <w:cs/>
        </w:rPr>
        <w:t xml:space="preserve"> </w:t>
      </w:r>
      <w:r w:rsidRPr="00F75824">
        <w:rPr>
          <w:rFonts w:ascii="Angsana New" w:hAnsi="Angsana New" w:hint="cs"/>
          <w:sz w:val="28"/>
          <w:szCs w:val="28"/>
          <w:cs/>
        </w:rPr>
        <w:t>วิธีการคำนวณและแหล่งข้อมูลสำคัญที่ใช้ในการประมาณการ</w:t>
      </w:r>
      <w:r w:rsidR="00822910" w:rsidRPr="00F75824">
        <w:rPr>
          <w:rFonts w:ascii="Angsana New" w:hAnsi="Angsana New" w:hint="cs"/>
          <w:sz w:val="28"/>
          <w:szCs w:val="28"/>
          <w:cs/>
        </w:rPr>
        <w:t>ที่</w:t>
      </w:r>
      <w:r w:rsidRPr="00F75824">
        <w:rPr>
          <w:rFonts w:ascii="Angsana New" w:hAnsi="Angsana New" w:hint="cs"/>
          <w:sz w:val="28"/>
          <w:szCs w:val="28"/>
          <w:cs/>
        </w:rPr>
        <w:t>อาจมีความไม่แน่นอนนั้นไม่แตกต่างจากที่ได้อธิบายไว้ใน</w:t>
      </w:r>
      <w:r w:rsidR="002171AB">
        <w:rPr>
          <w:rFonts w:ascii="Angsana New" w:hAnsi="Angsana New" w:hint="cs"/>
          <w:sz w:val="28"/>
          <w:szCs w:val="28"/>
          <w:cs/>
        </w:rPr>
        <w:t xml:space="preserve">          </w:t>
      </w:r>
      <w:r w:rsidRPr="00F75824">
        <w:rPr>
          <w:rFonts w:ascii="Angsana New" w:hAnsi="Angsana New" w:hint="cs"/>
          <w:sz w:val="28"/>
          <w:szCs w:val="28"/>
          <w:cs/>
        </w:rPr>
        <w:t xml:space="preserve">งบการเงินสำหรับปีสิ้นสุดวันที่ </w:t>
      </w:r>
      <w:r w:rsidR="001B6C1A" w:rsidRPr="00D72255">
        <w:rPr>
          <w:rFonts w:ascii="Angsana New" w:hAnsi="Angsana New" w:hint="cs"/>
          <w:sz w:val="28"/>
          <w:szCs w:val="28"/>
        </w:rPr>
        <w:t>3</w:t>
      </w:r>
      <w:r w:rsidR="00493A4B" w:rsidRPr="00D72255">
        <w:rPr>
          <w:rFonts w:ascii="Angsana New" w:hAnsi="Angsana New" w:hint="cs"/>
          <w:sz w:val="28"/>
          <w:szCs w:val="28"/>
        </w:rPr>
        <w:t>1</w:t>
      </w:r>
      <w:r w:rsidRPr="00F75824">
        <w:rPr>
          <w:rFonts w:ascii="Angsana New" w:hAnsi="Angsana New" w:hint="cs"/>
          <w:sz w:val="28"/>
          <w:szCs w:val="28"/>
          <w:cs/>
        </w:rPr>
        <w:t xml:space="preserve"> ธันวาคม </w:t>
      </w:r>
      <w:r w:rsidR="00493A4B" w:rsidRPr="00D72255">
        <w:rPr>
          <w:rFonts w:ascii="Angsana New" w:hAnsi="Angsana New" w:hint="cs"/>
          <w:sz w:val="28"/>
          <w:szCs w:val="28"/>
        </w:rPr>
        <w:t>2</w:t>
      </w:r>
      <w:r w:rsidR="001B6C1A" w:rsidRPr="00D72255">
        <w:rPr>
          <w:rFonts w:ascii="Angsana New" w:hAnsi="Angsana New" w:hint="cs"/>
          <w:sz w:val="28"/>
          <w:szCs w:val="28"/>
        </w:rPr>
        <w:t>56</w:t>
      </w:r>
      <w:r w:rsidR="00A954EB" w:rsidRPr="00D72255">
        <w:rPr>
          <w:rFonts w:ascii="Angsana New" w:hAnsi="Angsana New" w:hint="cs"/>
          <w:sz w:val="28"/>
          <w:szCs w:val="28"/>
        </w:rPr>
        <w:t>7</w:t>
      </w:r>
    </w:p>
    <w:p w14:paraId="2088DEA4" w14:textId="06D484A4" w:rsidR="00E800A0" w:rsidRDefault="00E844D4" w:rsidP="001855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360"/>
        <w:jc w:val="thaiDistribute"/>
        <w:rPr>
          <w:rFonts w:ascii="Angsana New" w:hAnsi="Angsana New"/>
          <w:sz w:val="28"/>
          <w:szCs w:val="28"/>
        </w:rPr>
      </w:pPr>
      <w:bookmarkStart w:id="1" w:name="_Hlk78294162"/>
      <w:r w:rsidRPr="00E844D4">
        <w:rPr>
          <w:rFonts w:ascii="Angsana New" w:hAnsi="Angsana New"/>
          <w:sz w:val="28"/>
          <w:szCs w:val="28"/>
          <w:cs/>
        </w:rPr>
        <w:t>ข้อมูลทางการเงิน</w:t>
      </w:r>
      <w:r w:rsidR="00E800A0" w:rsidRPr="00F75824">
        <w:rPr>
          <w:rFonts w:ascii="Angsana New" w:hAnsi="Angsana New"/>
          <w:sz w:val="28"/>
          <w:szCs w:val="28"/>
          <w:cs/>
        </w:rPr>
        <w:t>ระหว่างกาลฉบับภาษาอังกฤษจัดทำขึ้นจาก</w:t>
      </w:r>
      <w:r w:rsidR="0088606C" w:rsidRPr="0088606C">
        <w:rPr>
          <w:rFonts w:ascii="Angsana New" w:hAnsi="Angsana New"/>
          <w:sz w:val="28"/>
          <w:szCs w:val="28"/>
          <w:cs/>
        </w:rPr>
        <w:t>ข้อมูลทางการเงิน</w:t>
      </w:r>
      <w:r w:rsidR="00E800A0" w:rsidRPr="00F75824">
        <w:rPr>
          <w:rFonts w:ascii="Angsana New" w:hAnsi="Angsana New"/>
          <w:sz w:val="28"/>
          <w:szCs w:val="28"/>
          <w:cs/>
        </w:rPr>
        <w:t>ระหว่างกาลภาษาไทยที่จัดทำตามกฎหมายในกรณีที่มีเนื้อความขัดแย้งกันหรือมีการตีความแตกต่างกัน ให้ใช้</w:t>
      </w:r>
      <w:r w:rsidR="005D0822" w:rsidRPr="005D0822">
        <w:rPr>
          <w:rFonts w:ascii="Angsana New" w:hAnsi="Angsana New"/>
          <w:sz w:val="28"/>
          <w:szCs w:val="28"/>
          <w:cs/>
        </w:rPr>
        <w:t>ข้อมูลทางการเงิน</w:t>
      </w:r>
      <w:r w:rsidR="00E800A0" w:rsidRPr="00F75824">
        <w:rPr>
          <w:rFonts w:ascii="Angsana New" w:hAnsi="Angsana New"/>
          <w:sz w:val="28"/>
          <w:szCs w:val="28"/>
          <w:cs/>
        </w:rPr>
        <w:t>ระหว่างกาลฉบับภาษาไทยเป็นหลัก</w:t>
      </w:r>
    </w:p>
    <w:p w14:paraId="18B7CD8E" w14:textId="77777777" w:rsidR="004521CB" w:rsidRPr="001F55A5" w:rsidRDefault="004521CB" w:rsidP="004521CB">
      <w:pPr>
        <w:pStyle w:val="ListParagraph"/>
        <w:numPr>
          <w:ilvl w:val="0"/>
          <w:numId w:val="38"/>
        </w:numPr>
        <w:overflowPunct w:val="0"/>
        <w:autoSpaceDE w:val="0"/>
        <w:autoSpaceDN w:val="0"/>
        <w:adjustRightInd w:val="0"/>
        <w:spacing w:before="240" w:after="0" w:line="360" w:lineRule="auto"/>
        <w:ind w:left="360"/>
        <w:contextualSpacing w:val="0"/>
        <w:textAlignment w:val="baseline"/>
        <w:rPr>
          <w:rFonts w:asciiTheme="majorBidi" w:eastAsia="Malgun Gothic" w:hAnsiTheme="majorBidi" w:cstheme="majorBidi"/>
          <w:b/>
          <w:bCs/>
          <w:sz w:val="28"/>
          <w:lang w:val="en-US"/>
        </w:rPr>
      </w:pPr>
      <w:r w:rsidRPr="00F75824">
        <w:rPr>
          <w:rFonts w:asciiTheme="majorBidi" w:eastAsia="Malgun Gothic" w:hAnsiTheme="majorBidi" w:cs="Angsana New"/>
          <w:b/>
          <w:bCs/>
          <w:sz w:val="28"/>
          <w:cs/>
          <w:lang w:val="en-US"/>
        </w:rPr>
        <w:t>นโยบายการบัญชีที่มีสาระสำคัญ</w:t>
      </w:r>
    </w:p>
    <w:p w14:paraId="5E557915" w14:textId="2324B39B" w:rsidR="004521CB" w:rsidRPr="001F55A5" w:rsidRDefault="00B751AA" w:rsidP="004521C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360" w:right="-43"/>
        <w:jc w:val="thaiDistribute"/>
        <w:rPr>
          <w:rFonts w:ascii="Angsana New" w:hAnsi="Angsana New"/>
          <w:sz w:val="28"/>
          <w:szCs w:val="28"/>
        </w:rPr>
      </w:pPr>
      <w:r w:rsidRPr="00F75824">
        <w:rPr>
          <w:rFonts w:ascii="Angsana New" w:hAnsi="Angsana New" w:hint="cs"/>
          <w:sz w:val="28"/>
          <w:szCs w:val="28"/>
          <w:cs/>
        </w:rPr>
        <w:t>ข้อมูลทาง</w:t>
      </w:r>
      <w:r w:rsidR="004521CB" w:rsidRPr="00F75824">
        <w:rPr>
          <w:rFonts w:ascii="Angsana New" w:hAnsi="Angsana New"/>
          <w:sz w:val="28"/>
          <w:szCs w:val="28"/>
          <w:cs/>
        </w:rPr>
        <w:t>การเงินระหว่างกาลนี้จัดทำขึ้นโดยใช้หลักเกณฑ์นโยบายการบัญชีและวิธีการคำนวณเช่นเดียวกับที่ใช้ใน</w:t>
      </w:r>
      <w:r w:rsidR="00AE4B66">
        <w:rPr>
          <w:rFonts w:ascii="Angsana New" w:hAnsi="Angsana New"/>
          <w:sz w:val="28"/>
          <w:szCs w:val="28"/>
        </w:rPr>
        <w:t xml:space="preserve">            </w:t>
      </w:r>
      <w:r w:rsidR="004521CB" w:rsidRPr="00F75824">
        <w:rPr>
          <w:rFonts w:ascii="Angsana New" w:hAnsi="Angsana New"/>
          <w:sz w:val="28"/>
          <w:szCs w:val="28"/>
          <w:cs/>
        </w:rPr>
        <w:t xml:space="preserve">งบการเงินสำหรับปีสิ้นสุดวันที่ </w:t>
      </w:r>
      <w:r w:rsidR="004521CB" w:rsidRPr="001F55A5">
        <w:rPr>
          <w:rFonts w:ascii="Angsana New" w:hAnsi="Angsana New"/>
          <w:sz w:val="28"/>
          <w:szCs w:val="28"/>
        </w:rPr>
        <w:t xml:space="preserve">31 </w:t>
      </w:r>
      <w:r w:rsidR="004521CB" w:rsidRPr="00F75824">
        <w:rPr>
          <w:rFonts w:ascii="Angsana New" w:hAnsi="Angsana New"/>
          <w:sz w:val="28"/>
          <w:szCs w:val="28"/>
          <w:cs/>
        </w:rPr>
        <w:t xml:space="preserve">ธันวาคม </w:t>
      </w:r>
      <w:r w:rsidR="004521CB" w:rsidRPr="001F55A5">
        <w:rPr>
          <w:rFonts w:ascii="Angsana New" w:hAnsi="Angsana New"/>
          <w:sz w:val="28"/>
          <w:szCs w:val="28"/>
        </w:rPr>
        <w:t xml:space="preserve">2567 </w:t>
      </w:r>
      <w:r w:rsidR="004521CB" w:rsidRPr="00F75824">
        <w:rPr>
          <w:rFonts w:ascii="Angsana New" w:hAnsi="Angsana New"/>
          <w:sz w:val="28"/>
          <w:szCs w:val="28"/>
          <w:cs/>
        </w:rPr>
        <w:t xml:space="preserve">ยกเว้น การนำมาตรฐานการรายงานทางการเงินฉบับใหม่และฉบับปรับปรุงมาถือปฏิบัติ ซึ่งมีผลบังคับใช้วันที่ </w:t>
      </w:r>
      <w:r w:rsidR="004521CB" w:rsidRPr="001F55A5">
        <w:rPr>
          <w:rFonts w:ascii="Angsana New" w:hAnsi="Angsana New"/>
          <w:sz w:val="28"/>
          <w:szCs w:val="28"/>
        </w:rPr>
        <w:t xml:space="preserve">1 </w:t>
      </w:r>
      <w:r w:rsidR="004521CB" w:rsidRPr="00F75824">
        <w:rPr>
          <w:rFonts w:ascii="Angsana New" w:hAnsi="Angsana New"/>
          <w:sz w:val="28"/>
          <w:szCs w:val="28"/>
          <w:cs/>
        </w:rPr>
        <w:t xml:space="preserve">มกราคม </w:t>
      </w:r>
      <w:r w:rsidR="004521CB" w:rsidRPr="001F55A5">
        <w:rPr>
          <w:rFonts w:ascii="Angsana New" w:hAnsi="Angsana New"/>
          <w:sz w:val="28"/>
          <w:szCs w:val="28"/>
        </w:rPr>
        <w:t xml:space="preserve">2568 </w:t>
      </w:r>
      <w:r w:rsidR="004521CB" w:rsidRPr="00F75824">
        <w:rPr>
          <w:rFonts w:ascii="Angsana New" w:hAnsi="Angsana New"/>
          <w:sz w:val="28"/>
          <w:szCs w:val="28"/>
          <w:cs/>
        </w:rPr>
        <w:t>ไม่มีผลกระทบที่มีนัยสำคัญต่อกลุ่มบริษัท</w:t>
      </w:r>
    </w:p>
    <w:p w14:paraId="5FAFBBC6" w14:textId="77777777" w:rsidR="00FB2A8F" w:rsidRDefault="00FB2A8F" w:rsidP="00FB2A8F">
      <w:pPr>
        <w:pStyle w:val="ListParagraph"/>
        <w:overflowPunct w:val="0"/>
        <w:autoSpaceDE w:val="0"/>
        <w:autoSpaceDN w:val="0"/>
        <w:adjustRightInd w:val="0"/>
        <w:spacing w:before="240" w:after="0" w:line="360" w:lineRule="auto"/>
        <w:ind w:left="360"/>
        <w:contextualSpacing w:val="0"/>
        <w:textAlignment w:val="baseline"/>
        <w:rPr>
          <w:rFonts w:asciiTheme="majorBidi" w:eastAsia="Malgun Gothic" w:hAnsiTheme="majorBidi" w:cstheme="majorBidi"/>
          <w:b/>
          <w:bCs/>
          <w:sz w:val="28"/>
          <w:lang w:val="en-US"/>
        </w:rPr>
      </w:pPr>
    </w:p>
    <w:p w14:paraId="7B730874" w14:textId="77777777" w:rsidR="00FB2A8F" w:rsidRDefault="00FB2A8F" w:rsidP="00FB2A8F">
      <w:pPr>
        <w:pStyle w:val="ListParagraph"/>
        <w:overflowPunct w:val="0"/>
        <w:autoSpaceDE w:val="0"/>
        <w:autoSpaceDN w:val="0"/>
        <w:adjustRightInd w:val="0"/>
        <w:spacing w:before="240" w:after="0" w:line="360" w:lineRule="auto"/>
        <w:ind w:left="360"/>
        <w:contextualSpacing w:val="0"/>
        <w:textAlignment w:val="baseline"/>
        <w:rPr>
          <w:rFonts w:asciiTheme="majorBidi" w:eastAsia="Malgun Gothic" w:hAnsiTheme="majorBidi" w:cstheme="majorBidi"/>
          <w:b/>
          <w:bCs/>
          <w:sz w:val="28"/>
          <w:lang w:val="en-US"/>
        </w:rPr>
      </w:pPr>
    </w:p>
    <w:p w14:paraId="18501883" w14:textId="77777777" w:rsidR="00BC3D30" w:rsidRDefault="00BC3D30" w:rsidP="00DE6A79">
      <w:pPr>
        <w:overflowPunct w:val="0"/>
        <w:autoSpaceDE w:val="0"/>
        <w:autoSpaceDN w:val="0"/>
        <w:adjustRightInd w:val="0"/>
        <w:spacing w:before="240" w:line="360" w:lineRule="auto"/>
        <w:textAlignment w:val="baseline"/>
        <w:rPr>
          <w:rFonts w:asciiTheme="majorBidi" w:eastAsia="Malgun Gothic" w:hAnsiTheme="majorBidi" w:cstheme="majorBidi"/>
          <w:b/>
          <w:bCs/>
          <w:sz w:val="28"/>
        </w:rPr>
      </w:pPr>
    </w:p>
    <w:p w14:paraId="408971EE" w14:textId="77777777" w:rsidR="00DE6A79" w:rsidRPr="00DE6A79" w:rsidRDefault="00DE6A79" w:rsidP="00DE6A79">
      <w:pPr>
        <w:overflowPunct w:val="0"/>
        <w:autoSpaceDE w:val="0"/>
        <w:autoSpaceDN w:val="0"/>
        <w:adjustRightInd w:val="0"/>
        <w:spacing w:before="240" w:line="360" w:lineRule="auto"/>
        <w:textAlignment w:val="baseline"/>
        <w:rPr>
          <w:rFonts w:asciiTheme="majorBidi" w:eastAsia="Malgun Gothic" w:hAnsiTheme="majorBidi" w:cstheme="majorBidi"/>
          <w:b/>
          <w:bCs/>
          <w:sz w:val="28"/>
        </w:rPr>
      </w:pPr>
    </w:p>
    <w:p w14:paraId="195633C7" w14:textId="0FC30D03" w:rsidR="008B22CE" w:rsidRDefault="00A16F0F" w:rsidP="00DE6A79">
      <w:pPr>
        <w:pStyle w:val="ListParagraph"/>
        <w:numPr>
          <w:ilvl w:val="0"/>
          <w:numId w:val="38"/>
        </w:numPr>
        <w:overflowPunct w:val="0"/>
        <w:autoSpaceDE w:val="0"/>
        <w:autoSpaceDN w:val="0"/>
        <w:adjustRightInd w:val="0"/>
        <w:spacing w:before="120" w:after="0" w:line="360" w:lineRule="auto"/>
        <w:ind w:left="360"/>
        <w:contextualSpacing w:val="0"/>
        <w:textAlignment w:val="baseline"/>
        <w:rPr>
          <w:rFonts w:asciiTheme="majorBidi" w:eastAsia="Malgun Gothic" w:hAnsiTheme="majorBidi" w:cstheme="majorBidi"/>
          <w:b/>
          <w:bCs/>
          <w:sz w:val="28"/>
          <w:lang w:val="en-US"/>
        </w:rPr>
      </w:pPr>
      <w:r w:rsidRPr="00F75824">
        <w:rPr>
          <w:rFonts w:asciiTheme="majorBidi" w:eastAsia="Malgun Gothic" w:hAnsiTheme="majorBidi" w:cstheme="majorBidi"/>
          <w:b/>
          <w:bCs/>
          <w:sz w:val="28"/>
          <w:cs/>
          <w:lang w:val="en-US"/>
        </w:rPr>
        <w:t>การดำเนินงานต่อเนื่อง</w:t>
      </w:r>
    </w:p>
    <w:p w14:paraId="13C692A1" w14:textId="39DE6E2B" w:rsidR="00836B78" w:rsidRPr="00836B78" w:rsidRDefault="000C1E0E" w:rsidP="00FA43A4">
      <w:pPr>
        <w:pStyle w:val="ListParagraph"/>
        <w:overflowPunct w:val="0"/>
        <w:autoSpaceDE w:val="0"/>
        <w:autoSpaceDN w:val="0"/>
        <w:adjustRightInd w:val="0"/>
        <w:spacing w:before="240" w:after="120" w:line="240" w:lineRule="auto"/>
        <w:ind w:left="360"/>
        <w:jc w:val="thaiDistribute"/>
        <w:textAlignment w:val="baseline"/>
        <w:rPr>
          <w:rFonts w:asciiTheme="majorBidi" w:eastAsia="Malgun Gothic" w:hAnsiTheme="majorBidi" w:cs="Angsana New"/>
          <w:sz w:val="28"/>
          <w:lang w:val="en-US"/>
        </w:rPr>
      </w:pPr>
      <w:r w:rsidRPr="00764110">
        <w:rPr>
          <w:rFonts w:asciiTheme="majorBidi" w:eastAsia="Malgun Gothic" w:hAnsiTheme="majorBidi" w:cs="Angsana New"/>
          <w:sz w:val="28"/>
          <w:cs/>
          <w:lang w:val="en-US"/>
        </w:rPr>
        <w:t xml:space="preserve">ณ วันที่ </w:t>
      </w:r>
      <w:r w:rsidR="00491B8D" w:rsidRPr="00764110">
        <w:rPr>
          <w:rFonts w:asciiTheme="majorBidi" w:eastAsia="Malgun Gothic" w:hAnsiTheme="majorBidi" w:cstheme="majorBidi"/>
          <w:sz w:val="28"/>
          <w:lang w:val="en-US"/>
        </w:rPr>
        <w:t xml:space="preserve">30 </w:t>
      </w:r>
      <w:r w:rsidR="00491B8D" w:rsidRPr="00764110">
        <w:rPr>
          <w:rFonts w:asciiTheme="majorBidi" w:eastAsia="Malgun Gothic" w:hAnsiTheme="majorBidi" w:cs="Angsana New"/>
          <w:sz w:val="28"/>
          <w:cs/>
          <w:lang w:val="en-US"/>
        </w:rPr>
        <w:t>มิถุนายน</w:t>
      </w:r>
      <w:r w:rsidR="00491B8D" w:rsidRPr="00764110">
        <w:rPr>
          <w:rFonts w:asciiTheme="majorBidi" w:eastAsia="Malgun Gothic" w:hAnsiTheme="majorBidi" w:cs="Angsana New"/>
          <w:sz w:val="28"/>
          <w:lang w:val="en-US"/>
        </w:rPr>
        <w:t xml:space="preserve"> 2568</w:t>
      </w:r>
      <w:r w:rsidRPr="00764110">
        <w:rPr>
          <w:rFonts w:asciiTheme="majorBidi" w:eastAsia="Malgun Gothic" w:hAnsiTheme="majorBidi" w:cs="Angsana New"/>
          <w:sz w:val="28"/>
          <w:lang w:val="en-US"/>
        </w:rPr>
        <w:t xml:space="preserve"> </w:t>
      </w:r>
      <w:r w:rsidRPr="00764110">
        <w:rPr>
          <w:rFonts w:asciiTheme="majorBidi" w:eastAsia="Malgun Gothic" w:hAnsiTheme="majorBidi" w:cs="Angsana New"/>
          <w:sz w:val="28"/>
          <w:cs/>
          <w:lang w:val="en-US"/>
        </w:rPr>
        <w:t xml:space="preserve">บริษัทมีหนี้สินหมุนเวียนรวมสูงกว่าสินทรัพย์หมุนเวียนรวมจำนวน </w:t>
      </w:r>
      <w:r w:rsidR="00764110" w:rsidRPr="00764110">
        <w:rPr>
          <w:rFonts w:asciiTheme="majorBidi" w:eastAsia="Malgun Gothic" w:hAnsiTheme="majorBidi" w:cstheme="majorBidi"/>
          <w:sz w:val="28"/>
          <w:lang w:val="en-US"/>
        </w:rPr>
        <w:t>32</w:t>
      </w:r>
      <w:r w:rsidRPr="00764110">
        <w:rPr>
          <w:rFonts w:asciiTheme="majorBidi" w:eastAsia="Malgun Gothic" w:hAnsiTheme="majorBidi" w:cstheme="majorBidi"/>
          <w:sz w:val="28"/>
          <w:lang w:val="en-US"/>
        </w:rPr>
        <w:t>.2</w:t>
      </w:r>
      <w:r w:rsidR="00764110" w:rsidRPr="00764110">
        <w:rPr>
          <w:rFonts w:asciiTheme="majorBidi" w:eastAsia="Malgun Gothic" w:hAnsiTheme="majorBidi" w:cstheme="majorBidi"/>
          <w:sz w:val="28"/>
          <w:lang w:val="en-US"/>
        </w:rPr>
        <w:t>5</w:t>
      </w:r>
      <w:r w:rsidRPr="00764110">
        <w:rPr>
          <w:rFonts w:asciiTheme="majorBidi" w:eastAsia="Malgun Gothic" w:hAnsiTheme="majorBidi" w:cs="Angsana New"/>
          <w:sz w:val="28"/>
          <w:lang w:val="en-US"/>
        </w:rPr>
        <w:t xml:space="preserve"> </w:t>
      </w:r>
      <w:r w:rsidRPr="00764110">
        <w:rPr>
          <w:rFonts w:asciiTheme="majorBidi" w:eastAsia="Malgun Gothic" w:hAnsiTheme="majorBidi" w:cs="Angsana New"/>
          <w:sz w:val="28"/>
          <w:cs/>
          <w:lang w:val="en-US"/>
        </w:rPr>
        <w:t>ล้านบาท นอกจากนี้ กลุ่มบริษัทและบริษัทได้รับผลกระทบจากการชำระเงินล่าช้าของลูกค้ารายหนึ่ง ซึ่งกระทบต่อกระแสเงินสดและสภาพคล่อง</w:t>
      </w:r>
      <w:r w:rsidR="00E73194" w:rsidRPr="00764110">
        <w:rPr>
          <w:rFonts w:asciiTheme="majorBidi" w:eastAsia="Malgun Gothic" w:hAnsiTheme="majorBidi" w:cs="Angsana New" w:hint="cs"/>
          <w:sz w:val="28"/>
          <w:cs/>
          <w:lang w:val="en-US"/>
        </w:rPr>
        <w:t>ทางการเงิน</w:t>
      </w:r>
      <w:r w:rsidRPr="00764110">
        <w:rPr>
          <w:rFonts w:asciiTheme="majorBidi" w:eastAsia="Malgun Gothic" w:hAnsiTheme="majorBidi" w:cs="Angsana New"/>
          <w:sz w:val="28"/>
          <w:cs/>
          <w:lang w:val="en-US"/>
        </w:rPr>
        <w:t xml:space="preserve"> โดยสถานการณ์ดังกล่าว</w:t>
      </w:r>
      <w:r w:rsidRPr="00F75824">
        <w:rPr>
          <w:rFonts w:asciiTheme="majorBidi" w:eastAsia="Malgun Gothic" w:hAnsiTheme="majorBidi" w:cs="Angsana New"/>
          <w:sz w:val="28"/>
          <w:cs/>
          <w:lang w:val="en-US"/>
        </w:rPr>
        <w:t>ก่อให้เกิดความไม่แน่นอนที่มีนัยสำคัญเกี่ยวกับ</w:t>
      </w:r>
      <w:r w:rsidR="00FF1699" w:rsidRPr="00F75824">
        <w:rPr>
          <w:rFonts w:asciiTheme="majorBidi" w:eastAsia="Malgun Gothic" w:hAnsiTheme="majorBidi" w:cs="Angsana New" w:hint="cs"/>
          <w:sz w:val="28"/>
          <w:cs/>
          <w:lang w:val="en-US"/>
        </w:rPr>
        <w:t>ระยะเวลาใน</w:t>
      </w:r>
      <w:r w:rsidRPr="00F75824">
        <w:rPr>
          <w:rFonts w:asciiTheme="majorBidi" w:eastAsia="Malgun Gothic" w:hAnsiTheme="majorBidi" w:cs="Angsana New"/>
          <w:sz w:val="28"/>
          <w:cs/>
          <w:lang w:val="en-US"/>
        </w:rPr>
        <w:t>การรับชำระเงิน และอาจส่งผลกระทบต่อ</w:t>
      </w:r>
      <w:r w:rsidR="00C32B43" w:rsidRPr="00F75824">
        <w:rPr>
          <w:rFonts w:asciiTheme="majorBidi" w:eastAsia="Malgun Gothic" w:hAnsiTheme="majorBidi" w:cs="Angsana New" w:hint="cs"/>
          <w:sz w:val="28"/>
          <w:cs/>
          <w:lang w:val="en-US"/>
        </w:rPr>
        <w:t>ความสามารถใน</w:t>
      </w:r>
      <w:r w:rsidRPr="00F75824">
        <w:rPr>
          <w:rFonts w:asciiTheme="majorBidi" w:eastAsia="Malgun Gothic" w:hAnsiTheme="majorBidi" w:cs="Angsana New"/>
          <w:sz w:val="28"/>
          <w:cs/>
          <w:lang w:val="en-US"/>
        </w:rPr>
        <w:t xml:space="preserve">การดำเนินงานอย่างต่อเนื่องในอนาคต </w:t>
      </w:r>
      <w:r w:rsidR="000559FC" w:rsidRPr="00F75824">
        <w:rPr>
          <w:rFonts w:asciiTheme="majorBidi" w:eastAsia="Malgun Gothic" w:hAnsiTheme="majorBidi" w:cs="Angsana New" w:hint="cs"/>
          <w:sz w:val="28"/>
          <w:cs/>
          <w:lang w:val="en-US"/>
        </w:rPr>
        <w:t xml:space="preserve">ดังนั้น </w:t>
      </w:r>
      <w:r w:rsidRPr="00F75824">
        <w:rPr>
          <w:rFonts w:asciiTheme="majorBidi" w:eastAsia="Malgun Gothic" w:hAnsiTheme="majorBidi" w:cs="Angsana New"/>
          <w:sz w:val="28"/>
          <w:cs/>
          <w:lang w:val="en-US"/>
        </w:rPr>
        <w:t>จึงมีข้อบ่งชี้ถึงความไม่แน่นอนที่มีสาระสำคัญซึ่งอาจก่อให้เกิดข้อสงสัยอย่างมีนัยสำคัญเกี่ยวกับความสามารถของกลุ่มบริษัทและบริษัทในการดำเนินงานต่อเนื่อง</w:t>
      </w:r>
    </w:p>
    <w:p w14:paraId="79F2C985" w14:textId="7C9C4EA4" w:rsidR="00331E4F" w:rsidRPr="00FA43A4" w:rsidRDefault="000C1E0E" w:rsidP="00FA43A4">
      <w:pPr>
        <w:overflowPunct w:val="0"/>
        <w:autoSpaceDE w:val="0"/>
        <w:autoSpaceDN w:val="0"/>
        <w:adjustRightInd w:val="0"/>
        <w:spacing w:before="120" w:after="120" w:line="240" w:lineRule="auto"/>
        <w:ind w:left="360"/>
        <w:jc w:val="thaiDistribute"/>
        <w:textAlignment w:val="baseline"/>
        <w:rPr>
          <w:rFonts w:asciiTheme="majorBidi" w:eastAsia="Malgun Gothic" w:hAnsiTheme="majorBidi"/>
          <w:sz w:val="28"/>
          <w:szCs w:val="28"/>
        </w:rPr>
      </w:pPr>
      <w:r w:rsidRPr="00FA43A4">
        <w:rPr>
          <w:rFonts w:asciiTheme="majorBidi" w:eastAsia="Malgun Gothic" w:hAnsiTheme="majorBidi"/>
          <w:sz w:val="28"/>
          <w:szCs w:val="28"/>
          <w:cs/>
        </w:rPr>
        <w:t>ผู้บริหารของกลุ่มบริษัทและบริษัทได้ประเมิน</w:t>
      </w:r>
      <w:r w:rsidR="00AB55F6" w:rsidRPr="00FA43A4">
        <w:rPr>
          <w:rFonts w:asciiTheme="majorBidi" w:eastAsia="Malgun Gothic" w:hAnsiTheme="majorBidi" w:hint="cs"/>
          <w:sz w:val="28"/>
          <w:szCs w:val="28"/>
          <w:cs/>
        </w:rPr>
        <w:t>สถา</w:t>
      </w:r>
      <w:r w:rsidR="0017159D" w:rsidRPr="00FA43A4">
        <w:rPr>
          <w:rFonts w:asciiTheme="majorBidi" w:eastAsia="Malgun Gothic" w:hAnsiTheme="majorBidi" w:hint="cs"/>
          <w:sz w:val="28"/>
          <w:szCs w:val="28"/>
          <w:cs/>
        </w:rPr>
        <w:t>นการณ์</w:t>
      </w:r>
      <w:r w:rsidRPr="00FA43A4">
        <w:rPr>
          <w:rFonts w:asciiTheme="majorBidi" w:eastAsia="Malgun Gothic" w:hAnsiTheme="majorBidi"/>
          <w:sz w:val="28"/>
          <w:szCs w:val="28"/>
          <w:cs/>
        </w:rPr>
        <w:t>และสรุปว่า กลุ่มบริษัทและบริษัทจะ</w:t>
      </w:r>
      <w:r w:rsidR="000A5BBA" w:rsidRPr="00FA43A4">
        <w:rPr>
          <w:rFonts w:asciiTheme="majorBidi" w:eastAsia="Malgun Gothic" w:hAnsiTheme="majorBidi" w:hint="cs"/>
          <w:sz w:val="28"/>
          <w:szCs w:val="28"/>
          <w:cs/>
        </w:rPr>
        <w:t>สามารถเพิ่ม</w:t>
      </w:r>
      <w:r w:rsidRPr="00FA43A4">
        <w:rPr>
          <w:rFonts w:asciiTheme="majorBidi" w:eastAsia="Malgun Gothic" w:hAnsiTheme="majorBidi"/>
          <w:sz w:val="28"/>
          <w:szCs w:val="28"/>
          <w:cs/>
        </w:rPr>
        <w:t>สภาพคล่องที่ดีขึ้น</w:t>
      </w:r>
      <w:r w:rsidR="00423153" w:rsidRPr="00FA43A4">
        <w:rPr>
          <w:rFonts w:asciiTheme="majorBidi" w:eastAsia="Malgun Gothic" w:hAnsiTheme="majorBidi" w:hint="cs"/>
          <w:sz w:val="28"/>
          <w:szCs w:val="28"/>
          <w:cs/>
        </w:rPr>
        <w:t>ได้</w:t>
      </w:r>
      <w:r w:rsidRPr="00FA43A4">
        <w:rPr>
          <w:rFonts w:asciiTheme="majorBidi" w:eastAsia="Malgun Gothic" w:hAnsiTheme="majorBidi"/>
          <w:sz w:val="28"/>
          <w:szCs w:val="28"/>
          <w:cs/>
        </w:rPr>
        <w:t xml:space="preserve"> </w:t>
      </w:r>
      <w:r w:rsidR="0047352D">
        <w:rPr>
          <w:rFonts w:asciiTheme="majorBidi" w:eastAsia="Malgun Gothic" w:hAnsiTheme="majorBidi" w:hint="cs"/>
          <w:sz w:val="28"/>
          <w:szCs w:val="28"/>
          <w:cs/>
        </w:rPr>
        <w:t>ตามที่</w:t>
      </w:r>
      <w:r w:rsidR="00B87AF5" w:rsidRPr="00FA43A4">
        <w:rPr>
          <w:rFonts w:asciiTheme="majorBidi" w:eastAsia="Malgun Gothic" w:hAnsiTheme="majorBidi" w:hint="cs"/>
          <w:sz w:val="28"/>
          <w:szCs w:val="28"/>
          <w:cs/>
        </w:rPr>
        <w:t>บร</w:t>
      </w:r>
      <w:r w:rsidR="00285634" w:rsidRPr="00FA43A4">
        <w:rPr>
          <w:rFonts w:asciiTheme="majorBidi" w:eastAsia="Malgun Gothic" w:hAnsiTheme="majorBidi" w:hint="cs"/>
          <w:sz w:val="28"/>
          <w:szCs w:val="28"/>
          <w:cs/>
        </w:rPr>
        <w:t>ิ</w:t>
      </w:r>
      <w:r w:rsidR="00B87AF5" w:rsidRPr="00FA43A4">
        <w:rPr>
          <w:rFonts w:asciiTheme="majorBidi" w:eastAsia="Malgun Gothic" w:hAnsiTheme="majorBidi" w:hint="cs"/>
          <w:sz w:val="28"/>
          <w:szCs w:val="28"/>
          <w:cs/>
        </w:rPr>
        <w:t>ษัทได้มีการ</w:t>
      </w:r>
      <w:r w:rsidR="0047352D">
        <w:rPr>
          <w:rFonts w:asciiTheme="majorBidi" w:eastAsia="Malgun Gothic" w:hAnsiTheme="majorBidi" w:hint="cs"/>
          <w:sz w:val="28"/>
          <w:szCs w:val="28"/>
          <w:cs/>
        </w:rPr>
        <w:t>ลงนาม</w:t>
      </w:r>
      <w:r w:rsidR="00B87AF5" w:rsidRPr="00FA43A4">
        <w:rPr>
          <w:rFonts w:asciiTheme="majorBidi" w:eastAsia="Malgun Gothic" w:hAnsiTheme="majorBidi" w:hint="cs"/>
          <w:sz w:val="28"/>
          <w:szCs w:val="28"/>
          <w:cs/>
        </w:rPr>
        <w:t>สัญญาโครงการ</w:t>
      </w:r>
      <w:r w:rsidR="00D07C62" w:rsidRPr="00FA43A4">
        <w:rPr>
          <w:rFonts w:asciiTheme="majorBidi" w:eastAsia="Malgun Gothic" w:hAnsiTheme="majorBidi" w:hint="cs"/>
          <w:sz w:val="28"/>
          <w:szCs w:val="28"/>
          <w:cs/>
        </w:rPr>
        <w:t>พัฒนาท่าเรือก๊าซมาบตาพุดเฟส</w:t>
      </w:r>
      <w:r w:rsidR="00D07C62" w:rsidRPr="00FA43A4">
        <w:rPr>
          <w:rFonts w:asciiTheme="majorBidi" w:eastAsia="Malgun Gothic" w:hAnsiTheme="majorBidi"/>
          <w:sz w:val="28"/>
          <w:szCs w:val="28"/>
        </w:rPr>
        <w:t xml:space="preserve"> 3</w:t>
      </w:r>
      <w:r w:rsidR="00520FAF" w:rsidRPr="00FA43A4">
        <w:rPr>
          <w:rFonts w:asciiTheme="majorBidi" w:eastAsia="Malgun Gothic" w:hAnsiTheme="majorBidi"/>
          <w:sz w:val="28"/>
          <w:szCs w:val="28"/>
        </w:rPr>
        <w:t xml:space="preserve"> </w:t>
      </w:r>
      <w:r w:rsidR="000D3590" w:rsidRPr="00FA43A4">
        <w:rPr>
          <w:rFonts w:asciiTheme="majorBidi" w:eastAsia="Malgun Gothic" w:hAnsiTheme="majorBidi" w:hint="cs"/>
          <w:sz w:val="28"/>
          <w:szCs w:val="28"/>
          <w:cs/>
        </w:rPr>
        <w:t xml:space="preserve">ซึ่งมีมูลค่าโครงการจำนวน </w:t>
      </w:r>
      <w:r w:rsidR="00F62498" w:rsidRPr="00FA43A4">
        <w:rPr>
          <w:rFonts w:asciiTheme="majorBidi" w:eastAsia="Malgun Gothic" w:hAnsiTheme="majorBidi"/>
          <w:sz w:val="28"/>
          <w:szCs w:val="28"/>
        </w:rPr>
        <w:t>11</w:t>
      </w:r>
      <w:r w:rsidR="00465D14" w:rsidRPr="00FA43A4">
        <w:rPr>
          <w:rFonts w:asciiTheme="majorBidi" w:eastAsia="Malgun Gothic" w:hAnsiTheme="majorBidi"/>
          <w:sz w:val="28"/>
          <w:szCs w:val="28"/>
        </w:rPr>
        <w:t>,567.47</w:t>
      </w:r>
      <w:r w:rsidR="00F62498" w:rsidRPr="00FA43A4">
        <w:rPr>
          <w:rFonts w:asciiTheme="majorBidi" w:eastAsia="Malgun Gothic" w:hAnsiTheme="majorBidi"/>
          <w:sz w:val="28"/>
          <w:szCs w:val="28"/>
        </w:rPr>
        <w:t xml:space="preserve"> </w:t>
      </w:r>
      <w:r w:rsidR="000D3590" w:rsidRPr="00FA43A4">
        <w:rPr>
          <w:rFonts w:asciiTheme="majorBidi" w:eastAsia="Malgun Gothic" w:hAnsiTheme="majorBidi" w:hint="cs"/>
          <w:sz w:val="28"/>
          <w:szCs w:val="28"/>
          <w:cs/>
        </w:rPr>
        <w:t>ล้านบาท</w:t>
      </w:r>
      <w:r w:rsidR="00FF1EB8">
        <w:rPr>
          <w:rFonts w:asciiTheme="majorBidi" w:eastAsia="Malgun Gothic" w:hAnsiTheme="majorBidi"/>
          <w:sz w:val="28"/>
          <w:szCs w:val="28"/>
        </w:rPr>
        <w:t xml:space="preserve"> </w:t>
      </w:r>
      <w:r w:rsidR="00781906" w:rsidRPr="00FA43A4">
        <w:rPr>
          <w:rFonts w:asciiTheme="majorBidi" w:eastAsia="Malgun Gothic" w:hAnsiTheme="majorBidi" w:hint="cs"/>
          <w:sz w:val="28"/>
          <w:szCs w:val="28"/>
          <w:cs/>
        </w:rPr>
        <w:t>อีกทั้ง</w:t>
      </w:r>
      <w:r w:rsidR="00DE2017" w:rsidRPr="00FA43A4">
        <w:rPr>
          <w:rFonts w:asciiTheme="majorBidi" w:eastAsia="Malgun Gothic" w:hAnsiTheme="majorBidi" w:hint="cs"/>
          <w:sz w:val="28"/>
          <w:szCs w:val="28"/>
          <w:cs/>
        </w:rPr>
        <w:t>กลุ่มบริษัทและบริษัท</w:t>
      </w:r>
      <w:r w:rsidRPr="00FA43A4">
        <w:rPr>
          <w:rFonts w:asciiTheme="majorBidi" w:eastAsia="Malgun Gothic" w:hAnsiTheme="majorBidi"/>
          <w:sz w:val="28"/>
          <w:szCs w:val="28"/>
          <w:cs/>
        </w:rPr>
        <w:t>มี</w:t>
      </w:r>
      <w:r w:rsidR="00170B7A" w:rsidRPr="00FA43A4">
        <w:rPr>
          <w:rFonts w:asciiTheme="majorBidi" w:eastAsia="Malgun Gothic" w:hAnsiTheme="majorBidi" w:hint="cs"/>
          <w:sz w:val="28"/>
          <w:szCs w:val="28"/>
          <w:cs/>
        </w:rPr>
        <w:t>การกำหนด</w:t>
      </w:r>
      <w:r w:rsidRPr="00FA43A4">
        <w:rPr>
          <w:rFonts w:asciiTheme="majorBidi" w:eastAsia="Malgun Gothic" w:hAnsiTheme="majorBidi"/>
          <w:sz w:val="28"/>
          <w:szCs w:val="28"/>
          <w:cs/>
        </w:rPr>
        <w:t>นโยบายบริหารจัดการทางการเงินอย่างระมัดระวัง และมีแผนที่จะใช้วิธีการเพื่อจัดการความเสี่ยงด้านสภาพคล่อง ประกอบไปด้วย การขอวงเงินสินเชื่อเพิ่มเติมจากสถาบันการเงิน และหาแหล่งเงินทุนอื่น</w:t>
      </w:r>
      <w:r w:rsidR="008E6C49" w:rsidRPr="00FA43A4">
        <w:rPr>
          <w:rFonts w:asciiTheme="majorBidi" w:eastAsia="Malgun Gothic" w:hAnsiTheme="majorBidi" w:hint="cs"/>
          <w:sz w:val="28"/>
          <w:szCs w:val="28"/>
          <w:cs/>
        </w:rPr>
        <w:t>เพิ่มเติม</w:t>
      </w:r>
      <w:r w:rsidR="00B31AEC" w:rsidRPr="00FA43A4">
        <w:rPr>
          <w:rFonts w:asciiTheme="majorBidi" w:eastAsia="Malgun Gothic" w:hAnsiTheme="majorBidi"/>
          <w:sz w:val="28"/>
          <w:szCs w:val="28"/>
          <w:cs/>
        </w:rPr>
        <w:t xml:space="preserve"> </w:t>
      </w:r>
    </w:p>
    <w:p w14:paraId="6DC0904F" w14:textId="5D72FAE2" w:rsidR="00A16F0F" w:rsidRPr="00FA43A4" w:rsidRDefault="000C1E0E" w:rsidP="00FA43A4">
      <w:pPr>
        <w:pStyle w:val="ListParagraph"/>
        <w:overflowPunct w:val="0"/>
        <w:autoSpaceDE w:val="0"/>
        <w:autoSpaceDN w:val="0"/>
        <w:adjustRightInd w:val="0"/>
        <w:spacing w:before="120" w:after="0" w:line="240" w:lineRule="auto"/>
        <w:ind w:left="360"/>
        <w:contextualSpacing w:val="0"/>
        <w:jc w:val="thaiDistribute"/>
        <w:textAlignment w:val="baseline"/>
        <w:rPr>
          <w:rFonts w:asciiTheme="majorBidi" w:eastAsia="Malgun Gothic" w:hAnsiTheme="majorBidi" w:cs="Angsana New"/>
          <w:sz w:val="28"/>
          <w:lang w:val="en-US"/>
        </w:rPr>
      </w:pPr>
      <w:r w:rsidRPr="00FA43A4">
        <w:rPr>
          <w:rFonts w:asciiTheme="majorBidi" w:eastAsia="Malgun Gothic" w:hAnsiTheme="majorBidi" w:cs="Angsana New"/>
          <w:sz w:val="28"/>
          <w:cs/>
          <w:lang w:val="en-US"/>
        </w:rPr>
        <w:t>ผู้บริหารของกลุ่มบริษัทและบริษัทได้ประเมินและสรุปว่า ความสำเร็จของการดำเนินการดังกล่าวข้างต้นจะทำให้กลุ่มบริษัทและบริษัทมีสภาพคล่องเพียงพอในการดำเนินธุรกิจและสามารถจ่ายชำระหนี้เมื่อถึงกำหนด ข้อมูลทางการเงินระหว่างกาลนี้ได้จัดทำขึ้นโดยฝ่ายบริหารของกลุ่มบริษัทและบริษัท ตามหลักเกณฑ์การดำเนินงานต่อเนื่อง มีข้อสมมติว่ากิจการมีเงินทุนหมุนเวียนเพียงพอสำหรับการดำเนินธุรกิจตามที่กลุ่มบริษัทและบริษัทต้องการ</w:t>
      </w:r>
      <w:r w:rsidR="00DC01CB" w:rsidRPr="00FA43A4">
        <w:rPr>
          <w:rFonts w:asciiTheme="majorBidi" w:eastAsia="Malgun Gothic" w:hAnsiTheme="majorBidi" w:cs="Angsana New" w:hint="cs"/>
          <w:sz w:val="28"/>
          <w:cs/>
          <w:lang w:val="en-US"/>
        </w:rPr>
        <w:t>ในอนาคต</w:t>
      </w:r>
      <w:r w:rsidRPr="00FA43A4">
        <w:rPr>
          <w:rFonts w:asciiTheme="majorBidi" w:eastAsia="Malgun Gothic" w:hAnsiTheme="majorBidi" w:cs="Angsana New"/>
          <w:sz w:val="28"/>
          <w:cs/>
          <w:lang w:val="en-US"/>
        </w:rPr>
        <w:t xml:space="preserve"> ดังนั้น ข้อมูลทางการเงินระหว่างกาลรวมและข้อมูลทางการเงินระหว่างกาลเฉพาะกิจการ จึงไม่ได้รวมรายการปรับปรุงมูลค่าสินทรัพย์และการจัดประเภทรายการสินทรัพย์และหนี้สินใหม่ ซึ่งอาจจำเป็นหากกลุ่มบริษัทและบริษัทไม่สามารถดำเนินงานต่อเนื่องได้</w:t>
      </w:r>
    </w:p>
    <w:p w14:paraId="3FFE109E" w14:textId="0EE2CD77" w:rsidR="0023426A" w:rsidRPr="008A39A3" w:rsidRDefault="006F7280" w:rsidP="00455B72">
      <w:pPr>
        <w:pStyle w:val="ListParagraph"/>
        <w:numPr>
          <w:ilvl w:val="0"/>
          <w:numId w:val="38"/>
        </w:numPr>
        <w:overflowPunct w:val="0"/>
        <w:autoSpaceDE w:val="0"/>
        <w:autoSpaceDN w:val="0"/>
        <w:adjustRightInd w:val="0"/>
        <w:spacing w:before="240" w:after="0" w:line="360" w:lineRule="auto"/>
        <w:ind w:left="360"/>
        <w:contextualSpacing w:val="0"/>
        <w:textAlignment w:val="baseline"/>
        <w:rPr>
          <w:rFonts w:asciiTheme="majorBidi" w:eastAsia="Malgun Gothic" w:hAnsiTheme="majorBidi" w:cstheme="majorBidi"/>
          <w:b/>
          <w:bCs/>
          <w:sz w:val="28"/>
          <w:cs/>
          <w:lang w:val="en-US"/>
        </w:rPr>
      </w:pPr>
      <w:r w:rsidRPr="006F7280">
        <w:rPr>
          <w:rFonts w:asciiTheme="majorBidi" w:eastAsia="Malgun Gothic" w:hAnsiTheme="majorBidi" w:cs="Angsana New"/>
          <w:b/>
          <w:bCs/>
          <w:sz w:val="28"/>
          <w:cs/>
          <w:lang w:val="en-US"/>
        </w:rPr>
        <w:t>รายการธุรกิจกับ</w:t>
      </w:r>
      <w:r w:rsidR="0023426A" w:rsidRPr="006F7280">
        <w:rPr>
          <w:rFonts w:asciiTheme="majorBidi" w:eastAsia="Malgun Gothic" w:hAnsiTheme="majorBidi" w:cs="Angsana New" w:hint="cs"/>
          <w:b/>
          <w:bCs/>
          <w:sz w:val="28"/>
          <w:cs/>
          <w:lang w:val="en-US"/>
        </w:rPr>
        <w:t>บุคคลหรือกิจการที่เกี่ยวข้องกัน</w:t>
      </w:r>
      <w:r w:rsidR="0023426A" w:rsidRPr="008A39A3">
        <w:rPr>
          <w:rFonts w:asciiTheme="majorBidi" w:eastAsia="Malgun Gothic" w:hAnsiTheme="majorBidi" w:cstheme="majorBidi" w:hint="cs"/>
          <w:b/>
          <w:bCs/>
          <w:sz w:val="28"/>
          <w:cs/>
          <w:lang w:val="en-US"/>
        </w:rPr>
        <w:t xml:space="preserve"> </w:t>
      </w:r>
    </w:p>
    <w:bookmarkEnd w:id="1"/>
    <w:p w14:paraId="167C0803" w14:textId="218FDAF8" w:rsidR="000E29D4" w:rsidRPr="00D72255" w:rsidRDefault="0011258D" w:rsidP="0055150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43"/>
        <w:jc w:val="thaiDistribute"/>
        <w:rPr>
          <w:rFonts w:ascii="Angsana New" w:hAnsi="Angsana New"/>
          <w:sz w:val="28"/>
          <w:szCs w:val="28"/>
        </w:rPr>
      </w:pPr>
      <w:r w:rsidRPr="00D72255">
        <w:rPr>
          <w:rFonts w:ascii="Angsana New" w:hAnsi="Angsana New" w:hint="cs"/>
          <w:sz w:val="28"/>
          <w:szCs w:val="28"/>
          <w:cs/>
        </w:rPr>
        <w:t>ในระหว่างรอบระยะเวลา</w:t>
      </w:r>
      <w:r w:rsidR="00FA2318" w:rsidRPr="00FA2318">
        <w:rPr>
          <w:rFonts w:ascii="Angsana New" w:hAnsi="Angsana New" w:hint="cs"/>
          <w:sz w:val="28"/>
          <w:szCs w:val="28"/>
          <w:cs/>
        </w:rPr>
        <w:t>สามเดือนและหกเดือน</w:t>
      </w:r>
      <w:r w:rsidRPr="00D72255">
        <w:rPr>
          <w:rFonts w:ascii="Angsana New" w:hAnsi="Angsana New" w:hint="cs"/>
          <w:sz w:val="28"/>
          <w:szCs w:val="28"/>
          <w:cs/>
        </w:rPr>
        <w:t>สิ้นสุดวันที่</w:t>
      </w:r>
      <w:r w:rsidRPr="00D72255">
        <w:rPr>
          <w:rFonts w:ascii="Angsana New" w:hAnsi="Angsana New" w:hint="cs"/>
          <w:sz w:val="28"/>
          <w:szCs w:val="28"/>
        </w:rPr>
        <w:t xml:space="preserve"> </w:t>
      </w:r>
      <w:r w:rsidR="00491B8D" w:rsidRPr="00491B8D">
        <w:rPr>
          <w:rFonts w:ascii="Angsana New" w:hAnsi="Angsana New"/>
          <w:sz w:val="28"/>
          <w:szCs w:val="28"/>
        </w:rPr>
        <w:t xml:space="preserve">30 </w:t>
      </w:r>
      <w:r w:rsidR="00491B8D" w:rsidRPr="00F75824">
        <w:rPr>
          <w:rFonts w:ascii="Angsana New" w:hAnsi="Angsana New"/>
          <w:sz w:val="28"/>
          <w:szCs w:val="28"/>
          <w:cs/>
        </w:rPr>
        <w:t>มิถุนายน</w:t>
      </w:r>
      <w:r w:rsidR="00491B8D">
        <w:rPr>
          <w:rFonts w:ascii="Angsana New" w:hAnsi="Angsana New"/>
          <w:sz w:val="28"/>
          <w:szCs w:val="28"/>
        </w:rPr>
        <w:t xml:space="preserve"> </w:t>
      </w:r>
      <w:r w:rsidRPr="00D72255">
        <w:rPr>
          <w:rFonts w:ascii="Angsana New" w:hAnsi="Angsana New" w:hint="cs"/>
          <w:sz w:val="28"/>
          <w:szCs w:val="28"/>
        </w:rPr>
        <w:t xml:space="preserve">2568 </w:t>
      </w:r>
      <w:r w:rsidRPr="00F75824">
        <w:rPr>
          <w:rFonts w:ascii="Angsana New" w:hAnsi="Angsana New" w:hint="cs"/>
          <w:sz w:val="28"/>
          <w:szCs w:val="28"/>
          <w:cs/>
        </w:rPr>
        <w:t xml:space="preserve">และ </w:t>
      </w:r>
      <w:r w:rsidRPr="00D72255">
        <w:rPr>
          <w:rFonts w:ascii="Angsana New" w:hAnsi="Angsana New" w:hint="cs"/>
          <w:sz w:val="28"/>
          <w:szCs w:val="28"/>
        </w:rPr>
        <w:t xml:space="preserve">2567 </w:t>
      </w:r>
      <w:r w:rsidRPr="00F75824">
        <w:rPr>
          <w:rFonts w:ascii="Angsana New" w:hAnsi="Angsana New" w:hint="cs"/>
          <w:sz w:val="28"/>
          <w:szCs w:val="28"/>
          <w:cs/>
        </w:rPr>
        <w:t>กลุ่มบริษัทมีรายการธุรกิจที่สำคัญกับบุคคลหรือกิจการที่เกี่ยวข้องกัน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</w:t>
      </w:r>
      <w:r w:rsidR="00C43D34">
        <w:rPr>
          <w:rFonts w:ascii="Angsana New" w:hAnsi="Angsana New" w:hint="cs"/>
          <w:sz w:val="28"/>
          <w:szCs w:val="28"/>
          <w:cs/>
        </w:rPr>
        <w:t>กลุ่ม</w:t>
      </w:r>
      <w:r w:rsidRPr="00F75824">
        <w:rPr>
          <w:rFonts w:ascii="Angsana New" w:hAnsi="Angsana New" w:hint="cs"/>
          <w:sz w:val="28"/>
          <w:szCs w:val="28"/>
          <w:cs/>
        </w:rPr>
        <w:t>บริษัทและบุคคลหรือกิจการที่เกี่ยวข้องกันเหล่านั้น ซึ่งเป็นไปตามปกติธุรกิจโดยสามารถสรุปได้ดังนี้</w:t>
      </w:r>
    </w:p>
    <w:tbl>
      <w:tblPr>
        <w:tblW w:w="9288" w:type="dxa"/>
        <w:tblInd w:w="450" w:type="dxa"/>
        <w:tblLook w:val="01E0" w:firstRow="1" w:lastRow="1" w:firstColumn="1" w:lastColumn="1" w:noHBand="0" w:noVBand="0"/>
      </w:tblPr>
      <w:tblGrid>
        <w:gridCol w:w="3438"/>
        <w:gridCol w:w="2160"/>
        <w:gridCol w:w="3690"/>
      </w:tblGrid>
      <w:tr w:rsidR="00D57863" w:rsidRPr="00D72255" w14:paraId="60864D6E" w14:textId="77777777">
        <w:trPr>
          <w:tblHeader/>
        </w:trPr>
        <w:tc>
          <w:tcPr>
            <w:tcW w:w="3438" w:type="dxa"/>
          </w:tcPr>
          <w:p w14:paraId="0B579C4D" w14:textId="2CF10780" w:rsidR="00D57863" w:rsidRPr="00D72255" w:rsidRDefault="00F7578A" w:rsidP="007E3FCA">
            <w:pPr>
              <w:pStyle w:val="block"/>
              <w:pBdr>
                <w:bottom w:val="single" w:sz="4" w:space="1" w:color="auto"/>
              </w:pBdr>
              <w:spacing w:after="0" w:line="240" w:lineRule="auto"/>
              <w:ind w:left="0"/>
              <w:jc w:val="center"/>
              <w:rPr>
                <w:rFonts w:ascii="Angsana New" w:hAnsi="Angsana New"/>
                <w:bCs/>
                <w:sz w:val="28"/>
                <w:szCs w:val="28"/>
                <w:lang w:bidi="th-TH"/>
              </w:rPr>
            </w:pPr>
            <w:r w:rsidRPr="00F75824">
              <w:rPr>
                <w:rFonts w:ascii="Angsana New" w:hAnsi="Angsana New" w:hint="cs"/>
                <w:bCs/>
                <w:sz w:val="28"/>
                <w:szCs w:val="28"/>
                <w:cs/>
                <w:lang w:val="en-US" w:bidi="th-TH"/>
              </w:rPr>
              <w:t>บริษัท</w:t>
            </w:r>
          </w:p>
        </w:tc>
        <w:tc>
          <w:tcPr>
            <w:tcW w:w="2160" w:type="dxa"/>
          </w:tcPr>
          <w:p w14:paraId="3B13FB49" w14:textId="77777777" w:rsidR="00D57863" w:rsidRPr="00D72255" w:rsidRDefault="00D57863" w:rsidP="007E3FCA">
            <w:pPr>
              <w:pStyle w:val="block"/>
              <w:pBdr>
                <w:bottom w:val="single" w:sz="4" w:space="1" w:color="auto"/>
              </w:pBdr>
              <w:spacing w:after="0" w:line="240" w:lineRule="auto"/>
              <w:ind w:left="0"/>
              <w:jc w:val="center"/>
              <w:rPr>
                <w:rFonts w:ascii="Angsana New" w:hAnsi="Angsana New"/>
                <w:bCs/>
                <w:sz w:val="28"/>
                <w:szCs w:val="28"/>
                <w:lang w:bidi="th-TH"/>
              </w:rPr>
            </w:pPr>
            <w:r w:rsidRPr="00F75824">
              <w:rPr>
                <w:rFonts w:ascii="Angsana New" w:hAnsi="Angsana New" w:hint="cs"/>
                <w:bCs/>
                <w:sz w:val="28"/>
                <w:szCs w:val="28"/>
                <w:cs/>
                <w:lang w:val="en-US" w:bidi="th-TH"/>
              </w:rPr>
              <w:t>ประเทศที่จัดตั้ง</w:t>
            </w:r>
          </w:p>
        </w:tc>
        <w:tc>
          <w:tcPr>
            <w:tcW w:w="3690" w:type="dxa"/>
          </w:tcPr>
          <w:p w14:paraId="089BEAAB" w14:textId="77777777" w:rsidR="00D57863" w:rsidRPr="00D72255" w:rsidRDefault="00D57863" w:rsidP="007E3FCA">
            <w:pPr>
              <w:pStyle w:val="block"/>
              <w:pBdr>
                <w:bottom w:val="single" w:sz="4" w:space="1" w:color="auto"/>
              </w:pBdr>
              <w:spacing w:after="0" w:line="240" w:lineRule="auto"/>
              <w:ind w:left="144"/>
              <w:jc w:val="center"/>
              <w:rPr>
                <w:rFonts w:ascii="Angsana New" w:hAnsi="Angsana New"/>
                <w:bCs/>
                <w:sz w:val="28"/>
                <w:szCs w:val="28"/>
                <w:lang w:bidi="th-TH"/>
              </w:rPr>
            </w:pPr>
            <w:r w:rsidRPr="00F75824">
              <w:rPr>
                <w:rFonts w:ascii="Angsana New" w:hAnsi="Angsana New" w:hint="cs"/>
                <w:bCs/>
                <w:sz w:val="28"/>
                <w:szCs w:val="28"/>
                <w:cs/>
                <w:lang w:val="en-US" w:bidi="th-TH"/>
              </w:rPr>
              <w:t>ลักษณะความสัมพันธ์</w:t>
            </w:r>
          </w:p>
        </w:tc>
      </w:tr>
      <w:tr w:rsidR="00D57863" w:rsidRPr="00D72255" w14:paraId="7F950C62" w14:textId="77777777">
        <w:trPr>
          <w:tblHeader/>
        </w:trPr>
        <w:tc>
          <w:tcPr>
            <w:tcW w:w="3438" w:type="dxa"/>
          </w:tcPr>
          <w:p w14:paraId="1B554E5A" w14:textId="3033C7D2" w:rsidR="00D57863" w:rsidRPr="00D72255" w:rsidRDefault="00D57863">
            <w:pPr>
              <w:pStyle w:val="block"/>
              <w:spacing w:after="0" w:line="240" w:lineRule="auto"/>
              <w:ind w:left="0"/>
              <w:rPr>
                <w:rFonts w:ascii="Angsana New" w:hAnsi="Angsana New"/>
                <w:bCs/>
                <w:sz w:val="28"/>
                <w:szCs w:val="28"/>
                <w:lang w:bidi="th-TH"/>
              </w:rPr>
            </w:pPr>
            <w:r w:rsidRPr="00F75824">
              <w:rPr>
                <w:rFonts w:ascii="Angsana New" w:hAnsi="Angsana New" w:hint="cs"/>
                <w:b/>
                <w:sz w:val="28"/>
                <w:szCs w:val="28"/>
                <w:cs/>
                <w:lang w:val="en-US" w:bidi="th-TH"/>
              </w:rPr>
              <w:t xml:space="preserve">บริษัท ทาคูนิ กรุ๊ป จำกัด </w:t>
            </w:r>
            <w:r w:rsidRPr="00555D76">
              <w:rPr>
                <w:rFonts w:ascii="Angsana New" w:hAnsi="Angsana New" w:hint="cs"/>
                <w:bCs/>
                <w:sz w:val="28"/>
                <w:szCs w:val="28"/>
                <w:lang w:val="en-US" w:bidi="th-TH"/>
              </w:rPr>
              <w:t>(</w:t>
            </w:r>
            <w:r w:rsidRPr="00F75824">
              <w:rPr>
                <w:rFonts w:ascii="Angsana New" w:hAnsi="Angsana New" w:hint="cs"/>
                <w:b/>
                <w:sz w:val="28"/>
                <w:szCs w:val="28"/>
                <w:cs/>
                <w:lang w:val="en-US" w:bidi="th-TH"/>
              </w:rPr>
              <w:t>มหาชน</w:t>
            </w:r>
            <w:r w:rsidR="00555D76" w:rsidRPr="00555D76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160" w:type="dxa"/>
          </w:tcPr>
          <w:p w14:paraId="32ABA0EC" w14:textId="77777777" w:rsidR="00D57863" w:rsidRPr="00D72255" w:rsidRDefault="00D57863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/>
                <w:bCs/>
                <w:sz w:val="28"/>
                <w:szCs w:val="28"/>
                <w:cs/>
                <w:lang w:bidi="th-TH"/>
              </w:rPr>
            </w:pPr>
            <w:r w:rsidRPr="00F75824">
              <w:rPr>
                <w:rFonts w:ascii="Angsana New" w:hAnsi="Angsana New" w:hint="cs"/>
                <w:b/>
                <w:sz w:val="28"/>
                <w:szCs w:val="28"/>
                <w:cs/>
                <w:lang w:val="en-US" w:bidi="th-TH"/>
              </w:rPr>
              <w:t>ไทย</w:t>
            </w:r>
          </w:p>
        </w:tc>
        <w:tc>
          <w:tcPr>
            <w:tcW w:w="3690" w:type="dxa"/>
          </w:tcPr>
          <w:p w14:paraId="7D49497C" w14:textId="77777777" w:rsidR="00D57863" w:rsidRPr="00F75824" w:rsidRDefault="00D57863">
            <w:pPr>
              <w:pStyle w:val="block"/>
              <w:spacing w:after="0" w:line="240" w:lineRule="auto"/>
              <w:ind w:left="144"/>
              <w:rPr>
                <w:rFonts w:ascii="Angsana New" w:hAnsi="Angsana New"/>
                <w:bCs/>
                <w:sz w:val="28"/>
                <w:szCs w:val="28"/>
                <w:cs/>
                <w:lang w:val="en-US" w:bidi="th-TH"/>
              </w:rPr>
            </w:pPr>
            <w:r w:rsidRPr="00F75824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เป็นบริษัทใหญ่ในลำดับสูงสุด</w:t>
            </w:r>
          </w:p>
        </w:tc>
      </w:tr>
      <w:tr w:rsidR="00D57863" w:rsidRPr="00D72255" w14:paraId="5941E3FB" w14:textId="77777777">
        <w:tc>
          <w:tcPr>
            <w:tcW w:w="3438" w:type="dxa"/>
          </w:tcPr>
          <w:p w14:paraId="14091300" w14:textId="77777777" w:rsidR="00D57863" w:rsidRPr="00D72255" w:rsidRDefault="00D57863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/>
                <w:b/>
                <w:sz w:val="28"/>
                <w:szCs w:val="28"/>
                <w:cs/>
                <w:lang w:val="en-US" w:bidi="th-TH"/>
              </w:rPr>
            </w:pPr>
            <w:r w:rsidRPr="00F75824">
              <w:rPr>
                <w:rFonts w:ascii="Angsana New" w:hAnsi="Angsana New" w:hint="cs"/>
                <w:b/>
                <w:sz w:val="28"/>
                <w:szCs w:val="28"/>
                <w:cs/>
                <w:lang w:val="en-US" w:bidi="th-TH"/>
              </w:rPr>
              <w:t>บริษัท ทาคูนิ (ประเทศไทย) จำกัด</w:t>
            </w:r>
          </w:p>
        </w:tc>
        <w:tc>
          <w:tcPr>
            <w:tcW w:w="2160" w:type="dxa"/>
          </w:tcPr>
          <w:p w14:paraId="3B2AA32B" w14:textId="77777777" w:rsidR="00D57863" w:rsidRPr="00D72255" w:rsidRDefault="00D57863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/>
                <w:b/>
                <w:sz w:val="28"/>
                <w:szCs w:val="28"/>
                <w:cs/>
                <w:lang w:bidi="th-TH"/>
              </w:rPr>
            </w:pPr>
            <w:r w:rsidRPr="00F75824">
              <w:rPr>
                <w:rFonts w:ascii="Angsana New" w:hAnsi="Angsana New" w:hint="cs"/>
                <w:b/>
                <w:sz w:val="28"/>
                <w:szCs w:val="28"/>
                <w:cs/>
                <w:lang w:val="en-US" w:bidi="th-TH"/>
              </w:rPr>
              <w:t>ไทย</w:t>
            </w:r>
          </w:p>
        </w:tc>
        <w:tc>
          <w:tcPr>
            <w:tcW w:w="3690" w:type="dxa"/>
          </w:tcPr>
          <w:p w14:paraId="6DC27CFD" w14:textId="77777777" w:rsidR="00D57863" w:rsidRPr="00D72255" w:rsidRDefault="00D57863">
            <w:pPr>
              <w:pStyle w:val="block"/>
              <w:spacing w:after="0" w:line="240" w:lineRule="auto"/>
              <w:ind w:left="324" w:hanging="162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F75824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เป็นบริษัทใหญ่</w:t>
            </w:r>
          </w:p>
        </w:tc>
      </w:tr>
      <w:tr w:rsidR="00D57863" w:rsidRPr="00D72255" w14:paraId="5294A047" w14:textId="77777777">
        <w:tc>
          <w:tcPr>
            <w:tcW w:w="3438" w:type="dxa"/>
          </w:tcPr>
          <w:p w14:paraId="4FD3E794" w14:textId="77777777" w:rsidR="00D57863" w:rsidRPr="00D72255" w:rsidRDefault="00D57863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/>
                <w:b/>
                <w:sz w:val="28"/>
                <w:szCs w:val="28"/>
                <w:cs/>
                <w:lang w:val="en-US" w:bidi="th-TH"/>
              </w:rPr>
            </w:pPr>
            <w:r w:rsidRPr="00F75824">
              <w:rPr>
                <w:rFonts w:ascii="Angsana New" w:hAnsi="Angsana New" w:hint="cs"/>
                <w:b/>
                <w:sz w:val="28"/>
                <w:szCs w:val="28"/>
                <w:cs/>
                <w:lang w:val="en-US" w:bidi="th-TH"/>
              </w:rPr>
              <w:t>บริษัท ราชพฤกษ์ วิศวกรรม จำกัด</w:t>
            </w:r>
          </w:p>
        </w:tc>
        <w:tc>
          <w:tcPr>
            <w:tcW w:w="2160" w:type="dxa"/>
          </w:tcPr>
          <w:p w14:paraId="0F67F8FA" w14:textId="77777777" w:rsidR="00D57863" w:rsidRPr="00D72255" w:rsidRDefault="00D57863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/>
                <w:b/>
                <w:sz w:val="28"/>
                <w:szCs w:val="28"/>
                <w:cs/>
                <w:lang w:bidi="th-TH"/>
              </w:rPr>
            </w:pPr>
            <w:r w:rsidRPr="00F75824">
              <w:rPr>
                <w:rFonts w:ascii="Angsana New" w:hAnsi="Angsana New" w:hint="cs"/>
                <w:b/>
                <w:sz w:val="28"/>
                <w:szCs w:val="28"/>
                <w:cs/>
                <w:lang w:val="en-US" w:bidi="th-TH"/>
              </w:rPr>
              <w:t>ไทย</w:t>
            </w:r>
          </w:p>
        </w:tc>
        <w:tc>
          <w:tcPr>
            <w:tcW w:w="3690" w:type="dxa"/>
          </w:tcPr>
          <w:p w14:paraId="22C74AFD" w14:textId="77777777" w:rsidR="00D57863" w:rsidRPr="00F75824" w:rsidRDefault="00D57863">
            <w:pPr>
              <w:pStyle w:val="block"/>
              <w:spacing w:after="0" w:line="240" w:lineRule="auto"/>
              <w:ind w:left="324" w:hanging="162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F75824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เป็นกิจการที่เกี่ยวข้องกัน</w:t>
            </w:r>
          </w:p>
        </w:tc>
      </w:tr>
      <w:tr w:rsidR="00D57863" w:rsidRPr="00D72255" w14:paraId="0E827684" w14:textId="77777777">
        <w:tc>
          <w:tcPr>
            <w:tcW w:w="3438" w:type="dxa"/>
          </w:tcPr>
          <w:p w14:paraId="2AD5B1DD" w14:textId="77777777" w:rsidR="00D57863" w:rsidRPr="00D72255" w:rsidRDefault="00D57863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/>
                <w:b/>
                <w:sz w:val="28"/>
                <w:szCs w:val="28"/>
                <w:cs/>
                <w:lang w:val="en-US" w:bidi="th-TH"/>
              </w:rPr>
            </w:pPr>
            <w:r w:rsidRPr="00F75824">
              <w:rPr>
                <w:rFonts w:ascii="Angsana New" w:hAnsi="Angsana New" w:hint="cs"/>
                <w:b/>
                <w:sz w:val="28"/>
                <w:szCs w:val="28"/>
                <w:cs/>
                <w:lang w:val="en-US" w:bidi="th-TH"/>
              </w:rPr>
              <w:t>บริษัท จี แก๊ส โลจิสติกส์ จำกัด</w:t>
            </w:r>
          </w:p>
        </w:tc>
        <w:tc>
          <w:tcPr>
            <w:tcW w:w="2160" w:type="dxa"/>
          </w:tcPr>
          <w:p w14:paraId="63153E9B" w14:textId="77777777" w:rsidR="00D57863" w:rsidRPr="00D72255" w:rsidRDefault="00D57863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/>
                <w:b/>
                <w:sz w:val="28"/>
                <w:szCs w:val="28"/>
                <w:cs/>
                <w:lang w:bidi="th-TH"/>
              </w:rPr>
            </w:pPr>
            <w:r w:rsidRPr="00F75824">
              <w:rPr>
                <w:rFonts w:ascii="Angsana New" w:hAnsi="Angsana New" w:hint="cs"/>
                <w:b/>
                <w:sz w:val="28"/>
                <w:szCs w:val="28"/>
                <w:cs/>
                <w:lang w:val="en-US" w:bidi="th-TH"/>
              </w:rPr>
              <w:t>ไทย</w:t>
            </w:r>
          </w:p>
        </w:tc>
        <w:tc>
          <w:tcPr>
            <w:tcW w:w="3690" w:type="dxa"/>
          </w:tcPr>
          <w:p w14:paraId="410F998C" w14:textId="77777777" w:rsidR="00D57863" w:rsidRPr="00F75824" w:rsidRDefault="00D57863">
            <w:pPr>
              <w:pStyle w:val="block"/>
              <w:spacing w:after="0" w:line="240" w:lineRule="auto"/>
              <w:ind w:left="324" w:hanging="162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F75824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เป็นกิจการที่เกี่ยวข้องกัน</w:t>
            </w:r>
          </w:p>
        </w:tc>
      </w:tr>
      <w:tr w:rsidR="008159B1" w:rsidRPr="00D72255" w14:paraId="751E7978" w14:textId="77777777">
        <w:tc>
          <w:tcPr>
            <w:tcW w:w="3438" w:type="dxa"/>
          </w:tcPr>
          <w:p w14:paraId="6DFED877" w14:textId="6A67DC3F" w:rsidR="008159B1" w:rsidRPr="00BE672D" w:rsidRDefault="008159B1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/>
                <w:b/>
                <w:sz w:val="28"/>
                <w:szCs w:val="28"/>
                <w:cs/>
                <w:lang w:val="en-US" w:bidi="th-TH"/>
              </w:rPr>
            </w:pPr>
            <w:r w:rsidRPr="00F75824">
              <w:rPr>
                <w:rFonts w:ascii="Angsana New" w:hAnsi="Angsana New" w:hint="cs"/>
                <w:b/>
                <w:sz w:val="28"/>
                <w:szCs w:val="28"/>
                <w:cs/>
                <w:lang w:val="en-US" w:bidi="th-TH"/>
              </w:rPr>
              <w:t xml:space="preserve">บริษัท </w:t>
            </w:r>
            <w:r w:rsidR="00B100B9" w:rsidRPr="00F75824">
              <w:rPr>
                <w:rFonts w:ascii="Angsana New" w:hAnsi="Angsana New" w:hint="cs"/>
                <w:b/>
                <w:sz w:val="28"/>
                <w:szCs w:val="28"/>
                <w:cs/>
                <w:lang w:val="en-US" w:bidi="th-TH"/>
              </w:rPr>
              <w:t>เจเคอีซี จำกัด</w:t>
            </w:r>
          </w:p>
        </w:tc>
        <w:tc>
          <w:tcPr>
            <w:tcW w:w="2160" w:type="dxa"/>
          </w:tcPr>
          <w:p w14:paraId="64C33AA0" w14:textId="4F44DC0F" w:rsidR="008159B1" w:rsidRPr="00BE672D" w:rsidRDefault="00B100B9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/>
                <w:b/>
                <w:sz w:val="28"/>
                <w:szCs w:val="28"/>
                <w:cs/>
                <w:lang w:val="en-US" w:bidi="th-TH"/>
              </w:rPr>
            </w:pPr>
            <w:r w:rsidRPr="00F75824">
              <w:rPr>
                <w:rFonts w:ascii="Angsana New" w:hAnsi="Angsana New" w:hint="cs"/>
                <w:b/>
                <w:sz w:val="28"/>
                <w:szCs w:val="28"/>
                <w:cs/>
                <w:lang w:val="en-US" w:bidi="th-TH"/>
              </w:rPr>
              <w:t>ไทย</w:t>
            </w:r>
          </w:p>
        </w:tc>
        <w:tc>
          <w:tcPr>
            <w:tcW w:w="3690" w:type="dxa"/>
          </w:tcPr>
          <w:p w14:paraId="30ACED75" w14:textId="7BEE1CB1" w:rsidR="008159B1" w:rsidRPr="00F75824" w:rsidRDefault="00B100B9">
            <w:pPr>
              <w:pStyle w:val="block"/>
              <w:spacing w:after="0" w:line="240" w:lineRule="auto"/>
              <w:ind w:left="324" w:hanging="162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F75824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เป็นบริษัทย่อย</w:t>
            </w:r>
          </w:p>
        </w:tc>
      </w:tr>
    </w:tbl>
    <w:p w14:paraId="596B019F" w14:textId="77777777" w:rsidR="00934920" w:rsidRDefault="00934920" w:rsidP="00F90AF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067E8BE5" w14:textId="77777777" w:rsidR="00D047E5" w:rsidRDefault="00D047E5" w:rsidP="00F90AF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0EB7F7DD" w14:textId="1B39C108" w:rsidR="00F31296" w:rsidRDefault="00F31296" w:rsidP="00BB6BB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360" w:right="-43"/>
        <w:jc w:val="thaiDistribute"/>
        <w:rPr>
          <w:rFonts w:asciiTheme="majorBidi" w:hAnsiTheme="majorBidi" w:cstheme="majorBidi"/>
          <w:sz w:val="28"/>
          <w:szCs w:val="28"/>
        </w:rPr>
      </w:pPr>
      <w:r w:rsidRPr="00F75824">
        <w:rPr>
          <w:rFonts w:asciiTheme="majorBidi" w:hAnsiTheme="majorBidi" w:cstheme="majorBidi" w:hint="cs"/>
          <w:sz w:val="28"/>
          <w:szCs w:val="28"/>
          <w:cs/>
        </w:rPr>
        <w:t>รายการธุรกิจที่สำคัญระหว่างบริษัทและบุคคลหรือกิจการที่เกี่ยวข้องกัน สามารถสรุปได้ดังนี้</w:t>
      </w:r>
    </w:p>
    <w:tbl>
      <w:tblPr>
        <w:tblW w:w="9000" w:type="dxa"/>
        <w:tblInd w:w="36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050"/>
        <w:gridCol w:w="1080"/>
        <w:gridCol w:w="180"/>
        <w:gridCol w:w="1080"/>
        <w:gridCol w:w="180"/>
        <w:gridCol w:w="1080"/>
        <w:gridCol w:w="180"/>
        <w:gridCol w:w="1170"/>
      </w:tblGrid>
      <w:tr w:rsidR="00B41748" w:rsidRPr="008C6DCB" w14:paraId="5A35199C" w14:textId="77777777">
        <w:tc>
          <w:tcPr>
            <w:tcW w:w="4050" w:type="dxa"/>
          </w:tcPr>
          <w:p w14:paraId="2A4BF1AF" w14:textId="77777777" w:rsidR="00B41748" w:rsidRPr="00CD6D69" w:rsidRDefault="00B41748">
            <w:pPr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50" w:type="dxa"/>
            <w:gridSpan w:val="7"/>
          </w:tcPr>
          <w:p w14:paraId="3E839D44" w14:textId="77777777" w:rsidR="00B41748" w:rsidRPr="00F75824" w:rsidRDefault="00B41748">
            <w:pPr>
              <w:tabs>
                <w:tab w:val="left" w:pos="720"/>
                <w:tab w:val="left" w:pos="1440"/>
                <w:tab w:val="left" w:pos="2160"/>
              </w:tabs>
              <w:ind w:left="1440" w:hanging="1440"/>
              <w:jc w:val="right"/>
              <w:rPr>
                <w:rFonts w:asciiTheme="majorBidi" w:hAnsiTheme="majorBidi" w:cstheme="majorBidi"/>
                <w:caps/>
                <w:sz w:val="28"/>
                <w:szCs w:val="28"/>
                <w:cs/>
              </w:rPr>
            </w:pPr>
            <w:r w:rsidRPr="00CD6D69">
              <w:rPr>
                <w:rFonts w:asciiTheme="majorBidi" w:hAnsiTheme="majorBidi" w:cstheme="majorBidi" w:hint="cs"/>
                <w:caps/>
                <w:sz w:val="28"/>
                <w:szCs w:val="28"/>
              </w:rPr>
              <w:t>(</w:t>
            </w:r>
            <w:r w:rsidRPr="00F75824">
              <w:rPr>
                <w:rFonts w:asciiTheme="majorBidi" w:hAnsiTheme="majorBidi" w:cstheme="majorBidi" w:hint="cs"/>
                <w:caps/>
                <w:sz w:val="28"/>
                <w:szCs w:val="28"/>
                <w:cs/>
              </w:rPr>
              <w:t>หน่วย</w:t>
            </w:r>
            <w:r w:rsidRPr="00CD6D69">
              <w:rPr>
                <w:rFonts w:asciiTheme="majorBidi" w:hAnsiTheme="majorBidi" w:cstheme="majorBidi" w:hint="cs"/>
                <w:caps/>
                <w:sz w:val="28"/>
                <w:szCs w:val="28"/>
              </w:rPr>
              <w:t xml:space="preserve">: </w:t>
            </w:r>
            <w:r w:rsidRPr="00F75824">
              <w:rPr>
                <w:rFonts w:asciiTheme="majorBidi" w:hAnsiTheme="majorBidi" w:cstheme="majorBidi" w:hint="cs"/>
                <w:caps/>
                <w:sz w:val="28"/>
                <w:szCs w:val="28"/>
                <w:cs/>
              </w:rPr>
              <w:t>พันบาท</w:t>
            </w:r>
            <w:r w:rsidRPr="00CD6D69">
              <w:rPr>
                <w:rFonts w:asciiTheme="majorBidi" w:hAnsiTheme="majorBidi" w:cstheme="majorBidi" w:hint="cs"/>
                <w:caps/>
                <w:sz w:val="28"/>
                <w:szCs w:val="28"/>
              </w:rPr>
              <w:t>)</w:t>
            </w:r>
          </w:p>
        </w:tc>
      </w:tr>
      <w:tr w:rsidR="00B41748" w:rsidRPr="008C6DCB" w14:paraId="3B3195BD" w14:textId="77777777">
        <w:tc>
          <w:tcPr>
            <w:tcW w:w="4050" w:type="dxa"/>
          </w:tcPr>
          <w:p w14:paraId="422462B1" w14:textId="77777777" w:rsidR="00B41748" w:rsidRPr="00CD6D69" w:rsidRDefault="00B41748">
            <w:pPr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50" w:type="dxa"/>
            <w:gridSpan w:val="7"/>
            <w:tcBorders>
              <w:bottom w:val="single" w:sz="4" w:space="0" w:color="auto"/>
            </w:tcBorders>
          </w:tcPr>
          <w:p w14:paraId="08EB0528" w14:textId="1B987E60" w:rsidR="00B41748" w:rsidRPr="00F75824" w:rsidRDefault="00B41748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5824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สำหรับรอบระยะเวลา</w:t>
            </w:r>
            <w:r w:rsidR="00432539" w:rsidRPr="00F75824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สาม</w:t>
            </w:r>
            <w:r w:rsidRPr="00F75824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เดือนสิ้นสุดวันที่</w:t>
            </w:r>
            <w:r w:rsidRPr="00CD6D69">
              <w:rPr>
                <w:rFonts w:asciiTheme="majorBidi" w:hAnsiTheme="majorBidi" w:cstheme="majorBidi" w:hint="cs"/>
                <w:sz w:val="28"/>
                <w:szCs w:val="28"/>
              </w:rPr>
              <w:t xml:space="preserve"> 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0 </w:t>
            </w:r>
            <w:r w:rsidRPr="00F75824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</w:p>
        </w:tc>
      </w:tr>
      <w:tr w:rsidR="00B41748" w:rsidRPr="0056764B" w14:paraId="35E77682" w14:textId="77777777">
        <w:tc>
          <w:tcPr>
            <w:tcW w:w="4050" w:type="dxa"/>
          </w:tcPr>
          <w:p w14:paraId="784A5510" w14:textId="77777777" w:rsidR="00B41748" w:rsidRPr="00CD6D69" w:rsidRDefault="00B41748">
            <w:pPr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0" w:type="dxa"/>
            <w:gridSpan w:val="3"/>
            <w:tcBorders>
              <w:bottom w:val="single" w:sz="4" w:space="0" w:color="auto"/>
            </w:tcBorders>
          </w:tcPr>
          <w:p w14:paraId="56AE4C1C" w14:textId="4807A510" w:rsidR="00B41748" w:rsidRPr="00F75824" w:rsidRDefault="00144A3C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180" w:type="dxa"/>
          </w:tcPr>
          <w:p w14:paraId="77AAAD67" w14:textId="77777777" w:rsidR="00B41748" w:rsidRPr="00CD6D69" w:rsidRDefault="00B41748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</w:tcPr>
          <w:p w14:paraId="69CB4373" w14:textId="78D672F0" w:rsidR="00B41748" w:rsidRPr="00F75824" w:rsidRDefault="00144A3C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ข้อมูลทางการเงิน</w:t>
            </w:r>
            <w:r w:rsidR="00B41748" w:rsidRPr="00F75824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B41748" w:rsidRPr="0056764B" w14:paraId="23820679" w14:textId="77777777">
        <w:tc>
          <w:tcPr>
            <w:tcW w:w="4050" w:type="dxa"/>
          </w:tcPr>
          <w:p w14:paraId="0BBA2A01" w14:textId="77777777" w:rsidR="00B41748" w:rsidRPr="00F75824" w:rsidRDefault="00B41748">
            <w:pPr>
              <w:ind w:left="-18"/>
              <w:jc w:val="thaiDistribute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FEA147E" w14:textId="77777777" w:rsidR="00B41748" w:rsidRPr="00CD6D69" w:rsidRDefault="00B41748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D6D69">
              <w:rPr>
                <w:rFonts w:asciiTheme="majorBidi" w:hAnsiTheme="majorBidi" w:cstheme="majorBidi" w:hint="cs"/>
                <w:sz w:val="28"/>
                <w:szCs w:val="28"/>
              </w:rPr>
              <w:t>2568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52212573" w14:textId="77777777" w:rsidR="00B41748" w:rsidRPr="00CD6D69" w:rsidRDefault="00B41748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CA69A65" w14:textId="77777777" w:rsidR="00B41748" w:rsidRPr="00CD6D69" w:rsidRDefault="00B41748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D6D69">
              <w:rPr>
                <w:rFonts w:asciiTheme="majorBidi" w:hAnsiTheme="majorBidi" w:cstheme="majorBidi" w:hint="cs"/>
                <w:sz w:val="28"/>
                <w:szCs w:val="28"/>
              </w:rPr>
              <w:t>2567</w:t>
            </w:r>
          </w:p>
        </w:tc>
        <w:tc>
          <w:tcPr>
            <w:tcW w:w="180" w:type="dxa"/>
          </w:tcPr>
          <w:p w14:paraId="7E7E0AED" w14:textId="77777777" w:rsidR="00B41748" w:rsidRPr="00CD6D69" w:rsidRDefault="00B41748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4761810" w14:textId="77777777" w:rsidR="00B41748" w:rsidRPr="00CD6D69" w:rsidRDefault="00B41748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D6D69">
              <w:rPr>
                <w:rFonts w:asciiTheme="majorBidi" w:hAnsiTheme="majorBidi" w:cstheme="majorBidi" w:hint="cs"/>
                <w:sz w:val="28"/>
                <w:szCs w:val="28"/>
              </w:rPr>
              <w:t>2568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0186024C" w14:textId="77777777" w:rsidR="00B41748" w:rsidRPr="00CD6D69" w:rsidRDefault="00B41748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0D12C0FB" w14:textId="77777777" w:rsidR="00B41748" w:rsidRPr="00F75824" w:rsidRDefault="00B41748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D6D69">
              <w:rPr>
                <w:rFonts w:asciiTheme="majorBidi" w:hAnsiTheme="majorBidi" w:cstheme="majorBidi" w:hint="cs"/>
                <w:sz w:val="28"/>
                <w:szCs w:val="28"/>
              </w:rPr>
              <w:t>2567</w:t>
            </w:r>
          </w:p>
        </w:tc>
      </w:tr>
      <w:tr w:rsidR="00B41748" w:rsidRPr="0056764B" w14:paraId="62071853" w14:textId="77777777">
        <w:tc>
          <w:tcPr>
            <w:tcW w:w="4050" w:type="dxa"/>
          </w:tcPr>
          <w:p w14:paraId="4E3F1228" w14:textId="77777777" w:rsidR="00B41748" w:rsidRPr="00CD6D69" w:rsidRDefault="00B41748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7582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รายการธุรกิจกับบริษัทย่อย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4A86195" w14:textId="77777777" w:rsidR="00B41748" w:rsidRPr="00F75824" w:rsidRDefault="00B41748">
            <w:pPr>
              <w:tabs>
                <w:tab w:val="decimal" w:pos="864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2AB47995" w14:textId="77777777" w:rsidR="00B41748" w:rsidRPr="00CD6D69" w:rsidRDefault="00B41748">
            <w:pPr>
              <w:tabs>
                <w:tab w:val="decimal" w:pos="86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8A9048B" w14:textId="77777777" w:rsidR="00B41748" w:rsidRPr="00F75824" w:rsidRDefault="00B41748">
            <w:pPr>
              <w:tabs>
                <w:tab w:val="decimal" w:pos="86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37204A46" w14:textId="77777777" w:rsidR="00B41748" w:rsidRPr="00CD6D69" w:rsidRDefault="00B41748">
            <w:pPr>
              <w:tabs>
                <w:tab w:val="decimal" w:pos="86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CCE29FB" w14:textId="77777777" w:rsidR="00B41748" w:rsidRPr="00CD6D69" w:rsidRDefault="00B41748">
            <w:pPr>
              <w:tabs>
                <w:tab w:val="decimal" w:pos="864"/>
              </w:tabs>
              <w:ind w:left="-108" w:right="9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3C2D781F" w14:textId="77777777" w:rsidR="00B41748" w:rsidRPr="00CD6D69" w:rsidRDefault="00B41748">
            <w:pPr>
              <w:tabs>
                <w:tab w:val="decimal" w:pos="86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7661381" w14:textId="77777777" w:rsidR="00B41748" w:rsidRPr="00F75824" w:rsidRDefault="00B41748">
            <w:pPr>
              <w:tabs>
                <w:tab w:val="decimal" w:pos="805"/>
              </w:tabs>
              <w:ind w:left="-108" w:right="9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B41748" w:rsidRPr="00CD6D69" w14:paraId="713FC234" w14:textId="77777777">
        <w:tc>
          <w:tcPr>
            <w:tcW w:w="4050" w:type="dxa"/>
          </w:tcPr>
          <w:p w14:paraId="453D0789" w14:textId="77777777" w:rsidR="00B41748" w:rsidRPr="00F75824" w:rsidRDefault="00B41748">
            <w:pPr>
              <w:ind w:right="-3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5824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1080" w:type="dxa"/>
            <w:vAlign w:val="bottom"/>
          </w:tcPr>
          <w:p w14:paraId="5156F560" w14:textId="77777777" w:rsidR="00B41748" w:rsidRPr="00F75824" w:rsidRDefault="00B41748">
            <w:pPr>
              <w:tabs>
                <w:tab w:val="decimal" w:pos="864"/>
              </w:tabs>
              <w:ind w:left="-115" w:right="9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D6D6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10103F37" w14:textId="77777777" w:rsidR="00B41748" w:rsidRPr="00CD6D69" w:rsidRDefault="00B41748">
            <w:pPr>
              <w:tabs>
                <w:tab w:val="decimal" w:pos="864"/>
              </w:tabs>
              <w:ind w:left="-108"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A55E491" w14:textId="77777777" w:rsidR="00B41748" w:rsidRPr="00F75824" w:rsidRDefault="00B41748">
            <w:pPr>
              <w:ind w:left="-18" w:right="9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D6D69"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2C2E625F" w14:textId="77777777" w:rsidR="00B41748" w:rsidRPr="00CD6D69" w:rsidRDefault="00B41748">
            <w:pPr>
              <w:tabs>
                <w:tab w:val="decimal" w:pos="864"/>
              </w:tabs>
              <w:ind w:left="-108"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A80AC3C" w14:textId="7F9D1EAF" w:rsidR="00B41748" w:rsidRPr="00CD6D69" w:rsidRDefault="00765C8B">
            <w:pPr>
              <w:tabs>
                <w:tab w:val="decimal" w:pos="864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175</w:t>
            </w:r>
          </w:p>
        </w:tc>
        <w:tc>
          <w:tcPr>
            <w:tcW w:w="180" w:type="dxa"/>
          </w:tcPr>
          <w:p w14:paraId="055C257C" w14:textId="77777777" w:rsidR="00B41748" w:rsidRPr="00CD6D69" w:rsidRDefault="00B41748">
            <w:pPr>
              <w:tabs>
                <w:tab w:val="decimal" w:pos="864"/>
              </w:tabs>
              <w:ind w:left="-108"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B16B58D" w14:textId="67BEBB43" w:rsidR="00B41748" w:rsidRPr="00CD6D69" w:rsidRDefault="005F4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8" w:right="93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108</w:t>
            </w:r>
          </w:p>
        </w:tc>
      </w:tr>
      <w:tr w:rsidR="00B41748" w:rsidRPr="00CD6D69" w14:paraId="7EFE278B" w14:textId="77777777">
        <w:tc>
          <w:tcPr>
            <w:tcW w:w="4050" w:type="dxa"/>
          </w:tcPr>
          <w:p w14:paraId="360A38E1" w14:textId="77777777" w:rsidR="00B41748" w:rsidRPr="00CD6D69" w:rsidRDefault="00B41748">
            <w:pPr>
              <w:ind w:right="-3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75824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รายได้ค่าบริการ</w:t>
            </w:r>
          </w:p>
        </w:tc>
        <w:tc>
          <w:tcPr>
            <w:tcW w:w="1080" w:type="dxa"/>
            <w:vAlign w:val="bottom"/>
          </w:tcPr>
          <w:p w14:paraId="4134F079" w14:textId="77777777" w:rsidR="00B41748" w:rsidRPr="00CD6D69" w:rsidRDefault="00B41748">
            <w:pPr>
              <w:ind w:left="-18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D6D6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26FA188B" w14:textId="77777777" w:rsidR="00B41748" w:rsidRPr="00CD6D69" w:rsidRDefault="00B41748">
            <w:pPr>
              <w:tabs>
                <w:tab w:val="decimal" w:pos="864"/>
              </w:tabs>
              <w:ind w:left="-108"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38C4404" w14:textId="77777777" w:rsidR="00B41748" w:rsidRPr="00CD6D69" w:rsidRDefault="00B41748">
            <w:pPr>
              <w:ind w:left="-18" w:right="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D6D69"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171A3E26" w14:textId="77777777" w:rsidR="00B41748" w:rsidRPr="00CD6D69" w:rsidRDefault="00B41748">
            <w:pPr>
              <w:tabs>
                <w:tab w:val="decimal" w:pos="864"/>
              </w:tabs>
              <w:ind w:left="-108" w:right="-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4CEF279" w14:textId="75F14167" w:rsidR="00B41748" w:rsidRPr="00CD6D69" w:rsidRDefault="00765C8B">
            <w:pPr>
              <w:ind w:left="-18"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34</w:t>
            </w:r>
          </w:p>
        </w:tc>
        <w:tc>
          <w:tcPr>
            <w:tcW w:w="180" w:type="dxa"/>
          </w:tcPr>
          <w:p w14:paraId="7238EE69" w14:textId="77777777" w:rsidR="00B41748" w:rsidRPr="00CD6D69" w:rsidRDefault="00B41748">
            <w:pPr>
              <w:tabs>
                <w:tab w:val="decimal" w:pos="864"/>
              </w:tabs>
              <w:ind w:left="-108" w:right="-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D1F25EA" w14:textId="3F094A9F" w:rsidR="00B41748" w:rsidRPr="00CD6D69" w:rsidRDefault="005F4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8" w:right="93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</w:t>
            </w:r>
          </w:p>
        </w:tc>
      </w:tr>
      <w:tr w:rsidR="00B41748" w:rsidRPr="00CD6D69" w14:paraId="5B1C84DB" w14:textId="77777777">
        <w:tc>
          <w:tcPr>
            <w:tcW w:w="4050" w:type="dxa"/>
          </w:tcPr>
          <w:p w14:paraId="773FFFC5" w14:textId="77777777" w:rsidR="00B41748" w:rsidRPr="00F75824" w:rsidRDefault="00B41748">
            <w:pPr>
              <w:ind w:right="-3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5824">
              <w:rPr>
                <w:rFonts w:asciiTheme="majorBidi" w:hAnsiTheme="majorBidi" w:cstheme="majorBidi" w:hint="cs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080" w:type="dxa"/>
            <w:vAlign w:val="bottom"/>
          </w:tcPr>
          <w:p w14:paraId="6D442791" w14:textId="77777777" w:rsidR="00B41748" w:rsidRPr="00CD6D69" w:rsidRDefault="00B41748">
            <w:pPr>
              <w:ind w:left="-18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D6D6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6AAEE161" w14:textId="77777777" w:rsidR="00B41748" w:rsidRPr="00CD6D69" w:rsidRDefault="00B41748">
            <w:pPr>
              <w:tabs>
                <w:tab w:val="decimal" w:pos="86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209423E" w14:textId="77777777" w:rsidR="00B41748" w:rsidRPr="00F75824" w:rsidRDefault="00B41748">
            <w:pPr>
              <w:ind w:left="-18" w:right="9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D6D69"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483F35F7" w14:textId="77777777" w:rsidR="00B41748" w:rsidRPr="00CD6D69" w:rsidRDefault="00B41748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C061EB8" w14:textId="342496D0" w:rsidR="00B41748" w:rsidRPr="00CD6D69" w:rsidRDefault="001523B3">
            <w:pPr>
              <w:ind w:left="-18"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51D55874" w14:textId="77777777" w:rsidR="00B41748" w:rsidRPr="00CD6D69" w:rsidRDefault="00B41748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0AF2B4B" w14:textId="62BEE173" w:rsidR="00B41748" w:rsidRPr="00CD6D69" w:rsidRDefault="005F4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8" w:right="93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165</w:t>
            </w:r>
          </w:p>
        </w:tc>
      </w:tr>
      <w:tr w:rsidR="00B41748" w:rsidRPr="00CD6D69" w14:paraId="510DA276" w14:textId="77777777">
        <w:tc>
          <w:tcPr>
            <w:tcW w:w="4050" w:type="dxa"/>
          </w:tcPr>
          <w:p w14:paraId="7021B0A1" w14:textId="77777777" w:rsidR="00B41748" w:rsidRPr="00F75824" w:rsidRDefault="00B41748">
            <w:pPr>
              <w:ind w:right="-3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5824">
              <w:rPr>
                <w:rFonts w:asciiTheme="majorBidi" w:hAnsiTheme="majorBidi" w:cstheme="majorBidi" w:hint="cs"/>
                <w:sz w:val="28"/>
                <w:szCs w:val="28"/>
                <w:cs/>
              </w:rPr>
              <w:t>ต้นทุนจากการก่อสร้าง</w:t>
            </w:r>
          </w:p>
        </w:tc>
        <w:tc>
          <w:tcPr>
            <w:tcW w:w="1080" w:type="dxa"/>
            <w:vAlign w:val="bottom"/>
          </w:tcPr>
          <w:p w14:paraId="57820B72" w14:textId="77777777" w:rsidR="00B41748" w:rsidRPr="00CD6D69" w:rsidRDefault="00B41748">
            <w:pPr>
              <w:ind w:left="-18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D6D6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32FDF11A" w14:textId="77777777" w:rsidR="00B41748" w:rsidRPr="00CD6D69" w:rsidRDefault="00B41748">
            <w:pPr>
              <w:tabs>
                <w:tab w:val="decimal" w:pos="86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317405F" w14:textId="77777777" w:rsidR="00B41748" w:rsidRPr="00F75824" w:rsidRDefault="00B41748">
            <w:pPr>
              <w:ind w:left="-18" w:right="9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D6D69"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3E0D52C1" w14:textId="77777777" w:rsidR="00B41748" w:rsidRPr="00CD6D69" w:rsidRDefault="00B41748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02C9294" w14:textId="0560821C" w:rsidR="00B41748" w:rsidRPr="00CD6D69" w:rsidRDefault="001523B3">
            <w:pPr>
              <w:ind w:left="-18"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505CB1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53090">
              <w:rPr>
                <w:rFonts w:asciiTheme="majorBidi" w:hAnsiTheme="majorBidi" w:cstheme="majorBidi"/>
                <w:sz w:val="28"/>
                <w:szCs w:val="28"/>
              </w:rPr>
              <w:t>716</w:t>
            </w:r>
          </w:p>
        </w:tc>
        <w:tc>
          <w:tcPr>
            <w:tcW w:w="180" w:type="dxa"/>
          </w:tcPr>
          <w:p w14:paraId="68FFF0C9" w14:textId="77777777" w:rsidR="00B41748" w:rsidRPr="00CD6D69" w:rsidRDefault="00B41748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DC531A0" w14:textId="74B8C204" w:rsidR="00B41748" w:rsidRPr="00CD6D69" w:rsidRDefault="00152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8" w:right="93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142</w:t>
            </w:r>
            <w:r w:rsidR="005F464E">
              <w:rPr>
                <w:rFonts w:asciiTheme="majorBidi" w:hAnsiTheme="majorBidi" w:cstheme="majorBidi"/>
                <w:sz w:val="28"/>
                <w:szCs w:val="28"/>
              </w:rPr>
              <w:t>,290</w:t>
            </w:r>
          </w:p>
        </w:tc>
      </w:tr>
      <w:tr w:rsidR="00656FC4" w:rsidRPr="00CD6D69" w14:paraId="5924CAEC" w14:textId="77777777">
        <w:tc>
          <w:tcPr>
            <w:tcW w:w="4050" w:type="dxa"/>
          </w:tcPr>
          <w:p w14:paraId="3D2C8FAA" w14:textId="77777777" w:rsidR="00656FC4" w:rsidRPr="00F75824" w:rsidRDefault="00656FC4">
            <w:pPr>
              <w:ind w:right="-3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7190447F" w14:textId="77777777" w:rsidR="00656FC4" w:rsidRPr="00CD6D69" w:rsidRDefault="00656FC4">
            <w:pPr>
              <w:ind w:left="-18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46A0B0E0" w14:textId="77777777" w:rsidR="00656FC4" w:rsidRPr="00CD6D69" w:rsidRDefault="00656FC4">
            <w:pPr>
              <w:tabs>
                <w:tab w:val="decimal" w:pos="86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DAE5B37" w14:textId="77777777" w:rsidR="00656FC4" w:rsidRPr="00CD6D69" w:rsidRDefault="00656FC4">
            <w:pPr>
              <w:ind w:left="-18" w:right="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44EE1EA7" w14:textId="77777777" w:rsidR="00656FC4" w:rsidRPr="00CD6D69" w:rsidRDefault="00656FC4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E1AC60E" w14:textId="77777777" w:rsidR="00656FC4" w:rsidRPr="00CD6D69" w:rsidRDefault="00656FC4">
            <w:pPr>
              <w:ind w:left="-18"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642CFBAC" w14:textId="77777777" w:rsidR="00656FC4" w:rsidRPr="00CD6D69" w:rsidRDefault="00656FC4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CBFE79A" w14:textId="77777777" w:rsidR="00656FC4" w:rsidRPr="00CD6D69" w:rsidRDefault="00656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8" w:right="93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50115" w:rsidRPr="00CA2552" w14:paraId="03F988D3" w14:textId="77777777" w:rsidTr="00220B7B">
        <w:tc>
          <w:tcPr>
            <w:tcW w:w="4050" w:type="dxa"/>
          </w:tcPr>
          <w:p w14:paraId="30B8A063" w14:textId="5477BAAE" w:rsidR="00450115" w:rsidRPr="00CA2552" w:rsidRDefault="00450115" w:rsidP="00450115">
            <w:pPr>
              <w:ind w:right="-36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A255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รายการธุรกิจกับกิจการอื่นที่เกี่ยวข้องกัน</w:t>
            </w:r>
          </w:p>
        </w:tc>
        <w:tc>
          <w:tcPr>
            <w:tcW w:w="1080" w:type="dxa"/>
            <w:vAlign w:val="bottom"/>
          </w:tcPr>
          <w:p w14:paraId="35EDB847" w14:textId="77777777" w:rsidR="00450115" w:rsidRPr="00CA2552" w:rsidRDefault="00450115" w:rsidP="00450115">
            <w:pPr>
              <w:ind w:left="-18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7BC34C1D" w14:textId="77777777" w:rsidR="00450115" w:rsidRPr="00CA2552" w:rsidRDefault="00450115" w:rsidP="00450115">
            <w:pPr>
              <w:tabs>
                <w:tab w:val="decimal" w:pos="86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E4BE9F3" w14:textId="77777777" w:rsidR="00450115" w:rsidRPr="00CA2552" w:rsidRDefault="00450115" w:rsidP="00450115">
            <w:pPr>
              <w:ind w:left="-18" w:right="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115ADB08" w14:textId="77777777" w:rsidR="00450115" w:rsidRPr="00CA2552" w:rsidRDefault="00450115" w:rsidP="00450115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5918DE2" w14:textId="77777777" w:rsidR="00450115" w:rsidRPr="00CA2552" w:rsidRDefault="00450115" w:rsidP="00450115">
            <w:pPr>
              <w:ind w:left="-18"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1BFCF7FD" w14:textId="77777777" w:rsidR="00450115" w:rsidRPr="00CA2552" w:rsidRDefault="00450115" w:rsidP="00450115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2C25311" w14:textId="77777777" w:rsidR="00450115" w:rsidRPr="00CA2552" w:rsidRDefault="00450115" w:rsidP="00450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8" w:right="93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50115" w:rsidRPr="00CA2552" w14:paraId="28C9D502" w14:textId="77777777" w:rsidTr="00220B7B">
        <w:tc>
          <w:tcPr>
            <w:tcW w:w="4050" w:type="dxa"/>
          </w:tcPr>
          <w:p w14:paraId="1702AB5F" w14:textId="7E937FFE" w:rsidR="00450115" w:rsidRPr="00CA2552" w:rsidRDefault="00450115" w:rsidP="00450115">
            <w:pPr>
              <w:ind w:right="-36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A2552">
              <w:rPr>
                <w:rFonts w:asciiTheme="majorBidi" w:hAnsiTheme="majorBidi" w:cstheme="majorBidi" w:hint="cs"/>
                <w:sz w:val="28"/>
                <w:szCs w:val="28"/>
                <w:cs/>
              </w:rPr>
              <w:t>ต้นทุนจากการก่อสร้าง</w:t>
            </w:r>
          </w:p>
        </w:tc>
        <w:tc>
          <w:tcPr>
            <w:tcW w:w="1080" w:type="dxa"/>
            <w:vAlign w:val="bottom"/>
          </w:tcPr>
          <w:p w14:paraId="5C750F23" w14:textId="7BA21FEB" w:rsidR="00450115" w:rsidRPr="00CA2552" w:rsidRDefault="00450115" w:rsidP="00450115">
            <w:pPr>
              <w:ind w:left="-18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A2552">
              <w:rPr>
                <w:rFonts w:asciiTheme="majorBidi" w:hAnsiTheme="majorBidi" w:cstheme="majorBidi"/>
                <w:sz w:val="28"/>
                <w:szCs w:val="28"/>
              </w:rPr>
              <w:t>2,112</w:t>
            </w:r>
          </w:p>
        </w:tc>
        <w:tc>
          <w:tcPr>
            <w:tcW w:w="180" w:type="dxa"/>
          </w:tcPr>
          <w:p w14:paraId="11D29154" w14:textId="77777777" w:rsidR="00450115" w:rsidRPr="00CA2552" w:rsidRDefault="00450115" w:rsidP="00450115">
            <w:pPr>
              <w:tabs>
                <w:tab w:val="decimal" w:pos="86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61DEE4C" w14:textId="15AF62E6" w:rsidR="00450115" w:rsidRPr="00CA2552" w:rsidRDefault="00450115" w:rsidP="00450115">
            <w:pPr>
              <w:ind w:left="-18" w:right="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A2552">
              <w:rPr>
                <w:rFonts w:asciiTheme="majorBidi" w:hAnsiTheme="majorBidi" w:cstheme="majorBidi"/>
                <w:sz w:val="28"/>
                <w:szCs w:val="28"/>
              </w:rPr>
              <w:t>14,402</w:t>
            </w:r>
          </w:p>
        </w:tc>
        <w:tc>
          <w:tcPr>
            <w:tcW w:w="180" w:type="dxa"/>
          </w:tcPr>
          <w:p w14:paraId="554BCEF2" w14:textId="77777777" w:rsidR="00450115" w:rsidRPr="00CA2552" w:rsidRDefault="00450115" w:rsidP="00450115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84F04FC" w14:textId="0471D405" w:rsidR="00450115" w:rsidRPr="00CA2552" w:rsidRDefault="00450115" w:rsidP="00450115">
            <w:pPr>
              <w:ind w:left="-18"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A2552">
              <w:rPr>
                <w:rFonts w:asciiTheme="majorBidi" w:hAnsiTheme="majorBidi" w:cstheme="majorBidi"/>
                <w:sz w:val="28"/>
                <w:szCs w:val="28"/>
              </w:rPr>
              <w:t>2,112</w:t>
            </w:r>
          </w:p>
        </w:tc>
        <w:tc>
          <w:tcPr>
            <w:tcW w:w="180" w:type="dxa"/>
          </w:tcPr>
          <w:p w14:paraId="6A7F270A" w14:textId="77777777" w:rsidR="00450115" w:rsidRPr="00CA2552" w:rsidRDefault="00450115" w:rsidP="00450115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B098F43" w14:textId="1DDF7BB7" w:rsidR="00450115" w:rsidRPr="00CA2552" w:rsidRDefault="00450115" w:rsidP="00450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8" w:right="93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CA2552">
              <w:rPr>
                <w:rFonts w:asciiTheme="majorBidi" w:hAnsiTheme="majorBidi" w:cstheme="majorBidi"/>
                <w:sz w:val="28"/>
                <w:szCs w:val="28"/>
              </w:rPr>
              <w:t>14,402</w:t>
            </w:r>
          </w:p>
        </w:tc>
      </w:tr>
      <w:tr w:rsidR="00450115" w:rsidRPr="00CA2552" w14:paraId="4D453B16" w14:textId="77777777" w:rsidTr="00220B7B">
        <w:tc>
          <w:tcPr>
            <w:tcW w:w="4050" w:type="dxa"/>
          </w:tcPr>
          <w:p w14:paraId="61FD7522" w14:textId="77777777" w:rsidR="00450115" w:rsidRPr="00CA2552" w:rsidRDefault="00450115" w:rsidP="00450115">
            <w:pPr>
              <w:ind w:right="-36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53837729" w14:textId="77777777" w:rsidR="00450115" w:rsidRPr="00CA2552" w:rsidRDefault="00450115" w:rsidP="00450115">
            <w:pPr>
              <w:ind w:left="-18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757F499E" w14:textId="77777777" w:rsidR="00450115" w:rsidRPr="00CA2552" w:rsidRDefault="00450115" w:rsidP="00450115">
            <w:pPr>
              <w:tabs>
                <w:tab w:val="decimal" w:pos="86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F38178E" w14:textId="77777777" w:rsidR="00450115" w:rsidRPr="00CA2552" w:rsidRDefault="00450115" w:rsidP="00450115">
            <w:pPr>
              <w:ind w:left="-18" w:right="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15EC5E75" w14:textId="77777777" w:rsidR="00450115" w:rsidRPr="00CA2552" w:rsidRDefault="00450115" w:rsidP="00450115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7F06700" w14:textId="77777777" w:rsidR="00450115" w:rsidRPr="00CA2552" w:rsidRDefault="00450115" w:rsidP="00450115">
            <w:pPr>
              <w:ind w:left="-18"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4CAC4331" w14:textId="77777777" w:rsidR="00450115" w:rsidRPr="00CA2552" w:rsidRDefault="00450115" w:rsidP="00450115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79A80A0" w14:textId="77777777" w:rsidR="00450115" w:rsidRPr="00CA2552" w:rsidRDefault="00450115" w:rsidP="00450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8" w:right="93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56FC4" w:rsidRPr="00CA2552" w14:paraId="1ECDF657" w14:textId="77777777" w:rsidTr="00656FC4">
        <w:tc>
          <w:tcPr>
            <w:tcW w:w="4050" w:type="dxa"/>
          </w:tcPr>
          <w:p w14:paraId="1C7897CE" w14:textId="6BEB0F4A" w:rsidR="00656FC4" w:rsidRPr="00CA2552" w:rsidRDefault="00F31E20" w:rsidP="00656FC4">
            <w:pPr>
              <w:ind w:right="-3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255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รายการธุรกิจกับบุคคล</w:t>
            </w:r>
            <w:r w:rsidR="00656FC4" w:rsidRPr="00CA255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080" w:type="dxa"/>
            <w:vAlign w:val="bottom"/>
          </w:tcPr>
          <w:p w14:paraId="59647B19" w14:textId="77777777" w:rsidR="00656FC4" w:rsidRPr="00CA2552" w:rsidRDefault="00656FC4" w:rsidP="00656FC4">
            <w:pPr>
              <w:ind w:left="-18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7ED34FEF" w14:textId="77777777" w:rsidR="00656FC4" w:rsidRPr="00CA2552" w:rsidRDefault="00656FC4" w:rsidP="00656FC4">
            <w:pPr>
              <w:tabs>
                <w:tab w:val="decimal" w:pos="86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BAE8C92" w14:textId="77777777" w:rsidR="00656FC4" w:rsidRPr="00CA2552" w:rsidRDefault="00656FC4" w:rsidP="00656FC4">
            <w:pPr>
              <w:ind w:left="-18" w:right="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4253838C" w14:textId="77777777" w:rsidR="00656FC4" w:rsidRPr="00CA2552" w:rsidRDefault="00656FC4" w:rsidP="00656FC4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8EA68C7" w14:textId="77777777" w:rsidR="00656FC4" w:rsidRPr="00CA2552" w:rsidRDefault="00656FC4" w:rsidP="00656FC4">
            <w:pPr>
              <w:ind w:left="-18"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73C268BD" w14:textId="77777777" w:rsidR="00656FC4" w:rsidRPr="00CA2552" w:rsidRDefault="00656FC4" w:rsidP="00656FC4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43921AF" w14:textId="77777777" w:rsidR="00656FC4" w:rsidRPr="00CA2552" w:rsidRDefault="00656FC4" w:rsidP="00656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8" w:right="93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56FC4" w:rsidRPr="00CA2552" w14:paraId="119EA715" w14:textId="77777777" w:rsidTr="00656FC4">
        <w:tc>
          <w:tcPr>
            <w:tcW w:w="4050" w:type="dxa"/>
          </w:tcPr>
          <w:p w14:paraId="39311C25" w14:textId="2E9C4ADF" w:rsidR="00656FC4" w:rsidRPr="00CA2552" w:rsidRDefault="00656FC4" w:rsidP="00656FC4">
            <w:pPr>
              <w:ind w:right="-3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2552">
              <w:rPr>
                <w:rFonts w:asciiTheme="majorBidi" w:hAnsiTheme="majorBidi" w:cstheme="majorBidi" w:hint="cs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080" w:type="dxa"/>
            <w:vAlign w:val="bottom"/>
          </w:tcPr>
          <w:p w14:paraId="2C118BAA" w14:textId="3CF1135F" w:rsidR="00656FC4" w:rsidRPr="00CA2552" w:rsidRDefault="00656FC4" w:rsidP="00656FC4">
            <w:pPr>
              <w:ind w:left="-18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A2552">
              <w:rPr>
                <w:rFonts w:asciiTheme="majorBidi" w:hAnsiTheme="majorBidi" w:cstheme="majorBidi"/>
                <w:sz w:val="28"/>
                <w:szCs w:val="28"/>
              </w:rPr>
              <w:t>911</w:t>
            </w:r>
          </w:p>
        </w:tc>
        <w:tc>
          <w:tcPr>
            <w:tcW w:w="180" w:type="dxa"/>
          </w:tcPr>
          <w:p w14:paraId="3827B287" w14:textId="77777777" w:rsidR="00656FC4" w:rsidRPr="00CA2552" w:rsidRDefault="00656FC4" w:rsidP="00656FC4">
            <w:pPr>
              <w:tabs>
                <w:tab w:val="decimal" w:pos="86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5F8C09A" w14:textId="0780EC7F" w:rsidR="00656FC4" w:rsidRPr="00CA2552" w:rsidRDefault="00656FC4" w:rsidP="00656FC4">
            <w:pPr>
              <w:ind w:left="-18" w:right="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A255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1301D2CD" w14:textId="77777777" w:rsidR="00656FC4" w:rsidRPr="00CA2552" w:rsidRDefault="00656FC4" w:rsidP="00656FC4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800C9CE" w14:textId="77FD7476" w:rsidR="00656FC4" w:rsidRPr="00CA2552" w:rsidRDefault="00656FC4" w:rsidP="00656FC4">
            <w:pPr>
              <w:ind w:left="-18"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A2552">
              <w:rPr>
                <w:rFonts w:asciiTheme="majorBidi" w:hAnsiTheme="majorBidi" w:cstheme="majorBidi"/>
                <w:sz w:val="28"/>
                <w:szCs w:val="28"/>
              </w:rPr>
              <w:t>845</w:t>
            </w:r>
          </w:p>
        </w:tc>
        <w:tc>
          <w:tcPr>
            <w:tcW w:w="180" w:type="dxa"/>
            <w:vAlign w:val="bottom"/>
          </w:tcPr>
          <w:p w14:paraId="614ABAAD" w14:textId="77777777" w:rsidR="00656FC4" w:rsidRPr="00CA2552" w:rsidRDefault="00656FC4" w:rsidP="00656FC4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AE86CB2" w14:textId="5169D923" w:rsidR="00656FC4" w:rsidRPr="00CA2552" w:rsidRDefault="00656FC4" w:rsidP="00656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8" w:right="93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CA255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41748" w:rsidRPr="00CD6D69" w14:paraId="49618ECA" w14:textId="77777777">
        <w:tc>
          <w:tcPr>
            <w:tcW w:w="4050" w:type="dxa"/>
          </w:tcPr>
          <w:p w14:paraId="131E72D2" w14:textId="77777777" w:rsidR="00B41748" w:rsidRPr="00F75824" w:rsidRDefault="00B41748">
            <w:pPr>
              <w:ind w:right="-3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12278FA0" w14:textId="77777777" w:rsidR="00B41748" w:rsidRPr="00CD6D69" w:rsidRDefault="00B41748">
            <w:pPr>
              <w:ind w:left="-18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12BD9C7C" w14:textId="77777777" w:rsidR="00B41748" w:rsidRPr="00CD6D69" w:rsidRDefault="00B41748">
            <w:pPr>
              <w:tabs>
                <w:tab w:val="decimal" w:pos="86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F28ECBC" w14:textId="77777777" w:rsidR="00B41748" w:rsidRPr="00CD6D69" w:rsidRDefault="00B41748">
            <w:pPr>
              <w:ind w:left="-18" w:right="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300E97CD" w14:textId="77777777" w:rsidR="00B41748" w:rsidRPr="00CD6D69" w:rsidRDefault="00B41748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AE27375" w14:textId="77777777" w:rsidR="00B41748" w:rsidRPr="00CD6D69" w:rsidRDefault="00B41748">
            <w:pPr>
              <w:ind w:left="-18"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1C741D22" w14:textId="77777777" w:rsidR="00B41748" w:rsidRPr="00CD6D69" w:rsidRDefault="00B41748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D8E5BB9" w14:textId="77777777" w:rsidR="00B41748" w:rsidRPr="00CD6D69" w:rsidRDefault="00B41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8" w:right="93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41748" w:rsidRPr="008C6DCB" w14:paraId="5BF641B9" w14:textId="77777777">
        <w:trPr>
          <w:tblHeader/>
        </w:trPr>
        <w:tc>
          <w:tcPr>
            <w:tcW w:w="4050" w:type="dxa"/>
          </w:tcPr>
          <w:p w14:paraId="3EAFB945" w14:textId="77777777" w:rsidR="00B41748" w:rsidRPr="00CD6D69" w:rsidRDefault="00B41748">
            <w:pPr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D6D69">
              <w:rPr>
                <w:rFonts w:asciiTheme="majorBidi" w:hAnsiTheme="majorBidi" w:cstheme="majorBidi" w:hint="cs"/>
                <w:sz w:val="28"/>
                <w:szCs w:val="28"/>
              </w:rPr>
              <w:t xml:space="preserve"> </w:t>
            </w:r>
          </w:p>
        </w:tc>
        <w:tc>
          <w:tcPr>
            <w:tcW w:w="4950" w:type="dxa"/>
            <w:gridSpan w:val="7"/>
          </w:tcPr>
          <w:p w14:paraId="76635664" w14:textId="77777777" w:rsidR="00B41748" w:rsidRPr="00F75824" w:rsidRDefault="00B41748">
            <w:pPr>
              <w:tabs>
                <w:tab w:val="left" w:pos="720"/>
                <w:tab w:val="left" w:pos="1440"/>
                <w:tab w:val="left" w:pos="2160"/>
              </w:tabs>
              <w:ind w:left="1440" w:hanging="1440"/>
              <w:jc w:val="right"/>
              <w:rPr>
                <w:rFonts w:asciiTheme="majorBidi" w:hAnsiTheme="majorBidi" w:cstheme="majorBidi"/>
                <w:caps/>
                <w:sz w:val="28"/>
                <w:szCs w:val="28"/>
                <w:cs/>
              </w:rPr>
            </w:pPr>
            <w:r w:rsidRPr="00CD6D69">
              <w:rPr>
                <w:rFonts w:asciiTheme="majorBidi" w:hAnsiTheme="majorBidi" w:cstheme="majorBidi" w:hint="cs"/>
                <w:caps/>
                <w:sz w:val="28"/>
                <w:szCs w:val="28"/>
              </w:rPr>
              <w:t>(</w:t>
            </w:r>
            <w:r w:rsidRPr="00F75824">
              <w:rPr>
                <w:rFonts w:asciiTheme="majorBidi" w:hAnsiTheme="majorBidi" w:cstheme="majorBidi" w:hint="cs"/>
                <w:caps/>
                <w:sz w:val="28"/>
                <w:szCs w:val="28"/>
                <w:cs/>
              </w:rPr>
              <w:t>หน่วย</w:t>
            </w:r>
            <w:r w:rsidRPr="00CD6D69">
              <w:rPr>
                <w:rFonts w:asciiTheme="majorBidi" w:hAnsiTheme="majorBidi" w:cstheme="majorBidi" w:hint="cs"/>
                <w:caps/>
                <w:sz w:val="28"/>
                <w:szCs w:val="28"/>
              </w:rPr>
              <w:t xml:space="preserve">: </w:t>
            </w:r>
            <w:r w:rsidRPr="00F75824">
              <w:rPr>
                <w:rFonts w:asciiTheme="majorBidi" w:hAnsiTheme="majorBidi" w:cstheme="majorBidi" w:hint="cs"/>
                <w:caps/>
                <w:sz w:val="28"/>
                <w:szCs w:val="28"/>
                <w:cs/>
              </w:rPr>
              <w:t>พันบาท</w:t>
            </w:r>
            <w:r w:rsidRPr="00CD6D69">
              <w:rPr>
                <w:rFonts w:asciiTheme="majorBidi" w:hAnsiTheme="majorBidi" w:cstheme="majorBidi" w:hint="cs"/>
                <w:caps/>
                <w:sz w:val="28"/>
                <w:szCs w:val="28"/>
              </w:rPr>
              <w:t>)</w:t>
            </w:r>
          </w:p>
        </w:tc>
      </w:tr>
      <w:tr w:rsidR="00B41748" w:rsidRPr="008C6DCB" w14:paraId="48B31D9D" w14:textId="77777777">
        <w:trPr>
          <w:tblHeader/>
        </w:trPr>
        <w:tc>
          <w:tcPr>
            <w:tcW w:w="4050" w:type="dxa"/>
          </w:tcPr>
          <w:p w14:paraId="114438BE" w14:textId="77777777" w:rsidR="00B41748" w:rsidRPr="00CD6D69" w:rsidRDefault="00B41748">
            <w:pPr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50" w:type="dxa"/>
            <w:gridSpan w:val="7"/>
            <w:tcBorders>
              <w:bottom w:val="single" w:sz="4" w:space="0" w:color="auto"/>
            </w:tcBorders>
          </w:tcPr>
          <w:p w14:paraId="01417F09" w14:textId="2650BE52" w:rsidR="00B41748" w:rsidRPr="00F75824" w:rsidRDefault="00B41748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5824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สำหรับรอบระยะเวลา</w:t>
            </w:r>
            <w:r w:rsidR="00432539" w:rsidRPr="00F75824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สาม</w:t>
            </w:r>
            <w:r w:rsidRPr="00F75824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เดือนสิ้นสุดวันที่</w:t>
            </w:r>
            <w:r w:rsidRPr="00CD6D69">
              <w:rPr>
                <w:rFonts w:asciiTheme="majorBidi" w:hAnsiTheme="majorBidi" w:cstheme="majorBidi" w:hint="cs"/>
                <w:sz w:val="28"/>
                <w:szCs w:val="28"/>
              </w:rPr>
              <w:t xml:space="preserve"> 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0 </w:t>
            </w:r>
            <w:r w:rsidRPr="00F75824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</w:p>
        </w:tc>
      </w:tr>
      <w:tr w:rsidR="00B41748" w:rsidRPr="0056764B" w14:paraId="3D121CA5" w14:textId="77777777">
        <w:trPr>
          <w:tblHeader/>
        </w:trPr>
        <w:tc>
          <w:tcPr>
            <w:tcW w:w="4050" w:type="dxa"/>
          </w:tcPr>
          <w:p w14:paraId="1A83E35C" w14:textId="77777777" w:rsidR="00B41748" w:rsidRPr="00CD6D69" w:rsidRDefault="00B41748">
            <w:pPr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0" w:type="dxa"/>
            <w:gridSpan w:val="3"/>
            <w:tcBorders>
              <w:bottom w:val="single" w:sz="4" w:space="0" w:color="auto"/>
            </w:tcBorders>
          </w:tcPr>
          <w:p w14:paraId="50B5FEC3" w14:textId="14EBE15B" w:rsidR="00B41748" w:rsidRPr="00F75824" w:rsidRDefault="00E107AA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180" w:type="dxa"/>
          </w:tcPr>
          <w:p w14:paraId="70FB5D79" w14:textId="77777777" w:rsidR="00B41748" w:rsidRPr="00CD6D69" w:rsidRDefault="00B41748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</w:tcPr>
          <w:p w14:paraId="763DD49A" w14:textId="1027910F" w:rsidR="00B41748" w:rsidRPr="00F75824" w:rsidRDefault="00E107AA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ข้อมูลทางการเงิน</w:t>
            </w:r>
            <w:r w:rsidRPr="00F75824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B41748" w:rsidRPr="0056764B" w14:paraId="53C35210" w14:textId="77777777">
        <w:trPr>
          <w:tblHeader/>
        </w:trPr>
        <w:tc>
          <w:tcPr>
            <w:tcW w:w="4050" w:type="dxa"/>
          </w:tcPr>
          <w:p w14:paraId="7AE1B3CA" w14:textId="77777777" w:rsidR="00B41748" w:rsidRPr="00F75824" w:rsidRDefault="00B41748">
            <w:pPr>
              <w:ind w:left="-18"/>
              <w:jc w:val="thaiDistribute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FBB4205" w14:textId="77777777" w:rsidR="00B41748" w:rsidRPr="00CD6D69" w:rsidRDefault="00B41748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D6D69">
              <w:rPr>
                <w:rFonts w:asciiTheme="majorBidi" w:hAnsiTheme="majorBidi" w:cstheme="majorBidi" w:hint="cs"/>
                <w:sz w:val="28"/>
                <w:szCs w:val="28"/>
              </w:rPr>
              <w:t>2568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0DE09A8D" w14:textId="77777777" w:rsidR="00B41748" w:rsidRPr="00CD6D69" w:rsidRDefault="00B41748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C95D9CD" w14:textId="77777777" w:rsidR="00B41748" w:rsidRPr="00CD6D69" w:rsidRDefault="00B41748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D6D69">
              <w:rPr>
                <w:rFonts w:asciiTheme="majorBidi" w:hAnsiTheme="majorBidi" w:cstheme="majorBidi" w:hint="cs"/>
                <w:sz w:val="28"/>
                <w:szCs w:val="28"/>
              </w:rPr>
              <w:t>2567</w:t>
            </w:r>
          </w:p>
        </w:tc>
        <w:tc>
          <w:tcPr>
            <w:tcW w:w="180" w:type="dxa"/>
          </w:tcPr>
          <w:p w14:paraId="1BD191B9" w14:textId="77777777" w:rsidR="00B41748" w:rsidRPr="00CD6D69" w:rsidRDefault="00B41748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1D0309C" w14:textId="77777777" w:rsidR="00B41748" w:rsidRPr="00CD6D69" w:rsidRDefault="00B41748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D6D69">
              <w:rPr>
                <w:rFonts w:asciiTheme="majorBidi" w:hAnsiTheme="majorBidi" w:cstheme="majorBidi" w:hint="cs"/>
                <w:sz w:val="28"/>
                <w:szCs w:val="28"/>
              </w:rPr>
              <w:t>2568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3AE5B8AC" w14:textId="77777777" w:rsidR="00B41748" w:rsidRPr="00CD6D69" w:rsidRDefault="00B41748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19EA7CD2" w14:textId="77777777" w:rsidR="00B41748" w:rsidRPr="00F75824" w:rsidRDefault="00B41748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D6D69">
              <w:rPr>
                <w:rFonts w:asciiTheme="majorBidi" w:hAnsiTheme="majorBidi" w:cstheme="majorBidi" w:hint="cs"/>
                <w:sz w:val="28"/>
                <w:szCs w:val="28"/>
              </w:rPr>
              <w:t>2567</w:t>
            </w:r>
          </w:p>
        </w:tc>
      </w:tr>
      <w:tr w:rsidR="00B41748" w:rsidRPr="00CD6D69" w14:paraId="04564A41" w14:textId="77777777">
        <w:tc>
          <w:tcPr>
            <w:tcW w:w="4050" w:type="dxa"/>
          </w:tcPr>
          <w:p w14:paraId="07301E7C" w14:textId="77777777" w:rsidR="00B41748" w:rsidRPr="00F75824" w:rsidRDefault="00B41748">
            <w:pPr>
              <w:ind w:right="-36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7582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1080" w:type="dxa"/>
            <w:vAlign w:val="bottom"/>
          </w:tcPr>
          <w:p w14:paraId="5C0E3963" w14:textId="77777777" w:rsidR="00B41748" w:rsidRPr="00CD6D69" w:rsidRDefault="00B41748">
            <w:pPr>
              <w:ind w:left="-18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28BC699A" w14:textId="77777777" w:rsidR="00B41748" w:rsidRPr="00CD6D69" w:rsidRDefault="00B41748">
            <w:pPr>
              <w:tabs>
                <w:tab w:val="decimal" w:pos="86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F2BFC3B" w14:textId="77777777" w:rsidR="00B41748" w:rsidRPr="00CD6D69" w:rsidRDefault="00B41748">
            <w:pPr>
              <w:ind w:left="-18" w:right="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3578419F" w14:textId="77777777" w:rsidR="00B41748" w:rsidRPr="00CD6D69" w:rsidRDefault="00B41748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17A3099" w14:textId="77777777" w:rsidR="00B41748" w:rsidRPr="00CD6D69" w:rsidRDefault="00B41748">
            <w:pPr>
              <w:ind w:left="-18"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27A7547F" w14:textId="77777777" w:rsidR="00B41748" w:rsidRPr="00CD6D69" w:rsidRDefault="00B41748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96149BA" w14:textId="77777777" w:rsidR="00B41748" w:rsidRPr="00CD6D69" w:rsidRDefault="00B41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8" w:right="93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643D3" w:rsidRPr="00CD6D69" w14:paraId="7C491936" w14:textId="77777777">
        <w:tc>
          <w:tcPr>
            <w:tcW w:w="4050" w:type="dxa"/>
          </w:tcPr>
          <w:p w14:paraId="7D6B3F61" w14:textId="77777777" w:rsidR="009643D3" w:rsidRPr="00F75824" w:rsidRDefault="009643D3" w:rsidP="009643D3">
            <w:pPr>
              <w:ind w:right="-3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582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ค่าตอบแทนผู้บริหารสำคัญ  </w:t>
            </w:r>
          </w:p>
        </w:tc>
        <w:tc>
          <w:tcPr>
            <w:tcW w:w="1080" w:type="dxa"/>
            <w:vAlign w:val="bottom"/>
          </w:tcPr>
          <w:p w14:paraId="166B6D0B" w14:textId="77777777" w:rsidR="009643D3" w:rsidRPr="00CD6D69" w:rsidRDefault="009643D3" w:rsidP="009643D3">
            <w:pPr>
              <w:ind w:left="-18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3242FBC4" w14:textId="77777777" w:rsidR="009643D3" w:rsidRPr="00CD6D69" w:rsidRDefault="009643D3" w:rsidP="009643D3">
            <w:pPr>
              <w:tabs>
                <w:tab w:val="decimal" w:pos="86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EC14D98" w14:textId="77777777" w:rsidR="009643D3" w:rsidRPr="00CD6D69" w:rsidRDefault="009643D3" w:rsidP="009643D3">
            <w:pPr>
              <w:ind w:left="-18" w:right="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68CA8D51" w14:textId="77777777" w:rsidR="009643D3" w:rsidRPr="00CD6D69" w:rsidRDefault="009643D3" w:rsidP="009643D3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D9C591B" w14:textId="77777777" w:rsidR="009643D3" w:rsidRPr="00CD6D69" w:rsidRDefault="009643D3" w:rsidP="009643D3">
            <w:pPr>
              <w:ind w:left="-18"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3213443D" w14:textId="77777777" w:rsidR="009643D3" w:rsidRPr="00CD6D69" w:rsidRDefault="009643D3" w:rsidP="009643D3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82DB36D" w14:textId="77777777" w:rsidR="009643D3" w:rsidRPr="00CD6D69" w:rsidRDefault="009643D3" w:rsidP="00964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8" w:right="93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643D3" w:rsidRPr="00492481" w14:paraId="7FA0363F" w14:textId="77777777">
        <w:tc>
          <w:tcPr>
            <w:tcW w:w="4050" w:type="dxa"/>
          </w:tcPr>
          <w:p w14:paraId="1B592ACD" w14:textId="77777777" w:rsidR="009643D3" w:rsidRPr="00CD6D69" w:rsidRDefault="009643D3" w:rsidP="00964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7582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ผลประโยชน์ระยะสั้นของพนักงาน   </w:t>
            </w:r>
          </w:p>
          <w:p w14:paraId="46CBA974" w14:textId="77777777" w:rsidR="009643D3" w:rsidRPr="00F75824" w:rsidRDefault="009643D3" w:rsidP="009643D3">
            <w:pPr>
              <w:ind w:right="-3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D6D69">
              <w:rPr>
                <w:rFonts w:asciiTheme="majorBidi" w:hAnsiTheme="majorBidi" w:cstheme="majorBidi" w:hint="cs"/>
                <w:sz w:val="28"/>
                <w:szCs w:val="28"/>
              </w:rPr>
              <w:t xml:space="preserve">         (</w:t>
            </w:r>
            <w:r w:rsidRPr="00F75824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รวมค่าตอบแทนกรรมการ)</w:t>
            </w:r>
          </w:p>
        </w:tc>
        <w:tc>
          <w:tcPr>
            <w:tcW w:w="1080" w:type="dxa"/>
            <w:vAlign w:val="bottom"/>
          </w:tcPr>
          <w:p w14:paraId="0E309CB6" w14:textId="17BD7BE2" w:rsidR="009643D3" w:rsidRPr="00492481" w:rsidRDefault="009643D3" w:rsidP="009643D3">
            <w:pPr>
              <w:ind w:left="-18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3,004</w:t>
            </w:r>
          </w:p>
        </w:tc>
        <w:tc>
          <w:tcPr>
            <w:tcW w:w="180" w:type="dxa"/>
          </w:tcPr>
          <w:p w14:paraId="79F8B639" w14:textId="77777777" w:rsidR="009643D3" w:rsidRPr="00492481" w:rsidRDefault="009643D3" w:rsidP="009643D3">
            <w:pPr>
              <w:tabs>
                <w:tab w:val="decimal" w:pos="86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573AD2E" w14:textId="0DB0BDBD" w:rsidR="009643D3" w:rsidRPr="00492481" w:rsidRDefault="009643D3" w:rsidP="009643D3">
            <w:pPr>
              <w:ind w:left="-18" w:right="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5,598</w:t>
            </w:r>
          </w:p>
        </w:tc>
        <w:tc>
          <w:tcPr>
            <w:tcW w:w="180" w:type="dxa"/>
          </w:tcPr>
          <w:p w14:paraId="51C79CF2" w14:textId="77777777" w:rsidR="009643D3" w:rsidRPr="00492481" w:rsidRDefault="009643D3" w:rsidP="009643D3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1DCC495" w14:textId="00DEBBDB" w:rsidR="009643D3" w:rsidRPr="00492481" w:rsidRDefault="009643D3" w:rsidP="009643D3">
            <w:pPr>
              <w:ind w:left="-18"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1,897</w:t>
            </w:r>
          </w:p>
        </w:tc>
        <w:tc>
          <w:tcPr>
            <w:tcW w:w="180" w:type="dxa"/>
          </w:tcPr>
          <w:p w14:paraId="3D6E6BB6" w14:textId="77777777" w:rsidR="009643D3" w:rsidRPr="00492481" w:rsidRDefault="009643D3" w:rsidP="009643D3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026E807" w14:textId="3A1558D4" w:rsidR="009643D3" w:rsidRPr="00492481" w:rsidRDefault="009643D3" w:rsidP="00964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8" w:right="93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4,118</w:t>
            </w:r>
          </w:p>
        </w:tc>
      </w:tr>
      <w:tr w:rsidR="009643D3" w:rsidRPr="00492481" w14:paraId="34D1751C" w14:textId="77777777">
        <w:tc>
          <w:tcPr>
            <w:tcW w:w="4050" w:type="dxa"/>
          </w:tcPr>
          <w:p w14:paraId="404E09B2" w14:textId="77777777" w:rsidR="009643D3" w:rsidRPr="00F75824" w:rsidRDefault="009643D3" w:rsidP="00964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5824">
              <w:rPr>
                <w:rFonts w:asciiTheme="majorBidi" w:hAnsiTheme="majorBidi" w:cstheme="majorBidi" w:hint="cs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CD6C06B" w14:textId="57873C92" w:rsidR="009643D3" w:rsidRPr="00492481" w:rsidRDefault="009643D3" w:rsidP="009643D3">
            <w:pPr>
              <w:ind w:left="-18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80" w:type="dxa"/>
          </w:tcPr>
          <w:p w14:paraId="25A078AD" w14:textId="77777777" w:rsidR="009643D3" w:rsidRPr="00492481" w:rsidRDefault="009643D3" w:rsidP="009643D3">
            <w:pPr>
              <w:tabs>
                <w:tab w:val="decimal" w:pos="86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8425A58" w14:textId="4FC2D106" w:rsidR="009643D3" w:rsidRPr="00492481" w:rsidRDefault="009643D3" w:rsidP="009643D3">
            <w:pPr>
              <w:ind w:left="-18" w:right="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</w:t>
            </w:r>
          </w:p>
        </w:tc>
        <w:tc>
          <w:tcPr>
            <w:tcW w:w="180" w:type="dxa"/>
          </w:tcPr>
          <w:p w14:paraId="44909F1C" w14:textId="77777777" w:rsidR="009643D3" w:rsidRPr="00492481" w:rsidRDefault="009643D3" w:rsidP="009643D3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B34D766" w14:textId="5FFD864B" w:rsidR="009643D3" w:rsidRPr="00492481" w:rsidRDefault="009643D3" w:rsidP="009643D3">
            <w:pPr>
              <w:ind w:left="-18"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80" w:type="dxa"/>
          </w:tcPr>
          <w:p w14:paraId="35386947" w14:textId="77777777" w:rsidR="009643D3" w:rsidRPr="00492481" w:rsidRDefault="009643D3" w:rsidP="009643D3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02BA122" w14:textId="0DEB43FD" w:rsidR="009643D3" w:rsidRPr="00492481" w:rsidRDefault="009643D3" w:rsidP="00964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8" w:right="93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</w:t>
            </w:r>
          </w:p>
        </w:tc>
      </w:tr>
      <w:tr w:rsidR="009643D3" w:rsidRPr="00492481" w14:paraId="61E453AD" w14:textId="77777777">
        <w:tc>
          <w:tcPr>
            <w:tcW w:w="4050" w:type="dxa"/>
          </w:tcPr>
          <w:p w14:paraId="62869241" w14:textId="77777777" w:rsidR="009643D3" w:rsidRPr="00F75824" w:rsidRDefault="009643D3" w:rsidP="009643D3">
            <w:pPr>
              <w:ind w:right="-36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7582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A5B4B5" w14:textId="24DF6DBD" w:rsidR="009643D3" w:rsidRPr="00492481" w:rsidRDefault="009643D3" w:rsidP="009643D3">
            <w:pPr>
              <w:ind w:left="-18" w:right="9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</w:t>
            </w:r>
            <w:r w:rsidR="00B55E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007</w:t>
            </w:r>
          </w:p>
        </w:tc>
        <w:tc>
          <w:tcPr>
            <w:tcW w:w="180" w:type="dxa"/>
          </w:tcPr>
          <w:p w14:paraId="73126F93" w14:textId="77777777" w:rsidR="009643D3" w:rsidRPr="00492481" w:rsidRDefault="009643D3" w:rsidP="009643D3">
            <w:pPr>
              <w:tabs>
                <w:tab w:val="decimal" w:pos="864"/>
              </w:tabs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4F42DB" w14:textId="2DC4AF40" w:rsidR="009643D3" w:rsidRPr="00492481" w:rsidRDefault="00FF49C4" w:rsidP="009643D3">
            <w:pPr>
              <w:ind w:left="-18" w:right="9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F49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5,623</w:t>
            </w:r>
          </w:p>
        </w:tc>
        <w:tc>
          <w:tcPr>
            <w:tcW w:w="180" w:type="dxa"/>
          </w:tcPr>
          <w:p w14:paraId="6CC48720" w14:textId="77777777" w:rsidR="009643D3" w:rsidRPr="00492481" w:rsidRDefault="009643D3" w:rsidP="009643D3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80BFF9" w14:textId="1A01787D" w:rsidR="009643D3" w:rsidRPr="00492481" w:rsidRDefault="00533727" w:rsidP="009643D3">
            <w:pPr>
              <w:ind w:left="-18" w:right="9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1,900</w:t>
            </w:r>
          </w:p>
        </w:tc>
        <w:tc>
          <w:tcPr>
            <w:tcW w:w="180" w:type="dxa"/>
          </w:tcPr>
          <w:p w14:paraId="48519C48" w14:textId="77777777" w:rsidR="009643D3" w:rsidRPr="00492481" w:rsidRDefault="009643D3" w:rsidP="009643D3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E5546A" w14:textId="0B3F83DD" w:rsidR="009643D3" w:rsidRPr="00492481" w:rsidRDefault="009643D3" w:rsidP="00964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8" w:right="93"/>
              <w:jc w:val="right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4,143</w:t>
            </w:r>
          </w:p>
        </w:tc>
      </w:tr>
      <w:tr w:rsidR="009643D3" w:rsidRPr="00CD6D69" w14:paraId="143A9097" w14:textId="77777777">
        <w:tc>
          <w:tcPr>
            <w:tcW w:w="4050" w:type="dxa"/>
          </w:tcPr>
          <w:p w14:paraId="0F6B06B7" w14:textId="77777777" w:rsidR="009643D3" w:rsidRPr="00F75824" w:rsidRDefault="009643D3" w:rsidP="009643D3">
            <w:pPr>
              <w:ind w:right="-3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17ED5F6B" w14:textId="77777777" w:rsidR="009643D3" w:rsidRPr="00CD6D69" w:rsidRDefault="009643D3" w:rsidP="009643D3">
            <w:pPr>
              <w:ind w:left="-18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0872438C" w14:textId="77777777" w:rsidR="009643D3" w:rsidRPr="00CD6D69" w:rsidRDefault="009643D3" w:rsidP="009643D3">
            <w:pPr>
              <w:tabs>
                <w:tab w:val="decimal" w:pos="86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229603C4" w14:textId="77777777" w:rsidR="009643D3" w:rsidRPr="00CD6D69" w:rsidRDefault="009643D3" w:rsidP="009643D3">
            <w:pPr>
              <w:ind w:left="-18" w:right="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701B28A1" w14:textId="77777777" w:rsidR="009643D3" w:rsidRPr="00CD6D69" w:rsidRDefault="009643D3" w:rsidP="009643D3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5CF28BB1" w14:textId="77777777" w:rsidR="009643D3" w:rsidRPr="00CD6D69" w:rsidRDefault="009643D3" w:rsidP="009643D3">
            <w:pPr>
              <w:ind w:left="-18"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5FE5F205" w14:textId="77777777" w:rsidR="009643D3" w:rsidRPr="00CD6D69" w:rsidRDefault="009643D3" w:rsidP="009643D3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1382992A" w14:textId="77777777" w:rsidR="009643D3" w:rsidRPr="00CD6D69" w:rsidRDefault="009643D3" w:rsidP="00964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8" w:right="93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278DCD3E" w14:textId="77777777" w:rsidR="009F2930" w:rsidRDefault="009F2930" w:rsidP="009873A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0" w:line="240" w:lineRule="auto"/>
        <w:ind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1EEAC3F8" w14:textId="77777777" w:rsidR="009873A9" w:rsidRDefault="009873A9" w:rsidP="009873A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0" w:line="240" w:lineRule="auto"/>
        <w:ind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7A82DDBF" w14:textId="77777777" w:rsidR="009873A9" w:rsidRDefault="009873A9" w:rsidP="009873A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0" w:line="240" w:lineRule="auto"/>
        <w:ind w:right="-43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000" w:type="dxa"/>
        <w:tblInd w:w="36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050"/>
        <w:gridCol w:w="1080"/>
        <w:gridCol w:w="180"/>
        <w:gridCol w:w="1080"/>
        <w:gridCol w:w="180"/>
        <w:gridCol w:w="1080"/>
        <w:gridCol w:w="180"/>
        <w:gridCol w:w="1170"/>
      </w:tblGrid>
      <w:tr w:rsidR="00722CA2" w:rsidRPr="00D72255" w14:paraId="28848034" w14:textId="77777777" w:rsidTr="00417F07">
        <w:tc>
          <w:tcPr>
            <w:tcW w:w="4050" w:type="dxa"/>
          </w:tcPr>
          <w:p w14:paraId="4D0312E5" w14:textId="77777777" w:rsidR="00722CA2" w:rsidRPr="00CD6D69" w:rsidRDefault="00722CA2">
            <w:pPr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D6D69">
              <w:rPr>
                <w:rFonts w:asciiTheme="majorBidi" w:hAnsiTheme="majorBidi" w:cstheme="majorBidi" w:hint="cs"/>
                <w:sz w:val="28"/>
                <w:szCs w:val="28"/>
              </w:rPr>
              <w:t xml:space="preserve"> </w:t>
            </w:r>
          </w:p>
        </w:tc>
        <w:tc>
          <w:tcPr>
            <w:tcW w:w="4950" w:type="dxa"/>
            <w:gridSpan w:val="7"/>
          </w:tcPr>
          <w:p w14:paraId="09F8CAB0" w14:textId="77777777" w:rsidR="00722CA2" w:rsidRPr="00F75824" w:rsidRDefault="00722CA2">
            <w:pPr>
              <w:tabs>
                <w:tab w:val="left" w:pos="720"/>
                <w:tab w:val="left" w:pos="1440"/>
                <w:tab w:val="left" w:pos="2160"/>
              </w:tabs>
              <w:ind w:left="1440" w:hanging="1440"/>
              <w:jc w:val="right"/>
              <w:rPr>
                <w:rFonts w:asciiTheme="majorBidi" w:hAnsiTheme="majorBidi" w:cstheme="majorBidi"/>
                <w:caps/>
                <w:sz w:val="28"/>
                <w:szCs w:val="28"/>
                <w:cs/>
              </w:rPr>
            </w:pPr>
            <w:r w:rsidRPr="00CD6D69">
              <w:rPr>
                <w:rFonts w:asciiTheme="majorBidi" w:hAnsiTheme="majorBidi" w:cstheme="majorBidi" w:hint="cs"/>
                <w:caps/>
                <w:sz w:val="28"/>
                <w:szCs w:val="28"/>
              </w:rPr>
              <w:t>(</w:t>
            </w:r>
            <w:r w:rsidRPr="00F75824">
              <w:rPr>
                <w:rFonts w:asciiTheme="majorBidi" w:hAnsiTheme="majorBidi" w:cstheme="majorBidi" w:hint="cs"/>
                <w:caps/>
                <w:sz w:val="28"/>
                <w:szCs w:val="28"/>
                <w:cs/>
              </w:rPr>
              <w:t>หน่วย</w:t>
            </w:r>
            <w:r w:rsidRPr="00CD6D69">
              <w:rPr>
                <w:rFonts w:asciiTheme="majorBidi" w:hAnsiTheme="majorBidi" w:cstheme="majorBidi" w:hint="cs"/>
                <w:caps/>
                <w:sz w:val="28"/>
                <w:szCs w:val="28"/>
              </w:rPr>
              <w:t xml:space="preserve">: </w:t>
            </w:r>
            <w:r w:rsidRPr="00F75824">
              <w:rPr>
                <w:rFonts w:asciiTheme="majorBidi" w:hAnsiTheme="majorBidi" w:cstheme="majorBidi" w:hint="cs"/>
                <w:caps/>
                <w:sz w:val="28"/>
                <w:szCs w:val="28"/>
                <w:cs/>
              </w:rPr>
              <w:t>พันบาท</w:t>
            </w:r>
            <w:r w:rsidRPr="00CD6D69">
              <w:rPr>
                <w:rFonts w:asciiTheme="majorBidi" w:hAnsiTheme="majorBidi" w:cstheme="majorBidi" w:hint="cs"/>
                <w:caps/>
                <w:sz w:val="28"/>
                <w:szCs w:val="28"/>
              </w:rPr>
              <w:t>)</w:t>
            </w:r>
          </w:p>
        </w:tc>
      </w:tr>
      <w:tr w:rsidR="00722CA2" w:rsidRPr="00D72255" w14:paraId="35C973F2" w14:textId="77777777" w:rsidTr="00417F07">
        <w:tc>
          <w:tcPr>
            <w:tcW w:w="4050" w:type="dxa"/>
          </w:tcPr>
          <w:p w14:paraId="7E37228E" w14:textId="77777777" w:rsidR="00722CA2" w:rsidRPr="00CD6D69" w:rsidRDefault="00722CA2">
            <w:pPr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50" w:type="dxa"/>
            <w:gridSpan w:val="7"/>
            <w:tcBorders>
              <w:bottom w:val="single" w:sz="4" w:space="0" w:color="auto"/>
            </w:tcBorders>
          </w:tcPr>
          <w:p w14:paraId="24358F5C" w14:textId="60CCF091" w:rsidR="00722CA2" w:rsidRPr="00F75824" w:rsidRDefault="00722CA2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5824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สำหรับรอบระยะเวลา</w:t>
            </w:r>
            <w:r w:rsidR="00491B8D" w:rsidRPr="00F75824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หก</w:t>
            </w:r>
            <w:r w:rsidRPr="00F75824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เดือนสิ้นสุดวันที่</w:t>
            </w:r>
            <w:r w:rsidRPr="00CD6D69">
              <w:rPr>
                <w:rFonts w:asciiTheme="majorBidi" w:hAnsiTheme="majorBidi" w:cstheme="majorBidi" w:hint="cs"/>
                <w:sz w:val="28"/>
                <w:szCs w:val="28"/>
              </w:rPr>
              <w:t xml:space="preserve"> </w:t>
            </w:r>
            <w:r w:rsidR="00DF0DE0" w:rsidRPr="00CD6D69">
              <w:rPr>
                <w:rFonts w:asciiTheme="majorBidi" w:hAnsiTheme="majorBidi" w:cstheme="majorBidi" w:hint="cs"/>
                <w:sz w:val="28"/>
                <w:szCs w:val="28"/>
              </w:rPr>
              <w:t>3</w:t>
            </w:r>
            <w:r w:rsidR="00DF0DE0">
              <w:rPr>
                <w:rFonts w:asciiTheme="majorBidi" w:hAnsiTheme="majorBidi" w:cstheme="majorBidi"/>
                <w:sz w:val="28"/>
                <w:szCs w:val="28"/>
              </w:rPr>
              <w:t xml:space="preserve">0 </w:t>
            </w:r>
            <w:r w:rsidR="00DF0DE0" w:rsidRPr="00F75824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</w:p>
        </w:tc>
      </w:tr>
      <w:tr w:rsidR="00722CA2" w:rsidRPr="00D72255" w14:paraId="50EB91F5" w14:textId="77777777" w:rsidTr="00417F07">
        <w:tc>
          <w:tcPr>
            <w:tcW w:w="4050" w:type="dxa"/>
          </w:tcPr>
          <w:p w14:paraId="0C71D53F" w14:textId="77777777" w:rsidR="00722CA2" w:rsidRPr="00CD6D69" w:rsidRDefault="00722CA2">
            <w:pPr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0" w:type="dxa"/>
            <w:gridSpan w:val="3"/>
            <w:tcBorders>
              <w:bottom w:val="single" w:sz="4" w:space="0" w:color="auto"/>
            </w:tcBorders>
          </w:tcPr>
          <w:p w14:paraId="060E8C8F" w14:textId="7F2DE94F" w:rsidR="00722CA2" w:rsidRPr="00F75824" w:rsidRDefault="00E107AA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180" w:type="dxa"/>
          </w:tcPr>
          <w:p w14:paraId="7733060A" w14:textId="77777777" w:rsidR="00722CA2" w:rsidRPr="00CD6D69" w:rsidRDefault="00722CA2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</w:tcPr>
          <w:p w14:paraId="7B7BA165" w14:textId="01EB67AA" w:rsidR="00722CA2" w:rsidRPr="00F75824" w:rsidRDefault="00822878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2878">
              <w:rPr>
                <w:rFonts w:asciiTheme="majorBidi" w:hAnsiTheme="majorBidi"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722CA2" w:rsidRPr="00D72255" w14:paraId="32C2F7C5" w14:textId="77777777" w:rsidTr="00417F07">
        <w:tc>
          <w:tcPr>
            <w:tcW w:w="4050" w:type="dxa"/>
          </w:tcPr>
          <w:p w14:paraId="784B3DFD" w14:textId="77777777" w:rsidR="00722CA2" w:rsidRPr="00F75824" w:rsidRDefault="00722CA2">
            <w:pPr>
              <w:ind w:left="-18"/>
              <w:jc w:val="thaiDistribute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99618E1" w14:textId="77777777" w:rsidR="00722CA2" w:rsidRPr="00CD6D69" w:rsidRDefault="00722CA2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D6D69">
              <w:rPr>
                <w:rFonts w:asciiTheme="majorBidi" w:hAnsiTheme="majorBidi" w:cstheme="majorBidi" w:hint="cs"/>
                <w:sz w:val="28"/>
                <w:szCs w:val="28"/>
              </w:rPr>
              <w:t>2568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0E456741" w14:textId="77777777" w:rsidR="00722CA2" w:rsidRPr="00CD6D69" w:rsidRDefault="00722CA2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796D14D" w14:textId="77777777" w:rsidR="00722CA2" w:rsidRPr="00CD6D69" w:rsidRDefault="00722CA2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D6D69">
              <w:rPr>
                <w:rFonts w:asciiTheme="majorBidi" w:hAnsiTheme="majorBidi" w:cstheme="majorBidi" w:hint="cs"/>
                <w:sz w:val="28"/>
                <w:szCs w:val="28"/>
              </w:rPr>
              <w:t>2567</w:t>
            </w:r>
          </w:p>
        </w:tc>
        <w:tc>
          <w:tcPr>
            <w:tcW w:w="180" w:type="dxa"/>
          </w:tcPr>
          <w:p w14:paraId="0FE842A7" w14:textId="77777777" w:rsidR="00722CA2" w:rsidRPr="00CD6D69" w:rsidRDefault="00722CA2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C51C5AD" w14:textId="77777777" w:rsidR="00722CA2" w:rsidRPr="00CD6D69" w:rsidRDefault="00722CA2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D6D69">
              <w:rPr>
                <w:rFonts w:asciiTheme="majorBidi" w:hAnsiTheme="majorBidi" w:cstheme="majorBidi" w:hint="cs"/>
                <w:sz w:val="28"/>
                <w:szCs w:val="28"/>
              </w:rPr>
              <w:t>2568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481962DA" w14:textId="77777777" w:rsidR="00722CA2" w:rsidRPr="00CD6D69" w:rsidRDefault="00722CA2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10F21958" w14:textId="77777777" w:rsidR="00722CA2" w:rsidRPr="00F75824" w:rsidRDefault="00722CA2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D6D69">
              <w:rPr>
                <w:rFonts w:asciiTheme="majorBidi" w:hAnsiTheme="majorBidi" w:cstheme="majorBidi" w:hint="cs"/>
                <w:sz w:val="28"/>
                <w:szCs w:val="28"/>
              </w:rPr>
              <w:t>2567</w:t>
            </w:r>
          </w:p>
        </w:tc>
      </w:tr>
      <w:tr w:rsidR="00722CA2" w:rsidRPr="00D72255" w14:paraId="5C81240F" w14:textId="77777777">
        <w:tc>
          <w:tcPr>
            <w:tcW w:w="4050" w:type="dxa"/>
          </w:tcPr>
          <w:p w14:paraId="7CA8203F" w14:textId="77777777" w:rsidR="00722CA2" w:rsidRPr="00CD6D69" w:rsidRDefault="00722CA2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7582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รายการธุรกิจกับบริษัทย่อย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8EA0F5D" w14:textId="77777777" w:rsidR="00722CA2" w:rsidRPr="00F75824" w:rsidRDefault="00722CA2">
            <w:pPr>
              <w:tabs>
                <w:tab w:val="decimal" w:pos="864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265C5401" w14:textId="77777777" w:rsidR="00722CA2" w:rsidRPr="00CD6D69" w:rsidRDefault="00722CA2">
            <w:pPr>
              <w:tabs>
                <w:tab w:val="decimal" w:pos="86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F0F6F73" w14:textId="77777777" w:rsidR="00722CA2" w:rsidRPr="00F75824" w:rsidRDefault="00722CA2">
            <w:pPr>
              <w:tabs>
                <w:tab w:val="decimal" w:pos="86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4E335463" w14:textId="77777777" w:rsidR="00722CA2" w:rsidRPr="00CD6D69" w:rsidRDefault="00722CA2">
            <w:pPr>
              <w:tabs>
                <w:tab w:val="decimal" w:pos="86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23929FE" w14:textId="77777777" w:rsidR="00722CA2" w:rsidRPr="00CD6D69" w:rsidRDefault="00722CA2">
            <w:pPr>
              <w:tabs>
                <w:tab w:val="decimal" w:pos="864"/>
              </w:tabs>
              <w:ind w:left="-108" w:right="9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060CA874" w14:textId="77777777" w:rsidR="00722CA2" w:rsidRPr="00CD6D69" w:rsidRDefault="00722CA2">
            <w:pPr>
              <w:tabs>
                <w:tab w:val="decimal" w:pos="86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EA71FF1" w14:textId="77777777" w:rsidR="00722CA2" w:rsidRPr="00F75824" w:rsidRDefault="00722CA2">
            <w:pPr>
              <w:tabs>
                <w:tab w:val="decimal" w:pos="805"/>
              </w:tabs>
              <w:ind w:left="-108" w:right="9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E97365" w:rsidRPr="00D72255" w14:paraId="6758F192" w14:textId="77777777">
        <w:tc>
          <w:tcPr>
            <w:tcW w:w="4050" w:type="dxa"/>
          </w:tcPr>
          <w:p w14:paraId="6151468A" w14:textId="395E1F5F" w:rsidR="00E97365" w:rsidRPr="008C6DCB" w:rsidRDefault="00E97365" w:rsidP="00E97365">
            <w:pPr>
              <w:ind w:right="-3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5824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1080" w:type="dxa"/>
            <w:vAlign w:val="bottom"/>
          </w:tcPr>
          <w:p w14:paraId="060BF5FA" w14:textId="476A82B1" w:rsidR="00E97365" w:rsidRPr="00F75824" w:rsidRDefault="001946CF" w:rsidP="00E97365">
            <w:pPr>
              <w:tabs>
                <w:tab w:val="decimal" w:pos="864"/>
              </w:tabs>
              <w:ind w:left="-115" w:right="9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13E82322" w14:textId="77777777" w:rsidR="00E97365" w:rsidRPr="00CD6D69" w:rsidRDefault="00E97365" w:rsidP="00E97365">
            <w:pPr>
              <w:tabs>
                <w:tab w:val="decimal" w:pos="864"/>
              </w:tabs>
              <w:ind w:left="-108"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B988261" w14:textId="638CC7AB" w:rsidR="00E97365" w:rsidRPr="00F75824" w:rsidRDefault="00E97365" w:rsidP="00E97365">
            <w:pPr>
              <w:ind w:left="-18" w:right="9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1D2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34CE9177" w14:textId="77777777" w:rsidR="00E97365" w:rsidRPr="00CD6D69" w:rsidRDefault="00E97365" w:rsidP="00E97365">
            <w:pPr>
              <w:tabs>
                <w:tab w:val="decimal" w:pos="864"/>
              </w:tabs>
              <w:ind w:left="-108"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3AF4DFB" w14:textId="4381852E" w:rsidR="00E97365" w:rsidRPr="00CD6D69" w:rsidRDefault="005F464E" w:rsidP="00E97365">
            <w:pPr>
              <w:tabs>
                <w:tab w:val="decimal" w:pos="864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348</w:t>
            </w:r>
          </w:p>
        </w:tc>
        <w:tc>
          <w:tcPr>
            <w:tcW w:w="180" w:type="dxa"/>
          </w:tcPr>
          <w:p w14:paraId="274F8887" w14:textId="77777777" w:rsidR="00E97365" w:rsidRPr="00CD6D69" w:rsidRDefault="00E97365" w:rsidP="00E97365">
            <w:pPr>
              <w:tabs>
                <w:tab w:val="decimal" w:pos="864"/>
              </w:tabs>
              <w:ind w:left="-108"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1355DB7" w14:textId="3012021F" w:rsidR="00E97365" w:rsidRPr="00CD6D69" w:rsidRDefault="00E97365" w:rsidP="00E97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8" w:right="93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391D2E">
              <w:rPr>
                <w:rFonts w:ascii="Angsana New" w:hAnsi="Angsana New"/>
                <w:color w:val="000000"/>
                <w:sz w:val="28"/>
                <w:szCs w:val="28"/>
              </w:rPr>
              <w:t>200</w:t>
            </w:r>
          </w:p>
        </w:tc>
      </w:tr>
      <w:tr w:rsidR="00E97365" w:rsidRPr="00D72255" w14:paraId="51DD66FA" w14:textId="77777777">
        <w:tc>
          <w:tcPr>
            <w:tcW w:w="4050" w:type="dxa"/>
          </w:tcPr>
          <w:p w14:paraId="5A3861CD" w14:textId="5294B3C5" w:rsidR="00E97365" w:rsidRPr="00CD6D69" w:rsidRDefault="00E97365" w:rsidP="00E97365">
            <w:pPr>
              <w:ind w:right="-3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75824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รายได้ค่าบริการ</w:t>
            </w:r>
          </w:p>
        </w:tc>
        <w:tc>
          <w:tcPr>
            <w:tcW w:w="1080" w:type="dxa"/>
            <w:vAlign w:val="bottom"/>
          </w:tcPr>
          <w:p w14:paraId="400CE7AA" w14:textId="5C24A42E" w:rsidR="00E97365" w:rsidRPr="00CD6D69" w:rsidRDefault="001946CF" w:rsidP="00E97365">
            <w:pPr>
              <w:ind w:left="-18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4A2037B4" w14:textId="77777777" w:rsidR="00E97365" w:rsidRPr="00CD6D69" w:rsidRDefault="00E97365" w:rsidP="00E97365">
            <w:pPr>
              <w:tabs>
                <w:tab w:val="decimal" w:pos="864"/>
              </w:tabs>
              <w:ind w:left="-108"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105D127" w14:textId="2AD4C5F0" w:rsidR="00E97365" w:rsidRPr="00CD6D69" w:rsidRDefault="00E97365" w:rsidP="00E97365">
            <w:pPr>
              <w:ind w:left="-18" w:right="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91D2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67359A0F" w14:textId="77777777" w:rsidR="00E97365" w:rsidRPr="00CD6D69" w:rsidRDefault="00E97365" w:rsidP="00E97365">
            <w:pPr>
              <w:tabs>
                <w:tab w:val="decimal" w:pos="864"/>
              </w:tabs>
              <w:ind w:left="-108" w:right="-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E6429F0" w14:textId="3B1F3D7D" w:rsidR="00E97365" w:rsidRPr="00CD6D69" w:rsidRDefault="005F464E" w:rsidP="00E97365">
            <w:pPr>
              <w:ind w:left="-18"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68</w:t>
            </w:r>
          </w:p>
        </w:tc>
        <w:tc>
          <w:tcPr>
            <w:tcW w:w="180" w:type="dxa"/>
          </w:tcPr>
          <w:p w14:paraId="33A992A9" w14:textId="77777777" w:rsidR="00E97365" w:rsidRPr="00CD6D69" w:rsidRDefault="00E97365" w:rsidP="00E97365">
            <w:pPr>
              <w:tabs>
                <w:tab w:val="decimal" w:pos="864"/>
              </w:tabs>
              <w:ind w:left="-108" w:right="-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B6C3943" w14:textId="3DE824CC" w:rsidR="00E97365" w:rsidRPr="00CD6D69" w:rsidRDefault="00E97365" w:rsidP="00E97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8" w:right="93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391D2E">
              <w:rPr>
                <w:rFonts w:ascii="Angsana New" w:hAnsi="Angsana New"/>
                <w:color w:val="000000"/>
                <w:sz w:val="28"/>
                <w:szCs w:val="28"/>
              </w:rPr>
              <w:t>20</w:t>
            </w:r>
          </w:p>
        </w:tc>
      </w:tr>
      <w:tr w:rsidR="00E97365" w:rsidRPr="00D72255" w14:paraId="167E49B1" w14:textId="77777777">
        <w:tc>
          <w:tcPr>
            <w:tcW w:w="4050" w:type="dxa"/>
          </w:tcPr>
          <w:p w14:paraId="35C46208" w14:textId="598FC74E" w:rsidR="00E97365" w:rsidRPr="00F75824" w:rsidRDefault="00E97365" w:rsidP="00E97365">
            <w:pPr>
              <w:ind w:right="-3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5824">
              <w:rPr>
                <w:rFonts w:asciiTheme="majorBidi" w:hAnsiTheme="majorBidi" w:cstheme="majorBidi" w:hint="cs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080" w:type="dxa"/>
            <w:vAlign w:val="bottom"/>
          </w:tcPr>
          <w:p w14:paraId="49F1A53F" w14:textId="04BB576D" w:rsidR="00E97365" w:rsidRPr="00CD6D69" w:rsidRDefault="001946CF" w:rsidP="00E97365">
            <w:pPr>
              <w:ind w:left="-18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565D41A5" w14:textId="77777777" w:rsidR="00E97365" w:rsidRPr="00CD6D69" w:rsidRDefault="00E97365" w:rsidP="00E97365">
            <w:pPr>
              <w:tabs>
                <w:tab w:val="decimal" w:pos="86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2AC3606" w14:textId="3FBA415C" w:rsidR="00E97365" w:rsidRPr="00F75824" w:rsidRDefault="00E97365" w:rsidP="00E97365">
            <w:pPr>
              <w:ind w:left="-18" w:right="9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1D2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33A17147" w14:textId="77777777" w:rsidR="00E97365" w:rsidRPr="00CD6D69" w:rsidRDefault="00E97365" w:rsidP="00E97365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3837640" w14:textId="3886BE7A" w:rsidR="00E97365" w:rsidRPr="00CD6D69" w:rsidRDefault="005F464E" w:rsidP="00E97365">
            <w:pPr>
              <w:ind w:left="-18"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755C5DB2" w14:textId="77777777" w:rsidR="00E97365" w:rsidRPr="00CD6D69" w:rsidRDefault="00E97365" w:rsidP="00E97365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3837DCE" w14:textId="0DD86F2B" w:rsidR="00E97365" w:rsidRPr="00CD6D69" w:rsidRDefault="00E97365" w:rsidP="00E97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8" w:right="93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391D2E">
              <w:rPr>
                <w:rFonts w:ascii="Angsana New" w:hAnsi="Angsana New"/>
                <w:color w:val="000000"/>
                <w:sz w:val="28"/>
                <w:szCs w:val="28"/>
              </w:rPr>
              <w:t>228</w:t>
            </w:r>
          </w:p>
        </w:tc>
      </w:tr>
      <w:tr w:rsidR="00E97365" w:rsidRPr="00D72255" w14:paraId="38FD988E" w14:textId="77777777">
        <w:tc>
          <w:tcPr>
            <w:tcW w:w="4050" w:type="dxa"/>
          </w:tcPr>
          <w:p w14:paraId="05DDB68A" w14:textId="61EA68CD" w:rsidR="00E97365" w:rsidRPr="00F75824" w:rsidRDefault="00E97365" w:rsidP="00E97365">
            <w:pPr>
              <w:ind w:right="-3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5824">
              <w:rPr>
                <w:rFonts w:asciiTheme="majorBidi" w:hAnsiTheme="majorBidi" w:cstheme="majorBidi" w:hint="cs"/>
                <w:sz w:val="28"/>
                <w:szCs w:val="28"/>
                <w:cs/>
              </w:rPr>
              <w:t>ต้นทุนจากการก่อสร้าง</w:t>
            </w:r>
          </w:p>
        </w:tc>
        <w:tc>
          <w:tcPr>
            <w:tcW w:w="1080" w:type="dxa"/>
            <w:vAlign w:val="bottom"/>
          </w:tcPr>
          <w:p w14:paraId="25B07831" w14:textId="2215947E" w:rsidR="00E97365" w:rsidRPr="00CD6D69" w:rsidRDefault="001946CF" w:rsidP="00E97365">
            <w:pPr>
              <w:ind w:left="-18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7DFFC225" w14:textId="77777777" w:rsidR="00E97365" w:rsidRPr="00CD6D69" w:rsidRDefault="00E97365" w:rsidP="00E97365">
            <w:pPr>
              <w:tabs>
                <w:tab w:val="decimal" w:pos="86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7C7F72E" w14:textId="676A3099" w:rsidR="00E97365" w:rsidRPr="00F75824" w:rsidRDefault="00E97365" w:rsidP="00E97365">
            <w:pPr>
              <w:ind w:left="-18" w:right="9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1D2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2D6295B9" w14:textId="77777777" w:rsidR="00E97365" w:rsidRPr="00CD6D69" w:rsidRDefault="00E97365" w:rsidP="00E97365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A16B745" w14:textId="0279F631" w:rsidR="00E97365" w:rsidRPr="00CD6D69" w:rsidRDefault="00953090" w:rsidP="00E97365">
            <w:pPr>
              <w:ind w:left="-18"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41</w:t>
            </w:r>
            <w:r w:rsidR="005F464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090</w:t>
            </w:r>
          </w:p>
        </w:tc>
        <w:tc>
          <w:tcPr>
            <w:tcW w:w="180" w:type="dxa"/>
          </w:tcPr>
          <w:p w14:paraId="14819C79" w14:textId="77777777" w:rsidR="00E97365" w:rsidRPr="00CD6D69" w:rsidRDefault="00E97365" w:rsidP="00E97365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B5C8F98" w14:textId="432D7BEB" w:rsidR="00E97365" w:rsidRPr="00CD6D69" w:rsidRDefault="00E97365" w:rsidP="00E97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8" w:right="93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391D2E">
              <w:rPr>
                <w:rFonts w:ascii="Angsana New" w:hAnsi="Angsana New"/>
                <w:color w:val="000000"/>
                <w:sz w:val="28"/>
                <w:szCs w:val="28"/>
              </w:rPr>
              <w:t>298,441</w:t>
            </w:r>
          </w:p>
        </w:tc>
      </w:tr>
      <w:tr w:rsidR="009F7B66" w:rsidRPr="00D72255" w14:paraId="1CBB94F8" w14:textId="77777777">
        <w:tc>
          <w:tcPr>
            <w:tcW w:w="4050" w:type="dxa"/>
          </w:tcPr>
          <w:p w14:paraId="1616E029" w14:textId="77777777" w:rsidR="009F7B66" w:rsidRPr="00F75824" w:rsidRDefault="009F7B66" w:rsidP="00EC4F97">
            <w:pPr>
              <w:ind w:right="-3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06A236A7" w14:textId="77777777" w:rsidR="009F7B66" w:rsidRPr="00CD6D69" w:rsidRDefault="009F7B66" w:rsidP="00EC4F97">
            <w:pPr>
              <w:ind w:left="-18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18174929" w14:textId="77777777" w:rsidR="009F7B66" w:rsidRPr="00CD6D69" w:rsidRDefault="009F7B66" w:rsidP="00EC4F97">
            <w:pPr>
              <w:tabs>
                <w:tab w:val="decimal" w:pos="86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05E6EFA" w14:textId="77777777" w:rsidR="009F7B66" w:rsidRPr="00CD6D69" w:rsidRDefault="009F7B66" w:rsidP="00EC4F97">
            <w:pPr>
              <w:ind w:left="-18" w:right="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51D458CB" w14:textId="77777777" w:rsidR="009F7B66" w:rsidRPr="00CD6D69" w:rsidRDefault="009F7B66" w:rsidP="00EC4F97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A5F33C5" w14:textId="77777777" w:rsidR="009F7B66" w:rsidRPr="00CD6D69" w:rsidRDefault="009F7B66" w:rsidP="00EC4F97">
            <w:pPr>
              <w:ind w:left="-18"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1151E61C" w14:textId="77777777" w:rsidR="009F7B66" w:rsidRPr="00CD6D69" w:rsidRDefault="009F7B66" w:rsidP="00EC4F97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DF575F9" w14:textId="77777777" w:rsidR="009F7B66" w:rsidRPr="00CD6D69" w:rsidRDefault="009F7B66" w:rsidP="00EC4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8" w:right="93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50115" w:rsidRPr="00CA2552" w14:paraId="2AFA8A05" w14:textId="77777777" w:rsidTr="00220B7B">
        <w:tc>
          <w:tcPr>
            <w:tcW w:w="4050" w:type="dxa"/>
          </w:tcPr>
          <w:p w14:paraId="2A276FAF" w14:textId="751467EC" w:rsidR="00450115" w:rsidRPr="00CA2552" w:rsidRDefault="00450115" w:rsidP="00450115">
            <w:pPr>
              <w:ind w:right="-36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A255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รายการธุรกิจกับกิจการอื่นที่เกี่ยวข้องกัน</w:t>
            </w:r>
          </w:p>
        </w:tc>
        <w:tc>
          <w:tcPr>
            <w:tcW w:w="1080" w:type="dxa"/>
            <w:vAlign w:val="bottom"/>
          </w:tcPr>
          <w:p w14:paraId="45F4606B" w14:textId="77777777" w:rsidR="00450115" w:rsidRPr="00CA2552" w:rsidRDefault="00450115" w:rsidP="00450115">
            <w:pPr>
              <w:ind w:left="-18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4B23CC86" w14:textId="77777777" w:rsidR="00450115" w:rsidRPr="00CA2552" w:rsidRDefault="00450115" w:rsidP="00450115">
            <w:pPr>
              <w:tabs>
                <w:tab w:val="decimal" w:pos="86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76A20D9" w14:textId="77777777" w:rsidR="00450115" w:rsidRPr="00CA2552" w:rsidRDefault="00450115" w:rsidP="00450115">
            <w:pPr>
              <w:ind w:left="-18" w:right="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7D7AFB72" w14:textId="77777777" w:rsidR="00450115" w:rsidRPr="00CA2552" w:rsidRDefault="00450115" w:rsidP="00450115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20D43B7" w14:textId="77777777" w:rsidR="00450115" w:rsidRPr="00CA2552" w:rsidRDefault="00450115" w:rsidP="00450115">
            <w:pPr>
              <w:ind w:left="-18"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01EBB4B4" w14:textId="77777777" w:rsidR="00450115" w:rsidRPr="00CA2552" w:rsidRDefault="00450115" w:rsidP="00450115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A7FFC30" w14:textId="77777777" w:rsidR="00450115" w:rsidRPr="00CA2552" w:rsidRDefault="00450115" w:rsidP="00450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8" w:right="93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50115" w:rsidRPr="00CA2552" w14:paraId="2BA96580" w14:textId="77777777" w:rsidTr="00220B7B">
        <w:tc>
          <w:tcPr>
            <w:tcW w:w="4050" w:type="dxa"/>
          </w:tcPr>
          <w:p w14:paraId="688D9E5B" w14:textId="7AF11D66" w:rsidR="00450115" w:rsidRPr="00CA2552" w:rsidRDefault="00450115" w:rsidP="00450115">
            <w:pPr>
              <w:ind w:right="-36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A2552">
              <w:rPr>
                <w:rFonts w:asciiTheme="majorBidi" w:hAnsiTheme="majorBidi" w:cstheme="majorBidi" w:hint="cs"/>
                <w:sz w:val="28"/>
                <w:szCs w:val="28"/>
                <w:cs/>
              </w:rPr>
              <w:t>ต้นทุนจากการก่อสร้าง</w:t>
            </w:r>
          </w:p>
        </w:tc>
        <w:tc>
          <w:tcPr>
            <w:tcW w:w="1080" w:type="dxa"/>
            <w:vAlign w:val="bottom"/>
          </w:tcPr>
          <w:p w14:paraId="1C010046" w14:textId="0F01BDBB" w:rsidR="00450115" w:rsidRPr="00CA2552" w:rsidRDefault="00450115" w:rsidP="00450115">
            <w:pPr>
              <w:ind w:left="-18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A2552">
              <w:rPr>
                <w:rFonts w:asciiTheme="majorBidi" w:hAnsiTheme="majorBidi" w:cstheme="majorBidi"/>
                <w:sz w:val="28"/>
                <w:szCs w:val="28"/>
              </w:rPr>
              <w:t>5,325</w:t>
            </w:r>
          </w:p>
        </w:tc>
        <w:tc>
          <w:tcPr>
            <w:tcW w:w="180" w:type="dxa"/>
          </w:tcPr>
          <w:p w14:paraId="6D743087" w14:textId="77777777" w:rsidR="00450115" w:rsidRPr="00CA2552" w:rsidRDefault="00450115" w:rsidP="00450115">
            <w:pPr>
              <w:tabs>
                <w:tab w:val="decimal" w:pos="86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D76A69A" w14:textId="50D86328" w:rsidR="00450115" w:rsidRPr="00CA2552" w:rsidRDefault="00450115" w:rsidP="00450115">
            <w:pPr>
              <w:ind w:left="-18" w:right="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A2552">
              <w:rPr>
                <w:rFonts w:ascii="Angsana New" w:hAnsi="Angsana New"/>
                <w:color w:val="000000"/>
                <w:sz w:val="28"/>
                <w:szCs w:val="28"/>
              </w:rPr>
              <w:t>22,398</w:t>
            </w:r>
          </w:p>
        </w:tc>
        <w:tc>
          <w:tcPr>
            <w:tcW w:w="180" w:type="dxa"/>
          </w:tcPr>
          <w:p w14:paraId="6BE229A6" w14:textId="77777777" w:rsidR="00450115" w:rsidRPr="00CA2552" w:rsidRDefault="00450115" w:rsidP="00450115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E64BEFD" w14:textId="1860E687" w:rsidR="00450115" w:rsidRPr="00CA2552" w:rsidRDefault="00450115" w:rsidP="00450115">
            <w:pPr>
              <w:ind w:left="-18"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A2552">
              <w:rPr>
                <w:rFonts w:asciiTheme="majorBidi" w:hAnsiTheme="majorBidi" w:cstheme="majorBidi"/>
                <w:sz w:val="28"/>
                <w:szCs w:val="28"/>
              </w:rPr>
              <w:t>5,325</w:t>
            </w:r>
          </w:p>
        </w:tc>
        <w:tc>
          <w:tcPr>
            <w:tcW w:w="180" w:type="dxa"/>
          </w:tcPr>
          <w:p w14:paraId="59FFC926" w14:textId="77777777" w:rsidR="00450115" w:rsidRPr="00CA2552" w:rsidRDefault="00450115" w:rsidP="00450115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4D49D75" w14:textId="58787938" w:rsidR="00450115" w:rsidRPr="00CA2552" w:rsidRDefault="00450115" w:rsidP="00450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8" w:right="93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CA2552">
              <w:rPr>
                <w:rFonts w:ascii="Angsana New" w:hAnsi="Angsana New"/>
                <w:color w:val="000000"/>
                <w:sz w:val="28"/>
                <w:szCs w:val="28"/>
              </w:rPr>
              <w:t>22,398</w:t>
            </w:r>
          </w:p>
        </w:tc>
      </w:tr>
      <w:tr w:rsidR="00450115" w:rsidRPr="00CA2552" w14:paraId="520C1657" w14:textId="77777777" w:rsidTr="00220B7B">
        <w:tc>
          <w:tcPr>
            <w:tcW w:w="4050" w:type="dxa"/>
          </w:tcPr>
          <w:p w14:paraId="0FFD00B3" w14:textId="77777777" w:rsidR="00450115" w:rsidRPr="00CA2552" w:rsidRDefault="00450115" w:rsidP="00656FC4">
            <w:pPr>
              <w:ind w:right="-36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78107BDC" w14:textId="77777777" w:rsidR="00450115" w:rsidRPr="00CA2552" w:rsidRDefault="00450115" w:rsidP="00656FC4">
            <w:pPr>
              <w:ind w:left="-18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2B6CA6E7" w14:textId="77777777" w:rsidR="00450115" w:rsidRPr="00CA2552" w:rsidRDefault="00450115" w:rsidP="00656FC4">
            <w:pPr>
              <w:tabs>
                <w:tab w:val="decimal" w:pos="86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24BA8B0" w14:textId="77777777" w:rsidR="00450115" w:rsidRPr="00CA2552" w:rsidRDefault="00450115" w:rsidP="00656FC4">
            <w:pPr>
              <w:ind w:left="-18" w:right="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2B932754" w14:textId="77777777" w:rsidR="00450115" w:rsidRPr="00CA2552" w:rsidRDefault="00450115" w:rsidP="00656FC4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7588E9E" w14:textId="77777777" w:rsidR="00450115" w:rsidRPr="00CA2552" w:rsidRDefault="00450115" w:rsidP="00656FC4">
            <w:pPr>
              <w:ind w:left="-18"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2B6430B8" w14:textId="77777777" w:rsidR="00450115" w:rsidRPr="00CA2552" w:rsidRDefault="00450115" w:rsidP="00656FC4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DADDD35" w14:textId="77777777" w:rsidR="00450115" w:rsidRPr="00CA2552" w:rsidRDefault="00450115" w:rsidP="00656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8" w:right="93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56FC4" w:rsidRPr="00CA2552" w14:paraId="79E78519" w14:textId="77777777" w:rsidTr="00656FC4">
        <w:tc>
          <w:tcPr>
            <w:tcW w:w="4050" w:type="dxa"/>
          </w:tcPr>
          <w:p w14:paraId="4EC4A869" w14:textId="2DD7FB0B" w:rsidR="00656FC4" w:rsidRPr="00CA2552" w:rsidRDefault="00F31E20" w:rsidP="00656FC4">
            <w:pPr>
              <w:ind w:right="-3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255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รายการธุรกิจกับบุคคล</w:t>
            </w:r>
            <w:r w:rsidR="00656FC4" w:rsidRPr="00CA255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080" w:type="dxa"/>
            <w:vAlign w:val="bottom"/>
          </w:tcPr>
          <w:p w14:paraId="697D98F6" w14:textId="77777777" w:rsidR="00656FC4" w:rsidRPr="00CA2552" w:rsidRDefault="00656FC4" w:rsidP="00656FC4">
            <w:pPr>
              <w:ind w:left="-18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126206E3" w14:textId="77777777" w:rsidR="00656FC4" w:rsidRPr="00CA2552" w:rsidRDefault="00656FC4" w:rsidP="00656FC4">
            <w:pPr>
              <w:tabs>
                <w:tab w:val="decimal" w:pos="86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5AEED0F" w14:textId="77777777" w:rsidR="00656FC4" w:rsidRPr="00CA2552" w:rsidRDefault="00656FC4" w:rsidP="00656FC4">
            <w:pPr>
              <w:ind w:left="-18" w:right="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32C933F0" w14:textId="77777777" w:rsidR="00656FC4" w:rsidRPr="00CA2552" w:rsidRDefault="00656FC4" w:rsidP="00656FC4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BDA4FB5" w14:textId="77777777" w:rsidR="00656FC4" w:rsidRPr="00CA2552" w:rsidRDefault="00656FC4" w:rsidP="00656FC4">
            <w:pPr>
              <w:ind w:left="-18"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3130C492" w14:textId="77777777" w:rsidR="00656FC4" w:rsidRPr="00CA2552" w:rsidRDefault="00656FC4" w:rsidP="00656FC4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6F1EB95" w14:textId="77777777" w:rsidR="00656FC4" w:rsidRPr="00CA2552" w:rsidRDefault="00656FC4" w:rsidP="00656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8" w:right="93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F7B66" w:rsidRPr="00CA2552" w14:paraId="72A488E2" w14:textId="77777777" w:rsidTr="00656FC4">
        <w:tc>
          <w:tcPr>
            <w:tcW w:w="4050" w:type="dxa"/>
          </w:tcPr>
          <w:p w14:paraId="02D723C5" w14:textId="6073A1A4" w:rsidR="009F7B66" w:rsidRPr="00CA2552" w:rsidRDefault="00656FC4" w:rsidP="00EC4F97">
            <w:pPr>
              <w:ind w:right="-3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2552">
              <w:rPr>
                <w:rFonts w:asciiTheme="majorBidi" w:hAnsiTheme="majorBidi" w:cstheme="majorBidi" w:hint="cs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080" w:type="dxa"/>
            <w:vAlign w:val="bottom"/>
          </w:tcPr>
          <w:p w14:paraId="1283E22F" w14:textId="4F0CED57" w:rsidR="009F7B66" w:rsidRPr="00CA2552" w:rsidRDefault="00656FC4" w:rsidP="00EC4F97">
            <w:pPr>
              <w:ind w:left="-18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A2552">
              <w:rPr>
                <w:rFonts w:asciiTheme="majorBidi" w:hAnsiTheme="majorBidi" w:cstheme="majorBidi"/>
                <w:sz w:val="28"/>
                <w:szCs w:val="28"/>
              </w:rPr>
              <w:t>1,824</w:t>
            </w:r>
          </w:p>
        </w:tc>
        <w:tc>
          <w:tcPr>
            <w:tcW w:w="180" w:type="dxa"/>
            <w:vAlign w:val="bottom"/>
          </w:tcPr>
          <w:p w14:paraId="6888DF98" w14:textId="77777777" w:rsidR="009F7B66" w:rsidRPr="00CA2552" w:rsidRDefault="009F7B66" w:rsidP="00EC4F97">
            <w:pPr>
              <w:tabs>
                <w:tab w:val="decimal" w:pos="86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5F6B5BD" w14:textId="3DF9F780" w:rsidR="009F7B66" w:rsidRPr="00CA2552" w:rsidRDefault="00656FC4" w:rsidP="00EC4F97">
            <w:pPr>
              <w:ind w:left="-18" w:right="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A255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44A7069A" w14:textId="77777777" w:rsidR="009F7B66" w:rsidRPr="00CA2552" w:rsidRDefault="009F7B66" w:rsidP="00EC4F97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6B50DD9" w14:textId="3998BB9F" w:rsidR="009F7B66" w:rsidRPr="00CA2552" w:rsidRDefault="00656FC4" w:rsidP="00EC4F97">
            <w:pPr>
              <w:ind w:left="-18"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A2552">
              <w:rPr>
                <w:rFonts w:asciiTheme="majorBidi" w:hAnsiTheme="majorBidi" w:cstheme="majorBidi"/>
                <w:sz w:val="28"/>
                <w:szCs w:val="28"/>
              </w:rPr>
              <w:t>1,613</w:t>
            </w:r>
          </w:p>
        </w:tc>
        <w:tc>
          <w:tcPr>
            <w:tcW w:w="180" w:type="dxa"/>
            <w:vAlign w:val="bottom"/>
          </w:tcPr>
          <w:p w14:paraId="7AE117BE" w14:textId="77777777" w:rsidR="009F7B66" w:rsidRPr="00CA2552" w:rsidRDefault="009F7B66" w:rsidP="00EC4F97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858D307" w14:textId="33629F99" w:rsidR="009F7B66" w:rsidRPr="00CA2552" w:rsidRDefault="00656FC4" w:rsidP="00EC4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8" w:right="93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CA255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81CEF" w:rsidRPr="00D72255" w14:paraId="532D842C" w14:textId="77777777" w:rsidTr="00656FC4">
        <w:tc>
          <w:tcPr>
            <w:tcW w:w="4050" w:type="dxa"/>
          </w:tcPr>
          <w:p w14:paraId="6C549F65" w14:textId="5170D036" w:rsidR="00581CEF" w:rsidRPr="00450115" w:rsidRDefault="00581CEF" w:rsidP="00EC4F97">
            <w:pPr>
              <w:ind w:right="-36"/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080" w:type="dxa"/>
            <w:vAlign w:val="bottom"/>
          </w:tcPr>
          <w:p w14:paraId="0573CB99" w14:textId="77777777" w:rsidR="00581CEF" w:rsidRPr="00450115" w:rsidRDefault="00581CEF" w:rsidP="00EC4F97">
            <w:pPr>
              <w:ind w:left="-18" w:right="90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80" w:type="dxa"/>
          </w:tcPr>
          <w:p w14:paraId="46566CCC" w14:textId="77777777" w:rsidR="00581CEF" w:rsidRPr="00450115" w:rsidRDefault="00581CEF" w:rsidP="00EC4F97">
            <w:pPr>
              <w:tabs>
                <w:tab w:val="decimal" w:pos="86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vAlign w:val="bottom"/>
          </w:tcPr>
          <w:p w14:paraId="7C989B22" w14:textId="77777777" w:rsidR="00581CEF" w:rsidRPr="00450115" w:rsidRDefault="00581CEF" w:rsidP="00EC4F97">
            <w:pPr>
              <w:ind w:left="-18" w:right="95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80" w:type="dxa"/>
          </w:tcPr>
          <w:p w14:paraId="05845D11" w14:textId="77777777" w:rsidR="00581CEF" w:rsidRPr="00450115" w:rsidRDefault="00581CEF" w:rsidP="00EC4F97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vAlign w:val="bottom"/>
          </w:tcPr>
          <w:p w14:paraId="41F31670" w14:textId="77777777" w:rsidR="00581CEF" w:rsidRPr="00450115" w:rsidRDefault="00581CEF" w:rsidP="00EC4F97">
            <w:pPr>
              <w:ind w:left="-18" w:right="91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80" w:type="dxa"/>
          </w:tcPr>
          <w:p w14:paraId="25B0A88C" w14:textId="77777777" w:rsidR="00581CEF" w:rsidRPr="00450115" w:rsidRDefault="00581CEF" w:rsidP="00EC4F97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170" w:type="dxa"/>
            <w:vAlign w:val="bottom"/>
          </w:tcPr>
          <w:p w14:paraId="053EBEE1" w14:textId="77777777" w:rsidR="00581CEF" w:rsidRPr="00450115" w:rsidRDefault="00581CEF" w:rsidP="00EC4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8" w:right="93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</w:tr>
      <w:tr w:rsidR="008E4259" w:rsidRPr="0073782D" w14:paraId="6C5A20FC" w14:textId="77777777" w:rsidTr="00293859">
        <w:trPr>
          <w:tblHeader/>
        </w:trPr>
        <w:tc>
          <w:tcPr>
            <w:tcW w:w="4050" w:type="dxa"/>
          </w:tcPr>
          <w:p w14:paraId="5966E651" w14:textId="77777777" w:rsidR="008E4259" w:rsidRPr="00CD6D69" w:rsidRDefault="008E4259" w:rsidP="00293859">
            <w:pPr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D6D69">
              <w:rPr>
                <w:rFonts w:asciiTheme="majorBidi" w:hAnsiTheme="majorBidi" w:cstheme="majorBidi" w:hint="cs"/>
                <w:sz w:val="28"/>
                <w:szCs w:val="28"/>
              </w:rPr>
              <w:t xml:space="preserve"> </w:t>
            </w:r>
          </w:p>
        </w:tc>
        <w:tc>
          <w:tcPr>
            <w:tcW w:w="4950" w:type="dxa"/>
            <w:gridSpan w:val="7"/>
          </w:tcPr>
          <w:p w14:paraId="5B9E8B7D" w14:textId="77777777" w:rsidR="008E4259" w:rsidRPr="00F75824" w:rsidRDefault="008E4259" w:rsidP="00293859">
            <w:pPr>
              <w:tabs>
                <w:tab w:val="left" w:pos="720"/>
                <w:tab w:val="left" w:pos="1440"/>
                <w:tab w:val="left" w:pos="2160"/>
              </w:tabs>
              <w:ind w:left="1440" w:hanging="1440"/>
              <w:jc w:val="right"/>
              <w:rPr>
                <w:rFonts w:asciiTheme="majorBidi" w:hAnsiTheme="majorBidi" w:cstheme="majorBidi"/>
                <w:caps/>
                <w:sz w:val="28"/>
                <w:szCs w:val="28"/>
                <w:cs/>
              </w:rPr>
            </w:pPr>
            <w:r w:rsidRPr="00CD6D69">
              <w:rPr>
                <w:rFonts w:asciiTheme="majorBidi" w:hAnsiTheme="majorBidi" w:cstheme="majorBidi" w:hint="cs"/>
                <w:caps/>
                <w:sz w:val="28"/>
                <w:szCs w:val="28"/>
              </w:rPr>
              <w:t>(</w:t>
            </w:r>
            <w:r w:rsidRPr="00F75824">
              <w:rPr>
                <w:rFonts w:asciiTheme="majorBidi" w:hAnsiTheme="majorBidi" w:cstheme="majorBidi" w:hint="cs"/>
                <w:caps/>
                <w:sz w:val="28"/>
                <w:szCs w:val="28"/>
                <w:cs/>
              </w:rPr>
              <w:t>หน่วย</w:t>
            </w:r>
            <w:r w:rsidRPr="00CD6D69">
              <w:rPr>
                <w:rFonts w:asciiTheme="majorBidi" w:hAnsiTheme="majorBidi" w:cstheme="majorBidi" w:hint="cs"/>
                <w:caps/>
                <w:sz w:val="28"/>
                <w:szCs w:val="28"/>
              </w:rPr>
              <w:t xml:space="preserve">: </w:t>
            </w:r>
            <w:r w:rsidRPr="00F75824">
              <w:rPr>
                <w:rFonts w:asciiTheme="majorBidi" w:hAnsiTheme="majorBidi" w:cstheme="majorBidi" w:hint="cs"/>
                <w:caps/>
                <w:sz w:val="28"/>
                <w:szCs w:val="28"/>
                <w:cs/>
              </w:rPr>
              <w:t>พันบาท</w:t>
            </w:r>
            <w:r w:rsidRPr="00CD6D69">
              <w:rPr>
                <w:rFonts w:asciiTheme="majorBidi" w:hAnsiTheme="majorBidi" w:cstheme="majorBidi" w:hint="cs"/>
                <w:caps/>
                <w:sz w:val="28"/>
                <w:szCs w:val="28"/>
              </w:rPr>
              <w:t>)</w:t>
            </w:r>
          </w:p>
        </w:tc>
      </w:tr>
      <w:tr w:rsidR="008E4259" w:rsidRPr="0073782D" w14:paraId="352EE352" w14:textId="77777777" w:rsidTr="00293859">
        <w:trPr>
          <w:tblHeader/>
        </w:trPr>
        <w:tc>
          <w:tcPr>
            <w:tcW w:w="4050" w:type="dxa"/>
          </w:tcPr>
          <w:p w14:paraId="58B056EF" w14:textId="77777777" w:rsidR="008E4259" w:rsidRPr="00CD6D69" w:rsidRDefault="008E4259" w:rsidP="00293859">
            <w:pPr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50" w:type="dxa"/>
            <w:gridSpan w:val="7"/>
            <w:tcBorders>
              <w:bottom w:val="single" w:sz="4" w:space="0" w:color="auto"/>
            </w:tcBorders>
          </w:tcPr>
          <w:p w14:paraId="0004048A" w14:textId="7B78DF00" w:rsidR="008E4259" w:rsidRPr="00F75824" w:rsidRDefault="008E4259" w:rsidP="0029385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5824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สำหรับรอบระยะเวลา</w:t>
            </w:r>
            <w:r w:rsidR="00491B8D" w:rsidRPr="00F75824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หก</w:t>
            </w:r>
            <w:r w:rsidRPr="00F75824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เดือนสิ้นสุดวันที่</w:t>
            </w:r>
            <w:r w:rsidRPr="00CD6D69">
              <w:rPr>
                <w:rFonts w:asciiTheme="majorBidi" w:hAnsiTheme="majorBidi" w:cstheme="majorBidi" w:hint="cs"/>
                <w:sz w:val="28"/>
                <w:szCs w:val="28"/>
              </w:rPr>
              <w:t xml:space="preserve"> 3</w:t>
            </w:r>
            <w:r w:rsidR="00DF0DE0">
              <w:rPr>
                <w:rFonts w:asciiTheme="majorBidi" w:hAnsiTheme="majorBidi" w:cstheme="majorBidi"/>
                <w:sz w:val="28"/>
                <w:szCs w:val="28"/>
              </w:rPr>
              <w:t xml:space="preserve">0 </w:t>
            </w:r>
            <w:r w:rsidR="00DF0DE0" w:rsidRPr="00F75824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</w:p>
        </w:tc>
      </w:tr>
      <w:tr w:rsidR="008E4259" w:rsidRPr="0073782D" w14:paraId="6360DC67" w14:textId="77777777" w:rsidTr="00293859">
        <w:trPr>
          <w:tblHeader/>
        </w:trPr>
        <w:tc>
          <w:tcPr>
            <w:tcW w:w="4050" w:type="dxa"/>
          </w:tcPr>
          <w:p w14:paraId="62D39BAD" w14:textId="77777777" w:rsidR="008E4259" w:rsidRPr="00CD6D69" w:rsidRDefault="008E4259" w:rsidP="00293859">
            <w:pPr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0" w:type="dxa"/>
            <w:gridSpan w:val="3"/>
            <w:tcBorders>
              <w:bottom w:val="single" w:sz="4" w:space="0" w:color="auto"/>
            </w:tcBorders>
          </w:tcPr>
          <w:p w14:paraId="6B08302C" w14:textId="3957E6AF" w:rsidR="008E4259" w:rsidRPr="00F75824" w:rsidRDefault="00E107AA" w:rsidP="0029385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180" w:type="dxa"/>
          </w:tcPr>
          <w:p w14:paraId="342CF4EE" w14:textId="77777777" w:rsidR="008E4259" w:rsidRPr="00CD6D69" w:rsidRDefault="008E4259" w:rsidP="0029385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</w:tcPr>
          <w:p w14:paraId="3BBD2C7F" w14:textId="4E92DE9C" w:rsidR="008E4259" w:rsidRPr="00F75824" w:rsidRDefault="00822878" w:rsidP="0029385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2878">
              <w:rPr>
                <w:rFonts w:asciiTheme="majorBidi" w:hAnsiTheme="majorBidi"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8E4259" w:rsidRPr="0073782D" w14:paraId="766D61C2" w14:textId="77777777" w:rsidTr="00293859">
        <w:trPr>
          <w:tblHeader/>
        </w:trPr>
        <w:tc>
          <w:tcPr>
            <w:tcW w:w="4050" w:type="dxa"/>
          </w:tcPr>
          <w:p w14:paraId="15F43436" w14:textId="77777777" w:rsidR="008E4259" w:rsidRPr="00F75824" w:rsidRDefault="008E4259" w:rsidP="00293859">
            <w:pPr>
              <w:ind w:left="-18"/>
              <w:jc w:val="thaiDistribute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483B875" w14:textId="77777777" w:rsidR="008E4259" w:rsidRPr="00CD6D69" w:rsidRDefault="008E4259" w:rsidP="0029385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D6D69">
              <w:rPr>
                <w:rFonts w:asciiTheme="majorBidi" w:hAnsiTheme="majorBidi" w:cstheme="majorBidi" w:hint="cs"/>
                <w:sz w:val="28"/>
                <w:szCs w:val="28"/>
              </w:rPr>
              <w:t>2568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5C484D39" w14:textId="77777777" w:rsidR="008E4259" w:rsidRPr="00CD6D69" w:rsidRDefault="008E4259" w:rsidP="0029385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CC7730D" w14:textId="77777777" w:rsidR="008E4259" w:rsidRPr="00CD6D69" w:rsidRDefault="008E4259" w:rsidP="0029385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D6D69">
              <w:rPr>
                <w:rFonts w:asciiTheme="majorBidi" w:hAnsiTheme="majorBidi" w:cstheme="majorBidi" w:hint="cs"/>
                <w:sz w:val="28"/>
                <w:szCs w:val="28"/>
              </w:rPr>
              <w:t>2567</w:t>
            </w:r>
          </w:p>
        </w:tc>
        <w:tc>
          <w:tcPr>
            <w:tcW w:w="180" w:type="dxa"/>
          </w:tcPr>
          <w:p w14:paraId="6A95906A" w14:textId="77777777" w:rsidR="008E4259" w:rsidRPr="00CD6D69" w:rsidRDefault="008E4259" w:rsidP="0029385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6D2126B" w14:textId="77777777" w:rsidR="008E4259" w:rsidRPr="00CD6D69" w:rsidRDefault="008E4259" w:rsidP="0029385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D6D69">
              <w:rPr>
                <w:rFonts w:asciiTheme="majorBidi" w:hAnsiTheme="majorBidi" w:cstheme="majorBidi" w:hint="cs"/>
                <w:sz w:val="28"/>
                <w:szCs w:val="28"/>
              </w:rPr>
              <w:t>2568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44195987" w14:textId="77777777" w:rsidR="008E4259" w:rsidRPr="00CD6D69" w:rsidRDefault="008E4259" w:rsidP="0029385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1B8C74E6" w14:textId="77777777" w:rsidR="008E4259" w:rsidRPr="00F75824" w:rsidRDefault="008E4259" w:rsidP="0029385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D6D69">
              <w:rPr>
                <w:rFonts w:asciiTheme="majorBidi" w:hAnsiTheme="majorBidi" w:cstheme="majorBidi" w:hint="cs"/>
                <w:sz w:val="28"/>
                <w:szCs w:val="28"/>
              </w:rPr>
              <w:t>2567</w:t>
            </w:r>
          </w:p>
        </w:tc>
      </w:tr>
      <w:tr w:rsidR="008E4259" w:rsidRPr="00CD6D69" w14:paraId="2B387FD1" w14:textId="77777777" w:rsidTr="00293859">
        <w:tc>
          <w:tcPr>
            <w:tcW w:w="4050" w:type="dxa"/>
          </w:tcPr>
          <w:p w14:paraId="452569DE" w14:textId="77777777" w:rsidR="008E4259" w:rsidRPr="00F75824" w:rsidRDefault="008E4259" w:rsidP="00293859">
            <w:pPr>
              <w:ind w:right="-36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7582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1080" w:type="dxa"/>
            <w:vAlign w:val="bottom"/>
          </w:tcPr>
          <w:p w14:paraId="475B4549" w14:textId="77777777" w:rsidR="008E4259" w:rsidRPr="00CD6D69" w:rsidRDefault="008E4259" w:rsidP="00293859">
            <w:pPr>
              <w:ind w:left="-18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137DE0FB" w14:textId="77777777" w:rsidR="008E4259" w:rsidRPr="00CD6D69" w:rsidRDefault="008E4259" w:rsidP="00293859">
            <w:pPr>
              <w:tabs>
                <w:tab w:val="decimal" w:pos="86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F2CC065" w14:textId="77777777" w:rsidR="008E4259" w:rsidRPr="00CD6D69" w:rsidRDefault="008E4259" w:rsidP="00293859">
            <w:pPr>
              <w:ind w:left="-18" w:right="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52DDB9E8" w14:textId="77777777" w:rsidR="008E4259" w:rsidRPr="00CD6D69" w:rsidRDefault="008E4259" w:rsidP="00293859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F31E39B" w14:textId="77777777" w:rsidR="008E4259" w:rsidRPr="00CD6D69" w:rsidRDefault="008E4259" w:rsidP="00293859">
            <w:pPr>
              <w:ind w:left="-18"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57F5817B" w14:textId="77777777" w:rsidR="008E4259" w:rsidRPr="00CD6D69" w:rsidRDefault="008E4259" w:rsidP="00293859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075332A" w14:textId="77777777" w:rsidR="008E4259" w:rsidRPr="00CD6D69" w:rsidRDefault="008E4259" w:rsidP="00293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8" w:right="93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1034E" w:rsidRPr="00CD6D69" w14:paraId="64775C60" w14:textId="77777777" w:rsidTr="00293859">
        <w:tc>
          <w:tcPr>
            <w:tcW w:w="4050" w:type="dxa"/>
          </w:tcPr>
          <w:p w14:paraId="318C3930" w14:textId="77777777" w:rsidR="0031034E" w:rsidRPr="00F75824" w:rsidRDefault="0031034E" w:rsidP="0031034E">
            <w:pPr>
              <w:ind w:right="-3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582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ค่าตอบแทนผู้บริหารสำคัญ  </w:t>
            </w:r>
          </w:p>
        </w:tc>
        <w:tc>
          <w:tcPr>
            <w:tcW w:w="1080" w:type="dxa"/>
            <w:vAlign w:val="bottom"/>
          </w:tcPr>
          <w:p w14:paraId="6B7AB79F" w14:textId="77777777" w:rsidR="0031034E" w:rsidRPr="00CD6D69" w:rsidRDefault="0031034E" w:rsidP="0031034E">
            <w:pPr>
              <w:ind w:left="-18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5DE33467" w14:textId="77777777" w:rsidR="0031034E" w:rsidRPr="00CD6D69" w:rsidRDefault="0031034E" w:rsidP="0031034E">
            <w:pPr>
              <w:tabs>
                <w:tab w:val="decimal" w:pos="86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05E295C" w14:textId="77777777" w:rsidR="0031034E" w:rsidRPr="00CD6D69" w:rsidRDefault="0031034E" w:rsidP="0031034E">
            <w:pPr>
              <w:ind w:left="-18" w:right="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6765955F" w14:textId="77777777" w:rsidR="0031034E" w:rsidRPr="00CD6D69" w:rsidRDefault="0031034E" w:rsidP="0031034E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F204D88" w14:textId="77777777" w:rsidR="0031034E" w:rsidRPr="00CD6D69" w:rsidRDefault="0031034E" w:rsidP="0031034E">
            <w:pPr>
              <w:ind w:left="-18"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554B2316" w14:textId="77777777" w:rsidR="0031034E" w:rsidRPr="00CD6D69" w:rsidRDefault="0031034E" w:rsidP="0031034E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E8DE42D" w14:textId="77777777" w:rsidR="0031034E" w:rsidRPr="00CD6D69" w:rsidRDefault="0031034E" w:rsidP="00310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8" w:right="93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1034E" w:rsidRPr="00492481" w14:paraId="2A7DDE3B" w14:textId="77777777">
        <w:tc>
          <w:tcPr>
            <w:tcW w:w="4050" w:type="dxa"/>
          </w:tcPr>
          <w:p w14:paraId="521FBA65" w14:textId="77777777" w:rsidR="0031034E" w:rsidRPr="00CD6D69" w:rsidRDefault="0031034E" w:rsidP="00310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7582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ผลประโยชน์ระยะสั้นของพนักงาน   </w:t>
            </w:r>
          </w:p>
          <w:p w14:paraId="263EA7A2" w14:textId="77777777" w:rsidR="0031034E" w:rsidRPr="00F75824" w:rsidRDefault="0031034E" w:rsidP="0031034E">
            <w:pPr>
              <w:ind w:right="-3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D6D69">
              <w:rPr>
                <w:rFonts w:asciiTheme="majorBidi" w:hAnsiTheme="majorBidi" w:cstheme="majorBidi" w:hint="cs"/>
                <w:sz w:val="28"/>
                <w:szCs w:val="28"/>
              </w:rPr>
              <w:t xml:space="preserve">         (</w:t>
            </w:r>
            <w:r w:rsidRPr="00F75824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รวมค่าตอบแทนกรรมการ)</w:t>
            </w:r>
          </w:p>
        </w:tc>
        <w:tc>
          <w:tcPr>
            <w:tcW w:w="1080" w:type="dxa"/>
            <w:vAlign w:val="bottom"/>
          </w:tcPr>
          <w:p w14:paraId="4CB1BDC1" w14:textId="1D9F8B14" w:rsidR="0031034E" w:rsidRPr="00492481" w:rsidRDefault="0031034E" w:rsidP="0031034E">
            <w:pPr>
              <w:ind w:left="-18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7,337</w:t>
            </w:r>
          </w:p>
        </w:tc>
        <w:tc>
          <w:tcPr>
            <w:tcW w:w="180" w:type="dxa"/>
          </w:tcPr>
          <w:p w14:paraId="59C96F07" w14:textId="77777777" w:rsidR="0031034E" w:rsidRPr="00492481" w:rsidRDefault="0031034E" w:rsidP="0031034E">
            <w:pPr>
              <w:tabs>
                <w:tab w:val="decimal" w:pos="86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FB5382F" w14:textId="38CA682C" w:rsidR="0031034E" w:rsidRPr="00492481" w:rsidRDefault="0031034E" w:rsidP="0031034E">
            <w:pPr>
              <w:ind w:left="-18" w:right="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91D2E">
              <w:rPr>
                <w:rFonts w:ascii="Angsana New" w:hAnsi="Angsana New"/>
                <w:sz w:val="28"/>
                <w:szCs w:val="28"/>
              </w:rPr>
              <w:br/>
              <w:t>12,205</w:t>
            </w:r>
          </w:p>
        </w:tc>
        <w:tc>
          <w:tcPr>
            <w:tcW w:w="180" w:type="dxa"/>
          </w:tcPr>
          <w:p w14:paraId="06393859" w14:textId="77777777" w:rsidR="0031034E" w:rsidRPr="00492481" w:rsidRDefault="0031034E" w:rsidP="0031034E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C335691" w14:textId="7104CAE7" w:rsidR="0031034E" w:rsidRPr="00492481" w:rsidRDefault="0031034E" w:rsidP="0031034E">
            <w:pPr>
              <w:ind w:left="-18"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5,417</w:t>
            </w:r>
          </w:p>
        </w:tc>
        <w:tc>
          <w:tcPr>
            <w:tcW w:w="180" w:type="dxa"/>
          </w:tcPr>
          <w:p w14:paraId="388CE745" w14:textId="77777777" w:rsidR="0031034E" w:rsidRPr="00492481" w:rsidRDefault="0031034E" w:rsidP="0031034E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139801E" w14:textId="77777777" w:rsidR="0031034E" w:rsidRPr="00391D2E" w:rsidRDefault="0031034E" w:rsidP="003103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8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14:paraId="10911FCE" w14:textId="45F4FDC1" w:rsidR="0031034E" w:rsidRPr="00492481" w:rsidRDefault="0031034E" w:rsidP="00310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8" w:right="93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391D2E">
              <w:rPr>
                <w:rFonts w:ascii="Angsana New" w:hAnsi="Angsana New"/>
                <w:color w:val="000000"/>
                <w:sz w:val="28"/>
                <w:szCs w:val="28"/>
              </w:rPr>
              <w:t>9,733</w:t>
            </w:r>
          </w:p>
        </w:tc>
      </w:tr>
      <w:tr w:rsidR="0031034E" w:rsidRPr="00492481" w14:paraId="45D30950" w14:textId="77777777">
        <w:tc>
          <w:tcPr>
            <w:tcW w:w="4050" w:type="dxa"/>
          </w:tcPr>
          <w:p w14:paraId="39C34058" w14:textId="77777777" w:rsidR="0031034E" w:rsidRPr="00F75824" w:rsidRDefault="0031034E" w:rsidP="00310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5824">
              <w:rPr>
                <w:rFonts w:asciiTheme="majorBidi" w:hAnsiTheme="majorBidi" w:cstheme="majorBidi" w:hint="cs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28851AE" w14:textId="23956A09" w:rsidR="0031034E" w:rsidRPr="00492481" w:rsidRDefault="0031034E" w:rsidP="0031034E">
            <w:pPr>
              <w:ind w:left="-18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80" w:type="dxa"/>
          </w:tcPr>
          <w:p w14:paraId="12B22E4C" w14:textId="77777777" w:rsidR="0031034E" w:rsidRPr="00492481" w:rsidRDefault="0031034E" w:rsidP="0031034E">
            <w:pPr>
              <w:tabs>
                <w:tab w:val="decimal" w:pos="86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8A6C1EB" w14:textId="499FDAE0" w:rsidR="0031034E" w:rsidRPr="00492481" w:rsidRDefault="0031034E" w:rsidP="0031034E">
            <w:pPr>
              <w:ind w:left="-18" w:right="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91D2E">
              <w:rPr>
                <w:rFonts w:ascii="Angsana New" w:hAnsi="Angsana New"/>
                <w:sz w:val="28"/>
                <w:szCs w:val="28"/>
              </w:rPr>
              <w:t>49</w:t>
            </w:r>
          </w:p>
        </w:tc>
        <w:tc>
          <w:tcPr>
            <w:tcW w:w="180" w:type="dxa"/>
          </w:tcPr>
          <w:p w14:paraId="106A49F0" w14:textId="77777777" w:rsidR="0031034E" w:rsidRPr="00492481" w:rsidRDefault="0031034E" w:rsidP="0031034E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8A32F70" w14:textId="46CBF4FB" w:rsidR="0031034E" w:rsidRPr="00492481" w:rsidRDefault="0031034E" w:rsidP="0031034E">
            <w:pPr>
              <w:ind w:left="-18"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80" w:type="dxa"/>
          </w:tcPr>
          <w:p w14:paraId="075FBED2" w14:textId="77777777" w:rsidR="0031034E" w:rsidRPr="00492481" w:rsidRDefault="0031034E" w:rsidP="0031034E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F283DAD" w14:textId="62B7A80F" w:rsidR="0031034E" w:rsidRPr="00492481" w:rsidRDefault="0031034E" w:rsidP="00310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8" w:right="93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391D2E">
              <w:rPr>
                <w:rFonts w:ascii="Angsana New" w:hAnsi="Angsana New"/>
                <w:color w:val="000000"/>
                <w:sz w:val="28"/>
                <w:szCs w:val="28"/>
              </w:rPr>
              <w:t>49</w:t>
            </w:r>
          </w:p>
        </w:tc>
      </w:tr>
      <w:tr w:rsidR="0031034E" w:rsidRPr="00492481" w14:paraId="0D6430FC" w14:textId="77777777">
        <w:tc>
          <w:tcPr>
            <w:tcW w:w="4050" w:type="dxa"/>
          </w:tcPr>
          <w:p w14:paraId="4C191874" w14:textId="77777777" w:rsidR="0031034E" w:rsidRPr="00F75824" w:rsidRDefault="0031034E" w:rsidP="0031034E">
            <w:pPr>
              <w:ind w:right="-36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7582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CC0489" w14:textId="7D3B7C74" w:rsidR="0031034E" w:rsidRPr="00492481" w:rsidRDefault="00526D22" w:rsidP="0031034E">
            <w:pPr>
              <w:ind w:left="-18" w:right="9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</w:t>
            </w:r>
            <w:r w:rsidR="001477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343</w:t>
            </w:r>
          </w:p>
        </w:tc>
        <w:tc>
          <w:tcPr>
            <w:tcW w:w="180" w:type="dxa"/>
          </w:tcPr>
          <w:p w14:paraId="22D6F947" w14:textId="77777777" w:rsidR="0031034E" w:rsidRPr="00492481" w:rsidRDefault="0031034E" w:rsidP="0031034E">
            <w:pPr>
              <w:tabs>
                <w:tab w:val="decimal" w:pos="864"/>
              </w:tabs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C25D5DC" w14:textId="6F6115AC" w:rsidR="0031034E" w:rsidRPr="00492481" w:rsidRDefault="0053383D" w:rsidP="0031034E">
            <w:pPr>
              <w:ind w:left="-18" w:right="9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12,254</w:t>
            </w:r>
          </w:p>
        </w:tc>
        <w:tc>
          <w:tcPr>
            <w:tcW w:w="180" w:type="dxa"/>
          </w:tcPr>
          <w:p w14:paraId="428A342F" w14:textId="77777777" w:rsidR="0031034E" w:rsidRPr="00492481" w:rsidRDefault="0031034E" w:rsidP="0031034E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00D20E" w14:textId="670AD131" w:rsidR="0031034E" w:rsidRPr="00492481" w:rsidRDefault="00AD7B91" w:rsidP="0031034E">
            <w:pPr>
              <w:ind w:left="-18" w:right="9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5,423</w:t>
            </w:r>
          </w:p>
        </w:tc>
        <w:tc>
          <w:tcPr>
            <w:tcW w:w="180" w:type="dxa"/>
          </w:tcPr>
          <w:p w14:paraId="79873AE6" w14:textId="77777777" w:rsidR="0031034E" w:rsidRPr="00492481" w:rsidRDefault="0031034E" w:rsidP="0031034E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3EB8543" w14:textId="12AE75D6" w:rsidR="0031034E" w:rsidRPr="00492481" w:rsidRDefault="0031034E" w:rsidP="00310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8" w:right="93"/>
              <w:jc w:val="right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9,782</w:t>
            </w:r>
          </w:p>
        </w:tc>
      </w:tr>
      <w:tr w:rsidR="0031034E" w:rsidRPr="00CD6D69" w14:paraId="4F9D81EB" w14:textId="77777777" w:rsidTr="000B7832">
        <w:tc>
          <w:tcPr>
            <w:tcW w:w="4050" w:type="dxa"/>
          </w:tcPr>
          <w:p w14:paraId="57B7FEA0" w14:textId="77777777" w:rsidR="0031034E" w:rsidRPr="00F75824" w:rsidRDefault="0031034E" w:rsidP="0031034E">
            <w:pPr>
              <w:ind w:right="-3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48B01A1D" w14:textId="77777777" w:rsidR="0031034E" w:rsidRPr="00CD6D69" w:rsidRDefault="0031034E" w:rsidP="0031034E">
            <w:pPr>
              <w:ind w:left="-18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26E6AA25" w14:textId="77777777" w:rsidR="0031034E" w:rsidRPr="00CD6D69" w:rsidRDefault="0031034E" w:rsidP="0031034E">
            <w:pPr>
              <w:tabs>
                <w:tab w:val="decimal" w:pos="86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7A1A1E96" w14:textId="77777777" w:rsidR="0031034E" w:rsidRPr="00CD6D69" w:rsidRDefault="0031034E" w:rsidP="0031034E">
            <w:pPr>
              <w:ind w:left="-18" w:right="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571455D4" w14:textId="77777777" w:rsidR="0031034E" w:rsidRPr="00CD6D69" w:rsidRDefault="0031034E" w:rsidP="0031034E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422D913D" w14:textId="77777777" w:rsidR="0031034E" w:rsidRPr="00CD6D69" w:rsidRDefault="0031034E" w:rsidP="0031034E">
            <w:pPr>
              <w:ind w:left="-18"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6929A83A" w14:textId="77777777" w:rsidR="0031034E" w:rsidRPr="00CD6D69" w:rsidRDefault="0031034E" w:rsidP="0031034E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7E279574" w14:textId="77777777" w:rsidR="0031034E" w:rsidRPr="00CD6D69" w:rsidRDefault="0031034E" w:rsidP="00310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8" w:right="93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1EA2C684" w14:textId="77777777" w:rsidR="00FB2A8F" w:rsidRDefault="00FB2A8F" w:rsidP="00FB2A8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0" w:line="240" w:lineRule="auto"/>
        <w:ind w:left="360" w:right="-43"/>
        <w:jc w:val="thaiDistribute"/>
        <w:rPr>
          <w:rFonts w:ascii="Angsana New" w:eastAsia="Malgun Gothic" w:hAnsi="Angsana New"/>
          <w:color w:val="000000"/>
          <w:spacing w:val="-2"/>
          <w:sz w:val="28"/>
          <w:szCs w:val="28"/>
        </w:rPr>
      </w:pPr>
    </w:p>
    <w:p w14:paraId="1C927BE4" w14:textId="77777777" w:rsidR="00450115" w:rsidRDefault="004501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Malgun Gothic" w:hAnsi="Angsana New"/>
          <w:color w:val="000000"/>
          <w:spacing w:val="-2"/>
          <w:sz w:val="28"/>
          <w:szCs w:val="28"/>
          <w:cs/>
        </w:rPr>
      </w:pPr>
      <w:r>
        <w:rPr>
          <w:rFonts w:ascii="Angsana New" w:eastAsia="Malgun Gothic" w:hAnsi="Angsana New"/>
          <w:color w:val="000000"/>
          <w:spacing w:val="-2"/>
          <w:sz w:val="28"/>
          <w:szCs w:val="28"/>
          <w:cs/>
        </w:rPr>
        <w:br w:type="page"/>
      </w:r>
    </w:p>
    <w:p w14:paraId="11867827" w14:textId="087F3ED2" w:rsidR="00FB2A8F" w:rsidRPr="00D72255" w:rsidRDefault="002E4A0B" w:rsidP="00FB2A8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0" w:line="240" w:lineRule="auto"/>
        <w:ind w:left="360" w:right="-43"/>
        <w:jc w:val="thaiDistribute"/>
        <w:rPr>
          <w:rFonts w:ascii="Angsana New" w:eastAsia="Malgun Gothic" w:hAnsi="Angsana New"/>
          <w:color w:val="000000"/>
          <w:spacing w:val="-2"/>
          <w:sz w:val="28"/>
          <w:szCs w:val="28"/>
        </w:rPr>
      </w:pPr>
      <w:r w:rsidRPr="00F75824">
        <w:rPr>
          <w:rFonts w:ascii="Angsana New" w:eastAsia="Malgun Gothic" w:hAnsi="Angsana New" w:hint="cs"/>
          <w:color w:val="000000"/>
          <w:spacing w:val="-2"/>
          <w:sz w:val="28"/>
          <w:szCs w:val="28"/>
          <w:cs/>
        </w:rPr>
        <w:t>ยอดคงค้างระหว่างบริษัทและบุคคลหรือกิจการที่เกี่ยวข้องกัน ณ วันที่</w:t>
      </w:r>
      <w:r w:rsidRPr="00D72255">
        <w:rPr>
          <w:rFonts w:ascii="Angsana New" w:eastAsia="Malgun Gothic" w:hAnsi="Angsana New" w:hint="cs"/>
          <w:color w:val="000000"/>
          <w:spacing w:val="-2"/>
          <w:sz w:val="28"/>
          <w:szCs w:val="28"/>
        </w:rPr>
        <w:t xml:space="preserve"> </w:t>
      </w:r>
      <w:r w:rsidR="001E044F" w:rsidRPr="001E044F">
        <w:rPr>
          <w:rFonts w:ascii="Angsana New" w:eastAsia="Malgun Gothic" w:hAnsi="Angsana New"/>
          <w:color w:val="000000"/>
          <w:spacing w:val="-2"/>
          <w:sz w:val="28"/>
          <w:szCs w:val="28"/>
        </w:rPr>
        <w:t xml:space="preserve">30 </w:t>
      </w:r>
      <w:r w:rsidR="001E044F" w:rsidRPr="00F75824">
        <w:rPr>
          <w:rFonts w:ascii="Angsana New" w:eastAsia="Malgun Gothic" w:hAnsi="Angsana New"/>
          <w:color w:val="000000"/>
          <w:spacing w:val="-2"/>
          <w:sz w:val="28"/>
          <w:szCs w:val="28"/>
          <w:cs/>
        </w:rPr>
        <w:t>มิถุนายน</w:t>
      </w:r>
      <w:r w:rsidRPr="008C6DCB">
        <w:rPr>
          <w:rFonts w:ascii="Angsana New" w:eastAsia="Malgun Gothic" w:hAnsi="Angsana New" w:hint="cs"/>
          <w:color w:val="000000"/>
          <w:spacing w:val="-2"/>
          <w:sz w:val="28"/>
          <w:szCs w:val="28"/>
        </w:rPr>
        <w:t xml:space="preserve"> </w:t>
      </w:r>
      <w:r w:rsidRPr="00D72255">
        <w:rPr>
          <w:rFonts w:ascii="Angsana New" w:eastAsia="Malgun Gothic" w:hAnsi="Angsana New" w:hint="cs"/>
          <w:color w:val="000000"/>
          <w:spacing w:val="-2"/>
          <w:sz w:val="28"/>
          <w:szCs w:val="28"/>
        </w:rPr>
        <w:t xml:space="preserve">2568 </w:t>
      </w:r>
      <w:r w:rsidRPr="00F75824">
        <w:rPr>
          <w:rFonts w:ascii="Angsana New" w:eastAsia="Malgun Gothic" w:hAnsi="Angsana New" w:hint="cs"/>
          <w:color w:val="000000"/>
          <w:spacing w:val="-2"/>
          <w:sz w:val="28"/>
          <w:szCs w:val="28"/>
          <w:cs/>
        </w:rPr>
        <w:t xml:space="preserve">และวันที่ </w:t>
      </w:r>
      <w:r w:rsidRPr="00D72255">
        <w:rPr>
          <w:rFonts w:ascii="Angsana New" w:eastAsia="Malgun Gothic" w:hAnsi="Angsana New" w:hint="cs"/>
          <w:color w:val="000000"/>
          <w:spacing w:val="-2"/>
          <w:sz w:val="28"/>
          <w:szCs w:val="28"/>
        </w:rPr>
        <w:t xml:space="preserve">31 </w:t>
      </w:r>
      <w:r w:rsidRPr="00F75824">
        <w:rPr>
          <w:rFonts w:ascii="Angsana New" w:eastAsia="Malgun Gothic" w:hAnsi="Angsana New" w:hint="cs"/>
          <w:color w:val="000000"/>
          <w:spacing w:val="-2"/>
          <w:sz w:val="28"/>
          <w:szCs w:val="28"/>
          <w:cs/>
        </w:rPr>
        <w:t xml:space="preserve">ธันวาคม </w:t>
      </w:r>
      <w:r w:rsidRPr="00D72255">
        <w:rPr>
          <w:rFonts w:ascii="Angsana New" w:eastAsia="Malgun Gothic" w:hAnsi="Angsana New" w:hint="cs"/>
          <w:color w:val="000000"/>
          <w:spacing w:val="-2"/>
          <w:sz w:val="28"/>
          <w:szCs w:val="28"/>
        </w:rPr>
        <w:t xml:space="preserve">2567  </w:t>
      </w:r>
      <w:r w:rsidR="00375040">
        <w:rPr>
          <w:rFonts w:ascii="Angsana New" w:eastAsia="Malgun Gothic" w:hAnsi="Angsana New"/>
          <w:color w:val="000000"/>
          <w:spacing w:val="-2"/>
          <w:sz w:val="28"/>
          <w:szCs w:val="28"/>
        </w:rPr>
        <w:t xml:space="preserve">                 </w:t>
      </w:r>
      <w:r w:rsidRPr="0035623C">
        <w:rPr>
          <w:rFonts w:ascii="Angsana New" w:eastAsia="Malgun Gothic" w:hAnsi="Angsana New" w:hint="cs"/>
          <w:color w:val="000000"/>
          <w:spacing w:val="-2"/>
          <w:sz w:val="28"/>
          <w:szCs w:val="28"/>
          <w:cs/>
        </w:rPr>
        <w:t>มีรายละเอียดดังนี</w:t>
      </w:r>
      <w:r w:rsidR="00FB2A8F">
        <w:rPr>
          <w:rFonts w:ascii="Angsana New" w:eastAsia="Malgun Gothic" w:hAnsi="Angsana New" w:hint="cs"/>
          <w:color w:val="000000"/>
          <w:spacing w:val="-2"/>
          <w:sz w:val="28"/>
          <w:szCs w:val="28"/>
          <w:cs/>
        </w:rPr>
        <w:t>้</w:t>
      </w:r>
    </w:p>
    <w:tbl>
      <w:tblPr>
        <w:tblpPr w:leftFromText="180" w:rightFromText="180" w:vertAnchor="text" w:tblpX="360" w:tblpY="1"/>
        <w:tblOverlap w:val="never"/>
        <w:tblW w:w="891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050"/>
        <w:gridCol w:w="1185"/>
        <w:gridCol w:w="173"/>
        <w:gridCol w:w="1008"/>
        <w:gridCol w:w="173"/>
        <w:gridCol w:w="1009"/>
        <w:gridCol w:w="169"/>
        <w:gridCol w:w="1143"/>
      </w:tblGrid>
      <w:tr w:rsidR="001D0DD2" w:rsidRPr="00D72255" w14:paraId="58BB47BE" w14:textId="77777777" w:rsidTr="00AC0452">
        <w:trPr>
          <w:tblHeader/>
        </w:trPr>
        <w:tc>
          <w:tcPr>
            <w:tcW w:w="4050" w:type="dxa"/>
          </w:tcPr>
          <w:p w14:paraId="4A505D56" w14:textId="77777777" w:rsidR="001D0DD2" w:rsidRPr="00D72255" w:rsidRDefault="001D0DD2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6" w:type="dxa"/>
            <w:gridSpan w:val="3"/>
          </w:tcPr>
          <w:p w14:paraId="081999F1" w14:textId="77777777" w:rsidR="001D0DD2" w:rsidRPr="00F75824" w:rsidRDefault="001D0DD2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3" w:type="dxa"/>
          </w:tcPr>
          <w:p w14:paraId="59336307" w14:textId="77777777" w:rsidR="001D0DD2" w:rsidRPr="00D72255" w:rsidRDefault="001D0DD2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21" w:type="dxa"/>
            <w:gridSpan w:val="3"/>
          </w:tcPr>
          <w:p w14:paraId="236AF164" w14:textId="77777777" w:rsidR="001D0DD2" w:rsidRPr="00F75824" w:rsidRDefault="001D0DD2">
            <w:pPr>
              <w:ind w:left="-108" w:right="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72255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F75824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D72255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F75824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D72255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1D0DD2" w:rsidRPr="00D72255" w14:paraId="6FB0B00E" w14:textId="77777777" w:rsidTr="00AC0452">
        <w:trPr>
          <w:tblHeader/>
        </w:trPr>
        <w:tc>
          <w:tcPr>
            <w:tcW w:w="4050" w:type="dxa"/>
          </w:tcPr>
          <w:p w14:paraId="23BC29A1" w14:textId="77777777" w:rsidR="001D0DD2" w:rsidRPr="00D72255" w:rsidRDefault="001D0DD2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6" w:type="dxa"/>
            <w:gridSpan w:val="3"/>
            <w:tcBorders>
              <w:bottom w:val="single" w:sz="4" w:space="0" w:color="auto"/>
            </w:tcBorders>
          </w:tcPr>
          <w:p w14:paraId="0495C4A8" w14:textId="48F81C6E" w:rsidR="001D0DD2" w:rsidRPr="00D72255" w:rsidRDefault="00E107AA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173" w:type="dxa"/>
          </w:tcPr>
          <w:p w14:paraId="00A6193B" w14:textId="77777777" w:rsidR="001D0DD2" w:rsidRPr="00D72255" w:rsidRDefault="001D0DD2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21" w:type="dxa"/>
            <w:gridSpan w:val="3"/>
            <w:tcBorders>
              <w:bottom w:val="single" w:sz="4" w:space="0" w:color="auto"/>
            </w:tcBorders>
          </w:tcPr>
          <w:p w14:paraId="7F22A8BF" w14:textId="78524B9A" w:rsidR="001D0DD2" w:rsidRPr="00D72255" w:rsidRDefault="000A7807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A7807">
              <w:rPr>
                <w:rFonts w:ascii="Angsana New" w:hAnsi="Angsana New"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1D0DD2" w:rsidRPr="00D72255" w14:paraId="6595FCFD" w14:textId="77777777" w:rsidTr="00AC0452">
        <w:trPr>
          <w:tblHeader/>
        </w:trPr>
        <w:tc>
          <w:tcPr>
            <w:tcW w:w="4050" w:type="dxa"/>
          </w:tcPr>
          <w:p w14:paraId="685EFA73" w14:textId="77777777" w:rsidR="001D0DD2" w:rsidRPr="00F75824" w:rsidRDefault="001D0DD2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5" w:type="dxa"/>
            <w:tcBorders>
              <w:top w:val="single" w:sz="4" w:space="0" w:color="auto"/>
            </w:tcBorders>
          </w:tcPr>
          <w:p w14:paraId="1EBB073D" w14:textId="5939CCE0" w:rsidR="001D0DD2" w:rsidRPr="00F75824" w:rsidRDefault="00441E95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41E95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F75824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73" w:type="dxa"/>
            <w:tcBorders>
              <w:top w:val="single" w:sz="4" w:space="0" w:color="auto"/>
            </w:tcBorders>
          </w:tcPr>
          <w:p w14:paraId="08117380" w14:textId="77777777" w:rsidR="001D0DD2" w:rsidRPr="00D72255" w:rsidRDefault="001D0DD2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20889BCA" w14:textId="77777777" w:rsidR="001D0DD2" w:rsidRPr="00F75824" w:rsidRDefault="001D0DD2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72255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F75824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73" w:type="dxa"/>
          </w:tcPr>
          <w:p w14:paraId="33CD6741" w14:textId="77777777" w:rsidR="001D0DD2" w:rsidRPr="00D72255" w:rsidRDefault="001D0DD2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</w:tcPr>
          <w:p w14:paraId="69FEFE67" w14:textId="39F5EFA7" w:rsidR="001D0DD2" w:rsidRPr="00D72255" w:rsidRDefault="00127E84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27E84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F75824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69" w:type="dxa"/>
            <w:tcBorders>
              <w:top w:val="single" w:sz="4" w:space="0" w:color="auto"/>
            </w:tcBorders>
          </w:tcPr>
          <w:p w14:paraId="7672B4CB" w14:textId="77777777" w:rsidR="001D0DD2" w:rsidRPr="00D72255" w:rsidRDefault="001D0DD2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</w:tcPr>
          <w:p w14:paraId="298EC7DC" w14:textId="77777777" w:rsidR="001D0DD2" w:rsidRPr="00D72255" w:rsidRDefault="001D0DD2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2255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F75824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</w:tr>
      <w:tr w:rsidR="001D0DD2" w:rsidRPr="00D72255" w14:paraId="45B555B0" w14:textId="77777777" w:rsidTr="00AC0452">
        <w:trPr>
          <w:tblHeader/>
        </w:trPr>
        <w:tc>
          <w:tcPr>
            <w:tcW w:w="4050" w:type="dxa"/>
          </w:tcPr>
          <w:p w14:paraId="46176D59" w14:textId="77777777" w:rsidR="001D0DD2" w:rsidRPr="00F75824" w:rsidRDefault="001D0DD2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5" w:type="dxa"/>
            <w:tcBorders>
              <w:bottom w:val="single" w:sz="4" w:space="0" w:color="auto"/>
            </w:tcBorders>
          </w:tcPr>
          <w:p w14:paraId="0BCAB757" w14:textId="77777777" w:rsidR="001D0DD2" w:rsidRPr="00D72255" w:rsidRDefault="001D0DD2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2255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73" w:type="dxa"/>
          </w:tcPr>
          <w:p w14:paraId="7AE84D6F" w14:textId="77777777" w:rsidR="001D0DD2" w:rsidRPr="00D72255" w:rsidRDefault="001D0DD2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3CEF8A72" w14:textId="77777777" w:rsidR="001D0DD2" w:rsidRPr="00F75824" w:rsidRDefault="001D0DD2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72255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73" w:type="dxa"/>
          </w:tcPr>
          <w:p w14:paraId="4C9EF947" w14:textId="77777777" w:rsidR="001D0DD2" w:rsidRPr="00D72255" w:rsidRDefault="001D0DD2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</w:tcPr>
          <w:p w14:paraId="09CDE5AC" w14:textId="77777777" w:rsidR="001D0DD2" w:rsidRPr="00D72255" w:rsidRDefault="001D0DD2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2255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69" w:type="dxa"/>
          </w:tcPr>
          <w:p w14:paraId="3AF0B8E6" w14:textId="77777777" w:rsidR="001D0DD2" w:rsidRPr="00D72255" w:rsidRDefault="001D0DD2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3FF218FC" w14:textId="77777777" w:rsidR="001D0DD2" w:rsidRPr="00F75824" w:rsidRDefault="001D0DD2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72255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</w:tr>
      <w:tr w:rsidR="001D0DD2" w:rsidRPr="00D72255" w14:paraId="5F525A43" w14:textId="77777777" w:rsidTr="00AC0452">
        <w:tc>
          <w:tcPr>
            <w:tcW w:w="4050" w:type="dxa"/>
            <w:vAlign w:val="bottom"/>
          </w:tcPr>
          <w:p w14:paraId="4E35562B" w14:textId="1FF8C0B4" w:rsidR="001D0DD2" w:rsidRPr="00D72255" w:rsidRDefault="001D0DD2" w:rsidP="004303C4">
            <w:pPr>
              <w:ind w:right="50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7582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ลูกหนี้</w:t>
            </w:r>
            <w:r w:rsidR="004303C4" w:rsidRPr="00F7582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หมุนเวียน</w:t>
            </w:r>
            <w:r w:rsidRPr="00F7582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อื่น</w:t>
            </w:r>
          </w:p>
        </w:tc>
        <w:tc>
          <w:tcPr>
            <w:tcW w:w="1185" w:type="dxa"/>
            <w:tcBorders>
              <w:top w:val="single" w:sz="4" w:space="0" w:color="auto"/>
            </w:tcBorders>
          </w:tcPr>
          <w:p w14:paraId="6F377F58" w14:textId="77777777" w:rsidR="001D0DD2" w:rsidRPr="00D72255" w:rsidRDefault="001D0DD2">
            <w:pPr>
              <w:tabs>
                <w:tab w:val="decimal" w:pos="950"/>
              </w:tabs>
              <w:ind w:left="-18" w:right="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3" w:type="dxa"/>
          </w:tcPr>
          <w:p w14:paraId="3F1D3700" w14:textId="77777777" w:rsidR="001D0DD2" w:rsidRPr="00D72255" w:rsidRDefault="001D0DD2">
            <w:pPr>
              <w:tabs>
                <w:tab w:val="decimal" w:pos="950"/>
              </w:tabs>
              <w:ind w:left="-18" w:right="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5ED3C15B" w14:textId="77777777" w:rsidR="001D0DD2" w:rsidRPr="00D72255" w:rsidRDefault="001D0DD2">
            <w:pPr>
              <w:tabs>
                <w:tab w:val="decimal" w:pos="559"/>
                <w:tab w:val="decimal" w:pos="950"/>
              </w:tabs>
              <w:ind w:left="-18" w:right="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3" w:type="dxa"/>
          </w:tcPr>
          <w:p w14:paraId="7CADAF66" w14:textId="77777777" w:rsidR="001D0DD2" w:rsidRPr="00D72255" w:rsidRDefault="001D0DD2">
            <w:pPr>
              <w:tabs>
                <w:tab w:val="decimal" w:pos="950"/>
              </w:tabs>
              <w:ind w:left="-18" w:right="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</w:tcPr>
          <w:p w14:paraId="2E2ED91D" w14:textId="77777777" w:rsidR="001D0DD2" w:rsidRPr="00F75824" w:rsidRDefault="001D0DD2">
            <w:pPr>
              <w:tabs>
                <w:tab w:val="decimal" w:pos="950"/>
              </w:tabs>
              <w:ind w:left="-18" w:right="9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9" w:type="dxa"/>
          </w:tcPr>
          <w:p w14:paraId="564BE727" w14:textId="77777777" w:rsidR="001D0DD2" w:rsidRPr="00D72255" w:rsidRDefault="001D0DD2">
            <w:pPr>
              <w:tabs>
                <w:tab w:val="decimal" w:pos="950"/>
              </w:tabs>
              <w:ind w:left="-18" w:right="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</w:tcPr>
          <w:p w14:paraId="38EFB728" w14:textId="77777777" w:rsidR="001D0DD2" w:rsidRPr="00D72255" w:rsidRDefault="001D0DD2">
            <w:pPr>
              <w:tabs>
                <w:tab w:val="decimal" w:pos="950"/>
              </w:tabs>
              <w:ind w:left="-18" w:right="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1D0DD2" w:rsidRPr="00D72255" w14:paraId="4A2FEB6E" w14:textId="77777777" w:rsidTr="00AC0452">
        <w:tc>
          <w:tcPr>
            <w:tcW w:w="4050" w:type="dxa"/>
            <w:vAlign w:val="bottom"/>
          </w:tcPr>
          <w:p w14:paraId="6B4CD485" w14:textId="45170811" w:rsidR="001D0DD2" w:rsidRPr="00F75824" w:rsidRDefault="004303C4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F75824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85" w:type="dxa"/>
            <w:vAlign w:val="bottom"/>
          </w:tcPr>
          <w:p w14:paraId="7D81DB70" w14:textId="7A915190" w:rsidR="001D0DD2" w:rsidRPr="00D72255" w:rsidRDefault="008E5C19">
            <w:pPr>
              <w:tabs>
                <w:tab w:val="clear" w:pos="907"/>
                <w:tab w:val="decimal" w:pos="900"/>
                <w:tab w:val="decimal" w:pos="950"/>
              </w:tabs>
              <w:ind w:left="-18" w:right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3" w:type="dxa"/>
          </w:tcPr>
          <w:p w14:paraId="79CC51E4" w14:textId="77777777" w:rsidR="001D0DD2" w:rsidRPr="00D72255" w:rsidRDefault="001D0DD2">
            <w:pPr>
              <w:tabs>
                <w:tab w:val="clear" w:pos="907"/>
                <w:tab w:val="decimal" w:pos="900"/>
                <w:tab w:val="decimal" w:pos="950"/>
              </w:tabs>
              <w:ind w:left="-18"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8" w:type="dxa"/>
            <w:vAlign w:val="bottom"/>
          </w:tcPr>
          <w:p w14:paraId="2E6EA1EC" w14:textId="31C7AC5A" w:rsidR="001D0DD2" w:rsidRPr="00D72255" w:rsidRDefault="00BF2090">
            <w:pPr>
              <w:tabs>
                <w:tab w:val="clear" w:pos="907"/>
                <w:tab w:val="decimal" w:pos="900"/>
                <w:tab w:val="decimal" w:pos="950"/>
              </w:tabs>
              <w:ind w:left="-18"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72255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73" w:type="dxa"/>
            <w:vAlign w:val="center"/>
          </w:tcPr>
          <w:p w14:paraId="6546AB94" w14:textId="77777777" w:rsidR="001D0DD2" w:rsidRPr="00D72255" w:rsidRDefault="001D0DD2">
            <w:pPr>
              <w:tabs>
                <w:tab w:val="clear" w:pos="907"/>
                <w:tab w:val="decimal" w:pos="882"/>
                <w:tab w:val="decimal" w:pos="950"/>
              </w:tabs>
              <w:ind w:left="-18" w:right="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9" w:type="dxa"/>
          </w:tcPr>
          <w:p w14:paraId="63314C97" w14:textId="072D57DC" w:rsidR="001D0DD2" w:rsidRPr="00D72255" w:rsidRDefault="008E5C19">
            <w:pPr>
              <w:tabs>
                <w:tab w:val="decimal" w:pos="559"/>
                <w:tab w:val="left" w:pos="721"/>
              </w:tabs>
              <w:ind w:left="-108" w:right="8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997</w:t>
            </w:r>
          </w:p>
        </w:tc>
        <w:tc>
          <w:tcPr>
            <w:tcW w:w="169" w:type="dxa"/>
            <w:vAlign w:val="center"/>
          </w:tcPr>
          <w:p w14:paraId="75543869" w14:textId="77777777" w:rsidR="001D0DD2" w:rsidRPr="00D72255" w:rsidRDefault="001D0DD2">
            <w:pPr>
              <w:ind w:right="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3" w:type="dxa"/>
            <w:vAlign w:val="center"/>
          </w:tcPr>
          <w:p w14:paraId="3B050224" w14:textId="16D545A3" w:rsidR="001D0DD2" w:rsidRPr="00D72255" w:rsidRDefault="00FF4050">
            <w:pPr>
              <w:tabs>
                <w:tab w:val="clear" w:pos="907"/>
                <w:tab w:val="center" w:pos="486"/>
                <w:tab w:val="decimal" w:pos="900"/>
                <w:tab w:val="decimal" w:pos="950"/>
                <w:tab w:val="right" w:pos="990"/>
              </w:tabs>
              <w:ind w:left="-18" w:right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563</w:t>
            </w:r>
          </w:p>
        </w:tc>
      </w:tr>
      <w:tr w:rsidR="00324AA2" w:rsidRPr="00D72255" w14:paraId="3F84FE3C" w14:textId="77777777" w:rsidTr="00AC0452">
        <w:tc>
          <w:tcPr>
            <w:tcW w:w="4050" w:type="dxa"/>
            <w:vAlign w:val="center"/>
          </w:tcPr>
          <w:p w14:paraId="755DA948" w14:textId="2127E970" w:rsidR="00324AA2" w:rsidRPr="00F75824" w:rsidRDefault="00324AA2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F7582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343368" w14:textId="33F2EF3C" w:rsidR="00324AA2" w:rsidRPr="008E5C19" w:rsidRDefault="008E5C19">
            <w:pPr>
              <w:tabs>
                <w:tab w:val="clear" w:pos="907"/>
                <w:tab w:val="decimal" w:pos="900"/>
                <w:tab w:val="decimal" w:pos="950"/>
              </w:tabs>
              <w:ind w:left="-18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73" w:type="dxa"/>
          </w:tcPr>
          <w:p w14:paraId="5EA4E72F" w14:textId="77777777" w:rsidR="00324AA2" w:rsidRPr="008E5C19" w:rsidRDefault="00324AA2">
            <w:pPr>
              <w:tabs>
                <w:tab w:val="clear" w:pos="907"/>
                <w:tab w:val="decimal" w:pos="900"/>
                <w:tab w:val="decimal" w:pos="950"/>
              </w:tabs>
              <w:ind w:left="-18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45DE12" w14:textId="4B1D655E" w:rsidR="00324AA2" w:rsidRPr="008E5C19" w:rsidRDefault="00324AA2">
            <w:pPr>
              <w:tabs>
                <w:tab w:val="clear" w:pos="907"/>
                <w:tab w:val="decimal" w:pos="900"/>
                <w:tab w:val="decimal" w:pos="950"/>
              </w:tabs>
              <w:ind w:left="-18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72255">
              <w:rPr>
                <w:rFonts w:ascii="Angsana New" w:hAnsi="Angsana New" w:hint="cs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73" w:type="dxa"/>
            <w:vAlign w:val="center"/>
          </w:tcPr>
          <w:p w14:paraId="4E655D3D" w14:textId="77777777" w:rsidR="00324AA2" w:rsidRPr="008E5C19" w:rsidRDefault="00324AA2">
            <w:pPr>
              <w:tabs>
                <w:tab w:val="clear" w:pos="907"/>
                <w:tab w:val="decimal" w:pos="882"/>
                <w:tab w:val="decimal" w:pos="950"/>
              </w:tabs>
              <w:ind w:left="-18" w:right="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1B6BB03" w14:textId="7C2A371D" w:rsidR="00324AA2" w:rsidRPr="008E5C19" w:rsidRDefault="008E5C19" w:rsidP="00FF4050">
            <w:pPr>
              <w:tabs>
                <w:tab w:val="decimal" w:pos="559"/>
                <w:tab w:val="left" w:pos="721"/>
              </w:tabs>
              <w:ind w:left="-108" w:right="8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E5C19">
              <w:rPr>
                <w:rFonts w:ascii="Angsana New" w:hAnsi="Angsana New"/>
                <w:b/>
                <w:bCs/>
                <w:sz w:val="28"/>
                <w:szCs w:val="28"/>
              </w:rPr>
              <w:t>997</w:t>
            </w:r>
          </w:p>
        </w:tc>
        <w:tc>
          <w:tcPr>
            <w:tcW w:w="169" w:type="dxa"/>
            <w:vAlign w:val="center"/>
          </w:tcPr>
          <w:p w14:paraId="7A31315C" w14:textId="77777777" w:rsidR="00324AA2" w:rsidRPr="008E5C19" w:rsidRDefault="00324AA2">
            <w:pPr>
              <w:ind w:right="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C3F9D5E" w14:textId="66B78217" w:rsidR="00324AA2" w:rsidRPr="008E5C19" w:rsidRDefault="00324AA2">
            <w:pPr>
              <w:tabs>
                <w:tab w:val="clear" w:pos="907"/>
                <w:tab w:val="center" w:pos="486"/>
                <w:tab w:val="decimal" w:pos="900"/>
                <w:tab w:val="decimal" w:pos="950"/>
                <w:tab w:val="right" w:pos="990"/>
              </w:tabs>
              <w:ind w:left="-18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563</w:t>
            </w:r>
          </w:p>
        </w:tc>
      </w:tr>
      <w:tr w:rsidR="00324AA2" w:rsidRPr="00D72255" w14:paraId="41F17862" w14:textId="77777777" w:rsidTr="00AC0452">
        <w:tc>
          <w:tcPr>
            <w:tcW w:w="4050" w:type="dxa"/>
            <w:vAlign w:val="center"/>
          </w:tcPr>
          <w:p w14:paraId="6C1A0A87" w14:textId="29069003" w:rsidR="00324AA2" w:rsidRPr="00F75824" w:rsidRDefault="00324AA2">
            <w:pPr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85" w:type="dxa"/>
            <w:tcBorders>
              <w:top w:val="single" w:sz="4" w:space="0" w:color="auto"/>
            </w:tcBorders>
            <w:vAlign w:val="bottom"/>
          </w:tcPr>
          <w:p w14:paraId="3E12C8DD" w14:textId="7BCF8CE4" w:rsidR="00324AA2" w:rsidRPr="00D72255" w:rsidRDefault="00324AA2">
            <w:pPr>
              <w:tabs>
                <w:tab w:val="decimal" w:pos="559"/>
                <w:tab w:val="left" w:pos="721"/>
              </w:tabs>
              <w:ind w:left="-108" w:right="8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3" w:type="dxa"/>
          </w:tcPr>
          <w:p w14:paraId="71B0AECF" w14:textId="77777777" w:rsidR="00324AA2" w:rsidRPr="00D72255" w:rsidRDefault="00324AA2">
            <w:pPr>
              <w:tabs>
                <w:tab w:val="clear" w:pos="907"/>
                <w:tab w:val="decimal" w:pos="882"/>
                <w:tab w:val="decimal" w:pos="950"/>
              </w:tabs>
              <w:ind w:left="-18" w:right="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222F23F3" w14:textId="645D03CE" w:rsidR="00324AA2" w:rsidRPr="00D72255" w:rsidRDefault="00324AA2">
            <w:pPr>
              <w:tabs>
                <w:tab w:val="clear" w:pos="907"/>
                <w:tab w:val="decimal" w:pos="900"/>
                <w:tab w:val="decimal" w:pos="950"/>
              </w:tabs>
              <w:ind w:left="-18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3" w:type="dxa"/>
            <w:vAlign w:val="center"/>
          </w:tcPr>
          <w:p w14:paraId="0582F8B9" w14:textId="77777777" w:rsidR="00324AA2" w:rsidRPr="00D72255" w:rsidRDefault="00324AA2">
            <w:pPr>
              <w:tabs>
                <w:tab w:val="clear" w:pos="907"/>
                <w:tab w:val="decimal" w:pos="882"/>
                <w:tab w:val="decimal" w:pos="950"/>
              </w:tabs>
              <w:ind w:left="-18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  <w:vAlign w:val="center"/>
          </w:tcPr>
          <w:p w14:paraId="0C8C83B6" w14:textId="5F67F523" w:rsidR="00324AA2" w:rsidRPr="00D72255" w:rsidRDefault="00324AA2">
            <w:pPr>
              <w:tabs>
                <w:tab w:val="clear" w:pos="907"/>
                <w:tab w:val="decimal" w:pos="900"/>
                <w:tab w:val="decimal" w:pos="950"/>
              </w:tabs>
              <w:ind w:left="-18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9" w:type="dxa"/>
            <w:vAlign w:val="center"/>
          </w:tcPr>
          <w:p w14:paraId="05A5A0EE" w14:textId="77777777" w:rsidR="00324AA2" w:rsidRPr="00D72255" w:rsidRDefault="00324AA2">
            <w:pPr>
              <w:tabs>
                <w:tab w:val="clear" w:pos="907"/>
                <w:tab w:val="decimal" w:pos="882"/>
                <w:tab w:val="decimal" w:pos="950"/>
              </w:tabs>
              <w:ind w:left="-18" w:right="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  <w:vAlign w:val="center"/>
          </w:tcPr>
          <w:p w14:paraId="3E1B8CB3" w14:textId="323430DC" w:rsidR="00324AA2" w:rsidRPr="00D72255" w:rsidRDefault="00324AA2" w:rsidP="00403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8" w:right="93"/>
              <w:jc w:val="right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324AA2" w:rsidRPr="00D72255" w14:paraId="5DBEAA60" w14:textId="77777777" w:rsidTr="00AC0452">
        <w:tc>
          <w:tcPr>
            <w:tcW w:w="4050" w:type="dxa"/>
            <w:vAlign w:val="bottom"/>
          </w:tcPr>
          <w:p w14:paraId="1743260A" w14:textId="77777777" w:rsidR="00324AA2" w:rsidRPr="00D72255" w:rsidRDefault="00324AA2">
            <w:pPr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7582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เงินจ่ายล่วงหน้าผู้รับเหมา </w:t>
            </w:r>
            <w:r w:rsidRPr="00D72255">
              <w:rPr>
                <w:rFonts w:ascii="Angsana New" w:hAnsi="Angsana New" w:hint="cs"/>
                <w:b/>
                <w:bCs/>
                <w:sz w:val="28"/>
                <w:szCs w:val="28"/>
              </w:rPr>
              <w:t>(</w:t>
            </w:r>
            <w:r w:rsidRPr="00F7582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รวมอยู่ในลูกหนี้</w:t>
            </w:r>
          </w:p>
          <w:p w14:paraId="67A41AC5" w14:textId="0617175E" w:rsidR="00324AA2" w:rsidRPr="00F75824" w:rsidRDefault="00324AA2">
            <w:pPr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72255">
              <w:rPr>
                <w:rFonts w:ascii="Angsana New" w:hAnsi="Angsana New" w:hint="cs"/>
                <w:sz w:val="28"/>
                <w:szCs w:val="28"/>
              </w:rPr>
              <w:t xml:space="preserve">      </w:t>
            </w:r>
            <w:r w:rsidRPr="00F7582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หมุนเวียนอื่น</w:t>
            </w:r>
            <w:r w:rsidRPr="00D72255">
              <w:rPr>
                <w:rFonts w:ascii="Angsana New" w:hAnsi="Angsana New" w:hint="cs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185" w:type="dxa"/>
            <w:vAlign w:val="bottom"/>
          </w:tcPr>
          <w:p w14:paraId="1DA3E93C" w14:textId="77777777" w:rsidR="00324AA2" w:rsidRPr="00D72255" w:rsidRDefault="00324AA2">
            <w:pPr>
              <w:tabs>
                <w:tab w:val="decimal" w:pos="559"/>
                <w:tab w:val="left" w:pos="721"/>
              </w:tabs>
              <w:ind w:left="-108" w:right="87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3" w:type="dxa"/>
          </w:tcPr>
          <w:p w14:paraId="34376B54" w14:textId="77777777" w:rsidR="00324AA2" w:rsidRPr="00D72255" w:rsidRDefault="00324AA2">
            <w:pPr>
              <w:tabs>
                <w:tab w:val="clear" w:pos="907"/>
                <w:tab w:val="decimal" w:pos="882"/>
                <w:tab w:val="decimal" w:pos="950"/>
              </w:tabs>
              <w:ind w:left="-18" w:right="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08" w:type="dxa"/>
            <w:vAlign w:val="bottom"/>
          </w:tcPr>
          <w:p w14:paraId="4D1D48C3" w14:textId="77777777" w:rsidR="00324AA2" w:rsidRPr="00D72255" w:rsidRDefault="00324AA2">
            <w:pPr>
              <w:tabs>
                <w:tab w:val="clear" w:pos="907"/>
                <w:tab w:val="decimal" w:pos="900"/>
                <w:tab w:val="decimal" w:pos="950"/>
              </w:tabs>
              <w:ind w:left="-18" w:right="90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3" w:type="dxa"/>
            <w:vAlign w:val="center"/>
          </w:tcPr>
          <w:p w14:paraId="777D331C" w14:textId="77777777" w:rsidR="00324AA2" w:rsidRPr="00D72255" w:rsidRDefault="00324AA2">
            <w:pPr>
              <w:tabs>
                <w:tab w:val="clear" w:pos="907"/>
                <w:tab w:val="decimal" w:pos="882"/>
                <w:tab w:val="decimal" w:pos="950"/>
              </w:tabs>
              <w:ind w:left="-18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09" w:type="dxa"/>
            <w:vAlign w:val="bottom"/>
          </w:tcPr>
          <w:p w14:paraId="191EA3F3" w14:textId="77777777" w:rsidR="00324AA2" w:rsidRPr="00D72255" w:rsidRDefault="00324AA2">
            <w:pPr>
              <w:tabs>
                <w:tab w:val="clear" w:pos="907"/>
                <w:tab w:val="decimal" w:pos="900"/>
                <w:tab w:val="decimal" w:pos="950"/>
              </w:tabs>
              <w:ind w:left="-18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9" w:type="dxa"/>
            <w:vAlign w:val="center"/>
          </w:tcPr>
          <w:p w14:paraId="47844E9C" w14:textId="77777777" w:rsidR="00324AA2" w:rsidRPr="00D72255" w:rsidRDefault="00324AA2">
            <w:pPr>
              <w:tabs>
                <w:tab w:val="clear" w:pos="907"/>
                <w:tab w:val="decimal" w:pos="882"/>
                <w:tab w:val="decimal" w:pos="950"/>
              </w:tabs>
              <w:ind w:left="-18" w:right="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3" w:type="dxa"/>
            <w:vAlign w:val="bottom"/>
          </w:tcPr>
          <w:p w14:paraId="39C88C64" w14:textId="77777777" w:rsidR="00324AA2" w:rsidRPr="00D72255" w:rsidRDefault="00324AA2">
            <w:pPr>
              <w:tabs>
                <w:tab w:val="decimal" w:pos="980"/>
              </w:tabs>
              <w:ind w:left="-18" w:right="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324AA2" w:rsidRPr="00D72255" w14:paraId="72E78A62" w14:textId="77777777" w:rsidTr="00AC0452">
        <w:tc>
          <w:tcPr>
            <w:tcW w:w="4050" w:type="dxa"/>
            <w:vAlign w:val="bottom"/>
          </w:tcPr>
          <w:p w14:paraId="769AFABD" w14:textId="694AF162" w:rsidR="00324AA2" w:rsidRPr="00D72255" w:rsidRDefault="00324AA2">
            <w:pPr>
              <w:ind w:right="-108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  <w:r w:rsidRPr="00F75824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85" w:type="dxa"/>
            <w:tcBorders>
              <w:bottom w:val="single" w:sz="4" w:space="0" w:color="auto"/>
            </w:tcBorders>
            <w:vAlign w:val="bottom"/>
          </w:tcPr>
          <w:p w14:paraId="32922B02" w14:textId="7609D0F1" w:rsidR="00324AA2" w:rsidRPr="00811AD8" w:rsidRDefault="00811AD8" w:rsidP="00DF401B">
            <w:pPr>
              <w:tabs>
                <w:tab w:val="decimal" w:pos="559"/>
                <w:tab w:val="left" w:pos="721"/>
              </w:tabs>
              <w:ind w:left="-108" w:right="8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11AD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3" w:type="dxa"/>
          </w:tcPr>
          <w:p w14:paraId="2C88B96E" w14:textId="77777777" w:rsidR="00324AA2" w:rsidRPr="00D72255" w:rsidRDefault="00324AA2">
            <w:pPr>
              <w:tabs>
                <w:tab w:val="clear" w:pos="907"/>
                <w:tab w:val="decimal" w:pos="882"/>
                <w:tab w:val="decimal" w:pos="950"/>
              </w:tabs>
              <w:ind w:left="-18" w:right="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143E724D" w14:textId="5CA85726" w:rsidR="00324AA2" w:rsidRPr="00D72255" w:rsidRDefault="00324AA2">
            <w:pPr>
              <w:tabs>
                <w:tab w:val="clear" w:pos="907"/>
                <w:tab w:val="decimal" w:pos="900"/>
                <w:tab w:val="decimal" w:pos="950"/>
              </w:tabs>
              <w:ind w:left="-18" w:right="90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D72255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73" w:type="dxa"/>
            <w:vAlign w:val="center"/>
          </w:tcPr>
          <w:p w14:paraId="3AB3B66F" w14:textId="77777777" w:rsidR="00324AA2" w:rsidRPr="00D72255" w:rsidRDefault="00324AA2">
            <w:pPr>
              <w:tabs>
                <w:tab w:val="clear" w:pos="907"/>
                <w:tab w:val="decimal" w:pos="882"/>
                <w:tab w:val="decimal" w:pos="950"/>
              </w:tabs>
              <w:ind w:left="-18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  <w:vAlign w:val="bottom"/>
          </w:tcPr>
          <w:p w14:paraId="1B6A9E96" w14:textId="17E5FD1F" w:rsidR="00324AA2" w:rsidRPr="00811AD8" w:rsidRDefault="00811AD8">
            <w:pPr>
              <w:tabs>
                <w:tab w:val="clear" w:pos="907"/>
                <w:tab w:val="decimal" w:pos="900"/>
                <w:tab w:val="decimal" w:pos="950"/>
              </w:tabs>
              <w:ind w:left="-18"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11AD8">
              <w:rPr>
                <w:rFonts w:ascii="Angsana New" w:hAnsi="Angsana New"/>
                <w:sz w:val="28"/>
                <w:szCs w:val="28"/>
              </w:rPr>
              <w:t>3</w:t>
            </w:r>
            <w:r w:rsidR="00A30C8F">
              <w:rPr>
                <w:rFonts w:ascii="Angsana New" w:hAnsi="Angsana New"/>
                <w:sz w:val="28"/>
                <w:szCs w:val="28"/>
              </w:rPr>
              <w:t>80</w:t>
            </w:r>
          </w:p>
        </w:tc>
        <w:tc>
          <w:tcPr>
            <w:tcW w:w="169" w:type="dxa"/>
            <w:vAlign w:val="center"/>
          </w:tcPr>
          <w:p w14:paraId="6452A74C" w14:textId="77777777" w:rsidR="00324AA2" w:rsidRPr="00D72255" w:rsidRDefault="00324AA2">
            <w:pPr>
              <w:tabs>
                <w:tab w:val="clear" w:pos="907"/>
                <w:tab w:val="decimal" w:pos="882"/>
                <w:tab w:val="decimal" w:pos="950"/>
              </w:tabs>
              <w:ind w:left="-18" w:right="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vAlign w:val="bottom"/>
          </w:tcPr>
          <w:p w14:paraId="51E90166" w14:textId="2397D1DB" w:rsidR="00324AA2" w:rsidRPr="00D72255" w:rsidRDefault="00324AA2" w:rsidP="00BF2090">
            <w:pPr>
              <w:tabs>
                <w:tab w:val="clear" w:pos="907"/>
                <w:tab w:val="center" w:pos="486"/>
                <w:tab w:val="decimal" w:pos="900"/>
                <w:tab w:val="decimal" w:pos="950"/>
                <w:tab w:val="right" w:pos="990"/>
              </w:tabs>
              <w:ind w:left="-18" w:right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1,037</w:t>
            </w:r>
          </w:p>
        </w:tc>
      </w:tr>
      <w:tr w:rsidR="00324AA2" w:rsidRPr="00D72255" w14:paraId="454855F0" w14:textId="77777777" w:rsidTr="00AC0452">
        <w:tc>
          <w:tcPr>
            <w:tcW w:w="4050" w:type="dxa"/>
            <w:vAlign w:val="bottom"/>
          </w:tcPr>
          <w:p w14:paraId="37B4B3C2" w14:textId="35F4B0FD" w:rsidR="00324AA2" w:rsidRPr="00F75824" w:rsidRDefault="00324AA2" w:rsidP="00E01189">
            <w:pPr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7582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  <w:r w:rsidRPr="00D72255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1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60F185" w14:textId="71A1A522" w:rsidR="00324AA2" w:rsidRPr="00811AD8" w:rsidRDefault="00811AD8" w:rsidP="00E01189">
            <w:pPr>
              <w:tabs>
                <w:tab w:val="decimal" w:pos="559"/>
                <w:tab w:val="left" w:pos="721"/>
              </w:tabs>
              <w:ind w:left="-108" w:right="8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11AD8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73" w:type="dxa"/>
          </w:tcPr>
          <w:p w14:paraId="641E3F33" w14:textId="77777777" w:rsidR="00324AA2" w:rsidRPr="00811AD8" w:rsidRDefault="00324AA2" w:rsidP="00E01189">
            <w:pPr>
              <w:tabs>
                <w:tab w:val="clear" w:pos="907"/>
                <w:tab w:val="decimal" w:pos="882"/>
                <w:tab w:val="decimal" w:pos="950"/>
              </w:tabs>
              <w:ind w:left="-18" w:right="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6B7718" w14:textId="3100CB54" w:rsidR="00324AA2" w:rsidRPr="00811AD8" w:rsidRDefault="00324AA2" w:rsidP="00E01189">
            <w:pPr>
              <w:tabs>
                <w:tab w:val="clear" w:pos="907"/>
                <w:tab w:val="decimal" w:pos="900"/>
                <w:tab w:val="decimal" w:pos="950"/>
              </w:tabs>
              <w:ind w:left="-18" w:right="90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AC2BD0">
              <w:rPr>
                <w:rFonts w:ascii="Angsana New" w:hAnsi="Angsana New" w:hint="cs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73" w:type="dxa"/>
            <w:vAlign w:val="center"/>
          </w:tcPr>
          <w:p w14:paraId="70C4BF50" w14:textId="77777777" w:rsidR="00324AA2" w:rsidRPr="00811AD8" w:rsidRDefault="00324AA2" w:rsidP="00E01189">
            <w:pPr>
              <w:tabs>
                <w:tab w:val="clear" w:pos="907"/>
                <w:tab w:val="decimal" w:pos="882"/>
                <w:tab w:val="decimal" w:pos="950"/>
              </w:tabs>
              <w:ind w:left="-18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EC59F9" w14:textId="3DF1F108" w:rsidR="00324AA2" w:rsidRPr="00811AD8" w:rsidRDefault="00811AD8" w:rsidP="00E01189">
            <w:pPr>
              <w:tabs>
                <w:tab w:val="clear" w:pos="907"/>
                <w:tab w:val="decimal" w:pos="900"/>
                <w:tab w:val="decimal" w:pos="950"/>
              </w:tabs>
              <w:ind w:left="-18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11AD8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="00A30C8F">
              <w:rPr>
                <w:rFonts w:ascii="Angsana New" w:hAnsi="Angsana New"/>
                <w:b/>
                <w:bCs/>
                <w:sz w:val="28"/>
                <w:szCs w:val="28"/>
              </w:rPr>
              <w:t>80</w:t>
            </w:r>
          </w:p>
        </w:tc>
        <w:tc>
          <w:tcPr>
            <w:tcW w:w="169" w:type="dxa"/>
            <w:vAlign w:val="center"/>
          </w:tcPr>
          <w:p w14:paraId="74446D4F" w14:textId="77777777" w:rsidR="00324AA2" w:rsidRPr="00811AD8" w:rsidRDefault="00324AA2" w:rsidP="00E01189">
            <w:pPr>
              <w:tabs>
                <w:tab w:val="clear" w:pos="907"/>
                <w:tab w:val="decimal" w:pos="882"/>
                <w:tab w:val="decimal" w:pos="950"/>
              </w:tabs>
              <w:ind w:left="-18" w:right="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227753" w14:textId="36D0673C" w:rsidR="00324AA2" w:rsidRPr="00811AD8" w:rsidRDefault="00324AA2" w:rsidP="00E01189">
            <w:pPr>
              <w:tabs>
                <w:tab w:val="clear" w:pos="907"/>
                <w:tab w:val="center" w:pos="486"/>
                <w:tab w:val="decimal" w:pos="900"/>
                <w:tab w:val="decimal" w:pos="950"/>
                <w:tab w:val="right" w:pos="990"/>
              </w:tabs>
              <w:ind w:left="-18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B16FA">
              <w:rPr>
                <w:rFonts w:ascii="Angsana New" w:hAnsi="Angsana New"/>
                <w:b/>
                <w:bCs/>
                <w:sz w:val="28"/>
                <w:szCs w:val="28"/>
              </w:rPr>
              <w:t>1,037</w:t>
            </w:r>
          </w:p>
        </w:tc>
      </w:tr>
      <w:tr w:rsidR="00324AA2" w:rsidRPr="00D72255" w14:paraId="0480AA91" w14:textId="77777777" w:rsidTr="00AC0452">
        <w:tc>
          <w:tcPr>
            <w:tcW w:w="4050" w:type="dxa"/>
            <w:vAlign w:val="bottom"/>
          </w:tcPr>
          <w:p w14:paraId="0315A72B" w14:textId="7415433C" w:rsidR="00324AA2" w:rsidRPr="00F75824" w:rsidRDefault="00324AA2" w:rsidP="00E01189">
            <w:pPr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85" w:type="dxa"/>
          </w:tcPr>
          <w:p w14:paraId="70BAC95A" w14:textId="6EC137D9" w:rsidR="00324AA2" w:rsidRPr="00AC2BD0" w:rsidRDefault="00324AA2" w:rsidP="00E01189">
            <w:pPr>
              <w:tabs>
                <w:tab w:val="decimal" w:pos="559"/>
                <w:tab w:val="left" w:pos="721"/>
              </w:tabs>
              <w:ind w:left="-108" w:right="8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3" w:type="dxa"/>
          </w:tcPr>
          <w:p w14:paraId="48CB6C65" w14:textId="77777777" w:rsidR="00324AA2" w:rsidRPr="00AC2BD0" w:rsidRDefault="00324AA2" w:rsidP="00E01189">
            <w:pPr>
              <w:tabs>
                <w:tab w:val="clear" w:pos="907"/>
                <w:tab w:val="decimal" w:pos="882"/>
                <w:tab w:val="decimal" w:pos="950"/>
              </w:tabs>
              <w:ind w:left="-18" w:right="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08" w:type="dxa"/>
          </w:tcPr>
          <w:p w14:paraId="3F0A426C" w14:textId="05888522" w:rsidR="00324AA2" w:rsidRPr="00AC2BD0" w:rsidRDefault="00324AA2" w:rsidP="00E01189">
            <w:pPr>
              <w:tabs>
                <w:tab w:val="clear" w:pos="907"/>
                <w:tab w:val="decimal" w:pos="900"/>
                <w:tab w:val="decimal" w:pos="950"/>
              </w:tabs>
              <w:ind w:left="-18" w:right="90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3" w:type="dxa"/>
          </w:tcPr>
          <w:p w14:paraId="07A2FA03" w14:textId="77777777" w:rsidR="00324AA2" w:rsidRPr="00D72255" w:rsidRDefault="00324AA2" w:rsidP="00E01189">
            <w:pPr>
              <w:tabs>
                <w:tab w:val="clear" w:pos="907"/>
                <w:tab w:val="decimal" w:pos="882"/>
                <w:tab w:val="decimal" w:pos="950"/>
              </w:tabs>
              <w:ind w:left="-18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09" w:type="dxa"/>
          </w:tcPr>
          <w:p w14:paraId="125DF13A" w14:textId="61682238" w:rsidR="00324AA2" w:rsidRPr="00D72255" w:rsidRDefault="00324AA2" w:rsidP="00E01189">
            <w:pPr>
              <w:tabs>
                <w:tab w:val="clear" w:pos="907"/>
                <w:tab w:val="decimal" w:pos="900"/>
                <w:tab w:val="decimal" w:pos="950"/>
              </w:tabs>
              <w:ind w:left="-18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9" w:type="dxa"/>
          </w:tcPr>
          <w:p w14:paraId="38FBF106" w14:textId="77777777" w:rsidR="00324AA2" w:rsidRPr="00D72255" w:rsidRDefault="00324AA2" w:rsidP="00E01189">
            <w:pPr>
              <w:tabs>
                <w:tab w:val="clear" w:pos="907"/>
                <w:tab w:val="decimal" w:pos="882"/>
                <w:tab w:val="decimal" w:pos="950"/>
              </w:tabs>
              <w:ind w:left="-18" w:right="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</w:tcPr>
          <w:p w14:paraId="345A3A70" w14:textId="72F5B960" w:rsidR="00324AA2" w:rsidRPr="00D72255" w:rsidRDefault="00324AA2" w:rsidP="00E01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8" w:right="93"/>
              <w:jc w:val="right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324AA2" w:rsidRPr="00D72255" w14:paraId="2968AA46" w14:textId="77777777" w:rsidTr="005E37CD">
        <w:tc>
          <w:tcPr>
            <w:tcW w:w="4050" w:type="dxa"/>
            <w:vAlign w:val="bottom"/>
          </w:tcPr>
          <w:p w14:paraId="571C21EA" w14:textId="57D57B74" w:rsidR="00324AA2" w:rsidRPr="00F75824" w:rsidRDefault="00324AA2">
            <w:pPr>
              <w:jc w:val="thaiDistribute"/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</w:pPr>
            <w:r w:rsidRPr="00F75824">
              <w:rPr>
                <w:rFonts w:ascii="Angsana New" w:hAnsi="Angsana New" w:hint="cs"/>
                <w:b/>
                <w:bCs/>
                <w:spacing w:val="-4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185" w:type="dxa"/>
          </w:tcPr>
          <w:p w14:paraId="6D4DF269" w14:textId="77777777" w:rsidR="00324AA2" w:rsidRPr="00D72255" w:rsidRDefault="00324AA2">
            <w:pPr>
              <w:tabs>
                <w:tab w:val="clear" w:pos="907"/>
                <w:tab w:val="decimal" w:pos="882"/>
              </w:tabs>
              <w:ind w:left="-108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3" w:type="dxa"/>
          </w:tcPr>
          <w:p w14:paraId="62598F44" w14:textId="77777777" w:rsidR="00324AA2" w:rsidRPr="00D72255" w:rsidRDefault="00324AA2">
            <w:pPr>
              <w:tabs>
                <w:tab w:val="clear" w:pos="907"/>
                <w:tab w:val="decimal" w:pos="882"/>
              </w:tabs>
              <w:ind w:left="-108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08" w:type="dxa"/>
          </w:tcPr>
          <w:p w14:paraId="20DA1DEA" w14:textId="77777777" w:rsidR="00324AA2" w:rsidRPr="00D72255" w:rsidRDefault="00324AA2">
            <w:pPr>
              <w:tabs>
                <w:tab w:val="clear" w:pos="907"/>
                <w:tab w:val="decimal" w:pos="882"/>
              </w:tabs>
              <w:ind w:left="-108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3" w:type="dxa"/>
          </w:tcPr>
          <w:p w14:paraId="6ABA574C" w14:textId="77777777" w:rsidR="00324AA2" w:rsidRPr="00D72255" w:rsidRDefault="00324AA2">
            <w:pPr>
              <w:tabs>
                <w:tab w:val="clear" w:pos="907"/>
                <w:tab w:val="decimal" w:pos="882"/>
              </w:tabs>
              <w:ind w:left="-108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09" w:type="dxa"/>
          </w:tcPr>
          <w:p w14:paraId="09B3EEC8" w14:textId="77777777" w:rsidR="00324AA2" w:rsidRPr="00D72255" w:rsidRDefault="00324AA2">
            <w:pPr>
              <w:tabs>
                <w:tab w:val="clear" w:pos="907"/>
                <w:tab w:val="decimal" w:pos="882"/>
              </w:tabs>
              <w:ind w:left="-108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9" w:type="dxa"/>
          </w:tcPr>
          <w:p w14:paraId="56DC1EE9" w14:textId="77777777" w:rsidR="00324AA2" w:rsidRPr="00D72255" w:rsidRDefault="00324AA2">
            <w:pPr>
              <w:tabs>
                <w:tab w:val="clear" w:pos="907"/>
                <w:tab w:val="decimal" w:pos="882"/>
              </w:tabs>
              <w:ind w:left="-108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3" w:type="dxa"/>
          </w:tcPr>
          <w:p w14:paraId="559AA995" w14:textId="77777777" w:rsidR="00324AA2" w:rsidRPr="00D72255" w:rsidRDefault="00324AA2">
            <w:pPr>
              <w:tabs>
                <w:tab w:val="clear" w:pos="907"/>
                <w:tab w:val="decimal" w:pos="882"/>
              </w:tabs>
              <w:ind w:left="-108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324AA2" w:rsidRPr="00D72255" w14:paraId="501EBF9F" w14:textId="77777777" w:rsidTr="00AC0452">
        <w:tc>
          <w:tcPr>
            <w:tcW w:w="4050" w:type="dxa"/>
            <w:vAlign w:val="bottom"/>
          </w:tcPr>
          <w:p w14:paraId="2F58FD8C" w14:textId="4BAC9637" w:rsidR="00324AA2" w:rsidRPr="00F75824" w:rsidRDefault="00324AA2">
            <w:pPr>
              <w:jc w:val="thaiDistribute"/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</w:pPr>
            <w:r w:rsidRPr="00F75824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85" w:type="dxa"/>
            <w:vAlign w:val="bottom"/>
          </w:tcPr>
          <w:p w14:paraId="0403AD98" w14:textId="1E234213" w:rsidR="00324AA2" w:rsidRPr="007D4E35" w:rsidRDefault="00E06D12">
            <w:pPr>
              <w:tabs>
                <w:tab w:val="clear" w:pos="907"/>
                <w:tab w:val="decimal" w:pos="882"/>
              </w:tabs>
              <w:ind w:left="-108"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D4E3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3" w:type="dxa"/>
          </w:tcPr>
          <w:p w14:paraId="1C274982" w14:textId="77777777" w:rsidR="00324AA2" w:rsidRPr="007D4E35" w:rsidRDefault="00324AA2">
            <w:pPr>
              <w:tabs>
                <w:tab w:val="clear" w:pos="907"/>
                <w:tab w:val="decimal" w:pos="882"/>
              </w:tabs>
              <w:ind w:left="-108"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8" w:type="dxa"/>
            <w:vAlign w:val="bottom"/>
          </w:tcPr>
          <w:p w14:paraId="2A3BB6ED" w14:textId="51B07446" w:rsidR="00324AA2" w:rsidRPr="007D4E35" w:rsidRDefault="00324AA2">
            <w:pPr>
              <w:tabs>
                <w:tab w:val="clear" w:pos="907"/>
                <w:tab w:val="decimal" w:pos="882"/>
              </w:tabs>
              <w:ind w:left="-108"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72255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73" w:type="dxa"/>
          </w:tcPr>
          <w:p w14:paraId="4FE56C80" w14:textId="77777777" w:rsidR="00324AA2" w:rsidRPr="007D4E35" w:rsidRDefault="00324AA2">
            <w:pPr>
              <w:tabs>
                <w:tab w:val="clear" w:pos="907"/>
                <w:tab w:val="decimal" w:pos="882"/>
              </w:tabs>
              <w:ind w:left="-108"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9" w:type="dxa"/>
            <w:vAlign w:val="bottom"/>
          </w:tcPr>
          <w:p w14:paraId="2F805280" w14:textId="4ED3C902" w:rsidR="00324AA2" w:rsidRPr="007D4E35" w:rsidRDefault="007D4E35">
            <w:pPr>
              <w:tabs>
                <w:tab w:val="clear" w:pos="907"/>
                <w:tab w:val="decimal" w:pos="882"/>
              </w:tabs>
              <w:ind w:left="-108"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D4E35">
              <w:rPr>
                <w:rFonts w:ascii="Angsana New" w:hAnsi="Angsana New"/>
                <w:sz w:val="28"/>
                <w:szCs w:val="28"/>
              </w:rPr>
              <w:t>4,812</w:t>
            </w:r>
          </w:p>
        </w:tc>
        <w:tc>
          <w:tcPr>
            <w:tcW w:w="169" w:type="dxa"/>
          </w:tcPr>
          <w:p w14:paraId="68E9D6D5" w14:textId="77777777" w:rsidR="00324AA2" w:rsidRPr="007D4E35" w:rsidRDefault="00324AA2">
            <w:pPr>
              <w:tabs>
                <w:tab w:val="clear" w:pos="907"/>
                <w:tab w:val="decimal" w:pos="882"/>
              </w:tabs>
              <w:ind w:left="-108"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3" w:type="dxa"/>
            <w:vAlign w:val="bottom"/>
          </w:tcPr>
          <w:p w14:paraId="6DE39D84" w14:textId="5D12AA1A" w:rsidR="00324AA2" w:rsidRPr="007D4E35" w:rsidRDefault="00324AA2">
            <w:pPr>
              <w:tabs>
                <w:tab w:val="clear" w:pos="907"/>
                <w:tab w:val="decimal" w:pos="882"/>
              </w:tabs>
              <w:ind w:left="-108"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72255">
              <w:rPr>
                <w:rFonts w:ascii="Angsana New" w:hAnsi="Angsana New" w:hint="cs"/>
                <w:sz w:val="28"/>
                <w:szCs w:val="28"/>
              </w:rPr>
              <w:t>21,</w:t>
            </w:r>
            <w:r>
              <w:rPr>
                <w:rFonts w:ascii="Angsana New" w:hAnsi="Angsana New"/>
                <w:sz w:val="28"/>
                <w:szCs w:val="28"/>
              </w:rPr>
              <w:t>637</w:t>
            </w:r>
          </w:p>
        </w:tc>
      </w:tr>
      <w:tr w:rsidR="00324AA2" w:rsidRPr="00D72255" w14:paraId="2D8633C3" w14:textId="77777777" w:rsidTr="00AC0452">
        <w:tc>
          <w:tcPr>
            <w:tcW w:w="4050" w:type="dxa"/>
            <w:vAlign w:val="bottom"/>
          </w:tcPr>
          <w:p w14:paraId="46AA1B8A" w14:textId="1F150F28" w:rsidR="00324AA2" w:rsidRPr="00F75824" w:rsidRDefault="00324AA2" w:rsidP="00E01189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F75824">
              <w:rPr>
                <w:rFonts w:ascii="Angsana New" w:hAnsi="Angsana New" w:hint="cs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1185" w:type="dxa"/>
            <w:vAlign w:val="bottom"/>
          </w:tcPr>
          <w:p w14:paraId="06EF62BD" w14:textId="1376302D" w:rsidR="00324AA2" w:rsidRPr="00D72255" w:rsidRDefault="00E06D12" w:rsidP="00E01189">
            <w:pPr>
              <w:tabs>
                <w:tab w:val="decimal" w:pos="524"/>
              </w:tabs>
              <w:ind w:left="-18" w:right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21,067</w:t>
            </w:r>
          </w:p>
        </w:tc>
        <w:tc>
          <w:tcPr>
            <w:tcW w:w="173" w:type="dxa"/>
          </w:tcPr>
          <w:p w14:paraId="28ABABD4" w14:textId="77777777" w:rsidR="00324AA2" w:rsidRPr="00D72255" w:rsidRDefault="00324AA2" w:rsidP="00E01189">
            <w:pPr>
              <w:tabs>
                <w:tab w:val="clear" w:pos="907"/>
                <w:tab w:val="decimal" w:pos="882"/>
              </w:tabs>
              <w:ind w:left="-108"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8" w:type="dxa"/>
            <w:vAlign w:val="bottom"/>
          </w:tcPr>
          <w:p w14:paraId="5CEB9C36" w14:textId="696FA9FC" w:rsidR="00324AA2" w:rsidRPr="00D72255" w:rsidRDefault="00324AA2" w:rsidP="00E01189">
            <w:pPr>
              <w:tabs>
                <w:tab w:val="decimal" w:pos="524"/>
              </w:tabs>
              <w:ind w:left="-18" w:right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18,191</w:t>
            </w:r>
          </w:p>
        </w:tc>
        <w:tc>
          <w:tcPr>
            <w:tcW w:w="173" w:type="dxa"/>
          </w:tcPr>
          <w:p w14:paraId="55D4A64C" w14:textId="77777777" w:rsidR="00324AA2" w:rsidRPr="00D72255" w:rsidRDefault="00324AA2" w:rsidP="00E01189">
            <w:pPr>
              <w:tabs>
                <w:tab w:val="clear" w:pos="907"/>
                <w:tab w:val="decimal" w:pos="882"/>
              </w:tabs>
              <w:ind w:left="-108"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9" w:type="dxa"/>
            <w:vAlign w:val="bottom"/>
          </w:tcPr>
          <w:p w14:paraId="59FC93EA" w14:textId="79FCFD39" w:rsidR="00324AA2" w:rsidRPr="00D72255" w:rsidRDefault="007D4E35" w:rsidP="00E01189">
            <w:pPr>
              <w:tabs>
                <w:tab w:val="clear" w:pos="907"/>
                <w:tab w:val="decimal" w:pos="900"/>
              </w:tabs>
              <w:ind w:left="-18"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D4E35">
              <w:rPr>
                <w:rFonts w:ascii="Angsana New" w:hAnsi="Angsana New"/>
                <w:sz w:val="28"/>
                <w:szCs w:val="28"/>
              </w:rPr>
              <w:t>21,067</w:t>
            </w:r>
          </w:p>
        </w:tc>
        <w:tc>
          <w:tcPr>
            <w:tcW w:w="169" w:type="dxa"/>
          </w:tcPr>
          <w:p w14:paraId="49C35DD6" w14:textId="77777777" w:rsidR="00324AA2" w:rsidRPr="00D72255" w:rsidRDefault="00324AA2" w:rsidP="00E01189">
            <w:pPr>
              <w:tabs>
                <w:tab w:val="clear" w:pos="907"/>
                <w:tab w:val="decimal" w:pos="882"/>
              </w:tabs>
              <w:ind w:left="-108"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3" w:type="dxa"/>
            <w:vAlign w:val="bottom"/>
          </w:tcPr>
          <w:p w14:paraId="66F3AECF" w14:textId="7FDD386A" w:rsidR="00324AA2" w:rsidRPr="00D72255" w:rsidRDefault="00324AA2" w:rsidP="00E01189">
            <w:pPr>
              <w:tabs>
                <w:tab w:val="clear" w:pos="907"/>
                <w:tab w:val="decimal" w:pos="900"/>
              </w:tabs>
              <w:ind w:left="-18" w:right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18,191</w:t>
            </w:r>
          </w:p>
        </w:tc>
      </w:tr>
      <w:tr w:rsidR="00324AA2" w:rsidRPr="00D72255" w14:paraId="5C08057A" w14:textId="77777777" w:rsidTr="00AC0452">
        <w:trPr>
          <w:trHeight w:val="288"/>
        </w:trPr>
        <w:tc>
          <w:tcPr>
            <w:tcW w:w="4050" w:type="dxa"/>
            <w:vAlign w:val="bottom"/>
          </w:tcPr>
          <w:p w14:paraId="107C7D49" w14:textId="3D74A747" w:rsidR="00324AA2" w:rsidRPr="00F75824" w:rsidRDefault="00324AA2" w:rsidP="00E01189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F7582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DF0AE6" w14:textId="2D53CEB5" w:rsidR="00324AA2" w:rsidRPr="007D4E35" w:rsidRDefault="00E06D12" w:rsidP="00E01189">
            <w:pPr>
              <w:tabs>
                <w:tab w:val="decimal" w:pos="524"/>
              </w:tabs>
              <w:ind w:left="-18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D4E35">
              <w:rPr>
                <w:rFonts w:ascii="Angsana New" w:hAnsi="Angsana New"/>
                <w:b/>
                <w:bCs/>
                <w:sz w:val="28"/>
                <w:szCs w:val="28"/>
              </w:rPr>
              <w:t>21,067</w:t>
            </w:r>
          </w:p>
        </w:tc>
        <w:tc>
          <w:tcPr>
            <w:tcW w:w="173" w:type="dxa"/>
          </w:tcPr>
          <w:p w14:paraId="11B1E7EF" w14:textId="77777777" w:rsidR="00324AA2" w:rsidRPr="007D4E35" w:rsidRDefault="00324AA2" w:rsidP="00E01189">
            <w:pPr>
              <w:tabs>
                <w:tab w:val="clear" w:pos="907"/>
                <w:tab w:val="decimal" w:pos="882"/>
                <w:tab w:val="decimal" w:pos="950"/>
              </w:tabs>
              <w:ind w:left="-108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1B6F26" w14:textId="7C0408FE" w:rsidR="00324AA2" w:rsidRPr="007D4E35" w:rsidRDefault="00324AA2" w:rsidP="00E01189">
            <w:pPr>
              <w:tabs>
                <w:tab w:val="decimal" w:pos="524"/>
              </w:tabs>
              <w:ind w:left="-18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426DF">
              <w:rPr>
                <w:rFonts w:ascii="Angsana New" w:hAnsi="Angsana New"/>
                <w:b/>
                <w:bCs/>
                <w:sz w:val="28"/>
                <w:szCs w:val="28"/>
              </w:rPr>
              <w:t>18,191</w:t>
            </w:r>
          </w:p>
        </w:tc>
        <w:tc>
          <w:tcPr>
            <w:tcW w:w="173" w:type="dxa"/>
          </w:tcPr>
          <w:p w14:paraId="4483EEE7" w14:textId="77777777" w:rsidR="00324AA2" w:rsidRPr="007D4E35" w:rsidRDefault="00324AA2" w:rsidP="00E01189">
            <w:pPr>
              <w:tabs>
                <w:tab w:val="clear" w:pos="907"/>
                <w:tab w:val="decimal" w:pos="882"/>
                <w:tab w:val="decimal" w:pos="950"/>
              </w:tabs>
              <w:ind w:left="-108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70F58D" w14:textId="4CA6DC5C" w:rsidR="00324AA2" w:rsidRPr="007D4E35" w:rsidRDefault="007D4E35" w:rsidP="00E01189">
            <w:pPr>
              <w:tabs>
                <w:tab w:val="decimal" w:pos="524"/>
              </w:tabs>
              <w:ind w:left="-18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D4E35">
              <w:rPr>
                <w:rFonts w:ascii="Angsana New" w:hAnsi="Angsana New"/>
                <w:b/>
                <w:bCs/>
                <w:sz w:val="28"/>
                <w:szCs w:val="28"/>
              </w:rPr>
              <w:t>25,879</w:t>
            </w:r>
          </w:p>
        </w:tc>
        <w:tc>
          <w:tcPr>
            <w:tcW w:w="169" w:type="dxa"/>
            <w:vAlign w:val="bottom"/>
          </w:tcPr>
          <w:p w14:paraId="4C88EFB3" w14:textId="77777777" w:rsidR="00324AA2" w:rsidRPr="007D4E35" w:rsidRDefault="00324AA2" w:rsidP="00E01189">
            <w:pPr>
              <w:tabs>
                <w:tab w:val="clear" w:pos="907"/>
                <w:tab w:val="decimal" w:pos="882"/>
                <w:tab w:val="decimal" w:pos="950"/>
              </w:tabs>
              <w:ind w:left="-126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6078D3" w14:textId="4E20C2A1" w:rsidR="00324AA2" w:rsidRPr="007D4E35" w:rsidRDefault="00324AA2" w:rsidP="00E01189">
            <w:pPr>
              <w:tabs>
                <w:tab w:val="clear" w:pos="907"/>
                <w:tab w:val="decimal" w:pos="524"/>
                <w:tab w:val="decimal" w:pos="900"/>
              </w:tabs>
              <w:ind w:left="-18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39,828</w:t>
            </w:r>
          </w:p>
        </w:tc>
      </w:tr>
      <w:tr w:rsidR="00324AA2" w:rsidRPr="00D72255" w14:paraId="30DDE086" w14:textId="77777777" w:rsidTr="00AC0452">
        <w:tc>
          <w:tcPr>
            <w:tcW w:w="4050" w:type="dxa"/>
            <w:vAlign w:val="bottom"/>
          </w:tcPr>
          <w:p w14:paraId="1A0D89B8" w14:textId="59D7827D" w:rsidR="00BC196A" w:rsidRPr="00F75824" w:rsidRDefault="00BC196A" w:rsidP="00E01189">
            <w:pPr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85" w:type="dxa"/>
            <w:vAlign w:val="bottom"/>
          </w:tcPr>
          <w:p w14:paraId="14691D75" w14:textId="3BB5D3BF" w:rsidR="00324AA2" w:rsidRPr="00D72255" w:rsidRDefault="00324AA2" w:rsidP="00E01189">
            <w:pPr>
              <w:tabs>
                <w:tab w:val="clear" w:pos="907"/>
                <w:tab w:val="decimal" w:pos="920"/>
              </w:tabs>
              <w:ind w:left="-18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3" w:type="dxa"/>
          </w:tcPr>
          <w:p w14:paraId="1F9BBB2B" w14:textId="77777777" w:rsidR="00324AA2" w:rsidRPr="00D72255" w:rsidRDefault="00324AA2" w:rsidP="00E01189">
            <w:pPr>
              <w:tabs>
                <w:tab w:val="clear" w:pos="907"/>
                <w:tab w:val="decimal" w:pos="882"/>
              </w:tabs>
              <w:ind w:left="-108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08" w:type="dxa"/>
            <w:vAlign w:val="bottom"/>
          </w:tcPr>
          <w:p w14:paraId="346813CC" w14:textId="49891429" w:rsidR="00324AA2" w:rsidRPr="00D72255" w:rsidRDefault="00324AA2" w:rsidP="00E01189">
            <w:pPr>
              <w:tabs>
                <w:tab w:val="clear" w:pos="907"/>
                <w:tab w:val="decimal" w:pos="920"/>
              </w:tabs>
              <w:ind w:left="-18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3" w:type="dxa"/>
          </w:tcPr>
          <w:p w14:paraId="17CC5546" w14:textId="77777777" w:rsidR="00324AA2" w:rsidRPr="00D72255" w:rsidRDefault="00324AA2" w:rsidP="00E01189">
            <w:pPr>
              <w:tabs>
                <w:tab w:val="clear" w:pos="907"/>
                <w:tab w:val="decimal" w:pos="882"/>
              </w:tabs>
              <w:ind w:left="-108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09" w:type="dxa"/>
          </w:tcPr>
          <w:p w14:paraId="14F021F1" w14:textId="2AD75791" w:rsidR="00324AA2" w:rsidRPr="00F75824" w:rsidRDefault="00324AA2" w:rsidP="00E01189">
            <w:pPr>
              <w:tabs>
                <w:tab w:val="clear" w:pos="907"/>
                <w:tab w:val="decimal" w:pos="900"/>
              </w:tabs>
              <w:ind w:left="-18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9" w:type="dxa"/>
            <w:vAlign w:val="bottom"/>
          </w:tcPr>
          <w:p w14:paraId="5B52E747" w14:textId="77777777" w:rsidR="00324AA2" w:rsidRPr="00D72255" w:rsidRDefault="00324AA2" w:rsidP="00E01189">
            <w:pPr>
              <w:tabs>
                <w:tab w:val="clear" w:pos="907"/>
                <w:tab w:val="decimal" w:pos="882"/>
              </w:tabs>
              <w:ind w:left="-126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3" w:type="dxa"/>
          </w:tcPr>
          <w:p w14:paraId="167F68A3" w14:textId="22471405" w:rsidR="00324AA2" w:rsidRPr="00D72255" w:rsidRDefault="00324AA2" w:rsidP="00E01189">
            <w:pPr>
              <w:tabs>
                <w:tab w:val="clear" w:pos="907"/>
                <w:tab w:val="decimal" w:pos="900"/>
              </w:tabs>
              <w:ind w:left="-18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AC0452" w:rsidRPr="00D72255" w14:paraId="33D7F7B7" w14:textId="77777777">
        <w:tc>
          <w:tcPr>
            <w:tcW w:w="4050" w:type="dxa"/>
            <w:vAlign w:val="center"/>
          </w:tcPr>
          <w:p w14:paraId="4AFB4E12" w14:textId="6496B351" w:rsidR="00AC0452" w:rsidRPr="00F75824" w:rsidRDefault="00AC0452" w:rsidP="00AC0452">
            <w:pPr>
              <w:ind w:right="-36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7582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185" w:type="dxa"/>
            <w:vAlign w:val="bottom"/>
          </w:tcPr>
          <w:p w14:paraId="25EED6C4" w14:textId="77777777" w:rsidR="00AC0452" w:rsidRPr="00D72255" w:rsidRDefault="00AC0452" w:rsidP="00AC0452">
            <w:pPr>
              <w:tabs>
                <w:tab w:val="clear" w:pos="907"/>
                <w:tab w:val="decimal" w:pos="920"/>
              </w:tabs>
              <w:ind w:left="-18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3" w:type="dxa"/>
          </w:tcPr>
          <w:p w14:paraId="56B1E8F4" w14:textId="77777777" w:rsidR="00AC0452" w:rsidRPr="00D72255" w:rsidRDefault="00AC0452" w:rsidP="00AC0452">
            <w:pPr>
              <w:tabs>
                <w:tab w:val="clear" w:pos="907"/>
                <w:tab w:val="decimal" w:pos="882"/>
              </w:tabs>
              <w:ind w:left="-108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08" w:type="dxa"/>
            <w:vAlign w:val="bottom"/>
          </w:tcPr>
          <w:p w14:paraId="0242CAFC" w14:textId="77777777" w:rsidR="00AC0452" w:rsidRPr="00D72255" w:rsidRDefault="00AC0452" w:rsidP="00AC0452">
            <w:pPr>
              <w:tabs>
                <w:tab w:val="clear" w:pos="907"/>
                <w:tab w:val="decimal" w:pos="920"/>
              </w:tabs>
              <w:ind w:left="-18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3" w:type="dxa"/>
            <w:vAlign w:val="center"/>
          </w:tcPr>
          <w:p w14:paraId="5771E011" w14:textId="77777777" w:rsidR="00AC0452" w:rsidRPr="00D72255" w:rsidRDefault="00AC0452" w:rsidP="00AC0452">
            <w:pPr>
              <w:tabs>
                <w:tab w:val="clear" w:pos="907"/>
                <w:tab w:val="decimal" w:pos="882"/>
              </w:tabs>
              <w:ind w:left="-108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ADC0B2" w14:textId="77777777" w:rsidR="00AC0452" w:rsidRPr="00D72255" w:rsidRDefault="00AC0452" w:rsidP="00AC0452">
            <w:pPr>
              <w:tabs>
                <w:tab w:val="decimal" w:pos="539"/>
              </w:tabs>
              <w:ind w:left="-18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9" w:type="dxa"/>
            <w:vAlign w:val="center"/>
          </w:tcPr>
          <w:p w14:paraId="12C65950" w14:textId="77777777" w:rsidR="00AC0452" w:rsidRPr="00D72255" w:rsidRDefault="00AC0452" w:rsidP="00AC0452">
            <w:pPr>
              <w:tabs>
                <w:tab w:val="clear" w:pos="907"/>
                <w:tab w:val="decimal" w:pos="882"/>
              </w:tabs>
              <w:ind w:left="-18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5D1413" w14:textId="77777777" w:rsidR="00AC0452" w:rsidRPr="00D72255" w:rsidRDefault="00AC0452" w:rsidP="00AC0452">
            <w:pPr>
              <w:tabs>
                <w:tab w:val="decimal" w:pos="539"/>
              </w:tabs>
              <w:ind w:left="-18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AC0452" w:rsidRPr="00D72255" w14:paraId="495FD951" w14:textId="77777777">
        <w:tc>
          <w:tcPr>
            <w:tcW w:w="4050" w:type="dxa"/>
            <w:vAlign w:val="center"/>
          </w:tcPr>
          <w:p w14:paraId="5D98F08B" w14:textId="601B85E0" w:rsidR="00AC0452" w:rsidRPr="00F75824" w:rsidRDefault="00AC0452" w:rsidP="00AC0452">
            <w:pPr>
              <w:ind w:right="-36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75824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85" w:type="dxa"/>
            <w:vAlign w:val="bottom"/>
          </w:tcPr>
          <w:p w14:paraId="4F50E2AE" w14:textId="302C0BC8" w:rsidR="00AC0452" w:rsidRPr="008040DD" w:rsidRDefault="008040DD" w:rsidP="00AC0452">
            <w:pPr>
              <w:tabs>
                <w:tab w:val="clear" w:pos="907"/>
                <w:tab w:val="decimal" w:pos="920"/>
              </w:tabs>
              <w:ind w:left="-18"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40D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3" w:type="dxa"/>
          </w:tcPr>
          <w:p w14:paraId="6D151369" w14:textId="77777777" w:rsidR="00AC0452" w:rsidRPr="00D72255" w:rsidRDefault="00AC0452" w:rsidP="00AC0452">
            <w:pPr>
              <w:tabs>
                <w:tab w:val="clear" w:pos="907"/>
                <w:tab w:val="decimal" w:pos="882"/>
              </w:tabs>
              <w:ind w:left="-108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08" w:type="dxa"/>
            <w:vAlign w:val="bottom"/>
          </w:tcPr>
          <w:p w14:paraId="5C969A0E" w14:textId="76AFB184" w:rsidR="00AC0452" w:rsidRPr="00D72255" w:rsidRDefault="00AC0452" w:rsidP="00AC0452">
            <w:pPr>
              <w:tabs>
                <w:tab w:val="clear" w:pos="907"/>
                <w:tab w:val="decimal" w:pos="920"/>
              </w:tabs>
              <w:ind w:left="-18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B481E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73" w:type="dxa"/>
            <w:vAlign w:val="center"/>
          </w:tcPr>
          <w:p w14:paraId="18A0EF1E" w14:textId="77777777" w:rsidR="00AC0452" w:rsidRPr="00D72255" w:rsidRDefault="00AC0452" w:rsidP="00AC0452">
            <w:pPr>
              <w:tabs>
                <w:tab w:val="clear" w:pos="907"/>
                <w:tab w:val="decimal" w:pos="882"/>
              </w:tabs>
              <w:ind w:left="-108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02182E" w14:textId="4B818625" w:rsidR="00AC0452" w:rsidRPr="008040DD" w:rsidRDefault="00543974" w:rsidP="008040DD">
            <w:pPr>
              <w:tabs>
                <w:tab w:val="decimal" w:pos="539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118</w:t>
            </w:r>
            <w:r w:rsidR="00146632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532</w:t>
            </w:r>
            <w:r w:rsidR="008040DD" w:rsidRPr="008040DD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69" w:type="dxa"/>
            <w:vAlign w:val="center"/>
          </w:tcPr>
          <w:p w14:paraId="78668515" w14:textId="77777777" w:rsidR="00AC0452" w:rsidRPr="00D72255" w:rsidRDefault="00AC0452" w:rsidP="00AC0452">
            <w:pPr>
              <w:tabs>
                <w:tab w:val="clear" w:pos="907"/>
                <w:tab w:val="decimal" w:pos="882"/>
              </w:tabs>
              <w:ind w:left="-18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0C77E2" w14:textId="042D47FE" w:rsidR="00AC0452" w:rsidRPr="00D72255" w:rsidRDefault="00AC0452" w:rsidP="00AC0452">
            <w:pPr>
              <w:tabs>
                <w:tab w:val="decimal" w:pos="539"/>
              </w:tabs>
              <w:ind w:left="-18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B481E">
              <w:rPr>
                <w:rFonts w:ascii="Angsana New" w:hAnsi="Angsana New"/>
                <w:sz w:val="28"/>
                <w:szCs w:val="28"/>
              </w:rPr>
              <w:t xml:space="preserve">         99,522 </w:t>
            </w:r>
          </w:p>
        </w:tc>
      </w:tr>
      <w:tr w:rsidR="00AC0452" w:rsidRPr="00D72255" w14:paraId="40044426" w14:textId="77777777">
        <w:tc>
          <w:tcPr>
            <w:tcW w:w="4050" w:type="dxa"/>
            <w:vAlign w:val="center"/>
          </w:tcPr>
          <w:p w14:paraId="2429E4D3" w14:textId="1AEBC38F" w:rsidR="00AC0452" w:rsidRPr="00F75824" w:rsidRDefault="00AC0452" w:rsidP="00AC0452">
            <w:pPr>
              <w:ind w:right="-36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75824">
              <w:rPr>
                <w:rFonts w:ascii="Angsana New" w:hAnsi="Angsana New" w:hint="cs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1185" w:type="dxa"/>
            <w:vAlign w:val="center"/>
          </w:tcPr>
          <w:p w14:paraId="763C37CF" w14:textId="0E24ADCB" w:rsidR="00AC0452" w:rsidRPr="008040DD" w:rsidRDefault="008040DD" w:rsidP="00AC0452">
            <w:pPr>
              <w:tabs>
                <w:tab w:val="clear" w:pos="907"/>
                <w:tab w:val="decimal" w:pos="920"/>
              </w:tabs>
              <w:ind w:left="-18"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40DD">
              <w:rPr>
                <w:rFonts w:ascii="Angsana New" w:hAnsi="Angsana New"/>
                <w:sz w:val="28"/>
                <w:szCs w:val="28"/>
              </w:rPr>
              <w:t>4,830</w:t>
            </w:r>
          </w:p>
        </w:tc>
        <w:tc>
          <w:tcPr>
            <w:tcW w:w="173" w:type="dxa"/>
          </w:tcPr>
          <w:p w14:paraId="7F35F323" w14:textId="77777777" w:rsidR="00AC0452" w:rsidRPr="00D72255" w:rsidRDefault="00AC0452" w:rsidP="00AC0452">
            <w:pPr>
              <w:tabs>
                <w:tab w:val="clear" w:pos="907"/>
                <w:tab w:val="decimal" w:pos="882"/>
              </w:tabs>
              <w:ind w:left="-108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08" w:type="dxa"/>
            <w:vAlign w:val="bottom"/>
          </w:tcPr>
          <w:p w14:paraId="53BD7821" w14:textId="07815BE5" w:rsidR="00AC0452" w:rsidRPr="00D72255" w:rsidRDefault="006A7FE4" w:rsidP="00AC0452">
            <w:pPr>
              <w:tabs>
                <w:tab w:val="clear" w:pos="907"/>
                <w:tab w:val="decimal" w:pos="920"/>
              </w:tabs>
              <w:ind w:left="-18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5,654</w:t>
            </w:r>
          </w:p>
        </w:tc>
        <w:tc>
          <w:tcPr>
            <w:tcW w:w="173" w:type="dxa"/>
            <w:vAlign w:val="center"/>
          </w:tcPr>
          <w:p w14:paraId="26B671EA" w14:textId="77777777" w:rsidR="00AC0452" w:rsidRPr="00D72255" w:rsidRDefault="00AC0452" w:rsidP="00AC0452">
            <w:pPr>
              <w:tabs>
                <w:tab w:val="clear" w:pos="907"/>
                <w:tab w:val="decimal" w:pos="882"/>
              </w:tabs>
              <w:ind w:left="-108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3CF560" w14:textId="311A293A" w:rsidR="00AC0452" w:rsidRPr="008040DD" w:rsidRDefault="008040DD" w:rsidP="008040DD">
            <w:pPr>
              <w:tabs>
                <w:tab w:val="decimal" w:pos="539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40DD">
              <w:rPr>
                <w:rFonts w:ascii="Angsana New" w:hAnsi="Angsana New"/>
                <w:sz w:val="28"/>
                <w:szCs w:val="28"/>
              </w:rPr>
              <w:t xml:space="preserve">4,830 </w:t>
            </w:r>
          </w:p>
        </w:tc>
        <w:tc>
          <w:tcPr>
            <w:tcW w:w="169" w:type="dxa"/>
            <w:vAlign w:val="center"/>
          </w:tcPr>
          <w:p w14:paraId="7D9E35C5" w14:textId="77777777" w:rsidR="00AC0452" w:rsidRPr="00D72255" w:rsidRDefault="00AC0452" w:rsidP="00AC0452">
            <w:pPr>
              <w:tabs>
                <w:tab w:val="clear" w:pos="907"/>
                <w:tab w:val="decimal" w:pos="882"/>
              </w:tabs>
              <w:ind w:left="-18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81B4DD" w14:textId="090C0500" w:rsidR="00AC0452" w:rsidRPr="00D72255" w:rsidRDefault="00AC0452" w:rsidP="00AC0452">
            <w:pPr>
              <w:tabs>
                <w:tab w:val="decimal" w:pos="539"/>
              </w:tabs>
              <w:ind w:left="-18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B481E">
              <w:rPr>
                <w:rFonts w:ascii="Angsana New" w:hAnsi="Angsana New"/>
                <w:sz w:val="28"/>
                <w:szCs w:val="28"/>
              </w:rPr>
              <w:t xml:space="preserve">          5,654 </w:t>
            </w:r>
          </w:p>
        </w:tc>
      </w:tr>
      <w:tr w:rsidR="00AC0452" w:rsidRPr="00D72255" w14:paraId="41FEFA00" w14:textId="77777777">
        <w:tc>
          <w:tcPr>
            <w:tcW w:w="4050" w:type="dxa"/>
            <w:vAlign w:val="center"/>
          </w:tcPr>
          <w:p w14:paraId="61AE749C" w14:textId="048F13CA" w:rsidR="00AC0452" w:rsidRPr="00F75824" w:rsidRDefault="00BD1A86" w:rsidP="00AC0452">
            <w:pPr>
              <w:ind w:right="-36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D1A86">
              <w:rPr>
                <w:rFonts w:asciiTheme="majorBidi" w:hAnsiTheme="majorBidi"/>
                <w:spacing w:val="-6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185" w:type="dxa"/>
            <w:vAlign w:val="center"/>
          </w:tcPr>
          <w:p w14:paraId="7CBC6972" w14:textId="0E23C511" w:rsidR="00AC0452" w:rsidRPr="008040DD" w:rsidRDefault="008040DD" w:rsidP="00AC0452">
            <w:pPr>
              <w:tabs>
                <w:tab w:val="clear" w:pos="907"/>
                <w:tab w:val="decimal" w:pos="920"/>
              </w:tabs>
              <w:ind w:left="-18"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40DD">
              <w:rPr>
                <w:rFonts w:ascii="Angsana New" w:hAnsi="Angsana New"/>
                <w:sz w:val="28"/>
                <w:szCs w:val="28"/>
              </w:rPr>
              <w:t>2,8</w:t>
            </w:r>
            <w:r w:rsidR="004D2786">
              <w:rPr>
                <w:rFonts w:ascii="Angsana New" w:hAnsi="Angsana New"/>
                <w:sz w:val="28"/>
                <w:szCs w:val="28"/>
              </w:rPr>
              <w:t>83</w:t>
            </w:r>
          </w:p>
        </w:tc>
        <w:tc>
          <w:tcPr>
            <w:tcW w:w="173" w:type="dxa"/>
          </w:tcPr>
          <w:p w14:paraId="63264661" w14:textId="77777777" w:rsidR="00AC0452" w:rsidRPr="00D72255" w:rsidRDefault="00AC0452" w:rsidP="00AC0452">
            <w:pPr>
              <w:tabs>
                <w:tab w:val="clear" w:pos="907"/>
                <w:tab w:val="decimal" w:pos="882"/>
              </w:tabs>
              <w:ind w:left="-108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08" w:type="dxa"/>
            <w:vAlign w:val="bottom"/>
          </w:tcPr>
          <w:p w14:paraId="4E66DCC4" w14:textId="08126282" w:rsidR="00AC0452" w:rsidRPr="00D72255" w:rsidRDefault="006A7FE4" w:rsidP="00AC0452">
            <w:pPr>
              <w:tabs>
                <w:tab w:val="clear" w:pos="907"/>
                <w:tab w:val="decimal" w:pos="920"/>
              </w:tabs>
              <w:ind w:left="-18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1,242</w:t>
            </w:r>
          </w:p>
        </w:tc>
        <w:tc>
          <w:tcPr>
            <w:tcW w:w="173" w:type="dxa"/>
            <w:vAlign w:val="center"/>
          </w:tcPr>
          <w:p w14:paraId="5B3029C3" w14:textId="77777777" w:rsidR="00AC0452" w:rsidRPr="00D72255" w:rsidRDefault="00AC0452" w:rsidP="00AC0452">
            <w:pPr>
              <w:tabs>
                <w:tab w:val="clear" w:pos="907"/>
                <w:tab w:val="decimal" w:pos="882"/>
              </w:tabs>
              <w:ind w:left="-108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BF0085" w14:textId="36B3FE10" w:rsidR="00AC0452" w:rsidRPr="008040DD" w:rsidRDefault="008040DD" w:rsidP="008040DD">
            <w:pPr>
              <w:tabs>
                <w:tab w:val="decimal" w:pos="539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40DD">
              <w:rPr>
                <w:rFonts w:ascii="Angsana New" w:hAnsi="Angsana New"/>
                <w:sz w:val="28"/>
                <w:szCs w:val="28"/>
              </w:rPr>
              <w:t>2,</w:t>
            </w:r>
            <w:r w:rsidR="004D2786">
              <w:rPr>
                <w:rFonts w:ascii="Angsana New" w:hAnsi="Angsana New"/>
                <w:sz w:val="28"/>
                <w:szCs w:val="28"/>
              </w:rPr>
              <w:t>808</w:t>
            </w:r>
            <w:r w:rsidRPr="008040DD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69" w:type="dxa"/>
            <w:vAlign w:val="center"/>
          </w:tcPr>
          <w:p w14:paraId="7783D09F" w14:textId="77777777" w:rsidR="00AC0452" w:rsidRPr="00D72255" w:rsidRDefault="00AC0452" w:rsidP="00AC0452">
            <w:pPr>
              <w:tabs>
                <w:tab w:val="clear" w:pos="907"/>
                <w:tab w:val="decimal" w:pos="882"/>
              </w:tabs>
              <w:ind w:left="-18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E74998" w14:textId="42D31366" w:rsidR="00AC0452" w:rsidRPr="00D72255" w:rsidRDefault="00447ECB" w:rsidP="00AC0452">
            <w:pPr>
              <w:tabs>
                <w:tab w:val="decimal" w:pos="539"/>
              </w:tabs>
              <w:ind w:left="-18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1,219</w:t>
            </w:r>
          </w:p>
        </w:tc>
      </w:tr>
      <w:tr w:rsidR="00AC0452" w:rsidRPr="00D72255" w14:paraId="1D21BB7D" w14:textId="77777777" w:rsidTr="00AC0452">
        <w:tc>
          <w:tcPr>
            <w:tcW w:w="4050" w:type="dxa"/>
            <w:vAlign w:val="center"/>
          </w:tcPr>
          <w:p w14:paraId="602E7F6C" w14:textId="28D32FA1" w:rsidR="00AC0452" w:rsidRPr="00F75824" w:rsidRDefault="00AC0452" w:rsidP="00AC0452">
            <w:pPr>
              <w:ind w:right="-36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7582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DB2A7F" w14:textId="5A015237" w:rsidR="00AC0452" w:rsidRPr="008040DD" w:rsidRDefault="008040DD" w:rsidP="00AC0452">
            <w:pPr>
              <w:tabs>
                <w:tab w:val="clear" w:pos="907"/>
                <w:tab w:val="decimal" w:pos="920"/>
              </w:tabs>
              <w:ind w:left="-18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040DD">
              <w:rPr>
                <w:rFonts w:ascii="Angsana New" w:hAnsi="Angsana New"/>
                <w:b/>
                <w:bCs/>
                <w:sz w:val="28"/>
                <w:szCs w:val="28"/>
              </w:rPr>
              <w:t>7,7</w:t>
            </w:r>
            <w:r w:rsidR="004D2786">
              <w:rPr>
                <w:rFonts w:ascii="Angsana New" w:hAnsi="Angsana New"/>
                <w:b/>
                <w:bCs/>
                <w:sz w:val="28"/>
                <w:szCs w:val="28"/>
              </w:rPr>
              <w:t>13</w:t>
            </w:r>
          </w:p>
        </w:tc>
        <w:tc>
          <w:tcPr>
            <w:tcW w:w="173" w:type="dxa"/>
          </w:tcPr>
          <w:p w14:paraId="5CFA494A" w14:textId="77777777" w:rsidR="00AC0452" w:rsidRPr="00D72255" w:rsidRDefault="00AC0452" w:rsidP="00AC0452">
            <w:pPr>
              <w:tabs>
                <w:tab w:val="clear" w:pos="907"/>
                <w:tab w:val="decimal" w:pos="882"/>
              </w:tabs>
              <w:ind w:left="-108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08DA7F2B" w14:textId="424353F8" w:rsidR="00AC0452" w:rsidRPr="009B481E" w:rsidRDefault="00AC0452" w:rsidP="00AC0452">
            <w:pPr>
              <w:tabs>
                <w:tab w:val="clear" w:pos="907"/>
                <w:tab w:val="decimal" w:pos="920"/>
              </w:tabs>
              <w:ind w:left="-18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B481E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        </w:t>
            </w:r>
            <w:r w:rsidR="006A7FE4">
              <w:rPr>
                <w:rFonts w:ascii="Angsana New" w:hAnsi="Angsana New"/>
                <w:b/>
                <w:bCs/>
                <w:sz w:val="28"/>
                <w:szCs w:val="28"/>
              </w:rPr>
              <w:t>6,896</w:t>
            </w:r>
            <w:r w:rsidRPr="009B481E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73" w:type="dxa"/>
            <w:vAlign w:val="center"/>
          </w:tcPr>
          <w:p w14:paraId="414D3B96" w14:textId="77777777" w:rsidR="00AC0452" w:rsidRPr="009B481E" w:rsidRDefault="00AC0452" w:rsidP="00AC0452">
            <w:pPr>
              <w:tabs>
                <w:tab w:val="clear" w:pos="907"/>
                <w:tab w:val="decimal" w:pos="882"/>
              </w:tabs>
              <w:ind w:left="-108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4AF3AE5A" w14:textId="54DCE079" w:rsidR="00AC0452" w:rsidRPr="009B481E" w:rsidRDefault="00543974" w:rsidP="00AC0452">
            <w:pPr>
              <w:tabs>
                <w:tab w:val="decimal" w:pos="539"/>
              </w:tabs>
              <w:ind w:left="-18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126,1</w:t>
            </w:r>
            <w:r w:rsidR="004D2786">
              <w:rPr>
                <w:rFonts w:ascii="Angsana New" w:hAnsi="Angsana New"/>
                <w:b/>
                <w:bCs/>
                <w:sz w:val="28"/>
                <w:szCs w:val="28"/>
              </w:rPr>
              <w:t>70</w:t>
            </w:r>
          </w:p>
        </w:tc>
        <w:tc>
          <w:tcPr>
            <w:tcW w:w="169" w:type="dxa"/>
            <w:vAlign w:val="center"/>
          </w:tcPr>
          <w:p w14:paraId="017489C4" w14:textId="77777777" w:rsidR="00AC0452" w:rsidRPr="009B481E" w:rsidRDefault="00AC0452" w:rsidP="00AC0452">
            <w:pPr>
              <w:tabs>
                <w:tab w:val="clear" w:pos="907"/>
                <w:tab w:val="decimal" w:pos="882"/>
              </w:tabs>
              <w:ind w:left="-18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6ED5DA39" w14:textId="40E787A6" w:rsidR="00AC0452" w:rsidRPr="009B481E" w:rsidRDefault="006A7FE4" w:rsidP="00AC0452">
            <w:pPr>
              <w:tabs>
                <w:tab w:val="decimal" w:pos="539"/>
              </w:tabs>
              <w:ind w:left="-18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106,395</w:t>
            </w:r>
            <w:r w:rsidR="00AC0452" w:rsidRPr="009B481E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</w:p>
        </w:tc>
      </w:tr>
      <w:tr w:rsidR="00AC0452" w:rsidRPr="00D72255" w14:paraId="6B1E148D" w14:textId="77777777" w:rsidTr="00AC0452">
        <w:tc>
          <w:tcPr>
            <w:tcW w:w="4050" w:type="dxa"/>
            <w:vAlign w:val="bottom"/>
          </w:tcPr>
          <w:p w14:paraId="32227650" w14:textId="4DB4B531" w:rsidR="00AC0452" w:rsidRPr="00F75824" w:rsidRDefault="00AC0452" w:rsidP="00AC0452">
            <w:pPr>
              <w:ind w:right="-36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85" w:type="dxa"/>
            <w:tcBorders>
              <w:top w:val="double" w:sz="4" w:space="0" w:color="auto"/>
            </w:tcBorders>
            <w:vAlign w:val="bottom"/>
          </w:tcPr>
          <w:p w14:paraId="6F21B4F9" w14:textId="2897E861" w:rsidR="00AC0452" w:rsidRPr="00D72255" w:rsidRDefault="00AC0452" w:rsidP="00AC0452">
            <w:pPr>
              <w:tabs>
                <w:tab w:val="clear" w:pos="907"/>
                <w:tab w:val="decimal" w:pos="920"/>
              </w:tabs>
              <w:ind w:left="-18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3" w:type="dxa"/>
          </w:tcPr>
          <w:p w14:paraId="7B28B375" w14:textId="77777777" w:rsidR="00AC0452" w:rsidRPr="00D72255" w:rsidRDefault="00AC0452" w:rsidP="00AC0452">
            <w:pPr>
              <w:tabs>
                <w:tab w:val="clear" w:pos="907"/>
                <w:tab w:val="decimal" w:pos="882"/>
              </w:tabs>
              <w:ind w:left="-108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double" w:sz="4" w:space="0" w:color="auto"/>
            </w:tcBorders>
            <w:vAlign w:val="bottom"/>
          </w:tcPr>
          <w:p w14:paraId="63798B35" w14:textId="66BA97F8" w:rsidR="00AC0452" w:rsidRPr="00D72255" w:rsidRDefault="00AC0452" w:rsidP="00AC0452">
            <w:pPr>
              <w:tabs>
                <w:tab w:val="clear" w:pos="907"/>
                <w:tab w:val="decimal" w:pos="920"/>
              </w:tabs>
              <w:ind w:left="-18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3" w:type="dxa"/>
          </w:tcPr>
          <w:p w14:paraId="48DE6C43" w14:textId="77777777" w:rsidR="00AC0452" w:rsidRPr="00D72255" w:rsidRDefault="00AC0452" w:rsidP="00AC0452">
            <w:pPr>
              <w:tabs>
                <w:tab w:val="clear" w:pos="907"/>
                <w:tab w:val="decimal" w:pos="882"/>
              </w:tabs>
              <w:ind w:left="-108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09" w:type="dxa"/>
            <w:tcBorders>
              <w:top w:val="double" w:sz="4" w:space="0" w:color="auto"/>
            </w:tcBorders>
          </w:tcPr>
          <w:p w14:paraId="17EC116C" w14:textId="1F64F0EB" w:rsidR="00AC0452" w:rsidRPr="00D72255" w:rsidRDefault="00AC0452" w:rsidP="00AC0452">
            <w:pPr>
              <w:tabs>
                <w:tab w:val="decimal" w:pos="539"/>
              </w:tabs>
              <w:ind w:left="-18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9" w:type="dxa"/>
            <w:vAlign w:val="bottom"/>
          </w:tcPr>
          <w:p w14:paraId="56650FDC" w14:textId="77777777" w:rsidR="00AC0452" w:rsidRPr="00D72255" w:rsidRDefault="00AC0452" w:rsidP="00AC0452">
            <w:pPr>
              <w:tabs>
                <w:tab w:val="clear" w:pos="907"/>
                <w:tab w:val="decimal" w:pos="882"/>
              </w:tabs>
              <w:ind w:left="-18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3" w:type="dxa"/>
            <w:tcBorders>
              <w:top w:val="double" w:sz="4" w:space="0" w:color="auto"/>
            </w:tcBorders>
          </w:tcPr>
          <w:p w14:paraId="7E1E4A87" w14:textId="7E7B2974" w:rsidR="00AC0452" w:rsidRPr="00D72255" w:rsidRDefault="00AC0452" w:rsidP="00AC0452">
            <w:pPr>
              <w:tabs>
                <w:tab w:val="decimal" w:pos="539"/>
              </w:tabs>
              <w:ind w:left="-18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</w:tbl>
    <w:p w14:paraId="549073DC" w14:textId="77777777" w:rsidR="003E5D8F" w:rsidRDefault="003E5D8F" w:rsidP="004965CF">
      <w:pPr>
        <w:overflowPunct w:val="0"/>
        <w:autoSpaceDE w:val="0"/>
        <w:autoSpaceDN w:val="0"/>
        <w:adjustRightInd w:val="0"/>
        <w:spacing w:line="360" w:lineRule="auto"/>
        <w:textAlignment w:val="baseline"/>
        <w:rPr>
          <w:rFonts w:asciiTheme="majorBidi" w:eastAsia="Malgun Gothic" w:hAnsiTheme="majorBidi" w:cstheme="majorBidi"/>
          <w:b/>
          <w:bCs/>
          <w:sz w:val="28"/>
          <w:highlight w:val="yellow"/>
        </w:rPr>
      </w:pPr>
    </w:p>
    <w:p w14:paraId="0D9390C9" w14:textId="77777777" w:rsidR="005E37CD" w:rsidRDefault="005E37CD" w:rsidP="004965CF">
      <w:pPr>
        <w:overflowPunct w:val="0"/>
        <w:autoSpaceDE w:val="0"/>
        <w:autoSpaceDN w:val="0"/>
        <w:adjustRightInd w:val="0"/>
        <w:spacing w:line="360" w:lineRule="auto"/>
        <w:textAlignment w:val="baseline"/>
        <w:rPr>
          <w:rFonts w:asciiTheme="majorBidi" w:eastAsia="Malgun Gothic" w:hAnsiTheme="majorBidi" w:cstheme="majorBidi"/>
          <w:b/>
          <w:bCs/>
          <w:sz w:val="28"/>
          <w:highlight w:val="yellow"/>
        </w:rPr>
      </w:pPr>
    </w:p>
    <w:p w14:paraId="67DBFFBC" w14:textId="77777777" w:rsidR="00FB2A8F" w:rsidRDefault="00FB2A8F" w:rsidP="004965CF">
      <w:pPr>
        <w:overflowPunct w:val="0"/>
        <w:autoSpaceDE w:val="0"/>
        <w:autoSpaceDN w:val="0"/>
        <w:adjustRightInd w:val="0"/>
        <w:spacing w:line="360" w:lineRule="auto"/>
        <w:textAlignment w:val="baseline"/>
        <w:rPr>
          <w:rFonts w:asciiTheme="majorBidi" w:eastAsia="Malgun Gothic" w:hAnsiTheme="majorBidi" w:cstheme="majorBidi"/>
          <w:b/>
          <w:bCs/>
          <w:sz w:val="28"/>
          <w:highlight w:val="yellow"/>
        </w:rPr>
      </w:pPr>
    </w:p>
    <w:p w14:paraId="2A84FD9F" w14:textId="77777777" w:rsidR="00D15AE8" w:rsidRDefault="00D15AE8" w:rsidP="004965CF">
      <w:pPr>
        <w:overflowPunct w:val="0"/>
        <w:autoSpaceDE w:val="0"/>
        <w:autoSpaceDN w:val="0"/>
        <w:adjustRightInd w:val="0"/>
        <w:spacing w:line="360" w:lineRule="auto"/>
        <w:textAlignment w:val="baseline"/>
        <w:rPr>
          <w:rFonts w:asciiTheme="majorBidi" w:eastAsia="Malgun Gothic" w:hAnsiTheme="majorBidi" w:cstheme="majorBidi"/>
          <w:b/>
          <w:bCs/>
          <w:sz w:val="28"/>
          <w:highlight w:val="yellow"/>
        </w:rPr>
      </w:pPr>
    </w:p>
    <w:tbl>
      <w:tblPr>
        <w:tblW w:w="8970" w:type="dxa"/>
        <w:tblInd w:w="360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81"/>
        <w:gridCol w:w="89"/>
        <w:gridCol w:w="1109"/>
        <w:gridCol w:w="91"/>
        <w:gridCol w:w="1096"/>
        <w:gridCol w:w="93"/>
        <w:gridCol w:w="1155"/>
        <w:gridCol w:w="130"/>
        <w:gridCol w:w="1137"/>
        <w:gridCol w:w="126"/>
        <w:gridCol w:w="1163"/>
      </w:tblGrid>
      <w:tr w:rsidR="00546963" w:rsidRPr="00546963" w14:paraId="7BBFB378" w14:textId="77777777" w:rsidTr="00546963">
        <w:trPr>
          <w:trHeight w:val="80"/>
          <w:tblHeader/>
        </w:trPr>
        <w:tc>
          <w:tcPr>
            <w:tcW w:w="27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30597A" w14:textId="77777777" w:rsidR="00546963" w:rsidRPr="00546963" w:rsidRDefault="00546963" w:rsidP="00546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8"/>
              <w:jc w:val="center"/>
              <w:rPr>
                <w:rFonts w:ascii="Angsana New" w:eastAsia="Malgun Gothic" w:hAnsi="Angsana New"/>
                <w:sz w:val="28"/>
                <w:szCs w:val="28"/>
              </w:rPr>
            </w:pP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E560AE" w14:textId="77777777" w:rsidR="00546963" w:rsidRPr="00546963" w:rsidRDefault="00546963" w:rsidP="00546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17" w:right="-18"/>
              <w:jc w:val="center"/>
              <w:rPr>
                <w:rFonts w:ascii="Angsana New" w:eastAsia="Malgun Gothic" w:hAnsi="Angsana New"/>
                <w:sz w:val="28"/>
                <w:szCs w:val="28"/>
                <w:cs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BAD85D" w14:textId="77777777" w:rsidR="00546963" w:rsidRPr="00546963" w:rsidRDefault="00546963" w:rsidP="00546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8"/>
              <w:jc w:val="center"/>
              <w:rPr>
                <w:rFonts w:ascii="Angsana New" w:eastAsia="Malgun Gothic" w:hAnsi="Angsana New"/>
                <w:sz w:val="28"/>
                <w:szCs w:val="28"/>
                <w:cs/>
              </w:rPr>
            </w:pP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0B49DE" w14:textId="77777777" w:rsidR="00546963" w:rsidRPr="00F75824" w:rsidRDefault="00546963" w:rsidP="00546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8"/>
              <w:jc w:val="center"/>
              <w:rPr>
                <w:rFonts w:ascii="Angsana New" w:eastAsia="Malgun Gothic" w:hAnsi="Angsana New"/>
                <w:sz w:val="28"/>
                <w:szCs w:val="28"/>
                <w:cs/>
              </w:rPr>
            </w:pPr>
          </w:p>
        </w:tc>
        <w:tc>
          <w:tcPr>
            <w:tcW w:w="490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51D9A93" w14:textId="77777777" w:rsidR="00546963" w:rsidRPr="00F75824" w:rsidRDefault="00546963" w:rsidP="00546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6"/>
              <w:jc w:val="right"/>
              <w:rPr>
                <w:rFonts w:ascii="Angsana New" w:eastAsia="Malgun Gothic" w:hAnsi="Angsana New"/>
                <w:sz w:val="28"/>
                <w:szCs w:val="28"/>
                <w:cs/>
              </w:rPr>
            </w:pPr>
            <w:r w:rsidRPr="00546963">
              <w:rPr>
                <w:rFonts w:ascii="Angsana New" w:eastAsia="Malgun Gothic" w:hAnsi="Angsana New" w:hint="cs"/>
                <w:sz w:val="28"/>
                <w:szCs w:val="28"/>
              </w:rPr>
              <w:t>(</w:t>
            </w:r>
            <w:r w:rsidRPr="00F75824">
              <w:rPr>
                <w:rFonts w:ascii="Angsana New" w:eastAsia="Malgun Gothic" w:hAnsi="Angsana New" w:hint="cs"/>
                <w:sz w:val="28"/>
                <w:szCs w:val="28"/>
                <w:cs/>
              </w:rPr>
              <w:t>หน่วย</w:t>
            </w:r>
            <w:r w:rsidRPr="00546963">
              <w:rPr>
                <w:rFonts w:ascii="Angsana New" w:eastAsia="Malgun Gothic" w:hAnsi="Angsana New" w:hint="cs"/>
                <w:sz w:val="28"/>
                <w:szCs w:val="28"/>
              </w:rPr>
              <w:t xml:space="preserve">: </w:t>
            </w:r>
            <w:r w:rsidRPr="00F75824">
              <w:rPr>
                <w:rFonts w:ascii="Angsana New" w:eastAsia="Malgun Gothic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546963" w:rsidRPr="00546963" w14:paraId="774A768C" w14:textId="77777777" w:rsidTr="00546963">
        <w:trPr>
          <w:trHeight w:val="80"/>
          <w:tblHeader/>
        </w:trPr>
        <w:tc>
          <w:tcPr>
            <w:tcW w:w="27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54FA09" w14:textId="77777777" w:rsidR="00546963" w:rsidRPr="00546963" w:rsidRDefault="00546963" w:rsidP="00546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8"/>
              <w:jc w:val="center"/>
              <w:rPr>
                <w:rFonts w:ascii="Angsana New" w:eastAsia="Malgun Gothic" w:hAnsi="Angsana New"/>
                <w:sz w:val="28"/>
                <w:szCs w:val="28"/>
                <w:cs/>
              </w:rPr>
            </w:pP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08CD10" w14:textId="77777777" w:rsidR="00546963" w:rsidRPr="00546963" w:rsidRDefault="00546963" w:rsidP="00546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17" w:right="-18"/>
              <w:jc w:val="center"/>
              <w:rPr>
                <w:rFonts w:ascii="Angsana New" w:eastAsia="Malgun Gothic" w:hAnsi="Angsana New"/>
                <w:sz w:val="28"/>
                <w:szCs w:val="28"/>
                <w:cs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AFB595" w14:textId="77777777" w:rsidR="00546963" w:rsidRPr="00546963" w:rsidRDefault="00546963" w:rsidP="00546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8"/>
              <w:jc w:val="center"/>
              <w:rPr>
                <w:rFonts w:ascii="Angsana New" w:eastAsia="Malgun Gothic" w:hAnsi="Angsana New"/>
                <w:sz w:val="28"/>
                <w:szCs w:val="28"/>
                <w:cs/>
              </w:rPr>
            </w:pP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D5D5A5" w14:textId="77777777" w:rsidR="00546963" w:rsidRPr="00546963" w:rsidRDefault="00546963" w:rsidP="00546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8"/>
              <w:jc w:val="center"/>
              <w:rPr>
                <w:rFonts w:ascii="Angsana New" w:eastAsia="Malgun Gothic" w:hAnsi="Angsana New"/>
                <w:sz w:val="28"/>
                <w:szCs w:val="28"/>
                <w:cs/>
              </w:rPr>
            </w:pPr>
          </w:p>
        </w:tc>
        <w:tc>
          <w:tcPr>
            <w:tcW w:w="490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C71DD7A" w14:textId="61EEF552" w:rsidR="00546963" w:rsidRPr="00F75824" w:rsidRDefault="00E94010" w:rsidP="00546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8"/>
              <w:jc w:val="center"/>
              <w:rPr>
                <w:rFonts w:ascii="Angsana New" w:eastAsia="Malgun Gothic" w:hAnsi="Angsana New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ข้อมูลทางการเงินรวม</w:t>
            </w:r>
          </w:p>
        </w:tc>
      </w:tr>
      <w:tr w:rsidR="00546963" w:rsidRPr="00546963" w14:paraId="1264A143" w14:textId="77777777" w:rsidTr="00546963">
        <w:trPr>
          <w:trHeight w:val="375"/>
          <w:tblHeader/>
        </w:trPr>
        <w:tc>
          <w:tcPr>
            <w:tcW w:w="2781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EB2C1E8" w14:textId="5740273E" w:rsidR="00546963" w:rsidRPr="00F75824" w:rsidRDefault="00546963" w:rsidP="00546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216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Malgun Gothic" w:hAnsi="Angsana New"/>
                <w:sz w:val="28"/>
                <w:szCs w:val="28"/>
                <w:cs/>
              </w:rPr>
            </w:pPr>
            <w:r w:rsidRPr="00F75824">
              <w:rPr>
                <w:rFonts w:ascii="Angsana New" w:eastAsia="Malgun Gothic" w:hAnsi="Angsana New" w:hint="cs"/>
                <w:sz w:val="28"/>
                <w:szCs w:val="28"/>
                <w:cs/>
              </w:rPr>
              <w:t>เงินให้กู้ยืมระยะยาว</w:t>
            </w:r>
            <w:r w:rsidR="0087438A" w:rsidRPr="00F75824">
              <w:rPr>
                <w:rFonts w:ascii="Angsana New" w:eastAsia="Malgun Gothic" w:hAnsi="Angsana New" w:hint="cs"/>
                <w:sz w:val="28"/>
                <w:szCs w:val="28"/>
                <w:cs/>
              </w:rPr>
              <w:t>จาก</w:t>
            </w:r>
            <w:r w:rsidRPr="00F75824">
              <w:rPr>
                <w:rFonts w:ascii="Angsana New" w:eastAsia="Malgun Gothic" w:hAnsi="Angsana New" w:hint="cs"/>
                <w:sz w:val="28"/>
                <w:szCs w:val="28"/>
                <w:cs/>
              </w:rPr>
              <w:br/>
              <w:t>บุคคลที่เกี่ยวข้องกัน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C5D499" w14:textId="77777777" w:rsidR="00546963" w:rsidRPr="00546963" w:rsidRDefault="00546963" w:rsidP="00546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216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Malgun Gothic" w:hAnsi="Angsana New"/>
                <w:sz w:val="28"/>
                <w:szCs w:val="28"/>
              </w:rPr>
            </w:pPr>
          </w:p>
        </w:tc>
        <w:tc>
          <w:tcPr>
            <w:tcW w:w="1109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279BA0B" w14:textId="77777777" w:rsidR="00546963" w:rsidRPr="00546963" w:rsidRDefault="00546963" w:rsidP="00546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216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Malgun Gothic" w:hAnsi="Angsana New"/>
                <w:sz w:val="28"/>
                <w:szCs w:val="28"/>
              </w:rPr>
            </w:pPr>
            <w:r w:rsidRPr="00F75824">
              <w:rPr>
                <w:rFonts w:ascii="Angsana New" w:eastAsia="Malgun Gothic" w:hAnsi="Angsana New" w:hint="cs"/>
                <w:sz w:val="28"/>
                <w:szCs w:val="28"/>
                <w:cs/>
              </w:rPr>
              <w:t xml:space="preserve">อัตราดอกเบี้ย </w:t>
            </w:r>
            <w:r w:rsidRPr="00546963">
              <w:rPr>
                <w:rFonts w:ascii="Angsana New" w:eastAsia="Malgun Gothic" w:hAnsi="Angsana New" w:hint="cs"/>
                <w:sz w:val="28"/>
                <w:szCs w:val="28"/>
              </w:rPr>
              <w:t>(</w:t>
            </w:r>
            <w:r w:rsidRPr="00F75824">
              <w:rPr>
                <w:rFonts w:ascii="Angsana New" w:eastAsia="Malgun Gothic" w:hAnsi="Angsana New" w:hint="cs"/>
                <w:sz w:val="28"/>
                <w:szCs w:val="28"/>
                <w:cs/>
              </w:rPr>
              <w:t>ร้อยละต่อปี</w:t>
            </w:r>
            <w:r w:rsidRPr="00546963">
              <w:rPr>
                <w:rFonts w:ascii="Angsana New" w:eastAsia="Malgun Gothic" w:hAnsi="Angsana New" w:hint="cs"/>
                <w:sz w:val="28"/>
                <w:szCs w:val="28"/>
              </w:rPr>
              <w:t>)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E2DDEA" w14:textId="77777777" w:rsidR="00546963" w:rsidRPr="00546963" w:rsidRDefault="00546963" w:rsidP="00546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216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Malgun Gothic" w:hAnsi="Angsana New"/>
                <w:spacing w:val="-6"/>
                <w:sz w:val="28"/>
                <w:szCs w:val="28"/>
              </w:rPr>
            </w:pPr>
          </w:p>
        </w:tc>
        <w:tc>
          <w:tcPr>
            <w:tcW w:w="1096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4680A0B" w14:textId="77777777" w:rsidR="00546963" w:rsidRPr="00546963" w:rsidRDefault="00546963" w:rsidP="00546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216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Malgun Gothic" w:hAnsi="Angsana New"/>
                <w:spacing w:val="-6"/>
                <w:sz w:val="28"/>
                <w:szCs w:val="28"/>
              </w:rPr>
            </w:pPr>
            <w:r w:rsidRPr="00546963">
              <w:rPr>
                <w:rFonts w:ascii="Angsana New" w:eastAsia="Malgun Gothic" w:hAnsi="Angsana New" w:hint="cs"/>
                <w:spacing w:val="-6"/>
                <w:sz w:val="28"/>
                <w:szCs w:val="28"/>
              </w:rPr>
              <w:t>1</w:t>
            </w:r>
            <w:r w:rsidRPr="00F75824">
              <w:rPr>
                <w:rFonts w:ascii="Angsana New" w:eastAsia="Malgun Gothic" w:hAnsi="Angsana New" w:hint="cs"/>
                <w:spacing w:val="-6"/>
                <w:sz w:val="28"/>
                <w:szCs w:val="28"/>
                <w:cs/>
              </w:rPr>
              <w:t xml:space="preserve"> มกราคม </w:t>
            </w:r>
            <w:r w:rsidRPr="00546963">
              <w:rPr>
                <w:rFonts w:ascii="Angsana New" w:eastAsia="Malgun Gothic" w:hAnsi="Angsana New" w:hint="cs"/>
                <w:spacing w:val="-6"/>
                <w:sz w:val="28"/>
                <w:szCs w:val="28"/>
              </w:rPr>
              <w:t>2568</w:t>
            </w: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</w:tcPr>
          <w:p w14:paraId="4655FCAC" w14:textId="77777777" w:rsidR="00546963" w:rsidRPr="00546963" w:rsidRDefault="00546963" w:rsidP="00546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216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Malgun Gothic" w:hAnsi="Angsana New"/>
                <w:sz w:val="28"/>
                <w:szCs w:val="28"/>
              </w:rPr>
            </w:pPr>
          </w:p>
        </w:tc>
        <w:tc>
          <w:tcPr>
            <w:tcW w:w="242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BCB208F" w14:textId="77777777" w:rsidR="00546963" w:rsidRPr="00546963" w:rsidRDefault="00546963" w:rsidP="00546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216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Malgun Gothic" w:hAnsi="Angsana New"/>
                <w:sz w:val="28"/>
                <w:szCs w:val="28"/>
                <w:cs/>
              </w:rPr>
            </w:pPr>
            <w:r w:rsidRPr="00F75824">
              <w:rPr>
                <w:rFonts w:ascii="Angsana New" w:eastAsia="Malgun Gothic" w:hAnsi="Angsana New" w:hint="cs"/>
                <w:sz w:val="28"/>
                <w:szCs w:val="28"/>
                <w:cs/>
              </w:rPr>
              <w:t>ในระหว่างรอบระยะเวลา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ACF220" w14:textId="77777777" w:rsidR="00546963" w:rsidRPr="00F75824" w:rsidRDefault="00546963" w:rsidP="00546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216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Malgun Gothic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163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7D1B049" w14:textId="77777777" w:rsidR="00546963" w:rsidRPr="00546963" w:rsidRDefault="00546963" w:rsidP="00546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216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Malgun Gothic" w:hAnsi="Angsana New"/>
                <w:spacing w:val="-6"/>
                <w:sz w:val="28"/>
                <w:szCs w:val="28"/>
              </w:rPr>
            </w:pPr>
            <w:r w:rsidRPr="00546963">
              <w:rPr>
                <w:rFonts w:ascii="Angsana New" w:eastAsia="Malgun Gothic" w:hAnsi="Angsana New" w:hint="cs"/>
                <w:sz w:val="28"/>
                <w:szCs w:val="28"/>
              </w:rPr>
              <w:t xml:space="preserve">30 </w:t>
            </w:r>
            <w:r w:rsidRPr="00F75824">
              <w:rPr>
                <w:rFonts w:ascii="Angsana New" w:eastAsia="Malgun Gothic" w:hAnsi="Angsana New" w:hint="cs"/>
                <w:sz w:val="28"/>
                <w:szCs w:val="28"/>
                <w:cs/>
              </w:rPr>
              <w:t>มิถุนายน</w:t>
            </w:r>
            <w:r w:rsidRPr="00546963">
              <w:rPr>
                <w:rFonts w:ascii="Angsana New" w:eastAsia="Malgun Gothic" w:hAnsi="Angsana New" w:hint="cs"/>
                <w:spacing w:val="-6"/>
                <w:sz w:val="28"/>
                <w:szCs w:val="28"/>
              </w:rPr>
              <w:t>2568</w:t>
            </w:r>
          </w:p>
        </w:tc>
      </w:tr>
      <w:tr w:rsidR="00546963" w:rsidRPr="00546963" w14:paraId="01EA9C69" w14:textId="77777777" w:rsidTr="00546963">
        <w:trPr>
          <w:trHeight w:val="375"/>
          <w:tblHeader/>
        </w:trPr>
        <w:tc>
          <w:tcPr>
            <w:tcW w:w="2781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98B386B" w14:textId="77777777" w:rsidR="00546963" w:rsidRPr="00546963" w:rsidRDefault="00546963" w:rsidP="00546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Malgun Gothic" w:hAnsi="Angsana New"/>
                <w:sz w:val="28"/>
                <w:szCs w:val="28"/>
              </w:rPr>
            </w:pP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0039BD" w14:textId="77777777" w:rsidR="00546963" w:rsidRPr="00F75824" w:rsidRDefault="00546963" w:rsidP="00546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216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Malgun Gothic" w:hAnsi="Angsana New"/>
                <w:sz w:val="28"/>
                <w:szCs w:val="28"/>
                <w:cs/>
              </w:rPr>
            </w:pPr>
          </w:p>
        </w:tc>
        <w:tc>
          <w:tcPr>
            <w:tcW w:w="1109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CB3CB78" w14:textId="77777777" w:rsidR="00546963" w:rsidRPr="00546963" w:rsidRDefault="00546963" w:rsidP="00546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Malgun Gothic" w:hAnsi="Angsana New"/>
                <w:sz w:val="28"/>
                <w:szCs w:val="28"/>
              </w:rPr>
            </w:pP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91A332" w14:textId="77777777" w:rsidR="00546963" w:rsidRPr="00546963" w:rsidRDefault="00546963" w:rsidP="00546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216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Malgun Gothic" w:hAnsi="Angsana New"/>
                <w:spacing w:val="-6"/>
                <w:sz w:val="28"/>
                <w:szCs w:val="28"/>
              </w:rPr>
            </w:pPr>
          </w:p>
        </w:tc>
        <w:tc>
          <w:tcPr>
            <w:tcW w:w="1096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62E7E85" w14:textId="77777777" w:rsidR="00546963" w:rsidRPr="00546963" w:rsidRDefault="00546963" w:rsidP="00546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Malgun Gothic" w:hAnsi="Angsana New"/>
                <w:spacing w:val="-6"/>
                <w:sz w:val="28"/>
                <w:szCs w:val="28"/>
              </w:rPr>
            </w:pP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</w:tcPr>
          <w:p w14:paraId="60B8877C" w14:textId="77777777" w:rsidR="00546963" w:rsidRPr="00546963" w:rsidRDefault="00546963" w:rsidP="00546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216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Malgun Gothic" w:hAnsi="Angsana New"/>
                <w:sz w:val="28"/>
                <w:szCs w:val="28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23291B7" w14:textId="77777777" w:rsidR="00546963" w:rsidRPr="00546963" w:rsidRDefault="00546963" w:rsidP="00546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216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Malgun Gothic" w:hAnsi="Angsana New"/>
                <w:sz w:val="28"/>
                <w:szCs w:val="28"/>
                <w:cs/>
              </w:rPr>
            </w:pPr>
            <w:r w:rsidRPr="00F75824">
              <w:rPr>
                <w:rFonts w:ascii="Angsana New" w:eastAsia="Malgun Gothic" w:hAnsi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0CE204" w14:textId="77777777" w:rsidR="00546963" w:rsidRPr="00546963" w:rsidRDefault="00546963" w:rsidP="00546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216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Malgun Gothic" w:hAnsi="Angsana New"/>
                <w:sz w:val="28"/>
                <w:szCs w:val="28"/>
                <w:cs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E476056" w14:textId="77777777" w:rsidR="00546963" w:rsidRPr="00546963" w:rsidRDefault="00546963" w:rsidP="00546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216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Malgun Gothic" w:hAnsi="Angsana New"/>
                <w:sz w:val="28"/>
                <w:szCs w:val="28"/>
              </w:rPr>
            </w:pPr>
            <w:r w:rsidRPr="00F75824">
              <w:rPr>
                <w:rFonts w:ascii="Angsana New" w:eastAsia="Malgun Gothic" w:hAnsi="Angsana New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479584" w14:textId="77777777" w:rsidR="00546963" w:rsidRPr="00F75824" w:rsidRDefault="00546963" w:rsidP="00546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216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Malgun Gothic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163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C3FAD5E" w14:textId="77777777" w:rsidR="00546963" w:rsidRPr="00546963" w:rsidRDefault="00546963" w:rsidP="00546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Malgun Gothic" w:hAnsi="Angsana New"/>
                <w:spacing w:val="-6"/>
                <w:sz w:val="28"/>
                <w:szCs w:val="28"/>
              </w:rPr>
            </w:pPr>
          </w:p>
        </w:tc>
      </w:tr>
      <w:tr w:rsidR="00546963" w:rsidRPr="00546963" w14:paraId="7FCE7B49" w14:textId="77777777" w:rsidTr="008F5400">
        <w:trPr>
          <w:trHeight w:val="20"/>
          <w:tblHeader/>
        </w:trPr>
        <w:tc>
          <w:tcPr>
            <w:tcW w:w="2781" w:type="dxa"/>
            <w:tcBorders>
              <w:top w:val="nil"/>
              <w:left w:val="nil"/>
              <w:bottom w:val="nil"/>
              <w:right w:val="nil"/>
            </w:tcBorders>
          </w:tcPr>
          <w:p w14:paraId="207F1088" w14:textId="1E543827" w:rsidR="00546963" w:rsidRPr="00546963" w:rsidRDefault="00546963" w:rsidP="00546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</w:tabs>
              <w:overflowPunct w:val="0"/>
              <w:autoSpaceDE w:val="0"/>
              <w:autoSpaceDN w:val="0"/>
              <w:adjustRightInd w:val="0"/>
              <w:spacing w:line="240" w:lineRule="auto"/>
              <w:rPr>
                <w:rFonts w:ascii="Angsana New" w:eastAsia="Malgun Gothic" w:hAnsi="Angsana New"/>
                <w:sz w:val="28"/>
                <w:szCs w:val="28"/>
              </w:rPr>
            </w:pPr>
            <w:r w:rsidRPr="00F75824">
              <w:rPr>
                <w:rFonts w:ascii="Angsana New" w:eastAsia="Malgun Gothic" w:hAnsi="Angsana New"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</w:tcPr>
          <w:p w14:paraId="45AA0793" w14:textId="77777777" w:rsidR="00546963" w:rsidRPr="00F75824" w:rsidRDefault="00546963" w:rsidP="00546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2160"/>
              </w:tabs>
              <w:overflowPunct w:val="0"/>
              <w:autoSpaceDE w:val="0"/>
              <w:autoSpaceDN w:val="0"/>
              <w:adjustRightInd w:val="0"/>
              <w:spacing w:line="240" w:lineRule="auto"/>
              <w:rPr>
                <w:rFonts w:ascii="Angsana New" w:eastAsia="Malgun Gothic" w:hAnsi="Angsana New"/>
                <w:sz w:val="28"/>
                <w:szCs w:val="28"/>
                <w:cs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F17EE6" w14:textId="7A69DD77" w:rsidR="00546963" w:rsidRPr="00546963" w:rsidRDefault="00546963" w:rsidP="00546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Malgun Gothic" w:hAnsi="Angsana New"/>
                <w:sz w:val="28"/>
                <w:szCs w:val="28"/>
                <w:cs/>
              </w:rPr>
            </w:pPr>
            <w:r w:rsidRPr="008C6DCB">
              <w:rPr>
                <w:rFonts w:ascii="Angsana New" w:eastAsia="Malgun Gothic" w:hAnsi="Angsana New"/>
                <w:sz w:val="28"/>
                <w:szCs w:val="28"/>
              </w:rPr>
              <w:t>7.00 - 8.90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9E17FF" w14:textId="77777777" w:rsidR="00546963" w:rsidRPr="00F75824" w:rsidRDefault="00546963" w:rsidP="00546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8"/>
              <w:jc w:val="right"/>
              <w:rPr>
                <w:rFonts w:ascii="Angsana New" w:eastAsia="Malgun Gothic" w:hAnsi="Angsana New"/>
                <w:sz w:val="28"/>
                <w:szCs w:val="28"/>
                <w:cs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10B4E54" w14:textId="71586BA3" w:rsidR="00546963" w:rsidRPr="00546963" w:rsidRDefault="00546963" w:rsidP="008F5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94"/>
              <w:jc w:val="right"/>
              <w:rPr>
                <w:rFonts w:ascii="Angsana New" w:eastAsia="Malgun Gothic" w:hAnsi="Angsana New"/>
                <w:sz w:val="28"/>
                <w:szCs w:val="28"/>
              </w:rPr>
            </w:pPr>
            <w:r w:rsidRPr="00AC1E4B">
              <w:rPr>
                <w:rFonts w:asciiTheme="majorBidi" w:hAnsiTheme="majorBidi" w:cstheme="majorBidi" w:hint="cs"/>
                <w:sz w:val="28"/>
                <w:szCs w:val="28"/>
              </w:rPr>
              <w:t>5</w:t>
            </w:r>
            <w:r w:rsidRPr="00AC1E4B">
              <w:rPr>
                <w:rFonts w:asciiTheme="majorBidi" w:hAnsiTheme="majorBidi" w:cstheme="majorBidi"/>
                <w:sz w:val="28"/>
                <w:szCs w:val="28"/>
              </w:rPr>
              <w:t>2,002</w:t>
            </w: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C8CB4E" w14:textId="77777777" w:rsidR="00546963" w:rsidRPr="00546963" w:rsidRDefault="00546963" w:rsidP="008F5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8"/>
              <w:jc w:val="right"/>
              <w:rPr>
                <w:rFonts w:ascii="Angsana New" w:eastAsia="Malgun Gothic" w:hAnsi="Angsana New"/>
                <w:sz w:val="28"/>
                <w:szCs w:val="28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72C1A31" w14:textId="711243C3" w:rsidR="00546963" w:rsidRPr="00546963" w:rsidRDefault="00E45E7F" w:rsidP="008F5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88"/>
              <w:jc w:val="right"/>
              <w:rPr>
                <w:rFonts w:ascii="Angsana New" w:eastAsia="Malgun Gothic" w:hAnsi="Angsana New"/>
                <w:sz w:val="28"/>
                <w:szCs w:val="28"/>
              </w:rPr>
            </w:pPr>
            <w:r>
              <w:rPr>
                <w:rFonts w:ascii="Angsana New" w:eastAsia="Malgun Gothic" w:hAnsi="Angsana New"/>
                <w:sz w:val="28"/>
                <w:szCs w:val="28"/>
              </w:rPr>
              <w:t>6,760</w:t>
            </w: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F5C61B" w14:textId="77777777" w:rsidR="00546963" w:rsidRPr="00546963" w:rsidRDefault="00546963" w:rsidP="008F5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  <w:tab w:val="decimal" w:pos="124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="Angsana New" w:eastAsia="Malgun Gothic" w:hAnsi="Angsana New"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CBDE0D5" w14:textId="094A044D" w:rsidR="00546963" w:rsidRPr="00546963" w:rsidRDefault="00E45E7F" w:rsidP="008F5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94"/>
              <w:jc w:val="right"/>
              <w:rPr>
                <w:rFonts w:ascii="Angsana New" w:eastAsia="Malgun Gothic" w:hAnsi="Angsana New"/>
                <w:sz w:val="28"/>
                <w:szCs w:val="28"/>
              </w:rPr>
            </w:pPr>
            <w:r>
              <w:rPr>
                <w:rFonts w:ascii="Angsana New" w:eastAsia="Malgun Gothic" w:hAnsi="Angsana New"/>
                <w:sz w:val="28"/>
                <w:szCs w:val="28"/>
              </w:rPr>
              <w:t>(8,442)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67424B" w14:textId="77777777" w:rsidR="00546963" w:rsidRPr="00546963" w:rsidRDefault="00546963" w:rsidP="008F5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="Angsana New" w:eastAsia="Malgun Gothic" w:hAnsi="Angsana New"/>
                <w:sz w:val="28"/>
                <w:szCs w:val="28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366F4E9" w14:textId="5D782BEE" w:rsidR="00546963" w:rsidRPr="00546963" w:rsidRDefault="004D666B" w:rsidP="008F5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93"/>
              <w:jc w:val="right"/>
              <w:rPr>
                <w:rFonts w:ascii="Angsana New" w:eastAsia="Malgun Gothic" w:hAnsi="Angsana New"/>
                <w:sz w:val="28"/>
                <w:szCs w:val="28"/>
              </w:rPr>
            </w:pPr>
            <w:r>
              <w:rPr>
                <w:rFonts w:ascii="Angsana New" w:eastAsia="Malgun Gothic" w:hAnsi="Angsana New"/>
                <w:sz w:val="28"/>
                <w:szCs w:val="28"/>
              </w:rPr>
              <w:t>50,320</w:t>
            </w:r>
          </w:p>
        </w:tc>
      </w:tr>
      <w:tr w:rsidR="007E4771" w:rsidRPr="00546963" w14:paraId="77EB8927" w14:textId="77777777" w:rsidTr="008F5400">
        <w:trPr>
          <w:trHeight w:val="20"/>
        </w:trPr>
        <w:tc>
          <w:tcPr>
            <w:tcW w:w="2781" w:type="dxa"/>
            <w:tcBorders>
              <w:top w:val="nil"/>
              <w:left w:val="nil"/>
              <w:bottom w:val="nil"/>
              <w:right w:val="nil"/>
            </w:tcBorders>
          </w:tcPr>
          <w:p w14:paraId="2F5CAE42" w14:textId="0EDD63F4" w:rsidR="00546963" w:rsidRPr="00546963" w:rsidRDefault="00546963" w:rsidP="00546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</w:tabs>
              <w:overflowPunct w:val="0"/>
              <w:autoSpaceDE w:val="0"/>
              <w:autoSpaceDN w:val="0"/>
              <w:adjustRightInd w:val="0"/>
              <w:spacing w:line="240" w:lineRule="auto"/>
              <w:rPr>
                <w:rFonts w:ascii="Angsana New" w:eastAsia="Malgun Gothic" w:hAnsi="Angsana New"/>
                <w:sz w:val="28"/>
                <w:szCs w:val="28"/>
              </w:rPr>
            </w:pP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</w:tcPr>
          <w:p w14:paraId="1195F4DE" w14:textId="77777777" w:rsidR="00546963" w:rsidRPr="00546963" w:rsidRDefault="00546963" w:rsidP="00546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2160"/>
              </w:tabs>
              <w:overflowPunct w:val="0"/>
              <w:autoSpaceDE w:val="0"/>
              <w:autoSpaceDN w:val="0"/>
              <w:adjustRightInd w:val="0"/>
              <w:spacing w:line="240" w:lineRule="auto"/>
              <w:rPr>
                <w:rFonts w:ascii="Angsana New" w:eastAsia="Malgun Gothic" w:hAnsi="Angsana New"/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DFA8CA" w14:textId="5CA3B180" w:rsidR="00546963" w:rsidRPr="00F75824" w:rsidRDefault="00546963" w:rsidP="00546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Malgun Gothic" w:hAnsi="Angsana New"/>
                <w:sz w:val="28"/>
                <w:szCs w:val="28"/>
                <w:cs/>
              </w:rPr>
            </w:pP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5B1370" w14:textId="77777777" w:rsidR="00546963" w:rsidRPr="00546963" w:rsidRDefault="00546963" w:rsidP="00546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8"/>
              <w:jc w:val="right"/>
              <w:rPr>
                <w:rFonts w:ascii="Angsana New" w:eastAsia="Malgun Gothic" w:hAnsi="Angsana New"/>
                <w:sz w:val="28"/>
                <w:szCs w:val="28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405A985" w14:textId="3415FC52" w:rsidR="00546963" w:rsidRPr="004D666B" w:rsidRDefault="00546963" w:rsidP="008F5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94"/>
              <w:jc w:val="right"/>
              <w:rPr>
                <w:rFonts w:ascii="Angsana New" w:eastAsia="Malgun Gothic" w:hAnsi="Angsana New"/>
                <w:b/>
                <w:bCs/>
                <w:sz w:val="28"/>
                <w:szCs w:val="28"/>
              </w:rPr>
            </w:pPr>
            <w:r w:rsidRPr="00AC1E4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52,002</w:t>
            </w: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453A7F" w14:textId="77777777" w:rsidR="00546963" w:rsidRPr="004D666B" w:rsidRDefault="00546963" w:rsidP="008F5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8"/>
              <w:jc w:val="right"/>
              <w:rPr>
                <w:rFonts w:ascii="Angsana New" w:eastAsia="Malgun Gothic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2E1D230" w14:textId="7E975D15" w:rsidR="00546963" w:rsidRPr="004D666B" w:rsidRDefault="00E45E7F" w:rsidP="008F5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88"/>
              <w:jc w:val="right"/>
              <w:rPr>
                <w:rFonts w:ascii="Angsana New" w:eastAsia="Malgun Gothic" w:hAnsi="Angsana New"/>
                <w:b/>
                <w:bCs/>
                <w:sz w:val="28"/>
                <w:szCs w:val="28"/>
              </w:rPr>
            </w:pPr>
            <w:r w:rsidRPr="004D666B">
              <w:rPr>
                <w:rFonts w:ascii="Angsana New" w:eastAsia="Malgun Gothic" w:hAnsi="Angsana New"/>
                <w:b/>
                <w:bCs/>
                <w:sz w:val="28"/>
                <w:szCs w:val="28"/>
              </w:rPr>
              <w:t>6,760</w:t>
            </w: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4929D2" w14:textId="77777777" w:rsidR="00546963" w:rsidRPr="004D666B" w:rsidRDefault="00546963" w:rsidP="008F5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  <w:tab w:val="decimal" w:pos="124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="Angsana New" w:eastAsia="Malgun Gothic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DD6217B" w14:textId="729EB128" w:rsidR="00546963" w:rsidRPr="004D666B" w:rsidRDefault="00E45E7F" w:rsidP="008F5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94"/>
              <w:jc w:val="right"/>
              <w:rPr>
                <w:rFonts w:ascii="Angsana New" w:eastAsia="Malgun Gothic" w:hAnsi="Angsana New"/>
                <w:b/>
                <w:bCs/>
                <w:sz w:val="28"/>
                <w:szCs w:val="28"/>
              </w:rPr>
            </w:pPr>
            <w:r w:rsidRPr="004D666B">
              <w:rPr>
                <w:rFonts w:ascii="Angsana New" w:eastAsia="Malgun Gothic" w:hAnsi="Angsana New"/>
                <w:b/>
                <w:bCs/>
                <w:sz w:val="28"/>
                <w:szCs w:val="28"/>
              </w:rPr>
              <w:t>(8,442)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CF1B09" w14:textId="77777777" w:rsidR="00546963" w:rsidRPr="004D666B" w:rsidRDefault="00546963" w:rsidP="008F5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="Angsana New" w:eastAsia="Malgun Gothic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64D20AE" w14:textId="7E89657B" w:rsidR="00546963" w:rsidRPr="004D666B" w:rsidRDefault="004D666B" w:rsidP="008F5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93"/>
              <w:jc w:val="right"/>
              <w:rPr>
                <w:rFonts w:ascii="Angsana New" w:eastAsia="Malgun Gothic" w:hAnsi="Angsana New"/>
                <w:b/>
                <w:bCs/>
                <w:sz w:val="28"/>
                <w:szCs w:val="28"/>
              </w:rPr>
            </w:pPr>
            <w:r w:rsidRPr="004D666B">
              <w:rPr>
                <w:rFonts w:ascii="Angsana New" w:eastAsia="Malgun Gothic" w:hAnsi="Angsana New"/>
                <w:b/>
                <w:bCs/>
                <w:sz w:val="28"/>
                <w:szCs w:val="28"/>
              </w:rPr>
              <w:t>50,320</w:t>
            </w:r>
          </w:p>
        </w:tc>
      </w:tr>
      <w:tr w:rsidR="00546963" w:rsidRPr="00546963" w14:paraId="5AE8E0C5" w14:textId="77777777" w:rsidTr="007E4771">
        <w:trPr>
          <w:trHeight w:val="378"/>
        </w:trPr>
        <w:tc>
          <w:tcPr>
            <w:tcW w:w="27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F9841F" w14:textId="482971DD" w:rsidR="00546963" w:rsidRPr="00546963" w:rsidRDefault="00546963" w:rsidP="00546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216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342" w:hanging="342"/>
              <w:rPr>
                <w:rFonts w:ascii="Angsana New" w:eastAsia="Malgun Gothic" w:hAnsi="Angsana New"/>
                <w:sz w:val="28"/>
                <w:szCs w:val="28"/>
              </w:rPr>
            </w:pP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4E62EA" w14:textId="77777777" w:rsidR="00546963" w:rsidRPr="00546963" w:rsidRDefault="00546963" w:rsidP="00546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2160"/>
              </w:tabs>
              <w:overflowPunct w:val="0"/>
              <w:autoSpaceDE w:val="0"/>
              <w:autoSpaceDN w:val="0"/>
              <w:adjustRightInd w:val="0"/>
              <w:spacing w:line="240" w:lineRule="auto"/>
              <w:rPr>
                <w:rFonts w:ascii="Angsana New" w:eastAsia="Malgun Gothic" w:hAnsi="Angsana New"/>
                <w:sz w:val="28"/>
                <w:szCs w:val="28"/>
                <w:cs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359A0D" w14:textId="77777777" w:rsidR="00546963" w:rsidRPr="00F75824" w:rsidRDefault="00546963" w:rsidP="00546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216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ascii="Angsana New" w:eastAsia="Malgun Gothic" w:hAnsi="Angsana New"/>
                <w:sz w:val="28"/>
                <w:szCs w:val="28"/>
                <w:cs/>
              </w:rPr>
            </w:pP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63C60E" w14:textId="77777777" w:rsidR="00546963" w:rsidRPr="00546963" w:rsidRDefault="00546963" w:rsidP="00546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8"/>
              <w:jc w:val="right"/>
              <w:rPr>
                <w:rFonts w:ascii="Angsana New" w:eastAsia="Malgun Gothic" w:hAnsi="Angsana New"/>
                <w:sz w:val="28"/>
                <w:szCs w:val="28"/>
              </w:rPr>
            </w:pPr>
          </w:p>
        </w:tc>
        <w:tc>
          <w:tcPr>
            <w:tcW w:w="109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5BB1DF0D" w14:textId="5E50430F" w:rsidR="00546963" w:rsidRPr="00546963" w:rsidRDefault="00546963" w:rsidP="00546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90"/>
              <w:jc w:val="right"/>
              <w:rPr>
                <w:rFonts w:ascii="Angsana New" w:eastAsia="Malgun Gothic" w:hAnsi="Angsana New"/>
                <w:sz w:val="28"/>
                <w:szCs w:val="28"/>
              </w:rPr>
            </w:pP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C6D900" w14:textId="77777777" w:rsidR="00546963" w:rsidRPr="00546963" w:rsidRDefault="00546963" w:rsidP="00546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8"/>
              <w:jc w:val="right"/>
              <w:rPr>
                <w:rFonts w:ascii="Angsana New" w:eastAsia="Malgun Gothic" w:hAnsi="Angsana New"/>
                <w:sz w:val="28"/>
                <w:szCs w:val="28"/>
              </w:rPr>
            </w:pPr>
          </w:p>
        </w:tc>
        <w:tc>
          <w:tcPr>
            <w:tcW w:w="1155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547FC8B0" w14:textId="77777777" w:rsidR="00546963" w:rsidRPr="00546963" w:rsidRDefault="00546963" w:rsidP="00546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88"/>
              <w:jc w:val="right"/>
              <w:rPr>
                <w:rFonts w:ascii="Angsana New" w:eastAsia="Malgun Gothic" w:hAnsi="Angsana New"/>
                <w:sz w:val="28"/>
                <w:szCs w:val="28"/>
              </w:rPr>
            </w:pP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42F329" w14:textId="77777777" w:rsidR="00546963" w:rsidRPr="00546963" w:rsidRDefault="00546963" w:rsidP="00546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="Angsana New" w:eastAsia="Malgun Gothic" w:hAnsi="Angsana New"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47742F6" w14:textId="77777777" w:rsidR="00546963" w:rsidRPr="00546963" w:rsidRDefault="00546963" w:rsidP="00546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94"/>
              <w:jc w:val="right"/>
              <w:rPr>
                <w:rFonts w:ascii="Angsana New" w:eastAsia="Malgun Gothic" w:hAnsi="Angsana New"/>
                <w:sz w:val="28"/>
                <w:szCs w:val="28"/>
              </w:rPr>
            </w:pP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50B3C1" w14:textId="77777777" w:rsidR="00546963" w:rsidRPr="00546963" w:rsidRDefault="00546963" w:rsidP="00546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="Angsana New" w:eastAsia="Malgun Gothic" w:hAnsi="Angsana New"/>
                <w:sz w:val="28"/>
                <w:szCs w:val="28"/>
              </w:rPr>
            </w:pPr>
          </w:p>
        </w:tc>
        <w:tc>
          <w:tcPr>
            <w:tcW w:w="1163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590CCB87" w14:textId="77777777" w:rsidR="00546963" w:rsidRPr="00546963" w:rsidRDefault="00546963" w:rsidP="00546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94"/>
              <w:jc w:val="right"/>
              <w:rPr>
                <w:rFonts w:ascii="Angsana New" w:eastAsia="Malgun Gothic" w:hAnsi="Angsana New"/>
                <w:sz w:val="28"/>
                <w:szCs w:val="28"/>
              </w:rPr>
            </w:pPr>
          </w:p>
        </w:tc>
      </w:tr>
      <w:tr w:rsidR="00B426C6" w:rsidRPr="00546963" w14:paraId="2DF93EFB" w14:textId="77777777">
        <w:trPr>
          <w:trHeight w:val="80"/>
          <w:tblHeader/>
        </w:trPr>
        <w:tc>
          <w:tcPr>
            <w:tcW w:w="27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AB7AC2" w14:textId="77777777" w:rsidR="00B426C6" w:rsidRPr="00546963" w:rsidRDefault="00B4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8"/>
              <w:jc w:val="center"/>
              <w:rPr>
                <w:rFonts w:ascii="Angsana New" w:eastAsia="Malgun Gothic" w:hAnsi="Angsana New"/>
                <w:sz w:val="28"/>
                <w:szCs w:val="28"/>
              </w:rPr>
            </w:pP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912FEF" w14:textId="77777777" w:rsidR="00B426C6" w:rsidRPr="00546963" w:rsidRDefault="00B4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17" w:right="-18"/>
              <w:jc w:val="center"/>
              <w:rPr>
                <w:rFonts w:ascii="Angsana New" w:eastAsia="Malgun Gothic" w:hAnsi="Angsana New"/>
                <w:sz w:val="28"/>
                <w:szCs w:val="28"/>
                <w:cs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E893EE" w14:textId="77777777" w:rsidR="00B426C6" w:rsidRPr="00546963" w:rsidRDefault="00B4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8"/>
              <w:jc w:val="center"/>
              <w:rPr>
                <w:rFonts w:ascii="Angsana New" w:eastAsia="Malgun Gothic" w:hAnsi="Angsana New"/>
                <w:sz w:val="28"/>
                <w:szCs w:val="28"/>
                <w:cs/>
              </w:rPr>
            </w:pP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7FDC77" w14:textId="77777777" w:rsidR="00B426C6" w:rsidRPr="00F75824" w:rsidRDefault="00B4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8"/>
              <w:jc w:val="center"/>
              <w:rPr>
                <w:rFonts w:ascii="Angsana New" w:eastAsia="Malgun Gothic" w:hAnsi="Angsana New"/>
                <w:sz w:val="28"/>
                <w:szCs w:val="28"/>
                <w:cs/>
              </w:rPr>
            </w:pPr>
          </w:p>
        </w:tc>
        <w:tc>
          <w:tcPr>
            <w:tcW w:w="490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A399441" w14:textId="77777777" w:rsidR="00B426C6" w:rsidRPr="00F75824" w:rsidRDefault="00B4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6"/>
              <w:jc w:val="right"/>
              <w:rPr>
                <w:rFonts w:ascii="Angsana New" w:eastAsia="Malgun Gothic" w:hAnsi="Angsana New"/>
                <w:sz w:val="28"/>
                <w:szCs w:val="28"/>
                <w:cs/>
              </w:rPr>
            </w:pPr>
            <w:r w:rsidRPr="00546963">
              <w:rPr>
                <w:rFonts w:ascii="Angsana New" w:eastAsia="Malgun Gothic" w:hAnsi="Angsana New" w:hint="cs"/>
                <w:sz w:val="28"/>
                <w:szCs w:val="28"/>
              </w:rPr>
              <w:t>(</w:t>
            </w:r>
            <w:r w:rsidRPr="00F75824">
              <w:rPr>
                <w:rFonts w:ascii="Angsana New" w:eastAsia="Malgun Gothic" w:hAnsi="Angsana New" w:hint="cs"/>
                <w:sz w:val="28"/>
                <w:szCs w:val="28"/>
                <w:cs/>
              </w:rPr>
              <w:t>หน่วย</w:t>
            </w:r>
            <w:r w:rsidRPr="00546963">
              <w:rPr>
                <w:rFonts w:ascii="Angsana New" w:eastAsia="Malgun Gothic" w:hAnsi="Angsana New" w:hint="cs"/>
                <w:sz w:val="28"/>
                <w:szCs w:val="28"/>
              </w:rPr>
              <w:t xml:space="preserve">: </w:t>
            </w:r>
            <w:r w:rsidRPr="00F75824">
              <w:rPr>
                <w:rFonts w:ascii="Angsana New" w:eastAsia="Malgun Gothic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B426C6" w:rsidRPr="00546963" w14:paraId="03F4DBC1" w14:textId="77777777">
        <w:trPr>
          <w:trHeight w:val="80"/>
          <w:tblHeader/>
        </w:trPr>
        <w:tc>
          <w:tcPr>
            <w:tcW w:w="27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F1F3F5" w14:textId="77777777" w:rsidR="00B426C6" w:rsidRPr="00546963" w:rsidRDefault="00B4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8"/>
              <w:jc w:val="center"/>
              <w:rPr>
                <w:rFonts w:ascii="Angsana New" w:eastAsia="Malgun Gothic" w:hAnsi="Angsana New"/>
                <w:sz w:val="28"/>
                <w:szCs w:val="28"/>
                <w:cs/>
              </w:rPr>
            </w:pP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28D080" w14:textId="77777777" w:rsidR="00B426C6" w:rsidRPr="00546963" w:rsidRDefault="00B4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17" w:right="-18"/>
              <w:jc w:val="center"/>
              <w:rPr>
                <w:rFonts w:ascii="Angsana New" w:eastAsia="Malgun Gothic" w:hAnsi="Angsana New"/>
                <w:sz w:val="28"/>
                <w:szCs w:val="28"/>
                <w:cs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D397D0" w14:textId="77777777" w:rsidR="00B426C6" w:rsidRPr="00546963" w:rsidRDefault="00B4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8"/>
              <w:jc w:val="center"/>
              <w:rPr>
                <w:rFonts w:ascii="Angsana New" w:eastAsia="Malgun Gothic" w:hAnsi="Angsana New"/>
                <w:sz w:val="28"/>
                <w:szCs w:val="28"/>
                <w:cs/>
              </w:rPr>
            </w:pP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73F42F" w14:textId="77777777" w:rsidR="00B426C6" w:rsidRPr="00546963" w:rsidRDefault="00B4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8"/>
              <w:jc w:val="center"/>
              <w:rPr>
                <w:rFonts w:ascii="Angsana New" w:eastAsia="Malgun Gothic" w:hAnsi="Angsana New"/>
                <w:sz w:val="28"/>
                <w:szCs w:val="28"/>
                <w:cs/>
              </w:rPr>
            </w:pPr>
          </w:p>
        </w:tc>
        <w:tc>
          <w:tcPr>
            <w:tcW w:w="490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16B7F06" w14:textId="67834011" w:rsidR="00B426C6" w:rsidRPr="00F75824" w:rsidRDefault="000A7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8"/>
              <w:jc w:val="center"/>
              <w:rPr>
                <w:rFonts w:ascii="Angsana New" w:eastAsia="Malgun Gothic" w:hAnsi="Angsana New"/>
                <w:sz w:val="28"/>
                <w:szCs w:val="28"/>
                <w:cs/>
              </w:rPr>
            </w:pPr>
            <w:r w:rsidRPr="000A7807">
              <w:rPr>
                <w:rFonts w:ascii="Angsana New" w:hAnsi="Angsana New"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B426C6" w:rsidRPr="00546963" w14:paraId="563F76B7" w14:textId="77777777">
        <w:trPr>
          <w:trHeight w:val="375"/>
          <w:tblHeader/>
        </w:trPr>
        <w:tc>
          <w:tcPr>
            <w:tcW w:w="2781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39F3508" w14:textId="1ADF218A" w:rsidR="00B426C6" w:rsidRPr="00F75824" w:rsidRDefault="00B4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216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Malgun Gothic" w:hAnsi="Angsana New"/>
                <w:sz w:val="28"/>
                <w:szCs w:val="28"/>
                <w:cs/>
              </w:rPr>
            </w:pPr>
            <w:r w:rsidRPr="00F75824">
              <w:rPr>
                <w:rFonts w:ascii="Angsana New" w:eastAsia="Malgun Gothic" w:hAnsi="Angsana New" w:hint="cs"/>
                <w:sz w:val="28"/>
                <w:szCs w:val="28"/>
                <w:cs/>
              </w:rPr>
              <w:t>เงินให้กู้ยืมระยะยาว</w:t>
            </w:r>
            <w:r w:rsidR="00F82194" w:rsidRPr="00F75824">
              <w:rPr>
                <w:rFonts w:ascii="Angsana New" w:eastAsia="Malgun Gothic" w:hAnsi="Angsana New" w:hint="cs"/>
                <w:sz w:val="28"/>
                <w:szCs w:val="28"/>
                <w:cs/>
              </w:rPr>
              <w:t>จาก</w:t>
            </w:r>
            <w:r w:rsidRPr="00F75824">
              <w:rPr>
                <w:rFonts w:ascii="Angsana New" w:eastAsia="Malgun Gothic" w:hAnsi="Angsana New" w:hint="cs"/>
                <w:sz w:val="28"/>
                <w:szCs w:val="28"/>
                <w:cs/>
              </w:rPr>
              <w:br/>
              <w:t>บุคคลที่เกี่ยวข้องกัน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C25D67" w14:textId="77777777" w:rsidR="00B426C6" w:rsidRPr="00546963" w:rsidRDefault="00B4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216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Malgun Gothic" w:hAnsi="Angsana New"/>
                <w:sz w:val="28"/>
                <w:szCs w:val="28"/>
              </w:rPr>
            </w:pPr>
          </w:p>
        </w:tc>
        <w:tc>
          <w:tcPr>
            <w:tcW w:w="1109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4862F07" w14:textId="77777777" w:rsidR="00B426C6" w:rsidRPr="00546963" w:rsidRDefault="00B4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216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Malgun Gothic" w:hAnsi="Angsana New"/>
                <w:sz w:val="28"/>
                <w:szCs w:val="28"/>
              </w:rPr>
            </w:pPr>
            <w:r w:rsidRPr="00F75824">
              <w:rPr>
                <w:rFonts w:ascii="Angsana New" w:eastAsia="Malgun Gothic" w:hAnsi="Angsana New" w:hint="cs"/>
                <w:sz w:val="28"/>
                <w:szCs w:val="28"/>
                <w:cs/>
              </w:rPr>
              <w:t xml:space="preserve">อัตราดอกเบี้ย </w:t>
            </w:r>
            <w:r w:rsidRPr="00546963">
              <w:rPr>
                <w:rFonts w:ascii="Angsana New" w:eastAsia="Malgun Gothic" w:hAnsi="Angsana New" w:hint="cs"/>
                <w:sz w:val="28"/>
                <w:szCs w:val="28"/>
              </w:rPr>
              <w:t>(</w:t>
            </w:r>
            <w:r w:rsidRPr="00F75824">
              <w:rPr>
                <w:rFonts w:ascii="Angsana New" w:eastAsia="Malgun Gothic" w:hAnsi="Angsana New" w:hint="cs"/>
                <w:sz w:val="28"/>
                <w:szCs w:val="28"/>
                <w:cs/>
              </w:rPr>
              <w:t>ร้อยละต่อปี</w:t>
            </w:r>
            <w:r w:rsidRPr="00546963">
              <w:rPr>
                <w:rFonts w:ascii="Angsana New" w:eastAsia="Malgun Gothic" w:hAnsi="Angsana New" w:hint="cs"/>
                <w:sz w:val="28"/>
                <w:szCs w:val="28"/>
              </w:rPr>
              <w:t>)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C70E10" w14:textId="77777777" w:rsidR="00B426C6" w:rsidRPr="00546963" w:rsidRDefault="00B4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216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Malgun Gothic" w:hAnsi="Angsana New"/>
                <w:spacing w:val="-6"/>
                <w:sz w:val="28"/>
                <w:szCs w:val="28"/>
              </w:rPr>
            </w:pPr>
          </w:p>
        </w:tc>
        <w:tc>
          <w:tcPr>
            <w:tcW w:w="1096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1735295" w14:textId="77777777" w:rsidR="00B426C6" w:rsidRPr="00546963" w:rsidRDefault="00B4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216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Malgun Gothic" w:hAnsi="Angsana New"/>
                <w:spacing w:val="-6"/>
                <w:sz w:val="28"/>
                <w:szCs w:val="28"/>
              </w:rPr>
            </w:pPr>
            <w:r w:rsidRPr="00546963">
              <w:rPr>
                <w:rFonts w:ascii="Angsana New" w:eastAsia="Malgun Gothic" w:hAnsi="Angsana New" w:hint="cs"/>
                <w:spacing w:val="-6"/>
                <w:sz w:val="28"/>
                <w:szCs w:val="28"/>
              </w:rPr>
              <w:t>1</w:t>
            </w:r>
            <w:r w:rsidRPr="00F75824">
              <w:rPr>
                <w:rFonts w:ascii="Angsana New" w:eastAsia="Malgun Gothic" w:hAnsi="Angsana New" w:hint="cs"/>
                <w:spacing w:val="-6"/>
                <w:sz w:val="28"/>
                <w:szCs w:val="28"/>
                <w:cs/>
              </w:rPr>
              <w:t xml:space="preserve"> มกราคม </w:t>
            </w:r>
            <w:r w:rsidRPr="00546963">
              <w:rPr>
                <w:rFonts w:ascii="Angsana New" w:eastAsia="Malgun Gothic" w:hAnsi="Angsana New" w:hint="cs"/>
                <w:spacing w:val="-6"/>
                <w:sz w:val="28"/>
                <w:szCs w:val="28"/>
              </w:rPr>
              <w:t>2568</w:t>
            </w: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</w:tcPr>
          <w:p w14:paraId="4033DEA4" w14:textId="77777777" w:rsidR="00B426C6" w:rsidRPr="00546963" w:rsidRDefault="00B4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216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Malgun Gothic" w:hAnsi="Angsana New"/>
                <w:sz w:val="28"/>
                <w:szCs w:val="28"/>
              </w:rPr>
            </w:pPr>
          </w:p>
        </w:tc>
        <w:tc>
          <w:tcPr>
            <w:tcW w:w="242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0F1227B" w14:textId="77777777" w:rsidR="00B426C6" w:rsidRPr="00546963" w:rsidRDefault="00B4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216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Malgun Gothic" w:hAnsi="Angsana New"/>
                <w:sz w:val="28"/>
                <w:szCs w:val="28"/>
                <w:cs/>
              </w:rPr>
            </w:pPr>
            <w:r w:rsidRPr="00F75824">
              <w:rPr>
                <w:rFonts w:ascii="Angsana New" w:eastAsia="Malgun Gothic" w:hAnsi="Angsana New" w:hint="cs"/>
                <w:sz w:val="28"/>
                <w:szCs w:val="28"/>
                <w:cs/>
              </w:rPr>
              <w:t>ในระหว่างรอบระยะเวลา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C49303" w14:textId="77777777" w:rsidR="00B426C6" w:rsidRPr="00F75824" w:rsidRDefault="00B4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216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Malgun Gothic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163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948BB1F" w14:textId="77777777" w:rsidR="00B426C6" w:rsidRPr="00546963" w:rsidRDefault="00B4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216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Malgun Gothic" w:hAnsi="Angsana New"/>
                <w:spacing w:val="-6"/>
                <w:sz w:val="28"/>
                <w:szCs w:val="28"/>
              </w:rPr>
            </w:pPr>
            <w:r w:rsidRPr="00546963">
              <w:rPr>
                <w:rFonts w:ascii="Angsana New" w:eastAsia="Malgun Gothic" w:hAnsi="Angsana New" w:hint="cs"/>
                <w:sz w:val="28"/>
                <w:szCs w:val="28"/>
              </w:rPr>
              <w:t xml:space="preserve">30 </w:t>
            </w:r>
            <w:r w:rsidRPr="00F75824">
              <w:rPr>
                <w:rFonts w:ascii="Angsana New" w:eastAsia="Malgun Gothic" w:hAnsi="Angsana New" w:hint="cs"/>
                <w:sz w:val="28"/>
                <w:szCs w:val="28"/>
                <w:cs/>
              </w:rPr>
              <w:t>มิถุนายน</w:t>
            </w:r>
            <w:r w:rsidRPr="00546963">
              <w:rPr>
                <w:rFonts w:ascii="Angsana New" w:eastAsia="Malgun Gothic" w:hAnsi="Angsana New" w:hint="cs"/>
                <w:spacing w:val="-6"/>
                <w:sz w:val="28"/>
                <w:szCs w:val="28"/>
              </w:rPr>
              <w:t>2568</w:t>
            </w:r>
          </w:p>
        </w:tc>
      </w:tr>
      <w:tr w:rsidR="00B426C6" w:rsidRPr="00546963" w14:paraId="66E21161" w14:textId="77777777">
        <w:trPr>
          <w:trHeight w:val="375"/>
          <w:tblHeader/>
        </w:trPr>
        <w:tc>
          <w:tcPr>
            <w:tcW w:w="2781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BBA3E3E" w14:textId="77777777" w:rsidR="00B426C6" w:rsidRPr="00546963" w:rsidRDefault="00B4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Malgun Gothic" w:hAnsi="Angsana New"/>
                <w:sz w:val="28"/>
                <w:szCs w:val="28"/>
              </w:rPr>
            </w:pP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F2C2B8" w14:textId="77777777" w:rsidR="00B426C6" w:rsidRPr="00F75824" w:rsidRDefault="00B4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216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Malgun Gothic" w:hAnsi="Angsana New"/>
                <w:sz w:val="28"/>
                <w:szCs w:val="28"/>
                <w:cs/>
              </w:rPr>
            </w:pPr>
          </w:p>
        </w:tc>
        <w:tc>
          <w:tcPr>
            <w:tcW w:w="1109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624B96E" w14:textId="77777777" w:rsidR="00B426C6" w:rsidRPr="00546963" w:rsidRDefault="00B4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Malgun Gothic" w:hAnsi="Angsana New"/>
                <w:sz w:val="28"/>
                <w:szCs w:val="28"/>
              </w:rPr>
            </w:pP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EA675C" w14:textId="77777777" w:rsidR="00B426C6" w:rsidRPr="00546963" w:rsidRDefault="00B4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216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Malgun Gothic" w:hAnsi="Angsana New"/>
                <w:spacing w:val="-6"/>
                <w:sz w:val="28"/>
                <w:szCs w:val="28"/>
              </w:rPr>
            </w:pPr>
          </w:p>
        </w:tc>
        <w:tc>
          <w:tcPr>
            <w:tcW w:w="1096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08C0951" w14:textId="77777777" w:rsidR="00B426C6" w:rsidRPr="00546963" w:rsidRDefault="00B4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Malgun Gothic" w:hAnsi="Angsana New"/>
                <w:spacing w:val="-6"/>
                <w:sz w:val="28"/>
                <w:szCs w:val="28"/>
              </w:rPr>
            </w:pP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</w:tcPr>
          <w:p w14:paraId="574E3A8C" w14:textId="77777777" w:rsidR="00B426C6" w:rsidRPr="00546963" w:rsidRDefault="00B4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216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Malgun Gothic" w:hAnsi="Angsana New"/>
                <w:sz w:val="28"/>
                <w:szCs w:val="28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F28E9B1" w14:textId="77777777" w:rsidR="00B426C6" w:rsidRPr="00546963" w:rsidRDefault="00B4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216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Malgun Gothic" w:hAnsi="Angsana New"/>
                <w:sz w:val="28"/>
                <w:szCs w:val="28"/>
                <w:cs/>
              </w:rPr>
            </w:pPr>
            <w:r w:rsidRPr="00F75824">
              <w:rPr>
                <w:rFonts w:ascii="Angsana New" w:eastAsia="Malgun Gothic" w:hAnsi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9A2D88" w14:textId="77777777" w:rsidR="00B426C6" w:rsidRPr="00546963" w:rsidRDefault="00B4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216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Malgun Gothic" w:hAnsi="Angsana New"/>
                <w:sz w:val="28"/>
                <w:szCs w:val="28"/>
                <w:cs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8D16232" w14:textId="77777777" w:rsidR="00B426C6" w:rsidRPr="00546963" w:rsidRDefault="00B4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216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Malgun Gothic" w:hAnsi="Angsana New"/>
                <w:sz w:val="28"/>
                <w:szCs w:val="28"/>
              </w:rPr>
            </w:pPr>
            <w:r w:rsidRPr="00F75824">
              <w:rPr>
                <w:rFonts w:ascii="Angsana New" w:eastAsia="Malgun Gothic" w:hAnsi="Angsana New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B0DCF4" w14:textId="77777777" w:rsidR="00B426C6" w:rsidRPr="00F75824" w:rsidRDefault="00B4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216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Malgun Gothic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163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3192660" w14:textId="77777777" w:rsidR="00B426C6" w:rsidRPr="00546963" w:rsidRDefault="00B4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Malgun Gothic" w:hAnsi="Angsana New"/>
                <w:spacing w:val="-6"/>
                <w:sz w:val="28"/>
                <w:szCs w:val="28"/>
              </w:rPr>
            </w:pPr>
          </w:p>
        </w:tc>
      </w:tr>
      <w:tr w:rsidR="007052F8" w:rsidRPr="00546963" w14:paraId="5969E524" w14:textId="77777777" w:rsidTr="008F5400">
        <w:trPr>
          <w:trHeight w:val="20"/>
          <w:tblHeader/>
        </w:trPr>
        <w:tc>
          <w:tcPr>
            <w:tcW w:w="2781" w:type="dxa"/>
            <w:tcBorders>
              <w:top w:val="nil"/>
              <w:left w:val="nil"/>
              <w:bottom w:val="nil"/>
              <w:right w:val="nil"/>
            </w:tcBorders>
          </w:tcPr>
          <w:p w14:paraId="09C1B4A5" w14:textId="77777777" w:rsidR="007052F8" w:rsidRPr="00546963" w:rsidRDefault="007052F8" w:rsidP="00705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</w:tabs>
              <w:overflowPunct w:val="0"/>
              <w:autoSpaceDE w:val="0"/>
              <w:autoSpaceDN w:val="0"/>
              <w:adjustRightInd w:val="0"/>
              <w:spacing w:line="240" w:lineRule="auto"/>
              <w:rPr>
                <w:rFonts w:ascii="Angsana New" w:eastAsia="Malgun Gothic" w:hAnsi="Angsana New"/>
                <w:sz w:val="28"/>
                <w:szCs w:val="28"/>
              </w:rPr>
            </w:pPr>
            <w:r w:rsidRPr="00F75824">
              <w:rPr>
                <w:rFonts w:ascii="Angsana New" w:eastAsia="Malgun Gothic" w:hAnsi="Angsana New"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</w:tcPr>
          <w:p w14:paraId="673BE1D3" w14:textId="77777777" w:rsidR="007052F8" w:rsidRPr="00F75824" w:rsidRDefault="007052F8" w:rsidP="00705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2160"/>
              </w:tabs>
              <w:overflowPunct w:val="0"/>
              <w:autoSpaceDE w:val="0"/>
              <w:autoSpaceDN w:val="0"/>
              <w:adjustRightInd w:val="0"/>
              <w:spacing w:line="240" w:lineRule="auto"/>
              <w:rPr>
                <w:rFonts w:ascii="Angsana New" w:eastAsia="Malgun Gothic" w:hAnsi="Angsana New"/>
                <w:sz w:val="28"/>
                <w:szCs w:val="28"/>
                <w:cs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534B38" w14:textId="50795ED8" w:rsidR="007052F8" w:rsidRPr="00546963" w:rsidRDefault="007052F8" w:rsidP="00705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Malgun Gothic" w:hAnsi="Angsana New"/>
                <w:sz w:val="28"/>
                <w:szCs w:val="28"/>
                <w:cs/>
              </w:rPr>
            </w:pPr>
            <w:r w:rsidRPr="008C6DCB">
              <w:rPr>
                <w:rFonts w:ascii="Angsana New" w:eastAsia="Malgun Gothic" w:hAnsi="Angsana New"/>
                <w:sz w:val="28"/>
                <w:szCs w:val="28"/>
              </w:rPr>
              <w:t>7.00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798EF1" w14:textId="77777777" w:rsidR="007052F8" w:rsidRPr="00F75824" w:rsidRDefault="007052F8" w:rsidP="00705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8"/>
              <w:jc w:val="right"/>
              <w:rPr>
                <w:rFonts w:ascii="Angsana New" w:eastAsia="Malgun Gothic" w:hAnsi="Angsana New"/>
                <w:sz w:val="28"/>
                <w:szCs w:val="28"/>
                <w:cs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76D8719" w14:textId="1E8A22A2" w:rsidR="007052F8" w:rsidRPr="00546963" w:rsidRDefault="007052F8" w:rsidP="008F5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94"/>
              <w:jc w:val="right"/>
              <w:rPr>
                <w:rFonts w:ascii="Angsana New" w:eastAsia="Malgun Gothic" w:hAnsi="Angsana New"/>
                <w:sz w:val="28"/>
                <w:szCs w:val="28"/>
              </w:rPr>
            </w:pPr>
            <w:r w:rsidRPr="00EA75E9">
              <w:rPr>
                <w:rFonts w:asciiTheme="majorBidi" w:hAnsiTheme="majorBidi" w:cstheme="majorBidi"/>
                <w:sz w:val="28"/>
                <w:szCs w:val="28"/>
              </w:rPr>
              <w:t>44</w:t>
            </w:r>
            <w:r w:rsidRPr="00EA75E9">
              <w:rPr>
                <w:rFonts w:asciiTheme="majorBidi" w:hAnsiTheme="majorBidi" w:cstheme="majorBidi" w:hint="cs"/>
                <w:sz w:val="28"/>
                <w:szCs w:val="28"/>
              </w:rPr>
              <w:t>,</w:t>
            </w:r>
            <w:r w:rsidRPr="00EA75E9">
              <w:rPr>
                <w:rFonts w:asciiTheme="majorBidi" w:hAnsiTheme="majorBidi" w:cstheme="majorBidi"/>
                <w:sz w:val="28"/>
                <w:szCs w:val="28"/>
              </w:rPr>
              <w:t>802</w:t>
            </w: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E491DE" w14:textId="77777777" w:rsidR="007052F8" w:rsidRPr="00546963" w:rsidRDefault="007052F8" w:rsidP="008F5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8"/>
              <w:jc w:val="right"/>
              <w:rPr>
                <w:rFonts w:ascii="Angsana New" w:eastAsia="Malgun Gothic" w:hAnsi="Angsana New"/>
                <w:sz w:val="28"/>
                <w:szCs w:val="28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EBCA593" w14:textId="561F3FCE" w:rsidR="007052F8" w:rsidRPr="00546963" w:rsidRDefault="004A65A9" w:rsidP="008F5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88"/>
              <w:jc w:val="right"/>
              <w:rPr>
                <w:rFonts w:ascii="Angsana New" w:eastAsia="Malgun Gothic" w:hAnsi="Angsana New"/>
                <w:sz w:val="28"/>
                <w:szCs w:val="28"/>
              </w:rPr>
            </w:pPr>
            <w:r>
              <w:rPr>
                <w:rFonts w:ascii="Angsana New" w:eastAsia="Malgun Gothic" w:hAnsi="Angsana New"/>
                <w:sz w:val="28"/>
                <w:szCs w:val="28"/>
              </w:rPr>
              <w:t>5,960</w:t>
            </w: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28CD86" w14:textId="77777777" w:rsidR="007052F8" w:rsidRPr="00546963" w:rsidRDefault="007052F8" w:rsidP="008F5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  <w:tab w:val="decimal" w:pos="124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="Angsana New" w:eastAsia="Malgun Gothic" w:hAnsi="Angsana New"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6614E57" w14:textId="2D8C888F" w:rsidR="007052F8" w:rsidRPr="00546963" w:rsidRDefault="004A65A9" w:rsidP="008F5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94"/>
              <w:jc w:val="right"/>
              <w:rPr>
                <w:rFonts w:ascii="Angsana New" w:eastAsia="Malgun Gothic" w:hAnsi="Angsana New"/>
                <w:sz w:val="28"/>
                <w:szCs w:val="28"/>
              </w:rPr>
            </w:pPr>
            <w:r>
              <w:rPr>
                <w:rFonts w:ascii="Angsana New" w:eastAsia="Malgun Gothic" w:hAnsi="Angsana New"/>
                <w:sz w:val="28"/>
                <w:szCs w:val="28"/>
              </w:rPr>
              <w:t>(1,942)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075670" w14:textId="77777777" w:rsidR="007052F8" w:rsidRPr="00546963" w:rsidRDefault="007052F8" w:rsidP="008F5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="Angsana New" w:eastAsia="Malgun Gothic" w:hAnsi="Angsana New"/>
                <w:sz w:val="28"/>
                <w:szCs w:val="28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A8C0A0A" w14:textId="5A51032B" w:rsidR="007052F8" w:rsidRPr="00546963" w:rsidRDefault="004A65A9" w:rsidP="008F5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93"/>
              <w:jc w:val="right"/>
              <w:rPr>
                <w:rFonts w:ascii="Angsana New" w:eastAsia="Malgun Gothic" w:hAnsi="Angsana New"/>
                <w:sz w:val="28"/>
                <w:szCs w:val="28"/>
              </w:rPr>
            </w:pPr>
            <w:r>
              <w:rPr>
                <w:rFonts w:ascii="Angsana New" w:eastAsia="Malgun Gothic" w:hAnsi="Angsana New"/>
                <w:sz w:val="28"/>
                <w:szCs w:val="28"/>
              </w:rPr>
              <w:t>48,820</w:t>
            </w:r>
          </w:p>
        </w:tc>
      </w:tr>
      <w:tr w:rsidR="007052F8" w:rsidRPr="00546963" w14:paraId="70A4BA28" w14:textId="77777777" w:rsidTr="008F5400">
        <w:trPr>
          <w:trHeight w:val="20"/>
        </w:trPr>
        <w:tc>
          <w:tcPr>
            <w:tcW w:w="2781" w:type="dxa"/>
            <w:tcBorders>
              <w:top w:val="nil"/>
              <w:left w:val="nil"/>
              <w:bottom w:val="nil"/>
              <w:right w:val="nil"/>
            </w:tcBorders>
          </w:tcPr>
          <w:p w14:paraId="4E88892B" w14:textId="77777777" w:rsidR="007052F8" w:rsidRPr="00546963" w:rsidRDefault="007052F8" w:rsidP="00705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</w:tabs>
              <w:overflowPunct w:val="0"/>
              <w:autoSpaceDE w:val="0"/>
              <w:autoSpaceDN w:val="0"/>
              <w:adjustRightInd w:val="0"/>
              <w:spacing w:line="240" w:lineRule="auto"/>
              <w:rPr>
                <w:rFonts w:ascii="Angsana New" w:eastAsia="Malgun Gothic" w:hAnsi="Angsana New"/>
                <w:sz w:val="28"/>
                <w:szCs w:val="28"/>
              </w:rPr>
            </w:pP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</w:tcPr>
          <w:p w14:paraId="67031075" w14:textId="77777777" w:rsidR="007052F8" w:rsidRPr="00546963" w:rsidRDefault="007052F8" w:rsidP="00705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2160"/>
              </w:tabs>
              <w:overflowPunct w:val="0"/>
              <w:autoSpaceDE w:val="0"/>
              <w:autoSpaceDN w:val="0"/>
              <w:adjustRightInd w:val="0"/>
              <w:spacing w:line="240" w:lineRule="auto"/>
              <w:rPr>
                <w:rFonts w:ascii="Angsana New" w:eastAsia="Malgun Gothic" w:hAnsi="Angsana New"/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9B5089" w14:textId="77777777" w:rsidR="007052F8" w:rsidRPr="00F75824" w:rsidRDefault="007052F8" w:rsidP="00705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Malgun Gothic" w:hAnsi="Angsana New"/>
                <w:sz w:val="28"/>
                <w:szCs w:val="28"/>
                <w:cs/>
              </w:rPr>
            </w:pP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6D9787" w14:textId="77777777" w:rsidR="007052F8" w:rsidRPr="00546963" w:rsidRDefault="007052F8" w:rsidP="00705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8"/>
              <w:jc w:val="right"/>
              <w:rPr>
                <w:rFonts w:ascii="Angsana New" w:eastAsia="Malgun Gothic" w:hAnsi="Angsana New"/>
                <w:sz w:val="28"/>
                <w:szCs w:val="28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75ABDFB" w14:textId="59798A73" w:rsidR="007052F8" w:rsidRPr="004A65A9" w:rsidRDefault="007052F8" w:rsidP="008F5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94"/>
              <w:jc w:val="right"/>
              <w:rPr>
                <w:rFonts w:ascii="Angsana New" w:eastAsia="Malgun Gothic" w:hAnsi="Angsana New"/>
                <w:b/>
                <w:bCs/>
                <w:sz w:val="28"/>
                <w:szCs w:val="28"/>
              </w:rPr>
            </w:pPr>
            <w:r w:rsidRPr="00EA75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44</w:t>
            </w:r>
            <w:r w:rsidRPr="00EA75E9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,</w:t>
            </w:r>
            <w:r w:rsidRPr="00EA75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802</w:t>
            </w: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3718E7" w14:textId="77777777" w:rsidR="007052F8" w:rsidRPr="004A65A9" w:rsidRDefault="007052F8" w:rsidP="008F5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8"/>
              <w:jc w:val="right"/>
              <w:rPr>
                <w:rFonts w:ascii="Angsana New" w:eastAsia="Malgun Gothic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FC34424" w14:textId="1C22FEAD" w:rsidR="007052F8" w:rsidRPr="004A65A9" w:rsidRDefault="004A65A9" w:rsidP="008F5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88"/>
              <w:jc w:val="right"/>
              <w:rPr>
                <w:rFonts w:ascii="Angsana New" w:eastAsia="Malgun Gothic" w:hAnsi="Angsana New"/>
                <w:b/>
                <w:bCs/>
                <w:sz w:val="28"/>
                <w:szCs w:val="28"/>
              </w:rPr>
            </w:pPr>
            <w:r w:rsidRPr="004A65A9">
              <w:rPr>
                <w:rFonts w:ascii="Angsana New" w:eastAsia="Malgun Gothic" w:hAnsi="Angsana New"/>
                <w:b/>
                <w:bCs/>
                <w:sz w:val="28"/>
                <w:szCs w:val="28"/>
              </w:rPr>
              <w:t>5,960</w:t>
            </w: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19D3F9" w14:textId="77777777" w:rsidR="007052F8" w:rsidRPr="004A65A9" w:rsidRDefault="007052F8" w:rsidP="008F5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  <w:tab w:val="decimal" w:pos="124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="Angsana New" w:eastAsia="Malgun Gothic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6E5C874" w14:textId="08E8E31A" w:rsidR="007052F8" w:rsidRPr="004A65A9" w:rsidRDefault="004A65A9" w:rsidP="008F5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94"/>
              <w:jc w:val="right"/>
              <w:rPr>
                <w:rFonts w:ascii="Angsana New" w:eastAsia="Malgun Gothic" w:hAnsi="Angsana New"/>
                <w:b/>
                <w:bCs/>
                <w:sz w:val="28"/>
                <w:szCs w:val="28"/>
              </w:rPr>
            </w:pPr>
            <w:r w:rsidRPr="004A65A9">
              <w:rPr>
                <w:rFonts w:ascii="Angsana New" w:eastAsia="Malgun Gothic" w:hAnsi="Angsana New"/>
                <w:b/>
                <w:bCs/>
                <w:sz w:val="28"/>
                <w:szCs w:val="28"/>
              </w:rPr>
              <w:t>(1,942)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47F18B" w14:textId="77777777" w:rsidR="007052F8" w:rsidRPr="004A65A9" w:rsidRDefault="007052F8" w:rsidP="008F5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="Angsana New" w:eastAsia="Malgun Gothic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B0A2E73" w14:textId="2BEDD7DD" w:rsidR="007052F8" w:rsidRPr="004A65A9" w:rsidRDefault="004A65A9" w:rsidP="008F5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93"/>
              <w:jc w:val="right"/>
              <w:rPr>
                <w:rFonts w:ascii="Angsana New" w:eastAsia="Malgun Gothic" w:hAnsi="Angsana New"/>
                <w:b/>
                <w:bCs/>
                <w:sz w:val="28"/>
                <w:szCs w:val="28"/>
              </w:rPr>
            </w:pPr>
            <w:r w:rsidRPr="004A65A9">
              <w:rPr>
                <w:rFonts w:ascii="Angsana New" w:eastAsia="Malgun Gothic" w:hAnsi="Angsana New"/>
                <w:b/>
                <w:bCs/>
                <w:sz w:val="28"/>
                <w:szCs w:val="28"/>
              </w:rPr>
              <w:t>48,820</w:t>
            </w:r>
          </w:p>
        </w:tc>
      </w:tr>
      <w:tr w:rsidR="00B426C6" w:rsidRPr="00546963" w14:paraId="5323FE7D" w14:textId="77777777">
        <w:trPr>
          <w:trHeight w:val="378"/>
        </w:trPr>
        <w:tc>
          <w:tcPr>
            <w:tcW w:w="27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867C33" w14:textId="77777777" w:rsidR="00B426C6" w:rsidRPr="00546963" w:rsidRDefault="00B4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216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342" w:hanging="342"/>
              <w:rPr>
                <w:rFonts w:ascii="Angsana New" w:eastAsia="Malgun Gothic" w:hAnsi="Angsana New"/>
                <w:sz w:val="28"/>
                <w:szCs w:val="28"/>
              </w:rPr>
            </w:pP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57B17B" w14:textId="77777777" w:rsidR="00B426C6" w:rsidRPr="00546963" w:rsidRDefault="00B4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2160"/>
              </w:tabs>
              <w:overflowPunct w:val="0"/>
              <w:autoSpaceDE w:val="0"/>
              <w:autoSpaceDN w:val="0"/>
              <w:adjustRightInd w:val="0"/>
              <w:spacing w:line="240" w:lineRule="auto"/>
              <w:rPr>
                <w:rFonts w:ascii="Angsana New" w:eastAsia="Malgun Gothic" w:hAnsi="Angsana New"/>
                <w:sz w:val="28"/>
                <w:szCs w:val="28"/>
                <w:cs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408664" w14:textId="77777777" w:rsidR="00B426C6" w:rsidRPr="00F75824" w:rsidRDefault="00B4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216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ascii="Angsana New" w:eastAsia="Malgun Gothic" w:hAnsi="Angsana New"/>
                <w:sz w:val="28"/>
                <w:szCs w:val="28"/>
                <w:cs/>
              </w:rPr>
            </w:pP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706179" w14:textId="77777777" w:rsidR="00B426C6" w:rsidRPr="00546963" w:rsidRDefault="00B4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8"/>
              <w:jc w:val="right"/>
              <w:rPr>
                <w:rFonts w:ascii="Angsana New" w:eastAsia="Malgun Gothic" w:hAnsi="Angsana New"/>
                <w:sz w:val="28"/>
                <w:szCs w:val="28"/>
              </w:rPr>
            </w:pPr>
          </w:p>
        </w:tc>
        <w:tc>
          <w:tcPr>
            <w:tcW w:w="109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B58532C" w14:textId="77777777" w:rsidR="00B426C6" w:rsidRPr="00546963" w:rsidRDefault="00B4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90"/>
              <w:jc w:val="right"/>
              <w:rPr>
                <w:rFonts w:ascii="Angsana New" w:eastAsia="Malgun Gothic" w:hAnsi="Angsana New"/>
                <w:sz w:val="28"/>
                <w:szCs w:val="28"/>
              </w:rPr>
            </w:pP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7BA543" w14:textId="77777777" w:rsidR="00B426C6" w:rsidRPr="00546963" w:rsidRDefault="00B4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8"/>
              <w:jc w:val="right"/>
              <w:rPr>
                <w:rFonts w:ascii="Angsana New" w:eastAsia="Malgun Gothic" w:hAnsi="Angsana New"/>
                <w:sz w:val="28"/>
                <w:szCs w:val="28"/>
              </w:rPr>
            </w:pPr>
          </w:p>
        </w:tc>
        <w:tc>
          <w:tcPr>
            <w:tcW w:w="1155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07FD2DC" w14:textId="77777777" w:rsidR="00B426C6" w:rsidRPr="00546963" w:rsidRDefault="00B4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88"/>
              <w:jc w:val="right"/>
              <w:rPr>
                <w:rFonts w:ascii="Angsana New" w:eastAsia="Malgun Gothic" w:hAnsi="Angsana New"/>
                <w:sz w:val="28"/>
                <w:szCs w:val="28"/>
              </w:rPr>
            </w:pP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C8FB65" w14:textId="77777777" w:rsidR="00B426C6" w:rsidRPr="00546963" w:rsidRDefault="00B4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="Angsana New" w:eastAsia="Malgun Gothic" w:hAnsi="Angsana New"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43611161" w14:textId="77777777" w:rsidR="00B426C6" w:rsidRPr="00546963" w:rsidRDefault="00B4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94"/>
              <w:jc w:val="right"/>
              <w:rPr>
                <w:rFonts w:ascii="Angsana New" w:eastAsia="Malgun Gothic" w:hAnsi="Angsana New"/>
                <w:sz w:val="28"/>
                <w:szCs w:val="28"/>
              </w:rPr>
            </w:pP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E49F36" w14:textId="77777777" w:rsidR="00B426C6" w:rsidRPr="00546963" w:rsidRDefault="00B4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="Angsana New" w:eastAsia="Malgun Gothic" w:hAnsi="Angsana New"/>
                <w:sz w:val="28"/>
                <w:szCs w:val="28"/>
              </w:rPr>
            </w:pPr>
          </w:p>
        </w:tc>
        <w:tc>
          <w:tcPr>
            <w:tcW w:w="1163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46BCC6D0" w14:textId="77777777" w:rsidR="00B426C6" w:rsidRPr="00546963" w:rsidRDefault="00B4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94"/>
              <w:jc w:val="right"/>
              <w:rPr>
                <w:rFonts w:ascii="Angsana New" w:eastAsia="Malgun Gothic" w:hAnsi="Angsana New"/>
                <w:sz w:val="28"/>
                <w:szCs w:val="28"/>
              </w:rPr>
            </w:pPr>
          </w:p>
        </w:tc>
      </w:tr>
    </w:tbl>
    <w:p w14:paraId="7A34D147" w14:textId="0EEE3330" w:rsidR="00B23029" w:rsidRPr="00E845B2" w:rsidRDefault="00B23029" w:rsidP="00E47507">
      <w:pPr>
        <w:pStyle w:val="ListParagraph"/>
        <w:numPr>
          <w:ilvl w:val="0"/>
          <w:numId w:val="38"/>
        </w:numPr>
        <w:overflowPunct w:val="0"/>
        <w:autoSpaceDE w:val="0"/>
        <w:autoSpaceDN w:val="0"/>
        <w:adjustRightInd w:val="0"/>
        <w:spacing w:before="120" w:after="0" w:line="360" w:lineRule="auto"/>
        <w:ind w:left="360"/>
        <w:contextualSpacing w:val="0"/>
        <w:textAlignment w:val="baseline"/>
        <w:rPr>
          <w:rFonts w:asciiTheme="majorBidi" w:eastAsia="Malgun Gothic" w:hAnsiTheme="majorBidi" w:cstheme="majorBidi"/>
          <w:b/>
          <w:bCs/>
          <w:sz w:val="28"/>
          <w:lang w:val="en-US"/>
        </w:rPr>
      </w:pPr>
      <w:r w:rsidRPr="00F75824">
        <w:rPr>
          <w:rFonts w:asciiTheme="majorBidi" w:eastAsia="Malgun Gothic" w:hAnsiTheme="majorBidi" w:cstheme="majorBidi" w:hint="cs"/>
          <w:b/>
          <w:bCs/>
          <w:sz w:val="28"/>
          <w:cs/>
          <w:lang w:val="en-US"/>
        </w:rPr>
        <w:t>ลูกหนี้การค้า</w:t>
      </w:r>
      <w:r w:rsidR="00FA0E43" w:rsidRPr="00F75824">
        <w:rPr>
          <w:rFonts w:asciiTheme="majorBidi" w:eastAsia="Malgun Gothic" w:hAnsiTheme="majorBidi" w:cstheme="majorBidi" w:hint="cs"/>
          <w:b/>
          <w:bCs/>
          <w:sz w:val="28"/>
          <w:cs/>
          <w:lang w:val="en-US"/>
        </w:rPr>
        <w:t>และลูกหนี้</w:t>
      </w:r>
      <w:r w:rsidR="005A140A" w:rsidRPr="00F75824">
        <w:rPr>
          <w:rFonts w:asciiTheme="majorBidi" w:eastAsia="Malgun Gothic" w:hAnsiTheme="majorBidi" w:cstheme="majorBidi" w:hint="cs"/>
          <w:b/>
          <w:bCs/>
          <w:sz w:val="28"/>
          <w:cs/>
          <w:lang w:val="en-US"/>
        </w:rPr>
        <w:t>หมุนเวียน</w:t>
      </w:r>
      <w:r w:rsidR="00FA0E43" w:rsidRPr="00F75824">
        <w:rPr>
          <w:rFonts w:asciiTheme="majorBidi" w:eastAsia="Malgun Gothic" w:hAnsiTheme="majorBidi" w:cstheme="majorBidi" w:hint="cs"/>
          <w:b/>
          <w:bCs/>
          <w:sz w:val="28"/>
          <w:cs/>
          <w:lang w:val="en-US"/>
        </w:rPr>
        <w:t>อื่น</w:t>
      </w:r>
    </w:p>
    <w:p w14:paraId="0352F746" w14:textId="4FAB3EF5" w:rsidR="00CA6CBE" w:rsidRPr="002A4C80" w:rsidRDefault="00CA6CBE" w:rsidP="00E94F20">
      <w:pPr>
        <w:pStyle w:val="ListParagraph"/>
        <w:numPr>
          <w:ilvl w:val="1"/>
          <w:numId w:val="43"/>
        </w:numPr>
        <w:overflowPunct w:val="0"/>
        <w:autoSpaceDE w:val="0"/>
        <w:autoSpaceDN w:val="0"/>
        <w:adjustRightInd w:val="0"/>
        <w:spacing w:after="0" w:line="240" w:lineRule="auto"/>
        <w:ind w:left="360"/>
        <w:contextualSpacing w:val="0"/>
        <w:textAlignment w:val="baseline"/>
        <w:rPr>
          <w:rFonts w:asciiTheme="majorBidi" w:hAnsiTheme="majorBidi" w:cstheme="majorBidi"/>
          <w:spacing w:val="-6"/>
          <w:sz w:val="28"/>
        </w:rPr>
      </w:pPr>
      <w:r w:rsidRPr="00F75824">
        <w:rPr>
          <w:rFonts w:asciiTheme="majorBidi" w:hAnsiTheme="majorBidi" w:cs="Angsana New"/>
          <w:spacing w:val="-6"/>
          <w:sz w:val="28"/>
          <w:cs/>
          <w:lang w:val="en-US"/>
        </w:rPr>
        <w:t xml:space="preserve">ลูกหนี้การค้าและลูกหนี้หมุนเวียนอื่น ณ วันที่ </w:t>
      </w:r>
      <w:r w:rsidR="00095454">
        <w:rPr>
          <w:rFonts w:asciiTheme="majorBidi" w:hAnsiTheme="majorBidi" w:cs="Angsana New"/>
          <w:spacing w:val="-6"/>
          <w:sz w:val="28"/>
        </w:rPr>
        <w:t>30</w:t>
      </w:r>
      <w:r w:rsidRPr="00F75824">
        <w:rPr>
          <w:rFonts w:asciiTheme="majorBidi" w:hAnsiTheme="majorBidi" w:cs="Angsana New"/>
          <w:spacing w:val="-6"/>
          <w:sz w:val="28"/>
          <w:cs/>
          <w:lang w:val="en-US"/>
        </w:rPr>
        <w:t xml:space="preserve"> มิถุนายน </w:t>
      </w:r>
      <w:r w:rsidR="005C05F4">
        <w:rPr>
          <w:rFonts w:asciiTheme="majorBidi" w:hAnsiTheme="majorBidi" w:cs="Angsana New"/>
          <w:spacing w:val="-6"/>
          <w:sz w:val="28"/>
        </w:rPr>
        <w:t>2568</w:t>
      </w:r>
      <w:r w:rsidRPr="00F75824">
        <w:rPr>
          <w:rFonts w:asciiTheme="majorBidi" w:hAnsiTheme="majorBidi" w:cs="Angsana New"/>
          <w:spacing w:val="-6"/>
          <w:sz w:val="28"/>
          <w:cs/>
          <w:lang w:val="en-US"/>
        </w:rPr>
        <w:t xml:space="preserve"> และวันที่ </w:t>
      </w:r>
      <w:r w:rsidR="00095454">
        <w:rPr>
          <w:rFonts w:asciiTheme="majorBidi" w:hAnsiTheme="majorBidi" w:cs="Angsana New"/>
          <w:spacing w:val="-6"/>
          <w:sz w:val="28"/>
        </w:rPr>
        <w:t>31</w:t>
      </w:r>
      <w:r w:rsidRPr="00F75824">
        <w:rPr>
          <w:rFonts w:asciiTheme="majorBidi" w:hAnsiTheme="majorBidi" w:cs="Angsana New"/>
          <w:spacing w:val="-6"/>
          <w:sz w:val="28"/>
          <w:cs/>
          <w:lang w:val="en-US"/>
        </w:rPr>
        <w:t xml:space="preserve"> ธันวาคม </w:t>
      </w:r>
      <w:r w:rsidR="005C05F4">
        <w:rPr>
          <w:rFonts w:asciiTheme="majorBidi" w:hAnsiTheme="majorBidi" w:cs="Angsana New"/>
          <w:spacing w:val="-6"/>
          <w:sz w:val="28"/>
        </w:rPr>
        <w:t>2567</w:t>
      </w:r>
      <w:r w:rsidRPr="00F75824">
        <w:rPr>
          <w:rFonts w:asciiTheme="majorBidi" w:hAnsiTheme="majorBidi" w:cs="Angsana New"/>
          <w:spacing w:val="-6"/>
          <w:sz w:val="28"/>
          <w:cs/>
          <w:lang w:val="en-US"/>
        </w:rPr>
        <w:t xml:space="preserve"> ประกอบด้วย</w:t>
      </w:r>
    </w:p>
    <w:tbl>
      <w:tblPr>
        <w:tblW w:w="909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71"/>
        <w:gridCol w:w="2998"/>
        <w:gridCol w:w="531"/>
        <w:gridCol w:w="1080"/>
        <w:gridCol w:w="90"/>
        <w:gridCol w:w="1034"/>
        <w:gridCol w:w="80"/>
        <w:gridCol w:w="1136"/>
        <w:gridCol w:w="90"/>
        <w:gridCol w:w="1080"/>
      </w:tblGrid>
      <w:tr w:rsidR="00342BA3" w:rsidRPr="00D72255" w14:paraId="0DD6923A" w14:textId="77777777" w:rsidTr="00C65990">
        <w:trPr>
          <w:trHeight w:val="371"/>
          <w:tblHeader/>
        </w:trPr>
        <w:tc>
          <w:tcPr>
            <w:tcW w:w="971" w:type="dxa"/>
          </w:tcPr>
          <w:p w14:paraId="49A77E38" w14:textId="77777777" w:rsidR="00342BA3" w:rsidRPr="00D72255" w:rsidRDefault="00342BA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19" w:type="dxa"/>
            <w:gridSpan w:val="9"/>
          </w:tcPr>
          <w:p w14:paraId="581A8E6B" w14:textId="5A960E17" w:rsidR="00342BA3" w:rsidRPr="00F75824" w:rsidRDefault="00342BA3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72255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F75824">
              <w:rPr>
                <w:rFonts w:ascii="Angsana New" w:hAnsi="Angsana New" w:hint="cs"/>
                <w:sz w:val="28"/>
                <w:szCs w:val="28"/>
                <w:cs/>
              </w:rPr>
              <w:t>หน่วย:</w:t>
            </w:r>
            <w:r w:rsidRPr="00D72255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F75824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D72255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342BA3" w:rsidRPr="00D72255" w14:paraId="263D5959" w14:textId="77777777" w:rsidTr="00C65990">
        <w:trPr>
          <w:trHeight w:val="386"/>
          <w:tblHeader/>
        </w:trPr>
        <w:tc>
          <w:tcPr>
            <w:tcW w:w="3969" w:type="dxa"/>
            <w:gridSpan w:val="2"/>
          </w:tcPr>
          <w:p w14:paraId="7BB473B6" w14:textId="77777777" w:rsidR="00342BA3" w:rsidRPr="00D72255" w:rsidRDefault="00342BA3">
            <w:pPr>
              <w:tabs>
                <w:tab w:val="left" w:pos="360"/>
                <w:tab w:val="left" w:pos="2160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531" w:type="dxa"/>
          </w:tcPr>
          <w:p w14:paraId="58B83B85" w14:textId="77777777" w:rsidR="00342BA3" w:rsidRPr="00D72255" w:rsidRDefault="00342BA3">
            <w:pPr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04" w:type="dxa"/>
            <w:gridSpan w:val="3"/>
            <w:tcBorders>
              <w:bottom w:val="single" w:sz="4" w:space="0" w:color="auto"/>
            </w:tcBorders>
            <w:vAlign w:val="bottom"/>
          </w:tcPr>
          <w:p w14:paraId="54C8199B" w14:textId="49EF3B0A" w:rsidR="00342BA3" w:rsidRPr="00D72255" w:rsidRDefault="00E94010">
            <w:pP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80" w:type="dxa"/>
          </w:tcPr>
          <w:p w14:paraId="1B8B3F54" w14:textId="77777777" w:rsidR="00342BA3" w:rsidRPr="00D72255" w:rsidRDefault="00342BA3">
            <w:pP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06" w:type="dxa"/>
            <w:gridSpan w:val="3"/>
            <w:tcBorders>
              <w:bottom w:val="single" w:sz="4" w:space="0" w:color="auto"/>
            </w:tcBorders>
            <w:vAlign w:val="bottom"/>
          </w:tcPr>
          <w:p w14:paraId="48094232" w14:textId="7C952BC8" w:rsidR="00342BA3" w:rsidRPr="00D72255" w:rsidRDefault="00C65990" w:rsidP="00C65990">
            <w:pPr>
              <w:ind w:right="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5990">
              <w:rPr>
                <w:rFonts w:ascii="Angsana New" w:hAnsi="Angsana New"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342BA3" w:rsidRPr="00D72255" w14:paraId="3E6709F8" w14:textId="77777777" w:rsidTr="00C65990">
        <w:trPr>
          <w:trHeight w:val="386"/>
          <w:tblHeader/>
        </w:trPr>
        <w:tc>
          <w:tcPr>
            <w:tcW w:w="3969" w:type="dxa"/>
            <w:gridSpan w:val="2"/>
          </w:tcPr>
          <w:p w14:paraId="1A99755D" w14:textId="77777777" w:rsidR="00342BA3" w:rsidRPr="00D72255" w:rsidRDefault="00342BA3">
            <w:pPr>
              <w:tabs>
                <w:tab w:val="left" w:pos="360"/>
                <w:tab w:val="left" w:pos="2160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531" w:type="dxa"/>
          </w:tcPr>
          <w:p w14:paraId="44436E42" w14:textId="77777777" w:rsidR="00342BA3" w:rsidRPr="00D72255" w:rsidRDefault="00342BA3">
            <w:pPr>
              <w:spacing w:before="20" w:after="20" w:line="24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0C3835F3" w14:textId="34C3E22A" w:rsidR="00342BA3" w:rsidRPr="00F75824" w:rsidRDefault="00751BC8">
            <w:pPr>
              <w:spacing w:before="20" w:after="20" w:line="240" w:lineRule="exact"/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51BC8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F75824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center"/>
          </w:tcPr>
          <w:p w14:paraId="637A517D" w14:textId="77777777" w:rsidR="00342BA3" w:rsidRPr="00D72255" w:rsidRDefault="00342BA3">
            <w:pPr>
              <w:spacing w:before="20" w:after="20" w:line="24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4" w:type="dxa"/>
            <w:tcBorders>
              <w:top w:val="single" w:sz="4" w:space="0" w:color="auto"/>
            </w:tcBorders>
            <w:vAlign w:val="center"/>
          </w:tcPr>
          <w:p w14:paraId="66951AAC" w14:textId="77777777" w:rsidR="00342BA3" w:rsidRPr="00F75824" w:rsidRDefault="00342BA3">
            <w:pPr>
              <w:spacing w:before="20" w:after="20" w:line="240" w:lineRule="exact"/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72255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F75824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80" w:type="dxa"/>
            <w:vAlign w:val="center"/>
          </w:tcPr>
          <w:p w14:paraId="012D38C4" w14:textId="77777777" w:rsidR="00342BA3" w:rsidRPr="00D72255" w:rsidRDefault="00342BA3">
            <w:pPr>
              <w:spacing w:before="20" w:after="20" w:line="24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6" w:type="dxa"/>
            <w:tcBorders>
              <w:top w:val="single" w:sz="4" w:space="0" w:color="auto"/>
            </w:tcBorders>
            <w:vAlign w:val="center"/>
          </w:tcPr>
          <w:p w14:paraId="3EE7697B" w14:textId="07B00F32" w:rsidR="00342BA3" w:rsidRPr="00D72255" w:rsidRDefault="00751BC8">
            <w:pPr>
              <w:spacing w:before="20" w:after="20" w:line="24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51BC8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F75824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center"/>
          </w:tcPr>
          <w:p w14:paraId="4EC668F4" w14:textId="77777777" w:rsidR="00342BA3" w:rsidRPr="00D72255" w:rsidRDefault="00342BA3">
            <w:pPr>
              <w:spacing w:before="20" w:after="20" w:line="24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2CB532B5" w14:textId="77777777" w:rsidR="00342BA3" w:rsidRPr="00D72255" w:rsidRDefault="00342BA3">
            <w:pPr>
              <w:spacing w:before="20" w:after="20" w:line="24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2255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F75824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</w:tr>
      <w:tr w:rsidR="00342BA3" w:rsidRPr="00D72255" w14:paraId="7BC83531" w14:textId="77777777" w:rsidTr="00C65990">
        <w:trPr>
          <w:trHeight w:val="371"/>
          <w:tblHeader/>
        </w:trPr>
        <w:tc>
          <w:tcPr>
            <w:tcW w:w="3969" w:type="dxa"/>
            <w:gridSpan w:val="2"/>
          </w:tcPr>
          <w:p w14:paraId="11F63C20" w14:textId="77777777" w:rsidR="00342BA3" w:rsidRPr="00D72255" w:rsidRDefault="00342BA3">
            <w:pPr>
              <w:tabs>
                <w:tab w:val="left" w:pos="180"/>
                <w:tab w:val="left" w:pos="2160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531" w:type="dxa"/>
          </w:tcPr>
          <w:p w14:paraId="7CDBCEC5" w14:textId="0BEB861D" w:rsidR="00342BA3" w:rsidRPr="00D72255" w:rsidRDefault="00342BA3">
            <w:pPr>
              <w:spacing w:before="20" w:after="20" w:line="24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2E6D409D" w14:textId="7948E73C" w:rsidR="00342BA3" w:rsidRPr="00D72255" w:rsidRDefault="00342BA3">
            <w:pPr>
              <w:spacing w:before="20" w:after="20" w:line="24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2255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90" w:type="dxa"/>
            <w:vAlign w:val="center"/>
          </w:tcPr>
          <w:p w14:paraId="30548839" w14:textId="77777777" w:rsidR="00342BA3" w:rsidRPr="00D72255" w:rsidRDefault="00342BA3">
            <w:pPr>
              <w:spacing w:before="20" w:after="20" w:line="24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4" w:type="dxa"/>
            <w:tcBorders>
              <w:bottom w:val="single" w:sz="4" w:space="0" w:color="auto"/>
            </w:tcBorders>
            <w:vAlign w:val="center"/>
          </w:tcPr>
          <w:p w14:paraId="35FACD99" w14:textId="77777777" w:rsidR="00342BA3" w:rsidRPr="00D72255" w:rsidRDefault="00342BA3">
            <w:pPr>
              <w:spacing w:before="20" w:after="20" w:line="24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2255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80" w:type="dxa"/>
            <w:vAlign w:val="center"/>
          </w:tcPr>
          <w:p w14:paraId="71AE26B8" w14:textId="77777777" w:rsidR="00342BA3" w:rsidRPr="00D72255" w:rsidRDefault="00342BA3">
            <w:pPr>
              <w:spacing w:before="20" w:after="20" w:line="24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  <w:vAlign w:val="center"/>
          </w:tcPr>
          <w:p w14:paraId="41104D44" w14:textId="77777777" w:rsidR="00342BA3" w:rsidRPr="00D72255" w:rsidRDefault="00342BA3">
            <w:pPr>
              <w:spacing w:before="20" w:after="20" w:line="24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2255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90" w:type="dxa"/>
            <w:vAlign w:val="center"/>
          </w:tcPr>
          <w:p w14:paraId="2970FD40" w14:textId="77777777" w:rsidR="00342BA3" w:rsidRPr="00D72255" w:rsidRDefault="00342BA3">
            <w:pPr>
              <w:spacing w:before="20" w:after="20" w:line="24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6EB04807" w14:textId="77777777" w:rsidR="00342BA3" w:rsidRPr="00F75824" w:rsidRDefault="00342BA3">
            <w:pPr>
              <w:spacing w:before="20" w:after="20" w:line="240" w:lineRule="exact"/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72255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</w:tr>
      <w:tr w:rsidR="00342BA3" w:rsidRPr="00D72255" w14:paraId="6892F68E" w14:textId="77777777" w:rsidTr="00C65990">
        <w:trPr>
          <w:trHeight w:val="371"/>
        </w:trPr>
        <w:tc>
          <w:tcPr>
            <w:tcW w:w="3969" w:type="dxa"/>
            <w:gridSpan w:val="2"/>
          </w:tcPr>
          <w:p w14:paraId="13EE1F7E" w14:textId="0184C2E7" w:rsidR="00342BA3" w:rsidRPr="00D72255" w:rsidRDefault="00FF3E3E" w:rsidP="007A08A9">
            <w:pPr>
              <w:tabs>
                <w:tab w:val="left" w:pos="0"/>
                <w:tab w:val="left" w:pos="360"/>
                <w:tab w:val="left" w:pos="2160"/>
              </w:tabs>
              <w:ind w:right="-383"/>
              <w:rPr>
                <w:rFonts w:ascii="Angsana New" w:hAnsi="Angsana New"/>
                <w:sz w:val="28"/>
                <w:szCs w:val="28"/>
              </w:rPr>
            </w:pPr>
            <w:r w:rsidRPr="00F75824">
              <w:rPr>
                <w:rFonts w:ascii="Angsana New" w:hAnsi="Angsana New"/>
                <w:sz w:val="28"/>
                <w:szCs w:val="28"/>
                <w:cs/>
              </w:rPr>
              <w:t>ลูกหนี้การค้า</w:t>
            </w:r>
            <w:r w:rsidRPr="00B32272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="00342BA3" w:rsidRPr="00F75824">
              <w:rPr>
                <w:rFonts w:ascii="Angsana New" w:hAnsi="Angsana New" w:hint="cs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531" w:type="dxa"/>
          </w:tcPr>
          <w:p w14:paraId="79128D42" w14:textId="77777777" w:rsidR="00342BA3" w:rsidRPr="00D72255" w:rsidRDefault="00342BA3" w:rsidP="00133C23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13AE91C" w14:textId="5FD83469" w:rsidR="00342BA3" w:rsidRPr="008136D3" w:rsidRDefault="00EC433E" w:rsidP="00133C23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136D3">
              <w:rPr>
                <w:rFonts w:ascii="Angsana New" w:hAnsi="Angsana New"/>
                <w:sz w:val="28"/>
                <w:szCs w:val="28"/>
              </w:rPr>
              <w:t>1,378,718</w:t>
            </w:r>
          </w:p>
        </w:tc>
        <w:tc>
          <w:tcPr>
            <w:tcW w:w="90" w:type="dxa"/>
          </w:tcPr>
          <w:p w14:paraId="3C0DA3D3" w14:textId="77777777" w:rsidR="00342BA3" w:rsidRPr="008136D3" w:rsidRDefault="00342BA3" w:rsidP="00133C23">
            <w:pPr>
              <w:tabs>
                <w:tab w:val="decimal" w:pos="100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4" w:type="dxa"/>
            <w:tcBorders>
              <w:top w:val="single" w:sz="4" w:space="0" w:color="auto"/>
            </w:tcBorders>
          </w:tcPr>
          <w:p w14:paraId="7252A885" w14:textId="3C6330A0" w:rsidR="00342BA3" w:rsidRPr="008136D3" w:rsidRDefault="00342BA3" w:rsidP="00133C23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136D3">
              <w:rPr>
                <w:rFonts w:ascii="Angsana New" w:hAnsi="Angsana New" w:hint="cs"/>
                <w:sz w:val="28"/>
                <w:szCs w:val="28"/>
              </w:rPr>
              <w:t>1,472,150</w:t>
            </w:r>
          </w:p>
        </w:tc>
        <w:tc>
          <w:tcPr>
            <w:tcW w:w="80" w:type="dxa"/>
          </w:tcPr>
          <w:p w14:paraId="6817F278" w14:textId="77777777" w:rsidR="00342BA3" w:rsidRPr="008136D3" w:rsidRDefault="00342BA3" w:rsidP="00133C23">
            <w:pPr>
              <w:tabs>
                <w:tab w:val="decimal" w:pos="100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6" w:type="dxa"/>
            <w:tcBorders>
              <w:top w:val="single" w:sz="4" w:space="0" w:color="auto"/>
            </w:tcBorders>
          </w:tcPr>
          <w:p w14:paraId="79BDE50B" w14:textId="540FEBAF" w:rsidR="00342BA3" w:rsidRPr="008136D3" w:rsidRDefault="00A57F46" w:rsidP="006F654E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136D3">
              <w:rPr>
                <w:rFonts w:ascii="Angsana New" w:hAnsi="Angsana New"/>
                <w:sz w:val="28"/>
                <w:szCs w:val="28"/>
              </w:rPr>
              <w:t>1,378,718</w:t>
            </w:r>
          </w:p>
        </w:tc>
        <w:tc>
          <w:tcPr>
            <w:tcW w:w="90" w:type="dxa"/>
            <w:vAlign w:val="bottom"/>
          </w:tcPr>
          <w:p w14:paraId="0508D614" w14:textId="77777777" w:rsidR="00342BA3" w:rsidRPr="00D72255" w:rsidRDefault="00342BA3" w:rsidP="00133C23">
            <w:pPr>
              <w:tabs>
                <w:tab w:val="decimal" w:pos="100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F097324" w14:textId="2D0C4A34" w:rsidR="00342BA3" w:rsidRPr="00D72255" w:rsidRDefault="00342BA3" w:rsidP="00133C23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72255">
              <w:rPr>
                <w:rFonts w:ascii="Angsana New" w:hAnsi="Angsana New" w:hint="cs"/>
                <w:sz w:val="28"/>
                <w:szCs w:val="28"/>
              </w:rPr>
              <w:t>1,472,150</w:t>
            </w:r>
          </w:p>
        </w:tc>
      </w:tr>
      <w:tr w:rsidR="00511CD0" w:rsidRPr="00D72255" w14:paraId="00F31101" w14:textId="77777777" w:rsidTr="00C65990">
        <w:trPr>
          <w:trHeight w:val="371"/>
        </w:trPr>
        <w:tc>
          <w:tcPr>
            <w:tcW w:w="3969" w:type="dxa"/>
            <w:gridSpan w:val="2"/>
          </w:tcPr>
          <w:p w14:paraId="5D8AD512" w14:textId="4754645A" w:rsidR="00511CD0" w:rsidRPr="00F75824" w:rsidRDefault="00511CD0" w:rsidP="00511CD0">
            <w:pPr>
              <w:tabs>
                <w:tab w:val="left" w:pos="0"/>
                <w:tab w:val="left" w:pos="360"/>
                <w:tab w:val="left" w:pos="2160"/>
              </w:tabs>
              <w:ind w:right="-383"/>
              <w:rPr>
                <w:rFonts w:ascii="Angsana New" w:hAnsi="Angsana New"/>
                <w:sz w:val="28"/>
                <w:szCs w:val="28"/>
                <w:cs/>
              </w:rPr>
            </w:pPr>
            <w:r w:rsidRPr="00F75824">
              <w:rPr>
                <w:rFonts w:ascii="Angsana New" w:hAnsi="Angsana New"/>
                <w:sz w:val="28"/>
                <w:szCs w:val="28"/>
                <w:cs/>
              </w:rPr>
              <w:t>ลูกหนี้อื่น</w:t>
            </w:r>
            <w:r w:rsidRPr="00B32272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-</w:t>
            </w:r>
            <w:r w:rsidRPr="00B3227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F75824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24255F">
              <w:rPr>
                <w:rFonts w:ascii="Angsana New" w:hAnsi="Angsana New"/>
                <w:sz w:val="28"/>
                <w:szCs w:val="28"/>
              </w:rPr>
              <w:t>(</w:t>
            </w:r>
            <w:r w:rsidRPr="00F75824">
              <w:rPr>
                <w:rFonts w:ascii="Angsana New" w:hAnsi="Angsana New"/>
                <w:sz w:val="28"/>
                <w:szCs w:val="28"/>
                <w:cs/>
              </w:rPr>
              <w:t xml:space="preserve">ดูหมายเหตุข้อ 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  <w:r w:rsidRPr="0024255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531" w:type="dxa"/>
          </w:tcPr>
          <w:p w14:paraId="321CF0D3" w14:textId="77777777" w:rsidR="00511CD0" w:rsidRPr="00D72255" w:rsidRDefault="00511CD0" w:rsidP="00511CD0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B4FADF7" w14:textId="6EE5DD6E" w:rsidR="00511CD0" w:rsidRPr="008136D3" w:rsidRDefault="00EC433E" w:rsidP="00511CD0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136D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5AD19201" w14:textId="77777777" w:rsidR="00511CD0" w:rsidRPr="008136D3" w:rsidRDefault="00511CD0" w:rsidP="00511CD0">
            <w:pPr>
              <w:tabs>
                <w:tab w:val="decimal" w:pos="100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4" w:type="dxa"/>
          </w:tcPr>
          <w:p w14:paraId="34DB0FD3" w14:textId="4A89B90A" w:rsidR="00511CD0" w:rsidRPr="008136D3" w:rsidRDefault="00511CD0" w:rsidP="00511CD0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136D3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80" w:type="dxa"/>
          </w:tcPr>
          <w:p w14:paraId="52FAD4DD" w14:textId="77777777" w:rsidR="00511CD0" w:rsidRPr="008136D3" w:rsidRDefault="00511CD0" w:rsidP="00511CD0">
            <w:pPr>
              <w:tabs>
                <w:tab w:val="decimal" w:pos="100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6" w:type="dxa"/>
          </w:tcPr>
          <w:p w14:paraId="7BC4F980" w14:textId="0A52BDE3" w:rsidR="00511CD0" w:rsidRPr="008136D3" w:rsidRDefault="004307F0" w:rsidP="00511CD0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136D3">
              <w:rPr>
                <w:rFonts w:ascii="Angsana New" w:hAnsi="Angsana New"/>
                <w:sz w:val="28"/>
                <w:szCs w:val="28"/>
              </w:rPr>
              <w:t>997</w:t>
            </w:r>
          </w:p>
        </w:tc>
        <w:tc>
          <w:tcPr>
            <w:tcW w:w="90" w:type="dxa"/>
            <w:vAlign w:val="bottom"/>
          </w:tcPr>
          <w:p w14:paraId="4EA48DD3" w14:textId="77777777" w:rsidR="00511CD0" w:rsidRPr="00D72255" w:rsidRDefault="00511CD0" w:rsidP="00511CD0">
            <w:pPr>
              <w:tabs>
                <w:tab w:val="decimal" w:pos="100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9E1A7E7" w14:textId="4DA3EE36" w:rsidR="00511CD0" w:rsidRPr="00D72255" w:rsidRDefault="00511CD0" w:rsidP="00511CD0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72255">
              <w:rPr>
                <w:rFonts w:ascii="Angsana New" w:hAnsi="Angsana New" w:hint="cs"/>
                <w:sz w:val="28"/>
                <w:szCs w:val="28"/>
              </w:rPr>
              <w:t>563</w:t>
            </w:r>
          </w:p>
        </w:tc>
      </w:tr>
      <w:tr w:rsidR="007761C0" w:rsidRPr="00D72255" w14:paraId="7BCEAB21" w14:textId="77777777" w:rsidTr="00C65990">
        <w:trPr>
          <w:trHeight w:val="371"/>
        </w:trPr>
        <w:tc>
          <w:tcPr>
            <w:tcW w:w="3969" w:type="dxa"/>
            <w:gridSpan w:val="2"/>
          </w:tcPr>
          <w:p w14:paraId="4C4CDC27" w14:textId="24F66FB3" w:rsidR="007761C0" w:rsidRPr="00F75824" w:rsidRDefault="007761C0" w:rsidP="007761C0">
            <w:pPr>
              <w:tabs>
                <w:tab w:val="left" w:pos="0"/>
                <w:tab w:val="left" w:pos="360"/>
                <w:tab w:val="left" w:pos="2160"/>
              </w:tabs>
              <w:ind w:right="-383"/>
              <w:rPr>
                <w:rFonts w:ascii="Angsana New" w:hAnsi="Angsana New"/>
                <w:sz w:val="28"/>
                <w:szCs w:val="28"/>
                <w:cs/>
              </w:rPr>
            </w:pPr>
            <w:r w:rsidRPr="00F75824">
              <w:rPr>
                <w:rFonts w:ascii="Angsana New" w:hAnsi="Angsana New"/>
                <w:sz w:val="28"/>
                <w:szCs w:val="28"/>
                <w:cs/>
              </w:rPr>
              <w:t>ลูกหนี้อื่น</w:t>
            </w:r>
            <w:r w:rsidRPr="00B32272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F75824">
              <w:rPr>
                <w:rFonts w:ascii="Angsana New" w:hAnsi="Angsana New" w:hint="cs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531" w:type="dxa"/>
          </w:tcPr>
          <w:p w14:paraId="3BA69F0E" w14:textId="77777777" w:rsidR="007761C0" w:rsidRPr="00D72255" w:rsidRDefault="007761C0" w:rsidP="007761C0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230C298" w14:textId="673A05B2" w:rsidR="007761C0" w:rsidRPr="008136D3" w:rsidRDefault="007761C0" w:rsidP="007761C0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136D3">
              <w:rPr>
                <w:rFonts w:ascii="Angsana New" w:hAnsi="Angsana New"/>
                <w:sz w:val="28"/>
                <w:szCs w:val="28"/>
              </w:rPr>
              <w:t xml:space="preserve"> 8,1</w:t>
            </w:r>
            <w:r w:rsidR="00CD0A25" w:rsidRPr="008136D3">
              <w:rPr>
                <w:rFonts w:ascii="Angsana New" w:hAnsi="Angsana New"/>
                <w:sz w:val="28"/>
                <w:szCs w:val="28"/>
              </w:rPr>
              <w:t>62</w:t>
            </w:r>
            <w:r w:rsidRPr="008136D3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90" w:type="dxa"/>
          </w:tcPr>
          <w:p w14:paraId="23A5E0EA" w14:textId="77777777" w:rsidR="007761C0" w:rsidRPr="008136D3" w:rsidRDefault="007761C0" w:rsidP="007761C0">
            <w:pPr>
              <w:tabs>
                <w:tab w:val="decimal" w:pos="100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4" w:type="dxa"/>
          </w:tcPr>
          <w:p w14:paraId="2DB2447B" w14:textId="2139A8B6" w:rsidR="007761C0" w:rsidRPr="008136D3" w:rsidRDefault="007761C0" w:rsidP="007761C0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136D3">
              <w:rPr>
                <w:rFonts w:ascii="Angsana New" w:hAnsi="Angsana New"/>
                <w:sz w:val="28"/>
                <w:szCs w:val="28"/>
              </w:rPr>
              <w:t>351</w:t>
            </w:r>
          </w:p>
        </w:tc>
        <w:tc>
          <w:tcPr>
            <w:tcW w:w="80" w:type="dxa"/>
          </w:tcPr>
          <w:p w14:paraId="2AF9FA80" w14:textId="77777777" w:rsidR="007761C0" w:rsidRPr="008136D3" w:rsidRDefault="007761C0" w:rsidP="007761C0">
            <w:pPr>
              <w:tabs>
                <w:tab w:val="decimal" w:pos="100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6" w:type="dxa"/>
          </w:tcPr>
          <w:p w14:paraId="530BD5D8" w14:textId="06BEDAA8" w:rsidR="007761C0" w:rsidRPr="008136D3" w:rsidRDefault="007761C0" w:rsidP="007761C0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136D3">
              <w:rPr>
                <w:rFonts w:ascii="Angsana New" w:hAnsi="Angsana New"/>
                <w:sz w:val="28"/>
                <w:szCs w:val="28"/>
              </w:rPr>
              <w:t>8,1</w:t>
            </w:r>
            <w:r w:rsidR="009502C9" w:rsidRPr="008136D3">
              <w:rPr>
                <w:rFonts w:ascii="Angsana New" w:hAnsi="Angsana New"/>
                <w:sz w:val="28"/>
                <w:szCs w:val="28"/>
              </w:rPr>
              <w:t>62</w:t>
            </w:r>
          </w:p>
        </w:tc>
        <w:tc>
          <w:tcPr>
            <w:tcW w:w="90" w:type="dxa"/>
            <w:vAlign w:val="bottom"/>
          </w:tcPr>
          <w:p w14:paraId="0817950A" w14:textId="77777777" w:rsidR="007761C0" w:rsidRPr="00D72255" w:rsidRDefault="007761C0" w:rsidP="007761C0">
            <w:pPr>
              <w:tabs>
                <w:tab w:val="decimal" w:pos="100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BBD64BF" w14:textId="6B5B62CE" w:rsidR="007761C0" w:rsidRPr="00D72255" w:rsidRDefault="007761C0" w:rsidP="007761C0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351</w:t>
            </w:r>
          </w:p>
        </w:tc>
      </w:tr>
      <w:tr w:rsidR="0045347C" w:rsidRPr="00D72255" w14:paraId="0EB8BC32" w14:textId="77777777" w:rsidTr="00C65990">
        <w:trPr>
          <w:trHeight w:val="371"/>
        </w:trPr>
        <w:tc>
          <w:tcPr>
            <w:tcW w:w="3969" w:type="dxa"/>
            <w:gridSpan w:val="2"/>
          </w:tcPr>
          <w:p w14:paraId="23F6B9F1" w14:textId="2BEA6808" w:rsidR="0045347C" w:rsidRPr="00F75824" w:rsidRDefault="0045347C" w:rsidP="0045347C">
            <w:pPr>
              <w:tabs>
                <w:tab w:val="left" w:pos="0"/>
                <w:tab w:val="left" w:pos="360"/>
                <w:tab w:val="left" w:pos="2160"/>
              </w:tabs>
              <w:ind w:right="-383"/>
              <w:rPr>
                <w:rFonts w:ascii="Angsana New" w:hAnsi="Angsana New"/>
                <w:sz w:val="28"/>
                <w:szCs w:val="28"/>
                <w:cs/>
              </w:rPr>
            </w:pPr>
            <w:r w:rsidRPr="00F75824">
              <w:rPr>
                <w:rFonts w:ascii="Angsana New" w:hAnsi="Angsana New" w:hint="cs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531" w:type="dxa"/>
          </w:tcPr>
          <w:p w14:paraId="4B4809B3" w14:textId="77777777" w:rsidR="0045347C" w:rsidRPr="00D72255" w:rsidRDefault="0045347C" w:rsidP="0045347C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5A8E5E1" w14:textId="69A8414E" w:rsidR="0045347C" w:rsidRPr="008136D3" w:rsidRDefault="0045347C" w:rsidP="0045347C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136D3">
              <w:rPr>
                <w:rFonts w:ascii="Angsana New" w:hAnsi="Angsana New"/>
                <w:sz w:val="28"/>
                <w:szCs w:val="28"/>
              </w:rPr>
              <w:t xml:space="preserve"> 17,</w:t>
            </w:r>
            <w:r w:rsidR="00CD0A25" w:rsidRPr="008136D3">
              <w:rPr>
                <w:rFonts w:ascii="Angsana New" w:hAnsi="Angsana New"/>
                <w:sz w:val="28"/>
                <w:szCs w:val="28"/>
              </w:rPr>
              <w:t>734</w:t>
            </w:r>
            <w:r w:rsidRPr="008136D3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90" w:type="dxa"/>
          </w:tcPr>
          <w:p w14:paraId="5B87B803" w14:textId="77777777" w:rsidR="0045347C" w:rsidRPr="008136D3" w:rsidRDefault="0045347C" w:rsidP="0045347C">
            <w:pPr>
              <w:tabs>
                <w:tab w:val="decimal" w:pos="100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4" w:type="dxa"/>
          </w:tcPr>
          <w:p w14:paraId="00AB2BAD" w14:textId="2450128C" w:rsidR="0045347C" w:rsidRPr="008136D3" w:rsidRDefault="0045347C" w:rsidP="0045347C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136D3">
              <w:rPr>
                <w:rFonts w:ascii="Angsana New" w:hAnsi="Angsana New" w:hint="cs"/>
                <w:sz w:val="28"/>
                <w:szCs w:val="28"/>
              </w:rPr>
              <w:t>7,519</w:t>
            </w:r>
          </w:p>
        </w:tc>
        <w:tc>
          <w:tcPr>
            <w:tcW w:w="80" w:type="dxa"/>
          </w:tcPr>
          <w:p w14:paraId="41B7447E" w14:textId="77777777" w:rsidR="0045347C" w:rsidRPr="008136D3" w:rsidRDefault="0045347C" w:rsidP="0045347C">
            <w:pPr>
              <w:tabs>
                <w:tab w:val="decimal" w:pos="100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6" w:type="dxa"/>
          </w:tcPr>
          <w:p w14:paraId="2ECB7BE7" w14:textId="5C00AA66" w:rsidR="0045347C" w:rsidRPr="008136D3" w:rsidRDefault="0045347C" w:rsidP="0045347C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136D3">
              <w:rPr>
                <w:rFonts w:ascii="Angsana New" w:hAnsi="Angsana New"/>
                <w:sz w:val="28"/>
                <w:szCs w:val="28"/>
              </w:rPr>
              <w:t xml:space="preserve"> 17,472 </w:t>
            </w:r>
          </w:p>
        </w:tc>
        <w:tc>
          <w:tcPr>
            <w:tcW w:w="90" w:type="dxa"/>
            <w:vAlign w:val="bottom"/>
          </w:tcPr>
          <w:p w14:paraId="4F5D21F6" w14:textId="77777777" w:rsidR="0045347C" w:rsidRPr="00D72255" w:rsidRDefault="0045347C" w:rsidP="0045347C">
            <w:pPr>
              <w:tabs>
                <w:tab w:val="decimal" w:pos="100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2ECBA6D" w14:textId="07152D1B" w:rsidR="0045347C" w:rsidRPr="00D72255" w:rsidRDefault="0045347C" w:rsidP="0045347C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0EA3">
              <w:rPr>
                <w:rFonts w:ascii="Angsana New" w:hAnsi="Angsana New" w:hint="cs"/>
                <w:sz w:val="28"/>
                <w:szCs w:val="28"/>
              </w:rPr>
              <w:t>7,144</w:t>
            </w:r>
          </w:p>
        </w:tc>
      </w:tr>
      <w:tr w:rsidR="0045347C" w:rsidRPr="00D72255" w14:paraId="730D057F" w14:textId="77777777" w:rsidTr="00C65990">
        <w:trPr>
          <w:trHeight w:val="371"/>
        </w:trPr>
        <w:tc>
          <w:tcPr>
            <w:tcW w:w="3969" w:type="dxa"/>
            <w:gridSpan w:val="2"/>
          </w:tcPr>
          <w:p w14:paraId="44FB4D8B" w14:textId="52700780" w:rsidR="0045347C" w:rsidRPr="00F75824" w:rsidRDefault="0045347C" w:rsidP="0045347C">
            <w:pPr>
              <w:tabs>
                <w:tab w:val="left" w:pos="0"/>
                <w:tab w:val="left" w:pos="360"/>
                <w:tab w:val="left" w:pos="2160"/>
              </w:tabs>
              <w:ind w:right="-383"/>
              <w:rPr>
                <w:rFonts w:ascii="Angsana New" w:hAnsi="Angsana New"/>
                <w:sz w:val="28"/>
                <w:szCs w:val="28"/>
                <w:cs/>
              </w:rPr>
            </w:pPr>
            <w:r w:rsidRPr="00F75824">
              <w:rPr>
                <w:rFonts w:ascii="Angsana New" w:hAnsi="Angsana New" w:hint="cs"/>
                <w:sz w:val="28"/>
                <w:szCs w:val="28"/>
                <w:cs/>
              </w:rPr>
              <w:t>เงินจ่ายล่วงหน้าค่าสินค้า</w:t>
            </w:r>
          </w:p>
        </w:tc>
        <w:tc>
          <w:tcPr>
            <w:tcW w:w="531" w:type="dxa"/>
          </w:tcPr>
          <w:p w14:paraId="77DAB3FF" w14:textId="77777777" w:rsidR="0045347C" w:rsidRPr="00D72255" w:rsidRDefault="0045347C" w:rsidP="0045347C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C382A0F" w14:textId="499CA67A" w:rsidR="0045347C" w:rsidRPr="008136D3" w:rsidRDefault="0045347C" w:rsidP="0045347C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136D3">
              <w:rPr>
                <w:rFonts w:ascii="Angsana New" w:hAnsi="Angsana New"/>
                <w:sz w:val="28"/>
                <w:szCs w:val="28"/>
              </w:rPr>
              <w:t xml:space="preserve"> 278,407 </w:t>
            </w:r>
          </w:p>
        </w:tc>
        <w:tc>
          <w:tcPr>
            <w:tcW w:w="90" w:type="dxa"/>
          </w:tcPr>
          <w:p w14:paraId="31B254FF" w14:textId="77777777" w:rsidR="0045347C" w:rsidRPr="008136D3" w:rsidRDefault="0045347C" w:rsidP="0045347C">
            <w:pPr>
              <w:tabs>
                <w:tab w:val="decimal" w:pos="100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4" w:type="dxa"/>
          </w:tcPr>
          <w:p w14:paraId="2173826C" w14:textId="5F9FDBAE" w:rsidR="0045347C" w:rsidRPr="008136D3" w:rsidRDefault="0045347C" w:rsidP="0045347C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136D3">
              <w:rPr>
                <w:rFonts w:ascii="Angsana New" w:hAnsi="Angsana New" w:hint="cs"/>
                <w:sz w:val="28"/>
                <w:szCs w:val="28"/>
              </w:rPr>
              <w:t>85,828</w:t>
            </w:r>
          </w:p>
        </w:tc>
        <w:tc>
          <w:tcPr>
            <w:tcW w:w="80" w:type="dxa"/>
          </w:tcPr>
          <w:p w14:paraId="675F1D28" w14:textId="77777777" w:rsidR="0045347C" w:rsidRPr="008136D3" w:rsidRDefault="0045347C" w:rsidP="0045347C">
            <w:pPr>
              <w:tabs>
                <w:tab w:val="decimal" w:pos="100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6" w:type="dxa"/>
          </w:tcPr>
          <w:p w14:paraId="46EE8303" w14:textId="3471D4B9" w:rsidR="0045347C" w:rsidRPr="008136D3" w:rsidRDefault="0045347C" w:rsidP="0045347C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136D3">
              <w:rPr>
                <w:rFonts w:ascii="Angsana New" w:hAnsi="Angsana New"/>
                <w:sz w:val="28"/>
                <w:szCs w:val="28"/>
              </w:rPr>
              <w:t xml:space="preserve"> 278,407 </w:t>
            </w:r>
          </w:p>
        </w:tc>
        <w:tc>
          <w:tcPr>
            <w:tcW w:w="90" w:type="dxa"/>
            <w:vAlign w:val="bottom"/>
          </w:tcPr>
          <w:p w14:paraId="4724F11E" w14:textId="77777777" w:rsidR="0045347C" w:rsidRPr="00D72255" w:rsidRDefault="0045347C" w:rsidP="0045347C">
            <w:pPr>
              <w:tabs>
                <w:tab w:val="decimal" w:pos="100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F42DC5E" w14:textId="40810EA4" w:rsidR="0045347C" w:rsidRPr="00D72255" w:rsidRDefault="0045347C" w:rsidP="0045347C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0EA3">
              <w:rPr>
                <w:rFonts w:ascii="Angsana New" w:hAnsi="Angsana New" w:hint="cs"/>
                <w:sz w:val="28"/>
                <w:szCs w:val="28"/>
              </w:rPr>
              <w:t>85,828</w:t>
            </w:r>
          </w:p>
        </w:tc>
      </w:tr>
      <w:tr w:rsidR="0045347C" w:rsidRPr="00D72255" w14:paraId="2182D485" w14:textId="77777777" w:rsidTr="00C65990">
        <w:trPr>
          <w:trHeight w:val="371"/>
        </w:trPr>
        <w:tc>
          <w:tcPr>
            <w:tcW w:w="3969" w:type="dxa"/>
            <w:gridSpan w:val="2"/>
          </w:tcPr>
          <w:p w14:paraId="321B818C" w14:textId="77777777" w:rsidR="0045347C" w:rsidRDefault="0045347C" w:rsidP="0045347C">
            <w:pPr>
              <w:tabs>
                <w:tab w:val="left" w:pos="0"/>
                <w:tab w:val="left" w:pos="360"/>
                <w:tab w:val="left" w:pos="2160"/>
              </w:tabs>
              <w:ind w:right="-383"/>
              <w:rPr>
                <w:rFonts w:ascii="Angsana New" w:hAnsi="Angsana New"/>
                <w:sz w:val="28"/>
                <w:szCs w:val="28"/>
              </w:rPr>
            </w:pPr>
            <w:r w:rsidRPr="00F75824">
              <w:rPr>
                <w:rFonts w:ascii="Angsana New" w:hAnsi="Angsana New" w:hint="cs"/>
                <w:sz w:val="28"/>
                <w:szCs w:val="28"/>
                <w:cs/>
              </w:rPr>
              <w:t>เงินจ่ายล่วงหน้าผู้รับเหมา</w:t>
            </w:r>
            <w:r w:rsidRPr="00D72255">
              <w:rPr>
                <w:rFonts w:ascii="Angsana New" w:hAnsi="Angsana New" w:hint="cs"/>
                <w:sz w:val="28"/>
                <w:szCs w:val="28"/>
              </w:rPr>
              <w:t xml:space="preserve"> -  </w:t>
            </w:r>
            <w:r w:rsidRPr="00F75824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  <w:p w14:paraId="298CB852" w14:textId="644594C6" w:rsidR="0045347C" w:rsidRPr="00F75824" w:rsidRDefault="0045347C" w:rsidP="0045347C">
            <w:pPr>
              <w:tabs>
                <w:tab w:val="left" w:pos="0"/>
                <w:tab w:val="left" w:pos="360"/>
                <w:tab w:val="left" w:pos="2160"/>
              </w:tabs>
              <w:ind w:right="-38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Pr="00DB34BD">
              <w:rPr>
                <w:rFonts w:ascii="Angsana New" w:hAnsi="Angsana New"/>
                <w:sz w:val="28"/>
                <w:szCs w:val="28"/>
              </w:rPr>
              <w:t>(</w:t>
            </w:r>
            <w:r w:rsidRPr="00F75824">
              <w:rPr>
                <w:rFonts w:ascii="Angsana New" w:hAnsi="Angsana New"/>
                <w:sz w:val="28"/>
                <w:szCs w:val="28"/>
                <w:cs/>
              </w:rPr>
              <w:t xml:space="preserve">ดูหมายเหตุข้อ 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  <w:r w:rsidRPr="00DB34BD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531" w:type="dxa"/>
          </w:tcPr>
          <w:p w14:paraId="1687FCD4" w14:textId="77777777" w:rsidR="0045347C" w:rsidRPr="00D72255" w:rsidRDefault="0045347C" w:rsidP="0045347C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C374655" w14:textId="77777777" w:rsidR="0045347C" w:rsidRPr="008136D3" w:rsidRDefault="0045347C" w:rsidP="0045347C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79FB1F16" w14:textId="38B0A85A" w:rsidR="0045347C" w:rsidRPr="008136D3" w:rsidRDefault="0045347C" w:rsidP="0045347C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136D3">
              <w:rPr>
                <w:rFonts w:ascii="Angsana New" w:hAnsi="Angsana New"/>
                <w:sz w:val="28"/>
                <w:szCs w:val="28"/>
              </w:rPr>
              <w:t xml:space="preserve"> - </w:t>
            </w:r>
          </w:p>
        </w:tc>
        <w:tc>
          <w:tcPr>
            <w:tcW w:w="90" w:type="dxa"/>
          </w:tcPr>
          <w:p w14:paraId="31E49989" w14:textId="77777777" w:rsidR="0045347C" w:rsidRPr="008136D3" w:rsidRDefault="0045347C" w:rsidP="0045347C">
            <w:pPr>
              <w:tabs>
                <w:tab w:val="decimal" w:pos="100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4" w:type="dxa"/>
          </w:tcPr>
          <w:p w14:paraId="1FD59DD5" w14:textId="77777777" w:rsidR="0045347C" w:rsidRPr="008136D3" w:rsidRDefault="0045347C" w:rsidP="0045347C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29E2F111" w14:textId="6114AA67" w:rsidR="0045347C" w:rsidRPr="008136D3" w:rsidRDefault="0045347C" w:rsidP="0045347C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136D3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80" w:type="dxa"/>
          </w:tcPr>
          <w:p w14:paraId="0246D9EB" w14:textId="77777777" w:rsidR="0045347C" w:rsidRPr="008136D3" w:rsidRDefault="0045347C" w:rsidP="0045347C">
            <w:pPr>
              <w:tabs>
                <w:tab w:val="decimal" w:pos="100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6" w:type="dxa"/>
          </w:tcPr>
          <w:p w14:paraId="498D7349" w14:textId="77777777" w:rsidR="0045347C" w:rsidRPr="008136D3" w:rsidRDefault="0045347C" w:rsidP="0045347C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7322BD72" w14:textId="28D33463" w:rsidR="0045347C" w:rsidRPr="008136D3" w:rsidRDefault="0045347C" w:rsidP="0045347C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136D3">
              <w:rPr>
                <w:rFonts w:ascii="Angsana New" w:hAnsi="Angsana New"/>
                <w:sz w:val="28"/>
                <w:szCs w:val="28"/>
              </w:rPr>
              <w:t xml:space="preserve"> 380 </w:t>
            </w:r>
          </w:p>
        </w:tc>
        <w:tc>
          <w:tcPr>
            <w:tcW w:w="90" w:type="dxa"/>
            <w:vAlign w:val="bottom"/>
          </w:tcPr>
          <w:p w14:paraId="16CABDA6" w14:textId="77777777" w:rsidR="0045347C" w:rsidRPr="00D72255" w:rsidRDefault="0045347C" w:rsidP="0045347C">
            <w:pPr>
              <w:tabs>
                <w:tab w:val="decimal" w:pos="100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C5B41D8" w14:textId="77777777" w:rsidR="0045347C" w:rsidRDefault="0045347C" w:rsidP="0045347C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7ADA3DD3" w14:textId="03F9EFFC" w:rsidR="0045347C" w:rsidRPr="00D72255" w:rsidRDefault="0045347C" w:rsidP="0045347C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72255">
              <w:rPr>
                <w:rFonts w:ascii="Angsana New" w:hAnsi="Angsana New" w:hint="cs"/>
                <w:sz w:val="28"/>
                <w:szCs w:val="28"/>
              </w:rPr>
              <w:t>1,037</w:t>
            </w:r>
          </w:p>
        </w:tc>
      </w:tr>
      <w:tr w:rsidR="00996CD3" w:rsidRPr="00D72255" w14:paraId="06E260B5" w14:textId="77777777" w:rsidTr="00C65990">
        <w:trPr>
          <w:trHeight w:val="371"/>
        </w:trPr>
        <w:tc>
          <w:tcPr>
            <w:tcW w:w="3969" w:type="dxa"/>
            <w:gridSpan w:val="2"/>
          </w:tcPr>
          <w:p w14:paraId="1ED01E84" w14:textId="26785B68" w:rsidR="00996CD3" w:rsidRPr="00F75824" w:rsidRDefault="00996CD3" w:rsidP="00996CD3">
            <w:pPr>
              <w:tabs>
                <w:tab w:val="left" w:pos="0"/>
                <w:tab w:val="left" w:pos="360"/>
                <w:tab w:val="left" w:pos="2160"/>
              </w:tabs>
              <w:ind w:right="-383"/>
              <w:rPr>
                <w:rFonts w:ascii="Angsana New" w:hAnsi="Angsana New"/>
                <w:sz w:val="28"/>
                <w:szCs w:val="28"/>
                <w:cs/>
              </w:rPr>
            </w:pPr>
            <w:r w:rsidRPr="00F75824">
              <w:rPr>
                <w:rFonts w:ascii="Angsana New" w:hAnsi="Angsana New" w:hint="cs"/>
                <w:sz w:val="28"/>
                <w:szCs w:val="28"/>
                <w:cs/>
              </w:rPr>
              <w:t>เงินจ่ายล่วงหน้าผู้รับเหมา</w:t>
            </w:r>
          </w:p>
        </w:tc>
        <w:tc>
          <w:tcPr>
            <w:tcW w:w="531" w:type="dxa"/>
          </w:tcPr>
          <w:p w14:paraId="312F8086" w14:textId="77777777" w:rsidR="00996CD3" w:rsidRPr="00D72255" w:rsidRDefault="00996CD3" w:rsidP="00996CD3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66274F7" w14:textId="7181A09C" w:rsidR="00996CD3" w:rsidRPr="008136D3" w:rsidRDefault="00204B0E" w:rsidP="00996CD3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136D3">
              <w:rPr>
                <w:rFonts w:ascii="Angsana New" w:hAnsi="Angsana New"/>
                <w:sz w:val="28"/>
                <w:szCs w:val="28"/>
              </w:rPr>
              <w:t>7,142</w:t>
            </w:r>
            <w:r w:rsidR="00996CD3" w:rsidRPr="008136D3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90" w:type="dxa"/>
          </w:tcPr>
          <w:p w14:paraId="0A2DEADF" w14:textId="77777777" w:rsidR="00996CD3" w:rsidRPr="008136D3" w:rsidRDefault="00996CD3" w:rsidP="00996CD3">
            <w:pPr>
              <w:tabs>
                <w:tab w:val="decimal" w:pos="100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4" w:type="dxa"/>
          </w:tcPr>
          <w:p w14:paraId="1E9816E6" w14:textId="21371039" w:rsidR="00996CD3" w:rsidRPr="008136D3" w:rsidRDefault="00996CD3" w:rsidP="00996CD3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136D3">
              <w:rPr>
                <w:rFonts w:ascii="Angsana New" w:hAnsi="Angsana New" w:hint="cs"/>
                <w:sz w:val="28"/>
                <w:szCs w:val="28"/>
              </w:rPr>
              <w:t>8,071</w:t>
            </w:r>
          </w:p>
        </w:tc>
        <w:tc>
          <w:tcPr>
            <w:tcW w:w="80" w:type="dxa"/>
          </w:tcPr>
          <w:p w14:paraId="4BB33DA3" w14:textId="77777777" w:rsidR="00996CD3" w:rsidRPr="008136D3" w:rsidRDefault="00996CD3" w:rsidP="00996CD3">
            <w:pPr>
              <w:tabs>
                <w:tab w:val="decimal" w:pos="100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6" w:type="dxa"/>
          </w:tcPr>
          <w:p w14:paraId="36506604" w14:textId="0AE62C6A" w:rsidR="00996CD3" w:rsidRPr="008136D3" w:rsidRDefault="00996CD3" w:rsidP="00996CD3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136D3">
              <w:rPr>
                <w:rFonts w:ascii="Angsana New" w:hAnsi="Angsana New"/>
                <w:sz w:val="28"/>
                <w:szCs w:val="28"/>
              </w:rPr>
              <w:t xml:space="preserve"> 7,142 </w:t>
            </w:r>
          </w:p>
        </w:tc>
        <w:tc>
          <w:tcPr>
            <w:tcW w:w="90" w:type="dxa"/>
            <w:vAlign w:val="bottom"/>
          </w:tcPr>
          <w:p w14:paraId="45666C16" w14:textId="77777777" w:rsidR="00996CD3" w:rsidRPr="00D72255" w:rsidRDefault="00996CD3" w:rsidP="00996CD3">
            <w:pPr>
              <w:tabs>
                <w:tab w:val="decimal" w:pos="100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54D7085" w14:textId="43D73513" w:rsidR="00996CD3" w:rsidRPr="00D72255" w:rsidRDefault="00996CD3" w:rsidP="00996CD3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72255">
              <w:rPr>
                <w:rFonts w:ascii="Angsana New" w:hAnsi="Angsana New" w:hint="cs"/>
                <w:sz w:val="28"/>
                <w:szCs w:val="28"/>
              </w:rPr>
              <w:t>8,072</w:t>
            </w:r>
          </w:p>
        </w:tc>
      </w:tr>
      <w:tr w:rsidR="00511CD0" w:rsidRPr="00D72255" w14:paraId="3114DE38" w14:textId="77777777" w:rsidTr="00C65990">
        <w:trPr>
          <w:trHeight w:val="371"/>
        </w:trPr>
        <w:tc>
          <w:tcPr>
            <w:tcW w:w="3969" w:type="dxa"/>
            <w:gridSpan w:val="2"/>
          </w:tcPr>
          <w:p w14:paraId="6186EF81" w14:textId="4FAC1989" w:rsidR="00511CD0" w:rsidRPr="00F75824" w:rsidRDefault="00511CD0" w:rsidP="00511CD0">
            <w:pPr>
              <w:tabs>
                <w:tab w:val="left" w:pos="0"/>
                <w:tab w:val="left" w:pos="360"/>
                <w:tab w:val="left" w:pos="2160"/>
              </w:tabs>
              <w:ind w:right="-383"/>
              <w:rPr>
                <w:rFonts w:ascii="Angsana New" w:hAnsi="Angsana New"/>
                <w:sz w:val="28"/>
                <w:szCs w:val="28"/>
                <w:cs/>
              </w:rPr>
            </w:pPr>
            <w:r w:rsidRPr="00F75824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531" w:type="dxa"/>
          </w:tcPr>
          <w:p w14:paraId="109F23DF" w14:textId="77777777" w:rsidR="00511CD0" w:rsidRPr="00544BC2" w:rsidRDefault="00511CD0" w:rsidP="00511CD0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42FED17" w14:textId="1D460E49" w:rsidR="00511CD0" w:rsidRPr="008136D3" w:rsidRDefault="00C7587D" w:rsidP="00511CD0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136D3">
              <w:rPr>
                <w:rFonts w:ascii="Angsana New" w:hAnsi="Angsana New"/>
                <w:sz w:val="28"/>
                <w:szCs w:val="28"/>
              </w:rPr>
              <w:t>1,6</w:t>
            </w:r>
            <w:r w:rsidR="00CD0A25" w:rsidRPr="008136D3">
              <w:rPr>
                <w:rFonts w:ascii="Angsana New" w:hAnsi="Angsana New"/>
                <w:sz w:val="28"/>
                <w:szCs w:val="28"/>
              </w:rPr>
              <w:t>90</w:t>
            </w:r>
            <w:r w:rsidRPr="008136D3">
              <w:rPr>
                <w:rFonts w:ascii="Angsana New" w:hAnsi="Angsana New"/>
                <w:sz w:val="28"/>
                <w:szCs w:val="28"/>
              </w:rPr>
              <w:t>,</w:t>
            </w:r>
            <w:r w:rsidR="00CD0A25" w:rsidRPr="008136D3">
              <w:rPr>
                <w:rFonts w:ascii="Angsana New" w:hAnsi="Angsana New"/>
                <w:sz w:val="28"/>
                <w:szCs w:val="28"/>
              </w:rPr>
              <w:t>163</w:t>
            </w:r>
          </w:p>
        </w:tc>
        <w:tc>
          <w:tcPr>
            <w:tcW w:w="90" w:type="dxa"/>
          </w:tcPr>
          <w:p w14:paraId="7DA76557" w14:textId="77777777" w:rsidR="00511CD0" w:rsidRPr="008136D3" w:rsidRDefault="00511CD0" w:rsidP="00511CD0">
            <w:pPr>
              <w:tabs>
                <w:tab w:val="decimal" w:pos="100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4" w:type="dxa"/>
            <w:tcBorders>
              <w:top w:val="single" w:sz="4" w:space="0" w:color="auto"/>
            </w:tcBorders>
          </w:tcPr>
          <w:p w14:paraId="19E7C094" w14:textId="322BD054" w:rsidR="00511CD0" w:rsidRPr="008136D3" w:rsidRDefault="00563634" w:rsidP="00511CD0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136D3">
              <w:rPr>
                <w:rFonts w:ascii="Angsana New" w:hAnsi="Angsana New"/>
                <w:sz w:val="28"/>
                <w:szCs w:val="28"/>
              </w:rPr>
              <w:t>1,573,919</w:t>
            </w:r>
          </w:p>
        </w:tc>
        <w:tc>
          <w:tcPr>
            <w:tcW w:w="80" w:type="dxa"/>
          </w:tcPr>
          <w:p w14:paraId="6AD3BEE9" w14:textId="77777777" w:rsidR="00511CD0" w:rsidRPr="008136D3" w:rsidRDefault="00511CD0" w:rsidP="00511CD0">
            <w:pPr>
              <w:tabs>
                <w:tab w:val="decimal" w:pos="100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6" w:type="dxa"/>
            <w:tcBorders>
              <w:top w:val="single" w:sz="4" w:space="0" w:color="auto"/>
            </w:tcBorders>
          </w:tcPr>
          <w:p w14:paraId="584FE5FB" w14:textId="638219BB" w:rsidR="00511CD0" w:rsidRPr="008136D3" w:rsidRDefault="006B7326" w:rsidP="00511CD0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136D3">
              <w:rPr>
                <w:rFonts w:ascii="Angsana New" w:hAnsi="Angsana New"/>
                <w:sz w:val="28"/>
                <w:szCs w:val="28"/>
              </w:rPr>
              <w:t>1,691,</w:t>
            </w:r>
            <w:r w:rsidR="003B3B9C" w:rsidRPr="008136D3">
              <w:rPr>
                <w:rFonts w:ascii="Angsana New" w:hAnsi="Angsana New"/>
                <w:sz w:val="28"/>
                <w:szCs w:val="28"/>
              </w:rPr>
              <w:t>278</w:t>
            </w:r>
          </w:p>
        </w:tc>
        <w:tc>
          <w:tcPr>
            <w:tcW w:w="90" w:type="dxa"/>
            <w:vAlign w:val="bottom"/>
          </w:tcPr>
          <w:p w14:paraId="0C36B969" w14:textId="77777777" w:rsidR="00511CD0" w:rsidRPr="00544BC2" w:rsidRDefault="00511CD0" w:rsidP="00511CD0">
            <w:pPr>
              <w:tabs>
                <w:tab w:val="decimal" w:pos="1002"/>
              </w:tabs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A73A1D9" w14:textId="6E414079" w:rsidR="00511CD0" w:rsidRPr="00544BC2" w:rsidRDefault="00B75B36" w:rsidP="00511CD0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B75B36">
              <w:rPr>
                <w:rFonts w:ascii="Angsana New" w:hAnsi="Angsana New"/>
                <w:sz w:val="28"/>
                <w:szCs w:val="28"/>
              </w:rPr>
              <w:t>1,575,145</w:t>
            </w:r>
          </w:p>
        </w:tc>
      </w:tr>
      <w:tr w:rsidR="00511CD0" w:rsidRPr="00D72255" w14:paraId="44389AF7" w14:textId="77777777" w:rsidTr="00C65990">
        <w:trPr>
          <w:trHeight w:val="371"/>
        </w:trPr>
        <w:tc>
          <w:tcPr>
            <w:tcW w:w="3969" w:type="dxa"/>
            <w:gridSpan w:val="2"/>
            <w:vAlign w:val="center"/>
          </w:tcPr>
          <w:p w14:paraId="7CC508C6" w14:textId="77777777" w:rsidR="00511CD0" w:rsidRPr="00F75824" w:rsidRDefault="00511CD0" w:rsidP="00511CD0">
            <w:pPr>
              <w:tabs>
                <w:tab w:val="left" w:pos="0"/>
                <w:tab w:val="left" w:pos="2160"/>
              </w:tabs>
              <w:ind w:right="-383"/>
              <w:rPr>
                <w:rFonts w:ascii="Angsana New" w:hAnsi="Angsana New"/>
                <w:sz w:val="28"/>
                <w:szCs w:val="28"/>
                <w:cs/>
              </w:rPr>
            </w:pPr>
            <w:r w:rsidRPr="00F75824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หัก</w:t>
            </w:r>
            <w:r w:rsidRPr="00D72255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F75824">
              <w:rPr>
                <w:rFonts w:ascii="Angsana New" w:hAnsi="Angsana New" w:hint="cs"/>
                <w:sz w:val="28"/>
                <w:szCs w:val="28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531" w:type="dxa"/>
          </w:tcPr>
          <w:p w14:paraId="1C0002D9" w14:textId="77777777" w:rsidR="00511CD0" w:rsidRPr="00D72255" w:rsidRDefault="00511CD0" w:rsidP="00511CD0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DEE9196" w14:textId="1B66B385" w:rsidR="00511CD0" w:rsidRPr="008136D3" w:rsidRDefault="00DC302B" w:rsidP="00EE66F0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136D3">
              <w:rPr>
                <w:rFonts w:ascii="Angsana New" w:hAnsi="Angsana New" w:hint="cs"/>
                <w:sz w:val="28"/>
                <w:szCs w:val="28"/>
              </w:rPr>
              <w:t>(35</w:t>
            </w:r>
            <w:r w:rsidRPr="008136D3">
              <w:rPr>
                <w:rFonts w:ascii="Angsana New" w:hAnsi="Angsana New"/>
                <w:sz w:val="28"/>
                <w:szCs w:val="28"/>
              </w:rPr>
              <w:t>1</w:t>
            </w:r>
            <w:r w:rsidRPr="008136D3">
              <w:rPr>
                <w:rFonts w:ascii="Angsana New" w:hAnsi="Angsana New" w:hint="cs"/>
                <w:sz w:val="28"/>
                <w:szCs w:val="28"/>
              </w:rPr>
              <w:t>,9</w:t>
            </w:r>
            <w:r w:rsidRPr="008136D3">
              <w:rPr>
                <w:rFonts w:ascii="Angsana New" w:hAnsi="Angsana New"/>
                <w:sz w:val="28"/>
                <w:szCs w:val="28"/>
              </w:rPr>
              <w:t>04</w:t>
            </w:r>
            <w:r w:rsidRPr="008136D3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3453F27F" w14:textId="77777777" w:rsidR="00511CD0" w:rsidRPr="008136D3" w:rsidRDefault="00511CD0" w:rsidP="00511CD0">
            <w:pPr>
              <w:tabs>
                <w:tab w:val="decimal" w:pos="100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4" w:type="dxa"/>
            <w:tcBorders>
              <w:bottom w:val="single" w:sz="4" w:space="0" w:color="auto"/>
            </w:tcBorders>
          </w:tcPr>
          <w:p w14:paraId="138AC529" w14:textId="1D21B39A" w:rsidR="00511CD0" w:rsidRPr="008136D3" w:rsidRDefault="00511CD0" w:rsidP="00511CD0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136D3">
              <w:rPr>
                <w:rFonts w:ascii="Angsana New" w:hAnsi="Angsana New" w:hint="cs"/>
                <w:sz w:val="28"/>
                <w:szCs w:val="28"/>
              </w:rPr>
              <w:t>(352,917)</w:t>
            </w:r>
          </w:p>
        </w:tc>
        <w:tc>
          <w:tcPr>
            <w:tcW w:w="80" w:type="dxa"/>
          </w:tcPr>
          <w:p w14:paraId="4DBA7343" w14:textId="77777777" w:rsidR="00511CD0" w:rsidRPr="008136D3" w:rsidRDefault="00511CD0" w:rsidP="00511CD0">
            <w:pPr>
              <w:tabs>
                <w:tab w:val="decimal" w:pos="100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</w:tcPr>
          <w:p w14:paraId="04E4A21E" w14:textId="57ED70D6" w:rsidR="00511CD0" w:rsidRPr="008136D3" w:rsidRDefault="00DC302B" w:rsidP="00511CD0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136D3">
              <w:rPr>
                <w:rFonts w:ascii="Angsana New" w:hAnsi="Angsana New" w:hint="cs"/>
                <w:sz w:val="28"/>
                <w:szCs w:val="28"/>
              </w:rPr>
              <w:t>(35</w:t>
            </w:r>
            <w:r w:rsidRPr="008136D3">
              <w:rPr>
                <w:rFonts w:ascii="Angsana New" w:hAnsi="Angsana New"/>
                <w:sz w:val="28"/>
                <w:szCs w:val="28"/>
              </w:rPr>
              <w:t>1</w:t>
            </w:r>
            <w:r w:rsidRPr="008136D3">
              <w:rPr>
                <w:rFonts w:ascii="Angsana New" w:hAnsi="Angsana New" w:hint="cs"/>
                <w:sz w:val="28"/>
                <w:szCs w:val="28"/>
              </w:rPr>
              <w:t>,9</w:t>
            </w:r>
            <w:r w:rsidRPr="008136D3">
              <w:rPr>
                <w:rFonts w:ascii="Angsana New" w:hAnsi="Angsana New"/>
                <w:sz w:val="28"/>
                <w:szCs w:val="28"/>
              </w:rPr>
              <w:t>04</w:t>
            </w:r>
            <w:r w:rsidRPr="008136D3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90" w:type="dxa"/>
            <w:vAlign w:val="bottom"/>
          </w:tcPr>
          <w:p w14:paraId="522C0508" w14:textId="77777777" w:rsidR="00511CD0" w:rsidRPr="00D72255" w:rsidRDefault="00511CD0" w:rsidP="00511CD0">
            <w:pPr>
              <w:tabs>
                <w:tab w:val="decimal" w:pos="100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DC9DD38" w14:textId="7616A6BF" w:rsidR="00511CD0" w:rsidRPr="00D72255" w:rsidRDefault="00511CD0" w:rsidP="00511CD0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72255">
              <w:rPr>
                <w:rFonts w:ascii="Angsana New" w:hAnsi="Angsana New" w:hint="cs"/>
                <w:sz w:val="28"/>
                <w:szCs w:val="28"/>
              </w:rPr>
              <w:t>(352,917)</w:t>
            </w:r>
          </w:p>
        </w:tc>
      </w:tr>
      <w:tr w:rsidR="00511CD0" w:rsidRPr="00D72255" w14:paraId="3C71A9C5" w14:textId="77777777" w:rsidTr="00C65990">
        <w:trPr>
          <w:trHeight w:val="386"/>
        </w:trPr>
        <w:tc>
          <w:tcPr>
            <w:tcW w:w="3969" w:type="dxa"/>
            <w:gridSpan w:val="2"/>
          </w:tcPr>
          <w:p w14:paraId="30EDD2F7" w14:textId="4EED7EAA" w:rsidR="00511CD0" w:rsidRPr="00F75824" w:rsidRDefault="00511CD0" w:rsidP="00511CD0">
            <w:pPr>
              <w:tabs>
                <w:tab w:val="left" w:pos="0"/>
                <w:tab w:val="left" w:pos="360"/>
                <w:tab w:val="left" w:pos="2160"/>
              </w:tabs>
              <w:ind w:right="-383"/>
              <w:rPr>
                <w:rFonts w:ascii="Angsana New" w:hAnsi="Angsana New"/>
                <w:sz w:val="28"/>
                <w:szCs w:val="28"/>
                <w:cs/>
              </w:rPr>
            </w:pPr>
            <w:r w:rsidRPr="00F7582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รวมลูกหนี้การค้าและลูกหนี้หมุนเวียนอื่น</w:t>
            </w:r>
            <w:r w:rsidR="00F75824" w:rsidRPr="00F7582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="005B371D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  <w:r w:rsidR="00F75824" w:rsidRPr="00F7582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="005B371D" w:rsidRPr="00F7582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531" w:type="dxa"/>
          </w:tcPr>
          <w:p w14:paraId="382609AB" w14:textId="77777777" w:rsidR="00511CD0" w:rsidRPr="00D72255" w:rsidRDefault="00511CD0" w:rsidP="00511CD0">
            <w:pPr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EC32925" w14:textId="30AA5A8A" w:rsidR="00511CD0" w:rsidRPr="008136D3" w:rsidRDefault="00EE66F0" w:rsidP="00511CD0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136D3">
              <w:rPr>
                <w:rFonts w:ascii="Angsana New" w:hAnsi="Angsana New"/>
                <w:b/>
                <w:bCs/>
                <w:sz w:val="28"/>
                <w:szCs w:val="28"/>
              </w:rPr>
              <w:t>1,338,</w:t>
            </w:r>
            <w:r w:rsidR="00CD0A25" w:rsidRPr="008136D3">
              <w:rPr>
                <w:rFonts w:ascii="Angsana New" w:hAnsi="Angsana New"/>
                <w:b/>
                <w:bCs/>
                <w:sz w:val="28"/>
                <w:szCs w:val="28"/>
              </w:rPr>
              <w:t>259</w:t>
            </w:r>
          </w:p>
        </w:tc>
        <w:tc>
          <w:tcPr>
            <w:tcW w:w="90" w:type="dxa"/>
          </w:tcPr>
          <w:p w14:paraId="100E3B00" w14:textId="77777777" w:rsidR="00511CD0" w:rsidRPr="008136D3" w:rsidRDefault="00511CD0" w:rsidP="00511CD0">
            <w:pPr>
              <w:tabs>
                <w:tab w:val="decimal" w:pos="100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FA1837" w14:textId="72C0A122" w:rsidR="00511CD0" w:rsidRPr="008136D3" w:rsidRDefault="00511CD0" w:rsidP="00511CD0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136D3">
              <w:rPr>
                <w:rFonts w:ascii="Angsana New" w:hAnsi="Angsana New" w:hint="cs"/>
                <w:b/>
                <w:bCs/>
                <w:sz w:val="28"/>
                <w:szCs w:val="28"/>
              </w:rPr>
              <w:t>1,22</w:t>
            </w:r>
            <w:r w:rsidRPr="008136D3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8136D3">
              <w:rPr>
                <w:rFonts w:ascii="Angsana New" w:hAnsi="Angsana New" w:hint="cs"/>
                <w:b/>
                <w:bCs/>
                <w:sz w:val="28"/>
                <w:szCs w:val="28"/>
              </w:rPr>
              <w:t>,</w:t>
            </w:r>
            <w:r w:rsidRPr="008136D3">
              <w:rPr>
                <w:rFonts w:ascii="Angsana New" w:hAnsi="Angsana New"/>
                <w:b/>
                <w:bCs/>
                <w:sz w:val="28"/>
                <w:szCs w:val="28"/>
              </w:rPr>
              <w:t>002</w:t>
            </w:r>
          </w:p>
        </w:tc>
        <w:tc>
          <w:tcPr>
            <w:tcW w:w="80" w:type="dxa"/>
          </w:tcPr>
          <w:p w14:paraId="717FA5B5" w14:textId="77777777" w:rsidR="00511CD0" w:rsidRPr="008136D3" w:rsidRDefault="00511CD0" w:rsidP="00511CD0">
            <w:pPr>
              <w:tabs>
                <w:tab w:val="decimal" w:pos="100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double" w:sz="4" w:space="0" w:color="auto"/>
            </w:tcBorders>
          </w:tcPr>
          <w:p w14:paraId="490505A4" w14:textId="7BC53EFF" w:rsidR="00511CD0" w:rsidRPr="008136D3" w:rsidRDefault="00676B85" w:rsidP="00511CD0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136D3">
              <w:rPr>
                <w:rFonts w:ascii="Angsana New" w:hAnsi="Angsana New"/>
                <w:b/>
                <w:bCs/>
                <w:sz w:val="28"/>
                <w:szCs w:val="28"/>
              </w:rPr>
              <w:t>1,339,</w:t>
            </w:r>
            <w:r w:rsidR="003B3B9C" w:rsidRPr="008136D3">
              <w:rPr>
                <w:rFonts w:ascii="Angsana New" w:hAnsi="Angsana New"/>
                <w:b/>
                <w:bCs/>
                <w:sz w:val="28"/>
                <w:szCs w:val="28"/>
              </w:rPr>
              <w:t>374</w:t>
            </w:r>
          </w:p>
        </w:tc>
        <w:tc>
          <w:tcPr>
            <w:tcW w:w="90" w:type="dxa"/>
            <w:vAlign w:val="bottom"/>
          </w:tcPr>
          <w:p w14:paraId="60B64C34" w14:textId="77777777" w:rsidR="00511CD0" w:rsidRPr="00D72255" w:rsidRDefault="00511CD0" w:rsidP="00511CD0">
            <w:pPr>
              <w:tabs>
                <w:tab w:val="decimal" w:pos="100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9648BF" w14:textId="52F16AE2" w:rsidR="00511CD0" w:rsidRPr="00D72255" w:rsidRDefault="00511CD0" w:rsidP="00511CD0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72255">
              <w:rPr>
                <w:rFonts w:ascii="Angsana New" w:hAnsi="Angsana New" w:hint="cs"/>
                <w:b/>
                <w:bCs/>
                <w:sz w:val="28"/>
                <w:szCs w:val="28"/>
              </w:rPr>
              <w:t>1,222,22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</w:p>
        </w:tc>
      </w:tr>
    </w:tbl>
    <w:p w14:paraId="6D85AC0C" w14:textId="5A7CA88E" w:rsidR="00E44D1D" w:rsidRPr="00E963C7" w:rsidRDefault="004C0F09" w:rsidP="00910A43">
      <w:pPr>
        <w:pStyle w:val="BodyText2"/>
        <w:spacing w:before="120"/>
        <w:ind w:left="360"/>
        <w:rPr>
          <w:sz w:val="28"/>
          <w:szCs w:val="28"/>
        </w:rPr>
      </w:pPr>
      <w:r w:rsidRPr="00F75824">
        <w:rPr>
          <w:sz w:val="28"/>
          <w:szCs w:val="28"/>
          <w:cs/>
          <w:lang w:val="en-US"/>
        </w:rPr>
        <w:t xml:space="preserve">ณ วันที่ </w:t>
      </w:r>
      <w:r w:rsidR="00060D3D">
        <w:rPr>
          <w:sz w:val="28"/>
          <w:szCs w:val="28"/>
          <w:lang w:val="en-US"/>
        </w:rPr>
        <w:t>30</w:t>
      </w:r>
      <w:r w:rsidR="009565EC" w:rsidRPr="001F0D41">
        <w:rPr>
          <w:sz w:val="28"/>
          <w:szCs w:val="28"/>
          <w:lang w:val="en-US"/>
        </w:rPr>
        <w:t xml:space="preserve"> </w:t>
      </w:r>
      <w:r w:rsidR="009565EC" w:rsidRPr="00F75824">
        <w:rPr>
          <w:rFonts w:hint="cs"/>
          <w:sz w:val="28"/>
          <w:szCs w:val="28"/>
          <w:cs/>
          <w:lang w:val="en-US"/>
        </w:rPr>
        <w:t>มิถุนายน</w:t>
      </w:r>
      <w:r w:rsidRPr="00F75824">
        <w:rPr>
          <w:sz w:val="28"/>
          <w:szCs w:val="28"/>
          <w:cs/>
          <w:lang w:val="en-US"/>
        </w:rPr>
        <w:t xml:space="preserve"> </w:t>
      </w:r>
      <w:r w:rsidR="00060D3D">
        <w:rPr>
          <w:sz w:val="28"/>
          <w:szCs w:val="28"/>
          <w:lang w:val="en-US"/>
        </w:rPr>
        <w:t>2568</w:t>
      </w:r>
      <w:r w:rsidRPr="001F0D41">
        <w:rPr>
          <w:sz w:val="28"/>
          <w:szCs w:val="28"/>
          <w:lang w:val="en-US"/>
        </w:rPr>
        <w:t xml:space="preserve"> </w:t>
      </w:r>
      <w:r w:rsidRPr="00F75824">
        <w:rPr>
          <w:sz w:val="28"/>
          <w:szCs w:val="28"/>
          <w:cs/>
          <w:lang w:val="en-US"/>
        </w:rPr>
        <w:t>บริษัทได้นำลูกหนี้การค้า</w:t>
      </w:r>
      <w:r w:rsidRPr="0012625E">
        <w:rPr>
          <w:sz w:val="28"/>
          <w:szCs w:val="28"/>
          <w:cs/>
          <w:lang w:val="en-US"/>
        </w:rPr>
        <w:t xml:space="preserve">จำนวน </w:t>
      </w:r>
      <w:r w:rsidR="004719DB" w:rsidRPr="0012625E">
        <w:rPr>
          <w:sz w:val="28"/>
          <w:szCs w:val="28"/>
        </w:rPr>
        <w:t>17</w:t>
      </w:r>
      <w:r w:rsidR="00712A58" w:rsidRPr="0012625E">
        <w:rPr>
          <w:sz w:val="28"/>
          <w:szCs w:val="28"/>
        </w:rPr>
        <w:t>4</w:t>
      </w:r>
      <w:r w:rsidRPr="0012625E">
        <w:rPr>
          <w:sz w:val="28"/>
          <w:szCs w:val="28"/>
        </w:rPr>
        <w:t>.</w:t>
      </w:r>
      <w:r w:rsidR="004719DB" w:rsidRPr="0012625E">
        <w:rPr>
          <w:sz w:val="28"/>
          <w:szCs w:val="28"/>
        </w:rPr>
        <w:t>16</w:t>
      </w:r>
      <w:r w:rsidRPr="00E963C7">
        <w:rPr>
          <w:sz w:val="28"/>
          <w:szCs w:val="28"/>
        </w:rPr>
        <w:t xml:space="preserve"> </w:t>
      </w:r>
      <w:r w:rsidRPr="00F75824">
        <w:rPr>
          <w:sz w:val="28"/>
          <w:szCs w:val="28"/>
          <w:cs/>
          <w:lang w:val="en-US"/>
        </w:rPr>
        <w:t>ล้านบาทไปเป็นหลักประกันสินเชื่อแฟคเตอริ่ง</w:t>
      </w:r>
      <w:r w:rsidR="00A12D89" w:rsidRPr="00F75824">
        <w:rPr>
          <w:sz w:val="28"/>
          <w:szCs w:val="28"/>
          <w:cs/>
          <w:lang w:val="en-US"/>
        </w:rPr>
        <w:t xml:space="preserve"> </w:t>
      </w:r>
      <w:r w:rsidR="00B45F15" w:rsidRPr="00E963C7">
        <w:rPr>
          <w:sz w:val="28"/>
          <w:szCs w:val="28"/>
        </w:rPr>
        <w:t xml:space="preserve"> </w:t>
      </w:r>
      <w:r w:rsidR="00B45F15">
        <w:rPr>
          <w:sz w:val="28"/>
          <w:szCs w:val="28"/>
          <w:lang w:val="en-US"/>
        </w:rPr>
        <w:t xml:space="preserve">       </w:t>
      </w:r>
      <w:r w:rsidR="00E963C7">
        <w:rPr>
          <w:sz w:val="28"/>
          <w:szCs w:val="28"/>
          <w:lang w:val="en-US"/>
        </w:rPr>
        <w:t xml:space="preserve">    </w:t>
      </w:r>
      <w:r w:rsidR="00A12D89" w:rsidRPr="00E963C7">
        <w:rPr>
          <w:sz w:val="28"/>
          <w:szCs w:val="28"/>
        </w:rPr>
        <w:t>(31</w:t>
      </w:r>
      <w:r w:rsidR="00A12D89" w:rsidRPr="00F75824">
        <w:rPr>
          <w:sz w:val="28"/>
          <w:szCs w:val="28"/>
          <w:cs/>
          <w:lang w:val="en-US"/>
        </w:rPr>
        <w:t xml:space="preserve"> ธันวาคม </w:t>
      </w:r>
      <w:r w:rsidR="00A12D89" w:rsidRPr="00E963C7">
        <w:rPr>
          <w:sz w:val="28"/>
          <w:szCs w:val="28"/>
        </w:rPr>
        <w:t xml:space="preserve">2567: </w:t>
      </w:r>
      <w:r w:rsidR="00AC0D60" w:rsidRPr="00F75824">
        <w:rPr>
          <w:sz w:val="28"/>
          <w:szCs w:val="28"/>
          <w:cs/>
          <w:lang w:val="en-US"/>
        </w:rPr>
        <w:t xml:space="preserve">บริษัทได้นำลูกหนี้การค้าจำนวน </w:t>
      </w:r>
      <w:r w:rsidR="00AC0D60" w:rsidRPr="00544BC2">
        <w:rPr>
          <w:sz w:val="28"/>
          <w:szCs w:val="28"/>
        </w:rPr>
        <w:t>353.</w:t>
      </w:r>
      <w:r w:rsidR="00AF36AD" w:rsidRPr="00544BC2">
        <w:rPr>
          <w:sz w:val="28"/>
          <w:szCs w:val="28"/>
        </w:rPr>
        <w:t>27</w:t>
      </w:r>
      <w:r w:rsidR="00AC0D60" w:rsidRPr="00544BC2">
        <w:rPr>
          <w:sz w:val="28"/>
          <w:szCs w:val="28"/>
        </w:rPr>
        <w:t xml:space="preserve"> </w:t>
      </w:r>
      <w:r w:rsidR="00AC0D60" w:rsidRPr="00F75824">
        <w:rPr>
          <w:sz w:val="28"/>
          <w:szCs w:val="28"/>
          <w:cs/>
          <w:lang w:val="en-US"/>
        </w:rPr>
        <w:t>ล้านบาทไปเป็นหลักประกันเงินกู้ยืมระยะสั้นจากสถาบันการเงินและสินเชื่อแฟคเตอริ่ง</w:t>
      </w:r>
      <w:r w:rsidR="00A12D89" w:rsidRPr="00E963C7">
        <w:rPr>
          <w:sz w:val="28"/>
          <w:szCs w:val="28"/>
        </w:rPr>
        <w:t>)</w:t>
      </w:r>
    </w:p>
    <w:p w14:paraId="070FE81C" w14:textId="31A683E3" w:rsidR="000C60A2" w:rsidRPr="00C82E6C" w:rsidRDefault="000C60A2" w:rsidP="007A08A9">
      <w:pPr>
        <w:pStyle w:val="BodyText2"/>
        <w:spacing w:before="120"/>
        <w:ind w:left="360"/>
        <w:rPr>
          <w:sz w:val="28"/>
          <w:szCs w:val="28"/>
          <w:lang w:val="en-US"/>
        </w:rPr>
      </w:pPr>
      <w:r w:rsidRPr="00F75824">
        <w:rPr>
          <w:sz w:val="28"/>
          <w:szCs w:val="28"/>
          <w:cs/>
          <w:lang w:val="en-US"/>
        </w:rPr>
        <w:t xml:space="preserve">ลูกค้ารายหนึ่งของกลุ่มบริษัทและบริษัทซึ่งเป็นผู้รับเหมาหลักในงานก่อสร้างโครงการแห่งหนึ่งมีการชำระเงินล่าช้าให้กับกลุ่มบริษัทและบริษัท ณ วันที่ </w:t>
      </w:r>
      <w:r w:rsidR="00DE2B0E" w:rsidRPr="001F0D41">
        <w:rPr>
          <w:sz w:val="28"/>
          <w:szCs w:val="28"/>
          <w:lang w:val="en-US"/>
        </w:rPr>
        <w:t xml:space="preserve">30 </w:t>
      </w:r>
      <w:r w:rsidR="00DE2B0E" w:rsidRPr="00F75824">
        <w:rPr>
          <w:rFonts w:hint="cs"/>
          <w:sz w:val="28"/>
          <w:szCs w:val="28"/>
          <w:cs/>
          <w:lang w:val="en-US"/>
        </w:rPr>
        <w:t>มิถุนายน</w:t>
      </w:r>
      <w:r w:rsidRPr="00F75824">
        <w:rPr>
          <w:sz w:val="28"/>
          <w:szCs w:val="28"/>
          <w:cs/>
          <w:lang w:val="en-US"/>
        </w:rPr>
        <w:t xml:space="preserve"> </w:t>
      </w:r>
      <w:r w:rsidRPr="00C82E6C">
        <w:rPr>
          <w:sz w:val="28"/>
          <w:szCs w:val="28"/>
          <w:lang w:val="en-US"/>
        </w:rPr>
        <w:t>256</w:t>
      </w:r>
      <w:r w:rsidR="00667D4E" w:rsidRPr="00C82E6C">
        <w:rPr>
          <w:sz w:val="28"/>
          <w:szCs w:val="28"/>
          <w:lang w:val="en-US"/>
        </w:rPr>
        <w:t>8</w:t>
      </w:r>
      <w:r w:rsidRPr="00C82E6C">
        <w:rPr>
          <w:sz w:val="28"/>
          <w:szCs w:val="28"/>
          <w:lang w:val="en-US"/>
        </w:rPr>
        <w:t xml:space="preserve"> </w:t>
      </w:r>
      <w:r w:rsidRPr="00F75824">
        <w:rPr>
          <w:sz w:val="28"/>
          <w:szCs w:val="28"/>
          <w:cs/>
          <w:lang w:val="en-US"/>
        </w:rPr>
        <w:t xml:space="preserve">ยอดคงเหลือกับลูกค้ารายดังกล่าวประกอบด้วยลูกหนี้การค้าจำนวน </w:t>
      </w:r>
      <w:r w:rsidRPr="006B275D">
        <w:rPr>
          <w:sz w:val="28"/>
          <w:szCs w:val="28"/>
          <w:lang w:val="en-US"/>
        </w:rPr>
        <w:t>1,</w:t>
      </w:r>
      <w:r w:rsidR="0012625E" w:rsidRPr="006B275D">
        <w:rPr>
          <w:sz w:val="28"/>
          <w:szCs w:val="28"/>
          <w:lang w:val="en-US"/>
        </w:rPr>
        <w:t>312</w:t>
      </w:r>
      <w:r w:rsidR="00432F7E" w:rsidRPr="006B275D">
        <w:rPr>
          <w:sz w:val="28"/>
          <w:szCs w:val="28"/>
          <w:lang w:val="en-US"/>
        </w:rPr>
        <w:t>.17</w:t>
      </w:r>
      <w:r w:rsidRPr="006B275D">
        <w:rPr>
          <w:sz w:val="28"/>
          <w:szCs w:val="28"/>
          <w:lang w:val="en-US"/>
        </w:rPr>
        <w:t xml:space="preserve"> </w:t>
      </w:r>
      <w:r w:rsidRPr="006B275D">
        <w:rPr>
          <w:sz w:val="28"/>
          <w:szCs w:val="28"/>
          <w:cs/>
          <w:lang w:val="en-US"/>
        </w:rPr>
        <w:t xml:space="preserve">ล้านบาท สินทรัพย์ที่เกิดจากสัญญาจำนวน </w:t>
      </w:r>
      <w:r w:rsidR="00E80377">
        <w:rPr>
          <w:sz w:val="28"/>
          <w:szCs w:val="28"/>
          <w:lang w:val="en-US"/>
        </w:rPr>
        <w:t>708</w:t>
      </w:r>
      <w:r w:rsidR="00432F7E" w:rsidRPr="006B275D">
        <w:rPr>
          <w:sz w:val="28"/>
          <w:szCs w:val="28"/>
          <w:lang w:val="en-US"/>
        </w:rPr>
        <w:t>.</w:t>
      </w:r>
      <w:r w:rsidR="00E80377">
        <w:rPr>
          <w:sz w:val="28"/>
          <w:szCs w:val="28"/>
          <w:lang w:val="en-US"/>
        </w:rPr>
        <w:t>3</w:t>
      </w:r>
      <w:r w:rsidR="00432F7E" w:rsidRPr="006B275D">
        <w:rPr>
          <w:sz w:val="28"/>
          <w:szCs w:val="28"/>
          <w:lang w:val="en-US"/>
        </w:rPr>
        <w:t>3</w:t>
      </w:r>
      <w:r w:rsidRPr="006B275D">
        <w:rPr>
          <w:sz w:val="28"/>
          <w:szCs w:val="28"/>
          <w:lang w:val="en-US"/>
        </w:rPr>
        <w:t xml:space="preserve"> </w:t>
      </w:r>
      <w:r w:rsidRPr="006B275D">
        <w:rPr>
          <w:sz w:val="28"/>
          <w:szCs w:val="28"/>
          <w:cs/>
          <w:lang w:val="en-US"/>
        </w:rPr>
        <w:t xml:space="preserve">ล้านบาท หนี้สินที่เกิดจากสัญญาจำนวน </w:t>
      </w:r>
      <w:r w:rsidR="00D72547" w:rsidRPr="006B275D">
        <w:rPr>
          <w:sz w:val="28"/>
          <w:szCs w:val="28"/>
          <w:lang w:val="en-US"/>
        </w:rPr>
        <w:t>18</w:t>
      </w:r>
      <w:r w:rsidR="0080246E">
        <w:rPr>
          <w:sz w:val="28"/>
          <w:szCs w:val="28"/>
          <w:lang w:val="en-US"/>
        </w:rPr>
        <w:t>5</w:t>
      </w:r>
      <w:r w:rsidR="00045488" w:rsidRPr="006B275D">
        <w:rPr>
          <w:sz w:val="28"/>
          <w:szCs w:val="28"/>
          <w:lang w:val="en-US"/>
        </w:rPr>
        <w:t>.</w:t>
      </w:r>
      <w:r w:rsidR="0080246E">
        <w:rPr>
          <w:sz w:val="28"/>
          <w:szCs w:val="28"/>
          <w:lang w:val="en-US"/>
        </w:rPr>
        <w:t>21</w:t>
      </w:r>
      <w:r w:rsidR="00D72547" w:rsidRPr="006B275D">
        <w:rPr>
          <w:sz w:val="28"/>
          <w:szCs w:val="28"/>
          <w:lang w:val="en-US"/>
        </w:rPr>
        <w:t xml:space="preserve"> </w:t>
      </w:r>
      <w:r w:rsidRPr="006B275D">
        <w:rPr>
          <w:sz w:val="28"/>
          <w:szCs w:val="28"/>
          <w:cs/>
          <w:lang w:val="en-US"/>
        </w:rPr>
        <w:t>ล้านบาท และลูกหนี้เงินประกันผลงาน</w:t>
      </w:r>
      <w:r w:rsidRPr="00F75824">
        <w:rPr>
          <w:sz w:val="28"/>
          <w:szCs w:val="28"/>
          <w:cs/>
          <w:lang w:val="en-US"/>
        </w:rPr>
        <w:t xml:space="preserve">ตามสัญญาจำนวน </w:t>
      </w:r>
      <w:r w:rsidRPr="00AC0C56">
        <w:rPr>
          <w:sz w:val="28"/>
          <w:szCs w:val="28"/>
          <w:lang w:val="en-US"/>
        </w:rPr>
        <w:t>116</w:t>
      </w:r>
      <w:r w:rsidR="006B275D">
        <w:rPr>
          <w:sz w:val="28"/>
          <w:szCs w:val="28"/>
          <w:lang w:val="en-US"/>
        </w:rPr>
        <w:t>.32</w:t>
      </w:r>
      <w:r w:rsidRPr="00AC0C56">
        <w:rPr>
          <w:sz w:val="28"/>
          <w:szCs w:val="28"/>
          <w:lang w:val="en-US"/>
        </w:rPr>
        <w:t xml:space="preserve"> </w:t>
      </w:r>
      <w:r w:rsidRPr="00F75824">
        <w:rPr>
          <w:sz w:val="28"/>
          <w:szCs w:val="28"/>
          <w:cs/>
          <w:lang w:val="en-US"/>
        </w:rPr>
        <w:t>ล้านบาท</w:t>
      </w:r>
    </w:p>
    <w:p w14:paraId="540C4D09" w14:textId="55953359" w:rsidR="00017106" w:rsidRDefault="00E21099" w:rsidP="00827CB8">
      <w:pPr>
        <w:pStyle w:val="BodyText2"/>
        <w:spacing w:before="120"/>
        <w:ind w:left="360"/>
        <w:rPr>
          <w:sz w:val="28"/>
          <w:szCs w:val="28"/>
          <w:cs/>
          <w:lang w:val="en-US"/>
        </w:rPr>
      </w:pPr>
      <w:r w:rsidRPr="0067640E">
        <w:rPr>
          <w:sz w:val="28"/>
          <w:szCs w:val="28"/>
          <w:cs/>
          <w:lang w:val="en-US"/>
        </w:rPr>
        <w:t>ใน</w:t>
      </w:r>
      <w:r w:rsidR="00892532">
        <w:rPr>
          <w:rFonts w:hint="cs"/>
          <w:sz w:val="28"/>
          <w:szCs w:val="28"/>
          <w:cs/>
          <w:lang w:val="en-US"/>
        </w:rPr>
        <w:t>ระหว่างปี</w:t>
      </w:r>
      <w:r w:rsidRPr="0067640E">
        <w:rPr>
          <w:sz w:val="28"/>
          <w:szCs w:val="28"/>
          <w:cs/>
          <w:lang w:val="en-US"/>
        </w:rPr>
        <w:t xml:space="preserve"> </w:t>
      </w:r>
      <w:r w:rsidR="00352C1A" w:rsidRPr="0067640E">
        <w:rPr>
          <w:sz w:val="28"/>
          <w:szCs w:val="28"/>
          <w:lang w:val="en-US"/>
        </w:rPr>
        <w:t>2568</w:t>
      </w:r>
      <w:r w:rsidRPr="0067640E">
        <w:rPr>
          <w:sz w:val="28"/>
          <w:szCs w:val="28"/>
          <w:lang w:val="en-US"/>
        </w:rPr>
        <w:t xml:space="preserve"> </w:t>
      </w:r>
      <w:r w:rsidRPr="0067640E">
        <w:rPr>
          <w:sz w:val="28"/>
          <w:szCs w:val="28"/>
          <w:cs/>
          <w:lang w:val="en-US"/>
        </w:rPr>
        <w:t xml:space="preserve">บริษัทได้รับชำระเงินจำนวน </w:t>
      </w:r>
      <w:r w:rsidRPr="0067640E">
        <w:rPr>
          <w:sz w:val="28"/>
          <w:szCs w:val="28"/>
          <w:lang w:val="en-US"/>
        </w:rPr>
        <w:t>1</w:t>
      </w:r>
      <w:r w:rsidR="007B2758">
        <w:rPr>
          <w:sz w:val="28"/>
          <w:szCs w:val="28"/>
          <w:lang w:val="en-US"/>
        </w:rPr>
        <w:t>45</w:t>
      </w:r>
      <w:r w:rsidRPr="0067640E">
        <w:rPr>
          <w:sz w:val="28"/>
          <w:szCs w:val="28"/>
          <w:lang w:val="en-US"/>
        </w:rPr>
        <w:t>.</w:t>
      </w:r>
      <w:r w:rsidR="007B2758">
        <w:rPr>
          <w:sz w:val="28"/>
          <w:szCs w:val="28"/>
          <w:lang w:val="en-US"/>
        </w:rPr>
        <w:t>88</w:t>
      </w:r>
      <w:r w:rsidRPr="0067640E">
        <w:rPr>
          <w:sz w:val="28"/>
          <w:szCs w:val="28"/>
          <w:lang w:val="en-US"/>
        </w:rPr>
        <w:t xml:space="preserve"> </w:t>
      </w:r>
      <w:r w:rsidRPr="0067640E">
        <w:rPr>
          <w:sz w:val="28"/>
          <w:szCs w:val="28"/>
          <w:cs/>
          <w:lang w:val="en-US"/>
        </w:rPr>
        <w:t>ล้านบาท จากลูกค้ารายหนึ่งซึ่งเป็นผู้รับเหมาหลักในโครงการก่อสร้างแห่งหนึ่ง</w:t>
      </w:r>
      <w:r w:rsidRPr="0067640E">
        <w:rPr>
          <w:sz w:val="28"/>
          <w:szCs w:val="28"/>
          <w:lang w:val="en-US"/>
        </w:rPr>
        <w:t xml:space="preserve"> </w:t>
      </w:r>
      <w:r w:rsidR="00005417" w:rsidRPr="0009398A">
        <w:rPr>
          <w:rFonts w:hint="cs"/>
          <w:sz w:val="28"/>
          <w:szCs w:val="28"/>
          <w:cs/>
          <w:lang w:val="en-US"/>
        </w:rPr>
        <w:t>ส่วนที่เหลืออยู่ระหว่างการเจรจา</w:t>
      </w:r>
    </w:p>
    <w:p w14:paraId="4F672F0F" w14:textId="2D8711C3" w:rsidR="001B19FB" w:rsidRPr="000E419E" w:rsidRDefault="009A314C" w:rsidP="00CA6CBE">
      <w:pPr>
        <w:pStyle w:val="ListParagraph"/>
        <w:numPr>
          <w:ilvl w:val="1"/>
          <w:numId w:val="43"/>
        </w:numPr>
        <w:overflowPunct w:val="0"/>
        <w:autoSpaceDE w:val="0"/>
        <w:autoSpaceDN w:val="0"/>
        <w:adjustRightInd w:val="0"/>
        <w:spacing w:before="240" w:after="0" w:line="240" w:lineRule="atLeast"/>
        <w:ind w:left="360"/>
        <w:contextualSpacing w:val="0"/>
        <w:textAlignment w:val="baseline"/>
        <w:rPr>
          <w:rFonts w:asciiTheme="majorBidi" w:hAnsiTheme="majorBidi" w:cstheme="majorBidi"/>
          <w:spacing w:val="-6"/>
          <w:sz w:val="28"/>
        </w:rPr>
      </w:pPr>
      <w:r w:rsidRPr="00F75824">
        <w:rPr>
          <w:rFonts w:asciiTheme="majorBidi" w:hAnsiTheme="majorBidi" w:cstheme="majorBidi"/>
          <w:spacing w:val="-6"/>
          <w:sz w:val="28"/>
          <w:cs/>
          <w:lang w:val="en-US"/>
        </w:rPr>
        <w:t xml:space="preserve">การวิเคราะห์อายุของลูกหนี้การค้า ณ วันที่ </w:t>
      </w:r>
      <w:r w:rsidRPr="000E419E">
        <w:rPr>
          <w:rFonts w:asciiTheme="majorBidi" w:hAnsiTheme="majorBidi" w:cstheme="majorBidi"/>
          <w:sz w:val="28"/>
        </w:rPr>
        <w:t xml:space="preserve">30 </w:t>
      </w:r>
      <w:r w:rsidRPr="00F75824">
        <w:rPr>
          <w:rFonts w:asciiTheme="majorBidi" w:hAnsiTheme="majorBidi" w:cstheme="majorBidi"/>
          <w:sz w:val="28"/>
          <w:cs/>
          <w:lang w:val="en-US"/>
        </w:rPr>
        <w:t xml:space="preserve">มิถุนายน </w:t>
      </w:r>
      <w:r w:rsidRPr="000E419E">
        <w:rPr>
          <w:rFonts w:asciiTheme="majorBidi" w:hAnsiTheme="majorBidi" w:cstheme="majorBidi"/>
          <w:spacing w:val="-6"/>
          <w:sz w:val="28"/>
        </w:rPr>
        <w:t>2568</w:t>
      </w:r>
      <w:r w:rsidRPr="00F75824">
        <w:rPr>
          <w:rFonts w:asciiTheme="majorBidi" w:hAnsiTheme="majorBidi" w:cstheme="majorBidi"/>
          <w:spacing w:val="-6"/>
          <w:sz w:val="28"/>
          <w:cs/>
          <w:lang w:val="en-US"/>
        </w:rPr>
        <w:t xml:space="preserve"> และวันที่ </w:t>
      </w:r>
      <w:r w:rsidRPr="000E419E">
        <w:rPr>
          <w:rFonts w:asciiTheme="majorBidi" w:hAnsiTheme="majorBidi" w:cstheme="majorBidi"/>
          <w:spacing w:val="-6"/>
          <w:sz w:val="28"/>
        </w:rPr>
        <w:t xml:space="preserve">31 </w:t>
      </w:r>
      <w:r w:rsidRPr="00F75824">
        <w:rPr>
          <w:rFonts w:asciiTheme="majorBidi" w:hAnsiTheme="majorBidi" w:cstheme="majorBidi"/>
          <w:spacing w:val="-6"/>
          <w:sz w:val="28"/>
          <w:cs/>
          <w:lang w:val="en-US"/>
        </w:rPr>
        <w:t xml:space="preserve">ธันวาคม </w:t>
      </w:r>
      <w:r w:rsidRPr="000E419E">
        <w:rPr>
          <w:rFonts w:asciiTheme="majorBidi" w:hAnsiTheme="majorBidi" w:cstheme="majorBidi"/>
          <w:spacing w:val="-6"/>
          <w:sz w:val="28"/>
        </w:rPr>
        <w:t xml:space="preserve">2567 </w:t>
      </w:r>
      <w:r w:rsidRPr="00F75824">
        <w:rPr>
          <w:rFonts w:asciiTheme="majorBidi" w:hAnsiTheme="majorBidi" w:cstheme="majorBidi"/>
          <w:spacing w:val="-6"/>
          <w:sz w:val="28"/>
          <w:cs/>
          <w:lang w:val="en-US"/>
        </w:rPr>
        <w:t>มีดังนี้</w:t>
      </w:r>
    </w:p>
    <w:tbl>
      <w:tblPr>
        <w:tblW w:w="9095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0"/>
        <w:gridCol w:w="1170"/>
        <w:gridCol w:w="90"/>
        <w:gridCol w:w="1080"/>
        <w:gridCol w:w="110"/>
        <w:gridCol w:w="1150"/>
        <w:gridCol w:w="95"/>
        <w:gridCol w:w="1080"/>
      </w:tblGrid>
      <w:tr w:rsidR="000E419E" w:rsidRPr="000E419E" w14:paraId="68E48E7A" w14:textId="77777777" w:rsidTr="00A44C6D">
        <w:trPr>
          <w:trHeight w:val="20"/>
        </w:trPr>
        <w:tc>
          <w:tcPr>
            <w:tcW w:w="4320" w:type="dxa"/>
          </w:tcPr>
          <w:p w14:paraId="3B2EA516" w14:textId="77777777" w:rsidR="000E419E" w:rsidRPr="000E419E" w:rsidRDefault="000E419E" w:rsidP="000E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2160"/>
              </w:tabs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thaiDistribute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07801A0F" w14:textId="77777777" w:rsidR="000E419E" w:rsidRPr="00F75824" w:rsidRDefault="000E419E" w:rsidP="000E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before="20" w:after="20" w:line="240" w:lineRule="auto"/>
              <w:ind w:right="-36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0" w:type="dxa"/>
          </w:tcPr>
          <w:p w14:paraId="5874557D" w14:textId="77777777" w:rsidR="000E419E" w:rsidRPr="000E419E" w:rsidRDefault="000E419E" w:rsidP="000E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before="20" w:after="20" w:line="240" w:lineRule="auto"/>
              <w:ind w:right="-36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  <w:tc>
          <w:tcPr>
            <w:tcW w:w="2325" w:type="dxa"/>
            <w:gridSpan w:val="3"/>
            <w:vAlign w:val="bottom"/>
          </w:tcPr>
          <w:p w14:paraId="0200846A" w14:textId="77777777" w:rsidR="000E419E" w:rsidRPr="00F75824" w:rsidRDefault="000E419E" w:rsidP="000E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"/>
              <w:jc w:val="right"/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</w:pPr>
            <w:r w:rsidRPr="000E419E">
              <w:rPr>
                <w:rFonts w:asciiTheme="majorBidi" w:eastAsia="Malgun Gothic" w:hAnsiTheme="majorBidi" w:cstheme="majorBidi"/>
                <w:sz w:val="28"/>
                <w:szCs w:val="28"/>
              </w:rPr>
              <w:t>(</w:t>
            </w:r>
            <w:r w:rsidRPr="00F75824"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  <w:t>หน่วย</w:t>
            </w:r>
            <w:r w:rsidRPr="000E419E">
              <w:rPr>
                <w:rFonts w:asciiTheme="majorBidi" w:eastAsia="Malgun Gothic" w:hAnsiTheme="majorBidi" w:cstheme="majorBidi"/>
                <w:sz w:val="28"/>
                <w:szCs w:val="28"/>
              </w:rPr>
              <w:t xml:space="preserve">: </w:t>
            </w:r>
            <w:r w:rsidRPr="00F75824"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  <w:t>พันบาท</w:t>
            </w:r>
            <w:r w:rsidRPr="000E419E">
              <w:rPr>
                <w:rFonts w:asciiTheme="majorBidi" w:eastAsia="Malgun Gothic" w:hAnsiTheme="majorBidi" w:cstheme="majorBidi"/>
                <w:sz w:val="28"/>
                <w:szCs w:val="28"/>
              </w:rPr>
              <w:t>)</w:t>
            </w:r>
          </w:p>
        </w:tc>
      </w:tr>
      <w:tr w:rsidR="000E419E" w:rsidRPr="000E419E" w14:paraId="00089FF1" w14:textId="77777777" w:rsidTr="00A44C6D">
        <w:trPr>
          <w:trHeight w:val="20"/>
        </w:trPr>
        <w:tc>
          <w:tcPr>
            <w:tcW w:w="4320" w:type="dxa"/>
          </w:tcPr>
          <w:p w14:paraId="233AD277" w14:textId="77777777" w:rsidR="000E419E" w:rsidRPr="000E419E" w:rsidRDefault="000E419E" w:rsidP="000E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2160"/>
              </w:tabs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thaiDistribute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2340" w:type="dxa"/>
            <w:gridSpan w:val="3"/>
            <w:tcBorders>
              <w:bottom w:val="single" w:sz="4" w:space="0" w:color="auto"/>
            </w:tcBorders>
            <w:vAlign w:val="bottom"/>
          </w:tcPr>
          <w:p w14:paraId="22A8D82E" w14:textId="3F7FAC2F" w:rsidR="000E419E" w:rsidRPr="00F75824" w:rsidRDefault="00E94010" w:rsidP="000E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before="20" w:after="20" w:line="240" w:lineRule="auto"/>
              <w:ind w:right="-36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110" w:type="dxa"/>
          </w:tcPr>
          <w:p w14:paraId="427A11FC" w14:textId="77777777" w:rsidR="000E419E" w:rsidRPr="000E419E" w:rsidRDefault="000E419E" w:rsidP="000E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before="20" w:after="20" w:line="240" w:lineRule="auto"/>
              <w:ind w:right="-36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  <w:tc>
          <w:tcPr>
            <w:tcW w:w="2325" w:type="dxa"/>
            <w:gridSpan w:val="3"/>
            <w:tcBorders>
              <w:bottom w:val="single" w:sz="4" w:space="0" w:color="auto"/>
            </w:tcBorders>
            <w:vAlign w:val="bottom"/>
          </w:tcPr>
          <w:p w14:paraId="6010D001" w14:textId="372672F7" w:rsidR="000E419E" w:rsidRPr="00F75824" w:rsidRDefault="00003CC8" w:rsidP="000E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before="20" w:after="20" w:line="240" w:lineRule="auto"/>
              <w:ind w:right="-36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</w:pPr>
            <w:r w:rsidRPr="00003CC8">
              <w:rPr>
                <w:rFonts w:asciiTheme="majorBidi" w:eastAsia="Malgun Gothic" w:hAnsiTheme="majorBidi"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0E419E" w:rsidRPr="000E419E" w14:paraId="2035F604" w14:textId="77777777" w:rsidTr="00A44C6D">
        <w:trPr>
          <w:trHeight w:val="20"/>
        </w:trPr>
        <w:tc>
          <w:tcPr>
            <w:tcW w:w="4320" w:type="dxa"/>
          </w:tcPr>
          <w:p w14:paraId="65EC9167" w14:textId="77777777" w:rsidR="000E419E" w:rsidRPr="000E419E" w:rsidRDefault="000E419E" w:rsidP="000E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2160"/>
              </w:tabs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thaiDistribute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3F9306BE" w14:textId="77777777" w:rsidR="000E419E" w:rsidRPr="000E419E" w:rsidRDefault="000E419E" w:rsidP="000E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before="20" w:after="20" w:line="240" w:lineRule="auto"/>
              <w:ind w:right="-36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  <w:r w:rsidRPr="000E419E">
              <w:rPr>
                <w:rFonts w:asciiTheme="majorBidi" w:eastAsia="Malgun Gothic" w:hAnsiTheme="majorBidi" w:cstheme="majorBidi"/>
                <w:sz w:val="28"/>
                <w:szCs w:val="28"/>
              </w:rPr>
              <w:t xml:space="preserve">30 </w:t>
            </w:r>
            <w:r w:rsidRPr="00F75824"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067684D6" w14:textId="77777777" w:rsidR="000E419E" w:rsidRPr="000E419E" w:rsidRDefault="000E419E" w:rsidP="000E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before="20" w:after="20" w:line="240" w:lineRule="auto"/>
              <w:ind w:right="-36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BD2C91B" w14:textId="77777777" w:rsidR="000E419E" w:rsidRPr="000E419E" w:rsidRDefault="000E419E" w:rsidP="000E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before="20" w:after="20" w:line="240" w:lineRule="auto"/>
              <w:ind w:right="-36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  <w:r w:rsidRPr="000E419E">
              <w:rPr>
                <w:rFonts w:asciiTheme="majorBidi" w:eastAsia="Malgun Gothic" w:hAnsiTheme="majorBidi" w:cstheme="majorBidi"/>
                <w:sz w:val="28"/>
                <w:szCs w:val="28"/>
              </w:rPr>
              <w:t xml:space="preserve">31 </w:t>
            </w:r>
            <w:r w:rsidRPr="00F75824"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10" w:type="dxa"/>
          </w:tcPr>
          <w:p w14:paraId="3079CF9A" w14:textId="77777777" w:rsidR="000E419E" w:rsidRPr="000E419E" w:rsidRDefault="000E419E" w:rsidP="000E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before="20" w:after="20" w:line="240" w:lineRule="auto"/>
              <w:ind w:right="-36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  <w:tcBorders>
              <w:top w:val="single" w:sz="4" w:space="0" w:color="auto"/>
            </w:tcBorders>
            <w:vAlign w:val="bottom"/>
          </w:tcPr>
          <w:p w14:paraId="4C1E02AA" w14:textId="77777777" w:rsidR="000E419E" w:rsidRPr="000E419E" w:rsidRDefault="000E419E" w:rsidP="000E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before="20" w:after="20" w:line="240" w:lineRule="auto"/>
              <w:ind w:right="-36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  <w:r w:rsidRPr="000E419E">
              <w:rPr>
                <w:rFonts w:asciiTheme="majorBidi" w:eastAsia="Malgun Gothic" w:hAnsiTheme="majorBidi" w:cstheme="majorBidi"/>
                <w:sz w:val="28"/>
                <w:szCs w:val="28"/>
              </w:rPr>
              <w:t xml:space="preserve">30 </w:t>
            </w:r>
            <w:r w:rsidRPr="00F75824"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95" w:type="dxa"/>
            <w:tcBorders>
              <w:top w:val="single" w:sz="4" w:space="0" w:color="auto"/>
            </w:tcBorders>
          </w:tcPr>
          <w:p w14:paraId="365904AE" w14:textId="77777777" w:rsidR="000E419E" w:rsidRPr="000E419E" w:rsidRDefault="000E419E" w:rsidP="000E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before="20" w:after="20" w:line="240" w:lineRule="auto"/>
              <w:ind w:right="-36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01567A6" w14:textId="77777777" w:rsidR="000E419E" w:rsidRPr="000E419E" w:rsidRDefault="000E419E" w:rsidP="000E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before="20" w:after="20" w:line="240" w:lineRule="auto"/>
              <w:ind w:right="-36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  <w:r w:rsidRPr="000E419E">
              <w:rPr>
                <w:rFonts w:asciiTheme="majorBidi" w:eastAsia="Malgun Gothic" w:hAnsiTheme="majorBidi" w:cstheme="majorBidi"/>
                <w:sz w:val="28"/>
                <w:szCs w:val="28"/>
              </w:rPr>
              <w:t xml:space="preserve">31 </w:t>
            </w:r>
            <w:r w:rsidRPr="00F75824"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0E419E" w:rsidRPr="000E419E" w14:paraId="196A36F6" w14:textId="77777777" w:rsidTr="00A44C6D">
        <w:trPr>
          <w:trHeight w:val="20"/>
        </w:trPr>
        <w:tc>
          <w:tcPr>
            <w:tcW w:w="4320" w:type="dxa"/>
          </w:tcPr>
          <w:p w14:paraId="512BBF75" w14:textId="77777777" w:rsidR="000E419E" w:rsidRPr="000E419E" w:rsidRDefault="000E419E" w:rsidP="000E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2160"/>
              </w:tabs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thaiDistribute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65CDAB3" w14:textId="77777777" w:rsidR="000E419E" w:rsidRPr="000E419E" w:rsidRDefault="000E419E" w:rsidP="000E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before="20" w:after="20" w:line="240" w:lineRule="auto"/>
              <w:ind w:right="-36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  <w:r w:rsidRPr="000E419E">
              <w:rPr>
                <w:rFonts w:asciiTheme="majorBidi" w:eastAsia="Malgun Gothic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90" w:type="dxa"/>
          </w:tcPr>
          <w:p w14:paraId="033ECDC9" w14:textId="77777777" w:rsidR="000E419E" w:rsidRPr="000E419E" w:rsidRDefault="000E419E" w:rsidP="000E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before="20" w:after="20" w:line="240" w:lineRule="auto"/>
              <w:ind w:right="-36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B6959CF" w14:textId="77777777" w:rsidR="000E419E" w:rsidRPr="000E419E" w:rsidRDefault="000E419E" w:rsidP="000E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before="20" w:after="20" w:line="240" w:lineRule="auto"/>
              <w:ind w:right="-36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  <w:r w:rsidRPr="000E419E">
              <w:rPr>
                <w:rFonts w:asciiTheme="majorBidi" w:eastAsia="Malgun Gothic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10" w:type="dxa"/>
          </w:tcPr>
          <w:p w14:paraId="33A7201C" w14:textId="77777777" w:rsidR="000E419E" w:rsidRPr="000E419E" w:rsidRDefault="000E419E" w:rsidP="000E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before="20" w:after="20" w:line="240" w:lineRule="auto"/>
              <w:ind w:right="-36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  <w:tcBorders>
              <w:bottom w:val="single" w:sz="4" w:space="0" w:color="auto"/>
            </w:tcBorders>
            <w:vAlign w:val="bottom"/>
          </w:tcPr>
          <w:p w14:paraId="2D87AEB6" w14:textId="77777777" w:rsidR="000E419E" w:rsidRPr="000E419E" w:rsidRDefault="000E419E" w:rsidP="000E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before="20" w:after="20" w:line="240" w:lineRule="auto"/>
              <w:ind w:right="-36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  <w:r w:rsidRPr="000E419E">
              <w:rPr>
                <w:rFonts w:asciiTheme="majorBidi" w:eastAsia="Malgun Gothic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95" w:type="dxa"/>
          </w:tcPr>
          <w:p w14:paraId="49463C1B" w14:textId="77777777" w:rsidR="000E419E" w:rsidRPr="000E419E" w:rsidRDefault="000E419E" w:rsidP="000E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before="20" w:after="20" w:line="240" w:lineRule="auto"/>
              <w:ind w:right="-36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67CB64C" w14:textId="77777777" w:rsidR="000E419E" w:rsidRPr="000E419E" w:rsidRDefault="000E419E" w:rsidP="000E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before="20" w:after="20" w:line="240" w:lineRule="auto"/>
              <w:ind w:right="-36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  <w:r w:rsidRPr="000E419E">
              <w:rPr>
                <w:rFonts w:asciiTheme="majorBidi" w:eastAsia="Malgun Gothic" w:hAnsiTheme="majorBidi" w:cstheme="majorBidi"/>
                <w:sz w:val="28"/>
                <w:szCs w:val="28"/>
              </w:rPr>
              <w:t>2567</w:t>
            </w:r>
          </w:p>
        </w:tc>
      </w:tr>
      <w:tr w:rsidR="00102E27" w:rsidRPr="000E419E" w14:paraId="1EE32EFE" w14:textId="77777777" w:rsidTr="00A44C6D">
        <w:trPr>
          <w:trHeight w:val="305"/>
        </w:trPr>
        <w:tc>
          <w:tcPr>
            <w:tcW w:w="4320" w:type="dxa"/>
          </w:tcPr>
          <w:p w14:paraId="1ACB3B6F" w14:textId="77777777" w:rsidR="00102E27" w:rsidRPr="000E419E" w:rsidRDefault="00102E27" w:rsidP="00102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</w:tabs>
              <w:overflowPunct w:val="0"/>
              <w:autoSpaceDE w:val="0"/>
              <w:autoSpaceDN w:val="0"/>
              <w:adjustRightInd w:val="0"/>
              <w:spacing w:before="20" w:after="20" w:line="240" w:lineRule="auto"/>
              <w:ind w:left="-90" w:firstLine="90"/>
              <w:jc w:val="thaiDistribute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  <w:r w:rsidRPr="00F75824"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1B3D06B" w14:textId="773896B8" w:rsidR="00102E27" w:rsidRPr="000E419E" w:rsidRDefault="00102E27" w:rsidP="00102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overflowPunct w:val="0"/>
              <w:autoSpaceDE w:val="0"/>
              <w:autoSpaceDN w:val="0"/>
              <w:adjustRightInd w:val="0"/>
              <w:spacing w:before="20" w:after="20" w:line="240" w:lineRule="auto"/>
              <w:ind w:right="86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  <w:r w:rsidRPr="00102E27">
              <w:rPr>
                <w:rFonts w:asciiTheme="majorBidi" w:eastAsia="Malgun Gothic" w:hAnsiTheme="majorBidi" w:cstheme="majorBidi"/>
                <w:sz w:val="28"/>
                <w:szCs w:val="28"/>
              </w:rPr>
              <w:t>66,551</w:t>
            </w:r>
          </w:p>
        </w:tc>
        <w:tc>
          <w:tcPr>
            <w:tcW w:w="90" w:type="dxa"/>
            <w:vAlign w:val="bottom"/>
          </w:tcPr>
          <w:p w14:paraId="6A4F4A19" w14:textId="77777777" w:rsidR="00102E27" w:rsidRPr="000E419E" w:rsidRDefault="00102E27" w:rsidP="00102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EDA87E2" w14:textId="56C59E8C" w:rsidR="00102E27" w:rsidRPr="000E419E" w:rsidRDefault="00102E27" w:rsidP="00102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overflowPunct w:val="0"/>
              <w:autoSpaceDE w:val="0"/>
              <w:autoSpaceDN w:val="0"/>
              <w:adjustRightInd w:val="0"/>
              <w:spacing w:before="20" w:after="20" w:line="240" w:lineRule="auto"/>
              <w:ind w:right="86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  <w:r>
              <w:rPr>
                <w:rFonts w:asciiTheme="majorBidi" w:eastAsia="Malgun Gothic" w:hAnsiTheme="majorBidi" w:cstheme="majorBidi"/>
                <w:sz w:val="28"/>
                <w:szCs w:val="28"/>
              </w:rPr>
              <w:t>251,095</w:t>
            </w:r>
          </w:p>
        </w:tc>
        <w:tc>
          <w:tcPr>
            <w:tcW w:w="110" w:type="dxa"/>
            <w:vAlign w:val="bottom"/>
          </w:tcPr>
          <w:p w14:paraId="209BE20A" w14:textId="77777777" w:rsidR="00102E27" w:rsidRPr="000E419E" w:rsidRDefault="00102E27" w:rsidP="00102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  <w:tcBorders>
              <w:top w:val="single" w:sz="4" w:space="0" w:color="auto"/>
            </w:tcBorders>
            <w:vAlign w:val="bottom"/>
          </w:tcPr>
          <w:p w14:paraId="173B53B4" w14:textId="0F8D0636" w:rsidR="00102E27" w:rsidRPr="00F75824" w:rsidRDefault="00102E27" w:rsidP="00102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overflowPunct w:val="0"/>
              <w:autoSpaceDE w:val="0"/>
              <w:autoSpaceDN w:val="0"/>
              <w:adjustRightInd w:val="0"/>
              <w:spacing w:before="20" w:after="20" w:line="240" w:lineRule="auto"/>
              <w:ind w:right="89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Malgun Gothic" w:hAnsiTheme="majorBidi" w:cstheme="majorBidi"/>
                <w:sz w:val="28"/>
                <w:szCs w:val="28"/>
              </w:rPr>
              <w:t>66,551</w:t>
            </w:r>
          </w:p>
        </w:tc>
        <w:tc>
          <w:tcPr>
            <w:tcW w:w="95" w:type="dxa"/>
            <w:vAlign w:val="bottom"/>
          </w:tcPr>
          <w:p w14:paraId="5A06F176" w14:textId="77777777" w:rsidR="00102E27" w:rsidRPr="000E419E" w:rsidRDefault="00102E27" w:rsidP="00102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76A2A3C" w14:textId="7AFFB053" w:rsidR="00102E27" w:rsidRPr="00F75824" w:rsidRDefault="00102E27" w:rsidP="00102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overflowPunct w:val="0"/>
              <w:autoSpaceDE w:val="0"/>
              <w:autoSpaceDN w:val="0"/>
              <w:adjustRightInd w:val="0"/>
              <w:spacing w:before="20" w:after="20" w:line="240" w:lineRule="auto"/>
              <w:ind w:right="94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Malgun Gothic" w:hAnsiTheme="majorBidi" w:cstheme="majorBidi"/>
                <w:sz w:val="28"/>
                <w:szCs w:val="28"/>
              </w:rPr>
              <w:t>251,095</w:t>
            </w:r>
          </w:p>
        </w:tc>
      </w:tr>
      <w:tr w:rsidR="00102E27" w:rsidRPr="000E419E" w14:paraId="253124B5" w14:textId="77777777" w:rsidTr="00A44C6D">
        <w:trPr>
          <w:trHeight w:val="20"/>
        </w:trPr>
        <w:tc>
          <w:tcPr>
            <w:tcW w:w="4320" w:type="dxa"/>
          </w:tcPr>
          <w:p w14:paraId="0C8E8F08" w14:textId="77777777" w:rsidR="00102E27" w:rsidRPr="000E419E" w:rsidRDefault="00102E27" w:rsidP="00102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2160"/>
              </w:tabs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thaiDistribute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  <w:r w:rsidRPr="00F75824"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170" w:type="dxa"/>
          </w:tcPr>
          <w:p w14:paraId="5411E7B1" w14:textId="77777777" w:rsidR="00102E27" w:rsidRPr="000E419E" w:rsidRDefault="00102E27" w:rsidP="00102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overflowPunct w:val="0"/>
              <w:autoSpaceDE w:val="0"/>
              <w:autoSpaceDN w:val="0"/>
              <w:adjustRightInd w:val="0"/>
              <w:spacing w:before="20" w:after="20" w:line="240" w:lineRule="auto"/>
              <w:ind w:right="86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vAlign w:val="bottom"/>
          </w:tcPr>
          <w:p w14:paraId="4DF25D92" w14:textId="77777777" w:rsidR="00102E27" w:rsidRPr="000E419E" w:rsidRDefault="00102E27" w:rsidP="00102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vAlign w:val="bottom"/>
          </w:tcPr>
          <w:p w14:paraId="65FC95EF" w14:textId="77777777" w:rsidR="00102E27" w:rsidRPr="000E419E" w:rsidRDefault="00102E27" w:rsidP="00102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overflowPunct w:val="0"/>
              <w:autoSpaceDE w:val="0"/>
              <w:autoSpaceDN w:val="0"/>
              <w:adjustRightInd w:val="0"/>
              <w:spacing w:before="20" w:after="20" w:line="240" w:lineRule="auto"/>
              <w:ind w:right="86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  <w:tc>
          <w:tcPr>
            <w:tcW w:w="110" w:type="dxa"/>
            <w:vAlign w:val="bottom"/>
          </w:tcPr>
          <w:p w14:paraId="2610E13F" w14:textId="77777777" w:rsidR="00102E27" w:rsidRPr="000E419E" w:rsidRDefault="00102E27" w:rsidP="00102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  <w:vAlign w:val="bottom"/>
          </w:tcPr>
          <w:p w14:paraId="709DE52E" w14:textId="77777777" w:rsidR="00102E27" w:rsidRPr="000E419E" w:rsidRDefault="00102E27" w:rsidP="00102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overflowPunct w:val="0"/>
              <w:autoSpaceDE w:val="0"/>
              <w:autoSpaceDN w:val="0"/>
              <w:adjustRightInd w:val="0"/>
              <w:spacing w:before="20" w:after="20" w:line="240" w:lineRule="auto"/>
              <w:ind w:right="89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  <w:tc>
          <w:tcPr>
            <w:tcW w:w="95" w:type="dxa"/>
            <w:vAlign w:val="bottom"/>
          </w:tcPr>
          <w:p w14:paraId="746E17DC" w14:textId="77777777" w:rsidR="00102E27" w:rsidRPr="000E419E" w:rsidRDefault="00102E27" w:rsidP="00102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E964064" w14:textId="77777777" w:rsidR="00102E27" w:rsidRPr="000E419E" w:rsidRDefault="00102E27" w:rsidP="00102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overflowPunct w:val="0"/>
              <w:autoSpaceDE w:val="0"/>
              <w:autoSpaceDN w:val="0"/>
              <w:adjustRightInd w:val="0"/>
              <w:spacing w:before="20" w:after="20" w:line="240" w:lineRule="auto"/>
              <w:ind w:right="94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</w:tr>
      <w:tr w:rsidR="00102E27" w:rsidRPr="000E419E" w14:paraId="4FE9A3E7" w14:textId="77777777" w:rsidTr="00A44C6D">
        <w:trPr>
          <w:trHeight w:val="20"/>
        </w:trPr>
        <w:tc>
          <w:tcPr>
            <w:tcW w:w="4320" w:type="dxa"/>
          </w:tcPr>
          <w:p w14:paraId="6959E834" w14:textId="77777777" w:rsidR="00102E27" w:rsidRPr="00F75824" w:rsidRDefault="00102E27" w:rsidP="00102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360"/>
                <w:tab w:val="left" w:pos="2160"/>
              </w:tabs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thaiDistribute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</w:pPr>
            <w:r w:rsidRPr="000E419E">
              <w:rPr>
                <w:rFonts w:asciiTheme="majorBidi" w:eastAsia="Malgun Gothic" w:hAnsiTheme="majorBidi" w:cstheme="majorBidi"/>
                <w:sz w:val="28"/>
                <w:szCs w:val="28"/>
              </w:rPr>
              <w:tab/>
            </w:r>
            <w:r w:rsidRPr="00F75824"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  <w:t xml:space="preserve">ไม่เกิน </w:t>
            </w:r>
            <w:r w:rsidRPr="000E419E">
              <w:rPr>
                <w:rFonts w:asciiTheme="majorBidi" w:eastAsia="Malgun Gothic" w:hAnsiTheme="majorBidi" w:cstheme="majorBidi"/>
                <w:sz w:val="28"/>
                <w:szCs w:val="28"/>
              </w:rPr>
              <w:t>3</w:t>
            </w:r>
            <w:r w:rsidRPr="00F75824"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  <w:t xml:space="preserve"> เดือน</w:t>
            </w:r>
            <w:r w:rsidRPr="000E419E">
              <w:rPr>
                <w:rFonts w:asciiTheme="majorBidi" w:eastAsia="Malgun Gothic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</w:tcPr>
          <w:p w14:paraId="392DF26D" w14:textId="50FB134B" w:rsidR="00102E27" w:rsidRPr="000E419E" w:rsidRDefault="00102E27" w:rsidP="00102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overflowPunct w:val="0"/>
              <w:autoSpaceDE w:val="0"/>
              <w:autoSpaceDN w:val="0"/>
              <w:adjustRightInd w:val="0"/>
              <w:spacing w:before="20" w:after="20" w:line="240" w:lineRule="auto"/>
              <w:ind w:right="86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  <w:r w:rsidRPr="00102E27">
              <w:rPr>
                <w:rFonts w:asciiTheme="majorBidi" w:eastAsia="Malgun Gothic" w:hAnsiTheme="majorBidi" w:cstheme="majorBidi"/>
                <w:sz w:val="28"/>
                <w:szCs w:val="28"/>
              </w:rPr>
              <w:t>14,966</w:t>
            </w:r>
          </w:p>
        </w:tc>
        <w:tc>
          <w:tcPr>
            <w:tcW w:w="90" w:type="dxa"/>
            <w:vAlign w:val="bottom"/>
          </w:tcPr>
          <w:p w14:paraId="32BA09C7" w14:textId="77777777" w:rsidR="00102E27" w:rsidRPr="000E419E" w:rsidRDefault="00102E27" w:rsidP="00102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vAlign w:val="bottom"/>
          </w:tcPr>
          <w:p w14:paraId="2615EA64" w14:textId="04B3C9EC" w:rsidR="00102E27" w:rsidRPr="000E419E" w:rsidRDefault="00102E27" w:rsidP="00102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overflowPunct w:val="0"/>
              <w:autoSpaceDE w:val="0"/>
              <w:autoSpaceDN w:val="0"/>
              <w:adjustRightInd w:val="0"/>
              <w:spacing w:before="20" w:after="20" w:line="240" w:lineRule="auto"/>
              <w:ind w:right="86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  <w:r>
              <w:rPr>
                <w:rFonts w:asciiTheme="majorBidi" w:eastAsia="Malgun Gothic" w:hAnsiTheme="majorBidi" w:cstheme="majorBidi"/>
                <w:sz w:val="28"/>
                <w:szCs w:val="28"/>
              </w:rPr>
              <w:t>412,198</w:t>
            </w:r>
          </w:p>
        </w:tc>
        <w:tc>
          <w:tcPr>
            <w:tcW w:w="110" w:type="dxa"/>
            <w:vAlign w:val="bottom"/>
          </w:tcPr>
          <w:p w14:paraId="31CDC2AA" w14:textId="77777777" w:rsidR="00102E27" w:rsidRPr="000E419E" w:rsidRDefault="00102E27" w:rsidP="00102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  <w:vAlign w:val="bottom"/>
          </w:tcPr>
          <w:p w14:paraId="3DB1C069" w14:textId="71B93569" w:rsidR="00102E27" w:rsidRPr="000E419E" w:rsidRDefault="00102E27" w:rsidP="00102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overflowPunct w:val="0"/>
              <w:autoSpaceDE w:val="0"/>
              <w:autoSpaceDN w:val="0"/>
              <w:adjustRightInd w:val="0"/>
              <w:spacing w:before="20" w:after="20" w:line="240" w:lineRule="auto"/>
              <w:ind w:right="89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  <w:r>
              <w:rPr>
                <w:rFonts w:asciiTheme="majorBidi" w:eastAsia="Malgun Gothic" w:hAnsiTheme="majorBidi" w:cstheme="majorBidi"/>
                <w:sz w:val="28"/>
                <w:szCs w:val="28"/>
              </w:rPr>
              <w:t>14,966</w:t>
            </w:r>
          </w:p>
        </w:tc>
        <w:tc>
          <w:tcPr>
            <w:tcW w:w="95" w:type="dxa"/>
            <w:vAlign w:val="bottom"/>
          </w:tcPr>
          <w:p w14:paraId="672F4F03" w14:textId="77777777" w:rsidR="00102E27" w:rsidRPr="000E419E" w:rsidRDefault="00102E27" w:rsidP="00102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CF72240" w14:textId="74868BE9" w:rsidR="00102E27" w:rsidRPr="000E419E" w:rsidRDefault="00102E27" w:rsidP="00102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overflowPunct w:val="0"/>
              <w:autoSpaceDE w:val="0"/>
              <w:autoSpaceDN w:val="0"/>
              <w:adjustRightInd w:val="0"/>
              <w:spacing w:before="20" w:after="20" w:line="240" w:lineRule="auto"/>
              <w:ind w:right="94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  <w:r>
              <w:rPr>
                <w:rFonts w:asciiTheme="majorBidi" w:eastAsia="Malgun Gothic" w:hAnsiTheme="majorBidi" w:cstheme="majorBidi"/>
                <w:sz w:val="28"/>
                <w:szCs w:val="28"/>
              </w:rPr>
              <w:t>412,198</w:t>
            </w:r>
          </w:p>
        </w:tc>
      </w:tr>
      <w:tr w:rsidR="00102E27" w:rsidRPr="000E419E" w14:paraId="711286D4" w14:textId="77777777" w:rsidTr="00A44C6D">
        <w:trPr>
          <w:trHeight w:val="20"/>
        </w:trPr>
        <w:tc>
          <w:tcPr>
            <w:tcW w:w="4320" w:type="dxa"/>
          </w:tcPr>
          <w:p w14:paraId="5141A6AA" w14:textId="77777777" w:rsidR="00102E27" w:rsidRPr="00F75824" w:rsidRDefault="00102E27" w:rsidP="00102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360"/>
                <w:tab w:val="left" w:pos="2160"/>
              </w:tabs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thaiDistribute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</w:pPr>
            <w:r w:rsidRPr="000E419E">
              <w:rPr>
                <w:rFonts w:asciiTheme="majorBidi" w:eastAsia="Malgun Gothic" w:hAnsiTheme="majorBidi" w:cstheme="majorBidi"/>
                <w:sz w:val="28"/>
                <w:szCs w:val="28"/>
              </w:rPr>
              <w:tab/>
              <w:t xml:space="preserve">3 - 6 </w:t>
            </w:r>
            <w:r w:rsidRPr="00F75824"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</w:tcPr>
          <w:p w14:paraId="5EA3A81D" w14:textId="4B20073A" w:rsidR="00102E27" w:rsidRPr="000E419E" w:rsidRDefault="00102E27" w:rsidP="00102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overflowPunct w:val="0"/>
              <w:autoSpaceDE w:val="0"/>
              <w:autoSpaceDN w:val="0"/>
              <w:adjustRightInd w:val="0"/>
              <w:spacing w:before="20" w:after="20" w:line="240" w:lineRule="auto"/>
              <w:ind w:right="86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  <w:r w:rsidRPr="00102E27">
              <w:rPr>
                <w:rFonts w:asciiTheme="majorBidi" w:eastAsia="Malgun Gothic" w:hAnsiTheme="majorBidi" w:cstheme="majorBidi"/>
                <w:sz w:val="28"/>
                <w:szCs w:val="28"/>
              </w:rPr>
              <w:t>221,904</w:t>
            </w:r>
          </w:p>
        </w:tc>
        <w:tc>
          <w:tcPr>
            <w:tcW w:w="90" w:type="dxa"/>
            <w:vAlign w:val="bottom"/>
          </w:tcPr>
          <w:p w14:paraId="47755101" w14:textId="77777777" w:rsidR="00102E27" w:rsidRPr="000E419E" w:rsidRDefault="00102E27" w:rsidP="00102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vAlign w:val="bottom"/>
          </w:tcPr>
          <w:p w14:paraId="7AB15F7D" w14:textId="005606A1" w:rsidR="00102E27" w:rsidRPr="000E419E" w:rsidRDefault="00102E27" w:rsidP="00102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overflowPunct w:val="0"/>
              <w:autoSpaceDE w:val="0"/>
              <w:autoSpaceDN w:val="0"/>
              <w:adjustRightInd w:val="0"/>
              <w:spacing w:before="20" w:after="20" w:line="240" w:lineRule="auto"/>
              <w:ind w:right="86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  <w:r>
              <w:rPr>
                <w:rFonts w:asciiTheme="majorBidi" w:eastAsia="Malgun Gothic" w:hAnsiTheme="majorBidi" w:cstheme="majorBidi"/>
                <w:sz w:val="28"/>
                <w:szCs w:val="28"/>
              </w:rPr>
              <w:t>492,809</w:t>
            </w:r>
          </w:p>
        </w:tc>
        <w:tc>
          <w:tcPr>
            <w:tcW w:w="110" w:type="dxa"/>
            <w:vAlign w:val="bottom"/>
          </w:tcPr>
          <w:p w14:paraId="01A92D3C" w14:textId="77777777" w:rsidR="00102E27" w:rsidRPr="000E419E" w:rsidRDefault="00102E27" w:rsidP="00102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  <w:vAlign w:val="bottom"/>
          </w:tcPr>
          <w:p w14:paraId="5238FCC9" w14:textId="09D5C724" w:rsidR="00102E27" w:rsidRPr="000E419E" w:rsidRDefault="00102E27" w:rsidP="00102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overflowPunct w:val="0"/>
              <w:autoSpaceDE w:val="0"/>
              <w:autoSpaceDN w:val="0"/>
              <w:adjustRightInd w:val="0"/>
              <w:spacing w:before="20" w:after="20" w:line="240" w:lineRule="auto"/>
              <w:ind w:right="89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  <w:r>
              <w:rPr>
                <w:rFonts w:asciiTheme="majorBidi" w:eastAsia="Malgun Gothic" w:hAnsiTheme="majorBidi" w:cstheme="majorBidi"/>
                <w:sz w:val="28"/>
                <w:szCs w:val="28"/>
              </w:rPr>
              <w:t>221,904</w:t>
            </w:r>
          </w:p>
        </w:tc>
        <w:tc>
          <w:tcPr>
            <w:tcW w:w="95" w:type="dxa"/>
            <w:vAlign w:val="bottom"/>
          </w:tcPr>
          <w:p w14:paraId="6F468861" w14:textId="77777777" w:rsidR="00102E27" w:rsidRPr="000E419E" w:rsidRDefault="00102E27" w:rsidP="00102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FEAE2FA" w14:textId="79899370" w:rsidR="00102E27" w:rsidRPr="000E419E" w:rsidRDefault="00102E27" w:rsidP="00102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overflowPunct w:val="0"/>
              <w:autoSpaceDE w:val="0"/>
              <w:autoSpaceDN w:val="0"/>
              <w:adjustRightInd w:val="0"/>
              <w:spacing w:before="20" w:after="20" w:line="240" w:lineRule="auto"/>
              <w:ind w:right="94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  <w:r>
              <w:rPr>
                <w:rFonts w:asciiTheme="majorBidi" w:eastAsia="Malgun Gothic" w:hAnsiTheme="majorBidi" w:cstheme="majorBidi"/>
                <w:sz w:val="28"/>
                <w:szCs w:val="28"/>
              </w:rPr>
              <w:t>492,809</w:t>
            </w:r>
          </w:p>
        </w:tc>
      </w:tr>
      <w:tr w:rsidR="00102E27" w:rsidRPr="000E419E" w14:paraId="11C966D4" w14:textId="77777777" w:rsidTr="00A44C6D">
        <w:trPr>
          <w:trHeight w:val="243"/>
        </w:trPr>
        <w:tc>
          <w:tcPr>
            <w:tcW w:w="4320" w:type="dxa"/>
          </w:tcPr>
          <w:p w14:paraId="6ECB7683" w14:textId="77777777" w:rsidR="00102E27" w:rsidRPr="00F75824" w:rsidRDefault="00102E27" w:rsidP="00102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360"/>
                <w:tab w:val="left" w:pos="2160"/>
              </w:tabs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thaiDistribute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</w:pPr>
            <w:r w:rsidRPr="008C6DCB">
              <w:rPr>
                <w:rFonts w:asciiTheme="majorBidi" w:eastAsia="Malgun Gothic" w:hAnsiTheme="majorBidi" w:cstheme="majorBidi"/>
                <w:sz w:val="28"/>
                <w:szCs w:val="28"/>
              </w:rPr>
              <w:tab/>
            </w:r>
            <w:r w:rsidRPr="000E419E">
              <w:rPr>
                <w:rFonts w:asciiTheme="majorBidi" w:eastAsia="Malgun Gothic" w:hAnsiTheme="majorBidi" w:cstheme="majorBidi"/>
                <w:sz w:val="28"/>
                <w:szCs w:val="28"/>
              </w:rPr>
              <w:t xml:space="preserve">6 - 12 </w:t>
            </w:r>
            <w:r w:rsidRPr="00F75824"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</w:tcPr>
          <w:p w14:paraId="0E8E7767" w14:textId="26C213E3" w:rsidR="00102E27" w:rsidRPr="000E419E" w:rsidRDefault="00102E27" w:rsidP="00102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overflowPunct w:val="0"/>
              <w:autoSpaceDE w:val="0"/>
              <w:autoSpaceDN w:val="0"/>
              <w:adjustRightInd w:val="0"/>
              <w:spacing w:before="20" w:after="20" w:line="240" w:lineRule="auto"/>
              <w:ind w:right="86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  <w:r w:rsidRPr="00102E27">
              <w:rPr>
                <w:rFonts w:asciiTheme="majorBidi" w:eastAsia="Malgun Gothic" w:hAnsiTheme="majorBidi" w:cstheme="majorBidi"/>
                <w:sz w:val="28"/>
                <w:szCs w:val="28"/>
              </w:rPr>
              <w:t>775,558</w:t>
            </w:r>
          </w:p>
        </w:tc>
        <w:tc>
          <w:tcPr>
            <w:tcW w:w="90" w:type="dxa"/>
            <w:vAlign w:val="bottom"/>
          </w:tcPr>
          <w:p w14:paraId="0A876EFB" w14:textId="77777777" w:rsidR="00102E27" w:rsidRPr="000E419E" w:rsidRDefault="00102E27" w:rsidP="00102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vAlign w:val="bottom"/>
          </w:tcPr>
          <w:p w14:paraId="08B94E61" w14:textId="7F49022F" w:rsidR="00102E27" w:rsidRPr="000E419E" w:rsidRDefault="00102E27" w:rsidP="00102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overflowPunct w:val="0"/>
              <w:autoSpaceDE w:val="0"/>
              <w:autoSpaceDN w:val="0"/>
              <w:adjustRightInd w:val="0"/>
              <w:spacing w:before="20" w:after="20" w:line="240" w:lineRule="auto"/>
              <w:ind w:right="86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  <w:r>
              <w:rPr>
                <w:rFonts w:asciiTheme="majorBidi" w:eastAsia="Malgun Gothic" w:hAnsiTheme="majorBidi" w:cstheme="majorBidi"/>
                <w:sz w:val="28"/>
                <w:szCs w:val="28"/>
              </w:rPr>
              <w:t>314,857</w:t>
            </w:r>
          </w:p>
        </w:tc>
        <w:tc>
          <w:tcPr>
            <w:tcW w:w="110" w:type="dxa"/>
            <w:vAlign w:val="bottom"/>
          </w:tcPr>
          <w:p w14:paraId="4800A5BF" w14:textId="77777777" w:rsidR="00102E27" w:rsidRPr="000E419E" w:rsidRDefault="00102E27" w:rsidP="00102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  <w:vAlign w:val="bottom"/>
          </w:tcPr>
          <w:p w14:paraId="5BE3674D" w14:textId="1E069CDC" w:rsidR="00102E27" w:rsidRPr="000E419E" w:rsidRDefault="00102E27" w:rsidP="00102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overflowPunct w:val="0"/>
              <w:autoSpaceDE w:val="0"/>
              <w:autoSpaceDN w:val="0"/>
              <w:adjustRightInd w:val="0"/>
              <w:spacing w:before="20" w:after="20" w:line="240" w:lineRule="auto"/>
              <w:ind w:right="89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  <w:r>
              <w:rPr>
                <w:rFonts w:asciiTheme="majorBidi" w:eastAsia="Malgun Gothic" w:hAnsiTheme="majorBidi" w:cstheme="majorBidi"/>
                <w:sz w:val="28"/>
                <w:szCs w:val="28"/>
              </w:rPr>
              <w:t>775,558</w:t>
            </w:r>
          </w:p>
        </w:tc>
        <w:tc>
          <w:tcPr>
            <w:tcW w:w="95" w:type="dxa"/>
            <w:vAlign w:val="bottom"/>
          </w:tcPr>
          <w:p w14:paraId="3DFEE9C9" w14:textId="77777777" w:rsidR="00102E27" w:rsidRPr="000E419E" w:rsidRDefault="00102E27" w:rsidP="00102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75BA4AD" w14:textId="6DC7A44F" w:rsidR="00102E27" w:rsidRPr="000E419E" w:rsidRDefault="00102E27" w:rsidP="00102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overflowPunct w:val="0"/>
              <w:autoSpaceDE w:val="0"/>
              <w:autoSpaceDN w:val="0"/>
              <w:adjustRightInd w:val="0"/>
              <w:spacing w:before="20" w:after="20" w:line="240" w:lineRule="auto"/>
              <w:ind w:right="94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  <w:r>
              <w:rPr>
                <w:rFonts w:asciiTheme="majorBidi" w:eastAsia="Malgun Gothic" w:hAnsiTheme="majorBidi" w:cstheme="majorBidi"/>
                <w:sz w:val="28"/>
                <w:szCs w:val="28"/>
              </w:rPr>
              <w:t>314,857</w:t>
            </w:r>
          </w:p>
        </w:tc>
      </w:tr>
      <w:tr w:rsidR="00102E27" w:rsidRPr="000E419E" w14:paraId="516B49AE" w14:textId="77777777" w:rsidTr="00A44C6D">
        <w:trPr>
          <w:trHeight w:val="243"/>
        </w:trPr>
        <w:tc>
          <w:tcPr>
            <w:tcW w:w="4320" w:type="dxa"/>
          </w:tcPr>
          <w:p w14:paraId="767A8EBB" w14:textId="06C4DB53" w:rsidR="00102E27" w:rsidRPr="00F75824" w:rsidRDefault="00102E27" w:rsidP="00102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360"/>
                <w:tab w:val="left" w:pos="2160"/>
              </w:tabs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thaiDistribute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</w:pPr>
            <w:r w:rsidRPr="000E419E">
              <w:rPr>
                <w:rFonts w:asciiTheme="majorBidi" w:eastAsia="Malgun Gothic" w:hAnsiTheme="majorBidi" w:cstheme="majorBidi"/>
                <w:sz w:val="28"/>
                <w:szCs w:val="28"/>
              </w:rPr>
              <w:t xml:space="preserve"> </w:t>
            </w:r>
            <w:r w:rsidR="00AB2B5B" w:rsidRPr="008C6DCB">
              <w:rPr>
                <w:rFonts w:asciiTheme="majorBidi" w:eastAsia="Malgun Gothic" w:hAnsiTheme="majorBidi" w:cstheme="majorBidi"/>
                <w:sz w:val="28"/>
                <w:szCs w:val="28"/>
              </w:rPr>
              <w:tab/>
            </w:r>
            <w:r w:rsidRPr="00F75824"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Pr="000E419E">
              <w:rPr>
                <w:rFonts w:asciiTheme="majorBidi" w:eastAsia="Malgun Gothic" w:hAnsiTheme="majorBidi" w:cstheme="majorBidi"/>
                <w:sz w:val="28"/>
                <w:szCs w:val="28"/>
              </w:rPr>
              <w:t>12</w:t>
            </w:r>
            <w:r w:rsidRPr="00F75824"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6C29338" w14:textId="7E81C0CE" w:rsidR="00102E27" w:rsidRPr="000E419E" w:rsidRDefault="00102E27" w:rsidP="00102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overflowPunct w:val="0"/>
              <w:autoSpaceDE w:val="0"/>
              <w:autoSpaceDN w:val="0"/>
              <w:adjustRightInd w:val="0"/>
              <w:spacing w:before="20" w:after="20" w:line="240" w:lineRule="auto"/>
              <w:ind w:right="86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  <w:r w:rsidRPr="00102E27">
              <w:rPr>
                <w:rFonts w:asciiTheme="majorBidi" w:eastAsia="Malgun Gothic" w:hAnsiTheme="majorBidi" w:cstheme="majorBidi"/>
                <w:sz w:val="28"/>
                <w:szCs w:val="28"/>
              </w:rPr>
              <w:t>299,739</w:t>
            </w:r>
          </w:p>
        </w:tc>
        <w:tc>
          <w:tcPr>
            <w:tcW w:w="90" w:type="dxa"/>
            <w:vAlign w:val="bottom"/>
          </w:tcPr>
          <w:p w14:paraId="0196ABC8" w14:textId="77777777" w:rsidR="00102E27" w:rsidRPr="000E419E" w:rsidRDefault="00102E27" w:rsidP="00102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C48C25E" w14:textId="2EE5D204" w:rsidR="00102E27" w:rsidRPr="000E419E" w:rsidRDefault="00102E27" w:rsidP="00102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overflowPunct w:val="0"/>
              <w:autoSpaceDE w:val="0"/>
              <w:autoSpaceDN w:val="0"/>
              <w:adjustRightInd w:val="0"/>
              <w:spacing w:before="20" w:after="20" w:line="240" w:lineRule="auto"/>
              <w:ind w:right="86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  <w:r>
              <w:rPr>
                <w:rFonts w:asciiTheme="majorBidi" w:eastAsia="Malgun Gothic" w:hAnsiTheme="majorBidi" w:cstheme="majorBidi"/>
                <w:sz w:val="28"/>
                <w:szCs w:val="28"/>
              </w:rPr>
              <w:t>1,191</w:t>
            </w:r>
          </w:p>
        </w:tc>
        <w:tc>
          <w:tcPr>
            <w:tcW w:w="110" w:type="dxa"/>
            <w:vAlign w:val="bottom"/>
          </w:tcPr>
          <w:p w14:paraId="5E555827" w14:textId="77777777" w:rsidR="00102E27" w:rsidRPr="000E419E" w:rsidRDefault="00102E27" w:rsidP="00102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  <w:tcBorders>
              <w:bottom w:val="single" w:sz="4" w:space="0" w:color="auto"/>
            </w:tcBorders>
            <w:vAlign w:val="bottom"/>
          </w:tcPr>
          <w:p w14:paraId="0B23CADE" w14:textId="71784752" w:rsidR="00102E27" w:rsidRPr="000E419E" w:rsidRDefault="00102E27" w:rsidP="00102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overflowPunct w:val="0"/>
              <w:autoSpaceDE w:val="0"/>
              <w:autoSpaceDN w:val="0"/>
              <w:adjustRightInd w:val="0"/>
              <w:spacing w:before="20" w:after="20" w:line="240" w:lineRule="auto"/>
              <w:ind w:right="89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  <w:r>
              <w:rPr>
                <w:rFonts w:asciiTheme="majorBidi" w:eastAsia="Malgun Gothic" w:hAnsiTheme="majorBidi" w:cstheme="majorBidi"/>
                <w:sz w:val="28"/>
                <w:szCs w:val="28"/>
              </w:rPr>
              <w:t>299,739</w:t>
            </w:r>
          </w:p>
        </w:tc>
        <w:tc>
          <w:tcPr>
            <w:tcW w:w="95" w:type="dxa"/>
            <w:vAlign w:val="bottom"/>
          </w:tcPr>
          <w:p w14:paraId="772A57A6" w14:textId="77777777" w:rsidR="00102E27" w:rsidRPr="000E419E" w:rsidRDefault="00102E27" w:rsidP="00102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E717391" w14:textId="418832B1" w:rsidR="00102E27" w:rsidRPr="000E419E" w:rsidRDefault="00102E27" w:rsidP="00102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overflowPunct w:val="0"/>
              <w:autoSpaceDE w:val="0"/>
              <w:autoSpaceDN w:val="0"/>
              <w:adjustRightInd w:val="0"/>
              <w:spacing w:before="20" w:after="20" w:line="240" w:lineRule="auto"/>
              <w:ind w:right="94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  <w:r>
              <w:rPr>
                <w:rFonts w:asciiTheme="majorBidi" w:eastAsia="Malgun Gothic" w:hAnsiTheme="majorBidi" w:cstheme="majorBidi"/>
                <w:sz w:val="28"/>
                <w:szCs w:val="28"/>
              </w:rPr>
              <w:t>1,191</w:t>
            </w:r>
          </w:p>
        </w:tc>
      </w:tr>
      <w:tr w:rsidR="00102E27" w:rsidRPr="000E419E" w14:paraId="3B7AB4DF" w14:textId="77777777" w:rsidTr="00A44C6D">
        <w:trPr>
          <w:trHeight w:val="20"/>
        </w:trPr>
        <w:tc>
          <w:tcPr>
            <w:tcW w:w="4320" w:type="dxa"/>
          </w:tcPr>
          <w:p w14:paraId="1BF68768" w14:textId="77777777" w:rsidR="00102E27" w:rsidRPr="004E5B1A" w:rsidRDefault="00102E27" w:rsidP="00102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  <w:tab w:val="left" w:pos="2160"/>
              </w:tabs>
              <w:overflowPunct w:val="0"/>
              <w:autoSpaceDE w:val="0"/>
              <w:autoSpaceDN w:val="0"/>
              <w:adjustRightInd w:val="0"/>
              <w:spacing w:before="20" w:after="20" w:line="240" w:lineRule="auto"/>
              <w:ind w:left="90" w:hanging="90"/>
              <w:jc w:val="thaiDistribute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</w:pPr>
            <w:r w:rsidRPr="00F75824"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BB56989" w14:textId="52CE9AC4" w:rsidR="00102E27" w:rsidRPr="004E5B1A" w:rsidRDefault="00102E27" w:rsidP="00102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overflowPunct w:val="0"/>
              <w:autoSpaceDE w:val="0"/>
              <w:autoSpaceDN w:val="0"/>
              <w:adjustRightInd w:val="0"/>
              <w:spacing w:before="20" w:after="20" w:line="240" w:lineRule="auto"/>
              <w:ind w:right="86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  <w:r w:rsidRPr="004E5B1A">
              <w:rPr>
                <w:rFonts w:asciiTheme="majorBidi" w:eastAsia="Malgun Gothic" w:hAnsiTheme="majorBidi" w:cstheme="majorBidi"/>
                <w:sz w:val="28"/>
                <w:szCs w:val="28"/>
              </w:rPr>
              <w:t>1,378,718</w:t>
            </w:r>
          </w:p>
        </w:tc>
        <w:tc>
          <w:tcPr>
            <w:tcW w:w="90" w:type="dxa"/>
            <w:vAlign w:val="bottom"/>
          </w:tcPr>
          <w:p w14:paraId="599E94EB" w14:textId="77777777" w:rsidR="00102E27" w:rsidRPr="004E5B1A" w:rsidRDefault="00102E27" w:rsidP="00102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3C3E7A5" w14:textId="41B6BEF1" w:rsidR="00102E27" w:rsidRPr="004E5B1A" w:rsidRDefault="00102E27" w:rsidP="00102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overflowPunct w:val="0"/>
              <w:autoSpaceDE w:val="0"/>
              <w:autoSpaceDN w:val="0"/>
              <w:adjustRightInd w:val="0"/>
              <w:spacing w:before="20" w:after="20" w:line="240" w:lineRule="auto"/>
              <w:ind w:right="86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  <w:r w:rsidRPr="004E5B1A">
              <w:rPr>
                <w:rFonts w:asciiTheme="majorBidi" w:eastAsia="Malgun Gothic" w:hAnsiTheme="majorBidi" w:cstheme="majorBidi"/>
                <w:sz w:val="28"/>
                <w:szCs w:val="28"/>
              </w:rPr>
              <w:t>1,472,150</w:t>
            </w:r>
          </w:p>
        </w:tc>
        <w:tc>
          <w:tcPr>
            <w:tcW w:w="110" w:type="dxa"/>
            <w:vAlign w:val="bottom"/>
          </w:tcPr>
          <w:p w14:paraId="7D9A6A79" w14:textId="77777777" w:rsidR="00102E27" w:rsidRPr="004E5B1A" w:rsidRDefault="00102E27" w:rsidP="00102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  <w:tcBorders>
              <w:top w:val="single" w:sz="4" w:space="0" w:color="auto"/>
            </w:tcBorders>
            <w:vAlign w:val="bottom"/>
          </w:tcPr>
          <w:p w14:paraId="27F39361" w14:textId="65A0C80F" w:rsidR="00102E27" w:rsidRPr="004E5B1A" w:rsidRDefault="00102E27" w:rsidP="00102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overflowPunct w:val="0"/>
              <w:autoSpaceDE w:val="0"/>
              <w:autoSpaceDN w:val="0"/>
              <w:adjustRightInd w:val="0"/>
              <w:spacing w:before="20" w:after="20" w:line="240" w:lineRule="auto"/>
              <w:ind w:right="89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  <w:r w:rsidRPr="004E5B1A">
              <w:rPr>
                <w:rFonts w:asciiTheme="majorBidi" w:eastAsia="Malgun Gothic" w:hAnsiTheme="majorBidi" w:cstheme="majorBidi"/>
                <w:sz w:val="28"/>
                <w:szCs w:val="28"/>
              </w:rPr>
              <w:t>1,378,718</w:t>
            </w:r>
          </w:p>
        </w:tc>
        <w:tc>
          <w:tcPr>
            <w:tcW w:w="95" w:type="dxa"/>
            <w:vAlign w:val="bottom"/>
          </w:tcPr>
          <w:p w14:paraId="4669A79C" w14:textId="77777777" w:rsidR="00102E27" w:rsidRPr="004E5B1A" w:rsidRDefault="00102E27" w:rsidP="00102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E4FEE6D" w14:textId="78E1B1F5" w:rsidR="00102E27" w:rsidRPr="004E5B1A" w:rsidRDefault="00102E27" w:rsidP="00102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overflowPunct w:val="0"/>
              <w:autoSpaceDE w:val="0"/>
              <w:autoSpaceDN w:val="0"/>
              <w:adjustRightInd w:val="0"/>
              <w:spacing w:before="20" w:after="20" w:line="240" w:lineRule="auto"/>
              <w:ind w:right="94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  <w:r w:rsidRPr="004E5B1A">
              <w:rPr>
                <w:rFonts w:asciiTheme="majorBidi" w:eastAsia="Malgun Gothic" w:hAnsiTheme="majorBidi" w:cstheme="majorBidi"/>
                <w:sz w:val="28"/>
                <w:szCs w:val="28"/>
              </w:rPr>
              <w:t>1,472,150</w:t>
            </w:r>
          </w:p>
        </w:tc>
      </w:tr>
      <w:tr w:rsidR="00102E27" w:rsidRPr="000E419E" w14:paraId="4965295C" w14:textId="77777777" w:rsidTr="00A44C6D">
        <w:trPr>
          <w:trHeight w:val="20"/>
        </w:trPr>
        <w:tc>
          <w:tcPr>
            <w:tcW w:w="4320" w:type="dxa"/>
          </w:tcPr>
          <w:p w14:paraId="6D79B0B7" w14:textId="77777777" w:rsidR="00102E27" w:rsidRPr="00F75824" w:rsidRDefault="00102E27" w:rsidP="00102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  <w:tab w:val="left" w:pos="2160"/>
              </w:tabs>
              <w:overflowPunct w:val="0"/>
              <w:autoSpaceDE w:val="0"/>
              <w:autoSpaceDN w:val="0"/>
              <w:adjustRightInd w:val="0"/>
              <w:spacing w:before="20" w:after="20" w:line="240" w:lineRule="auto"/>
              <w:ind w:left="90" w:hanging="90"/>
              <w:jc w:val="thaiDistribute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</w:pPr>
            <w:r w:rsidRPr="00F75824">
              <w:rPr>
                <w:rFonts w:asciiTheme="majorBidi" w:eastAsia="Malgun Gothic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0E419E">
              <w:rPr>
                <w:rFonts w:asciiTheme="majorBidi" w:eastAsia="Malgun Gothic" w:hAnsiTheme="majorBidi" w:cstheme="majorBidi"/>
                <w:sz w:val="28"/>
                <w:szCs w:val="28"/>
              </w:rPr>
              <w:t>:</w:t>
            </w:r>
            <w:r w:rsidRPr="00F75824"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07D5749" w14:textId="5B143BD3" w:rsidR="00102E27" w:rsidRPr="000E419E" w:rsidRDefault="00102E27" w:rsidP="00102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overflowPunct w:val="0"/>
              <w:autoSpaceDE w:val="0"/>
              <w:autoSpaceDN w:val="0"/>
              <w:adjustRightInd w:val="0"/>
              <w:spacing w:before="20" w:after="20" w:line="240" w:lineRule="auto"/>
              <w:ind w:right="86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  <w:r w:rsidRPr="00102E27">
              <w:rPr>
                <w:rFonts w:asciiTheme="majorBidi" w:eastAsia="Malgun Gothic" w:hAnsiTheme="majorBidi" w:cstheme="majorBidi"/>
                <w:sz w:val="28"/>
                <w:szCs w:val="28"/>
              </w:rPr>
              <w:t>(351,904)</w:t>
            </w:r>
          </w:p>
        </w:tc>
        <w:tc>
          <w:tcPr>
            <w:tcW w:w="90" w:type="dxa"/>
            <w:vAlign w:val="bottom"/>
          </w:tcPr>
          <w:p w14:paraId="138A80A3" w14:textId="77777777" w:rsidR="00102E27" w:rsidRPr="000E419E" w:rsidRDefault="00102E27" w:rsidP="00102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right"/>
              <w:textAlignment w:val="baseline"/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3759D18" w14:textId="29B5202E" w:rsidR="00102E27" w:rsidRPr="000E419E" w:rsidRDefault="00102E27" w:rsidP="00102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overflowPunct w:val="0"/>
              <w:autoSpaceDE w:val="0"/>
              <w:autoSpaceDN w:val="0"/>
              <w:adjustRightInd w:val="0"/>
              <w:spacing w:before="20" w:after="20" w:line="240" w:lineRule="auto"/>
              <w:ind w:right="86"/>
              <w:jc w:val="right"/>
              <w:textAlignment w:val="baseline"/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</w:rPr>
            </w:pPr>
            <w:r w:rsidRPr="00D72255">
              <w:rPr>
                <w:rFonts w:ascii="Angsana New" w:hAnsi="Angsana New" w:hint="cs"/>
                <w:sz w:val="28"/>
                <w:szCs w:val="28"/>
              </w:rPr>
              <w:t>(352,917)</w:t>
            </w:r>
          </w:p>
        </w:tc>
        <w:tc>
          <w:tcPr>
            <w:tcW w:w="110" w:type="dxa"/>
            <w:vAlign w:val="bottom"/>
          </w:tcPr>
          <w:p w14:paraId="12187E2F" w14:textId="77777777" w:rsidR="00102E27" w:rsidRPr="000E419E" w:rsidRDefault="00102E27" w:rsidP="00102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right"/>
              <w:textAlignment w:val="baseline"/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0" w:type="dxa"/>
            <w:tcBorders>
              <w:bottom w:val="single" w:sz="4" w:space="0" w:color="auto"/>
            </w:tcBorders>
            <w:vAlign w:val="bottom"/>
          </w:tcPr>
          <w:p w14:paraId="50AD8A18" w14:textId="6DD4D901" w:rsidR="00102E27" w:rsidRPr="000E419E" w:rsidRDefault="00102E27" w:rsidP="00102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overflowPunct w:val="0"/>
              <w:autoSpaceDE w:val="0"/>
              <w:autoSpaceDN w:val="0"/>
              <w:adjustRightInd w:val="0"/>
              <w:spacing w:before="20" w:after="20" w:line="240" w:lineRule="auto"/>
              <w:ind w:right="89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  <w:r w:rsidRPr="00884C9D">
              <w:rPr>
                <w:rFonts w:asciiTheme="majorBidi" w:eastAsia="Malgun Gothic" w:hAnsiTheme="majorBidi" w:cstheme="majorBidi"/>
                <w:sz w:val="28"/>
                <w:szCs w:val="28"/>
              </w:rPr>
              <w:t>(351,904)</w:t>
            </w:r>
          </w:p>
        </w:tc>
        <w:tc>
          <w:tcPr>
            <w:tcW w:w="95" w:type="dxa"/>
            <w:vAlign w:val="bottom"/>
          </w:tcPr>
          <w:p w14:paraId="2C979D53" w14:textId="77777777" w:rsidR="00102E27" w:rsidRPr="000E419E" w:rsidRDefault="00102E27" w:rsidP="00102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right"/>
              <w:textAlignment w:val="baseline"/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F7B547D" w14:textId="090A71C3" w:rsidR="00102E27" w:rsidRPr="000E419E" w:rsidRDefault="00102E27" w:rsidP="00102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overflowPunct w:val="0"/>
              <w:autoSpaceDE w:val="0"/>
              <w:autoSpaceDN w:val="0"/>
              <w:adjustRightInd w:val="0"/>
              <w:spacing w:before="20" w:after="20" w:line="240" w:lineRule="auto"/>
              <w:ind w:right="94"/>
              <w:jc w:val="right"/>
              <w:textAlignment w:val="baseline"/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</w:rPr>
            </w:pPr>
            <w:r w:rsidRPr="00D72255">
              <w:rPr>
                <w:rFonts w:ascii="Angsana New" w:hAnsi="Angsana New" w:hint="cs"/>
                <w:sz w:val="28"/>
                <w:szCs w:val="28"/>
              </w:rPr>
              <w:t>(352,917)</w:t>
            </w:r>
          </w:p>
        </w:tc>
      </w:tr>
      <w:tr w:rsidR="00102E27" w:rsidRPr="000E419E" w14:paraId="6ED54315" w14:textId="77777777" w:rsidTr="00A44C6D">
        <w:trPr>
          <w:trHeight w:val="20"/>
        </w:trPr>
        <w:tc>
          <w:tcPr>
            <w:tcW w:w="4320" w:type="dxa"/>
          </w:tcPr>
          <w:p w14:paraId="48F0821E" w14:textId="77777777" w:rsidR="00102E27" w:rsidRPr="000E419E" w:rsidRDefault="00102E27" w:rsidP="00102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  <w:tab w:val="left" w:pos="2160"/>
              </w:tabs>
              <w:overflowPunct w:val="0"/>
              <w:autoSpaceDE w:val="0"/>
              <w:autoSpaceDN w:val="0"/>
              <w:adjustRightInd w:val="0"/>
              <w:spacing w:before="20" w:after="20" w:line="240" w:lineRule="auto"/>
              <w:ind w:left="90" w:hanging="90"/>
              <w:jc w:val="thaiDistribute"/>
              <w:textAlignment w:val="baseline"/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</w:rPr>
            </w:pPr>
            <w:r w:rsidRPr="00F75824"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DBC8E9E" w14:textId="3247F9B3" w:rsidR="00102E27" w:rsidRPr="00102E27" w:rsidRDefault="00102E27" w:rsidP="00102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overflowPunct w:val="0"/>
              <w:autoSpaceDE w:val="0"/>
              <w:autoSpaceDN w:val="0"/>
              <w:adjustRightInd w:val="0"/>
              <w:spacing w:before="20" w:after="20" w:line="240" w:lineRule="auto"/>
              <w:ind w:right="86"/>
              <w:jc w:val="right"/>
              <w:textAlignment w:val="baseline"/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  <w:cs/>
              </w:rPr>
            </w:pPr>
            <w:r w:rsidRPr="00102E27"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</w:rPr>
              <w:t>1,026,814</w:t>
            </w:r>
          </w:p>
        </w:tc>
        <w:tc>
          <w:tcPr>
            <w:tcW w:w="90" w:type="dxa"/>
            <w:vAlign w:val="bottom"/>
          </w:tcPr>
          <w:p w14:paraId="55B81572" w14:textId="77777777" w:rsidR="00102E27" w:rsidRPr="000E419E" w:rsidRDefault="00102E27" w:rsidP="00102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right"/>
              <w:textAlignment w:val="baseline"/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1B8C49" w14:textId="2C302F63" w:rsidR="00102E27" w:rsidRPr="00F75824" w:rsidRDefault="00102E27" w:rsidP="00102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overflowPunct w:val="0"/>
              <w:autoSpaceDE w:val="0"/>
              <w:autoSpaceDN w:val="0"/>
              <w:adjustRightInd w:val="0"/>
              <w:spacing w:before="20" w:after="20" w:line="240" w:lineRule="auto"/>
              <w:ind w:right="86"/>
              <w:jc w:val="right"/>
              <w:textAlignment w:val="baseline"/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</w:rPr>
              <w:t>1,119,233</w:t>
            </w:r>
          </w:p>
        </w:tc>
        <w:tc>
          <w:tcPr>
            <w:tcW w:w="110" w:type="dxa"/>
            <w:vAlign w:val="bottom"/>
          </w:tcPr>
          <w:p w14:paraId="45E18624" w14:textId="77777777" w:rsidR="00102E27" w:rsidRPr="000E419E" w:rsidRDefault="00102E27" w:rsidP="00102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right"/>
              <w:textAlignment w:val="baseline"/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E3E0B3" w14:textId="0014D19A" w:rsidR="00102E27" w:rsidRPr="000E419E" w:rsidRDefault="00102E27" w:rsidP="00102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overflowPunct w:val="0"/>
              <w:autoSpaceDE w:val="0"/>
              <w:autoSpaceDN w:val="0"/>
              <w:adjustRightInd w:val="0"/>
              <w:spacing w:before="20" w:after="20" w:line="240" w:lineRule="auto"/>
              <w:ind w:right="89"/>
              <w:jc w:val="right"/>
              <w:textAlignment w:val="baseline"/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</w:rPr>
            </w:pPr>
            <w:r w:rsidRPr="00102E27"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</w:rPr>
              <w:t>1,026,814</w:t>
            </w:r>
          </w:p>
        </w:tc>
        <w:tc>
          <w:tcPr>
            <w:tcW w:w="95" w:type="dxa"/>
            <w:vAlign w:val="bottom"/>
          </w:tcPr>
          <w:p w14:paraId="7C303A1F" w14:textId="77777777" w:rsidR="00102E27" w:rsidRPr="000E419E" w:rsidRDefault="00102E27" w:rsidP="00102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right"/>
              <w:textAlignment w:val="baseline"/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32A448" w14:textId="7FC7E429" w:rsidR="00102E27" w:rsidRPr="000E419E" w:rsidRDefault="00102E27" w:rsidP="00102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overflowPunct w:val="0"/>
              <w:autoSpaceDE w:val="0"/>
              <w:autoSpaceDN w:val="0"/>
              <w:adjustRightInd w:val="0"/>
              <w:spacing w:before="20" w:after="20" w:line="240" w:lineRule="auto"/>
              <w:ind w:right="94"/>
              <w:jc w:val="right"/>
              <w:textAlignment w:val="baseline"/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</w:rPr>
              <w:t>1,119,233</w:t>
            </w:r>
          </w:p>
        </w:tc>
      </w:tr>
    </w:tbl>
    <w:p w14:paraId="53F7091F" w14:textId="77777777" w:rsidR="0066188F" w:rsidRDefault="0066188F" w:rsidP="00B10A97">
      <w:pPr>
        <w:overflowPunct w:val="0"/>
        <w:autoSpaceDE w:val="0"/>
        <w:autoSpaceDN w:val="0"/>
        <w:adjustRightInd w:val="0"/>
        <w:textAlignment w:val="baseline"/>
        <w:rPr>
          <w:rFonts w:asciiTheme="majorBidi" w:eastAsia="Calibri" w:hAnsiTheme="majorBidi" w:cstheme="majorBidi"/>
          <w:spacing w:val="-6"/>
          <w:sz w:val="28"/>
        </w:rPr>
      </w:pPr>
    </w:p>
    <w:p w14:paraId="3C46875F" w14:textId="77777777" w:rsidR="00827CB8" w:rsidRDefault="00827CB8" w:rsidP="00B10A97">
      <w:pPr>
        <w:overflowPunct w:val="0"/>
        <w:autoSpaceDE w:val="0"/>
        <w:autoSpaceDN w:val="0"/>
        <w:adjustRightInd w:val="0"/>
        <w:textAlignment w:val="baseline"/>
        <w:rPr>
          <w:rFonts w:asciiTheme="majorBidi" w:eastAsia="Calibri" w:hAnsiTheme="majorBidi" w:cstheme="majorBidi"/>
          <w:spacing w:val="-6"/>
          <w:sz w:val="28"/>
        </w:rPr>
      </w:pPr>
    </w:p>
    <w:p w14:paraId="18A79B34" w14:textId="77777777" w:rsidR="00827CB8" w:rsidRDefault="00827CB8" w:rsidP="00B10A97">
      <w:pPr>
        <w:overflowPunct w:val="0"/>
        <w:autoSpaceDE w:val="0"/>
        <w:autoSpaceDN w:val="0"/>
        <w:adjustRightInd w:val="0"/>
        <w:textAlignment w:val="baseline"/>
        <w:rPr>
          <w:rFonts w:asciiTheme="majorBidi" w:eastAsia="Calibri" w:hAnsiTheme="majorBidi" w:cstheme="majorBidi"/>
          <w:spacing w:val="-6"/>
          <w:sz w:val="28"/>
        </w:rPr>
      </w:pPr>
    </w:p>
    <w:p w14:paraId="3D843B93" w14:textId="77777777" w:rsidR="00827CB8" w:rsidRDefault="00827CB8" w:rsidP="00B10A97">
      <w:pPr>
        <w:overflowPunct w:val="0"/>
        <w:autoSpaceDE w:val="0"/>
        <w:autoSpaceDN w:val="0"/>
        <w:adjustRightInd w:val="0"/>
        <w:textAlignment w:val="baseline"/>
        <w:rPr>
          <w:rFonts w:asciiTheme="majorBidi" w:eastAsia="Calibri" w:hAnsiTheme="majorBidi" w:cstheme="majorBidi"/>
          <w:spacing w:val="-6"/>
          <w:sz w:val="28"/>
        </w:rPr>
      </w:pPr>
    </w:p>
    <w:p w14:paraId="15D9A894" w14:textId="77777777" w:rsidR="00827CB8" w:rsidRDefault="00827CB8" w:rsidP="00B10A97">
      <w:pPr>
        <w:overflowPunct w:val="0"/>
        <w:autoSpaceDE w:val="0"/>
        <w:autoSpaceDN w:val="0"/>
        <w:adjustRightInd w:val="0"/>
        <w:textAlignment w:val="baseline"/>
        <w:rPr>
          <w:rFonts w:asciiTheme="majorBidi" w:eastAsia="Calibri" w:hAnsiTheme="majorBidi" w:cstheme="majorBidi"/>
          <w:spacing w:val="-6"/>
          <w:sz w:val="28"/>
        </w:rPr>
      </w:pPr>
    </w:p>
    <w:p w14:paraId="54F8027D" w14:textId="77777777" w:rsidR="00827CB8" w:rsidRDefault="00827CB8" w:rsidP="00B10A97">
      <w:pPr>
        <w:overflowPunct w:val="0"/>
        <w:autoSpaceDE w:val="0"/>
        <w:autoSpaceDN w:val="0"/>
        <w:adjustRightInd w:val="0"/>
        <w:textAlignment w:val="baseline"/>
        <w:rPr>
          <w:rFonts w:asciiTheme="majorBidi" w:eastAsia="Calibri" w:hAnsiTheme="majorBidi" w:cstheme="majorBidi"/>
          <w:spacing w:val="-6"/>
          <w:sz w:val="28"/>
        </w:rPr>
      </w:pPr>
    </w:p>
    <w:p w14:paraId="743D17C8" w14:textId="77777777" w:rsidR="00827CB8" w:rsidRDefault="00827CB8" w:rsidP="00B10A97">
      <w:pPr>
        <w:overflowPunct w:val="0"/>
        <w:autoSpaceDE w:val="0"/>
        <w:autoSpaceDN w:val="0"/>
        <w:adjustRightInd w:val="0"/>
        <w:textAlignment w:val="baseline"/>
        <w:rPr>
          <w:rFonts w:asciiTheme="majorBidi" w:eastAsia="Calibri" w:hAnsiTheme="majorBidi" w:cstheme="majorBidi"/>
          <w:spacing w:val="-6"/>
          <w:sz w:val="28"/>
        </w:rPr>
      </w:pPr>
    </w:p>
    <w:p w14:paraId="5EF6CE69" w14:textId="77777777" w:rsidR="00827CB8" w:rsidRPr="00B10A97" w:rsidRDefault="00827CB8" w:rsidP="00B10A97">
      <w:pPr>
        <w:overflowPunct w:val="0"/>
        <w:autoSpaceDE w:val="0"/>
        <w:autoSpaceDN w:val="0"/>
        <w:adjustRightInd w:val="0"/>
        <w:textAlignment w:val="baseline"/>
        <w:rPr>
          <w:rFonts w:asciiTheme="majorBidi" w:eastAsia="Calibri" w:hAnsiTheme="majorBidi" w:cstheme="majorBidi"/>
          <w:spacing w:val="-6"/>
          <w:sz w:val="28"/>
        </w:rPr>
      </w:pPr>
    </w:p>
    <w:p w14:paraId="3DFFB79D" w14:textId="145578B5" w:rsidR="00F56D15" w:rsidRPr="00E845B2" w:rsidRDefault="00B7518E" w:rsidP="00B10A97">
      <w:pPr>
        <w:pStyle w:val="ListParagraph"/>
        <w:numPr>
          <w:ilvl w:val="0"/>
          <w:numId w:val="38"/>
        </w:numPr>
        <w:overflowPunct w:val="0"/>
        <w:autoSpaceDE w:val="0"/>
        <w:autoSpaceDN w:val="0"/>
        <w:adjustRightInd w:val="0"/>
        <w:spacing w:after="0" w:line="360" w:lineRule="auto"/>
        <w:ind w:left="360"/>
        <w:contextualSpacing w:val="0"/>
        <w:textAlignment w:val="baseline"/>
        <w:rPr>
          <w:rFonts w:asciiTheme="majorBidi" w:eastAsia="Malgun Gothic" w:hAnsiTheme="majorBidi" w:cstheme="majorBidi"/>
          <w:b/>
          <w:bCs/>
          <w:sz w:val="28"/>
          <w:cs/>
          <w:lang w:val="en-US"/>
        </w:rPr>
      </w:pPr>
      <w:r w:rsidRPr="00E845B2">
        <w:rPr>
          <w:rFonts w:asciiTheme="majorBidi" w:eastAsia="Malgun Gothic" w:hAnsiTheme="majorBidi" w:cstheme="majorBidi" w:hint="cs"/>
          <w:b/>
          <w:bCs/>
          <w:sz w:val="28"/>
          <w:cs/>
          <w:lang w:val="en-US"/>
        </w:rPr>
        <w:t>สินทรัพย์และหนี้สินที่เกิดจากสัญญา</w:t>
      </w:r>
    </w:p>
    <w:p w14:paraId="40DEF2EB" w14:textId="312997A7" w:rsidR="00C929E6" w:rsidRPr="009E051C" w:rsidRDefault="00C929E6" w:rsidP="0073782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130" w:firstLine="360"/>
        <w:jc w:val="thaiDistribute"/>
        <w:rPr>
          <w:rFonts w:ascii="Angsana New" w:hAnsi="Angsana New"/>
          <w:spacing w:val="-2"/>
          <w:sz w:val="28"/>
          <w:szCs w:val="28"/>
        </w:rPr>
      </w:pPr>
      <w:r w:rsidRPr="009E051C">
        <w:rPr>
          <w:rFonts w:ascii="Angsana New" w:hAnsi="Angsana New" w:hint="cs"/>
          <w:spacing w:val="-2"/>
          <w:sz w:val="28"/>
          <w:szCs w:val="28"/>
          <w:cs/>
        </w:rPr>
        <w:t>กลุ่มบริษัทมียอดคงเหลือของสินทรัพย์ที่เกิดจากสัญญาและหนี้สินที่เกิดจากสัญญากับลูกค้า ดังนี้</w:t>
      </w:r>
    </w:p>
    <w:tbl>
      <w:tblPr>
        <w:tblW w:w="918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71"/>
        <w:gridCol w:w="2998"/>
        <w:gridCol w:w="621"/>
        <w:gridCol w:w="1170"/>
        <w:gridCol w:w="90"/>
        <w:gridCol w:w="990"/>
        <w:gridCol w:w="90"/>
        <w:gridCol w:w="1085"/>
        <w:gridCol w:w="80"/>
        <w:gridCol w:w="1085"/>
      </w:tblGrid>
      <w:tr w:rsidR="007C71FD" w:rsidRPr="009E051C" w14:paraId="45088697" w14:textId="77777777" w:rsidTr="00A4271E">
        <w:trPr>
          <w:trHeight w:val="371"/>
        </w:trPr>
        <w:tc>
          <w:tcPr>
            <w:tcW w:w="971" w:type="dxa"/>
          </w:tcPr>
          <w:p w14:paraId="3C065D0A" w14:textId="77777777" w:rsidR="007C71FD" w:rsidRPr="009E051C" w:rsidRDefault="007C71F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09" w:type="dxa"/>
            <w:gridSpan w:val="9"/>
          </w:tcPr>
          <w:p w14:paraId="5B2C1402" w14:textId="77777777" w:rsidR="007C71FD" w:rsidRPr="00F75824" w:rsidRDefault="007C71FD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E051C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F75824">
              <w:rPr>
                <w:rFonts w:ascii="Angsana New" w:hAnsi="Angsana New" w:hint="cs"/>
                <w:sz w:val="28"/>
                <w:szCs w:val="28"/>
                <w:cs/>
              </w:rPr>
              <w:t>หน่วย:</w:t>
            </w:r>
            <w:r w:rsidRPr="009E051C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F75824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9E051C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7C71FD" w:rsidRPr="009E051C" w14:paraId="7D2D4A5F" w14:textId="77777777" w:rsidTr="00A4271E">
        <w:trPr>
          <w:trHeight w:val="386"/>
        </w:trPr>
        <w:tc>
          <w:tcPr>
            <w:tcW w:w="3969" w:type="dxa"/>
            <w:gridSpan w:val="2"/>
          </w:tcPr>
          <w:p w14:paraId="73201DFA" w14:textId="77777777" w:rsidR="007C71FD" w:rsidRPr="009E051C" w:rsidRDefault="007C71FD">
            <w:pPr>
              <w:tabs>
                <w:tab w:val="left" w:pos="360"/>
                <w:tab w:val="left" w:pos="2160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621" w:type="dxa"/>
          </w:tcPr>
          <w:p w14:paraId="322AF8D5" w14:textId="77777777" w:rsidR="007C71FD" w:rsidRPr="009E051C" w:rsidRDefault="007C71FD">
            <w:pPr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50" w:type="dxa"/>
            <w:gridSpan w:val="3"/>
            <w:tcBorders>
              <w:bottom w:val="single" w:sz="4" w:space="0" w:color="auto"/>
            </w:tcBorders>
            <w:vAlign w:val="bottom"/>
          </w:tcPr>
          <w:p w14:paraId="3598C458" w14:textId="550053C0" w:rsidR="007C71FD" w:rsidRPr="009E051C" w:rsidRDefault="00E94010">
            <w:pP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90" w:type="dxa"/>
          </w:tcPr>
          <w:p w14:paraId="40B129F4" w14:textId="77777777" w:rsidR="007C71FD" w:rsidRPr="009E051C" w:rsidRDefault="007C71FD">
            <w:pP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50" w:type="dxa"/>
            <w:gridSpan w:val="3"/>
            <w:tcBorders>
              <w:bottom w:val="single" w:sz="4" w:space="0" w:color="auto"/>
            </w:tcBorders>
            <w:vAlign w:val="bottom"/>
          </w:tcPr>
          <w:p w14:paraId="67A34224" w14:textId="44C0ECBF" w:rsidR="007C71FD" w:rsidRPr="009E051C" w:rsidRDefault="00003CC8">
            <w:pP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03CC8">
              <w:rPr>
                <w:rFonts w:ascii="Angsana New" w:hAnsi="Angsana New"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7C71FD" w:rsidRPr="009E051C" w14:paraId="26011CC3" w14:textId="77777777" w:rsidTr="00A4271E">
        <w:trPr>
          <w:trHeight w:val="386"/>
        </w:trPr>
        <w:tc>
          <w:tcPr>
            <w:tcW w:w="3969" w:type="dxa"/>
            <w:gridSpan w:val="2"/>
          </w:tcPr>
          <w:p w14:paraId="4D8B22E9" w14:textId="77777777" w:rsidR="007C71FD" w:rsidRPr="009E051C" w:rsidRDefault="007C71FD">
            <w:pPr>
              <w:tabs>
                <w:tab w:val="left" w:pos="360"/>
                <w:tab w:val="left" w:pos="2160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621" w:type="dxa"/>
          </w:tcPr>
          <w:p w14:paraId="6DC71CFC" w14:textId="77777777" w:rsidR="007C71FD" w:rsidRPr="009E051C" w:rsidRDefault="007C71FD">
            <w:pPr>
              <w:spacing w:before="20" w:after="20" w:line="24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14:paraId="0AAFCF4F" w14:textId="72DAB7B6" w:rsidR="007C71FD" w:rsidRPr="00F75824" w:rsidRDefault="00B75D26">
            <w:pPr>
              <w:spacing w:before="20" w:after="20" w:line="240" w:lineRule="exact"/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E419E">
              <w:rPr>
                <w:rFonts w:asciiTheme="majorBidi" w:eastAsia="Malgun Gothic" w:hAnsiTheme="majorBidi" w:cstheme="majorBidi"/>
                <w:sz w:val="28"/>
                <w:szCs w:val="28"/>
              </w:rPr>
              <w:t xml:space="preserve">30 </w:t>
            </w:r>
            <w:r w:rsidRPr="00F75824"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center"/>
          </w:tcPr>
          <w:p w14:paraId="15B0C293" w14:textId="77777777" w:rsidR="007C71FD" w:rsidRPr="009E051C" w:rsidRDefault="007C71FD">
            <w:pPr>
              <w:spacing w:before="20" w:after="20" w:line="24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center"/>
          </w:tcPr>
          <w:p w14:paraId="39252FB5" w14:textId="77777777" w:rsidR="007C71FD" w:rsidRPr="00F75824" w:rsidRDefault="007C71FD">
            <w:pPr>
              <w:spacing w:before="20" w:after="20" w:line="240" w:lineRule="exact"/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E051C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F75824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0" w:type="dxa"/>
            <w:vAlign w:val="center"/>
          </w:tcPr>
          <w:p w14:paraId="62A41655" w14:textId="77777777" w:rsidR="007C71FD" w:rsidRPr="009E051C" w:rsidRDefault="007C71FD">
            <w:pPr>
              <w:spacing w:before="20" w:after="20" w:line="24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  <w:vAlign w:val="center"/>
          </w:tcPr>
          <w:p w14:paraId="4BF9A414" w14:textId="2C79FF74" w:rsidR="007C71FD" w:rsidRPr="009E051C" w:rsidRDefault="00B75D26">
            <w:pPr>
              <w:spacing w:before="20" w:after="20" w:line="24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E419E">
              <w:rPr>
                <w:rFonts w:asciiTheme="majorBidi" w:eastAsia="Malgun Gothic" w:hAnsiTheme="majorBidi" w:cstheme="majorBidi"/>
                <w:sz w:val="28"/>
                <w:szCs w:val="28"/>
              </w:rPr>
              <w:t xml:space="preserve">30 </w:t>
            </w:r>
            <w:r w:rsidRPr="00F75824"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80" w:type="dxa"/>
            <w:tcBorders>
              <w:top w:val="single" w:sz="4" w:space="0" w:color="auto"/>
            </w:tcBorders>
            <w:vAlign w:val="center"/>
          </w:tcPr>
          <w:p w14:paraId="43186E01" w14:textId="77777777" w:rsidR="007C71FD" w:rsidRPr="009E051C" w:rsidRDefault="007C71FD">
            <w:pPr>
              <w:spacing w:before="20" w:after="20" w:line="24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  <w:vAlign w:val="center"/>
          </w:tcPr>
          <w:p w14:paraId="1B40F4EE" w14:textId="77777777" w:rsidR="007C71FD" w:rsidRPr="009E051C" w:rsidRDefault="007C71FD">
            <w:pPr>
              <w:spacing w:before="20" w:after="20" w:line="24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E051C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F75824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</w:tr>
      <w:tr w:rsidR="007C71FD" w:rsidRPr="009E051C" w14:paraId="70325E78" w14:textId="77777777" w:rsidTr="00A4271E">
        <w:trPr>
          <w:trHeight w:val="371"/>
        </w:trPr>
        <w:tc>
          <w:tcPr>
            <w:tcW w:w="3969" w:type="dxa"/>
            <w:gridSpan w:val="2"/>
          </w:tcPr>
          <w:p w14:paraId="13B93790" w14:textId="77777777" w:rsidR="007C71FD" w:rsidRPr="009E051C" w:rsidRDefault="007C71FD">
            <w:pPr>
              <w:tabs>
                <w:tab w:val="left" w:pos="180"/>
                <w:tab w:val="left" w:pos="2160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621" w:type="dxa"/>
          </w:tcPr>
          <w:p w14:paraId="4395572B" w14:textId="4FA7C2AF" w:rsidR="007C71FD" w:rsidRPr="009E051C" w:rsidRDefault="007C71FD">
            <w:pPr>
              <w:spacing w:before="20" w:after="20" w:line="24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533DEDE1" w14:textId="77777777" w:rsidR="007C71FD" w:rsidRPr="009E051C" w:rsidRDefault="007C71FD">
            <w:pPr>
              <w:spacing w:before="20" w:after="20" w:line="24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E051C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90" w:type="dxa"/>
            <w:vAlign w:val="center"/>
          </w:tcPr>
          <w:p w14:paraId="09DBA1BD" w14:textId="77777777" w:rsidR="007C71FD" w:rsidRPr="009E051C" w:rsidRDefault="007C71FD">
            <w:pPr>
              <w:spacing w:before="20" w:after="20" w:line="24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14:paraId="49D890B3" w14:textId="77777777" w:rsidR="007C71FD" w:rsidRPr="009E051C" w:rsidRDefault="007C71FD">
            <w:pPr>
              <w:spacing w:before="20" w:after="20" w:line="24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E051C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90" w:type="dxa"/>
            <w:vAlign w:val="center"/>
          </w:tcPr>
          <w:p w14:paraId="1433EFFB" w14:textId="77777777" w:rsidR="007C71FD" w:rsidRPr="009E051C" w:rsidRDefault="007C71FD">
            <w:pPr>
              <w:spacing w:before="20" w:after="20" w:line="24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  <w:vAlign w:val="center"/>
          </w:tcPr>
          <w:p w14:paraId="278A3891" w14:textId="77777777" w:rsidR="007C71FD" w:rsidRPr="009E051C" w:rsidRDefault="007C71FD">
            <w:pPr>
              <w:spacing w:before="20" w:after="20" w:line="24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E051C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80" w:type="dxa"/>
            <w:vAlign w:val="center"/>
          </w:tcPr>
          <w:p w14:paraId="7CA8D7FB" w14:textId="77777777" w:rsidR="007C71FD" w:rsidRPr="009E051C" w:rsidRDefault="007C71FD">
            <w:pPr>
              <w:spacing w:before="20" w:after="20" w:line="24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  <w:vAlign w:val="center"/>
          </w:tcPr>
          <w:p w14:paraId="7472B90F" w14:textId="77777777" w:rsidR="007C71FD" w:rsidRPr="00F75824" w:rsidRDefault="007C71FD">
            <w:pPr>
              <w:spacing w:before="20" w:after="20" w:line="240" w:lineRule="exact"/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E051C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</w:tr>
      <w:tr w:rsidR="007C71FD" w:rsidRPr="009E051C" w14:paraId="493AF13F" w14:textId="77777777" w:rsidTr="00A4271E">
        <w:trPr>
          <w:trHeight w:val="386"/>
        </w:trPr>
        <w:tc>
          <w:tcPr>
            <w:tcW w:w="3969" w:type="dxa"/>
            <w:gridSpan w:val="2"/>
          </w:tcPr>
          <w:p w14:paraId="575F22B2" w14:textId="70D8D99E" w:rsidR="007C71FD" w:rsidRPr="00F75824" w:rsidRDefault="007C71FD">
            <w:pPr>
              <w:tabs>
                <w:tab w:val="left" w:pos="0"/>
                <w:tab w:val="left" w:pos="360"/>
                <w:tab w:val="left" w:pos="2160"/>
              </w:tabs>
              <w:ind w:right="-383" w:firstLine="18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7582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สินทรัพย์ที่เกิดจากสัญญา</w:t>
            </w:r>
          </w:p>
        </w:tc>
        <w:tc>
          <w:tcPr>
            <w:tcW w:w="621" w:type="dxa"/>
          </w:tcPr>
          <w:p w14:paraId="77C2DF4D" w14:textId="77777777" w:rsidR="007C71FD" w:rsidRPr="009E051C" w:rsidRDefault="007C71FD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9FD889C" w14:textId="77777777" w:rsidR="007C71FD" w:rsidRPr="009E051C" w:rsidRDefault="007C71FD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5E6E710F" w14:textId="77777777" w:rsidR="007C71FD" w:rsidRPr="009E051C" w:rsidRDefault="007C71FD">
            <w:pPr>
              <w:tabs>
                <w:tab w:val="decimal" w:pos="100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4DF4229E" w14:textId="77777777" w:rsidR="007C71FD" w:rsidRPr="009E051C" w:rsidRDefault="007C71FD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29E0DCE5" w14:textId="77777777" w:rsidR="007C71FD" w:rsidRPr="009E051C" w:rsidRDefault="007C71FD">
            <w:pPr>
              <w:tabs>
                <w:tab w:val="decimal" w:pos="100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5" w:type="dxa"/>
            <w:vAlign w:val="bottom"/>
          </w:tcPr>
          <w:p w14:paraId="3286FA56" w14:textId="77777777" w:rsidR="007C71FD" w:rsidRPr="009E051C" w:rsidRDefault="007C71FD">
            <w:pPr>
              <w:tabs>
                <w:tab w:val="decimal" w:pos="1002"/>
              </w:tabs>
              <w:ind w:right="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" w:type="dxa"/>
            <w:vAlign w:val="bottom"/>
          </w:tcPr>
          <w:p w14:paraId="7F3E711B" w14:textId="77777777" w:rsidR="007C71FD" w:rsidRPr="009E051C" w:rsidRDefault="007C71FD">
            <w:pPr>
              <w:tabs>
                <w:tab w:val="decimal" w:pos="100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5" w:type="dxa"/>
            <w:vAlign w:val="bottom"/>
          </w:tcPr>
          <w:p w14:paraId="19861E09" w14:textId="77777777" w:rsidR="007C71FD" w:rsidRPr="009E051C" w:rsidRDefault="007C71FD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744C4" w:rsidRPr="009E051C" w14:paraId="2DF74ADE" w14:textId="77777777" w:rsidTr="00A4271E">
        <w:trPr>
          <w:trHeight w:val="371"/>
        </w:trPr>
        <w:tc>
          <w:tcPr>
            <w:tcW w:w="3969" w:type="dxa"/>
            <w:gridSpan w:val="2"/>
          </w:tcPr>
          <w:p w14:paraId="7545DDA4" w14:textId="1C2EE482" w:rsidR="00B744C4" w:rsidRPr="009E051C" w:rsidRDefault="00B744C4" w:rsidP="00B744C4">
            <w:pPr>
              <w:tabs>
                <w:tab w:val="left" w:pos="0"/>
                <w:tab w:val="left" w:pos="360"/>
                <w:tab w:val="left" w:pos="2160"/>
              </w:tabs>
              <w:ind w:right="-383" w:firstLine="180"/>
              <w:rPr>
                <w:rFonts w:ascii="Angsana New" w:hAnsi="Angsana New"/>
                <w:sz w:val="28"/>
                <w:szCs w:val="28"/>
              </w:rPr>
            </w:pPr>
            <w:r w:rsidRPr="00F75824">
              <w:rPr>
                <w:rFonts w:ascii="Angsana New" w:hAnsi="Angsana New" w:hint="cs"/>
                <w:sz w:val="28"/>
                <w:szCs w:val="28"/>
                <w:cs/>
              </w:rPr>
              <w:t>มูลค่างานตามสัญญา</w:t>
            </w:r>
          </w:p>
        </w:tc>
        <w:tc>
          <w:tcPr>
            <w:tcW w:w="621" w:type="dxa"/>
          </w:tcPr>
          <w:p w14:paraId="1454E207" w14:textId="77777777" w:rsidR="00B744C4" w:rsidRPr="009E051C" w:rsidRDefault="00B744C4" w:rsidP="00B744C4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76FED5A" w14:textId="3A524505" w:rsidR="00B744C4" w:rsidRPr="009E051C" w:rsidRDefault="00B744C4" w:rsidP="000146E4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20CBD">
              <w:rPr>
                <w:rFonts w:ascii="Angsana New" w:hAnsi="Angsana New"/>
                <w:sz w:val="28"/>
                <w:szCs w:val="28"/>
                <w:cs/>
              </w:rPr>
              <w:t>7</w:t>
            </w:r>
            <w:r w:rsidRPr="00520CBD">
              <w:rPr>
                <w:rFonts w:ascii="Angsana New" w:hAnsi="Angsana New"/>
                <w:sz w:val="28"/>
                <w:szCs w:val="28"/>
              </w:rPr>
              <w:t>,</w:t>
            </w:r>
            <w:r w:rsidRPr="00520CBD">
              <w:rPr>
                <w:rFonts w:ascii="Angsana New" w:hAnsi="Angsana New"/>
                <w:sz w:val="28"/>
                <w:szCs w:val="28"/>
                <w:cs/>
              </w:rPr>
              <w:t>784</w:t>
            </w:r>
            <w:r w:rsidRPr="00520CBD">
              <w:rPr>
                <w:rFonts w:ascii="Angsana New" w:hAnsi="Angsana New"/>
                <w:sz w:val="28"/>
                <w:szCs w:val="28"/>
              </w:rPr>
              <w:t>,</w:t>
            </w:r>
            <w:r w:rsidRPr="00520CBD">
              <w:rPr>
                <w:rFonts w:ascii="Angsana New" w:hAnsi="Angsana New"/>
                <w:sz w:val="28"/>
                <w:szCs w:val="28"/>
                <w:cs/>
              </w:rPr>
              <w:t>608</w:t>
            </w:r>
          </w:p>
        </w:tc>
        <w:tc>
          <w:tcPr>
            <w:tcW w:w="90" w:type="dxa"/>
            <w:vAlign w:val="bottom"/>
          </w:tcPr>
          <w:p w14:paraId="3BF1621F" w14:textId="77777777" w:rsidR="00B744C4" w:rsidRPr="009E051C" w:rsidRDefault="00B744C4" w:rsidP="000146E4">
            <w:pPr>
              <w:tabs>
                <w:tab w:val="decimal" w:pos="100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64E2397" w14:textId="036159DD" w:rsidR="00B744C4" w:rsidRPr="009E051C" w:rsidRDefault="00B744C4" w:rsidP="000146E4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E051C">
              <w:rPr>
                <w:rFonts w:ascii="Angsana New" w:hAnsi="Angsana New" w:hint="cs"/>
                <w:sz w:val="28"/>
                <w:szCs w:val="28"/>
              </w:rPr>
              <w:t>7,880,967</w:t>
            </w:r>
          </w:p>
        </w:tc>
        <w:tc>
          <w:tcPr>
            <w:tcW w:w="90" w:type="dxa"/>
            <w:vAlign w:val="bottom"/>
          </w:tcPr>
          <w:p w14:paraId="6EB83A02" w14:textId="77777777" w:rsidR="00B744C4" w:rsidRPr="009E051C" w:rsidRDefault="00B744C4" w:rsidP="000146E4">
            <w:pPr>
              <w:tabs>
                <w:tab w:val="decimal" w:pos="100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5" w:type="dxa"/>
            <w:vAlign w:val="bottom"/>
          </w:tcPr>
          <w:p w14:paraId="2C965CFB" w14:textId="376EC67C" w:rsidR="00B744C4" w:rsidRPr="00F75824" w:rsidRDefault="00B744C4" w:rsidP="000146E4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20CBD">
              <w:rPr>
                <w:rFonts w:ascii="Angsana New" w:hAnsi="Angsana New"/>
                <w:sz w:val="28"/>
                <w:szCs w:val="28"/>
                <w:cs/>
              </w:rPr>
              <w:t>7</w:t>
            </w:r>
            <w:r w:rsidRPr="00520CBD">
              <w:rPr>
                <w:rFonts w:ascii="Angsana New" w:hAnsi="Angsana New"/>
                <w:sz w:val="28"/>
                <w:szCs w:val="28"/>
              </w:rPr>
              <w:t>,</w:t>
            </w:r>
            <w:r w:rsidRPr="00520CBD">
              <w:rPr>
                <w:rFonts w:ascii="Angsana New" w:hAnsi="Angsana New"/>
                <w:sz w:val="28"/>
                <w:szCs w:val="28"/>
                <w:cs/>
              </w:rPr>
              <w:t>784</w:t>
            </w:r>
            <w:r w:rsidRPr="00520CBD">
              <w:rPr>
                <w:rFonts w:ascii="Angsana New" w:hAnsi="Angsana New"/>
                <w:sz w:val="28"/>
                <w:szCs w:val="28"/>
              </w:rPr>
              <w:t>,</w:t>
            </w:r>
            <w:r w:rsidRPr="00520CBD">
              <w:rPr>
                <w:rFonts w:ascii="Angsana New" w:hAnsi="Angsana New"/>
                <w:sz w:val="28"/>
                <w:szCs w:val="28"/>
                <w:cs/>
              </w:rPr>
              <w:t>608</w:t>
            </w:r>
          </w:p>
        </w:tc>
        <w:tc>
          <w:tcPr>
            <w:tcW w:w="80" w:type="dxa"/>
            <w:vAlign w:val="bottom"/>
          </w:tcPr>
          <w:p w14:paraId="1F79E593" w14:textId="77777777" w:rsidR="00B744C4" w:rsidRPr="009E051C" w:rsidRDefault="00B744C4" w:rsidP="000146E4">
            <w:pPr>
              <w:tabs>
                <w:tab w:val="decimal" w:pos="100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5" w:type="dxa"/>
            <w:vAlign w:val="bottom"/>
          </w:tcPr>
          <w:p w14:paraId="2268EA75" w14:textId="01EBFB54" w:rsidR="00B744C4" w:rsidRPr="009E051C" w:rsidRDefault="00B744C4" w:rsidP="000146E4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E051C">
              <w:rPr>
                <w:rFonts w:ascii="Angsana New" w:hAnsi="Angsana New" w:hint="cs"/>
                <w:sz w:val="28"/>
                <w:szCs w:val="28"/>
              </w:rPr>
              <w:t>7,880,967</w:t>
            </w:r>
          </w:p>
        </w:tc>
      </w:tr>
      <w:tr w:rsidR="00B744C4" w:rsidRPr="009E051C" w14:paraId="3ED6584A" w14:textId="77777777" w:rsidTr="00A4271E">
        <w:trPr>
          <w:trHeight w:val="351"/>
        </w:trPr>
        <w:tc>
          <w:tcPr>
            <w:tcW w:w="3969" w:type="dxa"/>
            <w:gridSpan w:val="2"/>
          </w:tcPr>
          <w:p w14:paraId="207BD746" w14:textId="77777777" w:rsidR="00B744C4" w:rsidRPr="00F75824" w:rsidRDefault="00B744C4" w:rsidP="00B744C4">
            <w:pPr>
              <w:tabs>
                <w:tab w:val="left" w:pos="0"/>
                <w:tab w:val="left" w:pos="360"/>
                <w:tab w:val="left" w:pos="2160"/>
              </w:tabs>
              <w:ind w:right="-383" w:firstLine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21" w:type="dxa"/>
          </w:tcPr>
          <w:p w14:paraId="49FE5559" w14:textId="77777777" w:rsidR="00B744C4" w:rsidRPr="009E051C" w:rsidRDefault="00B744C4" w:rsidP="00B744C4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D1D04A9" w14:textId="77777777" w:rsidR="00B744C4" w:rsidRPr="009E051C" w:rsidRDefault="00B744C4" w:rsidP="000146E4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vAlign w:val="bottom"/>
          </w:tcPr>
          <w:p w14:paraId="1D488C42" w14:textId="77777777" w:rsidR="00B744C4" w:rsidRPr="009E051C" w:rsidRDefault="00B744C4" w:rsidP="000146E4">
            <w:pPr>
              <w:tabs>
                <w:tab w:val="decimal" w:pos="100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33970AF" w14:textId="77777777" w:rsidR="00B744C4" w:rsidRPr="009E051C" w:rsidRDefault="00B744C4" w:rsidP="000146E4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vAlign w:val="bottom"/>
          </w:tcPr>
          <w:p w14:paraId="4DA49F99" w14:textId="77777777" w:rsidR="00B744C4" w:rsidRPr="009E051C" w:rsidRDefault="00B744C4" w:rsidP="000146E4">
            <w:pPr>
              <w:tabs>
                <w:tab w:val="decimal" w:pos="100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5" w:type="dxa"/>
            <w:vAlign w:val="bottom"/>
          </w:tcPr>
          <w:p w14:paraId="3F8B8900" w14:textId="77777777" w:rsidR="00B744C4" w:rsidRPr="009E051C" w:rsidRDefault="00B744C4" w:rsidP="000146E4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" w:type="dxa"/>
            <w:vAlign w:val="bottom"/>
          </w:tcPr>
          <w:p w14:paraId="67139C5D" w14:textId="77777777" w:rsidR="00B744C4" w:rsidRPr="009E051C" w:rsidRDefault="00B744C4" w:rsidP="000146E4">
            <w:pPr>
              <w:tabs>
                <w:tab w:val="decimal" w:pos="100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5" w:type="dxa"/>
            <w:vAlign w:val="bottom"/>
          </w:tcPr>
          <w:p w14:paraId="7662940B" w14:textId="77777777" w:rsidR="00B744C4" w:rsidRPr="009E051C" w:rsidRDefault="00B744C4" w:rsidP="000146E4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744C4" w:rsidRPr="00D72255" w14:paraId="1A7A0632" w14:textId="77777777" w:rsidTr="00A4271E">
        <w:trPr>
          <w:trHeight w:val="371"/>
        </w:trPr>
        <w:tc>
          <w:tcPr>
            <w:tcW w:w="3969" w:type="dxa"/>
            <w:gridSpan w:val="2"/>
          </w:tcPr>
          <w:p w14:paraId="06691E28" w14:textId="4076A181" w:rsidR="00B744C4" w:rsidRPr="00F75824" w:rsidRDefault="00B744C4" w:rsidP="00B744C4">
            <w:pPr>
              <w:tabs>
                <w:tab w:val="left" w:pos="0"/>
                <w:tab w:val="left" w:pos="360"/>
                <w:tab w:val="left" w:pos="2160"/>
              </w:tabs>
              <w:ind w:right="-383" w:firstLine="180"/>
              <w:rPr>
                <w:rFonts w:ascii="Angsana New" w:hAnsi="Angsana New"/>
                <w:sz w:val="28"/>
                <w:szCs w:val="28"/>
                <w:cs/>
              </w:rPr>
            </w:pPr>
            <w:r w:rsidRPr="00F75824">
              <w:rPr>
                <w:rFonts w:ascii="Angsana New" w:hAnsi="Angsana New" w:hint="cs"/>
                <w:sz w:val="28"/>
                <w:szCs w:val="28"/>
                <w:cs/>
              </w:rPr>
              <w:t>การรับรู้รายได้ตามขั้นความสำเร็จของงาน</w:t>
            </w:r>
          </w:p>
        </w:tc>
        <w:tc>
          <w:tcPr>
            <w:tcW w:w="621" w:type="dxa"/>
          </w:tcPr>
          <w:p w14:paraId="09B6A8DF" w14:textId="77777777" w:rsidR="00B744C4" w:rsidRPr="00D72255" w:rsidRDefault="00B744C4" w:rsidP="00B744C4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F79194D" w14:textId="5F873F39" w:rsidR="00B744C4" w:rsidRPr="00D72255" w:rsidRDefault="00B744C4" w:rsidP="000146E4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93A4B">
              <w:rPr>
                <w:rFonts w:ascii="Angsana New" w:hAnsi="Angsana New"/>
                <w:sz w:val="28"/>
                <w:szCs w:val="28"/>
                <w:cs/>
              </w:rPr>
              <w:t>7</w:t>
            </w:r>
            <w:r w:rsidRPr="00093A4B">
              <w:rPr>
                <w:rFonts w:ascii="Angsana New" w:hAnsi="Angsana New"/>
                <w:sz w:val="28"/>
                <w:szCs w:val="28"/>
              </w:rPr>
              <w:t>,</w:t>
            </w:r>
            <w:r w:rsidRPr="00093A4B">
              <w:rPr>
                <w:rFonts w:ascii="Angsana New" w:hAnsi="Angsana New"/>
                <w:sz w:val="28"/>
                <w:szCs w:val="28"/>
                <w:cs/>
              </w:rPr>
              <w:t>328</w:t>
            </w:r>
            <w:r w:rsidRPr="00093A4B">
              <w:rPr>
                <w:rFonts w:ascii="Angsana New" w:hAnsi="Angsana New"/>
                <w:sz w:val="28"/>
                <w:szCs w:val="28"/>
              </w:rPr>
              <w:t>,</w:t>
            </w:r>
            <w:r w:rsidRPr="00093A4B">
              <w:rPr>
                <w:rFonts w:ascii="Angsana New" w:hAnsi="Angsana New"/>
                <w:sz w:val="28"/>
                <w:szCs w:val="28"/>
                <w:cs/>
              </w:rPr>
              <w:t>52</w:t>
            </w:r>
            <w:r w:rsidR="00C41067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90" w:type="dxa"/>
            <w:vAlign w:val="bottom"/>
          </w:tcPr>
          <w:p w14:paraId="23CC71D8" w14:textId="77777777" w:rsidR="00B744C4" w:rsidRPr="00D72255" w:rsidRDefault="00B744C4" w:rsidP="000146E4">
            <w:pPr>
              <w:tabs>
                <w:tab w:val="decimal" w:pos="100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5384142" w14:textId="3731FEE8" w:rsidR="00B744C4" w:rsidRPr="00D72255" w:rsidRDefault="00B744C4" w:rsidP="000146E4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72255">
              <w:rPr>
                <w:rFonts w:ascii="Angsana New" w:hAnsi="Angsana New" w:hint="cs"/>
                <w:sz w:val="28"/>
                <w:szCs w:val="28"/>
              </w:rPr>
              <w:t>6,879,394</w:t>
            </w:r>
          </w:p>
        </w:tc>
        <w:tc>
          <w:tcPr>
            <w:tcW w:w="90" w:type="dxa"/>
            <w:vAlign w:val="bottom"/>
          </w:tcPr>
          <w:p w14:paraId="0A2C805C" w14:textId="77777777" w:rsidR="00B744C4" w:rsidRPr="00D72255" w:rsidRDefault="00B744C4" w:rsidP="000146E4">
            <w:pPr>
              <w:tabs>
                <w:tab w:val="decimal" w:pos="100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5" w:type="dxa"/>
            <w:vAlign w:val="bottom"/>
          </w:tcPr>
          <w:p w14:paraId="6844F4CE" w14:textId="07C2502F" w:rsidR="00B744C4" w:rsidRPr="00D72255" w:rsidRDefault="00B744C4" w:rsidP="000146E4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93A4B">
              <w:rPr>
                <w:rFonts w:ascii="Angsana New" w:hAnsi="Angsana New"/>
                <w:sz w:val="28"/>
                <w:szCs w:val="28"/>
                <w:cs/>
              </w:rPr>
              <w:t>7</w:t>
            </w:r>
            <w:r w:rsidRPr="00093A4B">
              <w:rPr>
                <w:rFonts w:ascii="Angsana New" w:hAnsi="Angsana New"/>
                <w:sz w:val="28"/>
                <w:szCs w:val="28"/>
              </w:rPr>
              <w:t>,</w:t>
            </w:r>
            <w:r w:rsidRPr="00093A4B">
              <w:rPr>
                <w:rFonts w:ascii="Angsana New" w:hAnsi="Angsana New"/>
                <w:sz w:val="28"/>
                <w:szCs w:val="28"/>
                <w:cs/>
              </w:rPr>
              <w:t>328</w:t>
            </w:r>
            <w:r w:rsidRPr="00093A4B">
              <w:rPr>
                <w:rFonts w:ascii="Angsana New" w:hAnsi="Angsana New"/>
                <w:sz w:val="28"/>
                <w:szCs w:val="28"/>
              </w:rPr>
              <w:t>,</w:t>
            </w:r>
            <w:r w:rsidRPr="00093A4B">
              <w:rPr>
                <w:rFonts w:ascii="Angsana New" w:hAnsi="Angsana New"/>
                <w:sz w:val="28"/>
                <w:szCs w:val="28"/>
                <w:cs/>
              </w:rPr>
              <w:t>52</w:t>
            </w:r>
            <w:r w:rsidR="00B74CBB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80" w:type="dxa"/>
            <w:vAlign w:val="bottom"/>
          </w:tcPr>
          <w:p w14:paraId="38706332" w14:textId="77777777" w:rsidR="00B744C4" w:rsidRPr="00D72255" w:rsidRDefault="00B744C4" w:rsidP="000146E4">
            <w:pPr>
              <w:tabs>
                <w:tab w:val="decimal" w:pos="100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5" w:type="dxa"/>
            <w:vAlign w:val="bottom"/>
          </w:tcPr>
          <w:p w14:paraId="4A9A3F45" w14:textId="1BE69AB6" w:rsidR="00B744C4" w:rsidRPr="00D72255" w:rsidRDefault="00B744C4" w:rsidP="000146E4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72255">
              <w:rPr>
                <w:rFonts w:ascii="Angsana New" w:hAnsi="Angsana New" w:hint="cs"/>
                <w:sz w:val="28"/>
                <w:szCs w:val="28"/>
              </w:rPr>
              <w:t>6,879,394</w:t>
            </w:r>
          </w:p>
        </w:tc>
      </w:tr>
      <w:tr w:rsidR="00B744C4" w:rsidRPr="00D72255" w14:paraId="3DA60CDF" w14:textId="77777777" w:rsidTr="00A4271E">
        <w:trPr>
          <w:trHeight w:val="386"/>
        </w:trPr>
        <w:tc>
          <w:tcPr>
            <w:tcW w:w="3969" w:type="dxa"/>
            <w:gridSpan w:val="2"/>
          </w:tcPr>
          <w:p w14:paraId="564C749E" w14:textId="1AF752FC" w:rsidR="00B744C4" w:rsidRPr="00F75824" w:rsidRDefault="00B744C4" w:rsidP="00B744C4">
            <w:pPr>
              <w:tabs>
                <w:tab w:val="clear" w:pos="454"/>
                <w:tab w:val="left" w:pos="0"/>
                <w:tab w:val="left" w:pos="360"/>
                <w:tab w:val="left" w:pos="442"/>
                <w:tab w:val="left" w:pos="2160"/>
              </w:tabs>
              <w:ind w:right="-383" w:firstLine="180"/>
              <w:rPr>
                <w:rFonts w:ascii="Angsana New" w:hAnsi="Angsana New"/>
                <w:sz w:val="28"/>
                <w:szCs w:val="28"/>
                <w:cs/>
              </w:rPr>
            </w:pPr>
            <w:r w:rsidRPr="00F75824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หัก</w:t>
            </w:r>
            <w:r w:rsidRPr="00D72255">
              <w:rPr>
                <w:rFonts w:ascii="Angsana New" w:hAnsi="Angsana New" w:hint="cs"/>
                <w:sz w:val="28"/>
                <w:szCs w:val="28"/>
                <w:u w:val="single"/>
              </w:rPr>
              <w:t>:</w:t>
            </w:r>
            <w:r w:rsidRPr="00F75824">
              <w:rPr>
                <w:rFonts w:ascii="Angsana New" w:hAnsi="Angsana New" w:hint="cs"/>
                <w:sz w:val="28"/>
                <w:szCs w:val="28"/>
                <w:cs/>
              </w:rPr>
              <w:t xml:space="preserve"> มูลค่างานบริการที่เรียกเก็บ</w:t>
            </w:r>
          </w:p>
        </w:tc>
        <w:tc>
          <w:tcPr>
            <w:tcW w:w="621" w:type="dxa"/>
          </w:tcPr>
          <w:p w14:paraId="4E22C40A" w14:textId="77777777" w:rsidR="00B744C4" w:rsidRPr="00D72255" w:rsidRDefault="00B744C4" w:rsidP="00B744C4">
            <w:pPr>
              <w:ind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6C78A07" w14:textId="7669DFCB" w:rsidR="00B744C4" w:rsidRPr="00D72255" w:rsidRDefault="00B744C4" w:rsidP="000146E4">
            <w:pPr>
              <w:ind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93A4B">
              <w:rPr>
                <w:rFonts w:ascii="Angsana New" w:hAnsi="Angsana New"/>
                <w:sz w:val="28"/>
                <w:szCs w:val="28"/>
                <w:cs/>
              </w:rPr>
              <w:t>(6</w:t>
            </w:r>
            <w:r w:rsidRPr="00093A4B">
              <w:rPr>
                <w:rFonts w:ascii="Angsana New" w:hAnsi="Angsana New"/>
                <w:sz w:val="28"/>
                <w:szCs w:val="28"/>
              </w:rPr>
              <w:t>,</w:t>
            </w:r>
            <w:r w:rsidRPr="00093A4B">
              <w:rPr>
                <w:rFonts w:ascii="Angsana New" w:hAnsi="Angsana New"/>
                <w:sz w:val="28"/>
                <w:szCs w:val="28"/>
                <w:cs/>
              </w:rPr>
              <w:t>481</w:t>
            </w:r>
            <w:r w:rsidRPr="00093A4B">
              <w:rPr>
                <w:rFonts w:ascii="Angsana New" w:hAnsi="Angsana New"/>
                <w:sz w:val="28"/>
                <w:szCs w:val="28"/>
              </w:rPr>
              <w:t>,</w:t>
            </w:r>
            <w:r w:rsidRPr="00093A4B">
              <w:rPr>
                <w:rFonts w:ascii="Angsana New" w:hAnsi="Angsana New"/>
                <w:sz w:val="28"/>
                <w:szCs w:val="28"/>
                <w:cs/>
              </w:rPr>
              <w:t>920)</w:t>
            </w:r>
          </w:p>
        </w:tc>
        <w:tc>
          <w:tcPr>
            <w:tcW w:w="90" w:type="dxa"/>
            <w:vAlign w:val="bottom"/>
          </w:tcPr>
          <w:p w14:paraId="5006F294" w14:textId="77777777" w:rsidR="00B744C4" w:rsidRPr="00D72255" w:rsidRDefault="00B744C4" w:rsidP="000146E4">
            <w:pPr>
              <w:tabs>
                <w:tab w:val="decimal" w:pos="100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594EEE8" w14:textId="4BFA5D8E" w:rsidR="00B744C4" w:rsidRPr="00D72255" w:rsidRDefault="00B744C4" w:rsidP="000146E4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72255">
              <w:rPr>
                <w:rFonts w:ascii="Angsana New" w:hAnsi="Angsana New" w:hint="cs"/>
                <w:sz w:val="28"/>
                <w:szCs w:val="28"/>
              </w:rPr>
              <w:t>(6,078,233)</w:t>
            </w:r>
          </w:p>
        </w:tc>
        <w:tc>
          <w:tcPr>
            <w:tcW w:w="90" w:type="dxa"/>
            <w:vAlign w:val="bottom"/>
          </w:tcPr>
          <w:p w14:paraId="2D9E1DA3" w14:textId="77777777" w:rsidR="00B744C4" w:rsidRPr="00D72255" w:rsidRDefault="00B744C4" w:rsidP="000146E4">
            <w:pPr>
              <w:tabs>
                <w:tab w:val="decimal" w:pos="100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  <w:vAlign w:val="bottom"/>
          </w:tcPr>
          <w:p w14:paraId="25E3CA83" w14:textId="49DC774F" w:rsidR="00B744C4" w:rsidRPr="00A8200D" w:rsidRDefault="00B744C4" w:rsidP="000146E4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93A4B">
              <w:rPr>
                <w:rFonts w:ascii="Angsana New" w:hAnsi="Angsana New"/>
                <w:sz w:val="28"/>
                <w:szCs w:val="28"/>
                <w:cs/>
              </w:rPr>
              <w:t>(6</w:t>
            </w:r>
            <w:r w:rsidRPr="00093A4B">
              <w:rPr>
                <w:rFonts w:ascii="Angsana New" w:hAnsi="Angsana New"/>
                <w:sz w:val="28"/>
                <w:szCs w:val="28"/>
              </w:rPr>
              <w:t>,</w:t>
            </w:r>
            <w:r w:rsidRPr="00093A4B">
              <w:rPr>
                <w:rFonts w:ascii="Angsana New" w:hAnsi="Angsana New"/>
                <w:sz w:val="28"/>
                <w:szCs w:val="28"/>
                <w:cs/>
              </w:rPr>
              <w:t>481</w:t>
            </w:r>
            <w:r w:rsidRPr="00093A4B">
              <w:rPr>
                <w:rFonts w:ascii="Angsana New" w:hAnsi="Angsana New"/>
                <w:sz w:val="28"/>
                <w:szCs w:val="28"/>
              </w:rPr>
              <w:t>,</w:t>
            </w:r>
            <w:r w:rsidRPr="00093A4B">
              <w:rPr>
                <w:rFonts w:ascii="Angsana New" w:hAnsi="Angsana New"/>
                <w:sz w:val="28"/>
                <w:szCs w:val="28"/>
                <w:cs/>
              </w:rPr>
              <w:t>920)</w:t>
            </w:r>
          </w:p>
        </w:tc>
        <w:tc>
          <w:tcPr>
            <w:tcW w:w="80" w:type="dxa"/>
            <w:vAlign w:val="bottom"/>
          </w:tcPr>
          <w:p w14:paraId="2EDCC454" w14:textId="77777777" w:rsidR="00B744C4" w:rsidRPr="00D72255" w:rsidRDefault="00B744C4" w:rsidP="000146E4">
            <w:pPr>
              <w:tabs>
                <w:tab w:val="decimal" w:pos="100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  <w:vAlign w:val="bottom"/>
          </w:tcPr>
          <w:p w14:paraId="6664A1F4" w14:textId="76DB66D1" w:rsidR="00B744C4" w:rsidRPr="00D72255" w:rsidRDefault="00B744C4" w:rsidP="000146E4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72255">
              <w:rPr>
                <w:rFonts w:ascii="Angsana New" w:hAnsi="Angsana New" w:hint="cs"/>
                <w:sz w:val="28"/>
                <w:szCs w:val="28"/>
              </w:rPr>
              <w:t>(6,078,233)</w:t>
            </w:r>
          </w:p>
        </w:tc>
      </w:tr>
      <w:tr w:rsidR="00B744C4" w:rsidRPr="00D72255" w14:paraId="67877B59" w14:textId="77777777" w:rsidTr="00A4271E">
        <w:trPr>
          <w:trHeight w:val="371"/>
        </w:trPr>
        <w:tc>
          <w:tcPr>
            <w:tcW w:w="3969" w:type="dxa"/>
            <w:gridSpan w:val="2"/>
          </w:tcPr>
          <w:p w14:paraId="26488AD3" w14:textId="1136561A" w:rsidR="00B744C4" w:rsidRPr="00F75824" w:rsidRDefault="00B744C4" w:rsidP="00B744C4">
            <w:pPr>
              <w:tabs>
                <w:tab w:val="left" w:pos="0"/>
                <w:tab w:val="left" w:pos="360"/>
                <w:tab w:val="left" w:pos="2160"/>
              </w:tabs>
              <w:ind w:right="-383" w:firstLine="180"/>
              <w:rPr>
                <w:rFonts w:ascii="Angsana New" w:hAnsi="Angsana New"/>
                <w:sz w:val="28"/>
                <w:szCs w:val="28"/>
                <w:cs/>
              </w:rPr>
            </w:pPr>
            <w:r w:rsidRPr="00F75824">
              <w:rPr>
                <w:rFonts w:ascii="Angsana New" w:hAnsi="Angsana New" w:hint="cs"/>
                <w:sz w:val="28"/>
                <w:szCs w:val="28"/>
                <w:cs/>
              </w:rPr>
              <w:t>รวมสินทรัพย์ที่เกิดจากสัญญา</w:t>
            </w:r>
          </w:p>
        </w:tc>
        <w:tc>
          <w:tcPr>
            <w:tcW w:w="621" w:type="dxa"/>
          </w:tcPr>
          <w:p w14:paraId="480282E4" w14:textId="77777777" w:rsidR="00B744C4" w:rsidRPr="00D72255" w:rsidRDefault="00B744C4" w:rsidP="00B744C4">
            <w:pPr>
              <w:ind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3642E2F" w14:textId="7E71E97D" w:rsidR="00B744C4" w:rsidRPr="00D72255" w:rsidRDefault="00B744C4" w:rsidP="000146E4">
            <w:pPr>
              <w:ind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60E85">
              <w:rPr>
                <w:rFonts w:ascii="Angsana New" w:hAnsi="Angsana New"/>
                <w:sz w:val="28"/>
                <w:szCs w:val="28"/>
              </w:rPr>
              <w:t>846,60</w:t>
            </w:r>
            <w:r w:rsidR="00C41067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90" w:type="dxa"/>
            <w:vAlign w:val="bottom"/>
          </w:tcPr>
          <w:p w14:paraId="554C943E" w14:textId="77777777" w:rsidR="00B744C4" w:rsidRPr="00D72255" w:rsidRDefault="00B744C4" w:rsidP="000146E4">
            <w:pPr>
              <w:tabs>
                <w:tab w:val="decimal" w:pos="100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75E00030" w14:textId="5EE3FBF5" w:rsidR="00B744C4" w:rsidRPr="00D72255" w:rsidRDefault="00B744C4" w:rsidP="000146E4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72255">
              <w:rPr>
                <w:rFonts w:ascii="Angsana New" w:hAnsi="Angsana New" w:hint="cs"/>
                <w:sz w:val="28"/>
                <w:szCs w:val="28"/>
              </w:rPr>
              <w:t>801,161</w:t>
            </w:r>
          </w:p>
        </w:tc>
        <w:tc>
          <w:tcPr>
            <w:tcW w:w="90" w:type="dxa"/>
            <w:vAlign w:val="bottom"/>
          </w:tcPr>
          <w:p w14:paraId="2D742055" w14:textId="77777777" w:rsidR="00B744C4" w:rsidRPr="00D72255" w:rsidRDefault="00B744C4" w:rsidP="000146E4">
            <w:pPr>
              <w:tabs>
                <w:tab w:val="decimal" w:pos="100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  <w:vAlign w:val="bottom"/>
          </w:tcPr>
          <w:p w14:paraId="5B09301F" w14:textId="1A094115" w:rsidR="00B744C4" w:rsidRPr="00A8200D" w:rsidRDefault="00B744C4" w:rsidP="000146E4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60E85">
              <w:rPr>
                <w:rFonts w:ascii="Angsana New" w:hAnsi="Angsana New"/>
                <w:sz w:val="28"/>
                <w:szCs w:val="28"/>
              </w:rPr>
              <w:t>846,60</w:t>
            </w:r>
            <w:r w:rsidR="00B74CBB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80" w:type="dxa"/>
            <w:vAlign w:val="bottom"/>
          </w:tcPr>
          <w:p w14:paraId="0A880DE6" w14:textId="77777777" w:rsidR="00B744C4" w:rsidRPr="00D72255" w:rsidRDefault="00B744C4" w:rsidP="000146E4">
            <w:pPr>
              <w:tabs>
                <w:tab w:val="decimal" w:pos="100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  <w:vAlign w:val="bottom"/>
          </w:tcPr>
          <w:p w14:paraId="2089F4F7" w14:textId="73D4B026" w:rsidR="00B744C4" w:rsidRPr="00D72255" w:rsidRDefault="00B744C4" w:rsidP="000146E4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72255">
              <w:rPr>
                <w:rFonts w:ascii="Angsana New" w:hAnsi="Angsana New" w:hint="cs"/>
                <w:sz w:val="28"/>
                <w:szCs w:val="28"/>
              </w:rPr>
              <w:t>801,161</w:t>
            </w:r>
          </w:p>
        </w:tc>
      </w:tr>
      <w:tr w:rsidR="00B744C4" w:rsidRPr="00D72255" w14:paraId="0553F5D5" w14:textId="77777777" w:rsidTr="00A4271E">
        <w:trPr>
          <w:trHeight w:val="386"/>
        </w:trPr>
        <w:tc>
          <w:tcPr>
            <w:tcW w:w="3969" w:type="dxa"/>
            <w:gridSpan w:val="2"/>
          </w:tcPr>
          <w:p w14:paraId="5393FA72" w14:textId="63057B7B" w:rsidR="00B744C4" w:rsidRPr="00F75824" w:rsidRDefault="00B744C4" w:rsidP="00B744C4">
            <w:pPr>
              <w:tabs>
                <w:tab w:val="left" w:pos="0"/>
                <w:tab w:val="left" w:pos="360"/>
                <w:tab w:val="left" w:pos="2160"/>
              </w:tabs>
              <w:ind w:right="-383" w:firstLine="180"/>
              <w:rPr>
                <w:rFonts w:ascii="Angsana New" w:hAnsi="Angsana New"/>
                <w:sz w:val="28"/>
                <w:szCs w:val="28"/>
                <w:cs/>
              </w:rPr>
            </w:pPr>
            <w:r w:rsidRPr="00F75824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หัก</w:t>
            </w:r>
            <w:r w:rsidRPr="00D72255">
              <w:rPr>
                <w:rFonts w:ascii="Angsana New" w:hAnsi="Angsana New" w:hint="cs"/>
                <w:sz w:val="28"/>
                <w:szCs w:val="28"/>
                <w:u w:val="single"/>
              </w:rPr>
              <w:t>:</w:t>
            </w:r>
            <w:r w:rsidRPr="00F75824">
              <w:rPr>
                <w:rFonts w:ascii="Angsana New" w:hAnsi="Angsana New" w:hint="cs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621" w:type="dxa"/>
          </w:tcPr>
          <w:p w14:paraId="6EFBBD94" w14:textId="77777777" w:rsidR="00B744C4" w:rsidRPr="00D72255" w:rsidRDefault="00B744C4" w:rsidP="00B744C4">
            <w:pPr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AA4D29F" w14:textId="70F80DD6" w:rsidR="00B744C4" w:rsidRPr="00D72255" w:rsidRDefault="00B744C4" w:rsidP="000146E4">
            <w:pPr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60E85">
              <w:rPr>
                <w:rFonts w:ascii="Angsana New" w:hAnsi="Angsana New"/>
                <w:sz w:val="28"/>
                <w:szCs w:val="28"/>
              </w:rPr>
              <w:t xml:space="preserve"> (196,104)</w:t>
            </w:r>
          </w:p>
        </w:tc>
        <w:tc>
          <w:tcPr>
            <w:tcW w:w="90" w:type="dxa"/>
            <w:vAlign w:val="bottom"/>
          </w:tcPr>
          <w:p w14:paraId="30310158" w14:textId="77777777" w:rsidR="00B744C4" w:rsidRPr="00D72255" w:rsidRDefault="00B744C4" w:rsidP="000146E4">
            <w:pPr>
              <w:tabs>
                <w:tab w:val="decimal" w:pos="100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30D4FCE" w14:textId="6B45CB01" w:rsidR="00B744C4" w:rsidRPr="00D72255" w:rsidRDefault="00B744C4" w:rsidP="000146E4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72255">
              <w:rPr>
                <w:rFonts w:ascii="Angsana New" w:hAnsi="Angsana New" w:hint="cs"/>
                <w:sz w:val="28"/>
                <w:szCs w:val="28"/>
              </w:rPr>
              <w:t>(196,104)</w:t>
            </w:r>
          </w:p>
        </w:tc>
        <w:tc>
          <w:tcPr>
            <w:tcW w:w="90" w:type="dxa"/>
            <w:vAlign w:val="bottom"/>
          </w:tcPr>
          <w:p w14:paraId="10BB6C94" w14:textId="77777777" w:rsidR="00B744C4" w:rsidRPr="00D72255" w:rsidRDefault="00B744C4" w:rsidP="000146E4">
            <w:pPr>
              <w:tabs>
                <w:tab w:val="decimal" w:pos="100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  <w:vAlign w:val="bottom"/>
          </w:tcPr>
          <w:p w14:paraId="01411BF9" w14:textId="17275EB0" w:rsidR="00B744C4" w:rsidRPr="00D72255" w:rsidRDefault="00B744C4" w:rsidP="000146E4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60E85">
              <w:rPr>
                <w:rFonts w:ascii="Angsana New" w:hAnsi="Angsana New"/>
                <w:sz w:val="28"/>
                <w:szCs w:val="28"/>
              </w:rPr>
              <w:t xml:space="preserve"> (196,104)</w:t>
            </w:r>
          </w:p>
        </w:tc>
        <w:tc>
          <w:tcPr>
            <w:tcW w:w="80" w:type="dxa"/>
            <w:vAlign w:val="bottom"/>
          </w:tcPr>
          <w:p w14:paraId="39DAC765" w14:textId="77777777" w:rsidR="00B744C4" w:rsidRPr="00D72255" w:rsidRDefault="00B744C4" w:rsidP="000146E4">
            <w:pPr>
              <w:tabs>
                <w:tab w:val="decimal" w:pos="100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  <w:vAlign w:val="bottom"/>
          </w:tcPr>
          <w:p w14:paraId="1920406B" w14:textId="7C383AD1" w:rsidR="00B744C4" w:rsidRPr="00D72255" w:rsidRDefault="00B744C4" w:rsidP="000146E4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72255">
              <w:rPr>
                <w:rFonts w:ascii="Angsana New" w:hAnsi="Angsana New" w:hint="cs"/>
                <w:sz w:val="28"/>
                <w:szCs w:val="28"/>
              </w:rPr>
              <w:t>(196,104)</w:t>
            </w:r>
          </w:p>
        </w:tc>
      </w:tr>
      <w:tr w:rsidR="00B744C4" w:rsidRPr="00D72255" w14:paraId="749A669D" w14:textId="77777777" w:rsidTr="00A4271E">
        <w:trPr>
          <w:trHeight w:val="371"/>
        </w:trPr>
        <w:tc>
          <w:tcPr>
            <w:tcW w:w="3969" w:type="dxa"/>
            <w:gridSpan w:val="2"/>
          </w:tcPr>
          <w:p w14:paraId="010A9F42" w14:textId="2CEE6C9A" w:rsidR="00B744C4" w:rsidRPr="00F75824" w:rsidRDefault="00B744C4" w:rsidP="00B744C4">
            <w:pPr>
              <w:tabs>
                <w:tab w:val="left" w:pos="0"/>
                <w:tab w:val="left" w:pos="360"/>
                <w:tab w:val="left" w:pos="2160"/>
              </w:tabs>
              <w:ind w:right="-383" w:firstLine="18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7582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621" w:type="dxa"/>
          </w:tcPr>
          <w:p w14:paraId="0F8C6745" w14:textId="77777777" w:rsidR="00B744C4" w:rsidRPr="00D72255" w:rsidRDefault="00B744C4" w:rsidP="00B744C4">
            <w:pPr>
              <w:ind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626FB4" w14:textId="03E2B6DB" w:rsidR="00B744C4" w:rsidRPr="00D72255" w:rsidRDefault="00B744C4" w:rsidP="000146E4">
            <w:pPr>
              <w:ind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60E8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650</w:t>
            </w:r>
            <w:r w:rsidRPr="00E60E85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E60E8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49</w:t>
            </w:r>
            <w:r w:rsidR="00400B21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90" w:type="dxa"/>
            <w:vAlign w:val="bottom"/>
          </w:tcPr>
          <w:p w14:paraId="1363FCC3" w14:textId="77777777" w:rsidR="00B744C4" w:rsidRPr="00D72255" w:rsidRDefault="00B744C4" w:rsidP="000146E4">
            <w:pPr>
              <w:tabs>
                <w:tab w:val="decimal" w:pos="100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E46EAF" w14:textId="175E4741" w:rsidR="00B744C4" w:rsidRPr="00D72255" w:rsidRDefault="00B744C4" w:rsidP="000146E4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72255">
              <w:rPr>
                <w:rFonts w:ascii="Angsana New" w:hAnsi="Angsana New" w:hint="cs"/>
                <w:b/>
                <w:bCs/>
                <w:sz w:val="28"/>
                <w:szCs w:val="28"/>
              </w:rPr>
              <w:t>605,057</w:t>
            </w:r>
          </w:p>
        </w:tc>
        <w:tc>
          <w:tcPr>
            <w:tcW w:w="90" w:type="dxa"/>
            <w:vAlign w:val="bottom"/>
          </w:tcPr>
          <w:p w14:paraId="3F772DB7" w14:textId="77777777" w:rsidR="00B744C4" w:rsidRPr="00D72255" w:rsidRDefault="00B744C4" w:rsidP="000146E4">
            <w:pPr>
              <w:tabs>
                <w:tab w:val="decimal" w:pos="100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21AA8F" w14:textId="0FB9D671" w:rsidR="00B744C4" w:rsidRPr="00D72255" w:rsidRDefault="00B744C4" w:rsidP="000146E4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60E8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650</w:t>
            </w:r>
            <w:r w:rsidRPr="00E60E85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E60E8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49</w:t>
            </w:r>
            <w:r w:rsidR="00B74CBB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80" w:type="dxa"/>
            <w:vAlign w:val="bottom"/>
          </w:tcPr>
          <w:p w14:paraId="58990B10" w14:textId="77777777" w:rsidR="00B744C4" w:rsidRPr="00D72255" w:rsidRDefault="00B744C4" w:rsidP="000146E4">
            <w:pPr>
              <w:tabs>
                <w:tab w:val="decimal" w:pos="100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4A39DC" w14:textId="5E43C3D6" w:rsidR="00B744C4" w:rsidRPr="00D72255" w:rsidRDefault="00B744C4" w:rsidP="000146E4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72255">
              <w:rPr>
                <w:rFonts w:ascii="Angsana New" w:hAnsi="Angsana New" w:hint="cs"/>
                <w:b/>
                <w:bCs/>
                <w:sz w:val="28"/>
                <w:szCs w:val="28"/>
              </w:rPr>
              <w:t>605,057</w:t>
            </w:r>
          </w:p>
        </w:tc>
      </w:tr>
      <w:tr w:rsidR="00B744C4" w:rsidRPr="00D72255" w14:paraId="4D13161D" w14:textId="77777777" w:rsidTr="00A4271E">
        <w:trPr>
          <w:trHeight w:val="386"/>
        </w:trPr>
        <w:tc>
          <w:tcPr>
            <w:tcW w:w="3969" w:type="dxa"/>
            <w:gridSpan w:val="2"/>
          </w:tcPr>
          <w:p w14:paraId="625F8FFE" w14:textId="38D8AA36" w:rsidR="00B744C4" w:rsidRPr="00F75824" w:rsidRDefault="00B744C4" w:rsidP="00B744C4">
            <w:pPr>
              <w:tabs>
                <w:tab w:val="left" w:pos="0"/>
                <w:tab w:val="left" w:pos="360"/>
                <w:tab w:val="left" w:pos="2160"/>
              </w:tabs>
              <w:ind w:right="-383" w:firstLine="18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7582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ลูกหนี้เงินประกันผลงาน</w:t>
            </w:r>
          </w:p>
        </w:tc>
        <w:tc>
          <w:tcPr>
            <w:tcW w:w="621" w:type="dxa"/>
          </w:tcPr>
          <w:p w14:paraId="0723F6E4" w14:textId="77777777" w:rsidR="00B744C4" w:rsidRPr="008052D3" w:rsidRDefault="00B744C4" w:rsidP="00B744C4">
            <w:pPr>
              <w:ind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9C346B9" w14:textId="323ADA0B" w:rsidR="00B744C4" w:rsidRPr="008052D3" w:rsidRDefault="00B744C4" w:rsidP="000146E4">
            <w:pPr>
              <w:ind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60E8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128</w:t>
            </w:r>
            <w:r w:rsidRPr="00E60E85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E60E8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480</w:t>
            </w:r>
          </w:p>
        </w:tc>
        <w:tc>
          <w:tcPr>
            <w:tcW w:w="90" w:type="dxa"/>
            <w:vAlign w:val="bottom"/>
          </w:tcPr>
          <w:p w14:paraId="237CDC09" w14:textId="77777777" w:rsidR="00B744C4" w:rsidRPr="008052D3" w:rsidRDefault="00B744C4" w:rsidP="000146E4">
            <w:pPr>
              <w:tabs>
                <w:tab w:val="decimal" w:pos="100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811FAEC" w14:textId="355C79C9" w:rsidR="00B744C4" w:rsidRPr="008052D3" w:rsidRDefault="00B744C4" w:rsidP="000146E4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052D3">
              <w:rPr>
                <w:rFonts w:ascii="Angsana New" w:hAnsi="Angsana New" w:hint="cs"/>
                <w:b/>
                <w:bCs/>
                <w:sz w:val="28"/>
                <w:szCs w:val="28"/>
              </w:rPr>
              <w:t>188,888</w:t>
            </w:r>
          </w:p>
        </w:tc>
        <w:tc>
          <w:tcPr>
            <w:tcW w:w="90" w:type="dxa"/>
            <w:vAlign w:val="bottom"/>
          </w:tcPr>
          <w:p w14:paraId="34D3E54F" w14:textId="77777777" w:rsidR="00B744C4" w:rsidRPr="008052D3" w:rsidRDefault="00B744C4" w:rsidP="000146E4">
            <w:pPr>
              <w:tabs>
                <w:tab w:val="decimal" w:pos="100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5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010DCAB" w14:textId="111C38AE" w:rsidR="00B744C4" w:rsidRPr="008052D3" w:rsidRDefault="00B744C4" w:rsidP="000146E4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60E8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128</w:t>
            </w:r>
            <w:r w:rsidRPr="00E60E85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E60E8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480</w:t>
            </w:r>
          </w:p>
        </w:tc>
        <w:tc>
          <w:tcPr>
            <w:tcW w:w="80" w:type="dxa"/>
            <w:vAlign w:val="bottom"/>
          </w:tcPr>
          <w:p w14:paraId="61EE6536" w14:textId="77777777" w:rsidR="00B744C4" w:rsidRPr="008052D3" w:rsidRDefault="00B744C4" w:rsidP="000146E4">
            <w:pPr>
              <w:tabs>
                <w:tab w:val="decimal" w:pos="100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5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1ADA156" w14:textId="5B859A43" w:rsidR="00B744C4" w:rsidRPr="008052D3" w:rsidRDefault="00B744C4" w:rsidP="000146E4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052D3">
              <w:rPr>
                <w:rFonts w:ascii="Angsana New" w:hAnsi="Angsana New" w:hint="cs"/>
                <w:b/>
                <w:bCs/>
                <w:sz w:val="28"/>
                <w:szCs w:val="28"/>
              </w:rPr>
              <w:t>188,888</w:t>
            </w:r>
          </w:p>
        </w:tc>
      </w:tr>
      <w:tr w:rsidR="00B744C4" w:rsidRPr="00D72255" w14:paraId="1FDB186F" w14:textId="77777777" w:rsidTr="00A4271E">
        <w:trPr>
          <w:trHeight w:val="386"/>
        </w:trPr>
        <w:tc>
          <w:tcPr>
            <w:tcW w:w="3969" w:type="dxa"/>
            <w:gridSpan w:val="2"/>
          </w:tcPr>
          <w:p w14:paraId="0D410654" w14:textId="6994DD89" w:rsidR="00B744C4" w:rsidRPr="00F75824" w:rsidRDefault="00B744C4" w:rsidP="00B744C4">
            <w:pPr>
              <w:tabs>
                <w:tab w:val="left" w:pos="0"/>
                <w:tab w:val="left" w:pos="360"/>
                <w:tab w:val="left" w:pos="2160"/>
              </w:tabs>
              <w:ind w:right="-383" w:firstLine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21" w:type="dxa"/>
          </w:tcPr>
          <w:p w14:paraId="129C7CB7" w14:textId="77777777" w:rsidR="00B744C4" w:rsidRPr="00D72255" w:rsidRDefault="00B744C4" w:rsidP="00B744C4">
            <w:pPr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186934CD" w14:textId="77777777" w:rsidR="00B744C4" w:rsidRPr="00D72255" w:rsidRDefault="00B744C4" w:rsidP="000146E4">
            <w:pPr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vAlign w:val="bottom"/>
          </w:tcPr>
          <w:p w14:paraId="171B586B" w14:textId="77777777" w:rsidR="00B744C4" w:rsidRPr="00D72255" w:rsidRDefault="00B744C4" w:rsidP="000146E4">
            <w:pPr>
              <w:tabs>
                <w:tab w:val="decimal" w:pos="100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0F1BC057" w14:textId="77777777" w:rsidR="00B744C4" w:rsidRPr="00D72255" w:rsidRDefault="00B744C4" w:rsidP="000146E4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vAlign w:val="bottom"/>
          </w:tcPr>
          <w:p w14:paraId="36AE7750" w14:textId="77777777" w:rsidR="00B744C4" w:rsidRPr="00D72255" w:rsidRDefault="00B744C4" w:rsidP="000146E4">
            <w:pPr>
              <w:tabs>
                <w:tab w:val="decimal" w:pos="100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5" w:type="dxa"/>
            <w:tcBorders>
              <w:top w:val="double" w:sz="4" w:space="0" w:color="auto"/>
            </w:tcBorders>
            <w:vAlign w:val="bottom"/>
          </w:tcPr>
          <w:p w14:paraId="5E240A42" w14:textId="77777777" w:rsidR="00B744C4" w:rsidRPr="00D72255" w:rsidRDefault="00B744C4" w:rsidP="000146E4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" w:type="dxa"/>
            <w:vAlign w:val="bottom"/>
          </w:tcPr>
          <w:p w14:paraId="27AA69C8" w14:textId="77777777" w:rsidR="00B744C4" w:rsidRPr="00D72255" w:rsidRDefault="00B744C4" w:rsidP="000146E4">
            <w:pPr>
              <w:tabs>
                <w:tab w:val="decimal" w:pos="100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5" w:type="dxa"/>
            <w:tcBorders>
              <w:top w:val="double" w:sz="4" w:space="0" w:color="auto"/>
            </w:tcBorders>
            <w:vAlign w:val="bottom"/>
          </w:tcPr>
          <w:p w14:paraId="4FA8F566" w14:textId="3C325213" w:rsidR="00B744C4" w:rsidRPr="00D72255" w:rsidRDefault="00B744C4" w:rsidP="000146E4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744C4" w:rsidRPr="00D72255" w14:paraId="5084B569" w14:textId="77777777" w:rsidTr="00A4271E">
        <w:trPr>
          <w:trHeight w:val="386"/>
        </w:trPr>
        <w:tc>
          <w:tcPr>
            <w:tcW w:w="3969" w:type="dxa"/>
            <w:gridSpan w:val="2"/>
            <w:vAlign w:val="bottom"/>
          </w:tcPr>
          <w:p w14:paraId="0A9E8806" w14:textId="77777777" w:rsidR="00B744C4" w:rsidRPr="00F75824" w:rsidRDefault="00B744C4" w:rsidP="00B744C4">
            <w:pPr>
              <w:tabs>
                <w:tab w:val="left" w:pos="0"/>
                <w:tab w:val="left" w:pos="360"/>
                <w:tab w:val="left" w:pos="2160"/>
              </w:tabs>
              <w:ind w:right="-383" w:firstLine="180"/>
              <w:rPr>
                <w:rFonts w:ascii="Angsana New" w:hAnsi="Angsana New"/>
                <w:sz w:val="28"/>
                <w:szCs w:val="28"/>
                <w:cs/>
              </w:rPr>
            </w:pPr>
            <w:r w:rsidRPr="00F7582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หนี้สินที่เกิดจากสัญญา</w:t>
            </w:r>
          </w:p>
        </w:tc>
        <w:tc>
          <w:tcPr>
            <w:tcW w:w="621" w:type="dxa"/>
          </w:tcPr>
          <w:p w14:paraId="7ED4FBBC" w14:textId="77777777" w:rsidR="00B744C4" w:rsidRPr="00D72255" w:rsidRDefault="00B744C4" w:rsidP="00B744C4">
            <w:pPr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BCA45EB" w14:textId="77777777" w:rsidR="00B744C4" w:rsidRPr="00D72255" w:rsidRDefault="00B744C4" w:rsidP="000146E4">
            <w:pPr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vAlign w:val="bottom"/>
          </w:tcPr>
          <w:p w14:paraId="29E9347F" w14:textId="77777777" w:rsidR="00B744C4" w:rsidRPr="00D72255" w:rsidRDefault="00B744C4" w:rsidP="000146E4">
            <w:pPr>
              <w:tabs>
                <w:tab w:val="decimal" w:pos="100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28FA3BB" w14:textId="77777777" w:rsidR="00B744C4" w:rsidRPr="00D72255" w:rsidRDefault="00B744C4" w:rsidP="000146E4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vAlign w:val="bottom"/>
          </w:tcPr>
          <w:p w14:paraId="0B893499" w14:textId="77777777" w:rsidR="00B744C4" w:rsidRPr="00D72255" w:rsidRDefault="00B744C4" w:rsidP="000146E4">
            <w:pPr>
              <w:tabs>
                <w:tab w:val="decimal" w:pos="100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5" w:type="dxa"/>
            <w:vAlign w:val="bottom"/>
          </w:tcPr>
          <w:p w14:paraId="29B38835" w14:textId="77777777" w:rsidR="00B744C4" w:rsidRPr="00D72255" w:rsidRDefault="00B744C4" w:rsidP="000146E4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" w:type="dxa"/>
            <w:vAlign w:val="bottom"/>
          </w:tcPr>
          <w:p w14:paraId="677D1CB0" w14:textId="77777777" w:rsidR="00B744C4" w:rsidRPr="00D72255" w:rsidRDefault="00B744C4" w:rsidP="000146E4">
            <w:pPr>
              <w:tabs>
                <w:tab w:val="decimal" w:pos="100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5" w:type="dxa"/>
            <w:vAlign w:val="bottom"/>
          </w:tcPr>
          <w:p w14:paraId="45C2780F" w14:textId="77777777" w:rsidR="00B744C4" w:rsidRPr="00D72255" w:rsidRDefault="00B744C4" w:rsidP="000146E4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86E9B" w:rsidRPr="00D72255" w14:paraId="75A7CE6A" w14:textId="77777777" w:rsidTr="00A4271E">
        <w:trPr>
          <w:trHeight w:val="386"/>
        </w:trPr>
        <w:tc>
          <w:tcPr>
            <w:tcW w:w="3969" w:type="dxa"/>
            <w:gridSpan w:val="2"/>
            <w:vAlign w:val="bottom"/>
          </w:tcPr>
          <w:p w14:paraId="0E304E72" w14:textId="77777777" w:rsidR="00F86E9B" w:rsidRPr="00F75824" w:rsidRDefault="00F86E9B" w:rsidP="00F86E9B">
            <w:pPr>
              <w:tabs>
                <w:tab w:val="left" w:pos="0"/>
                <w:tab w:val="left" w:pos="360"/>
                <w:tab w:val="left" w:pos="2160"/>
              </w:tabs>
              <w:ind w:right="-383" w:firstLine="180"/>
              <w:rPr>
                <w:rFonts w:ascii="Angsana New" w:hAnsi="Angsana New"/>
                <w:sz w:val="28"/>
                <w:szCs w:val="28"/>
                <w:cs/>
              </w:rPr>
            </w:pPr>
            <w:r w:rsidRPr="00F75824">
              <w:rPr>
                <w:rFonts w:ascii="Angsana New" w:hAnsi="Angsana New" w:hint="cs"/>
                <w:sz w:val="28"/>
                <w:szCs w:val="28"/>
                <w:cs/>
              </w:rPr>
              <w:t>มูลค่างานตามสัญญา</w:t>
            </w:r>
          </w:p>
        </w:tc>
        <w:tc>
          <w:tcPr>
            <w:tcW w:w="621" w:type="dxa"/>
          </w:tcPr>
          <w:p w14:paraId="6E3E21F6" w14:textId="77777777" w:rsidR="00F86E9B" w:rsidRPr="00D72255" w:rsidRDefault="00F86E9B" w:rsidP="00F86E9B">
            <w:pPr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0A9BD32" w14:textId="11867187" w:rsidR="00F86E9B" w:rsidRPr="00D72255" w:rsidRDefault="00F86E9B" w:rsidP="000146E4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21CE0">
              <w:rPr>
                <w:rFonts w:ascii="Angsana New" w:hAnsi="Angsana New"/>
                <w:sz w:val="28"/>
                <w:szCs w:val="28"/>
                <w:cs/>
              </w:rPr>
              <w:t>3</w:t>
            </w:r>
            <w:r w:rsidRPr="00921CE0">
              <w:rPr>
                <w:rFonts w:ascii="Angsana New" w:hAnsi="Angsana New"/>
                <w:sz w:val="28"/>
                <w:szCs w:val="28"/>
              </w:rPr>
              <w:t>,</w:t>
            </w:r>
            <w:r w:rsidRPr="00921CE0">
              <w:rPr>
                <w:rFonts w:ascii="Angsana New" w:hAnsi="Angsana New"/>
                <w:sz w:val="28"/>
                <w:szCs w:val="28"/>
                <w:cs/>
              </w:rPr>
              <w:t>968</w:t>
            </w:r>
            <w:r w:rsidRPr="00921CE0">
              <w:rPr>
                <w:rFonts w:ascii="Angsana New" w:hAnsi="Angsana New"/>
                <w:sz w:val="28"/>
                <w:szCs w:val="28"/>
              </w:rPr>
              <w:t>,</w:t>
            </w:r>
            <w:r w:rsidRPr="00921CE0">
              <w:rPr>
                <w:rFonts w:ascii="Angsana New" w:hAnsi="Angsana New"/>
                <w:sz w:val="28"/>
                <w:szCs w:val="28"/>
                <w:cs/>
              </w:rPr>
              <w:t>640</w:t>
            </w:r>
          </w:p>
        </w:tc>
        <w:tc>
          <w:tcPr>
            <w:tcW w:w="90" w:type="dxa"/>
            <w:vAlign w:val="bottom"/>
          </w:tcPr>
          <w:p w14:paraId="6ACC177B" w14:textId="77777777" w:rsidR="00F86E9B" w:rsidRPr="00D72255" w:rsidRDefault="00F86E9B" w:rsidP="000146E4">
            <w:pPr>
              <w:tabs>
                <w:tab w:val="decimal" w:pos="100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2ADAE3D" w14:textId="77777777" w:rsidR="00F86E9B" w:rsidRPr="00D72255" w:rsidRDefault="00F86E9B" w:rsidP="000146E4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72255">
              <w:rPr>
                <w:rFonts w:ascii="Angsana New" w:hAnsi="Angsana New" w:hint="cs"/>
                <w:sz w:val="28"/>
                <w:szCs w:val="28"/>
              </w:rPr>
              <w:t>2,874,229</w:t>
            </w:r>
          </w:p>
        </w:tc>
        <w:tc>
          <w:tcPr>
            <w:tcW w:w="90" w:type="dxa"/>
            <w:vAlign w:val="bottom"/>
          </w:tcPr>
          <w:p w14:paraId="4C022B02" w14:textId="77777777" w:rsidR="00F86E9B" w:rsidRPr="00D72255" w:rsidRDefault="00F86E9B" w:rsidP="000146E4">
            <w:pPr>
              <w:tabs>
                <w:tab w:val="decimal" w:pos="100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5" w:type="dxa"/>
            <w:vAlign w:val="bottom"/>
          </w:tcPr>
          <w:p w14:paraId="0A38C532" w14:textId="47877491" w:rsidR="00F86E9B" w:rsidRPr="00D72255" w:rsidRDefault="00F86E9B" w:rsidP="000146E4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21CE0">
              <w:rPr>
                <w:rFonts w:ascii="Angsana New" w:hAnsi="Angsana New"/>
                <w:sz w:val="28"/>
                <w:szCs w:val="28"/>
                <w:cs/>
              </w:rPr>
              <w:t>3</w:t>
            </w:r>
            <w:r w:rsidRPr="00921CE0">
              <w:rPr>
                <w:rFonts w:ascii="Angsana New" w:hAnsi="Angsana New"/>
                <w:sz w:val="28"/>
                <w:szCs w:val="28"/>
              </w:rPr>
              <w:t>,</w:t>
            </w:r>
            <w:r w:rsidRPr="00921CE0">
              <w:rPr>
                <w:rFonts w:ascii="Angsana New" w:hAnsi="Angsana New"/>
                <w:sz w:val="28"/>
                <w:szCs w:val="28"/>
                <w:cs/>
              </w:rPr>
              <w:t>968</w:t>
            </w:r>
            <w:r w:rsidRPr="00921CE0">
              <w:rPr>
                <w:rFonts w:ascii="Angsana New" w:hAnsi="Angsana New"/>
                <w:sz w:val="28"/>
                <w:szCs w:val="28"/>
              </w:rPr>
              <w:t>,</w:t>
            </w:r>
            <w:r w:rsidRPr="00921CE0">
              <w:rPr>
                <w:rFonts w:ascii="Angsana New" w:hAnsi="Angsana New"/>
                <w:sz w:val="28"/>
                <w:szCs w:val="28"/>
                <w:cs/>
              </w:rPr>
              <w:t>640</w:t>
            </w:r>
          </w:p>
        </w:tc>
        <w:tc>
          <w:tcPr>
            <w:tcW w:w="80" w:type="dxa"/>
            <w:vAlign w:val="bottom"/>
          </w:tcPr>
          <w:p w14:paraId="3EF1BDFF" w14:textId="77777777" w:rsidR="00F86E9B" w:rsidRPr="00D72255" w:rsidRDefault="00F86E9B" w:rsidP="000146E4">
            <w:pPr>
              <w:tabs>
                <w:tab w:val="decimal" w:pos="100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5" w:type="dxa"/>
            <w:vAlign w:val="bottom"/>
          </w:tcPr>
          <w:p w14:paraId="5B12A744" w14:textId="77777777" w:rsidR="00F86E9B" w:rsidRPr="00D72255" w:rsidRDefault="00F86E9B" w:rsidP="000146E4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72255">
              <w:rPr>
                <w:rFonts w:ascii="Angsana New" w:hAnsi="Angsana New" w:hint="cs"/>
                <w:sz w:val="28"/>
                <w:szCs w:val="28"/>
              </w:rPr>
              <w:t>2,874,229</w:t>
            </w:r>
          </w:p>
        </w:tc>
      </w:tr>
      <w:tr w:rsidR="00F86E9B" w:rsidRPr="00D72255" w14:paraId="7E98EB7B" w14:textId="77777777" w:rsidTr="00A4271E">
        <w:trPr>
          <w:trHeight w:val="225"/>
        </w:trPr>
        <w:tc>
          <w:tcPr>
            <w:tcW w:w="3969" w:type="dxa"/>
            <w:gridSpan w:val="2"/>
            <w:vAlign w:val="bottom"/>
          </w:tcPr>
          <w:p w14:paraId="41A6BC3B" w14:textId="77777777" w:rsidR="00F86E9B" w:rsidRPr="00F75824" w:rsidRDefault="00F86E9B" w:rsidP="00F86E9B">
            <w:pPr>
              <w:tabs>
                <w:tab w:val="left" w:pos="0"/>
                <w:tab w:val="left" w:pos="360"/>
                <w:tab w:val="left" w:pos="2160"/>
              </w:tabs>
              <w:ind w:right="-383" w:firstLine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21" w:type="dxa"/>
          </w:tcPr>
          <w:p w14:paraId="349009DD" w14:textId="77777777" w:rsidR="00F86E9B" w:rsidRPr="00D72255" w:rsidRDefault="00F86E9B" w:rsidP="00F86E9B">
            <w:pPr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4D72261" w14:textId="77777777" w:rsidR="00F86E9B" w:rsidRPr="00D34904" w:rsidRDefault="00F86E9B" w:rsidP="000146E4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vAlign w:val="bottom"/>
          </w:tcPr>
          <w:p w14:paraId="1C4E9478" w14:textId="77777777" w:rsidR="00F86E9B" w:rsidRPr="00D72255" w:rsidRDefault="00F86E9B" w:rsidP="000146E4">
            <w:pPr>
              <w:tabs>
                <w:tab w:val="decimal" w:pos="100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DA28009" w14:textId="77777777" w:rsidR="00F86E9B" w:rsidRPr="00D72255" w:rsidRDefault="00F86E9B" w:rsidP="000146E4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vAlign w:val="bottom"/>
          </w:tcPr>
          <w:p w14:paraId="2E1694D7" w14:textId="77777777" w:rsidR="00F86E9B" w:rsidRPr="00D72255" w:rsidRDefault="00F86E9B" w:rsidP="000146E4">
            <w:pPr>
              <w:tabs>
                <w:tab w:val="decimal" w:pos="100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5" w:type="dxa"/>
            <w:vAlign w:val="bottom"/>
          </w:tcPr>
          <w:p w14:paraId="3358BF18" w14:textId="77777777" w:rsidR="00F86E9B" w:rsidRPr="007D29ED" w:rsidRDefault="00F86E9B" w:rsidP="000146E4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" w:type="dxa"/>
            <w:vAlign w:val="bottom"/>
          </w:tcPr>
          <w:p w14:paraId="6EA7BE07" w14:textId="77777777" w:rsidR="00F86E9B" w:rsidRPr="00D72255" w:rsidRDefault="00F86E9B" w:rsidP="000146E4">
            <w:pPr>
              <w:tabs>
                <w:tab w:val="decimal" w:pos="100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5" w:type="dxa"/>
            <w:vAlign w:val="bottom"/>
          </w:tcPr>
          <w:p w14:paraId="3432093B" w14:textId="77777777" w:rsidR="00F86E9B" w:rsidRPr="00D72255" w:rsidRDefault="00F86E9B" w:rsidP="000146E4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86E9B" w:rsidRPr="00D72255" w14:paraId="628C7A42" w14:textId="77777777" w:rsidTr="00A4271E">
        <w:trPr>
          <w:trHeight w:val="386"/>
        </w:trPr>
        <w:tc>
          <w:tcPr>
            <w:tcW w:w="3969" w:type="dxa"/>
            <w:gridSpan w:val="2"/>
            <w:vAlign w:val="bottom"/>
          </w:tcPr>
          <w:p w14:paraId="4B8EBFB9" w14:textId="77777777" w:rsidR="00F86E9B" w:rsidRPr="00F75824" w:rsidRDefault="00F86E9B" w:rsidP="00F86E9B">
            <w:pPr>
              <w:tabs>
                <w:tab w:val="left" w:pos="0"/>
                <w:tab w:val="left" w:pos="360"/>
                <w:tab w:val="left" w:pos="2160"/>
              </w:tabs>
              <w:ind w:right="-383" w:firstLine="180"/>
              <w:rPr>
                <w:rFonts w:ascii="Angsana New" w:hAnsi="Angsana New"/>
                <w:sz w:val="28"/>
                <w:szCs w:val="28"/>
                <w:cs/>
              </w:rPr>
            </w:pPr>
            <w:r w:rsidRPr="00F75824">
              <w:rPr>
                <w:rFonts w:ascii="Angsana New" w:hAnsi="Angsana New" w:hint="cs"/>
                <w:sz w:val="28"/>
                <w:szCs w:val="28"/>
                <w:cs/>
              </w:rPr>
              <w:t>มูลค่างานที่เรียกเก็บ</w:t>
            </w:r>
          </w:p>
        </w:tc>
        <w:tc>
          <w:tcPr>
            <w:tcW w:w="621" w:type="dxa"/>
          </w:tcPr>
          <w:p w14:paraId="3E5E07BB" w14:textId="77777777" w:rsidR="00F86E9B" w:rsidRPr="00D72255" w:rsidRDefault="00F86E9B" w:rsidP="00F86E9B">
            <w:pPr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85B5D83" w14:textId="6DBE0F72" w:rsidR="00F86E9B" w:rsidRPr="00D72255" w:rsidRDefault="00F86E9B" w:rsidP="000146E4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21CE0">
              <w:rPr>
                <w:rFonts w:ascii="Angsana New" w:hAnsi="Angsana New"/>
                <w:sz w:val="28"/>
                <w:szCs w:val="28"/>
                <w:cs/>
              </w:rPr>
              <w:t>3</w:t>
            </w:r>
            <w:r w:rsidRPr="00921CE0">
              <w:rPr>
                <w:rFonts w:ascii="Angsana New" w:hAnsi="Angsana New"/>
                <w:sz w:val="28"/>
                <w:szCs w:val="28"/>
              </w:rPr>
              <w:t>,</w:t>
            </w:r>
            <w:r w:rsidRPr="00921CE0">
              <w:rPr>
                <w:rFonts w:ascii="Angsana New" w:hAnsi="Angsana New"/>
                <w:sz w:val="28"/>
                <w:szCs w:val="28"/>
                <w:cs/>
              </w:rPr>
              <w:t>381</w:t>
            </w:r>
            <w:r w:rsidRPr="00921CE0">
              <w:rPr>
                <w:rFonts w:ascii="Angsana New" w:hAnsi="Angsana New"/>
                <w:sz w:val="28"/>
                <w:szCs w:val="28"/>
              </w:rPr>
              <w:t>,</w:t>
            </w:r>
            <w:r w:rsidRPr="00921CE0">
              <w:rPr>
                <w:rFonts w:ascii="Angsana New" w:hAnsi="Angsana New"/>
                <w:sz w:val="28"/>
                <w:szCs w:val="28"/>
                <w:cs/>
              </w:rPr>
              <w:t>183</w:t>
            </w:r>
          </w:p>
        </w:tc>
        <w:tc>
          <w:tcPr>
            <w:tcW w:w="90" w:type="dxa"/>
            <w:vAlign w:val="bottom"/>
          </w:tcPr>
          <w:p w14:paraId="241F367F" w14:textId="77777777" w:rsidR="00F86E9B" w:rsidRPr="00D72255" w:rsidRDefault="00F86E9B" w:rsidP="000146E4">
            <w:pPr>
              <w:tabs>
                <w:tab w:val="decimal" w:pos="100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C7A59B0" w14:textId="77777777" w:rsidR="00F86E9B" w:rsidRPr="00D72255" w:rsidRDefault="00F86E9B" w:rsidP="000146E4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72255">
              <w:rPr>
                <w:rFonts w:ascii="Angsana New" w:hAnsi="Angsana New" w:hint="cs"/>
                <w:sz w:val="28"/>
                <w:szCs w:val="28"/>
              </w:rPr>
              <w:t>2,043,498</w:t>
            </w:r>
          </w:p>
        </w:tc>
        <w:tc>
          <w:tcPr>
            <w:tcW w:w="90" w:type="dxa"/>
            <w:vAlign w:val="bottom"/>
          </w:tcPr>
          <w:p w14:paraId="5CCF8D94" w14:textId="77777777" w:rsidR="00F86E9B" w:rsidRPr="00D72255" w:rsidRDefault="00F86E9B" w:rsidP="000146E4">
            <w:pPr>
              <w:tabs>
                <w:tab w:val="decimal" w:pos="100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5" w:type="dxa"/>
            <w:vAlign w:val="bottom"/>
          </w:tcPr>
          <w:p w14:paraId="21773C09" w14:textId="13785A81" w:rsidR="00F86E9B" w:rsidRPr="00D72255" w:rsidRDefault="00F86E9B" w:rsidP="000146E4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21CE0">
              <w:rPr>
                <w:rFonts w:ascii="Angsana New" w:hAnsi="Angsana New"/>
                <w:sz w:val="28"/>
                <w:szCs w:val="28"/>
                <w:cs/>
              </w:rPr>
              <w:t>3</w:t>
            </w:r>
            <w:r w:rsidRPr="00921CE0">
              <w:rPr>
                <w:rFonts w:ascii="Angsana New" w:hAnsi="Angsana New"/>
                <w:sz w:val="28"/>
                <w:szCs w:val="28"/>
              </w:rPr>
              <w:t>,</w:t>
            </w:r>
            <w:r w:rsidRPr="00921CE0">
              <w:rPr>
                <w:rFonts w:ascii="Angsana New" w:hAnsi="Angsana New"/>
                <w:sz w:val="28"/>
                <w:szCs w:val="28"/>
                <w:cs/>
              </w:rPr>
              <w:t>381</w:t>
            </w:r>
            <w:r w:rsidRPr="00921CE0">
              <w:rPr>
                <w:rFonts w:ascii="Angsana New" w:hAnsi="Angsana New"/>
                <w:sz w:val="28"/>
                <w:szCs w:val="28"/>
              </w:rPr>
              <w:t>,</w:t>
            </w:r>
            <w:r w:rsidRPr="00921CE0">
              <w:rPr>
                <w:rFonts w:ascii="Angsana New" w:hAnsi="Angsana New"/>
                <w:sz w:val="28"/>
                <w:szCs w:val="28"/>
                <w:cs/>
              </w:rPr>
              <w:t>183</w:t>
            </w:r>
          </w:p>
        </w:tc>
        <w:tc>
          <w:tcPr>
            <w:tcW w:w="80" w:type="dxa"/>
            <w:vAlign w:val="bottom"/>
          </w:tcPr>
          <w:p w14:paraId="7646F3DE" w14:textId="77777777" w:rsidR="00F86E9B" w:rsidRPr="00D72255" w:rsidRDefault="00F86E9B" w:rsidP="000146E4">
            <w:pPr>
              <w:tabs>
                <w:tab w:val="decimal" w:pos="100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5" w:type="dxa"/>
            <w:vAlign w:val="bottom"/>
          </w:tcPr>
          <w:p w14:paraId="1B067A3F" w14:textId="77777777" w:rsidR="00F86E9B" w:rsidRPr="00D72255" w:rsidRDefault="00F86E9B" w:rsidP="000146E4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72255">
              <w:rPr>
                <w:rFonts w:ascii="Angsana New" w:hAnsi="Angsana New" w:hint="cs"/>
                <w:sz w:val="28"/>
                <w:szCs w:val="28"/>
              </w:rPr>
              <w:t>2,043,498</w:t>
            </w:r>
          </w:p>
        </w:tc>
      </w:tr>
      <w:tr w:rsidR="00F86E9B" w:rsidRPr="00D72255" w14:paraId="5540324D" w14:textId="77777777" w:rsidTr="00A4271E">
        <w:trPr>
          <w:trHeight w:val="386"/>
        </w:trPr>
        <w:tc>
          <w:tcPr>
            <w:tcW w:w="3969" w:type="dxa"/>
            <w:gridSpan w:val="2"/>
            <w:vAlign w:val="bottom"/>
          </w:tcPr>
          <w:p w14:paraId="423B18BB" w14:textId="77777777" w:rsidR="00F86E9B" w:rsidRPr="00F75824" w:rsidRDefault="00F86E9B" w:rsidP="00F86E9B">
            <w:pPr>
              <w:tabs>
                <w:tab w:val="left" w:pos="0"/>
                <w:tab w:val="left" w:pos="360"/>
                <w:tab w:val="left" w:pos="2160"/>
              </w:tabs>
              <w:ind w:right="-383" w:firstLine="180"/>
              <w:rPr>
                <w:rFonts w:ascii="Angsana New" w:hAnsi="Angsana New"/>
                <w:sz w:val="28"/>
                <w:szCs w:val="28"/>
                <w:cs/>
              </w:rPr>
            </w:pPr>
            <w:r w:rsidRPr="00F75824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หัก</w:t>
            </w:r>
            <w:r w:rsidRPr="00D72255">
              <w:rPr>
                <w:rFonts w:ascii="Angsana New" w:hAnsi="Angsana New" w:hint="cs"/>
                <w:sz w:val="28"/>
                <w:szCs w:val="28"/>
                <w:u w:val="single"/>
              </w:rPr>
              <w:t>:</w:t>
            </w:r>
            <w:r w:rsidRPr="00D72255">
              <w:rPr>
                <w:rFonts w:ascii="Angsana New" w:hAnsi="Angsana New" w:hint="cs"/>
                <w:sz w:val="28"/>
                <w:szCs w:val="28"/>
              </w:rPr>
              <w:t xml:space="preserve">  </w:t>
            </w:r>
            <w:r w:rsidRPr="00F75824">
              <w:rPr>
                <w:rFonts w:ascii="Angsana New" w:hAnsi="Angsana New" w:hint="cs"/>
                <w:sz w:val="28"/>
                <w:szCs w:val="28"/>
                <w:cs/>
              </w:rPr>
              <w:t>การรับรู้รายได้ตามขั้นความสำเร็จของงาน</w:t>
            </w:r>
          </w:p>
        </w:tc>
        <w:tc>
          <w:tcPr>
            <w:tcW w:w="621" w:type="dxa"/>
          </w:tcPr>
          <w:p w14:paraId="7030A735" w14:textId="77777777" w:rsidR="00F86E9B" w:rsidRPr="00D72255" w:rsidRDefault="00F86E9B" w:rsidP="00F86E9B">
            <w:pPr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58B7DF7" w14:textId="2F638C97" w:rsidR="00F86E9B" w:rsidRPr="00D72255" w:rsidRDefault="00F86E9B" w:rsidP="000146E4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21CE0">
              <w:rPr>
                <w:rFonts w:ascii="Angsana New" w:hAnsi="Angsana New"/>
                <w:sz w:val="28"/>
                <w:szCs w:val="28"/>
                <w:cs/>
              </w:rPr>
              <w:t>(2</w:t>
            </w:r>
            <w:r w:rsidRPr="00921CE0">
              <w:rPr>
                <w:rFonts w:ascii="Angsana New" w:hAnsi="Angsana New"/>
                <w:sz w:val="28"/>
                <w:szCs w:val="28"/>
              </w:rPr>
              <w:t>,</w:t>
            </w:r>
            <w:r w:rsidRPr="00921CE0">
              <w:rPr>
                <w:rFonts w:ascii="Angsana New" w:hAnsi="Angsana New"/>
                <w:sz w:val="28"/>
                <w:szCs w:val="28"/>
                <w:cs/>
              </w:rPr>
              <w:t>963</w:t>
            </w:r>
            <w:r w:rsidRPr="00921CE0">
              <w:rPr>
                <w:rFonts w:ascii="Angsana New" w:hAnsi="Angsana New"/>
                <w:sz w:val="28"/>
                <w:szCs w:val="28"/>
              </w:rPr>
              <w:t>,</w:t>
            </w:r>
            <w:r w:rsidRPr="00921CE0">
              <w:rPr>
                <w:rFonts w:ascii="Angsana New" w:hAnsi="Angsana New"/>
                <w:sz w:val="28"/>
                <w:szCs w:val="28"/>
                <w:cs/>
              </w:rPr>
              <w:t>107)</w:t>
            </w:r>
          </w:p>
        </w:tc>
        <w:tc>
          <w:tcPr>
            <w:tcW w:w="90" w:type="dxa"/>
            <w:vAlign w:val="bottom"/>
          </w:tcPr>
          <w:p w14:paraId="236C1AD0" w14:textId="77777777" w:rsidR="00F86E9B" w:rsidRPr="00D72255" w:rsidRDefault="00F86E9B" w:rsidP="000146E4">
            <w:pPr>
              <w:tabs>
                <w:tab w:val="decimal" w:pos="100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54D6C3E" w14:textId="77777777" w:rsidR="00F86E9B" w:rsidRPr="00D72255" w:rsidRDefault="00F86E9B" w:rsidP="000146E4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72255">
              <w:rPr>
                <w:rFonts w:ascii="Angsana New" w:hAnsi="Angsana New" w:hint="cs"/>
                <w:sz w:val="28"/>
                <w:szCs w:val="28"/>
              </w:rPr>
              <w:t>(1,638,090)</w:t>
            </w:r>
          </w:p>
        </w:tc>
        <w:tc>
          <w:tcPr>
            <w:tcW w:w="90" w:type="dxa"/>
            <w:vAlign w:val="bottom"/>
          </w:tcPr>
          <w:p w14:paraId="063E2F5D" w14:textId="77777777" w:rsidR="00F86E9B" w:rsidRPr="00D72255" w:rsidRDefault="00F86E9B" w:rsidP="000146E4">
            <w:pPr>
              <w:tabs>
                <w:tab w:val="decimal" w:pos="100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  <w:vAlign w:val="bottom"/>
          </w:tcPr>
          <w:p w14:paraId="1AABB60A" w14:textId="0E6EDE2B" w:rsidR="00F86E9B" w:rsidRPr="00D72255" w:rsidRDefault="00F86E9B" w:rsidP="000146E4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21CE0">
              <w:rPr>
                <w:rFonts w:ascii="Angsana New" w:hAnsi="Angsana New"/>
                <w:sz w:val="28"/>
                <w:szCs w:val="28"/>
                <w:cs/>
              </w:rPr>
              <w:t>(2</w:t>
            </w:r>
            <w:r w:rsidRPr="00921CE0">
              <w:rPr>
                <w:rFonts w:ascii="Angsana New" w:hAnsi="Angsana New"/>
                <w:sz w:val="28"/>
                <w:szCs w:val="28"/>
              </w:rPr>
              <w:t>,</w:t>
            </w:r>
            <w:r w:rsidRPr="00921CE0">
              <w:rPr>
                <w:rFonts w:ascii="Angsana New" w:hAnsi="Angsana New"/>
                <w:sz w:val="28"/>
                <w:szCs w:val="28"/>
                <w:cs/>
              </w:rPr>
              <w:t>963</w:t>
            </w:r>
            <w:r w:rsidRPr="00921CE0">
              <w:rPr>
                <w:rFonts w:ascii="Angsana New" w:hAnsi="Angsana New"/>
                <w:sz w:val="28"/>
                <w:szCs w:val="28"/>
              </w:rPr>
              <w:t>,</w:t>
            </w:r>
            <w:r w:rsidRPr="00921CE0">
              <w:rPr>
                <w:rFonts w:ascii="Angsana New" w:hAnsi="Angsana New"/>
                <w:sz w:val="28"/>
                <w:szCs w:val="28"/>
                <w:cs/>
              </w:rPr>
              <w:t>107)</w:t>
            </w:r>
          </w:p>
        </w:tc>
        <w:tc>
          <w:tcPr>
            <w:tcW w:w="80" w:type="dxa"/>
            <w:vAlign w:val="bottom"/>
          </w:tcPr>
          <w:p w14:paraId="48735A66" w14:textId="77777777" w:rsidR="00F86E9B" w:rsidRPr="00D72255" w:rsidRDefault="00F86E9B" w:rsidP="000146E4">
            <w:pPr>
              <w:tabs>
                <w:tab w:val="decimal" w:pos="100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  <w:vAlign w:val="bottom"/>
          </w:tcPr>
          <w:p w14:paraId="0C5FE0D0" w14:textId="77777777" w:rsidR="00F86E9B" w:rsidRPr="00D72255" w:rsidRDefault="00F86E9B" w:rsidP="000146E4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72255">
              <w:rPr>
                <w:rFonts w:ascii="Angsana New" w:hAnsi="Angsana New" w:hint="cs"/>
                <w:sz w:val="28"/>
                <w:szCs w:val="28"/>
              </w:rPr>
              <w:t>(1,638,090)</w:t>
            </w:r>
          </w:p>
        </w:tc>
      </w:tr>
      <w:tr w:rsidR="00F86E9B" w:rsidRPr="00D72255" w14:paraId="1894FA0D" w14:textId="77777777" w:rsidTr="00A4271E">
        <w:trPr>
          <w:trHeight w:val="386"/>
        </w:trPr>
        <w:tc>
          <w:tcPr>
            <w:tcW w:w="3969" w:type="dxa"/>
            <w:gridSpan w:val="2"/>
          </w:tcPr>
          <w:p w14:paraId="1AD68A4B" w14:textId="77777777" w:rsidR="00F86E9B" w:rsidRPr="00F75824" w:rsidRDefault="00F86E9B" w:rsidP="00F86E9B">
            <w:pPr>
              <w:tabs>
                <w:tab w:val="left" w:pos="0"/>
                <w:tab w:val="left" w:pos="360"/>
                <w:tab w:val="left" w:pos="2160"/>
              </w:tabs>
              <w:ind w:right="-383" w:firstLine="180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F75824">
              <w:rPr>
                <w:rFonts w:ascii="Angsana New" w:hAnsi="Angsana New" w:hint="cs"/>
                <w:sz w:val="28"/>
                <w:szCs w:val="28"/>
                <w:cs/>
              </w:rPr>
              <w:t>รวมหนี้สินที่เกิดจากสัญญา</w:t>
            </w:r>
          </w:p>
        </w:tc>
        <w:tc>
          <w:tcPr>
            <w:tcW w:w="621" w:type="dxa"/>
          </w:tcPr>
          <w:p w14:paraId="33841C50" w14:textId="77777777" w:rsidR="00F86E9B" w:rsidRPr="00D72255" w:rsidRDefault="00F86E9B" w:rsidP="00F86E9B">
            <w:pPr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3F0453" w14:textId="19154038" w:rsidR="00F86E9B" w:rsidRPr="00D72255" w:rsidRDefault="00F86E9B" w:rsidP="000146E4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21CE0">
              <w:rPr>
                <w:rFonts w:ascii="Angsana New" w:hAnsi="Angsana New"/>
                <w:sz w:val="28"/>
                <w:szCs w:val="28"/>
                <w:cs/>
              </w:rPr>
              <w:t>418</w:t>
            </w:r>
            <w:r w:rsidRPr="00921CE0">
              <w:rPr>
                <w:rFonts w:ascii="Angsana New" w:hAnsi="Angsana New"/>
                <w:sz w:val="28"/>
                <w:szCs w:val="28"/>
              </w:rPr>
              <w:t>,</w:t>
            </w:r>
            <w:r w:rsidRPr="00921CE0">
              <w:rPr>
                <w:rFonts w:ascii="Angsana New" w:hAnsi="Angsana New"/>
                <w:sz w:val="28"/>
                <w:szCs w:val="28"/>
                <w:cs/>
              </w:rPr>
              <w:t>076</w:t>
            </w:r>
          </w:p>
        </w:tc>
        <w:tc>
          <w:tcPr>
            <w:tcW w:w="90" w:type="dxa"/>
            <w:vAlign w:val="bottom"/>
          </w:tcPr>
          <w:p w14:paraId="0295C723" w14:textId="77777777" w:rsidR="00F86E9B" w:rsidRPr="00D72255" w:rsidRDefault="00F86E9B" w:rsidP="000146E4">
            <w:pPr>
              <w:tabs>
                <w:tab w:val="decimal" w:pos="100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053B3E" w14:textId="77777777" w:rsidR="00F86E9B" w:rsidRPr="00D72255" w:rsidRDefault="00F86E9B" w:rsidP="000146E4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72255">
              <w:rPr>
                <w:rFonts w:ascii="Angsana New" w:hAnsi="Angsana New" w:hint="cs"/>
                <w:sz w:val="28"/>
                <w:szCs w:val="28"/>
              </w:rPr>
              <w:t>405,408</w:t>
            </w:r>
          </w:p>
        </w:tc>
        <w:tc>
          <w:tcPr>
            <w:tcW w:w="90" w:type="dxa"/>
            <w:vAlign w:val="bottom"/>
          </w:tcPr>
          <w:p w14:paraId="2EBE95D7" w14:textId="77777777" w:rsidR="00F86E9B" w:rsidRPr="00D72255" w:rsidRDefault="00F86E9B" w:rsidP="000146E4">
            <w:pPr>
              <w:tabs>
                <w:tab w:val="decimal" w:pos="100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871B31" w14:textId="3E8D743C" w:rsidR="00F86E9B" w:rsidRPr="00D72255" w:rsidRDefault="00F86E9B" w:rsidP="000146E4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21CE0">
              <w:rPr>
                <w:rFonts w:ascii="Angsana New" w:hAnsi="Angsana New"/>
                <w:sz w:val="28"/>
                <w:szCs w:val="28"/>
                <w:cs/>
              </w:rPr>
              <w:t>418</w:t>
            </w:r>
            <w:r w:rsidRPr="00921CE0">
              <w:rPr>
                <w:rFonts w:ascii="Angsana New" w:hAnsi="Angsana New"/>
                <w:sz w:val="28"/>
                <w:szCs w:val="28"/>
              </w:rPr>
              <w:t>,</w:t>
            </w:r>
            <w:r w:rsidRPr="00921CE0">
              <w:rPr>
                <w:rFonts w:ascii="Angsana New" w:hAnsi="Angsana New"/>
                <w:sz w:val="28"/>
                <w:szCs w:val="28"/>
                <w:cs/>
              </w:rPr>
              <w:t>076</w:t>
            </w:r>
          </w:p>
        </w:tc>
        <w:tc>
          <w:tcPr>
            <w:tcW w:w="80" w:type="dxa"/>
            <w:vAlign w:val="bottom"/>
          </w:tcPr>
          <w:p w14:paraId="3A2B0895" w14:textId="77777777" w:rsidR="00F86E9B" w:rsidRPr="00D72255" w:rsidRDefault="00F86E9B" w:rsidP="000146E4">
            <w:pPr>
              <w:tabs>
                <w:tab w:val="decimal" w:pos="100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F5178B" w14:textId="77777777" w:rsidR="00F86E9B" w:rsidRPr="00D72255" w:rsidRDefault="00F86E9B" w:rsidP="000146E4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72255">
              <w:rPr>
                <w:rFonts w:ascii="Angsana New" w:hAnsi="Angsana New" w:hint="cs"/>
                <w:sz w:val="28"/>
                <w:szCs w:val="28"/>
              </w:rPr>
              <w:t>405,408</w:t>
            </w:r>
          </w:p>
        </w:tc>
      </w:tr>
      <w:tr w:rsidR="00F86E9B" w:rsidRPr="00D72255" w14:paraId="41B2BD9C" w14:textId="77777777" w:rsidTr="00A4271E">
        <w:trPr>
          <w:trHeight w:val="386"/>
        </w:trPr>
        <w:tc>
          <w:tcPr>
            <w:tcW w:w="3969" w:type="dxa"/>
            <w:gridSpan w:val="2"/>
            <w:vAlign w:val="bottom"/>
          </w:tcPr>
          <w:p w14:paraId="27288D13" w14:textId="77777777" w:rsidR="00F86E9B" w:rsidRPr="00F75824" w:rsidRDefault="00F86E9B" w:rsidP="00F86E9B">
            <w:pPr>
              <w:tabs>
                <w:tab w:val="left" w:pos="0"/>
                <w:tab w:val="left" w:pos="360"/>
                <w:tab w:val="left" w:pos="2160"/>
              </w:tabs>
              <w:ind w:right="-383" w:firstLine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21" w:type="dxa"/>
          </w:tcPr>
          <w:p w14:paraId="59B8E885" w14:textId="77777777" w:rsidR="00F86E9B" w:rsidRPr="00D72255" w:rsidRDefault="00F86E9B" w:rsidP="00F86E9B">
            <w:pPr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5BD0F42" w14:textId="77777777" w:rsidR="00F86E9B" w:rsidRPr="00D72255" w:rsidRDefault="00F86E9B" w:rsidP="000146E4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vAlign w:val="bottom"/>
          </w:tcPr>
          <w:p w14:paraId="60FF21C1" w14:textId="77777777" w:rsidR="00F86E9B" w:rsidRPr="00D72255" w:rsidRDefault="00F86E9B" w:rsidP="000146E4">
            <w:pPr>
              <w:tabs>
                <w:tab w:val="decimal" w:pos="100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36BECD98" w14:textId="77777777" w:rsidR="00F86E9B" w:rsidRPr="00D72255" w:rsidRDefault="00F86E9B" w:rsidP="000146E4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vAlign w:val="bottom"/>
          </w:tcPr>
          <w:p w14:paraId="50E209F3" w14:textId="77777777" w:rsidR="00F86E9B" w:rsidRPr="00D72255" w:rsidRDefault="00F86E9B" w:rsidP="000146E4">
            <w:pPr>
              <w:tabs>
                <w:tab w:val="decimal" w:pos="100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  <w:vAlign w:val="bottom"/>
          </w:tcPr>
          <w:p w14:paraId="0AA47EEE" w14:textId="77777777" w:rsidR="00F86E9B" w:rsidRPr="00D72255" w:rsidRDefault="00F86E9B" w:rsidP="000146E4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" w:type="dxa"/>
            <w:vAlign w:val="bottom"/>
          </w:tcPr>
          <w:p w14:paraId="63A62728" w14:textId="77777777" w:rsidR="00F86E9B" w:rsidRPr="00D72255" w:rsidRDefault="00F86E9B" w:rsidP="000146E4">
            <w:pPr>
              <w:tabs>
                <w:tab w:val="decimal" w:pos="100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  <w:vAlign w:val="bottom"/>
          </w:tcPr>
          <w:p w14:paraId="78391A4C" w14:textId="77777777" w:rsidR="00F86E9B" w:rsidRPr="00D72255" w:rsidRDefault="00F86E9B" w:rsidP="000146E4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86E9B" w:rsidRPr="00D72255" w14:paraId="31C8B3BB" w14:textId="77777777" w:rsidTr="00A4271E">
        <w:trPr>
          <w:trHeight w:val="386"/>
        </w:trPr>
        <w:tc>
          <w:tcPr>
            <w:tcW w:w="3969" w:type="dxa"/>
            <w:gridSpan w:val="2"/>
            <w:vAlign w:val="bottom"/>
          </w:tcPr>
          <w:p w14:paraId="2649944C" w14:textId="77777777" w:rsidR="00F86E9B" w:rsidRPr="00F75824" w:rsidRDefault="00F86E9B" w:rsidP="00F86E9B">
            <w:pPr>
              <w:tabs>
                <w:tab w:val="left" w:pos="0"/>
                <w:tab w:val="left" w:pos="360"/>
                <w:tab w:val="left" w:pos="2160"/>
              </w:tabs>
              <w:ind w:right="-383" w:firstLine="180"/>
              <w:rPr>
                <w:rFonts w:ascii="Angsana New" w:hAnsi="Angsana New"/>
                <w:sz w:val="28"/>
                <w:szCs w:val="28"/>
                <w:cs/>
              </w:rPr>
            </w:pPr>
            <w:r w:rsidRPr="00F75824">
              <w:rPr>
                <w:rFonts w:ascii="Angsana New" w:hAnsi="Angsana New" w:hint="cs"/>
                <w:sz w:val="28"/>
                <w:szCs w:val="28"/>
                <w:cs/>
              </w:rPr>
              <w:t>เงินรับล่วงหน้าค่าก่อสร้าง</w:t>
            </w:r>
          </w:p>
        </w:tc>
        <w:tc>
          <w:tcPr>
            <w:tcW w:w="621" w:type="dxa"/>
          </w:tcPr>
          <w:p w14:paraId="6FCAFDB3" w14:textId="77777777" w:rsidR="00F86E9B" w:rsidRPr="00D72255" w:rsidRDefault="00F86E9B" w:rsidP="00F86E9B">
            <w:pPr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973B0EA" w14:textId="5F4D6322" w:rsidR="00F86E9B" w:rsidRPr="00D72255" w:rsidRDefault="00F86E9B" w:rsidP="000146E4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86E9B">
              <w:rPr>
                <w:rFonts w:ascii="Angsana New" w:hAnsi="Angsana New"/>
                <w:sz w:val="28"/>
                <w:szCs w:val="28"/>
                <w:cs/>
              </w:rPr>
              <w:t>6</w:t>
            </w:r>
            <w:r w:rsidRPr="00F86E9B">
              <w:rPr>
                <w:rFonts w:ascii="Angsana New" w:hAnsi="Angsana New"/>
                <w:sz w:val="28"/>
                <w:szCs w:val="28"/>
              </w:rPr>
              <w:t>,</w:t>
            </w:r>
            <w:r w:rsidRPr="00F86E9B">
              <w:rPr>
                <w:rFonts w:ascii="Angsana New" w:hAnsi="Angsana New"/>
                <w:sz w:val="28"/>
                <w:szCs w:val="28"/>
                <w:cs/>
              </w:rPr>
              <w:t>301</w:t>
            </w:r>
          </w:p>
        </w:tc>
        <w:tc>
          <w:tcPr>
            <w:tcW w:w="90" w:type="dxa"/>
            <w:vAlign w:val="bottom"/>
          </w:tcPr>
          <w:p w14:paraId="4656E8A2" w14:textId="77777777" w:rsidR="00F86E9B" w:rsidRPr="00D72255" w:rsidRDefault="00F86E9B" w:rsidP="000146E4">
            <w:pPr>
              <w:tabs>
                <w:tab w:val="decimal" w:pos="100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F2770B6" w14:textId="77777777" w:rsidR="00F86E9B" w:rsidRPr="00D72255" w:rsidRDefault="00F86E9B" w:rsidP="000146E4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72255">
              <w:rPr>
                <w:rFonts w:ascii="Angsana New" w:hAnsi="Angsana New" w:hint="cs"/>
                <w:sz w:val="28"/>
                <w:szCs w:val="28"/>
              </w:rPr>
              <w:t>55,54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90" w:type="dxa"/>
            <w:vAlign w:val="bottom"/>
          </w:tcPr>
          <w:p w14:paraId="771BB222" w14:textId="77777777" w:rsidR="00F86E9B" w:rsidRPr="00D72255" w:rsidRDefault="00F86E9B" w:rsidP="000146E4">
            <w:pPr>
              <w:tabs>
                <w:tab w:val="decimal" w:pos="100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  <w:vAlign w:val="bottom"/>
          </w:tcPr>
          <w:p w14:paraId="7C8DAF25" w14:textId="292C7572" w:rsidR="00F86E9B" w:rsidRPr="00D72255" w:rsidRDefault="00F86E9B" w:rsidP="000146E4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86E9B">
              <w:rPr>
                <w:rFonts w:ascii="Angsana New" w:hAnsi="Angsana New"/>
                <w:sz w:val="28"/>
                <w:szCs w:val="28"/>
                <w:cs/>
              </w:rPr>
              <w:t>6</w:t>
            </w:r>
            <w:r w:rsidRPr="00F86E9B">
              <w:rPr>
                <w:rFonts w:ascii="Angsana New" w:hAnsi="Angsana New"/>
                <w:sz w:val="28"/>
                <w:szCs w:val="28"/>
              </w:rPr>
              <w:t>,</w:t>
            </w:r>
            <w:r w:rsidRPr="00F86E9B">
              <w:rPr>
                <w:rFonts w:ascii="Angsana New" w:hAnsi="Angsana New"/>
                <w:sz w:val="28"/>
                <w:szCs w:val="28"/>
                <w:cs/>
              </w:rPr>
              <w:t>301</w:t>
            </w:r>
          </w:p>
        </w:tc>
        <w:tc>
          <w:tcPr>
            <w:tcW w:w="80" w:type="dxa"/>
            <w:vAlign w:val="bottom"/>
          </w:tcPr>
          <w:p w14:paraId="628514C0" w14:textId="77777777" w:rsidR="00F86E9B" w:rsidRPr="00D72255" w:rsidRDefault="00F86E9B" w:rsidP="000146E4">
            <w:pPr>
              <w:tabs>
                <w:tab w:val="decimal" w:pos="100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  <w:vAlign w:val="bottom"/>
          </w:tcPr>
          <w:p w14:paraId="267A02C3" w14:textId="77777777" w:rsidR="00F86E9B" w:rsidRPr="00D72255" w:rsidRDefault="00F86E9B" w:rsidP="000146E4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72255">
              <w:rPr>
                <w:rFonts w:ascii="Angsana New" w:hAnsi="Angsana New" w:hint="cs"/>
                <w:sz w:val="28"/>
                <w:szCs w:val="28"/>
              </w:rPr>
              <w:t>55,54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F86E9B" w:rsidRPr="00D72255" w14:paraId="4DD360E6" w14:textId="77777777" w:rsidTr="00A4271E">
        <w:trPr>
          <w:trHeight w:val="386"/>
        </w:trPr>
        <w:tc>
          <w:tcPr>
            <w:tcW w:w="3969" w:type="dxa"/>
            <w:gridSpan w:val="2"/>
          </w:tcPr>
          <w:p w14:paraId="7BA3CBF2" w14:textId="77777777" w:rsidR="00F86E9B" w:rsidRPr="00F75824" w:rsidRDefault="00F86E9B" w:rsidP="00F86E9B">
            <w:pPr>
              <w:tabs>
                <w:tab w:val="left" w:pos="0"/>
                <w:tab w:val="left" w:pos="360"/>
                <w:tab w:val="left" w:pos="2160"/>
              </w:tabs>
              <w:ind w:right="-383" w:firstLine="180"/>
              <w:rPr>
                <w:rFonts w:ascii="Angsana New" w:hAnsi="Angsana New"/>
                <w:sz w:val="28"/>
                <w:szCs w:val="28"/>
                <w:cs/>
              </w:rPr>
            </w:pPr>
            <w:r w:rsidRPr="00F7582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รวมหนี้สินที่เกิดจากสัญญา</w:t>
            </w:r>
          </w:p>
        </w:tc>
        <w:tc>
          <w:tcPr>
            <w:tcW w:w="621" w:type="dxa"/>
          </w:tcPr>
          <w:p w14:paraId="55D3F9E6" w14:textId="77777777" w:rsidR="00F86E9B" w:rsidRPr="00D72255" w:rsidRDefault="00F86E9B" w:rsidP="00F86E9B">
            <w:pPr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26D77A" w14:textId="36E0F16F" w:rsidR="00F86E9B" w:rsidRPr="00D72255" w:rsidRDefault="00F86E9B" w:rsidP="000146E4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86E9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424</w:t>
            </w:r>
            <w:r w:rsidRPr="00F86E9B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F86E9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377</w:t>
            </w:r>
          </w:p>
        </w:tc>
        <w:tc>
          <w:tcPr>
            <w:tcW w:w="90" w:type="dxa"/>
            <w:vAlign w:val="bottom"/>
          </w:tcPr>
          <w:p w14:paraId="2D2544E1" w14:textId="77777777" w:rsidR="00F86E9B" w:rsidRPr="00D72255" w:rsidRDefault="00F86E9B" w:rsidP="000146E4">
            <w:pPr>
              <w:tabs>
                <w:tab w:val="decimal" w:pos="100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D03240" w14:textId="77777777" w:rsidR="00F86E9B" w:rsidRPr="00D72255" w:rsidRDefault="00F86E9B" w:rsidP="000146E4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72255">
              <w:rPr>
                <w:rFonts w:ascii="Angsana New" w:hAnsi="Angsana New" w:hint="cs"/>
                <w:b/>
                <w:bCs/>
                <w:sz w:val="28"/>
                <w:szCs w:val="28"/>
              </w:rPr>
              <w:t>460,95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90" w:type="dxa"/>
            <w:vAlign w:val="bottom"/>
          </w:tcPr>
          <w:p w14:paraId="132471CE" w14:textId="77777777" w:rsidR="00F86E9B" w:rsidRPr="00D72255" w:rsidRDefault="00F86E9B" w:rsidP="000146E4">
            <w:pPr>
              <w:tabs>
                <w:tab w:val="decimal" w:pos="100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2EBA48" w14:textId="251143AD" w:rsidR="00F86E9B" w:rsidRPr="00F86E9B" w:rsidRDefault="00F86E9B" w:rsidP="000146E4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86E9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424</w:t>
            </w:r>
            <w:r w:rsidRPr="00F86E9B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F86E9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377</w:t>
            </w:r>
          </w:p>
        </w:tc>
        <w:tc>
          <w:tcPr>
            <w:tcW w:w="80" w:type="dxa"/>
            <w:vAlign w:val="bottom"/>
          </w:tcPr>
          <w:p w14:paraId="33AD632E" w14:textId="77777777" w:rsidR="00F86E9B" w:rsidRPr="00D72255" w:rsidRDefault="00F86E9B" w:rsidP="000146E4">
            <w:pPr>
              <w:tabs>
                <w:tab w:val="decimal" w:pos="100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C29B7A" w14:textId="77777777" w:rsidR="00F86E9B" w:rsidRPr="00D72255" w:rsidRDefault="00F86E9B" w:rsidP="000146E4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72255">
              <w:rPr>
                <w:rFonts w:ascii="Angsana New" w:hAnsi="Angsana New" w:hint="cs"/>
                <w:b/>
                <w:bCs/>
                <w:sz w:val="28"/>
                <w:szCs w:val="28"/>
              </w:rPr>
              <w:t>460,95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</w:p>
        </w:tc>
      </w:tr>
      <w:tr w:rsidR="00F86E9B" w:rsidRPr="00D72255" w14:paraId="5264B335" w14:textId="77777777" w:rsidTr="00A4271E">
        <w:trPr>
          <w:trHeight w:val="386"/>
        </w:trPr>
        <w:tc>
          <w:tcPr>
            <w:tcW w:w="3969" w:type="dxa"/>
            <w:gridSpan w:val="2"/>
          </w:tcPr>
          <w:p w14:paraId="41393FA1" w14:textId="77777777" w:rsidR="00F86E9B" w:rsidRPr="00F75824" w:rsidRDefault="00F86E9B" w:rsidP="00F86E9B">
            <w:pPr>
              <w:tabs>
                <w:tab w:val="left" w:pos="0"/>
                <w:tab w:val="left" w:pos="360"/>
                <w:tab w:val="left" w:pos="2160"/>
              </w:tabs>
              <w:ind w:right="-383" w:firstLine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21" w:type="dxa"/>
          </w:tcPr>
          <w:p w14:paraId="4C4AE8CA" w14:textId="77777777" w:rsidR="00F86E9B" w:rsidRPr="00D72255" w:rsidRDefault="00F86E9B" w:rsidP="00F86E9B">
            <w:pPr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70D17D66" w14:textId="77777777" w:rsidR="00F86E9B" w:rsidRPr="00D72255" w:rsidRDefault="00F86E9B" w:rsidP="000146E4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vAlign w:val="bottom"/>
          </w:tcPr>
          <w:p w14:paraId="2FC4A11A" w14:textId="77777777" w:rsidR="00F86E9B" w:rsidRPr="00D72255" w:rsidRDefault="00F86E9B" w:rsidP="000146E4">
            <w:pPr>
              <w:tabs>
                <w:tab w:val="decimal" w:pos="100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25651D6A" w14:textId="77777777" w:rsidR="00F86E9B" w:rsidRPr="00D72255" w:rsidRDefault="00F86E9B" w:rsidP="000146E4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vAlign w:val="bottom"/>
          </w:tcPr>
          <w:p w14:paraId="3326437A" w14:textId="77777777" w:rsidR="00F86E9B" w:rsidRPr="00D72255" w:rsidRDefault="00F86E9B" w:rsidP="000146E4">
            <w:pPr>
              <w:tabs>
                <w:tab w:val="decimal" w:pos="100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5" w:type="dxa"/>
            <w:tcBorders>
              <w:top w:val="double" w:sz="4" w:space="0" w:color="auto"/>
            </w:tcBorders>
            <w:vAlign w:val="bottom"/>
          </w:tcPr>
          <w:p w14:paraId="5DF75C3C" w14:textId="77777777" w:rsidR="00F86E9B" w:rsidRPr="00D72255" w:rsidRDefault="00F86E9B" w:rsidP="000146E4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" w:type="dxa"/>
            <w:vAlign w:val="bottom"/>
          </w:tcPr>
          <w:p w14:paraId="759A5D7C" w14:textId="77777777" w:rsidR="00F86E9B" w:rsidRPr="00D72255" w:rsidRDefault="00F86E9B" w:rsidP="000146E4">
            <w:pPr>
              <w:tabs>
                <w:tab w:val="decimal" w:pos="100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5" w:type="dxa"/>
            <w:tcBorders>
              <w:top w:val="double" w:sz="4" w:space="0" w:color="auto"/>
            </w:tcBorders>
            <w:vAlign w:val="bottom"/>
          </w:tcPr>
          <w:p w14:paraId="3E014945" w14:textId="77777777" w:rsidR="00F86E9B" w:rsidRPr="00D72255" w:rsidRDefault="00F86E9B" w:rsidP="000146E4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86E9B" w:rsidRPr="00D72255" w14:paraId="68D51F10" w14:textId="77777777" w:rsidTr="00A4271E">
        <w:trPr>
          <w:trHeight w:val="386"/>
        </w:trPr>
        <w:tc>
          <w:tcPr>
            <w:tcW w:w="3969" w:type="dxa"/>
            <w:gridSpan w:val="2"/>
          </w:tcPr>
          <w:p w14:paraId="7C3BDB9B" w14:textId="77777777" w:rsidR="00F86E9B" w:rsidRPr="00F75824" w:rsidRDefault="00F86E9B" w:rsidP="00F86E9B">
            <w:pPr>
              <w:tabs>
                <w:tab w:val="left" w:pos="0"/>
                <w:tab w:val="left" w:pos="360"/>
                <w:tab w:val="left" w:pos="2160"/>
              </w:tabs>
              <w:ind w:right="-383" w:firstLine="180"/>
              <w:rPr>
                <w:rFonts w:ascii="Angsana New" w:hAnsi="Angsana New"/>
                <w:sz w:val="28"/>
                <w:szCs w:val="28"/>
                <w:cs/>
              </w:rPr>
            </w:pPr>
            <w:r w:rsidRPr="00F7582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621" w:type="dxa"/>
          </w:tcPr>
          <w:p w14:paraId="1F64C3F8" w14:textId="77777777" w:rsidR="00F86E9B" w:rsidRPr="00D72255" w:rsidRDefault="00F86E9B" w:rsidP="00F86E9B">
            <w:pPr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7BEC1E7" w14:textId="77777777" w:rsidR="00F86E9B" w:rsidRPr="00D72255" w:rsidRDefault="00F86E9B" w:rsidP="000146E4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vAlign w:val="bottom"/>
          </w:tcPr>
          <w:p w14:paraId="6C21BFB0" w14:textId="77777777" w:rsidR="00F86E9B" w:rsidRPr="00D72255" w:rsidRDefault="00F86E9B" w:rsidP="000146E4">
            <w:pPr>
              <w:tabs>
                <w:tab w:val="decimal" w:pos="100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5C3BE0B" w14:textId="77777777" w:rsidR="00F86E9B" w:rsidRPr="00D72255" w:rsidRDefault="00F86E9B" w:rsidP="000146E4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vAlign w:val="bottom"/>
          </w:tcPr>
          <w:p w14:paraId="215E969F" w14:textId="77777777" w:rsidR="00F86E9B" w:rsidRPr="00D72255" w:rsidRDefault="00F86E9B" w:rsidP="000146E4">
            <w:pPr>
              <w:tabs>
                <w:tab w:val="decimal" w:pos="100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5" w:type="dxa"/>
            <w:vAlign w:val="bottom"/>
          </w:tcPr>
          <w:p w14:paraId="44C51772" w14:textId="77777777" w:rsidR="00F86E9B" w:rsidRPr="00D72255" w:rsidRDefault="00F86E9B" w:rsidP="000146E4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" w:type="dxa"/>
            <w:vAlign w:val="bottom"/>
          </w:tcPr>
          <w:p w14:paraId="58214768" w14:textId="77777777" w:rsidR="00F86E9B" w:rsidRPr="00D72255" w:rsidRDefault="00F86E9B" w:rsidP="000146E4">
            <w:pPr>
              <w:tabs>
                <w:tab w:val="decimal" w:pos="100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5" w:type="dxa"/>
            <w:vAlign w:val="bottom"/>
          </w:tcPr>
          <w:p w14:paraId="0FBD3634" w14:textId="77777777" w:rsidR="00F86E9B" w:rsidRPr="00D72255" w:rsidRDefault="00F86E9B" w:rsidP="000146E4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86E9B" w:rsidRPr="00D72255" w14:paraId="4043715B" w14:textId="77777777" w:rsidTr="00A4271E">
        <w:trPr>
          <w:trHeight w:val="386"/>
        </w:trPr>
        <w:tc>
          <w:tcPr>
            <w:tcW w:w="3969" w:type="dxa"/>
            <w:gridSpan w:val="2"/>
          </w:tcPr>
          <w:p w14:paraId="53158F2A" w14:textId="77777777" w:rsidR="00F86E9B" w:rsidRPr="00F75824" w:rsidRDefault="00F86E9B" w:rsidP="00F86E9B">
            <w:pPr>
              <w:tabs>
                <w:tab w:val="left" w:pos="0"/>
                <w:tab w:val="left" w:pos="360"/>
                <w:tab w:val="left" w:pos="2160"/>
              </w:tabs>
              <w:ind w:right="-383" w:firstLine="180"/>
              <w:rPr>
                <w:rFonts w:ascii="Angsana New" w:hAnsi="Angsana New"/>
                <w:sz w:val="28"/>
                <w:szCs w:val="28"/>
                <w:cs/>
              </w:rPr>
            </w:pPr>
            <w:r w:rsidRPr="00F75824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  <w:r w:rsidRPr="00D72255">
              <w:rPr>
                <w:rFonts w:ascii="Angsana New" w:hAnsi="Angsana New" w:hint="cs"/>
                <w:sz w:val="28"/>
                <w:szCs w:val="28"/>
              </w:rPr>
              <w:t xml:space="preserve"> 1 </w:t>
            </w:r>
            <w:r w:rsidRPr="00F75824">
              <w:rPr>
                <w:rFonts w:ascii="Angsana New" w:hAnsi="Angsana New" w:hint="cs"/>
                <w:sz w:val="28"/>
                <w:szCs w:val="28"/>
                <w:cs/>
              </w:rPr>
              <w:t xml:space="preserve">มกราคม </w:t>
            </w:r>
          </w:p>
        </w:tc>
        <w:tc>
          <w:tcPr>
            <w:tcW w:w="621" w:type="dxa"/>
          </w:tcPr>
          <w:p w14:paraId="7D221CBD" w14:textId="77777777" w:rsidR="00F86E9B" w:rsidRPr="00D72255" w:rsidRDefault="00F86E9B" w:rsidP="00F86E9B">
            <w:pPr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0B580BD" w14:textId="3248C7A7" w:rsidR="00F86E9B" w:rsidRPr="00D72255" w:rsidRDefault="00F86E9B" w:rsidP="000146E4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196,104</w:t>
            </w:r>
          </w:p>
        </w:tc>
        <w:tc>
          <w:tcPr>
            <w:tcW w:w="90" w:type="dxa"/>
            <w:vAlign w:val="bottom"/>
          </w:tcPr>
          <w:p w14:paraId="6E1892B9" w14:textId="77777777" w:rsidR="00F86E9B" w:rsidRPr="00D72255" w:rsidRDefault="00F86E9B" w:rsidP="000146E4">
            <w:pPr>
              <w:tabs>
                <w:tab w:val="decimal" w:pos="100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FC1A8A9" w14:textId="77777777" w:rsidR="00F86E9B" w:rsidRPr="00D72255" w:rsidRDefault="00F86E9B" w:rsidP="000146E4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72255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90" w:type="dxa"/>
            <w:vAlign w:val="bottom"/>
          </w:tcPr>
          <w:p w14:paraId="03703324" w14:textId="77777777" w:rsidR="00F86E9B" w:rsidRPr="00D72255" w:rsidRDefault="00F86E9B" w:rsidP="000146E4">
            <w:pPr>
              <w:tabs>
                <w:tab w:val="decimal" w:pos="100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5" w:type="dxa"/>
            <w:vAlign w:val="bottom"/>
          </w:tcPr>
          <w:p w14:paraId="02669418" w14:textId="5E8979B2" w:rsidR="00F86E9B" w:rsidRPr="00D72255" w:rsidRDefault="00F86E9B" w:rsidP="000146E4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196,104</w:t>
            </w:r>
          </w:p>
        </w:tc>
        <w:tc>
          <w:tcPr>
            <w:tcW w:w="80" w:type="dxa"/>
            <w:vAlign w:val="bottom"/>
          </w:tcPr>
          <w:p w14:paraId="344C100C" w14:textId="77777777" w:rsidR="00F86E9B" w:rsidRPr="00D72255" w:rsidRDefault="00F86E9B" w:rsidP="000146E4">
            <w:pPr>
              <w:tabs>
                <w:tab w:val="decimal" w:pos="100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5" w:type="dxa"/>
            <w:vAlign w:val="bottom"/>
          </w:tcPr>
          <w:p w14:paraId="65106018" w14:textId="77777777" w:rsidR="00F86E9B" w:rsidRPr="00D72255" w:rsidRDefault="00F86E9B" w:rsidP="000146E4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72255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F86E9B" w:rsidRPr="00D72255" w14:paraId="4B56DA5F" w14:textId="77777777" w:rsidTr="00A4271E">
        <w:trPr>
          <w:trHeight w:val="386"/>
        </w:trPr>
        <w:tc>
          <w:tcPr>
            <w:tcW w:w="3969" w:type="dxa"/>
            <w:gridSpan w:val="2"/>
          </w:tcPr>
          <w:p w14:paraId="76607477" w14:textId="77777777" w:rsidR="00F86E9B" w:rsidRPr="00F75824" w:rsidRDefault="00F86E9B" w:rsidP="00F86E9B">
            <w:pPr>
              <w:tabs>
                <w:tab w:val="left" w:pos="0"/>
                <w:tab w:val="left" w:pos="360"/>
                <w:tab w:val="left" w:pos="2160"/>
              </w:tabs>
              <w:ind w:right="-383" w:firstLine="180"/>
              <w:rPr>
                <w:rFonts w:ascii="Angsana New" w:hAnsi="Angsana New"/>
                <w:sz w:val="28"/>
                <w:szCs w:val="28"/>
                <w:cs/>
              </w:rPr>
            </w:pPr>
            <w:r w:rsidRPr="00F75824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621" w:type="dxa"/>
          </w:tcPr>
          <w:p w14:paraId="6D60F336" w14:textId="77777777" w:rsidR="00F86E9B" w:rsidRPr="00D72255" w:rsidRDefault="00F86E9B" w:rsidP="00F86E9B">
            <w:pPr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B5F53BB" w14:textId="2D20219E" w:rsidR="00F86E9B" w:rsidRPr="00D72255" w:rsidRDefault="00F86E9B" w:rsidP="000146E4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  <w:vAlign w:val="bottom"/>
          </w:tcPr>
          <w:p w14:paraId="531C032D" w14:textId="77777777" w:rsidR="00F86E9B" w:rsidRPr="00D72255" w:rsidRDefault="00F86E9B" w:rsidP="000146E4">
            <w:pPr>
              <w:tabs>
                <w:tab w:val="decimal" w:pos="100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4B2B1CE" w14:textId="77777777" w:rsidR="00F86E9B" w:rsidRPr="00D72255" w:rsidRDefault="00F86E9B" w:rsidP="000146E4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72255">
              <w:rPr>
                <w:rFonts w:ascii="Angsana New" w:hAnsi="Angsana New" w:hint="cs"/>
                <w:sz w:val="28"/>
                <w:szCs w:val="28"/>
              </w:rPr>
              <w:t>196,104</w:t>
            </w:r>
          </w:p>
        </w:tc>
        <w:tc>
          <w:tcPr>
            <w:tcW w:w="90" w:type="dxa"/>
            <w:vAlign w:val="bottom"/>
          </w:tcPr>
          <w:p w14:paraId="065C3196" w14:textId="77777777" w:rsidR="00F86E9B" w:rsidRPr="00D72255" w:rsidRDefault="00F86E9B" w:rsidP="000146E4">
            <w:pPr>
              <w:tabs>
                <w:tab w:val="decimal" w:pos="100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  <w:vAlign w:val="bottom"/>
          </w:tcPr>
          <w:p w14:paraId="19E703D0" w14:textId="5B0E8E75" w:rsidR="00F86E9B" w:rsidRPr="00D72255" w:rsidRDefault="00F86E9B" w:rsidP="000146E4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0" w:type="dxa"/>
            <w:vAlign w:val="bottom"/>
          </w:tcPr>
          <w:p w14:paraId="4E89FE81" w14:textId="77777777" w:rsidR="00F86E9B" w:rsidRPr="00D72255" w:rsidRDefault="00F86E9B" w:rsidP="000146E4">
            <w:pPr>
              <w:tabs>
                <w:tab w:val="decimal" w:pos="100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  <w:vAlign w:val="bottom"/>
          </w:tcPr>
          <w:p w14:paraId="1EF580B1" w14:textId="77777777" w:rsidR="00F86E9B" w:rsidRPr="00D72255" w:rsidRDefault="00F86E9B" w:rsidP="000146E4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72255">
              <w:rPr>
                <w:rFonts w:ascii="Angsana New" w:hAnsi="Angsana New" w:hint="cs"/>
                <w:sz w:val="28"/>
                <w:szCs w:val="28"/>
              </w:rPr>
              <w:t>196,104</w:t>
            </w:r>
          </w:p>
        </w:tc>
      </w:tr>
      <w:tr w:rsidR="00F86E9B" w:rsidRPr="00F4108A" w14:paraId="40F5A021" w14:textId="77777777" w:rsidTr="00A4271E">
        <w:trPr>
          <w:trHeight w:val="386"/>
        </w:trPr>
        <w:tc>
          <w:tcPr>
            <w:tcW w:w="3969" w:type="dxa"/>
            <w:gridSpan w:val="2"/>
          </w:tcPr>
          <w:p w14:paraId="5E0440B5" w14:textId="77777777" w:rsidR="00F86E9B" w:rsidRPr="00F75824" w:rsidRDefault="00F86E9B" w:rsidP="00F86E9B">
            <w:pPr>
              <w:tabs>
                <w:tab w:val="left" w:pos="0"/>
                <w:tab w:val="left" w:pos="360"/>
                <w:tab w:val="left" w:pos="2160"/>
              </w:tabs>
              <w:ind w:right="-383" w:firstLine="180"/>
              <w:rPr>
                <w:rFonts w:ascii="Angsana New" w:hAnsi="Angsana New"/>
                <w:sz w:val="28"/>
                <w:szCs w:val="28"/>
                <w:cs/>
              </w:rPr>
            </w:pPr>
            <w:r w:rsidRPr="00F7582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สิ้นรอบระยะเวลา</w:t>
            </w:r>
          </w:p>
        </w:tc>
        <w:tc>
          <w:tcPr>
            <w:tcW w:w="621" w:type="dxa"/>
          </w:tcPr>
          <w:p w14:paraId="6433438E" w14:textId="77777777" w:rsidR="00F86E9B" w:rsidRPr="00D72255" w:rsidRDefault="00F86E9B" w:rsidP="00F86E9B">
            <w:pPr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B39CB1" w14:textId="27E51661" w:rsidR="00F86E9B" w:rsidRPr="00F4108A" w:rsidRDefault="00F86E9B" w:rsidP="000146E4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4108A">
              <w:rPr>
                <w:rFonts w:ascii="Angsana New" w:hAnsi="Angsana New" w:hint="cs"/>
                <w:b/>
                <w:bCs/>
                <w:sz w:val="28"/>
                <w:szCs w:val="28"/>
              </w:rPr>
              <w:t>196,104</w:t>
            </w:r>
          </w:p>
        </w:tc>
        <w:tc>
          <w:tcPr>
            <w:tcW w:w="90" w:type="dxa"/>
            <w:vAlign w:val="bottom"/>
          </w:tcPr>
          <w:p w14:paraId="0E8F00AE" w14:textId="77777777" w:rsidR="00F86E9B" w:rsidRPr="00F4108A" w:rsidRDefault="00F86E9B" w:rsidP="000146E4">
            <w:pPr>
              <w:tabs>
                <w:tab w:val="decimal" w:pos="100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19C68A" w14:textId="77777777" w:rsidR="00F86E9B" w:rsidRPr="00F4108A" w:rsidRDefault="00F86E9B" w:rsidP="000146E4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4108A">
              <w:rPr>
                <w:rFonts w:ascii="Angsana New" w:hAnsi="Angsana New" w:hint="cs"/>
                <w:b/>
                <w:bCs/>
                <w:sz w:val="28"/>
                <w:szCs w:val="28"/>
              </w:rPr>
              <w:t>196,104</w:t>
            </w:r>
          </w:p>
        </w:tc>
        <w:tc>
          <w:tcPr>
            <w:tcW w:w="90" w:type="dxa"/>
            <w:vAlign w:val="bottom"/>
          </w:tcPr>
          <w:p w14:paraId="3AE25FDE" w14:textId="77777777" w:rsidR="00F86E9B" w:rsidRPr="00F4108A" w:rsidRDefault="00F86E9B" w:rsidP="000146E4">
            <w:pPr>
              <w:tabs>
                <w:tab w:val="decimal" w:pos="100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84A948" w14:textId="1A984A60" w:rsidR="00F86E9B" w:rsidRPr="00F4108A" w:rsidRDefault="00F86E9B" w:rsidP="000146E4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4108A">
              <w:rPr>
                <w:rFonts w:ascii="Angsana New" w:hAnsi="Angsana New" w:hint="cs"/>
                <w:b/>
                <w:bCs/>
                <w:sz w:val="28"/>
                <w:szCs w:val="28"/>
              </w:rPr>
              <w:t>196,104</w:t>
            </w:r>
          </w:p>
        </w:tc>
        <w:tc>
          <w:tcPr>
            <w:tcW w:w="80" w:type="dxa"/>
            <w:vAlign w:val="bottom"/>
          </w:tcPr>
          <w:p w14:paraId="115EFCA3" w14:textId="77777777" w:rsidR="00F86E9B" w:rsidRPr="00F4108A" w:rsidRDefault="00F86E9B" w:rsidP="000146E4">
            <w:pPr>
              <w:tabs>
                <w:tab w:val="decimal" w:pos="100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0EA5A7" w14:textId="77777777" w:rsidR="00F86E9B" w:rsidRPr="00F4108A" w:rsidRDefault="00F86E9B" w:rsidP="000146E4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4108A">
              <w:rPr>
                <w:rFonts w:ascii="Angsana New" w:hAnsi="Angsana New" w:hint="cs"/>
                <w:b/>
                <w:bCs/>
                <w:sz w:val="28"/>
                <w:szCs w:val="28"/>
              </w:rPr>
              <w:t>196,104</w:t>
            </w:r>
          </w:p>
        </w:tc>
      </w:tr>
    </w:tbl>
    <w:p w14:paraId="2DBFAA1E" w14:textId="77777777" w:rsidR="004C640C" w:rsidRDefault="004C640C" w:rsidP="004C640C">
      <w:pPr>
        <w:pStyle w:val="ListParagraph"/>
        <w:overflowPunct w:val="0"/>
        <w:autoSpaceDE w:val="0"/>
        <w:autoSpaceDN w:val="0"/>
        <w:adjustRightInd w:val="0"/>
        <w:spacing w:before="240" w:after="0" w:line="360" w:lineRule="auto"/>
        <w:ind w:left="360"/>
        <w:contextualSpacing w:val="0"/>
        <w:textAlignment w:val="baseline"/>
        <w:rPr>
          <w:rFonts w:asciiTheme="majorBidi" w:eastAsia="Malgun Gothic" w:hAnsiTheme="majorBidi" w:cstheme="majorBidi"/>
          <w:b/>
          <w:bCs/>
          <w:sz w:val="28"/>
          <w:lang w:val="en-US"/>
        </w:rPr>
      </w:pPr>
    </w:p>
    <w:p w14:paraId="3C30402A" w14:textId="5FCE1D84" w:rsidR="00252C34" w:rsidRPr="00E845B2" w:rsidRDefault="00252C34" w:rsidP="00FA1238">
      <w:pPr>
        <w:pStyle w:val="ListParagraph"/>
        <w:numPr>
          <w:ilvl w:val="0"/>
          <w:numId w:val="38"/>
        </w:numPr>
        <w:overflowPunct w:val="0"/>
        <w:autoSpaceDE w:val="0"/>
        <w:autoSpaceDN w:val="0"/>
        <w:adjustRightInd w:val="0"/>
        <w:spacing w:before="240" w:after="0" w:line="360" w:lineRule="auto"/>
        <w:ind w:left="360"/>
        <w:contextualSpacing w:val="0"/>
        <w:textAlignment w:val="baseline"/>
        <w:rPr>
          <w:rFonts w:asciiTheme="majorBidi" w:eastAsia="Malgun Gothic" w:hAnsiTheme="majorBidi" w:cstheme="majorBidi"/>
          <w:b/>
          <w:bCs/>
          <w:sz w:val="28"/>
          <w:lang w:val="en-US"/>
        </w:rPr>
      </w:pPr>
      <w:r w:rsidRPr="00F75824">
        <w:rPr>
          <w:rFonts w:asciiTheme="majorBidi" w:eastAsia="Malgun Gothic" w:hAnsiTheme="majorBidi" w:cstheme="majorBidi" w:hint="cs"/>
          <w:b/>
          <w:bCs/>
          <w:sz w:val="28"/>
          <w:cs/>
          <w:lang w:val="en-US"/>
        </w:rPr>
        <w:t>เงินฝ</w:t>
      </w:r>
      <w:r w:rsidR="00CD7EFD" w:rsidRPr="00F75824">
        <w:rPr>
          <w:rFonts w:asciiTheme="majorBidi" w:eastAsia="Malgun Gothic" w:hAnsiTheme="majorBidi" w:cstheme="majorBidi" w:hint="cs"/>
          <w:b/>
          <w:bCs/>
          <w:sz w:val="28"/>
          <w:cs/>
          <w:lang w:val="en-US"/>
        </w:rPr>
        <w:t>า</w:t>
      </w:r>
      <w:r w:rsidRPr="00F75824">
        <w:rPr>
          <w:rFonts w:asciiTheme="majorBidi" w:eastAsia="Malgun Gothic" w:hAnsiTheme="majorBidi" w:cstheme="majorBidi" w:hint="cs"/>
          <w:b/>
          <w:bCs/>
          <w:sz w:val="28"/>
          <w:cs/>
          <w:lang w:val="en-US"/>
        </w:rPr>
        <w:t>ก</w:t>
      </w:r>
      <w:r w:rsidR="00CD7EFD" w:rsidRPr="00F75824">
        <w:rPr>
          <w:rFonts w:asciiTheme="majorBidi" w:eastAsia="Malgun Gothic" w:hAnsiTheme="majorBidi" w:cstheme="majorBidi" w:hint="cs"/>
          <w:b/>
          <w:bCs/>
          <w:sz w:val="28"/>
          <w:cs/>
          <w:lang w:val="en-US"/>
        </w:rPr>
        <w:t>สถาบันการเงินที่ติดภาระค้ำประกัน</w:t>
      </w:r>
    </w:p>
    <w:p w14:paraId="12D7FD31" w14:textId="1D83304A" w:rsidR="00CD7EFD" w:rsidRPr="00D72255" w:rsidRDefault="00262297" w:rsidP="000C7A1A">
      <w:pPr>
        <w:pStyle w:val="BodyText2"/>
        <w:ind w:left="547" w:hanging="187"/>
        <w:rPr>
          <w:sz w:val="28"/>
          <w:szCs w:val="28"/>
          <w:lang w:val="en-US"/>
        </w:rPr>
      </w:pPr>
      <w:r w:rsidRPr="000C60A2">
        <w:rPr>
          <w:rFonts w:hint="cs"/>
          <w:sz w:val="28"/>
          <w:szCs w:val="28"/>
          <w:cs/>
          <w:lang w:val="en-US"/>
        </w:rPr>
        <w:t>เงินฝากสถาบันการเงินที่ติดภาระค้ำประกัน</w:t>
      </w:r>
      <w:r w:rsidR="00DD3377" w:rsidRPr="000C60A2">
        <w:rPr>
          <w:rFonts w:hint="cs"/>
          <w:sz w:val="28"/>
          <w:szCs w:val="28"/>
          <w:cs/>
          <w:lang w:val="en-US"/>
        </w:rPr>
        <w:t xml:space="preserve"> ณ วันที่</w:t>
      </w:r>
      <w:r w:rsidR="00DD3377" w:rsidRPr="000C60A2">
        <w:rPr>
          <w:rFonts w:hint="cs"/>
          <w:sz w:val="28"/>
          <w:szCs w:val="28"/>
          <w:lang w:val="en-US"/>
        </w:rPr>
        <w:t xml:space="preserve"> </w:t>
      </w:r>
      <w:r w:rsidR="00D92CCD" w:rsidRPr="00D92CCD">
        <w:rPr>
          <w:sz w:val="28"/>
          <w:szCs w:val="28"/>
          <w:lang w:val="en-US"/>
        </w:rPr>
        <w:t xml:space="preserve">30 </w:t>
      </w:r>
      <w:r w:rsidR="00D92CCD" w:rsidRPr="00F75824">
        <w:rPr>
          <w:sz w:val="28"/>
          <w:szCs w:val="28"/>
          <w:cs/>
          <w:lang w:val="en-US"/>
        </w:rPr>
        <w:t>มิถุนายน</w:t>
      </w:r>
      <w:r w:rsidR="00DD3377" w:rsidRPr="008C6DCB">
        <w:rPr>
          <w:rFonts w:hint="cs"/>
          <w:sz w:val="28"/>
          <w:szCs w:val="28"/>
          <w:lang w:val="en-US"/>
        </w:rPr>
        <w:t xml:space="preserve"> </w:t>
      </w:r>
      <w:r w:rsidR="00DD3377" w:rsidRPr="00D72255">
        <w:rPr>
          <w:rFonts w:hint="cs"/>
          <w:sz w:val="28"/>
          <w:szCs w:val="28"/>
          <w:lang w:val="en-US"/>
        </w:rPr>
        <w:t xml:space="preserve">2568 </w:t>
      </w:r>
      <w:r w:rsidR="00DD3377" w:rsidRPr="00F75824">
        <w:rPr>
          <w:rFonts w:hint="cs"/>
          <w:sz w:val="28"/>
          <w:szCs w:val="28"/>
          <w:cs/>
          <w:lang w:val="en-US"/>
        </w:rPr>
        <w:t xml:space="preserve">และ </w:t>
      </w:r>
      <w:r w:rsidR="00DD3377" w:rsidRPr="00D72255">
        <w:rPr>
          <w:rFonts w:hint="cs"/>
          <w:sz w:val="28"/>
          <w:szCs w:val="28"/>
          <w:lang w:val="en-US"/>
        </w:rPr>
        <w:t xml:space="preserve">31 </w:t>
      </w:r>
      <w:r w:rsidR="00DD3377" w:rsidRPr="00F75824">
        <w:rPr>
          <w:rFonts w:hint="cs"/>
          <w:sz w:val="28"/>
          <w:szCs w:val="28"/>
          <w:cs/>
          <w:lang w:val="en-US"/>
        </w:rPr>
        <w:t xml:space="preserve">ธันวาคม </w:t>
      </w:r>
      <w:r w:rsidR="00DD3377" w:rsidRPr="00D72255">
        <w:rPr>
          <w:rFonts w:hint="cs"/>
          <w:sz w:val="28"/>
          <w:szCs w:val="28"/>
          <w:lang w:val="en-US"/>
        </w:rPr>
        <w:t xml:space="preserve">2567 </w:t>
      </w:r>
      <w:r w:rsidR="00DD3377" w:rsidRPr="00F75824">
        <w:rPr>
          <w:rFonts w:hint="cs"/>
          <w:sz w:val="28"/>
          <w:szCs w:val="28"/>
          <w:cs/>
          <w:lang w:val="en-US"/>
        </w:rPr>
        <w:t>มีรายละเอียดดังนี้</w:t>
      </w:r>
    </w:p>
    <w:tbl>
      <w:tblPr>
        <w:tblW w:w="9193" w:type="dxa"/>
        <w:tblInd w:w="36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20"/>
        <w:gridCol w:w="1080"/>
        <w:gridCol w:w="90"/>
        <w:gridCol w:w="990"/>
        <w:gridCol w:w="90"/>
        <w:gridCol w:w="990"/>
        <w:gridCol w:w="90"/>
        <w:gridCol w:w="990"/>
        <w:gridCol w:w="90"/>
        <w:gridCol w:w="1080"/>
        <w:gridCol w:w="90"/>
        <w:gridCol w:w="1093"/>
      </w:tblGrid>
      <w:tr w:rsidR="00AC7BC2" w:rsidRPr="00D72255" w14:paraId="228B5AA3" w14:textId="77777777" w:rsidTr="006C6E98">
        <w:trPr>
          <w:trHeight w:val="70"/>
        </w:trPr>
        <w:tc>
          <w:tcPr>
            <w:tcW w:w="2520" w:type="dxa"/>
            <w:vAlign w:val="bottom"/>
          </w:tcPr>
          <w:p w14:paraId="2E5239B1" w14:textId="77777777" w:rsidR="00AC7BC2" w:rsidRPr="00D72255" w:rsidRDefault="00AC7BC2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  <w:gridSpan w:val="3"/>
            <w:vAlign w:val="bottom"/>
          </w:tcPr>
          <w:p w14:paraId="237C0662" w14:textId="77777777" w:rsidR="00AC7BC2" w:rsidRPr="00F75824" w:rsidRDefault="00AC7BC2">
            <w:pPr>
              <w:ind w:left="-2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680D913A" w14:textId="77777777" w:rsidR="00AC7BC2" w:rsidRPr="00D72255" w:rsidRDefault="00AC7BC2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70" w:type="dxa"/>
            <w:gridSpan w:val="3"/>
            <w:vAlign w:val="bottom"/>
          </w:tcPr>
          <w:p w14:paraId="6B893DAD" w14:textId="77777777" w:rsidR="00AC7BC2" w:rsidRPr="00F75824" w:rsidRDefault="00AC7BC2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0B100D5D" w14:textId="77777777" w:rsidR="00AC7BC2" w:rsidRPr="00D72255" w:rsidRDefault="00AC7BC2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63" w:type="dxa"/>
            <w:gridSpan w:val="3"/>
            <w:vAlign w:val="bottom"/>
          </w:tcPr>
          <w:p w14:paraId="01DD517A" w14:textId="77777777" w:rsidR="00AC7BC2" w:rsidRPr="00F75824" w:rsidRDefault="00AC7BC2" w:rsidP="00F67EB6">
            <w:pPr>
              <w:ind w:right="8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C60A2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F75824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D72255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F75824">
              <w:rPr>
                <w:rFonts w:ascii="Angsana New" w:hAnsi="Angsana New" w:hint="cs"/>
                <w:sz w:val="28"/>
                <w:szCs w:val="28"/>
                <w:cs/>
              </w:rPr>
              <w:t xml:space="preserve"> พันบาท)</w:t>
            </w:r>
          </w:p>
        </w:tc>
      </w:tr>
      <w:tr w:rsidR="00AC7BC2" w:rsidRPr="00D72255" w14:paraId="1D0CB5D8" w14:textId="77777777" w:rsidTr="006C6E98">
        <w:trPr>
          <w:trHeight w:val="70"/>
        </w:trPr>
        <w:tc>
          <w:tcPr>
            <w:tcW w:w="2520" w:type="dxa"/>
            <w:vAlign w:val="bottom"/>
          </w:tcPr>
          <w:p w14:paraId="5720E43A" w14:textId="77777777" w:rsidR="00AC7BC2" w:rsidRPr="00D72255" w:rsidRDefault="00AC7BC2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  <w:gridSpan w:val="3"/>
            <w:tcBorders>
              <w:bottom w:val="single" w:sz="4" w:space="0" w:color="auto"/>
            </w:tcBorders>
            <w:vAlign w:val="bottom"/>
          </w:tcPr>
          <w:p w14:paraId="23E05AB7" w14:textId="77777777" w:rsidR="00AC7BC2" w:rsidRPr="00D72255" w:rsidRDefault="00AC7BC2">
            <w:pPr>
              <w:ind w:left="-2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75824">
              <w:rPr>
                <w:rFonts w:ascii="Angsana New" w:hAnsi="Angsana New" w:hint="cs"/>
                <w:sz w:val="28"/>
                <w:szCs w:val="28"/>
                <w:cs/>
              </w:rPr>
              <w:t>อัตราดอกเบี้ย</w:t>
            </w:r>
            <w:r w:rsidRPr="00D72255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0C60A2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F75824">
              <w:rPr>
                <w:rFonts w:ascii="Angsana New" w:hAnsi="Angsana New" w:hint="cs"/>
                <w:sz w:val="28"/>
                <w:szCs w:val="28"/>
                <w:cs/>
              </w:rPr>
              <w:t>ร้อยละต่อปี)</w:t>
            </w:r>
          </w:p>
        </w:tc>
        <w:tc>
          <w:tcPr>
            <w:tcW w:w="90" w:type="dxa"/>
          </w:tcPr>
          <w:p w14:paraId="7104E98E" w14:textId="77777777" w:rsidR="00AC7BC2" w:rsidRPr="00D72255" w:rsidRDefault="00AC7BC2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70" w:type="dxa"/>
            <w:gridSpan w:val="3"/>
            <w:tcBorders>
              <w:bottom w:val="single" w:sz="4" w:space="0" w:color="auto"/>
            </w:tcBorders>
            <w:vAlign w:val="bottom"/>
          </w:tcPr>
          <w:p w14:paraId="6480ECF0" w14:textId="0F5B9569" w:rsidR="00AC7BC2" w:rsidRPr="00D72255" w:rsidRDefault="00E94010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90" w:type="dxa"/>
          </w:tcPr>
          <w:p w14:paraId="410E92DF" w14:textId="77777777" w:rsidR="00AC7BC2" w:rsidRPr="00D72255" w:rsidRDefault="00AC7BC2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63" w:type="dxa"/>
            <w:gridSpan w:val="3"/>
            <w:tcBorders>
              <w:bottom w:val="single" w:sz="4" w:space="0" w:color="auto"/>
            </w:tcBorders>
            <w:vAlign w:val="bottom"/>
          </w:tcPr>
          <w:p w14:paraId="67254D20" w14:textId="174EDA4B" w:rsidR="00AC7BC2" w:rsidRPr="00D72255" w:rsidRDefault="00A4271E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271E">
              <w:rPr>
                <w:rFonts w:ascii="Angsana New" w:hAnsi="Angsana New"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6C6E98" w:rsidRPr="00D72255" w14:paraId="3A807826" w14:textId="77777777" w:rsidTr="006C6E98">
        <w:trPr>
          <w:trHeight w:val="70"/>
        </w:trPr>
        <w:tc>
          <w:tcPr>
            <w:tcW w:w="2520" w:type="dxa"/>
            <w:vAlign w:val="bottom"/>
          </w:tcPr>
          <w:p w14:paraId="0BA8E48E" w14:textId="77777777" w:rsidR="00AC7BC2" w:rsidRPr="00D72255" w:rsidRDefault="00AC7BC2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954E131" w14:textId="6A2DF33F" w:rsidR="00AC7BC2" w:rsidRPr="00D72255" w:rsidRDefault="00D92CCD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2CCD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30 </w:t>
            </w:r>
            <w:r w:rsidRPr="00F75824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90" w:type="dxa"/>
          </w:tcPr>
          <w:p w14:paraId="78500B2F" w14:textId="77777777" w:rsidR="00AC7BC2" w:rsidRPr="00D72255" w:rsidRDefault="00AC7BC2">
            <w:pPr>
              <w:ind w:left="-28"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1CA09FA" w14:textId="77777777" w:rsidR="00AC7BC2" w:rsidRPr="00D72255" w:rsidRDefault="00AC7BC2">
            <w:pPr>
              <w:ind w:left="-2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2255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31 </w:t>
            </w:r>
            <w:r w:rsidRPr="00F7582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0" w:type="dxa"/>
            <w:tcBorders>
              <w:left w:val="nil"/>
            </w:tcBorders>
          </w:tcPr>
          <w:p w14:paraId="2EED980F" w14:textId="77777777" w:rsidR="00AC7BC2" w:rsidRPr="00D72255" w:rsidRDefault="00AC7BC2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BEF41ED" w14:textId="2F3A7F3F" w:rsidR="00AC7BC2" w:rsidRPr="00D72255" w:rsidRDefault="00D92CCD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2CCD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30 </w:t>
            </w:r>
            <w:r w:rsidRPr="00F75824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90" w:type="dxa"/>
          </w:tcPr>
          <w:p w14:paraId="54C11011" w14:textId="77777777" w:rsidR="00AC7BC2" w:rsidRPr="00D72255" w:rsidRDefault="00AC7BC2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D923678" w14:textId="77777777" w:rsidR="00AC7BC2" w:rsidRPr="00D72255" w:rsidRDefault="00AC7BC2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2255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31 </w:t>
            </w:r>
            <w:r w:rsidRPr="00F7582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0" w:type="dxa"/>
          </w:tcPr>
          <w:p w14:paraId="3D404859" w14:textId="77777777" w:rsidR="00AC7BC2" w:rsidRPr="00D72255" w:rsidRDefault="00AC7BC2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624655B" w14:textId="0BCECB3B" w:rsidR="00AC7BC2" w:rsidRPr="00D72255" w:rsidRDefault="00D92CCD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2CCD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30 </w:t>
            </w:r>
            <w:r w:rsidRPr="00F75824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90" w:type="dxa"/>
          </w:tcPr>
          <w:p w14:paraId="1D514AE6" w14:textId="77777777" w:rsidR="00AC7BC2" w:rsidRPr="00D72255" w:rsidRDefault="00AC7BC2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3" w:type="dxa"/>
            <w:vAlign w:val="bottom"/>
          </w:tcPr>
          <w:p w14:paraId="52B3102D" w14:textId="77777777" w:rsidR="00AC7BC2" w:rsidRPr="00D72255" w:rsidRDefault="00AC7BC2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2255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31 </w:t>
            </w:r>
            <w:r w:rsidRPr="00F7582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ธันวาคม</w:t>
            </w:r>
          </w:p>
        </w:tc>
      </w:tr>
      <w:tr w:rsidR="006C6E98" w:rsidRPr="00D72255" w14:paraId="5C678CFC" w14:textId="77777777" w:rsidTr="006C6E98">
        <w:trPr>
          <w:trHeight w:val="70"/>
        </w:trPr>
        <w:tc>
          <w:tcPr>
            <w:tcW w:w="2520" w:type="dxa"/>
            <w:vAlign w:val="bottom"/>
          </w:tcPr>
          <w:p w14:paraId="6D8E0F8F" w14:textId="77777777" w:rsidR="00AC7BC2" w:rsidRPr="00D72255" w:rsidRDefault="00AC7BC2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DF7E545" w14:textId="77777777" w:rsidR="00AC7BC2" w:rsidRPr="00D72255" w:rsidRDefault="00AC7BC2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2255">
              <w:rPr>
                <w:rFonts w:ascii="Angsana New" w:hAnsi="Angsana New" w:hint="cs"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90" w:type="dxa"/>
          </w:tcPr>
          <w:p w14:paraId="2A237FE1" w14:textId="77777777" w:rsidR="00AC7BC2" w:rsidRPr="00D72255" w:rsidRDefault="00AC7BC2">
            <w:pPr>
              <w:ind w:left="-28"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EED9F4D" w14:textId="77777777" w:rsidR="00AC7BC2" w:rsidRPr="00D72255" w:rsidRDefault="00AC7BC2">
            <w:pPr>
              <w:ind w:left="-2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2255">
              <w:rPr>
                <w:rFonts w:ascii="Angsana New" w:hAnsi="Angsana New" w:hint="cs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90" w:type="dxa"/>
            <w:tcBorders>
              <w:left w:val="nil"/>
            </w:tcBorders>
          </w:tcPr>
          <w:p w14:paraId="6D05082A" w14:textId="77777777" w:rsidR="00AC7BC2" w:rsidRPr="00D72255" w:rsidRDefault="00AC7BC2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5172020" w14:textId="77777777" w:rsidR="00AC7BC2" w:rsidRPr="00D72255" w:rsidRDefault="00AC7BC2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2255">
              <w:rPr>
                <w:rFonts w:ascii="Angsana New" w:hAnsi="Angsana New" w:hint="cs"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90" w:type="dxa"/>
          </w:tcPr>
          <w:p w14:paraId="133868FC" w14:textId="77777777" w:rsidR="00AC7BC2" w:rsidRPr="00D72255" w:rsidRDefault="00AC7BC2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6203AAC" w14:textId="77777777" w:rsidR="00AC7BC2" w:rsidRPr="00D72255" w:rsidRDefault="00AC7BC2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2255">
              <w:rPr>
                <w:rFonts w:ascii="Angsana New" w:hAnsi="Angsana New" w:hint="cs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90" w:type="dxa"/>
          </w:tcPr>
          <w:p w14:paraId="4D77E25A" w14:textId="77777777" w:rsidR="00AC7BC2" w:rsidRPr="00D72255" w:rsidRDefault="00AC7BC2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B3378EE" w14:textId="77777777" w:rsidR="00AC7BC2" w:rsidRPr="00D72255" w:rsidRDefault="00AC7BC2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2255">
              <w:rPr>
                <w:rFonts w:ascii="Angsana New" w:hAnsi="Angsana New" w:hint="cs"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90" w:type="dxa"/>
          </w:tcPr>
          <w:p w14:paraId="50B2FAF5" w14:textId="77777777" w:rsidR="00AC7BC2" w:rsidRPr="00D72255" w:rsidRDefault="00AC7BC2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3" w:type="dxa"/>
            <w:tcBorders>
              <w:bottom w:val="single" w:sz="4" w:space="0" w:color="auto"/>
            </w:tcBorders>
            <w:vAlign w:val="bottom"/>
          </w:tcPr>
          <w:p w14:paraId="7D526131" w14:textId="77777777" w:rsidR="00AC7BC2" w:rsidRPr="00D72255" w:rsidRDefault="00AC7BC2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2255">
              <w:rPr>
                <w:rFonts w:ascii="Angsana New" w:hAnsi="Angsana New" w:hint="cs"/>
                <w:color w:val="000000"/>
                <w:sz w:val="28"/>
                <w:szCs w:val="28"/>
              </w:rPr>
              <w:t>2567</w:t>
            </w:r>
          </w:p>
        </w:tc>
      </w:tr>
      <w:tr w:rsidR="006C6E98" w:rsidRPr="00D72255" w14:paraId="4E95E697" w14:textId="77777777" w:rsidTr="006C6E98">
        <w:tc>
          <w:tcPr>
            <w:tcW w:w="2520" w:type="dxa"/>
          </w:tcPr>
          <w:p w14:paraId="17BEB0B3" w14:textId="77777777" w:rsidR="00383DA9" w:rsidRPr="00D72255" w:rsidRDefault="00383DA9" w:rsidP="001D3983">
            <w:pPr>
              <w:ind w:right="-108" w:firstLine="2"/>
              <w:rPr>
                <w:rFonts w:ascii="Angsana New" w:hAnsi="Angsana New"/>
                <w:sz w:val="28"/>
                <w:szCs w:val="28"/>
              </w:rPr>
            </w:pPr>
            <w:r w:rsidRPr="00F75824">
              <w:rPr>
                <w:rFonts w:ascii="Angsana New" w:hAnsi="Angsana New" w:hint="cs"/>
                <w:sz w:val="28"/>
                <w:szCs w:val="28"/>
                <w:cs/>
              </w:rPr>
              <w:t>เงินฝากสถาบันการเงินที่ติดภาระ</w:t>
            </w:r>
          </w:p>
          <w:p w14:paraId="0B9886E0" w14:textId="2964E10F" w:rsidR="00383DA9" w:rsidRPr="00F75824" w:rsidRDefault="00383DA9" w:rsidP="001D3983">
            <w:pPr>
              <w:ind w:right="-108" w:firstLine="2"/>
              <w:rPr>
                <w:rFonts w:ascii="Angsana New" w:hAnsi="Angsana New"/>
                <w:sz w:val="28"/>
                <w:szCs w:val="28"/>
                <w:cs/>
              </w:rPr>
            </w:pPr>
            <w:r w:rsidRPr="00F75824">
              <w:rPr>
                <w:rFonts w:ascii="Angsana New" w:hAnsi="Angsana New" w:hint="cs"/>
                <w:sz w:val="28"/>
                <w:szCs w:val="28"/>
                <w:cs/>
              </w:rPr>
              <w:t xml:space="preserve">    ค้ำประกัน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57B055B" w14:textId="07050C6B" w:rsidR="00383DA9" w:rsidRPr="0058249E" w:rsidRDefault="00E8755A" w:rsidP="00383DA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8249E">
              <w:rPr>
                <w:rFonts w:ascii="Angsana New" w:hAnsi="Angsana New"/>
                <w:sz w:val="28"/>
                <w:szCs w:val="28"/>
              </w:rPr>
              <w:t>0.50</w:t>
            </w:r>
          </w:p>
        </w:tc>
        <w:tc>
          <w:tcPr>
            <w:tcW w:w="90" w:type="dxa"/>
            <w:vAlign w:val="bottom"/>
          </w:tcPr>
          <w:p w14:paraId="0B8966ED" w14:textId="77777777" w:rsidR="00383DA9" w:rsidRPr="0058249E" w:rsidRDefault="00383DA9" w:rsidP="00383DA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313E571C" w14:textId="7D4B7DB6" w:rsidR="00383DA9" w:rsidRPr="0058249E" w:rsidRDefault="006870FF" w:rsidP="00383DA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8249E">
              <w:rPr>
                <w:rFonts w:ascii="Angsana New" w:hAnsi="Angsana New"/>
                <w:sz w:val="28"/>
                <w:szCs w:val="28"/>
              </w:rPr>
              <w:t>0.5</w:t>
            </w:r>
            <w:r w:rsidR="00553FCB" w:rsidRPr="0058249E">
              <w:rPr>
                <w:rFonts w:ascii="Angsana New" w:hAnsi="Angsana New"/>
                <w:sz w:val="28"/>
                <w:szCs w:val="28"/>
              </w:rPr>
              <w:t>0</w:t>
            </w:r>
            <w:r w:rsidRPr="0058249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EA7F82" w:rsidRPr="0058249E">
              <w:rPr>
                <w:rFonts w:ascii="Angsana New" w:hAnsi="Angsana New"/>
                <w:sz w:val="28"/>
                <w:szCs w:val="28"/>
              </w:rPr>
              <w:t>-</w:t>
            </w:r>
            <w:r w:rsidRPr="0058249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553FCB" w:rsidRPr="0058249E">
              <w:rPr>
                <w:rFonts w:ascii="Angsana New" w:hAnsi="Angsana New"/>
                <w:sz w:val="28"/>
                <w:szCs w:val="28"/>
              </w:rPr>
              <w:t>0.</w:t>
            </w:r>
            <w:r w:rsidR="00792B3C" w:rsidRPr="0058249E">
              <w:rPr>
                <w:rFonts w:ascii="Angsana New" w:hAnsi="Angsana New"/>
                <w:sz w:val="28"/>
                <w:szCs w:val="28"/>
              </w:rPr>
              <w:t>75</w:t>
            </w:r>
          </w:p>
        </w:tc>
        <w:tc>
          <w:tcPr>
            <w:tcW w:w="90" w:type="dxa"/>
            <w:vAlign w:val="bottom"/>
          </w:tcPr>
          <w:p w14:paraId="3FA08BD0" w14:textId="77777777" w:rsidR="00383DA9" w:rsidRPr="00D72255" w:rsidRDefault="00383DA9" w:rsidP="00383DA9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207EB6" w14:textId="6488F800" w:rsidR="00383DA9" w:rsidRPr="00D72255" w:rsidRDefault="00E8755A" w:rsidP="00383DA9">
            <w:pPr>
              <w:tabs>
                <w:tab w:val="decimal" w:pos="810"/>
              </w:tabs>
              <w:ind w:right="9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56,923</w:t>
            </w:r>
          </w:p>
        </w:tc>
        <w:tc>
          <w:tcPr>
            <w:tcW w:w="90" w:type="dxa"/>
            <w:vAlign w:val="bottom"/>
          </w:tcPr>
          <w:p w14:paraId="32A9BEEB" w14:textId="77777777" w:rsidR="00383DA9" w:rsidRPr="00D72255" w:rsidRDefault="00383DA9" w:rsidP="00383DA9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0E1D0E" w14:textId="6F698DA7" w:rsidR="00383DA9" w:rsidRPr="00D72255" w:rsidRDefault="00383DA9" w:rsidP="00383DA9">
            <w:pPr>
              <w:tabs>
                <w:tab w:val="decimal" w:pos="810"/>
              </w:tabs>
              <w:ind w:right="9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D20C9">
              <w:rPr>
                <w:rFonts w:ascii="Angsana New" w:hAnsi="Angsana New"/>
                <w:sz w:val="28"/>
                <w:szCs w:val="28"/>
              </w:rPr>
              <w:t>68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2D20C9">
              <w:rPr>
                <w:rFonts w:ascii="Angsana New" w:hAnsi="Angsana New"/>
                <w:sz w:val="28"/>
                <w:szCs w:val="28"/>
              </w:rPr>
              <w:t>982</w:t>
            </w:r>
          </w:p>
        </w:tc>
        <w:tc>
          <w:tcPr>
            <w:tcW w:w="90" w:type="dxa"/>
            <w:vAlign w:val="bottom"/>
          </w:tcPr>
          <w:p w14:paraId="797D7A33" w14:textId="77777777" w:rsidR="00383DA9" w:rsidRPr="00D72255" w:rsidRDefault="00383DA9" w:rsidP="00383DA9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C5E7BE" w14:textId="759F13EE" w:rsidR="00383DA9" w:rsidRPr="00F75824" w:rsidRDefault="00E8755A" w:rsidP="00383DA9">
            <w:pPr>
              <w:tabs>
                <w:tab w:val="decimal" w:pos="830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56,923</w:t>
            </w:r>
          </w:p>
        </w:tc>
        <w:tc>
          <w:tcPr>
            <w:tcW w:w="90" w:type="dxa"/>
            <w:vAlign w:val="bottom"/>
          </w:tcPr>
          <w:p w14:paraId="0C584F8D" w14:textId="77777777" w:rsidR="00383DA9" w:rsidRPr="00D72255" w:rsidRDefault="00383DA9" w:rsidP="00383DA9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F07A70" w14:textId="5FE427BE" w:rsidR="00383DA9" w:rsidRPr="00D72255" w:rsidRDefault="00383DA9" w:rsidP="00383DA9">
            <w:pPr>
              <w:tabs>
                <w:tab w:val="decimal" w:pos="830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D20C9">
              <w:rPr>
                <w:rFonts w:ascii="Angsana New" w:hAnsi="Angsana New"/>
                <w:sz w:val="28"/>
                <w:szCs w:val="28"/>
              </w:rPr>
              <w:t>68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2D20C9">
              <w:rPr>
                <w:rFonts w:ascii="Angsana New" w:hAnsi="Angsana New"/>
                <w:sz w:val="28"/>
                <w:szCs w:val="28"/>
              </w:rPr>
              <w:t>982</w:t>
            </w:r>
          </w:p>
        </w:tc>
      </w:tr>
      <w:tr w:rsidR="006C6E98" w:rsidRPr="00D72255" w14:paraId="539F0E0C" w14:textId="77777777" w:rsidTr="006C6E98">
        <w:tc>
          <w:tcPr>
            <w:tcW w:w="2520" w:type="dxa"/>
            <w:vAlign w:val="bottom"/>
          </w:tcPr>
          <w:p w14:paraId="67BC08C4" w14:textId="77777777" w:rsidR="00383DA9" w:rsidRPr="00F75824" w:rsidRDefault="00383DA9" w:rsidP="001D3983">
            <w:pPr>
              <w:ind w:right="-108" w:firstLine="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7582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vAlign w:val="bottom"/>
          </w:tcPr>
          <w:p w14:paraId="33A94635" w14:textId="77777777" w:rsidR="00383DA9" w:rsidRPr="00D72255" w:rsidRDefault="00383DA9" w:rsidP="00383DA9">
            <w:pPr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7FF73485" w14:textId="77777777" w:rsidR="00383DA9" w:rsidRPr="00862C21" w:rsidRDefault="00383DA9" w:rsidP="00383DA9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9A6C747" w14:textId="77777777" w:rsidR="00383DA9" w:rsidRPr="00D72255" w:rsidRDefault="00383DA9" w:rsidP="00383DA9">
            <w:pPr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1E37DD77" w14:textId="77777777" w:rsidR="00383DA9" w:rsidRPr="00D72255" w:rsidRDefault="00383DA9" w:rsidP="00383DA9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037DC92" w14:textId="29BB5E03" w:rsidR="00383DA9" w:rsidRPr="00D72255" w:rsidRDefault="00E8755A" w:rsidP="00383DA9">
            <w:pPr>
              <w:tabs>
                <w:tab w:val="decimal" w:pos="810"/>
              </w:tabs>
              <w:ind w:right="9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56,923</w:t>
            </w:r>
          </w:p>
        </w:tc>
        <w:tc>
          <w:tcPr>
            <w:tcW w:w="90" w:type="dxa"/>
          </w:tcPr>
          <w:p w14:paraId="5A15ABAC" w14:textId="77777777" w:rsidR="00383DA9" w:rsidRPr="00D72255" w:rsidRDefault="00383DA9" w:rsidP="00383DA9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C67CF23" w14:textId="2060E44A" w:rsidR="00383DA9" w:rsidRPr="00D72255" w:rsidRDefault="00383DA9" w:rsidP="00383DA9">
            <w:pPr>
              <w:tabs>
                <w:tab w:val="decimal" w:pos="810"/>
              </w:tabs>
              <w:ind w:right="9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D20C9">
              <w:rPr>
                <w:rFonts w:ascii="Angsana New" w:hAnsi="Angsana New"/>
                <w:sz w:val="28"/>
                <w:szCs w:val="28"/>
              </w:rPr>
              <w:t>68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2D20C9">
              <w:rPr>
                <w:rFonts w:ascii="Angsana New" w:hAnsi="Angsana New"/>
                <w:sz w:val="28"/>
                <w:szCs w:val="28"/>
              </w:rPr>
              <w:t>982</w:t>
            </w:r>
          </w:p>
        </w:tc>
        <w:tc>
          <w:tcPr>
            <w:tcW w:w="90" w:type="dxa"/>
          </w:tcPr>
          <w:p w14:paraId="0582298A" w14:textId="77777777" w:rsidR="00383DA9" w:rsidRPr="00D72255" w:rsidRDefault="00383DA9" w:rsidP="00383DA9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D8052F8" w14:textId="72CC7BEE" w:rsidR="00383DA9" w:rsidRPr="00D72255" w:rsidRDefault="00E8755A" w:rsidP="00383DA9">
            <w:pPr>
              <w:tabs>
                <w:tab w:val="decimal" w:pos="830"/>
              </w:tabs>
              <w:ind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56,923</w:t>
            </w:r>
          </w:p>
        </w:tc>
        <w:tc>
          <w:tcPr>
            <w:tcW w:w="90" w:type="dxa"/>
          </w:tcPr>
          <w:p w14:paraId="6EFBEB01" w14:textId="77777777" w:rsidR="00383DA9" w:rsidRPr="00D72255" w:rsidRDefault="00383DA9" w:rsidP="00383DA9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double" w:sz="4" w:space="0" w:color="auto"/>
            </w:tcBorders>
          </w:tcPr>
          <w:p w14:paraId="51736964" w14:textId="4ED59B62" w:rsidR="00383DA9" w:rsidRPr="00D72255" w:rsidRDefault="00383DA9" w:rsidP="00383DA9">
            <w:pPr>
              <w:tabs>
                <w:tab w:val="decimal" w:pos="830"/>
              </w:tabs>
              <w:ind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D20C9">
              <w:rPr>
                <w:rFonts w:ascii="Angsana New" w:hAnsi="Angsana New"/>
                <w:sz w:val="28"/>
                <w:szCs w:val="28"/>
              </w:rPr>
              <w:t>68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2D20C9">
              <w:rPr>
                <w:rFonts w:ascii="Angsana New" w:hAnsi="Angsana New"/>
                <w:sz w:val="28"/>
                <w:szCs w:val="28"/>
              </w:rPr>
              <w:t>982</w:t>
            </w:r>
          </w:p>
        </w:tc>
      </w:tr>
    </w:tbl>
    <w:p w14:paraId="3FE75E4F" w14:textId="18CC7BF7" w:rsidR="008E4426" w:rsidRDefault="00BF14DA" w:rsidP="008E4426">
      <w:pPr>
        <w:pStyle w:val="BodyText2"/>
        <w:spacing w:before="120"/>
        <w:ind w:left="547" w:hanging="187"/>
        <w:rPr>
          <w:sz w:val="28"/>
          <w:szCs w:val="28"/>
          <w:lang w:val="en-US"/>
        </w:rPr>
      </w:pPr>
      <w:r w:rsidRPr="00F75824">
        <w:rPr>
          <w:rFonts w:hint="cs"/>
          <w:sz w:val="28"/>
          <w:szCs w:val="28"/>
          <w:cs/>
          <w:lang w:val="en-US"/>
        </w:rPr>
        <w:t xml:space="preserve">เงินฝากสถาบันการเงินที่ติดภาระค้ำประกัน </w:t>
      </w:r>
      <w:r w:rsidR="00464B88" w:rsidRPr="00F75824">
        <w:rPr>
          <w:rFonts w:hint="cs"/>
          <w:sz w:val="28"/>
          <w:szCs w:val="28"/>
          <w:cs/>
          <w:lang w:val="en-US"/>
        </w:rPr>
        <w:t>บริษัท</w:t>
      </w:r>
      <w:r w:rsidRPr="00F75824">
        <w:rPr>
          <w:rFonts w:hint="cs"/>
          <w:sz w:val="28"/>
          <w:szCs w:val="28"/>
          <w:cs/>
          <w:lang w:val="en-US"/>
        </w:rPr>
        <w:t>ได้นำไปเป็นหลักทรัพย์ค้ำประกันวงเงินสินเชื่อ</w:t>
      </w:r>
    </w:p>
    <w:p w14:paraId="59093E5F" w14:textId="77777777" w:rsidR="008E4426" w:rsidRPr="008E4426" w:rsidRDefault="008E4426" w:rsidP="008E4426">
      <w:pPr>
        <w:pStyle w:val="ListParagraph"/>
        <w:numPr>
          <w:ilvl w:val="0"/>
          <w:numId w:val="38"/>
        </w:numPr>
        <w:spacing w:before="240"/>
        <w:ind w:left="360"/>
        <w:rPr>
          <w:rFonts w:asciiTheme="majorBidi" w:eastAsia="Malgun Gothic" w:hAnsiTheme="majorBidi" w:cstheme="majorBidi"/>
          <w:b/>
          <w:bCs/>
          <w:sz w:val="28"/>
          <w:lang w:val="en-US"/>
        </w:rPr>
      </w:pPr>
      <w:r w:rsidRPr="008E4426">
        <w:rPr>
          <w:rFonts w:asciiTheme="majorBidi" w:eastAsia="Malgun Gothic" w:hAnsiTheme="majorBidi" w:cs="Angsana New"/>
          <w:b/>
          <w:bCs/>
          <w:sz w:val="28"/>
          <w:cs/>
          <w:lang w:val="en-US"/>
        </w:rPr>
        <w:t>ที่ดิน อาคารและอุปกรณ์</w:t>
      </w:r>
    </w:p>
    <w:p w14:paraId="5A157FC4" w14:textId="5B2FFBFF" w:rsidR="008E4426" w:rsidRPr="00D72255" w:rsidRDefault="008E4426" w:rsidP="008E442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360" w:right="-43"/>
        <w:jc w:val="thaiDistribute"/>
        <w:rPr>
          <w:rFonts w:ascii="Angsana New" w:hAnsi="Angsana New"/>
          <w:sz w:val="28"/>
          <w:szCs w:val="28"/>
        </w:rPr>
      </w:pPr>
      <w:r w:rsidRPr="00D72255">
        <w:rPr>
          <w:rFonts w:ascii="Angsana New" w:hAnsi="Angsana New" w:hint="cs"/>
          <w:b/>
          <w:sz w:val="28"/>
          <w:szCs w:val="28"/>
          <w:cs/>
        </w:rPr>
        <w:t>รายการเคลื่อนไหวของ</w:t>
      </w:r>
      <w:r w:rsidRPr="00D72255">
        <w:rPr>
          <w:rFonts w:ascii="Angsana New" w:hAnsi="Angsana New" w:hint="cs"/>
          <w:sz w:val="28"/>
          <w:szCs w:val="28"/>
          <w:cs/>
        </w:rPr>
        <w:t>ที่ดิน อาคารและอุปกรณ์ระหว่างรอบระยะเวลา</w:t>
      </w:r>
      <w:r>
        <w:rPr>
          <w:rFonts w:ascii="Angsana New" w:hAnsi="Angsana New" w:hint="cs"/>
          <w:sz w:val="28"/>
          <w:szCs w:val="28"/>
          <w:cs/>
        </w:rPr>
        <w:t>หก</w:t>
      </w:r>
      <w:r w:rsidRPr="00D72255">
        <w:rPr>
          <w:rFonts w:ascii="Angsana New" w:hAnsi="Angsana New" w:hint="cs"/>
          <w:sz w:val="28"/>
          <w:szCs w:val="28"/>
          <w:cs/>
        </w:rPr>
        <w:t>เดือนสิ้นสุดวันที่</w:t>
      </w:r>
      <w:r w:rsidRPr="00D72255">
        <w:rPr>
          <w:rFonts w:ascii="Angsana New" w:hAnsi="Angsana New" w:hint="cs"/>
          <w:sz w:val="28"/>
          <w:szCs w:val="28"/>
        </w:rPr>
        <w:t xml:space="preserve"> 3</w:t>
      </w:r>
      <w:r>
        <w:rPr>
          <w:rFonts w:ascii="Angsana New" w:hAnsi="Angsana New"/>
          <w:sz w:val="28"/>
          <w:szCs w:val="28"/>
        </w:rPr>
        <w:t>0</w:t>
      </w:r>
      <w:r w:rsidRPr="00D72255">
        <w:rPr>
          <w:rFonts w:ascii="Angsana New" w:hAnsi="Angsana New" w:hint="cs"/>
          <w:sz w:val="28"/>
          <w:szCs w:val="28"/>
        </w:rPr>
        <w:t xml:space="preserve"> </w:t>
      </w:r>
      <w:r w:rsidRPr="00F75824">
        <w:rPr>
          <w:rFonts w:ascii="Angsana New" w:hAnsi="Angsana New" w:hint="cs"/>
          <w:sz w:val="28"/>
          <w:szCs w:val="28"/>
          <w:cs/>
        </w:rPr>
        <w:t>มิถุนายน</w:t>
      </w:r>
      <w:r w:rsidRPr="008C6DCB">
        <w:rPr>
          <w:rFonts w:ascii="Angsana New" w:hAnsi="Angsana New" w:hint="cs"/>
          <w:sz w:val="28"/>
          <w:szCs w:val="28"/>
        </w:rPr>
        <w:t xml:space="preserve"> </w:t>
      </w:r>
      <w:r w:rsidRPr="00D72255">
        <w:rPr>
          <w:rFonts w:ascii="Angsana New" w:hAnsi="Angsana New" w:hint="cs"/>
          <w:sz w:val="28"/>
          <w:szCs w:val="28"/>
        </w:rPr>
        <w:t>2568</w:t>
      </w:r>
      <w:r w:rsidR="003F2923">
        <w:rPr>
          <w:rFonts w:ascii="Angsana New" w:hAnsi="Angsana New"/>
          <w:sz w:val="28"/>
          <w:szCs w:val="28"/>
        </w:rPr>
        <w:t xml:space="preserve"> </w:t>
      </w:r>
      <w:r w:rsidRPr="00F75824">
        <w:rPr>
          <w:rFonts w:ascii="Angsana New" w:hAnsi="Angsana New" w:hint="cs"/>
          <w:sz w:val="28"/>
          <w:szCs w:val="28"/>
          <w:cs/>
        </w:rPr>
        <w:t>และ</w:t>
      </w:r>
      <w:r w:rsidRPr="008C11DF">
        <w:rPr>
          <w:rFonts w:ascii="Angsana New" w:hAnsi="Angsana New" w:hint="cs"/>
          <w:sz w:val="28"/>
          <w:szCs w:val="28"/>
        </w:rPr>
        <w:t xml:space="preserve"> </w:t>
      </w:r>
      <w:r>
        <w:rPr>
          <w:rFonts w:ascii="Angsana New" w:hAnsi="Angsana New"/>
          <w:sz w:val="28"/>
          <w:szCs w:val="28"/>
        </w:rPr>
        <w:br/>
      </w:r>
      <w:r w:rsidRPr="00F75824">
        <w:rPr>
          <w:rFonts w:ascii="Angsana New" w:hAnsi="Angsana New" w:hint="cs"/>
          <w:sz w:val="28"/>
          <w:szCs w:val="28"/>
          <w:cs/>
        </w:rPr>
        <w:t xml:space="preserve">สำหรับปีสิ้นสุดวันที่ </w:t>
      </w:r>
      <w:r>
        <w:rPr>
          <w:rFonts w:ascii="Angsana New" w:hAnsi="Angsana New"/>
          <w:sz w:val="28"/>
          <w:szCs w:val="28"/>
        </w:rPr>
        <w:t xml:space="preserve">31 </w:t>
      </w:r>
      <w:r w:rsidRPr="00F75824">
        <w:rPr>
          <w:rFonts w:ascii="Angsana New" w:hAnsi="Angsana New" w:hint="cs"/>
          <w:sz w:val="28"/>
          <w:szCs w:val="28"/>
          <w:cs/>
        </w:rPr>
        <w:t xml:space="preserve">ธันวาคม </w:t>
      </w:r>
      <w:r>
        <w:rPr>
          <w:rFonts w:ascii="Angsana New" w:hAnsi="Angsana New"/>
          <w:sz w:val="28"/>
          <w:szCs w:val="28"/>
        </w:rPr>
        <w:t>2567</w:t>
      </w:r>
      <w:r w:rsidRPr="00F75824">
        <w:rPr>
          <w:rFonts w:ascii="Angsana New" w:hAnsi="Angsana New" w:hint="cs"/>
          <w:sz w:val="28"/>
          <w:szCs w:val="28"/>
          <w:cs/>
        </w:rPr>
        <w:t xml:space="preserve"> มีดังนี้</w:t>
      </w:r>
    </w:p>
    <w:tbl>
      <w:tblPr>
        <w:tblW w:w="8999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0"/>
        <w:gridCol w:w="1260"/>
        <w:gridCol w:w="90"/>
        <w:gridCol w:w="1261"/>
        <w:gridCol w:w="90"/>
        <w:gridCol w:w="1259"/>
        <w:gridCol w:w="90"/>
        <w:gridCol w:w="1259"/>
      </w:tblGrid>
      <w:tr w:rsidR="008E4426" w:rsidRPr="00D72255" w14:paraId="3E050916" w14:textId="77777777" w:rsidTr="00167900">
        <w:trPr>
          <w:cantSplit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2290D7DB" w14:textId="77777777" w:rsidR="008E4426" w:rsidRPr="00D72255" w:rsidRDefault="008E4426" w:rsidP="00167900">
            <w:pPr>
              <w:ind w:right="58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61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9B5ADD3" w14:textId="77777777" w:rsidR="008E4426" w:rsidRPr="00D72255" w:rsidRDefault="008E4426" w:rsidP="00167900">
            <w:pPr>
              <w:tabs>
                <w:tab w:val="left" w:pos="2160"/>
              </w:tabs>
              <w:ind w:left="-126" w:firstLine="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DA3325" w14:textId="77777777" w:rsidR="008E4426" w:rsidRPr="00F75824" w:rsidRDefault="008E4426" w:rsidP="00167900">
            <w:pPr>
              <w:tabs>
                <w:tab w:val="left" w:pos="2160"/>
              </w:tabs>
              <w:ind w:left="-126" w:firstLine="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0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E8F4D4" w14:textId="77777777" w:rsidR="008E4426" w:rsidRPr="00D72255" w:rsidRDefault="008E4426" w:rsidP="00167900">
            <w:pPr>
              <w:tabs>
                <w:tab w:val="clear" w:pos="907"/>
                <w:tab w:val="left" w:pos="900"/>
                <w:tab w:val="left" w:pos="2160"/>
                <w:tab w:val="right" w:pos="8100"/>
              </w:tabs>
              <w:ind w:left="360" w:hanging="360"/>
              <w:jc w:val="right"/>
              <w:rPr>
                <w:rFonts w:ascii="Angsana New" w:hAnsi="Angsana New"/>
                <w:caps/>
                <w:sz w:val="28"/>
                <w:szCs w:val="28"/>
              </w:rPr>
            </w:pPr>
            <w:r w:rsidRPr="00D72255">
              <w:rPr>
                <w:rFonts w:ascii="Angsana New" w:hAnsi="Angsana New" w:hint="cs"/>
                <w:caps/>
                <w:sz w:val="28"/>
                <w:szCs w:val="28"/>
              </w:rPr>
              <w:t>(</w:t>
            </w:r>
            <w:r w:rsidRPr="00F75824">
              <w:rPr>
                <w:rFonts w:ascii="Angsana New" w:hAnsi="Angsana New" w:hint="cs"/>
                <w:caps/>
                <w:sz w:val="28"/>
                <w:szCs w:val="28"/>
                <w:cs/>
              </w:rPr>
              <w:t>หน่วย: พันบาท)</w:t>
            </w:r>
          </w:p>
        </w:tc>
      </w:tr>
      <w:tr w:rsidR="008E4426" w:rsidRPr="00D72255" w14:paraId="19B65B23" w14:textId="77777777" w:rsidTr="00167900">
        <w:trPr>
          <w:cantSplit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623A60F1" w14:textId="77777777" w:rsidR="008E4426" w:rsidRPr="00D72255" w:rsidRDefault="008E4426" w:rsidP="00167900">
            <w:pPr>
              <w:ind w:right="58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61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A5E71F" w14:textId="026C05FE" w:rsidR="008E4426" w:rsidRPr="00D72255" w:rsidRDefault="00E94010" w:rsidP="00167900">
            <w:pPr>
              <w:tabs>
                <w:tab w:val="left" w:pos="2160"/>
              </w:tabs>
              <w:ind w:left="-126" w:firstLine="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A08DD8" w14:textId="77777777" w:rsidR="008E4426" w:rsidRPr="00D72255" w:rsidRDefault="008E4426" w:rsidP="00167900">
            <w:pPr>
              <w:tabs>
                <w:tab w:val="left" w:pos="2160"/>
              </w:tabs>
              <w:ind w:left="-126" w:firstLine="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0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96E5B6D" w14:textId="651E8B7A" w:rsidR="008E4426" w:rsidRPr="00F75824" w:rsidRDefault="00441EF5" w:rsidP="00167900">
            <w:pPr>
              <w:tabs>
                <w:tab w:val="left" w:pos="2160"/>
              </w:tabs>
              <w:ind w:left="-297" w:firstLine="29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41EF5">
              <w:rPr>
                <w:rFonts w:ascii="Angsana New" w:hAnsi="Angsana New"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8E4426" w:rsidRPr="00D72255" w14:paraId="5BD84198" w14:textId="77777777" w:rsidTr="00167900">
        <w:trPr>
          <w:cantSplit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03D30EFB" w14:textId="77777777" w:rsidR="008E4426" w:rsidRPr="00F75824" w:rsidRDefault="008E4426" w:rsidP="00167900">
            <w:pPr>
              <w:ind w:right="5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2F26EAD" w14:textId="77777777" w:rsidR="008E4426" w:rsidRPr="00D72255" w:rsidRDefault="008E4426" w:rsidP="0016790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2CCD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30 </w:t>
            </w:r>
            <w:r w:rsidRPr="00F75824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มิถุนายน</w:t>
            </w:r>
          </w:p>
          <w:p w14:paraId="398CC53B" w14:textId="77777777" w:rsidR="008E4426" w:rsidRPr="00D72255" w:rsidRDefault="008E4426" w:rsidP="0016790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2255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772EDD" w14:textId="77777777" w:rsidR="008E4426" w:rsidRPr="00D72255" w:rsidRDefault="008E4426" w:rsidP="0016790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F4DCA99" w14:textId="77777777" w:rsidR="008E4426" w:rsidRPr="00F75824" w:rsidRDefault="008E4426" w:rsidP="0016790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72255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F75824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  <w:p w14:paraId="26622228" w14:textId="77777777" w:rsidR="008E4426" w:rsidRPr="00F75824" w:rsidRDefault="008E4426" w:rsidP="0016790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72255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DC51274" w14:textId="77777777" w:rsidR="008E4426" w:rsidRPr="00D72255" w:rsidRDefault="008E4426" w:rsidP="0016790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C61AF47" w14:textId="77777777" w:rsidR="008E4426" w:rsidRPr="00D72255" w:rsidRDefault="008E4426" w:rsidP="0016790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2CCD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30 </w:t>
            </w:r>
            <w:r w:rsidRPr="00F75824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มิถุนายน</w:t>
            </w:r>
          </w:p>
          <w:p w14:paraId="3A8E070B" w14:textId="77777777" w:rsidR="008E4426" w:rsidRPr="00D72255" w:rsidRDefault="008E4426" w:rsidP="0016790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2255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B0F913" w14:textId="77777777" w:rsidR="008E4426" w:rsidRPr="00D72255" w:rsidRDefault="008E4426" w:rsidP="0016790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1504411" w14:textId="77777777" w:rsidR="008E4426" w:rsidRPr="00F75824" w:rsidRDefault="008E4426" w:rsidP="0016790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72255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F75824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  <w:p w14:paraId="1F5004E3" w14:textId="77777777" w:rsidR="008E4426" w:rsidRPr="00F75824" w:rsidRDefault="008E4426" w:rsidP="0016790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72255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</w:tr>
      <w:tr w:rsidR="008E4426" w:rsidRPr="00D72255" w14:paraId="398C8A87" w14:textId="77777777" w:rsidTr="00167900">
        <w:trPr>
          <w:cantSplit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125948DA" w14:textId="77777777" w:rsidR="008E4426" w:rsidRPr="00F75824" w:rsidRDefault="008E4426" w:rsidP="00167900">
            <w:pPr>
              <w:pStyle w:val="Heading5"/>
              <w:keepNext w:val="0"/>
              <w:spacing w:line="240" w:lineRule="auto"/>
              <w:ind w:right="58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F75824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มูลค่าสุทธิตามบัญชีต้นรอบระยะเวลา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64C8481" w14:textId="77777777" w:rsidR="008E4426" w:rsidRPr="00D72255" w:rsidRDefault="008E4426" w:rsidP="00167900">
            <w:pPr>
              <w:tabs>
                <w:tab w:val="clear" w:pos="907"/>
                <w:tab w:val="decimal" w:pos="887"/>
              </w:tabs>
              <w:ind w:right="9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573,781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083E9E8" w14:textId="77777777" w:rsidR="008E4426" w:rsidRPr="00D72255" w:rsidRDefault="008E4426" w:rsidP="00167900">
            <w:pPr>
              <w:tabs>
                <w:tab w:val="decimal" w:pos="108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1FB14718" w14:textId="77777777" w:rsidR="008E4426" w:rsidRPr="00D72255" w:rsidRDefault="008E4426" w:rsidP="00167900">
            <w:pPr>
              <w:tabs>
                <w:tab w:val="clear" w:pos="907"/>
                <w:tab w:val="decimal" w:pos="887"/>
              </w:tabs>
              <w:ind w:right="9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72255">
              <w:rPr>
                <w:rFonts w:ascii="Angsana New" w:hAnsi="Angsana New" w:hint="cs"/>
                <w:sz w:val="28"/>
                <w:szCs w:val="28"/>
              </w:rPr>
              <w:t>554,697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F012714" w14:textId="77777777" w:rsidR="008E4426" w:rsidRPr="00D72255" w:rsidRDefault="008E4426" w:rsidP="00167900">
            <w:pPr>
              <w:tabs>
                <w:tab w:val="clear" w:pos="907"/>
                <w:tab w:val="decimal" w:pos="841"/>
                <w:tab w:val="decimal" w:pos="887"/>
              </w:tabs>
              <w:ind w:right="9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1A450F6C" w14:textId="77777777" w:rsidR="008E4426" w:rsidRPr="00D72255" w:rsidRDefault="008E4426" w:rsidP="00167900">
            <w:pPr>
              <w:tabs>
                <w:tab w:val="clear" w:pos="907"/>
                <w:tab w:val="decimal" w:pos="887"/>
              </w:tabs>
              <w:ind w:right="9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556,095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66D5E1A" w14:textId="77777777" w:rsidR="008E4426" w:rsidRPr="00D72255" w:rsidRDefault="008E4426" w:rsidP="00167900">
            <w:pPr>
              <w:tabs>
                <w:tab w:val="clear" w:pos="907"/>
                <w:tab w:val="decimal" w:pos="887"/>
              </w:tabs>
              <w:ind w:right="9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0CBFEA4F" w14:textId="77777777" w:rsidR="008E4426" w:rsidRPr="00D72255" w:rsidRDefault="008E4426" w:rsidP="00167900">
            <w:pPr>
              <w:tabs>
                <w:tab w:val="clear" w:pos="907"/>
                <w:tab w:val="decimal" w:pos="887"/>
              </w:tabs>
              <w:ind w:right="9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72255">
              <w:rPr>
                <w:rFonts w:ascii="Angsana New" w:hAnsi="Angsana New" w:hint="cs"/>
                <w:sz w:val="28"/>
                <w:szCs w:val="28"/>
              </w:rPr>
              <w:t>528,770</w:t>
            </w:r>
          </w:p>
        </w:tc>
      </w:tr>
      <w:tr w:rsidR="008E4426" w:rsidRPr="00D72255" w14:paraId="52C4EC30" w14:textId="77777777" w:rsidTr="00167900">
        <w:trPr>
          <w:cantSplit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5FAB2EDD" w14:textId="77777777" w:rsidR="008E4426" w:rsidRPr="00F75824" w:rsidRDefault="008E4426" w:rsidP="00167900">
            <w:pPr>
              <w:pStyle w:val="Heading5"/>
              <w:keepNext w:val="0"/>
              <w:spacing w:line="240" w:lineRule="auto"/>
              <w:ind w:right="58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F75824">
              <w:rPr>
                <w:rFonts w:asciiTheme="majorBidi" w:eastAsia="MS Mincho" w:hAnsiTheme="majorBidi" w:cstheme="majorBidi"/>
                <w:b w:val="0"/>
                <w:bCs w:val="0"/>
                <w:sz w:val="28"/>
                <w:szCs w:val="28"/>
                <w:u w:val="single"/>
                <w:cs/>
              </w:rPr>
              <w:t>เพิ่ม</w:t>
            </w:r>
            <w:r w:rsidRPr="00F557B9">
              <w:rPr>
                <w:rFonts w:asciiTheme="majorBidi" w:eastAsia="MS Mincho" w:hAnsiTheme="majorBidi"/>
                <w:b w:val="0"/>
                <w:bCs w:val="0"/>
                <w:sz w:val="28"/>
                <w:szCs w:val="28"/>
              </w:rPr>
              <w:t>:</w:t>
            </w:r>
            <w:r w:rsidRPr="00F75824">
              <w:rPr>
                <w:rFonts w:asciiTheme="majorBidi" w:eastAsia="MS Mincho" w:hAnsiTheme="majorBidi" w:cstheme="majorBidi"/>
                <w:b w:val="0"/>
                <w:bCs w:val="0"/>
                <w:sz w:val="28"/>
                <w:szCs w:val="28"/>
                <w:cs/>
              </w:rPr>
              <w:t xml:space="preserve">    ซื้อระหว่าง</w:t>
            </w:r>
            <w:r w:rsidRPr="00F75824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รอบระยะเวลา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531BB9C" w14:textId="77777777" w:rsidR="008E4426" w:rsidRPr="00D72255" w:rsidRDefault="008E4426" w:rsidP="00167900">
            <w:pPr>
              <w:tabs>
                <w:tab w:val="clear" w:pos="907"/>
                <w:tab w:val="decimal" w:pos="887"/>
              </w:tabs>
              <w:ind w:right="9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530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FF73C05" w14:textId="77777777" w:rsidR="008E4426" w:rsidRPr="00D72255" w:rsidRDefault="008E4426" w:rsidP="00167900">
            <w:pPr>
              <w:tabs>
                <w:tab w:val="decimal" w:pos="108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6AC65851" w14:textId="77777777" w:rsidR="008E4426" w:rsidRPr="00D72255" w:rsidRDefault="008E4426" w:rsidP="00167900">
            <w:pPr>
              <w:tabs>
                <w:tab w:val="clear" w:pos="907"/>
                <w:tab w:val="decimal" w:pos="887"/>
              </w:tabs>
              <w:ind w:right="9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72255">
              <w:rPr>
                <w:rFonts w:ascii="Angsana New" w:hAnsi="Angsana New" w:hint="cs"/>
                <w:sz w:val="28"/>
                <w:szCs w:val="28"/>
              </w:rPr>
              <w:t>174,805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63706B9" w14:textId="77777777" w:rsidR="008E4426" w:rsidRPr="00D72255" w:rsidRDefault="008E4426" w:rsidP="00167900">
            <w:pPr>
              <w:tabs>
                <w:tab w:val="clear" w:pos="907"/>
                <w:tab w:val="decimal" w:pos="841"/>
                <w:tab w:val="decimal" w:pos="887"/>
              </w:tabs>
              <w:ind w:right="9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1809C53F" w14:textId="77777777" w:rsidR="008E4426" w:rsidRPr="00D72255" w:rsidRDefault="008E4426" w:rsidP="00167900">
            <w:pPr>
              <w:tabs>
                <w:tab w:val="clear" w:pos="907"/>
                <w:tab w:val="decimal" w:pos="887"/>
              </w:tabs>
              <w:ind w:right="9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530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9E0B3CA" w14:textId="77777777" w:rsidR="008E4426" w:rsidRPr="00D72255" w:rsidRDefault="008E4426" w:rsidP="00167900">
            <w:pPr>
              <w:tabs>
                <w:tab w:val="clear" w:pos="907"/>
                <w:tab w:val="decimal" w:pos="887"/>
              </w:tabs>
              <w:ind w:right="9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4C5E252C" w14:textId="77777777" w:rsidR="008E4426" w:rsidRPr="00D72255" w:rsidRDefault="008E4426" w:rsidP="00167900">
            <w:pPr>
              <w:tabs>
                <w:tab w:val="clear" w:pos="907"/>
                <w:tab w:val="decimal" w:pos="887"/>
              </w:tabs>
              <w:ind w:right="9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72255">
              <w:rPr>
                <w:rFonts w:ascii="Angsana New" w:hAnsi="Angsana New" w:hint="cs"/>
                <w:sz w:val="28"/>
                <w:szCs w:val="28"/>
              </w:rPr>
              <w:t>173,664</w:t>
            </w:r>
          </w:p>
        </w:tc>
      </w:tr>
      <w:tr w:rsidR="008E4426" w:rsidRPr="00D72255" w14:paraId="59923521" w14:textId="77777777" w:rsidTr="00167900">
        <w:trPr>
          <w:cantSplit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67A5DA28" w14:textId="77777777" w:rsidR="008E4426" w:rsidRPr="00F75824" w:rsidRDefault="008E4426" w:rsidP="00167900">
            <w:pPr>
              <w:pStyle w:val="Heading5"/>
              <w:keepNext w:val="0"/>
              <w:spacing w:line="240" w:lineRule="auto"/>
              <w:ind w:right="58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F75824">
              <w:rPr>
                <w:rFonts w:asciiTheme="majorBidi" w:eastAsia="MS Mincho" w:hAnsiTheme="majorBidi" w:cstheme="majorBidi"/>
                <w:b w:val="0"/>
                <w:bCs w:val="0"/>
                <w:sz w:val="28"/>
                <w:szCs w:val="28"/>
                <w:u w:val="single"/>
                <w:cs/>
              </w:rPr>
              <w:t>หัก</w:t>
            </w:r>
            <w:r w:rsidRPr="00F557B9">
              <w:rPr>
                <w:rFonts w:asciiTheme="majorBidi" w:eastAsia="MS Mincho" w:hAnsiTheme="majorBidi"/>
                <w:b w:val="0"/>
                <w:bCs w:val="0"/>
                <w:sz w:val="28"/>
                <w:szCs w:val="28"/>
              </w:rPr>
              <w:t>:</w:t>
            </w:r>
            <w:r w:rsidRPr="002721AA">
              <w:rPr>
                <w:rFonts w:asciiTheme="majorBidi" w:eastAsia="MS Mincho" w:hAnsiTheme="majorBidi" w:hint="cs"/>
                <w:b w:val="0"/>
                <w:bCs w:val="0"/>
                <w:sz w:val="28"/>
                <w:szCs w:val="28"/>
              </w:rPr>
              <w:t xml:space="preserve">     </w:t>
            </w:r>
            <w:r w:rsidRPr="00F75824">
              <w:rPr>
                <w:rFonts w:asciiTheme="majorBidi" w:eastAsia="MS Mincho" w:hAnsiTheme="majorBidi" w:cstheme="majorBidi"/>
                <w:b w:val="0"/>
                <w:bCs w:val="0"/>
                <w:sz w:val="28"/>
                <w:szCs w:val="28"/>
                <w:cs/>
              </w:rPr>
              <w:t>จำหน่ายระหว่าง</w:t>
            </w:r>
            <w:r w:rsidRPr="00F75824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รอบระยะเวลา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0AF1FDF" w14:textId="77777777" w:rsidR="008E4426" w:rsidRPr="00D72255" w:rsidRDefault="008E4426" w:rsidP="00167900">
            <w:pPr>
              <w:tabs>
                <w:tab w:val="clear" w:pos="907"/>
                <w:tab w:val="decimal" w:pos="887"/>
              </w:tabs>
              <w:ind w:right="9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3,761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966AB11" w14:textId="77777777" w:rsidR="008E4426" w:rsidRPr="00D72255" w:rsidRDefault="008E4426" w:rsidP="00167900">
            <w:pPr>
              <w:tabs>
                <w:tab w:val="decimal" w:pos="108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32BD8B16" w14:textId="77777777" w:rsidR="008E4426" w:rsidRPr="00D72255" w:rsidRDefault="008E4426" w:rsidP="00167900">
            <w:pPr>
              <w:tabs>
                <w:tab w:val="clear" w:pos="907"/>
                <w:tab w:val="decimal" w:pos="887"/>
              </w:tabs>
              <w:ind w:right="9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72255">
              <w:rPr>
                <w:rFonts w:ascii="Angsana New" w:hAnsi="Angsana New" w:hint="cs"/>
                <w:sz w:val="28"/>
                <w:szCs w:val="28"/>
              </w:rPr>
              <w:t>(48,851)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C8D91A7" w14:textId="77777777" w:rsidR="008E4426" w:rsidRPr="00D72255" w:rsidRDefault="008E4426" w:rsidP="00167900">
            <w:pPr>
              <w:tabs>
                <w:tab w:val="clear" w:pos="907"/>
                <w:tab w:val="decimal" w:pos="841"/>
                <w:tab w:val="decimal" w:pos="887"/>
              </w:tabs>
              <w:ind w:right="9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4E197228" w14:textId="77777777" w:rsidR="008E4426" w:rsidRPr="00D72255" w:rsidRDefault="008E4426" w:rsidP="00167900">
            <w:pPr>
              <w:tabs>
                <w:tab w:val="clear" w:pos="907"/>
                <w:tab w:val="decimal" w:pos="887"/>
              </w:tabs>
              <w:ind w:right="9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3,719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13D551A" w14:textId="77777777" w:rsidR="008E4426" w:rsidRPr="00D72255" w:rsidRDefault="008E4426" w:rsidP="00167900">
            <w:pPr>
              <w:tabs>
                <w:tab w:val="clear" w:pos="907"/>
                <w:tab w:val="decimal" w:pos="887"/>
              </w:tabs>
              <w:ind w:right="9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68F6A7DA" w14:textId="77777777" w:rsidR="008E4426" w:rsidRPr="00D72255" w:rsidRDefault="008E4426" w:rsidP="00167900">
            <w:pPr>
              <w:tabs>
                <w:tab w:val="clear" w:pos="907"/>
                <w:tab w:val="decimal" w:pos="887"/>
              </w:tabs>
              <w:ind w:right="9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72255">
              <w:rPr>
                <w:rFonts w:ascii="Angsana New" w:hAnsi="Angsana New" w:hint="cs"/>
                <w:sz w:val="28"/>
                <w:szCs w:val="28"/>
              </w:rPr>
              <w:t>(48,826)</w:t>
            </w:r>
          </w:p>
        </w:tc>
      </w:tr>
      <w:tr w:rsidR="008E4426" w:rsidRPr="00D72255" w14:paraId="558A7166" w14:textId="77777777" w:rsidTr="00167900">
        <w:trPr>
          <w:cantSplit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590D1225" w14:textId="77777777" w:rsidR="008E4426" w:rsidRPr="005136FA" w:rsidRDefault="008E4426" w:rsidP="00167900">
            <w:pPr>
              <w:pStyle w:val="Heading5"/>
              <w:keepNext w:val="0"/>
              <w:spacing w:line="240" w:lineRule="auto"/>
              <w:ind w:right="58" w:firstLine="53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F75824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ค่าเสื่อมราคาสำหรับรอบระยะเวลา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7E0981" w14:textId="77777777" w:rsidR="008E4426" w:rsidRPr="00D72255" w:rsidRDefault="008E4426" w:rsidP="00167900">
            <w:pPr>
              <w:tabs>
                <w:tab w:val="clear" w:pos="907"/>
                <w:tab w:val="decimal" w:pos="887"/>
              </w:tabs>
              <w:ind w:right="9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38,747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F3F8191" w14:textId="77777777" w:rsidR="008E4426" w:rsidRPr="00D72255" w:rsidRDefault="008E4426" w:rsidP="00167900">
            <w:pPr>
              <w:tabs>
                <w:tab w:val="decimal" w:pos="108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5A5A23" w14:textId="77777777" w:rsidR="008E4426" w:rsidRPr="00D72255" w:rsidRDefault="008E4426" w:rsidP="00167900">
            <w:pPr>
              <w:tabs>
                <w:tab w:val="clear" w:pos="907"/>
                <w:tab w:val="decimal" w:pos="887"/>
              </w:tabs>
              <w:ind w:right="9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72255">
              <w:rPr>
                <w:rFonts w:ascii="Angsana New" w:hAnsi="Angsana New" w:hint="cs"/>
                <w:sz w:val="28"/>
                <w:szCs w:val="28"/>
              </w:rPr>
              <w:t>(106,870)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F40CEF9" w14:textId="77777777" w:rsidR="008E4426" w:rsidRPr="00D72255" w:rsidRDefault="008E4426" w:rsidP="00167900">
            <w:pPr>
              <w:tabs>
                <w:tab w:val="clear" w:pos="907"/>
                <w:tab w:val="decimal" w:pos="841"/>
                <w:tab w:val="decimal" w:pos="887"/>
              </w:tabs>
              <w:ind w:right="9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5113A2" w14:textId="77777777" w:rsidR="008E4426" w:rsidRPr="00D72255" w:rsidRDefault="008E4426" w:rsidP="00167900">
            <w:pPr>
              <w:tabs>
                <w:tab w:val="clear" w:pos="907"/>
                <w:tab w:val="decimal" w:pos="887"/>
              </w:tabs>
              <w:ind w:right="9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35,267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56AD3EB" w14:textId="77777777" w:rsidR="008E4426" w:rsidRPr="00D72255" w:rsidRDefault="008E4426" w:rsidP="00167900">
            <w:pPr>
              <w:tabs>
                <w:tab w:val="clear" w:pos="907"/>
                <w:tab w:val="decimal" w:pos="887"/>
              </w:tabs>
              <w:ind w:right="9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509C56" w14:textId="77777777" w:rsidR="008E4426" w:rsidRPr="00D72255" w:rsidRDefault="008E4426" w:rsidP="00167900">
            <w:pPr>
              <w:tabs>
                <w:tab w:val="clear" w:pos="907"/>
                <w:tab w:val="decimal" w:pos="887"/>
              </w:tabs>
              <w:ind w:right="9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72255">
              <w:rPr>
                <w:rFonts w:ascii="Angsana New" w:hAnsi="Angsana New" w:hint="cs"/>
                <w:sz w:val="28"/>
                <w:szCs w:val="28"/>
              </w:rPr>
              <w:t>(97,513)</w:t>
            </w:r>
          </w:p>
        </w:tc>
      </w:tr>
      <w:tr w:rsidR="008E4426" w:rsidRPr="00D72255" w14:paraId="2E0CC4B4" w14:textId="77777777" w:rsidTr="00167900">
        <w:trPr>
          <w:cantSplit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3B2D2DF2" w14:textId="77777777" w:rsidR="008E4426" w:rsidRPr="00F75824" w:rsidRDefault="008E4426" w:rsidP="00167900">
            <w:pPr>
              <w:pStyle w:val="Heading5"/>
              <w:keepNext w:val="0"/>
              <w:spacing w:line="240" w:lineRule="auto"/>
              <w:ind w:right="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75824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มูลค่าสุทธิตามบัญชี</w:t>
            </w:r>
            <w:r w:rsidRPr="00F75824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สิ้นรอบระยะเวลา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F48793A" w14:textId="77777777" w:rsidR="008E4426" w:rsidRPr="00D72255" w:rsidRDefault="008E4426" w:rsidP="00167900">
            <w:pPr>
              <w:tabs>
                <w:tab w:val="clear" w:pos="907"/>
                <w:tab w:val="decimal" w:pos="887"/>
              </w:tabs>
              <w:ind w:right="94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531,803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A5F7785" w14:textId="77777777" w:rsidR="008E4426" w:rsidRPr="00D72255" w:rsidRDefault="008E4426" w:rsidP="00167900">
            <w:pPr>
              <w:tabs>
                <w:tab w:val="decimal" w:pos="1080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B78EDCD" w14:textId="77777777" w:rsidR="008E4426" w:rsidRPr="00D72255" w:rsidRDefault="008E4426" w:rsidP="00167900">
            <w:pPr>
              <w:tabs>
                <w:tab w:val="clear" w:pos="907"/>
                <w:tab w:val="decimal" w:pos="887"/>
              </w:tabs>
              <w:ind w:right="94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72255">
              <w:rPr>
                <w:rFonts w:ascii="Angsana New" w:hAnsi="Angsana New" w:hint="cs"/>
                <w:b/>
                <w:bCs/>
                <w:sz w:val="28"/>
                <w:szCs w:val="28"/>
              </w:rPr>
              <w:t>573,781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947AC0F" w14:textId="77777777" w:rsidR="008E4426" w:rsidRPr="00D72255" w:rsidRDefault="008E4426" w:rsidP="00167900">
            <w:pPr>
              <w:tabs>
                <w:tab w:val="clear" w:pos="907"/>
                <w:tab w:val="decimal" w:pos="841"/>
                <w:tab w:val="decimal" w:pos="887"/>
              </w:tabs>
              <w:ind w:right="94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DA0AC71" w14:textId="77777777" w:rsidR="008E4426" w:rsidRPr="00D72255" w:rsidRDefault="008E4426" w:rsidP="00167900">
            <w:pPr>
              <w:tabs>
                <w:tab w:val="clear" w:pos="907"/>
                <w:tab w:val="decimal" w:pos="887"/>
              </w:tabs>
              <w:ind w:right="94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517,639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8044199" w14:textId="77777777" w:rsidR="008E4426" w:rsidRPr="00D72255" w:rsidRDefault="008E4426" w:rsidP="00167900">
            <w:pPr>
              <w:tabs>
                <w:tab w:val="clear" w:pos="907"/>
                <w:tab w:val="decimal" w:pos="887"/>
              </w:tabs>
              <w:ind w:right="94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6553631" w14:textId="77777777" w:rsidR="008E4426" w:rsidRPr="00D72255" w:rsidRDefault="008E4426" w:rsidP="00167900">
            <w:pPr>
              <w:tabs>
                <w:tab w:val="clear" w:pos="907"/>
                <w:tab w:val="decimal" w:pos="887"/>
              </w:tabs>
              <w:ind w:right="94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72255">
              <w:rPr>
                <w:rFonts w:ascii="Angsana New" w:hAnsi="Angsana New" w:hint="cs"/>
                <w:b/>
                <w:bCs/>
                <w:sz w:val="28"/>
                <w:szCs w:val="28"/>
              </w:rPr>
              <w:t>556,095</w:t>
            </w:r>
          </w:p>
        </w:tc>
      </w:tr>
    </w:tbl>
    <w:p w14:paraId="3E6739A9" w14:textId="3426F5C3" w:rsidR="008E4426" w:rsidRPr="008E4426" w:rsidRDefault="008E4426" w:rsidP="008E44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360" w:right="-43"/>
        <w:jc w:val="thaiDistribute"/>
        <w:rPr>
          <w:rFonts w:ascii="Angsana New" w:eastAsia="Malgun Gothic" w:hAnsi="Angsana New"/>
          <w:b/>
          <w:sz w:val="28"/>
          <w:szCs w:val="28"/>
          <w:cs/>
        </w:rPr>
      </w:pPr>
      <w:r w:rsidRPr="008E4426">
        <w:rPr>
          <w:rFonts w:ascii="Angsana New" w:eastAsia="Malgun Gothic" w:hAnsi="Angsana New" w:hint="cs"/>
          <w:b/>
          <w:sz w:val="28"/>
          <w:szCs w:val="28"/>
          <w:cs/>
        </w:rPr>
        <w:t xml:space="preserve">ในระหว่างปี </w:t>
      </w:r>
      <w:r w:rsidRPr="008E4426">
        <w:rPr>
          <w:rFonts w:ascii="Angsana New" w:eastAsia="Malgun Gothic" w:hAnsi="Angsana New"/>
          <w:bCs/>
          <w:sz w:val="28"/>
          <w:szCs w:val="28"/>
        </w:rPr>
        <w:t>2568</w:t>
      </w:r>
      <w:r w:rsidRPr="008E4426">
        <w:rPr>
          <w:rFonts w:ascii="Angsana New" w:eastAsia="Malgun Gothic" w:hAnsi="Angsana New"/>
          <w:b/>
          <w:sz w:val="28"/>
          <w:szCs w:val="28"/>
        </w:rPr>
        <w:t xml:space="preserve"> </w:t>
      </w:r>
      <w:r w:rsidRPr="008E4426">
        <w:rPr>
          <w:rFonts w:ascii="Angsana New" w:eastAsia="Malgun Gothic" w:hAnsi="Angsana New" w:hint="cs"/>
          <w:b/>
          <w:sz w:val="28"/>
          <w:szCs w:val="28"/>
          <w:cs/>
        </w:rPr>
        <w:t xml:space="preserve">กลุ่มบริษัทและบริษัทได้เข้าทำสัญญาเช่าที่ดิน เป็นระยะเวลา </w:t>
      </w:r>
      <w:r w:rsidRPr="008E4426">
        <w:rPr>
          <w:rFonts w:ascii="Angsana New" w:eastAsia="Malgun Gothic" w:hAnsi="Angsana New" w:hint="cs"/>
          <w:bCs/>
          <w:sz w:val="28"/>
          <w:szCs w:val="28"/>
        </w:rPr>
        <w:t>1 - 3</w:t>
      </w:r>
      <w:r w:rsidRPr="008E4426">
        <w:rPr>
          <w:rFonts w:ascii="Angsana New" w:eastAsia="Malgun Gothic" w:hAnsi="Angsana New" w:hint="cs"/>
          <w:b/>
          <w:sz w:val="28"/>
          <w:szCs w:val="28"/>
        </w:rPr>
        <w:t xml:space="preserve"> </w:t>
      </w:r>
      <w:r w:rsidRPr="008E4426">
        <w:rPr>
          <w:rFonts w:ascii="Angsana New" w:eastAsia="Malgun Gothic" w:hAnsi="Angsana New" w:hint="cs"/>
          <w:b/>
          <w:sz w:val="28"/>
          <w:szCs w:val="28"/>
          <w:cs/>
        </w:rPr>
        <w:t xml:space="preserve">ปี โดยมีค่าเช่าคงที่ตลอดระยะเวลาเช่า กลุ่มบริษัทและบริษัทได้รับรู้สินทรัพย์สิทธิการใช้ที่มีไว้เพื่อใช้งานเป็นจำนวน </w:t>
      </w:r>
      <w:r w:rsidRPr="008E4426">
        <w:rPr>
          <w:rFonts w:ascii="Angsana New" w:eastAsia="Malgun Gothic" w:hAnsi="Angsana New"/>
          <w:bCs/>
          <w:sz w:val="28"/>
          <w:szCs w:val="28"/>
        </w:rPr>
        <w:t>1.32</w:t>
      </w:r>
      <w:r w:rsidRPr="008E4426">
        <w:rPr>
          <w:rFonts w:ascii="Angsana New" w:eastAsia="Malgun Gothic" w:hAnsi="Angsana New"/>
          <w:b/>
          <w:sz w:val="28"/>
          <w:szCs w:val="28"/>
        </w:rPr>
        <w:t xml:space="preserve"> </w:t>
      </w:r>
      <w:r w:rsidRPr="008E4426">
        <w:rPr>
          <w:rFonts w:ascii="Angsana New" w:eastAsia="Malgun Gothic" w:hAnsi="Angsana New" w:hint="cs"/>
          <w:b/>
          <w:sz w:val="28"/>
          <w:szCs w:val="28"/>
          <w:cs/>
        </w:rPr>
        <w:t xml:space="preserve">ล้านบาท และ </w:t>
      </w:r>
      <w:r w:rsidRPr="008E4426">
        <w:rPr>
          <w:rFonts w:ascii="Angsana New" w:eastAsia="Malgun Gothic" w:hAnsi="Angsana New"/>
          <w:bCs/>
          <w:sz w:val="28"/>
          <w:szCs w:val="28"/>
        </w:rPr>
        <w:t>1.32</w:t>
      </w:r>
      <w:r w:rsidRPr="008E4426">
        <w:rPr>
          <w:rFonts w:ascii="Angsana New" w:eastAsia="Malgun Gothic" w:hAnsi="Angsana New"/>
          <w:b/>
          <w:sz w:val="28"/>
          <w:szCs w:val="28"/>
        </w:rPr>
        <w:t xml:space="preserve"> </w:t>
      </w:r>
      <w:r w:rsidRPr="008E4426">
        <w:rPr>
          <w:rFonts w:ascii="Angsana New" w:eastAsia="Malgun Gothic" w:hAnsi="Angsana New" w:hint="cs"/>
          <w:b/>
          <w:sz w:val="28"/>
          <w:szCs w:val="28"/>
          <w:cs/>
        </w:rPr>
        <w:t>ล้านบาท</w:t>
      </w:r>
      <w:r w:rsidR="004C640C">
        <w:rPr>
          <w:rFonts w:ascii="Angsana New" w:eastAsia="Malgun Gothic" w:hAnsi="Angsana New"/>
          <w:b/>
          <w:sz w:val="28"/>
          <w:szCs w:val="28"/>
        </w:rPr>
        <w:t xml:space="preserve"> </w:t>
      </w:r>
      <w:r w:rsidR="004C640C">
        <w:rPr>
          <w:rFonts w:ascii="Angsana New" w:eastAsia="Malgun Gothic" w:hAnsi="Angsana New" w:hint="cs"/>
          <w:b/>
          <w:sz w:val="28"/>
          <w:szCs w:val="28"/>
          <w:cs/>
        </w:rPr>
        <w:t>ตามลำดับ</w:t>
      </w:r>
    </w:p>
    <w:p w14:paraId="742031B9" w14:textId="72CA712F" w:rsidR="008E4426" w:rsidRDefault="008E4426" w:rsidP="008E44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360" w:right="-43"/>
        <w:jc w:val="thaiDistribute"/>
        <w:rPr>
          <w:rFonts w:ascii="Angsana New" w:hAnsi="Angsana New"/>
          <w:b/>
          <w:sz w:val="28"/>
          <w:szCs w:val="28"/>
        </w:rPr>
      </w:pPr>
      <w:r w:rsidRPr="008E4426">
        <w:rPr>
          <w:rFonts w:ascii="Angsana New" w:hAnsi="Angsana New" w:hint="cs"/>
          <w:b/>
          <w:sz w:val="28"/>
          <w:szCs w:val="28"/>
          <w:cs/>
        </w:rPr>
        <w:t xml:space="preserve">ณ วันที่ </w:t>
      </w:r>
      <w:r w:rsidRPr="008E4426">
        <w:rPr>
          <w:rFonts w:ascii="Angsana New" w:hAnsi="Angsana New" w:hint="cs"/>
          <w:bCs/>
          <w:sz w:val="28"/>
          <w:szCs w:val="28"/>
        </w:rPr>
        <w:t>3</w:t>
      </w:r>
      <w:r w:rsidRPr="008E4426">
        <w:rPr>
          <w:rFonts w:ascii="Angsana New" w:hAnsi="Angsana New"/>
          <w:bCs/>
          <w:sz w:val="28"/>
          <w:szCs w:val="28"/>
        </w:rPr>
        <w:t>0</w:t>
      </w:r>
      <w:r w:rsidRPr="008E4426">
        <w:rPr>
          <w:rFonts w:ascii="Angsana New" w:hAnsi="Angsana New" w:hint="cs"/>
          <w:b/>
          <w:sz w:val="28"/>
          <w:szCs w:val="28"/>
        </w:rPr>
        <w:t xml:space="preserve"> </w:t>
      </w:r>
      <w:r w:rsidRPr="008E4426">
        <w:rPr>
          <w:rFonts w:ascii="Angsana New" w:hAnsi="Angsana New" w:hint="cs"/>
          <w:b/>
          <w:sz w:val="28"/>
          <w:szCs w:val="28"/>
          <w:cs/>
        </w:rPr>
        <w:t xml:space="preserve">มิถุนายน </w:t>
      </w:r>
      <w:r w:rsidRPr="008E4426">
        <w:rPr>
          <w:rFonts w:ascii="Angsana New" w:hAnsi="Angsana New" w:hint="cs"/>
          <w:bCs/>
          <w:sz w:val="28"/>
          <w:szCs w:val="28"/>
        </w:rPr>
        <w:t>256</w:t>
      </w:r>
      <w:r w:rsidRPr="008E4426">
        <w:rPr>
          <w:rFonts w:ascii="Angsana New" w:hAnsi="Angsana New"/>
          <w:bCs/>
          <w:sz w:val="28"/>
          <w:szCs w:val="28"/>
        </w:rPr>
        <w:t>8</w:t>
      </w:r>
      <w:r w:rsidRPr="008E4426">
        <w:rPr>
          <w:rFonts w:ascii="Angsana New" w:hAnsi="Angsana New" w:hint="cs"/>
          <w:b/>
          <w:sz w:val="28"/>
          <w:szCs w:val="28"/>
        </w:rPr>
        <w:t xml:space="preserve"> </w:t>
      </w:r>
      <w:r w:rsidRPr="008E4426">
        <w:rPr>
          <w:rFonts w:ascii="Angsana New" w:hAnsi="Angsana New" w:hint="cs"/>
          <w:b/>
          <w:sz w:val="28"/>
          <w:szCs w:val="28"/>
          <w:cs/>
        </w:rPr>
        <w:t xml:space="preserve">มูลค่าตามบัญชีของที่ดิน อาคารและอุปกรณ์ของกลุ่มบริษัทและบริษัท จำนวน </w:t>
      </w:r>
      <w:r w:rsidRPr="008E4426">
        <w:rPr>
          <w:rFonts w:ascii="Angsana New" w:hAnsi="Angsana New"/>
          <w:bCs/>
          <w:sz w:val="28"/>
          <w:szCs w:val="28"/>
        </w:rPr>
        <w:t>407.34</w:t>
      </w:r>
      <w:r w:rsidRPr="008E4426">
        <w:rPr>
          <w:rFonts w:ascii="Angsana New" w:hAnsi="Angsana New" w:hint="cs"/>
          <w:bCs/>
          <w:sz w:val="28"/>
          <w:szCs w:val="28"/>
        </w:rPr>
        <w:t xml:space="preserve"> </w:t>
      </w:r>
      <w:r w:rsidRPr="008E4426">
        <w:rPr>
          <w:rFonts w:ascii="Angsana New" w:hAnsi="Angsana New" w:hint="cs"/>
          <w:b/>
          <w:sz w:val="28"/>
          <w:szCs w:val="28"/>
          <w:cs/>
        </w:rPr>
        <w:t xml:space="preserve">ล้านบาท และ </w:t>
      </w:r>
      <w:r w:rsidRPr="008E4426">
        <w:rPr>
          <w:rFonts w:ascii="Angsana New" w:hAnsi="Angsana New"/>
          <w:bCs/>
          <w:sz w:val="28"/>
          <w:szCs w:val="28"/>
        </w:rPr>
        <w:t>406.69</w:t>
      </w:r>
      <w:r w:rsidRPr="008E4426">
        <w:rPr>
          <w:rFonts w:ascii="Angsana New" w:hAnsi="Angsana New" w:hint="cs"/>
          <w:bCs/>
          <w:sz w:val="28"/>
          <w:szCs w:val="28"/>
        </w:rPr>
        <w:t xml:space="preserve"> </w:t>
      </w:r>
      <w:r w:rsidRPr="008E4426">
        <w:rPr>
          <w:rFonts w:ascii="Angsana New" w:hAnsi="Angsana New" w:hint="cs"/>
          <w:b/>
          <w:sz w:val="28"/>
          <w:szCs w:val="28"/>
          <w:cs/>
        </w:rPr>
        <w:t>ล้านบาท ตามลำดับ ได้นำไปวางเป็นหลักประกันเงินกู้ยืมจากสถาบันการเงิน (</w:t>
      </w:r>
      <w:r w:rsidRPr="008E4426">
        <w:rPr>
          <w:rFonts w:ascii="Angsana New" w:hAnsi="Angsana New" w:hint="cs"/>
          <w:bCs/>
          <w:sz w:val="28"/>
          <w:szCs w:val="28"/>
        </w:rPr>
        <w:t>31</w:t>
      </w:r>
      <w:r w:rsidRPr="008E4426">
        <w:rPr>
          <w:rFonts w:ascii="Angsana New" w:hAnsi="Angsana New" w:hint="cs"/>
          <w:b/>
          <w:sz w:val="28"/>
          <w:szCs w:val="28"/>
        </w:rPr>
        <w:t xml:space="preserve"> </w:t>
      </w:r>
      <w:r w:rsidRPr="008E4426">
        <w:rPr>
          <w:rFonts w:ascii="Angsana New" w:hAnsi="Angsana New" w:hint="cs"/>
          <w:b/>
          <w:sz w:val="28"/>
          <w:szCs w:val="28"/>
          <w:cs/>
        </w:rPr>
        <w:t xml:space="preserve">ธันวาคม </w:t>
      </w:r>
      <w:r w:rsidRPr="008E4426">
        <w:rPr>
          <w:rFonts w:ascii="Angsana New" w:hAnsi="Angsana New" w:hint="cs"/>
          <w:bCs/>
          <w:sz w:val="28"/>
          <w:szCs w:val="28"/>
        </w:rPr>
        <w:t>256</w:t>
      </w:r>
      <w:r w:rsidRPr="008E4426">
        <w:rPr>
          <w:rFonts w:ascii="Angsana New" w:hAnsi="Angsana New"/>
          <w:bCs/>
          <w:sz w:val="28"/>
          <w:szCs w:val="28"/>
        </w:rPr>
        <w:t>7</w:t>
      </w:r>
      <w:r w:rsidRPr="008E4426">
        <w:rPr>
          <w:rFonts w:ascii="Angsana New" w:hAnsi="Angsana New" w:hint="cs"/>
          <w:bCs/>
          <w:sz w:val="28"/>
          <w:szCs w:val="28"/>
        </w:rPr>
        <w:t xml:space="preserve">: </w:t>
      </w:r>
      <w:r w:rsidRPr="008E4426">
        <w:rPr>
          <w:rFonts w:ascii="Angsana New" w:hAnsi="Angsana New"/>
          <w:bCs/>
          <w:sz w:val="28"/>
          <w:szCs w:val="28"/>
        </w:rPr>
        <w:t xml:space="preserve">425.10     </w:t>
      </w:r>
      <w:r w:rsidRPr="008E4426">
        <w:rPr>
          <w:rFonts w:ascii="Angsana New" w:hAnsi="Angsana New" w:hint="cs"/>
          <w:bCs/>
          <w:sz w:val="28"/>
          <w:szCs w:val="28"/>
        </w:rPr>
        <w:t xml:space="preserve"> </w:t>
      </w:r>
      <w:r w:rsidRPr="008E4426">
        <w:rPr>
          <w:rFonts w:ascii="Angsana New" w:hAnsi="Angsana New" w:hint="cs"/>
          <w:b/>
          <w:sz w:val="28"/>
          <w:szCs w:val="28"/>
          <w:cs/>
        </w:rPr>
        <w:t xml:space="preserve">ล้านบาท และ </w:t>
      </w:r>
      <w:r w:rsidRPr="008E4426">
        <w:rPr>
          <w:rFonts w:ascii="Angsana New" w:hAnsi="Angsana New"/>
          <w:bCs/>
          <w:sz w:val="28"/>
          <w:szCs w:val="28"/>
        </w:rPr>
        <w:t>424.07</w:t>
      </w:r>
      <w:r w:rsidRPr="008E4426">
        <w:rPr>
          <w:rFonts w:ascii="Angsana New" w:hAnsi="Angsana New" w:hint="cs"/>
          <w:bCs/>
          <w:sz w:val="28"/>
          <w:szCs w:val="28"/>
        </w:rPr>
        <w:t xml:space="preserve"> </w:t>
      </w:r>
      <w:r w:rsidRPr="008E4426">
        <w:rPr>
          <w:rFonts w:ascii="Angsana New" w:hAnsi="Angsana New" w:hint="cs"/>
          <w:b/>
          <w:sz w:val="28"/>
          <w:szCs w:val="28"/>
          <w:cs/>
        </w:rPr>
        <w:t>ล้านบาท ตามลำดับ)</w:t>
      </w:r>
    </w:p>
    <w:p w14:paraId="76448423" w14:textId="77777777" w:rsidR="00EB7802" w:rsidRPr="008E4426" w:rsidRDefault="00EB7802" w:rsidP="008E44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360" w:right="-43"/>
        <w:jc w:val="thaiDistribute"/>
        <w:rPr>
          <w:rFonts w:ascii="Angsana New" w:hAnsi="Angsana New"/>
          <w:b/>
          <w:sz w:val="28"/>
          <w:szCs w:val="28"/>
        </w:rPr>
      </w:pPr>
    </w:p>
    <w:p w14:paraId="52509866" w14:textId="695A6F00" w:rsidR="00167900" w:rsidRPr="00167900" w:rsidRDefault="00167900" w:rsidP="00167900">
      <w:pPr>
        <w:pStyle w:val="ListParagraph"/>
        <w:numPr>
          <w:ilvl w:val="0"/>
          <w:numId w:val="38"/>
        </w:numPr>
        <w:spacing w:before="240"/>
        <w:ind w:left="360"/>
        <w:rPr>
          <w:rFonts w:asciiTheme="majorBidi" w:eastAsia="Malgun Gothic" w:hAnsiTheme="majorBidi" w:cstheme="majorBidi"/>
          <w:b/>
          <w:bCs/>
          <w:sz w:val="28"/>
          <w:lang w:val="en-US"/>
        </w:rPr>
      </w:pPr>
      <w:r w:rsidRPr="00167900">
        <w:rPr>
          <w:rFonts w:asciiTheme="majorBidi" w:eastAsia="Malgun Gothic" w:hAnsiTheme="majorBidi" w:cs="Angsana New"/>
          <w:b/>
          <w:bCs/>
          <w:sz w:val="28"/>
          <w:cs/>
          <w:lang w:val="en-US"/>
        </w:rPr>
        <w:t>หนี้สินที่มีภาระดอกเบี้ย</w:t>
      </w:r>
    </w:p>
    <w:tbl>
      <w:tblPr>
        <w:tblStyle w:val="TableGrid"/>
        <w:tblW w:w="9702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76"/>
        <w:gridCol w:w="994"/>
        <w:gridCol w:w="265"/>
        <w:gridCol w:w="904"/>
        <w:gridCol w:w="267"/>
        <w:gridCol w:w="907"/>
        <w:gridCol w:w="270"/>
        <w:gridCol w:w="987"/>
        <w:gridCol w:w="236"/>
        <w:gridCol w:w="934"/>
        <w:gridCol w:w="244"/>
        <w:gridCol w:w="818"/>
      </w:tblGrid>
      <w:tr w:rsidR="00167900" w:rsidRPr="00552A14" w14:paraId="318B35E6" w14:textId="77777777" w:rsidTr="00167900">
        <w:trPr>
          <w:tblHeader/>
        </w:trPr>
        <w:tc>
          <w:tcPr>
            <w:tcW w:w="2876" w:type="dxa"/>
          </w:tcPr>
          <w:p w14:paraId="49432E3F" w14:textId="77777777" w:rsidR="00167900" w:rsidRPr="00100492" w:rsidRDefault="00167900" w:rsidP="00167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6826" w:type="dxa"/>
            <w:gridSpan w:val="11"/>
            <w:vAlign w:val="center"/>
          </w:tcPr>
          <w:p w14:paraId="3151FE08" w14:textId="77777777" w:rsidR="00167900" w:rsidRPr="00F75824" w:rsidRDefault="00167900" w:rsidP="00167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right"/>
              <w:rPr>
                <w:rFonts w:ascii="Angsana New" w:hAnsi="Angsana New"/>
                <w:bCs/>
                <w:sz w:val="27"/>
                <w:szCs w:val="27"/>
                <w:cs/>
              </w:rPr>
            </w:pPr>
            <w:r w:rsidRPr="00100492">
              <w:rPr>
                <w:rFonts w:ascii="Angsana New" w:hAnsi="Angsana New" w:hint="cs"/>
                <w:caps/>
                <w:sz w:val="27"/>
                <w:szCs w:val="27"/>
              </w:rPr>
              <w:t>(</w:t>
            </w:r>
            <w:r w:rsidRPr="00F75824">
              <w:rPr>
                <w:rFonts w:ascii="Angsana New" w:hAnsi="Angsana New" w:hint="cs"/>
                <w:caps/>
                <w:sz w:val="27"/>
                <w:szCs w:val="27"/>
                <w:cs/>
              </w:rPr>
              <w:t>หน่วย: พันบาท)</w:t>
            </w:r>
          </w:p>
        </w:tc>
      </w:tr>
      <w:tr w:rsidR="00167900" w:rsidRPr="00552A14" w14:paraId="58337344" w14:textId="77777777" w:rsidTr="00167900">
        <w:trPr>
          <w:tblHeader/>
        </w:trPr>
        <w:tc>
          <w:tcPr>
            <w:tcW w:w="2876" w:type="dxa"/>
          </w:tcPr>
          <w:p w14:paraId="449F8CD9" w14:textId="77777777" w:rsidR="00167900" w:rsidRPr="00100492" w:rsidRDefault="00167900" w:rsidP="00167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6826" w:type="dxa"/>
            <w:gridSpan w:val="11"/>
            <w:tcBorders>
              <w:bottom w:val="single" w:sz="4" w:space="0" w:color="auto"/>
            </w:tcBorders>
          </w:tcPr>
          <w:p w14:paraId="37EB47EF" w14:textId="658C2CC0" w:rsidR="00167900" w:rsidRPr="00100492" w:rsidRDefault="00E94010" w:rsidP="00167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b/>
                <w:sz w:val="27"/>
                <w:szCs w:val="27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ข้อมูลทางการเงินรวม</w:t>
            </w:r>
          </w:p>
        </w:tc>
      </w:tr>
      <w:tr w:rsidR="00167900" w:rsidRPr="00552A14" w14:paraId="662C5E61" w14:textId="77777777" w:rsidTr="00167900">
        <w:trPr>
          <w:tblHeader/>
        </w:trPr>
        <w:tc>
          <w:tcPr>
            <w:tcW w:w="2876" w:type="dxa"/>
          </w:tcPr>
          <w:p w14:paraId="48D9D091" w14:textId="77777777" w:rsidR="00167900" w:rsidRPr="00100492" w:rsidRDefault="00167900" w:rsidP="00167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337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672334D9" w14:textId="77777777" w:rsidR="00167900" w:rsidRPr="00100492" w:rsidRDefault="00167900" w:rsidP="00167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8F4D86">
              <w:rPr>
                <w:rFonts w:ascii="Angsana New" w:hAnsi="Angsana New"/>
                <w:sz w:val="27"/>
                <w:szCs w:val="27"/>
              </w:rPr>
              <w:t xml:space="preserve">30 </w:t>
            </w:r>
            <w:r w:rsidRPr="00F75824">
              <w:rPr>
                <w:rFonts w:ascii="Angsana New" w:hAnsi="Angsana New"/>
                <w:sz w:val="27"/>
                <w:szCs w:val="27"/>
                <w:cs/>
              </w:rPr>
              <w:t>มิถุนายน</w:t>
            </w:r>
            <w:r w:rsidRPr="00F75824">
              <w:rPr>
                <w:rFonts w:ascii="Angsana New" w:hAnsi="Angsana New" w:hint="cs"/>
                <w:sz w:val="27"/>
                <w:szCs w:val="27"/>
                <w:cs/>
              </w:rPr>
              <w:t xml:space="preserve"> </w:t>
            </w:r>
            <w:r w:rsidRPr="00100492">
              <w:rPr>
                <w:rFonts w:ascii="Angsana New" w:hAnsi="Angsana New" w:hint="cs"/>
                <w:sz w:val="27"/>
                <w:szCs w:val="27"/>
              </w:rPr>
              <w:t>256</w:t>
            </w:r>
            <w:r w:rsidRPr="00100492">
              <w:rPr>
                <w:rFonts w:ascii="Angsana New" w:hAnsi="Angsana New"/>
                <w:sz w:val="27"/>
                <w:szCs w:val="27"/>
              </w:rPr>
              <w:t>8</w:t>
            </w:r>
          </w:p>
        </w:tc>
        <w:tc>
          <w:tcPr>
            <w:tcW w:w="270" w:type="dxa"/>
          </w:tcPr>
          <w:p w14:paraId="4CAF516E" w14:textId="77777777" w:rsidR="00167900" w:rsidRPr="00100492" w:rsidRDefault="00167900" w:rsidP="00167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219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7CD3D8AD" w14:textId="77777777" w:rsidR="00167900" w:rsidRPr="00100492" w:rsidRDefault="00167900" w:rsidP="00167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100492">
              <w:rPr>
                <w:rFonts w:ascii="Angsana New" w:hAnsi="Angsana New"/>
                <w:sz w:val="27"/>
                <w:szCs w:val="27"/>
              </w:rPr>
              <w:t xml:space="preserve">31 </w:t>
            </w:r>
            <w:r w:rsidRPr="00F75824">
              <w:rPr>
                <w:rFonts w:ascii="Angsana New" w:hAnsi="Angsana New" w:hint="cs"/>
                <w:sz w:val="27"/>
                <w:szCs w:val="27"/>
                <w:cs/>
              </w:rPr>
              <w:t xml:space="preserve">ธันวาคม </w:t>
            </w:r>
            <w:r w:rsidRPr="00100492">
              <w:rPr>
                <w:rFonts w:ascii="Angsana New" w:hAnsi="Angsana New" w:hint="cs"/>
                <w:sz w:val="27"/>
                <w:szCs w:val="27"/>
              </w:rPr>
              <w:t>256</w:t>
            </w:r>
            <w:r w:rsidRPr="00100492">
              <w:rPr>
                <w:rFonts w:ascii="Angsana New" w:hAnsi="Angsana New"/>
                <w:sz w:val="27"/>
                <w:szCs w:val="27"/>
              </w:rPr>
              <w:t>7</w:t>
            </w:r>
          </w:p>
        </w:tc>
      </w:tr>
      <w:tr w:rsidR="00167900" w:rsidRPr="00552A14" w14:paraId="36D712D8" w14:textId="77777777" w:rsidTr="00167900">
        <w:trPr>
          <w:tblHeader/>
        </w:trPr>
        <w:tc>
          <w:tcPr>
            <w:tcW w:w="2876" w:type="dxa"/>
          </w:tcPr>
          <w:p w14:paraId="4F2DA10E" w14:textId="77777777" w:rsidR="00167900" w:rsidRPr="00100492" w:rsidRDefault="00167900" w:rsidP="00167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886C8E" w14:textId="77777777" w:rsidR="00167900" w:rsidRPr="00100492" w:rsidRDefault="00167900" w:rsidP="00167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75824">
              <w:rPr>
                <w:rFonts w:ascii="Angsana New" w:hAnsi="Angsana New" w:hint="cs"/>
                <w:sz w:val="27"/>
                <w:szCs w:val="27"/>
                <w:cs/>
              </w:rPr>
              <w:t>ส่วนที่มีหลักประกัน</w:t>
            </w:r>
          </w:p>
        </w:tc>
        <w:tc>
          <w:tcPr>
            <w:tcW w:w="265" w:type="dxa"/>
            <w:tcBorders>
              <w:top w:val="single" w:sz="4" w:space="0" w:color="auto"/>
            </w:tcBorders>
            <w:vAlign w:val="bottom"/>
          </w:tcPr>
          <w:p w14:paraId="20B94E97" w14:textId="77777777" w:rsidR="00167900" w:rsidRPr="00100492" w:rsidRDefault="00167900" w:rsidP="00167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285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08C9E1" w14:textId="77777777" w:rsidR="00167900" w:rsidRPr="00100492" w:rsidRDefault="00167900" w:rsidP="00167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75824">
              <w:rPr>
                <w:rFonts w:ascii="Angsana New" w:hAnsi="Angsana New" w:hint="cs"/>
                <w:sz w:val="27"/>
                <w:szCs w:val="27"/>
                <w:cs/>
              </w:rPr>
              <w:t>ส่วนที่ไม่มีหลักประกัน</w:t>
            </w:r>
          </w:p>
        </w:tc>
        <w:tc>
          <w:tcPr>
            <w:tcW w:w="267" w:type="dxa"/>
            <w:tcBorders>
              <w:top w:val="single" w:sz="4" w:space="0" w:color="auto"/>
            </w:tcBorders>
            <w:vAlign w:val="bottom"/>
          </w:tcPr>
          <w:p w14:paraId="6C357A1A" w14:textId="77777777" w:rsidR="00167900" w:rsidRPr="00100492" w:rsidRDefault="00167900" w:rsidP="00167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9A2E95" w14:textId="77777777" w:rsidR="00167900" w:rsidRPr="00AF3003" w:rsidRDefault="00167900" w:rsidP="00167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AF3003">
              <w:rPr>
                <w:rFonts w:ascii="Angsana New" w:hAnsi="Angsana New" w:hint="cs"/>
                <w:sz w:val="27"/>
                <w:szCs w:val="27"/>
                <w:cs/>
              </w:rPr>
              <w:t>รวม</w:t>
            </w:r>
          </w:p>
        </w:tc>
        <w:tc>
          <w:tcPr>
            <w:tcW w:w="270" w:type="dxa"/>
            <w:vAlign w:val="center"/>
          </w:tcPr>
          <w:p w14:paraId="67F9EA69" w14:textId="77777777" w:rsidR="00167900" w:rsidRPr="00AF3003" w:rsidRDefault="00167900" w:rsidP="00167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A2A7A4" w14:textId="77777777" w:rsidR="00167900" w:rsidRPr="00AF3003" w:rsidRDefault="00167900" w:rsidP="00167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AF3003">
              <w:rPr>
                <w:rFonts w:ascii="Angsana New" w:hAnsi="Angsana New" w:hint="cs"/>
                <w:sz w:val="27"/>
                <w:szCs w:val="27"/>
                <w:cs/>
              </w:rPr>
              <w:t>ส่วนที่มีหลักประกัน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70063530" w14:textId="77777777" w:rsidR="00167900" w:rsidRPr="00AF3003" w:rsidRDefault="00167900" w:rsidP="00167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3360F5" w14:textId="77777777" w:rsidR="00167900" w:rsidRPr="00AF3003" w:rsidRDefault="00167900" w:rsidP="00167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AF3003">
              <w:rPr>
                <w:rFonts w:ascii="Angsana New" w:hAnsi="Angsana New" w:hint="cs"/>
                <w:sz w:val="27"/>
                <w:szCs w:val="27"/>
                <w:cs/>
              </w:rPr>
              <w:t>ส่วนที่ไม่มีหลักประกัน</w:t>
            </w:r>
          </w:p>
        </w:tc>
        <w:tc>
          <w:tcPr>
            <w:tcW w:w="244" w:type="dxa"/>
            <w:tcBorders>
              <w:top w:val="single" w:sz="4" w:space="0" w:color="auto"/>
            </w:tcBorders>
            <w:vAlign w:val="bottom"/>
          </w:tcPr>
          <w:p w14:paraId="031B6DDA" w14:textId="77777777" w:rsidR="00167900" w:rsidRPr="00AF3003" w:rsidRDefault="00167900" w:rsidP="00167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51E550" w14:textId="77777777" w:rsidR="00167900" w:rsidRPr="00AF3003" w:rsidRDefault="00167900" w:rsidP="00167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AF3003">
              <w:rPr>
                <w:rFonts w:ascii="Angsana New" w:hAnsi="Angsana New" w:hint="cs"/>
                <w:sz w:val="27"/>
                <w:szCs w:val="27"/>
                <w:cs/>
              </w:rPr>
              <w:t>รวม</w:t>
            </w:r>
          </w:p>
        </w:tc>
      </w:tr>
      <w:tr w:rsidR="00167900" w:rsidRPr="00552A14" w14:paraId="79788B6D" w14:textId="77777777" w:rsidTr="00167900">
        <w:tc>
          <w:tcPr>
            <w:tcW w:w="2876" w:type="dxa"/>
          </w:tcPr>
          <w:p w14:paraId="73FABEB5" w14:textId="77777777" w:rsidR="00167900" w:rsidRPr="00F75824" w:rsidRDefault="00167900" w:rsidP="00167900">
            <w:pPr>
              <w:pStyle w:val="Heading5"/>
              <w:keepNext w:val="0"/>
              <w:spacing w:line="240" w:lineRule="auto"/>
              <w:ind w:left="180" w:right="58" w:hanging="197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F75824">
              <w:rPr>
                <w:rFonts w:ascii="Angsana New" w:hAnsi="Angsana New" w:cs="Angsana New" w:hint="cs"/>
                <w:b w:val="0"/>
                <w:bCs w:val="0"/>
                <w:sz w:val="27"/>
                <w:szCs w:val="27"/>
                <w:cs/>
              </w:rPr>
              <w:t>เงินเบิกเกินบัญชี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732893" w14:textId="77777777" w:rsidR="00167900" w:rsidRPr="00D35239" w:rsidRDefault="00167900" w:rsidP="00167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  <w:rtl/>
              </w:rPr>
            </w:pPr>
            <w:r w:rsidRPr="00D35239">
              <w:rPr>
                <w:rFonts w:asciiTheme="majorBidi" w:hAnsiTheme="majorBidi" w:cstheme="majorBidi"/>
                <w:sz w:val="27"/>
                <w:szCs w:val="27"/>
              </w:rPr>
              <w:t xml:space="preserve">24,457 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E8954C" w14:textId="77777777" w:rsidR="00167900" w:rsidRPr="00D35239" w:rsidRDefault="00167900" w:rsidP="00167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B4753A" w14:textId="77777777" w:rsidR="00167900" w:rsidRPr="00D35239" w:rsidRDefault="00167900" w:rsidP="00167900">
            <w:pPr>
              <w:tabs>
                <w:tab w:val="clear" w:pos="454"/>
                <w:tab w:val="clear" w:pos="680"/>
                <w:tab w:val="left" w:pos="345"/>
                <w:tab w:val="left" w:pos="435"/>
              </w:tabs>
              <w:ind w:right="-20"/>
              <w:jc w:val="right"/>
              <w:rPr>
                <w:rFonts w:ascii="Angsana New" w:hAnsi="Angsana New"/>
                <w:sz w:val="27"/>
                <w:szCs w:val="27"/>
                <w:rtl/>
                <w:cs/>
              </w:rPr>
            </w:pPr>
            <w:r w:rsidRPr="00D35239">
              <w:rPr>
                <w:rFonts w:asciiTheme="majorBidi" w:hAnsiTheme="majorBidi" w:cstheme="majorBidi"/>
                <w:sz w:val="27"/>
                <w:szCs w:val="27"/>
              </w:rPr>
              <w:t xml:space="preserve">9,708 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020C23" w14:textId="77777777" w:rsidR="00167900" w:rsidRPr="00D35239" w:rsidRDefault="00167900" w:rsidP="00167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985AED" w14:textId="77777777" w:rsidR="00167900" w:rsidRPr="00501452" w:rsidRDefault="00167900" w:rsidP="00167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501452">
              <w:rPr>
                <w:rFonts w:asciiTheme="majorBidi" w:hAnsiTheme="majorBidi" w:cstheme="majorBidi"/>
                <w:sz w:val="27"/>
                <w:szCs w:val="27"/>
              </w:rPr>
              <w:t xml:space="preserve">34,165 </w:t>
            </w:r>
          </w:p>
        </w:tc>
        <w:tc>
          <w:tcPr>
            <w:tcW w:w="270" w:type="dxa"/>
            <w:vAlign w:val="bottom"/>
          </w:tcPr>
          <w:p w14:paraId="20E5297D" w14:textId="77777777" w:rsidR="00167900" w:rsidRPr="00D35239" w:rsidRDefault="00167900" w:rsidP="00167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87" w:type="dxa"/>
            <w:vAlign w:val="bottom"/>
          </w:tcPr>
          <w:p w14:paraId="12756FC3" w14:textId="77777777" w:rsidR="00167900" w:rsidRPr="00D35239" w:rsidRDefault="00167900" w:rsidP="00167900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17,636</w:t>
            </w:r>
          </w:p>
        </w:tc>
        <w:tc>
          <w:tcPr>
            <w:tcW w:w="236" w:type="dxa"/>
            <w:vAlign w:val="bottom"/>
          </w:tcPr>
          <w:p w14:paraId="3E4D4D07" w14:textId="77777777" w:rsidR="00167900" w:rsidRPr="00D35239" w:rsidRDefault="00167900" w:rsidP="00167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34" w:type="dxa"/>
            <w:vAlign w:val="bottom"/>
          </w:tcPr>
          <w:p w14:paraId="3690E06F" w14:textId="77777777" w:rsidR="00167900" w:rsidRPr="00D35239" w:rsidRDefault="00167900" w:rsidP="00167900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9,968</w:t>
            </w:r>
          </w:p>
        </w:tc>
        <w:tc>
          <w:tcPr>
            <w:tcW w:w="244" w:type="dxa"/>
            <w:vAlign w:val="bottom"/>
          </w:tcPr>
          <w:p w14:paraId="6EFEC276" w14:textId="77777777" w:rsidR="00167900" w:rsidRPr="00D35239" w:rsidRDefault="00167900" w:rsidP="00167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18" w:type="dxa"/>
            <w:vAlign w:val="bottom"/>
          </w:tcPr>
          <w:p w14:paraId="3E77154A" w14:textId="77777777" w:rsidR="00167900" w:rsidRPr="00501452" w:rsidRDefault="00167900" w:rsidP="00167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4"/>
              </w:tabs>
              <w:ind w:right="-90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501452">
              <w:rPr>
                <w:rFonts w:ascii="Angsana New" w:hAnsi="Angsana New" w:hint="cs"/>
                <w:sz w:val="27"/>
                <w:szCs w:val="27"/>
              </w:rPr>
              <w:t>27,604</w:t>
            </w:r>
          </w:p>
        </w:tc>
      </w:tr>
      <w:tr w:rsidR="00167900" w:rsidRPr="00552A14" w14:paraId="4F366833" w14:textId="77777777" w:rsidTr="00167900">
        <w:tc>
          <w:tcPr>
            <w:tcW w:w="2876" w:type="dxa"/>
          </w:tcPr>
          <w:p w14:paraId="2089C2BF" w14:textId="77777777" w:rsidR="00167900" w:rsidRPr="00F75824" w:rsidRDefault="00167900" w:rsidP="00167900">
            <w:pPr>
              <w:pStyle w:val="Heading5"/>
              <w:keepNext w:val="0"/>
              <w:spacing w:line="240" w:lineRule="auto"/>
              <w:ind w:left="180" w:right="-16" w:hanging="197"/>
              <w:rPr>
                <w:rFonts w:ascii="Angsana New" w:hAnsi="Angsana New" w:cs="Angsana New"/>
                <w:b w:val="0"/>
                <w:bCs w:val="0"/>
                <w:sz w:val="27"/>
                <w:szCs w:val="27"/>
                <w:cs/>
              </w:rPr>
            </w:pPr>
            <w:r w:rsidRPr="00F75824">
              <w:rPr>
                <w:rFonts w:ascii="Angsana New" w:hAnsi="Angsana New" w:cs="Angsana New" w:hint="cs"/>
                <w:b w:val="0"/>
                <w:bCs w:val="0"/>
                <w:sz w:val="27"/>
                <w:szCs w:val="27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94" w:type="dxa"/>
            <w:vAlign w:val="bottom"/>
          </w:tcPr>
          <w:p w14:paraId="6000CD76" w14:textId="77777777" w:rsidR="00167900" w:rsidRPr="00D35239" w:rsidRDefault="00167900" w:rsidP="00167900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104"/>
              <w:rPr>
                <w:rFonts w:ascii="Angsana New" w:hAnsi="Angsana New"/>
                <w:sz w:val="27"/>
                <w:szCs w:val="27"/>
                <w:rtl/>
                <w:cs/>
              </w:rPr>
            </w:pPr>
          </w:p>
        </w:tc>
        <w:tc>
          <w:tcPr>
            <w:tcW w:w="265" w:type="dxa"/>
            <w:vAlign w:val="bottom"/>
          </w:tcPr>
          <w:p w14:paraId="19D70AED" w14:textId="77777777" w:rsidR="00167900" w:rsidRPr="00D35239" w:rsidRDefault="00167900" w:rsidP="00167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4" w:type="dxa"/>
            <w:vAlign w:val="bottom"/>
          </w:tcPr>
          <w:p w14:paraId="69CADE84" w14:textId="77777777" w:rsidR="00167900" w:rsidRPr="00D35239" w:rsidRDefault="00167900" w:rsidP="00167900">
            <w:pPr>
              <w:pStyle w:val="acctfourfigures"/>
              <w:tabs>
                <w:tab w:val="clear" w:pos="765"/>
                <w:tab w:val="decimal" w:pos="429"/>
              </w:tabs>
              <w:spacing w:line="240" w:lineRule="auto"/>
              <w:ind w:right="-104"/>
              <w:rPr>
                <w:rFonts w:ascii="Angsana New" w:hAnsi="Angsana New"/>
                <w:sz w:val="27"/>
                <w:szCs w:val="27"/>
                <w:rtl/>
                <w:cs/>
              </w:rPr>
            </w:pPr>
          </w:p>
        </w:tc>
        <w:tc>
          <w:tcPr>
            <w:tcW w:w="267" w:type="dxa"/>
            <w:vAlign w:val="bottom"/>
          </w:tcPr>
          <w:p w14:paraId="26C7658A" w14:textId="77777777" w:rsidR="00167900" w:rsidRPr="00D35239" w:rsidRDefault="00167900" w:rsidP="00167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7" w:type="dxa"/>
            <w:vAlign w:val="bottom"/>
          </w:tcPr>
          <w:p w14:paraId="4A8F3513" w14:textId="77777777" w:rsidR="00167900" w:rsidRPr="00501452" w:rsidRDefault="00167900" w:rsidP="00167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70" w:type="dxa"/>
            <w:vAlign w:val="bottom"/>
          </w:tcPr>
          <w:p w14:paraId="72F400DA" w14:textId="77777777" w:rsidR="00167900" w:rsidRPr="00D35239" w:rsidRDefault="00167900" w:rsidP="00167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87" w:type="dxa"/>
            <w:vAlign w:val="bottom"/>
          </w:tcPr>
          <w:p w14:paraId="15D19B11" w14:textId="77777777" w:rsidR="00167900" w:rsidRPr="00D35239" w:rsidRDefault="00167900" w:rsidP="00167900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right="-44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36" w:type="dxa"/>
            <w:vAlign w:val="bottom"/>
          </w:tcPr>
          <w:p w14:paraId="253695FF" w14:textId="77777777" w:rsidR="00167900" w:rsidRPr="00D35239" w:rsidRDefault="00167900" w:rsidP="00167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34" w:type="dxa"/>
            <w:vAlign w:val="bottom"/>
          </w:tcPr>
          <w:p w14:paraId="3A2521AB" w14:textId="77777777" w:rsidR="00167900" w:rsidRPr="00D35239" w:rsidRDefault="00167900" w:rsidP="00167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44" w:type="dxa"/>
            <w:vAlign w:val="bottom"/>
          </w:tcPr>
          <w:p w14:paraId="3D896248" w14:textId="77777777" w:rsidR="00167900" w:rsidRPr="00D35239" w:rsidRDefault="00167900" w:rsidP="00167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18" w:type="dxa"/>
            <w:vAlign w:val="bottom"/>
          </w:tcPr>
          <w:p w14:paraId="5A8C30BB" w14:textId="77777777" w:rsidR="00167900" w:rsidRPr="00501452" w:rsidRDefault="00167900" w:rsidP="00167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</w:tr>
      <w:tr w:rsidR="00167900" w:rsidRPr="00552A14" w14:paraId="775D3108" w14:textId="77777777" w:rsidTr="00167900">
        <w:tc>
          <w:tcPr>
            <w:tcW w:w="2876" w:type="dxa"/>
          </w:tcPr>
          <w:p w14:paraId="75484670" w14:textId="77777777" w:rsidR="00167900" w:rsidRPr="00F75824" w:rsidRDefault="00167900" w:rsidP="00167900">
            <w:pPr>
              <w:pStyle w:val="Heading5"/>
              <w:keepNext w:val="0"/>
              <w:spacing w:line="240" w:lineRule="auto"/>
              <w:ind w:left="180" w:right="58" w:hanging="197"/>
              <w:rPr>
                <w:rFonts w:ascii="Angsana New" w:hAnsi="Angsana New" w:cs="Angsana New"/>
                <w:b w:val="0"/>
                <w:bCs w:val="0"/>
                <w:sz w:val="27"/>
                <w:szCs w:val="27"/>
                <w:cs/>
              </w:rPr>
            </w:pPr>
            <w:r w:rsidRPr="00100492">
              <w:rPr>
                <w:rFonts w:ascii="Angsana New" w:hAnsi="Angsana New" w:cs="Angsana New" w:hint="cs"/>
                <w:b w:val="0"/>
                <w:bCs w:val="0"/>
                <w:sz w:val="27"/>
                <w:szCs w:val="27"/>
              </w:rPr>
              <w:t xml:space="preserve">    - </w:t>
            </w:r>
            <w:r w:rsidRPr="00F75824">
              <w:rPr>
                <w:rFonts w:ascii="Angsana New" w:hAnsi="Angsana New" w:cs="Angsana New" w:hint="cs"/>
                <w:b w:val="0"/>
                <w:bCs w:val="0"/>
                <w:sz w:val="27"/>
                <w:szCs w:val="27"/>
                <w:cs/>
              </w:rPr>
              <w:t>ตั๋วสัญญาใช้เงิน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C335B0" w14:textId="77777777" w:rsidR="00167900" w:rsidRPr="00D35239" w:rsidRDefault="00167900" w:rsidP="00167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  <w:rtl/>
                <w:cs/>
              </w:rPr>
            </w:pPr>
            <w:r w:rsidRPr="00D35239">
              <w:rPr>
                <w:rFonts w:asciiTheme="majorBidi" w:hAnsiTheme="majorBidi" w:cstheme="majorBidi"/>
                <w:sz w:val="27"/>
                <w:szCs w:val="27"/>
              </w:rPr>
              <w:t>6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2</w:t>
            </w:r>
            <w:r w:rsidRPr="00D35239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38</w:t>
            </w:r>
            <w:r w:rsidRPr="00D35239">
              <w:rPr>
                <w:rFonts w:asciiTheme="majorBidi" w:hAnsiTheme="majorBidi" w:cstheme="majorBidi"/>
                <w:sz w:val="27"/>
                <w:szCs w:val="27"/>
              </w:rPr>
              <w:t xml:space="preserve">3 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EF9CA6" w14:textId="77777777" w:rsidR="00167900" w:rsidRPr="00D35239" w:rsidRDefault="00167900" w:rsidP="00167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593B97" w14:textId="77777777" w:rsidR="00167900" w:rsidRPr="00D35239" w:rsidRDefault="00167900" w:rsidP="00167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  <w:rtl/>
                <w:cs/>
              </w:rPr>
            </w:pPr>
            <w:r w:rsidRPr="00D35239">
              <w:rPr>
                <w:rFonts w:asciiTheme="majorBidi" w:hAnsiTheme="majorBidi" w:cstheme="majorBidi"/>
                <w:sz w:val="27"/>
                <w:szCs w:val="27"/>
              </w:rPr>
              <w:t>1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58</w:t>
            </w:r>
            <w:r w:rsidRPr="00D35239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222</w:t>
            </w:r>
            <w:r w:rsidRPr="00D35239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4FB492" w14:textId="77777777" w:rsidR="00167900" w:rsidRPr="00D35239" w:rsidRDefault="00167900" w:rsidP="00167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  <w:highlight w:val="yellow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CF1F07" w14:textId="77777777" w:rsidR="00167900" w:rsidRPr="00501452" w:rsidRDefault="00167900" w:rsidP="00167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501452">
              <w:rPr>
                <w:rFonts w:asciiTheme="majorBidi" w:hAnsiTheme="majorBidi" w:cstheme="majorBidi"/>
                <w:sz w:val="27"/>
                <w:szCs w:val="27"/>
              </w:rPr>
              <w:t xml:space="preserve">220,605 </w:t>
            </w:r>
          </w:p>
        </w:tc>
        <w:tc>
          <w:tcPr>
            <w:tcW w:w="270" w:type="dxa"/>
            <w:vAlign w:val="bottom"/>
          </w:tcPr>
          <w:p w14:paraId="54E64627" w14:textId="77777777" w:rsidR="00167900" w:rsidRPr="00D35239" w:rsidRDefault="00167900" w:rsidP="00167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87" w:type="dxa"/>
            <w:vAlign w:val="bottom"/>
          </w:tcPr>
          <w:p w14:paraId="211E34B0" w14:textId="77777777" w:rsidR="00167900" w:rsidRPr="00D35239" w:rsidRDefault="00167900" w:rsidP="00167900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right="-44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D35239">
              <w:rPr>
                <w:rFonts w:ascii="Angsana New" w:hAnsi="Angsana New" w:hint="cs"/>
                <w:sz w:val="27"/>
                <w:szCs w:val="27"/>
              </w:rPr>
              <w:t>200,537</w:t>
            </w:r>
          </w:p>
        </w:tc>
        <w:tc>
          <w:tcPr>
            <w:tcW w:w="236" w:type="dxa"/>
            <w:vAlign w:val="bottom"/>
          </w:tcPr>
          <w:p w14:paraId="1ED81AB5" w14:textId="77777777" w:rsidR="00167900" w:rsidRPr="00D35239" w:rsidRDefault="00167900" w:rsidP="00167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34" w:type="dxa"/>
            <w:vAlign w:val="bottom"/>
          </w:tcPr>
          <w:p w14:paraId="63855244" w14:textId="77777777" w:rsidR="00167900" w:rsidRPr="00D35239" w:rsidRDefault="00167900" w:rsidP="00167900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right="-104"/>
              <w:rPr>
                <w:rFonts w:ascii="Angsana New" w:hAnsi="Angsana New"/>
                <w:sz w:val="27"/>
                <w:szCs w:val="27"/>
                <w:rtl/>
                <w:cs/>
              </w:rPr>
            </w:pPr>
            <w:r w:rsidRPr="00D35239">
              <w:rPr>
                <w:rFonts w:ascii="Angsana New" w:hAnsi="Angsana New" w:hint="cs"/>
                <w:sz w:val="27"/>
                <w:szCs w:val="27"/>
              </w:rPr>
              <w:t>246,754</w:t>
            </w:r>
          </w:p>
        </w:tc>
        <w:tc>
          <w:tcPr>
            <w:tcW w:w="244" w:type="dxa"/>
            <w:vAlign w:val="bottom"/>
          </w:tcPr>
          <w:p w14:paraId="0CB1E39B" w14:textId="77777777" w:rsidR="00167900" w:rsidRPr="00D35239" w:rsidRDefault="00167900" w:rsidP="00167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18" w:type="dxa"/>
            <w:vAlign w:val="bottom"/>
          </w:tcPr>
          <w:p w14:paraId="1F75702D" w14:textId="77777777" w:rsidR="00167900" w:rsidRPr="00501452" w:rsidRDefault="00167900" w:rsidP="00FD4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3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501452">
              <w:rPr>
                <w:rFonts w:ascii="Angsana New" w:hAnsi="Angsana New" w:hint="cs"/>
                <w:sz w:val="27"/>
                <w:szCs w:val="27"/>
              </w:rPr>
              <w:t>447,291</w:t>
            </w:r>
          </w:p>
        </w:tc>
      </w:tr>
      <w:tr w:rsidR="00167900" w:rsidRPr="00552A14" w14:paraId="7FABDF31" w14:textId="77777777" w:rsidTr="00167900">
        <w:tc>
          <w:tcPr>
            <w:tcW w:w="2876" w:type="dxa"/>
          </w:tcPr>
          <w:p w14:paraId="4D2EF312" w14:textId="77777777" w:rsidR="00167900" w:rsidRPr="00100492" w:rsidRDefault="00167900" w:rsidP="00167900">
            <w:pPr>
              <w:pStyle w:val="Heading5"/>
              <w:keepNext w:val="0"/>
              <w:spacing w:line="240" w:lineRule="auto"/>
              <w:ind w:left="180" w:right="58" w:hanging="197"/>
              <w:rPr>
                <w:rFonts w:ascii="Angsana New" w:hAnsi="Angsana New" w:cs="Angsana New"/>
                <w:b w:val="0"/>
                <w:bCs w:val="0"/>
                <w:sz w:val="27"/>
                <w:szCs w:val="27"/>
              </w:rPr>
            </w:pPr>
            <w:r w:rsidRPr="00F75824">
              <w:rPr>
                <w:rFonts w:ascii="Angsana New" w:hAnsi="Angsana New" w:cs="Angsana New" w:hint="cs"/>
                <w:b w:val="0"/>
                <w:bCs w:val="0"/>
                <w:sz w:val="27"/>
                <w:szCs w:val="27"/>
                <w:cs/>
              </w:rPr>
              <w:t>เงินกู้ยืมระยะสั้นจากบุคคลที่เกี่ยวข้องกัน</w:t>
            </w:r>
            <w:r>
              <w:rPr>
                <w:rFonts w:ascii="Angsana New" w:hAnsi="Angsana New" w:cs="Angsana New"/>
                <w:b w:val="0"/>
                <w:bCs w:val="0"/>
                <w:sz w:val="27"/>
                <w:szCs w:val="27"/>
              </w:rPr>
              <w:t xml:space="preserve"> </w:t>
            </w:r>
            <w:r w:rsidRPr="00640047">
              <w:rPr>
                <w:rFonts w:ascii="Angsana New" w:hAnsi="Angsana New" w:cs="Angsana New"/>
                <w:b w:val="0"/>
                <w:bCs w:val="0"/>
                <w:sz w:val="27"/>
                <w:szCs w:val="27"/>
              </w:rPr>
              <w:t>(</w:t>
            </w:r>
            <w:r w:rsidRPr="00F75824">
              <w:rPr>
                <w:rFonts w:ascii="Angsana New" w:hAnsi="Angsana New" w:cs="Angsana New"/>
                <w:b w:val="0"/>
                <w:bCs w:val="0"/>
                <w:sz w:val="27"/>
                <w:szCs w:val="27"/>
                <w:cs/>
              </w:rPr>
              <w:t xml:space="preserve">ดูหมายเหตุข้อ </w:t>
            </w:r>
            <w:r w:rsidRPr="00640047">
              <w:rPr>
                <w:rFonts w:ascii="Angsana New" w:hAnsi="Angsana New" w:cs="Angsana New"/>
                <w:b w:val="0"/>
                <w:bCs w:val="0"/>
                <w:sz w:val="27"/>
                <w:szCs w:val="27"/>
              </w:rPr>
              <w:t>5)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2FDA6C" w14:textId="77777777" w:rsidR="00167900" w:rsidRPr="00D35239" w:rsidRDefault="00167900" w:rsidP="00167900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D35239">
              <w:rPr>
                <w:rFonts w:asciiTheme="majorBidi" w:hAnsiTheme="majorBidi" w:cstheme="majorBidi"/>
                <w:sz w:val="27"/>
                <w:szCs w:val="27"/>
              </w:rPr>
              <w:t xml:space="preserve"> - 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DB35C1" w14:textId="77777777" w:rsidR="00167900" w:rsidRPr="00D35239" w:rsidRDefault="00167900" w:rsidP="00167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AA02C2" w14:textId="77777777" w:rsidR="00167900" w:rsidRPr="00D35239" w:rsidRDefault="00167900" w:rsidP="00167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4"/>
              </w:tabs>
              <w:ind w:right="-20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D35239">
              <w:rPr>
                <w:rFonts w:asciiTheme="majorBidi" w:hAnsiTheme="majorBidi" w:cstheme="majorBidi"/>
                <w:sz w:val="27"/>
                <w:szCs w:val="27"/>
              </w:rPr>
              <w:t>50,320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38978E" w14:textId="77777777" w:rsidR="00167900" w:rsidRPr="00D35239" w:rsidRDefault="00167900" w:rsidP="00167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1AFC93" w14:textId="77777777" w:rsidR="00167900" w:rsidRPr="00501452" w:rsidRDefault="00167900" w:rsidP="00167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501452">
              <w:rPr>
                <w:rFonts w:asciiTheme="majorBidi" w:hAnsiTheme="majorBidi" w:cstheme="majorBidi"/>
                <w:sz w:val="27"/>
                <w:szCs w:val="27"/>
              </w:rPr>
              <w:t xml:space="preserve">                   50,320 </w:t>
            </w:r>
          </w:p>
        </w:tc>
        <w:tc>
          <w:tcPr>
            <w:tcW w:w="270" w:type="dxa"/>
            <w:vAlign w:val="bottom"/>
          </w:tcPr>
          <w:p w14:paraId="64587302" w14:textId="77777777" w:rsidR="00167900" w:rsidRPr="00D35239" w:rsidRDefault="00167900" w:rsidP="00167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87" w:type="dxa"/>
            <w:vAlign w:val="bottom"/>
          </w:tcPr>
          <w:p w14:paraId="30410B3D" w14:textId="77777777" w:rsidR="00167900" w:rsidRPr="00D35239" w:rsidRDefault="00167900" w:rsidP="00167900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D35239">
              <w:rPr>
                <w:rFonts w:ascii="Angsana New" w:hAnsi="Angsana New" w:hint="cs"/>
                <w:sz w:val="27"/>
                <w:szCs w:val="27"/>
              </w:rPr>
              <w:t>-</w:t>
            </w:r>
          </w:p>
        </w:tc>
        <w:tc>
          <w:tcPr>
            <w:tcW w:w="236" w:type="dxa"/>
            <w:vAlign w:val="bottom"/>
          </w:tcPr>
          <w:p w14:paraId="4A58F222" w14:textId="77777777" w:rsidR="00167900" w:rsidRPr="00D35239" w:rsidRDefault="00167900" w:rsidP="00167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34" w:type="dxa"/>
            <w:vAlign w:val="bottom"/>
          </w:tcPr>
          <w:p w14:paraId="514DED6C" w14:textId="77777777" w:rsidR="00167900" w:rsidRPr="00D35239" w:rsidRDefault="00167900" w:rsidP="00167900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right="-104"/>
              <w:rPr>
                <w:rFonts w:ascii="Angsana New" w:hAnsi="Angsana New"/>
                <w:sz w:val="27"/>
                <w:szCs w:val="27"/>
              </w:rPr>
            </w:pPr>
            <w:r w:rsidRPr="00D35239">
              <w:rPr>
                <w:rFonts w:ascii="Angsana New" w:hAnsi="Angsana New"/>
                <w:sz w:val="27"/>
                <w:szCs w:val="27"/>
              </w:rPr>
              <w:t>52,002</w:t>
            </w:r>
          </w:p>
        </w:tc>
        <w:tc>
          <w:tcPr>
            <w:tcW w:w="244" w:type="dxa"/>
            <w:vAlign w:val="bottom"/>
          </w:tcPr>
          <w:p w14:paraId="359A37BB" w14:textId="77777777" w:rsidR="00167900" w:rsidRPr="00D35239" w:rsidRDefault="00167900" w:rsidP="00167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18" w:type="dxa"/>
            <w:vAlign w:val="bottom"/>
          </w:tcPr>
          <w:p w14:paraId="7858BF32" w14:textId="77777777" w:rsidR="00167900" w:rsidRPr="00501452" w:rsidRDefault="00167900" w:rsidP="00167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4"/>
              </w:tabs>
              <w:ind w:right="-9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501452">
              <w:rPr>
                <w:rFonts w:ascii="Angsana New" w:hAnsi="Angsana New"/>
                <w:sz w:val="27"/>
                <w:szCs w:val="27"/>
              </w:rPr>
              <w:t>52,002</w:t>
            </w:r>
          </w:p>
        </w:tc>
      </w:tr>
      <w:tr w:rsidR="00167900" w:rsidRPr="00552A14" w14:paraId="1A7BBF59" w14:textId="77777777" w:rsidTr="00167900">
        <w:tc>
          <w:tcPr>
            <w:tcW w:w="2876" w:type="dxa"/>
          </w:tcPr>
          <w:p w14:paraId="7F9E48B8" w14:textId="77777777" w:rsidR="00167900" w:rsidRPr="00F75824" w:rsidRDefault="00167900" w:rsidP="00167900">
            <w:pPr>
              <w:pStyle w:val="Heading5"/>
              <w:keepNext w:val="0"/>
              <w:spacing w:line="240" w:lineRule="auto"/>
              <w:ind w:left="180" w:right="58" w:hanging="197"/>
              <w:rPr>
                <w:rFonts w:ascii="Angsana New" w:hAnsi="Angsana New" w:cs="Angsana New"/>
                <w:b w:val="0"/>
                <w:bCs w:val="0"/>
                <w:sz w:val="27"/>
                <w:szCs w:val="27"/>
                <w:cs/>
              </w:rPr>
            </w:pPr>
            <w:r w:rsidRPr="00F75824">
              <w:rPr>
                <w:rFonts w:ascii="Angsana New" w:hAnsi="Angsana New" w:cs="Angsana New" w:hint="cs"/>
                <w:b w:val="0"/>
                <w:bCs w:val="0"/>
                <w:sz w:val="27"/>
                <w:szCs w:val="27"/>
                <w:cs/>
              </w:rPr>
              <w:t>เงินกู้ยืมระยะสั้นจากบุคคลและกิจการอื่น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58A6AA" w14:textId="77777777" w:rsidR="00167900" w:rsidRPr="00D35239" w:rsidRDefault="00167900" w:rsidP="00167900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D35239">
              <w:rPr>
                <w:rFonts w:asciiTheme="majorBidi" w:hAnsiTheme="majorBidi" w:cstheme="majorBidi"/>
                <w:sz w:val="27"/>
                <w:szCs w:val="27"/>
              </w:rPr>
              <w:t xml:space="preserve">                               -   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FEB048" w14:textId="77777777" w:rsidR="00167900" w:rsidRPr="00D35239" w:rsidRDefault="00167900" w:rsidP="00167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BDA2FB" w14:textId="77777777" w:rsidR="00167900" w:rsidRPr="00D35239" w:rsidRDefault="00167900" w:rsidP="00167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4"/>
              </w:tabs>
              <w:ind w:right="-192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D35239">
              <w:rPr>
                <w:rFonts w:asciiTheme="majorBidi" w:hAnsiTheme="majorBidi" w:cstheme="majorBidi"/>
                <w:sz w:val="27"/>
                <w:szCs w:val="27"/>
              </w:rPr>
              <w:t>43,000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225572" w14:textId="77777777" w:rsidR="00167900" w:rsidRPr="00D35239" w:rsidRDefault="00167900" w:rsidP="00167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34BD38" w14:textId="77777777" w:rsidR="00167900" w:rsidRPr="00501452" w:rsidRDefault="00167900" w:rsidP="00167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501452">
              <w:rPr>
                <w:rFonts w:asciiTheme="majorBidi" w:hAnsiTheme="majorBidi" w:cstheme="majorBidi"/>
                <w:sz w:val="27"/>
                <w:szCs w:val="27"/>
              </w:rPr>
              <w:t xml:space="preserve">                   43,000 </w:t>
            </w:r>
          </w:p>
        </w:tc>
        <w:tc>
          <w:tcPr>
            <w:tcW w:w="270" w:type="dxa"/>
            <w:vAlign w:val="bottom"/>
          </w:tcPr>
          <w:p w14:paraId="624C0022" w14:textId="77777777" w:rsidR="00167900" w:rsidRPr="00D35239" w:rsidRDefault="00167900" w:rsidP="00167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87" w:type="dxa"/>
            <w:vAlign w:val="bottom"/>
          </w:tcPr>
          <w:p w14:paraId="18ADFCAF" w14:textId="77777777" w:rsidR="00167900" w:rsidRPr="00D35239" w:rsidRDefault="00167900" w:rsidP="00167900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D35239">
              <w:rPr>
                <w:rFonts w:ascii="Angsana New" w:hAnsi="Angsana New" w:hint="cs"/>
                <w:sz w:val="27"/>
                <w:szCs w:val="27"/>
              </w:rPr>
              <w:t>-</w:t>
            </w:r>
          </w:p>
        </w:tc>
        <w:tc>
          <w:tcPr>
            <w:tcW w:w="236" w:type="dxa"/>
            <w:vAlign w:val="bottom"/>
          </w:tcPr>
          <w:p w14:paraId="65C3815D" w14:textId="77777777" w:rsidR="00167900" w:rsidRPr="00D35239" w:rsidRDefault="00167900" w:rsidP="00167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34" w:type="dxa"/>
            <w:vAlign w:val="bottom"/>
          </w:tcPr>
          <w:p w14:paraId="1846CB0B" w14:textId="77777777" w:rsidR="00167900" w:rsidRPr="00D35239" w:rsidRDefault="00167900" w:rsidP="00167900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right="-104"/>
              <w:rPr>
                <w:rFonts w:ascii="Angsana New" w:hAnsi="Angsana New"/>
                <w:sz w:val="27"/>
                <w:szCs w:val="27"/>
              </w:rPr>
            </w:pPr>
            <w:r w:rsidRPr="00D35239">
              <w:rPr>
                <w:rFonts w:ascii="Angsana New" w:hAnsi="Angsana New"/>
                <w:sz w:val="27"/>
                <w:szCs w:val="27"/>
              </w:rPr>
              <w:t>20,000</w:t>
            </w:r>
          </w:p>
        </w:tc>
        <w:tc>
          <w:tcPr>
            <w:tcW w:w="244" w:type="dxa"/>
            <w:vAlign w:val="bottom"/>
          </w:tcPr>
          <w:p w14:paraId="6EE81AF1" w14:textId="77777777" w:rsidR="00167900" w:rsidRPr="00D35239" w:rsidRDefault="00167900" w:rsidP="00167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18" w:type="dxa"/>
            <w:vAlign w:val="bottom"/>
          </w:tcPr>
          <w:p w14:paraId="595E875C" w14:textId="77777777" w:rsidR="00167900" w:rsidRPr="00501452" w:rsidRDefault="00167900" w:rsidP="00167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4"/>
              </w:tabs>
              <w:ind w:right="-9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501452">
              <w:rPr>
                <w:rFonts w:ascii="Angsana New" w:hAnsi="Angsana New"/>
                <w:sz w:val="27"/>
                <w:szCs w:val="27"/>
              </w:rPr>
              <w:t>20,000</w:t>
            </w:r>
          </w:p>
        </w:tc>
      </w:tr>
      <w:tr w:rsidR="00167900" w:rsidRPr="00552A14" w14:paraId="0FDC3E2A" w14:textId="77777777" w:rsidTr="00167900">
        <w:tc>
          <w:tcPr>
            <w:tcW w:w="2876" w:type="dxa"/>
          </w:tcPr>
          <w:p w14:paraId="18687487" w14:textId="77777777" w:rsidR="00167900" w:rsidRPr="00F75824" w:rsidRDefault="00167900" w:rsidP="00167900">
            <w:pPr>
              <w:pStyle w:val="Heading5"/>
              <w:keepNext w:val="0"/>
              <w:spacing w:line="240" w:lineRule="auto"/>
              <w:ind w:left="180" w:right="58" w:hanging="197"/>
              <w:rPr>
                <w:rFonts w:ascii="Angsana New" w:hAnsi="Angsana New" w:cs="Angsana New"/>
                <w:b w:val="0"/>
                <w:bCs w:val="0"/>
                <w:sz w:val="27"/>
                <w:szCs w:val="27"/>
                <w:cs/>
              </w:rPr>
            </w:pPr>
            <w:r w:rsidRPr="00F75824">
              <w:rPr>
                <w:rFonts w:ascii="Angsana New" w:hAnsi="Angsana New" w:cs="Angsana New" w:hint="cs"/>
                <w:b w:val="0"/>
                <w:bCs w:val="0"/>
                <w:sz w:val="27"/>
                <w:szCs w:val="27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4B258C" w14:textId="773E2D2F" w:rsidR="00167900" w:rsidRPr="00E15D29" w:rsidRDefault="00167900" w:rsidP="00167900">
            <w:pPr>
              <w:tabs>
                <w:tab w:val="clear" w:pos="680"/>
                <w:tab w:val="clear" w:pos="907"/>
                <w:tab w:val="left" w:pos="530"/>
              </w:tabs>
              <w:ind w:right="-2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E15D29">
              <w:rPr>
                <w:rFonts w:asciiTheme="majorBidi" w:hAnsiTheme="majorBidi" w:cstheme="majorBidi"/>
                <w:sz w:val="27"/>
                <w:szCs w:val="27"/>
              </w:rPr>
              <w:t xml:space="preserve">   </w:t>
            </w:r>
            <w:r w:rsidR="00D363D3" w:rsidRPr="00E15D29">
              <w:rPr>
                <w:rFonts w:asciiTheme="majorBidi" w:hAnsiTheme="majorBidi" w:cstheme="majorBidi"/>
                <w:sz w:val="27"/>
                <w:szCs w:val="27"/>
              </w:rPr>
              <w:t>86</w:t>
            </w:r>
            <w:r w:rsidR="00C12294" w:rsidRPr="00E15D29">
              <w:rPr>
                <w:rFonts w:asciiTheme="majorBidi" w:hAnsiTheme="majorBidi" w:cstheme="majorBidi"/>
                <w:sz w:val="27"/>
                <w:szCs w:val="27"/>
              </w:rPr>
              <w:t>,997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EC6924" w14:textId="77777777" w:rsidR="00167900" w:rsidRPr="00E15D29" w:rsidRDefault="00167900" w:rsidP="00167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8A5888" w14:textId="393708C0" w:rsidR="00167900" w:rsidRPr="00E15D29" w:rsidRDefault="00C12294" w:rsidP="00167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4"/>
              </w:tabs>
              <w:ind w:right="-192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E15D29">
              <w:rPr>
                <w:rFonts w:asciiTheme="majorBidi" w:hAnsiTheme="majorBidi" w:cstheme="majorBidi"/>
                <w:sz w:val="27"/>
                <w:szCs w:val="27"/>
              </w:rPr>
              <w:t>13,796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7313B4" w14:textId="77777777" w:rsidR="00167900" w:rsidRPr="00E15D29" w:rsidRDefault="00167900" w:rsidP="00167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C7A001" w14:textId="77777777" w:rsidR="00167900" w:rsidRPr="00501452" w:rsidRDefault="00167900" w:rsidP="00167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501452">
              <w:rPr>
                <w:rFonts w:asciiTheme="majorBidi" w:hAnsiTheme="majorBidi" w:cstheme="majorBidi"/>
                <w:sz w:val="27"/>
                <w:szCs w:val="27"/>
              </w:rPr>
              <w:t>100,793</w:t>
            </w:r>
          </w:p>
        </w:tc>
        <w:tc>
          <w:tcPr>
            <w:tcW w:w="270" w:type="dxa"/>
            <w:vAlign w:val="bottom"/>
          </w:tcPr>
          <w:p w14:paraId="6752285E" w14:textId="77777777" w:rsidR="00167900" w:rsidRPr="00E15D29" w:rsidRDefault="00167900" w:rsidP="00167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87" w:type="dxa"/>
            <w:vAlign w:val="bottom"/>
          </w:tcPr>
          <w:p w14:paraId="55E38E77" w14:textId="2BE74DD9" w:rsidR="00167900" w:rsidRPr="00E15D29" w:rsidRDefault="00167900" w:rsidP="00167900">
            <w:pPr>
              <w:tabs>
                <w:tab w:val="clear" w:pos="680"/>
                <w:tab w:val="clear" w:pos="907"/>
              </w:tabs>
              <w:ind w:right="-20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E15D29">
              <w:rPr>
                <w:rFonts w:ascii="Angsana New" w:hAnsi="Angsana New" w:hint="cs"/>
                <w:sz w:val="27"/>
                <w:szCs w:val="27"/>
                <w:cs/>
              </w:rPr>
              <w:t xml:space="preserve">  </w:t>
            </w:r>
            <w:r w:rsidR="00C80CF1" w:rsidRPr="00E15D29">
              <w:rPr>
                <w:rFonts w:ascii="Angsana New" w:hAnsi="Angsana New"/>
                <w:sz w:val="27"/>
                <w:szCs w:val="27"/>
              </w:rPr>
              <w:t>105,332</w:t>
            </w:r>
          </w:p>
        </w:tc>
        <w:tc>
          <w:tcPr>
            <w:tcW w:w="236" w:type="dxa"/>
            <w:vAlign w:val="bottom"/>
          </w:tcPr>
          <w:p w14:paraId="15DD4FCA" w14:textId="77777777" w:rsidR="00167900" w:rsidRPr="00E15D29" w:rsidRDefault="00167900" w:rsidP="00167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34" w:type="dxa"/>
            <w:vAlign w:val="bottom"/>
          </w:tcPr>
          <w:p w14:paraId="664AA2B7" w14:textId="714F1A31" w:rsidR="00167900" w:rsidRPr="00E15D29" w:rsidRDefault="00D363D3" w:rsidP="00167900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right="-104"/>
              <w:rPr>
                <w:rFonts w:ascii="Angsana New" w:hAnsi="Angsana New"/>
                <w:sz w:val="27"/>
                <w:szCs w:val="27"/>
              </w:rPr>
            </w:pPr>
            <w:r w:rsidRPr="00E15D29">
              <w:rPr>
                <w:rFonts w:ascii="Angsana New" w:hAnsi="Angsana New"/>
                <w:sz w:val="27"/>
                <w:szCs w:val="27"/>
              </w:rPr>
              <w:t>9,370</w:t>
            </w:r>
          </w:p>
        </w:tc>
        <w:tc>
          <w:tcPr>
            <w:tcW w:w="244" w:type="dxa"/>
            <w:vAlign w:val="bottom"/>
          </w:tcPr>
          <w:p w14:paraId="5851385F" w14:textId="77777777" w:rsidR="00167900" w:rsidRPr="00D35239" w:rsidRDefault="00167900" w:rsidP="00167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18" w:type="dxa"/>
            <w:vAlign w:val="bottom"/>
          </w:tcPr>
          <w:p w14:paraId="3EEC71F3" w14:textId="77777777" w:rsidR="00167900" w:rsidRPr="00501452" w:rsidRDefault="00167900" w:rsidP="00167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4"/>
              </w:tabs>
              <w:ind w:right="-9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501452">
              <w:rPr>
                <w:rFonts w:ascii="Angsana New" w:hAnsi="Angsana New" w:hint="cs"/>
                <w:sz w:val="27"/>
                <w:szCs w:val="27"/>
              </w:rPr>
              <w:t>114,70</w:t>
            </w:r>
            <w:r w:rsidRPr="00501452">
              <w:rPr>
                <w:rFonts w:ascii="Angsana New" w:hAnsi="Angsana New"/>
                <w:sz w:val="27"/>
                <w:szCs w:val="27"/>
              </w:rPr>
              <w:t>2</w:t>
            </w:r>
          </w:p>
        </w:tc>
      </w:tr>
      <w:tr w:rsidR="00167900" w:rsidRPr="00552A14" w14:paraId="1B22A736" w14:textId="77777777" w:rsidTr="00167900">
        <w:tc>
          <w:tcPr>
            <w:tcW w:w="2876" w:type="dxa"/>
          </w:tcPr>
          <w:p w14:paraId="0F497E4B" w14:textId="77777777" w:rsidR="00167900" w:rsidRPr="00F75824" w:rsidRDefault="00167900" w:rsidP="00167900">
            <w:pPr>
              <w:pStyle w:val="Heading5"/>
              <w:keepNext w:val="0"/>
              <w:spacing w:line="240" w:lineRule="auto"/>
              <w:ind w:left="180" w:right="58" w:hanging="197"/>
              <w:rPr>
                <w:rFonts w:ascii="Angsana New" w:hAnsi="Angsana New" w:cs="Angsana New"/>
                <w:b w:val="0"/>
                <w:bCs w:val="0"/>
                <w:sz w:val="27"/>
                <w:szCs w:val="27"/>
                <w:cs/>
              </w:rPr>
            </w:pPr>
            <w:r w:rsidRPr="00F75824">
              <w:rPr>
                <w:rFonts w:ascii="Angsana New" w:hAnsi="Angsana New" w:cs="Angsana New" w:hint="cs"/>
                <w:b w:val="0"/>
                <w:bCs w:val="0"/>
                <w:sz w:val="27"/>
                <w:szCs w:val="27"/>
                <w:cs/>
              </w:rPr>
              <w:t>หนี้สินตามสัญญาเช่า</w:t>
            </w:r>
            <w:r w:rsidRPr="00100492">
              <w:rPr>
                <w:rFonts w:ascii="Angsana New" w:hAnsi="Angsana New" w:cs="Angsana New" w:hint="cs"/>
                <w:b w:val="0"/>
                <w:bCs w:val="0"/>
                <w:sz w:val="27"/>
                <w:szCs w:val="27"/>
              </w:rPr>
              <w:t xml:space="preserve">  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7EBD18" w14:textId="77777777" w:rsidR="00167900" w:rsidRPr="00D35239" w:rsidRDefault="00167900" w:rsidP="00167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  <w:highlight w:val="yellow"/>
                <w:rtl/>
                <w:cs/>
              </w:rPr>
            </w:pPr>
            <w:r w:rsidRPr="00D35239">
              <w:rPr>
                <w:rFonts w:asciiTheme="majorBidi" w:hAnsiTheme="majorBidi" w:cstheme="majorBidi"/>
                <w:sz w:val="27"/>
                <w:szCs w:val="27"/>
              </w:rPr>
              <w:t xml:space="preserve">66,539 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28FDE3" w14:textId="77777777" w:rsidR="00167900" w:rsidRPr="00D35239" w:rsidRDefault="00167900" w:rsidP="00167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  <w:highlight w:val="yellow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A0C1D6" w14:textId="77777777" w:rsidR="00167900" w:rsidRPr="00D35239" w:rsidRDefault="00167900" w:rsidP="00167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  <w:rtl/>
                <w:cs/>
              </w:rPr>
            </w:pPr>
            <w:r w:rsidRPr="00D35239">
              <w:rPr>
                <w:rFonts w:asciiTheme="majorBidi" w:hAnsiTheme="majorBidi" w:cstheme="majorBidi"/>
                <w:sz w:val="27"/>
                <w:szCs w:val="27"/>
              </w:rPr>
              <w:t xml:space="preserve">-   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38F674" w14:textId="77777777" w:rsidR="00167900" w:rsidRPr="00D35239" w:rsidRDefault="00167900" w:rsidP="00167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  <w:highlight w:val="yellow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536D1A" w14:textId="77777777" w:rsidR="00167900" w:rsidRPr="00501452" w:rsidRDefault="00167900" w:rsidP="00167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  <w:rtl/>
                <w:cs/>
              </w:rPr>
            </w:pPr>
            <w:r w:rsidRPr="00501452">
              <w:rPr>
                <w:rFonts w:asciiTheme="majorBidi" w:hAnsiTheme="majorBidi" w:cstheme="majorBidi"/>
                <w:sz w:val="27"/>
                <w:szCs w:val="27"/>
              </w:rPr>
              <w:t xml:space="preserve">66,539 </w:t>
            </w:r>
          </w:p>
        </w:tc>
        <w:tc>
          <w:tcPr>
            <w:tcW w:w="270" w:type="dxa"/>
            <w:vAlign w:val="bottom"/>
          </w:tcPr>
          <w:p w14:paraId="528D3152" w14:textId="77777777" w:rsidR="00167900" w:rsidRPr="00D35239" w:rsidRDefault="00167900" w:rsidP="00167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  <w:vAlign w:val="center"/>
          </w:tcPr>
          <w:p w14:paraId="0DA9FD72" w14:textId="77777777" w:rsidR="00167900" w:rsidRPr="00D35239" w:rsidRDefault="00167900" w:rsidP="00167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D35239">
              <w:rPr>
                <w:rFonts w:ascii="Angsana New" w:hAnsi="Angsana New" w:hint="cs"/>
                <w:color w:val="000000"/>
                <w:sz w:val="27"/>
                <w:szCs w:val="27"/>
              </w:rPr>
              <w:t>71,</w:t>
            </w:r>
            <w:r w:rsidRPr="00D35239">
              <w:rPr>
                <w:rFonts w:ascii="Angsana New" w:hAnsi="Angsana New" w:hint="cs"/>
                <w:sz w:val="27"/>
                <w:szCs w:val="27"/>
              </w:rPr>
              <w:t>923</w:t>
            </w:r>
            <w:r w:rsidRPr="00D35239">
              <w:rPr>
                <w:rFonts w:ascii="Angsana New" w:hAnsi="Angsana New" w:hint="cs"/>
                <w:color w:val="000000"/>
                <w:sz w:val="27"/>
                <w:szCs w:val="27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4D6CAC0B" w14:textId="77777777" w:rsidR="00167900" w:rsidRPr="00D35239" w:rsidRDefault="00167900" w:rsidP="00167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D35239">
              <w:rPr>
                <w:rFonts w:ascii="Angsana New" w:hAnsi="Angsana New" w:hint="cs"/>
                <w:color w:val="000000"/>
                <w:sz w:val="27"/>
                <w:szCs w:val="27"/>
              </w:rPr>
              <w:t> </w:t>
            </w:r>
          </w:p>
        </w:tc>
        <w:tc>
          <w:tcPr>
            <w:tcW w:w="934" w:type="dxa"/>
            <w:tcBorders>
              <w:bottom w:val="single" w:sz="4" w:space="0" w:color="auto"/>
            </w:tcBorders>
            <w:vAlign w:val="center"/>
          </w:tcPr>
          <w:p w14:paraId="5D111396" w14:textId="77777777" w:rsidR="00167900" w:rsidRPr="00D35239" w:rsidRDefault="00167900" w:rsidP="00167900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right="-104"/>
              <w:rPr>
                <w:rFonts w:ascii="Angsana New" w:hAnsi="Angsana New"/>
                <w:sz w:val="27"/>
                <w:szCs w:val="27"/>
                <w:rtl/>
                <w:cs/>
              </w:rPr>
            </w:pPr>
            <w:r w:rsidRPr="00D35239">
              <w:rPr>
                <w:rFonts w:ascii="Angsana New" w:hAnsi="Angsana New" w:hint="cs"/>
                <w:sz w:val="27"/>
                <w:szCs w:val="27"/>
              </w:rPr>
              <w:t>947</w:t>
            </w:r>
            <w:r w:rsidRPr="00D35239">
              <w:rPr>
                <w:rFonts w:ascii="Angsana New" w:hAnsi="Angsana New" w:hint="cs"/>
                <w:color w:val="000000"/>
                <w:sz w:val="27"/>
                <w:szCs w:val="27"/>
              </w:rPr>
              <w:t xml:space="preserve"> </w:t>
            </w:r>
          </w:p>
        </w:tc>
        <w:tc>
          <w:tcPr>
            <w:tcW w:w="244" w:type="dxa"/>
            <w:vAlign w:val="bottom"/>
          </w:tcPr>
          <w:p w14:paraId="7329496A" w14:textId="77777777" w:rsidR="00167900" w:rsidRPr="00D35239" w:rsidRDefault="00167900" w:rsidP="00167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18" w:type="dxa"/>
            <w:tcBorders>
              <w:bottom w:val="single" w:sz="4" w:space="0" w:color="auto"/>
            </w:tcBorders>
            <w:vAlign w:val="center"/>
          </w:tcPr>
          <w:p w14:paraId="11F2653E" w14:textId="77777777" w:rsidR="00167900" w:rsidRPr="00501452" w:rsidRDefault="00167900" w:rsidP="00167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501452">
              <w:rPr>
                <w:rFonts w:ascii="Angsana New" w:hAnsi="Angsana New" w:hint="cs"/>
                <w:color w:val="000000"/>
                <w:sz w:val="27"/>
                <w:szCs w:val="27"/>
              </w:rPr>
              <w:t>72,</w:t>
            </w:r>
            <w:r w:rsidRPr="00501452">
              <w:rPr>
                <w:rFonts w:ascii="Angsana New" w:hAnsi="Angsana New" w:hint="cs"/>
                <w:sz w:val="27"/>
                <w:szCs w:val="27"/>
              </w:rPr>
              <w:t>870</w:t>
            </w:r>
            <w:r w:rsidRPr="00501452">
              <w:rPr>
                <w:rFonts w:ascii="Angsana New" w:hAnsi="Angsana New" w:hint="cs"/>
                <w:color w:val="000000"/>
                <w:sz w:val="27"/>
                <w:szCs w:val="27"/>
              </w:rPr>
              <w:t xml:space="preserve"> </w:t>
            </w:r>
          </w:p>
        </w:tc>
      </w:tr>
      <w:tr w:rsidR="00167900" w:rsidRPr="00552A14" w14:paraId="7102612F" w14:textId="77777777" w:rsidTr="00167900">
        <w:tc>
          <w:tcPr>
            <w:tcW w:w="2876" w:type="dxa"/>
          </w:tcPr>
          <w:p w14:paraId="1B757220" w14:textId="77777777" w:rsidR="00167900" w:rsidRPr="00100492" w:rsidRDefault="00167900" w:rsidP="00167900">
            <w:pPr>
              <w:pStyle w:val="Heading5"/>
              <w:keepNext w:val="0"/>
              <w:spacing w:line="240" w:lineRule="auto"/>
              <w:ind w:left="180" w:right="58" w:hanging="197"/>
              <w:rPr>
                <w:rFonts w:ascii="Angsana New" w:hAnsi="Angsana New" w:cs="Angsana New"/>
                <w:sz w:val="27"/>
                <w:szCs w:val="27"/>
              </w:rPr>
            </w:pPr>
            <w:r w:rsidRPr="00F75824">
              <w:rPr>
                <w:rFonts w:ascii="Angsana New" w:hAnsi="Angsana New" w:cs="Angsana New" w:hint="cs"/>
                <w:sz w:val="27"/>
                <w:szCs w:val="27"/>
                <w:cs/>
              </w:rPr>
              <w:t>รวม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03A7EF40" w14:textId="6AF3FF4D" w:rsidR="00167900" w:rsidRPr="00100492" w:rsidRDefault="00167900" w:rsidP="00167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24</w:t>
            </w:r>
            <w:r w:rsidR="003B66C4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0</w:t>
            </w: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="003B66C4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3</w:t>
            </w:r>
            <w:r w:rsidR="00766505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7</w:t>
            </w:r>
            <w:r w:rsidR="00027E17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6</w:t>
            </w:r>
            <w:r w:rsidRPr="002129D2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 xml:space="preserve"> 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921183" w14:textId="77777777" w:rsidR="00167900" w:rsidRPr="00100492" w:rsidRDefault="00167900" w:rsidP="00167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6AB6AF52" w14:textId="52A24C90" w:rsidR="00167900" w:rsidRPr="00100492" w:rsidRDefault="003B66C4" w:rsidP="00167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7"/>
                <w:szCs w:val="27"/>
                <w:rtl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275,04</w:t>
            </w:r>
            <w:r w:rsidR="00027E17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6</w:t>
            </w:r>
            <w:r w:rsidR="00167900" w:rsidRPr="002129D2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 xml:space="preserve"> 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70C9BB" w14:textId="77777777" w:rsidR="00167900" w:rsidRPr="00100492" w:rsidRDefault="00167900" w:rsidP="00167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6AF80F2E" w14:textId="77777777" w:rsidR="00167900" w:rsidRPr="00100492" w:rsidRDefault="00167900" w:rsidP="00167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7"/>
                <w:szCs w:val="27"/>
                <w:rtl/>
                <w:cs/>
              </w:rPr>
            </w:pPr>
            <w:r w:rsidRPr="002129D2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 xml:space="preserve">515,422 </w:t>
            </w:r>
          </w:p>
        </w:tc>
        <w:tc>
          <w:tcPr>
            <w:tcW w:w="270" w:type="dxa"/>
            <w:vAlign w:val="bottom"/>
          </w:tcPr>
          <w:p w14:paraId="496B487A" w14:textId="77777777" w:rsidR="00167900" w:rsidRPr="00100492" w:rsidRDefault="00167900" w:rsidP="00167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C85866" w14:textId="794CF4F8" w:rsidR="00167900" w:rsidRPr="00F75824" w:rsidRDefault="003B66C4" w:rsidP="00167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>
              <w:rPr>
                <w:rFonts w:ascii="Angsana New" w:hAnsi="Angsana New"/>
                <w:b/>
                <w:bCs/>
                <w:sz w:val="27"/>
                <w:szCs w:val="27"/>
              </w:rPr>
              <w:t>395,428</w:t>
            </w:r>
          </w:p>
        </w:tc>
        <w:tc>
          <w:tcPr>
            <w:tcW w:w="236" w:type="dxa"/>
            <w:vAlign w:val="bottom"/>
          </w:tcPr>
          <w:p w14:paraId="27F3FFFF" w14:textId="77777777" w:rsidR="00167900" w:rsidRPr="00100492" w:rsidRDefault="00167900" w:rsidP="00167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100492">
              <w:rPr>
                <w:rFonts w:ascii="Angsana New" w:hAnsi="Angsana New" w:hint="cs"/>
                <w:b/>
                <w:bCs/>
                <w:color w:val="000000"/>
                <w:sz w:val="27"/>
                <w:szCs w:val="27"/>
              </w:rPr>
              <w:t> </w:t>
            </w: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B0A34A" w14:textId="33C86AAD" w:rsidR="00167900" w:rsidRPr="00100492" w:rsidRDefault="003B66C4" w:rsidP="00167900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right="-104"/>
              <w:rPr>
                <w:rFonts w:ascii="Angsana New" w:hAnsi="Angsana New"/>
                <w:b/>
                <w:bCs/>
                <w:sz w:val="27"/>
                <w:szCs w:val="27"/>
                <w:rtl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339,</w:t>
            </w:r>
            <w:r w:rsidR="00184AAB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041</w:t>
            </w:r>
            <w:r w:rsidR="00167900" w:rsidRPr="00100492">
              <w:rPr>
                <w:rFonts w:ascii="Angsana New" w:hAnsi="Angsana New" w:hint="cs"/>
                <w:b/>
                <w:bCs/>
                <w:color w:val="000000"/>
                <w:sz w:val="27"/>
                <w:szCs w:val="27"/>
              </w:rPr>
              <w:t xml:space="preserve"> </w:t>
            </w:r>
          </w:p>
        </w:tc>
        <w:tc>
          <w:tcPr>
            <w:tcW w:w="244" w:type="dxa"/>
            <w:vAlign w:val="bottom"/>
          </w:tcPr>
          <w:p w14:paraId="51753CED" w14:textId="77777777" w:rsidR="00167900" w:rsidRPr="00100492" w:rsidRDefault="00167900" w:rsidP="00167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AF3148" w14:textId="77777777" w:rsidR="00167900" w:rsidRPr="00F75824" w:rsidRDefault="00167900" w:rsidP="00167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1" w:right="-20" w:firstLine="141"/>
              <w:jc w:val="right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FC3316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734</w:t>
            </w:r>
            <w:r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,</w:t>
            </w:r>
            <w:r w:rsidRPr="00FC3316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469</w:t>
            </w:r>
          </w:p>
        </w:tc>
      </w:tr>
    </w:tbl>
    <w:p w14:paraId="7A4134B0" w14:textId="77777777" w:rsidR="00E50B3C" w:rsidRDefault="00E50B3C" w:rsidP="0016790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0" w:line="240" w:lineRule="auto"/>
        <w:ind w:left="360" w:right="-43"/>
        <w:jc w:val="thaiDistribute"/>
        <w:rPr>
          <w:rFonts w:asciiTheme="majorBidi" w:eastAsia="Malgun Gothic" w:hAnsiTheme="majorBidi" w:cstheme="majorBidi"/>
          <w:b/>
          <w:bCs/>
          <w:sz w:val="28"/>
        </w:rPr>
      </w:pPr>
    </w:p>
    <w:tbl>
      <w:tblPr>
        <w:tblStyle w:val="TableGrid"/>
        <w:tblW w:w="9707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80"/>
        <w:gridCol w:w="992"/>
        <w:gridCol w:w="270"/>
        <w:gridCol w:w="983"/>
        <w:gridCol w:w="270"/>
        <w:gridCol w:w="906"/>
        <w:gridCol w:w="270"/>
        <w:gridCol w:w="900"/>
        <w:gridCol w:w="270"/>
        <w:gridCol w:w="900"/>
        <w:gridCol w:w="244"/>
        <w:gridCol w:w="822"/>
      </w:tblGrid>
      <w:tr w:rsidR="00E50B3C" w:rsidRPr="00552A14" w14:paraId="0F16158B" w14:textId="77777777" w:rsidTr="00E50B3C">
        <w:trPr>
          <w:tblHeader/>
        </w:trPr>
        <w:tc>
          <w:tcPr>
            <w:tcW w:w="2880" w:type="dxa"/>
          </w:tcPr>
          <w:p w14:paraId="28B937C7" w14:textId="77777777" w:rsidR="00E50B3C" w:rsidRPr="00100492" w:rsidRDefault="00E50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6827" w:type="dxa"/>
            <w:gridSpan w:val="11"/>
            <w:vAlign w:val="center"/>
          </w:tcPr>
          <w:p w14:paraId="649DA6D5" w14:textId="77777777" w:rsidR="00E50B3C" w:rsidRPr="00F75824" w:rsidRDefault="00E50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right"/>
              <w:rPr>
                <w:rFonts w:ascii="Angsana New" w:hAnsi="Angsana New"/>
                <w:bCs/>
                <w:sz w:val="27"/>
                <w:szCs w:val="27"/>
                <w:cs/>
              </w:rPr>
            </w:pPr>
            <w:r w:rsidRPr="00100492">
              <w:rPr>
                <w:rFonts w:ascii="Angsana New" w:hAnsi="Angsana New" w:hint="cs"/>
                <w:caps/>
                <w:sz w:val="27"/>
                <w:szCs w:val="27"/>
              </w:rPr>
              <w:t>(</w:t>
            </w:r>
            <w:r w:rsidRPr="00F75824">
              <w:rPr>
                <w:rFonts w:ascii="Angsana New" w:hAnsi="Angsana New" w:hint="cs"/>
                <w:caps/>
                <w:sz w:val="27"/>
                <w:szCs w:val="27"/>
                <w:cs/>
              </w:rPr>
              <w:t>หน่วย: พันบาท)</w:t>
            </w:r>
          </w:p>
        </w:tc>
      </w:tr>
      <w:tr w:rsidR="00E50B3C" w:rsidRPr="00552A14" w14:paraId="3E0511FB" w14:textId="77777777" w:rsidTr="00E50B3C">
        <w:trPr>
          <w:tblHeader/>
        </w:trPr>
        <w:tc>
          <w:tcPr>
            <w:tcW w:w="2880" w:type="dxa"/>
          </w:tcPr>
          <w:p w14:paraId="5D453901" w14:textId="77777777" w:rsidR="00E50B3C" w:rsidRPr="00100492" w:rsidRDefault="00E50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6827" w:type="dxa"/>
            <w:gridSpan w:val="11"/>
            <w:tcBorders>
              <w:bottom w:val="single" w:sz="4" w:space="0" w:color="auto"/>
            </w:tcBorders>
          </w:tcPr>
          <w:p w14:paraId="43A8CE74" w14:textId="63AC33F7" w:rsidR="00E50B3C" w:rsidRPr="00100492" w:rsidRDefault="00441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b/>
                <w:sz w:val="27"/>
                <w:szCs w:val="27"/>
              </w:rPr>
            </w:pPr>
            <w:r w:rsidRPr="00441EF5">
              <w:rPr>
                <w:rFonts w:ascii="Angsana New" w:hAnsi="Angsana New"/>
                <w:b/>
                <w:sz w:val="27"/>
                <w:szCs w:val="27"/>
                <w:cs/>
              </w:rPr>
              <w:t>ข้อมูลทางการเงินเฉพาะกิจการ</w:t>
            </w:r>
          </w:p>
        </w:tc>
      </w:tr>
      <w:tr w:rsidR="00E50B3C" w:rsidRPr="00552A14" w14:paraId="74DBEE5F" w14:textId="77777777" w:rsidTr="00E50B3C">
        <w:trPr>
          <w:tblHeader/>
        </w:trPr>
        <w:tc>
          <w:tcPr>
            <w:tcW w:w="2880" w:type="dxa"/>
          </w:tcPr>
          <w:p w14:paraId="638F9BDB" w14:textId="77777777" w:rsidR="00E50B3C" w:rsidRPr="00100492" w:rsidRDefault="00E50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421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175AF9F3" w14:textId="77777777" w:rsidR="00E50B3C" w:rsidRPr="00100492" w:rsidRDefault="00E50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8F4D86">
              <w:rPr>
                <w:rFonts w:ascii="Angsana New" w:hAnsi="Angsana New"/>
                <w:sz w:val="27"/>
                <w:szCs w:val="27"/>
              </w:rPr>
              <w:t xml:space="preserve">30 </w:t>
            </w:r>
            <w:r w:rsidRPr="00F75824">
              <w:rPr>
                <w:rFonts w:ascii="Angsana New" w:hAnsi="Angsana New"/>
                <w:sz w:val="27"/>
                <w:szCs w:val="27"/>
                <w:cs/>
              </w:rPr>
              <w:t>มิถุนายน</w:t>
            </w:r>
            <w:r w:rsidRPr="00F75824">
              <w:rPr>
                <w:rFonts w:ascii="Angsana New" w:hAnsi="Angsana New" w:hint="cs"/>
                <w:sz w:val="27"/>
                <w:szCs w:val="27"/>
                <w:cs/>
              </w:rPr>
              <w:t xml:space="preserve"> </w:t>
            </w:r>
            <w:r w:rsidRPr="00100492">
              <w:rPr>
                <w:rFonts w:ascii="Angsana New" w:hAnsi="Angsana New" w:hint="cs"/>
                <w:sz w:val="27"/>
                <w:szCs w:val="27"/>
              </w:rPr>
              <w:t>256</w:t>
            </w:r>
            <w:r w:rsidRPr="00100492">
              <w:rPr>
                <w:rFonts w:ascii="Angsana New" w:hAnsi="Angsana New"/>
                <w:sz w:val="27"/>
                <w:szCs w:val="27"/>
              </w:rPr>
              <w:t>8</w:t>
            </w:r>
          </w:p>
        </w:tc>
        <w:tc>
          <w:tcPr>
            <w:tcW w:w="270" w:type="dxa"/>
          </w:tcPr>
          <w:p w14:paraId="1833AD81" w14:textId="77777777" w:rsidR="00E50B3C" w:rsidRPr="00100492" w:rsidRDefault="00E50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136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1193F99E" w14:textId="77777777" w:rsidR="00E50B3C" w:rsidRPr="00100492" w:rsidRDefault="00E50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100492">
              <w:rPr>
                <w:rFonts w:ascii="Angsana New" w:hAnsi="Angsana New"/>
                <w:sz w:val="27"/>
                <w:szCs w:val="27"/>
              </w:rPr>
              <w:t xml:space="preserve">31 </w:t>
            </w:r>
            <w:r w:rsidRPr="00F75824">
              <w:rPr>
                <w:rFonts w:ascii="Angsana New" w:hAnsi="Angsana New" w:hint="cs"/>
                <w:sz w:val="27"/>
                <w:szCs w:val="27"/>
                <w:cs/>
              </w:rPr>
              <w:t xml:space="preserve">ธันวาคม </w:t>
            </w:r>
            <w:r w:rsidRPr="00100492">
              <w:rPr>
                <w:rFonts w:ascii="Angsana New" w:hAnsi="Angsana New" w:hint="cs"/>
                <w:sz w:val="27"/>
                <w:szCs w:val="27"/>
              </w:rPr>
              <w:t>256</w:t>
            </w:r>
            <w:r w:rsidRPr="00100492">
              <w:rPr>
                <w:rFonts w:ascii="Angsana New" w:hAnsi="Angsana New"/>
                <w:sz w:val="27"/>
                <w:szCs w:val="27"/>
              </w:rPr>
              <w:t>7</w:t>
            </w:r>
          </w:p>
        </w:tc>
      </w:tr>
      <w:tr w:rsidR="00E50B3C" w:rsidRPr="00552A14" w14:paraId="6B1B7B41" w14:textId="77777777" w:rsidTr="00E50B3C">
        <w:trPr>
          <w:tblHeader/>
        </w:trPr>
        <w:tc>
          <w:tcPr>
            <w:tcW w:w="2880" w:type="dxa"/>
          </w:tcPr>
          <w:p w14:paraId="3454B9C2" w14:textId="77777777" w:rsidR="00E50B3C" w:rsidRPr="00100492" w:rsidRDefault="00E50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671C12" w14:textId="77777777" w:rsidR="00E50B3C" w:rsidRPr="00100492" w:rsidRDefault="00E50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" w:right="-204" w:firstLine="108"/>
              <w:rPr>
                <w:rFonts w:ascii="Angsana New" w:hAnsi="Angsana New"/>
                <w:sz w:val="27"/>
                <w:szCs w:val="27"/>
              </w:rPr>
            </w:pPr>
            <w:r w:rsidRPr="00F75824">
              <w:rPr>
                <w:rFonts w:ascii="Angsana New" w:hAnsi="Angsana New" w:hint="cs"/>
                <w:sz w:val="27"/>
                <w:szCs w:val="27"/>
                <w:cs/>
              </w:rPr>
              <w:t>ส่วนที่มีหลักประกัน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5BACBB26" w14:textId="77777777" w:rsidR="00E50B3C" w:rsidRPr="00100492" w:rsidRDefault="00E50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285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948E21" w14:textId="77777777" w:rsidR="00E50B3C" w:rsidRPr="00100492" w:rsidRDefault="00E50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75824">
              <w:rPr>
                <w:rFonts w:ascii="Angsana New" w:hAnsi="Angsana New" w:hint="cs"/>
                <w:sz w:val="27"/>
                <w:szCs w:val="27"/>
                <w:cs/>
              </w:rPr>
              <w:t>ส่วนที่ไม่มีหลักประกัน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3A1D3BFD" w14:textId="77777777" w:rsidR="00E50B3C" w:rsidRPr="00100492" w:rsidRDefault="00E50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933500" w14:textId="77777777" w:rsidR="00E50B3C" w:rsidRPr="00B75A83" w:rsidRDefault="00E50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75A83">
              <w:rPr>
                <w:rFonts w:ascii="Angsana New" w:hAnsi="Angsana New" w:hint="cs"/>
                <w:sz w:val="27"/>
                <w:szCs w:val="27"/>
                <w:cs/>
              </w:rPr>
              <w:t>รวม</w:t>
            </w:r>
          </w:p>
        </w:tc>
        <w:tc>
          <w:tcPr>
            <w:tcW w:w="270" w:type="dxa"/>
            <w:vAlign w:val="center"/>
          </w:tcPr>
          <w:p w14:paraId="4064FD8B" w14:textId="77777777" w:rsidR="00E50B3C" w:rsidRPr="00100492" w:rsidRDefault="00E50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5F8E57" w14:textId="77777777" w:rsidR="00E50B3C" w:rsidRPr="00100492" w:rsidRDefault="00E50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75824">
              <w:rPr>
                <w:rFonts w:ascii="Angsana New" w:hAnsi="Angsana New" w:hint="cs"/>
                <w:sz w:val="27"/>
                <w:szCs w:val="27"/>
                <w:cs/>
              </w:rPr>
              <w:t>ส่วนที่มีหลักประกัน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55E49F6F" w14:textId="77777777" w:rsidR="00E50B3C" w:rsidRPr="00100492" w:rsidRDefault="00E50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C53AAB" w14:textId="77777777" w:rsidR="00E50B3C" w:rsidRPr="00100492" w:rsidRDefault="00E50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75824">
              <w:rPr>
                <w:rFonts w:ascii="Angsana New" w:hAnsi="Angsana New" w:hint="cs"/>
                <w:sz w:val="27"/>
                <w:szCs w:val="27"/>
                <w:cs/>
              </w:rPr>
              <w:t>ส่วนที่ไม่มีหลักประกัน</w:t>
            </w:r>
          </w:p>
        </w:tc>
        <w:tc>
          <w:tcPr>
            <w:tcW w:w="244" w:type="dxa"/>
            <w:tcBorders>
              <w:top w:val="single" w:sz="4" w:space="0" w:color="auto"/>
            </w:tcBorders>
            <w:vAlign w:val="bottom"/>
          </w:tcPr>
          <w:p w14:paraId="2F6887B1" w14:textId="77777777" w:rsidR="00E50B3C" w:rsidRPr="00100492" w:rsidRDefault="00E50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2A5569" w14:textId="77777777" w:rsidR="00E50B3C" w:rsidRPr="00B75A83" w:rsidRDefault="00E50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75A83">
              <w:rPr>
                <w:rFonts w:ascii="Angsana New" w:hAnsi="Angsana New" w:hint="cs"/>
                <w:sz w:val="27"/>
                <w:szCs w:val="27"/>
                <w:cs/>
              </w:rPr>
              <w:t>รวม</w:t>
            </w:r>
          </w:p>
        </w:tc>
      </w:tr>
      <w:tr w:rsidR="00E50B3C" w:rsidRPr="00552A14" w14:paraId="0DC2870D" w14:textId="77777777" w:rsidTr="00E50B3C">
        <w:tc>
          <w:tcPr>
            <w:tcW w:w="2880" w:type="dxa"/>
          </w:tcPr>
          <w:p w14:paraId="18544BDA" w14:textId="77777777" w:rsidR="00E50B3C" w:rsidRPr="00F75824" w:rsidRDefault="00E50B3C">
            <w:pPr>
              <w:pStyle w:val="Heading5"/>
              <w:keepNext w:val="0"/>
              <w:spacing w:line="240" w:lineRule="auto"/>
              <w:ind w:left="180" w:right="58" w:hanging="197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F75824">
              <w:rPr>
                <w:rFonts w:ascii="Angsana New" w:hAnsi="Angsana New" w:cs="Angsana New" w:hint="cs"/>
                <w:b w:val="0"/>
                <w:bCs w:val="0"/>
                <w:sz w:val="27"/>
                <w:szCs w:val="27"/>
                <w:cs/>
              </w:rPr>
              <w:t>เงินเบิกเกินบัญชี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EE9893" w14:textId="77777777" w:rsidR="00E50B3C" w:rsidRPr="00D35239" w:rsidRDefault="00E50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  <w:rtl/>
              </w:rPr>
            </w:pPr>
            <w:r w:rsidRPr="00D35239">
              <w:rPr>
                <w:rFonts w:asciiTheme="majorBidi" w:hAnsiTheme="majorBidi" w:cstheme="majorBidi"/>
                <w:sz w:val="27"/>
                <w:szCs w:val="27"/>
              </w:rPr>
              <w:t xml:space="preserve">24,457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6029F4" w14:textId="77777777" w:rsidR="00E50B3C" w:rsidRPr="00D35239" w:rsidRDefault="00E50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363482" w14:textId="77777777" w:rsidR="00E50B3C" w:rsidRPr="00D35239" w:rsidRDefault="00E50B3C">
            <w:pPr>
              <w:tabs>
                <w:tab w:val="clear" w:pos="680"/>
                <w:tab w:val="left" w:pos="342"/>
                <w:tab w:val="decimal" w:pos="631"/>
              </w:tabs>
              <w:jc w:val="right"/>
              <w:rPr>
                <w:rFonts w:ascii="Angsana New" w:hAnsi="Angsana New"/>
                <w:sz w:val="27"/>
                <w:szCs w:val="27"/>
                <w:rtl/>
                <w:cs/>
              </w:rPr>
            </w:pPr>
            <w:r w:rsidRPr="00D35239">
              <w:rPr>
                <w:rFonts w:asciiTheme="majorBidi" w:hAnsiTheme="majorBidi" w:cstheme="majorBidi"/>
                <w:sz w:val="27"/>
                <w:szCs w:val="27"/>
              </w:rPr>
              <w:t xml:space="preserve">9,708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8921EA" w14:textId="77777777" w:rsidR="00E50B3C" w:rsidRPr="00D35239" w:rsidRDefault="00E50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E6E92E" w14:textId="77777777" w:rsidR="00E50B3C" w:rsidRPr="00B75A83" w:rsidRDefault="00E50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B75A83">
              <w:rPr>
                <w:rFonts w:asciiTheme="majorBidi" w:hAnsiTheme="majorBidi" w:cstheme="majorBidi"/>
                <w:sz w:val="27"/>
                <w:szCs w:val="27"/>
              </w:rPr>
              <w:t xml:space="preserve">34,165 </w:t>
            </w:r>
          </w:p>
        </w:tc>
        <w:tc>
          <w:tcPr>
            <w:tcW w:w="270" w:type="dxa"/>
            <w:vAlign w:val="bottom"/>
          </w:tcPr>
          <w:p w14:paraId="7E8C7531" w14:textId="77777777" w:rsidR="00E50B3C" w:rsidRPr="00100492" w:rsidRDefault="00E50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6D78DB79" w14:textId="77777777" w:rsidR="00E50B3C" w:rsidRPr="00846006" w:rsidRDefault="00E50B3C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-207"/>
              <w:jc w:val="center"/>
              <w:rPr>
                <w:rFonts w:ascii="Angsana New" w:hAnsi="Angsana New"/>
                <w:sz w:val="27"/>
                <w:szCs w:val="27"/>
                <w:highlight w:val="yellow"/>
                <w:cs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</w:rPr>
              <w:t>17,636</w:t>
            </w:r>
          </w:p>
        </w:tc>
        <w:tc>
          <w:tcPr>
            <w:tcW w:w="270" w:type="dxa"/>
            <w:vAlign w:val="bottom"/>
          </w:tcPr>
          <w:p w14:paraId="5088A8C4" w14:textId="77777777" w:rsidR="00E50B3C" w:rsidRPr="00846006" w:rsidRDefault="00E50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14:paraId="25BF5221" w14:textId="77777777" w:rsidR="00E50B3C" w:rsidRPr="00846006" w:rsidRDefault="00E50B3C">
            <w:pPr>
              <w:tabs>
                <w:tab w:val="clear" w:pos="680"/>
                <w:tab w:val="decimal" w:pos="166"/>
                <w:tab w:val="left" w:pos="346"/>
              </w:tabs>
              <w:jc w:val="right"/>
              <w:rPr>
                <w:rFonts w:ascii="Angsana New" w:hAnsi="Angsana New"/>
                <w:sz w:val="27"/>
                <w:szCs w:val="27"/>
                <w:highlight w:val="yellow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9,968</w:t>
            </w:r>
          </w:p>
        </w:tc>
        <w:tc>
          <w:tcPr>
            <w:tcW w:w="244" w:type="dxa"/>
            <w:vAlign w:val="bottom"/>
          </w:tcPr>
          <w:p w14:paraId="37BE772F" w14:textId="77777777" w:rsidR="00E50B3C" w:rsidRPr="00846006" w:rsidRDefault="00E50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  <w:highlight w:val="yellow"/>
              </w:rPr>
            </w:pPr>
            <w:r w:rsidRPr="00846006">
              <w:rPr>
                <w:rFonts w:ascii="Angsana New" w:hAnsi="Angsana New"/>
                <w:b/>
                <w:bCs/>
                <w:color w:val="FF0000"/>
                <w:sz w:val="27"/>
                <w:szCs w:val="27"/>
                <w:highlight w:val="yellow"/>
              </w:rPr>
              <w:t xml:space="preserve"> </w:t>
            </w:r>
          </w:p>
        </w:tc>
        <w:tc>
          <w:tcPr>
            <w:tcW w:w="822" w:type="dxa"/>
            <w:vAlign w:val="bottom"/>
          </w:tcPr>
          <w:p w14:paraId="20EF0C95" w14:textId="77777777" w:rsidR="00E50B3C" w:rsidRPr="00B75A83" w:rsidRDefault="00E50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4"/>
              </w:tabs>
              <w:ind w:right="-218"/>
              <w:jc w:val="center"/>
              <w:rPr>
                <w:rFonts w:ascii="Angsana New" w:hAnsi="Angsana New"/>
                <w:sz w:val="27"/>
                <w:szCs w:val="27"/>
                <w:highlight w:val="yellow"/>
                <w:cs/>
              </w:rPr>
            </w:pPr>
            <w:r w:rsidRPr="00B75A83">
              <w:rPr>
                <w:rFonts w:ascii="Angsana New" w:hAnsi="Angsana New"/>
                <w:sz w:val="27"/>
                <w:szCs w:val="27"/>
              </w:rPr>
              <w:t xml:space="preserve">27,604 </w:t>
            </w:r>
          </w:p>
        </w:tc>
      </w:tr>
      <w:tr w:rsidR="00E50B3C" w:rsidRPr="00552A14" w14:paraId="6C0C2846" w14:textId="77777777" w:rsidTr="00E50B3C">
        <w:tc>
          <w:tcPr>
            <w:tcW w:w="2880" w:type="dxa"/>
          </w:tcPr>
          <w:p w14:paraId="7AC3A5CE" w14:textId="77777777" w:rsidR="00E50B3C" w:rsidRPr="00F75824" w:rsidRDefault="00E50B3C">
            <w:pPr>
              <w:pStyle w:val="Heading5"/>
              <w:keepNext w:val="0"/>
              <w:spacing w:line="240" w:lineRule="auto"/>
              <w:ind w:left="180" w:right="-16" w:hanging="197"/>
              <w:rPr>
                <w:rFonts w:ascii="Angsana New" w:hAnsi="Angsana New" w:cs="Angsana New"/>
                <w:b w:val="0"/>
                <w:bCs w:val="0"/>
                <w:sz w:val="27"/>
                <w:szCs w:val="27"/>
                <w:cs/>
              </w:rPr>
            </w:pPr>
            <w:r w:rsidRPr="00F75824">
              <w:rPr>
                <w:rFonts w:ascii="Angsana New" w:hAnsi="Angsana New" w:cs="Angsana New" w:hint="cs"/>
                <w:b w:val="0"/>
                <w:bCs w:val="0"/>
                <w:sz w:val="27"/>
                <w:szCs w:val="27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BCD6DB" w14:textId="77777777" w:rsidR="00E50B3C" w:rsidRPr="00D35239" w:rsidRDefault="00E50B3C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104"/>
              <w:jc w:val="right"/>
              <w:rPr>
                <w:rFonts w:ascii="Angsana New" w:hAnsi="Angsana New"/>
                <w:sz w:val="27"/>
                <w:szCs w:val="27"/>
                <w:rtl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8B75AF" w14:textId="77777777" w:rsidR="00E50B3C" w:rsidRPr="00D35239" w:rsidRDefault="00E50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2EAA85" w14:textId="77777777" w:rsidR="00E50B3C" w:rsidRPr="00D35239" w:rsidRDefault="00E50B3C">
            <w:pPr>
              <w:pStyle w:val="acctfourfigures"/>
              <w:tabs>
                <w:tab w:val="clear" w:pos="765"/>
                <w:tab w:val="decimal" w:pos="429"/>
                <w:tab w:val="left" w:pos="774"/>
              </w:tabs>
              <w:spacing w:line="240" w:lineRule="auto"/>
              <w:ind w:left="-5" w:right="-104" w:firstLine="5"/>
              <w:jc w:val="right"/>
              <w:rPr>
                <w:rFonts w:ascii="Angsana New" w:hAnsi="Angsana New"/>
                <w:sz w:val="27"/>
                <w:szCs w:val="27"/>
                <w:rtl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50722F" w14:textId="77777777" w:rsidR="00E50B3C" w:rsidRPr="00D35239" w:rsidRDefault="00E50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391B97" w14:textId="77777777" w:rsidR="00E50B3C" w:rsidRPr="00B75A83" w:rsidRDefault="00E50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70" w:type="dxa"/>
            <w:vAlign w:val="bottom"/>
          </w:tcPr>
          <w:p w14:paraId="31E43145" w14:textId="77777777" w:rsidR="00E50B3C" w:rsidRPr="00100492" w:rsidRDefault="00E50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1A42ED80" w14:textId="77777777" w:rsidR="00E50B3C" w:rsidRPr="00D35239" w:rsidRDefault="00E50B3C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104"/>
              <w:jc w:val="right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149DFB47" w14:textId="77777777" w:rsidR="00E50B3C" w:rsidRPr="00100492" w:rsidRDefault="00E50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0BBD99FA" w14:textId="77777777" w:rsidR="00E50B3C" w:rsidRPr="00F75824" w:rsidRDefault="00E50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44" w:type="dxa"/>
            <w:vAlign w:val="bottom"/>
          </w:tcPr>
          <w:p w14:paraId="03C8D4BB" w14:textId="77777777" w:rsidR="00E50B3C" w:rsidRPr="00100492" w:rsidRDefault="00E50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22" w:type="dxa"/>
            <w:vAlign w:val="bottom"/>
          </w:tcPr>
          <w:p w14:paraId="4A95B34B" w14:textId="77777777" w:rsidR="00E50B3C" w:rsidRPr="00B75A83" w:rsidRDefault="00E50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</w:tr>
      <w:tr w:rsidR="00E50B3C" w:rsidRPr="00552A14" w14:paraId="1B7389B8" w14:textId="77777777" w:rsidTr="00E50B3C">
        <w:tc>
          <w:tcPr>
            <w:tcW w:w="2880" w:type="dxa"/>
          </w:tcPr>
          <w:p w14:paraId="2971F214" w14:textId="77777777" w:rsidR="00E50B3C" w:rsidRPr="00F75824" w:rsidRDefault="00E50B3C">
            <w:pPr>
              <w:pStyle w:val="Heading5"/>
              <w:keepNext w:val="0"/>
              <w:spacing w:line="240" w:lineRule="auto"/>
              <w:ind w:left="180" w:right="58" w:hanging="197"/>
              <w:rPr>
                <w:rFonts w:ascii="Angsana New" w:hAnsi="Angsana New" w:cs="Angsana New"/>
                <w:b w:val="0"/>
                <w:bCs w:val="0"/>
                <w:sz w:val="27"/>
                <w:szCs w:val="27"/>
                <w:cs/>
              </w:rPr>
            </w:pPr>
            <w:r w:rsidRPr="00100492">
              <w:rPr>
                <w:rFonts w:ascii="Angsana New" w:hAnsi="Angsana New" w:cs="Angsana New" w:hint="cs"/>
                <w:b w:val="0"/>
                <w:bCs w:val="0"/>
                <w:sz w:val="27"/>
                <w:szCs w:val="27"/>
              </w:rPr>
              <w:t xml:space="preserve">    - </w:t>
            </w:r>
            <w:r w:rsidRPr="00F75824">
              <w:rPr>
                <w:rFonts w:ascii="Angsana New" w:hAnsi="Angsana New" w:cs="Angsana New" w:hint="cs"/>
                <w:b w:val="0"/>
                <w:bCs w:val="0"/>
                <w:sz w:val="27"/>
                <w:szCs w:val="27"/>
                <w:cs/>
              </w:rPr>
              <w:t>ตั๋วสัญญาใช้เงิน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60AB6E" w14:textId="77777777" w:rsidR="00E50B3C" w:rsidRPr="00D35239" w:rsidRDefault="00E50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  <w:highlight w:val="yellow"/>
                <w:rtl/>
                <w:cs/>
              </w:rPr>
            </w:pPr>
            <w:r w:rsidRPr="00B95532">
              <w:rPr>
                <w:rFonts w:asciiTheme="majorBidi" w:hAnsiTheme="majorBidi" w:cstheme="majorBidi"/>
                <w:sz w:val="27"/>
                <w:szCs w:val="27"/>
              </w:rPr>
              <w:t xml:space="preserve">62,383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9D5D58" w14:textId="77777777" w:rsidR="00E50B3C" w:rsidRPr="00D35239" w:rsidRDefault="00E50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12F69F" w14:textId="77777777" w:rsidR="00E50B3C" w:rsidRPr="00D35239" w:rsidRDefault="00E50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74"/>
              </w:tabs>
              <w:jc w:val="right"/>
              <w:rPr>
                <w:rFonts w:ascii="Angsana New" w:hAnsi="Angsana New"/>
                <w:sz w:val="27"/>
                <w:szCs w:val="27"/>
                <w:rtl/>
                <w:cs/>
              </w:rPr>
            </w:pPr>
            <w:r w:rsidRPr="00B95532">
              <w:rPr>
                <w:rFonts w:asciiTheme="majorBidi" w:hAnsiTheme="majorBidi" w:cstheme="majorBidi"/>
                <w:sz w:val="27"/>
                <w:szCs w:val="27"/>
              </w:rPr>
              <w:t xml:space="preserve">158,222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8C2321" w14:textId="77777777" w:rsidR="00E50B3C" w:rsidRPr="00D35239" w:rsidRDefault="00E50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  <w:highlight w:val="yellow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2C7C16" w14:textId="77777777" w:rsidR="00E50B3C" w:rsidRPr="00B75A83" w:rsidRDefault="00E50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75A83">
              <w:rPr>
                <w:rFonts w:asciiTheme="majorBidi" w:hAnsiTheme="majorBidi" w:cstheme="majorBidi"/>
                <w:sz w:val="27"/>
                <w:szCs w:val="27"/>
              </w:rPr>
              <w:t xml:space="preserve">  220,605 </w:t>
            </w:r>
          </w:p>
        </w:tc>
        <w:tc>
          <w:tcPr>
            <w:tcW w:w="270" w:type="dxa"/>
            <w:vAlign w:val="bottom"/>
          </w:tcPr>
          <w:p w14:paraId="64A11C53" w14:textId="77777777" w:rsidR="00E50B3C" w:rsidRPr="00100492" w:rsidRDefault="00E50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13C88F2C" w14:textId="77777777" w:rsidR="00E50B3C" w:rsidRPr="00D35239" w:rsidRDefault="00E50B3C">
            <w:pPr>
              <w:pStyle w:val="acctfourfigures"/>
              <w:tabs>
                <w:tab w:val="clear" w:pos="765"/>
                <w:tab w:val="decimal" w:pos="162"/>
              </w:tabs>
              <w:spacing w:line="240" w:lineRule="auto"/>
              <w:ind w:right="-125"/>
              <w:jc w:val="center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D35239">
              <w:rPr>
                <w:rFonts w:ascii="Angsana New" w:hAnsi="Angsana New"/>
                <w:sz w:val="27"/>
                <w:szCs w:val="27"/>
                <w:lang w:val="en-US" w:bidi="th-TH"/>
              </w:rPr>
              <w:t xml:space="preserve">200,537 </w:t>
            </w:r>
          </w:p>
        </w:tc>
        <w:tc>
          <w:tcPr>
            <w:tcW w:w="270" w:type="dxa"/>
            <w:vAlign w:val="bottom"/>
          </w:tcPr>
          <w:p w14:paraId="1029377F" w14:textId="77777777" w:rsidR="00E50B3C" w:rsidRPr="00100492" w:rsidRDefault="00E50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100492">
              <w:rPr>
                <w:rFonts w:ascii="Angsana New" w:hAnsi="Angsana New"/>
                <w:color w:val="000000"/>
                <w:sz w:val="27"/>
                <w:szCs w:val="27"/>
              </w:rPr>
              <w:t> </w:t>
            </w:r>
          </w:p>
        </w:tc>
        <w:tc>
          <w:tcPr>
            <w:tcW w:w="900" w:type="dxa"/>
            <w:vAlign w:val="bottom"/>
          </w:tcPr>
          <w:p w14:paraId="1842B292" w14:textId="77777777" w:rsidR="00E50B3C" w:rsidRPr="00100492" w:rsidRDefault="00E50B3C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right="-129"/>
              <w:jc w:val="center"/>
              <w:rPr>
                <w:rFonts w:ascii="Angsana New" w:hAnsi="Angsana New"/>
                <w:sz w:val="27"/>
                <w:szCs w:val="27"/>
                <w:rtl/>
                <w:cs/>
              </w:rPr>
            </w:pPr>
            <w:r w:rsidRPr="00100492">
              <w:rPr>
                <w:rFonts w:ascii="Angsana New" w:hAnsi="Angsana New"/>
                <w:sz w:val="27"/>
                <w:szCs w:val="27"/>
              </w:rPr>
              <w:t xml:space="preserve">246,754 </w:t>
            </w:r>
          </w:p>
        </w:tc>
        <w:tc>
          <w:tcPr>
            <w:tcW w:w="244" w:type="dxa"/>
            <w:vAlign w:val="bottom"/>
          </w:tcPr>
          <w:p w14:paraId="51C93DB1" w14:textId="77777777" w:rsidR="00E50B3C" w:rsidRPr="00100492" w:rsidRDefault="00E50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100492">
              <w:rPr>
                <w:rFonts w:ascii="Angsana New" w:hAnsi="Angsana New"/>
                <w:b/>
                <w:bCs/>
                <w:color w:val="FF0000"/>
                <w:sz w:val="27"/>
                <w:szCs w:val="27"/>
              </w:rPr>
              <w:t xml:space="preserve"> </w:t>
            </w:r>
          </w:p>
        </w:tc>
        <w:tc>
          <w:tcPr>
            <w:tcW w:w="822" w:type="dxa"/>
            <w:vAlign w:val="bottom"/>
          </w:tcPr>
          <w:p w14:paraId="3050810D" w14:textId="77777777" w:rsidR="00E50B3C" w:rsidRPr="00B75A83" w:rsidRDefault="00E50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8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B75A83">
              <w:rPr>
                <w:rFonts w:ascii="Angsana New" w:hAnsi="Angsana New"/>
                <w:sz w:val="27"/>
                <w:szCs w:val="27"/>
              </w:rPr>
              <w:t xml:space="preserve">447,291 </w:t>
            </w:r>
          </w:p>
        </w:tc>
      </w:tr>
      <w:tr w:rsidR="00E50B3C" w:rsidRPr="00552A14" w14:paraId="2001EBBC" w14:textId="77777777" w:rsidTr="00E50B3C">
        <w:tc>
          <w:tcPr>
            <w:tcW w:w="2880" w:type="dxa"/>
          </w:tcPr>
          <w:p w14:paraId="3A7721F3" w14:textId="77777777" w:rsidR="00E50B3C" w:rsidRPr="00100492" w:rsidRDefault="00E50B3C">
            <w:pPr>
              <w:pStyle w:val="Heading5"/>
              <w:keepNext w:val="0"/>
              <w:spacing w:line="240" w:lineRule="auto"/>
              <w:ind w:left="180" w:right="58" w:hanging="197"/>
              <w:rPr>
                <w:rFonts w:ascii="Angsana New" w:hAnsi="Angsana New" w:cs="Angsana New"/>
                <w:b w:val="0"/>
                <w:bCs w:val="0"/>
                <w:sz w:val="27"/>
                <w:szCs w:val="27"/>
              </w:rPr>
            </w:pPr>
            <w:r w:rsidRPr="00F75824">
              <w:rPr>
                <w:rFonts w:ascii="Angsana New" w:hAnsi="Angsana New" w:cs="Angsana New" w:hint="cs"/>
                <w:b w:val="0"/>
                <w:bCs w:val="0"/>
                <w:sz w:val="27"/>
                <w:szCs w:val="27"/>
                <w:cs/>
              </w:rPr>
              <w:t>เงินกู้ยืมระยะสั้นจากบุคคลที่เกี่ยวข้องกัน</w:t>
            </w:r>
            <w:r>
              <w:rPr>
                <w:rFonts w:ascii="Angsana New" w:hAnsi="Angsana New" w:cs="Angsana New"/>
                <w:b w:val="0"/>
                <w:bCs w:val="0"/>
                <w:sz w:val="27"/>
                <w:szCs w:val="27"/>
              </w:rPr>
              <w:t xml:space="preserve"> </w:t>
            </w:r>
            <w:r w:rsidRPr="008A2FFA">
              <w:rPr>
                <w:rFonts w:ascii="Angsana New" w:hAnsi="Angsana New" w:cs="Angsana New"/>
                <w:b w:val="0"/>
                <w:bCs w:val="0"/>
                <w:sz w:val="27"/>
                <w:szCs w:val="27"/>
              </w:rPr>
              <w:t>(</w:t>
            </w:r>
            <w:r w:rsidRPr="00F75824">
              <w:rPr>
                <w:rFonts w:ascii="Angsana New" w:hAnsi="Angsana New" w:cs="Angsana New"/>
                <w:b w:val="0"/>
                <w:bCs w:val="0"/>
                <w:sz w:val="27"/>
                <w:szCs w:val="27"/>
                <w:cs/>
              </w:rPr>
              <w:t xml:space="preserve">ดูหมายเหตุข้อ </w:t>
            </w:r>
            <w:r w:rsidRPr="008A2FFA">
              <w:rPr>
                <w:rFonts w:ascii="Angsana New" w:hAnsi="Angsana New" w:cs="Angsana New"/>
                <w:b w:val="0"/>
                <w:bCs w:val="0"/>
                <w:sz w:val="27"/>
                <w:szCs w:val="27"/>
              </w:rPr>
              <w:t>5)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5E3369" w14:textId="77777777" w:rsidR="00E50B3C" w:rsidRPr="00D35239" w:rsidRDefault="00E50B3C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D35239">
              <w:rPr>
                <w:rFonts w:asciiTheme="majorBidi" w:hAnsiTheme="majorBidi" w:cstheme="majorBidi"/>
                <w:sz w:val="27"/>
                <w:szCs w:val="27"/>
              </w:rPr>
              <w:t xml:space="preserve">-  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E6E53D" w14:textId="77777777" w:rsidR="00E50B3C" w:rsidRPr="00D35239" w:rsidRDefault="00E50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F52171" w14:textId="77777777" w:rsidR="00E50B3C" w:rsidRPr="00D35239" w:rsidRDefault="00E50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4"/>
                <w:tab w:val="left" w:pos="774"/>
              </w:tabs>
              <w:ind w:right="-1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D35239">
              <w:rPr>
                <w:rFonts w:asciiTheme="majorBidi" w:hAnsiTheme="majorBidi" w:cstheme="majorBidi"/>
                <w:sz w:val="27"/>
                <w:szCs w:val="27"/>
              </w:rPr>
              <w:t xml:space="preserve">48,820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109C14" w14:textId="77777777" w:rsidR="00E50B3C" w:rsidRPr="00D35239" w:rsidRDefault="00E50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4095AA" w14:textId="77777777" w:rsidR="00E50B3C" w:rsidRPr="00B75A83" w:rsidRDefault="00E50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B75A83">
              <w:rPr>
                <w:rFonts w:asciiTheme="majorBidi" w:hAnsiTheme="majorBidi" w:cstheme="majorBidi"/>
                <w:sz w:val="27"/>
                <w:szCs w:val="27"/>
              </w:rPr>
              <w:t xml:space="preserve">48,820 </w:t>
            </w:r>
          </w:p>
        </w:tc>
        <w:tc>
          <w:tcPr>
            <w:tcW w:w="270" w:type="dxa"/>
            <w:vAlign w:val="bottom"/>
          </w:tcPr>
          <w:p w14:paraId="06BA71E7" w14:textId="77777777" w:rsidR="00E50B3C" w:rsidRPr="00100492" w:rsidRDefault="00E50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39B067E9" w14:textId="77777777" w:rsidR="00E50B3C" w:rsidRPr="00100492" w:rsidRDefault="00E50B3C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7"/>
                <w:szCs w:val="27"/>
              </w:rPr>
            </w:pPr>
          </w:p>
          <w:p w14:paraId="3F8F29F0" w14:textId="77777777" w:rsidR="00E50B3C" w:rsidRPr="00100492" w:rsidRDefault="00E50B3C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100492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vAlign w:val="bottom"/>
          </w:tcPr>
          <w:p w14:paraId="7248C349" w14:textId="77777777" w:rsidR="00E50B3C" w:rsidRPr="00100492" w:rsidRDefault="00E50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100492">
              <w:rPr>
                <w:rFonts w:ascii="Angsana New" w:hAnsi="Angsana New"/>
                <w:color w:val="000000"/>
                <w:sz w:val="27"/>
                <w:szCs w:val="27"/>
              </w:rPr>
              <w:t> </w:t>
            </w:r>
          </w:p>
        </w:tc>
        <w:tc>
          <w:tcPr>
            <w:tcW w:w="900" w:type="dxa"/>
            <w:vAlign w:val="bottom"/>
          </w:tcPr>
          <w:p w14:paraId="6C78C552" w14:textId="77777777" w:rsidR="00E50B3C" w:rsidRPr="00100492" w:rsidRDefault="00E50B3C">
            <w:pPr>
              <w:pStyle w:val="acctfourfigures"/>
              <w:tabs>
                <w:tab w:val="clear" w:pos="765"/>
                <w:tab w:val="decimal" w:pos="346"/>
                <w:tab w:val="decimal" w:pos="526"/>
                <w:tab w:val="left" w:pos="616"/>
              </w:tabs>
              <w:spacing w:line="240" w:lineRule="auto"/>
              <w:ind w:right="-49"/>
              <w:jc w:val="right"/>
              <w:rPr>
                <w:rFonts w:ascii="Angsana New" w:hAnsi="Angsana New"/>
                <w:sz w:val="27"/>
                <w:szCs w:val="27"/>
              </w:rPr>
            </w:pPr>
          </w:p>
          <w:p w14:paraId="7036DA17" w14:textId="77777777" w:rsidR="00E50B3C" w:rsidRPr="00100492" w:rsidRDefault="00E50B3C">
            <w:pPr>
              <w:pStyle w:val="acctfourfigures"/>
              <w:tabs>
                <w:tab w:val="clear" w:pos="765"/>
                <w:tab w:val="decimal" w:pos="346"/>
                <w:tab w:val="decimal" w:pos="526"/>
                <w:tab w:val="left" w:pos="616"/>
              </w:tabs>
              <w:spacing w:line="240" w:lineRule="auto"/>
              <w:ind w:right="-49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7C67A2">
              <w:rPr>
                <w:rFonts w:ascii="Angsana New" w:hAnsi="Angsana New"/>
                <w:sz w:val="27"/>
                <w:szCs w:val="27"/>
              </w:rPr>
              <w:t>44</w:t>
            </w:r>
            <w:r>
              <w:rPr>
                <w:rFonts w:ascii="Angsana New" w:hAnsi="Angsana New"/>
                <w:sz w:val="27"/>
                <w:szCs w:val="27"/>
              </w:rPr>
              <w:t>,</w:t>
            </w:r>
            <w:r w:rsidRPr="007C67A2">
              <w:rPr>
                <w:rFonts w:ascii="Angsana New" w:hAnsi="Angsana New"/>
                <w:sz w:val="27"/>
                <w:szCs w:val="27"/>
              </w:rPr>
              <w:t>802</w:t>
            </w:r>
          </w:p>
        </w:tc>
        <w:tc>
          <w:tcPr>
            <w:tcW w:w="244" w:type="dxa"/>
            <w:vAlign w:val="bottom"/>
          </w:tcPr>
          <w:p w14:paraId="03599593" w14:textId="77777777" w:rsidR="00E50B3C" w:rsidRPr="00100492" w:rsidRDefault="00E50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100492">
              <w:rPr>
                <w:rFonts w:ascii="Angsana New" w:hAnsi="Angsana New"/>
                <w:b/>
                <w:bCs/>
                <w:color w:val="FF0000"/>
                <w:sz w:val="27"/>
                <w:szCs w:val="27"/>
              </w:rPr>
              <w:t xml:space="preserve"> </w:t>
            </w:r>
          </w:p>
        </w:tc>
        <w:tc>
          <w:tcPr>
            <w:tcW w:w="822" w:type="dxa"/>
            <w:vAlign w:val="bottom"/>
          </w:tcPr>
          <w:p w14:paraId="1ECBED90" w14:textId="77777777" w:rsidR="00E50B3C" w:rsidRPr="00B75A83" w:rsidRDefault="00E50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4"/>
              </w:tabs>
              <w:ind w:right="-38"/>
              <w:jc w:val="right"/>
              <w:rPr>
                <w:rFonts w:ascii="Angsana New" w:hAnsi="Angsana New"/>
                <w:sz w:val="27"/>
                <w:szCs w:val="27"/>
              </w:rPr>
            </w:pPr>
          </w:p>
          <w:p w14:paraId="106579E4" w14:textId="77777777" w:rsidR="00E50B3C" w:rsidRPr="00B75A83" w:rsidRDefault="00E50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4"/>
              </w:tabs>
              <w:ind w:right="-3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75A83">
              <w:rPr>
                <w:rFonts w:ascii="Angsana New" w:hAnsi="Angsana New"/>
                <w:sz w:val="27"/>
                <w:szCs w:val="27"/>
              </w:rPr>
              <w:t xml:space="preserve">44,802 </w:t>
            </w:r>
          </w:p>
        </w:tc>
      </w:tr>
      <w:tr w:rsidR="00E50B3C" w:rsidRPr="00552A14" w14:paraId="20A0C19C" w14:textId="77777777" w:rsidTr="00E50B3C">
        <w:tc>
          <w:tcPr>
            <w:tcW w:w="2880" w:type="dxa"/>
          </w:tcPr>
          <w:p w14:paraId="04BD3EDA" w14:textId="77777777" w:rsidR="00E50B3C" w:rsidRPr="00F75824" w:rsidRDefault="00E50B3C">
            <w:pPr>
              <w:pStyle w:val="Heading5"/>
              <w:keepNext w:val="0"/>
              <w:spacing w:line="240" w:lineRule="auto"/>
              <w:ind w:left="180" w:right="58" w:hanging="197"/>
              <w:rPr>
                <w:rFonts w:ascii="Angsana New" w:hAnsi="Angsana New" w:cs="Angsana New"/>
                <w:b w:val="0"/>
                <w:bCs w:val="0"/>
                <w:sz w:val="27"/>
                <w:szCs w:val="27"/>
                <w:cs/>
              </w:rPr>
            </w:pPr>
            <w:r w:rsidRPr="00F75824">
              <w:rPr>
                <w:rFonts w:ascii="Angsana New" w:hAnsi="Angsana New" w:cs="Angsana New" w:hint="cs"/>
                <w:b w:val="0"/>
                <w:bCs w:val="0"/>
                <w:sz w:val="27"/>
                <w:szCs w:val="27"/>
                <w:cs/>
              </w:rPr>
              <w:t>เงินกู้ยืมระยะสั้นจากบุคคลและกิจการอื่น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20E378" w14:textId="77777777" w:rsidR="00E50B3C" w:rsidRPr="00D35239" w:rsidRDefault="00E50B3C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D35239">
              <w:rPr>
                <w:rFonts w:asciiTheme="majorBidi" w:hAnsiTheme="majorBidi" w:cstheme="majorBidi"/>
                <w:sz w:val="27"/>
                <w:szCs w:val="27"/>
              </w:rPr>
              <w:t xml:space="preserve">-  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C36E39" w14:textId="77777777" w:rsidR="00E50B3C" w:rsidRPr="00D35239" w:rsidRDefault="00E50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6875D2" w14:textId="77777777" w:rsidR="00E50B3C" w:rsidRPr="00D35239" w:rsidRDefault="00E50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4"/>
                <w:tab w:val="left" w:pos="774"/>
              </w:tabs>
              <w:ind w:right="-1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D35239">
              <w:rPr>
                <w:rFonts w:asciiTheme="majorBidi" w:hAnsiTheme="majorBidi" w:cstheme="majorBidi"/>
                <w:sz w:val="27"/>
                <w:szCs w:val="27"/>
              </w:rPr>
              <w:t xml:space="preserve">43,000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7CCF74" w14:textId="77777777" w:rsidR="00E50B3C" w:rsidRPr="00D35239" w:rsidRDefault="00E50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2F90FF" w14:textId="77777777" w:rsidR="00E50B3C" w:rsidRPr="00B75A83" w:rsidRDefault="00E50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B75A83">
              <w:rPr>
                <w:rFonts w:asciiTheme="majorBidi" w:hAnsiTheme="majorBidi" w:cstheme="majorBidi"/>
                <w:sz w:val="27"/>
                <w:szCs w:val="27"/>
              </w:rPr>
              <w:t xml:space="preserve">43,000 </w:t>
            </w:r>
          </w:p>
        </w:tc>
        <w:tc>
          <w:tcPr>
            <w:tcW w:w="270" w:type="dxa"/>
            <w:vAlign w:val="bottom"/>
          </w:tcPr>
          <w:p w14:paraId="4BDA6A37" w14:textId="77777777" w:rsidR="00E50B3C" w:rsidRPr="00100492" w:rsidRDefault="00E50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1529A92F" w14:textId="77777777" w:rsidR="00E50B3C" w:rsidRPr="00100492" w:rsidRDefault="00E50B3C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100492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vAlign w:val="bottom"/>
          </w:tcPr>
          <w:p w14:paraId="7A4C2472" w14:textId="77777777" w:rsidR="00E50B3C" w:rsidRPr="00100492" w:rsidRDefault="00E50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100492">
              <w:rPr>
                <w:rFonts w:asciiTheme="majorBidi" w:hAnsiTheme="majorBidi" w:cstheme="majorBidi"/>
                <w:sz w:val="27"/>
                <w:szCs w:val="27"/>
              </w:rPr>
              <w:t> </w:t>
            </w:r>
          </w:p>
        </w:tc>
        <w:tc>
          <w:tcPr>
            <w:tcW w:w="900" w:type="dxa"/>
            <w:vAlign w:val="bottom"/>
          </w:tcPr>
          <w:p w14:paraId="561F2857" w14:textId="77777777" w:rsidR="00E50B3C" w:rsidRPr="00100492" w:rsidRDefault="00E50B3C">
            <w:pPr>
              <w:pStyle w:val="acctfourfigures"/>
              <w:tabs>
                <w:tab w:val="clear" w:pos="765"/>
                <w:tab w:val="decimal" w:pos="256"/>
                <w:tab w:val="decimal" w:pos="436"/>
              </w:tabs>
              <w:spacing w:line="240" w:lineRule="auto"/>
              <w:ind w:right="-41"/>
              <w:jc w:val="right"/>
              <w:rPr>
                <w:rFonts w:ascii="Angsana New" w:hAnsi="Angsana New"/>
                <w:sz w:val="27"/>
                <w:szCs w:val="27"/>
              </w:rPr>
            </w:pPr>
          </w:p>
          <w:p w14:paraId="045B866C" w14:textId="77777777" w:rsidR="00E50B3C" w:rsidRPr="00100492" w:rsidRDefault="00E50B3C">
            <w:pPr>
              <w:pStyle w:val="acctfourfigures"/>
              <w:tabs>
                <w:tab w:val="clear" w:pos="765"/>
                <w:tab w:val="decimal" w:pos="256"/>
                <w:tab w:val="decimal" w:pos="436"/>
              </w:tabs>
              <w:spacing w:line="240" w:lineRule="auto"/>
              <w:ind w:right="-4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100492">
              <w:rPr>
                <w:rFonts w:ascii="Angsana New" w:hAnsi="Angsana New"/>
                <w:sz w:val="27"/>
                <w:szCs w:val="27"/>
              </w:rPr>
              <w:t>2</w:t>
            </w:r>
            <w:r>
              <w:rPr>
                <w:rFonts w:ascii="Angsana New" w:hAnsi="Angsana New"/>
                <w:sz w:val="27"/>
                <w:szCs w:val="27"/>
              </w:rPr>
              <w:t>0</w:t>
            </w:r>
            <w:r w:rsidRPr="00100492">
              <w:rPr>
                <w:rFonts w:ascii="Angsana New" w:hAnsi="Angsana New"/>
                <w:sz w:val="27"/>
                <w:szCs w:val="27"/>
              </w:rPr>
              <w:t>,</w:t>
            </w:r>
            <w:r>
              <w:rPr>
                <w:rFonts w:ascii="Angsana New" w:hAnsi="Angsana New"/>
                <w:sz w:val="27"/>
                <w:szCs w:val="27"/>
              </w:rPr>
              <w:t>000</w:t>
            </w:r>
          </w:p>
        </w:tc>
        <w:tc>
          <w:tcPr>
            <w:tcW w:w="244" w:type="dxa"/>
            <w:vAlign w:val="bottom"/>
          </w:tcPr>
          <w:p w14:paraId="46409787" w14:textId="77777777" w:rsidR="00E50B3C" w:rsidRPr="00100492" w:rsidRDefault="00E50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100492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</w:p>
        </w:tc>
        <w:tc>
          <w:tcPr>
            <w:tcW w:w="822" w:type="dxa"/>
            <w:vAlign w:val="bottom"/>
          </w:tcPr>
          <w:p w14:paraId="3701FC05" w14:textId="77777777" w:rsidR="00E50B3C" w:rsidRPr="00B75A83" w:rsidRDefault="00E50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4"/>
              </w:tabs>
              <w:ind w:right="-38"/>
              <w:jc w:val="right"/>
              <w:rPr>
                <w:rFonts w:ascii="Angsana New" w:hAnsi="Angsana New"/>
                <w:sz w:val="27"/>
                <w:szCs w:val="27"/>
              </w:rPr>
            </w:pPr>
          </w:p>
          <w:p w14:paraId="622E2DD2" w14:textId="77777777" w:rsidR="00E50B3C" w:rsidRPr="00B75A83" w:rsidRDefault="00E50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4"/>
              </w:tabs>
              <w:ind w:right="-3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75A83">
              <w:rPr>
                <w:rFonts w:ascii="Angsana New" w:hAnsi="Angsana New"/>
                <w:sz w:val="27"/>
                <w:szCs w:val="27"/>
              </w:rPr>
              <w:t xml:space="preserve">20,000 </w:t>
            </w:r>
          </w:p>
        </w:tc>
      </w:tr>
      <w:tr w:rsidR="00E50B3C" w:rsidRPr="00552A14" w14:paraId="36ADC011" w14:textId="77777777" w:rsidTr="00E50B3C">
        <w:trPr>
          <w:trHeight w:val="207"/>
        </w:trPr>
        <w:tc>
          <w:tcPr>
            <w:tcW w:w="2880" w:type="dxa"/>
          </w:tcPr>
          <w:p w14:paraId="52303BDD" w14:textId="77777777" w:rsidR="00E50B3C" w:rsidRPr="00F75824" w:rsidRDefault="00E50B3C">
            <w:pPr>
              <w:pStyle w:val="Heading5"/>
              <w:keepNext w:val="0"/>
              <w:spacing w:line="240" w:lineRule="auto"/>
              <w:ind w:left="180" w:hanging="197"/>
              <w:rPr>
                <w:rFonts w:ascii="Angsana New" w:hAnsi="Angsana New" w:cs="Angsana New"/>
                <w:b w:val="0"/>
                <w:bCs w:val="0"/>
                <w:sz w:val="27"/>
                <w:szCs w:val="27"/>
                <w:cs/>
              </w:rPr>
            </w:pPr>
            <w:r w:rsidRPr="00F75824">
              <w:rPr>
                <w:rFonts w:ascii="Angsana New" w:hAnsi="Angsana New" w:cs="Angsana New" w:hint="cs"/>
                <w:b w:val="0"/>
                <w:bCs w:val="0"/>
                <w:sz w:val="27"/>
                <w:szCs w:val="27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755DFC" w14:textId="77777777" w:rsidR="00E50B3C" w:rsidRPr="00D35239" w:rsidRDefault="00E50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  <w:rtl/>
                <w:cs/>
              </w:rPr>
            </w:pPr>
            <w:r w:rsidRPr="00D35239">
              <w:rPr>
                <w:rFonts w:asciiTheme="majorBidi" w:hAnsiTheme="majorBidi" w:cstheme="majorBidi"/>
                <w:sz w:val="27"/>
                <w:szCs w:val="27"/>
              </w:rPr>
              <w:t xml:space="preserve">86,997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A35812" w14:textId="77777777" w:rsidR="00E50B3C" w:rsidRPr="00D35239" w:rsidRDefault="00E50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76AE57" w14:textId="77777777" w:rsidR="00E50B3C" w:rsidRPr="00D35239" w:rsidRDefault="00E50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4"/>
                <w:tab w:val="left" w:pos="774"/>
              </w:tabs>
              <w:ind w:right="-18"/>
              <w:jc w:val="right"/>
              <w:rPr>
                <w:rFonts w:ascii="Angsana New" w:hAnsi="Angsana New"/>
                <w:sz w:val="27"/>
                <w:szCs w:val="27"/>
                <w:rtl/>
                <w:cs/>
              </w:rPr>
            </w:pPr>
            <w:r w:rsidRPr="00D35239">
              <w:rPr>
                <w:rFonts w:asciiTheme="majorBidi" w:hAnsiTheme="majorBidi" w:cstheme="majorBidi"/>
                <w:sz w:val="27"/>
                <w:szCs w:val="27"/>
              </w:rPr>
              <w:t xml:space="preserve">5,000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0B0691" w14:textId="77777777" w:rsidR="00E50B3C" w:rsidRPr="00D35239" w:rsidRDefault="00E50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079CAD" w14:textId="77777777" w:rsidR="00E50B3C" w:rsidRPr="00B75A83" w:rsidRDefault="00E50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  <w:rtl/>
                <w:cs/>
              </w:rPr>
            </w:pPr>
            <w:r w:rsidRPr="00B75A83">
              <w:rPr>
                <w:rFonts w:asciiTheme="majorBidi" w:hAnsiTheme="majorBidi" w:cstheme="majorBidi"/>
                <w:sz w:val="27"/>
                <w:szCs w:val="27"/>
              </w:rPr>
              <w:t xml:space="preserve">91,997 </w:t>
            </w:r>
          </w:p>
        </w:tc>
        <w:tc>
          <w:tcPr>
            <w:tcW w:w="270" w:type="dxa"/>
            <w:vAlign w:val="bottom"/>
          </w:tcPr>
          <w:p w14:paraId="5A1274EF" w14:textId="77777777" w:rsidR="00E50B3C" w:rsidRPr="00100492" w:rsidRDefault="00E50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111CD7BC" w14:textId="77777777" w:rsidR="00E50B3C" w:rsidRPr="00100492" w:rsidRDefault="00E50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100492">
              <w:rPr>
                <w:rFonts w:ascii="Angsana New" w:hAnsi="Angsana New"/>
                <w:sz w:val="27"/>
                <w:szCs w:val="27"/>
              </w:rPr>
              <w:t>105,332</w:t>
            </w:r>
          </w:p>
        </w:tc>
        <w:tc>
          <w:tcPr>
            <w:tcW w:w="270" w:type="dxa"/>
            <w:vAlign w:val="bottom"/>
          </w:tcPr>
          <w:p w14:paraId="1A8CF1C9" w14:textId="77777777" w:rsidR="00E50B3C" w:rsidRPr="00100492" w:rsidRDefault="00E50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100492">
              <w:rPr>
                <w:rFonts w:asciiTheme="majorBidi" w:hAnsiTheme="majorBidi" w:cstheme="majorBidi"/>
                <w:sz w:val="27"/>
                <w:szCs w:val="27"/>
              </w:rPr>
              <w:t> </w:t>
            </w:r>
          </w:p>
        </w:tc>
        <w:tc>
          <w:tcPr>
            <w:tcW w:w="900" w:type="dxa"/>
            <w:vAlign w:val="bottom"/>
          </w:tcPr>
          <w:p w14:paraId="2C245F1F" w14:textId="77777777" w:rsidR="00E50B3C" w:rsidRPr="00100492" w:rsidRDefault="00E50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  <w:rtl/>
                <w:cs/>
              </w:rPr>
            </w:pPr>
            <w:r w:rsidRPr="00100492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44" w:type="dxa"/>
            <w:vAlign w:val="bottom"/>
          </w:tcPr>
          <w:p w14:paraId="0A61FD75" w14:textId="77777777" w:rsidR="00E50B3C" w:rsidRPr="00100492" w:rsidRDefault="00E50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100492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</w:p>
        </w:tc>
        <w:tc>
          <w:tcPr>
            <w:tcW w:w="822" w:type="dxa"/>
            <w:vAlign w:val="bottom"/>
          </w:tcPr>
          <w:p w14:paraId="6C453922" w14:textId="77777777" w:rsidR="00E50B3C" w:rsidRPr="00B75A83" w:rsidRDefault="00E50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8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B75A83">
              <w:rPr>
                <w:rFonts w:ascii="Angsana New" w:hAnsi="Angsana New"/>
                <w:sz w:val="27"/>
                <w:szCs w:val="27"/>
              </w:rPr>
              <w:t xml:space="preserve">105,332 </w:t>
            </w:r>
          </w:p>
        </w:tc>
      </w:tr>
      <w:tr w:rsidR="00E50B3C" w:rsidRPr="00552A14" w14:paraId="171B2BBD" w14:textId="77777777" w:rsidTr="00E50B3C">
        <w:tc>
          <w:tcPr>
            <w:tcW w:w="2880" w:type="dxa"/>
          </w:tcPr>
          <w:p w14:paraId="42AE299D" w14:textId="77777777" w:rsidR="00E50B3C" w:rsidRPr="00F75824" w:rsidRDefault="00E50B3C">
            <w:pPr>
              <w:pStyle w:val="Heading5"/>
              <w:keepNext w:val="0"/>
              <w:spacing w:line="240" w:lineRule="auto"/>
              <w:ind w:left="180" w:right="58" w:hanging="197"/>
              <w:rPr>
                <w:rFonts w:ascii="Angsana New" w:hAnsi="Angsana New" w:cs="Angsana New"/>
                <w:b w:val="0"/>
                <w:bCs w:val="0"/>
                <w:sz w:val="27"/>
                <w:szCs w:val="27"/>
                <w:cs/>
              </w:rPr>
            </w:pPr>
            <w:r w:rsidRPr="00F75824">
              <w:rPr>
                <w:rFonts w:ascii="Angsana New" w:hAnsi="Angsana New" w:cs="Angsana New" w:hint="cs"/>
                <w:b w:val="0"/>
                <w:bCs w:val="0"/>
                <w:sz w:val="27"/>
                <w:szCs w:val="27"/>
                <w:cs/>
              </w:rPr>
              <w:t>หนี้สินตามสัญญาเช่า</w:t>
            </w:r>
            <w:r w:rsidRPr="00100492">
              <w:rPr>
                <w:rFonts w:ascii="Angsana New" w:hAnsi="Angsana New" w:cs="Angsana New" w:hint="cs"/>
                <w:b w:val="0"/>
                <w:bCs w:val="0"/>
                <w:sz w:val="27"/>
                <w:szCs w:val="27"/>
              </w:rPr>
              <w:t xml:space="preserve">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7F32EB" w14:textId="77777777" w:rsidR="00E50B3C" w:rsidRPr="00D35239" w:rsidRDefault="00E50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  <w:highlight w:val="yellow"/>
                <w:rtl/>
                <w:cs/>
              </w:rPr>
            </w:pPr>
            <w:r w:rsidRPr="00D35239">
              <w:rPr>
                <w:rFonts w:asciiTheme="majorBidi" w:hAnsiTheme="majorBidi" w:cstheme="majorBidi"/>
                <w:sz w:val="27"/>
                <w:szCs w:val="27"/>
              </w:rPr>
              <w:t>54,03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1</w:t>
            </w:r>
            <w:r w:rsidRPr="00D35239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D134C4" w14:textId="77777777" w:rsidR="00E50B3C" w:rsidRPr="00D35239" w:rsidRDefault="00E50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  <w:highlight w:val="yellow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E22369" w14:textId="77777777" w:rsidR="00E50B3C" w:rsidRPr="00D35239" w:rsidRDefault="00E50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4"/>
                <w:tab w:val="left" w:pos="774"/>
              </w:tabs>
              <w:ind w:right="-192"/>
              <w:jc w:val="center"/>
              <w:rPr>
                <w:rFonts w:ascii="Angsana New" w:hAnsi="Angsana New"/>
                <w:sz w:val="27"/>
                <w:szCs w:val="27"/>
                <w:rtl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 xml:space="preserve">            </w:t>
            </w:r>
            <w:r w:rsidRPr="00100492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7555AE" w14:textId="77777777" w:rsidR="00E50B3C" w:rsidRPr="00D35239" w:rsidRDefault="00E50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  <w:highlight w:val="yellow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64A237" w14:textId="77777777" w:rsidR="00E50B3C" w:rsidRPr="00B75A83" w:rsidRDefault="00E50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  <w:rtl/>
                <w:cs/>
              </w:rPr>
            </w:pPr>
            <w:r w:rsidRPr="00B75A83">
              <w:rPr>
                <w:rFonts w:asciiTheme="majorBidi" w:hAnsiTheme="majorBidi" w:cstheme="majorBidi"/>
                <w:sz w:val="27"/>
                <w:szCs w:val="27"/>
              </w:rPr>
              <w:t xml:space="preserve">54,031 </w:t>
            </w:r>
          </w:p>
        </w:tc>
        <w:tc>
          <w:tcPr>
            <w:tcW w:w="270" w:type="dxa"/>
            <w:vAlign w:val="bottom"/>
          </w:tcPr>
          <w:p w14:paraId="31B0060E" w14:textId="77777777" w:rsidR="00E50B3C" w:rsidRPr="00100492" w:rsidRDefault="00E50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48E50B0C" w14:textId="77777777" w:rsidR="00E50B3C" w:rsidRPr="00F75824" w:rsidRDefault="00E50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100492">
              <w:rPr>
                <w:rFonts w:ascii="Angsana New" w:hAnsi="Angsana New"/>
                <w:sz w:val="27"/>
                <w:szCs w:val="27"/>
              </w:rPr>
              <w:t>54,684</w:t>
            </w:r>
          </w:p>
        </w:tc>
        <w:tc>
          <w:tcPr>
            <w:tcW w:w="270" w:type="dxa"/>
            <w:vAlign w:val="bottom"/>
          </w:tcPr>
          <w:p w14:paraId="15E59B89" w14:textId="77777777" w:rsidR="00E50B3C" w:rsidRPr="00100492" w:rsidRDefault="00E50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100492">
              <w:rPr>
                <w:rFonts w:asciiTheme="majorBidi" w:hAnsiTheme="majorBidi" w:cstheme="majorBidi"/>
                <w:sz w:val="27"/>
                <w:szCs w:val="27"/>
              </w:rPr>
              <w:t> 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248C97E2" w14:textId="77777777" w:rsidR="00E50B3C" w:rsidRPr="00100492" w:rsidRDefault="00E50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  <w:rtl/>
                <w:cs/>
              </w:rPr>
            </w:pPr>
            <w:r w:rsidRPr="00100492">
              <w:rPr>
                <w:rFonts w:ascii="Angsana New" w:hAnsi="Angsana New"/>
                <w:sz w:val="27"/>
                <w:szCs w:val="27"/>
              </w:rPr>
              <w:t xml:space="preserve">948 </w:t>
            </w:r>
          </w:p>
        </w:tc>
        <w:tc>
          <w:tcPr>
            <w:tcW w:w="244" w:type="dxa"/>
            <w:vAlign w:val="bottom"/>
          </w:tcPr>
          <w:p w14:paraId="40AB8D06" w14:textId="77777777" w:rsidR="00E50B3C" w:rsidRPr="00100492" w:rsidRDefault="00E50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100492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</w:p>
        </w:tc>
        <w:tc>
          <w:tcPr>
            <w:tcW w:w="822" w:type="dxa"/>
            <w:tcBorders>
              <w:bottom w:val="single" w:sz="4" w:space="0" w:color="auto"/>
            </w:tcBorders>
            <w:vAlign w:val="bottom"/>
          </w:tcPr>
          <w:p w14:paraId="104DE371" w14:textId="77777777" w:rsidR="00E50B3C" w:rsidRPr="00B75A83" w:rsidRDefault="00E50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8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B75A83">
              <w:rPr>
                <w:rFonts w:ascii="Angsana New" w:hAnsi="Angsana New"/>
                <w:sz w:val="27"/>
                <w:szCs w:val="27"/>
              </w:rPr>
              <w:t>55,632</w:t>
            </w:r>
          </w:p>
        </w:tc>
      </w:tr>
      <w:tr w:rsidR="00E50B3C" w:rsidRPr="00552A14" w14:paraId="661B3F22" w14:textId="77777777" w:rsidTr="00E50B3C">
        <w:tc>
          <w:tcPr>
            <w:tcW w:w="2880" w:type="dxa"/>
          </w:tcPr>
          <w:p w14:paraId="0869A24B" w14:textId="77777777" w:rsidR="00E50B3C" w:rsidRPr="00100492" w:rsidRDefault="00E50B3C">
            <w:pPr>
              <w:pStyle w:val="Heading5"/>
              <w:keepNext w:val="0"/>
              <w:spacing w:line="240" w:lineRule="auto"/>
              <w:ind w:left="180" w:right="58" w:hanging="197"/>
              <w:rPr>
                <w:rFonts w:ascii="Angsana New" w:hAnsi="Angsana New" w:cs="Angsana New"/>
                <w:sz w:val="27"/>
                <w:szCs w:val="27"/>
              </w:rPr>
            </w:pPr>
            <w:r w:rsidRPr="00F75824">
              <w:rPr>
                <w:rFonts w:ascii="Angsana New" w:hAnsi="Angsana New" w:cs="Angsana New" w:hint="cs"/>
                <w:sz w:val="27"/>
                <w:szCs w:val="27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5783C64D" w14:textId="77777777" w:rsidR="00E50B3C" w:rsidRPr="00D35239" w:rsidRDefault="00E50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227,868</w:t>
            </w:r>
            <w:r w:rsidRPr="00D3523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5B5482" w14:textId="77777777" w:rsidR="00E50B3C" w:rsidRPr="00D35239" w:rsidRDefault="00E50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4BC5E594" w14:textId="77777777" w:rsidR="00E50B3C" w:rsidRPr="00D35239" w:rsidRDefault="00E50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4"/>
                <w:tab w:val="left" w:pos="774"/>
              </w:tabs>
              <w:ind w:right="-18"/>
              <w:jc w:val="right"/>
              <w:rPr>
                <w:rFonts w:ascii="Angsana New" w:hAnsi="Angsana New"/>
                <w:b/>
                <w:bCs/>
                <w:sz w:val="27"/>
                <w:szCs w:val="27"/>
                <w:rtl/>
                <w:cs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264,750</w:t>
            </w:r>
            <w:r w:rsidRPr="00D3523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053D67" w14:textId="77777777" w:rsidR="00E50B3C" w:rsidRPr="00D35239" w:rsidRDefault="00E50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1E115BB5" w14:textId="77777777" w:rsidR="00E50B3C" w:rsidRPr="00D35239" w:rsidRDefault="00E50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30"/>
              </w:tabs>
              <w:ind w:left="-190"/>
              <w:jc w:val="right"/>
              <w:rPr>
                <w:rFonts w:ascii="Angsana New" w:hAnsi="Angsana New"/>
                <w:b/>
                <w:bCs/>
                <w:sz w:val="27"/>
                <w:szCs w:val="27"/>
                <w:rtl/>
                <w:cs/>
              </w:rPr>
            </w:pPr>
            <w:r w:rsidRPr="00D3523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492,61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8</w:t>
            </w:r>
          </w:p>
        </w:tc>
        <w:tc>
          <w:tcPr>
            <w:tcW w:w="270" w:type="dxa"/>
            <w:vAlign w:val="bottom"/>
          </w:tcPr>
          <w:p w14:paraId="1AF7E695" w14:textId="77777777" w:rsidR="00E50B3C" w:rsidRPr="00100492" w:rsidRDefault="00E50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55929C" w14:textId="77777777" w:rsidR="00E50B3C" w:rsidRPr="00F75824" w:rsidRDefault="00E50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9E3657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378</w:t>
            </w: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Pr="009E3657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189</w:t>
            </w:r>
          </w:p>
        </w:tc>
        <w:tc>
          <w:tcPr>
            <w:tcW w:w="270" w:type="dxa"/>
            <w:vAlign w:val="bottom"/>
          </w:tcPr>
          <w:p w14:paraId="74E63227" w14:textId="77777777" w:rsidR="00E50B3C" w:rsidRPr="00100492" w:rsidRDefault="00E50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100492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1EE6F2" w14:textId="77777777" w:rsidR="00E50B3C" w:rsidRPr="00100492" w:rsidRDefault="00E50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7"/>
                <w:szCs w:val="27"/>
                <w:rtl/>
                <w:cs/>
              </w:rPr>
            </w:pPr>
            <w:r w:rsidRPr="00100492">
              <w:rPr>
                <w:rFonts w:ascii="Angsana New" w:hAnsi="Angsana New"/>
                <w:b/>
                <w:bCs/>
                <w:sz w:val="27"/>
                <w:szCs w:val="27"/>
              </w:rPr>
              <w:t>3</w:t>
            </w:r>
            <w:r>
              <w:rPr>
                <w:rFonts w:ascii="Angsana New" w:hAnsi="Angsana New"/>
                <w:b/>
                <w:bCs/>
                <w:sz w:val="27"/>
                <w:szCs w:val="27"/>
              </w:rPr>
              <w:t>2</w:t>
            </w:r>
            <w:r w:rsidRPr="00100492">
              <w:rPr>
                <w:rFonts w:ascii="Angsana New" w:hAnsi="Angsana New"/>
                <w:b/>
                <w:bCs/>
                <w:sz w:val="27"/>
                <w:szCs w:val="27"/>
              </w:rPr>
              <w:t>2,</w:t>
            </w:r>
            <w:r>
              <w:rPr>
                <w:rFonts w:ascii="Angsana New" w:hAnsi="Angsana New"/>
                <w:b/>
                <w:bCs/>
                <w:sz w:val="27"/>
                <w:szCs w:val="27"/>
              </w:rPr>
              <w:t>472</w:t>
            </w:r>
            <w:r w:rsidRPr="00100492">
              <w:rPr>
                <w:rFonts w:ascii="Angsana New" w:hAnsi="Angsana New"/>
                <w:b/>
                <w:bCs/>
                <w:sz w:val="27"/>
                <w:szCs w:val="27"/>
              </w:rPr>
              <w:t xml:space="preserve"> </w:t>
            </w:r>
          </w:p>
        </w:tc>
        <w:tc>
          <w:tcPr>
            <w:tcW w:w="244" w:type="dxa"/>
            <w:vAlign w:val="bottom"/>
          </w:tcPr>
          <w:p w14:paraId="428EB798" w14:textId="77777777" w:rsidR="00E50B3C" w:rsidRPr="00100492" w:rsidRDefault="00E50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100492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 </w:t>
            </w:r>
          </w:p>
        </w:tc>
        <w:tc>
          <w:tcPr>
            <w:tcW w:w="8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260859" w14:textId="77777777" w:rsidR="00E50B3C" w:rsidRPr="00F75824" w:rsidRDefault="00E50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8"/>
              <w:jc w:val="right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100492">
              <w:rPr>
                <w:rFonts w:ascii="Angsana New" w:hAnsi="Angsana New"/>
                <w:b/>
                <w:bCs/>
                <w:sz w:val="27"/>
                <w:szCs w:val="27"/>
              </w:rPr>
              <w:t>700,661</w:t>
            </w:r>
          </w:p>
        </w:tc>
      </w:tr>
    </w:tbl>
    <w:p w14:paraId="034A4841" w14:textId="4F4F3FA2" w:rsidR="00956B69" w:rsidRPr="00167900" w:rsidRDefault="003B56F9" w:rsidP="0016790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0" w:line="240" w:lineRule="auto"/>
        <w:ind w:left="360" w:right="-43"/>
        <w:jc w:val="thaiDistribute"/>
        <w:rPr>
          <w:rFonts w:ascii="Angsana New" w:hAnsi="Angsana New"/>
          <w:b/>
          <w:sz w:val="28"/>
          <w:szCs w:val="28"/>
        </w:rPr>
      </w:pPr>
      <w:r>
        <w:rPr>
          <w:rFonts w:asciiTheme="majorBidi" w:eastAsia="Malgun Gothic" w:hAnsiTheme="majorBidi" w:cstheme="majorBidi"/>
          <w:b/>
          <w:bCs/>
          <w:sz w:val="28"/>
          <w:cs/>
        </w:rPr>
        <w:br w:type="page"/>
      </w:r>
    </w:p>
    <w:p w14:paraId="5163D438" w14:textId="07BC074A" w:rsidR="00305AC2" w:rsidRPr="00B0681B" w:rsidRDefault="00393D74" w:rsidP="00A0476D">
      <w:pPr>
        <w:pStyle w:val="ListParagraph"/>
        <w:numPr>
          <w:ilvl w:val="0"/>
          <w:numId w:val="38"/>
        </w:numPr>
        <w:overflowPunct w:val="0"/>
        <w:autoSpaceDE w:val="0"/>
        <w:autoSpaceDN w:val="0"/>
        <w:adjustRightInd w:val="0"/>
        <w:spacing w:before="240" w:after="0" w:line="360" w:lineRule="auto"/>
        <w:ind w:left="360"/>
        <w:contextualSpacing w:val="0"/>
        <w:textAlignment w:val="baseline"/>
        <w:rPr>
          <w:rFonts w:asciiTheme="majorBidi" w:eastAsia="Malgun Gothic" w:hAnsiTheme="majorBidi" w:cstheme="majorBidi"/>
          <w:b/>
          <w:bCs/>
          <w:sz w:val="28"/>
          <w:lang w:val="en-US"/>
        </w:rPr>
      </w:pPr>
      <w:r w:rsidRPr="00F75824">
        <w:rPr>
          <w:rFonts w:asciiTheme="majorBidi" w:eastAsia="Malgun Gothic" w:hAnsiTheme="majorBidi" w:cs="Angsana New" w:hint="cs"/>
          <w:b/>
          <w:bCs/>
          <w:sz w:val="28"/>
          <w:cs/>
          <w:lang w:val="en-US"/>
        </w:rPr>
        <w:t>ค่าใช้จ่าย</w:t>
      </w:r>
      <w:r w:rsidR="007B4B1C" w:rsidRPr="00F75824">
        <w:rPr>
          <w:rFonts w:asciiTheme="majorBidi" w:eastAsia="Malgun Gothic" w:hAnsiTheme="majorBidi" w:cs="Angsana New"/>
          <w:b/>
          <w:bCs/>
          <w:sz w:val="28"/>
          <w:cs/>
          <w:lang w:val="en-US"/>
        </w:rPr>
        <w:t>ภาษีเงินได้</w:t>
      </w:r>
    </w:p>
    <w:p w14:paraId="19980E3F" w14:textId="5E6DE624" w:rsidR="00167900" w:rsidRDefault="0057499F" w:rsidP="00E50B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thaiDistribute"/>
        <w:rPr>
          <w:rFonts w:asciiTheme="majorBidi" w:hAnsiTheme="majorBidi" w:cstheme="majorBidi"/>
          <w:sz w:val="28"/>
          <w:szCs w:val="28"/>
        </w:rPr>
      </w:pPr>
      <w:r w:rsidRPr="00F75824">
        <w:rPr>
          <w:rFonts w:asciiTheme="majorBidi" w:hAnsiTheme="majorBidi" w:cstheme="majorBidi"/>
          <w:sz w:val="28"/>
          <w:szCs w:val="28"/>
          <w:cs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ถ่วงน้ำหนัก</w:t>
      </w:r>
      <w:r w:rsidRPr="004046C4">
        <w:rPr>
          <w:rFonts w:asciiTheme="majorBidi" w:hAnsiTheme="majorBidi" w:cstheme="majorBidi"/>
          <w:sz w:val="28"/>
          <w:szCs w:val="28"/>
          <w:cs/>
        </w:rPr>
        <w:t>ที่คาดไว้สำหรับปีทางการเงินเต็มปีที่ใช้กับรายได้ก่อนภาษีของ</w:t>
      </w:r>
      <w:r w:rsidR="00643BC8" w:rsidRPr="004046C4">
        <w:rPr>
          <w:rFonts w:asciiTheme="majorBidi" w:hAnsiTheme="majorBidi" w:cstheme="majorBidi" w:hint="cs"/>
          <w:sz w:val="28"/>
          <w:szCs w:val="28"/>
          <w:cs/>
        </w:rPr>
        <w:t>รอบระยะเวลา</w:t>
      </w:r>
      <w:r w:rsidRPr="004046C4">
        <w:rPr>
          <w:rFonts w:asciiTheme="majorBidi" w:hAnsiTheme="majorBidi" w:cstheme="majorBidi"/>
          <w:sz w:val="28"/>
          <w:szCs w:val="28"/>
          <w:cs/>
        </w:rPr>
        <w:t>ระหว่างกาล อัตราภาษีเงินได้ที่แท้จริงรวมในการดำเนินงานสำหรับ</w:t>
      </w:r>
      <w:r w:rsidR="00643BC8" w:rsidRPr="004046C4">
        <w:rPr>
          <w:rFonts w:asciiTheme="majorBidi" w:hAnsiTheme="majorBidi" w:cstheme="majorBidi" w:hint="cs"/>
          <w:sz w:val="28"/>
          <w:szCs w:val="28"/>
          <w:cs/>
        </w:rPr>
        <w:t>รอบระยะเวล</w:t>
      </w:r>
      <w:r w:rsidRPr="004046C4">
        <w:rPr>
          <w:rFonts w:asciiTheme="majorBidi" w:hAnsiTheme="majorBidi" w:cstheme="majorBidi" w:hint="cs"/>
          <w:sz w:val="28"/>
          <w:szCs w:val="28"/>
          <w:cs/>
        </w:rPr>
        <w:t>า</w:t>
      </w:r>
      <w:r w:rsidR="000A0AED" w:rsidRPr="004046C4">
        <w:rPr>
          <w:rFonts w:asciiTheme="majorBidi" w:hAnsiTheme="majorBidi" w:cstheme="majorBidi" w:hint="cs"/>
          <w:sz w:val="28"/>
          <w:szCs w:val="28"/>
          <w:cs/>
        </w:rPr>
        <w:t>หก</w:t>
      </w:r>
      <w:r w:rsidRPr="004046C4">
        <w:rPr>
          <w:rFonts w:asciiTheme="majorBidi" w:hAnsiTheme="majorBidi" w:cstheme="majorBidi"/>
          <w:sz w:val="28"/>
          <w:szCs w:val="28"/>
          <w:cs/>
        </w:rPr>
        <w:t xml:space="preserve">เดือนสิ้นสุดวันที่ </w:t>
      </w:r>
      <w:r w:rsidRPr="004046C4">
        <w:rPr>
          <w:rFonts w:asciiTheme="majorBidi" w:hAnsiTheme="majorBidi" w:cstheme="majorBidi"/>
          <w:sz w:val="28"/>
          <w:szCs w:val="28"/>
        </w:rPr>
        <w:t>3</w:t>
      </w:r>
      <w:r w:rsidR="000A0AED" w:rsidRPr="004046C4">
        <w:rPr>
          <w:rFonts w:asciiTheme="majorBidi" w:hAnsiTheme="majorBidi" w:cstheme="majorBidi"/>
          <w:sz w:val="28"/>
          <w:szCs w:val="28"/>
        </w:rPr>
        <w:t>0</w:t>
      </w:r>
      <w:r w:rsidRPr="004046C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643BC8" w:rsidRPr="004046C4">
        <w:rPr>
          <w:rFonts w:asciiTheme="majorBidi" w:hAnsiTheme="majorBidi" w:cstheme="majorBidi" w:hint="cs"/>
          <w:sz w:val="28"/>
          <w:szCs w:val="28"/>
          <w:cs/>
        </w:rPr>
        <w:t>ม</w:t>
      </w:r>
      <w:r w:rsidR="000A0AED" w:rsidRPr="004046C4">
        <w:rPr>
          <w:rFonts w:asciiTheme="majorBidi" w:hAnsiTheme="majorBidi" w:cstheme="majorBidi" w:hint="cs"/>
          <w:sz w:val="28"/>
          <w:szCs w:val="28"/>
          <w:cs/>
        </w:rPr>
        <w:t>ิถุนายน</w:t>
      </w:r>
      <w:r w:rsidRPr="004046C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4046C4">
        <w:rPr>
          <w:rFonts w:asciiTheme="majorBidi" w:hAnsiTheme="majorBidi" w:cstheme="majorBidi"/>
          <w:sz w:val="28"/>
          <w:szCs w:val="28"/>
        </w:rPr>
        <w:t>256</w:t>
      </w:r>
      <w:r w:rsidR="00643BC8" w:rsidRPr="004046C4">
        <w:rPr>
          <w:rFonts w:asciiTheme="majorBidi" w:hAnsiTheme="majorBidi" w:cstheme="majorBidi"/>
          <w:sz w:val="28"/>
          <w:szCs w:val="28"/>
        </w:rPr>
        <w:t>8</w:t>
      </w:r>
      <w:r w:rsidRPr="004046C4">
        <w:rPr>
          <w:rFonts w:asciiTheme="majorBidi" w:hAnsiTheme="majorBidi" w:cstheme="majorBidi"/>
          <w:sz w:val="28"/>
          <w:szCs w:val="28"/>
          <w:cs/>
        </w:rPr>
        <w:t xml:space="preserve"> ของกลุ่มบริษัทและบริษัท คือ ร้อยละ</w:t>
      </w:r>
      <w:r w:rsidRPr="004046C4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88417E" w:rsidRPr="004046C4">
        <w:rPr>
          <w:rFonts w:asciiTheme="majorBidi" w:hAnsiTheme="majorBidi" w:cstheme="majorBidi"/>
          <w:sz w:val="28"/>
          <w:szCs w:val="28"/>
        </w:rPr>
        <w:t>2</w:t>
      </w:r>
      <w:r w:rsidR="00236FBE" w:rsidRPr="004046C4">
        <w:rPr>
          <w:rFonts w:asciiTheme="majorBidi" w:hAnsiTheme="majorBidi" w:cstheme="majorBidi"/>
          <w:sz w:val="28"/>
          <w:szCs w:val="28"/>
        </w:rPr>
        <w:t>5</w:t>
      </w:r>
      <w:r w:rsidRPr="004046C4">
        <w:rPr>
          <w:rFonts w:asciiTheme="majorBidi" w:hAnsiTheme="majorBidi" w:cstheme="majorBidi"/>
          <w:sz w:val="28"/>
          <w:szCs w:val="28"/>
        </w:rPr>
        <w:t>.</w:t>
      </w:r>
      <w:r w:rsidR="00456566" w:rsidRPr="004046C4">
        <w:rPr>
          <w:rFonts w:asciiTheme="majorBidi" w:hAnsiTheme="majorBidi" w:cstheme="majorBidi"/>
          <w:sz w:val="28"/>
          <w:szCs w:val="28"/>
        </w:rPr>
        <w:t>19</w:t>
      </w:r>
      <w:r w:rsidRPr="004046C4">
        <w:rPr>
          <w:rFonts w:asciiTheme="majorBidi" w:hAnsiTheme="majorBidi" w:cstheme="majorBidi"/>
          <w:sz w:val="28"/>
          <w:szCs w:val="28"/>
          <w:cs/>
        </w:rPr>
        <w:t xml:space="preserve"> และร้อยล</w:t>
      </w:r>
      <w:r w:rsidRPr="004046C4">
        <w:rPr>
          <w:rFonts w:asciiTheme="majorBidi" w:hAnsiTheme="majorBidi" w:cstheme="majorBidi" w:hint="cs"/>
          <w:sz w:val="28"/>
          <w:szCs w:val="28"/>
          <w:cs/>
        </w:rPr>
        <w:t xml:space="preserve">ะ </w:t>
      </w:r>
      <w:r w:rsidR="00B721BC" w:rsidRPr="004046C4">
        <w:rPr>
          <w:rFonts w:asciiTheme="majorBidi" w:hAnsiTheme="majorBidi" w:cstheme="majorBidi"/>
          <w:sz w:val="28"/>
          <w:szCs w:val="28"/>
        </w:rPr>
        <w:t>2</w:t>
      </w:r>
      <w:r w:rsidR="00456566" w:rsidRPr="004046C4">
        <w:rPr>
          <w:rFonts w:asciiTheme="majorBidi" w:hAnsiTheme="majorBidi" w:cstheme="majorBidi"/>
          <w:sz w:val="28"/>
          <w:szCs w:val="28"/>
        </w:rPr>
        <w:t>5</w:t>
      </w:r>
      <w:r w:rsidR="00B721BC" w:rsidRPr="004046C4">
        <w:rPr>
          <w:rFonts w:asciiTheme="majorBidi" w:hAnsiTheme="majorBidi" w:cstheme="majorBidi"/>
          <w:sz w:val="28"/>
          <w:szCs w:val="28"/>
        </w:rPr>
        <w:t>.</w:t>
      </w:r>
      <w:r w:rsidR="00456566" w:rsidRPr="004046C4">
        <w:rPr>
          <w:rFonts w:asciiTheme="majorBidi" w:hAnsiTheme="majorBidi" w:cstheme="majorBidi"/>
          <w:sz w:val="28"/>
          <w:szCs w:val="28"/>
        </w:rPr>
        <w:t>30</w:t>
      </w:r>
      <w:r w:rsidRPr="004046C4">
        <w:rPr>
          <w:rFonts w:asciiTheme="majorBidi" w:hAnsiTheme="majorBidi" w:cstheme="majorBidi"/>
          <w:sz w:val="28"/>
          <w:szCs w:val="28"/>
        </w:rPr>
        <w:t xml:space="preserve"> </w:t>
      </w:r>
      <w:r w:rsidRPr="004046C4">
        <w:rPr>
          <w:rFonts w:asciiTheme="majorBidi" w:hAnsiTheme="majorBidi" w:cstheme="majorBidi"/>
          <w:sz w:val="28"/>
          <w:szCs w:val="28"/>
          <w:cs/>
        </w:rPr>
        <w:t>ตามลำดับ (สำหรับ</w:t>
      </w:r>
      <w:r w:rsidR="00643BC8" w:rsidRPr="004046C4">
        <w:rPr>
          <w:rFonts w:asciiTheme="majorBidi" w:hAnsiTheme="majorBidi" w:cstheme="majorBidi" w:hint="cs"/>
          <w:sz w:val="28"/>
          <w:szCs w:val="28"/>
          <w:cs/>
        </w:rPr>
        <w:t>รอบระยะเวลา</w:t>
      </w:r>
      <w:r w:rsidR="00BB409F" w:rsidRPr="004046C4">
        <w:rPr>
          <w:rFonts w:asciiTheme="majorBidi" w:hAnsiTheme="majorBidi" w:cstheme="majorBidi" w:hint="cs"/>
          <w:sz w:val="28"/>
          <w:szCs w:val="28"/>
          <w:cs/>
        </w:rPr>
        <w:t>หก</w:t>
      </w:r>
      <w:r w:rsidRPr="004046C4">
        <w:rPr>
          <w:rFonts w:asciiTheme="majorBidi" w:hAnsiTheme="majorBidi" w:cstheme="majorBidi"/>
          <w:sz w:val="28"/>
          <w:szCs w:val="28"/>
          <w:cs/>
        </w:rPr>
        <w:t xml:space="preserve">เดือนสิ้นสุดวันที่ </w:t>
      </w:r>
      <w:r w:rsidRPr="004046C4">
        <w:rPr>
          <w:rFonts w:asciiTheme="majorBidi" w:hAnsiTheme="majorBidi" w:cstheme="majorBidi"/>
          <w:sz w:val="28"/>
          <w:szCs w:val="28"/>
        </w:rPr>
        <w:t>3</w:t>
      </w:r>
      <w:r w:rsidR="00BB409F" w:rsidRPr="004046C4">
        <w:rPr>
          <w:rFonts w:asciiTheme="majorBidi" w:hAnsiTheme="majorBidi" w:cstheme="majorBidi"/>
          <w:sz w:val="28"/>
          <w:szCs w:val="28"/>
        </w:rPr>
        <w:t>0</w:t>
      </w:r>
      <w:r w:rsidRPr="004046C4">
        <w:rPr>
          <w:rFonts w:asciiTheme="majorBidi" w:hAnsiTheme="majorBidi" w:cstheme="majorBidi"/>
          <w:sz w:val="28"/>
          <w:szCs w:val="28"/>
        </w:rPr>
        <w:t xml:space="preserve"> </w:t>
      </w:r>
      <w:r w:rsidR="00643BC8" w:rsidRPr="004046C4">
        <w:rPr>
          <w:rFonts w:asciiTheme="majorBidi" w:hAnsiTheme="majorBidi" w:cstheme="majorBidi" w:hint="cs"/>
          <w:sz w:val="28"/>
          <w:szCs w:val="28"/>
          <w:cs/>
        </w:rPr>
        <w:t>ม</w:t>
      </w:r>
      <w:r w:rsidR="00BB409F" w:rsidRPr="004046C4">
        <w:rPr>
          <w:rFonts w:asciiTheme="majorBidi" w:hAnsiTheme="majorBidi" w:cstheme="majorBidi" w:hint="cs"/>
          <w:sz w:val="28"/>
          <w:szCs w:val="28"/>
          <w:cs/>
        </w:rPr>
        <w:t>ิถุนายน</w:t>
      </w:r>
      <w:r w:rsidRPr="004046C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4046C4">
        <w:rPr>
          <w:rFonts w:asciiTheme="majorBidi" w:hAnsiTheme="majorBidi" w:cstheme="majorBidi"/>
          <w:sz w:val="28"/>
          <w:szCs w:val="28"/>
        </w:rPr>
        <w:t>256</w:t>
      </w:r>
      <w:r w:rsidR="00B721BC" w:rsidRPr="004046C4">
        <w:rPr>
          <w:rFonts w:asciiTheme="majorBidi" w:hAnsiTheme="majorBidi" w:cstheme="majorBidi"/>
          <w:sz w:val="28"/>
          <w:szCs w:val="28"/>
        </w:rPr>
        <w:t>7</w:t>
      </w:r>
      <w:r w:rsidRPr="004046C4">
        <w:rPr>
          <w:rFonts w:asciiTheme="majorBidi" w:hAnsiTheme="majorBidi" w:cstheme="majorBidi"/>
          <w:sz w:val="28"/>
          <w:szCs w:val="28"/>
        </w:rPr>
        <w:t xml:space="preserve"> : </w:t>
      </w:r>
      <w:r w:rsidRPr="004046C4">
        <w:rPr>
          <w:rFonts w:asciiTheme="majorBidi" w:hAnsiTheme="majorBidi" w:cstheme="majorBidi"/>
          <w:sz w:val="28"/>
          <w:szCs w:val="28"/>
          <w:cs/>
        </w:rPr>
        <w:t xml:space="preserve">อัตราภาษีเงินได้ที่แท้จริงของกลุ่มบริษัทและบริษัท คือ ร้อยละ </w:t>
      </w:r>
      <w:r w:rsidR="00206754" w:rsidRPr="004046C4">
        <w:rPr>
          <w:rFonts w:asciiTheme="majorBidi" w:hAnsiTheme="majorBidi" w:cstheme="majorBidi"/>
          <w:sz w:val="28"/>
          <w:szCs w:val="28"/>
        </w:rPr>
        <w:t>20.</w:t>
      </w:r>
      <w:r w:rsidR="004046C4" w:rsidRPr="004046C4">
        <w:rPr>
          <w:rFonts w:asciiTheme="majorBidi" w:hAnsiTheme="majorBidi" w:cstheme="majorBidi"/>
          <w:sz w:val="28"/>
          <w:szCs w:val="28"/>
        </w:rPr>
        <w:t>99</w:t>
      </w:r>
      <w:r w:rsidRPr="004046C4">
        <w:rPr>
          <w:rFonts w:asciiTheme="majorBidi" w:hAnsiTheme="majorBidi" w:cstheme="majorBidi"/>
          <w:sz w:val="28"/>
          <w:szCs w:val="28"/>
          <w:cs/>
        </w:rPr>
        <w:t xml:space="preserve"> และร้อยละ </w:t>
      </w:r>
      <w:r w:rsidR="00206754" w:rsidRPr="004046C4">
        <w:rPr>
          <w:rFonts w:asciiTheme="majorBidi" w:hAnsiTheme="majorBidi" w:cstheme="majorBidi"/>
          <w:sz w:val="28"/>
          <w:szCs w:val="28"/>
        </w:rPr>
        <w:t>20.</w:t>
      </w:r>
      <w:r w:rsidR="004046C4" w:rsidRPr="004046C4">
        <w:rPr>
          <w:rFonts w:asciiTheme="majorBidi" w:hAnsiTheme="majorBidi" w:cstheme="majorBidi"/>
          <w:sz w:val="28"/>
          <w:szCs w:val="28"/>
        </w:rPr>
        <w:t>98</w:t>
      </w:r>
      <w:r w:rsidRPr="004046C4">
        <w:rPr>
          <w:rFonts w:asciiTheme="majorBidi" w:hAnsiTheme="majorBidi" w:cstheme="majorBidi"/>
          <w:sz w:val="28"/>
          <w:szCs w:val="28"/>
        </w:rPr>
        <w:t xml:space="preserve"> </w:t>
      </w:r>
      <w:r w:rsidRPr="004046C4">
        <w:rPr>
          <w:rFonts w:asciiTheme="majorBidi" w:hAnsiTheme="majorBidi" w:cstheme="majorBidi"/>
          <w:sz w:val="28"/>
          <w:szCs w:val="28"/>
          <w:cs/>
        </w:rPr>
        <w:t>ตามลำดับ)</w:t>
      </w:r>
    </w:p>
    <w:p w14:paraId="398D3808" w14:textId="5CB11899" w:rsidR="00F356A1" w:rsidRDefault="00EB009E" w:rsidP="00E845B2">
      <w:pPr>
        <w:pStyle w:val="ListParagraph"/>
        <w:numPr>
          <w:ilvl w:val="0"/>
          <w:numId w:val="38"/>
        </w:numPr>
        <w:overflowPunct w:val="0"/>
        <w:autoSpaceDE w:val="0"/>
        <w:autoSpaceDN w:val="0"/>
        <w:adjustRightInd w:val="0"/>
        <w:spacing w:before="240" w:after="0" w:line="360" w:lineRule="auto"/>
        <w:ind w:left="360"/>
        <w:contextualSpacing w:val="0"/>
        <w:textAlignment w:val="baseline"/>
        <w:rPr>
          <w:rFonts w:asciiTheme="majorBidi" w:eastAsia="Malgun Gothic" w:hAnsiTheme="majorBidi" w:cstheme="majorBidi"/>
          <w:b/>
          <w:bCs/>
          <w:sz w:val="28"/>
          <w:lang w:val="en-US"/>
        </w:rPr>
      </w:pPr>
      <w:r w:rsidRPr="00F75824">
        <w:rPr>
          <w:rFonts w:asciiTheme="majorBidi" w:eastAsia="Malgun Gothic" w:hAnsiTheme="majorBidi" w:cstheme="majorBidi" w:hint="cs"/>
          <w:b/>
          <w:bCs/>
          <w:sz w:val="28"/>
          <w:cs/>
          <w:lang w:val="en-US"/>
        </w:rPr>
        <w:t>กำไรต่อหุ้น</w:t>
      </w:r>
    </w:p>
    <w:p w14:paraId="72B9A305" w14:textId="45D787A5" w:rsidR="009D085B" w:rsidRDefault="00020156" w:rsidP="000044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thaiDistribute"/>
        <w:rPr>
          <w:rFonts w:ascii="Angsana New" w:hAnsi="Angsana New"/>
          <w:sz w:val="28"/>
          <w:szCs w:val="28"/>
        </w:rPr>
      </w:pPr>
      <w:r w:rsidRPr="00F75824">
        <w:rPr>
          <w:rFonts w:ascii="Angsana New" w:hAnsi="Angsana New"/>
          <w:sz w:val="28"/>
          <w:szCs w:val="28"/>
          <w:cs/>
        </w:rPr>
        <w:t>กำไรต่อหุ้นขั้นพื้นฐานคำนวณโดยหารกำไรสำหรับรอบระยะเวลาที่เป็นของผู้ถือหุ้นของบริษัทใหญ่ (ไม่รวมกำไ</w:t>
      </w:r>
      <w:r w:rsidR="00004431" w:rsidRPr="00F75824">
        <w:rPr>
          <w:rFonts w:ascii="Angsana New" w:hAnsi="Angsana New" w:hint="cs"/>
          <w:sz w:val="28"/>
          <w:szCs w:val="28"/>
          <w:cs/>
        </w:rPr>
        <w:t>ร</w:t>
      </w:r>
      <w:r w:rsidRPr="00F75824">
        <w:rPr>
          <w:rFonts w:ascii="Angsana New" w:hAnsi="Angsana New"/>
          <w:sz w:val="28"/>
          <w:szCs w:val="28"/>
          <w:cs/>
        </w:rPr>
        <w:t>เบ็ดเสร็จอื่น) ด้วยจำนวนถัวเฉลี่ยถ่วงน้ำหนักของหุ้นสามัญที่ออกอยู่ในระหว่างรอบระยะเวลา</w:t>
      </w:r>
    </w:p>
    <w:p w14:paraId="547D9F00" w14:textId="46A04D0B" w:rsidR="00020156" w:rsidRDefault="00A72685" w:rsidP="00A726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360"/>
        <w:jc w:val="thaiDistribute"/>
        <w:rPr>
          <w:rFonts w:ascii="Angsana New" w:hAnsi="Angsana New"/>
          <w:sz w:val="28"/>
          <w:szCs w:val="28"/>
        </w:rPr>
      </w:pPr>
      <w:r w:rsidRPr="00F75824">
        <w:rPr>
          <w:rFonts w:ascii="Angsana New" w:hAnsi="Angsana New"/>
          <w:sz w:val="28"/>
          <w:szCs w:val="28"/>
          <w:cs/>
        </w:rPr>
        <w:t>บริษัทไม่มีการออกหุ้นสามัญเทียบเท่ากับปรับลดในระหว่างรอบระยะเวลาที่นำเสนอรายงาน ดังนั้นจึงไม่ส่งผลต่อการคำนวณกำไรต่อหุ้นปรับลด</w:t>
      </w:r>
    </w:p>
    <w:p w14:paraId="6887608C" w14:textId="1E38F49C" w:rsidR="003746AE" w:rsidRDefault="003746AE" w:rsidP="003746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360"/>
        <w:jc w:val="thaiDistribute"/>
        <w:rPr>
          <w:rFonts w:ascii="Angsana New" w:hAnsi="Angsana New"/>
          <w:sz w:val="28"/>
          <w:szCs w:val="28"/>
        </w:rPr>
      </w:pPr>
      <w:r w:rsidRPr="008C6DCB">
        <w:rPr>
          <w:rFonts w:ascii="Angsana New" w:hAnsi="Angsana New"/>
          <w:sz w:val="28"/>
          <w:szCs w:val="28"/>
          <w:cs/>
        </w:rPr>
        <w:t>กำไรต่อหุ้นขั้นพื้นฐานสำหรับรอบระยะเวลา</w:t>
      </w:r>
      <w:r>
        <w:rPr>
          <w:rFonts w:ascii="Angsana New" w:hAnsi="Angsana New" w:hint="cs"/>
          <w:sz w:val="28"/>
          <w:szCs w:val="28"/>
          <w:cs/>
        </w:rPr>
        <w:t>สาม</w:t>
      </w:r>
      <w:r w:rsidRPr="008C6DCB">
        <w:rPr>
          <w:rFonts w:ascii="Angsana New" w:hAnsi="Angsana New"/>
          <w:sz w:val="28"/>
          <w:szCs w:val="28"/>
          <w:cs/>
        </w:rPr>
        <w:t>เดือนสิ้นสุดวันที่</w:t>
      </w:r>
      <w:r w:rsidRPr="008C6DCB">
        <w:rPr>
          <w:rFonts w:ascii="Angsana New" w:hAnsi="Angsana New"/>
          <w:sz w:val="28"/>
          <w:szCs w:val="28"/>
        </w:rPr>
        <w:t xml:space="preserve"> </w:t>
      </w:r>
      <w:r w:rsidRPr="002721AA">
        <w:rPr>
          <w:rFonts w:ascii="Angsana New" w:hAnsi="Angsana New"/>
          <w:sz w:val="28"/>
          <w:szCs w:val="28"/>
        </w:rPr>
        <w:t>3</w:t>
      </w:r>
      <w:r>
        <w:rPr>
          <w:rFonts w:ascii="Angsana New" w:hAnsi="Angsana New"/>
          <w:sz w:val="28"/>
          <w:szCs w:val="28"/>
        </w:rPr>
        <w:t xml:space="preserve">0 </w:t>
      </w:r>
      <w:r>
        <w:rPr>
          <w:rFonts w:ascii="Angsana New" w:hAnsi="Angsana New" w:hint="cs"/>
          <w:sz w:val="28"/>
          <w:szCs w:val="28"/>
          <w:cs/>
        </w:rPr>
        <w:t>มิถุนายน</w:t>
      </w:r>
      <w:r w:rsidRPr="0056764B">
        <w:rPr>
          <w:rFonts w:ascii="Angsana New" w:hAnsi="Angsana New"/>
          <w:sz w:val="28"/>
          <w:szCs w:val="28"/>
          <w:cs/>
        </w:rPr>
        <w:t xml:space="preserve"> ดังนี้</w:t>
      </w:r>
    </w:p>
    <w:tbl>
      <w:tblPr>
        <w:tblW w:w="4782" w:type="pct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41"/>
        <w:gridCol w:w="1142"/>
        <w:gridCol w:w="86"/>
        <w:gridCol w:w="1060"/>
        <w:gridCol w:w="87"/>
        <w:gridCol w:w="1135"/>
        <w:gridCol w:w="89"/>
        <w:gridCol w:w="1171"/>
      </w:tblGrid>
      <w:tr w:rsidR="003746AE" w:rsidRPr="00EC08B1" w14:paraId="24EAF0F6" w14:textId="77777777" w:rsidTr="00441EF5">
        <w:trPr>
          <w:trHeight w:val="249"/>
        </w:trPr>
        <w:tc>
          <w:tcPr>
            <w:tcW w:w="5000" w:type="pct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C8FD4FE" w14:textId="77777777" w:rsidR="003746AE" w:rsidRPr="00F75824" w:rsidRDefault="003746AE">
            <w:pPr>
              <w:tabs>
                <w:tab w:val="left" w:pos="2160"/>
              </w:tabs>
              <w:ind w:left="-126" w:right="-4" w:firstLine="12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21A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F75824">
              <w:rPr>
                <w:rFonts w:asciiTheme="majorBidi" w:hAnsiTheme="majorBidi" w:cstheme="majorBidi"/>
                <w:sz w:val="28"/>
                <w:szCs w:val="28"/>
                <w:cs/>
              </w:rPr>
              <w:t>หน่วย: พันบาท)</w:t>
            </w:r>
          </w:p>
        </w:tc>
      </w:tr>
      <w:tr w:rsidR="003746AE" w:rsidRPr="00273E96" w14:paraId="059BA04D" w14:textId="77777777" w:rsidTr="007F7AAE">
        <w:trPr>
          <w:trHeight w:val="249"/>
        </w:trPr>
        <w:tc>
          <w:tcPr>
            <w:tcW w:w="2323" w:type="pct"/>
            <w:tcBorders>
              <w:top w:val="nil"/>
              <w:left w:val="nil"/>
              <w:bottom w:val="nil"/>
              <w:right w:val="nil"/>
            </w:tcBorders>
          </w:tcPr>
          <w:p w14:paraId="642ADB4A" w14:textId="77777777" w:rsidR="003746AE" w:rsidRPr="002721AA" w:rsidRDefault="003746AE">
            <w:pPr>
              <w:snapToGrid w:val="0"/>
              <w:ind w:right="-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4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2BA27D" w14:textId="380C4477" w:rsidR="003746AE" w:rsidRPr="002721AA" w:rsidRDefault="00E94010">
            <w:pPr>
              <w:tabs>
                <w:tab w:val="left" w:pos="2160"/>
              </w:tabs>
              <w:ind w:left="-126" w:right="-12" w:firstLine="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</w:tcPr>
          <w:p w14:paraId="340571DF" w14:textId="77777777" w:rsidR="003746AE" w:rsidRPr="002721AA" w:rsidRDefault="003746AE">
            <w:pPr>
              <w:tabs>
                <w:tab w:val="left" w:pos="2160"/>
              </w:tabs>
              <w:ind w:left="-126" w:right="-12" w:firstLine="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44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EE5765" w14:textId="3A47475D" w:rsidR="003746AE" w:rsidRPr="00F75824" w:rsidRDefault="00441EF5">
            <w:pPr>
              <w:tabs>
                <w:tab w:val="left" w:pos="2160"/>
              </w:tabs>
              <w:ind w:left="-126" w:right="-12" w:firstLine="126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441EF5">
              <w:rPr>
                <w:rFonts w:asciiTheme="majorBidi" w:hAnsiTheme="majorBidi"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3746AE" w:rsidRPr="00273E96" w14:paraId="7DEC395B" w14:textId="77777777" w:rsidTr="007F7AAE">
        <w:trPr>
          <w:trHeight w:val="51"/>
        </w:trPr>
        <w:tc>
          <w:tcPr>
            <w:tcW w:w="2323" w:type="pct"/>
            <w:tcBorders>
              <w:top w:val="nil"/>
              <w:left w:val="nil"/>
              <w:bottom w:val="nil"/>
              <w:right w:val="nil"/>
            </w:tcBorders>
          </w:tcPr>
          <w:p w14:paraId="3E615EF3" w14:textId="77777777" w:rsidR="003746AE" w:rsidRPr="00F75824" w:rsidRDefault="003746AE">
            <w:pPr>
              <w:snapToGrid w:val="0"/>
              <w:ind w:right="-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88453DD" w14:textId="77777777" w:rsidR="003746AE" w:rsidRPr="002721AA" w:rsidRDefault="003746AE">
            <w:pPr>
              <w:tabs>
                <w:tab w:val="left" w:pos="2160"/>
              </w:tabs>
              <w:ind w:left="-126" w:right="-12" w:firstLine="126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 w:rsidRPr="002721AA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48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9218FB" w14:textId="77777777" w:rsidR="003746AE" w:rsidRPr="002721AA" w:rsidRDefault="003746AE">
            <w:pPr>
              <w:tabs>
                <w:tab w:val="decimal" w:pos="1044"/>
                <w:tab w:val="left" w:pos="2160"/>
              </w:tabs>
              <w:ind w:right="-9" w:firstLine="126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AD52AE7" w14:textId="77777777" w:rsidR="003746AE" w:rsidRPr="002721AA" w:rsidRDefault="003746AE">
            <w:pPr>
              <w:tabs>
                <w:tab w:val="left" w:pos="2160"/>
              </w:tabs>
              <w:ind w:left="-126" w:right="-12" w:firstLine="126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 w:rsidRPr="002721AA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</w:tcPr>
          <w:p w14:paraId="6EDBB1F6" w14:textId="77777777" w:rsidR="003746AE" w:rsidRPr="002721AA" w:rsidRDefault="003746AE">
            <w:pPr>
              <w:tabs>
                <w:tab w:val="left" w:pos="2160"/>
              </w:tabs>
              <w:ind w:left="-126" w:right="-12" w:firstLine="126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D472698" w14:textId="77777777" w:rsidR="003746AE" w:rsidRPr="002721AA" w:rsidRDefault="003746AE">
            <w:pPr>
              <w:tabs>
                <w:tab w:val="left" w:pos="2160"/>
              </w:tabs>
              <w:ind w:left="-126" w:right="-12" w:firstLine="126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 w:rsidRPr="002721AA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50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A09BB7" w14:textId="77777777" w:rsidR="003746AE" w:rsidRPr="002721AA" w:rsidRDefault="003746AE">
            <w:pPr>
              <w:tabs>
                <w:tab w:val="decimal" w:pos="1044"/>
                <w:tab w:val="left" w:pos="2160"/>
              </w:tabs>
              <w:ind w:right="-9" w:firstLine="126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</w:p>
        </w:tc>
        <w:tc>
          <w:tcPr>
            <w:tcW w:w="65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582971F" w14:textId="77777777" w:rsidR="003746AE" w:rsidRPr="002721AA" w:rsidRDefault="003746AE">
            <w:pPr>
              <w:tabs>
                <w:tab w:val="left" w:pos="2160"/>
              </w:tabs>
              <w:ind w:left="-126" w:right="-12" w:firstLine="126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 w:rsidRPr="002721AA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3746AE" w:rsidRPr="00273E96" w14:paraId="517F649D" w14:textId="77777777" w:rsidTr="007F7AAE">
        <w:trPr>
          <w:trHeight w:val="264"/>
        </w:trPr>
        <w:tc>
          <w:tcPr>
            <w:tcW w:w="2323" w:type="pct"/>
            <w:tcBorders>
              <w:top w:val="nil"/>
              <w:left w:val="nil"/>
              <w:bottom w:val="nil"/>
              <w:right w:val="nil"/>
            </w:tcBorders>
          </w:tcPr>
          <w:p w14:paraId="6A6141A1" w14:textId="65FC6DE5" w:rsidR="003746AE" w:rsidRPr="00F75824" w:rsidRDefault="003746AE">
            <w:pPr>
              <w:tabs>
                <w:tab w:val="left" w:pos="0"/>
              </w:tabs>
              <w:ind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5824">
              <w:rPr>
                <w:rFonts w:asciiTheme="majorBidi" w:hAnsiTheme="majorBidi" w:cstheme="majorBidi"/>
                <w:sz w:val="28"/>
                <w:szCs w:val="28"/>
                <w:cs/>
              </w:rPr>
              <w:t>ส่วนแบ่ง</w:t>
            </w:r>
            <w:r w:rsidRPr="00F75824"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  <w:cs/>
              </w:rPr>
              <w:t>กำไร</w:t>
            </w:r>
            <w:r w:rsidRPr="00F75824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สำหรับรอบระยะเวลาสามเดือน</w:t>
            </w:r>
          </w:p>
        </w:tc>
        <w:tc>
          <w:tcPr>
            <w:tcW w:w="641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1FBB25" w14:textId="77777777" w:rsidR="003746AE" w:rsidRPr="002721AA" w:rsidRDefault="003746AE">
            <w:pPr>
              <w:snapToGrid w:val="0"/>
              <w:ind w:right="89"/>
              <w:jc w:val="right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</w:p>
        </w:tc>
        <w:tc>
          <w:tcPr>
            <w:tcW w:w="48" w:type="pct"/>
            <w:tcBorders>
              <w:top w:val="nil"/>
              <w:left w:val="nil"/>
              <w:bottom w:val="nil"/>
              <w:right w:val="nil"/>
            </w:tcBorders>
          </w:tcPr>
          <w:p w14:paraId="4C5B455F" w14:textId="77777777" w:rsidR="003746AE" w:rsidRPr="002721AA" w:rsidRDefault="003746AE">
            <w:pPr>
              <w:tabs>
                <w:tab w:val="decimal" w:pos="1170"/>
              </w:tabs>
              <w:snapToGrid w:val="0"/>
              <w:ind w:right="-9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811990" w14:textId="77777777" w:rsidR="003746AE" w:rsidRPr="002721AA" w:rsidRDefault="003746AE">
            <w:pPr>
              <w:snapToGrid w:val="0"/>
              <w:ind w:right="-9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</w:tcPr>
          <w:p w14:paraId="47BE912A" w14:textId="77777777" w:rsidR="003746AE" w:rsidRPr="002721AA" w:rsidRDefault="003746AE">
            <w:pPr>
              <w:snapToGrid w:val="0"/>
              <w:ind w:right="-9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D3C8A7" w14:textId="77777777" w:rsidR="003746AE" w:rsidRPr="002721AA" w:rsidRDefault="003746AE">
            <w:pPr>
              <w:snapToGrid w:val="0"/>
              <w:ind w:right="-9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</w:tcPr>
          <w:p w14:paraId="7BC5AB0C" w14:textId="77777777" w:rsidR="003746AE" w:rsidRPr="002721AA" w:rsidRDefault="003746AE">
            <w:pPr>
              <w:snapToGrid w:val="0"/>
              <w:ind w:right="-9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</w:p>
        </w:tc>
        <w:tc>
          <w:tcPr>
            <w:tcW w:w="657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3FD947" w14:textId="77777777" w:rsidR="003746AE" w:rsidRPr="002721AA" w:rsidRDefault="003746AE">
            <w:pPr>
              <w:snapToGrid w:val="0"/>
              <w:ind w:right="27"/>
              <w:jc w:val="right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</w:p>
        </w:tc>
      </w:tr>
      <w:tr w:rsidR="003746AE" w:rsidRPr="001E532B" w14:paraId="3DC17A1E" w14:textId="77777777" w:rsidTr="007F7AAE">
        <w:trPr>
          <w:trHeight w:val="264"/>
        </w:trPr>
        <w:tc>
          <w:tcPr>
            <w:tcW w:w="2323" w:type="pct"/>
            <w:tcBorders>
              <w:top w:val="nil"/>
              <w:left w:val="nil"/>
              <w:bottom w:val="nil"/>
              <w:right w:val="nil"/>
            </w:tcBorders>
          </w:tcPr>
          <w:p w14:paraId="1F43C37D" w14:textId="77777777" w:rsidR="003746AE" w:rsidRPr="002721AA" w:rsidRDefault="003746AE">
            <w:pPr>
              <w:tabs>
                <w:tab w:val="left" w:pos="180"/>
              </w:tabs>
              <w:ind w:left="270"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F75824">
              <w:rPr>
                <w:rFonts w:asciiTheme="majorBidi" w:hAnsiTheme="majorBidi" w:cstheme="majorBidi"/>
                <w:sz w:val="28"/>
                <w:szCs w:val="28"/>
                <w:cs/>
              </w:rPr>
              <w:t>ที่เป็นของผู้ถือหุ้นของบริษัทใหญ่ (พันบาท)</w:t>
            </w:r>
          </w:p>
        </w:tc>
        <w:tc>
          <w:tcPr>
            <w:tcW w:w="64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AF4DD5" w14:textId="286EA26C" w:rsidR="003746AE" w:rsidRPr="002721AA" w:rsidRDefault="007F001E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</w:t>
            </w:r>
            <w:r w:rsidR="00D7160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F7C13">
              <w:rPr>
                <w:rFonts w:asciiTheme="majorBidi" w:hAnsiTheme="majorBidi" w:cstheme="majorBidi"/>
                <w:sz w:val="28"/>
                <w:szCs w:val="28"/>
              </w:rPr>
              <w:t>594</w:t>
            </w:r>
          </w:p>
        </w:tc>
        <w:tc>
          <w:tcPr>
            <w:tcW w:w="4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49996E" w14:textId="77777777" w:rsidR="003746AE" w:rsidRPr="002721AA" w:rsidRDefault="003746AE">
            <w:pPr>
              <w:tabs>
                <w:tab w:val="decimal" w:pos="1170"/>
              </w:tabs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8FDB83" w14:textId="59AB2025" w:rsidR="003746AE" w:rsidRPr="002721AA" w:rsidRDefault="009C1A2A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46,098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E52686" w14:textId="77777777" w:rsidR="003746AE" w:rsidRPr="002721AA" w:rsidRDefault="003746AE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03DF48" w14:textId="4AA572D3" w:rsidR="003746AE" w:rsidRPr="002721AA" w:rsidRDefault="009C1A2A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25,</w:t>
            </w:r>
            <w:r w:rsidR="00DE4A6D">
              <w:rPr>
                <w:rFonts w:asciiTheme="majorBidi" w:hAnsiTheme="majorBidi" w:cstheme="majorBidi"/>
                <w:sz w:val="28"/>
                <w:szCs w:val="28"/>
              </w:rPr>
              <w:t>49</w:t>
            </w:r>
            <w:r w:rsidR="00231349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99D00E" w14:textId="77777777" w:rsidR="003746AE" w:rsidRPr="002721AA" w:rsidRDefault="003746AE">
            <w:pPr>
              <w:snapToGrid w:val="0"/>
              <w:ind w:right="-9"/>
              <w:jc w:val="right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</w:p>
        </w:tc>
        <w:tc>
          <w:tcPr>
            <w:tcW w:w="6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CF8F84" w14:textId="257F2308" w:rsidR="003746AE" w:rsidRPr="002721AA" w:rsidRDefault="009C1A2A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41,517</w:t>
            </w:r>
          </w:p>
        </w:tc>
      </w:tr>
      <w:tr w:rsidR="003746AE" w:rsidRPr="001E532B" w14:paraId="184D2A8E" w14:textId="77777777" w:rsidTr="007F7AAE">
        <w:trPr>
          <w:trHeight w:val="264"/>
        </w:trPr>
        <w:tc>
          <w:tcPr>
            <w:tcW w:w="2323" w:type="pct"/>
            <w:tcBorders>
              <w:top w:val="nil"/>
              <w:left w:val="nil"/>
              <w:bottom w:val="nil"/>
              <w:right w:val="nil"/>
            </w:tcBorders>
          </w:tcPr>
          <w:p w14:paraId="4276AF75" w14:textId="77777777" w:rsidR="003746AE" w:rsidRPr="00F75824" w:rsidRDefault="003746AE">
            <w:pPr>
              <w:tabs>
                <w:tab w:val="left" w:pos="0"/>
              </w:tabs>
              <w:ind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5824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64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35FE2F" w14:textId="77777777" w:rsidR="003746AE" w:rsidRPr="002721AA" w:rsidRDefault="003746AE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653361" w14:textId="77777777" w:rsidR="003746AE" w:rsidRPr="002721AA" w:rsidRDefault="003746AE">
            <w:pPr>
              <w:tabs>
                <w:tab w:val="decimal" w:pos="1170"/>
              </w:tabs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70F611" w14:textId="77777777" w:rsidR="003746AE" w:rsidRPr="002721AA" w:rsidRDefault="003746AE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9CBE3F" w14:textId="77777777" w:rsidR="003746AE" w:rsidRPr="002721AA" w:rsidRDefault="003746AE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3B4915" w14:textId="77777777" w:rsidR="003746AE" w:rsidRPr="002721AA" w:rsidRDefault="003746AE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6F8E6F" w14:textId="77777777" w:rsidR="003746AE" w:rsidRPr="002721AA" w:rsidRDefault="003746AE">
            <w:pPr>
              <w:snapToGrid w:val="0"/>
              <w:ind w:right="-9"/>
              <w:jc w:val="right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</w:p>
        </w:tc>
        <w:tc>
          <w:tcPr>
            <w:tcW w:w="6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B81012" w14:textId="77777777" w:rsidR="003746AE" w:rsidRPr="002721AA" w:rsidRDefault="003746AE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746AE" w:rsidRPr="001E532B" w14:paraId="2EB5BFD7" w14:textId="77777777" w:rsidTr="007F7AAE">
        <w:trPr>
          <w:trHeight w:val="264"/>
        </w:trPr>
        <w:tc>
          <w:tcPr>
            <w:tcW w:w="2323" w:type="pct"/>
            <w:tcBorders>
              <w:top w:val="nil"/>
              <w:left w:val="nil"/>
              <w:bottom w:val="nil"/>
              <w:right w:val="nil"/>
            </w:tcBorders>
          </w:tcPr>
          <w:p w14:paraId="63663CE9" w14:textId="77777777" w:rsidR="003746AE" w:rsidRPr="002721AA" w:rsidRDefault="003746AE">
            <w:pPr>
              <w:ind w:left="270"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F75824">
              <w:rPr>
                <w:rFonts w:asciiTheme="majorBidi" w:hAnsiTheme="majorBidi" w:cstheme="majorBidi"/>
                <w:sz w:val="28"/>
                <w:szCs w:val="28"/>
                <w:cs/>
              </w:rPr>
              <w:t>ที่ถือโดยผู้ถือหุ้น (พันหุ้น)</w:t>
            </w:r>
          </w:p>
        </w:tc>
        <w:tc>
          <w:tcPr>
            <w:tcW w:w="64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3BA0BE" w14:textId="63850598" w:rsidR="003746AE" w:rsidRPr="002721AA" w:rsidRDefault="009C1A2A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294,000</w:t>
            </w:r>
          </w:p>
        </w:tc>
        <w:tc>
          <w:tcPr>
            <w:tcW w:w="4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927AA7" w14:textId="77777777" w:rsidR="003746AE" w:rsidRPr="002721AA" w:rsidRDefault="003746AE">
            <w:pPr>
              <w:tabs>
                <w:tab w:val="decimal" w:pos="1170"/>
              </w:tabs>
              <w:snapToGrid w:val="0"/>
              <w:ind w:right="-9"/>
              <w:jc w:val="right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784C82" w14:textId="01347908" w:rsidR="003746AE" w:rsidRPr="002721AA" w:rsidRDefault="009C1A2A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294,000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1BEA07" w14:textId="77777777" w:rsidR="003746AE" w:rsidRPr="002721AA" w:rsidRDefault="003746AE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EDB700" w14:textId="5513CF18" w:rsidR="003746AE" w:rsidRPr="00F75824" w:rsidRDefault="009C1A2A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294,000</w:t>
            </w: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927E7F" w14:textId="77777777" w:rsidR="003746AE" w:rsidRPr="002721AA" w:rsidRDefault="003746AE">
            <w:pPr>
              <w:snapToGrid w:val="0"/>
              <w:ind w:right="-9"/>
              <w:jc w:val="right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</w:p>
        </w:tc>
        <w:tc>
          <w:tcPr>
            <w:tcW w:w="6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0BC5F3" w14:textId="73FCA57B" w:rsidR="003746AE" w:rsidRPr="002721AA" w:rsidRDefault="009C1A2A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294,000</w:t>
            </w:r>
          </w:p>
        </w:tc>
      </w:tr>
      <w:tr w:rsidR="003746AE" w:rsidRPr="002721AA" w14:paraId="4B46A397" w14:textId="77777777" w:rsidTr="007F7AAE">
        <w:trPr>
          <w:trHeight w:val="251"/>
        </w:trPr>
        <w:tc>
          <w:tcPr>
            <w:tcW w:w="232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8D564D" w14:textId="5A41DC74" w:rsidR="003746AE" w:rsidRPr="002721AA" w:rsidRDefault="003746AE">
            <w:pPr>
              <w:tabs>
                <w:tab w:val="left" w:pos="0"/>
              </w:tabs>
              <w:ind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75824"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8"/>
                <w:szCs w:val="28"/>
                <w:cs/>
              </w:rPr>
              <w:t>กำไร</w:t>
            </w:r>
            <w:r w:rsidRPr="00F7582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ต่อหุ้นขั้นพื้นฐาน</w:t>
            </w:r>
            <w:r w:rsidRPr="002721A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(</w:t>
            </w:r>
            <w:r w:rsidRPr="00F7582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บาทต่อหุ้น)</w:t>
            </w:r>
          </w:p>
        </w:tc>
        <w:tc>
          <w:tcPr>
            <w:tcW w:w="64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2348E7C" w14:textId="14994E7B" w:rsidR="003746AE" w:rsidRPr="002721AA" w:rsidRDefault="009C1A2A">
            <w:pPr>
              <w:snapToGrid w:val="0"/>
              <w:ind w:right="9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0.09</w:t>
            </w:r>
          </w:p>
        </w:tc>
        <w:tc>
          <w:tcPr>
            <w:tcW w:w="48" w:type="pct"/>
            <w:tcBorders>
              <w:top w:val="nil"/>
              <w:left w:val="nil"/>
              <w:bottom w:val="nil"/>
              <w:right w:val="nil"/>
            </w:tcBorders>
          </w:tcPr>
          <w:p w14:paraId="354ADB9A" w14:textId="77777777" w:rsidR="003746AE" w:rsidRPr="002721AA" w:rsidRDefault="003746AE">
            <w:pPr>
              <w:tabs>
                <w:tab w:val="decimal" w:pos="1170"/>
              </w:tabs>
              <w:snapToGrid w:val="0"/>
              <w:ind w:right="-9"/>
              <w:rPr>
                <w:rFonts w:asciiTheme="majorBidi" w:hAnsiTheme="majorBidi" w:cstheme="majorBidi"/>
                <w:b/>
                <w:bCs/>
                <w:spacing w:val="-8"/>
                <w:sz w:val="28"/>
                <w:szCs w:val="28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3D77167" w14:textId="3E3596D1" w:rsidR="003746AE" w:rsidRPr="002721AA" w:rsidRDefault="009C1A2A">
            <w:pPr>
              <w:snapToGrid w:val="0"/>
              <w:ind w:right="7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0.16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26275A" w14:textId="77777777" w:rsidR="003746AE" w:rsidRPr="002721AA" w:rsidRDefault="003746AE">
            <w:pPr>
              <w:tabs>
                <w:tab w:val="decimal" w:pos="545"/>
              </w:tabs>
              <w:ind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1C0849C" w14:textId="5F87E6C0" w:rsidR="003746AE" w:rsidRPr="002721AA" w:rsidRDefault="009C1A2A">
            <w:pPr>
              <w:snapToGrid w:val="0"/>
              <w:ind w:right="7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0.09</w:t>
            </w: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AC1124" w14:textId="77777777" w:rsidR="003746AE" w:rsidRPr="002721AA" w:rsidRDefault="003746AE">
            <w:pPr>
              <w:snapToGrid w:val="0"/>
              <w:ind w:right="89"/>
              <w:jc w:val="right"/>
              <w:rPr>
                <w:rFonts w:asciiTheme="majorBidi" w:hAnsiTheme="majorBidi" w:cstheme="majorBidi"/>
                <w:b/>
                <w:bCs/>
                <w:spacing w:val="-8"/>
                <w:sz w:val="28"/>
                <w:szCs w:val="28"/>
              </w:rPr>
            </w:pPr>
          </w:p>
        </w:tc>
        <w:tc>
          <w:tcPr>
            <w:tcW w:w="65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11A5BF5" w14:textId="42A36C61" w:rsidR="003746AE" w:rsidRPr="00F75824" w:rsidRDefault="009C1A2A">
            <w:pPr>
              <w:snapToGrid w:val="0"/>
              <w:ind w:right="7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0.14</w:t>
            </w:r>
          </w:p>
        </w:tc>
      </w:tr>
    </w:tbl>
    <w:p w14:paraId="1DBE51FE" w14:textId="1D30FC6C" w:rsidR="005A5A50" w:rsidRDefault="00C2497B" w:rsidP="00A726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360"/>
        <w:jc w:val="thaiDistribute"/>
        <w:rPr>
          <w:rFonts w:ascii="Angsana New" w:hAnsi="Angsana New"/>
          <w:sz w:val="28"/>
          <w:szCs w:val="28"/>
        </w:rPr>
      </w:pPr>
      <w:r w:rsidRPr="008C6DCB">
        <w:rPr>
          <w:rFonts w:ascii="Angsana New" w:hAnsi="Angsana New"/>
          <w:sz w:val="28"/>
          <w:szCs w:val="28"/>
          <w:cs/>
        </w:rPr>
        <w:t>กำไรต่อหุ้นขั้นพื้นฐาน สำหรับรอบระยะเวลา</w:t>
      </w:r>
      <w:r w:rsidR="006F5EB8" w:rsidRPr="008C6DCB">
        <w:rPr>
          <w:rFonts w:ascii="Angsana New" w:hAnsi="Angsana New" w:hint="cs"/>
          <w:sz w:val="28"/>
          <w:szCs w:val="28"/>
          <w:cs/>
        </w:rPr>
        <w:t>หก</w:t>
      </w:r>
      <w:r w:rsidRPr="008C6DCB">
        <w:rPr>
          <w:rFonts w:ascii="Angsana New" w:hAnsi="Angsana New"/>
          <w:sz w:val="28"/>
          <w:szCs w:val="28"/>
          <w:cs/>
        </w:rPr>
        <w:t>เดือนสิ้นสุดวันที่</w:t>
      </w:r>
      <w:r w:rsidRPr="008C6DCB">
        <w:rPr>
          <w:rFonts w:ascii="Angsana New" w:hAnsi="Angsana New"/>
          <w:sz w:val="28"/>
          <w:szCs w:val="28"/>
        </w:rPr>
        <w:t xml:space="preserve"> </w:t>
      </w:r>
      <w:r w:rsidRPr="002721AA">
        <w:rPr>
          <w:rFonts w:ascii="Angsana New" w:hAnsi="Angsana New"/>
          <w:sz w:val="28"/>
          <w:szCs w:val="28"/>
        </w:rPr>
        <w:t>3</w:t>
      </w:r>
      <w:r w:rsidR="00E85670">
        <w:rPr>
          <w:rFonts w:ascii="Angsana New" w:hAnsi="Angsana New"/>
          <w:sz w:val="28"/>
          <w:szCs w:val="28"/>
        </w:rPr>
        <w:t xml:space="preserve">0 </w:t>
      </w:r>
      <w:r w:rsidR="00E85670">
        <w:rPr>
          <w:rFonts w:ascii="Angsana New" w:hAnsi="Angsana New" w:hint="cs"/>
          <w:sz w:val="28"/>
          <w:szCs w:val="28"/>
          <w:cs/>
        </w:rPr>
        <w:t>มิถุนายน</w:t>
      </w:r>
      <w:r w:rsidRPr="0056764B">
        <w:rPr>
          <w:rFonts w:ascii="Angsana New" w:hAnsi="Angsana New"/>
          <w:sz w:val="28"/>
          <w:szCs w:val="28"/>
          <w:cs/>
        </w:rPr>
        <w:t xml:space="preserve"> ดังนี้</w:t>
      </w:r>
    </w:p>
    <w:tbl>
      <w:tblPr>
        <w:tblW w:w="4764" w:type="pct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39"/>
        <w:gridCol w:w="1170"/>
        <w:gridCol w:w="91"/>
        <w:gridCol w:w="989"/>
        <w:gridCol w:w="91"/>
        <w:gridCol w:w="1170"/>
        <w:gridCol w:w="91"/>
        <w:gridCol w:w="1136"/>
      </w:tblGrid>
      <w:tr w:rsidR="002721AA" w:rsidRPr="00EC08B1" w14:paraId="7C3B7395" w14:textId="77777777" w:rsidTr="009B481E">
        <w:trPr>
          <w:trHeight w:val="249"/>
        </w:trPr>
        <w:tc>
          <w:tcPr>
            <w:tcW w:w="5000" w:type="pct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DFDCA02" w14:textId="77777777" w:rsidR="002721AA" w:rsidRPr="00F75824" w:rsidRDefault="002721AA" w:rsidP="009B481E">
            <w:pPr>
              <w:tabs>
                <w:tab w:val="left" w:pos="2160"/>
              </w:tabs>
              <w:ind w:left="-126" w:right="-4" w:firstLine="12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21A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F75824">
              <w:rPr>
                <w:rFonts w:asciiTheme="majorBidi" w:hAnsiTheme="majorBidi" w:cstheme="majorBidi"/>
                <w:sz w:val="28"/>
                <w:szCs w:val="28"/>
                <w:cs/>
              </w:rPr>
              <w:t>หน่วย: พันบาท)</w:t>
            </w:r>
          </w:p>
        </w:tc>
      </w:tr>
      <w:tr w:rsidR="002721AA" w:rsidRPr="00273E96" w14:paraId="13171197" w14:textId="77777777" w:rsidTr="007F7AAE">
        <w:trPr>
          <w:trHeight w:val="249"/>
        </w:trPr>
        <w:tc>
          <w:tcPr>
            <w:tcW w:w="2332" w:type="pct"/>
            <w:tcBorders>
              <w:top w:val="nil"/>
              <w:left w:val="nil"/>
              <w:bottom w:val="nil"/>
              <w:right w:val="nil"/>
            </w:tcBorders>
          </w:tcPr>
          <w:p w14:paraId="0FCE1890" w14:textId="77777777" w:rsidR="002721AA" w:rsidRPr="002721AA" w:rsidRDefault="002721AA" w:rsidP="009B481E">
            <w:pPr>
              <w:snapToGrid w:val="0"/>
              <w:ind w:right="-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7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91027C" w14:textId="4E71E1CE" w:rsidR="002721AA" w:rsidRPr="002721AA" w:rsidRDefault="00E94010" w:rsidP="009B481E">
            <w:pPr>
              <w:tabs>
                <w:tab w:val="left" w:pos="2160"/>
              </w:tabs>
              <w:ind w:left="-126" w:right="-12" w:firstLine="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</w:tcPr>
          <w:p w14:paraId="06193567" w14:textId="77777777" w:rsidR="002721AA" w:rsidRPr="002721AA" w:rsidRDefault="002721AA" w:rsidP="009B481E">
            <w:pPr>
              <w:tabs>
                <w:tab w:val="left" w:pos="2160"/>
              </w:tabs>
              <w:ind w:left="-126" w:right="-12" w:firstLine="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2268B1" w14:textId="16658EF7" w:rsidR="002721AA" w:rsidRPr="00F75824" w:rsidRDefault="007F7AAE" w:rsidP="009B481E">
            <w:pPr>
              <w:tabs>
                <w:tab w:val="left" w:pos="2160"/>
              </w:tabs>
              <w:ind w:left="-126" w:right="-12" w:firstLine="126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7F7AAE">
              <w:rPr>
                <w:rFonts w:asciiTheme="majorBidi" w:hAnsiTheme="majorBidi"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2721AA" w:rsidRPr="00273E96" w14:paraId="6F5EE327" w14:textId="77777777" w:rsidTr="007F7AAE">
        <w:trPr>
          <w:trHeight w:val="51"/>
        </w:trPr>
        <w:tc>
          <w:tcPr>
            <w:tcW w:w="2332" w:type="pct"/>
            <w:tcBorders>
              <w:top w:val="nil"/>
              <w:left w:val="nil"/>
              <w:bottom w:val="nil"/>
              <w:right w:val="nil"/>
            </w:tcBorders>
          </w:tcPr>
          <w:p w14:paraId="770A85AD" w14:textId="77777777" w:rsidR="002721AA" w:rsidRPr="00F75824" w:rsidRDefault="002721AA" w:rsidP="009B481E">
            <w:pPr>
              <w:snapToGrid w:val="0"/>
              <w:ind w:right="-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5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9B7240C" w14:textId="77777777" w:rsidR="002721AA" w:rsidRPr="002721AA" w:rsidRDefault="002721AA" w:rsidP="009B481E">
            <w:pPr>
              <w:tabs>
                <w:tab w:val="left" w:pos="2160"/>
              </w:tabs>
              <w:ind w:left="-126" w:right="-12" w:firstLine="126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 w:rsidRPr="002721AA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51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EED746" w14:textId="77777777" w:rsidR="002721AA" w:rsidRPr="002721AA" w:rsidRDefault="002721AA" w:rsidP="009B481E">
            <w:pPr>
              <w:tabs>
                <w:tab w:val="decimal" w:pos="1044"/>
                <w:tab w:val="left" w:pos="2160"/>
              </w:tabs>
              <w:ind w:right="-9" w:firstLine="126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2C55606" w14:textId="77777777" w:rsidR="002721AA" w:rsidRPr="002721AA" w:rsidRDefault="002721AA" w:rsidP="009B481E">
            <w:pPr>
              <w:tabs>
                <w:tab w:val="left" w:pos="2160"/>
              </w:tabs>
              <w:ind w:left="-126" w:right="-12" w:firstLine="126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 w:rsidRPr="002721AA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</w:tcPr>
          <w:p w14:paraId="5781E37E" w14:textId="77777777" w:rsidR="002721AA" w:rsidRPr="002721AA" w:rsidRDefault="002721AA" w:rsidP="009B481E">
            <w:pPr>
              <w:tabs>
                <w:tab w:val="left" w:pos="2160"/>
              </w:tabs>
              <w:ind w:left="-126" w:right="-12" w:firstLine="126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</w:p>
        </w:tc>
        <w:tc>
          <w:tcPr>
            <w:tcW w:w="65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D014545" w14:textId="77777777" w:rsidR="002721AA" w:rsidRPr="002721AA" w:rsidRDefault="002721AA" w:rsidP="009B481E">
            <w:pPr>
              <w:tabs>
                <w:tab w:val="left" w:pos="2160"/>
              </w:tabs>
              <w:ind w:left="-126" w:right="-12" w:firstLine="126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 w:rsidRPr="002721AA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51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CB4282" w14:textId="77777777" w:rsidR="002721AA" w:rsidRPr="002721AA" w:rsidRDefault="002721AA" w:rsidP="009B481E">
            <w:pPr>
              <w:tabs>
                <w:tab w:val="decimal" w:pos="1044"/>
                <w:tab w:val="left" w:pos="2160"/>
              </w:tabs>
              <w:ind w:right="-9" w:firstLine="126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4C331EC" w14:textId="77777777" w:rsidR="002721AA" w:rsidRPr="002721AA" w:rsidRDefault="002721AA" w:rsidP="009B481E">
            <w:pPr>
              <w:tabs>
                <w:tab w:val="left" w:pos="2160"/>
              </w:tabs>
              <w:ind w:left="-126" w:right="-12" w:firstLine="126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 w:rsidRPr="002721AA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2721AA" w:rsidRPr="00273E96" w14:paraId="5CDD9C6B" w14:textId="77777777" w:rsidTr="007F7AAE">
        <w:trPr>
          <w:trHeight w:val="264"/>
        </w:trPr>
        <w:tc>
          <w:tcPr>
            <w:tcW w:w="2332" w:type="pct"/>
            <w:tcBorders>
              <w:top w:val="nil"/>
              <w:left w:val="nil"/>
              <w:bottom w:val="nil"/>
              <w:right w:val="nil"/>
            </w:tcBorders>
          </w:tcPr>
          <w:p w14:paraId="263D46C1" w14:textId="6C36FF49" w:rsidR="002721AA" w:rsidRPr="00F75824" w:rsidRDefault="002721AA" w:rsidP="009B481E">
            <w:pPr>
              <w:tabs>
                <w:tab w:val="left" w:pos="0"/>
              </w:tabs>
              <w:ind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5824">
              <w:rPr>
                <w:rFonts w:asciiTheme="majorBidi" w:hAnsiTheme="majorBidi" w:cstheme="majorBidi"/>
                <w:sz w:val="28"/>
                <w:szCs w:val="28"/>
                <w:cs/>
              </w:rPr>
              <w:t>ส่วนแบ่ง</w:t>
            </w:r>
            <w:r w:rsidRPr="00F75824"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  <w:cs/>
              </w:rPr>
              <w:t>กำไร</w:t>
            </w:r>
            <w:r w:rsidRPr="00F75824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สำหรับรอบระยะเวลา</w:t>
            </w:r>
            <w:r w:rsidR="00055099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หก</w:t>
            </w:r>
            <w:r w:rsidRPr="00F75824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659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D0300F" w14:textId="77777777" w:rsidR="002721AA" w:rsidRPr="002721AA" w:rsidRDefault="002721AA" w:rsidP="009B481E">
            <w:pPr>
              <w:snapToGrid w:val="0"/>
              <w:ind w:right="89"/>
              <w:jc w:val="right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</w:tcPr>
          <w:p w14:paraId="28D0700A" w14:textId="77777777" w:rsidR="002721AA" w:rsidRPr="002721AA" w:rsidRDefault="002721AA" w:rsidP="009B481E">
            <w:pPr>
              <w:tabs>
                <w:tab w:val="decimal" w:pos="1170"/>
              </w:tabs>
              <w:snapToGrid w:val="0"/>
              <w:ind w:right="-9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66F923" w14:textId="77777777" w:rsidR="002721AA" w:rsidRPr="007F7AAE" w:rsidRDefault="002721AA" w:rsidP="009B481E">
            <w:pPr>
              <w:snapToGrid w:val="0"/>
              <w:ind w:right="-9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</w:tcPr>
          <w:p w14:paraId="0C7094D3" w14:textId="77777777" w:rsidR="002721AA" w:rsidRPr="002721AA" w:rsidRDefault="002721AA" w:rsidP="009B481E">
            <w:pPr>
              <w:snapToGrid w:val="0"/>
              <w:ind w:right="-9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</w:p>
        </w:tc>
        <w:tc>
          <w:tcPr>
            <w:tcW w:w="659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0A25B6" w14:textId="77777777" w:rsidR="002721AA" w:rsidRPr="002721AA" w:rsidRDefault="002721AA" w:rsidP="009B481E">
            <w:pPr>
              <w:snapToGrid w:val="0"/>
              <w:ind w:right="-9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</w:tcPr>
          <w:p w14:paraId="5E55A6C2" w14:textId="77777777" w:rsidR="002721AA" w:rsidRPr="002721AA" w:rsidRDefault="002721AA" w:rsidP="009B481E">
            <w:pPr>
              <w:snapToGrid w:val="0"/>
              <w:ind w:right="-9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EB530B" w14:textId="77777777" w:rsidR="002721AA" w:rsidRPr="002721AA" w:rsidRDefault="002721AA" w:rsidP="009B481E">
            <w:pPr>
              <w:snapToGrid w:val="0"/>
              <w:ind w:right="27"/>
              <w:jc w:val="right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</w:p>
        </w:tc>
      </w:tr>
      <w:tr w:rsidR="002721AA" w:rsidRPr="001E532B" w14:paraId="1AC1D517" w14:textId="77777777" w:rsidTr="007F7AAE">
        <w:trPr>
          <w:trHeight w:val="264"/>
        </w:trPr>
        <w:tc>
          <w:tcPr>
            <w:tcW w:w="2332" w:type="pct"/>
            <w:tcBorders>
              <w:top w:val="nil"/>
              <w:left w:val="nil"/>
              <w:bottom w:val="nil"/>
              <w:right w:val="nil"/>
            </w:tcBorders>
          </w:tcPr>
          <w:p w14:paraId="3CC6A364" w14:textId="77777777" w:rsidR="002721AA" w:rsidRPr="002721AA" w:rsidRDefault="002721AA" w:rsidP="009B481E">
            <w:pPr>
              <w:tabs>
                <w:tab w:val="left" w:pos="180"/>
              </w:tabs>
              <w:ind w:left="270"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F75824">
              <w:rPr>
                <w:rFonts w:asciiTheme="majorBidi" w:hAnsiTheme="majorBidi" w:cstheme="majorBidi"/>
                <w:sz w:val="28"/>
                <w:szCs w:val="28"/>
                <w:cs/>
              </w:rPr>
              <w:t>ที่เป็นของผู้ถือหุ้นของบริษัทใหญ่ (พันบาท)</w:t>
            </w:r>
          </w:p>
        </w:tc>
        <w:tc>
          <w:tcPr>
            <w:tcW w:w="65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770A19" w14:textId="28E0BD89" w:rsidR="002721AA" w:rsidRPr="002721AA" w:rsidRDefault="009C1A2A" w:rsidP="00B671A7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66,</w:t>
            </w:r>
            <w:r w:rsidR="00C2334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C23346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CB2199" w14:textId="77777777" w:rsidR="002721AA" w:rsidRPr="002721AA" w:rsidRDefault="002721AA" w:rsidP="00B671A7">
            <w:pPr>
              <w:tabs>
                <w:tab w:val="decimal" w:pos="1170"/>
              </w:tabs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D4AD1E" w14:textId="64256ECE" w:rsidR="002721AA" w:rsidRPr="002721AA" w:rsidRDefault="009C1A2A" w:rsidP="00B671A7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98,422</w:t>
            </w:r>
            <w:r w:rsidR="00036CB6" w:rsidRPr="00036CB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023D21" w14:textId="77777777" w:rsidR="002721AA" w:rsidRPr="002721AA" w:rsidRDefault="002721AA" w:rsidP="00B671A7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EFDDAD" w14:textId="3A165719" w:rsidR="002721AA" w:rsidRPr="002721AA" w:rsidRDefault="00E40A14" w:rsidP="00B671A7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63,</w:t>
            </w:r>
            <w:r w:rsidR="00C23346">
              <w:rPr>
                <w:rFonts w:asciiTheme="majorBidi" w:hAnsiTheme="majorBidi" w:cstheme="majorBidi"/>
                <w:sz w:val="28"/>
                <w:szCs w:val="28"/>
              </w:rPr>
              <w:t>489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1802A6" w14:textId="77777777" w:rsidR="002721AA" w:rsidRPr="002721AA" w:rsidRDefault="002721AA" w:rsidP="00B671A7">
            <w:pPr>
              <w:snapToGrid w:val="0"/>
              <w:ind w:right="-9"/>
              <w:jc w:val="right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</w:p>
        </w:tc>
        <w:tc>
          <w:tcPr>
            <w:tcW w:w="64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2A7B1E" w14:textId="5EFD4B5D" w:rsidR="002721AA" w:rsidRPr="002721AA" w:rsidRDefault="00E40A14" w:rsidP="00B671A7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92,745</w:t>
            </w:r>
            <w:r w:rsidR="00036CB6" w:rsidRPr="00036CB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2721AA" w:rsidRPr="001E532B" w14:paraId="018C39F5" w14:textId="77777777" w:rsidTr="007F7AAE">
        <w:trPr>
          <w:trHeight w:val="264"/>
        </w:trPr>
        <w:tc>
          <w:tcPr>
            <w:tcW w:w="2332" w:type="pct"/>
            <w:tcBorders>
              <w:top w:val="nil"/>
              <w:left w:val="nil"/>
              <w:bottom w:val="nil"/>
              <w:right w:val="nil"/>
            </w:tcBorders>
          </w:tcPr>
          <w:p w14:paraId="191886C2" w14:textId="77777777" w:rsidR="002721AA" w:rsidRPr="00F75824" w:rsidRDefault="002721AA" w:rsidP="009B481E">
            <w:pPr>
              <w:tabs>
                <w:tab w:val="left" w:pos="0"/>
              </w:tabs>
              <w:ind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5824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65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F68B2E" w14:textId="77777777" w:rsidR="002721AA" w:rsidRPr="002721AA" w:rsidRDefault="002721AA" w:rsidP="00B671A7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464138" w14:textId="77777777" w:rsidR="002721AA" w:rsidRPr="002721AA" w:rsidRDefault="002721AA" w:rsidP="00B671A7">
            <w:pPr>
              <w:tabs>
                <w:tab w:val="decimal" w:pos="1170"/>
              </w:tabs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40F58F" w14:textId="77777777" w:rsidR="002721AA" w:rsidRPr="002721AA" w:rsidRDefault="002721AA" w:rsidP="00B671A7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193E4D" w14:textId="77777777" w:rsidR="002721AA" w:rsidRPr="002721AA" w:rsidRDefault="002721AA" w:rsidP="00B671A7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77D12A" w14:textId="77777777" w:rsidR="002721AA" w:rsidRPr="002721AA" w:rsidRDefault="002721AA" w:rsidP="00B671A7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9FECC8" w14:textId="77777777" w:rsidR="002721AA" w:rsidRPr="002721AA" w:rsidRDefault="002721AA" w:rsidP="00B671A7">
            <w:pPr>
              <w:snapToGrid w:val="0"/>
              <w:ind w:right="-9"/>
              <w:jc w:val="right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</w:p>
        </w:tc>
        <w:tc>
          <w:tcPr>
            <w:tcW w:w="64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4B9B29" w14:textId="77777777" w:rsidR="002721AA" w:rsidRPr="002721AA" w:rsidRDefault="002721AA" w:rsidP="00B671A7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721AA" w:rsidRPr="001E532B" w14:paraId="59758AF0" w14:textId="77777777" w:rsidTr="007F7AAE">
        <w:trPr>
          <w:trHeight w:val="264"/>
        </w:trPr>
        <w:tc>
          <w:tcPr>
            <w:tcW w:w="2332" w:type="pct"/>
            <w:tcBorders>
              <w:top w:val="nil"/>
              <w:left w:val="nil"/>
              <w:bottom w:val="nil"/>
              <w:right w:val="nil"/>
            </w:tcBorders>
          </w:tcPr>
          <w:p w14:paraId="7B98191C" w14:textId="77777777" w:rsidR="002721AA" w:rsidRPr="002721AA" w:rsidRDefault="002721AA" w:rsidP="009B481E">
            <w:pPr>
              <w:ind w:left="270"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F75824">
              <w:rPr>
                <w:rFonts w:asciiTheme="majorBidi" w:hAnsiTheme="majorBidi" w:cstheme="majorBidi"/>
                <w:sz w:val="28"/>
                <w:szCs w:val="28"/>
                <w:cs/>
              </w:rPr>
              <w:t>ที่ถือโดยผู้ถือหุ้น (พันหุ้น)</w:t>
            </w:r>
          </w:p>
        </w:tc>
        <w:tc>
          <w:tcPr>
            <w:tcW w:w="65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082E5A" w14:textId="518F7F9F" w:rsidR="002721AA" w:rsidRPr="002721AA" w:rsidRDefault="009C1A2A" w:rsidP="00B671A7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294,000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E6F65A" w14:textId="77777777" w:rsidR="002721AA" w:rsidRPr="002721AA" w:rsidRDefault="002721AA" w:rsidP="00B671A7">
            <w:pPr>
              <w:tabs>
                <w:tab w:val="decimal" w:pos="1170"/>
              </w:tabs>
              <w:snapToGrid w:val="0"/>
              <w:ind w:right="-9"/>
              <w:jc w:val="right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85DBB9" w14:textId="7CAAEA2B" w:rsidR="002721AA" w:rsidRPr="002721AA" w:rsidRDefault="00B671A7" w:rsidP="00B671A7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294,000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4B19F5" w14:textId="77777777" w:rsidR="002721AA" w:rsidRPr="002721AA" w:rsidRDefault="002721AA" w:rsidP="00B671A7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2F8600" w14:textId="3E655C37" w:rsidR="002721AA" w:rsidRPr="00F75824" w:rsidRDefault="009C1A2A" w:rsidP="00B671A7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294,000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34781B" w14:textId="77777777" w:rsidR="002721AA" w:rsidRPr="002721AA" w:rsidRDefault="002721AA" w:rsidP="00B671A7">
            <w:pPr>
              <w:snapToGrid w:val="0"/>
              <w:ind w:right="-9"/>
              <w:jc w:val="right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</w:p>
        </w:tc>
        <w:tc>
          <w:tcPr>
            <w:tcW w:w="64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F086F0" w14:textId="7B7A7172" w:rsidR="002721AA" w:rsidRPr="002721AA" w:rsidRDefault="00B671A7" w:rsidP="00B671A7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294,000</w:t>
            </w:r>
          </w:p>
        </w:tc>
      </w:tr>
      <w:tr w:rsidR="002721AA" w:rsidRPr="002721AA" w14:paraId="3C3C316C" w14:textId="77777777" w:rsidTr="007F7AAE">
        <w:trPr>
          <w:trHeight w:val="251"/>
        </w:trPr>
        <w:tc>
          <w:tcPr>
            <w:tcW w:w="233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600CA8" w14:textId="0E2DFDEB" w:rsidR="002721AA" w:rsidRPr="002721AA" w:rsidRDefault="002721AA" w:rsidP="009B481E">
            <w:pPr>
              <w:tabs>
                <w:tab w:val="left" w:pos="0"/>
              </w:tabs>
              <w:ind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75824"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8"/>
                <w:szCs w:val="28"/>
                <w:cs/>
              </w:rPr>
              <w:t>กำไร</w:t>
            </w:r>
            <w:r w:rsidRPr="00F7582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ต่อหุ้นขั้นพื้นฐาน</w:t>
            </w:r>
            <w:r w:rsidRPr="002721A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(</w:t>
            </w:r>
            <w:r w:rsidRPr="00F7582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บาทต่อหุ้น)</w:t>
            </w:r>
          </w:p>
        </w:tc>
        <w:tc>
          <w:tcPr>
            <w:tcW w:w="65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8D238FC" w14:textId="2ACC499C" w:rsidR="002721AA" w:rsidRPr="002721AA" w:rsidRDefault="009C1A2A" w:rsidP="007921A2">
            <w:pPr>
              <w:snapToGrid w:val="0"/>
              <w:ind w:right="9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0.23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</w:tcPr>
          <w:p w14:paraId="73E0FEF9" w14:textId="77777777" w:rsidR="002721AA" w:rsidRPr="002721AA" w:rsidRDefault="002721AA" w:rsidP="009B481E">
            <w:pPr>
              <w:tabs>
                <w:tab w:val="decimal" w:pos="1170"/>
              </w:tabs>
              <w:snapToGrid w:val="0"/>
              <w:ind w:right="-9"/>
              <w:rPr>
                <w:rFonts w:asciiTheme="majorBidi" w:hAnsiTheme="majorBidi" w:cstheme="majorBidi"/>
                <w:b/>
                <w:bCs/>
                <w:spacing w:val="-8"/>
                <w:sz w:val="28"/>
                <w:szCs w:val="28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9A29816" w14:textId="49D41D77" w:rsidR="002721AA" w:rsidRPr="002721AA" w:rsidRDefault="007921A2" w:rsidP="007921A2">
            <w:pPr>
              <w:snapToGrid w:val="0"/>
              <w:ind w:right="7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0.</w:t>
            </w:r>
            <w:r w:rsidR="00E40A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33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B140C3" w14:textId="77777777" w:rsidR="002721AA" w:rsidRPr="002721AA" w:rsidRDefault="002721AA" w:rsidP="007921A2">
            <w:pPr>
              <w:tabs>
                <w:tab w:val="decimal" w:pos="545"/>
              </w:tabs>
              <w:ind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5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40E383A" w14:textId="429ED11F" w:rsidR="002721AA" w:rsidRPr="002721AA" w:rsidRDefault="009C1A2A" w:rsidP="007921A2">
            <w:pPr>
              <w:snapToGrid w:val="0"/>
              <w:ind w:right="7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0.22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8FFC8A" w14:textId="77777777" w:rsidR="002721AA" w:rsidRPr="002721AA" w:rsidRDefault="002721AA" w:rsidP="007921A2">
            <w:pPr>
              <w:snapToGrid w:val="0"/>
              <w:ind w:right="89"/>
              <w:jc w:val="right"/>
              <w:rPr>
                <w:rFonts w:asciiTheme="majorBidi" w:hAnsiTheme="majorBidi" w:cstheme="majorBidi"/>
                <w:b/>
                <w:bCs/>
                <w:spacing w:val="-8"/>
                <w:sz w:val="28"/>
                <w:szCs w:val="28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ED7EA15" w14:textId="74D7776A" w:rsidR="002721AA" w:rsidRPr="00F75824" w:rsidRDefault="007921A2" w:rsidP="007921A2">
            <w:pPr>
              <w:snapToGrid w:val="0"/>
              <w:ind w:right="7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0.</w:t>
            </w:r>
            <w:r w:rsidR="00E40A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32</w:t>
            </w:r>
          </w:p>
        </w:tc>
      </w:tr>
    </w:tbl>
    <w:p w14:paraId="24775DD5" w14:textId="77777777" w:rsidR="00167900" w:rsidRDefault="00167900" w:rsidP="00167900">
      <w:pPr>
        <w:pStyle w:val="ListParagraph"/>
        <w:overflowPunct w:val="0"/>
        <w:autoSpaceDE w:val="0"/>
        <w:autoSpaceDN w:val="0"/>
        <w:adjustRightInd w:val="0"/>
        <w:spacing w:before="240" w:after="0" w:line="360" w:lineRule="auto"/>
        <w:ind w:left="360"/>
        <w:contextualSpacing w:val="0"/>
        <w:textAlignment w:val="baseline"/>
        <w:rPr>
          <w:rFonts w:asciiTheme="majorBidi" w:eastAsia="Malgun Gothic" w:hAnsiTheme="majorBidi" w:cstheme="majorBidi"/>
          <w:b/>
          <w:bCs/>
          <w:sz w:val="28"/>
          <w:lang w:val="en-US"/>
        </w:rPr>
      </w:pPr>
    </w:p>
    <w:p w14:paraId="64BFC848" w14:textId="72222F24" w:rsidR="009C28E1" w:rsidRPr="00F75824" w:rsidRDefault="00BF2407" w:rsidP="00E845B2">
      <w:pPr>
        <w:pStyle w:val="ListParagraph"/>
        <w:numPr>
          <w:ilvl w:val="0"/>
          <w:numId w:val="38"/>
        </w:numPr>
        <w:overflowPunct w:val="0"/>
        <w:autoSpaceDE w:val="0"/>
        <w:autoSpaceDN w:val="0"/>
        <w:adjustRightInd w:val="0"/>
        <w:spacing w:before="240" w:after="0" w:line="360" w:lineRule="auto"/>
        <w:ind w:left="360"/>
        <w:contextualSpacing w:val="0"/>
        <w:textAlignment w:val="baseline"/>
        <w:rPr>
          <w:rFonts w:asciiTheme="majorBidi" w:eastAsia="Malgun Gothic" w:hAnsiTheme="majorBidi" w:cstheme="majorBidi"/>
          <w:b/>
          <w:bCs/>
          <w:sz w:val="28"/>
          <w:cs/>
          <w:lang w:val="en-US"/>
        </w:rPr>
      </w:pPr>
      <w:r w:rsidRPr="00F75824">
        <w:rPr>
          <w:rFonts w:asciiTheme="majorBidi" w:eastAsia="Malgun Gothic" w:hAnsiTheme="majorBidi" w:cs="Angsana New"/>
          <w:b/>
          <w:bCs/>
          <w:sz w:val="28"/>
          <w:cs/>
          <w:lang w:val="en-US"/>
        </w:rPr>
        <w:t>ข้อมูลทางการเงินจำแนกตามส่วนงานและการจำแนกรายได้</w:t>
      </w:r>
    </w:p>
    <w:p w14:paraId="60E088A8" w14:textId="3B19121D" w:rsidR="00A009ED" w:rsidRPr="00FB19D2" w:rsidRDefault="00A009ED" w:rsidP="00210C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187"/>
        <w:jc w:val="thaiDistribute"/>
        <w:rPr>
          <w:rFonts w:ascii="Angsana New" w:hAnsi="Angsana New"/>
          <w:i/>
          <w:iCs/>
          <w:sz w:val="28"/>
          <w:szCs w:val="28"/>
        </w:rPr>
      </w:pPr>
      <w:r w:rsidRPr="00F75824">
        <w:rPr>
          <w:rFonts w:ascii="Angsana New" w:hAnsi="Angsana New" w:hint="cs"/>
          <w:i/>
          <w:iCs/>
          <w:sz w:val="28"/>
          <w:szCs w:val="28"/>
          <w:cs/>
        </w:rPr>
        <w:t>ส่วนงานภูมิศาสตร์</w:t>
      </w:r>
    </w:p>
    <w:p w14:paraId="6CA02FA2" w14:textId="2A5CE011" w:rsidR="00A009ED" w:rsidRPr="00FB19D2" w:rsidRDefault="00BC14AB" w:rsidP="00417C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360" w:hanging="547"/>
        <w:jc w:val="thaiDistribute"/>
        <w:rPr>
          <w:rFonts w:ascii="Angsana New" w:hAnsi="Angsana New"/>
          <w:sz w:val="28"/>
          <w:szCs w:val="28"/>
        </w:rPr>
      </w:pPr>
      <w:r w:rsidRPr="00FB19D2">
        <w:rPr>
          <w:rFonts w:ascii="Angsana New" w:hAnsi="Angsana New" w:hint="cs"/>
          <w:sz w:val="28"/>
          <w:szCs w:val="28"/>
        </w:rPr>
        <w:tab/>
      </w:r>
      <w:r w:rsidR="00796A81" w:rsidRPr="00F75824">
        <w:rPr>
          <w:rFonts w:ascii="Angsana New" w:hAnsi="Angsana New" w:hint="cs"/>
          <w:sz w:val="28"/>
          <w:szCs w:val="28"/>
          <w:cs/>
        </w:rPr>
        <w:t>กลุ่ม</w:t>
      </w:r>
      <w:r w:rsidR="00A009ED" w:rsidRPr="00F75824">
        <w:rPr>
          <w:rFonts w:ascii="Angsana New" w:hAnsi="Angsana New" w:hint="cs"/>
          <w:sz w:val="28"/>
          <w:szCs w:val="28"/>
          <w:cs/>
        </w:rPr>
        <w:t>บริษัทดำเนินธุรกิจเฉพาะในประเทศไทยเท่านั้น ไม่มีรายได้จากต่างประเทศหรือสินทรัพย์ในต่างประเทศ</w:t>
      </w:r>
    </w:p>
    <w:p w14:paraId="1CE684E8" w14:textId="27FC53D7" w:rsidR="00237909" w:rsidRPr="00FB19D2" w:rsidRDefault="00BC14AB" w:rsidP="00417C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360" w:hanging="547"/>
        <w:jc w:val="thaiDistribute"/>
        <w:rPr>
          <w:rFonts w:ascii="Angsana New" w:hAnsi="Angsana New"/>
          <w:i/>
          <w:iCs/>
          <w:sz w:val="28"/>
          <w:szCs w:val="28"/>
        </w:rPr>
      </w:pPr>
      <w:r w:rsidRPr="00FB19D2">
        <w:rPr>
          <w:rFonts w:ascii="Angsana New" w:hAnsi="Angsana New" w:hint="cs"/>
          <w:i/>
          <w:iCs/>
          <w:sz w:val="28"/>
          <w:szCs w:val="28"/>
        </w:rPr>
        <w:tab/>
      </w:r>
      <w:r w:rsidR="00237909" w:rsidRPr="00F75824">
        <w:rPr>
          <w:rFonts w:ascii="Angsana New" w:hAnsi="Angsana New" w:hint="cs"/>
          <w:i/>
          <w:iCs/>
          <w:sz w:val="28"/>
          <w:szCs w:val="28"/>
          <w:cs/>
        </w:rPr>
        <w:t>ส่วนงานธุรกิจ</w:t>
      </w:r>
    </w:p>
    <w:p w14:paraId="6BE04EE1" w14:textId="006D5C64" w:rsidR="00B372CC" w:rsidRPr="00FB19D2" w:rsidRDefault="00BC14AB" w:rsidP="00417C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360" w:hanging="547"/>
        <w:jc w:val="thaiDistribute"/>
        <w:rPr>
          <w:rFonts w:ascii="Angsana New" w:hAnsi="Angsana New"/>
          <w:sz w:val="28"/>
          <w:szCs w:val="28"/>
        </w:rPr>
      </w:pPr>
      <w:r w:rsidRPr="00FB19D2">
        <w:rPr>
          <w:rFonts w:ascii="Angsana New" w:hAnsi="Angsana New" w:hint="cs"/>
          <w:sz w:val="28"/>
          <w:szCs w:val="28"/>
        </w:rPr>
        <w:tab/>
      </w:r>
      <w:r w:rsidR="00237909" w:rsidRPr="00F75824">
        <w:rPr>
          <w:rFonts w:ascii="Angsana New" w:hAnsi="Angsana New" w:hint="cs"/>
          <w:sz w:val="28"/>
          <w:szCs w:val="28"/>
          <w:cs/>
        </w:rPr>
        <w:t>ผู้บริหารเห็นว่า</w:t>
      </w:r>
      <w:r w:rsidR="00796A81" w:rsidRPr="00F75824">
        <w:rPr>
          <w:rFonts w:ascii="Angsana New" w:hAnsi="Angsana New" w:hint="cs"/>
          <w:sz w:val="28"/>
          <w:szCs w:val="28"/>
          <w:cs/>
        </w:rPr>
        <w:t>กลุ่ม</w:t>
      </w:r>
      <w:r w:rsidR="00237909" w:rsidRPr="00F75824">
        <w:rPr>
          <w:rFonts w:ascii="Angsana New" w:hAnsi="Angsana New" w:hint="cs"/>
          <w:sz w:val="28"/>
          <w:szCs w:val="28"/>
          <w:cs/>
        </w:rPr>
        <w:t>บริษัทดำเนินกิจการในส่วนงานธุรกิจเดียวคือ ธุรกิจก่อสร้าง</w:t>
      </w:r>
      <w:r w:rsidR="00D070C8" w:rsidRPr="00F75824">
        <w:rPr>
          <w:rFonts w:ascii="Angsana New" w:hAnsi="Angsana New" w:hint="cs"/>
          <w:sz w:val="28"/>
          <w:szCs w:val="28"/>
          <w:cs/>
        </w:rPr>
        <w:t xml:space="preserve"> </w:t>
      </w:r>
      <w:r w:rsidR="00237909" w:rsidRPr="00F75824">
        <w:rPr>
          <w:rFonts w:ascii="Angsana New" w:hAnsi="Angsana New" w:hint="cs"/>
          <w:sz w:val="28"/>
          <w:szCs w:val="28"/>
          <w:cs/>
        </w:rPr>
        <w:t>ดังนั้นฝ่ายบริหารจึงพิจารณาว่า</w:t>
      </w:r>
      <w:r w:rsidR="00796A81" w:rsidRPr="00F75824">
        <w:rPr>
          <w:rFonts w:ascii="Angsana New" w:hAnsi="Angsana New" w:hint="cs"/>
          <w:sz w:val="28"/>
          <w:szCs w:val="28"/>
          <w:cs/>
        </w:rPr>
        <w:t>กลุ่ม</w:t>
      </w:r>
      <w:r w:rsidR="00237909" w:rsidRPr="00F75824">
        <w:rPr>
          <w:rFonts w:ascii="Angsana New" w:hAnsi="Angsana New" w:hint="cs"/>
          <w:sz w:val="28"/>
          <w:szCs w:val="28"/>
          <w:cs/>
        </w:rPr>
        <w:t>บริษัทมีส่วนงานธุรกิจเพียงส่วนงานเดียว</w:t>
      </w:r>
    </w:p>
    <w:p w14:paraId="3C01E9E2" w14:textId="66F2A536" w:rsidR="002C334E" w:rsidRPr="00FB19D2" w:rsidRDefault="00BC14AB" w:rsidP="00417C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360" w:hanging="547"/>
        <w:jc w:val="thaiDistribute"/>
        <w:rPr>
          <w:rFonts w:ascii="Angsana New" w:hAnsi="Angsana New"/>
          <w:i/>
          <w:iCs/>
          <w:sz w:val="28"/>
          <w:szCs w:val="28"/>
        </w:rPr>
      </w:pPr>
      <w:r w:rsidRPr="00FB19D2">
        <w:rPr>
          <w:rFonts w:ascii="Angsana New" w:hAnsi="Angsana New" w:hint="cs"/>
          <w:i/>
          <w:iCs/>
          <w:sz w:val="28"/>
          <w:szCs w:val="28"/>
        </w:rPr>
        <w:tab/>
      </w:r>
      <w:r w:rsidR="00717396" w:rsidRPr="00F75824">
        <w:rPr>
          <w:rFonts w:ascii="Angsana New" w:hAnsi="Angsana New" w:hint="cs"/>
          <w:i/>
          <w:iCs/>
          <w:sz w:val="28"/>
          <w:szCs w:val="28"/>
          <w:cs/>
        </w:rPr>
        <w:t>จังหวะเวลาการรับรู้รายได้</w:t>
      </w:r>
    </w:p>
    <w:p w14:paraId="7E326EEB" w14:textId="17FDD24D" w:rsidR="0014251B" w:rsidRDefault="00BC14AB" w:rsidP="008455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360" w:hanging="547"/>
        <w:rPr>
          <w:rFonts w:ascii="Angsana New" w:hAnsi="Angsana New"/>
          <w:sz w:val="28"/>
          <w:szCs w:val="28"/>
        </w:rPr>
      </w:pPr>
      <w:r w:rsidRPr="00FB19D2">
        <w:rPr>
          <w:rFonts w:ascii="Angsana New" w:hAnsi="Angsana New" w:hint="cs"/>
          <w:sz w:val="28"/>
          <w:szCs w:val="28"/>
        </w:rPr>
        <w:tab/>
      </w:r>
      <w:r w:rsidR="002C334E" w:rsidRPr="00FB19D2">
        <w:rPr>
          <w:rFonts w:ascii="Angsana New" w:hAnsi="Angsana New" w:hint="cs"/>
          <w:sz w:val="28"/>
          <w:szCs w:val="28"/>
          <w:cs/>
        </w:rPr>
        <w:t>รายได้ทั้งหมดของกลุ่มบริษัทมีการรับรู้รายได้ตลอดช่วงเวลา</w:t>
      </w:r>
      <w:r w:rsidR="004436F5" w:rsidRPr="00FB19D2">
        <w:rPr>
          <w:rFonts w:ascii="Angsana New" w:hAnsi="Angsana New" w:hint="cs"/>
          <w:sz w:val="28"/>
          <w:szCs w:val="28"/>
          <w:cs/>
        </w:rPr>
        <w:t>หนึ่ง</w:t>
      </w:r>
      <w:r w:rsidR="002C334E" w:rsidRPr="00FB19D2">
        <w:rPr>
          <w:rFonts w:ascii="Angsana New" w:hAnsi="Angsana New" w:hint="cs"/>
          <w:sz w:val="28"/>
          <w:szCs w:val="28"/>
          <w:cs/>
        </w:rPr>
        <w:t>ตามภาระที่ต้องปฏิบัติ</w:t>
      </w:r>
      <w:r w:rsidR="00D05CF7" w:rsidRPr="00FB19D2">
        <w:rPr>
          <w:rFonts w:ascii="Angsana New" w:hAnsi="Angsana New" w:hint="cs"/>
          <w:sz w:val="28"/>
          <w:szCs w:val="28"/>
        </w:rPr>
        <w:t xml:space="preserve"> (over</w:t>
      </w:r>
      <w:r w:rsidR="004436F5" w:rsidRPr="00FB19D2">
        <w:rPr>
          <w:rFonts w:ascii="Angsana New" w:hAnsi="Angsana New" w:hint="cs"/>
          <w:sz w:val="28"/>
          <w:szCs w:val="28"/>
        </w:rPr>
        <w:t xml:space="preserve"> </w:t>
      </w:r>
      <w:r w:rsidR="00D05CF7" w:rsidRPr="00FB19D2">
        <w:rPr>
          <w:rFonts w:ascii="Angsana New" w:hAnsi="Angsana New" w:hint="cs"/>
          <w:sz w:val="28"/>
          <w:szCs w:val="28"/>
        </w:rPr>
        <w:t>time</w:t>
      </w:r>
      <w:r w:rsidR="00287A37" w:rsidRPr="00FB19D2">
        <w:rPr>
          <w:rFonts w:ascii="Angsana New" w:hAnsi="Angsana New" w:hint="cs"/>
          <w:sz w:val="28"/>
          <w:szCs w:val="28"/>
        </w:rPr>
        <w:t>)</w:t>
      </w:r>
      <w:bookmarkStart w:id="2" w:name="_Hlk78289610"/>
    </w:p>
    <w:tbl>
      <w:tblPr>
        <w:tblW w:w="8688" w:type="dxa"/>
        <w:tblInd w:w="36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050"/>
        <w:gridCol w:w="180"/>
        <w:gridCol w:w="2160"/>
        <w:gridCol w:w="180"/>
        <w:gridCol w:w="2118"/>
      </w:tblGrid>
      <w:tr w:rsidR="00BD0253" w:rsidRPr="00F75824" w14:paraId="54EE8B9B" w14:textId="77777777">
        <w:trPr>
          <w:trHeight w:val="423"/>
          <w:tblHeader/>
        </w:trPr>
        <w:tc>
          <w:tcPr>
            <w:tcW w:w="4050" w:type="dxa"/>
          </w:tcPr>
          <w:p w14:paraId="096185DF" w14:textId="77777777" w:rsidR="00BD0253" w:rsidRPr="00FB19D2" w:rsidRDefault="00BD0253">
            <w:pPr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7D598285" w14:textId="77777777" w:rsidR="00BD0253" w:rsidRPr="00FB19D2" w:rsidRDefault="00BD0253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458" w:type="dxa"/>
            <w:gridSpan w:val="3"/>
          </w:tcPr>
          <w:p w14:paraId="6DF11639" w14:textId="77777777" w:rsidR="00BD0253" w:rsidRPr="00F75824" w:rsidRDefault="00BD0253">
            <w:pPr>
              <w:tabs>
                <w:tab w:val="clear" w:pos="4451"/>
                <w:tab w:val="left" w:pos="4318"/>
              </w:tabs>
              <w:ind w:left="-108" w:right="4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B19D2">
              <w:rPr>
                <w:rFonts w:ascii="Angsana New" w:hAnsi="Angsana New" w:hint="cs"/>
                <w:caps/>
                <w:sz w:val="28"/>
                <w:szCs w:val="28"/>
              </w:rPr>
              <w:t>(</w:t>
            </w:r>
            <w:r w:rsidRPr="00F75824">
              <w:rPr>
                <w:rFonts w:ascii="Angsana New" w:hAnsi="Angsana New" w:hint="cs"/>
                <w:caps/>
                <w:sz w:val="28"/>
                <w:szCs w:val="28"/>
                <w:cs/>
              </w:rPr>
              <w:t>หน่วย</w:t>
            </w:r>
            <w:r w:rsidRPr="00FB19D2">
              <w:rPr>
                <w:rFonts w:ascii="Angsana New" w:hAnsi="Angsana New" w:hint="cs"/>
                <w:caps/>
                <w:sz w:val="28"/>
                <w:szCs w:val="28"/>
              </w:rPr>
              <w:t xml:space="preserve">: </w:t>
            </w:r>
            <w:r w:rsidRPr="00F75824">
              <w:rPr>
                <w:rFonts w:ascii="Angsana New" w:hAnsi="Angsana New" w:hint="cs"/>
                <w:caps/>
                <w:sz w:val="28"/>
                <w:szCs w:val="28"/>
                <w:cs/>
              </w:rPr>
              <w:t>พันบาท</w:t>
            </w:r>
            <w:r w:rsidRPr="00FB19D2">
              <w:rPr>
                <w:rFonts w:ascii="Angsana New" w:hAnsi="Angsana New" w:hint="cs"/>
                <w:caps/>
                <w:sz w:val="28"/>
                <w:szCs w:val="28"/>
              </w:rPr>
              <w:t>)</w:t>
            </w:r>
          </w:p>
        </w:tc>
      </w:tr>
      <w:tr w:rsidR="00BD0253" w:rsidRPr="00F75824" w14:paraId="4BB26D68" w14:textId="77777777">
        <w:trPr>
          <w:trHeight w:val="423"/>
          <w:tblHeader/>
        </w:trPr>
        <w:tc>
          <w:tcPr>
            <w:tcW w:w="4050" w:type="dxa"/>
          </w:tcPr>
          <w:p w14:paraId="5E6E9FBC" w14:textId="77777777" w:rsidR="00BD0253" w:rsidRPr="00FB19D2" w:rsidRDefault="00BD0253">
            <w:pPr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54F2D4C0" w14:textId="77777777" w:rsidR="00BD0253" w:rsidRPr="00FB19D2" w:rsidRDefault="00BD0253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458" w:type="dxa"/>
            <w:gridSpan w:val="3"/>
            <w:tcBorders>
              <w:bottom w:val="single" w:sz="4" w:space="0" w:color="auto"/>
            </w:tcBorders>
          </w:tcPr>
          <w:p w14:paraId="02D8A158" w14:textId="6ADE02BB" w:rsidR="00BD0253" w:rsidRPr="00F75824" w:rsidRDefault="00E94010">
            <w:pPr>
              <w:tabs>
                <w:tab w:val="clear" w:pos="4451"/>
                <w:tab w:val="left" w:pos="4318"/>
              </w:tabs>
              <w:ind w:left="-108" w:right="48"/>
              <w:jc w:val="center"/>
              <w:rPr>
                <w:rFonts w:ascii="Angsana New" w:hAnsi="Angsana New"/>
                <w:cap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ข้อมูลทางการเงินรวม</w:t>
            </w:r>
            <w:r w:rsidR="00BD0253" w:rsidRPr="00F75824">
              <w:rPr>
                <w:rFonts w:ascii="Angsana New" w:hAnsi="Angsana New"/>
                <w:caps/>
                <w:sz w:val="28"/>
                <w:szCs w:val="28"/>
                <w:cs/>
              </w:rPr>
              <w:t xml:space="preserve"> / </w:t>
            </w:r>
            <w:r w:rsidR="009C4D8A" w:rsidRPr="009C4D8A">
              <w:rPr>
                <w:rFonts w:ascii="Angsana New" w:hAnsi="Angsana New"/>
                <w:cap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BD0253" w:rsidRPr="00F75824" w14:paraId="62257109" w14:textId="77777777">
        <w:trPr>
          <w:trHeight w:val="423"/>
          <w:tblHeader/>
        </w:trPr>
        <w:tc>
          <w:tcPr>
            <w:tcW w:w="4050" w:type="dxa"/>
          </w:tcPr>
          <w:p w14:paraId="171C10B8" w14:textId="77777777" w:rsidR="00BD0253" w:rsidRPr="00FB19D2" w:rsidRDefault="00BD0253">
            <w:pPr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2ABA1679" w14:textId="77777777" w:rsidR="00BD0253" w:rsidRPr="00FB19D2" w:rsidRDefault="00BD0253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458" w:type="dxa"/>
            <w:gridSpan w:val="3"/>
            <w:tcBorders>
              <w:bottom w:val="single" w:sz="4" w:space="0" w:color="auto"/>
            </w:tcBorders>
            <w:vAlign w:val="center"/>
          </w:tcPr>
          <w:p w14:paraId="3FFCD934" w14:textId="77777777" w:rsidR="00BD0253" w:rsidRPr="00F75824" w:rsidRDefault="00BD0253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75824">
              <w:rPr>
                <w:rFonts w:ascii="Angsana New" w:hAnsi="Angsana New"/>
                <w:sz w:val="28"/>
                <w:szCs w:val="28"/>
                <w:cs/>
              </w:rPr>
              <w:t>สำหรับรอบระยะเวลา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สาม</w:t>
            </w:r>
            <w:r w:rsidRPr="00F75824">
              <w:rPr>
                <w:rFonts w:ascii="Angsana New" w:hAnsi="Angsana New"/>
                <w:sz w:val="28"/>
                <w:szCs w:val="28"/>
                <w:cs/>
              </w:rPr>
              <w:t xml:space="preserve">เดือนสิ้นสุดวันที่ </w:t>
            </w:r>
            <w:r w:rsidRPr="00504FA9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0</w:t>
            </w:r>
            <w:r w:rsidRPr="00504FA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F75824">
              <w:rPr>
                <w:rFonts w:ascii="Angsana New" w:hAnsi="Angsana New"/>
                <w:sz w:val="28"/>
                <w:szCs w:val="28"/>
                <w:cs/>
              </w:rPr>
              <w:t>ม</w:t>
            </w:r>
            <w:r w:rsidRPr="00F75824">
              <w:rPr>
                <w:rFonts w:ascii="Angsana New" w:hAnsi="Angsana New" w:hint="cs"/>
                <w:sz w:val="28"/>
                <w:szCs w:val="28"/>
                <w:cs/>
              </w:rPr>
              <w:t>ิถุนายน</w:t>
            </w:r>
          </w:p>
        </w:tc>
      </w:tr>
      <w:tr w:rsidR="00BD0253" w:rsidRPr="00F75824" w14:paraId="3123C9BE" w14:textId="77777777">
        <w:trPr>
          <w:trHeight w:val="372"/>
          <w:tblHeader/>
        </w:trPr>
        <w:tc>
          <w:tcPr>
            <w:tcW w:w="4050" w:type="dxa"/>
          </w:tcPr>
          <w:p w14:paraId="516E5B9B" w14:textId="77777777" w:rsidR="00BD0253" w:rsidRPr="00F75824" w:rsidRDefault="00BD0253">
            <w:pPr>
              <w:ind w:left="-18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11BD3462" w14:textId="77777777" w:rsidR="00BD0253" w:rsidRPr="00FB19D2" w:rsidRDefault="00BD0253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</w:tcPr>
          <w:p w14:paraId="228F5CBC" w14:textId="77777777" w:rsidR="00BD0253" w:rsidRPr="00FB19D2" w:rsidRDefault="00BD0253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19D2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80" w:type="dxa"/>
          </w:tcPr>
          <w:p w14:paraId="70E5568F" w14:textId="77777777" w:rsidR="00BD0253" w:rsidRPr="00FB19D2" w:rsidRDefault="00BD0253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18" w:type="dxa"/>
            <w:tcBorders>
              <w:top w:val="single" w:sz="4" w:space="0" w:color="auto"/>
              <w:bottom w:val="single" w:sz="4" w:space="0" w:color="auto"/>
            </w:tcBorders>
          </w:tcPr>
          <w:p w14:paraId="2936A9FB" w14:textId="77777777" w:rsidR="00BD0253" w:rsidRPr="00F75824" w:rsidRDefault="00BD0253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B19D2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</w:tr>
      <w:tr w:rsidR="00BD0253" w:rsidRPr="00F75824" w14:paraId="626F3F4B" w14:textId="77777777">
        <w:trPr>
          <w:trHeight w:val="386"/>
          <w:tblHeader/>
        </w:trPr>
        <w:tc>
          <w:tcPr>
            <w:tcW w:w="4050" w:type="dxa"/>
          </w:tcPr>
          <w:p w14:paraId="44FF4368" w14:textId="77777777" w:rsidR="00BD0253" w:rsidRPr="008455B7" w:rsidRDefault="00BD0253">
            <w:pPr>
              <w:ind w:left="-18" w:firstLine="18"/>
              <w:jc w:val="thaiDistribute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F75824">
              <w:rPr>
                <w:rFonts w:ascii="Angsana New" w:hAnsi="Angsana New" w:hint="cs"/>
                <w:sz w:val="28"/>
                <w:szCs w:val="28"/>
                <w:cs/>
              </w:rPr>
              <w:t>ลูกค้ารายใหญ่</w:t>
            </w:r>
            <w:r w:rsidRPr="008455B7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F75824">
              <w:rPr>
                <w:rFonts w:ascii="Angsana New" w:hAnsi="Angsana New" w:hint="cs"/>
                <w:sz w:val="28"/>
                <w:szCs w:val="28"/>
                <w:cs/>
              </w:rPr>
              <w:t>ราย</w:t>
            </w:r>
            <w:r w:rsidRPr="008455B7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0FC9CE44" w14:textId="77777777" w:rsidR="00BD0253" w:rsidRPr="00FB19D2" w:rsidRDefault="00BD0253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</w:tcPr>
          <w:p w14:paraId="4BFAC63E" w14:textId="6423A7A4" w:rsidR="00BD0253" w:rsidRPr="00F67F89" w:rsidRDefault="00B777DA">
            <w:pPr>
              <w:ind w:left="-108" w:right="8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80" w:type="dxa"/>
          </w:tcPr>
          <w:p w14:paraId="6E94138F" w14:textId="77777777" w:rsidR="00BD0253" w:rsidRPr="00F67F89" w:rsidRDefault="00BD0253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18" w:type="dxa"/>
            <w:tcBorders>
              <w:top w:val="single" w:sz="4" w:space="0" w:color="auto"/>
            </w:tcBorders>
          </w:tcPr>
          <w:p w14:paraId="41BF4963" w14:textId="77777777" w:rsidR="00BD0253" w:rsidRPr="00F75824" w:rsidRDefault="00BD0253">
            <w:pPr>
              <w:ind w:left="-108" w:right="8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BD0253" w:rsidRPr="0022616D" w14:paraId="09F5A5FE" w14:textId="77777777">
        <w:trPr>
          <w:trHeight w:val="372"/>
          <w:tblHeader/>
        </w:trPr>
        <w:tc>
          <w:tcPr>
            <w:tcW w:w="4050" w:type="dxa"/>
          </w:tcPr>
          <w:p w14:paraId="60DC0267" w14:textId="77777777" w:rsidR="00BD0253" w:rsidRPr="00F75824" w:rsidRDefault="00BD0253">
            <w:pPr>
              <w:ind w:left="-18" w:firstLine="18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F75824">
              <w:rPr>
                <w:rFonts w:ascii="Angsana New" w:hAnsi="Angsana New" w:hint="cs"/>
                <w:sz w:val="28"/>
                <w:szCs w:val="28"/>
                <w:cs/>
              </w:rPr>
              <w:t>รายได้จากส่วนงานของกลุ่มบริษัท</w:t>
            </w:r>
          </w:p>
        </w:tc>
        <w:tc>
          <w:tcPr>
            <w:tcW w:w="180" w:type="dxa"/>
          </w:tcPr>
          <w:p w14:paraId="7355014E" w14:textId="77777777" w:rsidR="00BD0253" w:rsidRPr="00FB19D2" w:rsidRDefault="00BD0253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</w:tcPr>
          <w:p w14:paraId="1F201003" w14:textId="59B45255" w:rsidR="00BD0253" w:rsidRPr="00FB19D2" w:rsidRDefault="00B510FB">
            <w:pPr>
              <w:ind w:left="-108" w:right="8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874</w:t>
            </w:r>
            <w:r w:rsidR="001266E7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423</w:t>
            </w:r>
          </w:p>
        </w:tc>
        <w:tc>
          <w:tcPr>
            <w:tcW w:w="180" w:type="dxa"/>
          </w:tcPr>
          <w:p w14:paraId="2C13148A" w14:textId="77777777" w:rsidR="00BD0253" w:rsidRPr="00FB19D2" w:rsidRDefault="00BD0253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18" w:type="dxa"/>
          </w:tcPr>
          <w:p w14:paraId="7307B69D" w14:textId="77777777" w:rsidR="00BD0253" w:rsidRPr="0022616D" w:rsidRDefault="00BD0253">
            <w:pPr>
              <w:ind w:left="-108" w:right="89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B10DB1">
              <w:rPr>
                <w:rFonts w:ascii="Angsana New" w:hAnsi="Angsana New"/>
                <w:sz w:val="28"/>
                <w:szCs w:val="28"/>
              </w:rPr>
              <w:t>888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B10DB1">
              <w:rPr>
                <w:rFonts w:ascii="Angsana New" w:hAnsi="Angsana New"/>
                <w:sz w:val="28"/>
                <w:szCs w:val="28"/>
              </w:rPr>
              <w:t>665</w:t>
            </w:r>
          </w:p>
        </w:tc>
      </w:tr>
      <w:tr w:rsidR="00BD0253" w:rsidRPr="0022616D" w14:paraId="46F87FA7" w14:textId="77777777">
        <w:trPr>
          <w:trHeight w:val="372"/>
          <w:tblHeader/>
        </w:trPr>
        <w:tc>
          <w:tcPr>
            <w:tcW w:w="4050" w:type="dxa"/>
          </w:tcPr>
          <w:p w14:paraId="2FEDA59D" w14:textId="77777777" w:rsidR="00BD0253" w:rsidRPr="00F75824" w:rsidRDefault="00BD0253">
            <w:pPr>
              <w:ind w:left="-18" w:firstLine="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75824">
              <w:rPr>
                <w:rFonts w:ascii="Angsana New" w:hAnsi="Angsana New" w:hint="cs"/>
                <w:sz w:val="28"/>
                <w:szCs w:val="28"/>
                <w:cs/>
              </w:rPr>
              <w:t>ร้อยละของรายได้รวม</w:t>
            </w:r>
          </w:p>
        </w:tc>
        <w:tc>
          <w:tcPr>
            <w:tcW w:w="180" w:type="dxa"/>
          </w:tcPr>
          <w:p w14:paraId="4AF7558C" w14:textId="77777777" w:rsidR="00BD0253" w:rsidRPr="00FB19D2" w:rsidRDefault="00BD0253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</w:tcPr>
          <w:p w14:paraId="0D99A9B7" w14:textId="7FA4E42E" w:rsidR="00BD0253" w:rsidRPr="00FB19D2" w:rsidRDefault="00BD0253">
            <w:pPr>
              <w:ind w:left="-108" w:right="8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92</w:t>
            </w:r>
          </w:p>
        </w:tc>
        <w:tc>
          <w:tcPr>
            <w:tcW w:w="180" w:type="dxa"/>
          </w:tcPr>
          <w:p w14:paraId="5B107A64" w14:textId="77777777" w:rsidR="00BD0253" w:rsidRPr="00FB19D2" w:rsidRDefault="00BD0253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18" w:type="dxa"/>
          </w:tcPr>
          <w:p w14:paraId="22342EEA" w14:textId="13FA6745" w:rsidR="00BD0253" w:rsidRPr="0022616D" w:rsidRDefault="00103E1E">
            <w:pPr>
              <w:ind w:left="-108" w:right="89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103E1E">
              <w:rPr>
                <w:rFonts w:ascii="Angsana New" w:hAnsi="Angsana New"/>
                <w:sz w:val="28"/>
                <w:szCs w:val="28"/>
              </w:rPr>
              <w:t>89</w:t>
            </w:r>
          </w:p>
        </w:tc>
      </w:tr>
      <w:tr w:rsidR="00BD0253" w14:paraId="1C9F9484" w14:textId="77777777">
        <w:trPr>
          <w:trHeight w:val="372"/>
          <w:tblHeader/>
        </w:trPr>
        <w:tc>
          <w:tcPr>
            <w:tcW w:w="4050" w:type="dxa"/>
          </w:tcPr>
          <w:p w14:paraId="46460FCC" w14:textId="77777777" w:rsidR="00BD0253" w:rsidRPr="00F75824" w:rsidRDefault="00BD0253">
            <w:pPr>
              <w:ind w:left="-18" w:firstLine="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08D8CEB1" w14:textId="77777777" w:rsidR="00BD0253" w:rsidRPr="00FB19D2" w:rsidRDefault="00BD0253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</w:tcPr>
          <w:p w14:paraId="007E1E04" w14:textId="77777777" w:rsidR="00BD0253" w:rsidRPr="00FB19D2" w:rsidRDefault="00BD0253">
            <w:pPr>
              <w:ind w:left="-108" w:right="8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01523E66" w14:textId="77777777" w:rsidR="00BD0253" w:rsidRPr="00FB19D2" w:rsidRDefault="00BD0253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18" w:type="dxa"/>
          </w:tcPr>
          <w:p w14:paraId="4B307259" w14:textId="77777777" w:rsidR="00BD0253" w:rsidRDefault="00BD0253">
            <w:pPr>
              <w:ind w:left="-108" w:right="8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04FA9" w:rsidRPr="00BE672D" w14:paraId="2845F613" w14:textId="77777777" w:rsidTr="00B35838">
        <w:trPr>
          <w:trHeight w:val="423"/>
          <w:tblHeader/>
        </w:trPr>
        <w:tc>
          <w:tcPr>
            <w:tcW w:w="4050" w:type="dxa"/>
          </w:tcPr>
          <w:p w14:paraId="2AB06535" w14:textId="77777777" w:rsidR="00504FA9" w:rsidRPr="00FB19D2" w:rsidRDefault="00504FA9">
            <w:pPr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4C2773A0" w14:textId="77777777" w:rsidR="00504FA9" w:rsidRPr="00FB19D2" w:rsidRDefault="00504FA9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458" w:type="dxa"/>
            <w:gridSpan w:val="3"/>
          </w:tcPr>
          <w:p w14:paraId="208BA502" w14:textId="2644323F" w:rsidR="00504FA9" w:rsidRPr="00F75824" w:rsidRDefault="00504FA9" w:rsidP="00504FA9">
            <w:pPr>
              <w:tabs>
                <w:tab w:val="clear" w:pos="4451"/>
                <w:tab w:val="left" w:pos="4318"/>
              </w:tabs>
              <w:ind w:left="-108" w:right="4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B19D2">
              <w:rPr>
                <w:rFonts w:ascii="Angsana New" w:hAnsi="Angsana New" w:hint="cs"/>
                <w:caps/>
                <w:sz w:val="28"/>
                <w:szCs w:val="28"/>
              </w:rPr>
              <w:t>(</w:t>
            </w:r>
            <w:r w:rsidRPr="00F75824">
              <w:rPr>
                <w:rFonts w:ascii="Angsana New" w:hAnsi="Angsana New" w:hint="cs"/>
                <w:caps/>
                <w:sz w:val="28"/>
                <w:szCs w:val="28"/>
                <w:cs/>
              </w:rPr>
              <w:t>หน่วย</w:t>
            </w:r>
            <w:r w:rsidRPr="00FB19D2">
              <w:rPr>
                <w:rFonts w:ascii="Angsana New" w:hAnsi="Angsana New" w:hint="cs"/>
                <w:caps/>
                <w:sz w:val="28"/>
                <w:szCs w:val="28"/>
              </w:rPr>
              <w:t xml:space="preserve">: </w:t>
            </w:r>
            <w:r w:rsidRPr="00F75824">
              <w:rPr>
                <w:rFonts w:ascii="Angsana New" w:hAnsi="Angsana New" w:hint="cs"/>
                <w:caps/>
                <w:sz w:val="28"/>
                <w:szCs w:val="28"/>
                <w:cs/>
              </w:rPr>
              <w:t>พันบาท</w:t>
            </w:r>
            <w:r w:rsidRPr="00FB19D2">
              <w:rPr>
                <w:rFonts w:ascii="Angsana New" w:hAnsi="Angsana New" w:hint="cs"/>
                <w:caps/>
                <w:sz w:val="28"/>
                <w:szCs w:val="28"/>
              </w:rPr>
              <w:t>)</w:t>
            </w:r>
          </w:p>
        </w:tc>
      </w:tr>
      <w:tr w:rsidR="00404CC6" w:rsidRPr="00BE672D" w14:paraId="3AC57870" w14:textId="77777777" w:rsidTr="00504FA9">
        <w:trPr>
          <w:trHeight w:val="423"/>
          <w:tblHeader/>
        </w:trPr>
        <w:tc>
          <w:tcPr>
            <w:tcW w:w="4050" w:type="dxa"/>
          </w:tcPr>
          <w:p w14:paraId="3E47F4E8" w14:textId="77777777" w:rsidR="00404CC6" w:rsidRPr="00FB19D2" w:rsidRDefault="00404CC6">
            <w:pPr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698B4B8F" w14:textId="77777777" w:rsidR="00404CC6" w:rsidRPr="00FB19D2" w:rsidRDefault="00404CC6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458" w:type="dxa"/>
            <w:gridSpan w:val="3"/>
            <w:tcBorders>
              <w:bottom w:val="single" w:sz="4" w:space="0" w:color="auto"/>
            </w:tcBorders>
          </w:tcPr>
          <w:p w14:paraId="1FDEA0A4" w14:textId="412DF1C1" w:rsidR="00404CC6" w:rsidRPr="00F75824" w:rsidRDefault="00E94010" w:rsidP="00F34FC6">
            <w:pPr>
              <w:tabs>
                <w:tab w:val="clear" w:pos="4451"/>
                <w:tab w:val="left" w:pos="4318"/>
              </w:tabs>
              <w:ind w:left="-108" w:right="48"/>
              <w:jc w:val="center"/>
              <w:rPr>
                <w:rFonts w:ascii="Angsana New" w:hAnsi="Angsana New"/>
                <w:cap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ข้อมูลทางการเงินรวม</w:t>
            </w:r>
            <w:r w:rsidR="00F356A1" w:rsidRPr="00F75824">
              <w:rPr>
                <w:rFonts w:ascii="Angsana New" w:hAnsi="Angsana New"/>
                <w:caps/>
                <w:sz w:val="28"/>
                <w:szCs w:val="28"/>
                <w:cs/>
              </w:rPr>
              <w:t xml:space="preserve"> / </w:t>
            </w:r>
            <w:r w:rsidR="009C4D8A" w:rsidRPr="009C4D8A">
              <w:rPr>
                <w:rFonts w:ascii="Angsana New" w:hAnsi="Angsana New"/>
                <w:cap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504FA9" w:rsidRPr="00BE672D" w14:paraId="51D0F151" w14:textId="77777777" w:rsidTr="00B843C2">
        <w:trPr>
          <w:trHeight w:val="423"/>
          <w:tblHeader/>
        </w:trPr>
        <w:tc>
          <w:tcPr>
            <w:tcW w:w="4050" w:type="dxa"/>
          </w:tcPr>
          <w:p w14:paraId="1B38973E" w14:textId="77777777" w:rsidR="00504FA9" w:rsidRPr="00FB19D2" w:rsidRDefault="00504FA9">
            <w:pPr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0623411D" w14:textId="77777777" w:rsidR="00504FA9" w:rsidRPr="00FB19D2" w:rsidRDefault="00504FA9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458" w:type="dxa"/>
            <w:gridSpan w:val="3"/>
            <w:tcBorders>
              <w:bottom w:val="single" w:sz="4" w:space="0" w:color="auto"/>
            </w:tcBorders>
            <w:vAlign w:val="center"/>
          </w:tcPr>
          <w:p w14:paraId="1185B72D" w14:textId="4543FBE7" w:rsidR="00504FA9" w:rsidRPr="00F75824" w:rsidRDefault="00504FA9" w:rsidP="00504FA9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75824">
              <w:rPr>
                <w:rFonts w:ascii="Angsana New" w:hAnsi="Angsana New"/>
                <w:sz w:val="28"/>
                <w:szCs w:val="28"/>
                <w:cs/>
              </w:rPr>
              <w:t>สำหรับรอบระยะเวลา</w:t>
            </w:r>
            <w:r w:rsidR="002C5416" w:rsidRPr="00F75824">
              <w:rPr>
                <w:rFonts w:ascii="Angsana New" w:hAnsi="Angsana New" w:hint="cs"/>
                <w:sz w:val="28"/>
                <w:szCs w:val="28"/>
                <w:cs/>
              </w:rPr>
              <w:t>หก</w:t>
            </w:r>
            <w:r w:rsidRPr="00F75824">
              <w:rPr>
                <w:rFonts w:ascii="Angsana New" w:hAnsi="Angsana New"/>
                <w:sz w:val="28"/>
                <w:szCs w:val="28"/>
                <w:cs/>
              </w:rPr>
              <w:t xml:space="preserve">เดือนสิ้นสุดวันที่ </w:t>
            </w:r>
            <w:r w:rsidRPr="00504FA9">
              <w:rPr>
                <w:rFonts w:ascii="Angsana New" w:hAnsi="Angsana New"/>
                <w:sz w:val="28"/>
                <w:szCs w:val="28"/>
              </w:rPr>
              <w:t>3</w:t>
            </w:r>
            <w:r w:rsidR="002C5416">
              <w:rPr>
                <w:rFonts w:ascii="Angsana New" w:hAnsi="Angsana New"/>
                <w:sz w:val="28"/>
                <w:szCs w:val="28"/>
              </w:rPr>
              <w:t>0</w:t>
            </w:r>
            <w:r w:rsidRPr="00504FA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F75824">
              <w:rPr>
                <w:rFonts w:ascii="Angsana New" w:hAnsi="Angsana New"/>
                <w:sz w:val="28"/>
                <w:szCs w:val="28"/>
                <w:cs/>
              </w:rPr>
              <w:t>ม</w:t>
            </w:r>
            <w:r w:rsidR="002C5416" w:rsidRPr="00F75824">
              <w:rPr>
                <w:rFonts w:ascii="Angsana New" w:hAnsi="Angsana New" w:hint="cs"/>
                <w:sz w:val="28"/>
                <w:szCs w:val="28"/>
                <w:cs/>
              </w:rPr>
              <w:t>ิถุนายน</w:t>
            </w:r>
          </w:p>
        </w:tc>
      </w:tr>
      <w:tr w:rsidR="00504FA9" w:rsidRPr="000C60A2" w14:paraId="5B942C3A" w14:textId="77777777" w:rsidTr="00504FA9">
        <w:trPr>
          <w:trHeight w:val="372"/>
          <w:tblHeader/>
        </w:trPr>
        <w:tc>
          <w:tcPr>
            <w:tcW w:w="4050" w:type="dxa"/>
          </w:tcPr>
          <w:p w14:paraId="57C6A490" w14:textId="77777777" w:rsidR="00504FA9" w:rsidRPr="00F75824" w:rsidRDefault="00504FA9">
            <w:pPr>
              <w:ind w:left="-18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0C13D6BC" w14:textId="77777777" w:rsidR="00504FA9" w:rsidRPr="00FB19D2" w:rsidRDefault="00504FA9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</w:tcPr>
          <w:p w14:paraId="7021A21E" w14:textId="77777777" w:rsidR="00504FA9" w:rsidRPr="00FB19D2" w:rsidRDefault="00504FA9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19D2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80" w:type="dxa"/>
          </w:tcPr>
          <w:p w14:paraId="55553F1A" w14:textId="77777777" w:rsidR="00504FA9" w:rsidRPr="00FB19D2" w:rsidRDefault="00504FA9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18" w:type="dxa"/>
            <w:tcBorders>
              <w:top w:val="single" w:sz="4" w:space="0" w:color="auto"/>
              <w:bottom w:val="single" w:sz="4" w:space="0" w:color="auto"/>
            </w:tcBorders>
          </w:tcPr>
          <w:p w14:paraId="426298FE" w14:textId="77777777" w:rsidR="00504FA9" w:rsidRPr="00F75824" w:rsidRDefault="00504FA9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B19D2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</w:tr>
      <w:tr w:rsidR="00504FA9" w:rsidRPr="000C60A2" w14:paraId="449C0904" w14:textId="77777777" w:rsidTr="00504FA9">
        <w:trPr>
          <w:trHeight w:val="386"/>
          <w:tblHeader/>
        </w:trPr>
        <w:tc>
          <w:tcPr>
            <w:tcW w:w="4050" w:type="dxa"/>
          </w:tcPr>
          <w:p w14:paraId="5E7192BF" w14:textId="59C46117" w:rsidR="00504FA9" w:rsidRPr="008455B7" w:rsidRDefault="00504FA9" w:rsidP="00AC0F1B">
            <w:pPr>
              <w:ind w:left="-18" w:firstLine="18"/>
              <w:jc w:val="thaiDistribute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F75824">
              <w:rPr>
                <w:rFonts w:ascii="Angsana New" w:hAnsi="Angsana New" w:hint="cs"/>
                <w:sz w:val="28"/>
                <w:szCs w:val="28"/>
                <w:cs/>
              </w:rPr>
              <w:t>ลูกค้ารายใหญ่</w:t>
            </w:r>
            <w:r w:rsidRPr="008455B7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F75824">
              <w:rPr>
                <w:rFonts w:ascii="Angsana New" w:hAnsi="Angsana New" w:hint="cs"/>
                <w:sz w:val="28"/>
                <w:szCs w:val="28"/>
                <w:cs/>
              </w:rPr>
              <w:t>ราย</w:t>
            </w:r>
            <w:r w:rsidRPr="008455B7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29301E39" w14:textId="77777777" w:rsidR="00504FA9" w:rsidRPr="00FB19D2" w:rsidRDefault="00504FA9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</w:tcPr>
          <w:p w14:paraId="360441EE" w14:textId="749F0E80" w:rsidR="00504FA9" w:rsidRPr="00F67F89" w:rsidRDefault="007D56D7" w:rsidP="008A4C98">
            <w:pPr>
              <w:ind w:left="-108" w:right="8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80" w:type="dxa"/>
          </w:tcPr>
          <w:p w14:paraId="5C621D67" w14:textId="77777777" w:rsidR="00504FA9" w:rsidRPr="00F67F89" w:rsidRDefault="00504FA9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18" w:type="dxa"/>
            <w:tcBorders>
              <w:top w:val="single" w:sz="4" w:space="0" w:color="auto"/>
            </w:tcBorders>
          </w:tcPr>
          <w:p w14:paraId="3B0EDF5F" w14:textId="53DE2373" w:rsidR="00504FA9" w:rsidRPr="00F75824" w:rsidRDefault="00B72528" w:rsidP="008A4C98">
            <w:pPr>
              <w:ind w:left="-108" w:right="8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504FA9" w:rsidRPr="00FB19D2" w14:paraId="7F36DD59" w14:textId="77777777" w:rsidTr="00504FA9">
        <w:trPr>
          <w:trHeight w:val="372"/>
          <w:tblHeader/>
        </w:trPr>
        <w:tc>
          <w:tcPr>
            <w:tcW w:w="4050" w:type="dxa"/>
          </w:tcPr>
          <w:p w14:paraId="3112BF90" w14:textId="77777777" w:rsidR="00504FA9" w:rsidRPr="00F75824" w:rsidRDefault="00504FA9" w:rsidP="00AC0F1B">
            <w:pPr>
              <w:ind w:left="-18" w:firstLine="18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F75824">
              <w:rPr>
                <w:rFonts w:ascii="Angsana New" w:hAnsi="Angsana New" w:hint="cs"/>
                <w:sz w:val="28"/>
                <w:szCs w:val="28"/>
                <w:cs/>
              </w:rPr>
              <w:t>รายได้จากส่วนงานของกลุ่มบริษัท</w:t>
            </w:r>
          </w:p>
        </w:tc>
        <w:tc>
          <w:tcPr>
            <w:tcW w:w="180" w:type="dxa"/>
          </w:tcPr>
          <w:p w14:paraId="72948BCB" w14:textId="77777777" w:rsidR="00504FA9" w:rsidRPr="00FB19D2" w:rsidRDefault="00504FA9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</w:tcPr>
          <w:p w14:paraId="47C3E03C" w14:textId="323AA9A1" w:rsidR="00504FA9" w:rsidRPr="00FB19D2" w:rsidRDefault="007D56D7" w:rsidP="008A4C98">
            <w:pPr>
              <w:ind w:left="-108" w:right="8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D56D7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7D56D7">
              <w:rPr>
                <w:rFonts w:ascii="Angsana New" w:hAnsi="Angsana New"/>
                <w:sz w:val="28"/>
                <w:szCs w:val="28"/>
              </w:rPr>
              <w:t>679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7D56D7">
              <w:rPr>
                <w:rFonts w:ascii="Angsana New" w:hAnsi="Angsana New"/>
                <w:sz w:val="28"/>
                <w:szCs w:val="28"/>
              </w:rPr>
              <w:t>662</w:t>
            </w:r>
          </w:p>
        </w:tc>
        <w:tc>
          <w:tcPr>
            <w:tcW w:w="180" w:type="dxa"/>
          </w:tcPr>
          <w:p w14:paraId="407E3071" w14:textId="77777777" w:rsidR="00504FA9" w:rsidRPr="00FB19D2" w:rsidRDefault="00504FA9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18" w:type="dxa"/>
          </w:tcPr>
          <w:p w14:paraId="4415464D" w14:textId="100155EE" w:rsidR="00504FA9" w:rsidRPr="0022616D" w:rsidRDefault="00215A2E" w:rsidP="008A4C98">
            <w:pPr>
              <w:ind w:left="-108" w:right="89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215A2E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215A2E">
              <w:rPr>
                <w:rFonts w:ascii="Angsana New" w:hAnsi="Angsana New"/>
                <w:sz w:val="28"/>
                <w:szCs w:val="28"/>
              </w:rPr>
              <w:t>712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215A2E">
              <w:rPr>
                <w:rFonts w:ascii="Angsana New" w:hAnsi="Angsana New"/>
                <w:sz w:val="28"/>
                <w:szCs w:val="28"/>
              </w:rPr>
              <w:t>787</w:t>
            </w:r>
          </w:p>
        </w:tc>
      </w:tr>
      <w:tr w:rsidR="00BE672D" w:rsidRPr="00FB19D2" w14:paraId="74970894" w14:textId="77777777" w:rsidTr="00504FA9">
        <w:trPr>
          <w:trHeight w:val="372"/>
          <w:tblHeader/>
        </w:trPr>
        <w:tc>
          <w:tcPr>
            <w:tcW w:w="4050" w:type="dxa"/>
          </w:tcPr>
          <w:p w14:paraId="6BCDF452" w14:textId="23EC885F" w:rsidR="00BE672D" w:rsidRPr="00F75824" w:rsidRDefault="00BE672D" w:rsidP="00AC0F1B">
            <w:pPr>
              <w:ind w:left="-18" w:firstLine="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75824">
              <w:rPr>
                <w:rFonts w:ascii="Angsana New" w:hAnsi="Angsana New" w:hint="cs"/>
                <w:sz w:val="28"/>
                <w:szCs w:val="28"/>
                <w:cs/>
              </w:rPr>
              <w:t>ร้อยละของรายได้รวม</w:t>
            </w:r>
          </w:p>
        </w:tc>
        <w:tc>
          <w:tcPr>
            <w:tcW w:w="180" w:type="dxa"/>
          </w:tcPr>
          <w:p w14:paraId="5722E6F2" w14:textId="77777777" w:rsidR="00BE672D" w:rsidRPr="00FB19D2" w:rsidRDefault="00BE672D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</w:tcPr>
          <w:p w14:paraId="7102C72D" w14:textId="27F2A50F" w:rsidR="00BE672D" w:rsidRPr="00FB19D2" w:rsidRDefault="00FF110E" w:rsidP="008A4C98">
            <w:pPr>
              <w:ind w:left="-108" w:right="8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95</w:t>
            </w:r>
          </w:p>
        </w:tc>
        <w:tc>
          <w:tcPr>
            <w:tcW w:w="180" w:type="dxa"/>
          </w:tcPr>
          <w:p w14:paraId="129FED74" w14:textId="77777777" w:rsidR="00BE672D" w:rsidRPr="00FB19D2" w:rsidRDefault="00BE672D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18" w:type="dxa"/>
          </w:tcPr>
          <w:p w14:paraId="1C654865" w14:textId="22B2FAC8" w:rsidR="00BE672D" w:rsidRPr="0022616D" w:rsidRDefault="00D829E8" w:rsidP="008A4C98">
            <w:pPr>
              <w:ind w:left="-108" w:right="89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D829E8">
              <w:rPr>
                <w:rFonts w:ascii="Angsana New" w:hAnsi="Angsana New"/>
                <w:sz w:val="28"/>
                <w:szCs w:val="28"/>
              </w:rPr>
              <w:t>88</w:t>
            </w:r>
          </w:p>
        </w:tc>
      </w:tr>
      <w:tr w:rsidR="00A235B1" w:rsidRPr="00FB19D2" w14:paraId="582DDE62" w14:textId="77777777" w:rsidTr="00504FA9">
        <w:trPr>
          <w:trHeight w:val="372"/>
          <w:tblHeader/>
        </w:trPr>
        <w:tc>
          <w:tcPr>
            <w:tcW w:w="4050" w:type="dxa"/>
          </w:tcPr>
          <w:p w14:paraId="4DF7FC13" w14:textId="77777777" w:rsidR="00A235B1" w:rsidRPr="00F75824" w:rsidRDefault="00A235B1" w:rsidP="00AC0F1B">
            <w:pPr>
              <w:ind w:left="-18" w:firstLine="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3D8E5226" w14:textId="77777777" w:rsidR="00A235B1" w:rsidRPr="00FB19D2" w:rsidRDefault="00A235B1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</w:tcPr>
          <w:p w14:paraId="17F24F34" w14:textId="77777777" w:rsidR="00A235B1" w:rsidRDefault="00A235B1" w:rsidP="008A4C98">
            <w:pPr>
              <w:ind w:left="-108" w:right="8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45D537BC" w14:textId="77777777" w:rsidR="00A235B1" w:rsidRPr="00FB19D2" w:rsidRDefault="00A235B1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18" w:type="dxa"/>
          </w:tcPr>
          <w:p w14:paraId="1FC809D4" w14:textId="77777777" w:rsidR="00A235B1" w:rsidRPr="00D829E8" w:rsidRDefault="00A235B1" w:rsidP="008A4C98">
            <w:pPr>
              <w:ind w:left="-108" w:right="8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14:paraId="326F3EC1" w14:textId="77777777" w:rsidR="002C4140" w:rsidRDefault="002C4140" w:rsidP="00967337">
      <w:pPr>
        <w:overflowPunct w:val="0"/>
        <w:autoSpaceDE w:val="0"/>
        <w:autoSpaceDN w:val="0"/>
        <w:adjustRightInd w:val="0"/>
        <w:spacing w:line="360" w:lineRule="auto"/>
        <w:textAlignment w:val="baseline"/>
        <w:rPr>
          <w:rFonts w:asciiTheme="majorBidi" w:eastAsia="Malgun Gothic" w:hAnsiTheme="majorBidi" w:cstheme="majorBidi"/>
          <w:b/>
          <w:bCs/>
          <w:sz w:val="28"/>
        </w:rPr>
      </w:pPr>
    </w:p>
    <w:p w14:paraId="0C2D5B67" w14:textId="77777777" w:rsidR="00967337" w:rsidRDefault="00967337" w:rsidP="00967337">
      <w:pPr>
        <w:overflowPunct w:val="0"/>
        <w:autoSpaceDE w:val="0"/>
        <w:autoSpaceDN w:val="0"/>
        <w:adjustRightInd w:val="0"/>
        <w:spacing w:line="360" w:lineRule="auto"/>
        <w:textAlignment w:val="baseline"/>
        <w:rPr>
          <w:rFonts w:asciiTheme="majorBidi" w:eastAsia="Malgun Gothic" w:hAnsiTheme="majorBidi" w:cstheme="majorBidi"/>
          <w:b/>
          <w:bCs/>
          <w:sz w:val="28"/>
        </w:rPr>
      </w:pPr>
    </w:p>
    <w:p w14:paraId="1392209B" w14:textId="77777777" w:rsidR="00967337" w:rsidRDefault="00967337" w:rsidP="00967337">
      <w:pPr>
        <w:overflowPunct w:val="0"/>
        <w:autoSpaceDE w:val="0"/>
        <w:autoSpaceDN w:val="0"/>
        <w:adjustRightInd w:val="0"/>
        <w:spacing w:line="360" w:lineRule="auto"/>
        <w:textAlignment w:val="baseline"/>
        <w:rPr>
          <w:rFonts w:asciiTheme="majorBidi" w:eastAsia="Malgun Gothic" w:hAnsiTheme="majorBidi" w:cstheme="majorBidi"/>
          <w:b/>
          <w:bCs/>
          <w:sz w:val="28"/>
        </w:rPr>
      </w:pPr>
    </w:p>
    <w:p w14:paraId="6D8D14FF" w14:textId="77777777" w:rsidR="00967337" w:rsidRDefault="00967337" w:rsidP="00967337">
      <w:pPr>
        <w:overflowPunct w:val="0"/>
        <w:autoSpaceDE w:val="0"/>
        <w:autoSpaceDN w:val="0"/>
        <w:adjustRightInd w:val="0"/>
        <w:spacing w:line="360" w:lineRule="auto"/>
        <w:textAlignment w:val="baseline"/>
        <w:rPr>
          <w:rFonts w:asciiTheme="majorBidi" w:eastAsia="Malgun Gothic" w:hAnsiTheme="majorBidi" w:cstheme="majorBidi"/>
          <w:b/>
          <w:bCs/>
          <w:sz w:val="28"/>
        </w:rPr>
      </w:pPr>
    </w:p>
    <w:p w14:paraId="7425FEF3" w14:textId="6EC969C9" w:rsidR="00423EDA" w:rsidRPr="006702EA" w:rsidRDefault="006702EA" w:rsidP="00E845B2">
      <w:pPr>
        <w:pStyle w:val="ListParagraph"/>
        <w:numPr>
          <w:ilvl w:val="0"/>
          <w:numId w:val="38"/>
        </w:numPr>
        <w:overflowPunct w:val="0"/>
        <w:autoSpaceDE w:val="0"/>
        <w:autoSpaceDN w:val="0"/>
        <w:adjustRightInd w:val="0"/>
        <w:spacing w:before="240" w:after="0" w:line="360" w:lineRule="auto"/>
        <w:ind w:left="360"/>
        <w:contextualSpacing w:val="0"/>
        <w:textAlignment w:val="baseline"/>
        <w:rPr>
          <w:rFonts w:asciiTheme="majorBidi" w:eastAsia="Malgun Gothic" w:hAnsiTheme="majorBidi" w:cstheme="majorBidi"/>
          <w:b/>
          <w:bCs/>
          <w:sz w:val="28"/>
          <w:lang w:val="en-US"/>
        </w:rPr>
      </w:pPr>
      <w:bookmarkStart w:id="3" w:name="_Hlk78280964"/>
      <w:bookmarkEnd w:id="2"/>
      <w:r w:rsidRPr="00F75824">
        <w:rPr>
          <w:rFonts w:asciiTheme="majorBidi" w:eastAsia="Malgun Gothic" w:hAnsiTheme="majorBidi" w:cs="Angsana New"/>
          <w:b/>
          <w:bCs/>
          <w:sz w:val="28"/>
          <w:cs/>
          <w:lang w:val="en-US"/>
        </w:rPr>
        <w:t>ภาระผูกพันและหนี้สินที่อาจเกิดขึ้น</w:t>
      </w:r>
    </w:p>
    <w:p w14:paraId="24A3E928" w14:textId="36014101" w:rsidR="00BB7DC7" w:rsidRDefault="00AF5F79" w:rsidP="00BB7DC7">
      <w:pPr>
        <w:pStyle w:val="ListParagraph"/>
        <w:overflowPunct w:val="0"/>
        <w:autoSpaceDE w:val="0"/>
        <w:autoSpaceDN w:val="0"/>
        <w:adjustRightInd w:val="0"/>
        <w:spacing w:after="0" w:line="360" w:lineRule="auto"/>
        <w:ind w:left="360"/>
        <w:contextualSpacing w:val="0"/>
        <w:textAlignment w:val="baseline"/>
        <w:rPr>
          <w:rFonts w:asciiTheme="majorBidi" w:eastAsia="Malgun Gothic" w:hAnsiTheme="majorBidi" w:cs="Angsana New"/>
          <w:sz w:val="28"/>
          <w:lang w:val="en-US"/>
        </w:rPr>
      </w:pPr>
      <w:r w:rsidRPr="00F75824">
        <w:rPr>
          <w:rFonts w:asciiTheme="majorBidi" w:eastAsia="Malgun Gothic" w:hAnsiTheme="majorBidi" w:cs="Angsana New"/>
          <w:sz w:val="28"/>
          <w:cs/>
          <w:lang w:val="en-US"/>
        </w:rPr>
        <w:t>กลุ่มบริษัทมีภาระผูกพันและหนี้สินที่อาจเกิดขึ้นนอกเหนือจากที่เปิดเผยในหมายเหตุประกอบ</w:t>
      </w:r>
      <w:r w:rsidR="00094BE5" w:rsidRPr="00094BE5">
        <w:rPr>
          <w:rFonts w:asciiTheme="majorBidi" w:eastAsia="Malgun Gothic" w:hAnsiTheme="majorBidi" w:cs="Angsana New"/>
          <w:sz w:val="28"/>
          <w:cs/>
          <w:lang w:val="en-US"/>
        </w:rPr>
        <w:t>ข้อมูลทางการเงิน</w:t>
      </w:r>
      <w:r w:rsidRPr="00F75824">
        <w:rPr>
          <w:rFonts w:asciiTheme="majorBidi" w:eastAsia="Malgun Gothic" w:hAnsiTheme="majorBidi" w:cs="Angsana New"/>
          <w:sz w:val="28"/>
          <w:cs/>
          <w:lang w:val="en-US"/>
        </w:rPr>
        <w:t>อื่น ดังนี้</w:t>
      </w:r>
    </w:p>
    <w:p w14:paraId="49CC69CB" w14:textId="6949BFA6" w:rsidR="005936C1" w:rsidRPr="00EF00D9" w:rsidRDefault="003F78E6" w:rsidP="00E40F74">
      <w:pPr>
        <w:pStyle w:val="ListParagraph"/>
        <w:numPr>
          <w:ilvl w:val="1"/>
          <w:numId w:val="46"/>
        </w:numPr>
        <w:overflowPunct w:val="0"/>
        <w:autoSpaceDE w:val="0"/>
        <w:autoSpaceDN w:val="0"/>
        <w:adjustRightInd w:val="0"/>
        <w:spacing w:before="120" w:after="0" w:line="360" w:lineRule="auto"/>
        <w:contextualSpacing w:val="0"/>
        <w:textAlignment w:val="baseline"/>
        <w:rPr>
          <w:rFonts w:asciiTheme="majorBidi" w:eastAsia="Malgun Gothic" w:hAnsiTheme="majorBidi" w:cs="Angsana New"/>
          <w:b/>
          <w:bCs/>
          <w:sz w:val="28"/>
          <w:lang w:val="en-US"/>
        </w:rPr>
      </w:pPr>
      <w:r w:rsidRPr="003F78E6">
        <w:rPr>
          <w:rFonts w:asciiTheme="majorBidi" w:eastAsia="Malgun Gothic" w:hAnsiTheme="majorBidi" w:cs="Angsana New"/>
          <w:b/>
          <w:bCs/>
          <w:sz w:val="28"/>
          <w:cs/>
          <w:lang w:val="en-US"/>
        </w:rPr>
        <w:t>หนังสือค้ำประกันธนาคาร</w:t>
      </w:r>
    </w:p>
    <w:p w14:paraId="7705724A" w14:textId="61AEF769" w:rsidR="00947E39" w:rsidRPr="00ED6752" w:rsidRDefault="00947E39" w:rsidP="00D005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after="120" w:line="240" w:lineRule="auto"/>
        <w:ind w:left="720"/>
        <w:jc w:val="thaiDistribute"/>
        <w:textAlignment w:val="baseline"/>
        <w:rPr>
          <w:rFonts w:ascii="Angsana New" w:eastAsia="Malgun Gothic" w:hAnsi="Angsana New"/>
          <w:sz w:val="28"/>
          <w:szCs w:val="28"/>
        </w:rPr>
      </w:pPr>
      <w:r w:rsidRPr="00F75824">
        <w:rPr>
          <w:rFonts w:ascii="Angsana New" w:eastAsia="Malgun Gothic" w:hAnsi="Angsana New"/>
          <w:sz w:val="28"/>
          <w:szCs w:val="28"/>
          <w:cs/>
        </w:rPr>
        <w:t>ณ วันที่</w:t>
      </w:r>
      <w:r w:rsidRPr="008C6DCB">
        <w:rPr>
          <w:rFonts w:ascii="Angsana New" w:eastAsia="Malgun Gothic" w:hAnsi="Angsana New"/>
          <w:sz w:val="28"/>
          <w:szCs w:val="28"/>
        </w:rPr>
        <w:t xml:space="preserve"> </w:t>
      </w:r>
      <w:r w:rsidRPr="00ED6752">
        <w:rPr>
          <w:rFonts w:ascii="Angsana New" w:eastAsia="Malgun Gothic" w:hAnsi="Angsana New"/>
          <w:color w:val="000000"/>
          <w:spacing w:val="-2"/>
          <w:sz w:val="28"/>
          <w:szCs w:val="28"/>
        </w:rPr>
        <w:t xml:space="preserve">30 </w:t>
      </w:r>
      <w:r w:rsidRPr="00F75824">
        <w:rPr>
          <w:rFonts w:ascii="Angsana New" w:eastAsia="Malgun Gothic" w:hAnsi="Angsana New" w:hint="cs"/>
          <w:color w:val="000000"/>
          <w:spacing w:val="-2"/>
          <w:sz w:val="28"/>
          <w:szCs w:val="28"/>
          <w:cs/>
        </w:rPr>
        <w:t>มิถุนายน</w:t>
      </w:r>
      <w:r w:rsidRPr="00ED6752">
        <w:rPr>
          <w:rFonts w:ascii="Angsana New" w:eastAsia="Malgun Gothic" w:hAnsi="Angsana New"/>
          <w:sz w:val="28"/>
          <w:szCs w:val="28"/>
        </w:rPr>
        <w:t xml:space="preserve"> 2568 </w:t>
      </w:r>
      <w:r w:rsidRPr="00F75824">
        <w:rPr>
          <w:rFonts w:ascii="Angsana New" w:eastAsia="Malgun Gothic" w:hAnsi="Angsana New"/>
          <w:sz w:val="28"/>
          <w:szCs w:val="28"/>
          <w:cs/>
        </w:rPr>
        <w:t xml:space="preserve">และวันที่ </w:t>
      </w:r>
      <w:r w:rsidRPr="00ED6752">
        <w:rPr>
          <w:rFonts w:ascii="Angsana New" w:eastAsia="Malgun Gothic" w:hAnsi="Angsana New"/>
          <w:sz w:val="28"/>
          <w:szCs w:val="28"/>
        </w:rPr>
        <w:t>31</w:t>
      </w:r>
      <w:r w:rsidRPr="00F75824">
        <w:rPr>
          <w:rFonts w:ascii="Angsana New" w:eastAsia="Malgun Gothic" w:hAnsi="Angsana New"/>
          <w:sz w:val="28"/>
          <w:szCs w:val="28"/>
          <w:cs/>
        </w:rPr>
        <w:t xml:space="preserve"> ธันวาคม </w:t>
      </w:r>
      <w:r w:rsidRPr="00ED6752">
        <w:rPr>
          <w:rFonts w:ascii="Angsana New" w:eastAsia="Malgun Gothic" w:hAnsi="Angsana New"/>
          <w:sz w:val="28"/>
          <w:szCs w:val="28"/>
        </w:rPr>
        <w:t>2567</w:t>
      </w:r>
      <w:r w:rsidRPr="00F75824">
        <w:rPr>
          <w:rFonts w:ascii="Angsana New" w:eastAsia="Malgun Gothic" w:hAnsi="Angsana New"/>
          <w:sz w:val="28"/>
          <w:szCs w:val="28"/>
          <w:cs/>
        </w:rPr>
        <w:t xml:space="preserve"> </w:t>
      </w:r>
      <w:r w:rsidRPr="00F75824">
        <w:rPr>
          <w:rFonts w:ascii="Angsana New" w:eastAsia="Malgun Gothic" w:hAnsi="Angsana New"/>
          <w:color w:val="000000"/>
          <w:spacing w:val="-2"/>
          <w:sz w:val="28"/>
          <w:szCs w:val="28"/>
          <w:cs/>
        </w:rPr>
        <w:t>กลุ่มบริษัท</w:t>
      </w:r>
      <w:r w:rsidRPr="00F75824">
        <w:rPr>
          <w:rFonts w:ascii="Angsana New" w:eastAsia="Malgun Gothic" w:hAnsi="Angsana New"/>
          <w:sz w:val="28"/>
          <w:szCs w:val="28"/>
          <w:cs/>
        </w:rPr>
        <w:t xml:space="preserve"> มีหนังสือค้ำประกัน</w:t>
      </w:r>
      <w:r w:rsidR="00A17513">
        <w:rPr>
          <w:rFonts w:ascii="Angsana New" w:eastAsia="Malgun Gothic" w:hAnsi="Angsana New" w:hint="cs"/>
          <w:sz w:val="28"/>
          <w:szCs w:val="28"/>
          <w:cs/>
        </w:rPr>
        <w:t>โครงการก่อสร้าง</w:t>
      </w:r>
      <w:r w:rsidRPr="00F75824">
        <w:rPr>
          <w:rFonts w:ascii="Angsana New" w:eastAsia="Malgun Gothic" w:hAnsi="Angsana New"/>
          <w:sz w:val="28"/>
          <w:szCs w:val="28"/>
          <w:cs/>
        </w:rPr>
        <w:t>ซึ่งออกโดย</w:t>
      </w:r>
      <w:r w:rsidRPr="00F75824">
        <w:rPr>
          <w:rFonts w:ascii="Angsana New" w:eastAsia="Malgun Gothic" w:hAnsi="Angsana New" w:hint="cs"/>
          <w:sz w:val="28"/>
          <w:szCs w:val="28"/>
          <w:cs/>
        </w:rPr>
        <w:t>สถาบันการเงิน</w:t>
      </w:r>
      <w:r w:rsidRPr="00F75824">
        <w:rPr>
          <w:rFonts w:ascii="Angsana New" w:eastAsia="Malgun Gothic" w:hAnsi="Angsana New"/>
          <w:sz w:val="28"/>
          <w:szCs w:val="28"/>
          <w:cs/>
        </w:rPr>
        <w:t xml:space="preserve"> ดังนี้</w:t>
      </w:r>
      <w:r w:rsidRPr="00F75824">
        <w:rPr>
          <w:rFonts w:ascii="Angsana New" w:eastAsia="Malgun Gothic" w:hAnsi="Angsana New" w:hint="cs"/>
          <w:sz w:val="28"/>
          <w:szCs w:val="28"/>
          <w:cs/>
        </w:rPr>
        <w:t xml:space="preserve"> </w:t>
      </w:r>
    </w:p>
    <w:tbl>
      <w:tblPr>
        <w:tblW w:w="8730" w:type="dxa"/>
        <w:tblInd w:w="72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050"/>
        <w:gridCol w:w="180"/>
        <w:gridCol w:w="2160"/>
        <w:gridCol w:w="180"/>
        <w:gridCol w:w="2160"/>
      </w:tblGrid>
      <w:tr w:rsidR="00947E39" w:rsidRPr="00ED6752" w14:paraId="31814E36" w14:textId="77777777" w:rsidTr="00D0057D">
        <w:trPr>
          <w:trHeight w:val="423"/>
          <w:tblHeader/>
        </w:trPr>
        <w:tc>
          <w:tcPr>
            <w:tcW w:w="4050" w:type="dxa"/>
          </w:tcPr>
          <w:p w14:paraId="26FE85F5" w14:textId="77777777" w:rsidR="00947E39" w:rsidRPr="00ED6752" w:rsidRDefault="00947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8"/>
              <w:jc w:val="thaiDistribute"/>
              <w:textAlignment w:val="baseline"/>
              <w:rPr>
                <w:rFonts w:ascii="Angsana New" w:eastAsia="Malgun Gothic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0D65D243" w14:textId="77777777" w:rsidR="00947E39" w:rsidRPr="00ED6752" w:rsidRDefault="00947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textAlignment w:val="baseline"/>
              <w:rPr>
                <w:rFonts w:ascii="Angsana New" w:eastAsia="Malgun Gothic" w:hAnsi="Angsana New"/>
                <w:sz w:val="28"/>
                <w:szCs w:val="28"/>
              </w:rPr>
            </w:pPr>
          </w:p>
        </w:tc>
        <w:tc>
          <w:tcPr>
            <w:tcW w:w="4500" w:type="dxa"/>
            <w:gridSpan w:val="3"/>
          </w:tcPr>
          <w:p w14:paraId="1640080B" w14:textId="77777777" w:rsidR="00947E39" w:rsidRPr="00F75824" w:rsidRDefault="00947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8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48"/>
              <w:jc w:val="right"/>
              <w:textAlignment w:val="baseline"/>
              <w:rPr>
                <w:rFonts w:ascii="Angsana New" w:eastAsia="Malgun Gothic" w:hAnsi="Angsana New"/>
                <w:sz w:val="28"/>
                <w:szCs w:val="28"/>
                <w:cs/>
              </w:rPr>
            </w:pPr>
            <w:r w:rsidRPr="00ED6752">
              <w:rPr>
                <w:rFonts w:ascii="Angsana New" w:eastAsia="Malgun Gothic" w:hAnsi="Angsana New" w:hint="cs"/>
                <w:caps/>
                <w:sz w:val="28"/>
                <w:szCs w:val="28"/>
              </w:rPr>
              <w:t>(</w:t>
            </w:r>
            <w:r w:rsidRPr="00F75824">
              <w:rPr>
                <w:rFonts w:ascii="Angsana New" w:eastAsia="Malgun Gothic" w:hAnsi="Angsana New" w:hint="cs"/>
                <w:caps/>
                <w:sz w:val="28"/>
                <w:szCs w:val="28"/>
                <w:cs/>
              </w:rPr>
              <w:t>หน่วย</w:t>
            </w:r>
            <w:r w:rsidRPr="00ED6752">
              <w:rPr>
                <w:rFonts w:ascii="Angsana New" w:eastAsia="Malgun Gothic" w:hAnsi="Angsana New" w:hint="cs"/>
                <w:caps/>
                <w:sz w:val="28"/>
                <w:szCs w:val="28"/>
              </w:rPr>
              <w:t xml:space="preserve">: </w:t>
            </w:r>
            <w:r w:rsidRPr="00F75824">
              <w:rPr>
                <w:rFonts w:ascii="Angsana New" w:eastAsia="Malgun Gothic" w:hAnsi="Angsana New" w:hint="cs"/>
                <w:caps/>
                <w:sz w:val="28"/>
                <w:szCs w:val="28"/>
                <w:cs/>
              </w:rPr>
              <w:t>พันบาท</w:t>
            </w:r>
            <w:r w:rsidRPr="00ED6752">
              <w:rPr>
                <w:rFonts w:ascii="Angsana New" w:eastAsia="Malgun Gothic" w:hAnsi="Angsana New" w:hint="cs"/>
                <w:caps/>
                <w:sz w:val="28"/>
                <w:szCs w:val="28"/>
              </w:rPr>
              <w:t>)</w:t>
            </w:r>
          </w:p>
        </w:tc>
      </w:tr>
      <w:tr w:rsidR="00947E39" w:rsidRPr="00ED6752" w14:paraId="36A17637" w14:textId="77777777" w:rsidTr="00D0057D">
        <w:trPr>
          <w:trHeight w:val="423"/>
          <w:tblHeader/>
        </w:trPr>
        <w:tc>
          <w:tcPr>
            <w:tcW w:w="4050" w:type="dxa"/>
          </w:tcPr>
          <w:p w14:paraId="48A23AA5" w14:textId="77777777" w:rsidR="00947E39" w:rsidRPr="00ED6752" w:rsidRDefault="00947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8"/>
              <w:jc w:val="thaiDistribute"/>
              <w:textAlignment w:val="baseline"/>
              <w:rPr>
                <w:rFonts w:ascii="Angsana New" w:eastAsia="Malgun Gothic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12B09B4B" w14:textId="77777777" w:rsidR="00947E39" w:rsidRPr="00ED6752" w:rsidRDefault="00947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textAlignment w:val="baseline"/>
              <w:rPr>
                <w:rFonts w:ascii="Angsana New" w:eastAsia="Malgun Gothic" w:hAnsi="Angsana New"/>
                <w:sz w:val="28"/>
                <w:szCs w:val="28"/>
              </w:rPr>
            </w:pPr>
          </w:p>
        </w:tc>
        <w:tc>
          <w:tcPr>
            <w:tcW w:w="4500" w:type="dxa"/>
            <w:gridSpan w:val="3"/>
            <w:tcBorders>
              <w:bottom w:val="single" w:sz="4" w:space="0" w:color="auto"/>
            </w:tcBorders>
          </w:tcPr>
          <w:p w14:paraId="1C424D70" w14:textId="2692B76C" w:rsidR="00947E39" w:rsidRPr="00F75824" w:rsidRDefault="00E94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8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48"/>
              <w:jc w:val="center"/>
              <w:textAlignment w:val="baseline"/>
              <w:rPr>
                <w:rFonts w:ascii="Angsana New" w:eastAsia="Malgun Gothic" w:hAnsi="Angsana New"/>
                <w:cap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ข้อมูลทางการเงินรวม</w:t>
            </w:r>
            <w:r w:rsidR="008E60DF" w:rsidRPr="008E60DF">
              <w:rPr>
                <w:rFonts w:ascii="Angsana New" w:eastAsia="Malgun Gothic" w:hAnsi="Angsana New"/>
                <w:caps/>
                <w:sz w:val="28"/>
                <w:szCs w:val="28"/>
                <w:cs/>
              </w:rPr>
              <w:t xml:space="preserve"> / </w:t>
            </w:r>
            <w:r w:rsidR="009C4D8A" w:rsidRPr="009C4D8A">
              <w:rPr>
                <w:rFonts w:ascii="Angsana New" w:eastAsia="Malgun Gothic" w:hAnsi="Angsana New"/>
                <w:cap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947E39" w:rsidRPr="00ED6752" w14:paraId="460A6BB6" w14:textId="77777777" w:rsidTr="00D0057D">
        <w:trPr>
          <w:trHeight w:val="372"/>
          <w:tblHeader/>
        </w:trPr>
        <w:tc>
          <w:tcPr>
            <w:tcW w:w="4050" w:type="dxa"/>
          </w:tcPr>
          <w:p w14:paraId="6B40DC1E" w14:textId="77777777" w:rsidR="00947E39" w:rsidRPr="00F75824" w:rsidRDefault="00947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8"/>
              <w:jc w:val="thaiDistribute"/>
              <w:textAlignment w:val="baseline"/>
              <w:rPr>
                <w:rFonts w:ascii="Angsana New" w:eastAsia="Malgun Gothic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32495752" w14:textId="77777777" w:rsidR="00947E39" w:rsidRPr="00ED6752" w:rsidRDefault="00947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textAlignment w:val="baseline"/>
              <w:rPr>
                <w:rFonts w:ascii="Angsana New" w:eastAsia="Malgun Gothic" w:hAnsi="Angsana New"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</w:tcPr>
          <w:p w14:paraId="42A7B856" w14:textId="77777777" w:rsidR="00947E39" w:rsidRPr="00ED6752" w:rsidRDefault="00947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textAlignment w:val="baseline"/>
              <w:rPr>
                <w:rFonts w:ascii="Angsana New" w:eastAsia="Malgun Gothic" w:hAnsi="Angsana New"/>
                <w:sz w:val="28"/>
                <w:szCs w:val="28"/>
              </w:rPr>
            </w:pPr>
            <w:r w:rsidRPr="00ED6752">
              <w:rPr>
                <w:rFonts w:ascii="Angsana New" w:eastAsia="Malgun Gothic" w:hAnsi="Angsana New"/>
                <w:color w:val="000000"/>
                <w:spacing w:val="-2"/>
                <w:sz w:val="28"/>
                <w:szCs w:val="28"/>
              </w:rPr>
              <w:t xml:space="preserve">30 </w:t>
            </w:r>
            <w:r w:rsidRPr="00F75824">
              <w:rPr>
                <w:rFonts w:ascii="Angsana New" w:eastAsia="Malgun Gothic" w:hAnsi="Angsana New" w:hint="cs"/>
                <w:color w:val="000000"/>
                <w:spacing w:val="-2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37578306" w14:textId="77777777" w:rsidR="00947E39" w:rsidRPr="00ED6752" w:rsidRDefault="00947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textAlignment w:val="baseline"/>
              <w:rPr>
                <w:rFonts w:ascii="Angsana New" w:eastAsia="Malgun Gothic" w:hAnsi="Angsana New"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</w:tcPr>
          <w:p w14:paraId="334A5778" w14:textId="77777777" w:rsidR="00947E39" w:rsidRPr="00F75824" w:rsidRDefault="00947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textAlignment w:val="baseline"/>
              <w:rPr>
                <w:rFonts w:ascii="Angsana New" w:eastAsia="Malgun Gothic" w:hAnsi="Angsana New"/>
                <w:sz w:val="28"/>
                <w:szCs w:val="28"/>
                <w:cs/>
              </w:rPr>
            </w:pPr>
            <w:r w:rsidRPr="00ED6752">
              <w:rPr>
                <w:rFonts w:ascii="Angsana New" w:eastAsia="Malgun Gothic" w:hAnsi="Angsana New"/>
                <w:sz w:val="28"/>
                <w:szCs w:val="28"/>
              </w:rPr>
              <w:t>31</w:t>
            </w:r>
            <w:r w:rsidRPr="00F75824">
              <w:rPr>
                <w:rFonts w:ascii="Angsana New" w:eastAsia="Malgun Gothic" w:hAnsi="Angsana New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947E39" w:rsidRPr="00ED6752" w14:paraId="000B331F" w14:textId="77777777" w:rsidTr="00D0057D">
        <w:trPr>
          <w:trHeight w:val="372"/>
          <w:tblHeader/>
        </w:trPr>
        <w:tc>
          <w:tcPr>
            <w:tcW w:w="4050" w:type="dxa"/>
          </w:tcPr>
          <w:p w14:paraId="18D30C25" w14:textId="77777777" w:rsidR="00947E39" w:rsidRPr="00F75824" w:rsidRDefault="00947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8"/>
              <w:jc w:val="thaiDistribute"/>
              <w:textAlignment w:val="baseline"/>
              <w:rPr>
                <w:rFonts w:ascii="Angsana New" w:eastAsia="Malgun Gothic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7385B7E9" w14:textId="77777777" w:rsidR="00947E39" w:rsidRPr="00ED6752" w:rsidRDefault="00947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textAlignment w:val="baseline"/>
              <w:rPr>
                <w:rFonts w:ascii="Angsana New" w:eastAsia="Malgun Gothic" w:hAnsi="Angsana New"/>
                <w:sz w:val="28"/>
                <w:szCs w:val="28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6BED68FE" w14:textId="77777777" w:rsidR="00947E39" w:rsidRPr="00ED6752" w:rsidRDefault="00947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textAlignment w:val="baseline"/>
              <w:rPr>
                <w:rFonts w:ascii="Angsana New" w:eastAsia="Malgun Gothic" w:hAnsi="Angsana New"/>
                <w:sz w:val="28"/>
                <w:szCs w:val="28"/>
              </w:rPr>
            </w:pPr>
            <w:r w:rsidRPr="00ED6752">
              <w:rPr>
                <w:rFonts w:ascii="Angsana New" w:eastAsia="Malgun Gothic" w:hAnsi="Angsana New"/>
                <w:sz w:val="28"/>
                <w:szCs w:val="28"/>
              </w:rPr>
              <w:t>2568</w:t>
            </w:r>
          </w:p>
        </w:tc>
        <w:tc>
          <w:tcPr>
            <w:tcW w:w="180" w:type="dxa"/>
          </w:tcPr>
          <w:p w14:paraId="0DE1C227" w14:textId="77777777" w:rsidR="00947E39" w:rsidRPr="00ED6752" w:rsidRDefault="00947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textAlignment w:val="baseline"/>
              <w:rPr>
                <w:rFonts w:ascii="Angsana New" w:eastAsia="Malgun Gothic" w:hAnsi="Angsana New"/>
                <w:sz w:val="28"/>
                <w:szCs w:val="28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28E1F89C" w14:textId="77777777" w:rsidR="00947E39" w:rsidRPr="00ED6752" w:rsidRDefault="00947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textAlignment w:val="baseline"/>
              <w:rPr>
                <w:rFonts w:ascii="Angsana New" w:eastAsia="Malgun Gothic" w:hAnsi="Angsana New"/>
                <w:sz w:val="28"/>
                <w:szCs w:val="28"/>
              </w:rPr>
            </w:pPr>
            <w:r w:rsidRPr="00ED6752">
              <w:rPr>
                <w:rFonts w:ascii="Angsana New" w:eastAsia="Malgun Gothic" w:hAnsi="Angsana New"/>
                <w:sz w:val="28"/>
                <w:szCs w:val="28"/>
              </w:rPr>
              <w:t>2567</w:t>
            </w:r>
          </w:p>
        </w:tc>
      </w:tr>
      <w:tr w:rsidR="00947E39" w:rsidRPr="00ED6752" w14:paraId="0757CAF8" w14:textId="77777777" w:rsidTr="00D0057D">
        <w:trPr>
          <w:trHeight w:val="372"/>
          <w:tblHeader/>
        </w:trPr>
        <w:tc>
          <w:tcPr>
            <w:tcW w:w="4050" w:type="dxa"/>
          </w:tcPr>
          <w:p w14:paraId="48B4D373" w14:textId="77777777" w:rsidR="00947E39" w:rsidRPr="00F75824" w:rsidRDefault="00947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thaiDistribute"/>
              <w:textAlignment w:val="baseline"/>
              <w:rPr>
                <w:rFonts w:ascii="Angsana New" w:eastAsia="Malgun Gothic" w:hAnsi="Angsana New"/>
                <w:sz w:val="28"/>
                <w:szCs w:val="28"/>
                <w:cs/>
              </w:rPr>
            </w:pPr>
            <w:r w:rsidRPr="00F75824">
              <w:rPr>
                <w:rFonts w:ascii="Angsana New" w:eastAsia="Malgun Gothic" w:hAnsi="Angsana New" w:hint="cs"/>
                <w:sz w:val="28"/>
                <w:szCs w:val="28"/>
                <w:cs/>
              </w:rPr>
              <w:t>หนังสือค้ำประกันจากธนาคาร</w:t>
            </w:r>
          </w:p>
        </w:tc>
        <w:tc>
          <w:tcPr>
            <w:tcW w:w="180" w:type="dxa"/>
          </w:tcPr>
          <w:p w14:paraId="5C20BC8B" w14:textId="77777777" w:rsidR="00947E39" w:rsidRPr="00ED6752" w:rsidRDefault="00947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textAlignment w:val="baseline"/>
              <w:rPr>
                <w:rFonts w:ascii="Angsana New" w:eastAsia="Malgun Gothic" w:hAnsi="Angsana New"/>
                <w:sz w:val="28"/>
                <w:szCs w:val="28"/>
              </w:rPr>
            </w:pPr>
          </w:p>
        </w:tc>
        <w:tc>
          <w:tcPr>
            <w:tcW w:w="2160" w:type="dxa"/>
            <w:vAlign w:val="bottom"/>
          </w:tcPr>
          <w:p w14:paraId="6EEDF8D6" w14:textId="381FA43E" w:rsidR="00947E39" w:rsidRPr="00ED6752" w:rsidRDefault="00D26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89"/>
              <w:jc w:val="right"/>
              <w:textAlignment w:val="baseline"/>
              <w:rPr>
                <w:rFonts w:ascii="Angsana New" w:eastAsia="Malgun Gothic" w:hAnsi="Angsana New"/>
                <w:sz w:val="28"/>
                <w:szCs w:val="28"/>
              </w:rPr>
            </w:pPr>
            <w:r>
              <w:rPr>
                <w:rFonts w:ascii="Angsana New" w:eastAsia="Malgun Gothic" w:hAnsi="Angsana New"/>
                <w:sz w:val="28"/>
                <w:szCs w:val="28"/>
              </w:rPr>
              <w:t>1,281,550</w:t>
            </w:r>
          </w:p>
        </w:tc>
        <w:tc>
          <w:tcPr>
            <w:tcW w:w="180" w:type="dxa"/>
            <w:vAlign w:val="bottom"/>
          </w:tcPr>
          <w:p w14:paraId="3A700980" w14:textId="77777777" w:rsidR="00947E39" w:rsidRPr="00ED6752" w:rsidRDefault="00947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108"/>
              <w:jc w:val="right"/>
              <w:textAlignment w:val="baseline"/>
              <w:rPr>
                <w:rFonts w:ascii="Angsana New" w:eastAsia="Malgun Gothic" w:hAnsi="Angsana New"/>
                <w:sz w:val="28"/>
                <w:szCs w:val="28"/>
              </w:rPr>
            </w:pPr>
          </w:p>
        </w:tc>
        <w:tc>
          <w:tcPr>
            <w:tcW w:w="2160" w:type="dxa"/>
            <w:vAlign w:val="bottom"/>
          </w:tcPr>
          <w:p w14:paraId="772952BB" w14:textId="77777777" w:rsidR="00947E39" w:rsidRPr="00ED6752" w:rsidRDefault="00947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89"/>
              <w:jc w:val="right"/>
              <w:textAlignment w:val="baseline"/>
              <w:rPr>
                <w:rFonts w:ascii="Angsana New" w:eastAsia="Malgun Gothic" w:hAnsi="Angsana New"/>
                <w:sz w:val="28"/>
                <w:szCs w:val="28"/>
              </w:rPr>
            </w:pPr>
            <w:r w:rsidRPr="00FB19D2">
              <w:rPr>
                <w:rFonts w:ascii="Angsana New" w:hAnsi="Angsana New" w:hint="cs"/>
                <w:sz w:val="28"/>
                <w:szCs w:val="28"/>
              </w:rPr>
              <w:t>1,427,196</w:t>
            </w:r>
          </w:p>
        </w:tc>
      </w:tr>
      <w:bookmarkEnd w:id="3"/>
    </w:tbl>
    <w:p w14:paraId="7B058241" w14:textId="77777777" w:rsidR="005413D1" w:rsidRPr="005413D1" w:rsidRDefault="005413D1" w:rsidP="006D3DC6">
      <w:pPr>
        <w:pStyle w:val="ListParagraph"/>
        <w:numPr>
          <w:ilvl w:val="0"/>
          <w:numId w:val="46"/>
        </w:numPr>
        <w:overflowPunct w:val="0"/>
        <w:autoSpaceDE w:val="0"/>
        <w:autoSpaceDN w:val="0"/>
        <w:adjustRightInd w:val="0"/>
        <w:spacing w:before="240" w:after="0" w:line="360" w:lineRule="auto"/>
        <w:contextualSpacing w:val="0"/>
        <w:textAlignment w:val="baseline"/>
        <w:rPr>
          <w:rFonts w:asciiTheme="majorBidi" w:eastAsia="Malgun Gothic" w:hAnsiTheme="majorBidi" w:cs="Angsana New"/>
          <w:b/>
          <w:bCs/>
          <w:vanish/>
          <w:sz w:val="28"/>
          <w:lang w:val="en-US"/>
        </w:rPr>
      </w:pPr>
    </w:p>
    <w:p w14:paraId="79EF117A" w14:textId="77777777" w:rsidR="005413D1" w:rsidRPr="005413D1" w:rsidRDefault="005413D1" w:rsidP="006D3DC6">
      <w:pPr>
        <w:pStyle w:val="ListParagraph"/>
        <w:numPr>
          <w:ilvl w:val="0"/>
          <w:numId w:val="46"/>
        </w:numPr>
        <w:overflowPunct w:val="0"/>
        <w:autoSpaceDE w:val="0"/>
        <w:autoSpaceDN w:val="0"/>
        <w:adjustRightInd w:val="0"/>
        <w:spacing w:before="240" w:after="0" w:line="360" w:lineRule="auto"/>
        <w:contextualSpacing w:val="0"/>
        <w:textAlignment w:val="baseline"/>
        <w:rPr>
          <w:rFonts w:asciiTheme="majorBidi" w:eastAsia="Malgun Gothic" w:hAnsiTheme="majorBidi" w:cs="Angsana New"/>
          <w:b/>
          <w:bCs/>
          <w:vanish/>
          <w:sz w:val="28"/>
          <w:lang w:val="en-US"/>
        </w:rPr>
      </w:pPr>
    </w:p>
    <w:p w14:paraId="06A8B942" w14:textId="77777777" w:rsidR="005413D1" w:rsidRPr="005413D1" w:rsidRDefault="005413D1" w:rsidP="006D3DC6">
      <w:pPr>
        <w:pStyle w:val="ListParagraph"/>
        <w:numPr>
          <w:ilvl w:val="0"/>
          <w:numId w:val="46"/>
        </w:numPr>
        <w:overflowPunct w:val="0"/>
        <w:autoSpaceDE w:val="0"/>
        <w:autoSpaceDN w:val="0"/>
        <w:adjustRightInd w:val="0"/>
        <w:spacing w:before="240" w:after="0" w:line="360" w:lineRule="auto"/>
        <w:contextualSpacing w:val="0"/>
        <w:textAlignment w:val="baseline"/>
        <w:rPr>
          <w:rFonts w:asciiTheme="majorBidi" w:eastAsia="Malgun Gothic" w:hAnsiTheme="majorBidi" w:cs="Angsana New"/>
          <w:b/>
          <w:bCs/>
          <w:vanish/>
          <w:sz w:val="28"/>
          <w:lang w:val="en-US"/>
        </w:rPr>
      </w:pPr>
    </w:p>
    <w:p w14:paraId="20665D52" w14:textId="77777777" w:rsidR="005413D1" w:rsidRPr="005413D1" w:rsidRDefault="005413D1" w:rsidP="006D3DC6">
      <w:pPr>
        <w:pStyle w:val="ListParagraph"/>
        <w:numPr>
          <w:ilvl w:val="0"/>
          <w:numId w:val="46"/>
        </w:numPr>
        <w:overflowPunct w:val="0"/>
        <w:autoSpaceDE w:val="0"/>
        <w:autoSpaceDN w:val="0"/>
        <w:adjustRightInd w:val="0"/>
        <w:spacing w:before="240" w:after="0" w:line="360" w:lineRule="auto"/>
        <w:contextualSpacing w:val="0"/>
        <w:textAlignment w:val="baseline"/>
        <w:rPr>
          <w:rFonts w:asciiTheme="majorBidi" w:eastAsia="Malgun Gothic" w:hAnsiTheme="majorBidi" w:cs="Angsana New"/>
          <w:b/>
          <w:bCs/>
          <w:vanish/>
          <w:sz w:val="28"/>
          <w:lang w:val="en-US"/>
        </w:rPr>
      </w:pPr>
    </w:p>
    <w:p w14:paraId="125BA6DD" w14:textId="77777777" w:rsidR="005413D1" w:rsidRPr="005413D1" w:rsidRDefault="005413D1" w:rsidP="006D3DC6">
      <w:pPr>
        <w:pStyle w:val="ListParagraph"/>
        <w:numPr>
          <w:ilvl w:val="0"/>
          <w:numId w:val="46"/>
        </w:numPr>
        <w:overflowPunct w:val="0"/>
        <w:autoSpaceDE w:val="0"/>
        <w:autoSpaceDN w:val="0"/>
        <w:adjustRightInd w:val="0"/>
        <w:spacing w:before="240" w:after="0" w:line="360" w:lineRule="auto"/>
        <w:contextualSpacing w:val="0"/>
        <w:textAlignment w:val="baseline"/>
        <w:rPr>
          <w:rFonts w:asciiTheme="majorBidi" w:eastAsia="Malgun Gothic" w:hAnsiTheme="majorBidi" w:cs="Angsana New"/>
          <w:b/>
          <w:bCs/>
          <w:vanish/>
          <w:sz w:val="28"/>
          <w:lang w:val="en-US"/>
        </w:rPr>
      </w:pPr>
    </w:p>
    <w:p w14:paraId="3840CC04" w14:textId="77777777" w:rsidR="005413D1" w:rsidRPr="005413D1" w:rsidRDefault="005413D1" w:rsidP="006D3DC6">
      <w:pPr>
        <w:pStyle w:val="ListParagraph"/>
        <w:numPr>
          <w:ilvl w:val="0"/>
          <w:numId w:val="46"/>
        </w:numPr>
        <w:overflowPunct w:val="0"/>
        <w:autoSpaceDE w:val="0"/>
        <w:autoSpaceDN w:val="0"/>
        <w:adjustRightInd w:val="0"/>
        <w:spacing w:before="240" w:after="0" w:line="360" w:lineRule="auto"/>
        <w:contextualSpacing w:val="0"/>
        <w:textAlignment w:val="baseline"/>
        <w:rPr>
          <w:rFonts w:asciiTheme="majorBidi" w:eastAsia="Malgun Gothic" w:hAnsiTheme="majorBidi" w:cs="Angsana New"/>
          <w:b/>
          <w:bCs/>
          <w:vanish/>
          <w:sz w:val="28"/>
          <w:lang w:val="en-US"/>
        </w:rPr>
      </w:pPr>
    </w:p>
    <w:p w14:paraId="247D56ED" w14:textId="77777777" w:rsidR="005413D1" w:rsidRPr="005413D1" w:rsidRDefault="005413D1" w:rsidP="006D3DC6">
      <w:pPr>
        <w:pStyle w:val="ListParagraph"/>
        <w:numPr>
          <w:ilvl w:val="0"/>
          <w:numId w:val="46"/>
        </w:numPr>
        <w:overflowPunct w:val="0"/>
        <w:autoSpaceDE w:val="0"/>
        <w:autoSpaceDN w:val="0"/>
        <w:adjustRightInd w:val="0"/>
        <w:spacing w:before="240" w:after="0" w:line="360" w:lineRule="auto"/>
        <w:contextualSpacing w:val="0"/>
        <w:textAlignment w:val="baseline"/>
        <w:rPr>
          <w:rFonts w:asciiTheme="majorBidi" w:eastAsia="Malgun Gothic" w:hAnsiTheme="majorBidi" w:cs="Angsana New"/>
          <w:b/>
          <w:bCs/>
          <w:vanish/>
          <w:sz w:val="28"/>
          <w:lang w:val="en-US"/>
        </w:rPr>
      </w:pPr>
    </w:p>
    <w:p w14:paraId="01A5414E" w14:textId="77777777" w:rsidR="005413D1" w:rsidRPr="005413D1" w:rsidRDefault="005413D1" w:rsidP="006D3DC6">
      <w:pPr>
        <w:pStyle w:val="ListParagraph"/>
        <w:numPr>
          <w:ilvl w:val="0"/>
          <w:numId w:val="46"/>
        </w:numPr>
        <w:overflowPunct w:val="0"/>
        <w:autoSpaceDE w:val="0"/>
        <w:autoSpaceDN w:val="0"/>
        <w:adjustRightInd w:val="0"/>
        <w:spacing w:before="240" w:after="0" w:line="360" w:lineRule="auto"/>
        <w:contextualSpacing w:val="0"/>
        <w:textAlignment w:val="baseline"/>
        <w:rPr>
          <w:rFonts w:asciiTheme="majorBidi" w:eastAsia="Malgun Gothic" w:hAnsiTheme="majorBidi" w:cs="Angsana New"/>
          <w:b/>
          <w:bCs/>
          <w:vanish/>
          <w:sz w:val="28"/>
          <w:lang w:val="en-US"/>
        </w:rPr>
      </w:pPr>
    </w:p>
    <w:p w14:paraId="5B7FC85B" w14:textId="77777777" w:rsidR="005413D1" w:rsidRPr="005413D1" w:rsidRDefault="005413D1" w:rsidP="006D3DC6">
      <w:pPr>
        <w:pStyle w:val="ListParagraph"/>
        <w:numPr>
          <w:ilvl w:val="0"/>
          <w:numId w:val="46"/>
        </w:numPr>
        <w:overflowPunct w:val="0"/>
        <w:autoSpaceDE w:val="0"/>
        <w:autoSpaceDN w:val="0"/>
        <w:adjustRightInd w:val="0"/>
        <w:spacing w:before="240" w:after="0" w:line="360" w:lineRule="auto"/>
        <w:contextualSpacing w:val="0"/>
        <w:textAlignment w:val="baseline"/>
        <w:rPr>
          <w:rFonts w:asciiTheme="majorBidi" w:eastAsia="Malgun Gothic" w:hAnsiTheme="majorBidi" w:cs="Angsana New"/>
          <w:b/>
          <w:bCs/>
          <w:vanish/>
          <w:sz w:val="28"/>
          <w:lang w:val="en-US"/>
        </w:rPr>
      </w:pPr>
    </w:p>
    <w:p w14:paraId="4B379A70" w14:textId="77777777" w:rsidR="005413D1" w:rsidRPr="005413D1" w:rsidRDefault="005413D1" w:rsidP="006D3DC6">
      <w:pPr>
        <w:pStyle w:val="ListParagraph"/>
        <w:numPr>
          <w:ilvl w:val="0"/>
          <w:numId w:val="46"/>
        </w:numPr>
        <w:overflowPunct w:val="0"/>
        <w:autoSpaceDE w:val="0"/>
        <w:autoSpaceDN w:val="0"/>
        <w:adjustRightInd w:val="0"/>
        <w:spacing w:before="240" w:after="0" w:line="360" w:lineRule="auto"/>
        <w:contextualSpacing w:val="0"/>
        <w:textAlignment w:val="baseline"/>
        <w:rPr>
          <w:rFonts w:asciiTheme="majorBidi" w:eastAsia="Malgun Gothic" w:hAnsiTheme="majorBidi" w:cs="Angsana New"/>
          <w:b/>
          <w:bCs/>
          <w:vanish/>
          <w:sz w:val="28"/>
          <w:lang w:val="en-US"/>
        </w:rPr>
      </w:pPr>
    </w:p>
    <w:p w14:paraId="5CD1EAA3" w14:textId="77777777" w:rsidR="005413D1" w:rsidRPr="005413D1" w:rsidRDefault="005413D1" w:rsidP="006D3DC6">
      <w:pPr>
        <w:pStyle w:val="ListParagraph"/>
        <w:numPr>
          <w:ilvl w:val="0"/>
          <w:numId w:val="46"/>
        </w:numPr>
        <w:overflowPunct w:val="0"/>
        <w:autoSpaceDE w:val="0"/>
        <w:autoSpaceDN w:val="0"/>
        <w:adjustRightInd w:val="0"/>
        <w:spacing w:before="240" w:after="0" w:line="360" w:lineRule="auto"/>
        <w:contextualSpacing w:val="0"/>
        <w:textAlignment w:val="baseline"/>
        <w:rPr>
          <w:rFonts w:asciiTheme="majorBidi" w:eastAsia="Malgun Gothic" w:hAnsiTheme="majorBidi" w:cs="Angsana New"/>
          <w:b/>
          <w:bCs/>
          <w:vanish/>
          <w:sz w:val="28"/>
          <w:lang w:val="en-US"/>
        </w:rPr>
      </w:pPr>
    </w:p>
    <w:p w14:paraId="705D53C4" w14:textId="77777777" w:rsidR="005413D1" w:rsidRPr="005413D1" w:rsidRDefault="005413D1" w:rsidP="006D3DC6">
      <w:pPr>
        <w:pStyle w:val="ListParagraph"/>
        <w:numPr>
          <w:ilvl w:val="0"/>
          <w:numId w:val="46"/>
        </w:numPr>
        <w:overflowPunct w:val="0"/>
        <w:autoSpaceDE w:val="0"/>
        <w:autoSpaceDN w:val="0"/>
        <w:adjustRightInd w:val="0"/>
        <w:spacing w:before="240" w:after="0" w:line="360" w:lineRule="auto"/>
        <w:contextualSpacing w:val="0"/>
        <w:textAlignment w:val="baseline"/>
        <w:rPr>
          <w:rFonts w:asciiTheme="majorBidi" w:eastAsia="Malgun Gothic" w:hAnsiTheme="majorBidi" w:cs="Angsana New"/>
          <w:b/>
          <w:bCs/>
          <w:vanish/>
          <w:sz w:val="28"/>
          <w:lang w:val="en-US"/>
        </w:rPr>
      </w:pPr>
    </w:p>
    <w:p w14:paraId="4C3FC288" w14:textId="77777777" w:rsidR="005413D1" w:rsidRPr="005413D1" w:rsidRDefault="005413D1" w:rsidP="006D3DC6">
      <w:pPr>
        <w:pStyle w:val="ListParagraph"/>
        <w:numPr>
          <w:ilvl w:val="0"/>
          <w:numId w:val="46"/>
        </w:numPr>
        <w:overflowPunct w:val="0"/>
        <w:autoSpaceDE w:val="0"/>
        <w:autoSpaceDN w:val="0"/>
        <w:adjustRightInd w:val="0"/>
        <w:spacing w:before="240" w:after="0" w:line="360" w:lineRule="auto"/>
        <w:contextualSpacing w:val="0"/>
        <w:textAlignment w:val="baseline"/>
        <w:rPr>
          <w:rFonts w:asciiTheme="majorBidi" w:eastAsia="Malgun Gothic" w:hAnsiTheme="majorBidi" w:cs="Angsana New"/>
          <w:b/>
          <w:bCs/>
          <w:vanish/>
          <w:sz w:val="28"/>
          <w:lang w:val="en-US"/>
        </w:rPr>
      </w:pPr>
    </w:p>
    <w:p w14:paraId="16617EF6" w14:textId="77777777" w:rsidR="005413D1" w:rsidRPr="005413D1" w:rsidRDefault="005413D1" w:rsidP="006D3DC6">
      <w:pPr>
        <w:pStyle w:val="ListParagraph"/>
        <w:numPr>
          <w:ilvl w:val="1"/>
          <w:numId w:val="46"/>
        </w:numPr>
        <w:overflowPunct w:val="0"/>
        <w:autoSpaceDE w:val="0"/>
        <w:autoSpaceDN w:val="0"/>
        <w:adjustRightInd w:val="0"/>
        <w:spacing w:before="240" w:after="0" w:line="360" w:lineRule="auto"/>
        <w:contextualSpacing w:val="0"/>
        <w:textAlignment w:val="baseline"/>
        <w:rPr>
          <w:rFonts w:asciiTheme="majorBidi" w:eastAsia="Malgun Gothic" w:hAnsiTheme="majorBidi" w:cs="Angsana New"/>
          <w:b/>
          <w:bCs/>
          <w:vanish/>
          <w:sz w:val="28"/>
          <w:lang w:val="en-US"/>
        </w:rPr>
      </w:pPr>
    </w:p>
    <w:p w14:paraId="08626EAC" w14:textId="4516CA73" w:rsidR="005C378B" w:rsidRPr="00EF00D9" w:rsidRDefault="006C2A06" w:rsidP="005A0BF6">
      <w:pPr>
        <w:pStyle w:val="ListParagraph"/>
        <w:numPr>
          <w:ilvl w:val="1"/>
          <w:numId w:val="46"/>
        </w:numPr>
        <w:overflowPunct w:val="0"/>
        <w:autoSpaceDE w:val="0"/>
        <w:autoSpaceDN w:val="0"/>
        <w:adjustRightInd w:val="0"/>
        <w:spacing w:before="240" w:after="0" w:line="360" w:lineRule="auto"/>
        <w:contextualSpacing w:val="0"/>
        <w:textAlignment w:val="baseline"/>
        <w:rPr>
          <w:rFonts w:asciiTheme="majorBidi" w:eastAsia="Malgun Gothic" w:hAnsiTheme="majorBidi" w:cs="Angsana New"/>
          <w:b/>
          <w:bCs/>
          <w:sz w:val="28"/>
          <w:lang w:val="en-US"/>
        </w:rPr>
      </w:pPr>
      <w:r w:rsidRPr="007B3A8A">
        <w:rPr>
          <w:rFonts w:asciiTheme="majorBidi" w:eastAsia="Malgun Gothic" w:hAnsiTheme="majorBidi" w:cs="Angsana New"/>
          <w:b/>
          <w:bCs/>
          <w:sz w:val="28"/>
          <w:cs/>
          <w:lang w:val="en-US"/>
        </w:rPr>
        <w:t>ภาระผูกพันอื่น</w:t>
      </w:r>
    </w:p>
    <w:p w14:paraId="62DEE0D5" w14:textId="723DDE9D" w:rsidR="00EE6A21" w:rsidRPr="00EE6A21" w:rsidRDefault="00EE6A21" w:rsidP="00D04460">
      <w:pPr>
        <w:pStyle w:val="ListParagraph"/>
        <w:overflowPunct w:val="0"/>
        <w:autoSpaceDE w:val="0"/>
        <w:autoSpaceDN w:val="0"/>
        <w:adjustRightInd w:val="0"/>
        <w:spacing w:after="0" w:line="240" w:lineRule="auto"/>
        <w:jc w:val="thaiDistribute"/>
        <w:textAlignment w:val="baseline"/>
        <w:rPr>
          <w:rFonts w:asciiTheme="majorBidi" w:eastAsia="Malgun Gothic" w:hAnsiTheme="majorBidi" w:cstheme="majorBidi"/>
          <w:color w:val="000000"/>
          <w:spacing w:val="-2"/>
          <w:sz w:val="28"/>
        </w:rPr>
      </w:pPr>
      <w:r w:rsidRPr="00F75824">
        <w:rPr>
          <w:rFonts w:asciiTheme="majorBidi" w:eastAsia="Malgun Gothic" w:hAnsiTheme="majorBidi" w:cstheme="majorBidi"/>
          <w:color w:val="000000"/>
          <w:spacing w:val="-2"/>
          <w:sz w:val="28"/>
          <w:cs/>
          <w:lang w:val="en-US"/>
        </w:rPr>
        <w:t xml:space="preserve">จำนวนเงินขั้นต่ำที่กลุ่มบริษัทย่อยต้องจ่ายในอนาคตทั้งสิ้นภายใต้คำสั่งซื้อวัสดุก่อสร้าง ณ วันที่ </w:t>
      </w:r>
      <w:r w:rsidRPr="00EE6A21">
        <w:rPr>
          <w:rFonts w:asciiTheme="majorBidi" w:eastAsia="Malgun Gothic" w:hAnsiTheme="majorBidi" w:cstheme="majorBidi"/>
          <w:color w:val="000000"/>
          <w:spacing w:val="-2"/>
          <w:sz w:val="28"/>
        </w:rPr>
        <w:t>30</w:t>
      </w:r>
      <w:r w:rsidRPr="00F75824">
        <w:rPr>
          <w:rFonts w:asciiTheme="majorBidi" w:eastAsia="Malgun Gothic" w:hAnsiTheme="majorBidi" w:cstheme="majorBidi"/>
          <w:color w:val="000000"/>
          <w:spacing w:val="-2"/>
          <w:sz w:val="28"/>
          <w:cs/>
          <w:lang w:val="en-US"/>
        </w:rPr>
        <w:t xml:space="preserve"> มิถุนายน </w:t>
      </w:r>
      <w:r w:rsidRPr="00EE6A21">
        <w:rPr>
          <w:rFonts w:asciiTheme="majorBidi" w:eastAsia="Malgun Gothic" w:hAnsiTheme="majorBidi" w:cstheme="majorBidi"/>
          <w:color w:val="000000"/>
          <w:spacing w:val="-2"/>
          <w:sz w:val="28"/>
        </w:rPr>
        <w:t>2568</w:t>
      </w:r>
      <w:r w:rsidRPr="00F75824">
        <w:rPr>
          <w:rFonts w:asciiTheme="majorBidi" w:eastAsia="Malgun Gothic" w:hAnsiTheme="majorBidi" w:cstheme="majorBidi"/>
          <w:color w:val="000000"/>
          <w:spacing w:val="-2"/>
          <w:sz w:val="28"/>
          <w:cs/>
          <w:lang w:val="en-US"/>
        </w:rPr>
        <w:t xml:space="preserve"> และวันที่</w:t>
      </w:r>
      <w:r w:rsidRPr="008C6DCB">
        <w:rPr>
          <w:rFonts w:asciiTheme="majorBidi" w:eastAsia="Malgun Gothic" w:hAnsiTheme="majorBidi" w:cstheme="majorBidi"/>
          <w:color w:val="000000"/>
          <w:spacing w:val="-2"/>
          <w:sz w:val="28"/>
          <w:lang w:val="en-US"/>
        </w:rPr>
        <w:t xml:space="preserve"> </w:t>
      </w:r>
      <w:r w:rsidRPr="00EE6A21">
        <w:rPr>
          <w:rFonts w:asciiTheme="majorBidi" w:eastAsia="Malgun Gothic" w:hAnsiTheme="majorBidi" w:cstheme="majorBidi"/>
          <w:color w:val="000000"/>
          <w:spacing w:val="-2"/>
          <w:sz w:val="28"/>
        </w:rPr>
        <w:t>31</w:t>
      </w:r>
      <w:r w:rsidRPr="00F75824">
        <w:rPr>
          <w:rFonts w:asciiTheme="majorBidi" w:eastAsia="Malgun Gothic" w:hAnsiTheme="majorBidi" w:cstheme="majorBidi"/>
          <w:color w:val="000000"/>
          <w:spacing w:val="-2"/>
          <w:sz w:val="28"/>
          <w:cs/>
          <w:lang w:val="en-US"/>
        </w:rPr>
        <w:t xml:space="preserve"> ธันวาคม </w:t>
      </w:r>
      <w:r w:rsidRPr="00EE6A21">
        <w:rPr>
          <w:rFonts w:asciiTheme="majorBidi" w:eastAsia="Malgun Gothic" w:hAnsiTheme="majorBidi" w:cstheme="majorBidi"/>
          <w:color w:val="000000"/>
          <w:spacing w:val="-2"/>
          <w:sz w:val="28"/>
        </w:rPr>
        <w:t>2567</w:t>
      </w:r>
      <w:r w:rsidRPr="00F75824">
        <w:rPr>
          <w:rFonts w:asciiTheme="majorBidi" w:eastAsia="Malgun Gothic" w:hAnsiTheme="majorBidi" w:cstheme="majorBidi"/>
          <w:color w:val="000000"/>
          <w:spacing w:val="-2"/>
          <w:sz w:val="28"/>
          <w:cs/>
          <w:lang w:val="en-US"/>
        </w:rPr>
        <w:t xml:space="preserve"> มีรายละเอียด ดังนี้</w:t>
      </w:r>
    </w:p>
    <w:tbl>
      <w:tblPr>
        <w:tblW w:w="8730" w:type="dxa"/>
        <w:tblInd w:w="72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050"/>
        <w:gridCol w:w="180"/>
        <w:gridCol w:w="2160"/>
        <w:gridCol w:w="180"/>
        <w:gridCol w:w="2160"/>
      </w:tblGrid>
      <w:tr w:rsidR="00EE6A21" w:rsidRPr="008C6DCB" w14:paraId="42B3F1D3" w14:textId="77777777" w:rsidTr="00D04460">
        <w:trPr>
          <w:trHeight w:val="423"/>
          <w:tblHeader/>
        </w:trPr>
        <w:tc>
          <w:tcPr>
            <w:tcW w:w="4050" w:type="dxa"/>
          </w:tcPr>
          <w:p w14:paraId="1B64473D" w14:textId="77777777" w:rsidR="00EE6A21" w:rsidRPr="00931B57" w:rsidRDefault="00EE6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8"/>
              <w:jc w:val="thaiDistribute"/>
              <w:textAlignment w:val="baseline"/>
              <w:rPr>
                <w:rFonts w:ascii="Angsana New" w:eastAsia="Malgun Gothic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710DAC4D" w14:textId="77777777" w:rsidR="00EE6A21" w:rsidRPr="00931B57" w:rsidRDefault="00EE6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textAlignment w:val="baseline"/>
              <w:rPr>
                <w:rFonts w:ascii="Angsana New" w:eastAsia="Malgun Gothic" w:hAnsi="Angsana New"/>
                <w:sz w:val="28"/>
                <w:szCs w:val="28"/>
              </w:rPr>
            </w:pPr>
          </w:p>
        </w:tc>
        <w:tc>
          <w:tcPr>
            <w:tcW w:w="4500" w:type="dxa"/>
            <w:gridSpan w:val="3"/>
          </w:tcPr>
          <w:p w14:paraId="3497E834" w14:textId="77777777" w:rsidR="00EE6A21" w:rsidRPr="00F75824" w:rsidRDefault="00EE6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8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48"/>
              <w:jc w:val="right"/>
              <w:textAlignment w:val="baseline"/>
              <w:rPr>
                <w:rFonts w:ascii="Angsana New" w:eastAsia="Malgun Gothic" w:hAnsi="Angsana New"/>
                <w:sz w:val="28"/>
                <w:szCs w:val="28"/>
                <w:cs/>
              </w:rPr>
            </w:pPr>
            <w:r w:rsidRPr="00931B57">
              <w:rPr>
                <w:rFonts w:ascii="Angsana New" w:eastAsia="Malgun Gothic" w:hAnsi="Angsana New" w:hint="cs"/>
                <w:caps/>
                <w:sz w:val="28"/>
                <w:szCs w:val="28"/>
              </w:rPr>
              <w:t>(</w:t>
            </w:r>
            <w:r w:rsidRPr="00F75824">
              <w:rPr>
                <w:rFonts w:ascii="Angsana New" w:eastAsia="Malgun Gothic" w:hAnsi="Angsana New" w:hint="cs"/>
                <w:caps/>
                <w:sz w:val="28"/>
                <w:szCs w:val="28"/>
                <w:cs/>
              </w:rPr>
              <w:t>หน่วย</w:t>
            </w:r>
            <w:r w:rsidRPr="00931B57">
              <w:rPr>
                <w:rFonts w:ascii="Angsana New" w:eastAsia="Malgun Gothic" w:hAnsi="Angsana New" w:hint="cs"/>
                <w:caps/>
                <w:sz w:val="28"/>
                <w:szCs w:val="28"/>
              </w:rPr>
              <w:t xml:space="preserve">: </w:t>
            </w:r>
            <w:r w:rsidRPr="00F75824">
              <w:rPr>
                <w:rFonts w:ascii="Angsana New" w:eastAsia="Malgun Gothic" w:hAnsi="Angsana New" w:hint="cs"/>
                <w:caps/>
                <w:sz w:val="28"/>
                <w:szCs w:val="28"/>
                <w:cs/>
              </w:rPr>
              <w:t>พันบาท</w:t>
            </w:r>
            <w:r w:rsidRPr="00931B57">
              <w:rPr>
                <w:rFonts w:ascii="Angsana New" w:eastAsia="Malgun Gothic" w:hAnsi="Angsana New" w:hint="cs"/>
                <w:caps/>
                <w:sz w:val="28"/>
                <w:szCs w:val="28"/>
              </w:rPr>
              <w:t>)</w:t>
            </w:r>
          </w:p>
        </w:tc>
      </w:tr>
      <w:tr w:rsidR="00EE6A21" w:rsidRPr="00931B57" w14:paraId="39110575" w14:textId="77777777" w:rsidTr="00D04460">
        <w:trPr>
          <w:trHeight w:val="423"/>
          <w:tblHeader/>
        </w:trPr>
        <w:tc>
          <w:tcPr>
            <w:tcW w:w="4050" w:type="dxa"/>
          </w:tcPr>
          <w:p w14:paraId="0C510AD1" w14:textId="77777777" w:rsidR="00EE6A21" w:rsidRPr="00931B57" w:rsidRDefault="00EE6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8"/>
              <w:jc w:val="thaiDistribute"/>
              <w:textAlignment w:val="baseline"/>
              <w:rPr>
                <w:rFonts w:ascii="Angsana New" w:eastAsia="Malgun Gothic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1C189B44" w14:textId="77777777" w:rsidR="00EE6A21" w:rsidRPr="00931B57" w:rsidRDefault="00EE6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textAlignment w:val="baseline"/>
              <w:rPr>
                <w:rFonts w:ascii="Angsana New" w:eastAsia="Malgun Gothic" w:hAnsi="Angsana New"/>
                <w:sz w:val="28"/>
                <w:szCs w:val="28"/>
              </w:rPr>
            </w:pPr>
          </w:p>
        </w:tc>
        <w:tc>
          <w:tcPr>
            <w:tcW w:w="4500" w:type="dxa"/>
            <w:gridSpan w:val="3"/>
            <w:tcBorders>
              <w:bottom w:val="single" w:sz="4" w:space="0" w:color="auto"/>
            </w:tcBorders>
          </w:tcPr>
          <w:p w14:paraId="7709410A" w14:textId="52BDCBD5" w:rsidR="00EE6A21" w:rsidRPr="00F75824" w:rsidRDefault="00413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8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48"/>
              <w:jc w:val="center"/>
              <w:textAlignment w:val="baseline"/>
              <w:rPr>
                <w:rFonts w:ascii="Angsana New" w:eastAsia="Malgun Gothic" w:hAnsi="Angsana New"/>
                <w:cap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ข้อมูลทางการเงินรวม</w:t>
            </w:r>
            <w:r w:rsidR="00742894" w:rsidRPr="008E60DF">
              <w:rPr>
                <w:rFonts w:ascii="Angsana New" w:eastAsia="Malgun Gothic" w:hAnsi="Angsana New"/>
                <w:caps/>
                <w:sz w:val="28"/>
                <w:szCs w:val="28"/>
                <w:cs/>
              </w:rPr>
              <w:t xml:space="preserve"> / </w:t>
            </w:r>
            <w:r w:rsidR="009C4D8A" w:rsidRPr="009C4D8A">
              <w:rPr>
                <w:rFonts w:ascii="Angsana New" w:eastAsia="Malgun Gothic" w:hAnsi="Angsana New"/>
                <w:cap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EE6A21" w:rsidRPr="00931B57" w14:paraId="7036CBDB" w14:textId="77777777" w:rsidTr="00D04460">
        <w:trPr>
          <w:trHeight w:val="372"/>
          <w:tblHeader/>
        </w:trPr>
        <w:tc>
          <w:tcPr>
            <w:tcW w:w="4050" w:type="dxa"/>
          </w:tcPr>
          <w:p w14:paraId="5D0B37D6" w14:textId="77777777" w:rsidR="00EE6A21" w:rsidRPr="00F75824" w:rsidRDefault="00EE6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8"/>
              <w:jc w:val="thaiDistribute"/>
              <w:textAlignment w:val="baseline"/>
              <w:rPr>
                <w:rFonts w:ascii="Angsana New" w:eastAsia="Malgun Gothic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126A00E2" w14:textId="77777777" w:rsidR="00EE6A21" w:rsidRPr="00931B57" w:rsidRDefault="00EE6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textAlignment w:val="baseline"/>
              <w:rPr>
                <w:rFonts w:ascii="Angsana New" w:eastAsia="Malgun Gothic" w:hAnsi="Angsana New"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</w:tcPr>
          <w:p w14:paraId="07B0A669" w14:textId="77777777" w:rsidR="00EE6A21" w:rsidRPr="00931B57" w:rsidRDefault="00EE6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textAlignment w:val="baseline"/>
              <w:rPr>
                <w:rFonts w:ascii="Angsana New" w:eastAsia="Malgun Gothic" w:hAnsi="Angsana New"/>
                <w:sz w:val="28"/>
                <w:szCs w:val="28"/>
              </w:rPr>
            </w:pPr>
            <w:r w:rsidRPr="00931B57">
              <w:rPr>
                <w:rFonts w:ascii="Angsana New" w:eastAsia="Malgun Gothic" w:hAnsi="Angsana New"/>
                <w:color w:val="000000"/>
                <w:spacing w:val="-2"/>
                <w:sz w:val="28"/>
                <w:szCs w:val="28"/>
              </w:rPr>
              <w:t xml:space="preserve">30 </w:t>
            </w:r>
            <w:r w:rsidRPr="00F75824">
              <w:rPr>
                <w:rFonts w:ascii="Angsana New" w:eastAsia="Malgun Gothic" w:hAnsi="Angsana New" w:hint="cs"/>
                <w:color w:val="000000"/>
                <w:spacing w:val="-2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1EECC87D" w14:textId="77777777" w:rsidR="00EE6A21" w:rsidRPr="00931B57" w:rsidRDefault="00EE6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textAlignment w:val="baseline"/>
              <w:rPr>
                <w:rFonts w:ascii="Angsana New" w:eastAsia="Malgun Gothic" w:hAnsi="Angsana New"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</w:tcPr>
          <w:p w14:paraId="7CD41BAE" w14:textId="77777777" w:rsidR="00EE6A21" w:rsidRPr="00F75824" w:rsidRDefault="00EE6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textAlignment w:val="baseline"/>
              <w:rPr>
                <w:rFonts w:ascii="Angsana New" w:eastAsia="Malgun Gothic" w:hAnsi="Angsana New"/>
                <w:sz w:val="28"/>
                <w:szCs w:val="28"/>
                <w:cs/>
              </w:rPr>
            </w:pPr>
            <w:r w:rsidRPr="00931B57">
              <w:rPr>
                <w:rFonts w:ascii="Angsana New" w:eastAsia="Malgun Gothic" w:hAnsi="Angsana New"/>
                <w:sz w:val="28"/>
                <w:szCs w:val="28"/>
              </w:rPr>
              <w:t>31</w:t>
            </w:r>
            <w:r w:rsidRPr="00F75824">
              <w:rPr>
                <w:rFonts w:ascii="Angsana New" w:eastAsia="Malgun Gothic" w:hAnsi="Angsana New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EE6A21" w:rsidRPr="00931B57" w14:paraId="1A59BC61" w14:textId="77777777" w:rsidTr="00D04460">
        <w:trPr>
          <w:trHeight w:val="372"/>
          <w:tblHeader/>
        </w:trPr>
        <w:tc>
          <w:tcPr>
            <w:tcW w:w="4050" w:type="dxa"/>
          </w:tcPr>
          <w:p w14:paraId="01379543" w14:textId="77777777" w:rsidR="00EE6A21" w:rsidRPr="00F75824" w:rsidRDefault="00EE6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8"/>
              <w:jc w:val="thaiDistribute"/>
              <w:textAlignment w:val="baseline"/>
              <w:rPr>
                <w:rFonts w:ascii="Angsana New" w:eastAsia="Malgun Gothic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4C65D2D4" w14:textId="77777777" w:rsidR="00EE6A21" w:rsidRPr="00931B57" w:rsidRDefault="00EE6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textAlignment w:val="baseline"/>
              <w:rPr>
                <w:rFonts w:ascii="Angsana New" w:eastAsia="Malgun Gothic" w:hAnsi="Angsana New"/>
                <w:sz w:val="28"/>
                <w:szCs w:val="28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7955DE4A" w14:textId="77777777" w:rsidR="00EE6A21" w:rsidRPr="00931B57" w:rsidRDefault="00EE6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textAlignment w:val="baseline"/>
              <w:rPr>
                <w:rFonts w:ascii="Angsana New" w:eastAsia="Malgun Gothic" w:hAnsi="Angsana New"/>
                <w:sz w:val="28"/>
                <w:szCs w:val="28"/>
              </w:rPr>
            </w:pPr>
            <w:r w:rsidRPr="00931B57">
              <w:rPr>
                <w:rFonts w:ascii="Angsana New" w:eastAsia="Malgun Gothic" w:hAnsi="Angsana New"/>
                <w:sz w:val="28"/>
                <w:szCs w:val="28"/>
              </w:rPr>
              <w:t>2568</w:t>
            </w:r>
          </w:p>
        </w:tc>
        <w:tc>
          <w:tcPr>
            <w:tcW w:w="180" w:type="dxa"/>
          </w:tcPr>
          <w:p w14:paraId="6E3DA8ED" w14:textId="77777777" w:rsidR="00EE6A21" w:rsidRPr="00931B57" w:rsidRDefault="00EE6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textAlignment w:val="baseline"/>
              <w:rPr>
                <w:rFonts w:ascii="Angsana New" w:eastAsia="Malgun Gothic" w:hAnsi="Angsana New"/>
                <w:sz w:val="28"/>
                <w:szCs w:val="28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4E86899A" w14:textId="77777777" w:rsidR="00EE6A21" w:rsidRPr="00931B57" w:rsidRDefault="00EE6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textAlignment w:val="baseline"/>
              <w:rPr>
                <w:rFonts w:ascii="Angsana New" w:eastAsia="Malgun Gothic" w:hAnsi="Angsana New"/>
                <w:sz w:val="28"/>
                <w:szCs w:val="28"/>
              </w:rPr>
            </w:pPr>
            <w:r w:rsidRPr="00931B57">
              <w:rPr>
                <w:rFonts w:ascii="Angsana New" w:eastAsia="Malgun Gothic" w:hAnsi="Angsana New"/>
                <w:sz w:val="28"/>
                <w:szCs w:val="28"/>
              </w:rPr>
              <w:t>2567</w:t>
            </w:r>
          </w:p>
        </w:tc>
      </w:tr>
      <w:tr w:rsidR="00EE6A21" w:rsidRPr="00931B57" w14:paraId="3BF231D9" w14:textId="77777777" w:rsidTr="00D04460">
        <w:trPr>
          <w:trHeight w:val="372"/>
          <w:tblHeader/>
        </w:trPr>
        <w:tc>
          <w:tcPr>
            <w:tcW w:w="4050" w:type="dxa"/>
          </w:tcPr>
          <w:p w14:paraId="7F9C8A22" w14:textId="77777777" w:rsidR="00EE6A21" w:rsidRPr="00F75824" w:rsidRDefault="00EE6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thaiDistribute"/>
              <w:textAlignment w:val="baseline"/>
              <w:rPr>
                <w:rFonts w:ascii="Angsana New" w:eastAsia="Malgun Gothic" w:hAnsi="Angsana New"/>
                <w:sz w:val="28"/>
                <w:szCs w:val="28"/>
                <w:cs/>
              </w:rPr>
            </w:pPr>
            <w:r w:rsidRPr="00F75824">
              <w:rPr>
                <w:rFonts w:ascii="Angsana New" w:eastAsia="Malgun Gothic" w:hAnsi="Angsana New" w:hint="cs"/>
                <w:sz w:val="28"/>
                <w:szCs w:val="28"/>
                <w:cs/>
              </w:rPr>
              <w:t>คำสั่งซื้อวัสดุก่อสร้าง</w:t>
            </w:r>
          </w:p>
        </w:tc>
        <w:tc>
          <w:tcPr>
            <w:tcW w:w="180" w:type="dxa"/>
          </w:tcPr>
          <w:p w14:paraId="336C43B2" w14:textId="77777777" w:rsidR="00EE6A21" w:rsidRPr="00931B57" w:rsidRDefault="00EE6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textAlignment w:val="baseline"/>
              <w:rPr>
                <w:rFonts w:ascii="Angsana New" w:eastAsia="Malgun Gothic" w:hAnsi="Angsana New"/>
                <w:sz w:val="28"/>
                <w:szCs w:val="28"/>
              </w:rPr>
            </w:pPr>
          </w:p>
        </w:tc>
        <w:tc>
          <w:tcPr>
            <w:tcW w:w="2160" w:type="dxa"/>
            <w:vAlign w:val="bottom"/>
          </w:tcPr>
          <w:p w14:paraId="5B6DDB8E" w14:textId="6440519B" w:rsidR="00EE6A21" w:rsidRPr="00931B57" w:rsidRDefault="00511D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89"/>
              <w:jc w:val="right"/>
              <w:textAlignment w:val="baseline"/>
              <w:rPr>
                <w:rFonts w:ascii="Angsana New" w:eastAsia="Malgun Gothic" w:hAnsi="Angsana New"/>
                <w:sz w:val="28"/>
                <w:szCs w:val="28"/>
              </w:rPr>
            </w:pPr>
            <w:r>
              <w:rPr>
                <w:rFonts w:ascii="Angsana New" w:eastAsia="Malgun Gothic" w:hAnsi="Angsana New"/>
                <w:sz w:val="28"/>
                <w:szCs w:val="28"/>
              </w:rPr>
              <w:t>4,234</w:t>
            </w:r>
          </w:p>
        </w:tc>
        <w:tc>
          <w:tcPr>
            <w:tcW w:w="180" w:type="dxa"/>
            <w:vAlign w:val="bottom"/>
          </w:tcPr>
          <w:p w14:paraId="208CB2E6" w14:textId="77777777" w:rsidR="00EE6A21" w:rsidRPr="00931B57" w:rsidRDefault="00EE6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108"/>
              <w:jc w:val="right"/>
              <w:textAlignment w:val="baseline"/>
              <w:rPr>
                <w:rFonts w:ascii="Angsana New" w:eastAsia="Malgun Gothic" w:hAnsi="Angsana New"/>
                <w:sz w:val="28"/>
                <w:szCs w:val="28"/>
              </w:rPr>
            </w:pPr>
          </w:p>
        </w:tc>
        <w:tc>
          <w:tcPr>
            <w:tcW w:w="2160" w:type="dxa"/>
            <w:vAlign w:val="bottom"/>
          </w:tcPr>
          <w:p w14:paraId="50B7F300" w14:textId="77777777" w:rsidR="00EE6A21" w:rsidRPr="00F75824" w:rsidRDefault="00EE6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89"/>
              <w:jc w:val="right"/>
              <w:textAlignment w:val="baseline"/>
              <w:rPr>
                <w:rFonts w:ascii="Angsana New" w:eastAsia="Malgun Gothic" w:hAnsi="Angsana New"/>
                <w:sz w:val="28"/>
                <w:szCs w:val="28"/>
                <w:cs/>
              </w:rPr>
            </w:pPr>
            <w:r w:rsidRPr="00931B57">
              <w:rPr>
                <w:rFonts w:ascii="Angsana New" w:eastAsia="Malgun Gothic" w:hAnsi="Angsana New"/>
                <w:sz w:val="28"/>
                <w:szCs w:val="28"/>
              </w:rPr>
              <w:t>365,314</w:t>
            </w:r>
          </w:p>
        </w:tc>
      </w:tr>
    </w:tbl>
    <w:p w14:paraId="1DA641AB" w14:textId="77777777" w:rsidR="00936474" w:rsidRDefault="00936474" w:rsidP="00936474">
      <w:pPr>
        <w:pStyle w:val="ListParagraph"/>
        <w:overflowPunct w:val="0"/>
        <w:autoSpaceDE w:val="0"/>
        <w:autoSpaceDN w:val="0"/>
        <w:adjustRightInd w:val="0"/>
        <w:spacing w:after="0" w:line="360" w:lineRule="auto"/>
        <w:ind w:left="450"/>
        <w:contextualSpacing w:val="0"/>
        <w:textAlignment w:val="baseline"/>
        <w:rPr>
          <w:rFonts w:asciiTheme="majorBidi" w:eastAsia="Malgun Gothic" w:hAnsiTheme="majorBidi" w:cs="Angsana New"/>
          <w:b/>
          <w:bCs/>
          <w:sz w:val="28"/>
          <w:cs/>
          <w:lang w:val="en-US"/>
        </w:rPr>
      </w:pPr>
    </w:p>
    <w:p w14:paraId="775E6681" w14:textId="77777777" w:rsidR="00B95D47" w:rsidRDefault="00B95D47" w:rsidP="00936474">
      <w:pPr>
        <w:pStyle w:val="ListParagraph"/>
        <w:overflowPunct w:val="0"/>
        <w:autoSpaceDE w:val="0"/>
        <w:autoSpaceDN w:val="0"/>
        <w:adjustRightInd w:val="0"/>
        <w:spacing w:after="0" w:line="360" w:lineRule="auto"/>
        <w:ind w:left="450"/>
        <w:contextualSpacing w:val="0"/>
        <w:textAlignment w:val="baseline"/>
        <w:rPr>
          <w:rFonts w:asciiTheme="majorBidi" w:eastAsia="Malgun Gothic" w:hAnsiTheme="majorBidi" w:cs="Angsana New"/>
          <w:b/>
          <w:bCs/>
          <w:sz w:val="28"/>
          <w:cs/>
          <w:lang w:val="en-US"/>
        </w:rPr>
        <w:sectPr w:rsidR="00B95D47" w:rsidSect="0026357C">
          <w:headerReference w:type="default" r:id="rId11"/>
          <w:footerReference w:type="default" r:id="rId12"/>
          <w:pgSz w:w="11909" w:h="16834" w:code="9"/>
          <w:pgMar w:top="1440" w:right="1008" w:bottom="1080" w:left="1584" w:header="720" w:footer="720" w:gutter="0"/>
          <w:pgNumType w:start="12"/>
          <w:cols w:space="720"/>
          <w:docGrid w:linePitch="245"/>
        </w:sectPr>
      </w:pPr>
    </w:p>
    <w:p w14:paraId="3397D778" w14:textId="470ECB9E" w:rsidR="0080481D" w:rsidRPr="008943AA" w:rsidRDefault="0080481D" w:rsidP="00BD3EE3">
      <w:pPr>
        <w:pStyle w:val="ListParagraph"/>
        <w:numPr>
          <w:ilvl w:val="1"/>
          <w:numId w:val="46"/>
        </w:numPr>
        <w:overflowPunct w:val="0"/>
        <w:autoSpaceDE w:val="0"/>
        <w:autoSpaceDN w:val="0"/>
        <w:adjustRightInd w:val="0"/>
        <w:spacing w:after="0" w:line="360" w:lineRule="auto"/>
        <w:ind w:left="450" w:hanging="90"/>
        <w:contextualSpacing w:val="0"/>
        <w:textAlignment w:val="baseline"/>
        <w:rPr>
          <w:rFonts w:asciiTheme="majorBidi" w:eastAsia="Malgun Gothic" w:hAnsiTheme="majorBidi" w:cstheme="majorBidi"/>
          <w:b/>
          <w:bCs/>
          <w:sz w:val="28"/>
          <w:lang w:val="en-US"/>
        </w:rPr>
      </w:pPr>
      <w:r w:rsidRPr="008943AA">
        <w:rPr>
          <w:rFonts w:asciiTheme="majorBidi" w:eastAsia="Malgun Gothic" w:hAnsiTheme="majorBidi" w:cstheme="majorBidi"/>
          <w:b/>
          <w:bCs/>
          <w:sz w:val="28"/>
          <w:cs/>
          <w:lang w:val="en-US"/>
        </w:rPr>
        <w:t>การค้ำประกันสินเชื่อ</w:t>
      </w:r>
    </w:p>
    <w:p w14:paraId="72AF727F" w14:textId="64439377" w:rsidR="002642EC" w:rsidRPr="008943AA" w:rsidRDefault="002642EC" w:rsidP="002642EC">
      <w:pPr>
        <w:pStyle w:val="ListParagraph"/>
        <w:overflowPunct w:val="0"/>
        <w:autoSpaceDE w:val="0"/>
        <w:autoSpaceDN w:val="0"/>
        <w:adjustRightInd w:val="0"/>
        <w:spacing w:before="240" w:line="240" w:lineRule="auto"/>
        <w:ind w:left="792" w:right="-29" w:firstLine="72"/>
        <w:jc w:val="thaiDistribute"/>
        <w:textAlignment w:val="baseline"/>
        <w:rPr>
          <w:rFonts w:asciiTheme="majorBidi" w:eastAsia="Malgun Gothic" w:hAnsiTheme="majorBidi" w:cstheme="majorBidi"/>
          <w:sz w:val="28"/>
        </w:rPr>
      </w:pPr>
      <w:r w:rsidRPr="008943AA">
        <w:rPr>
          <w:rFonts w:asciiTheme="majorBidi" w:eastAsia="Malgun Gothic" w:hAnsiTheme="majorBidi" w:cstheme="majorBidi"/>
          <w:sz w:val="28"/>
          <w:cs/>
        </w:rPr>
        <w:t xml:space="preserve">ณ วันที่ </w:t>
      </w:r>
      <w:r w:rsidR="00A77F9C">
        <w:rPr>
          <w:rFonts w:asciiTheme="majorBidi" w:eastAsia="Malgun Gothic" w:hAnsiTheme="majorBidi" w:cstheme="majorBidi"/>
          <w:sz w:val="28"/>
          <w:lang w:val="en-US"/>
        </w:rPr>
        <w:t>30</w:t>
      </w:r>
      <w:r w:rsidRPr="008943AA">
        <w:rPr>
          <w:rFonts w:asciiTheme="majorBidi" w:eastAsia="Malgun Gothic" w:hAnsiTheme="majorBidi" w:cstheme="majorBidi"/>
          <w:color w:val="000000"/>
          <w:spacing w:val="-2"/>
          <w:sz w:val="28"/>
        </w:rPr>
        <w:t xml:space="preserve"> </w:t>
      </w:r>
      <w:r w:rsidRPr="008943AA">
        <w:rPr>
          <w:rFonts w:asciiTheme="majorBidi" w:eastAsia="Malgun Gothic" w:hAnsiTheme="majorBidi" w:cstheme="majorBidi"/>
          <w:color w:val="000000"/>
          <w:spacing w:val="-2"/>
          <w:sz w:val="28"/>
          <w:cs/>
        </w:rPr>
        <w:t>มิถุนายน</w:t>
      </w:r>
      <w:r w:rsidRPr="008943AA">
        <w:rPr>
          <w:rFonts w:asciiTheme="majorBidi" w:eastAsia="Malgun Gothic" w:hAnsiTheme="majorBidi" w:cstheme="majorBidi"/>
          <w:sz w:val="28"/>
        </w:rPr>
        <w:t xml:space="preserve"> 2568 </w:t>
      </w:r>
      <w:r w:rsidRPr="008943AA">
        <w:rPr>
          <w:rFonts w:asciiTheme="majorBidi" w:eastAsia="Malgun Gothic" w:hAnsiTheme="majorBidi" w:cstheme="majorBidi"/>
          <w:color w:val="000000"/>
          <w:spacing w:val="-2"/>
          <w:sz w:val="28"/>
          <w:cs/>
        </w:rPr>
        <w:t>กลุ่มบริษัท</w:t>
      </w:r>
      <w:r w:rsidRPr="008943AA">
        <w:rPr>
          <w:rFonts w:asciiTheme="majorBidi" w:eastAsia="Malgun Gothic" w:hAnsiTheme="majorBidi" w:cstheme="majorBidi"/>
          <w:sz w:val="28"/>
          <w:cs/>
        </w:rPr>
        <w:t>และบริษัทมีการค้ำประกันสินเชื่อกับสถาบันการเงิน ดังนี้</w:t>
      </w:r>
    </w:p>
    <w:tbl>
      <w:tblPr>
        <w:tblW w:w="13696" w:type="dxa"/>
        <w:tblInd w:w="89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34"/>
        <w:gridCol w:w="99"/>
        <w:gridCol w:w="2306"/>
        <w:gridCol w:w="77"/>
        <w:gridCol w:w="2353"/>
        <w:gridCol w:w="141"/>
        <w:gridCol w:w="1207"/>
        <w:gridCol w:w="81"/>
        <w:gridCol w:w="1181"/>
        <w:gridCol w:w="118"/>
        <w:gridCol w:w="1232"/>
        <w:gridCol w:w="90"/>
        <w:gridCol w:w="1177"/>
      </w:tblGrid>
      <w:tr w:rsidR="002642EC" w:rsidRPr="008943AA" w14:paraId="2A95DF4B" w14:textId="77777777" w:rsidTr="001835D5">
        <w:tc>
          <w:tcPr>
            <w:tcW w:w="3634" w:type="dxa"/>
          </w:tcPr>
          <w:p w14:paraId="4FC862FA" w14:textId="77777777" w:rsidR="002642EC" w:rsidRPr="008943AA" w:rsidRDefault="0026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32" w:right="-29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  <w:tc>
          <w:tcPr>
            <w:tcW w:w="99" w:type="dxa"/>
          </w:tcPr>
          <w:p w14:paraId="5589FFF0" w14:textId="77777777" w:rsidR="002642EC" w:rsidRPr="008943AA" w:rsidRDefault="0026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06" w:type="dxa"/>
          </w:tcPr>
          <w:p w14:paraId="2A2C8257" w14:textId="77777777" w:rsidR="002642EC" w:rsidRPr="008943AA" w:rsidRDefault="0026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" w:type="dxa"/>
          </w:tcPr>
          <w:p w14:paraId="08910984" w14:textId="77777777" w:rsidR="002642EC" w:rsidRPr="008943AA" w:rsidRDefault="0026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53" w:type="dxa"/>
          </w:tcPr>
          <w:p w14:paraId="3F26D27D" w14:textId="77777777" w:rsidR="002642EC" w:rsidRPr="008943AA" w:rsidRDefault="0026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" w:type="dxa"/>
          </w:tcPr>
          <w:p w14:paraId="4F65CE77" w14:textId="77777777" w:rsidR="002642EC" w:rsidRPr="008943AA" w:rsidRDefault="0026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5" w:right="49" w:firstLine="5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69" w:type="dxa"/>
            <w:gridSpan w:val="3"/>
          </w:tcPr>
          <w:p w14:paraId="0FAE88E5" w14:textId="77777777" w:rsidR="002642EC" w:rsidRPr="008943AA" w:rsidRDefault="0026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5" w:right="49" w:firstLine="5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8" w:type="dxa"/>
          </w:tcPr>
          <w:p w14:paraId="35C66E9E" w14:textId="77777777" w:rsidR="002642EC" w:rsidRPr="008943AA" w:rsidRDefault="002642E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216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5" w:firstLine="5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99" w:type="dxa"/>
            <w:gridSpan w:val="3"/>
          </w:tcPr>
          <w:p w14:paraId="188E6A6F" w14:textId="77777777" w:rsidR="002642EC" w:rsidRPr="008943AA" w:rsidRDefault="002642E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216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5" w:firstLine="5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</w:pPr>
            <w:r w:rsidRPr="008943AA"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  <w:t>(หน่วย</w:t>
            </w:r>
            <w:r w:rsidRPr="008943AA">
              <w:rPr>
                <w:rFonts w:asciiTheme="majorBidi" w:eastAsia="Malgun Gothic" w:hAnsiTheme="majorBidi" w:cstheme="majorBidi"/>
                <w:sz w:val="28"/>
                <w:szCs w:val="28"/>
              </w:rPr>
              <w:t xml:space="preserve">: </w:t>
            </w:r>
            <w:r w:rsidRPr="008943AA"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  <w:t>พันบาท)</w:t>
            </w:r>
          </w:p>
        </w:tc>
      </w:tr>
      <w:tr w:rsidR="002642EC" w:rsidRPr="008943AA" w14:paraId="551D6C70" w14:textId="77777777" w:rsidTr="001835D5">
        <w:tc>
          <w:tcPr>
            <w:tcW w:w="3634" w:type="dxa"/>
          </w:tcPr>
          <w:p w14:paraId="52A41836" w14:textId="77777777" w:rsidR="002642EC" w:rsidRPr="008943AA" w:rsidRDefault="0026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32" w:right="-29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  <w:tc>
          <w:tcPr>
            <w:tcW w:w="99" w:type="dxa"/>
          </w:tcPr>
          <w:p w14:paraId="7C41B2E5" w14:textId="77777777" w:rsidR="002642EC" w:rsidRPr="008943AA" w:rsidRDefault="0026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06" w:type="dxa"/>
          </w:tcPr>
          <w:p w14:paraId="7F78EEE1" w14:textId="77777777" w:rsidR="002642EC" w:rsidRPr="008943AA" w:rsidRDefault="0026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" w:type="dxa"/>
          </w:tcPr>
          <w:p w14:paraId="5D7118F6" w14:textId="77777777" w:rsidR="002642EC" w:rsidRPr="008943AA" w:rsidRDefault="0026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53" w:type="dxa"/>
          </w:tcPr>
          <w:p w14:paraId="56D76C82" w14:textId="77777777" w:rsidR="002642EC" w:rsidRPr="008943AA" w:rsidRDefault="0026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" w:type="dxa"/>
          </w:tcPr>
          <w:p w14:paraId="216A9A95" w14:textId="77777777" w:rsidR="002642EC" w:rsidRPr="008943AA" w:rsidRDefault="0026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5" w:right="49" w:firstLine="5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69" w:type="dxa"/>
            <w:gridSpan w:val="3"/>
            <w:tcBorders>
              <w:bottom w:val="single" w:sz="4" w:space="0" w:color="auto"/>
            </w:tcBorders>
          </w:tcPr>
          <w:p w14:paraId="11B91A6D" w14:textId="49F79095" w:rsidR="002642EC" w:rsidRPr="008943AA" w:rsidRDefault="00413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5" w:right="49" w:firstLine="5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  <w:r w:rsidRPr="00413741">
              <w:rPr>
                <w:rFonts w:asciiTheme="majorBidi" w:eastAsia="Malgun Gothic" w:hAnsiTheme="majorBidi"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118" w:type="dxa"/>
          </w:tcPr>
          <w:p w14:paraId="05378857" w14:textId="77777777" w:rsidR="002642EC" w:rsidRPr="008943AA" w:rsidRDefault="0026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5" w:right="49" w:firstLine="5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99" w:type="dxa"/>
            <w:gridSpan w:val="3"/>
            <w:tcBorders>
              <w:bottom w:val="single" w:sz="4" w:space="0" w:color="auto"/>
            </w:tcBorders>
          </w:tcPr>
          <w:p w14:paraId="3E7622AF" w14:textId="1CED469E" w:rsidR="002642EC" w:rsidRPr="008943AA" w:rsidRDefault="009C4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5" w:right="49" w:firstLine="5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  <w:r w:rsidRPr="009C4D8A">
              <w:rPr>
                <w:rFonts w:asciiTheme="majorBidi" w:eastAsia="Malgun Gothic" w:hAnsiTheme="majorBidi"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2642EC" w:rsidRPr="008943AA" w14:paraId="2540FB0E" w14:textId="77777777" w:rsidTr="001835D5">
        <w:tc>
          <w:tcPr>
            <w:tcW w:w="3634" w:type="dxa"/>
            <w:vMerge w:val="restart"/>
            <w:tcBorders>
              <w:bottom w:val="single" w:sz="4" w:space="0" w:color="auto"/>
            </w:tcBorders>
            <w:vAlign w:val="center"/>
          </w:tcPr>
          <w:p w14:paraId="64D5EEDC" w14:textId="77777777" w:rsidR="002642EC" w:rsidRPr="008943AA" w:rsidRDefault="0026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9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</w:pPr>
            <w:r w:rsidRPr="008943AA"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99" w:type="dxa"/>
            <w:vAlign w:val="center"/>
          </w:tcPr>
          <w:p w14:paraId="7E395685" w14:textId="77777777" w:rsidR="002642EC" w:rsidRPr="008943AA" w:rsidRDefault="0026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06" w:type="dxa"/>
            <w:vMerge w:val="restart"/>
            <w:tcBorders>
              <w:bottom w:val="single" w:sz="4" w:space="0" w:color="auto"/>
            </w:tcBorders>
            <w:vAlign w:val="center"/>
          </w:tcPr>
          <w:p w14:paraId="78B91C08" w14:textId="77777777" w:rsidR="002642EC" w:rsidRPr="008943AA" w:rsidRDefault="0026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center"/>
              <w:textAlignment w:val="baseline"/>
              <w:rPr>
                <w:rFonts w:asciiTheme="majorBidi" w:eastAsia="Malgun Gothic" w:hAnsiTheme="majorBidi" w:cstheme="majorBidi"/>
                <w:color w:val="000000"/>
                <w:spacing w:val="-2"/>
                <w:sz w:val="28"/>
                <w:szCs w:val="28"/>
              </w:rPr>
            </w:pPr>
            <w:r w:rsidRPr="008943AA"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  <w:t>สถาบันการเงิน</w:t>
            </w:r>
          </w:p>
        </w:tc>
        <w:tc>
          <w:tcPr>
            <w:tcW w:w="77" w:type="dxa"/>
            <w:vAlign w:val="center"/>
          </w:tcPr>
          <w:p w14:paraId="70755883" w14:textId="77777777" w:rsidR="002642EC" w:rsidRPr="008943AA" w:rsidRDefault="0026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2" w:right="49" w:hanging="2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53" w:type="dxa"/>
            <w:vMerge w:val="restart"/>
            <w:tcBorders>
              <w:bottom w:val="single" w:sz="4" w:space="0" w:color="auto"/>
            </w:tcBorders>
            <w:vAlign w:val="center"/>
          </w:tcPr>
          <w:p w14:paraId="60D1924C" w14:textId="77777777" w:rsidR="002642EC" w:rsidRPr="008943AA" w:rsidRDefault="0026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2" w:right="49" w:hanging="2"/>
              <w:jc w:val="center"/>
              <w:textAlignment w:val="baseline"/>
              <w:rPr>
                <w:rFonts w:asciiTheme="majorBidi" w:eastAsia="Malgun Gothic" w:hAnsiTheme="majorBidi" w:cstheme="majorBidi"/>
                <w:color w:val="000000"/>
                <w:spacing w:val="-2"/>
                <w:sz w:val="28"/>
                <w:szCs w:val="28"/>
              </w:rPr>
            </w:pPr>
            <w:r w:rsidRPr="008943AA"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  <w:t>รายละเอียดของหลักประกัน</w:t>
            </w:r>
          </w:p>
        </w:tc>
        <w:tc>
          <w:tcPr>
            <w:tcW w:w="141" w:type="dxa"/>
          </w:tcPr>
          <w:p w14:paraId="62E65F6C" w14:textId="77777777" w:rsidR="002642EC" w:rsidRPr="008943AA" w:rsidRDefault="0026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5" w:right="49" w:firstLine="5"/>
              <w:jc w:val="center"/>
              <w:textAlignment w:val="baseline"/>
              <w:rPr>
                <w:rFonts w:asciiTheme="majorBidi" w:eastAsia="Malgun Gothic" w:hAnsiTheme="majorBidi" w:cstheme="majorBidi"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1207" w:type="dxa"/>
          </w:tcPr>
          <w:p w14:paraId="3AE7AF11" w14:textId="77777777" w:rsidR="002642EC" w:rsidRPr="008943AA" w:rsidRDefault="0026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5" w:right="49" w:firstLine="5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</w:pPr>
            <w:r w:rsidRPr="008943AA">
              <w:rPr>
                <w:rFonts w:asciiTheme="majorBidi" w:eastAsia="Malgun Gothic" w:hAnsiTheme="majorBidi" w:cstheme="majorBidi"/>
                <w:color w:val="000000"/>
                <w:spacing w:val="-2"/>
                <w:sz w:val="28"/>
                <w:szCs w:val="28"/>
              </w:rPr>
              <w:t xml:space="preserve">30 </w:t>
            </w:r>
            <w:r w:rsidRPr="008943AA">
              <w:rPr>
                <w:rFonts w:asciiTheme="majorBidi" w:eastAsia="Malgun Gothic" w:hAnsiTheme="majorBidi" w:cstheme="majorBidi"/>
                <w:color w:val="000000"/>
                <w:spacing w:val="-2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81" w:type="dxa"/>
          </w:tcPr>
          <w:p w14:paraId="6533EA2D" w14:textId="77777777" w:rsidR="002642EC" w:rsidRPr="008943AA" w:rsidRDefault="0026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5" w:right="49" w:firstLine="5"/>
              <w:jc w:val="thaiDistribute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  <w:tc>
          <w:tcPr>
            <w:tcW w:w="1181" w:type="dxa"/>
          </w:tcPr>
          <w:p w14:paraId="13ABB9BC" w14:textId="77777777" w:rsidR="002642EC" w:rsidRPr="008943AA" w:rsidRDefault="0026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5" w:right="49" w:firstLine="5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  <w:r w:rsidRPr="008943AA">
              <w:rPr>
                <w:rFonts w:asciiTheme="majorBidi" w:eastAsia="Malgun Gothic" w:hAnsiTheme="majorBidi" w:cstheme="majorBidi"/>
                <w:sz w:val="28"/>
                <w:szCs w:val="28"/>
              </w:rPr>
              <w:t>31</w:t>
            </w:r>
            <w:r w:rsidRPr="008943AA"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18" w:type="dxa"/>
          </w:tcPr>
          <w:p w14:paraId="3E011EAA" w14:textId="77777777" w:rsidR="002642EC" w:rsidRPr="008943AA" w:rsidRDefault="0026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5" w:right="49" w:firstLine="5"/>
              <w:jc w:val="center"/>
              <w:textAlignment w:val="baseline"/>
              <w:rPr>
                <w:rFonts w:asciiTheme="majorBidi" w:eastAsia="Malgun Gothic" w:hAnsiTheme="majorBidi" w:cstheme="majorBidi"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1232" w:type="dxa"/>
          </w:tcPr>
          <w:p w14:paraId="4C023088" w14:textId="77777777" w:rsidR="002642EC" w:rsidRPr="008943AA" w:rsidRDefault="002642EC" w:rsidP="00762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</w:pPr>
            <w:r w:rsidRPr="008943AA">
              <w:rPr>
                <w:rFonts w:asciiTheme="majorBidi" w:eastAsia="Malgun Gothic" w:hAnsiTheme="majorBidi" w:cstheme="majorBidi"/>
                <w:color w:val="000000"/>
                <w:spacing w:val="-2"/>
                <w:sz w:val="28"/>
                <w:szCs w:val="28"/>
              </w:rPr>
              <w:t xml:space="preserve">30 </w:t>
            </w:r>
            <w:r w:rsidRPr="008943AA">
              <w:rPr>
                <w:rFonts w:asciiTheme="majorBidi" w:eastAsia="Malgun Gothic" w:hAnsiTheme="majorBidi" w:cstheme="majorBidi"/>
                <w:color w:val="000000"/>
                <w:spacing w:val="-2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90" w:type="dxa"/>
          </w:tcPr>
          <w:p w14:paraId="0B0CA3E8" w14:textId="77777777" w:rsidR="002642EC" w:rsidRPr="008943AA" w:rsidRDefault="002642EC" w:rsidP="00762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thaiDistribute"/>
              <w:textAlignment w:val="baseline"/>
              <w:rPr>
                <w:rFonts w:asciiTheme="majorBidi" w:eastAsia="Malgun Gothic" w:hAnsiTheme="majorBidi" w:cstheme="majorBidi" w:hint="cs"/>
                <w:sz w:val="28"/>
                <w:szCs w:val="28"/>
              </w:rPr>
            </w:pPr>
          </w:p>
        </w:tc>
        <w:tc>
          <w:tcPr>
            <w:tcW w:w="1177" w:type="dxa"/>
          </w:tcPr>
          <w:p w14:paraId="7EF8AE3B" w14:textId="77777777" w:rsidR="002642EC" w:rsidRPr="008943AA" w:rsidRDefault="0026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5" w:right="49" w:firstLine="5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  <w:r w:rsidRPr="008943AA">
              <w:rPr>
                <w:rFonts w:asciiTheme="majorBidi" w:eastAsia="Malgun Gothic" w:hAnsiTheme="majorBidi" w:cstheme="majorBidi"/>
                <w:sz w:val="28"/>
                <w:szCs w:val="28"/>
              </w:rPr>
              <w:t>31</w:t>
            </w:r>
            <w:r w:rsidRPr="008943AA"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2642EC" w:rsidRPr="008943AA" w14:paraId="71E70F9D" w14:textId="77777777" w:rsidTr="001835D5">
        <w:tc>
          <w:tcPr>
            <w:tcW w:w="3634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14:paraId="48EC1809" w14:textId="77777777" w:rsidR="002642EC" w:rsidRPr="008943AA" w:rsidRDefault="0026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9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" w:type="dxa"/>
          </w:tcPr>
          <w:p w14:paraId="2462E3D8" w14:textId="77777777" w:rsidR="002642EC" w:rsidRPr="008943AA" w:rsidRDefault="0026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  <w:tc>
          <w:tcPr>
            <w:tcW w:w="2306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14:paraId="00CB8F64" w14:textId="77777777" w:rsidR="002642EC" w:rsidRPr="008943AA" w:rsidRDefault="0026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  <w:tc>
          <w:tcPr>
            <w:tcW w:w="77" w:type="dxa"/>
          </w:tcPr>
          <w:p w14:paraId="1C48B277" w14:textId="77777777" w:rsidR="002642EC" w:rsidRPr="008943AA" w:rsidRDefault="0026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2" w:right="49" w:hanging="2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53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14:paraId="2BF34F7B" w14:textId="77777777" w:rsidR="002642EC" w:rsidRPr="008943AA" w:rsidRDefault="0026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2" w:right="49" w:hanging="2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" w:type="dxa"/>
          </w:tcPr>
          <w:p w14:paraId="303CF544" w14:textId="77777777" w:rsidR="002642EC" w:rsidRPr="008943AA" w:rsidRDefault="0026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5" w:right="49" w:firstLine="5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  <w:tc>
          <w:tcPr>
            <w:tcW w:w="1207" w:type="dxa"/>
            <w:tcBorders>
              <w:bottom w:val="single" w:sz="4" w:space="0" w:color="auto"/>
            </w:tcBorders>
          </w:tcPr>
          <w:p w14:paraId="2D9A1027" w14:textId="77777777" w:rsidR="002642EC" w:rsidRPr="008943AA" w:rsidRDefault="0026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5" w:right="49" w:firstLine="5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  <w:r w:rsidRPr="008943AA">
              <w:rPr>
                <w:rFonts w:asciiTheme="majorBidi" w:eastAsia="Malgun Gothic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81" w:type="dxa"/>
          </w:tcPr>
          <w:p w14:paraId="0A6A6D38" w14:textId="77777777" w:rsidR="002642EC" w:rsidRPr="008943AA" w:rsidRDefault="0026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5" w:right="49" w:firstLine="5"/>
              <w:jc w:val="thaiDistribute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</w:tcPr>
          <w:p w14:paraId="2FECAC4A" w14:textId="77777777" w:rsidR="002642EC" w:rsidRPr="008943AA" w:rsidRDefault="0026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5" w:right="49" w:firstLine="5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  <w:r w:rsidRPr="008943AA">
              <w:rPr>
                <w:rFonts w:asciiTheme="majorBidi" w:eastAsia="Malgun Gothic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18" w:type="dxa"/>
          </w:tcPr>
          <w:p w14:paraId="259A51C9" w14:textId="77777777" w:rsidR="002642EC" w:rsidRPr="008943AA" w:rsidRDefault="0026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5" w:right="49" w:firstLine="5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  <w:tc>
          <w:tcPr>
            <w:tcW w:w="1232" w:type="dxa"/>
            <w:tcBorders>
              <w:bottom w:val="single" w:sz="4" w:space="0" w:color="auto"/>
            </w:tcBorders>
          </w:tcPr>
          <w:p w14:paraId="2C406560" w14:textId="77777777" w:rsidR="002642EC" w:rsidRPr="008943AA" w:rsidRDefault="002642EC" w:rsidP="00762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5" w:right="5" w:firstLine="5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  <w:r w:rsidRPr="008943AA">
              <w:rPr>
                <w:rFonts w:asciiTheme="majorBidi" w:eastAsia="Malgun Gothic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90" w:type="dxa"/>
          </w:tcPr>
          <w:p w14:paraId="3D7DCB6F" w14:textId="77777777" w:rsidR="002642EC" w:rsidRPr="008943AA" w:rsidRDefault="0026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5" w:right="49" w:firstLine="5"/>
              <w:jc w:val="thaiDistribute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</w:tcPr>
          <w:p w14:paraId="1DF24252" w14:textId="77777777" w:rsidR="002642EC" w:rsidRPr="008943AA" w:rsidRDefault="0026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5" w:right="49" w:firstLine="5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  <w:r w:rsidRPr="008943AA">
              <w:rPr>
                <w:rFonts w:asciiTheme="majorBidi" w:eastAsia="Malgun Gothic" w:hAnsiTheme="majorBidi" w:cstheme="majorBidi"/>
                <w:sz w:val="28"/>
                <w:szCs w:val="28"/>
              </w:rPr>
              <w:t>2567</w:t>
            </w:r>
          </w:p>
        </w:tc>
      </w:tr>
      <w:tr w:rsidR="002F0C80" w:rsidRPr="008943AA" w14:paraId="4ACFD233" w14:textId="77777777" w:rsidTr="001835D5">
        <w:tc>
          <w:tcPr>
            <w:tcW w:w="3634" w:type="dxa"/>
            <w:tcBorders>
              <w:top w:val="single" w:sz="4" w:space="0" w:color="auto"/>
            </w:tcBorders>
          </w:tcPr>
          <w:p w14:paraId="484EF358" w14:textId="77777777" w:rsidR="002F0C80" w:rsidRPr="008943AA" w:rsidRDefault="002F0C80" w:rsidP="002F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357" w:right="-29" w:hanging="357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</w:pPr>
            <w:r w:rsidRPr="008943AA"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  <w:t>บริษัท ซี เอ แซต</w:t>
            </w:r>
            <w:r w:rsidRPr="008943AA">
              <w:rPr>
                <w:rFonts w:asciiTheme="majorBidi" w:eastAsia="Malgun Gothic" w:hAnsiTheme="majorBidi" w:cstheme="majorBidi"/>
                <w:sz w:val="28"/>
                <w:szCs w:val="28"/>
              </w:rPr>
              <w:t xml:space="preserve"> </w:t>
            </w:r>
            <w:r w:rsidRPr="008943AA"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  <w:t>(ประเทศไทย) จำกัด (มหาชน)</w:t>
            </w:r>
          </w:p>
        </w:tc>
        <w:tc>
          <w:tcPr>
            <w:tcW w:w="99" w:type="dxa"/>
          </w:tcPr>
          <w:p w14:paraId="17DA53CF" w14:textId="77777777" w:rsidR="002F0C80" w:rsidRPr="008943AA" w:rsidRDefault="002F0C80" w:rsidP="002F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right="76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06" w:type="dxa"/>
            <w:tcBorders>
              <w:top w:val="single" w:sz="4" w:space="0" w:color="auto"/>
            </w:tcBorders>
            <w:vAlign w:val="bottom"/>
          </w:tcPr>
          <w:p w14:paraId="2DCDE1B3" w14:textId="77777777" w:rsidR="002F0C80" w:rsidRPr="008943AA" w:rsidRDefault="002F0C80" w:rsidP="002F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right="76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  <w:r w:rsidRPr="008943AA"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  <w:t>ธนาคารไทยพาณิชย์</w:t>
            </w:r>
          </w:p>
        </w:tc>
        <w:tc>
          <w:tcPr>
            <w:tcW w:w="77" w:type="dxa"/>
          </w:tcPr>
          <w:p w14:paraId="4E585E07" w14:textId="77777777" w:rsidR="002F0C80" w:rsidRPr="008943AA" w:rsidRDefault="002F0C80" w:rsidP="002F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right="76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53" w:type="dxa"/>
            <w:tcBorders>
              <w:top w:val="single" w:sz="4" w:space="0" w:color="auto"/>
            </w:tcBorders>
            <w:vAlign w:val="bottom"/>
          </w:tcPr>
          <w:p w14:paraId="2F1C0FC1" w14:textId="77777777" w:rsidR="002F0C80" w:rsidRPr="008943AA" w:rsidRDefault="002F0C80" w:rsidP="002F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right="76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  <w:r w:rsidRPr="008943AA"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  <w:t>ที่ดินที่ใช้เป็นหลักประกัน</w:t>
            </w:r>
          </w:p>
        </w:tc>
        <w:tc>
          <w:tcPr>
            <w:tcW w:w="141" w:type="dxa"/>
          </w:tcPr>
          <w:p w14:paraId="62953774" w14:textId="77777777" w:rsidR="002F0C80" w:rsidRPr="008943AA" w:rsidRDefault="002F0C80" w:rsidP="002F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-5" w:right="76" w:firstLine="5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  <w:tc>
          <w:tcPr>
            <w:tcW w:w="1207" w:type="dxa"/>
            <w:vAlign w:val="bottom"/>
          </w:tcPr>
          <w:p w14:paraId="117D3CE7" w14:textId="5F782C36" w:rsidR="002F0C80" w:rsidRPr="008943AA" w:rsidRDefault="002F0C80" w:rsidP="002F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-2" w:right="76" w:firstLine="2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  <w:r>
              <w:rPr>
                <w:rFonts w:asciiTheme="majorBidi" w:eastAsia="Malgun Gothic" w:hAnsiTheme="majorBidi" w:cstheme="majorBidi"/>
                <w:sz w:val="28"/>
                <w:szCs w:val="28"/>
              </w:rPr>
              <w:t>294,297</w:t>
            </w:r>
          </w:p>
        </w:tc>
        <w:tc>
          <w:tcPr>
            <w:tcW w:w="81" w:type="dxa"/>
            <w:vAlign w:val="bottom"/>
          </w:tcPr>
          <w:p w14:paraId="0C9622A4" w14:textId="77777777" w:rsidR="002F0C80" w:rsidRPr="008943AA" w:rsidRDefault="002F0C80" w:rsidP="002F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-5" w:right="76" w:firstLine="5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  <w:tc>
          <w:tcPr>
            <w:tcW w:w="1181" w:type="dxa"/>
            <w:vAlign w:val="bottom"/>
          </w:tcPr>
          <w:p w14:paraId="76BBB44F" w14:textId="5ECE77F6" w:rsidR="002F0C80" w:rsidRPr="008943AA" w:rsidRDefault="002F0C80" w:rsidP="002F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-5" w:right="76" w:firstLine="5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  <w:r>
              <w:rPr>
                <w:rFonts w:asciiTheme="majorBidi" w:eastAsia="Malgun Gothic" w:hAnsiTheme="majorBidi" w:cstheme="majorBidi"/>
                <w:sz w:val="28"/>
                <w:szCs w:val="28"/>
              </w:rPr>
              <w:t>447,670</w:t>
            </w:r>
          </w:p>
        </w:tc>
        <w:tc>
          <w:tcPr>
            <w:tcW w:w="118" w:type="dxa"/>
            <w:vAlign w:val="bottom"/>
          </w:tcPr>
          <w:p w14:paraId="1A012686" w14:textId="77777777" w:rsidR="002F0C80" w:rsidRPr="008943AA" w:rsidRDefault="002F0C80" w:rsidP="002F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-5" w:right="76" w:firstLine="5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  <w:tc>
          <w:tcPr>
            <w:tcW w:w="1232" w:type="dxa"/>
            <w:vAlign w:val="bottom"/>
          </w:tcPr>
          <w:p w14:paraId="392FA4D8" w14:textId="4AA1D808" w:rsidR="002F0C80" w:rsidRPr="008943AA" w:rsidRDefault="002F0C80" w:rsidP="00F47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-5" w:right="76" w:firstLine="5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  <w:r>
              <w:rPr>
                <w:rFonts w:asciiTheme="majorBidi" w:eastAsia="Malgun Gothic" w:hAnsiTheme="majorBidi" w:cstheme="majorBidi"/>
                <w:sz w:val="28"/>
                <w:szCs w:val="28"/>
              </w:rPr>
              <w:t>294,297</w:t>
            </w:r>
          </w:p>
        </w:tc>
        <w:tc>
          <w:tcPr>
            <w:tcW w:w="90" w:type="dxa"/>
            <w:vAlign w:val="bottom"/>
          </w:tcPr>
          <w:p w14:paraId="73D3B4DA" w14:textId="77777777" w:rsidR="002F0C80" w:rsidRPr="008943AA" w:rsidRDefault="002F0C80" w:rsidP="002F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-5" w:right="76" w:firstLine="5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  <w:tc>
          <w:tcPr>
            <w:tcW w:w="1177" w:type="dxa"/>
            <w:vAlign w:val="bottom"/>
          </w:tcPr>
          <w:p w14:paraId="1BCE0CDA" w14:textId="27CF7378" w:rsidR="002F0C80" w:rsidRPr="008943AA" w:rsidRDefault="002F0C80" w:rsidP="002F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8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-5" w:right="76" w:firstLine="5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  <w:r>
              <w:rPr>
                <w:rFonts w:asciiTheme="majorBidi" w:eastAsia="Malgun Gothic" w:hAnsiTheme="majorBidi" w:cstheme="majorBidi"/>
                <w:sz w:val="28"/>
                <w:szCs w:val="28"/>
              </w:rPr>
              <w:t>447,670</w:t>
            </w:r>
          </w:p>
        </w:tc>
      </w:tr>
      <w:tr w:rsidR="002F0C80" w:rsidRPr="008943AA" w14:paraId="1AF56101" w14:textId="77777777" w:rsidTr="001835D5">
        <w:tc>
          <w:tcPr>
            <w:tcW w:w="3634" w:type="dxa"/>
          </w:tcPr>
          <w:p w14:paraId="07FA409A" w14:textId="18820D27" w:rsidR="002F0C80" w:rsidRPr="008943AA" w:rsidRDefault="002F0C80" w:rsidP="002F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357" w:right="-29" w:hanging="357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</w:pPr>
            <w:r w:rsidRPr="008943AA"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  <w:t>บริษัท ซี เอ แซต</w:t>
            </w:r>
            <w:r w:rsidRPr="008943AA">
              <w:rPr>
                <w:rFonts w:asciiTheme="majorBidi" w:eastAsia="Malgun Gothic" w:hAnsiTheme="majorBidi" w:cstheme="majorBidi"/>
                <w:sz w:val="28"/>
                <w:szCs w:val="28"/>
              </w:rPr>
              <w:t xml:space="preserve"> </w:t>
            </w:r>
            <w:r w:rsidRPr="008943AA"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  <w:t>(ประเทศไทย) จำกัด (มหาชน)</w:t>
            </w:r>
          </w:p>
        </w:tc>
        <w:tc>
          <w:tcPr>
            <w:tcW w:w="99" w:type="dxa"/>
          </w:tcPr>
          <w:p w14:paraId="268D18CE" w14:textId="77777777" w:rsidR="002F0C80" w:rsidRPr="008943AA" w:rsidRDefault="002F0C80" w:rsidP="002F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right="76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06" w:type="dxa"/>
            <w:vAlign w:val="bottom"/>
          </w:tcPr>
          <w:p w14:paraId="0DFD6DE8" w14:textId="536FABE6" w:rsidR="002F0C80" w:rsidRPr="008943AA" w:rsidRDefault="002F0C80" w:rsidP="002F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right="76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  <w:r w:rsidRPr="008943AA"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  <w:t>ธนาคาร</w:t>
            </w:r>
            <w:r>
              <w:rPr>
                <w:rFonts w:asciiTheme="majorBidi" w:eastAsia="Malgun Gothic" w:hAnsiTheme="majorBidi" w:cstheme="majorBidi" w:hint="cs"/>
                <w:sz w:val="28"/>
                <w:szCs w:val="28"/>
                <w:cs/>
              </w:rPr>
              <w:t>กสิกรไทย</w:t>
            </w:r>
          </w:p>
        </w:tc>
        <w:tc>
          <w:tcPr>
            <w:tcW w:w="77" w:type="dxa"/>
          </w:tcPr>
          <w:p w14:paraId="4E6E134E" w14:textId="77777777" w:rsidR="002F0C80" w:rsidRPr="008943AA" w:rsidRDefault="002F0C80" w:rsidP="002F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right="76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53" w:type="dxa"/>
            <w:vAlign w:val="bottom"/>
          </w:tcPr>
          <w:p w14:paraId="6FE76FC0" w14:textId="2A668F81" w:rsidR="002F0C80" w:rsidRPr="008943AA" w:rsidRDefault="002F0C80" w:rsidP="002F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right="76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</w:pPr>
            <w:r w:rsidRPr="008943AA"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  <w:t>ที่ดินที่ใช้เป็นหลักประกัน</w:t>
            </w:r>
          </w:p>
        </w:tc>
        <w:tc>
          <w:tcPr>
            <w:tcW w:w="141" w:type="dxa"/>
          </w:tcPr>
          <w:p w14:paraId="1CB6FF7B" w14:textId="77777777" w:rsidR="002F0C80" w:rsidRPr="008943AA" w:rsidRDefault="002F0C80" w:rsidP="002F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-5" w:right="76" w:firstLine="5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  <w:tc>
          <w:tcPr>
            <w:tcW w:w="1207" w:type="dxa"/>
            <w:vAlign w:val="bottom"/>
          </w:tcPr>
          <w:p w14:paraId="3373C65C" w14:textId="0A2B0CF7" w:rsidR="002F0C80" w:rsidRDefault="002F0C80" w:rsidP="002F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-2" w:right="76" w:firstLine="2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  <w:r>
              <w:rPr>
                <w:rFonts w:asciiTheme="majorBidi" w:eastAsia="Malgun Gothic" w:hAnsiTheme="majorBidi" w:cstheme="majorBidi"/>
                <w:sz w:val="28"/>
                <w:szCs w:val="28"/>
              </w:rPr>
              <w:t>636,943</w:t>
            </w:r>
          </w:p>
        </w:tc>
        <w:tc>
          <w:tcPr>
            <w:tcW w:w="81" w:type="dxa"/>
            <w:vAlign w:val="bottom"/>
          </w:tcPr>
          <w:p w14:paraId="7B8D857E" w14:textId="77777777" w:rsidR="002F0C80" w:rsidRPr="008943AA" w:rsidRDefault="002F0C80" w:rsidP="002F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-5" w:right="76" w:firstLine="5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  <w:tc>
          <w:tcPr>
            <w:tcW w:w="1181" w:type="dxa"/>
            <w:vAlign w:val="bottom"/>
          </w:tcPr>
          <w:p w14:paraId="7F473D50" w14:textId="210B88AA" w:rsidR="002F0C80" w:rsidRDefault="002F0C80" w:rsidP="002F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-5" w:right="76" w:firstLine="5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  <w:r>
              <w:rPr>
                <w:rFonts w:asciiTheme="majorBidi" w:eastAsia="Malgun Gothic" w:hAnsiTheme="majorBidi" w:cstheme="majorBidi"/>
                <w:sz w:val="28"/>
                <w:szCs w:val="28"/>
              </w:rPr>
              <w:t>544,435</w:t>
            </w:r>
          </w:p>
        </w:tc>
        <w:tc>
          <w:tcPr>
            <w:tcW w:w="118" w:type="dxa"/>
            <w:vAlign w:val="bottom"/>
          </w:tcPr>
          <w:p w14:paraId="6B0820B8" w14:textId="77777777" w:rsidR="002F0C80" w:rsidRPr="008943AA" w:rsidRDefault="002F0C80" w:rsidP="002F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-5" w:right="76" w:firstLine="5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  <w:tc>
          <w:tcPr>
            <w:tcW w:w="1232" w:type="dxa"/>
            <w:vAlign w:val="bottom"/>
          </w:tcPr>
          <w:p w14:paraId="31DC1A05" w14:textId="7DAFBDEF" w:rsidR="002F0C80" w:rsidRDefault="002F0C80" w:rsidP="002F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-5" w:right="76" w:firstLine="5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  <w:r>
              <w:rPr>
                <w:rFonts w:asciiTheme="majorBidi" w:eastAsia="Malgun Gothic" w:hAnsiTheme="majorBidi" w:cstheme="majorBidi"/>
                <w:sz w:val="28"/>
                <w:szCs w:val="28"/>
              </w:rPr>
              <w:t>636,943</w:t>
            </w:r>
          </w:p>
        </w:tc>
        <w:tc>
          <w:tcPr>
            <w:tcW w:w="90" w:type="dxa"/>
            <w:vAlign w:val="bottom"/>
          </w:tcPr>
          <w:p w14:paraId="63DF104D" w14:textId="77777777" w:rsidR="002F0C80" w:rsidRPr="008943AA" w:rsidRDefault="002F0C80" w:rsidP="002F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-5" w:right="76" w:firstLine="5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  <w:tc>
          <w:tcPr>
            <w:tcW w:w="1177" w:type="dxa"/>
            <w:vAlign w:val="bottom"/>
          </w:tcPr>
          <w:p w14:paraId="7F8135AE" w14:textId="3A843BE0" w:rsidR="002F0C80" w:rsidRDefault="002F0C80" w:rsidP="002F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8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-5" w:right="76" w:firstLine="5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  <w:r>
              <w:rPr>
                <w:rFonts w:asciiTheme="majorBidi" w:eastAsia="Malgun Gothic" w:hAnsiTheme="majorBidi" w:cstheme="majorBidi"/>
                <w:sz w:val="28"/>
                <w:szCs w:val="28"/>
              </w:rPr>
              <w:t>544,435</w:t>
            </w:r>
          </w:p>
        </w:tc>
      </w:tr>
      <w:tr w:rsidR="002F0C80" w:rsidRPr="008943AA" w14:paraId="3695664A" w14:textId="77777777" w:rsidTr="001835D5">
        <w:tc>
          <w:tcPr>
            <w:tcW w:w="3634" w:type="dxa"/>
          </w:tcPr>
          <w:p w14:paraId="21BFC18D" w14:textId="77777777" w:rsidR="002F0C80" w:rsidRPr="008943AA" w:rsidRDefault="002F0C80" w:rsidP="002F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8943AA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บริษัท ซี เอ แซต (ประเทศไทย) จำกัด (มหาชน)</w:t>
            </w:r>
          </w:p>
        </w:tc>
        <w:tc>
          <w:tcPr>
            <w:tcW w:w="99" w:type="dxa"/>
          </w:tcPr>
          <w:p w14:paraId="5470FB97" w14:textId="77777777" w:rsidR="002F0C80" w:rsidRPr="008943AA" w:rsidRDefault="002F0C80" w:rsidP="002F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right="76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06" w:type="dxa"/>
          </w:tcPr>
          <w:p w14:paraId="0D70A0A2" w14:textId="77777777" w:rsidR="002F0C80" w:rsidRPr="008943AA" w:rsidRDefault="002F0C80" w:rsidP="002F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right="76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  <w:r w:rsidRPr="008943AA"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  <w:t>ธนาคารเพื่อการส่งออกฯ</w:t>
            </w:r>
          </w:p>
        </w:tc>
        <w:tc>
          <w:tcPr>
            <w:tcW w:w="77" w:type="dxa"/>
          </w:tcPr>
          <w:p w14:paraId="34CF12FC" w14:textId="77777777" w:rsidR="002F0C80" w:rsidRPr="008943AA" w:rsidRDefault="002F0C80" w:rsidP="002F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right="76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53" w:type="dxa"/>
          </w:tcPr>
          <w:p w14:paraId="071826DD" w14:textId="77777777" w:rsidR="002F0C80" w:rsidRPr="008943AA" w:rsidRDefault="002F0C80" w:rsidP="002F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right="76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  <w:r w:rsidRPr="008943AA"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  <w:t>เงินฝากออมทรัพย์</w:t>
            </w:r>
          </w:p>
          <w:p w14:paraId="4497B38B" w14:textId="77777777" w:rsidR="002F0C80" w:rsidRPr="008943AA" w:rsidRDefault="002F0C80" w:rsidP="002F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right="76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  <w:r w:rsidRPr="008943AA"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  <w:t>ที่ใช้เป็นหลักประกัน</w:t>
            </w:r>
          </w:p>
        </w:tc>
        <w:tc>
          <w:tcPr>
            <w:tcW w:w="141" w:type="dxa"/>
          </w:tcPr>
          <w:p w14:paraId="0ACFAB60" w14:textId="77777777" w:rsidR="002F0C80" w:rsidRPr="008943AA" w:rsidRDefault="002F0C80" w:rsidP="002F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-5" w:right="76" w:firstLine="5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  <w:tc>
          <w:tcPr>
            <w:tcW w:w="1207" w:type="dxa"/>
            <w:tcBorders>
              <w:bottom w:val="single" w:sz="4" w:space="0" w:color="auto"/>
            </w:tcBorders>
            <w:vAlign w:val="bottom"/>
          </w:tcPr>
          <w:p w14:paraId="5BEE271D" w14:textId="4B354055" w:rsidR="002F0C80" w:rsidRPr="008943AA" w:rsidRDefault="002F0C80" w:rsidP="002F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-5" w:right="76" w:firstLine="5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  <w:r>
              <w:rPr>
                <w:rFonts w:asciiTheme="majorBidi" w:eastAsia="Malgun Gothic" w:hAnsiTheme="majorBidi" w:cstheme="majorBidi"/>
                <w:sz w:val="28"/>
                <w:szCs w:val="28"/>
              </w:rPr>
              <w:t>92,725</w:t>
            </w:r>
          </w:p>
        </w:tc>
        <w:tc>
          <w:tcPr>
            <w:tcW w:w="81" w:type="dxa"/>
            <w:vAlign w:val="bottom"/>
          </w:tcPr>
          <w:p w14:paraId="5A5F67F0" w14:textId="77777777" w:rsidR="002F0C80" w:rsidRPr="008943AA" w:rsidRDefault="002F0C80" w:rsidP="002F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-5" w:right="76" w:firstLine="5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vAlign w:val="bottom"/>
          </w:tcPr>
          <w:p w14:paraId="19234B51" w14:textId="18F3DF0F" w:rsidR="002F0C80" w:rsidRPr="008943AA" w:rsidRDefault="002F0C80" w:rsidP="002F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-5" w:right="76" w:firstLine="5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  <w:r>
              <w:rPr>
                <w:rFonts w:asciiTheme="majorBidi" w:eastAsia="Malgun Gothic" w:hAnsiTheme="majorBidi" w:cstheme="majorBidi"/>
                <w:sz w:val="28"/>
                <w:szCs w:val="28"/>
              </w:rPr>
              <w:t>111,219</w:t>
            </w:r>
          </w:p>
        </w:tc>
        <w:tc>
          <w:tcPr>
            <w:tcW w:w="118" w:type="dxa"/>
            <w:vAlign w:val="bottom"/>
          </w:tcPr>
          <w:p w14:paraId="7A0D0FD4" w14:textId="77777777" w:rsidR="002F0C80" w:rsidRPr="008943AA" w:rsidRDefault="002F0C80" w:rsidP="002F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-5" w:right="76" w:firstLine="5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  <w:tc>
          <w:tcPr>
            <w:tcW w:w="1232" w:type="dxa"/>
            <w:tcBorders>
              <w:bottom w:val="single" w:sz="4" w:space="0" w:color="auto"/>
            </w:tcBorders>
            <w:vAlign w:val="bottom"/>
          </w:tcPr>
          <w:p w14:paraId="62253B10" w14:textId="7C8E6C6D" w:rsidR="002F0C80" w:rsidRPr="008943AA" w:rsidRDefault="002F0C80" w:rsidP="002F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-5" w:right="76" w:firstLine="5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  <w:r>
              <w:rPr>
                <w:rFonts w:asciiTheme="majorBidi" w:eastAsia="Malgun Gothic" w:hAnsiTheme="majorBidi" w:cstheme="majorBidi"/>
                <w:sz w:val="28"/>
                <w:szCs w:val="28"/>
              </w:rPr>
              <w:t>92,725</w:t>
            </w:r>
          </w:p>
        </w:tc>
        <w:tc>
          <w:tcPr>
            <w:tcW w:w="90" w:type="dxa"/>
            <w:vAlign w:val="bottom"/>
          </w:tcPr>
          <w:p w14:paraId="4957C92D" w14:textId="77777777" w:rsidR="002F0C80" w:rsidRPr="008943AA" w:rsidRDefault="002F0C80" w:rsidP="002F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-5" w:right="76" w:firstLine="5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  <w:vAlign w:val="bottom"/>
          </w:tcPr>
          <w:p w14:paraId="47CDA08F" w14:textId="739FF3E2" w:rsidR="002F0C80" w:rsidRPr="008943AA" w:rsidRDefault="002F0C80" w:rsidP="002F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8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-5" w:right="76" w:firstLine="5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  <w:r>
              <w:rPr>
                <w:rFonts w:asciiTheme="majorBidi" w:eastAsia="Malgun Gothic" w:hAnsiTheme="majorBidi" w:cstheme="majorBidi"/>
                <w:sz w:val="28"/>
                <w:szCs w:val="28"/>
              </w:rPr>
              <w:t>111,219</w:t>
            </w:r>
          </w:p>
        </w:tc>
      </w:tr>
      <w:tr w:rsidR="002F0C80" w:rsidRPr="008943AA" w14:paraId="1F59284D" w14:textId="77777777" w:rsidTr="001835D5">
        <w:tc>
          <w:tcPr>
            <w:tcW w:w="3634" w:type="dxa"/>
          </w:tcPr>
          <w:p w14:paraId="1C8204A5" w14:textId="3444BD7A" w:rsidR="002F0C80" w:rsidRPr="008943AA" w:rsidRDefault="002F0C80" w:rsidP="002F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9"/>
              <w:textAlignment w:val="baseline"/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  <w:cs/>
              </w:rPr>
            </w:pPr>
            <w:r w:rsidRPr="008943AA"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" w:type="dxa"/>
          </w:tcPr>
          <w:p w14:paraId="42F8E6AA" w14:textId="77777777" w:rsidR="002F0C80" w:rsidRPr="008943AA" w:rsidRDefault="002F0C80" w:rsidP="002F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right="76"/>
              <w:jc w:val="right"/>
              <w:textAlignment w:val="baseline"/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06" w:type="dxa"/>
          </w:tcPr>
          <w:p w14:paraId="61B5CE7D" w14:textId="77777777" w:rsidR="002F0C80" w:rsidRPr="008943AA" w:rsidRDefault="002F0C80" w:rsidP="002F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right="76"/>
              <w:jc w:val="right"/>
              <w:textAlignment w:val="baseline"/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7" w:type="dxa"/>
          </w:tcPr>
          <w:p w14:paraId="16BF7D3C" w14:textId="77777777" w:rsidR="002F0C80" w:rsidRPr="008943AA" w:rsidRDefault="002F0C80" w:rsidP="002F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right="76"/>
              <w:jc w:val="right"/>
              <w:textAlignment w:val="baseline"/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53" w:type="dxa"/>
          </w:tcPr>
          <w:p w14:paraId="4B3428E2" w14:textId="77777777" w:rsidR="002F0C80" w:rsidRPr="008943AA" w:rsidRDefault="002F0C80" w:rsidP="002F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right="76"/>
              <w:jc w:val="right"/>
              <w:textAlignment w:val="baseline"/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" w:type="dxa"/>
          </w:tcPr>
          <w:p w14:paraId="2B1147E2" w14:textId="77777777" w:rsidR="002F0C80" w:rsidRPr="008943AA" w:rsidRDefault="002F0C80" w:rsidP="002F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-5" w:right="76" w:firstLine="5"/>
              <w:jc w:val="right"/>
              <w:textAlignment w:val="baseline"/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7" w:type="dxa"/>
            <w:tcBorders>
              <w:top w:val="single" w:sz="4" w:space="0" w:color="auto"/>
              <w:bottom w:val="double" w:sz="4" w:space="0" w:color="auto"/>
            </w:tcBorders>
          </w:tcPr>
          <w:p w14:paraId="50FF8483" w14:textId="1116BC62" w:rsidR="002F0C80" w:rsidRPr="008943AA" w:rsidRDefault="002F0C80" w:rsidP="002F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-5" w:right="76" w:firstLine="5"/>
              <w:jc w:val="right"/>
              <w:textAlignment w:val="baseline"/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</w:rPr>
              <w:t>1,023,965</w:t>
            </w:r>
          </w:p>
        </w:tc>
        <w:tc>
          <w:tcPr>
            <w:tcW w:w="81" w:type="dxa"/>
          </w:tcPr>
          <w:p w14:paraId="758B8681" w14:textId="77777777" w:rsidR="002F0C80" w:rsidRPr="008943AA" w:rsidRDefault="002F0C80" w:rsidP="002F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-5" w:right="76" w:firstLine="5"/>
              <w:jc w:val="right"/>
              <w:textAlignment w:val="baseline"/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</w:tcPr>
          <w:p w14:paraId="04B3F8CE" w14:textId="23A6FB58" w:rsidR="002F0C80" w:rsidRPr="008943AA" w:rsidRDefault="002F0C80" w:rsidP="002F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-5" w:right="76" w:firstLine="5"/>
              <w:jc w:val="right"/>
              <w:textAlignment w:val="baseline"/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</w:rPr>
              <w:t>1,103,324</w:t>
            </w:r>
          </w:p>
        </w:tc>
        <w:tc>
          <w:tcPr>
            <w:tcW w:w="118" w:type="dxa"/>
          </w:tcPr>
          <w:p w14:paraId="075CA6B8" w14:textId="77777777" w:rsidR="002F0C80" w:rsidRPr="008943AA" w:rsidRDefault="002F0C80" w:rsidP="002F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-5" w:right="76" w:firstLine="5"/>
              <w:jc w:val="right"/>
              <w:textAlignment w:val="baseline"/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bottom w:val="double" w:sz="4" w:space="0" w:color="auto"/>
            </w:tcBorders>
          </w:tcPr>
          <w:p w14:paraId="087496F2" w14:textId="67265445" w:rsidR="002F0C80" w:rsidRPr="008943AA" w:rsidRDefault="002F0C80" w:rsidP="002F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-5" w:right="76" w:firstLine="5"/>
              <w:jc w:val="right"/>
              <w:textAlignment w:val="baseline"/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</w:rPr>
              <w:t>1,023,965</w:t>
            </w:r>
          </w:p>
        </w:tc>
        <w:tc>
          <w:tcPr>
            <w:tcW w:w="90" w:type="dxa"/>
          </w:tcPr>
          <w:p w14:paraId="7BCF7AEE" w14:textId="77777777" w:rsidR="002F0C80" w:rsidRPr="008943AA" w:rsidRDefault="002F0C80" w:rsidP="002F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-5" w:right="76" w:firstLine="5"/>
              <w:jc w:val="right"/>
              <w:textAlignment w:val="baseline"/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double" w:sz="4" w:space="0" w:color="auto"/>
            </w:tcBorders>
          </w:tcPr>
          <w:p w14:paraId="61AC056E" w14:textId="1CD92A08" w:rsidR="002F0C80" w:rsidRPr="008943AA" w:rsidRDefault="002F0C80" w:rsidP="002F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8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-5" w:right="76" w:firstLine="5"/>
              <w:jc w:val="right"/>
              <w:textAlignment w:val="baseline"/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</w:rPr>
              <w:t>1,103,324</w:t>
            </w:r>
          </w:p>
        </w:tc>
      </w:tr>
      <w:tr w:rsidR="00C455A4" w:rsidRPr="008943AA" w14:paraId="54D97CF1" w14:textId="77777777" w:rsidTr="001835D5">
        <w:tc>
          <w:tcPr>
            <w:tcW w:w="3634" w:type="dxa"/>
          </w:tcPr>
          <w:p w14:paraId="3A6BD58F" w14:textId="77777777" w:rsidR="00C455A4" w:rsidRPr="008943AA" w:rsidRDefault="00C455A4" w:rsidP="00C45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9"/>
              <w:textAlignment w:val="baseline"/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" w:type="dxa"/>
          </w:tcPr>
          <w:p w14:paraId="55ECA2A5" w14:textId="77777777" w:rsidR="00C455A4" w:rsidRPr="008943AA" w:rsidRDefault="00C455A4" w:rsidP="00C45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right="76"/>
              <w:jc w:val="right"/>
              <w:textAlignment w:val="baseline"/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06" w:type="dxa"/>
          </w:tcPr>
          <w:p w14:paraId="722869A8" w14:textId="77777777" w:rsidR="00C455A4" w:rsidRPr="008943AA" w:rsidRDefault="00C455A4" w:rsidP="00C45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right="76"/>
              <w:jc w:val="right"/>
              <w:textAlignment w:val="baseline"/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7" w:type="dxa"/>
          </w:tcPr>
          <w:p w14:paraId="136A4A72" w14:textId="77777777" w:rsidR="00C455A4" w:rsidRPr="008943AA" w:rsidRDefault="00C455A4" w:rsidP="00C45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right="76"/>
              <w:jc w:val="right"/>
              <w:textAlignment w:val="baseline"/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53" w:type="dxa"/>
          </w:tcPr>
          <w:p w14:paraId="6FB6A6FE" w14:textId="77777777" w:rsidR="00C455A4" w:rsidRPr="008943AA" w:rsidRDefault="00C455A4" w:rsidP="00C45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right="76"/>
              <w:jc w:val="right"/>
              <w:textAlignment w:val="baseline"/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" w:type="dxa"/>
          </w:tcPr>
          <w:p w14:paraId="4D314539" w14:textId="77777777" w:rsidR="00C455A4" w:rsidRPr="008943AA" w:rsidRDefault="00C455A4" w:rsidP="00C45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-5" w:right="76" w:firstLine="5"/>
              <w:jc w:val="right"/>
              <w:textAlignment w:val="baseline"/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7" w:type="dxa"/>
            <w:tcBorders>
              <w:top w:val="double" w:sz="4" w:space="0" w:color="auto"/>
              <w:bottom w:val="nil"/>
            </w:tcBorders>
          </w:tcPr>
          <w:p w14:paraId="76398BB9" w14:textId="77777777" w:rsidR="00C455A4" w:rsidRPr="008943AA" w:rsidRDefault="00C455A4" w:rsidP="00C45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-5" w:right="76" w:firstLine="5"/>
              <w:jc w:val="right"/>
              <w:textAlignment w:val="baseline"/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" w:type="dxa"/>
            <w:tcBorders>
              <w:bottom w:val="nil"/>
            </w:tcBorders>
          </w:tcPr>
          <w:p w14:paraId="18B22741" w14:textId="77777777" w:rsidR="00C455A4" w:rsidRPr="008943AA" w:rsidRDefault="00C455A4" w:rsidP="00C45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-5" w:right="76" w:firstLine="5"/>
              <w:jc w:val="right"/>
              <w:textAlignment w:val="baseline"/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81" w:type="dxa"/>
            <w:tcBorders>
              <w:top w:val="double" w:sz="4" w:space="0" w:color="auto"/>
              <w:bottom w:val="nil"/>
            </w:tcBorders>
          </w:tcPr>
          <w:p w14:paraId="0598A396" w14:textId="77777777" w:rsidR="00C455A4" w:rsidRPr="008943AA" w:rsidRDefault="00C455A4" w:rsidP="00C45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-5" w:right="76" w:firstLine="5"/>
              <w:jc w:val="right"/>
              <w:textAlignment w:val="baseline"/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8" w:type="dxa"/>
            <w:tcBorders>
              <w:bottom w:val="nil"/>
            </w:tcBorders>
          </w:tcPr>
          <w:p w14:paraId="4BC86318" w14:textId="77777777" w:rsidR="00C455A4" w:rsidRPr="008943AA" w:rsidRDefault="00C455A4" w:rsidP="00C45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-5" w:right="76" w:firstLine="5"/>
              <w:jc w:val="right"/>
              <w:textAlignment w:val="baseline"/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2" w:type="dxa"/>
            <w:tcBorders>
              <w:top w:val="double" w:sz="4" w:space="0" w:color="auto"/>
              <w:bottom w:val="nil"/>
            </w:tcBorders>
          </w:tcPr>
          <w:p w14:paraId="618E72FF" w14:textId="77777777" w:rsidR="00C455A4" w:rsidRPr="008943AA" w:rsidRDefault="00C455A4" w:rsidP="00C45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-5" w:right="76" w:firstLine="5"/>
              <w:jc w:val="right"/>
              <w:textAlignment w:val="baseline"/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tcBorders>
              <w:bottom w:val="nil"/>
            </w:tcBorders>
          </w:tcPr>
          <w:p w14:paraId="30DE9454" w14:textId="77777777" w:rsidR="00C455A4" w:rsidRPr="008943AA" w:rsidRDefault="00C455A4" w:rsidP="00C45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-5" w:right="76" w:firstLine="5"/>
              <w:jc w:val="right"/>
              <w:textAlignment w:val="baseline"/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7" w:type="dxa"/>
            <w:tcBorders>
              <w:top w:val="double" w:sz="4" w:space="0" w:color="auto"/>
              <w:bottom w:val="nil"/>
            </w:tcBorders>
          </w:tcPr>
          <w:p w14:paraId="65ED1F5F" w14:textId="77777777" w:rsidR="00C455A4" w:rsidRPr="008943AA" w:rsidRDefault="00C455A4" w:rsidP="00C45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8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-5" w:right="76" w:firstLine="5"/>
              <w:jc w:val="right"/>
              <w:textAlignment w:val="baseline"/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</w:rPr>
            </w:pPr>
          </w:p>
        </w:tc>
      </w:tr>
    </w:tbl>
    <w:p w14:paraId="7C545AE3" w14:textId="77777777" w:rsidR="0080481D" w:rsidRDefault="0080481D" w:rsidP="0080481D">
      <w:pPr>
        <w:pStyle w:val="ListParagraph"/>
        <w:overflowPunct w:val="0"/>
        <w:autoSpaceDE w:val="0"/>
        <w:autoSpaceDN w:val="0"/>
        <w:adjustRightInd w:val="0"/>
        <w:spacing w:after="0" w:line="360" w:lineRule="auto"/>
        <w:ind w:left="450"/>
        <w:contextualSpacing w:val="0"/>
        <w:textAlignment w:val="baseline"/>
        <w:rPr>
          <w:rFonts w:asciiTheme="majorBidi" w:eastAsia="Malgun Gothic" w:hAnsiTheme="majorBidi" w:cs="Angsana New"/>
          <w:b/>
          <w:bCs/>
          <w:sz w:val="28"/>
          <w:lang w:val="en-US"/>
        </w:rPr>
      </w:pPr>
    </w:p>
    <w:p w14:paraId="44DE6BAF" w14:textId="77777777" w:rsidR="00B95D47" w:rsidRDefault="00B95D47" w:rsidP="0080481D">
      <w:pPr>
        <w:pStyle w:val="ListParagraph"/>
        <w:overflowPunct w:val="0"/>
        <w:autoSpaceDE w:val="0"/>
        <w:autoSpaceDN w:val="0"/>
        <w:adjustRightInd w:val="0"/>
        <w:spacing w:after="0" w:line="360" w:lineRule="auto"/>
        <w:ind w:left="450"/>
        <w:contextualSpacing w:val="0"/>
        <w:textAlignment w:val="baseline"/>
        <w:rPr>
          <w:rFonts w:asciiTheme="majorBidi" w:eastAsia="Malgun Gothic" w:hAnsiTheme="majorBidi" w:cs="Angsana New"/>
          <w:b/>
          <w:bCs/>
          <w:sz w:val="28"/>
          <w:lang w:val="en-US"/>
        </w:rPr>
      </w:pPr>
    </w:p>
    <w:p w14:paraId="7CA23F2C" w14:textId="77777777" w:rsidR="00B95D47" w:rsidRDefault="00B95D47" w:rsidP="0080481D">
      <w:pPr>
        <w:pStyle w:val="ListParagraph"/>
        <w:overflowPunct w:val="0"/>
        <w:autoSpaceDE w:val="0"/>
        <w:autoSpaceDN w:val="0"/>
        <w:adjustRightInd w:val="0"/>
        <w:spacing w:after="0" w:line="360" w:lineRule="auto"/>
        <w:ind w:left="450"/>
        <w:contextualSpacing w:val="0"/>
        <w:textAlignment w:val="baseline"/>
        <w:rPr>
          <w:rFonts w:asciiTheme="majorBidi" w:eastAsia="Malgun Gothic" w:hAnsiTheme="majorBidi" w:cs="Angsana New"/>
          <w:b/>
          <w:bCs/>
          <w:sz w:val="28"/>
          <w:cs/>
          <w:lang w:val="en-US"/>
        </w:rPr>
        <w:sectPr w:rsidR="00B95D47" w:rsidSect="0061553F">
          <w:pgSz w:w="16834" w:h="11909" w:orient="landscape" w:code="9"/>
          <w:pgMar w:top="1584" w:right="1440" w:bottom="1008" w:left="1080" w:header="720" w:footer="720" w:gutter="0"/>
          <w:pgNumType w:start="27"/>
          <w:cols w:space="720"/>
          <w:docGrid w:linePitch="245"/>
        </w:sectPr>
      </w:pPr>
    </w:p>
    <w:p w14:paraId="14366237" w14:textId="471CB6A6" w:rsidR="00680D3D" w:rsidRPr="006279DC" w:rsidRDefault="00EE6A21" w:rsidP="00BD3EE3">
      <w:pPr>
        <w:pStyle w:val="ListParagraph"/>
        <w:numPr>
          <w:ilvl w:val="1"/>
          <w:numId w:val="46"/>
        </w:numPr>
        <w:overflowPunct w:val="0"/>
        <w:autoSpaceDE w:val="0"/>
        <w:autoSpaceDN w:val="0"/>
        <w:adjustRightInd w:val="0"/>
        <w:spacing w:after="0" w:line="360" w:lineRule="auto"/>
        <w:ind w:left="450" w:hanging="90"/>
        <w:contextualSpacing w:val="0"/>
        <w:textAlignment w:val="baseline"/>
        <w:rPr>
          <w:rFonts w:asciiTheme="majorBidi" w:eastAsia="Malgun Gothic" w:hAnsiTheme="majorBidi" w:cstheme="majorBidi"/>
          <w:b/>
          <w:bCs/>
          <w:sz w:val="28"/>
          <w:lang w:val="en-US"/>
        </w:rPr>
      </w:pPr>
      <w:r w:rsidRPr="006279DC">
        <w:rPr>
          <w:rFonts w:asciiTheme="majorBidi" w:eastAsia="Malgun Gothic" w:hAnsiTheme="majorBidi" w:cstheme="majorBidi"/>
          <w:b/>
          <w:bCs/>
          <w:sz w:val="28"/>
          <w:cs/>
          <w:lang w:val="en-US"/>
        </w:rPr>
        <w:t>คดีความฟ้องร้อง</w:t>
      </w:r>
      <w:r w:rsidR="0018233A" w:rsidRPr="006279DC">
        <w:rPr>
          <w:rFonts w:asciiTheme="majorBidi" w:eastAsia="Malgun Gothic" w:hAnsiTheme="majorBidi" w:cstheme="majorBidi"/>
          <w:b/>
          <w:bCs/>
          <w:sz w:val="28"/>
          <w:cs/>
          <w:lang w:val="en-US"/>
        </w:rPr>
        <w:tab/>
      </w:r>
    </w:p>
    <w:p w14:paraId="7B3757F4" w14:textId="38CB0EA8" w:rsidR="00EA7A90" w:rsidRDefault="00EA7A90" w:rsidP="00D04460">
      <w:pPr>
        <w:pStyle w:val="ListParagraph"/>
        <w:overflowPunct w:val="0"/>
        <w:autoSpaceDE w:val="0"/>
        <w:autoSpaceDN w:val="0"/>
        <w:adjustRightInd w:val="0"/>
        <w:spacing w:after="120" w:line="240" w:lineRule="auto"/>
        <w:ind w:left="900"/>
        <w:contextualSpacing w:val="0"/>
        <w:jc w:val="thaiDistribute"/>
        <w:textAlignment w:val="baseline"/>
        <w:rPr>
          <w:rFonts w:ascii="Angsana New" w:eastAsia="Times New Roman" w:hAnsi="Angsana New" w:cs="Angsana New"/>
          <w:sz w:val="28"/>
          <w:highlight w:val="yellow"/>
          <w:lang w:val="en-US"/>
        </w:rPr>
      </w:pPr>
      <w:r w:rsidRPr="00EA7A90">
        <w:rPr>
          <w:rFonts w:ascii="Angsana New" w:eastAsia="Times New Roman" w:hAnsi="Angsana New" w:cs="Angsana New"/>
          <w:sz w:val="28"/>
          <w:cs/>
          <w:lang w:val="en-US"/>
        </w:rPr>
        <w:t xml:space="preserve">ในเดือนกุมภาพันธ์ </w:t>
      </w:r>
      <w:r w:rsidRPr="00EA7A90">
        <w:rPr>
          <w:rFonts w:ascii="Angsana New" w:eastAsia="Times New Roman" w:hAnsi="Angsana New" w:cs="Angsana New"/>
          <w:sz w:val="28"/>
          <w:lang w:val="en-US"/>
        </w:rPr>
        <w:t xml:space="preserve">2568 </w:t>
      </w:r>
      <w:r w:rsidRPr="00EA7A90">
        <w:rPr>
          <w:rFonts w:ascii="Angsana New" w:eastAsia="Times New Roman" w:hAnsi="Angsana New" w:cs="Angsana New"/>
          <w:sz w:val="28"/>
          <w:cs/>
          <w:lang w:val="en-US"/>
        </w:rPr>
        <w:t xml:space="preserve">บริษัทได้รับหนังสือฟ้องร้องจากเจ้าหนี้ </w:t>
      </w:r>
      <w:r w:rsidR="00CC51C2">
        <w:rPr>
          <w:rFonts w:ascii="Angsana New" w:eastAsia="Times New Roman" w:hAnsi="Angsana New" w:cs="Angsana New" w:hint="cs"/>
          <w:sz w:val="28"/>
          <w:cs/>
          <w:lang w:val="en-US"/>
        </w:rPr>
        <w:t>เนื่องจาก</w:t>
      </w:r>
      <w:r w:rsidRPr="00EA7A90">
        <w:rPr>
          <w:rFonts w:ascii="Angsana New" w:eastAsia="Times New Roman" w:hAnsi="Angsana New" w:cs="Angsana New"/>
          <w:sz w:val="28"/>
          <w:cs/>
          <w:lang w:val="en-US"/>
        </w:rPr>
        <w:t>ได้ผิดสัญญาซื้อขาย เรียกร้องให้บริษัทชำระ</w:t>
      </w:r>
      <w:r w:rsidR="00CC51C2">
        <w:rPr>
          <w:rFonts w:ascii="Angsana New" w:eastAsia="Times New Roman" w:hAnsi="Angsana New" w:cs="Angsana New" w:hint="cs"/>
          <w:sz w:val="28"/>
          <w:cs/>
          <w:lang w:val="en-US"/>
        </w:rPr>
        <w:t>หนี้</w:t>
      </w:r>
      <w:r w:rsidR="00D20441">
        <w:rPr>
          <w:rFonts w:ascii="Angsana New" w:eastAsia="Times New Roman" w:hAnsi="Angsana New" w:cs="Angsana New" w:hint="cs"/>
          <w:sz w:val="28"/>
          <w:cs/>
          <w:lang w:val="en-US"/>
        </w:rPr>
        <w:t>เป็น</w:t>
      </w:r>
      <w:r w:rsidRPr="00EA7A90">
        <w:rPr>
          <w:rFonts w:ascii="Angsana New" w:eastAsia="Times New Roman" w:hAnsi="Angsana New" w:cs="Angsana New"/>
          <w:sz w:val="28"/>
          <w:cs/>
          <w:lang w:val="en-US"/>
        </w:rPr>
        <w:t xml:space="preserve">จำนวน </w:t>
      </w:r>
      <w:r w:rsidRPr="00EA7A90">
        <w:rPr>
          <w:rFonts w:ascii="Angsana New" w:eastAsia="Times New Roman" w:hAnsi="Angsana New" w:cs="Angsana New"/>
          <w:sz w:val="28"/>
          <w:lang w:val="en-US"/>
        </w:rPr>
        <w:t xml:space="preserve">4.63 </w:t>
      </w:r>
      <w:r w:rsidRPr="00EA7A90">
        <w:rPr>
          <w:rFonts w:ascii="Angsana New" w:eastAsia="Times New Roman" w:hAnsi="Angsana New" w:cs="Angsana New"/>
          <w:sz w:val="28"/>
          <w:cs/>
          <w:lang w:val="en-US"/>
        </w:rPr>
        <w:t xml:space="preserve">ล้านบาท พร้อมดอกเบี้ยนับตั้งแต่วันที่ผิดนัดชำระหนี้ </w:t>
      </w:r>
      <w:r w:rsidR="00D20441">
        <w:rPr>
          <w:rFonts w:ascii="Angsana New" w:eastAsia="Times New Roman" w:hAnsi="Angsana New" w:cs="Angsana New" w:hint="cs"/>
          <w:sz w:val="28"/>
          <w:cs/>
          <w:lang w:val="en-US"/>
        </w:rPr>
        <w:t>ปัจจุบันคดีอยู่</w:t>
      </w:r>
      <w:r w:rsidR="008B1CDC">
        <w:rPr>
          <w:rFonts w:ascii="Angsana New" w:eastAsia="Times New Roman" w:hAnsi="Angsana New" w:cs="Angsana New" w:hint="cs"/>
          <w:sz w:val="28"/>
          <w:cs/>
          <w:lang w:val="en-US"/>
        </w:rPr>
        <w:t>ระหว่างการไกล่เกลี่ย และสืบพยานใน</w:t>
      </w:r>
      <w:r w:rsidR="008B1CDC" w:rsidRPr="00205A68">
        <w:rPr>
          <w:rFonts w:ascii="Angsana New" w:eastAsia="Times New Roman" w:hAnsi="Angsana New" w:cs="Angsana New"/>
          <w:sz w:val="28"/>
          <w:cs/>
          <w:lang w:val="en-US"/>
        </w:rPr>
        <w:t>ศาลชั้นต้น</w:t>
      </w:r>
    </w:p>
    <w:p w14:paraId="67ABE253" w14:textId="04B3E31D" w:rsidR="00EC0C7A" w:rsidRPr="0077385F" w:rsidRDefault="001D5A26" w:rsidP="00D04460">
      <w:pPr>
        <w:pStyle w:val="ListParagraph"/>
        <w:overflowPunct w:val="0"/>
        <w:autoSpaceDE w:val="0"/>
        <w:autoSpaceDN w:val="0"/>
        <w:adjustRightInd w:val="0"/>
        <w:spacing w:after="120" w:line="240" w:lineRule="auto"/>
        <w:ind w:left="900"/>
        <w:contextualSpacing w:val="0"/>
        <w:jc w:val="thaiDistribute"/>
        <w:textAlignment w:val="baseline"/>
        <w:rPr>
          <w:rFonts w:ascii="Angsana New" w:eastAsia="Times New Roman" w:hAnsi="Angsana New" w:cs="Angsana New"/>
          <w:sz w:val="28"/>
          <w:lang w:val="en-US"/>
        </w:rPr>
      </w:pPr>
      <w:r w:rsidRPr="00205A68">
        <w:rPr>
          <w:rFonts w:ascii="Angsana New" w:eastAsia="Times New Roman" w:hAnsi="Angsana New" w:cs="Angsana New"/>
          <w:sz w:val="28"/>
          <w:cs/>
          <w:lang w:val="en-US"/>
        </w:rPr>
        <w:t xml:space="preserve">ในเดือนเมษายน </w:t>
      </w:r>
      <w:r w:rsidRPr="00205A68">
        <w:rPr>
          <w:rFonts w:ascii="Angsana New" w:eastAsia="Times New Roman" w:hAnsi="Angsana New" w:cs="Angsana New"/>
          <w:sz w:val="28"/>
          <w:lang w:val="en-US"/>
        </w:rPr>
        <w:t xml:space="preserve">2568 </w:t>
      </w:r>
      <w:r w:rsidR="00205A68">
        <w:rPr>
          <w:rFonts w:ascii="Angsana New" w:eastAsia="Times New Roman" w:hAnsi="Angsana New" w:cs="Angsana New" w:hint="cs"/>
          <w:sz w:val="28"/>
          <w:cs/>
          <w:lang w:val="en-US"/>
        </w:rPr>
        <w:t>กลุ่มบริษัทและ</w:t>
      </w:r>
      <w:r w:rsidRPr="00205A68">
        <w:rPr>
          <w:rFonts w:ascii="Angsana New" w:eastAsia="Times New Roman" w:hAnsi="Angsana New" w:cs="Angsana New"/>
          <w:sz w:val="28"/>
          <w:cs/>
          <w:lang w:val="en-US"/>
        </w:rPr>
        <w:t xml:space="preserve">บริษัทได้รับหนังสือฟ้องร้องจากเจ้าหนี้ </w:t>
      </w:r>
      <w:r w:rsidR="00DC0217">
        <w:rPr>
          <w:rFonts w:ascii="Angsana New" w:eastAsia="Times New Roman" w:hAnsi="Angsana New" w:cs="Angsana New" w:hint="cs"/>
          <w:sz w:val="28"/>
          <w:cs/>
          <w:lang w:val="en-US"/>
        </w:rPr>
        <w:t>เนื่องจาก</w:t>
      </w:r>
      <w:r w:rsidRPr="00205A68">
        <w:rPr>
          <w:rFonts w:ascii="Angsana New" w:eastAsia="Times New Roman" w:hAnsi="Angsana New" w:cs="Angsana New"/>
          <w:sz w:val="28"/>
          <w:cs/>
          <w:lang w:val="en-US"/>
        </w:rPr>
        <w:t>ได้ผิดสัญญาซื้อขาย เรียกร้องให้</w:t>
      </w:r>
      <w:r w:rsidR="00B0153C">
        <w:rPr>
          <w:rFonts w:ascii="Angsana New" w:eastAsia="Times New Roman" w:hAnsi="Angsana New" w:cs="Angsana New" w:hint="cs"/>
          <w:sz w:val="28"/>
          <w:cs/>
          <w:lang w:val="en-US"/>
        </w:rPr>
        <w:t>กลุ่มบริษัทและ</w:t>
      </w:r>
      <w:r w:rsidR="00B0153C" w:rsidRPr="00205A68">
        <w:rPr>
          <w:rFonts w:ascii="Angsana New" w:eastAsia="Times New Roman" w:hAnsi="Angsana New" w:cs="Angsana New"/>
          <w:sz w:val="28"/>
          <w:cs/>
          <w:lang w:val="en-US"/>
        </w:rPr>
        <w:t>บริษัท</w:t>
      </w:r>
      <w:r w:rsidRPr="00205A68">
        <w:rPr>
          <w:rFonts w:ascii="Angsana New" w:eastAsia="Times New Roman" w:hAnsi="Angsana New" w:cs="Angsana New"/>
          <w:sz w:val="28"/>
          <w:cs/>
          <w:lang w:val="en-US"/>
        </w:rPr>
        <w:t>ชำระ</w:t>
      </w:r>
      <w:r w:rsidR="00DC0217">
        <w:rPr>
          <w:rFonts w:ascii="Angsana New" w:eastAsia="Times New Roman" w:hAnsi="Angsana New" w:cs="Angsana New" w:hint="cs"/>
          <w:sz w:val="28"/>
          <w:cs/>
          <w:lang w:val="en-US"/>
        </w:rPr>
        <w:t>หนี้เป็น</w:t>
      </w:r>
      <w:r w:rsidRPr="00205A68">
        <w:rPr>
          <w:rFonts w:ascii="Angsana New" w:eastAsia="Times New Roman" w:hAnsi="Angsana New" w:cs="Angsana New"/>
          <w:sz w:val="28"/>
          <w:cs/>
          <w:lang w:val="en-US"/>
        </w:rPr>
        <w:t xml:space="preserve">จำนวน </w:t>
      </w:r>
      <w:r w:rsidR="00592696">
        <w:rPr>
          <w:rFonts w:ascii="Angsana New" w:eastAsia="Times New Roman" w:hAnsi="Angsana New" w:cs="Angsana New"/>
          <w:sz w:val="28"/>
          <w:lang w:val="en-US"/>
        </w:rPr>
        <w:t>10.22</w:t>
      </w:r>
      <w:r w:rsidRPr="00205A68">
        <w:rPr>
          <w:rFonts w:ascii="Angsana New" w:eastAsia="Times New Roman" w:hAnsi="Angsana New" w:cs="Angsana New"/>
          <w:sz w:val="28"/>
          <w:lang w:val="en-US"/>
        </w:rPr>
        <w:t xml:space="preserve"> </w:t>
      </w:r>
      <w:r w:rsidRPr="00205A68">
        <w:rPr>
          <w:rFonts w:ascii="Angsana New" w:eastAsia="Times New Roman" w:hAnsi="Angsana New" w:cs="Angsana New"/>
          <w:sz w:val="28"/>
          <w:cs/>
          <w:lang w:val="en-US"/>
        </w:rPr>
        <w:t xml:space="preserve">ล้านบาท และ </w:t>
      </w:r>
      <w:r w:rsidR="00205A68">
        <w:rPr>
          <w:rFonts w:ascii="Angsana New" w:eastAsia="Times New Roman" w:hAnsi="Angsana New" w:cs="Angsana New"/>
          <w:sz w:val="28"/>
          <w:lang w:val="en-US"/>
        </w:rPr>
        <w:t>6.0</w:t>
      </w:r>
      <w:r w:rsidR="00263E90">
        <w:rPr>
          <w:rFonts w:ascii="Angsana New" w:eastAsia="Times New Roman" w:hAnsi="Angsana New" w:cs="Angsana New"/>
          <w:sz w:val="28"/>
          <w:lang w:val="en-US"/>
        </w:rPr>
        <w:t>7</w:t>
      </w:r>
      <w:r w:rsidRPr="00205A68">
        <w:rPr>
          <w:rFonts w:ascii="Angsana New" w:eastAsia="Times New Roman" w:hAnsi="Angsana New" w:cs="Angsana New"/>
          <w:sz w:val="28"/>
          <w:lang w:val="en-US"/>
        </w:rPr>
        <w:t xml:space="preserve"> </w:t>
      </w:r>
      <w:r w:rsidRPr="00205A68">
        <w:rPr>
          <w:rFonts w:ascii="Angsana New" w:eastAsia="Times New Roman" w:hAnsi="Angsana New" w:cs="Angsana New"/>
          <w:sz w:val="28"/>
          <w:cs/>
          <w:lang w:val="en-US"/>
        </w:rPr>
        <w:t xml:space="preserve">ล้านบาท </w:t>
      </w:r>
      <w:r w:rsidR="0041604F" w:rsidRPr="0041604F">
        <w:rPr>
          <w:rFonts w:ascii="Angsana New" w:eastAsia="Times New Roman" w:hAnsi="Angsana New" w:cs="Angsana New"/>
          <w:sz w:val="28"/>
          <w:cs/>
          <w:lang w:val="en-US"/>
        </w:rPr>
        <w:t>ตามลำดับ</w:t>
      </w:r>
      <w:r w:rsidR="0041604F">
        <w:rPr>
          <w:rFonts w:ascii="Angsana New" w:eastAsia="Times New Roman" w:hAnsi="Angsana New" w:cs="Angsana New" w:hint="cs"/>
          <w:b/>
          <w:bCs/>
          <w:sz w:val="28"/>
          <w:cs/>
          <w:lang w:val="en-US"/>
        </w:rPr>
        <w:t xml:space="preserve"> </w:t>
      </w:r>
      <w:r w:rsidRPr="00205A68">
        <w:rPr>
          <w:rFonts w:ascii="Angsana New" w:eastAsia="Times New Roman" w:hAnsi="Angsana New" w:cs="Angsana New"/>
          <w:sz w:val="28"/>
          <w:cs/>
          <w:lang w:val="en-US"/>
        </w:rPr>
        <w:t xml:space="preserve">พร้อมดอกเบี้ยนับตั้งแต่วันที่ผิดนัดชำระหนี้ </w:t>
      </w:r>
      <w:r w:rsidR="00B0153C">
        <w:rPr>
          <w:rFonts w:ascii="Angsana New" w:eastAsia="Times New Roman" w:hAnsi="Angsana New" w:cs="Angsana New" w:hint="cs"/>
          <w:sz w:val="28"/>
          <w:cs/>
          <w:lang w:val="en-US"/>
        </w:rPr>
        <w:t>ปัจจุบันคดีอยู่</w:t>
      </w:r>
      <w:r w:rsidR="00C45D88">
        <w:rPr>
          <w:rFonts w:ascii="Angsana New" w:eastAsia="Times New Roman" w:hAnsi="Angsana New" w:cs="Angsana New" w:hint="cs"/>
          <w:sz w:val="28"/>
          <w:cs/>
          <w:lang w:val="en-US"/>
        </w:rPr>
        <w:t>ระหว่างการไกล่เกลี่ย และสืบพยานใน</w:t>
      </w:r>
      <w:r w:rsidR="00C45D88" w:rsidRPr="00205A68">
        <w:rPr>
          <w:rFonts w:ascii="Angsana New" w:eastAsia="Times New Roman" w:hAnsi="Angsana New" w:cs="Angsana New"/>
          <w:sz w:val="28"/>
          <w:cs/>
          <w:lang w:val="en-US"/>
        </w:rPr>
        <w:t>ศาลชั้นต้น</w:t>
      </w:r>
    </w:p>
    <w:p w14:paraId="0D5C6250" w14:textId="07503B61" w:rsidR="002E2096" w:rsidRPr="002E2096" w:rsidRDefault="002E2096" w:rsidP="00D205D6">
      <w:pPr>
        <w:pStyle w:val="ListParagraph"/>
        <w:numPr>
          <w:ilvl w:val="0"/>
          <w:numId w:val="38"/>
        </w:numPr>
        <w:spacing w:before="240" w:after="120"/>
        <w:ind w:left="360"/>
        <w:rPr>
          <w:rFonts w:ascii="Angsana New" w:hAnsi="Angsana New" w:cs="Angsana New"/>
          <w:b/>
          <w:bCs/>
          <w:sz w:val="28"/>
          <w:lang w:val="en-US"/>
        </w:rPr>
      </w:pPr>
      <w:r w:rsidRPr="00F75824">
        <w:rPr>
          <w:rFonts w:ascii="Angsana New" w:hAnsi="Angsana New" w:cs="Angsana New"/>
          <w:b/>
          <w:bCs/>
          <w:sz w:val="28"/>
          <w:cs/>
          <w:lang w:val="en-US"/>
        </w:rPr>
        <w:t>การจัดประเภทรายการใหม่</w:t>
      </w:r>
    </w:p>
    <w:p w14:paraId="1EA05225" w14:textId="18280B5C" w:rsidR="00522BE6" w:rsidRDefault="004747F1" w:rsidP="00552374">
      <w:pPr>
        <w:pStyle w:val="BodyText2"/>
        <w:ind w:left="360"/>
        <w:rPr>
          <w:sz w:val="28"/>
          <w:szCs w:val="28"/>
          <w:lang w:val="en-US"/>
        </w:rPr>
      </w:pPr>
      <w:r>
        <w:rPr>
          <w:rFonts w:hint="cs"/>
          <w:sz w:val="28"/>
          <w:szCs w:val="28"/>
          <w:cs/>
          <w:lang w:val="en-US"/>
        </w:rPr>
        <w:t>กลุ่ม</w:t>
      </w:r>
      <w:r w:rsidR="002E2096" w:rsidRPr="007627A1">
        <w:rPr>
          <w:sz w:val="28"/>
          <w:szCs w:val="28"/>
          <w:cs/>
          <w:lang w:val="en-US"/>
        </w:rPr>
        <w:t>บริษัท</w:t>
      </w:r>
      <w:r>
        <w:rPr>
          <w:rFonts w:hint="cs"/>
          <w:sz w:val="28"/>
          <w:szCs w:val="28"/>
          <w:cs/>
          <w:lang w:val="en-US"/>
        </w:rPr>
        <w:t>และบริษัท</w:t>
      </w:r>
      <w:r w:rsidR="002E2096" w:rsidRPr="007627A1">
        <w:rPr>
          <w:sz w:val="28"/>
          <w:szCs w:val="28"/>
          <w:cs/>
          <w:lang w:val="en-US"/>
        </w:rPr>
        <w:t>ได้มีการจัดประเภทรายการทางบัญชีใน</w:t>
      </w:r>
      <w:r w:rsidR="002E2096" w:rsidRPr="007627A1">
        <w:rPr>
          <w:rFonts w:hint="cs"/>
          <w:sz w:val="28"/>
          <w:szCs w:val="28"/>
          <w:cs/>
          <w:lang w:val="en-US"/>
        </w:rPr>
        <w:t>งบฐานะการเงินรวมและเฉพาะกิจการ ณ วันที่</w:t>
      </w:r>
      <w:r w:rsidR="002E2096" w:rsidRPr="007627A1">
        <w:rPr>
          <w:rFonts w:hint="cs"/>
          <w:sz w:val="28"/>
          <w:szCs w:val="28"/>
          <w:lang w:val="en-US"/>
        </w:rPr>
        <w:t xml:space="preserve"> </w:t>
      </w:r>
      <w:r w:rsidR="00CA4526">
        <w:rPr>
          <w:sz w:val="28"/>
          <w:szCs w:val="28"/>
          <w:lang w:val="en-US"/>
        </w:rPr>
        <w:t xml:space="preserve">                        </w:t>
      </w:r>
      <w:r w:rsidR="002E2096" w:rsidRPr="00C316FD">
        <w:rPr>
          <w:sz w:val="28"/>
          <w:szCs w:val="28"/>
          <w:lang w:val="en-US"/>
        </w:rPr>
        <w:t>31</w:t>
      </w:r>
      <w:r w:rsidR="002E2096" w:rsidRPr="00F75824">
        <w:rPr>
          <w:rFonts w:hint="cs"/>
          <w:sz w:val="28"/>
          <w:szCs w:val="28"/>
          <w:cs/>
          <w:lang w:val="en-US"/>
        </w:rPr>
        <w:t xml:space="preserve"> ธันวาคม </w:t>
      </w:r>
      <w:r w:rsidR="002E2096" w:rsidRPr="00C316FD">
        <w:rPr>
          <w:sz w:val="28"/>
          <w:szCs w:val="28"/>
          <w:lang w:val="en-US"/>
        </w:rPr>
        <w:t xml:space="preserve">2567 </w:t>
      </w:r>
      <w:r w:rsidR="002E2096" w:rsidRPr="00C316FD">
        <w:rPr>
          <w:sz w:val="28"/>
          <w:szCs w:val="28"/>
          <w:cs/>
          <w:lang w:val="en-US"/>
        </w:rPr>
        <w:t>เพื่อให้สอดคล้องกับการน</w:t>
      </w:r>
      <w:r w:rsidR="002E2096" w:rsidRPr="00C316FD">
        <w:rPr>
          <w:rFonts w:hint="cs"/>
          <w:sz w:val="28"/>
          <w:szCs w:val="28"/>
          <w:cs/>
          <w:lang w:val="en-US"/>
        </w:rPr>
        <w:t>ำ</w:t>
      </w:r>
      <w:r w:rsidR="002E2096" w:rsidRPr="00C316FD">
        <w:rPr>
          <w:sz w:val="28"/>
          <w:szCs w:val="28"/>
          <w:cs/>
          <w:lang w:val="en-US"/>
        </w:rPr>
        <w:t>เสนอ</w:t>
      </w:r>
      <w:r w:rsidR="00DD66E7">
        <w:rPr>
          <w:rFonts w:hint="cs"/>
          <w:sz w:val="28"/>
          <w:szCs w:val="28"/>
          <w:cs/>
          <w:lang w:val="en-US"/>
        </w:rPr>
        <w:t>ข้อมูลทาง</w:t>
      </w:r>
      <w:r w:rsidR="002E2096" w:rsidRPr="00C316FD">
        <w:rPr>
          <w:sz w:val="28"/>
          <w:szCs w:val="28"/>
          <w:cs/>
          <w:lang w:val="en-US"/>
        </w:rPr>
        <w:t>การเงิน</w:t>
      </w:r>
      <w:r w:rsidR="002E2096" w:rsidRPr="00C316FD">
        <w:rPr>
          <w:rFonts w:hint="cs"/>
          <w:sz w:val="28"/>
          <w:szCs w:val="28"/>
          <w:cs/>
          <w:lang w:val="en-US"/>
        </w:rPr>
        <w:t>รอบระยะเวลา</w:t>
      </w:r>
      <w:r w:rsidR="002E2096" w:rsidRPr="00C316FD">
        <w:rPr>
          <w:sz w:val="28"/>
          <w:szCs w:val="28"/>
          <w:cs/>
          <w:lang w:val="en-US"/>
        </w:rPr>
        <w:t>ปัจจุบัน โดยประกอบด้วยรายการดังต่อไปนี้</w:t>
      </w:r>
    </w:p>
    <w:tbl>
      <w:tblPr>
        <w:tblW w:w="9337" w:type="dxa"/>
        <w:tblInd w:w="2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30"/>
        <w:gridCol w:w="1529"/>
        <w:gridCol w:w="1241"/>
        <w:gridCol w:w="1527"/>
        <w:gridCol w:w="236"/>
        <w:gridCol w:w="1564"/>
        <w:gridCol w:w="270"/>
        <w:gridCol w:w="1440"/>
      </w:tblGrid>
      <w:tr w:rsidR="00251BBA" w:rsidRPr="00251BBA" w14:paraId="3A4D15C1" w14:textId="77777777">
        <w:trPr>
          <w:trHeight w:val="409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BC0348A" w14:textId="77777777" w:rsidR="00251BBA" w:rsidRPr="00F356A1" w:rsidRDefault="00251BBA" w:rsidP="00F348B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216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907" w:right="-105" w:hanging="907"/>
              <w:textAlignment w:val="baseline"/>
              <w:rPr>
                <w:rFonts w:ascii="Angsana New" w:eastAsia="Malgun Gothic" w:hAnsi="Angsana New"/>
                <w:sz w:val="28"/>
                <w:szCs w:val="28"/>
              </w:rPr>
            </w:pPr>
          </w:p>
        </w:tc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</w:tcPr>
          <w:p w14:paraId="57AC6DC5" w14:textId="77777777" w:rsidR="00251BBA" w:rsidRPr="00F356A1" w:rsidRDefault="00251BBA" w:rsidP="00251BB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216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907" w:right="-105" w:hanging="907"/>
              <w:jc w:val="right"/>
              <w:textAlignment w:val="baseline"/>
              <w:rPr>
                <w:rFonts w:ascii="Angsana New" w:eastAsia="Malgun Gothic" w:hAnsi="Angsana New"/>
                <w:sz w:val="28"/>
                <w:szCs w:val="28"/>
              </w:rPr>
            </w:pPr>
          </w:p>
        </w:tc>
        <w:tc>
          <w:tcPr>
            <w:tcW w:w="6278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FBFE07" w14:textId="77777777" w:rsidR="00251BBA" w:rsidRPr="00F356A1" w:rsidRDefault="00251BBA" w:rsidP="00251BB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216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907" w:right="-105" w:hanging="907"/>
              <w:jc w:val="right"/>
              <w:textAlignment w:val="baseline"/>
              <w:rPr>
                <w:rFonts w:ascii="Angsana New" w:eastAsia="Malgun Gothic" w:hAnsi="Angsana New"/>
                <w:sz w:val="28"/>
                <w:szCs w:val="28"/>
              </w:rPr>
            </w:pPr>
            <w:r w:rsidRPr="00F356A1">
              <w:rPr>
                <w:rFonts w:ascii="Angsana New" w:eastAsia="Malgun Gothic" w:hAnsi="Angsana New"/>
                <w:sz w:val="28"/>
                <w:szCs w:val="28"/>
              </w:rPr>
              <w:t>(</w:t>
            </w:r>
            <w:r w:rsidRPr="00F75824">
              <w:rPr>
                <w:rFonts w:ascii="Angsana New" w:eastAsia="Malgun Gothic" w:hAnsi="Angsana New"/>
                <w:sz w:val="28"/>
                <w:szCs w:val="28"/>
                <w:cs/>
              </w:rPr>
              <w:t>หน่วย</w:t>
            </w:r>
            <w:r w:rsidRPr="00F356A1">
              <w:rPr>
                <w:rFonts w:ascii="Angsana New" w:eastAsia="Malgun Gothic" w:hAnsi="Angsana New"/>
                <w:sz w:val="28"/>
                <w:szCs w:val="28"/>
              </w:rPr>
              <w:t xml:space="preserve">: </w:t>
            </w:r>
            <w:r w:rsidRPr="00F75824">
              <w:rPr>
                <w:rFonts w:ascii="Angsana New" w:eastAsia="Malgun Gothic" w:hAnsi="Angsana New"/>
                <w:sz w:val="28"/>
                <w:szCs w:val="28"/>
                <w:cs/>
              </w:rPr>
              <w:t>พันบาท)</w:t>
            </w:r>
          </w:p>
        </w:tc>
      </w:tr>
      <w:tr w:rsidR="00413741" w:rsidRPr="00251BBA" w14:paraId="497910AB" w14:textId="77777777">
        <w:trPr>
          <w:trHeight w:val="409"/>
        </w:trPr>
        <w:tc>
          <w:tcPr>
            <w:tcW w:w="43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486455" w14:textId="77777777" w:rsidR="00413741" w:rsidRPr="00F356A1" w:rsidRDefault="00413741" w:rsidP="00251BB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144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center"/>
              <w:textAlignment w:val="baseline"/>
              <w:rPr>
                <w:rFonts w:ascii="Angsana New" w:eastAsia="Malgun Gothic" w:hAnsi="Angsana New"/>
                <w:sz w:val="28"/>
                <w:szCs w:val="28"/>
                <w:cs/>
              </w:rPr>
            </w:pPr>
          </w:p>
        </w:tc>
        <w:tc>
          <w:tcPr>
            <w:tcW w:w="503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DB4F2C" w14:textId="1CFBE25A" w:rsidR="00413741" w:rsidRPr="00F75824" w:rsidRDefault="00413741" w:rsidP="00251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10" w:right="-130"/>
              <w:jc w:val="center"/>
              <w:textAlignment w:val="baseline"/>
              <w:rPr>
                <w:rFonts w:ascii="Angsana New" w:eastAsia="Malgun Gothic" w:hAnsi="Angsana New"/>
                <w:sz w:val="28"/>
                <w:szCs w:val="28"/>
                <w:cs/>
              </w:rPr>
            </w:pPr>
            <w:r w:rsidRPr="00413741">
              <w:rPr>
                <w:rFonts w:ascii="Angsana New" w:eastAsia="Malgun Gothic" w:hAnsi="Angsana New"/>
                <w:sz w:val="28"/>
                <w:szCs w:val="28"/>
                <w:cs/>
              </w:rPr>
              <w:t>ข้อมูลทางการเงินรวม</w:t>
            </w:r>
          </w:p>
        </w:tc>
      </w:tr>
      <w:tr w:rsidR="00251BBA" w:rsidRPr="00251BBA" w14:paraId="1B0A7D83" w14:textId="77777777">
        <w:trPr>
          <w:trHeight w:val="409"/>
        </w:trPr>
        <w:tc>
          <w:tcPr>
            <w:tcW w:w="43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81471D" w14:textId="77777777" w:rsidR="00251BBA" w:rsidRPr="00F356A1" w:rsidRDefault="00251BBA" w:rsidP="00251BB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144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center"/>
              <w:textAlignment w:val="baseline"/>
              <w:rPr>
                <w:rFonts w:ascii="Angsana New" w:eastAsia="Malgun Gothic" w:hAnsi="Angsana New"/>
                <w:sz w:val="28"/>
                <w:szCs w:val="28"/>
                <w:cs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E91F8F4" w14:textId="77777777" w:rsidR="00251BBA" w:rsidRPr="00F356A1" w:rsidRDefault="00251BBA" w:rsidP="00251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10" w:right="-130"/>
              <w:jc w:val="center"/>
              <w:textAlignment w:val="baseline"/>
              <w:rPr>
                <w:rFonts w:ascii="Angsana New" w:eastAsia="Malgun Gothic" w:hAnsi="Angsana New"/>
                <w:sz w:val="28"/>
                <w:szCs w:val="28"/>
              </w:rPr>
            </w:pPr>
            <w:r w:rsidRPr="00F75824">
              <w:rPr>
                <w:rFonts w:ascii="Angsana New" w:eastAsia="Malgun Gothic" w:hAnsi="Angsana New" w:hint="cs"/>
                <w:sz w:val="28"/>
                <w:szCs w:val="28"/>
                <w:cs/>
              </w:rPr>
              <w:t>ก่อนจัดประเภทรายการใหม่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08852E" w14:textId="77777777" w:rsidR="00251BBA" w:rsidRPr="00F356A1" w:rsidRDefault="00251BBA" w:rsidP="00251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10" w:right="-130"/>
              <w:jc w:val="center"/>
              <w:textAlignment w:val="baseline"/>
              <w:rPr>
                <w:rFonts w:ascii="Angsana New" w:eastAsia="Malgun Gothic" w:hAnsi="Angsana New"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EE9F5B3" w14:textId="77777777" w:rsidR="00251BBA" w:rsidRPr="00F356A1" w:rsidRDefault="00251BBA" w:rsidP="00251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10" w:right="-130"/>
              <w:jc w:val="center"/>
              <w:textAlignment w:val="baseline"/>
              <w:rPr>
                <w:rFonts w:ascii="Angsana New" w:eastAsia="Malgun Gothic" w:hAnsi="Angsana New"/>
                <w:sz w:val="28"/>
                <w:szCs w:val="28"/>
              </w:rPr>
            </w:pPr>
            <w:r w:rsidRPr="00F75824">
              <w:rPr>
                <w:rFonts w:ascii="Angsana New" w:eastAsia="Malgun Gothic" w:hAnsi="Angsana New" w:hint="cs"/>
                <w:sz w:val="28"/>
                <w:szCs w:val="28"/>
                <w:cs/>
              </w:rPr>
              <w:t>จัดประเภท</w:t>
            </w:r>
          </w:p>
          <w:p w14:paraId="6083B283" w14:textId="77777777" w:rsidR="00251BBA" w:rsidRPr="00F356A1" w:rsidRDefault="00251BBA" w:rsidP="00251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10" w:right="-130"/>
              <w:jc w:val="center"/>
              <w:textAlignment w:val="baseline"/>
              <w:rPr>
                <w:rFonts w:ascii="Angsana New" w:eastAsia="Malgun Gothic" w:hAnsi="Angsana New"/>
                <w:sz w:val="28"/>
                <w:szCs w:val="28"/>
              </w:rPr>
            </w:pPr>
            <w:r w:rsidRPr="00F75824">
              <w:rPr>
                <w:rFonts w:ascii="Angsana New" w:eastAsia="Malgun Gothic" w:hAnsi="Angsana New" w:hint="cs"/>
                <w:sz w:val="28"/>
                <w:szCs w:val="28"/>
                <w:cs/>
              </w:rPr>
              <w:t>รายการใหม่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64274E" w14:textId="77777777" w:rsidR="00251BBA" w:rsidRPr="00F356A1" w:rsidRDefault="00251BBA" w:rsidP="00251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10" w:right="-130"/>
              <w:jc w:val="center"/>
              <w:textAlignment w:val="baseline"/>
              <w:rPr>
                <w:rFonts w:ascii="Angsana New" w:eastAsia="Malgun Gothic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8449B67" w14:textId="77777777" w:rsidR="00251BBA" w:rsidRPr="00F356A1" w:rsidRDefault="00251BBA" w:rsidP="00251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10" w:right="-130"/>
              <w:jc w:val="center"/>
              <w:textAlignment w:val="baseline"/>
              <w:rPr>
                <w:rFonts w:ascii="Angsana New" w:eastAsia="Malgun Gothic" w:hAnsi="Angsana New"/>
                <w:sz w:val="28"/>
                <w:szCs w:val="28"/>
              </w:rPr>
            </w:pPr>
            <w:r w:rsidRPr="00F75824">
              <w:rPr>
                <w:rFonts w:ascii="Angsana New" w:eastAsia="Malgun Gothic" w:hAnsi="Angsana New" w:hint="cs"/>
                <w:sz w:val="28"/>
                <w:szCs w:val="28"/>
                <w:cs/>
              </w:rPr>
              <w:t>หลังจัดประเภทรายการใหม่</w:t>
            </w:r>
          </w:p>
        </w:tc>
      </w:tr>
      <w:tr w:rsidR="00251BBA" w:rsidRPr="00251BBA" w14:paraId="603B338C" w14:textId="77777777">
        <w:trPr>
          <w:trHeight w:val="409"/>
        </w:trPr>
        <w:tc>
          <w:tcPr>
            <w:tcW w:w="43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7DBBD0" w14:textId="77777777" w:rsidR="00251BBA" w:rsidRPr="00251BBA" w:rsidRDefault="00251BBA" w:rsidP="00251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9"/>
              <w:textAlignment w:val="baseline"/>
              <w:rPr>
                <w:rFonts w:ascii="Angsana New" w:eastAsia="Malgun Gothic" w:hAnsi="Angsana New"/>
                <w:b/>
                <w:bCs/>
                <w:color w:val="000000"/>
                <w:sz w:val="28"/>
                <w:szCs w:val="28"/>
              </w:rPr>
            </w:pPr>
            <w:r w:rsidRPr="00F75824">
              <w:rPr>
                <w:rFonts w:ascii="Angsana New" w:eastAsia="Malgun Gothic" w:hAnsi="Angsana New" w:hint="cs"/>
                <w:b/>
                <w:bCs/>
                <w:color w:val="000000"/>
                <w:sz w:val="28"/>
                <w:szCs w:val="28"/>
                <w:cs/>
              </w:rPr>
              <w:t>งบฐานะการเงิน</w:t>
            </w:r>
            <w:r w:rsidRPr="00F75824">
              <w:rPr>
                <w:rFonts w:ascii="Angsana New" w:eastAsia="Malgun Gothic" w:hAnsi="Angsana New" w:hint="cs"/>
                <w:b/>
                <w:bCs/>
                <w:sz w:val="28"/>
                <w:szCs w:val="28"/>
                <w:cs/>
              </w:rPr>
              <w:t xml:space="preserve"> ณ วันที่ </w:t>
            </w:r>
            <w:r w:rsidRPr="00251BBA">
              <w:rPr>
                <w:rFonts w:ascii="Angsana New" w:eastAsia="Malgun Gothic" w:hAnsi="Angsana New"/>
                <w:b/>
                <w:bCs/>
                <w:sz w:val="28"/>
                <w:szCs w:val="28"/>
              </w:rPr>
              <w:t>31</w:t>
            </w:r>
            <w:r w:rsidRPr="00F75824">
              <w:rPr>
                <w:rFonts w:ascii="Angsana New" w:eastAsia="Malgun Gothic" w:hAnsi="Angsana New" w:hint="cs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251BBA">
              <w:rPr>
                <w:rFonts w:ascii="Angsana New" w:eastAsia="Malgun Gothic" w:hAnsi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52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E9B27B9" w14:textId="77777777" w:rsidR="00251BBA" w:rsidRPr="00251BBA" w:rsidRDefault="00251BBA" w:rsidP="00251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right"/>
              <w:textAlignment w:val="baseline"/>
              <w:rPr>
                <w:rFonts w:ascii="Angsana New" w:eastAsia="Malgun Gothic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4FEC81" w14:textId="77777777" w:rsidR="00251BBA" w:rsidRPr="00251BBA" w:rsidRDefault="00251BBA" w:rsidP="00251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right"/>
              <w:textAlignment w:val="baseline"/>
              <w:rPr>
                <w:rFonts w:ascii="Angsana New" w:eastAsia="Malgun Gothic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230D3ED" w14:textId="77777777" w:rsidR="00251BBA" w:rsidRPr="00251BBA" w:rsidRDefault="00251BBA" w:rsidP="00251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right"/>
              <w:textAlignment w:val="baseline"/>
              <w:rPr>
                <w:rFonts w:ascii="Angsana New" w:eastAsia="Malgun Gothic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3EF460" w14:textId="77777777" w:rsidR="00251BBA" w:rsidRPr="00251BBA" w:rsidRDefault="00251BBA" w:rsidP="00251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right"/>
              <w:textAlignment w:val="baseline"/>
              <w:rPr>
                <w:rFonts w:ascii="Angsana New" w:eastAsia="Malgun Gothic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831F970" w14:textId="77777777" w:rsidR="00251BBA" w:rsidRPr="00251BBA" w:rsidRDefault="00251BBA" w:rsidP="00251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right"/>
              <w:textAlignment w:val="baseline"/>
              <w:rPr>
                <w:rFonts w:ascii="Angsana New" w:eastAsia="Malgun Gothic" w:hAnsi="Angsana New"/>
                <w:sz w:val="28"/>
                <w:szCs w:val="28"/>
              </w:rPr>
            </w:pPr>
          </w:p>
        </w:tc>
      </w:tr>
      <w:tr w:rsidR="00251BBA" w:rsidRPr="00251BBA" w14:paraId="74B8E69D" w14:textId="77777777">
        <w:trPr>
          <w:trHeight w:val="409"/>
        </w:trPr>
        <w:tc>
          <w:tcPr>
            <w:tcW w:w="43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357758" w14:textId="77777777" w:rsidR="00251BBA" w:rsidRPr="00F75824" w:rsidRDefault="00251BBA" w:rsidP="00251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9"/>
              <w:textAlignment w:val="baseline"/>
              <w:rPr>
                <w:rFonts w:ascii="Angsana New" w:eastAsia="Malgun Gothic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F75824">
              <w:rPr>
                <w:rFonts w:ascii="Angsana New" w:eastAsia="Malgun Gothic" w:hAnsi="Angsana New" w:hint="cs"/>
                <w:b/>
                <w:bCs/>
                <w:color w:val="000000"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3063FA" w14:textId="77777777" w:rsidR="00251BBA" w:rsidRPr="00251BBA" w:rsidRDefault="00251BBA" w:rsidP="00251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right"/>
              <w:textAlignment w:val="baseline"/>
              <w:rPr>
                <w:rFonts w:ascii="Angsana New" w:eastAsia="Malgun Gothic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785512" w14:textId="77777777" w:rsidR="00251BBA" w:rsidRPr="00251BBA" w:rsidRDefault="00251BBA" w:rsidP="00251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right"/>
              <w:textAlignment w:val="baseline"/>
              <w:rPr>
                <w:rFonts w:ascii="Angsana New" w:eastAsia="Malgun Gothic" w:hAnsi="Angsana New"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6478EC" w14:textId="77777777" w:rsidR="00251BBA" w:rsidRPr="00251BBA" w:rsidRDefault="00251BBA" w:rsidP="00251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right"/>
              <w:textAlignment w:val="baseline"/>
              <w:rPr>
                <w:rFonts w:ascii="Angsana New" w:eastAsia="Malgun Gothic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7FA011" w14:textId="77777777" w:rsidR="00251BBA" w:rsidRPr="00251BBA" w:rsidRDefault="00251BBA" w:rsidP="00251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right"/>
              <w:textAlignment w:val="baseline"/>
              <w:rPr>
                <w:rFonts w:ascii="Angsana New" w:eastAsia="Malgun Gothic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2C9E12" w14:textId="77777777" w:rsidR="00251BBA" w:rsidRPr="00251BBA" w:rsidRDefault="00251BBA" w:rsidP="00251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right"/>
              <w:textAlignment w:val="baseline"/>
              <w:rPr>
                <w:rFonts w:ascii="Angsana New" w:eastAsia="Malgun Gothic" w:hAnsi="Angsana New"/>
                <w:sz w:val="28"/>
                <w:szCs w:val="28"/>
              </w:rPr>
            </w:pPr>
          </w:p>
        </w:tc>
      </w:tr>
      <w:tr w:rsidR="009A046D" w:rsidRPr="00251BBA" w14:paraId="7FD20BB5" w14:textId="77777777">
        <w:trPr>
          <w:trHeight w:val="409"/>
        </w:trPr>
        <w:tc>
          <w:tcPr>
            <w:tcW w:w="43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73F936" w14:textId="77777777" w:rsidR="009A046D" w:rsidRPr="00F75824" w:rsidRDefault="007F650E" w:rsidP="00251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9"/>
              <w:textAlignment w:val="baseline"/>
              <w:rPr>
                <w:rFonts w:ascii="Angsana New" w:eastAsia="Malgun Gothic" w:hAnsi="Angsana New"/>
                <w:color w:val="000000"/>
                <w:sz w:val="28"/>
                <w:szCs w:val="28"/>
                <w:cs/>
              </w:rPr>
            </w:pPr>
            <w:r w:rsidRPr="00F75824">
              <w:rPr>
                <w:rFonts w:ascii="Angsana New" w:eastAsia="Malgun Gothic" w:hAnsi="Angsana New"/>
                <w:color w:val="000000"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2C8747" w14:textId="77777777" w:rsidR="009A046D" w:rsidRPr="003D0BD4" w:rsidRDefault="00A71DCC" w:rsidP="00251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right"/>
              <w:textAlignment w:val="baseline"/>
              <w:rPr>
                <w:rFonts w:ascii="Angsana New" w:eastAsia="Malgun Gothic" w:hAnsi="Angsana New"/>
                <w:sz w:val="28"/>
                <w:szCs w:val="28"/>
              </w:rPr>
            </w:pPr>
            <w:r w:rsidRPr="003D0BD4">
              <w:rPr>
                <w:rFonts w:ascii="Angsana New" w:eastAsia="Malgun Gothic" w:hAnsi="Angsana New"/>
                <w:sz w:val="28"/>
                <w:szCs w:val="28"/>
              </w:rPr>
              <w:t>1</w:t>
            </w:r>
            <w:r w:rsidR="00ED76A0" w:rsidRPr="003D0BD4">
              <w:rPr>
                <w:rFonts w:ascii="Angsana New" w:eastAsia="Malgun Gothic" w:hAnsi="Angsana New"/>
                <w:sz w:val="28"/>
                <w:szCs w:val="28"/>
              </w:rPr>
              <w:t>,</w:t>
            </w:r>
            <w:r w:rsidRPr="003D0BD4">
              <w:rPr>
                <w:rFonts w:ascii="Angsana New" w:eastAsia="Malgun Gothic" w:hAnsi="Angsana New"/>
                <w:sz w:val="28"/>
                <w:szCs w:val="28"/>
              </w:rPr>
              <w:t>220</w:t>
            </w:r>
            <w:r w:rsidR="00ED76A0" w:rsidRPr="003D0BD4">
              <w:rPr>
                <w:rFonts w:ascii="Angsana New" w:eastAsia="Malgun Gothic" w:hAnsi="Angsana New"/>
                <w:sz w:val="28"/>
                <w:szCs w:val="28"/>
              </w:rPr>
              <w:t>,</w:t>
            </w:r>
            <w:r w:rsidRPr="003D0BD4">
              <w:rPr>
                <w:rFonts w:ascii="Angsana New" w:eastAsia="Malgun Gothic" w:hAnsi="Angsana New"/>
                <w:sz w:val="28"/>
                <w:szCs w:val="28"/>
              </w:rPr>
              <w:t>997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4E6F9B" w14:textId="77777777" w:rsidR="009A046D" w:rsidRPr="003D0BD4" w:rsidRDefault="009A046D" w:rsidP="00251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right"/>
              <w:textAlignment w:val="baseline"/>
              <w:rPr>
                <w:rFonts w:ascii="Angsana New" w:eastAsia="Malgun Gothic" w:hAnsi="Angsana New"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1C6BB8" w14:textId="77777777" w:rsidR="009A046D" w:rsidRPr="003D0BD4" w:rsidRDefault="00ED76A0" w:rsidP="00251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right"/>
              <w:textAlignment w:val="baseline"/>
              <w:rPr>
                <w:rFonts w:ascii="Angsana New" w:eastAsia="Malgun Gothic" w:hAnsi="Angsana New"/>
                <w:sz w:val="28"/>
                <w:szCs w:val="28"/>
              </w:rPr>
            </w:pPr>
            <w:r w:rsidRPr="003D0BD4">
              <w:rPr>
                <w:rFonts w:ascii="Angsana New" w:eastAsia="Malgun Gothic" w:hAnsi="Angsana New"/>
                <w:sz w:val="28"/>
                <w:szCs w:val="28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5D4697" w14:textId="77777777" w:rsidR="009A046D" w:rsidRPr="003D0BD4" w:rsidRDefault="009A046D" w:rsidP="00251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right"/>
              <w:textAlignment w:val="baseline"/>
              <w:rPr>
                <w:rFonts w:ascii="Angsana New" w:eastAsia="Malgun Gothic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69D30B" w14:textId="77777777" w:rsidR="009A046D" w:rsidRPr="003D0BD4" w:rsidRDefault="00ED76A0" w:rsidP="00251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right"/>
              <w:textAlignment w:val="baseline"/>
              <w:rPr>
                <w:rFonts w:ascii="Angsana New" w:eastAsia="Malgun Gothic" w:hAnsi="Angsana New"/>
                <w:sz w:val="28"/>
                <w:szCs w:val="28"/>
              </w:rPr>
            </w:pPr>
            <w:r w:rsidRPr="003D0BD4">
              <w:rPr>
                <w:rFonts w:ascii="Angsana New" w:eastAsia="Malgun Gothic" w:hAnsi="Angsana New"/>
                <w:sz w:val="28"/>
                <w:szCs w:val="28"/>
              </w:rPr>
              <w:t>1,221,002</w:t>
            </w:r>
          </w:p>
        </w:tc>
      </w:tr>
      <w:tr w:rsidR="009A046D" w:rsidRPr="00251BBA" w14:paraId="3CFEE0CC" w14:textId="77777777">
        <w:trPr>
          <w:trHeight w:val="409"/>
        </w:trPr>
        <w:tc>
          <w:tcPr>
            <w:tcW w:w="43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18203B" w14:textId="77777777" w:rsidR="009A046D" w:rsidRPr="00F75824" w:rsidRDefault="00A71DCC" w:rsidP="00251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9"/>
              <w:textAlignment w:val="baseline"/>
              <w:rPr>
                <w:rFonts w:ascii="Angsana New" w:eastAsia="Malgun Gothic" w:hAnsi="Angsana New"/>
                <w:color w:val="000000"/>
                <w:sz w:val="28"/>
                <w:szCs w:val="28"/>
                <w:cs/>
              </w:rPr>
            </w:pPr>
            <w:r w:rsidRPr="00F75824">
              <w:rPr>
                <w:rFonts w:ascii="Angsana New" w:eastAsia="Malgun Gothic" w:hAnsi="Angsana New"/>
                <w:color w:val="000000"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994C7B" w14:textId="77777777" w:rsidR="009A046D" w:rsidRPr="003D0BD4" w:rsidRDefault="00ED792C" w:rsidP="00251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right"/>
              <w:textAlignment w:val="baseline"/>
              <w:rPr>
                <w:rFonts w:ascii="Angsana New" w:eastAsia="Malgun Gothic" w:hAnsi="Angsana New"/>
                <w:sz w:val="28"/>
                <w:szCs w:val="28"/>
              </w:rPr>
            </w:pPr>
            <w:r w:rsidRPr="003D0BD4">
              <w:rPr>
                <w:rFonts w:ascii="Angsana New" w:eastAsia="Malgun Gothic" w:hAnsi="Angsana New"/>
                <w:sz w:val="28"/>
                <w:szCs w:val="28"/>
              </w:rPr>
              <w:t>24,343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17C460" w14:textId="77777777" w:rsidR="009A046D" w:rsidRPr="003D0BD4" w:rsidRDefault="009A046D" w:rsidP="00251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right"/>
              <w:textAlignment w:val="baseline"/>
              <w:rPr>
                <w:rFonts w:ascii="Angsana New" w:eastAsia="Malgun Gothic" w:hAnsi="Angsana New"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D591D4" w14:textId="77777777" w:rsidR="009A046D" w:rsidRPr="003D0BD4" w:rsidRDefault="00ED792C" w:rsidP="00251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right"/>
              <w:textAlignment w:val="baseline"/>
              <w:rPr>
                <w:rFonts w:ascii="Angsana New" w:eastAsia="Malgun Gothic" w:hAnsi="Angsana New"/>
                <w:sz w:val="28"/>
                <w:szCs w:val="28"/>
              </w:rPr>
            </w:pPr>
            <w:r w:rsidRPr="007627A1">
              <w:rPr>
                <w:rFonts w:ascii="Angsana New" w:eastAsia="Malgun Gothic" w:hAnsi="Angsana New" w:hint="cs"/>
                <w:sz w:val="28"/>
                <w:szCs w:val="28"/>
              </w:rPr>
              <w:t>(</w:t>
            </w:r>
            <w:r w:rsidRPr="003D0BD4">
              <w:rPr>
                <w:rFonts w:ascii="Angsana New" w:eastAsia="Malgun Gothic" w:hAnsi="Angsana New"/>
                <w:sz w:val="28"/>
                <w:szCs w:val="28"/>
              </w:rPr>
              <w:t>5</w:t>
            </w:r>
            <w:r w:rsidRPr="007627A1">
              <w:rPr>
                <w:rFonts w:ascii="Angsana New" w:eastAsia="Malgun Gothic" w:hAnsi="Angsana New" w:hint="cs"/>
                <w:sz w:val="28"/>
                <w:szCs w:val="28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4874FD" w14:textId="77777777" w:rsidR="009A046D" w:rsidRPr="003D0BD4" w:rsidRDefault="009A046D" w:rsidP="00251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right"/>
              <w:textAlignment w:val="baseline"/>
              <w:rPr>
                <w:rFonts w:ascii="Angsana New" w:eastAsia="Malgun Gothic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BCFB3C" w14:textId="77777777" w:rsidR="009A046D" w:rsidRPr="003D0BD4" w:rsidRDefault="006D6028" w:rsidP="00251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right"/>
              <w:textAlignment w:val="baseline"/>
              <w:rPr>
                <w:rFonts w:ascii="Angsana New" w:eastAsia="Malgun Gothic" w:hAnsi="Angsana New"/>
                <w:sz w:val="28"/>
                <w:szCs w:val="28"/>
              </w:rPr>
            </w:pPr>
            <w:r w:rsidRPr="003D0BD4">
              <w:rPr>
                <w:rFonts w:ascii="Angsana New" w:eastAsia="Malgun Gothic" w:hAnsi="Angsana New"/>
                <w:sz w:val="28"/>
                <w:szCs w:val="28"/>
              </w:rPr>
              <w:t>24,338</w:t>
            </w:r>
          </w:p>
        </w:tc>
      </w:tr>
      <w:tr w:rsidR="009A046D" w:rsidRPr="00251BBA" w14:paraId="687BE79C" w14:textId="77777777">
        <w:trPr>
          <w:trHeight w:val="409"/>
        </w:trPr>
        <w:tc>
          <w:tcPr>
            <w:tcW w:w="43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02CE33" w14:textId="77777777" w:rsidR="009A046D" w:rsidRPr="00F75824" w:rsidRDefault="006D6028" w:rsidP="00251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9"/>
              <w:textAlignment w:val="baseline"/>
              <w:rPr>
                <w:rFonts w:ascii="Angsana New" w:eastAsia="Malgun Gothic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F75824">
              <w:rPr>
                <w:rFonts w:ascii="Angsana New" w:eastAsia="Malgun Gothic" w:hAnsi="Angsana New" w:hint="cs"/>
                <w:b/>
                <w:bCs/>
                <w:color w:val="000000"/>
                <w:sz w:val="28"/>
                <w:szCs w:val="28"/>
                <w:cs/>
              </w:rPr>
              <w:t>หนี้สิน</w:t>
            </w:r>
            <w:r w:rsidR="007F650E" w:rsidRPr="00F75824">
              <w:rPr>
                <w:rFonts w:ascii="Angsana New" w:eastAsia="Malgun Gothic" w:hAnsi="Angsana New" w:hint="cs"/>
                <w:b/>
                <w:bCs/>
                <w:color w:val="000000"/>
                <w:sz w:val="28"/>
                <w:szCs w:val="28"/>
                <w:cs/>
              </w:rPr>
              <w:t>หมุนเวียน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AD3712" w14:textId="77777777" w:rsidR="009A046D" w:rsidRPr="003D0BD4" w:rsidRDefault="009A046D" w:rsidP="00251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right"/>
              <w:textAlignment w:val="baseline"/>
              <w:rPr>
                <w:rFonts w:ascii="Angsana New" w:eastAsia="Malgun Gothic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267E63" w14:textId="77777777" w:rsidR="009A046D" w:rsidRPr="003D0BD4" w:rsidRDefault="009A046D" w:rsidP="00251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right"/>
              <w:textAlignment w:val="baseline"/>
              <w:rPr>
                <w:rFonts w:ascii="Angsana New" w:eastAsia="Malgun Gothic" w:hAnsi="Angsana New"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CB756D" w14:textId="77777777" w:rsidR="009A046D" w:rsidRPr="003D0BD4" w:rsidRDefault="009A046D" w:rsidP="00251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right"/>
              <w:textAlignment w:val="baseline"/>
              <w:rPr>
                <w:rFonts w:ascii="Angsana New" w:eastAsia="Malgun Gothic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64D228" w14:textId="77777777" w:rsidR="009A046D" w:rsidRPr="003D0BD4" w:rsidRDefault="009A046D" w:rsidP="00251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right"/>
              <w:textAlignment w:val="baseline"/>
              <w:rPr>
                <w:rFonts w:ascii="Angsana New" w:eastAsia="Malgun Gothic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DF1029" w14:textId="77777777" w:rsidR="009A046D" w:rsidRPr="003D0BD4" w:rsidRDefault="009A046D" w:rsidP="00251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right"/>
              <w:textAlignment w:val="baseline"/>
              <w:rPr>
                <w:rFonts w:ascii="Angsana New" w:eastAsia="Malgun Gothic" w:hAnsi="Angsana New"/>
                <w:sz w:val="28"/>
                <w:szCs w:val="28"/>
              </w:rPr>
            </w:pPr>
          </w:p>
        </w:tc>
      </w:tr>
      <w:tr w:rsidR="00251BBA" w:rsidRPr="00251BBA" w14:paraId="79D940AA" w14:textId="77777777">
        <w:trPr>
          <w:trHeight w:val="409"/>
        </w:trPr>
        <w:tc>
          <w:tcPr>
            <w:tcW w:w="43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712908" w14:textId="77777777" w:rsidR="00251BBA" w:rsidRPr="00F75824" w:rsidRDefault="003E73F8" w:rsidP="00251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9"/>
              <w:textAlignment w:val="baseline"/>
              <w:rPr>
                <w:rFonts w:ascii="Angsana New" w:eastAsia="Malgun Gothic" w:hAnsi="Angsana New"/>
                <w:color w:val="000000"/>
                <w:sz w:val="28"/>
                <w:szCs w:val="28"/>
                <w:cs/>
              </w:rPr>
            </w:pPr>
            <w:r w:rsidRPr="00F75824">
              <w:rPr>
                <w:rFonts w:ascii="Angsana New" w:eastAsia="Malgun Gothic" w:hAnsi="Angsana New"/>
                <w:color w:val="000000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3FFE2F" w14:textId="77777777" w:rsidR="00251BBA" w:rsidRPr="00251BBA" w:rsidRDefault="00251BBA" w:rsidP="00251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right"/>
              <w:textAlignment w:val="baseline"/>
              <w:rPr>
                <w:rFonts w:ascii="Angsana New" w:eastAsia="Malgun Gothic" w:hAnsi="Angsana New"/>
                <w:sz w:val="28"/>
                <w:szCs w:val="28"/>
              </w:rPr>
            </w:pPr>
            <w:r w:rsidRPr="007627A1">
              <w:rPr>
                <w:rFonts w:ascii="Angsana New" w:eastAsia="Malgun Gothic" w:hAnsi="Angsana New" w:hint="eastAsia"/>
                <w:sz w:val="28"/>
                <w:szCs w:val="28"/>
              </w:rPr>
              <w:t xml:space="preserve"> </w:t>
            </w:r>
            <w:r w:rsidR="007B5696" w:rsidRPr="007627A1">
              <w:rPr>
                <w:rFonts w:ascii="Angsana New" w:eastAsia="Malgun Gothic" w:hAnsi="Angsana New"/>
                <w:sz w:val="28"/>
                <w:szCs w:val="28"/>
              </w:rPr>
              <w:t xml:space="preserve"> 811</w:t>
            </w:r>
            <w:r w:rsidR="007B5696" w:rsidRPr="003D0BD4">
              <w:rPr>
                <w:rFonts w:ascii="Angsana New" w:eastAsia="Malgun Gothic" w:hAnsi="Angsana New"/>
                <w:sz w:val="28"/>
                <w:szCs w:val="28"/>
              </w:rPr>
              <w:t>,</w:t>
            </w:r>
            <w:r w:rsidR="007B5696" w:rsidRPr="007627A1">
              <w:rPr>
                <w:rFonts w:ascii="Angsana New" w:eastAsia="Malgun Gothic" w:hAnsi="Angsana New"/>
                <w:sz w:val="28"/>
                <w:szCs w:val="28"/>
              </w:rPr>
              <w:t>826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0728AB" w14:textId="77777777" w:rsidR="00251BBA" w:rsidRPr="00251BBA" w:rsidRDefault="00251BBA" w:rsidP="00251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right"/>
              <w:textAlignment w:val="baseline"/>
              <w:rPr>
                <w:rFonts w:ascii="Angsana New" w:eastAsia="Malgun Gothic" w:hAnsi="Angsana New"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AFE890" w14:textId="77777777" w:rsidR="00251BBA" w:rsidRPr="00251BBA" w:rsidRDefault="00321BF6" w:rsidP="00251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right"/>
              <w:textAlignment w:val="baseline"/>
              <w:rPr>
                <w:rFonts w:ascii="Angsana New" w:eastAsia="Malgun Gothic" w:hAnsi="Angsana New"/>
                <w:sz w:val="28"/>
                <w:szCs w:val="28"/>
              </w:rPr>
            </w:pPr>
            <w:r w:rsidRPr="003D0BD4">
              <w:rPr>
                <w:rFonts w:ascii="Angsana New" w:eastAsia="Malgun Gothic" w:hAnsi="Angsana New"/>
                <w:sz w:val="28"/>
                <w:szCs w:val="28"/>
              </w:rPr>
              <w:t>37,</w:t>
            </w:r>
            <w:r w:rsidR="00AA2A05">
              <w:rPr>
                <w:rFonts w:ascii="Angsana New" w:eastAsia="Malgun Gothic" w:hAnsi="Angsana New"/>
                <w:sz w:val="28"/>
                <w:szCs w:val="28"/>
              </w:rPr>
              <w:t>771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7997E2" w14:textId="77777777" w:rsidR="00251BBA" w:rsidRPr="00251BBA" w:rsidRDefault="00251BBA" w:rsidP="00251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right"/>
              <w:textAlignment w:val="baseline"/>
              <w:rPr>
                <w:rFonts w:ascii="Angsana New" w:eastAsia="Malgun Gothic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C47C16" w14:textId="77777777" w:rsidR="00251BBA" w:rsidRPr="00251BBA" w:rsidRDefault="007B5696" w:rsidP="00251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right"/>
              <w:textAlignment w:val="baseline"/>
              <w:rPr>
                <w:rFonts w:ascii="Angsana New" w:eastAsia="Malgun Gothic" w:hAnsi="Angsana New"/>
                <w:sz w:val="28"/>
                <w:szCs w:val="28"/>
              </w:rPr>
            </w:pPr>
            <w:r w:rsidRPr="007627A1">
              <w:rPr>
                <w:rFonts w:ascii="Angsana New" w:eastAsia="Malgun Gothic" w:hAnsi="Angsana New"/>
                <w:sz w:val="28"/>
                <w:szCs w:val="28"/>
              </w:rPr>
              <w:t>849</w:t>
            </w:r>
            <w:r w:rsidRPr="003D0BD4">
              <w:rPr>
                <w:rFonts w:ascii="Angsana New" w:eastAsia="Malgun Gothic" w:hAnsi="Angsana New"/>
                <w:sz w:val="28"/>
                <w:szCs w:val="28"/>
              </w:rPr>
              <w:t>,</w:t>
            </w:r>
            <w:r w:rsidR="00C4099D">
              <w:rPr>
                <w:rFonts w:ascii="Angsana New" w:eastAsia="Malgun Gothic" w:hAnsi="Angsana New"/>
                <w:sz w:val="28"/>
                <w:szCs w:val="28"/>
              </w:rPr>
              <w:t>597</w:t>
            </w:r>
          </w:p>
        </w:tc>
      </w:tr>
      <w:tr w:rsidR="00251BBA" w:rsidRPr="00251BBA" w14:paraId="489E6DBF" w14:textId="77777777">
        <w:trPr>
          <w:trHeight w:val="409"/>
        </w:trPr>
        <w:tc>
          <w:tcPr>
            <w:tcW w:w="43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483A87" w14:textId="77777777" w:rsidR="00251BBA" w:rsidRPr="00F75824" w:rsidRDefault="00EE7B94" w:rsidP="00251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9"/>
              <w:textAlignment w:val="baseline"/>
              <w:rPr>
                <w:rFonts w:ascii="Angsana New" w:eastAsia="Malgun Gothic" w:hAnsi="Angsana New"/>
                <w:color w:val="000000"/>
                <w:sz w:val="28"/>
                <w:szCs w:val="28"/>
                <w:cs/>
              </w:rPr>
            </w:pPr>
            <w:r w:rsidRPr="00F75824">
              <w:rPr>
                <w:rFonts w:ascii="Angsana New" w:eastAsia="Malgun Gothic" w:hAnsi="Angsana New"/>
                <w:color w:val="000000"/>
                <w:sz w:val="28"/>
                <w:szCs w:val="28"/>
                <w:cs/>
              </w:rPr>
              <w:t>เงินกู้ยืมระยะสั้นจากบุคคลที่เกี่ยวข้องกัน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F9FC06" w14:textId="77777777" w:rsidR="00251BBA" w:rsidRPr="00251BBA" w:rsidRDefault="00752C43" w:rsidP="00251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right"/>
              <w:textAlignment w:val="baseline"/>
              <w:rPr>
                <w:rFonts w:ascii="Angsana New" w:eastAsia="Malgun Gothic" w:hAnsi="Angsana New"/>
                <w:sz w:val="28"/>
                <w:szCs w:val="28"/>
                <w:highlight w:val="yellow"/>
              </w:rPr>
            </w:pPr>
            <w:r w:rsidRPr="00752C43">
              <w:rPr>
                <w:rFonts w:ascii="Angsana New" w:eastAsia="Malgun Gothic" w:hAnsi="Angsana New"/>
                <w:sz w:val="28"/>
                <w:szCs w:val="28"/>
              </w:rPr>
              <w:t>50</w:t>
            </w:r>
            <w:r>
              <w:rPr>
                <w:rFonts w:ascii="Angsana New" w:eastAsia="Malgun Gothic" w:hAnsi="Angsana New"/>
                <w:sz w:val="28"/>
                <w:szCs w:val="28"/>
              </w:rPr>
              <w:t>,</w:t>
            </w:r>
            <w:r w:rsidRPr="00752C43">
              <w:rPr>
                <w:rFonts w:ascii="Angsana New" w:eastAsia="Malgun Gothic" w:hAnsi="Angsana New"/>
                <w:sz w:val="28"/>
                <w:szCs w:val="28"/>
              </w:rPr>
              <w:t>500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4647C0" w14:textId="77777777" w:rsidR="00251BBA" w:rsidRPr="00251BBA" w:rsidRDefault="00251BBA" w:rsidP="00251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right"/>
              <w:textAlignment w:val="baseline"/>
              <w:rPr>
                <w:rFonts w:ascii="Angsana New" w:eastAsia="Malgun Gothic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3B54DC" w14:textId="77777777" w:rsidR="00251BBA" w:rsidRPr="00251BBA" w:rsidRDefault="00752C43" w:rsidP="00251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right"/>
              <w:textAlignment w:val="baseline"/>
              <w:rPr>
                <w:rFonts w:ascii="Angsana New" w:eastAsia="Malgun Gothic" w:hAnsi="Angsana New"/>
                <w:sz w:val="28"/>
                <w:szCs w:val="28"/>
                <w:highlight w:val="yellow"/>
              </w:rPr>
            </w:pPr>
            <w:r>
              <w:rPr>
                <w:rFonts w:ascii="Angsana New" w:eastAsia="Malgun Gothic" w:hAnsi="Angsana New"/>
                <w:sz w:val="28"/>
                <w:szCs w:val="28"/>
              </w:rPr>
              <w:t>1,502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335A08" w14:textId="77777777" w:rsidR="00251BBA" w:rsidRPr="00251BBA" w:rsidRDefault="00251BBA" w:rsidP="00251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right"/>
              <w:textAlignment w:val="baseline"/>
              <w:rPr>
                <w:rFonts w:ascii="Angsana New" w:eastAsia="Malgun Gothic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11C424" w14:textId="77777777" w:rsidR="00251BBA" w:rsidRPr="00251BBA" w:rsidRDefault="00752C43" w:rsidP="00251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right"/>
              <w:textAlignment w:val="baseline"/>
              <w:rPr>
                <w:rFonts w:ascii="Angsana New" w:eastAsia="Malgun Gothic" w:hAnsi="Angsana New"/>
                <w:sz w:val="28"/>
                <w:szCs w:val="28"/>
                <w:highlight w:val="yellow"/>
              </w:rPr>
            </w:pPr>
            <w:r w:rsidRPr="00752C43">
              <w:rPr>
                <w:rFonts w:ascii="Angsana New" w:eastAsia="Malgun Gothic" w:hAnsi="Angsana New"/>
                <w:sz w:val="28"/>
                <w:szCs w:val="28"/>
              </w:rPr>
              <w:t>52</w:t>
            </w:r>
            <w:r>
              <w:rPr>
                <w:rFonts w:ascii="Angsana New" w:eastAsia="Malgun Gothic" w:hAnsi="Angsana New"/>
                <w:sz w:val="28"/>
                <w:szCs w:val="28"/>
              </w:rPr>
              <w:t>,</w:t>
            </w:r>
            <w:r w:rsidRPr="00752C43">
              <w:rPr>
                <w:rFonts w:ascii="Angsana New" w:eastAsia="Malgun Gothic" w:hAnsi="Angsana New"/>
                <w:sz w:val="28"/>
                <w:szCs w:val="28"/>
              </w:rPr>
              <w:t>002</w:t>
            </w:r>
          </w:p>
        </w:tc>
      </w:tr>
      <w:tr w:rsidR="003D0BD4" w:rsidRPr="00251BBA" w14:paraId="10E1136C" w14:textId="77777777">
        <w:trPr>
          <w:trHeight w:val="409"/>
        </w:trPr>
        <w:tc>
          <w:tcPr>
            <w:tcW w:w="43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E51BF8" w14:textId="77777777" w:rsidR="003D0BD4" w:rsidRPr="00F75824" w:rsidRDefault="00752C43" w:rsidP="00251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9"/>
              <w:textAlignment w:val="baseline"/>
              <w:rPr>
                <w:rFonts w:ascii="Angsana New" w:eastAsia="Malgun Gothic" w:hAnsi="Angsana New"/>
                <w:color w:val="000000"/>
                <w:sz w:val="28"/>
                <w:szCs w:val="28"/>
                <w:cs/>
              </w:rPr>
            </w:pPr>
            <w:r w:rsidRPr="00F75824">
              <w:rPr>
                <w:rFonts w:ascii="Angsana New" w:eastAsia="Malgun Gothic" w:hAnsi="Angsana New"/>
                <w:color w:val="000000"/>
                <w:sz w:val="28"/>
                <w:szCs w:val="28"/>
                <w:cs/>
              </w:rPr>
              <w:t>เงินกู้ยืมระยะสั้นจากบุคคลและกิจการอื่น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6EBBED" w14:textId="77777777" w:rsidR="003D0BD4" w:rsidRPr="00251BBA" w:rsidRDefault="005C4ED0" w:rsidP="00251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right"/>
              <w:textAlignment w:val="baseline"/>
              <w:rPr>
                <w:rFonts w:ascii="Angsana New" w:eastAsia="Malgun Gothic" w:hAnsi="Angsana New"/>
                <w:sz w:val="28"/>
                <w:szCs w:val="28"/>
                <w:highlight w:val="yellow"/>
              </w:rPr>
            </w:pPr>
            <w:r w:rsidRPr="005C4ED0">
              <w:rPr>
                <w:rFonts w:ascii="Angsana New" w:eastAsia="Malgun Gothic" w:hAnsi="Angsana New"/>
                <w:sz w:val="28"/>
                <w:szCs w:val="28"/>
              </w:rPr>
              <w:t>21</w:t>
            </w:r>
            <w:r>
              <w:rPr>
                <w:rFonts w:ascii="Angsana New" w:eastAsia="Malgun Gothic" w:hAnsi="Angsana New"/>
                <w:sz w:val="28"/>
                <w:szCs w:val="28"/>
              </w:rPr>
              <w:t>,</w:t>
            </w:r>
            <w:r w:rsidRPr="005C4ED0">
              <w:rPr>
                <w:rFonts w:ascii="Angsana New" w:eastAsia="Malgun Gothic" w:hAnsi="Angsana New"/>
                <w:sz w:val="28"/>
                <w:szCs w:val="28"/>
              </w:rPr>
              <w:t>502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2C7433" w14:textId="77777777" w:rsidR="003D0BD4" w:rsidRPr="00251BBA" w:rsidRDefault="003D0BD4" w:rsidP="00251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right"/>
              <w:textAlignment w:val="baseline"/>
              <w:rPr>
                <w:rFonts w:ascii="Angsana New" w:eastAsia="Malgun Gothic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72ACB5" w14:textId="77777777" w:rsidR="003D0BD4" w:rsidRPr="00251BBA" w:rsidRDefault="00752C43" w:rsidP="00251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right"/>
              <w:textAlignment w:val="baseline"/>
              <w:rPr>
                <w:rFonts w:ascii="Angsana New" w:eastAsia="Malgun Gothic" w:hAnsi="Angsana New"/>
                <w:sz w:val="28"/>
                <w:szCs w:val="28"/>
                <w:highlight w:val="yellow"/>
              </w:rPr>
            </w:pPr>
            <w:r w:rsidRPr="007627A1">
              <w:rPr>
                <w:rFonts w:ascii="Angsana New" w:eastAsia="Malgun Gothic" w:hAnsi="Angsana New" w:hint="cs"/>
                <w:sz w:val="28"/>
                <w:szCs w:val="28"/>
              </w:rPr>
              <w:t>(</w:t>
            </w:r>
            <w:r>
              <w:rPr>
                <w:rFonts w:ascii="Angsana New" w:eastAsia="Malgun Gothic" w:hAnsi="Angsana New"/>
                <w:sz w:val="28"/>
                <w:szCs w:val="28"/>
              </w:rPr>
              <w:t>1,502</w:t>
            </w:r>
            <w:r w:rsidRPr="007627A1">
              <w:rPr>
                <w:rFonts w:ascii="Angsana New" w:eastAsia="Malgun Gothic" w:hAnsi="Angsana New" w:hint="cs"/>
                <w:sz w:val="28"/>
                <w:szCs w:val="28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586FF9" w14:textId="77777777" w:rsidR="003D0BD4" w:rsidRPr="00251BBA" w:rsidRDefault="003D0BD4" w:rsidP="00251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right"/>
              <w:textAlignment w:val="baseline"/>
              <w:rPr>
                <w:rFonts w:ascii="Angsana New" w:eastAsia="Malgun Gothic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CC8398" w14:textId="77777777" w:rsidR="003D0BD4" w:rsidRPr="00251BBA" w:rsidRDefault="005C4ED0" w:rsidP="00251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right"/>
              <w:textAlignment w:val="baseline"/>
              <w:rPr>
                <w:rFonts w:ascii="Angsana New" w:eastAsia="Malgun Gothic" w:hAnsi="Angsana New"/>
                <w:sz w:val="28"/>
                <w:szCs w:val="28"/>
                <w:highlight w:val="yellow"/>
              </w:rPr>
            </w:pPr>
            <w:r w:rsidRPr="005C4ED0">
              <w:rPr>
                <w:rFonts w:ascii="Angsana New" w:eastAsia="Malgun Gothic" w:hAnsi="Angsana New"/>
                <w:sz w:val="28"/>
                <w:szCs w:val="28"/>
              </w:rPr>
              <w:t>20</w:t>
            </w:r>
            <w:r>
              <w:rPr>
                <w:rFonts w:ascii="Angsana New" w:eastAsia="Malgun Gothic" w:hAnsi="Angsana New"/>
                <w:sz w:val="28"/>
                <w:szCs w:val="28"/>
              </w:rPr>
              <w:t>,</w:t>
            </w:r>
            <w:r w:rsidRPr="005C4ED0">
              <w:rPr>
                <w:rFonts w:ascii="Angsana New" w:eastAsia="Malgun Gothic" w:hAnsi="Angsana New"/>
                <w:sz w:val="28"/>
                <w:szCs w:val="28"/>
              </w:rPr>
              <w:t>000</w:t>
            </w:r>
          </w:p>
        </w:tc>
      </w:tr>
      <w:tr w:rsidR="00BD2593" w:rsidRPr="00251BBA" w14:paraId="3A775006" w14:textId="77777777">
        <w:trPr>
          <w:trHeight w:val="409"/>
        </w:trPr>
        <w:tc>
          <w:tcPr>
            <w:tcW w:w="43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EF1E5D" w14:textId="068807D9" w:rsidR="00BD2593" w:rsidRPr="00F75824" w:rsidRDefault="00BD2593" w:rsidP="00BD2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9"/>
              <w:textAlignment w:val="baseline"/>
              <w:rPr>
                <w:rFonts w:ascii="Angsana New" w:eastAsia="Malgun Gothic" w:hAnsi="Angsana New"/>
                <w:color w:val="000000"/>
                <w:sz w:val="28"/>
                <w:szCs w:val="28"/>
                <w:cs/>
              </w:rPr>
            </w:pPr>
            <w:r w:rsidRPr="00F75824">
              <w:rPr>
                <w:rFonts w:ascii="Angsana New" w:eastAsia="Malgun Gothic" w:hAnsi="Angsana New"/>
                <w:color w:val="000000"/>
                <w:sz w:val="28"/>
                <w:szCs w:val="28"/>
                <w:cs/>
              </w:rPr>
              <w:t xml:space="preserve">หนี้สินหมุนเวียนอื่น  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6C8D89" w14:textId="2BA1B7C5" w:rsidR="00BD2593" w:rsidRPr="005C4ED0" w:rsidRDefault="00BD2593" w:rsidP="00BD2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right"/>
              <w:textAlignment w:val="baseline"/>
              <w:rPr>
                <w:rFonts w:ascii="Angsana New" w:eastAsia="Malgun Gothic" w:hAnsi="Angsana New"/>
                <w:sz w:val="28"/>
                <w:szCs w:val="28"/>
              </w:rPr>
            </w:pPr>
            <w:r w:rsidRPr="003D0BD4">
              <w:rPr>
                <w:rFonts w:ascii="Angsana New" w:eastAsia="Malgun Gothic" w:hAnsi="Angsana New"/>
                <w:sz w:val="28"/>
                <w:szCs w:val="28"/>
              </w:rPr>
              <w:t>134,656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7E79A5" w14:textId="77777777" w:rsidR="00BD2593" w:rsidRPr="00251BBA" w:rsidRDefault="00BD2593" w:rsidP="00BD2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right"/>
              <w:textAlignment w:val="baseline"/>
              <w:rPr>
                <w:rFonts w:ascii="Angsana New" w:eastAsia="Malgun Gothic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0D7441" w14:textId="7613D349" w:rsidR="00BD2593" w:rsidRPr="00F75824" w:rsidRDefault="00BD2593" w:rsidP="00BD2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right"/>
              <w:textAlignment w:val="baseline"/>
              <w:rPr>
                <w:rFonts w:ascii="Angsana New" w:eastAsia="Malgun Gothic" w:hAnsi="Angsana New"/>
                <w:sz w:val="28"/>
                <w:szCs w:val="28"/>
                <w:cs/>
              </w:rPr>
            </w:pPr>
            <w:r w:rsidRPr="007627A1">
              <w:rPr>
                <w:rFonts w:ascii="Angsana New" w:eastAsia="Malgun Gothic" w:hAnsi="Angsana New" w:hint="cs"/>
                <w:sz w:val="28"/>
                <w:szCs w:val="28"/>
              </w:rPr>
              <w:t>(</w:t>
            </w:r>
            <w:r w:rsidRPr="003D0BD4">
              <w:rPr>
                <w:rFonts w:ascii="Angsana New" w:eastAsia="Malgun Gothic" w:hAnsi="Angsana New"/>
                <w:sz w:val="28"/>
                <w:szCs w:val="28"/>
              </w:rPr>
              <w:t>37,</w:t>
            </w:r>
            <w:r>
              <w:rPr>
                <w:rFonts w:ascii="Angsana New" w:eastAsia="Malgun Gothic" w:hAnsi="Angsana New"/>
                <w:sz w:val="28"/>
                <w:szCs w:val="28"/>
              </w:rPr>
              <w:t>771</w:t>
            </w:r>
            <w:r w:rsidRPr="007627A1">
              <w:rPr>
                <w:rFonts w:ascii="Angsana New" w:eastAsia="Malgun Gothic" w:hAnsi="Angsana New" w:hint="cs"/>
                <w:sz w:val="28"/>
                <w:szCs w:val="28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3195C3" w14:textId="77777777" w:rsidR="00BD2593" w:rsidRPr="00251BBA" w:rsidRDefault="00BD2593" w:rsidP="00BD2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right"/>
              <w:textAlignment w:val="baseline"/>
              <w:rPr>
                <w:rFonts w:ascii="Angsana New" w:eastAsia="Malgun Gothic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4B43DD" w14:textId="719D85BD" w:rsidR="00BD2593" w:rsidRPr="005C4ED0" w:rsidRDefault="00BD2593" w:rsidP="00BD2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right"/>
              <w:textAlignment w:val="baseline"/>
              <w:rPr>
                <w:rFonts w:ascii="Angsana New" w:eastAsia="Malgun Gothic" w:hAnsi="Angsana New"/>
                <w:sz w:val="28"/>
                <w:szCs w:val="28"/>
              </w:rPr>
            </w:pPr>
            <w:r w:rsidRPr="007627A1">
              <w:rPr>
                <w:rFonts w:ascii="Angsana New" w:eastAsia="Malgun Gothic" w:hAnsi="Angsana New"/>
                <w:sz w:val="28"/>
                <w:szCs w:val="28"/>
              </w:rPr>
              <w:t>96</w:t>
            </w:r>
            <w:r w:rsidRPr="003D0BD4">
              <w:rPr>
                <w:rFonts w:ascii="Angsana New" w:eastAsia="Malgun Gothic" w:hAnsi="Angsana New"/>
                <w:sz w:val="28"/>
                <w:szCs w:val="28"/>
              </w:rPr>
              <w:t>,</w:t>
            </w:r>
            <w:r w:rsidRPr="007627A1">
              <w:rPr>
                <w:rFonts w:ascii="Angsana New" w:eastAsia="Malgun Gothic" w:hAnsi="Angsana New"/>
                <w:sz w:val="28"/>
                <w:szCs w:val="28"/>
              </w:rPr>
              <w:t>8</w:t>
            </w:r>
            <w:r>
              <w:rPr>
                <w:rFonts w:ascii="Angsana New" w:eastAsia="Malgun Gothic" w:hAnsi="Angsana New"/>
                <w:sz w:val="28"/>
                <w:szCs w:val="28"/>
              </w:rPr>
              <w:t>85</w:t>
            </w:r>
          </w:p>
        </w:tc>
      </w:tr>
    </w:tbl>
    <w:p w14:paraId="36DB5E0D" w14:textId="77777777" w:rsidR="00DC357B" w:rsidRDefault="00DC357B"/>
    <w:p w14:paraId="49706CA8" w14:textId="77777777" w:rsidR="0077385F" w:rsidRDefault="0077385F"/>
    <w:p w14:paraId="59451DCC" w14:textId="77777777" w:rsidR="0077385F" w:rsidRDefault="0077385F"/>
    <w:p w14:paraId="2BF066AD" w14:textId="77777777" w:rsidR="0077385F" w:rsidRDefault="0077385F"/>
    <w:p w14:paraId="4C3C91CD" w14:textId="77777777" w:rsidR="0077385F" w:rsidRDefault="0077385F"/>
    <w:p w14:paraId="358996D6" w14:textId="77777777" w:rsidR="0077385F" w:rsidRDefault="0077385F"/>
    <w:p w14:paraId="2A102257" w14:textId="77777777" w:rsidR="0077385F" w:rsidRDefault="0077385F"/>
    <w:p w14:paraId="1655AE9C" w14:textId="77777777" w:rsidR="0077385F" w:rsidRDefault="0077385F"/>
    <w:p w14:paraId="70D58EF9" w14:textId="77777777" w:rsidR="0077385F" w:rsidRDefault="0077385F"/>
    <w:p w14:paraId="23C4E1B3" w14:textId="77777777" w:rsidR="0077385F" w:rsidRDefault="0077385F"/>
    <w:p w14:paraId="29E865CC" w14:textId="77777777" w:rsidR="0077385F" w:rsidRDefault="0077385F"/>
    <w:p w14:paraId="3F185C83" w14:textId="77777777" w:rsidR="0077385F" w:rsidRDefault="0077385F"/>
    <w:tbl>
      <w:tblPr>
        <w:tblW w:w="9337" w:type="dxa"/>
        <w:tblInd w:w="2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30"/>
        <w:gridCol w:w="1529"/>
        <w:gridCol w:w="1241"/>
        <w:gridCol w:w="1527"/>
        <w:gridCol w:w="236"/>
        <w:gridCol w:w="1564"/>
        <w:gridCol w:w="270"/>
        <w:gridCol w:w="1440"/>
      </w:tblGrid>
      <w:tr w:rsidR="00482E4D" w:rsidRPr="00F356A1" w14:paraId="1DA22E8E" w14:textId="77777777">
        <w:trPr>
          <w:trHeight w:val="409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4D08429" w14:textId="77777777" w:rsidR="00482E4D" w:rsidRPr="00F356A1" w:rsidRDefault="00482E4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216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907" w:right="-105" w:hanging="907"/>
              <w:jc w:val="right"/>
              <w:textAlignment w:val="baseline"/>
              <w:rPr>
                <w:rFonts w:ascii="Angsana New" w:eastAsia="Malgun Gothic" w:hAnsi="Angsana New"/>
                <w:sz w:val="28"/>
                <w:szCs w:val="28"/>
              </w:rPr>
            </w:pPr>
          </w:p>
        </w:tc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</w:tcPr>
          <w:p w14:paraId="3E6ADE21" w14:textId="77777777" w:rsidR="00482E4D" w:rsidRPr="00F356A1" w:rsidRDefault="00482E4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216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907" w:right="-105" w:hanging="907"/>
              <w:jc w:val="right"/>
              <w:textAlignment w:val="baseline"/>
              <w:rPr>
                <w:rFonts w:ascii="Angsana New" w:eastAsia="Malgun Gothic" w:hAnsi="Angsana New"/>
                <w:sz w:val="28"/>
                <w:szCs w:val="28"/>
              </w:rPr>
            </w:pPr>
          </w:p>
        </w:tc>
        <w:tc>
          <w:tcPr>
            <w:tcW w:w="6278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D86B89" w14:textId="77777777" w:rsidR="00482E4D" w:rsidRPr="00F356A1" w:rsidRDefault="00482E4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216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907" w:right="-105" w:hanging="907"/>
              <w:jc w:val="right"/>
              <w:textAlignment w:val="baseline"/>
              <w:rPr>
                <w:rFonts w:ascii="Angsana New" w:eastAsia="Malgun Gothic" w:hAnsi="Angsana New"/>
                <w:sz w:val="28"/>
                <w:szCs w:val="28"/>
              </w:rPr>
            </w:pPr>
            <w:r w:rsidRPr="00F356A1">
              <w:rPr>
                <w:rFonts w:ascii="Angsana New" w:eastAsia="Malgun Gothic" w:hAnsi="Angsana New"/>
                <w:sz w:val="28"/>
                <w:szCs w:val="28"/>
              </w:rPr>
              <w:t>(</w:t>
            </w:r>
            <w:r w:rsidRPr="00F75824">
              <w:rPr>
                <w:rFonts w:ascii="Angsana New" w:eastAsia="Malgun Gothic" w:hAnsi="Angsana New"/>
                <w:sz w:val="28"/>
                <w:szCs w:val="28"/>
                <w:cs/>
              </w:rPr>
              <w:t>หน่วย</w:t>
            </w:r>
            <w:r w:rsidRPr="00F356A1">
              <w:rPr>
                <w:rFonts w:ascii="Angsana New" w:eastAsia="Malgun Gothic" w:hAnsi="Angsana New"/>
                <w:sz w:val="28"/>
                <w:szCs w:val="28"/>
              </w:rPr>
              <w:t xml:space="preserve">: </w:t>
            </w:r>
            <w:r w:rsidRPr="00F75824">
              <w:rPr>
                <w:rFonts w:ascii="Angsana New" w:eastAsia="Malgun Gothic" w:hAnsi="Angsana New"/>
                <w:sz w:val="28"/>
                <w:szCs w:val="28"/>
                <w:cs/>
              </w:rPr>
              <w:t>พันบาท)</w:t>
            </w:r>
          </w:p>
        </w:tc>
      </w:tr>
      <w:tr w:rsidR="00482E4D" w:rsidRPr="00627CAD" w14:paraId="228EDDC8" w14:textId="77777777">
        <w:trPr>
          <w:trHeight w:val="409"/>
        </w:trPr>
        <w:tc>
          <w:tcPr>
            <w:tcW w:w="43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E0B182" w14:textId="77777777" w:rsidR="00482E4D" w:rsidRPr="00F356A1" w:rsidRDefault="00482E4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144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center"/>
              <w:textAlignment w:val="baseline"/>
              <w:rPr>
                <w:rFonts w:ascii="Angsana New" w:eastAsia="Malgun Gothic" w:hAnsi="Angsana New"/>
                <w:sz w:val="28"/>
                <w:szCs w:val="28"/>
                <w:cs/>
              </w:rPr>
            </w:pPr>
          </w:p>
        </w:tc>
        <w:tc>
          <w:tcPr>
            <w:tcW w:w="503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06C3B5" w14:textId="7367D4E0" w:rsidR="00482E4D" w:rsidRPr="00F75824" w:rsidRDefault="009C4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10" w:right="-130"/>
              <w:jc w:val="center"/>
              <w:textAlignment w:val="baseline"/>
              <w:rPr>
                <w:rFonts w:ascii="Angsana New" w:eastAsia="Malgun Gothic" w:hAnsi="Angsana New"/>
                <w:sz w:val="28"/>
                <w:szCs w:val="28"/>
                <w:cs/>
              </w:rPr>
            </w:pPr>
            <w:r w:rsidRPr="009C4D8A">
              <w:rPr>
                <w:rFonts w:asciiTheme="majorBidi" w:eastAsia="Malgun Gothic" w:hAnsiTheme="majorBidi"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482E4D" w:rsidRPr="00F356A1" w14:paraId="331F0438" w14:textId="77777777">
        <w:trPr>
          <w:trHeight w:val="409"/>
        </w:trPr>
        <w:tc>
          <w:tcPr>
            <w:tcW w:w="43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DF1221" w14:textId="77777777" w:rsidR="00482E4D" w:rsidRPr="00F356A1" w:rsidRDefault="00482E4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144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center"/>
              <w:textAlignment w:val="baseline"/>
              <w:rPr>
                <w:rFonts w:ascii="Angsana New" w:eastAsia="Malgun Gothic" w:hAnsi="Angsana New"/>
                <w:sz w:val="28"/>
                <w:szCs w:val="28"/>
                <w:cs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1C758F9" w14:textId="77777777" w:rsidR="00482E4D" w:rsidRPr="00F356A1" w:rsidRDefault="00482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10" w:right="-130"/>
              <w:jc w:val="center"/>
              <w:textAlignment w:val="baseline"/>
              <w:rPr>
                <w:rFonts w:ascii="Angsana New" w:eastAsia="Malgun Gothic" w:hAnsi="Angsana New"/>
                <w:sz w:val="28"/>
                <w:szCs w:val="28"/>
              </w:rPr>
            </w:pPr>
            <w:r w:rsidRPr="00F75824">
              <w:rPr>
                <w:rFonts w:ascii="Angsana New" w:eastAsia="Malgun Gothic" w:hAnsi="Angsana New" w:hint="cs"/>
                <w:sz w:val="28"/>
                <w:szCs w:val="28"/>
                <w:cs/>
              </w:rPr>
              <w:t>ก่อนจัดประเภทรายการใหม่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AD3241" w14:textId="77777777" w:rsidR="00482E4D" w:rsidRPr="00F356A1" w:rsidRDefault="00482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10" w:right="-130"/>
              <w:jc w:val="center"/>
              <w:textAlignment w:val="baseline"/>
              <w:rPr>
                <w:rFonts w:ascii="Angsana New" w:eastAsia="Malgun Gothic" w:hAnsi="Angsana New"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A6DD3BB" w14:textId="77777777" w:rsidR="00482E4D" w:rsidRPr="00F356A1" w:rsidRDefault="00482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10" w:right="-130"/>
              <w:jc w:val="center"/>
              <w:textAlignment w:val="baseline"/>
              <w:rPr>
                <w:rFonts w:ascii="Angsana New" w:eastAsia="Malgun Gothic" w:hAnsi="Angsana New"/>
                <w:sz w:val="28"/>
                <w:szCs w:val="28"/>
              </w:rPr>
            </w:pPr>
            <w:r w:rsidRPr="00F75824">
              <w:rPr>
                <w:rFonts w:ascii="Angsana New" w:eastAsia="Malgun Gothic" w:hAnsi="Angsana New" w:hint="cs"/>
                <w:sz w:val="28"/>
                <w:szCs w:val="28"/>
                <w:cs/>
              </w:rPr>
              <w:t>จัดประเภท</w:t>
            </w:r>
          </w:p>
          <w:p w14:paraId="6260B141" w14:textId="77777777" w:rsidR="00482E4D" w:rsidRPr="00F356A1" w:rsidRDefault="00482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10" w:right="-130"/>
              <w:jc w:val="center"/>
              <w:textAlignment w:val="baseline"/>
              <w:rPr>
                <w:rFonts w:ascii="Angsana New" w:eastAsia="Malgun Gothic" w:hAnsi="Angsana New"/>
                <w:sz w:val="28"/>
                <w:szCs w:val="28"/>
              </w:rPr>
            </w:pPr>
            <w:r w:rsidRPr="00F75824">
              <w:rPr>
                <w:rFonts w:ascii="Angsana New" w:eastAsia="Malgun Gothic" w:hAnsi="Angsana New" w:hint="cs"/>
                <w:sz w:val="28"/>
                <w:szCs w:val="28"/>
                <w:cs/>
              </w:rPr>
              <w:t>รายการใหม่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7D026D" w14:textId="77777777" w:rsidR="00482E4D" w:rsidRPr="00F356A1" w:rsidRDefault="00482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10" w:right="-130"/>
              <w:jc w:val="center"/>
              <w:textAlignment w:val="baseline"/>
              <w:rPr>
                <w:rFonts w:ascii="Angsana New" w:eastAsia="Malgun Gothic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0D2D416" w14:textId="77777777" w:rsidR="00482E4D" w:rsidRPr="00F356A1" w:rsidRDefault="00482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10" w:right="-130"/>
              <w:jc w:val="center"/>
              <w:textAlignment w:val="baseline"/>
              <w:rPr>
                <w:rFonts w:ascii="Angsana New" w:eastAsia="Malgun Gothic" w:hAnsi="Angsana New"/>
                <w:sz w:val="28"/>
                <w:szCs w:val="28"/>
              </w:rPr>
            </w:pPr>
            <w:r w:rsidRPr="00F75824">
              <w:rPr>
                <w:rFonts w:ascii="Angsana New" w:eastAsia="Malgun Gothic" w:hAnsi="Angsana New" w:hint="cs"/>
                <w:sz w:val="28"/>
                <w:szCs w:val="28"/>
                <w:cs/>
              </w:rPr>
              <w:t>หลังจัดประเภทรายการใหม่</w:t>
            </w:r>
          </w:p>
        </w:tc>
      </w:tr>
      <w:tr w:rsidR="00482E4D" w:rsidRPr="00F356A1" w14:paraId="6CCBC94D" w14:textId="77777777">
        <w:trPr>
          <w:trHeight w:val="409"/>
        </w:trPr>
        <w:tc>
          <w:tcPr>
            <w:tcW w:w="43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F1A2F9" w14:textId="77777777" w:rsidR="00482E4D" w:rsidRPr="00F356A1" w:rsidRDefault="00482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9"/>
              <w:textAlignment w:val="baseline"/>
              <w:rPr>
                <w:rFonts w:ascii="Angsana New" w:eastAsia="Malgun Gothic" w:hAnsi="Angsana New"/>
                <w:b/>
                <w:bCs/>
                <w:color w:val="000000"/>
                <w:sz w:val="28"/>
                <w:szCs w:val="28"/>
              </w:rPr>
            </w:pPr>
            <w:r w:rsidRPr="00F75824">
              <w:rPr>
                <w:rFonts w:ascii="Angsana New" w:eastAsia="Malgun Gothic" w:hAnsi="Angsana New" w:hint="cs"/>
                <w:b/>
                <w:bCs/>
                <w:color w:val="000000"/>
                <w:sz w:val="28"/>
                <w:szCs w:val="28"/>
                <w:cs/>
              </w:rPr>
              <w:t>งบฐานะการเงิน</w:t>
            </w:r>
            <w:r w:rsidRPr="00F75824">
              <w:rPr>
                <w:rFonts w:ascii="Angsana New" w:eastAsia="Malgun Gothic" w:hAnsi="Angsana New" w:hint="cs"/>
                <w:b/>
                <w:bCs/>
                <w:sz w:val="28"/>
                <w:szCs w:val="28"/>
                <w:cs/>
              </w:rPr>
              <w:t xml:space="preserve"> ณ วันที่ </w:t>
            </w:r>
            <w:r w:rsidRPr="00F356A1">
              <w:rPr>
                <w:rFonts w:ascii="Angsana New" w:eastAsia="Malgun Gothic" w:hAnsi="Angsana New"/>
                <w:b/>
                <w:bCs/>
                <w:sz w:val="28"/>
                <w:szCs w:val="28"/>
              </w:rPr>
              <w:t>31</w:t>
            </w:r>
            <w:r w:rsidRPr="00F75824">
              <w:rPr>
                <w:rFonts w:ascii="Angsana New" w:eastAsia="Malgun Gothic" w:hAnsi="Angsana New" w:hint="cs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F356A1">
              <w:rPr>
                <w:rFonts w:ascii="Angsana New" w:eastAsia="Malgun Gothic" w:hAnsi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52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C060C81" w14:textId="77777777" w:rsidR="00482E4D" w:rsidRPr="00F356A1" w:rsidRDefault="00482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right"/>
              <w:textAlignment w:val="baseline"/>
              <w:rPr>
                <w:rFonts w:ascii="Angsana New" w:eastAsia="Malgun Gothic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1A6B29" w14:textId="77777777" w:rsidR="00482E4D" w:rsidRPr="00F356A1" w:rsidRDefault="00482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right"/>
              <w:textAlignment w:val="baseline"/>
              <w:rPr>
                <w:rFonts w:ascii="Angsana New" w:eastAsia="Malgun Gothic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38DC383" w14:textId="77777777" w:rsidR="00482E4D" w:rsidRPr="00F356A1" w:rsidRDefault="00482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right"/>
              <w:textAlignment w:val="baseline"/>
              <w:rPr>
                <w:rFonts w:ascii="Angsana New" w:eastAsia="Malgun Gothic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92343C" w14:textId="77777777" w:rsidR="00482E4D" w:rsidRPr="00F356A1" w:rsidRDefault="00482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right"/>
              <w:textAlignment w:val="baseline"/>
              <w:rPr>
                <w:rFonts w:ascii="Angsana New" w:eastAsia="Malgun Gothic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3EAABC0" w14:textId="77777777" w:rsidR="00482E4D" w:rsidRPr="00F356A1" w:rsidRDefault="00482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right"/>
              <w:textAlignment w:val="baseline"/>
              <w:rPr>
                <w:rFonts w:ascii="Angsana New" w:eastAsia="Malgun Gothic" w:hAnsi="Angsana New"/>
                <w:sz w:val="28"/>
                <w:szCs w:val="28"/>
              </w:rPr>
            </w:pPr>
          </w:p>
        </w:tc>
      </w:tr>
      <w:tr w:rsidR="00482E4D" w:rsidRPr="00F356A1" w14:paraId="571F43B4" w14:textId="77777777">
        <w:trPr>
          <w:trHeight w:val="409"/>
        </w:trPr>
        <w:tc>
          <w:tcPr>
            <w:tcW w:w="43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F68608" w14:textId="77777777" w:rsidR="00482E4D" w:rsidRPr="00F75824" w:rsidRDefault="00482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9"/>
              <w:textAlignment w:val="baseline"/>
              <w:rPr>
                <w:rFonts w:ascii="Angsana New" w:eastAsia="Malgun Gothic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F75824">
              <w:rPr>
                <w:rFonts w:ascii="Angsana New" w:eastAsia="Malgun Gothic" w:hAnsi="Angsana New" w:hint="cs"/>
                <w:b/>
                <w:bCs/>
                <w:color w:val="000000"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80D2DF" w14:textId="77777777" w:rsidR="00482E4D" w:rsidRPr="00F356A1" w:rsidRDefault="00482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right"/>
              <w:textAlignment w:val="baseline"/>
              <w:rPr>
                <w:rFonts w:ascii="Angsana New" w:eastAsia="Malgun Gothic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26996B" w14:textId="77777777" w:rsidR="00482E4D" w:rsidRPr="00F356A1" w:rsidRDefault="00482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right"/>
              <w:textAlignment w:val="baseline"/>
              <w:rPr>
                <w:rFonts w:ascii="Angsana New" w:eastAsia="Malgun Gothic" w:hAnsi="Angsana New"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D860A2" w14:textId="77777777" w:rsidR="00482E4D" w:rsidRPr="00F356A1" w:rsidRDefault="00482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right"/>
              <w:textAlignment w:val="baseline"/>
              <w:rPr>
                <w:rFonts w:ascii="Angsana New" w:eastAsia="Malgun Gothic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FFFAA0" w14:textId="77777777" w:rsidR="00482E4D" w:rsidRPr="00F356A1" w:rsidRDefault="00482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right"/>
              <w:textAlignment w:val="baseline"/>
              <w:rPr>
                <w:rFonts w:ascii="Angsana New" w:eastAsia="Malgun Gothic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3E8272" w14:textId="77777777" w:rsidR="00482E4D" w:rsidRPr="00F356A1" w:rsidRDefault="00482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right"/>
              <w:textAlignment w:val="baseline"/>
              <w:rPr>
                <w:rFonts w:ascii="Angsana New" w:eastAsia="Malgun Gothic" w:hAnsi="Angsana New"/>
                <w:sz w:val="28"/>
                <w:szCs w:val="28"/>
              </w:rPr>
            </w:pPr>
          </w:p>
        </w:tc>
      </w:tr>
      <w:tr w:rsidR="00482E4D" w:rsidRPr="00F356A1" w14:paraId="27571098" w14:textId="77777777">
        <w:trPr>
          <w:trHeight w:val="409"/>
        </w:trPr>
        <w:tc>
          <w:tcPr>
            <w:tcW w:w="43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7526A2" w14:textId="77777777" w:rsidR="00482E4D" w:rsidRPr="00F75824" w:rsidRDefault="00482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9"/>
              <w:textAlignment w:val="baseline"/>
              <w:rPr>
                <w:rFonts w:ascii="Angsana New" w:eastAsia="Malgun Gothic" w:hAnsi="Angsana New"/>
                <w:color w:val="000000"/>
                <w:sz w:val="28"/>
                <w:szCs w:val="28"/>
                <w:cs/>
              </w:rPr>
            </w:pPr>
            <w:r w:rsidRPr="00F75824">
              <w:rPr>
                <w:rFonts w:ascii="Angsana New" w:eastAsia="Malgun Gothic" w:hAnsi="Angsana New"/>
                <w:color w:val="000000"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57F150" w14:textId="77777777" w:rsidR="00482E4D" w:rsidRPr="00F356A1" w:rsidRDefault="00482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right"/>
              <w:textAlignment w:val="baseline"/>
              <w:rPr>
                <w:rFonts w:ascii="Angsana New" w:eastAsia="Malgun Gothic" w:hAnsi="Angsana New"/>
                <w:sz w:val="28"/>
                <w:szCs w:val="28"/>
              </w:rPr>
            </w:pPr>
            <w:r w:rsidRPr="004B7115">
              <w:rPr>
                <w:rFonts w:ascii="Angsana New" w:eastAsia="Malgun Gothic" w:hAnsi="Angsana New"/>
                <w:sz w:val="28"/>
                <w:szCs w:val="28"/>
              </w:rPr>
              <w:t>1</w:t>
            </w:r>
            <w:r>
              <w:rPr>
                <w:rFonts w:ascii="Angsana New" w:eastAsia="Malgun Gothic" w:hAnsi="Angsana New"/>
                <w:sz w:val="28"/>
                <w:szCs w:val="28"/>
              </w:rPr>
              <w:t>,</w:t>
            </w:r>
            <w:r w:rsidRPr="004B7115">
              <w:rPr>
                <w:rFonts w:ascii="Angsana New" w:eastAsia="Malgun Gothic" w:hAnsi="Angsana New"/>
                <w:sz w:val="28"/>
                <w:szCs w:val="28"/>
              </w:rPr>
              <w:t>222</w:t>
            </w:r>
            <w:r>
              <w:rPr>
                <w:rFonts w:ascii="Angsana New" w:eastAsia="Malgun Gothic" w:hAnsi="Angsana New"/>
                <w:sz w:val="28"/>
                <w:szCs w:val="28"/>
              </w:rPr>
              <w:t>,</w:t>
            </w:r>
            <w:r w:rsidRPr="004B7115">
              <w:rPr>
                <w:rFonts w:ascii="Angsana New" w:eastAsia="Malgun Gothic" w:hAnsi="Angsana New"/>
                <w:sz w:val="28"/>
                <w:szCs w:val="28"/>
              </w:rPr>
              <w:t>223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D16971" w14:textId="77777777" w:rsidR="00482E4D" w:rsidRPr="00251BBA" w:rsidRDefault="00482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right"/>
              <w:textAlignment w:val="baseline"/>
              <w:rPr>
                <w:rFonts w:ascii="Angsana New" w:eastAsia="Malgun Gothic" w:hAnsi="Angsana New"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C71D05" w14:textId="77777777" w:rsidR="00482E4D" w:rsidRPr="00251BBA" w:rsidRDefault="00482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right"/>
              <w:textAlignment w:val="baseline"/>
              <w:rPr>
                <w:rFonts w:ascii="Angsana New" w:eastAsia="Malgun Gothic" w:hAnsi="Angsana New"/>
                <w:sz w:val="28"/>
                <w:szCs w:val="28"/>
              </w:rPr>
            </w:pPr>
            <w:r w:rsidRPr="003D0BD4">
              <w:rPr>
                <w:rFonts w:ascii="Angsana New" w:eastAsia="Malgun Gothic" w:hAnsi="Angsana New"/>
                <w:sz w:val="28"/>
                <w:szCs w:val="28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B12427" w14:textId="77777777" w:rsidR="00482E4D" w:rsidRPr="00F356A1" w:rsidRDefault="00482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right"/>
              <w:textAlignment w:val="baseline"/>
              <w:rPr>
                <w:rFonts w:ascii="Angsana New" w:eastAsia="Malgun Gothic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C4D61D" w14:textId="77777777" w:rsidR="00482E4D" w:rsidRPr="00F356A1" w:rsidRDefault="00482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right"/>
              <w:textAlignment w:val="baseline"/>
              <w:rPr>
                <w:rFonts w:ascii="Angsana New" w:eastAsia="Malgun Gothic" w:hAnsi="Angsana New"/>
                <w:sz w:val="28"/>
                <w:szCs w:val="28"/>
              </w:rPr>
            </w:pPr>
            <w:r w:rsidRPr="00A34DA8">
              <w:rPr>
                <w:rFonts w:ascii="Angsana New" w:eastAsia="Malgun Gothic" w:hAnsi="Angsana New"/>
                <w:sz w:val="28"/>
                <w:szCs w:val="28"/>
              </w:rPr>
              <w:t>1</w:t>
            </w:r>
            <w:r>
              <w:rPr>
                <w:rFonts w:ascii="Angsana New" w:eastAsia="Malgun Gothic" w:hAnsi="Angsana New"/>
                <w:sz w:val="28"/>
                <w:szCs w:val="28"/>
              </w:rPr>
              <w:t>,</w:t>
            </w:r>
            <w:r w:rsidRPr="00A34DA8">
              <w:rPr>
                <w:rFonts w:ascii="Angsana New" w:eastAsia="Malgun Gothic" w:hAnsi="Angsana New"/>
                <w:sz w:val="28"/>
                <w:szCs w:val="28"/>
              </w:rPr>
              <w:t>222</w:t>
            </w:r>
            <w:r>
              <w:rPr>
                <w:rFonts w:ascii="Angsana New" w:eastAsia="Malgun Gothic" w:hAnsi="Angsana New"/>
                <w:sz w:val="28"/>
                <w:szCs w:val="28"/>
              </w:rPr>
              <w:t>,</w:t>
            </w:r>
            <w:r w:rsidRPr="00A34DA8">
              <w:rPr>
                <w:rFonts w:ascii="Angsana New" w:eastAsia="Malgun Gothic" w:hAnsi="Angsana New"/>
                <w:sz w:val="28"/>
                <w:szCs w:val="28"/>
              </w:rPr>
              <w:t>228</w:t>
            </w:r>
          </w:p>
        </w:tc>
      </w:tr>
      <w:tr w:rsidR="00482E4D" w:rsidRPr="00251BBA" w14:paraId="07A8BA60" w14:textId="77777777">
        <w:trPr>
          <w:trHeight w:val="409"/>
        </w:trPr>
        <w:tc>
          <w:tcPr>
            <w:tcW w:w="43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246D03" w14:textId="77777777" w:rsidR="00482E4D" w:rsidRPr="00F75824" w:rsidRDefault="00482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9"/>
              <w:textAlignment w:val="baseline"/>
              <w:rPr>
                <w:rFonts w:ascii="Angsana New" w:eastAsia="Malgun Gothic" w:hAnsi="Angsana New"/>
                <w:color w:val="000000"/>
                <w:sz w:val="28"/>
                <w:szCs w:val="28"/>
                <w:cs/>
              </w:rPr>
            </w:pPr>
            <w:r w:rsidRPr="00F75824">
              <w:rPr>
                <w:rFonts w:ascii="Angsana New" w:eastAsia="Malgun Gothic" w:hAnsi="Angsana New"/>
                <w:color w:val="000000"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76E51A" w14:textId="77777777" w:rsidR="00482E4D" w:rsidRPr="00251BBA" w:rsidRDefault="00482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right"/>
              <w:textAlignment w:val="baseline"/>
              <w:rPr>
                <w:rFonts w:ascii="Angsana New" w:eastAsia="Malgun Gothic" w:hAnsi="Angsana New"/>
                <w:sz w:val="28"/>
                <w:szCs w:val="28"/>
                <w:highlight w:val="yellow"/>
              </w:rPr>
            </w:pPr>
            <w:r w:rsidRPr="00745C44">
              <w:rPr>
                <w:rFonts w:ascii="Angsana New" w:eastAsia="Malgun Gothic" w:hAnsi="Angsana New"/>
                <w:sz w:val="28"/>
                <w:szCs w:val="28"/>
              </w:rPr>
              <w:t>21</w:t>
            </w:r>
            <w:r>
              <w:rPr>
                <w:rFonts w:ascii="Angsana New" w:eastAsia="Malgun Gothic" w:hAnsi="Angsana New"/>
                <w:sz w:val="28"/>
                <w:szCs w:val="28"/>
              </w:rPr>
              <w:t>,</w:t>
            </w:r>
            <w:r w:rsidRPr="00745C44">
              <w:rPr>
                <w:rFonts w:ascii="Angsana New" w:eastAsia="Malgun Gothic" w:hAnsi="Angsana New"/>
                <w:sz w:val="28"/>
                <w:szCs w:val="28"/>
              </w:rPr>
              <w:t>438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400E8F" w14:textId="77777777" w:rsidR="00482E4D" w:rsidRPr="00251BBA" w:rsidRDefault="00482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right"/>
              <w:textAlignment w:val="baseline"/>
              <w:rPr>
                <w:rFonts w:ascii="Angsana New" w:eastAsia="Malgun Gothic" w:hAnsi="Angsana New"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7B3DF2" w14:textId="77777777" w:rsidR="00482E4D" w:rsidRPr="00251BBA" w:rsidRDefault="00482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right"/>
              <w:textAlignment w:val="baseline"/>
              <w:rPr>
                <w:rFonts w:ascii="Angsana New" w:eastAsia="Malgun Gothic" w:hAnsi="Angsana New"/>
                <w:sz w:val="28"/>
                <w:szCs w:val="28"/>
              </w:rPr>
            </w:pPr>
            <w:r w:rsidRPr="007627A1">
              <w:rPr>
                <w:rFonts w:ascii="Angsana New" w:eastAsia="Malgun Gothic" w:hAnsi="Angsana New" w:hint="cs"/>
                <w:sz w:val="28"/>
                <w:szCs w:val="28"/>
              </w:rPr>
              <w:t>(</w:t>
            </w:r>
            <w:r w:rsidRPr="003D0BD4">
              <w:rPr>
                <w:rFonts w:ascii="Angsana New" w:eastAsia="Malgun Gothic" w:hAnsi="Angsana New"/>
                <w:sz w:val="28"/>
                <w:szCs w:val="28"/>
              </w:rPr>
              <w:t>5</w:t>
            </w:r>
            <w:r w:rsidRPr="007627A1">
              <w:rPr>
                <w:rFonts w:ascii="Angsana New" w:eastAsia="Malgun Gothic" w:hAnsi="Angsana New" w:hint="cs"/>
                <w:sz w:val="28"/>
                <w:szCs w:val="28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043706" w14:textId="77777777" w:rsidR="00482E4D" w:rsidRPr="00251BBA" w:rsidRDefault="00482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right"/>
              <w:textAlignment w:val="baseline"/>
              <w:rPr>
                <w:rFonts w:ascii="Angsana New" w:eastAsia="Malgun Gothic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BF86F2" w14:textId="77777777" w:rsidR="00482E4D" w:rsidRPr="00251BBA" w:rsidRDefault="00482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right"/>
              <w:textAlignment w:val="baseline"/>
              <w:rPr>
                <w:rFonts w:ascii="Angsana New" w:eastAsia="Malgun Gothic" w:hAnsi="Angsana New"/>
                <w:sz w:val="28"/>
                <w:szCs w:val="28"/>
                <w:highlight w:val="yellow"/>
              </w:rPr>
            </w:pPr>
            <w:r w:rsidRPr="00D720BD">
              <w:rPr>
                <w:rFonts w:ascii="Angsana New" w:eastAsia="Malgun Gothic" w:hAnsi="Angsana New"/>
                <w:sz w:val="28"/>
                <w:szCs w:val="28"/>
              </w:rPr>
              <w:t>21</w:t>
            </w:r>
            <w:r>
              <w:rPr>
                <w:rFonts w:ascii="Angsana New" w:eastAsia="Malgun Gothic" w:hAnsi="Angsana New"/>
                <w:sz w:val="28"/>
                <w:szCs w:val="28"/>
              </w:rPr>
              <w:t>,</w:t>
            </w:r>
            <w:r w:rsidRPr="00D720BD">
              <w:rPr>
                <w:rFonts w:ascii="Angsana New" w:eastAsia="Malgun Gothic" w:hAnsi="Angsana New"/>
                <w:sz w:val="28"/>
                <w:szCs w:val="28"/>
              </w:rPr>
              <w:t>433</w:t>
            </w:r>
          </w:p>
        </w:tc>
      </w:tr>
      <w:tr w:rsidR="00482E4D" w:rsidRPr="00251BBA" w14:paraId="5B959472" w14:textId="77777777">
        <w:trPr>
          <w:trHeight w:val="409"/>
        </w:trPr>
        <w:tc>
          <w:tcPr>
            <w:tcW w:w="43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029AC9" w14:textId="77777777" w:rsidR="00482E4D" w:rsidRPr="00F75824" w:rsidRDefault="00482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9"/>
              <w:textAlignment w:val="baseline"/>
              <w:rPr>
                <w:rFonts w:ascii="Angsana New" w:eastAsia="Malgun Gothic" w:hAnsi="Angsana New"/>
                <w:color w:val="000000"/>
                <w:sz w:val="28"/>
                <w:szCs w:val="28"/>
                <w:cs/>
              </w:rPr>
            </w:pPr>
            <w:r w:rsidRPr="00F75824">
              <w:rPr>
                <w:rFonts w:ascii="Angsana New" w:eastAsia="Malgun Gothic" w:hAnsi="Angsana New" w:hint="cs"/>
                <w:b/>
                <w:bCs/>
                <w:color w:val="000000"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F90DC6" w14:textId="77777777" w:rsidR="00482E4D" w:rsidRPr="00251BBA" w:rsidRDefault="00482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right"/>
              <w:textAlignment w:val="baseline"/>
              <w:rPr>
                <w:rFonts w:ascii="Angsana New" w:eastAsia="Malgun Gothic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924F67" w14:textId="77777777" w:rsidR="00482E4D" w:rsidRPr="00251BBA" w:rsidRDefault="00482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right"/>
              <w:textAlignment w:val="baseline"/>
              <w:rPr>
                <w:rFonts w:ascii="Angsana New" w:eastAsia="Malgun Gothic" w:hAnsi="Angsana New"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FD0087" w14:textId="77777777" w:rsidR="00482E4D" w:rsidRPr="00251BBA" w:rsidRDefault="00482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right"/>
              <w:textAlignment w:val="baseline"/>
              <w:rPr>
                <w:rFonts w:ascii="Angsana New" w:eastAsia="Malgun Gothic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0A1A47" w14:textId="77777777" w:rsidR="00482E4D" w:rsidRPr="00251BBA" w:rsidRDefault="00482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right"/>
              <w:textAlignment w:val="baseline"/>
              <w:rPr>
                <w:rFonts w:ascii="Angsana New" w:eastAsia="Malgun Gothic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9EEA77" w14:textId="77777777" w:rsidR="00482E4D" w:rsidRPr="00251BBA" w:rsidRDefault="00482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right"/>
              <w:textAlignment w:val="baseline"/>
              <w:rPr>
                <w:rFonts w:ascii="Angsana New" w:eastAsia="Malgun Gothic" w:hAnsi="Angsana New"/>
                <w:sz w:val="28"/>
                <w:szCs w:val="28"/>
                <w:highlight w:val="yellow"/>
              </w:rPr>
            </w:pPr>
          </w:p>
        </w:tc>
      </w:tr>
      <w:tr w:rsidR="00482E4D" w:rsidRPr="00251BBA" w14:paraId="66BEA325" w14:textId="77777777">
        <w:trPr>
          <w:trHeight w:val="409"/>
        </w:trPr>
        <w:tc>
          <w:tcPr>
            <w:tcW w:w="43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6CC29E" w14:textId="77777777" w:rsidR="00482E4D" w:rsidRPr="00F75824" w:rsidRDefault="00482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9"/>
              <w:textAlignment w:val="baseline"/>
              <w:rPr>
                <w:rFonts w:ascii="Angsana New" w:eastAsia="Malgun Gothic" w:hAnsi="Angsana New"/>
                <w:color w:val="000000"/>
                <w:sz w:val="28"/>
                <w:szCs w:val="28"/>
                <w:cs/>
              </w:rPr>
            </w:pPr>
            <w:r w:rsidRPr="00F75824">
              <w:rPr>
                <w:rFonts w:ascii="Angsana New" w:eastAsia="Malgun Gothic" w:hAnsi="Angsana New"/>
                <w:color w:val="000000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72DBC6" w14:textId="77777777" w:rsidR="00482E4D" w:rsidRPr="00251BBA" w:rsidRDefault="00482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right"/>
              <w:textAlignment w:val="baseline"/>
              <w:rPr>
                <w:rFonts w:ascii="Angsana New" w:eastAsia="Malgun Gothic" w:hAnsi="Angsana New"/>
                <w:sz w:val="28"/>
                <w:szCs w:val="28"/>
                <w:highlight w:val="yellow"/>
              </w:rPr>
            </w:pPr>
            <w:r w:rsidRPr="007627A1">
              <w:rPr>
                <w:rFonts w:ascii="Angsana New" w:eastAsia="Malgun Gothic" w:hAnsi="Angsana New" w:hint="eastAsia"/>
                <w:sz w:val="28"/>
                <w:szCs w:val="28"/>
              </w:rPr>
              <w:t xml:space="preserve"> </w:t>
            </w:r>
            <w:r w:rsidRPr="007627A1">
              <w:rPr>
                <w:rFonts w:ascii="Angsana New" w:eastAsia="Malgun Gothic" w:hAnsi="Angsana New"/>
                <w:sz w:val="28"/>
                <w:szCs w:val="28"/>
              </w:rPr>
              <w:t xml:space="preserve"> 885</w:t>
            </w:r>
            <w:r>
              <w:rPr>
                <w:rFonts w:ascii="Angsana New" w:eastAsia="Malgun Gothic" w:hAnsi="Angsana New"/>
                <w:sz w:val="28"/>
                <w:szCs w:val="28"/>
              </w:rPr>
              <w:t>,</w:t>
            </w:r>
            <w:r w:rsidRPr="007627A1">
              <w:rPr>
                <w:rFonts w:ascii="Angsana New" w:eastAsia="Malgun Gothic" w:hAnsi="Angsana New"/>
                <w:sz w:val="28"/>
                <w:szCs w:val="28"/>
              </w:rPr>
              <w:t>929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66137E" w14:textId="77777777" w:rsidR="00482E4D" w:rsidRPr="00251BBA" w:rsidRDefault="00482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right"/>
              <w:textAlignment w:val="baseline"/>
              <w:rPr>
                <w:rFonts w:ascii="Angsana New" w:eastAsia="Malgun Gothic" w:hAnsi="Angsana New"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06BD71" w14:textId="77777777" w:rsidR="00482E4D" w:rsidRPr="00251BBA" w:rsidRDefault="00482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right"/>
              <w:textAlignment w:val="baseline"/>
              <w:rPr>
                <w:rFonts w:ascii="Angsana New" w:eastAsia="Malgun Gothic" w:hAnsi="Angsana New"/>
                <w:sz w:val="28"/>
                <w:szCs w:val="28"/>
              </w:rPr>
            </w:pPr>
            <w:r w:rsidRPr="0063792D">
              <w:rPr>
                <w:rFonts w:ascii="Angsana New" w:eastAsia="Malgun Gothic" w:hAnsi="Angsana New"/>
                <w:sz w:val="28"/>
                <w:szCs w:val="28"/>
              </w:rPr>
              <w:t>3</w:t>
            </w:r>
            <w:r>
              <w:rPr>
                <w:rFonts w:ascii="Angsana New" w:eastAsia="Malgun Gothic" w:hAnsi="Angsana New"/>
                <w:sz w:val="28"/>
                <w:szCs w:val="28"/>
              </w:rPr>
              <w:t>7,124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9E447B" w14:textId="77777777" w:rsidR="00482E4D" w:rsidRPr="00251BBA" w:rsidRDefault="00482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right"/>
              <w:textAlignment w:val="baseline"/>
              <w:rPr>
                <w:rFonts w:ascii="Angsana New" w:eastAsia="Malgun Gothic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B617DF" w14:textId="77777777" w:rsidR="00482E4D" w:rsidRPr="00251BBA" w:rsidRDefault="00482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right"/>
              <w:textAlignment w:val="baseline"/>
              <w:rPr>
                <w:rFonts w:ascii="Angsana New" w:eastAsia="Malgun Gothic" w:hAnsi="Angsana New"/>
                <w:sz w:val="28"/>
                <w:szCs w:val="28"/>
                <w:highlight w:val="yellow"/>
              </w:rPr>
            </w:pPr>
            <w:r w:rsidRPr="007627A1">
              <w:rPr>
                <w:rFonts w:ascii="Angsana New" w:eastAsia="Malgun Gothic" w:hAnsi="Angsana New"/>
                <w:sz w:val="28"/>
                <w:szCs w:val="28"/>
              </w:rPr>
              <w:t>923</w:t>
            </w:r>
            <w:r>
              <w:rPr>
                <w:rFonts w:ascii="Angsana New" w:eastAsia="Malgun Gothic" w:hAnsi="Angsana New"/>
                <w:sz w:val="28"/>
                <w:szCs w:val="28"/>
              </w:rPr>
              <w:t>,</w:t>
            </w:r>
            <w:r w:rsidRPr="007627A1">
              <w:rPr>
                <w:rFonts w:ascii="Angsana New" w:eastAsia="Malgun Gothic" w:hAnsi="Angsana New"/>
                <w:sz w:val="28"/>
                <w:szCs w:val="28"/>
              </w:rPr>
              <w:t>053</w:t>
            </w:r>
          </w:p>
        </w:tc>
      </w:tr>
      <w:tr w:rsidR="00482E4D" w:rsidRPr="00251BBA" w14:paraId="589948FB" w14:textId="77777777">
        <w:trPr>
          <w:trHeight w:val="409"/>
        </w:trPr>
        <w:tc>
          <w:tcPr>
            <w:tcW w:w="43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85BA2D" w14:textId="77777777" w:rsidR="00482E4D" w:rsidRPr="00F75824" w:rsidRDefault="00482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9"/>
              <w:textAlignment w:val="baseline"/>
              <w:rPr>
                <w:rFonts w:ascii="Angsana New" w:eastAsia="Malgun Gothic" w:hAnsi="Angsana New"/>
                <w:color w:val="000000"/>
                <w:sz w:val="28"/>
                <w:szCs w:val="28"/>
                <w:cs/>
              </w:rPr>
            </w:pPr>
            <w:r w:rsidRPr="00F75824">
              <w:rPr>
                <w:rFonts w:ascii="Angsana New" w:eastAsia="Malgun Gothic" w:hAnsi="Angsana New"/>
                <w:color w:val="000000"/>
                <w:sz w:val="28"/>
                <w:szCs w:val="28"/>
                <w:cs/>
              </w:rPr>
              <w:t>เงินกู้ยืมระยะสั้นจากบุคคลที่เกี่ยวข้องกัน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44343A" w14:textId="77777777" w:rsidR="00482E4D" w:rsidRPr="00251BBA" w:rsidRDefault="00482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right"/>
              <w:textAlignment w:val="baseline"/>
              <w:rPr>
                <w:rFonts w:ascii="Angsana New" w:eastAsia="Malgun Gothic" w:hAnsi="Angsana New"/>
                <w:sz w:val="28"/>
                <w:szCs w:val="28"/>
                <w:highlight w:val="yellow"/>
              </w:rPr>
            </w:pPr>
            <w:r w:rsidRPr="003343EE">
              <w:rPr>
                <w:rFonts w:ascii="Angsana New" w:eastAsia="Malgun Gothic" w:hAnsi="Angsana New"/>
                <w:sz w:val="28"/>
                <w:szCs w:val="28"/>
              </w:rPr>
              <w:t>43</w:t>
            </w:r>
            <w:r>
              <w:rPr>
                <w:rFonts w:ascii="Angsana New" w:eastAsia="Malgun Gothic" w:hAnsi="Angsana New"/>
                <w:sz w:val="28"/>
                <w:szCs w:val="28"/>
              </w:rPr>
              <w:t>,</w:t>
            </w:r>
            <w:r w:rsidRPr="003343EE">
              <w:rPr>
                <w:rFonts w:ascii="Angsana New" w:eastAsia="Malgun Gothic" w:hAnsi="Angsana New"/>
                <w:sz w:val="28"/>
                <w:szCs w:val="28"/>
              </w:rPr>
              <w:t>300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9473C7" w14:textId="77777777" w:rsidR="00482E4D" w:rsidRPr="00251BBA" w:rsidRDefault="00482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right"/>
              <w:textAlignment w:val="baseline"/>
              <w:rPr>
                <w:rFonts w:ascii="Angsana New" w:eastAsia="Malgun Gothic" w:hAnsi="Angsana New"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2A89E9" w14:textId="77777777" w:rsidR="00482E4D" w:rsidRPr="00251BBA" w:rsidRDefault="00482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right"/>
              <w:textAlignment w:val="baseline"/>
              <w:rPr>
                <w:rFonts w:ascii="Angsana New" w:eastAsia="Malgun Gothic" w:hAnsi="Angsana New"/>
                <w:sz w:val="28"/>
                <w:szCs w:val="28"/>
              </w:rPr>
            </w:pPr>
            <w:r>
              <w:rPr>
                <w:rFonts w:ascii="Angsana New" w:eastAsia="Malgun Gothic" w:hAnsi="Angsana New"/>
                <w:sz w:val="28"/>
                <w:szCs w:val="28"/>
              </w:rPr>
              <w:t>1,502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F989B5" w14:textId="77777777" w:rsidR="00482E4D" w:rsidRPr="00251BBA" w:rsidRDefault="00482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right"/>
              <w:textAlignment w:val="baseline"/>
              <w:rPr>
                <w:rFonts w:ascii="Angsana New" w:eastAsia="Malgun Gothic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24CB56" w14:textId="77777777" w:rsidR="00482E4D" w:rsidRPr="00251BBA" w:rsidRDefault="00482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right"/>
              <w:textAlignment w:val="baseline"/>
              <w:rPr>
                <w:rFonts w:ascii="Angsana New" w:eastAsia="Malgun Gothic" w:hAnsi="Angsana New"/>
                <w:sz w:val="28"/>
                <w:szCs w:val="28"/>
                <w:highlight w:val="yellow"/>
              </w:rPr>
            </w:pPr>
            <w:r w:rsidRPr="003343EE">
              <w:rPr>
                <w:rFonts w:ascii="Angsana New" w:eastAsia="Malgun Gothic" w:hAnsi="Angsana New"/>
                <w:sz w:val="28"/>
                <w:szCs w:val="28"/>
              </w:rPr>
              <w:t>44</w:t>
            </w:r>
            <w:r>
              <w:rPr>
                <w:rFonts w:ascii="Angsana New" w:eastAsia="Malgun Gothic" w:hAnsi="Angsana New"/>
                <w:sz w:val="28"/>
                <w:szCs w:val="28"/>
              </w:rPr>
              <w:t>,</w:t>
            </w:r>
            <w:r w:rsidRPr="003343EE">
              <w:rPr>
                <w:rFonts w:ascii="Angsana New" w:eastAsia="Malgun Gothic" w:hAnsi="Angsana New"/>
                <w:sz w:val="28"/>
                <w:szCs w:val="28"/>
              </w:rPr>
              <w:t>802</w:t>
            </w:r>
          </w:p>
        </w:tc>
      </w:tr>
      <w:tr w:rsidR="00482E4D" w:rsidRPr="00251BBA" w14:paraId="2FC41EF2" w14:textId="77777777">
        <w:trPr>
          <w:trHeight w:val="409"/>
        </w:trPr>
        <w:tc>
          <w:tcPr>
            <w:tcW w:w="43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919B82" w14:textId="77777777" w:rsidR="00482E4D" w:rsidRPr="00F75824" w:rsidRDefault="00482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9"/>
              <w:textAlignment w:val="baseline"/>
              <w:rPr>
                <w:rFonts w:ascii="Angsana New" w:eastAsia="Malgun Gothic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F75824">
              <w:rPr>
                <w:rFonts w:ascii="Angsana New" w:eastAsia="Malgun Gothic" w:hAnsi="Angsana New"/>
                <w:color w:val="000000"/>
                <w:sz w:val="28"/>
                <w:szCs w:val="28"/>
                <w:cs/>
              </w:rPr>
              <w:t>เงินกู้ยืมระยะสั้นจากบุคคลและกิจการอื่น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0777EE" w14:textId="77777777" w:rsidR="00482E4D" w:rsidRPr="00251BBA" w:rsidRDefault="00482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right"/>
              <w:textAlignment w:val="baseline"/>
              <w:rPr>
                <w:rFonts w:ascii="Angsana New" w:eastAsia="Malgun Gothic" w:hAnsi="Angsana New"/>
                <w:sz w:val="28"/>
                <w:szCs w:val="28"/>
              </w:rPr>
            </w:pPr>
            <w:r w:rsidRPr="005C4ED0">
              <w:rPr>
                <w:rFonts w:ascii="Angsana New" w:eastAsia="Malgun Gothic" w:hAnsi="Angsana New"/>
                <w:sz w:val="28"/>
                <w:szCs w:val="28"/>
              </w:rPr>
              <w:t>21</w:t>
            </w:r>
            <w:r>
              <w:rPr>
                <w:rFonts w:ascii="Angsana New" w:eastAsia="Malgun Gothic" w:hAnsi="Angsana New"/>
                <w:sz w:val="28"/>
                <w:szCs w:val="28"/>
              </w:rPr>
              <w:t>,</w:t>
            </w:r>
            <w:r w:rsidRPr="005C4ED0">
              <w:rPr>
                <w:rFonts w:ascii="Angsana New" w:eastAsia="Malgun Gothic" w:hAnsi="Angsana New"/>
                <w:sz w:val="28"/>
                <w:szCs w:val="28"/>
              </w:rPr>
              <w:t>502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90DE05" w14:textId="77777777" w:rsidR="00482E4D" w:rsidRPr="00251BBA" w:rsidRDefault="00482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right"/>
              <w:textAlignment w:val="baseline"/>
              <w:rPr>
                <w:rFonts w:ascii="Angsana New" w:eastAsia="Malgun Gothic" w:hAnsi="Angsana New"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A249B2" w14:textId="77777777" w:rsidR="00482E4D" w:rsidRPr="00251BBA" w:rsidRDefault="00482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right"/>
              <w:textAlignment w:val="baseline"/>
              <w:rPr>
                <w:rFonts w:ascii="Angsana New" w:eastAsia="Malgun Gothic" w:hAnsi="Angsana New"/>
                <w:sz w:val="28"/>
                <w:szCs w:val="28"/>
              </w:rPr>
            </w:pPr>
            <w:r w:rsidRPr="007627A1">
              <w:rPr>
                <w:rFonts w:ascii="Angsana New" w:eastAsia="Malgun Gothic" w:hAnsi="Angsana New" w:hint="cs"/>
                <w:sz w:val="28"/>
                <w:szCs w:val="28"/>
              </w:rPr>
              <w:t>(</w:t>
            </w:r>
            <w:r>
              <w:rPr>
                <w:rFonts w:ascii="Angsana New" w:eastAsia="Malgun Gothic" w:hAnsi="Angsana New"/>
                <w:sz w:val="28"/>
                <w:szCs w:val="28"/>
              </w:rPr>
              <w:t>1,502</w:t>
            </w:r>
            <w:r w:rsidRPr="007627A1">
              <w:rPr>
                <w:rFonts w:ascii="Angsana New" w:eastAsia="Malgun Gothic" w:hAnsi="Angsana New" w:hint="cs"/>
                <w:sz w:val="28"/>
                <w:szCs w:val="28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F21072" w14:textId="77777777" w:rsidR="00482E4D" w:rsidRPr="00251BBA" w:rsidRDefault="00482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right"/>
              <w:textAlignment w:val="baseline"/>
              <w:rPr>
                <w:rFonts w:ascii="Angsana New" w:eastAsia="Malgun Gothic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6DDD00" w14:textId="77777777" w:rsidR="00482E4D" w:rsidRPr="00251BBA" w:rsidRDefault="00482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right"/>
              <w:textAlignment w:val="baseline"/>
              <w:rPr>
                <w:rFonts w:ascii="Angsana New" w:eastAsia="Malgun Gothic" w:hAnsi="Angsana New"/>
                <w:sz w:val="28"/>
                <w:szCs w:val="28"/>
                <w:highlight w:val="yellow"/>
              </w:rPr>
            </w:pPr>
            <w:r w:rsidRPr="005C4ED0">
              <w:rPr>
                <w:rFonts w:ascii="Angsana New" w:eastAsia="Malgun Gothic" w:hAnsi="Angsana New"/>
                <w:sz w:val="28"/>
                <w:szCs w:val="28"/>
              </w:rPr>
              <w:t>20</w:t>
            </w:r>
            <w:r>
              <w:rPr>
                <w:rFonts w:ascii="Angsana New" w:eastAsia="Malgun Gothic" w:hAnsi="Angsana New"/>
                <w:sz w:val="28"/>
                <w:szCs w:val="28"/>
              </w:rPr>
              <w:t>,</w:t>
            </w:r>
            <w:r w:rsidRPr="005C4ED0">
              <w:rPr>
                <w:rFonts w:ascii="Angsana New" w:eastAsia="Malgun Gothic" w:hAnsi="Angsana New"/>
                <w:sz w:val="28"/>
                <w:szCs w:val="28"/>
              </w:rPr>
              <w:t>000</w:t>
            </w:r>
          </w:p>
        </w:tc>
      </w:tr>
      <w:tr w:rsidR="00482E4D" w:rsidRPr="005C4ED0" w14:paraId="6718420A" w14:textId="77777777">
        <w:trPr>
          <w:trHeight w:val="409"/>
        </w:trPr>
        <w:tc>
          <w:tcPr>
            <w:tcW w:w="43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E3EA81" w14:textId="5F7BE914" w:rsidR="00482E4D" w:rsidRPr="00F75824" w:rsidRDefault="00482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9"/>
              <w:textAlignment w:val="baseline"/>
              <w:rPr>
                <w:rFonts w:ascii="Angsana New" w:eastAsia="Malgun Gothic" w:hAnsi="Angsana New"/>
                <w:color w:val="000000"/>
                <w:sz w:val="28"/>
                <w:szCs w:val="28"/>
                <w:cs/>
              </w:rPr>
            </w:pPr>
            <w:r w:rsidRPr="00F75824">
              <w:rPr>
                <w:rFonts w:ascii="Angsana New" w:eastAsia="Malgun Gothic" w:hAnsi="Angsana New"/>
                <w:color w:val="000000"/>
                <w:sz w:val="28"/>
                <w:szCs w:val="28"/>
                <w:cs/>
              </w:rPr>
              <w:t>หนี้สินหมุนเวียนอื่น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A8205E" w14:textId="77777777" w:rsidR="00482E4D" w:rsidRPr="005C4ED0" w:rsidRDefault="00482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right"/>
              <w:textAlignment w:val="baseline"/>
              <w:rPr>
                <w:rFonts w:ascii="Angsana New" w:eastAsia="Malgun Gothic" w:hAnsi="Angsana New"/>
                <w:sz w:val="28"/>
                <w:szCs w:val="28"/>
              </w:rPr>
            </w:pPr>
            <w:r w:rsidRPr="005C0A18">
              <w:rPr>
                <w:rFonts w:ascii="Angsana New" w:eastAsia="Malgun Gothic" w:hAnsi="Angsana New"/>
                <w:sz w:val="28"/>
                <w:szCs w:val="28"/>
              </w:rPr>
              <w:t>132</w:t>
            </w:r>
            <w:r>
              <w:rPr>
                <w:rFonts w:ascii="Angsana New" w:eastAsia="Malgun Gothic" w:hAnsi="Angsana New"/>
                <w:sz w:val="28"/>
                <w:szCs w:val="28"/>
              </w:rPr>
              <w:t>,</w:t>
            </w:r>
            <w:r w:rsidRPr="005C0A18">
              <w:rPr>
                <w:rFonts w:ascii="Angsana New" w:eastAsia="Malgun Gothic" w:hAnsi="Angsana New"/>
                <w:sz w:val="28"/>
                <w:szCs w:val="28"/>
              </w:rPr>
              <w:t>560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EE9742" w14:textId="77777777" w:rsidR="00482E4D" w:rsidRPr="00251BBA" w:rsidRDefault="00482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right"/>
              <w:textAlignment w:val="baseline"/>
              <w:rPr>
                <w:rFonts w:ascii="Angsana New" w:eastAsia="Malgun Gothic" w:hAnsi="Angsana New"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2D820A" w14:textId="77777777" w:rsidR="00482E4D" w:rsidRPr="00F75824" w:rsidRDefault="00482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right"/>
              <w:textAlignment w:val="baseline"/>
              <w:rPr>
                <w:rFonts w:ascii="Angsana New" w:eastAsia="Malgun Gothic" w:hAnsi="Angsana New"/>
                <w:sz w:val="28"/>
                <w:szCs w:val="28"/>
                <w:cs/>
              </w:rPr>
            </w:pPr>
            <w:r w:rsidRPr="007627A1">
              <w:rPr>
                <w:rFonts w:ascii="Angsana New" w:eastAsia="Malgun Gothic" w:hAnsi="Angsana New" w:hint="cs"/>
                <w:sz w:val="28"/>
                <w:szCs w:val="28"/>
              </w:rPr>
              <w:t>(</w:t>
            </w:r>
            <w:r w:rsidRPr="005C0A18">
              <w:rPr>
                <w:rFonts w:ascii="Angsana New" w:eastAsia="Malgun Gothic" w:hAnsi="Angsana New"/>
                <w:sz w:val="28"/>
                <w:szCs w:val="28"/>
              </w:rPr>
              <w:t>37,124</w:t>
            </w:r>
            <w:r w:rsidRPr="007627A1">
              <w:rPr>
                <w:rFonts w:ascii="Angsana New" w:eastAsia="Malgun Gothic" w:hAnsi="Angsana New" w:hint="cs"/>
                <w:sz w:val="28"/>
                <w:szCs w:val="28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E282EA" w14:textId="77777777" w:rsidR="00482E4D" w:rsidRPr="00251BBA" w:rsidRDefault="00482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right"/>
              <w:textAlignment w:val="baseline"/>
              <w:rPr>
                <w:rFonts w:ascii="Angsana New" w:eastAsia="Malgun Gothic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C51736" w14:textId="77777777" w:rsidR="00482E4D" w:rsidRPr="005C4ED0" w:rsidRDefault="00482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right"/>
              <w:textAlignment w:val="baseline"/>
              <w:rPr>
                <w:rFonts w:ascii="Angsana New" w:eastAsia="Malgun Gothic" w:hAnsi="Angsana New"/>
                <w:sz w:val="28"/>
                <w:szCs w:val="28"/>
              </w:rPr>
            </w:pPr>
            <w:r w:rsidRPr="007627A1">
              <w:rPr>
                <w:rFonts w:ascii="Angsana New" w:eastAsia="Malgun Gothic" w:hAnsi="Angsana New"/>
                <w:sz w:val="28"/>
                <w:szCs w:val="28"/>
              </w:rPr>
              <w:t>95</w:t>
            </w:r>
            <w:r>
              <w:rPr>
                <w:rFonts w:ascii="Angsana New" w:eastAsia="Malgun Gothic" w:hAnsi="Angsana New"/>
                <w:sz w:val="28"/>
                <w:szCs w:val="28"/>
              </w:rPr>
              <w:t>,</w:t>
            </w:r>
            <w:r w:rsidRPr="007627A1">
              <w:rPr>
                <w:rFonts w:ascii="Angsana New" w:eastAsia="Malgun Gothic" w:hAnsi="Angsana New"/>
                <w:sz w:val="28"/>
                <w:szCs w:val="28"/>
              </w:rPr>
              <w:t>436</w:t>
            </w:r>
          </w:p>
        </w:tc>
      </w:tr>
    </w:tbl>
    <w:p w14:paraId="0D2A8F84" w14:textId="229084F9" w:rsidR="00482E4D" w:rsidRPr="00F75824" w:rsidRDefault="00482E4D" w:rsidP="00D50D85">
      <w:pPr>
        <w:pStyle w:val="BodyText2"/>
        <w:spacing w:before="120"/>
        <w:rPr>
          <w:rFonts w:eastAsia="Calibri"/>
          <w:sz w:val="28"/>
          <w:szCs w:val="28"/>
          <w:cs/>
          <w:lang w:val="en-US"/>
        </w:rPr>
      </w:pPr>
    </w:p>
    <w:sectPr w:rsidR="00482E4D" w:rsidRPr="00F75824" w:rsidSect="0061553F">
      <w:pgSz w:w="11909" w:h="16834" w:code="9"/>
      <w:pgMar w:top="1440" w:right="1008" w:bottom="1080" w:left="1584" w:header="720" w:footer="720" w:gutter="0"/>
      <w:pgNumType w:start="28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F3D12A" w14:textId="77777777" w:rsidR="00D25499" w:rsidRDefault="00D25499" w:rsidP="003D743A">
      <w:r>
        <w:separator/>
      </w:r>
    </w:p>
  </w:endnote>
  <w:endnote w:type="continuationSeparator" w:id="0">
    <w:p w14:paraId="713C71E4" w14:textId="77777777" w:rsidR="00D25499" w:rsidRDefault="00D25499" w:rsidP="003D743A">
      <w:r>
        <w:continuationSeparator/>
      </w:r>
    </w:p>
  </w:endnote>
  <w:endnote w:type="continuationNotice" w:id="1">
    <w:p w14:paraId="52AAFA45" w14:textId="77777777" w:rsidR="00D25499" w:rsidRDefault="00D25499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altName w:val="Leelawadee UI"/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charset w:val="DE"/>
    <w:family w:val="swiss"/>
    <w:pitch w:val="variable"/>
    <w:sig w:usb0="81000003" w:usb1="00000000" w:usb2="00000000" w:usb3="00000000" w:csb0="00010001" w:csb1="00000000"/>
  </w:font>
  <w:font w:name="Book Antiqua"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DE"/>
    <w:family w:val="roman"/>
    <w:pitch w:val="variable"/>
    <w:sig w:usb0="01000001" w:usb1="00000000" w:usb2="00000000" w:usb3="00000000" w:csb0="0001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Cambria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Univers for KPMG Light">
    <w:charset w:val="00"/>
    <w:family w:val="swiss"/>
    <w:pitch w:val="variable"/>
    <w:sig w:usb0="800002AF" w:usb1="5000204A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F501B3" w14:textId="77777777" w:rsidR="001A1BF3" w:rsidRPr="00D97BBD" w:rsidRDefault="001A1BF3" w:rsidP="002A5076">
    <w:pPr>
      <w:pStyle w:val="Footer"/>
      <w:jc w:val="right"/>
      <w:rPr>
        <w:rFonts w:ascii="Angsana New" w:hAnsi="Angsana New"/>
        <w:i/>
        <w:iCs/>
        <w:sz w:val="30"/>
        <w:szCs w:val="30"/>
      </w:rPr>
    </w:pPr>
    <w:r w:rsidRPr="00D97BBD">
      <w:rPr>
        <w:rFonts w:ascii="Angsana New" w:hAnsi="Angsana New"/>
        <w:sz w:val="30"/>
        <w:szCs w:val="30"/>
      </w:rPr>
      <w:fldChar w:fldCharType="begin"/>
    </w:r>
    <w:r w:rsidRPr="00D97BBD">
      <w:rPr>
        <w:rFonts w:ascii="Angsana New" w:hAnsi="Angsana New"/>
        <w:sz w:val="30"/>
        <w:szCs w:val="30"/>
      </w:rPr>
      <w:instrText xml:space="preserve"> PAGE   \* MERGEFORMAT </w:instrText>
    </w:r>
    <w:r w:rsidRPr="00D97BBD">
      <w:rPr>
        <w:rFonts w:ascii="Angsana New" w:hAnsi="Angsana New"/>
        <w:sz w:val="30"/>
        <w:szCs w:val="30"/>
      </w:rPr>
      <w:fldChar w:fldCharType="separate"/>
    </w:r>
    <w:r w:rsidR="00164BFD">
      <w:rPr>
        <w:rFonts w:ascii="Angsana New" w:hAnsi="Angsana New"/>
        <w:noProof/>
        <w:sz w:val="30"/>
        <w:szCs w:val="30"/>
      </w:rPr>
      <w:t>22</w:t>
    </w:r>
    <w:r w:rsidRPr="00D97BBD">
      <w:rPr>
        <w:rFonts w:ascii="Angsana New" w:hAnsi="Angsana New"/>
        <w:sz w:val="30"/>
        <w:szCs w:val="30"/>
      </w:rPr>
      <w:fldChar w:fldCharType="end"/>
    </w:r>
  </w:p>
  <w:p w14:paraId="5FFDF839" w14:textId="77777777" w:rsidR="00FD234D" w:rsidRDefault="00FD234D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227670" w14:textId="77777777" w:rsidR="00D25499" w:rsidRDefault="00D25499" w:rsidP="003D743A">
      <w:r>
        <w:separator/>
      </w:r>
    </w:p>
  </w:footnote>
  <w:footnote w:type="continuationSeparator" w:id="0">
    <w:p w14:paraId="42E4BD57" w14:textId="77777777" w:rsidR="00D25499" w:rsidRDefault="00D25499" w:rsidP="003D743A">
      <w:r>
        <w:continuationSeparator/>
      </w:r>
    </w:p>
  </w:footnote>
  <w:footnote w:type="continuationNotice" w:id="1">
    <w:p w14:paraId="358669FF" w14:textId="77777777" w:rsidR="00D25499" w:rsidRDefault="00D25499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BEC5C1" w14:textId="09B0ACAD" w:rsidR="001A1BF3" w:rsidRPr="00FD234D" w:rsidRDefault="001A1BF3" w:rsidP="00FD234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20"/>
      </w:tabs>
      <w:overflowPunct w:val="0"/>
      <w:autoSpaceDE w:val="0"/>
      <w:autoSpaceDN w:val="0"/>
      <w:adjustRightInd w:val="0"/>
      <w:spacing w:line="240" w:lineRule="auto"/>
      <w:jc w:val="thaiDistribute"/>
      <w:textAlignment w:val="baseline"/>
      <w:rPr>
        <w:rFonts w:ascii="Angsana New" w:eastAsia="Malgun Gothic" w:hAnsi="Angsana New"/>
        <w:b/>
        <w:bCs/>
        <w:sz w:val="28"/>
        <w:szCs w:val="28"/>
      </w:rPr>
    </w:pPr>
    <w:r w:rsidRPr="00FD234D">
      <w:rPr>
        <w:rFonts w:ascii="Angsana New" w:eastAsia="Malgun Gothic" w:hAnsi="Angsana New" w:hint="cs"/>
        <w:b/>
        <w:bCs/>
        <w:sz w:val="28"/>
        <w:szCs w:val="28"/>
        <w:cs/>
      </w:rPr>
      <w:t>บริษัท ซี เอ แซด (ประเทศไทย) จำกัด</w:t>
    </w:r>
    <w:r w:rsidRPr="00FD234D">
      <w:rPr>
        <w:rFonts w:ascii="Angsana New" w:eastAsia="Malgun Gothic" w:hAnsi="Angsana New" w:hint="cs"/>
        <w:b/>
        <w:bCs/>
        <w:sz w:val="28"/>
        <w:szCs w:val="28"/>
      </w:rPr>
      <w:t xml:space="preserve"> </w:t>
    </w:r>
    <w:r w:rsidRPr="00FD234D">
      <w:rPr>
        <w:rFonts w:ascii="Angsana New" w:eastAsia="Malgun Gothic" w:hAnsi="Angsana New" w:hint="cs"/>
        <w:b/>
        <w:bCs/>
        <w:sz w:val="28"/>
        <w:szCs w:val="28"/>
        <w:cs/>
      </w:rPr>
      <w:t>(มหาชน)</w:t>
    </w:r>
  </w:p>
  <w:p w14:paraId="4EB557B3" w14:textId="7922233B" w:rsidR="001A1BF3" w:rsidRPr="00FD234D" w:rsidRDefault="001A1BF3" w:rsidP="00FD234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20"/>
      </w:tabs>
      <w:overflowPunct w:val="0"/>
      <w:autoSpaceDE w:val="0"/>
      <w:autoSpaceDN w:val="0"/>
      <w:adjustRightInd w:val="0"/>
      <w:spacing w:line="240" w:lineRule="auto"/>
      <w:jc w:val="thaiDistribute"/>
      <w:textAlignment w:val="baseline"/>
      <w:rPr>
        <w:rFonts w:ascii="Angsana New" w:eastAsia="Malgun Gothic" w:hAnsi="Angsana New"/>
        <w:b/>
        <w:bCs/>
        <w:sz w:val="28"/>
        <w:szCs w:val="28"/>
      </w:rPr>
    </w:pPr>
    <w:r w:rsidRPr="00FD234D">
      <w:rPr>
        <w:rFonts w:ascii="Angsana New" w:eastAsia="Malgun Gothic" w:hAnsi="Angsana New"/>
        <w:b/>
        <w:bCs/>
        <w:sz w:val="28"/>
        <w:szCs w:val="28"/>
        <w:cs/>
      </w:rPr>
      <w:t>หมายเหตุประกอบ</w:t>
    </w:r>
    <w:r w:rsidR="00F15F68">
      <w:rPr>
        <w:rFonts w:ascii="Angsana New" w:eastAsia="Malgun Gothic" w:hAnsi="Angsana New" w:hint="cs"/>
        <w:b/>
        <w:bCs/>
        <w:sz w:val="28"/>
        <w:szCs w:val="28"/>
        <w:cs/>
      </w:rPr>
      <w:t>ข้อมูลทางการเงิน</w:t>
    </w:r>
    <w:r w:rsidRPr="00FD234D">
      <w:rPr>
        <w:rFonts w:ascii="Angsana New" w:eastAsia="Malgun Gothic" w:hAnsi="Angsana New" w:hint="cs"/>
        <w:b/>
        <w:bCs/>
        <w:sz w:val="28"/>
        <w:szCs w:val="28"/>
        <w:cs/>
      </w:rPr>
      <w:t>ระหว่างกาลแบบย่อ</w:t>
    </w:r>
  </w:p>
  <w:p w14:paraId="5A54C468" w14:textId="78B04490" w:rsidR="00170AD4" w:rsidRPr="00FD234D" w:rsidRDefault="005059AC" w:rsidP="00FD234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20"/>
      </w:tabs>
      <w:overflowPunct w:val="0"/>
      <w:autoSpaceDE w:val="0"/>
      <w:autoSpaceDN w:val="0"/>
      <w:adjustRightInd w:val="0"/>
      <w:spacing w:line="240" w:lineRule="auto"/>
      <w:jc w:val="thaiDistribute"/>
      <w:textAlignment w:val="baseline"/>
      <w:rPr>
        <w:rFonts w:ascii="Angsana New" w:eastAsia="Malgun Gothic" w:hAnsi="Angsana New"/>
        <w:b/>
        <w:bCs/>
        <w:sz w:val="28"/>
        <w:szCs w:val="28"/>
      </w:rPr>
    </w:pPr>
    <w:r w:rsidRPr="005059AC">
      <w:rPr>
        <w:rFonts w:ascii="Angsana New" w:eastAsia="Malgun Gothic" w:hAnsi="Angsana New"/>
        <w:b/>
        <w:bCs/>
        <w:sz w:val="28"/>
        <w:szCs w:val="28"/>
        <w:cs/>
      </w:rPr>
      <w:t xml:space="preserve">สำหรับรอบระยะเวลาสามเดือนและหกเดือนสิ้นสุดวันที่ </w:t>
    </w:r>
    <w:r w:rsidR="009346A6">
      <w:rPr>
        <w:rFonts w:ascii="Angsana New" w:eastAsia="Malgun Gothic" w:hAnsi="Angsana New"/>
        <w:b/>
        <w:bCs/>
        <w:sz w:val="28"/>
        <w:szCs w:val="28"/>
      </w:rPr>
      <w:t>30</w:t>
    </w:r>
    <w:r w:rsidRPr="005059AC">
      <w:rPr>
        <w:rFonts w:ascii="Angsana New" w:eastAsia="Malgun Gothic" w:hAnsi="Angsana New"/>
        <w:b/>
        <w:bCs/>
        <w:sz w:val="28"/>
        <w:szCs w:val="28"/>
        <w:cs/>
      </w:rPr>
      <w:t xml:space="preserve"> มิถุนายน </w:t>
    </w:r>
    <w:r w:rsidR="009346A6">
      <w:rPr>
        <w:rFonts w:ascii="Angsana New" w:eastAsia="Malgun Gothic" w:hAnsi="Angsana New"/>
        <w:b/>
        <w:bCs/>
        <w:sz w:val="28"/>
        <w:szCs w:val="28"/>
      </w:rPr>
      <w:t>2568</w:t>
    </w:r>
    <w:r w:rsidR="001A1BF3" w:rsidRPr="00FD234D">
      <w:rPr>
        <w:rFonts w:ascii="Angsana New" w:eastAsia="Malgun Gothic" w:hAnsi="Angsana New" w:hint="cs"/>
        <w:b/>
        <w:bCs/>
        <w:sz w:val="28"/>
        <w:szCs w:val="28"/>
        <w:cs/>
      </w:rPr>
      <w:t xml:space="preserve"> </w:t>
    </w:r>
  </w:p>
  <w:p w14:paraId="665185B8" w14:textId="70E305FD" w:rsidR="004C1C9E" w:rsidRDefault="001A1BF3" w:rsidP="00FD234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20"/>
      </w:tabs>
      <w:overflowPunct w:val="0"/>
      <w:autoSpaceDE w:val="0"/>
      <w:autoSpaceDN w:val="0"/>
      <w:adjustRightInd w:val="0"/>
      <w:spacing w:line="240" w:lineRule="auto"/>
      <w:jc w:val="thaiDistribute"/>
      <w:textAlignment w:val="baseline"/>
      <w:rPr>
        <w:rFonts w:ascii="Angsana New" w:eastAsia="Malgun Gothic" w:hAnsi="Angsana New"/>
        <w:b/>
        <w:bCs/>
        <w:sz w:val="28"/>
        <w:szCs w:val="28"/>
      </w:rPr>
    </w:pPr>
    <w:r w:rsidRPr="00FD234D">
      <w:rPr>
        <w:rFonts w:ascii="Angsana New" w:eastAsia="Malgun Gothic" w:hAnsi="Angsana New" w:hint="cs"/>
        <w:b/>
        <w:bCs/>
        <w:sz w:val="28"/>
        <w:szCs w:val="28"/>
        <w:cs/>
      </w:rPr>
      <w:t>(</w:t>
    </w:r>
    <w:r w:rsidR="0085248D" w:rsidRPr="00FD234D">
      <w:rPr>
        <w:rFonts w:ascii="Angsana New" w:eastAsia="Malgun Gothic" w:hAnsi="Angsana New" w:hint="cs"/>
        <w:b/>
        <w:bCs/>
        <w:sz w:val="28"/>
        <w:szCs w:val="28"/>
        <w:cs/>
      </w:rPr>
      <w:t>ยัง</w:t>
    </w:r>
    <w:r w:rsidRPr="00FD234D">
      <w:rPr>
        <w:rFonts w:ascii="Angsana New" w:eastAsia="Malgun Gothic" w:hAnsi="Angsana New" w:hint="cs"/>
        <w:b/>
        <w:bCs/>
        <w:sz w:val="28"/>
        <w:szCs w:val="28"/>
        <w:cs/>
      </w:rPr>
      <w:t>ไม่ได้ตรวจสอบ</w:t>
    </w:r>
    <w:r w:rsidR="0085248D" w:rsidRPr="00FD234D">
      <w:rPr>
        <w:rFonts w:ascii="Angsana New" w:eastAsia="Malgun Gothic" w:hAnsi="Angsana New" w:hint="cs"/>
        <w:b/>
        <w:bCs/>
        <w:sz w:val="28"/>
        <w:szCs w:val="28"/>
        <w:cs/>
      </w:rPr>
      <w:t xml:space="preserve"> แต่สอบทานแล้ว</w:t>
    </w:r>
    <w:r w:rsidRPr="00FD234D">
      <w:rPr>
        <w:rFonts w:ascii="Angsana New" w:eastAsia="Malgun Gothic" w:hAnsi="Angsana New" w:hint="cs"/>
        <w:b/>
        <w:bCs/>
        <w:sz w:val="28"/>
        <w:szCs w:val="28"/>
        <w:cs/>
      </w:rPr>
      <w:t>)</w:t>
    </w:r>
  </w:p>
  <w:p w14:paraId="08A15154" w14:textId="77777777" w:rsidR="00934920" w:rsidRPr="00934920" w:rsidRDefault="00934920" w:rsidP="00FD234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20"/>
      </w:tabs>
      <w:overflowPunct w:val="0"/>
      <w:autoSpaceDE w:val="0"/>
      <w:autoSpaceDN w:val="0"/>
      <w:adjustRightInd w:val="0"/>
      <w:spacing w:line="240" w:lineRule="auto"/>
      <w:jc w:val="thaiDistribute"/>
      <w:textAlignment w:val="baseline"/>
      <w:rPr>
        <w:rFonts w:ascii="Angsana New" w:eastAsia="Malgun Gothic" w:hAnsi="Angsana New"/>
        <w:b/>
        <w:b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="Angsana New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0C7878A2"/>
    <w:multiLevelType w:val="hybridMultilevel"/>
    <w:tmpl w:val="EB7223F8"/>
    <w:lvl w:ilvl="0" w:tplc="B98A670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0496843"/>
    <w:multiLevelType w:val="singleLevel"/>
    <w:tmpl w:val="813AFEC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3" w15:restartNumberingAfterBreak="0">
    <w:nsid w:val="12934FBB"/>
    <w:multiLevelType w:val="hybridMultilevel"/>
    <w:tmpl w:val="E5FC748C"/>
    <w:lvl w:ilvl="0" w:tplc="BBD0C758">
      <w:start w:val="1"/>
      <w:numFmt w:val="decimal"/>
      <w:lvlText w:val="%1."/>
      <w:lvlJc w:val="left"/>
      <w:pPr>
        <w:ind w:left="540" w:hanging="360"/>
      </w:pPr>
      <w:rPr>
        <w:rFonts w:hint="default"/>
        <w:b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6FE5569"/>
    <w:multiLevelType w:val="hybridMultilevel"/>
    <w:tmpl w:val="CC58F228"/>
    <w:lvl w:ilvl="0" w:tplc="04090011">
      <w:start w:val="1"/>
      <w:numFmt w:val="decimal"/>
      <w:lvlText w:val="%1)"/>
      <w:lvlJc w:val="left"/>
      <w:pPr>
        <w:ind w:left="1170" w:hanging="360"/>
      </w:p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5" w15:restartNumberingAfterBreak="0">
    <w:nsid w:val="182D2E07"/>
    <w:multiLevelType w:val="hybridMultilevel"/>
    <w:tmpl w:val="53987E62"/>
    <w:lvl w:ilvl="0" w:tplc="ED44E352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A560048"/>
    <w:multiLevelType w:val="singleLevel"/>
    <w:tmpl w:val="0409000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  <w:lang w:bidi="th-TH"/>
      </w:rPr>
    </w:lvl>
  </w:abstractNum>
  <w:abstractNum w:abstractNumId="17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8" w15:restartNumberingAfterBreak="0">
    <w:nsid w:val="1CD8358F"/>
    <w:multiLevelType w:val="multilevel"/>
    <w:tmpl w:val="0C767EB6"/>
    <w:lvl w:ilvl="0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32" w:hanging="4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2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9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6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7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0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76" w:hanging="1440"/>
      </w:pPr>
      <w:rPr>
        <w:rFonts w:hint="default"/>
      </w:rPr>
    </w:lvl>
  </w:abstractNum>
  <w:abstractNum w:abstractNumId="19" w15:restartNumberingAfterBreak="0">
    <w:nsid w:val="1FB33C82"/>
    <w:multiLevelType w:val="multilevel"/>
    <w:tmpl w:val="8A320AC4"/>
    <w:lvl w:ilvl="0">
      <w:start w:val="1"/>
      <w:numFmt w:val="decimal"/>
      <w:lvlText w:val="%1."/>
      <w:lvlJc w:val="left"/>
      <w:pPr>
        <w:ind w:left="360" w:hanging="360"/>
      </w:pPr>
      <w:rPr>
        <w:rFonts w:asciiTheme="majorBidi" w:hAnsiTheme="majorBidi" w:cstheme="majorBidi" w:hint="default"/>
        <w:b/>
        <w:bCs/>
        <w:sz w:val="28"/>
        <w:szCs w:val="28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1" w15:restartNumberingAfterBreak="0">
    <w:nsid w:val="29462885"/>
    <w:multiLevelType w:val="multilevel"/>
    <w:tmpl w:val="8A320AC4"/>
    <w:lvl w:ilvl="0">
      <w:start w:val="1"/>
      <w:numFmt w:val="decimal"/>
      <w:lvlText w:val="%1."/>
      <w:lvlJc w:val="left"/>
      <w:pPr>
        <w:ind w:left="360" w:hanging="360"/>
      </w:pPr>
      <w:rPr>
        <w:rFonts w:asciiTheme="majorBidi" w:hAnsiTheme="majorBidi" w:cstheme="majorBidi" w:hint="default"/>
        <w:b/>
        <w:bCs/>
        <w:sz w:val="28"/>
        <w:szCs w:val="28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311772E9"/>
    <w:multiLevelType w:val="hybridMultilevel"/>
    <w:tmpl w:val="4524E63A"/>
    <w:lvl w:ilvl="0" w:tplc="E728781E">
      <w:start w:val="1"/>
      <w:numFmt w:val="thaiLetters"/>
      <w:lvlText w:val="(%1)"/>
      <w:lvlJc w:val="left"/>
      <w:pPr>
        <w:ind w:left="1440" w:hanging="360"/>
      </w:pPr>
      <w:rPr>
        <w:rFonts w:ascii="Angsana New" w:hAnsi="Angsana New" w:hint="cs"/>
        <w:b/>
        <w:bCs w:val="0"/>
        <w:i w:val="0"/>
        <w:sz w:val="3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32441469"/>
    <w:multiLevelType w:val="multilevel"/>
    <w:tmpl w:val="8304A99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4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5" w15:restartNumberingAfterBreak="0">
    <w:nsid w:val="352B7BF1"/>
    <w:multiLevelType w:val="hybridMultilevel"/>
    <w:tmpl w:val="3808F1DA"/>
    <w:lvl w:ilvl="0" w:tplc="AF7C97D4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8" w15:restartNumberingAfterBreak="0">
    <w:nsid w:val="3A75475C"/>
    <w:multiLevelType w:val="multilevel"/>
    <w:tmpl w:val="F9E8E414"/>
    <w:lvl w:ilvl="0">
      <w:start w:val="1"/>
      <w:numFmt w:val="decimal"/>
      <w:lvlText w:val="20.%1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16.%2"/>
      <w:lvlJc w:val="left"/>
      <w:pPr>
        <w:ind w:left="720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  <w:b w:val="0"/>
      </w:rPr>
    </w:lvl>
  </w:abstractNum>
  <w:abstractNum w:abstractNumId="29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0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2522"/>
        </w:tabs>
        <w:ind w:left="2522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2162"/>
        </w:tabs>
        <w:ind w:left="2162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882"/>
        </w:tabs>
        <w:ind w:left="288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2"/>
        </w:tabs>
        <w:ind w:left="360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2"/>
        </w:tabs>
        <w:ind w:left="432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2"/>
        </w:tabs>
        <w:ind w:left="504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2"/>
        </w:tabs>
        <w:ind w:left="576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2"/>
        </w:tabs>
        <w:ind w:left="648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2"/>
        </w:tabs>
        <w:ind w:left="7202" w:hanging="180"/>
      </w:pPr>
    </w:lvl>
  </w:abstractNum>
  <w:abstractNum w:abstractNumId="31" w15:restartNumberingAfterBreak="0">
    <w:nsid w:val="43B95B37"/>
    <w:multiLevelType w:val="hybridMultilevel"/>
    <w:tmpl w:val="E1EA5AAA"/>
    <w:lvl w:ilvl="0" w:tplc="A8E25F54">
      <w:start w:val="1"/>
      <w:numFmt w:val="decimal"/>
      <w:lvlText w:val="17.%1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41B7D17"/>
    <w:multiLevelType w:val="multilevel"/>
    <w:tmpl w:val="335E216A"/>
    <w:lvl w:ilvl="0">
      <w:start w:val="1"/>
      <w:numFmt w:val="decimal"/>
      <w:lvlText w:val="20.%1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14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  <w:b w:val="0"/>
      </w:rPr>
    </w:lvl>
  </w:abstractNum>
  <w:abstractNum w:abstractNumId="33" w15:restartNumberingAfterBreak="0">
    <w:nsid w:val="45AB783C"/>
    <w:multiLevelType w:val="singleLevel"/>
    <w:tmpl w:val="005AC6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4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5" w15:restartNumberingAfterBreak="0">
    <w:nsid w:val="536C17E7"/>
    <w:multiLevelType w:val="multilevel"/>
    <w:tmpl w:val="B17C6CBE"/>
    <w:lvl w:ilvl="0">
      <w:start w:val="1"/>
      <w:numFmt w:val="decimal"/>
      <w:lvlText w:val="%1."/>
      <w:lvlJc w:val="left"/>
      <w:pPr>
        <w:ind w:left="936" w:hanging="360"/>
      </w:pPr>
      <w:rPr>
        <w:rFonts w:hint="default"/>
      </w:rPr>
    </w:lvl>
    <w:lvl w:ilvl="1">
      <w:start w:val="1"/>
      <w:numFmt w:val="decimal"/>
      <w:isLgl/>
      <w:lvlText w:val="%2)"/>
      <w:lvlJc w:val="left"/>
      <w:pPr>
        <w:ind w:left="1260" w:hanging="360"/>
      </w:pPr>
      <w:rPr>
        <w:rFonts w:ascii="Angsana New" w:eastAsia="Calibri" w:hAnsi="Angsana New" w:cs="Angsana New"/>
      </w:rPr>
    </w:lvl>
    <w:lvl w:ilvl="2">
      <w:start w:val="1"/>
      <w:numFmt w:val="decimal"/>
      <w:isLgl/>
      <w:lvlText w:val="%1.%2.%3"/>
      <w:lvlJc w:val="left"/>
      <w:pPr>
        <w:ind w:left="194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6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92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7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8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08" w:hanging="1440"/>
      </w:pPr>
      <w:rPr>
        <w:rFonts w:hint="default"/>
      </w:rPr>
    </w:lvl>
  </w:abstractNum>
  <w:abstractNum w:abstractNumId="36" w15:restartNumberingAfterBreak="0">
    <w:nsid w:val="60CF1DAE"/>
    <w:multiLevelType w:val="hybridMultilevel"/>
    <w:tmpl w:val="881C1470"/>
    <w:lvl w:ilvl="0" w:tplc="1FB4BC1E">
      <w:start w:val="1"/>
      <w:numFmt w:val="thaiLetters"/>
      <w:lvlText w:val="(%1)"/>
      <w:lvlJc w:val="left"/>
      <w:pPr>
        <w:ind w:left="72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1E55948"/>
    <w:multiLevelType w:val="hybridMultilevel"/>
    <w:tmpl w:val="DCE28DEA"/>
    <w:lvl w:ilvl="0" w:tplc="69E615CA">
      <w:start w:val="1"/>
      <w:numFmt w:val="thaiLetters"/>
      <w:lvlText w:val="(%1)"/>
      <w:lvlJc w:val="left"/>
      <w:pPr>
        <w:ind w:left="1170" w:hanging="360"/>
      </w:pPr>
      <w:rPr>
        <w:rFonts w:ascii="Angsana New" w:hAnsi="Angsana New" w:hint="cs"/>
        <w:b w:val="0"/>
        <w:i w:val="0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38" w15:restartNumberingAfterBreak="0">
    <w:nsid w:val="631B61D7"/>
    <w:multiLevelType w:val="singleLevel"/>
    <w:tmpl w:val="37644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9" w15:restartNumberingAfterBreak="0">
    <w:nsid w:val="65D03306"/>
    <w:multiLevelType w:val="multilevel"/>
    <w:tmpl w:val="272C3E52"/>
    <w:lvl w:ilvl="0">
      <w:start w:val="1"/>
      <w:numFmt w:val="decimal"/>
      <w:lvlText w:val="20.%1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6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  <w:b w:val="0"/>
      </w:rPr>
    </w:lvl>
  </w:abstractNum>
  <w:abstractNum w:abstractNumId="40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42" w15:restartNumberingAfterBreak="0">
    <w:nsid w:val="678C33A1"/>
    <w:multiLevelType w:val="hybridMultilevel"/>
    <w:tmpl w:val="D15AE894"/>
    <w:lvl w:ilvl="0" w:tplc="AF7C97D4">
      <w:start w:val="1"/>
      <w:numFmt w:val="thaiLetters"/>
      <w:lvlText w:val="(%1)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3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Angsana New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45" w15:restartNumberingAfterBreak="0">
    <w:nsid w:val="739E45C4"/>
    <w:multiLevelType w:val="hybridMultilevel"/>
    <w:tmpl w:val="6CDEFCF4"/>
    <w:lvl w:ilvl="0" w:tplc="CF021786">
      <w:start w:val="1"/>
      <w:numFmt w:val="thaiLetters"/>
      <w:lvlText w:val="(%1)"/>
      <w:lvlJc w:val="left"/>
      <w:pPr>
        <w:ind w:left="1260" w:hanging="360"/>
      </w:pPr>
      <w:rPr>
        <w:rFonts w:ascii="Angsana New" w:hAnsi="Angsana New" w:hint="cs"/>
        <w:b w:val="0"/>
        <w:i w:val="0"/>
        <w:sz w:val="30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6" w15:restartNumberingAfterBreak="0">
    <w:nsid w:val="76C65C30"/>
    <w:multiLevelType w:val="hybridMultilevel"/>
    <w:tmpl w:val="20304DDE"/>
    <w:lvl w:ilvl="0" w:tplc="C5980CC2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F2DECBCE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57EC6B6E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A1899F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D4A9482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EA266CA2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219A5E6C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A87658BA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2E862E76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7" w15:restartNumberingAfterBreak="0">
    <w:nsid w:val="7EC6494E"/>
    <w:multiLevelType w:val="hybridMultilevel"/>
    <w:tmpl w:val="D9402C34"/>
    <w:lvl w:ilvl="0" w:tplc="9D9293F4">
      <w:start w:val="1"/>
      <w:numFmt w:val="decimal"/>
      <w:lvlText w:val="16.%1.1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79783623">
    <w:abstractNumId w:val="6"/>
  </w:num>
  <w:num w:numId="2" w16cid:durableId="1349599775">
    <w:abstractNumId w:val="5"/>
  </w:num>
  <w:num w:numId="3" w16cid:durableId="327100763">
    <w:abstractNumId w:val="9"/>
  </w:num>
  <w:num w:numId="4" w16cid:durableId="580214124">
    <w:abstractNumId w:val="7"/>
  </w:num>
  <w:num w:numId="5" w16cid:durableId="856774191">
    <w:abstractNumId w:val="8"/>
  </w:num>
  <w:num w:numId="6" w16cid:durableId="226457596">
    <w:abstractNumId w:val="3"/>
  </w:num>
  <w:num w:numId="7" w16cid:durableId="91781756">
    <w:abstractNumId w:val="2"/>
  </w:num>
  <w:num w:numId="8" w16cid:durableId="1928808637">
    <w:abstractNumId w:val="0"/>
  </w:num>
  <w:num w:numId="9" w16cid:durableId="2001735807">
    <w:abstractNumId w:val="1"/>
  </w:num>
  <w:num w:numId="10" w16cid:durableId="1534229108">
    <w:abstractNumId w:val="4"/>
  </w:num>
  <w:num w:numId="11" w16cid:durableId="799684417">
    <w:abstractNumId w:val="27"/>
  </w:num>
  <w:num w:numId="12" w16cid:durableId="365175702">
    <w:abstractNumId w:val="20"/>
  </w:num>
  <w:num w:numId="13" w16cid:durableId="1533570076">
    <w:abstractNumId w:val="41"/>
  </w:num>
  <w:num w:numId="14" w16cid:durableId="214656838">
    <w:abstractNumId w:val="24"/>
  </w:num>
  <w:num w:numId="15" w16cid:durableId="1171220717">
    <w:abstractNumId w:val="29"/>
  </w:num>
  <w:num w:numId="16" w16cid:durableId="160122113">
    <w:abstractNumId w:val="44"/>
  </w:num>
  <w:num w:numId="17" w16cid:durableId="112477358">
    <w:abstractNumId w:val="46"/>
  </w:num>
  <w:num w:numId="18" w16cid:durableId="1983850331">
    <w:abstractNumId w:val="15"/>
  </w:num>
  <w:num w:numId="19" w16cid:durableId="948900457">
    <w:abstractNumId w:val="11"/>
  </w:num>
  <w:num w:numId="20" w16cid:durableId="1431926527">
    <w:abstractNumId w:val="18"/>
  </w:num>
  <w:num w:numId="21" w16cid:durableId="2012757576">
    <w:abstractNumId w:val="36"/>
  </w:num>
  <w:num w:numId="22" w16cid:durableId="128713498">
    <w:abstractNumId w:val="17"/>
  </w:num>
  <w:num w:numId="23" w16cid:durableId="91903636">
    <w:abstractNumId w:val="23"/>
  </w:num>
  <w:num w:numId="24" w16cid:durableId="1566842185">
    <w:abstractNumId w:val="33"/>
  </w:num>
  <w:num w:numId="25" w16cid:durableId="1273366067">
    <w:abstractNumId w:val="38"/>
  </w:num>
  <w:num w:numId="26" w16cid:durableId="66924257">
    <w:abstractNumId w:val="12"/>
  </w:num>
  <w:num w:numId="27" w16cid:durableId="1818187887">
    <w:abstractNumId w:val="40"/>
  </w:num>
  <w:num w:numId="28" w16cid:durableId="868107632">
    <w:abstractNumId w:val="43"/>
  </w:num>
  <w:num w:numId="29" w16cid:durableId="1695883173">
    <w:abstractNumId w:val="34"/>
  </w:num>
  <w:num w:numId="30" w16cid:durableId="1961910240">
    <w:abstractNumId w:val="10"/>
  </w:num>
  <w:num w:numId="31" w16cid:durableId="1257324009">
    <w:abstractNumId w:val="16"/>
  </w:num>
  <w:num w:numId="32" w16cid:durableId="1439787434">
    <w:abstractNumId w:val="26"/>
  </w:num>
  <w:num w:numId="33" w16cid:durableId="821893231">
    <w:abstractNumId w:val="35"/>
  </w:num>
  <w:num w:numId="34" w16cid:durableId="94131381">
    <w:abstractNumId w:val="14"/>
  </w:num>
  <w:num w:numId="35" w16cid:durableId="580602697">
    <w:abstractNumId w:val="37"/>
  </w:num>
  <w:num w:numId="36" w16cid:durableId="344669169">
    <w:abstractNumId w:val="45"/>
  </w:num>
  <w:num w:numId="37" w16cid:durableId="311570265">
    <w:abstractNumId w:val="22"/>
  </w:num>
  <w:num w:numId="38" w16cid:durableId="270476830">
    <w:abstractNumId w:val="13"/>
  </w:num>
  <w:num w:numId="39" w16cid:durableId="1628243799">
    <w:abstractNumId w:val="25"/>
  </w:num>
  <w:num w:numId="40" w16cid:durableId="1988435802">
    <w:abstractNumId w:val="42"/>
  </w:num>
  <w:num w:numId="41" w16cid:durableId="57674090">
    <w:abstractNumId w:val="19"/>
  </w:num>
  <w:num w:numId="42" w16cid:durableId="1760440888">
    <w:abstractNumId w:val="31"/>
  </w:num>
  <w:num w:numId="43" w16cid:durableId="1415282412">
    <w:abstractNumId w:val="39"/>
  </w:num>
  <w:num w:numId="44" w16cid:durableId="923342516">
    <w:abstractNumId w:val="21"/>
  </w:num>
  <w:num w:numId="45" w16cid:durableId="83887302">
    <w:abstractNumId w:val="30"/>
  </w:num>
  <w:num w:numId="46" w16cid:durableId="1037466416">
    <w:abstractNumId w:val="32"/>
  </w:num>
  <w:num w:numId="47" w16cid:durableId="1042444468">
    <w:abstractNumId w:val="47"/>
  </w:num>
  <w:num w:numId="48" w16cid:durableId="1524519644">
    <w:abstractNumId w:val="28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32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268B"/>
    <w:rsid w:val="000000B0"/>
    <w:rsid w:val="0000012A"/>
    <w:rsid w:val="000003DF"/>
    <w:rsid w:val="000004B9"/>
    <w:rsid w:val="0000061C"/>
    <w:rsid w:val="00000898"/>
    <w:rsid w:val="00000EE5"/>
    <w:rsid w:val="00001210"/>
    <w:rsid w:val="000015CF"/>
    <w:rsid w:val="000015EC"/>
    <w:rsid w:val="0000200C"/>
    <w:rsid w:val="00002782"/>
    <w:rsid w:val="0000290A"/>
    <w:rsid w:val="00002D9B"/>
    <w:rsid w:val="00003047"/>
    <w:rsid w:val="000031F3"/>
    <w:rsid w:val="0000330E"/>
    <w:rsid w:val="000035D8"/>
    <w:rsid w:val="00003609"/>
    <w:rsid w:val="000038FA"/>
    <w:rsid w:val="00003B2D"/>
    <w:rsid w:val="00003CC8"/>
    <w:rsid w:val="00003DA5"/>
    <w:rsid w:val="00003EF7"/>
    <w:rsid w:val="00003F94"/>
    <w:rsid w:val="00004185"/>
    <w:rsid w:val="000041DD"/>
    <w:rsid w:val="00004431"/>
    <w:rsid w:val="000044DD"/>
    <w:rsid w:val="00004544"/>
    <w:rsid w:val="000045D2"/>
    <w:rsid w:val="0000489B"/>
    <w:rsid w:val="00004A81"/>
    <w:rsid w:val="00004A99"/>
    <w:rsid w:val="00004D33"/>
    <w:rsid w:val="00004F42"/>
    <w:rsid w:val="00004F84"/>
    <w:rsid w:val="00005218"/>
    <w:rsid w:val="0000525E"/>
    <w:rsid w:val="00005417"/>
    <w:rsid w:val="0000541D"/>
    <w:rsid w:val="00005A5F"/>
    <w:rsid w:val="00005C69"/>
    <w:rsid w:val="00005C96"/>
    <w:rsid w:val="00005D13"/>
    <w:rsid w:val="00005EA8"/>
    <w:rsid w:val="0000605F"/>
    <w:rsid w:val="00006347"/>
    <w:rsid w:val="00006571"/>
    <w:rsid w:val="000068DA"/>
    <w:rsid w:val="00006A49"/>
    <w:rsid w:val="00006DDA"/>
    <w:rsid w:val="000070C8"/>
    <w:rsid w:val="0000720D"/>
    <w:rsid w:val="000072EF"/>
    <w:rsid w:val="0000757D"/>
    <w:rsid w:val="00007723"/>
    <w:rsid w:val="00007CEB"/>
    <w:rsid w:val="000101AB"/>
    <w:rsid w:val="0001054B"/>
    <w:rsid w:val="00010558"/>
    <w:rsid w:val="00010567"/>
    <w:rsid w:val="00010892"/>
    <w:rsid w:val="00010B90"/>
    <w:rsid w:val="000110E8"/>
    <w:rsid w:val="0001156F"/>
    <w:rsid w:val="00011992"/>
    <w:rsid w:val="00011BC0"/>
    <w:rsid w:val="00012090"/>
    <w:rsid w:val="0001323F"/>
    <w:rsid w:val="0001354F"/>
    <w:rsid w:val="00013673"/>
    <w:rsid w:val="00013E15"/>
    <w:rsid w:val="00013F04"/>
    <w:rsid w:val="000143DF"/>
    <w:rsid w:val="0001461C"/>
    <w:rsid w:val="00014651"/>
    <w:rsid w:val="000146E4"/>
    <w:rsid w:val="00014BFA"/>
    <w:rsid w:val="00014D0F"/>
    <w:rsid w:val="00014E79"/>
    <w:rsid w:val="0001512B"/>
    <w:rsid w:val="00015A1B"/>
    <w:rsid w:val="00015B11"/>
    <w:rsid w:val="00016120"/>
    <w:rsid w:val="00016611"/>
    <w:rsid w:val="00016B1F"/>
    <w:rsid w:val="00016CEB"/>
    <w:rsid w:val="00016D8B"/>
    <w:rsid w:val="00016EE6"/>
    <w:rsid w:val="0001705A"/>
    <w:rsid w:val="00017106"/>
    <w:rsid w:val="00017610"/>
    <w:rsid w:val="0001785C"/>
    <w:rsid w:val="00017A1A"/>
    <w:rsid w:val="00017B1F"/>
    <w:rsid w:val="00017B35"/>
    <w:rsid w:val="00017BDE"/>
    <w:rsid w:val="00017C87"/>
    <w:rsid w:val="00017D44"/>
    <w:rsid w:val="00020057"/>
    <w:rsid w:val="00020156"/>
    <w:rsid w:val="00020658"/>
    <w:rsid w:val="000206ED"/>
    <w:rsid w:val="000207FE"/>
    <w:rsid w:val="00020ABE"/>
    <w:rsid w:val="00020BB8"/>
    <w:rsid w:val="0002105A"/>
    <w:rsid w:val="00021140"/>
    <w:rsid w:val="0002122E"/>
    <w:rsid w:val="00021283"/>
    <w:rsid w:val="00021715"/>
    <w:rsid w:val="00021F59"/>
    <w:rsid w:val="00021FDF"/>
    <w:rsid w:val="000225A7"/>
    <w:rsid w:val="00022655"/>
    <w:rsid w:val="000228BF"/>
    <w:rsid w:val="00022AFC"/>
    <w:rsid w:val="00022BDD"/>
    <w:rsid w:val="000231BC"/>
    <w:rsid w:val="000231DB"/>
    <w:rsid w:val="00023260"/>
    <w:rsid w:val="000233CE"/>
    <w:rsid w:val="00023A5D"/>
    <w:rsid w:val="00023F33"/>
    <w:rsid w:val="00024686"/>
    <w:rsid w:val="000246C8"/>
    <w:rsid w:val="00024812"/>
    <w:rsid w:val="000249B4"/>
    <w:rsid w:val="00024EF0"/>
    <w:rsid w:val="000250C9"/>
    <w:rsid w:val="000255D9"/>
    <w:rsid w:val="00025FAC"/>
    <w:rsid w:val="000266D6"/>
    <w:rsid w:val="0002697E"/>
    <w:rsid w:val="00026A3B"/>
    <w:rsid w:val="00026CE0"/>
    <w:rsid w:val="00026F42"/>
    <w:rsid w:val="00027A8E"/>
    <w:rsid w:val="00027C3A"/>
    <w:rsid w:val="00027E17"/>
    <w:rsid w:val="00027F78"/>
    <w:rsid w:val="00027F91"/>
    <w:rsid w:val="00027FFE"/>
    <w:rsid w:val="000301D8"/>
    <w:rsid w:val="00030249"/>
    <w:rsid w:val="0003026C"/>
    <w:rsid w:val="0003030E"/>
    <w:rsid w:val="000303A9"/>
    <w:rsid w:val="00030A64"/>
    <w:rsid w:val="00030A73"/>
    <w:rsid w:val="00030C00"/>
    <w:rsid w:val="00030CC6"/>
    <w:rsid w:val="00030DEF"/>
    <w:rsid w:val="00030E4F"/>
    <w:rsid w:val="000310FF"/>
    <w:rsid w:val="000315F5"/>
    <w:rsid w:val="00031836"/>
    <w:rsid w:val="00031A2A"/>
    <w:rsid w:val="00031A5A"/>
    <w:rsid w:val="00031EBA"/>
    <w:rsid w:val="00032152"/>
    <w:rsid w:val="000327F6"/>
    <w:rsid w:val="0003286A"/>
    <w:rsid w:val="00032C84"/>
    <w:rsid w:val="00033113"/>
    <w:rsid w:val="0003315C"/>
    <w:rsid w:val="00033232"/>
    <w:rsid w:val="0003331F"/>
    <w:rsid w:val="00033666"/>
    <w:rsid w:val="00033A34"/>
    <w:rsid w:val="00033E87"/>
    <w:rsid w:val="00033FA6"/>
    <w:rsid w:val="0003409F"/>
    <w:rsid w:val="00034259"/>
    <w:rsid w:val="00034305"/>
    <w:rsid w:val="00034399"/>
    <w:rsid w:val="0003440C"/>
    <w:rsid w:val="00034FD3"/>
    <w:rsid w:val="00035149"/>
    <w:rsid w:val="00035452"/>
    <w:rsid w:val="000355ED"/>
    <w:rsid w:val="00035D97"/>
    <w:rsid w:val="00035EC1"/>
    <w:rsid w:val="0003669F"/>
    <w:rsid w:val="000366A9"/>
    <w:rsid w:val="00036A62"/>
    <w:rsid w:val="00036AB3"/>
    <w:rsid w:val="00036CB6"/>
    <w:rsid w:val="00036F26"/>
    <w:rsid w:val="00037079"/>
    <w:rsid w:val="000370CF"/>
    <w:rsid w:val="000372BA"/>
    <w:rsid w:val="00037470"/>
    <w:rsid w:val="0004064A"/>
    <w:rsid w:val="00040653"/>
    <w:rsid w:val="000407B9"/>
    <w:rsid w:val="00040ACC"/>
    <w:rsid w:val="00040B03"/>
    <w:rsid w:val="00040B0B"/>
    <w:rsid w:val="00040D11"/>
    <w:rsid w:val="00040EF6"/>
    <w:rsid w:val="00040FE5"/>
    <w:rsid w:val="000410E8"/>
    <w:rsid w:val="00041133"/>
    <w:rsid w:val="000412FC"/>
    <w:rsid w:val="00041A2B"/>
    <w:rsid w:val="00041B09"/>
    <w:rsid w:val="00041B67"/>
    <w:rsid w:val="00042012"/>
    <w:rsid w:val="000424F0"/>
    <w:rsid w:val="00042E35"/>
    <w:rsid w:val="00042E49"/>
    <w:rsid w:val="000433CB"/>
    <w:rsid w:val="000436ED"/>
    <w:rsid w:val="000436FE"/>
    <w:rsid w:val="0004374A"/>
    <w:rsid w:val="00043956"/>
    <w:rsid w:val="00043AB4"/>
    <w:rsid w:val="0004447D"/>
    <w:rsid w:val="00044490"/>
    <w:rsid w:val="00044B5F"/>
    <w:rsid w:val="00044C18"/>
    <w:rsid w:val="00044F86"/>
    <w:rsid w:val="0004522F"/>
    <w:rsid w:val="00045488"/>
    <w:rsid w:val="000458D2"/>
    <w:rsid w:val="00045B61"/>
    <w:rsid w:val="00045B6B"/>
    <w:rsid w:val="00045C95"/>
    <w:rsid w:val="00045EAF"/>
    <w:rsid w:val="00046344"/>
    <w:rsid w:val="000465CD"/>
    <w:rsid w:val="00046F29"/>
    <w:rsid w:val="00047691"/>
    <w:rsid w:val="00047A4E"/>
    <w:rsid w:val="00047BE5"/>
    <w:rsid w:val="00047D99"/>
    <w:rsid w:val="00047F49"/>
    <w:rsid w:val="00050736"/>
    <w:rsid w:val="00050C9F"/>
    <w:rsid w:val="0005108A"/>
    <w:rsid w:val="0005132F"/>
    <w:rsid w:val="0005138F"/>
    <w:rsid w:val="000513D1"/>
    <w:rsid w:val="000518E7"/>
    <w:rsid w:val="0005220B"/>
    <w:rsid w:val="000530C6"/>
    <w:rsid w:val="00053159"/>
    <w:rsid w:val="000532F4"/>
    <w:rsid w:val="00053526"/>
    <w:rsid w:val="00053624"/>
    <w:rsid w:val="000541C9"/>
    <w:rsid w:val="0005428E"/>
    <w:rsid w:val="000543BA"/>
    <w:rsid w:val="000543BB"/>
    <w:rsid w:val="000543C5"/>
    <w:rsid w:val="000546FC"/>
    <w:rsid w:val="00054C3A"/>
    <w:rsid w:val="00054DA4"/>
    <w:rsid w:val="00054DEC"/>
    <w:rsid w:val="00054E4F"/>
    <w:rsid w:val="00055099"/>
    <w:rsid w:val="000550F6"/>
    <w:rsid w:val="0005548D"/>
    <w:rsid w:val="00055674"/>
    <w:rsid w:val="000559FC"/>
    <w:rsid w:val="00055EDE"/>
    <w:rsid w:val="0005602B"/>
    <w:rsid w:val="00056704"/>
    <w:rsid w:val="00056D14"/>
    <w:rsid w:val="000578D0"/>
    <w:rsid w:val="00057A7A"/>
    <w:rsid w:val="00057D59"/>
    <w:rsid w:val="00057EF4"/>
    <w:rsid w:val="00057F7A"/>
    <w:rsid w:val="00060440"/>
    <w:rsid w:val="00060603"/>
    <w:rsid w:val="0006061C"/>
    <w:rsid w:val="0006079D"/>
    <w:rsid w:val="00060D3D"/>
    <w:rsid w:val="00060D8C"/>
    <w:rsid w:val="000611B1"/>
    <w:rsid w:val="000612DA"/>
    <w:rsid w:val="00061402"/>
    <w:rsid w:val="00061AC6"/>
    <w:rsid w:val="00061B47"/>
    <w:rsid w:val="00061B78"/>
    <w:rsid w:val="00061C8B"/>
    <w:rsid w:val="0006246A"/>
    <w:rsid w:val="000627A5"/>
    <w:rsid w:val="00062F98"/>
    <w:rsid w:val="00063256"/>
    <w:rsid w:val="00063A8F"/>
    <w:rsid w:val="00064280"/>
    <w:rsid w:val="00064B27"/>
    <w:rsid w:val="0006500B"/>
    <w:rsid w:val="000652C5"/>
    <w:rsid w:val="000654BC"/>
    <w:rsid w:val="00065859"/>
    <w:rsid w:val="00065947"/>
    <w:rsid w:val="00065AE6"/>
    <w:rsid w:val="00065DB2"/>
    <w:rsid w:val="00065E80"/>
    <w:rsid w:val="00066054"/>
    <w:rsid w:val="000662B2"/>
    <w:rsid w:val="000664CF"/>
    <w:rsid w:val="00066A11"/>
    <w:rsid w:val="00066A49"/>
    <w:rsid w:val="000671FD"/>
    <w:rsid w:val="000675E2"/>
    <w:rsid w:val="00067635"/>
    <w:rsid w:val="00067C0F"/>
    <w:rsid w:val="00070230"/>
    <w:rsid w:val="000702D5"/>
    <w:rsid w:val="00070B95"/>
    <w:rsid w:val="00070FDD"/>
    <w:rsid w:val="00071077"/>
    <w:rsid w:val="000713F0"/>
    <w:rsid w:val="00071457"/>
    <w:rsid w:val="00071599"/>
    <w:rsid w:val="00071CC1"/>
    <w:rsid w:val="00071EB4"/>
    <w:rsid w:val="00071F4E"/>
    <w:rsid w:val="000720AD"/>
    <w:rsid w:val="00072432"/>
    <w:rsid w:val="0007243C"/>
    <w:rsid w:val="00072C19"/>
    <w:rsid w:val="0007303C"/>
    <w:rsid w:val="0007333A"/>
    <w:rsid w:val="00073403"/>
    <w:rsid w:val="000735E5"/>
    <w:rsid w:val="0007399C"/>
    <w:rsid w:val="00073F0B"/>
    <w:rsid w:val="0007409F"/>
    <w:rsid w:val="00074285"/>
    <w:rsid w:val="0007457F"/>
    <w:rsid w:val="0007469B"/>
    <w:rsid w:val="00074701"/>
    <w:rsid w:val="00074A7F"/>
    <w:rsid w:val="00074DCB"/>
    <w:rsid w:val="00074F99"/>
    <w:rsid w:val="0007564D"/>
    <w:rsid w:val="00075BA1"/>
    <w:rsid w:val="00075F5B"/>
    <w:rsid w:val="000764FA"/>
    <w:rsid w:val="0007657C"/>
    <w:rsid w:val="000765FC"/>
    <w:rsid w:val="0007693A"/>
    <w:rsid w:val="000769B3"/>
    <w:rsid w:val="00076A81"/>
    <w:rsid w:val="000773AD"/>
    <w:rsid w:val="00077541"/>
    <w:rsid w:val="00077699"/>
    <w:rsid w:val="00077D38"/>
    <w:rsid w:val="000807AC"/>
    <w:rsid w:val="00080A2E"/>
    <w:rsid w:val="00080D76"/>
    <w:rsid w:val="00080EA7"/>
    <w:rsid w:val="00080F6D"/>
    <w:rsid w:val="00080F95"/>
    <w:rsid w:val="000811C1"/>
    <w:rsid w:val="000814BC"/>
    <w:rsid w:val="000815E1"/>
    <w:rsid w:val="000815FE"/>
    <w:rsid w:val="000817C0"/>
    <w:rsid w:val="00081876"/>
    <w:rsid w:val="00081A59"/>
    <w:rsid w:val="00081E9E"/>
    <w:rsid w:val="00082079"/>
    <w:rsid w:val="00082165"/>
    <w:rsid w:val="000828B0"/>
    <w:rsid w:val="00082ABC"/>
    <w:rsid w:val="00083276"/>
    <w:rsid w:val="0008444A"/>
    <w:rsid w:val="00084704"/>
    <w:rsid w:val="00084BCE"/>
    <w:rsid w:val="000851A5"/>
    <w:rsid w:val="00085894"/>
    <w:rsid w:val="00085A47"/>
    <w:rsid w:val="00085D3E"/>
    <w:rsid w:val="00085DF1"/>
    <w:rsid w:val="00085F0E"/>
    <w:rsid w:val="000861F4"/>
    <w:rsid w:val="0008634C"/>
    <w:rsid w:val="00086E02"/>
    <w:rsid w:val="00086FF3"/>
    <w:rsid w:val="00087351"/>
    <w:rsid w:val="0008740C"/>
    <w:rsid w:val="0008752A"/>
    <w:rsid w:val="00087613"/>
    <w:rsid w:val="00087742"/>
    <w:rsid w:val="00087D7E"/>
    <w:rsid w:val="00087F68"/>
    <w:rsid w:val="00090162"/>
    <w:rsid w:val="000903EF"/>
    <w:rsid w:val="00090A0C"/>
    <w:rsid w:val="00090A66"/>
    <w:rsid w:val="00090C83"/>
    <w:rsid w:val="00090E2F"/>
    <w:rsid w:val="00090F24"/>
    <w:rsid w:val="000911B1"/>
    <w:rsid w:val="000912BA"/>
    <w:rsid w:val="0009181E"/>
    <w:rsid w:val="0009192B"/>
    <w:rsid w:val="0009192C"/>
    <w:rsid w:val="00091C99"/>
    <w:rsid w:val="00091CCC"/>
    <w:rsid w:val="00092135"/>
    <w:rsid w:val="0009234E"/>
    <w:rsid w:val="000924FE"/>
    <w:rsid w:val="00092E69"/>
    <w:rsid w:val="000934C6"/>
    <w:rsid w:val="000935EA"/>
    <w:rsid w:val="000936CF"/>
    <w:rsid w:val="0009398A"/>
    <w:rsid w:val="00093A4B"/>
    <w:rsid w:val="00093E02"/>
    <w:rsid w:val="00093E11"/>
    <w:rsid w:val="000940CE"/>
    <w:rsid w:val="00094611"/>
    <w:rsid w:val="0009463C"/>
    <w:rsid w:val="0009463F"/>
    <w:rsid w:val="00094872"/>
    <w:rsid w:val="00094BE5"/>
    <w:rsid w:val="00094DCF"/>
    <w:rsid w:val="00094EA9"/>
    <w:rsid w:val="00094EC4"/>
    <w:rsid w:val="00095031"/>
    <w:rsid w:val="0009537A"/>
    <w:rsid w:val="00095454"/>
    <w:rsid w:val="00095859"/>
    <w:rsid w:val="00095A61"/>
    <w:rsid w:val="00095BF1"/>
    <w:rsid w:val="00095C8D"/>
    <w:rsid w:val="00096401"/>
    <w:rsid w:val="000965DD"/>
    <w:rsid w:val="00096F03"/>
    <w:rsid w:val="0009730C"/>
    <w:rsid w:val="0009759D"/>
    <w:rsid w:val="00097D74"/>
    <w:rsid w:val="000A00DF"/>
    <w:rsid w:val="000A0165"/>
    <w:rsid w:val="000A0367"/>
    <w:rsid w:val="000A063F"/>
    <w:rsid w:val="000A0671"/>
    <w:rsid w:val="000A0AED"/>
    <w:rsid w:val="000A0F2C"/>
    <w:rsid w:val="000A0F9C"/>
    <w:rsid w:val="000A1263"/>
    <w:rsid w:val="000A14D2"/>
    <w:rsid w:val="000A17E8"/>
    <w:rsid w:val="000A1854"/>
    <w:rsid w:val="000A1973"/>
    <w:rsid w:val="000A1D87"/>
    <w:rsid w:val="000A1E9B"/>
    <w:rsid w:val="000A1F4B"/>
    <w:rsid w:val="000A2052"/>
    <w:rsid w:val="000A21EF"/>
    <w:rsid w:val="000A248B"/>
    <w:rsid w:val="000A2C98"/>
    <w:rsid w:val="000A2E0E"/>
    <w:rsid w:val="000A2FBB"/>
    <w:rsid w:val="000A3157"/>
    <w:rsid w:val="000A36F6"/>
    <w:rsid w:val="000A3948"/>
    <w:rsid w:val="000A39A0"/>
    <w:rsid w:val="000A3A7D"/>
    <w:rsid w:val="000A3C98"/>
    <w:rsid w:val="000A3E00"/>
    <w:rsid w:val="000A3E9C"/>
    <w:rsid w:val="000A3FCC"/>
    <w:rsid w:val="000A44D1"/>
    <w:rsid w:val="000A4840"/>
    <w:rsid w:val="000A53DA"/>
    <w:rsid w:val="000A5BBA"/>
    <w:rsid w:val="000A6086"/>
    <w:rsid w:val="000A6224"/>
    <w:rsid w:val="000A6320"/>
    <w:rsid w:val="000A65A7"/>
    <w:rsid w:val="000A66C2"/>
    <w:rsid w:val="000A676E"/>
    <w:rsid w:val="000A6955"/>
    <w:rsid w:val="000A69B8"/>
    <w:rsid w:val="000A6A29"/>
    <w:rsid w:val="000A6BDA"/>
    <w:rsid w:val="000A6D8A"/>
    <w:rsid w:val="000A747C"/>
    <w:rsid w:val="000A7807"/>
    <w:rsid w:val="000A7C03"/>
    <w:rsid w:val="000A7D6E"/>
    <w:rsid w:val="000B1042"/>
    <w:rsid w:val="000B1741"/>
    <w:rsid w:val="000B194A"/>
    <w:rsid w:val="000B1EB0"/>
    <w:rsid w:val="000B1FB5"/>
    <w:rsid w:val="000B268D"/>
    <w:rsid w:val="000B2A80"/>
    <w:rsid w:val="000B2C33"/>
    <w:rsid w:val="000B31C1"/>
    <w:rsid w:val="000B32F3"/>
    <w:rsid w:val="000B3671"/>
    <w:rsid w:val="000B395E"/>
    <w:rsid w:val="000B3C2B"/>
    <w:rsid w:val="000B460D"/>
    <w:rsid w:val="000B477D"/>
    <w:rsid w:val="000B4990"/>
    <w:rsid w:val="000B4A06"/>
    <w:rsid w:val="000B4F05"/>
    <w:rsid w:val="000B545B"/>
    <w:rsid w:val="000B548D"/>
    <w:rsid w:val="000B5503"/>
    <w:rsid w:val="000B5510"/>
    <w:rsid w:val="000B58CC"/>
    <w:rsid w:val="000B6317"/>
    <w:rsid w:val="000B67ED"/>
    <w:rsid w:val="000B6803"/>
    <w:rsid w:val="000B695F"/>
    <w:rsid w:val="000B6BA1"/>
    <w:rsid w:val="000B701B"/>
    <w:rsid w:val="000B702E"/>
    <w:rsid w:val="000B720E"/>
    <w:rsid w:val="000B7365"/>
    <w:rsid w:val="000B7832"/>
    <w:rsid w:val="000B79B8"/>
    <w:rsid w:val="000B7AE5"/>
    <w:rsid w:val="000B7D02"/>
    <w:rsid w:val="000B7D94"/>
    <w:rsid w:val="000C00B3"/>
    <w:rsid w:val="000C021A"/>
    <w:rsid w:val="000C0A17"/>
    <w:rsid w:val="000C0A40"/>
    <w:rsid w:val="000C0CD9"/>
    <w:rsid w:val="000C0D17"/>
    <w:rsid w:val="000C0D6E"/>
    <w:rsid w:val="000C0FAA"/>
    <w:rsid w:val="000C1296"/>
    <w:rsid w:val="000C1527"/>
    <w:rsid w:val="000C1532"/>
    <w:rsid w:val="000C1757"/>
    <w:rsid w:val="000C1B88"/>
    <w:rsid w:val="000C1E0E"/>
    <w:rsid w:val="000C1FE9"/>
    <w:rsid w:val="000C247C"/>
    <w:rsid w:val="000C2651"/>
    <w:rsid w:val="000C281C"/>
    <w:rsid w:val="000C2831"/>
    <w:rsid w:val="000C2AA3"/>
    <w:rsid w:val="000C2EF0"/>
    <w:rsid w:val="000C2F42"/>
    <w:rsid w:val="000C2FD3"/>
    <w:rsid w:val="000C300C"/>
    <w:rsid w:val="000C33F6"/>
    <w:rsid w:val="000C3768"/>
    <w:rsid w:val="000C3851"/>
    <w:rsid w:val="000C3AA9"/>
    <w:rsid w:val="000C3BE3"/>
    <w:rsid w:val="000C3C48"/>
    <w:rsid w:val="000C41C8"/>
    <w:rsid w:val="000C422B"/>
    <w:rsid w:val="000C42A0"/>
    <w:rsid w:val="000C435E"/>
    <w:rsid w:val="000C46AD"/>
    <w:rsid w:val="000C495E"/>
    <w:rsid w:val="000C4E55"/>
    <w:rsid w:val="000C4F84"/>
    <w:rsid w:val="000C5080"/>
    <w:rsid w:val="000C5125"/>
    <w:rsid w:val="000C5DEF"/>
    <w:rsid w:val="000C5E91"/>
    <w:rsid w:val="000C60A2"/>
    <w:rsid w:val="000C624D"/>
    <w:rsid w:val="000C6262"/>
    <w:rsid w:val="000C6805"/>
    <w:rsid w:val="000C6A61"/>
    <w:rsid w:val="000C7295"/>
    <w:rsid w:val="000C734E"/>
    <w:rsid w:val="000C74C4"/>
    <w:rsid w:val="000C76FA"/>
    <w:rsid w:val="000C77E5"/>
    <w:rsid w:val="000C7A1A"/>
    <w:rsid w:val="000D00E0"/>
    <w:rsid w:val="000D09EB"/>
    <w:rsid w:val="000D0B6A"/>
    <w:rsid w:val="000D0BE4"/>
    <w:rsid w:val="000D15DE"/>
    <w:rsid w:val="000D16AD"/>
    <w:rsid w:val="000D17AF"/>
    <w:rsid w:val="000D19BC"/>
    <w:rsid w:val="000D22E1"/>
    <w:rsid w:val="000D2626"/>
    <w:rsid w:val="000D2631"/>
    <w:rsid w:val="000D27E2"/>
    <w:rsid w:val="000D3388"/>
    <w:rsid w:val="000D3589"/>
    <w:rsid w:val="000D3590"/>
    <w:rsid w:val="000D36AE"/>
    <w:rsid w:val="000D36B4"/>
    <w:rsid w:val="000D389C"/>
    <w:rsid w:val="000D38BF"/>
    <w:rsid w:val="000D402E"/>
    <w:rsid w:val="000D4227"/>
    <w:rsid w:val="000D437F"/>
    <w:rsid w:val="000D4886"/>
    <w:rsid w:val="000D524B"/>
    <w:rsid w:val="000D54DB"/>
    <w:rsid w:val="000D5807"/>
    <w:rsid w:val="000D59D4"/>
    <w:rsid w:val="000D5C8D"/>
    <w:rsid w:val="000D5F90"/>
    <w:rsid w:val="000D609B"/>
    <w:rsid w:val="000D6414"/>
    <w:rsid w:val="000D66A6"/>
    <w:rsid w:val="000D66CC"/>
    <w:rsid w:val="000D6950"/>
    <w:rsid w:val="000D6B15"/>
    <w:rsid w:val="000D6FCD"/>
    <w:rsid w:val="000D714D"/>
    <w:rsid w:val="000D7231"/>
    <w:rsid w:val="000D7280"/>
    <w:rsid w:val="000D78A1"/>
    <w:rsid w:val="000D78CE"/>
    <w:rsid w:val="000D7936"/>
    <w:rsid w:val="000D7A76"/>
    <w:rsid w:val="000E041D"/>
    <w:rsid w:val="000E0423"/>
    <w:rsid w:val="000E04D5"/>
    <w:rsid w:val="000E06F2"/>
    <w:rsid w:val="000E0B38"/>
    <w:rsid w:val="000E0D56"/>
    <w:rsid w:val="000E0E9F"/>
    <w:rsid w:val="000E0EC0"/>
    <w:rsid w:val="000E0FA7"/>
    <w:rsid w:val="000E1566"/>
    <w:rsid w:val="000E16C7"/>
    <w:rsid w:val="000E1815"/>
    <w:rsid w:val="000E1847"/>
    <w:rsid w:val="000E18CA"/>
    <w:rsid w:val="000E235D"/>
    <w:rsid w:val="000E27AF"/>
    <w:rsid w:val="000E28CA"/>
    <w:rsid w:val="000E29D4"/>
    <w:rsid w:val="000E32B0"/>
    <w:rsid w:val="000E3A4E"/>
    <w:rsid w:val="000E3BB2"/>
    <w:rsid w:val="000E3D5A"/>
    <w:rsid w:val="000E419E"/>
    <w:rsid w:val="000E4353"/>
    <w:rsid w:val="000E4A3E"/>
    <w:rsid w:val="000E4BFD"/>
    <w:rsid w:val="000E4C6C"/>
    <w:rsid w:val="000E4C72"/>
    <w:rsid w:val="000E56E0"/>
    <w:rsid w:val="000E571C"/>
    <w:rsid w:val="000E5A8D"/>
    <w:rsid w:val="000E6927"/>
    <w:rsid w:val="000E74CA"/>
    <w:rsid w:val="000E7855"/>
    <w:rsid w:val="000E7E80"/>
    <w:rsid w:val="000E7EA7"/>
    <w:rsid w:val="000F01C1"/>
    <w:rsid w:val="000F0DDB"/>
    <w:rsid w:val="000F0F10"/>
    <w:rsid w:val="000F1359"/>
    <w:rsid w:val="000F1AB2"/>
    <w:rsid w:val="000F1B88"/>
    <w:rsid w:val="000F1BEC"/>
    <w:rsid w:val="000F1C1F"/>
    <w:rsid w:val="000F1D3D"/>
    <w:rsid w:val="000F1F5D"/>
    <w:rsid w:val="000F28CD"/>
    <w:rsid w:val="000F2B89"/>
    <w:rsid w:val="000F2E67"/>
    <w:rsid w:val="000F327C"/>
    <w:rsid w:val="000F37F1"/>
    <w:rsid w:val="000F38AA"/>
    <w:rsid w:val="000F399D"/>
    <w:rsid w:val="000F39AB"/>
    <w:rsid w:val="000F407D"/>
    <w:rsid w:val="000F42A3"/>
    <w:rsid w:val="000F4332"/>
    <w:rsid w:val="000F46D1"/>
    <w:rsid w:val="000F4C44"/>
    <w:rsid w:val="000F4F27"/>
    <w:rsid w:val="000F4F70"/>
    <w:rsid w:val="000F5190"/>
    <w:rsid w:val="000F5440"/>
    <w:rsid w:val="000F5A07"/>
    <w:rsid w:val="000F5A69"/>
    <w:rsid w:val="000F5CF8"/>
    <w:rsid w:val="000F5D11"/>
    <w:rsid w:val="000F6B40"/>
    <w:rsid w:val="000F6C2A"/>
    <w:rsid w:val="000F71D3"/>
    <w:rsid w:val="000F7489"/>
    <w:rsid w:val="000F7504"/>
    <w:rsid w:val="000F75E3"/>
    <w:rsid w:val="000F7604"/>
    <w:rsid w:val="000F7C13"/>
    <w:rsid w:val="000F7C14"/>
    <w:rsid w:val="001003A3"/>
    <w:rsid w:val="00100492"/>
    <w:rsid w:val="00100724"/>
    <w:rsid w:val="001007EA"/>
    <w:rsid w:val="001008A1"/>
    <w:rsid w:val="001008C2"/>
    <w:rsid w:val="00100A0F"/>
    <w:rsid w:val="00100B91"/>
    <w:rsid w:val="00100DCB"/>
    <w:rsid w:val="00100FE1"/>
    <w:rsid w:val="001013DA"/>
    <w:rsid w:val="00101F36"/>
    <w:rsid w:val="001026F8"/>
    <w:rsid w:val="001029BD"/>
    <w:rsid w:val="00102A14"/>
    <w:rsid w:val="00102B35"/>
    <w:rsid w:val="00102E27"/>
    <w:rsid w:val="00103B6A"/>
    <w:rsid w:val="00103BFA"/>
    <w:rsid w:val="00103CB9"/>
    <w:rsid w:val="00103E1E"/>
    <w:rsid w:val="001043FD"/>
    <w:rsid w:val="001052FE"/>
    <w:rsid w:val="00105319"/>
    <w:rsid w:val="00105678"/>
    <w:rsid w:val="0010589C"/>
    <w:rsid w:val="00105AB3"/>
    <w:rsid w:val="00105B00"/>
    <w:rsid w:val="00105B2C"/>
    <w:rsid w:val="00105B60"/>
    <w:rsid w:val="00106255"/>
    <w:rsid w:val="00106771"/>
    <w:rsid w:val="00106991"/>
    <w:rsid w:val="00106A13"/>
    <w:rsid w:val="00106D61"/>
    <w:rsid w:val="00106ED0"/>
    <w:rsid w:val="001071F0"/>
    <w:rsid w:val="0010752E"/>
    <w:rsid w:val="00107752"/>
    <w:rsid w:val="00107973"/>
    <w:rsid w:val="00110186"/>
    <w:rsid w:val="001101AE"/>
    <w:rsid w:val="001101DA"/>
    <w:rsid w:val="001102B6"/>
    <w:rsid w:val="00110335"/>
    <w:rsid w:val="00110705"/>
    <w:rsid w:val="00110B89"/>
    <w:rsid w:val="00110E52"/>
    <w:rsid w:val="00110E65"/>
    <w:rsid w:val="00110EB4"/>
    <w:rsid w:val="0011153C"/>
    <w:rsid w:val="001116BE"/>
    <w:rsid w:val="00111832"/>
    <w:rsid w:val="00111848"/>
    <w:rsid w:val="00111BD7"/>
    <w:rsid w:val="00112366"/>
    <w:rsid w:val="0011258D"/>
    <w:rsid w:val="00112755"/>
    <w:rsid w:val="00112827"/>
    <w:rsid w:val="00112984"/>
    <w:rsid w:val="00112A5A"/>
    <w:rsid w:val="00112C2A"/>
    <w:rsid w:val="0011314D"/>
    <w:rsid w:val="00113313"/>
    <w:rsid w:val="00113905"/>
    <w:rsid w:val="00113B6D"/>
    <w:rsid w:val="0011438F"/>
    <w:rsid w:val="0011479E"/>
    <w:rsid w:val="00114A39"/>
    <w:rsid w:val="00114BB5"/>
    <w:rsid w:val="00114CA1"/>
    <w:rsid w:val="00114DF3"/>
    <w:rsid w:val="00114E55"/>
    <w:rsid w:val="0011505B"/>
    <w:rsid w:val="001150FA"/>
    <w:rsid w:val="0011535B"/>
    <w:rsid w:val="00115562"/>
    <w:rsid w:val="00115B77"/>
    <w:rsid w:val="00115BF5"/>
    <w:rsid w:val="00115EBF"/>
    <w:rsid w:val="00116187"/>
    <w:rsid w:val="0011642D"/>
    <w:rsid w:val="001168DD"/>
    <w:rsid w:val="00116A33"/>
    <w:rsid w:val="00116D94"/>
    <w:rsid w:val="00116E23"/>
    <w:rsid w:val="00117294"/>
    <w:rsid w:val="001175DC"/>
    <w:rsid w:val="00117800"/>
    <w:rsid w:val="00117D35"/>
    <w:rsid w:val="00117E05"/>
    <w:rsid w:val="00117FB7"/>
    <w:rsid w:val="00120032"/>
    <w:rsid w:val="0012038C"/>
    <w:rsid w:val="00120804"/>
    <w:rsid w:val="00120BF7"/>
    <w:rsid w:val="00120D8A"/>
    <w:rsid w:val="001211DC"/>
    <w:rsid w:val="001211F7"/>
    <w:rsid w:val="001212D6"/>
    <w:rsid w:val="0012162E"/>
    <w:rsid w:val="001217D7"/>
    <w:rsid w:val="001218E2"/>
    <w:rsid w:val="00121EBB"/>
    <w:rsid w:val="00121F2D"/>
    <w:rsid w:val="001222B3"/>
    <w:rsid w:val="00122614"/>
    <w:rsid w:val="001226A5"/>
    <w:rsid w:val="001229C3"/>
    <w:rsid w:val="0012313E"/>
    <w:rsid w:val="0012366D"/>
    <w:rsid w:val="001236DC"/>
    <w:rsid w:val="001237B8"/>
    <w:rsid w:val="00123B42"/>
    <w:rsid w:val="00123EA1"/>
    <w:rsid w:val="00123EE8"/>
    <w:rsid w:val="001240B9"/>
    <w:rsid w:val="0012426A"/>
    <w:rsid w:val="00124370"/>
    <w:rsid w:val="001249F7"/>
    <w:rsid w:val="00124BFA"/>
    <w:rsid w:val="00124F36"/>
    <w:rsid w:val="00124F89"/>
    <w:rsid w:val="00125433"/>
    <w:rsid w:val="00125792"/>
    <w:rsid w:val="00125845"/>
    <w:rsid w:val="00125846"/>
    <w:rsid w:val="00125BF9"/>
    <w:rsid w:val="001261FE"/>
    <w:rsid w:val="0012622E"/>
    <w:rsid w:val="0012625E"/>
    <w:rsid w:val="001266E7"/>
    <w:rsid w:val="001266FA"/>
    <w:rsid w:val="001268A5"/>
    <w:rsid w:val="0012693D"/>
    <w:rsid w:val="00126A42"/>
    <w:rsid w:val="00126C69"/>
    <w:rsid w:val="00126D68"/>
    <w:rsid w:val="00126E40"/>
    <w:rsid w:val="00126FCF"/>
    <w:rsid w:val="0012729C"/>
    <w:rsid w:val="00127E84"/>
    <w:rsid w:val="00127F13"/>
    <w:rsid w:val="0013020D"/>
    <w:rsid w:val="00130A82"/>
    <w:rsid w:val="00130A9C"/>
    <w:rsid w:val="00131301"/>
    <w:rsid w:val="00131634"/>
    <w:rsid w:val="001316CF"/>
    <w:rsid w:val="00131872"/>
    <w:rsid w:val="00131BDC"/>
    <w:rsid w:val="00131E18"/>
    <w:rsid w:val="00131E59"/>
    <w:rsid w:val="001322AC"/>
    <w:rsid w:val="00132318"/>
    <w:rsid w:val="001323A6"/>
    <w:rsid w:val="001325AA"/>
    <w:rsid w:val="00132C08"/>
    <w:rsid w:val="00132D0D"/>
    <w:rsid w:val="00132E12"/>
    <w:rsid w:val="00132FEC"/>
    <w:rsid w:val="001333A8"/>
    <w:rsid w:val="0013349B"/>
    <w:rsid w:val="00133837"/>
    <w:rsid w:val="00133C23"/>
    <w:rsid w:val="00133C2A"/>
    <w:rsid w:val="00133F87"/>
    <w:rsid w:val="0013415D"/>
    <w:rsid w:val="00134407"/>
    <w:rsid w:val="001344A0"/>
    <w:rsid w:val="00134AF8"/>
    <w:rsid w:val="0013518D"/>
    <w:rsid w:val="00135453"/>
    <w:rsid w:val="001354A3"/>
    <w:rsid w:val="00135A10"/>
    <w:rsid w:val="00135B65"/>
    <w:rsid w:val="00135BE3"/>
    <w:rsid w:val="00135D2A"/>
    <w:rsid w:val="00135DB1"/>
    <w:rsid w:val="00135DE2"/>
    <w:rsid w:val="00136A06"/>
    <w:rsid w:val="00136A6D"/>
    <w:rsid w:val="00136AAF"/>
    <w:rsid w:val="00136ACF"/>
    <w:rsid w:val="00136EC2"/>
    <w:rsid w:val="00137725"/>
    <w:rsid w:val="0013782B"/>
    <w:rsid w:val="00137C16"/>
    <w:rsid w:val="00137E58"/>
    <w:rsid w:val="00137EA8"/>
    <w:rsid w:val="00140AA4"/>
    <w:rsid w:val="00140C7C"/>
    <w:rsid w:val="00140E12"/>
    <w:rsid w:val="00141304"/>
    <w:rsid w:val="001413CC"/>
    <w:rsid w:val="00141649"/>
    <w:rsid w:val="00141660"/>
    <w:rsid w:val="00141781"/>
    <w:rsid w:val="00141E68"/>
    <w:rsid w:val="00142062"/>
    <w:rsid w:val="00142175"/>
    <w:rsid w:val="0014251B"/>
    <w:rsid w:val="00142AF2"/>
    <w:rsid w:val="00142B89"/>
    <w:rsid w:val="00142C73"/>
    <w:rsid w:val="00143542"/>
    <w:rsid w:val="00143A58"/>
    <w:rsid w:val="00143FC6"/>
    <w:rsid w:val="00143FCA"/>
    <w:rsid w:val="0014402E"/>
    <w:rsid w:val="0014410D"/>
    <w:rsid w:val="0014488B"/>
    <w:rsid w:val="00144A3C"/>
    <w:rsid w:val="00144B5C"/>
    <w:rsid w:val="00144E52"/>
    <w:rsid w:val="001453F4"/>
    <w:rsid w:val="00145667"/>
    <w:rsid w:val="00145B1B"/>
    <w:rsid w:val="001460E0"/>
    <w:rsid w:val="0014645C"/>
    <w:rsid w:val="00146632"/>
    <w:rsid w:val="00146723"/>
    <w:rsid w:val="00146AB2"/>
    <w:rsid w:val="001474D5"/>
    <w:rsid w:val="001477CE"/>
    <w:rsid w:val="00147932"/>
    <w:rsid w:val="001479E1"/>
    <w:rsid w:val="00147DB1"/>
    <w:rsid w:val="00147FE2"/>
    <w:rsid w:val="00150255"/>
    <w:rsid w:val="00150805"/>
    <w:rsid w:val="001508E9"/>
    <w:rsid w:val="00150EB9"/>
    <w:rsid w:val="00150ED1"/>
    <w:rsid w:val="0015125E"/>
    <w:rsid w:val="001513CA"/>
    <w:rsid w:val="00151750"/>
    <w:rsid w:val="00151CCC"/>
    <w:rsid w:val="00151DFB"/>
    <w:rsid w:val="00151EF3"/>
    <w:rsid w:val="001523B3"/>
    <w:rsid w:val="00152A6A"/>
    <w:rsid w:val="00152C2F"/>
    <w:rsid w:val="0015394C"/>
    <w:rsid w:val="00153986"/>
    <w:rsid w:val="001539CA"/>
    <w:rsid w:val="00153B48"/>
    <w:rsid w:val="001542A0"/>
    <w:rsid w:val="001543A0"/>
    <w:rsid w:val="001544AE"/>
    <w:rsid w:val="0015466F"/>
    <w:rsid w:val="00154955"/>
    <w:rsid w:val="00154973"/>
    <w:rsid w:val="00154CD4"/>
    <w:rsid w:val="00154F29"/>
    <w:rsid w:val="0015543A"/>
    <w:rsid w:val="00155466"/>
    <w:rsid w:val="00155622"/>
    <w:rsid w:val="00155951"/>
    <w:rsid w:val="00155AB9"/>
    <w:rsid w:val="00155BB9"/>
    <w:rsid w:val="00156247"/>
    <w:rsid w:val="00156738"/>
    <w:rsid w:val="00156C56"/>
    <w:rsid w:val="00156DE2"/>
    <w:rsid w:val="00156F2F"/>
    <w:rsid w:val="00156F99"/>
    <w:rsid w:val="001572D9"/>
    <w:rsid w:val="0015782B"/>
    <w:rsid w:val="00157A2D"/>
    <w:rsid w:val="00157FCB"/>
    <w:rsid w:val="00160547"/>
    <w:rsid w:val="00160557"/>
    <w:rsid w:val="00160725"/>
    <w:rsid w:val="001607B0"/>
    <w:rsid w:val="001614D2"/>
    <w:rsid w:val="001617A7"/>
    <w:rsid w:val="00161843"/>
    <w:rsid w:val="0016185A"/>
    <w:rsid w:val="0016194C"/>
    <w:rsid w:val="00161A80"/>
    <w:rsid w:val="00161BB5"/>
    <w:rsid w:val="00161D04"/>
    <w:rsid w:val="00161E82"/>
    <w:rsid w:val="00162376"/>
    <w:rsid w:val="001623C6"/>
    <w:rsid w:val="00162954"/>
    <w:rsid w:val="00162D6C"/>
    <w:rsid w:val="00162E2C"/>
    <w:rsid w:val="00163126"/>
    <w:rsid w:val="001634A2"/>
    <w:rsid w:val="001635B0"/>
    <w:rsid w:val="0016372B"/>
    <w:rsid w:val="001637D3"/>
    <w:rsid w:val="001639D6"/>
    <w:rsid w:val="00163B33"/>
    <w:rsid w:val="00163CF5"/>
    <w:rsid w:val="00163F75"/>
    <w:rsid w:val="001640C5"/>
    <w:rsid w:val="001642EC"/>
    <w:rsid w:val="00164540"/>
    <w:rsid w:val="0016474C"/>
    <w:rsid w:val="00164A44"/>
    <w:rsid w:val="00164AF8"/>
    <w:rsid w:val="00164B3A"/>
    <w:rsid w:val="00164BFD"/>
    <w:rsid w:val="00165022"/>
    <w:rsid w:val="001651AC"/>
    <w:rsid w:val="00165587"/>
    <w:rsid w:val="001655DE"/>
    <w:rsid w:val="001656F8"/>
    <w:rsid w:val="001657EE"/>
    <w:rsid w:val="00165C3F"/>
    <w:rsid w:val="00165E00"/>
    <w:rsid w:val="00165F8F"/>
    <w:rsid w:val="00165FD6"/>
    <w:rsid w:val="00166218"/>
    <w:rsid w:val="00166338"/>
    <w:rsid w:val="00166548"/>
    <w:rsid w:val="00166BEC"/>
    <w:rsid w:val="00166CB4"/>
    <w:rsid w:val="00167704"/>
    <w:rsid w:val="00167900"/>
    <w:rsid w:val="00167FB3"/>
    <w:rsid w:val="00170046"/>
    <w:rsid w:val="001703E8"/>
    <w:rsid w:val="00170430"/>
    <w:rsid w:val="001704D4"/>
    <w:rsid w:val="00170AD4"/>
    <w:rsid w:val="00170B7A"/>
    <w:rsid w:val="00171287"/>
    <w:rsid w:val="001712A9"/>
    <w:rsid w:val="001714DB"/>
    <w:rsid w:val="0017159D"/>
    <w:rsid w:val="00171885"/>
    <w:rsid w:val="00171DD0"/>
    <w:rsid w:val="00171FD6"/>
    <w:rsid w:val="001720B5"/>
    <w:rsid w:val="0017217F"/>
    <w:rsid w:val="001721A8"/>
    <w:rsid w:val="0017236A"/>
    <w:rsid w:val="00172394"/>
    <w:rsid w:val="001728C6"/>
    <w:rsid w:val="0017299E"/>
    <w:rsid w:val="00172ADD"/>
    <w:rsid w:val="00172C2D"/>
    <w:rsid w:val="00172CCB"/>
    <w:rsid w:val="00172D13"/>
    <w:rsid w:val="001730F9"/>
    <w:rsid w:val="001734C1"/>
    <w:rsid w:val="00173A6C"/>
    <w:rsid w:val="00173C37"/>
    <w:rsid w:val="00173D21"/>
    <w:rsid w:val="00173EE2"/>
    <w:rsid w:val="001745E9"/>
    <w:rsid w:val="001747E8"/>
    <w:rsid w:val="00174883"/>
    <w:rsid w:val="00174B28"/>
    <w:rsid w:val="00174B4C"/>
    <w:rsid w:val="00174EDF"/>
    <w:rsid w:val="0017550F"/>
    <w:rsid w:val="001755BC"/>
    <w:rsid w:val="001756CF"/>
    <w:rsid w:val="001757A5"/>
    <w:rsid w:val="00175867"/>
    <w:rsid w:val="00175E78"/>
    <w:rsid w:val="00175FF7"/>
    <w:rsid w:val="00176170"/>
    <w:rsid w:val="001762F6"/>
    <w:rsid w:val="00176336"/>
    <w:rsid w:val="00176352"/>
    <w:rsid w:val="00176498"/>
    <w:rsid w:val="0017671D"/>
    <w:rsid w:val="00177245"/>
    <w:rsid w:val="00177377"/>
    <w:rsid w:val="0017793A"/>
    <w:rsid w:val="00177CDF"/>
    <w:rsid w:val="00177D3D"/>
    <w:rsid w:val="00180621"/>
    <w:rsid w:val="00180730"/>
    <w:rsid w:val="001807C9"/>
    <w:rsid w:val="00180951"/>
    <w:rsid w:val="00180A0D"/>
    <w:rsid w:val="00180B3C"/>
    <w:rsid w:val="00180E7E"/>
    <w:rsid w:val="001814A3"/>
    <w:rsid w:val="00181B0C"/>
    <w:rsid w:val="00181EF0"/>
    <w:rsid w:val="001821A2"/>
    <w:rsid w:val="0018233A"/>
    <w:rsid w:val="00182AE3"/>
    <w:rsid w:val="00182D60"/>
    <w:rsid w:val="00183126"/>
    <w:rsid w:val="0018323C"/>
    <w:rsid w:val="00183409"/>
    <w:rsid w:val="001835D5"/>
    <w:rsid w:val="00183C36"/>
    <w:rsid w:val="0018404A"/>
    <w:rsid w:val="001842EB"/>
    <w:rsid w:val="00184882"/>
    <w:rsid w:val="00184900"/>
    <w:rsid w:val="0018498D"/>
    <w:rsid w:val="00184AAB"/>
    <w:rsid w:val="00184D3B"/>
    <w:rsid w:val="00184DC8"/>
    <w:rsid w:val="00184F89"/>
    <w:rsid w:val="00185390"/>
    <w:rsid w:val="00185512"/>
    <w:rsid w:val="0018570F"/>
    <w:rsid w:val="00185899"/>
    <w:rsid w:val="00185D0E"/>
    <w:rsid w:val="00185DCD"/>
    <w:rsid w:val="001860BA"/>
    <w:rsid w:val="0018613F"/>
    <w:rsid w:val="00186146"/>
    <w:rsid w:val="0018629B"/>
    <w:rsid w:val="001865B5"/>
    <w:rsid w:val="00187031"/>
    <w:rsid w:val="001870E2"/>
    <w:rsid w:val="00187EDB"/>
    <w:rsid w:val="0019016C"/>
    <w:rsid w:val="00190AE4"/>
    <w:rsid w:val="00190B14"/>
    <w:rsid w:val="00190C77"/>
    <w:rsid w:val="00190CE8"/>
    <w:rsid w:val="00190F4C"/>
    <w:rsid w:val="001910F9"/>
    <w:rsid w:val="00191189"/>
    <w:rsid w:val="0019122E"/>
    <w:rsid w:val="00191409"/>
    <w:rsid w:val="00191411"/>
    <w:rsid w:val="00191589"/>
    <w:rsid w:val="0019161C"/>
    <w:rsid w:val="00191ACE"/>
    <w:rsid w:val="00191C15"/>
    <w:rsid w:val="00191E74"/>
    <w:rsid w:val="00192367"/>
    <w:rsid w:val="0019239D"/>
    <w:rsid w:val="001924B2"/>
    <w:rsid w:val="00192706"/>
    <w:rsid w:val="00192DE5"/>
    <w:rsid w:val="00192FC8"/>
    <w:rsid w:val="001933FC"/>
    <w:rsid w:val="00193628"/>
    <w:rsid w:val="00193A8A"/>
    <w:rsid w:val="00193CB8"/>
    <w:rsid w:val="00193DB3"/>
    <w:rsid w:val="00194293"/>
    <w:rsid w:val="001944BB"/>
    <w:rsid w:val="001946CF"/>
    <w:rsid w:val="00194765"/>
    <w:rsid w:val="001948CB"/>
    <w:rsid w:val="001949CA"/>
    <w:rsid w:val="001949E5"/>
    <w:rsid w:val="0019502B"/>
    <w:rsid w:val="00195031"/>
    <w:rsid w:val="00195D81"/>
    <w:rsid w:val="0019622E"/>
    <w:rsid w:val="00196253"/>
    <w:rsid w:val="00196650"/>
    <w:rsid w:val="00196BED"/>
    <w:rsid w:val="00196C80"/>
    <w:rsid w:val="00196CBE"/>
    <w:rsid w:val="00196DD4"/>
    <w:rsid w:val="00196DDD"/>
    <w:rsid w:val="00196FB6"/>
    <w:rsid w:val="00197385"/>
    <w:rsid w:val="00197563"/>
    <w:rsid w:val="00197BBA"/>
    <w:rsid w:val="00197C5A"/>
    <w:rsid w:val="00197CF0"/>
    <w:rsid w:val="001A01BB"/>
    <w:rsid w:val="001A0354"/>
    <w:rsid w:val="001A062D"/>
    <w:rsid w:val="001A0C2B"/>
    <w:rsid w:val="001A0E5F"/>
    <w:rsid w:val="001A0EFD"/>
    <w:rsid w:val="001A1141"/>
    <w:rsid w:val="001A119C"/>
    <w:rsid w:val="001A17E1"/>
    <w:rsid w:val="001A1849"/>
    <w:rsid w:val="001A19C7"/>
    <w:rsid w:val="001A1AA7"/>
    <w:rsid w:val="001A1BF3"/>
    <w:rsid w:val="001A1D26"/>
    <w:rsid w:val="001A21D0"/>
    <w:rsid w:val="001A2356"/>
    <w:rsid w:val="001A25CE"/>
    <w:rsid w:val="001A269A"/>
    <w:rsid w:val="001A27FD"/>
    <w:rsid w:val="001A2D52"/>
    <w:rsid w:val="001A36CD"/>
    <w:rsid w:val="001A4403"/>
    <w:rsid w:val="001A4473"/>
    <w:rsid w:val="001A487F"/>
    <w:rsid w:val="001A4AC6"/>
    <w:rsid w:val="001A4C88"/>
    <w:rsid w:val="001A4D9A"/>
    <w:rsid w:val="001A5128"/>
    <w:rsid w:val="001A535F"/>
    <w:rsid w:val="001A5DC7"/>
    <w:rsid w:val="001A5E2A"/>
    <w:rsid w:val="001A62EA"/>
    <w:rsid w:val="001A6325"/>
    <w:rsid w:val="001A63A6"/>
    <w:rsid w:val="001A6B1D"/>
    <w:rsid w:val="001A6BD2"/>
    <w:rsid w:val="001A6FE0"/>
    <w:rsid w:val="001A736A"/>
    <w:rsid w:val="001A792B"/>
    <w:rsid w:val="001A7DAE"/>
    <w:rsid w:val="001B02A8"/>
    <w:rsid w:val="001B02F8"/>
    <w:rsid w:val="001B0309"/>
    <w:rsid w:val="001B036F"/>
    <w:rsid w:val="001B0826"/>
    <w:rsid w:val="001B0887"/>
    <w:rsid w:val="001B0F80"/>
    <w:rsid w:val="001B1684"/>
    <w:rsid w:val="001B16F9"/>
    <w:rsid w:val="001B19FB"/>
    <w:rsid w:val="001B1C3F"/>
    <w:rsid w:val="001B1D2E"/>
    <w:rsid w:val="001B1D55"/>
    <w:rsid w:val="001B2385"/>
    <w:rsid w:val="001B254A"/>
    <w:rsid w:val="001B261A"/>
    <w:rsid w:val="001B2749"/>
    <w:rsid w:val="001B2785"/>
    <w:rsid w:val="001B30D8"/>
    <w:rsid w:val="001B32AB"/>
    <w:rsid w:val="001B32B8"/>
    <w:rsid w:val="001B32F8"/>
    <w:rsid w:val="001B3666"/>
    <w:rsid w:val="001B3864"/>
    <w:rsid w:val="001B3930"/>
    <w:rsid w:val="001B39F9"/>
    <w:rsid w:val="001B3AFF"/>
    <w:rsid w:val="001B3BD7"/>
    <w:rsid w:val="001B4005"/>
    <w:rsid w:val="001B41A9"/>
    <w:rsid w:val="001B4334"/>
    <w:rsid w:val="001B454A"/>
    <w:rsid w:val="001B455A"/>
    <w:rsid w:val="001B4854"/>
    <w:rsid w:val="001B5573"/>
    <w:rsid w:val="001B55FA"/>
    <w:rsid w:val="001B5646"/>
    <w:rsid w:val="001B5995"/>
    <w:rsid w:val="001B59DE"/>
    <w:rsid w:val="001B5AA5"/>
    <w:rsid w:val="001B5B80"/>
    <w:rsid w:val="001B5BE5"/>
    <w:rsid w:val="001B5C86"/>
    <w:rsid w:val="001B5CB7"/>
    <w:rsid w:val="001B5E27"/>
    <w:rsid w:val="001B5F14"/>
    <w:rsid w:val="001B5FEE"/>
    <w:rsid w:val="001B6509"/>
    <w:rsid w:val="001B69A4"/>
    <w:rsid w:val="001B6C1A"/>
    <w:rsid w:val="001B6E29"/>
    <w:rsid w:val="001B6E4E"/>
    <w:rsid w:val="001B7121"/>
    <w:rsid w:val="001B723A"/>
    <w:rsid w:val="001B725A"/>
    <w:rsid w:val="001B77EF"/>
    <w:rsid w:val="001B7CBE"/>
    <w:rsid w:val="001B7E82"/>
    <w:rsid w:val="001C0CF1"/>
    <w:rsid w:val="001C0D4E"/>
    <w:rsid w:val="001C0E5B"/>
    <w:rsid w:val="001C17CF"/>
    <w:rsid w:val="001C1981"/>
    <w:rsid w:val="001C27B7"/>
    <w:rsid w:val="001C2EAB"/>
    <w:rsid w:val="001C334B"/>
    <w:rsid w:val="001C3821"/>
    <w:rsid w:val="001C3E07"/>
    <w:rsid w:val="001C4FA9"/>
    <w:rsid w:val="001C50F7"/>
    <w:rsid w:val="001C5344"/>
    <w:rsid w:val="001C58BA"/>
    <w:rsid w:val="001C5B6C"/>
    <w:rsid w:val="001C5B7E"/>
    <w:rsid w:val="001C5E12"/>
    <w:rsid w:val="001C6050"/>
    <w:rsid w:val="001C61CB"/>
    <w:rsid w:val="001C629F"/>
    <w:rsid w:val="001C657E"/>
    <w:rsid w:val="001C6ED7"/>
    <w:rsid w:val="001C70D8"/>
    <w:rsid w:val="001C75E4"/>
    <w:rsid w:val="001C7658"/>
    <w:rsid w:val="001C796E"/>
    <w:rsid w:val="001D089A"/>
    <w:rsid w:val="001D08D8"/>
    <w:rsid w:val="001D0C60"/>
    <w:rsid w:val="001D0DD2"/>
    <w:rsid w:val="001D1006"/>
    <w:rsid w:val="001D13B4"/>
    <w:rsid w:val="001D1F9C"/>
    <w:rsid w:val="001D2694"/>
    <w:rsid w:val="001D2989"/>
    <w:rsid w:val="001D29F4"/>
    <w:rsid w:val="001D3003"/>
    <w:rsid w:val="001D325D"/>
    <w:rsid w:val="001D35D5"/>
    <w:rsid w:val="001D377A"/>
    <w:rsid w:val="001D38B0"/>
    <w:rsid w:val="001D3983"/>
    <w:rsid w:val="001D3A75"/>
    <w:rsid w:val="001D443F"/>
    <w:rsid w:val="001D4604"/>
    <w:rsid w:val="001D4790"/>
    <w:rsid w:val="001D4A35"/>
    <w:rsid w:val="001D4F27"/>
    <w:rsid w:val="001D545F"/>
    <w:rsid w:val="001D5736"/>
    <w:rsid w:val="001D5A12"/>
    <w:rsid w:val="001D5A26"/>
    <w:rsid w:val="001D5AE1"/>
    <w:rsid w:val="001D61BB"/>
    <w:rsid w:val="001D6B71"/>
    <w:rsid w:val="001D6CAB"/>
    <w:rsid w:val="001D70AD"/>
    <w:rsid w:val="001D70C8"/>
    <w:rsid w:val="001D7319"/>
    <w:rsid w:val="001D7AC4"/>
    <w:rsid w:val="001D7B45"/>
    <w:rsid w:val="001D7BBA"/>
    <w:rsid w:val="001E044F"/>
    <w:rsid w:val="001E045E"/>
    <w:rsid w:val="001E0927"/>
    <w:rsid w:val="001E09A8"/>
    <w:rsid w:val="001E1095"/>
    <w:rsid w:val="001E1586"/>
    <w:rsid w:val="001E1B3E"/>
    <w:rsid w:val="001E1C14"/>
    <w:rsid w:val="001E1F86"/>
    <w:rsid w:val="001E2062"/>
    <w:rsid w:val="001E20BC"/>
    <w:rsid w:val="001E2730"/>
    <w:rsid w:val="001E2842"/>
    <w:rsid w:val="001E32F5"/>
    <w:rsid w:val="001E333C"/>
    <w:rsid w:val="001E36B9"/>
    <w:rsid w:val="001E36BC"/>
    <w:rsid w:val="001E3704"/>
    <w:rsid w:val="001E3845"/>
    <w:rsid w:val="001E3B25"/>
    <w:rsid w:val="001E3DAB"/>
    <w:rsid w:val="001E3FF6"/>
    <w:rsid w:val="001E41DC"/>
    <w:rsid w:val="001E4601"/>
    <w:rsid w:val="001E465A"/>
    <w:rsid w:val="001E4714"/>
    <w:rsid w:val="001E4807"/>
    <w:rsid w:val="001E48BC"/>
    <w:rsid w:val="001E48DF"/>
    <w:rsid w:val="001E4C6D"/>
    <w:rsid w:val="001E4ED2"/>
    <w:rsid w:val="001E506A"/>
    <w:rsid w:val="001E53AF"/>
    <w:rsid w:val="001E5775"/>
    <w:rsid w:val="001E5960"/>
    <w:rsid w:val="001E6178"/>
    <w:rsid w:val="001E61DB"/>
    <w:rsid w:val="001E623F"/>
    <w:rsid w:val="001E6549"/>
    <w:rsid w:val="001E6E72"/>
    <w:rsid w:val="001E76ED"/>
    <w:rsid w:val="001E7B89"/>
    <w:rsid w:val="001E7E51"/>
    <w:rsid w:val="001F0000"/>
    <w:rsid w:val="001F037F"/>
    <w:rsid w:val="001F03CB"/>
    <w:rsid w:val="001F0632"/>
    <w:rsid w:val="001F0A79"/>
    <w:rsid w:val="001F0D1B"/>
    <w:rsid w:val="001F0D41"/>
    <w:rsid w:val="001F1569"/>
    <w:rsid w:val="001F16E3"/>
    <w:rsid w:val="001F1726"/>
    <w:rsid w:val="001F1784"/>
    <w:rsid w:val="001F1988"/>
    <w:rsid w:val="001F19CC"/>
    <w:rsid w:val="001F1E8E"/>
    <w:rsid w:val="001F1FAB"/>
    <w:rsid w:val="001F2275"/>
    <w:rsid w:val="001F23A7"/>
    <w:rsid w:val="001F23CF"/>
    <w:rsid w:val="001F2AF5"/>
    <w:rsid w:val="001F2F2A"/>
    <w:rsid w:val="001F30D9"/>
    <w:rsid w:val="001F3984"/>
    <w:rsid w:val="001F3CD2"/>
    <w:rsid w:val="001F3CDD"/>
    <w:rsid w:val="001F4001"/>
    <w:rsid w:val="001F41C5"/>
    <w:rsid w:val="001F484C"/>
    <w:rsid w:val="001F4B5C"/>
    <w:rsid w:val="001F4BBE"/>
    <w:rsid w:val="001F5480"/>
    <w:rsid w:val="001F5597"/>
    <w:rsid w:val="001F55A5"/>
    <w:rsid w:val="001F57A5"/>
    <w:rsid w:val="001F57F2"/>
    <w:rsid w:val="001F5A72"/>
    <w:rsid w:val="001F5C2D"/>
    <w:rsid w:val="001F5FAF"/>
    <w:rsid w:val="001F5FC4"/>
    <w:rsid w:val="001F64A1"/>
    <w:rsid w:val="001F6513"/>
    <w:rsid w:val="001F6581"/>
    <w:rsid w:val="001F6631"/>
    <w:rsid w:val="001F6ADC"/>
    <w:rsid w:val="001F6B15"/>
    <w:rsid w:val="001F6D62"/>
    <w:rsid w:val="001F79FE"/>
    <w:rsid w:val="001F7C3F"/>
    <w:rsid w:val="001F7CE8"/>
    <w:rsid w:val="00200391"/>
    <w:rsid w:val="00200A9D"/>
    <w:rsid w:val="00200E06"/>
    <w:rsid w:val="00200E9A"/>
    <w:rsid w:val="00200F53"/>
    <w:rsid w:val="00201323"/>
    <w:rsid w:val="00201504"/>
    <w:rsid w:val="00201802"/>
    <w:rsid w:val="002021E0"/>
    <w:rsid w:val="0020244C"/>
    <w:rsid w:val="002027BD"/>
    <w:rsid w:val="00202860"/>
    <w:rsid w:val="0020319A"/>
    <w:rsid w:val="00203858"/>
    <w:rsid w:val="00203B63"/>
    <w:rsid w:val="00203D76"/>
    <w:rsid w:val="00203EBB"/>
    <w:rsid w:val="00204340"/>
    <w:rsid w:val="002043CE"/>
    <w:rsid w:val="002049F8"/>
    <w:rsid w:val="00204A5F"/>
    <w:rsid w:val="00204A66"/>
    <w:rsid w:val="00204B0E"/>
    <w:rsid w:val="0020514B"/>
    <w:rsid w:val="002053F7"/>
    <w:rsid w:val="00205425"/>
    <w:rsid w:val="0020568E"/>
    <w:rsid w:val="002056EE"/>
    <w:rsid w:val="00205983"/>
    <w:rsid w:val="00205A68"/>
    <w:rsid w:val="0020601B"/>
    <w:rsid w:val="00206191"/>
    <w:rsid w:val="0020636C"/>
    <w:rsid w:val="00206705"/>
    <w:rsid w:val="00206754"/>
    <w:rsid w:val="0020686F"/>
    <w:rsid w:val="00206953"/>
    <w:rsid w:val="002069EA"/>
    <w:rsid w:val="00206E70"/>
    <w:rsid w:val="00207119"/>
    <w:rsid w:val="002072C6"/>
    <w:rsid w:val="0020748D"/>
    <w:rsid w:val="00207626"/>
    <w:rsid w:val="00207A18"/>
    <w:rsid w:val="00207A9A"/>
    <w:rsid w:val="00207B0A"/>
    <w:rsid w:val="00210173"/>
    <w:rsid w:val="00210664"/>
    <w:rsid w:val="00210735"/>
    <w:rsid w:val="002108B6"/>
    <w:rsid w:val="0021090B"/>
    <w:rsid w:val="00210CCB"/>
    <w:rsid w:val="00210D80"/>
    <w:rsid w:val="00210DBF"/>
    <w:rsid w:val="00210E74"/>
    <w:rsid w:val="00211063"/>
    <w:rsid w:val="002116C5"/>
    <w:rsid w:val="00211827"/>
    <w:rsid w:val="0021194C"/>
    <w:rsid w:val="00211BDE"/>
    <w:rsid w:val="00211C91"/>
    <w:rsid w:val="00211D27"/>
    <w:rsid w:val="00212416"/>
    <w:rsid w:val="00212537"/>
    <w:rsid w:val="00212572"/>
    <w:rsid w:val="002129F4"/>
    <w:rsid w:val="00212B15"/>
    <w:rsid w:val="002132C5"/>
    <w:rsid w:val="00213325"/>
    <w:rsid w:val="002139FE"/>
    <w:rsid w:val="00213C52"/>
    <w:rsid w:val="00214393"/>
    <w:rsid w:val="002149D1"/>
    <w:rsid w:val="00214A42"/>
    <w:rsid w:val="00214DD0"/>
    <w:rsid w:val="002152E0"/>
    <w:rsid w:val="0021548B"/>
    <w:rsid w:val="0021589F"/>
    <w:rsid w:val="002158AC"/>
    <w:rsid w:val="00215A2E"/>
    <w:rsid w:val="00215B23"/>
    <w:rsid w:val="00215ECC"/>
    <w:rsid w:val="00215EE1"/>
    <w:rsid w:val="002161FB"/>
    <w:rsid w:val="0021693F"/>
    <w:rsid w:val="00216C4A"/>
    <w:rsid w:val="00216FBA"/>
    <w:rsid w:val="002171AB"/>
    <w:rsid w:val="0022056A"/>
    <w:rsid w:val="00220B7B"/>
    <w:rsid w:val="00221202"/>
    <w:rsid w:val="0022198A"/>
    <w:rsid w:val="00221D4C"/>
    <w:rsid w:val="0022241C"/>
    <w:rsid w:val="00222599"/>
    <w:rsid w:val="002225D7"/>
    <w:rsid w:val="002227AA"/>
    <w:rsid w:val="00222904"/>
    <w:rsid w:val="00222A93"/>
    <w:rsid w:val="00222F6F"/>
    <w:rsid w:val="00222F96"/>
    <w:rsid w:val="00222FB8"/>
    <w:rsid w:val="00223006"/>
    <w:rsid w:val="002231D4"/>
    <w:rsid w:val="002234C2"/>
    <w:rsid w:val="00223504"/>
    <w:rsid w:val="0022358B"/>
    <w:rsid w:val="00223E5C"/>
    <w:rsid w:val="00224384"/>
    <w:rsid w:val="002248ED"/>
    <w:rsid w:val="00224A38"/>
    <w:rsid w:val="00224FF6"/>
    <w:rsid w:val="00225286"/>
    <w:rsid w:val="002259E0"/>
    <w:rsid w:val="0022616D"/>
    <w:rsid w:val="0022690B"/>
    <w:rsid w:val="00226BA6"/>
    <w:rsid w:val="00226C23"/>
    <w:rsid w:val="00226D2B"/>
    <w:rsid w:val="00226EE6"/>
    <w:rsid w:val="002279F6"/>
    <w:rsid w:val="00227C65"/>
    <w:rsid w:val="00227D0F"/>
    <w:rsid w:val="00227E1D"/>
    <w:rsid w:val="00227E88"/>
    <w:rsid w:val="00227F18"/>
    <w:rsid w:val="00230839"/>
    <w:rsid w:val="00230CCC"/>
    <w:rsid w:val="00231349"/>
    <w:rsid w:val="00231365"/>
    <w:rsid w:val="002313CE"/>
    <w:rsid w:val="00231855"/>
    <w:rsid w:val="002319A4"/>
    <w:rsid w:val="00231E3D"/>
    <w:rsid w:val="00231F99"/>
    <w:rsid w:val="00232398"/>
    <w:rsid w:val="002326E6"/>
    <w:rsid w:val="00232E05"/>
    <w:rsid w:val="00233050"/>
    <w:rsid w:val="0023336F"/>
    <w:rsid w:val="002338CD"/>
    <w:rsid w:val="0023426A"/>
    <w:rsid w:val="002344AE"/>
    <w:rsid w:val="00234672"/>
    <w:rsid w:val="002346CA"/>
    <w:rsid w:val="002346FD"/>
    <w:rsid w:val="00234D66"/>
    <w:rsid w:val="00234FF9"/>
    <w:rsid w:val="002357BF"/>
    <w:rsid w:val="00235F64"/>
    <w:rsid w:val="00235FF7"/>
    <w:rsid w:val="00236295"/>
    <w:rsid w:val="0023651F"/>
    <w:rsid w:val="00236962"/>
    <w:rsid w:val="00236B12"/>
    <w:rsid w:val="00236D16"/>
    <w:rsid w:val="00236FBE"/>
    <w:rsid w:val="0023707C"/>
    <w:rsid w:val="00237145"/>
    <w:rsid w:val="0023779D"/>
    <w:rsid w:val="002378F5"/>
    <w:rsid w:val="00237909"/>
    <w:rsid w:val="00237EB3"/>
    <w:rsid w:val="002400F9"/>
    <w:rsid w:val="002404BA"/>
    <w:rsid w:val="00240DD5"/>
    <w:rsid w:val="00240EA9"/>
    <w:rsid w:val="00240FAC"/>
    <w:rsid w:val="00241460"/>
    <w:rsid w:val="0024173E"/>
    <w:rsid w:val="00241D54"/>
    <w:rsid w:val="002421EC"/>
    <w:rsid w:val="0024225F"/>
    <w:rsid w:val="0024253D"/>
    <w:rsid w:val="0024255F"/>
    <w:rsid w:val="002429F0"/>
    <w:rsid w:val="00242C85"/>
    <w:rsid w:val="002431FC"/>
    <w:rsid w:val="002433DC"/>
    <w:rsid w:val="002435FA"/>
    <w:rsid w:val="00243942"/>
    <w:rsid w:val="00243953"/>
    <w:rsid w:val="00243E62"/>
    <w:rsid w:val="0024404E"/>
    <w:rsid w:val="0024441D"/>
    <w:rsid w:val="002451A5"/>
    <w:rsid w:val="00245237"/>
    <w:rsid w:val="002452EA"/>
    <w:rsid w:val="00245497"/>
    <w:rsid w:val="002454EE"/>
    <w:rsid w:val="002455AF"/>
    <w:rsid w:val="002455E6"/>
    <w:rsid w:val="00245F34"/>
    <w:rsid w:val="0024601B"/>
    <w:rsid w:val="00246112"/>
    <w:rsid w:val="00246640"/>
    <w:rsid w:val="0024671E"/>
    <w:rsid w:val="002467B2"/>
    <w:rsid w:val="00246A80"/>
    <w:rsid w:val="00246ADD"/>
    <w:rsid w:val="00246B29"/>
    <w:rsid w:val="0024724E"/>
    <w:rsid w:val="002472FB"/>
    <w:rsid w:val="0024767A"/>
    <w:rsid w:val="00247AFE"/>
    <w:rsid w:val="0025021F"/>
    <w:rsid w:val="002504AD"/>
    <w:rsid w:val="0025054E"/>
    <w:rsid w:val="00250573"/>
    <w:rsid w:val="0025113B"/>
    <w:rsid w:val="002511DF"/>
    <w:rsid w:val="00251816"/>
    <w:rsid w:val="002519C3"/>
    <w:rsid w:val="00251BBA"/>
    <w:rsid w:val="002520AA"/>
    <w:rsid w:val="0025243A"/>
    <w:rsid w:val="002525C7"/>
    <w:rsid w:val="00252C34"/>
    <w:rsid w:val="00252D2C"/>
    <w:rsid w:val="00253083"/>
    <w:rsid w:val="00253439"/>
    <w:rsid w:val="0025354D"/>
    <w:rsid w:val="00253BB4"/>
    <w:rsid w:val="00253C11"/>
    <w:rsid w:val="00253E25"/>
    <w:rsid w:val="0025404F"/>
    <w:rsid w:val="002541C2"/>
    <w:rsid w:val="002544BA"/>
    <w:rsid w:val="0025483D"/>
    <w:rsid w:val="002549D0"/>
    <w:rsid w:val="00254F65"/>
    <w:rsid w:val="002551B9"/>
    <w:rsid w:val="00255307"/>
    <w:rsid w:val="0025535B"/>
    <w:rsid w:val="0025553C"/>
    <w:rsid w:val="002555E9"/>
    <w:rsid w:val="0025565B"/>
    <w:rsid w:val="002558AF"/>
    <w:rsid w:val="00255C6E"/>
    <w:rsid w:val="00255F66"/>
    <w:rsid w:val="002563B8"/>
    <w:rsid w:val="0025645E"/>
    <w:rsid w:val="00256D15"/>
    <w:rsid w:val="00256EAE"/>
    <w:rsid w:val="0025733F"/>
    <w:rsid w:val="002576AE"/>
    <w:rsid w:val="002576D4"/>
    <w:rsid w:val="0025789E"/>
    <w:rsid w:val="002579FE"/>
    <w:rsid w:val="0026016E"/>
    <w:rsid w:val="002604AD"/>
    <w:rsid w:val="0026058C"/>
    <w:rsid w:val="002605A9"/>
    <w:rsid w:val="0026088E"/>
    <w:rsid w:val="0026090C"/>
    <w:rsid w:val="00260BF0"/>
    <w:rsid w:val="00260DCE"/>
    <w:rsid w:val="00260E33"/>
    <w:rsid w:val="00261809"/>
    <w:rsid w:val="00261882"/>
    <w:rsid w:val="00261B9A"/>
    <w:rsid w:val="00261DF6"/>
    <w:rsid w:val="00261F66"/>
    <w:rsid w:val="0026200E"/>
    <w:rsid w:val="00262297"/>
    <w:rsid w:val="00262390"/>
    <w:rsid w:val="00262600"/>
    <w:rsid w:val="002629A5"/>
    <w:rsid w:val="00262DD7"/>
    <w:rsid w:val="00262E67"/>
    <w:rsid w:val="002631D8"/>
    <w:rsid w:val="00263283"/>
    <w:rsid w:val="0026357C"/>
    <w:rsid w:val="00263E59"/>
    <w:rsid w:val="00263E90"/>
    <w:rsid w:val="00263F46"/>
    <w:rsid w:val="00264124"/>
    <w:rsid w:val="00264162"/>
    <w:rsid w:val="002642EC"/>
    <w:rsid w:val="00264549"/>
    <w:rsid w:val="00264DCF"/>
    <w:rsid w:val="00264E4A"/>
    <w:rsid w:val="00264F44"/>
    <w:rsid w:val="002650E6"/>
    <w:rsid w:val="002651B6"/>
    <w:rsid w:val="00265301"/>
    <w:rsid w:val="00265422"/>
    <w:rsid w:val="00265D38"/>
    <w:rsid w:val="00265F71"/>
    <w:rsid w:val="0026630E"/>
    <w:rsid w:val="00266346"/>
    <w:rsid w:val="00266937"/>
    <w:rsid w:val="00266AF7"/>
    <w:rsid w:val="00266CAE"/>
    <w:rsid w:val="0026774A"/>
    <w:rsid w:val="002677F1"/>
    <w:rsid w:val="00267FDF"/>
    <w:rsid w:val="002700CB"/>
    <w:rsid w:val="002701CF"/>
    <w:rsid w:val="00270361"/>
    <w:rsid w:val="0027046F"/>
    <w:rsid w:val="002708FC"/>
    <w:rsid w:val="00270FC5"/>
    <w:rsid w:val="002710BE"/>
    <w:rsid w:val="00271271"/>
    <w:rsid w:val="00271334"/>
    <w:rsid w:val="002713B1"/>
    <w:rsid w:val="0027148A"/>
    <w:rsid w:val="00271E5A"/>
    <w:rsid w:val="002721AA"/>
    <w:rsid w:val="002726A7"/>
    <w:rsid w:val="00272C44"/>
    <w:rsid w:val="002732BF"/>
    <w:rsid w:val="0027389F"/>
    <w:rsid w:val="00273926"/>
    <w:rsid w:val="00273D6F"/>
    <w:rsid w:val="00274128"/>
    <w:rsid w:val="00274213"/>
    <w:rsid w:val="0027422B"/>
    <w:rsid w:val="00274238"/>
    <w:rsid w:val="0027436B"/>
    <w:rsid w:val="00275207"/>
    <w:rsid w:val="002753C3"/>
    <w:rsid w:val="002753CC"/>
    <w:rsid w:val="0027581F"/>
    <w:rsid w:val="002759DC"/>
    <w:rsid w:val="00275B4D"/>
    <w:rsid w:val="00275CAE"/>
    <w:rsid w:val="00275DB3"/>
    <w:rsid w:val="0027651A"/>
    <w:rsid w:val="00276D27"/>
    <w:rsid w:val="0027722A"/>
    <w:rsid w:val="0027742B"/>
    <w:rsid w:val="00277A84"/>
    <w:rsid w:val="00277D84"/>
    <w:rsid w:val="00277EA0"/>
    <w:rsid w:val="00277EB8"/>
    <w:rsid w:val="002805E6"/>
    <w:rsid w:val="00280606"/>
    <w:rsid w:val="00280EF6"/>
    <w:rsid w:val="00281288"/>
    <w:rsid w:val="00281692"/>
    <w:rsid w:val="002818BB"/>
    <w:rsid w:val="00281B75"/>
    <w:rsid w:val="00281C7A"/>
    <w:rsid w:val="00282862"/>
    <w:rsid w:val="00282A86"/>
    <w:rsid w:val="00282AF4"/>
    <w:rsid w:val="00282DA9"/>
    <w:rsid w:val="00282E5F"/>
    <w:rsid w:val="00282FDC"/>
    <w:rsid w:val="00282FEA"/>
    <w:rsid w:val="002835B5"/>
    <w:rsid w:val="0028360C"/>
    <w:rsid w:val="002838AF"/>
    <w:rsid w:val="00283921"/>
    <w:rsid w:val="0028402E"/>
    <w:rsid w:val="002842E8"/>
    <w:rsid w:val="00284541"/>
    <w:rsid w:val="00284652"/>
    <w:rsid w:val="0028465E"/>
    <w:rsid w:val="0028476F"/>
    <w:rsid w:val="00284820"/>
    <w:rsid w:val="00284B9D"/>
    <w:rsid w:val="00284BBC"/>
    <w:rsid w:val="00284DA6"/>
    <w:rsid w:val="00285634"/>
    <w:rsid w:val="00285850"/>
    <w:rsid w:val="00285F80"/>
    <w:rsid w:val="00286186"/>
    <w:rsid w:val="0028659B"/>
    <w:rsid w:val="002865EE"/>
    <w:rsid w:val="0028660E"/>
    <w:rsid w:val="00286AF6"/>
    <w:rsid w:val="00286C7C"/>
    <w:rsid w:val="00286E4E"/>
    <w:rsid w:val="00287386"/>
    <w:rsid w:val="0028750A"/>
    <w:rsid w:val="0028781C"/>
    <w:rsid w:val="00287A37"/>
    <w:rsid w:val="00287BEE"/>
    <w:rsid w:val="00287C49"/>
    <w:rsid w:val="00290113"/>
    <w:rsid w:val="00290162"/>
    <w:rsid w:val="00290340"/>
    <w:rsid w:val="002903A5"/>
    <w:rsid w:val="00290564"/>
    <w:rsid w:val="0029089E"/>
    <w:rsid w:val="00290B53"/>
    <w:rsid w:val="00291325"/>
    <w:rsid w:val="0029150F"/>
    <w:rsid w:val="00291598"/>
    <w:rsid w:val="0029164C"/>
    <w:rsid w:val="0029183D"/>
    <w:rsid w:val="002918FD"/>
    <w:rsid w:val="00291AC4"/>
    <w:rsid w:val="0029202D"/>
    <w:rsid w:val="002922E6"/>
    <w:rsid w:val="002926BC"/>
    <w:rsid w:val="00292824"/>
    <w:rsid w:val="00292B5A"/>
    <w:rsid w:val="00292CDB"/>
    <w:rsid w:val="002931B3"/>
    <w:rsid w:val="00293372"/>
    <w:rsid w:val="0029348F"/>
    <w:rsid w:val="002936ED"/>
    <w:rsid w:val="00293859"/>
    <w:rsid w:val="002938AC"/>
    <w:rsid w:val="00293B08"/>
    <w:rsid w:val="00293BF2"/>
    <w:rsid w:val="00293DA2"/>
    <w:rsid w:val="00293EB7"/>
    <w:rsid w:val="002941BD"/>
    <w:rsid w:val="002942AD"/>
    <w:rsid w:val="002943DF"/>
    <w:rsid w:val="002944D6"/>
    <w:rsid w:val="0029454B"/>
    <w:rsid w:val="002945E1"/>
    <w:rsid w:val="0029465E"/>
    <w:rsid w:val="002946BD"/>
    <w:rsid w:val="00294B4C"/>
    <w:rsid w:val="00294BA4"/>
    <w:rsid w:val="00294D6D"/>
    <w:rsid w:val="00294E38"/>
    <w:rsid w:val="002951F1"/>
    <w:rsid w:val="00295275"/>
    <w:rsid w:val="00295358"/>
    <w:rsid w:val="0029545E"/>
    <w:rsid w:val="0029561F"/>
    <w:rsid w:val="0029582F"/>
    <w:rsid w:val="0029588B"/>
    <w:rsid w:val="00295B8D"/>
    <w:rsid w:val="00295FFD"/>
    <w:rsid w:val="00296046"/>
    <w:rsid w:val="00296D96"/>
    <w:rsid w:val="00297007"/>
    <w:rsid w:val="00297171"/>
    <w:rsid w:val="002974D6"/>
    <w:rsid w:val="00297614"/>
    <w:rsid w:val="00297A03"/>
    <w:rsid w:val="002A01BF"/>
    <w:rsid w:val="002A03D0"/>
    <w:rsid w:val="002A141C"/>
    <w:rsid w:val="002A1658"/>
    <w:rsid w:val="002A16E4"/>
    <w:rsid w:val="002A1990"/>
    <w:rsid w:val="002A19BC"/>
    <w:rsid w:val="002A1ADB"/>
    <w:rsid w:val="002A1EB5"/>
    <w:rsid w:val="002A1FC5"/>
    <w:rsid w:val="002A207C"/>
    <w:rsid w:val="002A216E"/>
    <w:rsid w:val="002A24C1"/>
    <w:rsid w:val="002A2AE0"/>
    <w:rsid w:val="002A2B63"/>
    <w:rsid w:val="002A2C90"/>
    <w:rsid w:val="002A2EE2"/>
    <w:rsid w:val="002A2F29"/>
    <w:rsid w:val="002A2FA1"/>
    <w:rsid w:val="002A3AC3"/>
    <w:rsid w:val="002A4117"/>
    <w:rsid w:val="002A42B4"/>
    <w:rsid w:val="002A46B2"/>
    <w:rsid w:val="002A4C1B"/>
    <w:rsid w:val="002A4C80"/>
    <w:rsid w:val="002A4DE0"/>
    <w:rsid w:val="002A5076"/>
    <w:rsid w:val="002A5473"/>
    <w:rsid w:val="002A5564"/>
    <w:rsid w:val="002A5C30"/>
    <w:rsid w:val="002A619F"/>
    <w:rsid w:val="002A6211"/>
    <w:rsid w:val="002A67C0"/>
    <w:rsid w:val="002A688D"/>
    <w:rsid w:val="002A6D7B"/>
    <w:rsid w:val="002A6DC2"/>
    <w:rsid w:val="002A6DCB"/>
    <w:rsid w:val="002A6E81"/>
    <w:rsid w:val="002A7320"/>
    <w:rsid w:val="002A73B0"/>
    <w:rsid w:val="002A799E"/>
    <w:rsid w:val="002B010D"/>
    <w:rsid w:val="002B08FE"/>
    <w:rsid w:val="002B0B68"/>
    <w:rsid w:val="002B1073"/>
    <w:rsid w:val="002B12BF"/>
    <w:rsid w:val="002B1482"/>
    <w:rsid w:val="002B15A5"/>
    <w:rsid w:val="002B15AA"/>
    <w:rsid w:val="002B16F0"/>
    <w:rsid w:val="002B17DF"/>
    <w:rsid w:val="002B185E"/>
    <w:rsid w:val="002B19AE"/>
    <w:rsid w:val="002B1DB1"/>
    <w:rsid w:val="002B1EB2"/>
    <w:rsid w:val="002B1EB5"/>
    <w:rsid w:val="002B2262"/>
    <w:rsid w:val="002B27C1"/>
    <w:rsid w:val="002B3020"/>
    <w:rsid w:val="002B3022"/>
    <w:rsid w:val="002B3777"/>
    <w:rsid w:val="002B3A61"/>
    <w:rsid w:val="002B406E"/>
    <w:rsid w:val="002B4130"/>
    <w:rsid w:val="002B517F"/>
    <w:rsid w:val="002B53CD"/>
    <w:rsid w:val="002B54BD"/>
    <w:rsid w:val="002B55C8"/>
    <w:rsid w:val="002B58AB"/>
    <w:rsid w:val="002B602C"/>
    <w:rsid w:val="002B62A7"/>
    <w:rsid w:val="002B6407"/>
    <w:rsid w:val="002B64A4"/>
    <w:rsid w:val="002B64F2"/>
    <w:rsid w:val="002B666F"/>
    <w:rsid w:val="002B68FA"/>
    <w:rsid w:val="002B698A"/>
    <w:rsid w:val="002B735E"/>
    <w:rsid w:val="002B754D"/>
    <w:rsid w:val="002B7734"/>
    <w:rsid w:val="002B7BD7"/>
    <w:rsid w:val="002B7C2A"/>
    <w:rsid w:val="002B7D95"/>
    <w:rsid w:val="002B7E7D"/>
    <w:rsid w:val="002C004B"/>
    <w:rsid w:val="002C02B5"/>
    <w:rsid w:val="002C0384"/>
    <w:rsid w:val="002C03AD"/>
    <w:rsid w:val="002C0884"/>
    <w:rsid w:val="002C0AD7"/>
    <w:rsid w:val="002C0B92"/>
    <w:rsid w:val="002C0E01"/>
    <w:rsid w:val="002C10EF"/>
    <w:rsid w:val="002C123B"/>
    <w:rsid w:val="002C1625"/>
    <w:rsid w:val="002C16DA"/>
    <w:rsid w:val="002C20A4"/>
    <w:rsid w:val="002C2136"/>
    <w:rsid w:val="002C239A"/>
    <w:rsid w:val="002C243B"/>
    <w:rsid w:val="002C24CF"/>
    <w:rsid w:val="002C334E"/>
    <w:rsid w:val="002C368D"/>
    <w:rsid w:val="002C37DD"/>
    <w:rsid w:val="002C412E"/>
    <w:rsid w:val="002C4140"/>
    <w:rsid w:val="002C4272"/>
    <w:rsid w:val="002C43A9"/>
    <w:rsid w:val="002C4A36"/>
    <w:rsid w:val="002C4A80"/>
    <w:rsid w:val="002C4B43"/>
    <w:rsid w:val="002C4B69"/>
    <w:rsid w:val="002C4C68"/>
    <w:rsid w:val="002C4E34"/>
    <w:rsid w:val="002C5416"/>
    <w:rsid w:val="002C5654"/>
    <w:rsid w:val="002C5880"/>
    <w:rsid w:val="002C5D3B"/>
    <w:rsid w:val="002C6068"/>
    <w:rsid w:val="002C692E"/>
    <w:rsid w:val="002C69C2"/>
    <w:rsid w:val="002C6F15"/>
    <w:rsid w:val="002C70FD"/>
    <w:rsid w:val="002C71E7"/>
    <w:rsid w:val="002C7354"/>
    <w:rsid w:val="002C73CC"/>
    <w:rsid w:val="002C75B7"/>
    <w:rsid w:val="002C7C6A"/>
    <w:rsid w:val="002D0088"/>
    <w:rsid w:val="002D0464"/>
    <w:rsid w:val="002D05BF"/>
    <w:rsid w:val="002D093B"/>
    <w:rsid w:val="002D09F5"/>
    <w:rsid w:val="002D162A"/>
    <w:rsid w:val="002D1728"/>
    <w:rsid w:val="002D1A7E"/>
    <w:rsid w:val="002D20C9"/>
    <w:rsid w:val="002D221F"/>
    <w:rsid w:val="002D2741"/>
    <w:rsid w:val="002D299A"/>
    <w:rsid w:val="002D2B13"/>
    <w:rsid w:val="002D2D47"/>
    <w:rsid w:val="002D2D89"/>
    <w:rsid w:val="002D2E54"/>
    <w:rsid w:val="002D2F4A"/>
    <w:rsid w:val="002D331F"/>
    <w:rsid w:val="002D36F0"/>
    <w:rsid w:val="002D3C58"/>
    <w:rsid w:val="002D41AC"/>
    <w:rsid w:val="002D47C4"/>
    <w:rsid w:val="002D5180"/>
    <w:rsid w:val="002D545A"/>
    <w:rsid w:val="002D58C0"/>
    <w:rsid w:val="002D5AEA"/>
    <w:rsid w:val="002D5C8E"/>
    <w:rsid w:val="002D5F34"/>
    <w:rsid w:val="002D602D"/>
    <w:rsid w:val="002D614B"/>
    <w:rsid w:val="002D63FC"/>
    <w:rsid w:val="002D6404"/>
    <w:rsid w:val="002D6956"/>
    <w:rsid w:val="002D6A01"/>
    <w:rsid w:val="002D702A"/>
    <w:rsid w:val="002D71AF"/>
    <w:rsid w:val="002D730C"/>
    <w:rsid w:val="002D79DD"/>
    <w:rsid w:val="002D7EDE"/>
    <w:rsid w:val="002D7F33"/>
    <w:rsid w:val="002E06E7"/>
    <w:rsid w:val="002E093F"/>
    <w:rsid w:val="002E0E61"/>
    <w:rsid w:val="002E12FB"/>
    <w:rsid w:val="002E166F"/>
    <w:rsid w:val="002E19FB"/>
    <w:rsid w:val="002E1B6D"/>
    <w:rsid w:val="002E1EE6"/>
    <w:rsid w:val="002E2096"/>
    <w:rsid w:val="002E2348"/>
    <w:rsid w:val="002E26AC"/>
    <w:rsid w:val="002E291F"/>
    <w:rsid w:val="002E2A8B"/>
    <w:rsid w:val="002E3804"/>
    <w:rsid w:val="002E3914"/>
    <w:rsid w:val="002E3D4E"/>
    <w:rsid w:val="002E3F0C"/>
    <w:rsid w:val="002E402B"/>
    <w:rsid w:val="002E4718"/>
    <w:rsid w:val="002E47F5"/>
    <w:rsid w:val="002E4A0B"/>
    <w:rsid w:val="002E4AD2"/>
    <w:rsid w:val="002E4C64"/>
    <w:rsid w:val="002E4E9C"/>
    <w:rsid w:val="002E566B"/>
    <w:rsid w:val="002E56EC"/>
    <w:rsid w:val="002E591A"/>
    <w:rsid w:val="002E5C9F"/>
    <w:rsid w:val="002E6010"/>
    <w:rsid w:val="002E613C"/>
    <w:rsid w:val="002E6258"/>
    <w:rsid w:val="002E6990"/>
    <w:rsid w:val="002E6F37"/>
    <w:rsid w:val="002E746C"/>
    <w:rsid w:val="002E766D"/>
    <w:rsid w:val="002E7AD8"/>
    <w:rsid w:val="002E7F7C"/>
    <w:rsid w:val="002F0613"/>
    <w:rsid w:val="002F0811"/>
    <w:rsid w:val="002F0C80"/>
    <w:rsid w:val="002F0F72"/>
    <w:rsid w:val="002F12B5"/>
    <w:rsid w:val="002F145A"/>
    <w:rsid w:val="002F15B2"/>
    <w:rsid w:val="002F1922"/>
    <w:rsid w:val="002F1F30"/>
    <w:rsid w:val="002F2292"/>
    <w:rsid w:val="002F2650"/>
    <w:rsid w:val="002F2C71"/>
    <w:rsid w:val="002F2C89"/>
    <w:rsid w:val="002F3286"/>
    <w:rsid w:val="002F3B6D"/>
    <w:rsid w:val="002F3BDC"/>
    <w:rsid w:val="002F3D55"/>
    <w:rsid w:val="002F3E02"/>
    <w:rsid w:val="002F4CC7"/>
    <w:rsid w:val="002F4E86"/>
    <w:rsid w:val="002F4ECF"/>
    <w:rsid w:val="002F5301"/>
    <w:rsid w:val="002F55DF"/>
    <w:rsid w:val="002F5613"/>
    <w:rsid w:val="002F5E82"/>
    <w:rsid w:val="002F5FA2"/>
    <w:rsid w:val="002F616F"/>
    <w:rsid w:val="002F6224"/>
    <w:rsid w:val="002F696C"/>
    <w:rsid w:val="002F6D8F"/>
    <w:rsid w:val="002F7392"/>
    <w:rsid w:val="002F73EE"/>
    <w:rsid w:val="002F746B"/>
    <w:rsid w:val="002F7739"/>
    <w:rsid w:val="002F7BEA"/>
    <w:rsid w:val="002F7FD6"/>
    <w:rsid w:val="00300282"/>
    <w:rsid w:val="003002B8"/>
    <w:rsid w:val="0030032C"/>
    <w:rsid w:val="003004DE"/>
    <w:rsid w:val="003005EE"/>
    <w:rsid w:val="00300698"/>
    <w:rsid w:val="00300900"/>
    <w:rsid w:val="00300A18"/>
    <w:rsid w:val="00300ECB"/>
    <w:rsid w:val="0030113F"/>
    <w:rsid w:val="003012C1"/>
    <w:rsid w:val="00301979"/>
    <w:rsid w:val="00301BE4"/>
    <w:rsid w:val="00301D0A"/>
    <w:rsid w:val="0030216B"/>
    <w:rsid w:val="003025B4"/>
    <w:rsid w:val="00302631"/>
    <w:rsid w:val="00302EEF"/>
    <w:rsid w:val="00302FD8"/>
    <w:rsid w:val="00303025"/>
    <w:rsid w:val="003033A5"/>
    <w:rsid w:val="003033DF"/>
    <w:rsid w:val="003034FF"/>
    <w:rsid w:val="00303723"/>
    <w:rsid w:val="00303F96"/>
    <w:rsid w:val="0030417A"/>
    <w:rsid w:val="00304290"/>
    <w:rsid w:val="003044C9"/>
    <w:rsid w:val="0030458C"/>
    <w:rsid w:val="00304FFE"/>
    <w:rsid w:val="003053E3"/>
    <w:rsid w:val="00305635"/>
    <w:rsid w:val="00305AC2"/>
    <w:rsid w:val="003061F9"/>
    <w:rsid w:val="00306B43"/>
    <w:rsid w:val="00306B82"/>
    <w:rsid w:val="00306F9C"/>
    <w:rsid w:val="003070C1"/>
    <w:rsid w:val="00307561"/>
    <w:rsid w:val="00307A72"/>
    <w:rsid w:val="00307D46"/>
    <w:rsid w:val="00310238"/>
    <w:rsid w:val="0031034E"/>
    <w:rsid w:val="00310976"/>
    <w:rsid w:val="00310CC8"/>
    <w:rsid w:val="00310F32"/>
    <w:rsid w:val="00310F86"/>
    <w:rsid w:val="003111A0"/>
    <w:rsid w:val="003113A2"/>
    <w:rsid w:val="00311AFC"/>
    <w:rsid w:val="00312333"/>
    <w:rsid w:val="0031274B"/>
    <w:rsid w:val="003129E9"/>
    <w:rsid w:val="00312B33"/>
    <w:rsid w:val="00312CAF"/>
    <w:rsid w:val="003131FD"/>
    <w:rsid w:val="0031324B"/>
    <w:rsid w:val="003134F4"/>
    <w:rsid w:val="003135E9"/>
    <w:rsid w:val="00313DEB"/>
    <w:rsid w:val="00313EA7"/>
    <w:rsid w:val="00314017"/>
    <w:rsid w:val="0031401B"/>
    <w:rsid w:val="00314458"/>
    <w:rsid w:val="003146E4"/>
    <w:rsid w:val="00314BF4"/>
    <w:rsid w:val="003153A8"/>
    <w:rsid w:val="0031555D"/>
    <w:rsid w:val="003158BA"/>
    <w:rsid w:val="0031596F"/>
    <w:rsid w:val="00315A31"/>
    <w:rsid w:val="00315D41"/>
    <w:rsid w:val="00315E62"/>
    <w:rsid w:val="003160DB"/>
    <w:rsid w:val="0031619D"/>
    <w:rsid w:val="00316231"/>
    <w:rsid w:val="00316B52"/>
    <w:rsid w:val="00316BD4"/>
    <w:rsid w:val="0031753C"/>
    <w:rsid w:val="00317551"/>
    <w:rsid w:val="0032065B"/>
    <w:rsid w:val="00320692"/>
    <w:rsid w:val="00320B71"/>
    <w:rsid w:val="00320B8B"/>
    <w:rsid w:val="00320F29"/>
    <w:rsid w:val="00320F68"/>
    <w:rsid w:val="00321307"/>
    <w:rsid w:val="00321858"/>
    <w:rsid w:val="00321BF6"/>
    <w:rsid w:val="00322444"/>
    <w:rsid w:val="003226F1"/>
    <w:rsid w:val="00322C6F"/>
    <w:rsid w:val="00322D98"/>
    <w:rsid w:val="00322FED"/>
    <w:rsid w:val="00323045"/>
    <w:rsid w:val="0032311A"/>
    <w:rsid w:val="00323C1E"/>
    <w:rsid w:val="00324135"/>
    <w:rsid w:val="00324AA2"/>
    <w:rsid w:val="00324BBA"/>
    <w:rsid w:val="00325155"/>
    <w:rsid w:val="003251AD"/>
    <w:rsid w:val="003253B5"/>
    <w:rsid w:val="00325651"/>
    <w:rsid w:val="00325A1E"/>
    <w:rsid w:val="00325A22"/>
    <w:rsid w:val="00325BA9"/>
    <w:rsid w:val="00325EB0"/>
    <w:rsid w:val="00326054"/>
    <w:rsid w:val="00326456"/>
    <w:rsid w:val="003264C2"/>
    <w:rsid w:val="00326A48"/>
    <w:rsid w:val="00326BE8"/>
    <w:rsid w:val="00327035"/>
    <w:rsid w:val="003270B3"/>
    <w:rsid w:val="00327724"/>
    <w:rsid w:val="00327EAA"/>
    <w:rsid w:val="0033009E"/>
    <w:rsid w:val="003302E0"/>
    <w:rsid w:val="00330563"/>
    <w:rsid w:val="00330620"/>
    <w:rsid w:val="0033159E"/>
    <w:rsid w:val="0033190B"/>
    <w:rsid w:val="0033190F"/>
    <w:rsid w:val="00331B28"/>
    <w:rsid w:val="00331E4F"/>
    <w:rsid w:val="00332059"/>
    <w:rsid w:val="003321D1"/>
    <w:rsid w:val="00332A9D"/>
    <w:rsid w:val="00332B01"/>
    <w:rsid w:val="00333370"/>
    <w:rsid w:val="003338BD"/>
    <w:rsid w:val="003339FB"/>
    <w:rsid w:val="00333F68"/>
    <w:rsid w:val="003340FD"/>
    <w:rsid w:val="003343E1"/>
    <w:rsid w:val="003343EE"/>
    <w:rsid w:val="00334531"/>
    <w:rsid w:val="0033474F"/>
    <w:rsid w:val="00334902"/>
    <w:rsid w:val="00335C80"/>
    <w:rsid w:val="003362DC"/>
    <w:rsid w:val="0033640E"/>
    <w:rsid w:val="00336504"/>
    <w:rsid w:val="003367EB"/>
    <w:rsid w:val="003369A2"/>
    <w:rsid w:val="003369A4"/>
    <w:rsid w:val="003369CA"/>
    <w:rsid w:val="00336EDE"/>
    <w:rsid w:val="0033703D"/>
    <w:rsid w:val="0033711D"/>
    <w:rsid w:val="003372BA"/>
    <w:rsid w:val="003374BB"/>
    <w:rsid w:val="0033757A"/>
    <w:rsid w:val="00337648"/>
    <w:rsid w:val="00337818"/>
    <w:rsid w:val="003378FF"/>
    <w:rsid w:val="00337D76"/>
    <w:rsid w:val="00337EEE"/>
    <w:rsid w:val="003406A6"/>
    <w:rsid w:val="003406BB"/>
    <w:rsid w:val="003406F1"/>
    <w:rsid w:val="00340851"/>
    <w:rsid w:val="0034087C"/>
    <w:rsid w:val="00340F95"/>
    <w:rsid w:val="00341049"/>
    <w:rsid w:val="0034120F"/>
    <w:rsid w:val="003415F5"/>
    <w:rsid w:val="00341CF2"/>
    <w:rsid w:val="00341D08"/>
    <w:rsid w:val="00341DA5"/>
    <w:rsid w:val="00341DDB"/>
    <w:rsid w:val="00341F6E"/>
    <w:rsid w:val="00342716"/>
    <w:rsid w:val="003427F0"/>
    <w:rsid w:val="003429E8"/>
    <w:rsid w:val="00342BA3"/>
    <w:rsid w:val="00342F74"/>
    <w:rsid w:val="0034395D"/>
    <w:rsid w:val="00343A23"/>
    <w:rsid w:val="00343A5E"/>
    <w:rsid w:val="00344268"/>
    <w:rsid w:val="003443F8"/>
    <w:rsid w:val="00344B3C"/>
    <w:rsid w:val="00344DFD"/>
    <w:rsid w:val="0034502B"/>
    <w:rsid w:val="00345277"/>
    <w:rsid w:val="003455B6"/>
    <w:rsid w:val="0034567D"/>
    <w:rsid w:val="003458C2"/>
    <w:rsid w:val="00345931"/>
    <w:rsid w:val="0034599F"/>
    <w:rsid w:val="00345CDF"/>
    <w:rsid w:val="0034611A"/>
    <w:rsid w:val="00346387"/>
    <w:rsid w:val="00346406"/>
    <w:rsid w:val="003509B3"/>
    <w:rsid w:val="00350A08"/>
    <w:rsid w:val="00350F3C"/>
    <w:rsid w:val="00350F4F"/>
    <w:rsid w:val="0035213F"/>
    <w:rsid w:val="00352785"/>
    <w:rsid w:val="00352C1A"/>
    <w:rsid w:val="00353421"/>
    <w:rsid w:val="00353452"/>
    <w:rsid w:val="003534A8"/>
    <w:rsid w:val="00353E03"/>
    <w:rsid w:val="00353E47"/>
    <w:rsid w:val="00353F6D"/>
    <w:rsid w:val="00353FDB"/>
    <w:rsid w:val="003540C1"/>
    <w:rsid w:val="00354129"/>
    <w:rsid w:val="0035426B"/>
    <w:rsid w:val="00354331"/>
    <w:rsid w:val="00354580"/>
    <w:rsid w:val="003546C1"/>
    <w:rsid w:val="00354AAF"/>
    <w:rsid w:val="00354BB6"/>
    <w:rsid w:val="00354DD2"/>
    <w:rsid w:val="00354FC5"/>
    <w:rsid w:val="00355068"/>
    <w:rsid w:val="0035564F"/>
    <w:rsid w:val="00355655"/>
    <w:rsid w:val="003557CD"/>
    <w:rsid w:val="00355AA6"/>
    <w:rsid w:val="00355CC5"/>
    <w:rsid w:val="00355D89"/>
    <w:rsid w:val="00355DAE"/>
    <w:rsid w:val="00356208"/>
    <w:rsid w:val="0035623C"/>
    <w:rsid w:val="003562AE"/>
    <w:rsid w:val="00356ADE"/>
    <w:rsid w:val="00356BCC"/>
    <w:rsid w:val="00356D2E"/>
    <w:rsid w:val="00356DED"/>
    <w:rsid w:val="0035727F"/>
    <w:rsid w:val="003572DC"/>
    <w:rsid w:val="003574AD"/>
    <w:rsid w:val="003575B3"/>
    <w:rsid w:val="00357644"/>
    <w:rsid w:val="00357DC7"/>
    <w:rsid w:val="00357DF2"/>
    <w:rsid w:val="00360222"/>
    <w:rsid w:val="00360543"/>
    <w:rsid w:val="00360926"/>
    <w:rsid w:val="003609D3"/>
    <w:rsid w:val="0036112B"/>
    <w:rsid w:val="003616B3"/>
    <w:rsid w:val="003618E9"/>
    <w:rsid w:val="00361A02"/>
    <w:rsid w:val="00361C89"/>
    <w:rsid w:val="00361CA2"/>
    <w:rsid w:val="00361CC2"/>
    <w:rsid w:val="00362139"/>
    <w:rsid w:val="003622FF"/>
    <w:rsid w:val="00362322"/>
    <w:rsid w:val="00362473"/>
    <w:rsid w:val="003624A8"/>
    <w:rsid w:val="003627D4"/>
    <w:rsid w:val="00362AAA"/>
    <w:rsid w:val="00362D43"/>
    <w:rsid w:val="00362E2F"/>
    <w:rsid w:val="00362E38"/>
    <w:rsid w:val="00362EBF"/>
    <w:rsid w:val="0036326F"/>
    <w:rsid w:val="003633D2"/>
    <w:rsid w:val="003633FB"/>
    <w:rsid w:val="003638BC"/>
    <w:rsid w:val="00363BCF"/>
    <w:rsid w:val="00363C2D"/>
    <w:rsid w:val="00364451"/>
    <w:rsid w:val="003648B6"/>
    <w:rsid w:val="00364AC1"/>
    <w:rsid w:val="00364E6C"/>
    <w:rsid w:val="00364FAE"/>
    <w:rsid w:val="003655E4"/>
    <w:rsid w:val="00365BAB"/>
    <w:rsid w:val="00365C43"/>
    <w:rsid w:val="00365DD2"/>
    <w:rsid w:val="00365EE1"/>
    <w:rsid w:val="00365EFB"/>
    <w:rsid w:val="00365FB9"/>
    <w:rsid w:val="00366780"/>
    <w:rsid w:val="003668AF"/>
    <w:rsid w:val="00366FB9"/>
    <w:rsid w:val="00367048"/>
    <w:rsid w:val="0036722E"/>
    <w:rsid w:val="00367666"/>
    <w:rsid w:val="0036771E"/>
    <w:rsid w:val="00367B17"/>
    <w:rsid w:val="003700BB"/>
    <w:rsid w:val="0037062F"/>
    <w:rsid w:val="003706C7"/>
    <w:rsid w:val="003708E2"/>
    <w:rsid w:val="00370EBD"/>
    <w:rsid w:val="00371471"/>
    <w:rsid w:val="00371957"/>
    <w:rsid w:val="003719AA"/>
    <w:rsid w:val="00371D18"/>
    <w:rsid w:val="00371F58"/>
    <w:rsid w:val="00372724"/>
    <w:rsid w:val="00372A48"/>
    <w:rsid w:val="00372AFA"/>
    <w:rsid w:val="00372B30"/>
    <w:rsid w:val="00372C5B"/>
    <w:rsid w:val="00373450"/>
    <w:rsid w:val="0037350D"/>
    <w:rsid w:val="00373802"/>
    <w:rsid w:val="00373F81"/>
    <w:rsid w:val="003742BC"/>
    <w:rsid w:val="0037444E"/>
    <w:rsid w:val="003745AC"/>
    <w:rsid w:val="003746AE"/>
    <w:rsid w:val="00374BD8"/>
    <w:rsid w:val="00374C82"/>
    <w:rsid w:val="00374EAF"/>
    <w:rsid w:val="00374F0C"/>
    <w:rsid w:val="00375040"/>
    <w:rsid w:val="003751F6"/>
    <w:rsid w:val="0037523A"/>
    <w:rsid w:val="003753E2"/>
    <w:rsid w:val="0037570A"/>
    <w:rsid w:val="00375ADA"/>
    <w:rsid w:val="00376224"/>
    <w:rsid w:val="003763A7"/>
    <w:rsid w:val="00376403"/>
    <w:rsid w:val="003764DD"/>
    <w:rsid w:val="00377304"/>
    <w:rsid w:val="00377351"/>
    <w:rsid w:val="003773E5"/>
    <w:rsid w:val="003778DF"/>
    <w:rsid w:val="00377999"/>
    <w:rsid w:val="00377F24"/>
    <w:rsid w:val="0038025B"/>
    <w:rsid w:val="00380397"/>
    <w:rsid w:val="003803DC"/>
    <w:rsid w:val="00380618"/>
    <w:rsid w:val="0038070E"/>
    <w:rsid w:val="00380797"/>
    <w:rsid w:val="00380799"/>
    <w:rsid w:val="00380AF7"/>
    <w:rsid w:val="00380BE4"/>
    <w:rsid w:val="00380D99"/>
    <w:rsid w:val="00380F27"/>
    <w:rsid w:val="00380FFE"/>
    <w:rsid w:val="00381152"/>
    <w:rsid w:val="00381192"/>
    <w:rsid w:val="003813A7"/>
    <w:rsid w:val="0038161A"/>
    <w:rsid w:val="00381881"/>
    <w:rsid w:val="00382017"/>
    <w:rsid w:val="00382230"/>
    <w:rsid w:val="003823B6"/>
    <w:rsid w:val="00382BFA"/>
    <w:rsid w:val="00382D14"/>
    <w:rsid w:val="003830C8"/>
    <w:rsid w:val="0038347B"/>
    <w:rsid w:val="0038381F"/>
    <w:rsid w:val="00383BED"/>
    <w:rsid w:val="00383DA9"/>
    <w:rsid w:val="00383F0B"/>
    <w:rsid w:val="003844FC"/>
    <w:rsid w:val="00384533"/>
    <w:rsid w:val="00384AD6"/>
    <w:rsid w:val="00384ED6"/>
    <w:rsid w:val="003850DB"/>
    <w:rsid w:val="00385104"/>
    <w:rsid w:val="00385C2A"/>
    <w:rsid w:val="00385CB4"/>
    <w:rsid w:val="00386051"/>
    <w:rsid w:val="003861C4"/>
    <w:rsid w:val="003861CC"/>
    <w:rsid w:val="003862B4"/>
    <w:rsid w:val="00386448"/>
    <w:rsid w:val="003864ED"/>
    <w:rsid w:val="00386B60"/>
    <w:rsid w:val="00386F2F"/>
    <w:rsid w:val="00386F86"/>
    <w:rsid w:val="003874B7"/>
    <w:rsid w:val="00387538"/>
    <w:rsid w:val="0038767C"/>
    <w:rsid w:val="0038791A"/>
    <w:rsid w:val="00387984"/>
    <w:rsid w:val="003879CC"/>
    <w:rsid w:val="00387F62"/>
    <w:rsid w:val="0039017A"/>
    <w:rsid w:val="00390398"/>
    <w:rsid w:val="003903F4"/>
    <w:rsid w:val="00390448"/>
    <w:rsid w:val="00390677"/>
    <w:rsid w:val="00390C8E"/>
    <w:rsid w:val="00391056"/>
    <w:rsid w:val="003910F4"/>
    <w:rsid w:val="003918F4"/>
    <w:rsid w:val="003919B5"/>
    <w:rsid w:val="00391A4C"/>
    <w:rsid w:val="00391B88"/>
    <w:rsid w:val="00391CF6"/>
    <w:rsid w:val="00391D2E"/>
    <w:rsid w:val="00391D97"/>
    <w:rsid w:val="00392437"/>
    <w:rsid w:val="00392687"/>
    <w:rsid w:val="00392854"/>
    <w:rsid w:val="00392C51"/>
    <w:rsid w:val="00392C63"/>
    <w:rsid w:val="00392D22"/>
    <w:rsid w:val="0039338A"/>
    <w:rsid w:val="00393A0D"/>
    <w:rsid w:val="00393D74"/>
    <w:rsid w:val="00393EC6"/>
    <w:rsid w:val="0039415B"/>
    <w:rsid w:val="00394187"/>
    <w:rsid w:val="0039431B"/>
    <w:rsid w:val="003943AD"/>
    <w:rsid w:val="003946E7"/>
    <w:rsid w:val="003947E5"/>
    <w:rsid w:val="00394D00"/>
    <w:rsid w:val="00394DCB"/>
    <w:rsid w:val="00394E03"/>
    <w:rsid w:val="00394EEC"/>
    <w:rsid w:val="0039500B"/>
    <w:rsid w:val="0039508A"/>
    <w:rsid w:val="0039516E"/>
    <w:rsid w:val="0039525C"/>
    <w:rsid w:val="003958FF"/>
    <w:rsid w:val="00395B6B"/>
    <w:rsid w:val="00395C89"/>
    <w:rsid w:val="0039647E"/>
    <w:rsid w:val="00396663"/>
    <w:rsid w:val="003968DF"/>
    <w:rsid w:val="003968E4"/>
    <w:rsid w:val="00396A20"/>
    <w:rsid w:val="00396BE1"/>
    <w:rsid w:val="00396E40"/>
    <w:rsid w:val="00397077"/>
    <w:rsid w:val="0039710F"/>
    <w:rsid w:val="00397148"/>
    <w:rsid w:val="00397233"/>
    <w:rsid w:val="003972AB"/>
    <w:rsid w:val="00397BD8"/>
    <w:rsid w:val="003A021E"/>
    <w:rsid w:val="003A103E"/>
    <w:rsid w:val="003A113E"/>
    <w:rsid w:val="003A1187"/>
    <w:rsid w:val="003A137A"/>
    <w:rsid w:val="003A13E4"/>
    <w:rsid w:val="003A1659"/>
    <w:rsid w:val="003A195E"/>
    <w:rsid w:val="003A19D6"/>
    <w:rsid w:val="003A1EC1"/>
    <w:rsid w:val="003A2799"/>
    <w:rsid w:val="003A29DF"/>
    <w:rsid w:val="003A2AEE"/>
    <w:rsid w:val="003A2B3B"/>
    <w:rsid w:val="003A2F1B"/>
    <w:rsid w:val="003A3603"/>
    <w:rsid w:val="003A3891"/>
    <w:rsid w:val="003A3A50"/>
    <w:rsid w:val="003A3A93"/>
    <w:rsid w:val="003A3D52"/>
    <w:rsid w:val="003A4620"/>
    <w:rsid w:val="003A47CC"/>
    <w:rsid w:val="003A49C1"/>
    <w:rsid w:val="003A547F"/>
    <w:rsid w:val="003A5ADD"/>
    <w:rsid w:val="003A5AFD"/>
    <w:rsid w:val="003A5B5B"/>
    <w:rsid w:val="003A5D3E"/>
    <w:rsid w:val="003A5E7F"/>
    <w:rsid w:val="003A5EE8"/>
    <w:rsid w:val="003A6129"/>
    <w:rsid w:val="003A6578"/>
    <w:rsid w:val="003A72F2"/>
    <w:rsid w:val="003A755C"/>
    <w:rsid w:val="003A7608"/>
    <w:rsid w:val="003A799B"/>
    <w:rsid w:val="003A7E3E"/>
    <w:rsid w:val="003A7EA2"/>
    <w:rsid w:val="003B0175"/>
    <w:rsid w:val="003B0E33"/>
    <w:rsid w:val="003B0FD4"/>
    <w:rsid w:val="003B11FB"/>
    <w:rsid w:val="003B1847"/>
    <w:rsid w:val="003B1EDD"/>
    <w:rsid w:val="003B2727"/>
    <w:rsid w:val="003B2761"/>
    <w:rsid w:val="003B284E"/>
    <w:rsid w:val="003B2B83"/>
    <w:rsid w:val="003B2C5A"/>
    <w:rsid w:val="003B2DAB"/>
    <w:rsid w:val="003B2F08"/>
    <w:rsid w:val="003B3047"/>
    <w:rsid w:val="003B3449"/>
    <w:rsid w:val="003B3454"/>
    <w:rsid w:val="003B3899"/>
    <w:rsid w:val="003B3B9C"/>
    <w:rsid w:val="003B3E58"/>
    <w:rsid w:val="003B40AF"/>
    <w:rsid w:val="003B4631"/>
    <w:rsid w:val="003B4727"/>
    <w:rsid w:val="003B50E0"/>
    <w:rsid w:val="003B5212"/>
    <w:rsid w:val="003B5681"/>
    <w:rsid w:val="003B56F9"/>
    <w:rsid w:val="003B5801"/>
    <w:rsid w:val="003B5998"/>
    <w:rsid w:val="003B59E6"/>
    <w:rsid w:val="003B5D5C"/>
    <w:rsid w:val="003B5F50"/>
    <w:rsid w:val="003B60D6"/>
    <w:rsid w:val="003B6113"/>
    <w:rsid w:val="003B66C4"/>
    <w:rsid w:val="003B6924"/>
    <w:rsid w:val="003B6969"/>
    <w:rsid w:val="003B6BB7"/>
    <w:rsid w:val="003B76B8"/>
    <w:rsid w:val="003B773E"/>
    <w:rsid w:val="003B7898"/>
    <w:rsid w:val="003C0213"/>
    <w:rsid w:val="003C035C"/>
    <w:rsid w:val="003C0756"/>
    <w:rsid w:val="003C07CB"/>
    <w:rsid w:val="003C085A"/>
    <w:rsid w:val="003C087A"/>
    <w:rsid w:val="003C0CC6"/>
    <w:rsid w:val="003C1155"/>
    <w:rsid w:val="003C147F"/>
    <w:rsid w:val="003C179F"/>
    <w:rsid w:val="003C1964"/>
    <w:rsid w:val="003C1C51"/>
    <w:rsid w:val="003C2034"/>
    <w:rsid w:val="003C22F4"/>
    <w:rsid w:val="003C23A6"/>
    <w:rsid w:val="003C250F"/>
    <w:rsid w:val="003C28D6"/>
    <w:rsid w:val="003C2B6C"/>
    <w:rsid w:val="003C31A2"/>
    <w:rsid w:val="003C32AC"/>
    <w:rsid w:val="003C3602"/>
    <w:rsid w:val="003C3615"/>
    <w:rsid w:val="003C36C0"/>
    <w:rsid w:val="003C3791"/>
    <w:rsid w:val="003C3857"/>
    <w:rsid w:val="003C3E9F"/>
    <w:rsid w:val="003C3FA5"/>
    <w:rsid w:val="003C4192"/>
    <w:rsid w:val="003C4331"/>
    <w:rsid w:val="003C469B"/>
    <w:rsid w:val="003C4BA8"/>
    <w:rsid w:val="003C4D39"/>
    <w:rsid w:val="003C4E25"/>
    <w:rsid w:val="003C51CD"/>
    <w:rsid w:val="003C588D"/>
    <w:rsid w:val="003C5D34"/>
    <w:rsid w:val="003C68E4"/>
    <w:rsid w:val="003C6905"/>
    <w:rsid w:val="003C6948"/>
    <w:rsid w:val="003C6B50"/>
    <w:rsid w:val="003C6FDD"/>
    <w:rsid w:val="003C7287"/>
    <w:rsid w:val="003C7352"/>
    <w:rsid w:val="003C7453"/>
    <w:rsid w:val="003C7981"/>
    <w:rsid w:val="003C7A25"/>
    <w:rsid w:val="003D0417"/>
    <w:rsid w:val="003D0573"/>
    <w:rsid w:val="003D0820"/>
    <w:rsid w:val="003D0BD4"/>
    <w:rsid w:val="003D0BEA"/>
    <w:rsid w:val="003D0F83"/>
    <w:rsid w:val="003D11CD"/>
    <w:rsid w:val="003D15D5"/>
    <w:rsid w:val="003D173E"/>
    <w:rsid w:val="003D1785"/>
    <w:rsid w:val="003D1871"/>
    <w:rsid w:val="003D1AE2"/>
    <w:rsid w:val="003D1E32"/>
    <w:rsid w:val="003D1E63"/>
    <w:rsid w:val="003D1FA8"/>
    <w:rsid w:val="003D21A5"/>
    <w:rsid w:val="003D29EF"/>
    <w:rsid w:val="003D2A63"/>
    <w:rsid w:val="003D358A"/>
    <w:rsid w:val="003D37A4"/>
    <w:rsid w:val="003D3961"/>
    <w:rsid w:val="003D42D3"/>
    <w:rsid w:val="003D45DF"/>
    <w:rsid w:val="003D48A4"/>
    <w:rsid w:val="003D49CF"/>
    <w:rsid w:val="003D4D06"/>
    <w:rsid w:val="003D4E11"/>
    <w:rsid w:val="003D4E48"/>
    <w:rsid w:val="003D502C"/>
    <w:rsid w:val="003D521B"/>
    <w:rsid w:val="003D5398"/>
    <w:rsid w:val="003D59CC"/>
    <w:rsid w:val="003D5AD8"/>
    <w:rsid w:val="003D5D01"/>
    <w:rsid w:val="003D6A08"/>
    <w:rsid w:val="003D6AAA"/>
    <w:rsid w:val="003D6BA8"/>
    <w:rsid w:val="003D6EAE"/>
    <w:rsid w:val="003D70EC"/>
    <w:rsid w:val="003D743A"/>
    <w:rsid w:val="003D751E"/>
    <w:rsid w:val="003D78CC"/>
    <w:rsid w:val="003E005F"/>
    <w:rsid w:val="003E01E3"/>
    <w:rsid w:val="003E0374"/>
    <w:rsid w:val="003E052B"/>
    <w:rsid w:val="003E05CE"/>
    <w:rsid w:val="003E0616"/>
    <w:rsid w:val="003E075F"/>
    <w:rsid w:val="003E0F0C"/>
    <w:rsid w:val="003E1342"/>
    <w:rsid w:val="003E2236"/>
    <w:rsid w:val="003E2395"/>
    <w:rsid w:val="003E23E3"/>
    <w:rsid w:val="003E23E6"/>
    <w:rsid w:val="003E25D5"/>
    <w:rsid w:val="003E2BF5"/>
    <w:rsid w:val="003E2D6E"/>
    <w:rsid w:val="003E381F"/>
    <w:rsid w:val="003E384E"/>
    <w:rsid w:val="003E3929"/>
    <w:rsid w:val="003E399D"/>
    <w:rsid w:val="003E3AC9"/>
    <w:rsid w:val="003E3D57"/>
    <w:rsid w:val="003E4154"/>
    <w:rsid w:val="003E43AB"/>
    <w:rsid w:val="003E4540"/>
    <w:rsid w:val="003E48AA"/>
    <w:rsid w:val="003E4D42"/>
    <w:rsid w:val="003E4F13"/>
    <w:rsid w:val="003E50D9"/>
    <w:rsid w:val="003E50FA"/>
    <w:rsid w:val="003E5277"/>
    <w:rsid w:val="003E53DF"/>
    <w:rsid w:val="003E55FE"/>
    <w:rsid w:val="003E5904"/>
    <w:rsid w:val="003E5A5C"/>
    <w:rsid w:val="003E5A78"/>
    <w:rsid w:val="003E5CF3"/>
    <w:rsid w:val="003E5D8F"/>
    <w:rsid w:val="003E5E91"/>
    <w:rsid w:val="003E604F"/>
    <w:rsid w:val="003E6109"/>
    <w:rsid w:val="003E648C"/>
    <w:rsid w:val="003E73F8"/>
    <w:rsid w:val="003E7CA0"/>
    <w:rsid w:val="003E7DFA"/>
    <w:rsid w:val="003E7F5A"/>
    <w:rsid w:val="003F002D"/>
    <w:rsid w:val="003F0370"/>
    <w:rsid w:val="003F083E"/>
    <w:rsid w:val="003F086C"/>
    <w:rsid w:val="003F0A42"/>
    <w:rsid w:val="003F0F34"/>
    <w:rsid w:val="003F1036"/>
    <w:rsid w:val="003F1340"/>
    <w:rsid w:val="003F146A"/>
    <w:rsid w:val="003F1733"/>
    <w:rsid w:val="003F182B"/>
    <w:rsid w:val="003F1A01"/>
    <w:rsid w:val="003F1CE8"/>
    <w:rsid w:val="003F2494"/>
    <w:rsid w:val="003F2923"/>
    <w:rsid w:val="003F2D10"/>
    <w:rsid w:val="003F34BF"/>
    <w:rsid w:val="003F3784"/>
    <w:rsid w:val="003F37BE"/>
    <w:rsid w:val="003F3917"/>
    <w:rsid w:val="003F3F71"/>
    <w:rsid w:val="003F4093"/>
    <w:rsid w:val="003F478F"/>
    <w:rsid w:val="003F4C99"/>
    <w:rsid w:val="003F50F5"/>
    <w:rsid w:val="003F5275"/>
    <w:rsid w:val="003F5309"/>
    <w:rsid w:val="003F5B4C"/>
    <w:rsid w:val="003F6017"/>
    <w:rsid w:val="003F63BF"/>
    <w:rsid w:val="003F6432"/>
    <w:rsid w:val="003F64B1"/>
    <w:rsid w:val="003F6B4F"/>
    <w:rsid w:val="003F6DF9"/>
    <w:rsid w:val="003F72FF"/>
    <w:rsid w:val="003F757B"/>
    <w:rsid w:val="003F75DC"/>
    <w:rsid w:val="003F78E6"/>
    <w:rsid w:val="003F7AF0"/>
    <w:rsid w:val="003F7B9A"/>
    <w:rsid w:val="0040037D"/>
    <w:rsid w:val="0040044E"/>
    <w:rsid w:val="00400498"/>
    <w:rsid w:val="00400675"/>
    <w:rsid w:val="0040070E"/>
    <w:rsid w:val="00400B21"/>
    <w:rsid w:val="00400C98"/>
    <w:rsid w:val="00400DCA"/>
    <w:rsid w:val="00400E64"/>
    <w:rsid w:val="0040146B"/>
    <w:rsid w:val="00401AAC"/>
    <w:rsid w:val="004020C2"/>
    <w:rsid w:val="00402353"/>
    <w:rsid w:val="004028F0"/>
    <w:rsid w:val="00402984"/>
    <w:rsid w:val="00402BDD"/>
    <w:rsid w:val="00402DB1"/>
    <w:rsid w:val="00402E57"/>
    <w:rsid w:val="00402F2B"/>
    <w:rsid w:val="004031C3"/>
    <w:rsid w:val="0040328D"/>
    <w:rsid w:val="0040346A"/>
    <w:rsid w:val="00403905"/>
    <w:rsid w:val="00403A39"/>
    <w:rsid w:val="00403A43"/>
    <w:rsid w:val="00403A53"/>
    <w:rsid w:val="00403A93"/>
    <w:rsid w:val="00403E6E"/>
    <w:rsid w:val="00404398"/>
    <w:rsid w:val="004044FA"/>
    <w:rsid w:val="004046B5"/>
    <w:rsid w:val="004046C4"/>
    <w:rsid w:val="004046FC"/>
    <w:rsid w:val="00404A4E"/>
    <w:rsid w:val="00404CC6"/>
    <w:rsid w:val="004050CE"/>
    <w:rsid w:val="0040513A"/>
    <w:rsid w:val="004058DA"/>
    <w:rsid w:val="00405AD9"/>
    <w:rsid w:val="004063AE"/>
    <w:rsid w:val="00406575"/>
    <w:rsid w:val="0040657D"/>
    <w:rsid w:val="004066DF"/>
    <w:rsid w:val="00406A1F"/>
    <w:rsid w:val="00406B49"/>
    <w:rsid w:val="004074F4"/>
    <w:rsid w:val="00407B3B"/>
    <w:rsid w:val="00407DC3"/>
    <w:rsid w:val="004108B6"/>
    <w:rsid w:val="00410BAF"/>
    <w:rsid w:val="00411094"/>
    <w:rsid w:val="0041124A"/>
    <w:rsid w:val="0041131D"/>
    <w:rsid w:val="00411DDD"/>
    <w:rsid w:val="00411FEE"/>
    <w:rsid w:val="0041217E"/>
    <w:rsid w:val="004126BD"/>
    <w:rsid w:val="00412AFE"/>
    <w:rsid w:val="00412DF1"/>
    <w:rsid w:val="00412F1E"/>
    <w:rsid w:val="00413006"/>
    <w:rsid w:val="004130CA"/>
    <w:rsid w:val="00413741"/>
    <w:rsid w:val="00413796"/>
    <w:rsid w:val="00413AC5"/>
    <w:rsid w:val="004143EC"/>
    <w:rsid w:val="00414599"/>
    <w:rsid w:val="004145B7"/>
    <w:rsid w:val="004146F6"/>
    <w:rsid w:val="00414703"/>
    <w:rsid w:val="00414891"/>
    <w:rsid w:val="00414899"/>
    <w:rsid w:val="00414CFC"/>
    <w:rsid w:val="00414F0A"/>
    <w:rsid w:val="004150A4"/>
    <w:rsid w:val="00415316"/>
    <w:rsid w:val="00415384"/>
    <w:rsid w:val="00415498"/>
    <w:rsid w:val="004155D4"/>
    <w:rsid w:val="00415842"/>
    <w:rsid w:val="004158B3"/>
    <w:rsid w:val="0041590B"/>
    <w:rsid w:val="004159C8"/>
    <w:rsid w:val="00415B1B"/>
    <w:rsid w:val="00415D42"/>
    <w:rsid w:val="00415D51"/>
    <w:rsid w:val="00415D99"/>
    <w:rsid w:val="00415FAE"/>
    <w:rsid w:val="0041604F"/>
    <w:rsid w:val="0041617C"/>
    <w:rsid w:val="004163F0"/>
    <w:rsid w:val="00417296"/>
    <w:rsid w:val="0041737C"/>
    <w:rsid w:val="0041750C"/>
    <w:rsid w:val="00417984"/>
    <w:rsid w:val="00417A8B"/>
    <w:rsid w:val="00417C6B"/>
    <w:rsid w:val="00417CFB"/>
    <w:rsid w:val="00417DDA"/>
    <w:rsid w:val="00417F07"/>
    <w:rsid w:val="00420A42"/>
    <w:rsid w:val="00420D66"/>
    <w:rsid w:val="00420F34"/>
    <w:rsid w:val="004215D7"/>
    <w:rsid w:val="00421B24"/>
    <w:rsid w:val="00421EA5"/>
    <w:rsid w:val="00422485"/>
    <w:rsid w:val="00422615"/>
    <w:rsid w:val="004229CB"/>
    <w:rsid w:val="00422B8C"/>
    <w:rsid w:val="00423057"/>
    <w:rsid w:val="00423153"/>
    <w:rsid w:val="004234CC"/>
    <w:rsid w:val="0042394D"/>
    <w:rsid w:val="00423EDA"/>
    <w:rsid w:val="00424023"/>
    <w:rsid w:val="004242DD"/>
    <w:rsid w:val="004243BF"/>
    <w:rsid w:val="0042503D"/>
    <w:rsid w:val="004256AD"/>
    <w:rsid w:val="00425915"/>
    <w:rsid w:val="00425BF6"/>
    <w:rsid w:val="00425E6B"/>
    <w:rsid w:val="00426475"/>
    <w:rsid w:val="004264CE"/>
    <w:rsid w:val="00426CB1"/>
    <w:rsid w:val="00426D11"/>
    <w:rsid w:val="00426EB4"/>
    <w:rsid w:val="00427651"/>
    <w:rsid w:val="00427A09"/>
    <w:rsid w:val="004303C4"/>
    <w:rsid w:val="004307F0"/>
    <w:rsid w:val="00430BF3"/>
    <w:rsid w:val="00430E42"/>
    <w:rsid w:val="00430F61"/>
    <w:rsid w:val="004316EB"/>
    <w:rsid w:val="00431752"/>
    <w:rsid w:val="00431F1A"/>
    <w:rsid w:val="0043216A"/>
    <w:rsid w:val="00432194"/>
    <w:rsid w:val="0043233A"/>
    <w:rsid w:val="0043244A"/>
    <w:rsid w:val="00432539"/>
    <w:rsid w:val="004325F5"/>
    <w:rsid w:val="0043297B"/>
    <w:rsid w:val="00432AE7"/>
    <w:rsid w:val="00432DAE"/>
    <w:rsid w:val="00432F7E"/>
    <w:rsid w:val="004334BB"/>
    <w:rsid w:val="0043367C"/>
    <w:rsid w:val="00433708"/>
    <w:rsid w:val="00433A7C"/>
    <w:rsid w:val="00433AE3"/>
    <w:rsid w:val="00433C04"/>
    <w:rsid w:val="00433C73"/>
    <w:rsid w:val="00433FC5"/>
    <w:rsid w:val="00434047"/>
    <w:rsid w:val="0043461C"/>
    <w:rsid w:val="00434716"/>
    <w:rsid w:val="0043473F"/>
    <w:rsid w:val="00434990"/>
    <w:rsid w:val="00434A6D"/>
    <w:rsid w:val="00434B63"/>
    <w:rsid w:val="00434D24"/>
    <w:rsid w:val="004353B3"/>
    <w:rsid w:val="004359D4"/>
    <w:rsid w:val="00435B75"/>
    <w:rsid w:val="00435C11"/>
    <w:rsid w:val="00435FA2"/>
    <w:rsid w:val="00436292"/>
    <w:rsid w:val="0043662F"/>
    <w:rsid w:val="00436D3F"/>
    <w:rsid w:val="0043777F"/>
    <w:rsid w:val="00437D43"/>
    <w:rsid w:val="004408CE"/>
    <w:rsid w:val="00440A19"/>
    <w:rsid w:val="00440E46"/>
    <w:rsid w:val="0044114C"/>
    <w:rsid w:val="0044114F"/>
    <w:rsid w:val="0044160C"/>
    <w:rsid w:val="004417C9"/>
    <w:rsid w:val="0044187A"/>
    <w:rsid w:val="0044192C"/>
    <w:rsid w:val="00441E95"/>
    <w:rsid w:val="00441EF5"/>
    <w:rsid w:val="00441F83"/>
    <w:rsid w:val="00441FE4"/>
    <w:rsid w:val="0044260D"/>
    <w:rsid w:val="004428BD"/>
    <w:rsid w:val="0044293E"/>
    <w:rsid w:val="00442C86"/>
    <w:rsid w:val="00443574"/>
    <w:rsid w:val="004436F5"/>
    <w:rsid w:val="0044375C"/>
    <w:rsid w:val="00443991"/>
    <w:rsid w:val="00443C09"/>
    <w:rsid w:val="00443E1C"/>
    <w:rsid w:val="00443F46"/>
    <w:rsid w:val="00443F47"/>
    <w:rsid w:val="0044404F"/>
    <w:rsid w:val="004441D7"/>
    <w:rsid w:val="0044453D"/>
    <w:rsid w:val="00444F16"/>
    <w:rsid w:val="004454B5"/>
    <w:rsid w:val="004458DA"/>
    <w:rsid w:val="0044591F"/>
    <w:rsid w:val="00445F1D"/>
    <w:rsid w:val="00445FAE"/>
    <w:rsid w:val="00446AA5"/>
    <w:rsid w:val="00446CD6"/>
    <w:rsid w:val="004474CF"/>
    <w:rsid w:val="004479AD"/>
    <w:rsid w:val="00447AD7"/>
    <w:rsid w:val="00447B49"/>
    <w:rsid w:val="00447C96"/>
    <w:rsid w:val="00447D5E"/>
    <w:rsid w:val="00447DFB"/>
    <w:rsid w:val="00447ECB"/>
    <w:rsid w:val="00450115"/>
    <w:rsid w:val="0045062A"/>
    <w:rsid w:val="00450640"/>
    <w:rsid w:val="00450748"/>
    <w:rsid w:val="004508BA"/>
    <w:rsid w:val="004508D4"/>
    <w:rsid w:val="004509B1"/>
    <w:rsid w:val="004509C6"/>
    <w:rsid w:val="004512BA"/>
    <w:rsid w:val="004514E6"/>
    <w:rsid w:val="0045168A"/>
    <w:rsid w:val="00451AF8"/>
    <w:rsid w:val="00451B32"/>
    <w:rsid w:val="00451BAE"/>
    <w:rsid w:val="00451CEE"/>
    <w:rsid w:val="00451D3C"/>
    <w:rsid w:val="00451F6C"/>
    <w:rsid w:val="00451F85"/>
    <w:rsid w:val="004521CB"/>
    <w:rsid w:val="004521EB"/>
    <w:rsid w:val="00452273"/>
    <w:rsid w:val="004522D0"/>
    <w:rsid w:val="00452A96"/>
    <w:rsid w:val="004530D3"/>
    <w:rsid w:val="0045311F"/>
    <w:rsid w:val="00453316"/>
    <w:rsid w:val="0045347C"/>
    <w:rsid w:val="00453572"/>
    <w:rsid w:val="00453766"/>
    <w:rsid w:val="0045434D"/>
    <w:rsid w:val="0045438C"/>
    <w:rsid w:val="004543E4"/>
    <w:rsid w:val="00454CE6"/>
    <w:rsid w:val="00454DBF"/>
    <w:rsid w:val="00455201"/>
    <w:rsid w:val="00455258"/>
    <w:rsid w:val="004558CE"/>
    <w:rsid w:val="00455B72"/>
    <w:rsid w:val="00455E20"/>
    <w:rsid w:val="0045619B"/>
    <w:rsid w:val="004561CB"/>
    <w:rsid w:val="00456360"/>
    <w:rsid w:val="004564CE"/>
    <w:rsid w:val="00456566"/>
    <w:rsid w:val="00456766"/>
    <w:rsid w:val="00456A46"/>
    <w:rsid w:val="00457085"/>
    <w:rsid w:val="00457384"/>
    <w:rsid w:val="00457555"/>
    <w:rsid w:val="00457770"/>
    <w:rsid w:val="004602BF"/>
    <w:rsid w:val="00460482"/>
    <w:rsid w:val="00460636"/>
    <w:rsid w:val="0046065B"/>
    <w:rsid w:val="004607E0"/>
    <w:rsid w:val="00461011"/>
    <w:rsid w:val="0046145E"/>
    <w:rsid w:val="00461569"/>
    <w:rsid w:val="004615BE"/>
    <w:rsid w:val="00461AF9"/>
    <w:rsid w:val="004622CE"/>
    <w:rsid w:val="00462690"/>
    <w:rsid w:val="00462695"/>
    <w:rsid w:val="00462A69"/>
    <w:rsid w:val="00462B2B"/>
    <w:rsid w:val="00462BBA"/>
    <w:rsid w:val="00462D94"/>
    <w:rsid w:val="0046348A"/>
    <w:rsid w:val="0046390E"/>
    <w:rsid w:val="00463C4B"/>
    <w:rsid w:val="00463E07"/>
    <w:rsid w:val="00463E4F"/>
    <w:rsid w:val="004641EA"/>
    <w:rsid w:val="00464495"/>
    <w:rsid w:val="004647C9"/>
    <w:rsid w:val="00464B88"/>
    <w:rsid w:val="004650F0"/>
    <w:rsid w:val="004657D4"/>
    <w:rsid w:val="00465A16"/>
    <w:rsid w:val="00465D14"/>
    <w:rsid w:val="00466472"/>
    <w:rsid w:val="004667AF"/>
    <w:rsid w:val="004669DE"/>
    <w:rsid w:val="00466D29"/>
    <w:rsid w:val="004672FF"/>
    <w:rsid w:val="00467394"/>
    <w:rsid w:val="004673D2"/>
    <w:rsid w:val="0046759E"/>
    <w:rsid w:val="0046777B"/>
    <w:rsid w:val="004678F4"/>
    <w:rsid w:val="00467951"/>
    <w:rsid w:val="00467A5C"/>
    <w:rsid w:val="00470121"/>
    <w:rsid w:val="00470154"/>
    <w:rsid w:val="004703F1"/>
    <w:rsid w:val="004704B6"/>
    <w:rsid w:val="0047073C"/>
    <w:rsid w:val="004708F6"/>
    <w:rsid w:val="00470D14"/>
    <w:rsid w:val="00470E5B"/>
    <w:rsid w:val="00471458"/>
    <w:rsid w:val="004714A3"/>
    <w:rsid w:val="004715E3"/>
    <w:rsid w:val="004719DB"/>
    <w:rsid w:val="0047222A"/>
    <w:rsid w:val="004726EE"/>
    <w:rsid w:val="00472822"/>
    <w:rsid w:val="00472FF5"/>
    <w:rsid w:val="004731BB"/>
    <w:rsid w:val="00473349"/>
    <w:rsid w:val="00473481"/>
    <w:rsid w:val="004734DE"/>
    <w:rsid w:val="0047352D"/>
    <w:rsid w:val="004735C1"/>
    <w:rsid w:val="004736C9"/>
    <w:rsid w:val="004738CB"/>
    <w:rsid w:val="00473A83"/>
    <w:rsid w:val="00473D9C"/>
    <w:rsid w:val="00473EA7"/>
    <w:rsid w:val="004744A4"/>
    <w:rsid w:val="004746A5"/>
    <w:rsid w:val="004747F1"/>
    <w:rsid w:val="00475029"/>
    <w:rsid w:val="0047522D"/>
    <w:rsid w:val="0047526F"/>
    <w:rsid w:val="004752BB"/>
    <w:rsid w:val="004754A6"/>
    <w:rsid w:val="00475527"/>
    <w:rsid w:val="00475A97"/>
    <w:rsid w:val="00475D00"/>
    <w:rsid w:val="00476131"/>
    <w:rsid w:val="004761C4"/>
    <w:rsid w:val="00476216"/>
    <w:rsid w:val="00477604"/>
    <w:rsid w:val="004778EC"/>
    <w:rsid w:val="00477EC9"/>
    <w:rsid w:val="00480028"/>
    <w:rsid w:val="004801B2"/>
    <w:rsid w:val="00480AFB"/>
    <w:rsid w:val="00480EF7"/>
    <w:rsid w:val="004810AA"/>
    <w:rsid w:val="004816B5"/>
    <w:rsid w:val="00481781"/>
    <w:rsid w:val="00481796"/>
    <w:rsid w:val="00481BA2"/>
    <w:rsid w:val="00482099"/>
    <w:rsid w:val="004824C0"/>
    <w:rsid w:val="00482609"/>
    <w:rsid w:val="00482865"/>
    <w:rsid w:val="0048288B"/>
    <w:rsid w:val="0048297C"/>
    <w:rsid w:val="00482E4D"/>
    <w:rsid w:val="004831E9"/>
    <w:rsid w:val="0048329C"/>
    <w:rsid w:val="004833EB"/>
    <w:rsid w:val="004838DF"/>
    <w:rsid w:val="00483AFE"/>
    <w:rsid w:val="00483E5F"/>
    <w:rsid w:val="00484908"/>
    <w:rsid w:val="00484BE7"/>
    <w:rsid w:val="00484E51"/>
    <w:rsid w:val="004854AE"/>
    <w:rsid w:val="0048587D"/>
    <w:rsid w:val="0048592E"/>
    <w:rsid w:val="00485E67"/>
    <w:rsid w:val="004865E6"/>
    <w:rsid w:val="00486C26"/>
    <w:rsid w:val="00486C57"/>
    <w:rsid w:val="00486DF4"/>
    <w:rsid w:val="00486E42"/>
    <w:rsid w:val="00486F1C"/>
    <w:rsid w:val="00486F66"/>
    <w:rsid w:val="00487128"/>
    <w:rsid w:val="0048717E"/>
    <w:rsid w:val="00487282"/>
    <w:rsid w:val="004872BE"/>
    <w:rsid w:val="004873BE"/>
    <w:rsid w:val="00487686"/>
    <w:rsid w:val="00487EC8"/>
    <w:rsid w:val="00490E9E"/>
    <w:rsid w:val="00490FCF"/>
    <w:rsid w:val="00491A80"/>
    <w:rsid w:val="00491B8D"/>
    <w:rsid w:val="00491DE5"/>
    <w:rsid w:val="0049202D"/>
    <w:rsid w:val="004920ED"/>
    <w:rsid w:val="00492481"/>
    <w:rsid w:val="004925B9"/>
    <w:rsid w:val="00492726"/>
    <w:rsid w:val="00492737"/>
    <w:rsid w:val="004929E1"/>
    <w:rsid w:val="0049313D"/>
    <w:rsid w:val="00493244"/>
    <w:rsid w:val="004934E1"/>
    <w:rsid w:val="00493603"/>
    <w:rsid w:val="00493683"/>
    <w:rsid w:val="00493840"/>
    <w:rsid w:val="00493867"/>
    <w:rsid w:val="00493A4B"/>
    <w:rsid w:val="00493A76"/>
    <w:rsid w:val="00493D11"/>
    <w:rsid w:val="00493D46"/>
    <w:rsid w:val="00493EF7"/>
    <w:rsid w:val="004948C9"/>
    <w:rsid w:val="00494ADD"/>
    <w:rsid w:val="00494B0F"/>
    <w:rsid w:val="0049520F"/>
    <w:rsid w:val="004952F6"/>
    <w:rsid w:val="004953EA"/>
    <w:rsid w:val="00495AAF"/>
    <w:rsid w:val="00495AB9"/>
    <w:rsid w:val="00495C78"/>
    <w:rsid w:val="00495F75"/>
    <w:rsid w:val="00495F76"/>
    <w:rsid w:val="004965CF"/>
    <w:rsid w:val="00496C45"/>
    <w:rsid w:val="00496E4D"/>
    <w:rsid w:val="0049700B"/>
    <w:rsid w:val="004974EA"/>
    <w:rsid w:val="00497B5A"/>
    <w:rsid w:val="00497CDD"/>
    <w:rsid w:val="00497DD5"/>
    <w:rsid w:val="00497F8B"/>
    <w:rsid w:val="004A019C"/>
    <w:rsid w:val="004A04F7"/>
    <w:rsid w:val="004A0715"/>
    <w:rsid w:val="004A0A48"/>
    <w:rsid w:val="004A0A9B"/>
    <w:rsid w:val="004A0BBA"/>
    <w:rsid w:val="004A0EC2"/>
    <w:rsid w:val="004A0F8C"/>
    <w:rsid w:val="004A17A9"/>
    <w:rsid w:val="004A1B39"/>
    <w:rsid w:val="004A1E8E"/>
    <w:rsid w:val="004A231A"/>
    <w:rsid w:val="004A2904"/>
    <w:rsid w:val="004A295D"/>
    <w:rsid w:val="004A2B69"/>
    <w:rsid w:val="004A2BB4"/>
    <w:rsid w:val="004A2CBA"/>
    <w:rsid w:val="004A2D2B"/>
    <w:rsid w:val="004A30E9"/>
    <w:rsid w:val="004A3147"/>
    <w:rsid w:val="004A33A0"/>
    <w:rsid w:val="004A33F6"/>
    <w:rsid w:val="004A3665"/>
    <w:rsid w:val="004A38AA"/>
    <w:rsid w:val="004A3939"/>
    <w:rsid w:val="004A41D5"/>
    <w:rsid w:val="004A41E9"/>
    <w:rsid w:val="004A4D92"/>
    <w:rsid w:val="004A4EB3"/>
    <w:rsid w:val="004A4F28"/>
    <w:rsid w:val="004A558A"/>
    <w:rsid w:val="004A56E9"/>
    <w:rsid w:val="004A59D3"/>
    <w:rsid w:val="004A5A01"/>
    <w:rsid w:val="004A5B86"/>
    <w:rsid w:val="004A5D85"/>
    <w:rsid w:val="004A5EF7"/>
    <w:rsid w:val="004A61AC"/>
    <w:rsid w:val="004A65A9"/>
    <w:rsid w:val="004A718F"/>
    <w:rsid w:val="004A77A0"/>
    <w:rsid w:val="004A7BEF"/>
    <w:rsid w:val="004A7E38"/>
    <w:rsid w:val="004B0120"/>
    <w:rsid w:val="004B020E"/>
    <w:rsid w:val="004B02D0"/>
    <w:rsid w:val="004B0522"/>
    <w:rsid w:val="004B09BC"/>
    <w:rsid w:val="004B0A09"/>
    <w:rsid w:val="004B0BB8"/>
    <w:rsid w:val="004B1005"/>
    <w:rsid w:val="004B11D7"/>
    <w:rsid w:val="004B1544"/>
    <w:rsid w:val="004B19E9"/>
    <w:rsid w:val="004B1A5B"/>
    <w:rsid w:val="004B1AAF"/>
    <w:rsid w:val="004B1B98"/>
    <w:rsid w:val="004B1CED"/>
    <w:rsid w:val="004B1FAA"/>
    <w:rsid w:val="004B2214"/>
    <w:rsid w:val="004B24CD"/>
    <w:rsid w:val="004B2BD9"/>
    <w:rsid w:val="004B2D28"/>
    <w:rsid w:val="004B300C"/>
    <w:rsid w:val="004B352C"/>
    <w:rsid w:val="004B3B98"/>
    <w:rsid w:val="004B3BC8"/>
    <w:rsid w:val="004B3CF4"/>
    <w:rsid w:val="004B402B"/>
    <w:rsid w:val="004B407B"/>
    <w:rsid w:val="004B40EF"/>
    <w:rsid w:val="004B41A4"/>
    <w:rsid w:val="004B4777"/>
    <w:rsid w:val="004B47BC"/>
    <w:rsid w:val="004B47D7"/>
    <w:rsid w:val="004B4A1B"/>
    <w:rsid w:val="004B4D22"/>
    <w:rsid w:val="004B4F13"/>
    <w:rsid w:val="004B548D"/>
    <w:rsid w:val="004B59D6"/>
    <w:rsid w:val="004B5B91"/>
    <w:rsid w:val="004B5BEE"/>
    <w:rsid w:val="004B5CB2"/>
    <w:rsid w:val="004B64ED"/>
    <w:rsid w:val="004B6527"/>
    <w:rsid w:val="004B654B"/>
    <w:rsid w:val="004B6564"/>
    <w:rsid w:val="004B661E"/>
    <w:rsid w:val="004B66DC"/>
    <w:rsid w:val="004B6B66"/>
    <w:rsid w:val="004B6BDC"/>
    <w:rsid w:val="004B6E77"/>
    <w:rsid w:val="004B7115"/>
    <w:rsid w:val="004B7178"/>
    <w:rsid w:val="004B71FD"/>
    <w:rsid w:val="004B7234"/>
    <w:rsid w:val="004B72D6"/>
    <w:rsid w:val="004B73FD"/>
    <w:rsid w:val="004B7D4D"/>
    <w:rsid w:val="004C00CC"/>
    <w:rsid w:val="004C09ED"/>
    <w:rsid w:val="004C0BA0"/>
    <w:rsid w:val="004C0C2E"/>
    <w:rsid w:val="004C0EA7"/>
    <w:rsid w:val="004C0F09"/>
    <w:rsid w:val="004C0F63"/>
    <w:rsid w:val="004C112F"/>
    <w:rsid w:val="004C13AB"/>
    <w:rsid w:val="004C164F"/>
    <w:rsid w:val="004C179F"/>
    <w:rsid w:val="004C18D0"/>
    <w:rsid w:val="004C1A20"/>
    <w:rsid w:val="004C1C9E"/>
    <w:rsid w:val="004C1CB0"/>
    <w:rsid w:val="004C1CED"/>
    <w:rsid w:val="004C20C8"/>
    <w:rsid w:val="004C2119"/>
    <w:rsid w:val="004C217E"/>
    <w:rsid w:val="004C3053"/>
    <w:rsid w:val="004C3147"/>
    <w:rsid w:val="004C3646"/>
    <w:rsid w:val="004C3876"/>
    <w:rsid w:val="004C398F"/>
    <w:rsid w:val="004C3A32"/>
    <w:rsid w:val="004C3A63"/>
    <w:rsid w:val="004C3E29"/>
    <w:rsid w:val="004C4312"/>
    <w:rsid w:val="004C43E9"/>
    <w:rsid w:val="004C47D7"/>
    <w:rsid w:val="004C48D7"/>
    <w:rsid w:val="004C4A3F"/>
    <w:rsid w:val="004C4A9B"/>
    <w:rsid w:val="004C4B0A"/>
    <w:rsid w:val="004C4F74"/>
    <w:rsid w:val="004C5334"/>
    <w:rsid w:val="004C5576"/>
    <w:rsid w:val="004C5BD7"/>
    <w:rsid w:val="004C5E0B"/>
    <w:rsid w:val="004C5E81"/>
    <w:rsid w:val="004C61F4"/>
    <w:rsid w:val="004C61FF"/>
    <w:rsid w:val="004C637C"/>
    <w:rsid w:val="004C640C"/>
    <w:rsid w:val="004C65C3"/>
    <w:rsid w:val="004C684D"/>
    <w:rsid w:val="004C6C55"/>
    <w:rsid w:val="004C743D"/>
    <w:rsid w:val="004C757C"/>
    <w:rsid w:val="004C7816"/>
    <w:rsid w:val="004C7D2A"/>
    <w:rsid w:val="004D0FB1"/>
    <w:rsid w:val="004D161D"/>
    <w:rsid w:val="004D185A"/>
    <w:rsid w:val="004D19A4"/>
    <w:rsid w:val="004D1AAB"/>
    <w:rsid w:val="004D1BD2"/>
    <w:rsid w:val="004D21FD"/>
    <w:rsid w:val="004D2786"/>
    <w:rsid w:val="004D2E0F"/>
    <w:rsid w:val="004D322D"/>
    <w:rsid w:val="004D32B3"/>
    <w:rsid w:val="004D32F9"/>
    <w:rsid w:val="004D36DA"/>
    <w:rsid w:val="004D373B"/>
    <w:rsid w:val="004D376F"/>
    <w:rsid w:val="004D386A"/>
    <w:rsid w:val="004D38D8"/>
    <w:rsid w:val="004D3A4E"/>
    <w:rsid w:val="004D3AC9"/>
    <w:rsid w:val="004D3D86"/>
    <w:rsid w:val="004D40C1"/>
    <w:rsid w:val="004D4BAD"/>
    <w:rsid w:val="004D5F9C"/>
    <w:rsid w:val="004D5FF3"/>
    <w:rsid w:val="004D6099"/>
    <w:rsid w:val="004D6105"/>
    <w:rsid w:val="004D663E"/>
    <w:rsid w:val="004D666B"/>
    <w:rsid w:val="004D67B4"/>
    <w:rsid w:val="004D69A5"/>
    <w:rsid w:val="004D6ECB"/>
    <w:rsid w:val="004D7480"/>
    <w:rsid w:val="004D75ED"/>
    <w:rsid w:val="004D7AFA"/>
    <w:rsid w:val="004D7F2F"/>
    <w:rsid w:val="004E021B"/>
    <w:rsid w:val="004E026F"/>
    <w:rsid w:val="004E0424"/>
    <w:rsid w:val="004E09C7"/>
    <w:rsid w:val="004E0ACE"/>
    <w:rsid w:val="004E0B54"/>
    <w:rsid w:val="004E0CE6"/>
    <w:rsid w:val="004E11D3"/>
    <w:rsid w:val="004E16A9"/>
    <w:rsid w:val="004E1809"/>
    <w:rsid w:val="004E1874"/>
    <w:rsid w:val="004E1AC3"/>
    <w:rsid w:val="004E1B86"/>
    <w:rsid w:val="004E1D74"/>
    <w:rsid w:val="004E1E8A"/>
    <w:rsid w:val="004E2336"/>
    <w:rsid w:val="004E2401"/>
    <w:rsid w:val="004E26C8"/>
    <w:rsid w:val="004E2A8A"/>
    <w:rsid w:val="004E2ACE"/>
    <w:rsid w:val="004E3ADD"/>
    <w:rsid w:val="004E3F90"/>
    <w:rsid w:val="004E4143"/>
    <w:rsid w:val="004E4286"/>
    <w:rsid w:val="004E43B5"/>
    <w:rsid w:val="004E45C8"/>
    <w:rsid w:val="004E47C0"/>
    <w:rsid w:val="004E505D"/>
    <w:rsid w:val="004E51F9"/>
    <w:rsid w:val="004E5536"/>
    <w:rsid w:val="004E5B1A"/>
    <w:rsid w:val="004E5F94"/>
    <w:rsid w:val="004E60A6"/>
    <w:rsid w:val="004E615A"/>
    <w:rsid w:val="004E6350"/>
    <w:rsid w:val="004E6E6F"/>
    <w:rsid w:val="004E6E80"/>
    <w:rsid w:val="004E6F14"/>
    <w:rsid w:val="004E7148"/>
    <w:rsid w:val="004E72BD"/>
    <w:rsid w:val="004E7718"/>
    <w:rsid w:val="004E798B"/>
    <w:rsid w:val="004E7A2C"/>
    <w:rsid w:val="004F009D"/>
    <w:rsid w:val="004F02D3"/>
    <w:rsid w:val="004F036F"/>
    <w:rsid w:val="004F03C3"/>
    <w:rsid w:val="004F0457"/>
    <w:rsid w:val="004F068C"/>
    <w:rsid w:val="004F0BD1"/>
    <w:rsid w:val="004F0C46"/>
    <w:rsid w:val="004F11AD"/>
    <w:rsid w:val="004F11E0"/>
    <w:rsid w:val="004F11E3"/>
    <w:rsid w:val="004F154F"/>
    <w:rsid w:val="004F15A3"/>
    <w:rsid w:val="004F16A7"/>
    <w:rsid w:val="004F176B"/>
    <w:rsid w:val="004F1800"/>
    <w:rsid w:val="004F1864"/>
    <w:rsid w:val="004F1A4C"/>
    <w:rsid w:val="004F1F3F"/>
    <w:rsid w:val="004F20C0"/>
    <w:rsid w:val="004F23BD"/>
    <w:rsid w:val="004F2578"/>
    <w:rsid w:val="004F2648"/>
    <w:rsid w:val="004F2A93"/>
    <w:rsid w:val="004F2D1C"/>
    <w:rsid w:val="004F2EF3"/>
    <w:rsid w:val="004F3423"/>
    <w:rsid w:val="004F3480"/>
    <w:rsid w:val="004F373A"/>
    <w:rsid w:val="004F3AD0"/>
    <w:rsid w:val="004F3C1C"/>
    <w:rsid w:val="004F42BB"/>
    <w:rsid w:val="004F42BE"/>
    <w:rsid w:val="004F4EE9"/>
    <w:rsid w:val="004F4FA8"/>
    <w:rsid w:val="004F5302"/>
    <w:rsid w:val="004F53C6"/>
    <w:rsid w:val="004F5469"/>
    <w:rsid w:val="004F5488"/>
    <w:rsid w:val="004F5514"/>
    <w:rsid w:val="004F575A"/>
    <w:rsid w:val="004F57D8"/>
    <w:rsid w:val="004F5920"/>
    <w:rsid w:val="004F5FB3"/>
    <w:rsid w:val="004F672F"/>
    <w:rsid w:val="004F6799"/>
    <w:rsid w:val="004F68B8"/>
    <w:rsid w:val="004F7244"/>
    <w:rsid w:val="004F73BC"/>
    <w:rsid w:val="004F7495"/>
    <w:rsid w:val="004F74B8"/>
    <w:rsid w:val="004F74EE"/>
    <w:rsid w:val="004F7986"/>
    <w:rsid w:val="004F7D9E"/>
    <w:rsid w:val="004F7E41"/>
    <w:rsid w:val="005002CB"/>
    <w:rsid w:val="005003F1"/>
    <w:rsid w:val="005004FD"/>
    <w:rsid w:val="0050064D"/>
    <w:rsid w:val="005006C6"/>
    <w:rsid w:val="00500DC3"/>
    <w:rsid w:val="00500E20"/>
    <w:rsid w:val="0050115E"/>
    <w:rsid w:val="00501452"/>
    <w:rsid w:val="005016A7"/>
    <w:rsid w:val="005024DF"/>
    <w:rsid w:val="005027B6"/>
    <w:rsid w:val="00502AB8"/>
    <w:rsid w:val="00502C28"/>
    <w:rsid w:val="00503109"/>
    <w:rsid w:val="00503173"/>
    <w:rsid w:val="00503703"/>
    <w:rsid w:val="00503CDE"/>
    <w:rsid w:val="00503D04"/>
    <w:rsid w:val="00503DBE"/>
    <w:rsid w:val="0050427F"/>
    <w:rsid w:val="00504410"/>
    <w:rsid w:val="00504673"/>
    <w:rsid w:val="00504798"/>
    <w:rsid w:val="00504A6A"/>
    <w:rsid w:val="00504DDB"/>
    <w:rsid w:val="00504FA9"/>
    <w:rsid w:val="0050523C"/>
    <w:rsid w:val="00505481"/>
    <w:rsid w:val="0050573E"/>
    <w:rsid w:val="005058DD"/>
    <w:rsid w:val="005059AC"/>
    <w:rsid w:val="00505A4A"/>
    <w:rsid w:val="00505B12"/>
    <w:rsid w:val="00505C61"/>
    <w:rsid w:val="00505CB1"/>
    <w:rsid w:val="00505CFE"/>
    <w:rsid w:val="005066DF"/>
    <w:rsid w:val="0050678C"/>
    <w:rsid w:val="005068DD"/>
    <w:rsid w:val="0050795C"/>
    <w:rsid w:val="0050798F"/>
    <w:rsid w:val="00507D00"/>
    <w:rsid w:val="005109E2"/>
    <w:rsid w:val="00510F0A"/>
    <w:rsid w:val="00510F55"/>
    <w:rsid w:val="00511142"/>
    <w:rsid w:val="00511161"/>
    <w:rsid w:val="005111EB"/>
    <w:rsid w:val="00511470"/>
    <w:rsid w:val="005115BA"/>
    <w:rsid w:val="005116AB"/>
    <w:rsid w:val="005117AE"/>
    <w:rsid w:val="00511803"/>
    <w:rsid w:val="00511B8C"/>
    <w:rsid w:val="00511C2B"/>
    <w:rsid w:val="00511CD0"/>
    <w:rsid w:val="00511D7E"/>
    <w:rsid w:val="00511DAA"/>
    <w:rsid w:val="00511EBC"/>
    <w:rsid w:val="005120C1"/>
    <w:rsid w:val="00512362"/>
    <w:rsid w:val="00512580"/>
    <w:rsid w:val="00512680"/>
    <w:rsid w:val="005129E5"/>
    <w:rsid w:val="00512A90"/>
    <w:rsid w:val="00512EF7"/>
    <w:rsid w:val="0051335D"/>
    <w:rsid w:val="00513495"/>
    <w:rsid w:val="005136FA"/>
    <w:rsid w:val="005137E6"/>
    <w:rsid w:val="005137E7"/>
    <w:rsid w:val="0051386B"/>
    <w:rsid w:val="00513889"/>
    <w:rsid w:val="005138E6"/>
    <w:rsid w:val="00513CB9"/>
    <w:rsid w:val="0051427D"/>
    <w:rsid w:val="00514603"/>
    <w:rsid w:val="00514A58"/>
    <w:rsid w:val="00514D1E"/>
    <w:rsid w:val="005150AC"/>
    <w:rsid w:val="005154FD"/>
    <w:rsid w:val="00515671"/>
    <w:rsid w:val="005158B5"/>
    <w:rsid w:val="0051599B"/>
    <w:rsid w:val="00516D8D"/>
    <w:rsid w:val="005172FB"/>
    <w:rsid w:val="00517332"/>
    <w:rsid w:val="00517727"/>
    <w:rsid w:val="00517E56"/>
    <w:rsid w:val="005205D9"/>
    <w:rsid w:val="00520623"/>
    <w:rsid w:val="00520874"/>
    <w:rsid w:val="00520C30"/>
    <w:rsid w:val="00520CBD"/>
    <w:rsid w:val="00520EA9"/>
    <w:rsid w:val="00520FAF"/>
    <w:rsid w:val="0052104A"/>
    <w:rsid w:val="00521083"/>
    <w:rsid w:val="005211B7"/>
    <w:rsid w:val="005212F5"/>
    <w:rsid w:val="0052160D"/>
    <w:rsid w:val="00521694"/>
    <w:rsid w:val="00521C56"/>
    <w:rsid w:val="00521DF9"/>
    <w:rsid w:val="00521F32"/>
    <w:rsid w:val="005220C5"/>
    <w:rsid w:val="005222BA"/>
    <w:rsid w:val="0052248B"/>
    <w:rsid w:val="00522AEC"/>
    <w:rsid w:val="00522BE6"/>
    <w:rsid w:val="00522CE0"/>
    <w:rsid w:val="00522F25"/>
    <w:rsid w:val="00522FB0"/>
    <w:rsid w:val="00523C76"/>
    <w:rsid w:val="00523D2D"/>
    <w:rsid w:val="00523E22"/>
    <w:rsid w:val="00523F00"/>
    <w:rsid w:val="005247AB"/>
    <w:rsid w:val="005249B1"/>
    <w:rsid w:val="00524D13"/>
    <w:rsid w:val="00524F6E"/>
    <w:rsid w:val="0052507A"/>
    <w:rsid w:val="00525177"/>
    <w:rsid w:val="0052522D"/>
    <w:rsid w:val="0052527F"/>
    <w:rsid w:val="0052535A"/>
    <w:rsid w:val="005258FE"/>
    <w:rsid w:val="00526205"/>
    <w:rsid w:val="0052647E"/>
    <w:rsid w:val="00526521"/>
    <w:rsid w:val="005266BA"/>
    <w:rsid w:val="0052670E"/>
    <w:rsid w:val="005268D9"/>
    <w:rsid w:val="00526B3D"/>
    <w:rsid w:val="00526D22"/>
    <w:rsid w:val="00526EE7"/>
    <w:rsid w:val="00527159"/>
    <w:rsid w:val="0052736C"/>
    <w:rsid w:val="0052756D"/>
    <w:rsid w:val="00527B0D"/>
    <w:rsid w:val="00530A2A"/>
    <w:rsid w:val="00530CD6"/>
    <w:rsid w:val="00531513"/>
    <w:rsid w:val="00531615"/>
    <w:rsid w:val="0053173E"/>
    <w:rsid w:val="00531872"/>
    <w:rsid w:val="0053191E"/>
    <w:rsid w:val="005319D6"/>
    <w:rsid w:val="00531D01"/>
    <w:rsid w:val="005322F7"/>
    <w:rsid w:val="005324CB"/>
    <w:rsid w:val="00532BA8"/>
    <w:rsid w:val="00532BDA"/>
    <w:rsid w:val="00532EAE"/>
    <w:rsid w:val="00532F95"/>
    <w:rsid w:val="0053310E"/>
    <w:rsid w:val="005335B8"/>
    <w:rsid w:val="005335C8"/>
    <w:rsid w:val="00533727"/>
    <w:rsid w:val="00533732"/>
    <w:rsid w:val="0053383D"/>
    <w:rsid w:val="00533951"/>
    <w:rsid w:val="00533C95"/>
    <w:rsid w:val="00533E74"/>
    <w:rsid w:val="00534015"/>
    <w:rsid w:val="0053430D"/>
    <w:rsid w:val="00534A29"/>
    <w:rsid w:val="0053549A"/>
    <w:rsid w:val="005354B2"/>
    <w:rsid w:val="00535893"/>
    <w:rsid w:val="005364FC"/>
    <w:rsid w:val="00536597"/>
    <w:rsid w:val="00536B96"/>
    <w:rsid w:val="00536C5D"/>
    <w:rsid w:val="00537BE2"/>
    <w:rsid w:val="00537E57"/>
    <w:rsid w:val="00537F06"/>
    <w:rsid w:val="00540A24"/>
    <w:rsid w:val="00540ABE"/>
    <w:rsid w:val="00540C4E"/>
    <w:rsid w:val="00540EA7"/>
    <w:rsid w:val="00540F49"/>
    <w:rsid w:val="00541303"/>
    <w:rsid w:val="005413D1"/>
    <w:rsid w:val="005414E2"/>
    <w:rsid w:val="00541574"/>
    <w:rsid w:val="005415FB"/>
    <w:rsid w:val="00541C93"/>
    <w:rsid w:val="00541C96"/>
    <w:rsid w:val="00541FE9"/>
    <w:rsid w:val="0054212D"/>
    <w:rsid w:val="005425BA"/>
    <w:rsid w:val="00542D18"/>
    <w:rsid w:val="00542F59"/>
    <w:rsid w:val="0054326B"/>
    <w:rsid w:val="00543381"/>
    <w:rsid w:val="005435EB"/>
    <w:rsid w:val="00543891"/>
    <w:rsid w:val="00543974"/>
    <w:rsid w:val="00543E22"/>
    <w:rsid w:val="005440BA"/>
    <w:rsid w:val="0054417A"/>
    <w:rsid w:val="00544210"/>
    <w:rsid w:val="00544B7B"/>
    <w:rsid w:val="00544BC2"/>
    <w:rsid w:val="00544D44"/>
    <w:rsid w:val="005452B1"/>
    <w:rsid w:val="00545342"/>
    <w:rsid w:val="005454C9"/>
    <w:rsid w:val="0054553E"/>
    <w:rsid w:val="00545981"/>
    <w:rsid w:val="00545A2D"/>
    <w:rsid w:val="00545B0B"/>
    <w:rsid w:val="00545F26"/>
    <w:rsid w:val="00545F56"/>
    <w:rsid w:val="00546723"/>
    <w:rsid w:val="00546963"/>
    <w:rsid w:val="005469E3"/>
    <w:rsid w:val="00546A71"/>
    <w:rsid w:val="00546BFE"/>
    <w:rsid w:val="00546DDF"/>
    <w:rsid w:val="00547225"/>
    <w:rsid w:val="005472F5"/>
    <w:rsid w:val="005473F0"/>
    <w:rsid w:val="00547EA6"/>
    <w:rsid w:val="005505ED"/>
    <w:rsid w:val="005506CF"/>
    <w:rsid w:val="005508F0"/>
    <w:rsid w:val="005508F7"/>
    <w:rsid w:val="005510D0"/>
    <w:rsid w:val="00551504"/>
    <w:rsid w:val="005515A5"/>
    <w:rsid w:val="005517BE"/>
    <w:rsid w:val="0055206E"/>
    <w:rsid w:val="005520F4"/>
    <w:rsid w:val="005521DA"/>
    <w:rsid w:val="005521F3"/>
    <w:rsid w:val="00552374"/>
    <w:rsid w:val="00552440"/>
    <w:rsid w:val="0055264C"/>
    <w:rsid w:val="00552F96"/>
    <w:rsid w:val="0055308F"/>
    <w:rsid w:val="0055315B"/>
    <w:rsid w:val="00553231"/>
    <w:rsid w:val="0055329D"/>
    <w:rsid w:val="005536CF"/>
    <w:rsid w:val="005538A1"/>
    <w:rsid w:val="00553CB2"/>
    <w:rsid w:val="00553FCB"/>
    <w:rsid w:val="00554168"/>
    <w:rsid w:val="0055464C"/>
    <w:rsid w:val="00554A52"/>
    <w:rsid w:val="00554BC2"/>
    <w:rsid w:val="00554EC2"/>
    <w:rsid w:val="005552D4"/>
    <w:rsid w:val="005557E4"/>
    <w:rsid w:val="0055585B"/>
    <w:rsid w:val="00555D63"/>
    <w:rsid w:val="00555D76"/>
    <w:rsid w:val="00555E9B"/>
    <w:rsid w:val="00556133"/>
    <w:rsid w:val="005561AB"/>
    <w:rsid w:val="00556206"/>
    <w:rsid w:val="005562A3"/>
    <w:rsid w:val="0055630A"/>
    <w:rsid w:val="005563AF"/>
    <w:rsid w:val="0055660B"/>
    <w:rsid w:val="00556B66"/>
    <w:rsid w:val="00556CF2"/>
    <w:rsid w:val="00556D5C"/>
    <w:rsid w:val="00556E1B"/>
    <w:rsid w:val="00557249"/>
    <w:rsid w:val="00557430"/>
    <w:rsid w:val="00557933"/>
    <w:rsid w:val="00557E53"/>
    <w:rsid w:val="00560442"/>
    <w:rsid w:val="00560519"/>
    <w:rsid w:val="00561279"/>
    <w:rsid w:val="00561B63"/>
    <w:rsid w:val="00561C2E"/>
    <w:rsid w:val="005621E6"/>
    <w:rsid w:val="005623D7"/>
    <w:rsid w:val="005624BF"/>
    <w:rsid w:val="005625BB"/>
    <w:rsid w:val="00562727"/>
    <w:rsid w:val="005627C1"/>
    <w:rsid w:val="005628AE"/>
    <w:rsid w:val="00562B12"/>
    <w:rsid w:val="00562FFF"/>
    <w:rsid w:val="005630F8"/>
    <w:rsid w:val="005632AB"/>
    <w:rsid w:val="00563592"/>
    <w:rsid w:val="00563634"/>
    <w:rsid w:val="00563A83"/>
    <w:rsid w:val="00563CDE"/>
    <w:rsid w:val="00563F5B"/>
    <w:rsid w:val="005640AA"/>
    <w:rsid w:val="00564240"/>
    <w:rsid w:val="00564337"/>
    <w:rsid w:val="005646EE"/>
    <w:rsid w:val="005647D5"/>
    <w:rsid w:val="00564BA8"/>
    <w:rsid w:val="005654BA"/>
    <w:rsid w:val="0056572D"/>
    <w:rsid w:val="005657C4"/>
    <w:rsid w:val="00565873"/>
    <w:rsid w:val="0056621D"/>
    <w:rsid w:val="005662B9"/>
    <w:rsid w:val="00566475"/>
    <w:rsid w:val="00566D98"/>
    <w:rsid w:val="00566F3E"/>
    <w:rsid w:val="0056734D"/>
    <w:rsid w:val="0056764B"/>
    <w:rsid w:val="005677DC"/>
    <w:rsid w:val="005678DE"/>
    <w:rsid w:val="00567CB3"/>
    <w:rsid w:val="00567DA0"/>
    <w:rsid w:val="00570043"/>
    <w:rsid w:val="005701E8"/>
    <w:rsid w:val="00570438"/>
    <w:rsid w:val="005707EA"/>
    <w:rsid w:val="00570A03"/>
    <w:rsid w:val="00570C36"/>
    <w:rsid w:val="00570DB6"/>
    <w:rsid w:val="00570F3F"/>
    <w:rsid w:val="005715B6"/>
    <w:rsid w:val="00571690"/>
    <w:rsid w:val="00571916"/>
    <w:rsid w:val="00571B22"/>
    <w:rsid w:val="00571EA9"/>
    <w:rsid w:val="0057205D"/>
    <w:rsid w:val="005730AD"/>
    <w:rsid w:val="005735CA"/>
    <w:rsid w:val="005738A4"/>
    <w:rsid w:val="00573B97"/>
    <w:rsid w:val="00574143"/>
    <w:rsid w:val="0057499F"/>
    <w:rsid w:val="00574E59"/>
    <w:rsid w:val="00574FBB"/>
    <w:rsid w:val="0057527A"/>
    <w:rsid w:val="005752F0"/>
    <w:rsid w:val="00575523"/>
    <w:rsid w:val="00575DA4"/>
    <w:rsid w:val="00575DEB"/>
    <w:rsid w:val="00575F40"/>
    <w:rsid w:val="0057644A"/>
    <w:rsid w:val="0057669F"/>
    <w:rsid w:val="00576877"/>
    <w:rsid w:val="00576C3B"/>
    <w:rsid w:val="00576ECE"/>
    <w:rsid w:val="00576FA5"/>
    <w:rsid w:val="005773FF"/>
    <w:rsid w:val="00577556"/>
    <w:rsid w:val="00577563"/>
    <w:rsid w:val="00577744"/>
    <w:rsid w:val="00577A6C"/>
    <w:rsid w:val="00577E76"/>
    <w:rsid w:val="00580334"/>
    <w:rsid w:val="0058042A"/>
    <w:rsid w:val="005808E8"/>
    <w:rsid w:val="00580D83"/>
    <w:rsid w:val="0058117C"/>
    <w:rsid w:val="0058129D"/>
    <w:rsid w:val="005816D4"/>
    <w:rsid w:val="0058187A"/>
    <w:rsid w:val="00581A93"/>
    <w:rsid w:val="00581CEF"/>
    <w:rsid w:val="00581E1A"/>
    <w:rsid w:val="0058249E"/>
    <w:rsid w:val="00582AB5"/>
    <w:rsid w:val="00582C9C"/>
    <w:rsid w:val="00582D3D"/>
    <w:rsid w:val="00582F20"/>
    <w:rsid w:val="00582FF6"/>
    <w:rsid w:val="0058342F"/>
    <w:rsid w:val="00583869"/>
    <w:rsid w:val="00583F8F"/>
    <w:rsid w:val="005848EC"/>
    <w:rsid w:val="00584C50"/>
    <w:rsid w:val="00584D8F"/>
    <w:rsid w:val="00584EBA"/>
    <w:rsid w:val="005856AF"/>
    <w:rsid w:val="00585711"/>
    <w:rsid w:val="00585A74"/>
    <w:rsid w:val="005862AB"/>
    <w:rsid w:val="00586718"/>
    <w:rsid w:val="005868CA"/>
    <w:rsid w:val="00586AF7"/>
    <w:rsid w:val="005870C7"/>
    <w:rsid w:val="00587173"/>
    <w:rsid w:val="0058745D"/>
    <w:rsid w:val="005874BF"/>
    <w:rsid w:val="00587A4A"/>
    <w:rsid w:val="00587A69"/>
    <w:rsid w:val="00587C2C"/>
    <w:rsid w:val="00587CC0"/>
    <w:rsid w:val="00587D5E"/>
    <w:rsid w:val="00587D70"/>
    <w:rsid w:val="005901A5"/>
    <w:rsid w:val="0059035E"/>
    <w:rsid w:val="005907A0"/>
    <w:rsid w:val="00590977"/>
    <w:rsid w:val="00590A86"/>
    <w:rsid w:val="0059122B"/>
    <w:rsid w:val="005912E0"/>
    <w:rsid w:val="0059152E"/>
    <w:rsid w:val="00591B7D"/>
    <w:rsid w:val="00592585"/>
    <w:rsid w:val="005925DA"/>
    <w:rsid w:val="00592696"/>
    <w:rsid w:val="005928A3"/>
    <w:rsid w:val="0059320A"/>
    <w:rsid w:val="00593657"/>
    <w:rsid w:val="005936C1"/>
    <w:rsid w:val="0059384B"/>
    <w:rsid w:val="00594593"/>
    <w:rsid w:val="00594651"/>
    <w:rsid w:val="00594792"/>
    <w:rsid w:val="005947E0"/>
    <w:rsid w:val="0059520C"/>
    <w:rsid w:val="00595261"/>
    <w:rsid w:val="0059575E"/>
    <w:rsid w:val="0059576B"/>
    <w:rsid w:val="005958CB"/>
    <w:rsid w:val="005963CB"/>
    <w:rsid w:val="0059684D"/>
    <w:rsid w:val="00596C03"/>
    <w:rsid w:val="005973D8"/>
    <w:rsid w:val="0059765A"/>
    <w:rsid w:val="0059776C"/>
    <w:rsid w:val="0059782C"/>
    <w:rsid w:val="00597EAF"/>
    <w:rsid w:val="005A00CC"/>
    <w:rsid w:val="005A08C3"/>
    <w:rsid w:val="005A0B68"/>
    <w:rsid w:val="005A0BF6"/>
    <w:rsid w:val="005A0CFB"/>
    <w:rsid w:val="005A140A"/>
    <w:rsid w:val="005A1BFF"/>
    <w:rsid w:val="005A1CC1"/>
    <w:rsid w:val="005A1CC9"/>
    <w:rsid w:val="005A1D87"/>
    <w:rsid w:val="005A1E76"/>
    <w:rsid w:val="005A2209"/>
    <w:rsid w:val="005A22A5"/>
    <w:rsid w:val="005A2736"/>
    <w:rsid w:val="005A274E"/>
    <w:rsid w:val="005A2FA4"/>
    <w:rsid w:val="005A2FAE"/>
    <w:rsid w:val="005A338A"/>
    <w:rsid w:val="005A35B3"/>
    <w:rsid w:val="005A3A1D"/>
    <w:rsid w:val="005A407C"/>
    <w:rsid w:val="005A4127"/>
    <w:rsid w:val="005A43BC"/>
    <w:rsid w:val="005A44FE"/>
    <w:rsid w:val="005A4849"/>
    <w:rsid w:val="005A4A56"/>
    <w:rsid w:val="005A4AAD"/>
    <w:rsid w:val="005A50AD"/>
    <w:rsid w:val="005A5A50"/>
    <w:rsid w:val="005A5A96"/>
    <w:rsid w:val="005A682D"/>
    <w:rsid w:val="005A7291"/>
    <w:rsid w:val="005A729B"/>
    <w:rsid w:val="005A7711"/>
    <w:rsid w:val="005B05EC"/>
    <w:rsid w:val="005B0615"/>
    <w:rsid w:val="005B0738"/>
    <w:rsid w:val="005B0AFC"/>
    <w:rsid w:val="005B0E72"/>
    <w:rsid w:val="005B10F8"/>
    <w:rsid w:val="005B118F"/>
    <w:rsid w:val="005B1201"/>
    <w:rsid w:val="005B12AB"/>
    <w:rsid w:val="005B17EB"/>
    <w:rsid w:val="005B1C57"/>
    <w:rsid w:val="005B24C8"/>
    <w:rsid w:val="005B2B38"/>
    <w:rsid w:val="005B2B71"/>
    <w:rsid w:val="005B2C1B"/>
    <w:rsid w:val="005B3187"/>
    <w:rsid w:val="005B33CF"/>
    <w:rsid w:val="005B34C3"/>
    <w:rsid w:val="005B3593"/>
    <w:rsid w:val="005B371D"/>
    <w:rsid w:val="005B3F9A"/>
    <w:rsid w:val="005B3FBF"/>
    <w:rsid w:val="005B4071"/>
    <w:rsid w:val="005B4287"/>
    <w:rsid w:val="005B4BC2"/>
    <w:rsid w:val="005B4CDB"/>
    <w:rsid w:val="005B57C7"/>
    <w:rsid w:val="005B58FC"/>
    <w:rsid w:val="005B5A82"/>
    <w:rsid w:val="005B5CA0"/>
    <w:rsid w:val="005B6116"/>
    <w:rsid w:val="005B6A10"/>
    <w:rsid w:val="005B6FAF"/>
    <w:rsid w:val="005B7451"/>
    <w:rsid w:val="005B7797"/>
    <w:rsid w:val="005B7E03"/>
    <w:rsid w:val="005B7EF4"/>
    <w:rsid w:val="005B7FE6"/>
    <w:rsid w:val="005C031F"/>
    <w:rsid w:val="005C05F4"/>
    <w:rsid w:val="005C0A18"/>
    <w:rsid w:val="005C0CC0"/>
    <w:rsid w:val="005C121D"/>
    <w:rsid w:val="005C1281"/>
    <w:rsid w:val="005C133E"/>
    <w:rsid w:val="005C1528"/>
    <w:rsid w:val="005C1C6E"/>
    <w:rsid w:val="005C1EB9"/>
    <w:rsid w:val="005C1F51"/>
    <w:rsid w:val="005C20CD"/>
    <w:rsid w:val="005C26C8"/>
    <w:rsid w:val="005C27AA"/>
    <w:rsid w:val="005C378B"/>
    <w:rsid w:val="005C3B45"/>
    <w:rsid w:val="005C3B86"/>
    <w:rsid w:val="005C428D"/>
    <w:rsid w:val="005C4617"/>
    <w:rsid w:val="005C4D11"/>
    <w:rsid w:val="005C4E6A"/>
    <w:rsid w:val="005C4ED0"/>
    <w:rsid w:val="005C514F"/>
    <w:rsid w:val="005C51E2"/>
    <w:rsid w:val="005C5243"/>
    <w:rsid w:val="005C53E8"/>
    <w:rsid w:val="005C57C5"/>
    <w:rsid w:val="005C5C6A"/>
    <w:rsid w:val="005C61C7"/>
    <w:rsid w:val="005C6371"/>
    <w:rsid w:val="005C67E9"/>
    <w:rsid w:val="005C6AC7"/>
    <w:rsid w:val="005C6EE5"/>
    <w:rsid w:val="005C7437"/>
    <w:rsid w:val="005C7470"/>
    <w:rsid w:val="005C74A7"/>
    <w:rsid w:val="005C7877"/>
    <w:rsid w:val="005C7A05"/>
    <w:rsid w:val="005C7A50"/>
    <w:rsid w:val="005C7BB9"/>
    <w:rsid w:val="005D014C"/>
    <w:rsid w:val="005D0531"/>
    <w:rsid w:val="005D079D"/>
    <w:rsid w:val="005D0822"/>
    <w:rsid w:val="005D0F30"/>
    <w:rsid w:val="005D12F2"/>
    <w:rsid w:val="005D1572"/>
    <w:rsid w:val="005D15C2"/>
    <w:rsid w:val="005D16C1"/>
    <w:rsid w:val="005D20A9"/>
    <w:rsid w:val="005D2138"/>
    <w:rsid w:val="005D2710"/>
    <w:rsid w:val="005D343A"/>
    <w:rsid w:val="005D3728"/>
    <w:rsid w:val="005D3793"/>
    <w:rsid w:val="005D3991"/>
    <w:rsid w:val="005D3C38"/>
    <w:rsid w:val="005D3C93"/>
    <w:rsid w:val="005D3F24"/>
    <w:rsid w:val="005D4247"/>
    <w:rsid w:val="005D4AB0"/>
    <w:rsid w:val="005D4E47"/>
    <w:rsid w:val="005D4F82"/>
    <w:rsid w:val="005D5320"/>
    <w:rsid w:val="005D5415"/>
    <w:rsid w:val="005D56AB"/>
    <w:rsid w:val="005D5942"/>
    <w:rsid w:val="005D596D"/>
    <w:rsid w:val="005D5A0F"/>
    <w:rsid w:val="005D5D1B"/>
    <w:rsid w:val="005D5D97"/>
    <w:rsid w:val="005D604A"/>
    <w:rsid w:val="005D6401"/>
    <w:rsid w:val="005D6414"/>
    <w:rsid w:val="005D6523"/>
    <w:rsid w:val="005D6545"/>
    <w:rsid w:val="005D68C2"/>
    <w:rsid w:val="005D6EDF"/>
    <w:rsid w:val="005D7223"/>
    <w:rsid w:val="005D7B73"/>
    <w:rsid w:val="005D7BE8"/>
    <w:rsid w:val="005D7CFD"/>
    <w:rsid w:val="005E000B"/>
    <w:rsid w:val="005E04B9"/>
    <w:rsid w:val="005E074F"/>
    <w:rsid w:val="005E0D5E"/>
    <w:rsid w:val="005E0E28"/>
    <w:rsid w:val="005E14E0"/>
    <w:rsid w:val="005E1662"/>
    <w:rsid w:val="005E16E7"/>
    <w:rsid w:val="005E1D7C"/>
    <w:rsid w:val="005E2124"/>
    <w:rsid w:val="005E24F6"/>
    <w:rsid w:val="005E2630"/>
    <w:rsid w:val="005E268E"/>
    <w:rsid w:val="005E2BB9"/>
    <w:rsid w:val="005E2BE1"/>
    <w:rsid w:val="005E2C62"/>
    <w:rsid w:val="005E2EBE"/>
    <w:rsid w:val="005E30AF"/>
    <w:rsid w:val="005E37CD"/>
    <w:rsid w:val="005E3D36"/>
    <w:rsid w:val="005E3EB9"/>
    <w:rsid w:val="005E3FC6"/>
    <w:rsid w:val="005E4B99"/>
    <w:rsid w:val="005E4D96"/>
    <w:rsid w:val="005E4F47"/>
    <w:rsid w:val="005E504D"/>
    <w:rsid w:val="005E51AF"/>
    <w:rsid w:val="005E51CB"/>
    <w:rsid w:val="005E53EE"/>
    <w:rsid w:val="005E56AF"/>
    <w:rsid w:val="005E5A96"/>
    <w:rsid w:val="005E5C7F"/>
    <w:rsid w:val="005E6324"/>
    <w:rsid w:val="005E698C"/>
    <w:rsid w:val="005E6B37"/>
    <w:rsid w:val="005E704E"/>
    <w:rsid w:val="005E7749"/>
    <w:rsid w:val="005E78C9"/>
    <w:rsid w:val="005E7BD1"/>
    <w:rsid w:val="005E7C25"/>
    <w:rsid w:val="005F0040"/>
    <w:rsid w:val="005F01E1"/>
    <w:rsid w:val="005F058C"/>
    <w:rsid w:val="005F0848"/>
    <w:rsid w:val="005F0970"/>
    <w:rsid w:val="005F09D1"/>
    <w:rsid w:val="005F0A15"/>
    <w:rsid w:val="005F0AA7"/>
    <w:rsid w:val="005F0B37"/>
    <w:rsid w:val="005F0C50"/>
    <w:rsid w:val="005F11EC"/>
    <w:rsid w:val="005F123B"/>
    <w:rsid w:val="005F124D"/>
    <w:rsid w:val="005F125B"/>
    <w:rsid w:val="005F1449"/>
    <w:rsid w:val="005F156D"/>
    <w:rsid w:val="005F1902"/>
    <w:rsid w:val="005F1ADE"/>
    <w:rsid w:val="005F1B47"/>
    <w:rsid w:val="005F202A"/>
    <w:rsid w:val="005F2363"/>
    <w:rsid w:val="005F2371"/>
    <w:rsid w:val="005F296D"/>
    <w:rsid w:val="005F2B1C"/>
    <w:rsid w:val="005F2EC2"/>
    <w:rsid w:val="005F3068"/>
    <w:rsid w:val="005F35A3"/>
    <w:rsid w:val="005F37C3"/>
    <w:rsid w:val="005F38C6"/>
    <w:rsid w:val="005F3D66"/>
    <w:rsid w:val="005F3E51"/>
    <w:rsid w:val="005F3F20"/>
    <w:rsid w:val="005F42CB"/>
    <w:rsid w:val="005F45A0"/>
    <w:rsid w:val="005F45AC"/>
    <w:rsid w:val="005F464E"/>
    <w:rsid w:val="005F46BC"/>
    <w:rsid w:val="005F4725"/>
    <w:rsid w:val="005F554B"/>
    <w:rsid w:val="005F561E"/>
    <w:rsid w:val="005F5906"/>
    <w:rsid w:val="005F5D47"/>
    <w:rsid w:val="005F5EA1"/>
    <w:rsid w:val="005F60E9"/>
    <w:rsid w:val="005F6BA8"/>
    <w:rsid w:val="005F6DAC"/>
    <w:rsid w:val="005F7360"/>
    <w:rsid w:val="005F77CA"/>
    <w:rsid w:val="005F790D"/>
    <w:rsid w:val="005F7CB0"/>
    <w:rsid w:val="005F7CE1"/>
    <w:rsid w:val="005F7D04"/>
    <w:rsid w:val="00600693"/>
    <w:rsid w:val="006007C0"/>
    <w:rsid w:val="00600836"/>
    <w:rsid w:val="00600B10"/>
    <w:rsid w:val="00600B22"/>
    <w:rsid w:val="00600BA5"/>
    <w:rsid w:val="00600EA6"/>
    <w:rsid w:val="00601287"/>
    <w:rsid w:val="006012E9"/>
    <w:rsid w:val="0060145E"/>
    <w:rsid w:val="00601470"/>
    <w:rsid w:val="006014F4"/>
    <w:rsid w:val="00601EF0"/>
    <w:rsid w:val="006022D4"/>
    <w:rsid w:val="006023DB"/>
    <w:rsid w:val="00602429"/>
    <w:rsid w:val="0060257D"/>
    <w:rsid w:val="00602E5B"/>
    <w:rsid w:val="00602F92"/>
    <w:rsid w:val="006031E0"/>
    <w:rsid w:val="0060364A"/>
    <w:rsid w:val="006039B6"/>
    <w:rsid w:val="00603B8F"/>
    <w:rsid w:val="00603C9C"/>
    <w:rsid w:val="00603DE6"/>
    <w:rsid w:val="00603F5F"/>
    <w:rsid w:val="006042A6"/>
    <w:rsid w:val="00604A65"/>
    <w:rsid w:val="00604B14"/>
    <w:rsid w:val="00604B30"/>
    <w:rsid w:val="006063F8"/>
    <w:rsid w:val="0060653A"/>
    <w:rsid w:val="00606B10"/>
    <w:rsid w:val="00606BF9"/>
    <w:rsid w:val="00606E4B"/>
    <w:rsid w:val="00606ECB"/>
    <w:rsid w:val="00607039"/>
    <w:rsid w:val="0060791C"/>
    <w:rsid w:val="00607AA4"/>
    <w:rsid w:val="00607ADB"/>
    <w:rsid w:val="00607D91"/>
    <w:rsid w:val="00607DA9"/>
    <w:rsid w:val="00610054"/>
    <w:rsid w:val="00610402"/>
    <w:rsid w:val="0061053E"/>
    <w:rsid w:val="00610555"/>
    <w:rsid w:val="0061056B"/>
    <w:rsid w:val="0061063C"/>
    <w:rsid w:val="00610B7B"/>
    <w:rsid w:val="00611104"/>
    <w:rsid w:val="00611647"/>
    <w:rsid w:val="0061176A"/>
    <w:rsid w:val="006119AF"/>
    <w:rsid w:val="00611A5D"/>
    <w:rsid w:val="00611AA0"/>
    <w:rsid w:val="00611D66"/>
    <w:rsid w:val="00611D6C"/>
    <w:rsid w:val="00611D97"/>
    <w:rsid w:val="00611EFA"/>
    <w:rsid w:val="00611FAB"/>
    <w:rsid w:val="00611FF3"/>
    <w:rsid w:val="00612076"/>
    <w:rsid w:val="00612220"/>
    <w:rsid w:val="0061271F"/>
    <w:rsid w:val="0061289B"/>
    <w:rsid w:val="00612962"/>
    <w:rsid w:val="00612A06"/>
    <w:rsid w:val="00612A66"/>
    <w:rsid w:val="00612F64"/>
    <w:rsid w:val="00613205"/>
    <w:rsid w:val="00613418"/>
    <w:rsid w:val="00613900"/>
    <w:rsid w:val="00613A1B"/>
    <w:rsid w:val="00613DE6"/>
    <w:rsid w:val="00614382"/>
    <w:rsid w:val="00614584"/>
    <w:rsid w:val="00614679"/>
    <w:rsid w:val="00614972"/>
    <w:rsid w:val="00615032"/>
    <w:rsid w:val="0061525C"/>
    <w:rsid w:val="0061553F"/>
    <w:rsid w:val="00615632"/>
    <w:rsid w:val="0061587E"/>
    <w:rsid w:val="006159CC"/>
    <w:rsid w:val="00615D24"/>
    <w:rsid w:val="00615D74"/>
    <w:rsid w:val="00615D87"/>
    <w:rsid w:val="00616090"/>
    <w:rsid w:val="006166F4"/>
    <w:rsid w:val="006169F7"/>
    <w:rsid w:val="00616F61"/>
    <w:rsid w:val="0061762D"/>
    <w:rsid w:val="00617794"/>
    <w:rsid w:val="00617819"/>
    <w:rsid w:val="0061787E"/>
    <w:rsid w:val="00617D06"/>
    <w:rsid w:val="00617DFC"/>
    <w:rsid w:val="00620670"/>
    <w:rsid w:val="006206BE"/>
    <w:rsid w:val="00620862"/>
    <w:rsid w:val="0062088F"/>
    <w:rsid w:val="00620A08"/>
    <w:rsid w:val="00620BFC"/>
    <w:rsid w:val="00620DCA"/>
    <w:rsid w:val="006211C5"/>
    <w:rsid w:val="0062136B"/>
    <w:rsid w:val="006215F3"/>
    <w:rsid w:val="00621B43"/>
    <w:rsid w:val="00621D46"/>
    <w:rsid w:val="00622E90"/>
    <w:rsid w:val="00623046"/>
    <w:rsid w:val="00623062"/>
    <w:rsid w:val="00623115"/>
    <w:rsid w:val="00623642"/>
    <w:rsid w:val="006237BA"/>
    <w:rsid w:val="00623F7C"/>
    <w:rsid w:val="00624648"/>
    <w:rsid w:val="006247C0"/>
    <w:rsid w:val="00624CAE"/>
    <w:rsid w:val="00624E0E"/>
    <w:rsid w:val="00624E74"/>
    <w:rsid w:val="0062500F"/>
    <w:rsid w:val="0062521B"/>
    <w:rsid w:val="00625311"/>
    <w:rsid w:val="00625D25"/>
    <w:rsid w:val="006260B9"/>
    <w:rsid w:val="006260CD"/>
    <w:rsid w:val="00626387"/>
    <w:rsid w:val="006264C0"/>
    <w:rsid w:val="006269D3"/>
    <w:rsid w:val="00626DCB"/>
    <w:rsid w:val="00626E8D"/>
    <w:rsid w:val="006270BB"/>
    <w:rsid w:val="00627996"/>
    <w:rsid w:val="006279DC"/>
    <w:rsid w:val="00627CAD"/>
    <w:rsid w:val="00627FE1"/>
    <w:rsid w:val="006301AC"/>
    <w:rsid w:val="00630B68"/>
    <w:rsid w:val="00630BC2"/>
    <w:rsid w:val="006312DF"/>
    <w:rsid w:val="006314A8"/>
    <w:rsid w:val="006317A7"/>
    <w:rsid w:val="00631868"/>
    <w:rsid w:val="006319E9"/>
    <w:rsid w:val="00631A2C"/>
    <w:rsid w:val="00631AB7"/>
    <w:rsid w:val="00631D11"/>
    <w:rsid w:val="00631E37"/>
    <w:rsid w:val="00631F9A"/>
    <w:rsid w:val="00632370"/>
    <w:rsid w:val="006323AE"/>
    <w:rsid w:val="006324A9"/>
    <w:rsid w:val="0063253B"/>
    <w:rsid w:val="00632EF0"/>
    <w:rsid w:val="0063315D"/>
    <w:rsid w:val="00633442"/>
    <w:rsid w:val="00633649"/>
    <w:rsid w:val="0063386E"/>
    <w:rsid w:val="006338F6"/>
    <w:rsid w:val="00633B04"/>
    <w:rsid w:val="00633DA4"/>
    <w:rsid w:val="00633EE3"/>
    <w:rsid w:val="00633EE9"/>
    <w:rsid w:val="00633EF4"/>
    <w:rsid w:val="00634737"/>
    <w:rsid w:val="00635194"/>
    <w:rsid w:val="0063537C"/>
    <w:rsid w:val="006353CB"/>
    <w:rsid w:val="0063577E"/>
    <w:rsid w:val="00635929"/>
    <w:rsid w:val="00635F8C"/>
    <w:rsid w:val="00635F97"/>
    <w:rsid w:val="006366B3"/>
    <w:rsid w:val="006369F5"/>
    <w:rsid w:val="00636B10"/>
    <w:rsid w:val="00636B83"/>
    <w:rsid w:val="006371E2"/>
    <w:rsid w:val="00637265"/>
    <w:rsid w:val="0063792D"/>
    <w:rsid w:val="006379CF"/>
    <w:rsid w:val="00637AF8"/>
    <w:rsid w:val="00637CFC"/>
    <w:rsid w:val="00640047"/>
    <w:rsid w:val="006401D3"/>
    <w:rsid w:val="0064053A"/>
    <w:rsid w:val="00640635"/>
    <w:rsid w:val="0064079C"/>
    <w:rsid w:val="006407E4"/>
    <w:rsid w:val="006409BD"/>
    <w:rsid w:val="006410B7"/>
    <w:rsid w:val="00641530"/>
    <w:rsid w:val="006416A0"/>
    <w:rsid w:val="00641EAB"/>
    <w:rsid w:val="00641EF4"/>
    <w:rsid w:val="006420F7"/>
    <w:rsid w:val="00642C90"/>
    <w:rsid w:val="006437AA"/>
    <w:rsid w:val="00643950"/>
    <w:rsid w:val="00643A7D"/>
    <w:rsid w:val="00643BC8"/>
    <w:rsid w:val="00643DB1"/>
    <w:rsid w:val="00643F5D"/>
    <w:rsid w:val="00643FAF"/>
    <w:rsid w:val="00644004"/>
    <w:rsid w:val="00644136"/>
    <w:rsid w:val="00644389"/>
    <w:rsid w:val="006443DA"/>
    <w:rsid w:val="0064452A"/>
    <w:rsid w:val="006446C5"/>
    <w:rsid w:val="00644A47"/>
    <w:rsid w:val="00644AB3"/>
    <w:rsid w:val="00644B58"/>
    <w:rsid w:val="00644BB1"/>
    <w:rsid w:val="0064537A"/>
    <w:rsid w:val="0064566E"/>
    <w:rsid w:val="00645671"/>
    <w:rsid w:val="00645E07"/>
    <w:rsid w:val="00646586"/>
    <w:rsid w:val="00646F53"/>
    <w:rsid w:val="00646F5E"/>
    <w:rsid w:val="00646F76"/>
    <w:rsid w:val="0064709A"/>
    <w:rsid w:val="006474E7"/>
    <w:rsid w:val="006474FF"/>
    <w:rsid w:val="006479C4"/>
    <w:rsid w:val="00647A2C"/>
    <w:rsid w:val="00647B78"/>
    <w:rsid w:val="00647B7F"/>
    <w:rsid w:val="00647D34"/>
    <w:rsid w:val="006501D4"/>
    <w:rsid w:val="006503B1"/>
    <w:rsid w:val="006508BD"/>
    <w:rsid w:val="00650C97"/>
    <w:rsid w:val="00651294"/>
    <w:rsid w:val="006517F6"/>
    <w:rsid w:val="00651B45"/>
    <w:rsid w:val="00652015"/>
    <w:rsid w:val="006525EA"/>
    <w:rsid w:val="00652ACF"/>
    <w:rsid w:val="00652EAA"/>
    <w:rsid w:val="00653704"/>
    <w:rsid w:val="00653B5A"/>
    <w:rsid w:val="00653E17"/>
    <w:rsid w:val="00653E92"/>
    <w:rsid w:val="00653F08"/>
    <w:rsid w:val="00653F8F"/>
    <w:rsid w:val="006548D1"/>
    <w:rsid w:val="00654C16"/>
    <w:rsid w:val="0065573D"/>
    <w:rsid w:val="00655842"/>
    <w:rsid w:val="0065587C"/>
    <w:rsid w:val="0065648E"/>
    <w:rsid w:val="00656C68"/>
    <w:rsid w:val="00656D9D"/>
    <w:rsid w:val="00656DB7"/>
    <w:rsid w:val="00656FC4"/>
    <w:rsid w:val="0065742F"/>
    <w:rsid w:val="006576E5"/>
    <w:rsid w:val="00657BD8"/>
    <w:rsid w:val="00657E79"/>
    <w:rsid w:val="0066019D"/>
    <w:rsid w:val="00660633"/>
    <w:rsid w:val="00660695"/>
    <w:rsid w:val="00660751"/>
    <w:rsid w:val="00660851"/>
    <w:rsid w:val="006608DD"/>
    <w:rsid w:val="00660ADA"/>
    <w:rsid w:val="00660ADB"/>
    <w:rsid w:val="00660BB6"/>
    <w:rsid w:val="00660C16"/>
    <w:rsid w:val="00660D37"/>
    <w:rsid w:val="00660D85"/>
    <w:rsid w:val="00660ED3"/>
    <w:rsid w:val="00661200"/>
    <w:rsid w:val="00661302"/>
    <w:rsid w:val="0066137D"/>
    <w:rsid w:val="0066188F"/>
    <w:rsid w:val="006619B7"/>
    <w:rsid w:val="00661ADB"/>
    <w:rsid w:val="00661B15"/>
    <w:rsid w:val="006622D3"/>
    <w:rsid w:val="00662320"/>
    <w:rsid w:val="00662620"/>
    <w:rsid w:val="00662850"/>
    <w:rsid w:val="006628FA"/>
    <w:rsid w:val="006629BD"/>
    <w:rsid w:val="00662A44"/>
    <w:rsid w:val="00662AF6"/>
    <w:rsid w:val="00662D6D"/>
    <w:rsid w:val="00662E00"/>
    <w:rsid w:val="00662E78"/>
    <w:rsid w:val="006637F3"/>
    <w:rsid w:val="00663A00"/>
    <w:rsid w:val="00663A40"/>
    <w:rsid w:val="00663D9E"/>
    <w:rsid w:val="006640A3"/>
    <w:rsid w:val="006642F6"/>
    <w:rsid w:val="00664438"/>
    <w:rsid w:val="00664598"/>
    <w:rsid w:val="006646F4"/>
    <w:rsid w:val="00664A38"/>
    <w:rsid w:val="00664CBC"/>
    <w:rsid w:val="00665070"/>
    <w:rsid w:val="006655D4"/>
    <w:rsid w:val="00665616"/>
    <w:rsid w:val="0066568C"/>
    <w:rsid w:val="00665A99"/>
    <w:rsid w:val="00665F5C"/>
    <w:rsid w:val="00666316"/>
    <w:rsid w:val="006668F2"/>
    <w:rsid w:val="00666920"/>
    <w:rsid w:val="00666D01"/>
    <w:rsid w:val="006675DF"/>
    <w:rsid w:val="00667A1E"/>
    <w:rsid w:val="00667AC9"/>
    <w:rsid w:val="00667D4E"/>
    <w:rsid w:val="0067000B"/>
    <w:rsid w:val="00670123"/>
    <w:rsid w:val="006701E3"/>
    <w:rsid w:val="006702EA"/>
    <w:rsid w:val="00670452"/>
    <w:rsid w:val="006707F4"/>
    <w:rsid w:val="00670814"/>
    <w:rsid w:val="00670934"/>
    <w:rsid w:val="00670A14"/>
    <w:rsid w:val="00670C8F"/>
    <w:rsid w:val="00670FBF"/>
    <w:rsid w:val="006711B6"/>
    <w:rsid w:val="006718A6"/>
    <w:rsid w:val="0067197B"/>
    <w:rsid w:val="00671AA3"/>
    <w:rsid w:val="00671F98"/>
    <w:rsid w:val="00672116"/>
    <w:rsid w:val="00672285"/>
    <w:rsid w:val="00672528"/>
    <w:rsid w:val="0067264A"/>
    <w:rsid w:val="00672D0D"/>
    <w:rsid w:val="0067320A"/>
    <w:rsid w:val="006736D2"/>
    <w:rsid w:val="00673875"/>
    <w:rsid w:val="00673AA7"/>
    <w:rsid w:val="0067435B"/>
    <w:rsid w:val="00674BA8"/>
    <w:rsid w:val="00674BE4"/>
    <w:rsid w:val="00674DFE"/>
    <w:rsid w:val="00675041"/>
    <w:rsid w:val="006750E2"/>
    <w:rsid w:val="0067532F"/>
    <w:rsid w:val="006756FB"/>
    <w:rsid w:val="00675755"/>
    <w:rsid w:val="00675784"/>
    <w:rsid w:val="00675796"/>
    <w:rsid w:val="00675AD4"/>
    <w:rsid w:val="00675DB0"/>
    <w:rsid w:val="00676300"/>
    <w:rsid w:val="006763E8"/>
    <w:rsid w:val="0067640E"/>
    <w:rsid w:val="006764B4"/>
    <w:rsid w:val="00676549"/>
    <w:rsid w:val="00676710"/>
    <w:rsid w:val="0067676F"/>
    <w:rsid w:val="006769B6"/>
    <w:rsid w:val="00676B85"/>
    <w:rsid w:val="00676BD4"/>
    <w:rsid w:val="00677074"/>
    <w:rsid w:val="006800DD"/>
    <w:rsid w:val="006801CA"/>
    <w:rsid w:val="00680334"/>
    <w:rsid w:val="00680CFF"/>
    <w:rsid w:val="00680D3D"/>
    <w:rsid w:val="00680E9E"/>
    <w:rsid w:val="00680EA9"/>
    <w:rsid w:val="0068105F"/>
    <w:rsid w:val="00681085"/>
    <w:rsid w:val="0068119A"/>
    <w:rsid w:val="0068146E"/>
    <w:rsid w:val="006815E5"/>
    <w:rsid w:val="006819C6"/>
    <w:rsid w:val="00681D46"/>
    <w:rsid w:val="00681E6E"/>
    <w:rsid w:val="00682233"/>
    <w:rsid w:val="00682415"/>
    <w:rsid w:val="006827A3"/>
    <w:rsid w:val="0068341A"/>
    <w:rsid w:val="0068397F"/>
    <w:rsid w:val="00683BC9"/>
    <w:rsid w:val="00683D83"/>
    <w:rsid w:val="0068449F"/>
    <w:rsid w:val="00684E1F"/>
    <w:rsid w:val="00684F0E"/>
    <w:rsid w:val="006853DD"/>
    <w:rsid w:val="006855CA"/>
    <w:rsid w:val="00685696"/>
    <w:rsid w:val="0068570C"/>
    <w:rsid w:val="00685734"/>
    <w:rsid w:val="006857EE"/>
    <w:rsid w:val="006859C9"/>
    <w:rsid w:val="006859FB"/>
    <w:rsid w:val="00685CF7"/>
    <w:rsid w:val="00685E2E"/>
    <w:rsid w:val="00686497"/>
    <w:rsid w:val="00686795"/>
    <w:rsid w:val="00686CD4"/>
    <w:rsid w:val="0068702E"/>
    <w:rsid w:val="006870FF"/>
    <w:rsid w:val="00687264"/>
    <w:rsid w:val="006876ED"/>
    <w:rsid w:val="006876F9"/>
    <w:rsid w:val="00687F4F"/>
    <w:rsid w:val="00690537"/>
    <w:rsid w:val="006907B7"/>
    <w:rsid w:val="00690C69"/>
    <w:rsid w:val="00690F54"/>
    <w:rsid w:val="00690FAA"/>
    <w:rsid w:val="0069106F"/>
    <w:rsid w:val="00691815"/>
    <w:rsid w:val="00691A58"/>
    <w:rsid w:val="00691C61"/>
    <w:rsid w:val="00691CF1"/>
    <w:rsid w:val="0069215B"/>
    <w:rsid w:val="00692222"/>
    <w:rsid w:val="0069225A"/>
    <w:rsid w:val="006923B4"/>
    <w:rsid w:val="006924E6"/>
    <w:rsid w:val="00692630"/>
    <w:rsid w:val="006927FB"/>
    <w:rsid w:val="00692A22"/>
    <w:rsid w:val="00692B2C"/>
    <w:rsid w:val="00692CF7"/>
    <w:rsid w:val="00692DFA"/>
    <w:rsid w:val="0069304E"/>
    <w:rsid w:val="006932EB"/>
    <w:rsid w:val="006939A8"/>
    <w:rsid w:val="00693C09"/>
    <w:rsid w:val="00693F4D"/>
    <w:rsid w:val="006940A6"/>
    <w:rsid w:val="0069446C"/>
    <w:rsid w:val="00694779"/>
    <w:rsid w:val="00694BA7"/>
    <w:rsid w:val="00695AD3"/>
    <w:rsid w:val="00695C08"/>
    <w:rsid w:val="00695C6B"/>
    <w:rsid w:val="00695C6C"/>
    <w:rsid w:val="00695EFB"/>
    <w:rsid w:val="00695F0E"/>
    <w:rsid w:val="006964C8"/>
    <w:rsid w:val="006976D9"/>
    <w:rsid w:val="00697F24"/>
    <w:rsid w:val="006A030A"/>
    <w:rsid w:val="006A054B"/>
    <w:rsid w:val="006A0916"/>
    <w:rsid w:val="006A0CD1"/>
    <w:rsid w:val="006A0DEA"/>
    <w:rsid w:val="006A1497"/>
    <w:rsid w:val="006A14F2"/>
    <w:rsid w:val="006A153F"/>
    <w:rsid w:val="006A15B9"/>
    <w:rsid w:val="006A15D9"/>
    <w:rsid w:val="006A1C3C"/>
    <w:rsid w:val="006A1CB3"/>
    <w:rsid w:val="006A1F2B"/>
    <w:rsid w:val="006A1F9B"/>
    <w:rsid w:val="006A2782"/>
    <w:rsid w:val="006A301E"/>
    <w:rsid w:val="006A366D"/>
    <w:rsid w:val="006A3C93"/>
    <w:rsid w:val="006A3DE0"/>
    <w:rsid w:val="006A4350"/>
    <w:rsid w:val="006A4586"/>
    <w:rsid w:val="006A4846"/>
    <w:rsid w:val="006A4A5E"/>
    <w:rsid w:val="006A4E4D"/>
    <w:rsid w:val="006A51B6"/>
    <w:rsid w:val="006A52D1"/>
    <w:rsid w:val="006A5634"/>
    <w:rsid w:val="006A58E3"/>
    <w:rsid w:val="006A5A67"/>
    <w:rsid w:val="006A6595"/>
    <w:rsid w:val="006A66AA"/>
    <w:rsid w:val="006A6919"/>
    <w:rsid w:val="006A6A76"/>
    <w:rsid w:val="006A6E35"/>
    <w:rsid w:val="006A70ED"/>
    <w:rsid w:val="006A719F"/>
    <w:rsid w:val="006A72D4"/>
    <w:rsid w:val="006A7601"/>
    <w:rsid w:val="006A7901"/>
    <w:rsid w:val="006A7FE4"/>
    <w:rsid w:val="006B022E"/>
    <w:rsid w:val="006B0243"/>
    <w:rsid w:val="006B0875"/>
    <w:rsid w:val="006B09D3"/>
    <w:rsid w:val="006B0BEC"/>
    <w:rsid w:val="006B0E57"/>
    <w:rsid w:val="006B0EE7"/>
    <w:rsid w:val="006B123F"/>
    <w:rsid w:val="006B143F"/>
    <w:rsid w:val="006B16FA"/>
    <w:rsid w:val="006B18B1"/>
    <w:rsid w:val="006B1AE5"/>
    <w:rsid w:val="006B1B1A"/>
    <w:rsid w:val="006B1FFF"/>
    <w:rsid w:val="006B208C"/>
    <w:rsid w:val="006B2132"/>
    <w:rsid w:val="006B2406"/>
    <w:rsid w:val="006B24E9"/>
    <w:rsid w:val="006B25CB"/>
    <w:rsid w:val="006B275D"/>
    <w:rsid w:val="006B288F"/>
    <w:rsid w:val="006B28B7"/>
    <w:rsid w:val="006B2B13"/>
    <w:rsid w:val="006B2F4F"/>
    <w:rsid w:val="006B3682"/>
    <w:rsid w:val="006B370C"/>
    <w:rsid w:val="006B38C2"/>
    <w:rsid w:val="006B3BDC"/>
    <w:rsid w:val="006B4085"/>
    <w:rsid w:val="006B409C"/>
    <w:rsid w:val="006B42E7"/>
    <w:rsid w:val="006B4819"/>
    <w:rsid w:val="006B48DD"/>
    <w:rsid w:val="006B4B64"/>
    <w:rsid w:val="006B4B79"/>
    <w:rsid w:val="006B5683"/>
    <w:rsid w:val="006B5EF2"/>
    <w:rsid w:val="006B61C3"/>
    <w:rsid w:val="006B6815"/>
    <w:rsid w:val="006B6D77"/>
    <w:rsid w:val="006B6DC0"/>
    <w:rsid w:val="006B7326"/>
    <w:rsid w:val="006B7D70"/>
    <w:rsid w:val="006B7E39"/>
    <w:rsid w:val="006C17A4"/>
    <w:rsid w:val="006C1934"/>
    <w:rsid w:val="006C2885"/>
    <w:rsid w:val="006C2918"/>
    <w:rsid w:val="006C2A06"/>
    <w:rsid w:val="006C2F25"/>
    <w:rsid w:val="006C3250"/>
    <w:rsid w:val="006C3433"/>
    <w:rsid w:val="006C343B"/>
    <w:rsid w:val="006C35D7"/>
    <w:rsid w:val="006C3B0D"/>
    <w:rsid w:val="006C3B70"/>
    <w:rsid w:val="006C3B74"/>
    <w:rsid w:val="006C3E16"/>
    <w:rsid w:val="006C4CE0"/>
    <w:rsid w:val="006C4D09"/>
    <w:rsid w:val="006C4FD7"/>
    <w:rsid w:val="006C50AA"/>
    <w:rsid w:val="006C50EB"/>
    <w:rsid w:val="006C5534"/>
    <w:rsid w:val="006C56B2"/>
    <w:rsid w:val="006C56E0"/>
    <w:rsid w:val="006C57F9"/>
    <w:rsid w:val="006C58AC"/>
    <w:rsid w:val="006C5B42"/>
    <w:rsid w:val="006C5C1E"/>
    <w:rsid w:val="006C5C8F"/>
    <w:rsid w:val="006C63C6"/>
    <w:rsid w:val="006C64D8"/>
    <w:rsid w:val="006C65D9"/>
    <w:rsid w:val="006C6746"/>
    <w:rsid w:val="006C6DFA"/>
    <w:rsid w:val="006C6E98"/>
    <w:rsid w:val="006C7104"/>
    <w:rsid w:val="006C769B"/>
    <w:rsid w:val="006C789B"/>
    <w:rsid w:val="006C79D6"/>
    <w:rsid w:val="006C7A88"/>
    <w:rsid w:val="006C7B29"/>
    <w:rsid w:val="006C7C3F"/>
    <w:rsid w:val="006C7C6F"/>
    <w:rsid w:val="006C7CC9"/>
    <w:rsid w:val="006D0143"/>
    <w:rsid w:val="006D020E"/>
    <w:rsid w:val="006D037C"/>
    <w:rsid w:val="006D0B4F"/>
    <w:rsid w:val="006D0D76"/>
    <w:rsid w:val="006D0F58"/>
    <w:rsid w:val="006D120B"/>
    <w:rsid w:val="006D1345"/>
    <w:rsid w:val="006D1446"/>
    <w:rsid w:val="006D194F"/>
    <w:rsid w:val="006D1C84"/>
    <w:rsid w:val="006D1E12"/>
    <w:rsid w:val="006D2183"/>
    <w:rsid w:val="006D23CE"/>
    <w:rsid w:val="006D2557"/>
    <w:rsid w:val="006D28D3"/>
    <w:rsid w:val="006D2C82"/>
    <w:rsid w:val="006D2EFB"/>
    <w:rsid w:val="006D3206"/>
    <w:rsid w:val="006D3259"/>
    <w:rsid w:val="006D33B1"/>
    <w:rsid w:val="006D347C"/>
    <w:rsid w:val="006D395D"/>
    <w:rsid w:val="006D3C23"/>
    <w:rsid w:val="006D3DC6"/>
    <w:rsid w:val="006D4389"/>
    <w:rsid w:val="006D4477"/>
    <w:rsid w:val="006D5412"/>
    <w:rsid w:val="006D5504"/>
    <w:rsid w:val="006D57AB"/>
    <w:rsid w:val="006D5A0D"/>
    <w:rsid w:val="006D5A8F"/>
    <w:rsid w:val="006D6028"/>
    <w:rsid w:val="006D6379"/>
    <w:rsid w:val="006D6567"/>
    <w:rsid w:val="006D6697"/>
    <w:rsid w:val="006D6CA6"/>
    <w:rsid w:val="006D6CC2"/>
    <w:rsid w:val="006D6F7A"/>
    <w:rsid w:val="006D7262"/>
    <w:rsid w:val="006D726E"/>
    <w:rsid w:val="006D7529"/>
    <w:rsid w:val="006D7D73"/>
    <w:rsid w:val="006D7E52"/>
    <w:rsid w:val="006D7FA6"/>
    <w:rsid w:val="006E0027"/>
    <w:rsid w:val="006E0299"/>
    <w:rsid w:val="006E02BA"/>
    <w:rsid w:val="006E0A0F"/>
    <w:rsid w:val="006E0C79"/>
    <w:rsid w:val="006E0D03"/>
    <w:rsid w:val="006E12A2"/>
    <w:rsid w:val="006E1483"/>
    <w:rsid w:val="006E1507"/>
    <w:rsid w:val="006E1C1F"/>
    <w:rsid w:val="006E1E38"/>
    <w:rsid w:val="006E1E99"/>
    <w:rsid w:val="006E266E"/>
    <w:rsid w:val="006E27E8"/>
    <w:rsid w:val="006E2B3C"/>
    <w:rsid w:val="006E2B6E"/>
    <w:rsid w:val="006E2DB0"/>
    <w:rsid w:val="006E2EFE"/>
    <w:rsid w:val="006E317A"/>
    <w:rsid w:val="006E32E1"/>
    <w:rsid w:val="006E37D2"/>
    <w:rsid w:val="006E39C1"/>
    <w:rsid w:val="006E3DFC"/>
    <w:rsid w:val="006E3F1B"/>
    <w:rsid w:val="006E3F6C"/>
    <w:rsid w:val="006E400B"/>
    <w:rsid w:val="006E4142"/>
    <w:rsid w:val="006E4222"/>
    <w:rsid w:val="006E443E"/>
    <w:rsid w:val="006E4BB0"/>
    <w:rsid w:val="006E4CAB"/>
    <w:rsid w:val="006E4E26"/>
    <w:rsid w:val="006E4F21"/>
    <w:rsid w:val="006E5366"/>
    <w:rsid w:val="006E5967"/>
    <w:rsid w:val="006E5C43"/>
    <w:rsid w:val="006E5F86"/>
    <w:rsid w:val="006E5F8E"/>
    <w:rsid w:val="006E6208"/>
    <w:rsid w:val="006E6442"/>
    <w:rsid w:val="006E65CB"/>
    <w:rsid w:val="006E68A9"/>
    <w:rsid w:val="006E68B0"/>
    <w:rsid w:val="006E707F"/>
    <w:rsid w:val="006E7506"/>
    <w:rsid w:val="006E7B4C"/>
    <w:rsid w:val="006E7D8F"/>
    <w:rsid w:val="006E7EA0"/>
    <w:rsid w:val="006F0232"/>
    <w:rsid w:val="006F0859"/>
    <w:rsid w:val="006F093F"/>
    <w:rsid w:val="006F099E"/>
    <w:rsid w:val="006F0B55"/>
    <w:rsid w:val="006F0C3C"/>
    <w:rsid w:val="006F0F74"/>
    <w:rsid w:val="006F10B4"/>
    <w:rsid w:val="006F11C5"/>
    <w:rsid w:val="006F1254"/>
    <w:rsid w:val="006F1836"/>
    <w:rsid w:val="006F1944"/>
    <w:rsid w:val="006F1996"/>
    <w:rsid w:val="006F1C1D"/>
    <w:rsid w:val="006F1F8D"/>
    <w:rsid w:val="006F2ADD"/>
    <w:rsid w:val="006F2C8F"/>
    <w:rsid w:val="006F2CE2"/>
    <w:rsid w:val="006F31D5"/>
    <w:rsid w:val="006F31E4"/>
    <w:rsid w:val="006F3339"/>
    <w:rsid w:val="006F373A"/>
    <w:rsid w:val="006F3754"/>
    <w:rsid w:val="006F3A51"/>
    <w:rsid w:val="006F3C30"/>
    <w:rsid w:val="006F4302"/>
    <w:rsid w:val="006F4877"/>
    <w:rsid w:val="006F494A"/>
    <w:rsid w:val="006F4A62"/>
    <w:rsid w:val="006F4C5D"/>
    <w:rsid w:val="006F4C6F"/>
    <w:rsid w:val="006F4D63"/>
    <w:rsid w:val="006F5366"/>
    <w:rsid w:val="006F53D8"/>
    <w:rsid w:val="006F5557"/>
    <w:rsid w:val="006F5EB8"/>
    <w:rsid w:val="006F606E"/>
    <w:rsid w:val="006F614B"/>
    <w:rsid w:val="006F6438"/>
    <w:rsid w:val="006F654E"/>
    <w:rsid w:val="006F681F"/>
    <w:rsid w:val="006F69A3"/>
    <w:rsid w:val="006F6AFC"/>
    <w:rsid w:val="006F7280"/>
    <w:rsid w:val="006F7327"/>
    <w:rsid w:val="006F795A"/>
    <w:rsid w:val="007001FD"/>
    <w:rsid w:val="00700BA4"/>
    <w:rsid w:val="007010C7"/>
    <w:rsid w:val="007011B2"/>
    <w:rsid w:val="00701626"/>
    <w:rsid w:val="007020D7"/>
    <w:rsid w:val="00702BFA"/>
    <w:rsid w:val="00702DBF"/>
    <w:rsid w:val="00702FAF"/>
    <w:rsid w:val="007034CE"/>
    <w:rsid w:val="007035A0"/>
    <w:rsid w:val="0070394B"/>
    <w:rsid w:val="00703C35"/>
    <w:rsid w:val="0070405C"/>
    <w:rsid w:val="007040E8"/>
    <w:rsid w:val="00704579"/>
    <w:rsid w:val="007045D6"/>
    <w:rsid w:val="00704743"/>
    <w:rsid w:val="007052D1"/>
    <w:rsid w:val="007052F8"/>
    <w:rsid w:val="00705677"/>
    <w:rsid w:val="00705708"/>
    <w:rsid w:val="00705BE8"/>
    <w:rsid w:val="00705FBA"/>
    <w:rsid w:val="007068D7"/>
    <w:rsid w:val="00706DCE"/>
    <w:rsid w:val="00706E54"/>
    <w:rsid w:val="00706F09"/>
    <w:rsid w:val="00706F8E"/>
    <w:rsid w:val="0070706B"/>
    <w:rsid w:val="00707837"/>
    <w:rsid w:val="00707AFB"/>
    <w:rsid w:val="00707D04"/>
    <w:rsid w:val="007103C8"/>
    <w:rsid w:val="00710AF2"/>
    <w:rsid w:val="007110A1"/>
    <w:rsid w:val="00711442"/>
    <w:rsid w:val="00711776"/>
    <w:rsid w:val="007117F0"/>
    <w:rsid w:val="00711C05"/>
    <w:rsid w:val="00711F9B"/>
    <w:rsid w:val="00712258"/>
    <w:rsid w:val="007123B8"/>
    <w:rsid w:val="00712838"/>
    <w:rsid w:val="007129EA"/>
    <w:rsid w:val="00712A43"/>
    <w:rsid w:val="00712A58"/>
    <w:rsid w:val="0071315F"/>
    <w:rsid w:val="007131F2"/>
    <w:rsid w:val="007135F2"/>
    <w:rsid w:val="007139FA"/>
    <w:rsid w:val="00713E80"/>
    <w:rsid w:val="00713F86"/>
    <w:rsid w:val="007141C7"/>
    <w:rsid w:val="00714285"/>
    <w:rsid w:val="00714378"/>
    <w:rsid w:val="007143F4"/>
    <w:rsid w:val="0071442A"/>
    <w:rsid w:val="00714855"/>
    <w:rsid w:val="00714E85"/>
    <w:rsid w:val="00715537"/>
    <w:rsid w:val="00715D8C"/>
    <w:rsid w:val="007160B8"/>
    <w:rsid w:val="00716342"/>
    <w:rsid w:val="0071648A"/>
    <w:rsid w:val="007164A5"/>
    <w:rsid w:val="007168E0"/>
    <w:rsid w:val="00716A45"/>
    <w:rsid w:val="00716BEB"/>
    <w:rsid w:val="00716F5D"/>
    <w:rsid w:val="00717396"/>
    <w:rsid w:val="007177F9"/>
    <w:rsid w:val="007178BD"/>
    <w:rsid w:val="00717A7F"/>
    <w:rsid w:val="00717B57"/>
    <w:rsid w:val="00717E43"/>
    <w:rsid w:val="007201A0"/>
    <w:rsid w:val="0072026C"/>
    <w:rsid w:val="007203F1"/>
    <w:rsid w:val="00720649"/>
    <w:rsid w:val="007209B8"/>
    <w:rsid w:val="00720E47"/>
    <w:rsid w:val="00721696"/>
    <w:rsid w:val="00721AB3"/>
    <w:rsid w:val="00721BBD"/>
    <w:rsid w:val="007221F5"/>
    <w:rsid w:val="0072252D"/>
    <w:rsid w:val="007228F0"/>
    <w:rsid w:val="00722A4B"/>
    <w:rsid w:val="00722A80"/>
    <w:rsid w:val="00722CA2"/>
    <w:rsid w:val="00722E25"/>
    <w:rsid w:val="0072357D"/>
    <w:rsid w:val="00723BCC"/>
    <w:rsid w:val="00723F05"/>
    <w:rsid w:val="00723F7B"/>
    <w:rsid w:val="007240A5"/>
    <w:rsid w:val="00724172"/>
    <w:rsid w:val="007244ED"/>
    <w:rsid w:val="0072482D"/>
    <w:rsid w:val="00724A64"/>
    <w:rsid w:val="00724CEF"/>
    <w:rsid w:val="00724D5A"/>
    <w:rsid w:val="00724E59"/>
    <w:rsid w:val="007256D4"/>
    <w:rsid w:val="00725B05"/>
    <w:rsid w:val="00725C0B"/>
    <w:rsid w:val="00725CE2"/>
    <w:rsid w:val="007260C9"/>
    <w:rsid w:val="0072622F"/>
    <w:rsid w:val="007266C1"/>
    <w:rsid w:val="00726D2C"/>
    <w:rsid w:val="00726E1E"/>
    <w:rsid w:val="00726ED8"/>
    <w:rsid w:val="00726F12"/>
    <w:rsid w:val="007270B2"/>
    <w:rsid w:val="0072772E"/>
    <w:rsid w:val="007277B3"/>
    <w:rsid w:val="00727A24"/>
    <w:rsid w:val="00727C0D"/>
    <w:rsid w:val="00727DAA"/>
    <w:rsid w:val="00730085"/>
    <w:rsid w:val="00730269"/>
    <w:rsid w:val="00730288"/>
    <w:rsid w:val="007302B8"/>
    <w:rsid w:val="007308C8"/>
    <w:rsid w:val="007309ED"/>
    <w:rsid w:val="00730CFA"/>
    <w:rsid w:val="00730DE2"/>
    <w:rsid w:val="00731642"/>
    <w:rsid w:val="00731E14"/>
    <w:rsid w:val="0073206A"/>
    <w:rsid w:val="007324F6"/>
    <w:rsid w:val="007335AC"/>
    <w:rsid w:val="007338CE"/>
    <w:rsid w:val="00733B9B"/>
    <w:rsid w:val="00734269"/>
    <w:rsid w:val="00734347"/>
    <w:rsid w:val="007345CC"/>
    <w:rsid w:val="007351C8"/>
    <w:rsid w:val="007358C3"/>
    <w:rsid w:val="00735E50"/>
    <w:rsid w:val="00735E5B"/>
    <w:rsid w:val="00735F50"/>
    <w:rsid w:val="00736306"/>
    <w:rsid w:val="00736A8D"/>
    <w:rsid w:val="00736C45"/>
    <w:rsid w:val="00736E69"/>
    <w:rsid w:val="00736FE1"/>
    <w:rsid w:val="00737341"/>
    <w:rsid w:val="007373D3"/>
    <w:rsid w:val="00737806"/>
    <w:rsid w:val="0073782D"/>
    <w:rsid w:val="00737B03"/>
    <w:rsid w:val="00737E90"/>
    <w:rsid w:val="00740000"/>
    <w:rsid w:val="00740365"/>
    <w:rsid w:val="00740495"/>
    <w:rsid w:val="00740FDE"/>
    <w:rsid w:val="007415A5"/>
    <w:rsid w:val="007424D0"/>
    <w:rsid w:val="0074287C"/>
    <w:rsid w:val="00742894"/>
    <w:rsid w:val="00742A13"/>
    <w:rsid w:val="00742AC7"/>
    <w:rsid w:val="00742EE4"/>
    <w:rsid w:val="0074340C"/>
    <w:rsid w:val="007438A6"/>
    <w:rsid w:val="00743ED5"/>
    <w:rsid w:val="0074401A"/>
    <w:rsid w:val="0074455F"/>
    <w:rsid w:val="0074457C"/>
    <w:rsid w:val="007448A4"/>
    <w:rsid w:val="00745185"/>
    <w:rsid w:val="00745392"/>
    <w:rsid w:val="00745448"/>
    <w:rsid w:val="0074558B"/>
    <w:rsid w:val="0074566A"/>
    <w:rsid w:val="007458F7"/>
    <w:rsid w:val="00745B92"/>
    <w:rsid w:val="00745C44"/>
    <w:rsid w:val="00745E76"/>
    <w:rsid w:val="007461C7"/>
    <w:rsid w:val="007463E7"/>
    <w:rsid w:val="0074682B"/>
    <w:rsid w:val="00746D60"/>
    <w:rsid w:val="00746FA4"/>
    <w:rsid w:val="007471F5"/>
    <w:rsid w:val="007473CA"/>
    <w:rsid w:val="00747983"/>
    <w:rsid w:val="00747BDF"/>
    <w:rsid w:val="00747C96"/>
    <w:rsid w:val="00750274"/>
    <w:rsid w:val="00750302"/>
    <w:rsid w:val="007505F7"/>
    <w:rsid w:val="00750945"/>
    <w:rsid w:val="00750ABF"/>
    <w:rsid w:val="00750F0C"/>
    <w:rsid w:val="00750F6A"/>
    <w:rsid w:val="00751381"/>
    <w:rsid w:val="007513AE"/>
    <w:rsid w:val="00751603"/>
    <w:rsid w:val="007516D8"/>
    <w:rsid w:val="00751BC8"/>
    <w:rsid w:val="00751FAF"/>
    <w:rsid w:val="00752959"/>
    <w:rsid w:val="007529C5"/>
    <w:rsid w:val="00752A6E"/>
    <w:rsid w:val="00752C43"/>
    <w:rsid w:val="00752FDE"/>
    <w:rsid w:val="00753250"/>
    <w:rsid w:val="007535B3"/>
    <w:rsid w:val="007537CA"/>
    <w:rsid w:val="00753813"/>
    <w:rsid w:val="00753F3F"/>
    <w:rsid w:val="00753F56"/>
    <w:rsid w:val="0075400B"/>
    <w:rsid w:val="007541A5"/>
    <w:rsid w:val="00754454"/>
    <w:rsid w:val="007546B1"/>
    <w:rsid w:val="0075484A"/>
    <w:rsid w:val="00754D33"/>
    <w:rsid w:val="0075535D"/>
    <w:rsid w:val="0075551F"/>
    <w:rsid w:val="007557F7"/>
    <w:rsid w:val="007559CB"/>
    <w:rsid w:val="00755A26"/>
    <w:rsid w:val="00756483"/>
    <w:rsid w:val="00756599"/>
    <w:rsid w:val="00756725"/>
    <w:rsid w:val="00756740"/>
    <w:rsid w:val="00756F17"/>
    <w:rsid w:val="0075754F"/>
    <w:rsid w:val="007575CF"/>
    <w:rsid w:val="0075760B"/>
    <w:rsid w:val="00757BCA"/>
    <w:rsid w:val="00757C74"/>
    <w:rsid w:val="00757E87"/>
    <w:rsid w:val="007600E9"/>
    <w:rsid w:val="007605F0"/>
    <w:rsid w:val="00760789"/>
    <w:rsid w:val="007608B9"/>
    <w:rsid w:val="0076098D"/>
    <w:rsid w:val="00760EC1"/>
    <w:rsid w:val="007610BC"/>
    <w:rsid w:val="0076117A"/>
    <w:rsid w:val="00761217"/>
    <w:rsid w:val="0076155D"/>
    <w:rsid w:val="00761708"/>
    <w:rsid w:val="00761B27"/>
    <w:rsid w:val="00761DDB"/>
    <w:rsid w:val="00762092"/>
    <w:rsid w:val="007627A1"/>
    <w:rsid w:val="0076292D"/>
    <w:rsid w:val="00762F0B"/>
    <w:rsid w:val="00762FF3"/>
    <w:rsid w:val="00763003"/>
    <w:rsid w:val="00763331"/>
    <w:rsid w:val="007634DF"/>
    <w:rsid w:val="007634F5"/>
    <w:rsid w:val="007637DD"/>
    <w:rsid w:val="007639B6"/>
    <w:rsid w:val="00763EB9"/>
    <w:rsid w:val="0076409E"/>
    <w:rsid w:val="00764110"/>
    <w:rsid w:val="007641CF"/>
    <w:rsid w:val="0076426E"/>
    <w:rsid w:val="00764B4D"/>
    <w:rsid w:val="00764BC2"/>
    <w:rsid w:val="00764CCB"/>
    <w:rsid w:val="00764D4D"/>
    <w:rsid w:val="00764E43"/>
    <w:rsid w:val="0076548B"/>
    <w:rsid w:val="00765668"/>
    <w:rsid w:val="007656F5"/>
    <w:rsid w:val="007659D8"/>
    <w:rsid w:val="00765B53"/>
    <w:rsid w:val="00765C19"/>
    <w:rsid w:val="00765C8B"/>
    <w:rsid w:val="00765D67"/>
    <w:rsid w:val="00765E02"/>
    <w:rsid w:val="00765E9E"/>
    <w:rsid w:val="00766005"/>
    <w:rsid w:val="007661AA"/>
    <w:rsid w:val="00766246"/>
    <w:rsid w:val="0076627A"/>
    <w:rsid w:val="00766505"/>
    <w:rsid w:val="007666ED"/>
    <w:rsid w:val="00766CC8"/>
    <w:rsid w:val="00766E29"/>
    <w:rsid w:val="00766FF4"/>
    <w:rsid w:val="00767169"/>
    <w:rsid w:val="007676BC"/>
    <w:rsid w:val="00767866"/>
    <w:rsid w:val="00767BAE"/>
    <w:rsid w:val="00767C9A"/>
    <w:rsid w:val="007700A8"/>
    <w:rsid w:val="007705A9"/>
    <w:rsid w:val="00770B24"/>
    <w:rsid w:val="007710AD"/>
    <w:rsid w:val="00771334"/>
    <w:rsid w:val="007718B5"/>
    <w:rsid w:val="00771BC5"/>
    <w:rsid w:val="00771FEA"/>
    <w:rsid w:val="00772329"/>
    <w:rsid w:val="007725D3"/>
    <w:rsid w:val="00772BEA"/>
    <w:rsid w:val="00772C40"/>
    <w:rsid w:val="00772EEE"/>
    <w:rsid w:val="0077360F"/>
    <w:rsid w:val="0077385F"/>
    <w:rsid w:val="00773AB1"/>
    <w:rsid w:val="00773BC5"/>
    <w:rsid w:val="00774411"/>
    <w:rsid w:val="00774DB4"/>
    <w:rsid w:val="00774F03"/>
    <w:rsid w:val="007751A7"/>
    <w:rsid w:val="00775623"/>
    <w:rsid w:val="00775A45"/>
    <w:rsid w:val="007761C0"/>
    <w:rsid w:val="00776887"/>
    <w:rsid w:val="00776A79"/>
    <w:rsid w:val="00776C2C"/>
    <w:rsid w:val="00777114"/>
    <w:rsid w:val="00777530"/>
    <w:rsid w:val="0077765A"/>
    <w:rsid w:val="007778EA"/>
    <w:rsid w:val="00777956"/>
    <w:rsid w:val="007804DE"/>
    <w:rsid w:val="00780DAB"/>
    <w:rsid w:val="00780DB8"/>
    <w:rsid w:val="00780DBA"/>
    <w:rsid w:val="007811C7"/>
    <w:rsid w:val="0078134C"/>
    <w:rsid w:val="007814E8"/>
    <w:rsid w:val="007818C9"/>
    <w:rsid w:val="00781906"/>
    <w:rsid w:val="007819BB"/>
    <w:rsid w:val="00781B2D"/>
    <w:rsid w:val="00781D10"/>
    <w:rsid w:val="00781E6D"/>
    <w:rsid w:val="00782B22"/>
    <w:rsid w:val="00782DBD"/>
    <w:rsid w:val="00782DEF"/>
    <w:rsid w:val="007831CD"/>
    <w:rsid w:val="0078321B"/>
    <w:rsid w:val="0078385B"/>
    <w:rsid w:val="00784151"/>
    <w:rsid w:val="007841E7"/>
    <w:rsid w:val="00784248"/>
    <w:rsid w:val="007847B4"/>
    <w:rsid w:val="0078484D"/>
    <w:rsid w:val="00784DA2"/>
    <w:rsid w:val="00784E1E"/>
    <w:rsid w:val="00784F00"/>
    <w:rsid w:val="007850DC"/>
    <w:rsid w:val="00785394"/>
    <w:rsid w:val="007853B6"/>
    <w:rsid w:val="0078580A"/>
    <w:rsid w:val="007859CA"/>
    <w:rsid w:val="00785A5C"/>
    <w:rsid w:val="00785AFF"/>
    <w:rsid w:val="007862FF"/>
    <w:rsid w:val="007867E7"/>
    <w:rsid w:val="00786A93"/>
    <w:rsid w:val="00786B9B"/>
    <w:rsid w:val="00786BAD"/>
    <w:rsid w:val="00787444"/>
    <w:rsid w:val="0078748F"/>
    <w:rsid w:val="0078750C"/>
    <w:rsid w:val="0078790E"/>
    <w:rsid w:val="00790A8A"/>
    <w:rsid w:val="00790AB5"/>
    <w:rsid w:val="00791402"/>
    <w:rsid w:val="007919DF"/>
    <w:rsid w:val="00791B12"/>
    <w:rsid w:val="00791B6B"/>
    <w:rsid w:val="00791B70"/>
    <w:rsid w:val="007921A2"/>
    <w:rsid w:val="007924A9"/>
    <w:rsid w:val="00792627"/>
    <w:rsid w:val="007926DC"/>
    <w:rsid w:val="00792AFC"/>
    <w:rsid w:val="00792B3C"/>
    <w:rsid w:val="00792BE1"/>
    <w:rsid w:val="00792D16"/>
    <w:rsid w:val="00792DD4"/>
    <w:rsid w:val="00792F2B"/>
    <w:rsid w:val="0079375D"/>
    <w:rsid w:val="00793783"/>
    <w:rsid w:val="00793D88"/>
    <w:rsid w:val="00793EFA"/>
    <w:rsid w:val="007941A2"/>
    <w:rsid w:val="00794266"/>
    <w:rsid w:val="00794518"/>
    <w:rsid w:val="00794AE0"/>
    <w:rsid w:val="00794D7C"/>
    <w:rsid w:val="00794FEB"/>
    <w:rsid w:val="0079569F"/>
    <w:rsid w:val="00795895"/>
    <w:rsid w:val="00795CF4"/>
    <w:rsid w:val="00795CFF"/>
    <w:rsid w:val="00796015"/>
    <w:rsid w:val="00796428"/>
    <w:rsid w:val="007969FB"/>
    <w:rsid w:val="00796A81"/>
    <w:rsid w:val="00796F11"/>
    <w:rsid w:val="00797109"/>
    <w:rsid w:val="00797336"/>
    <w:rsid w:val="0079744A"/>
    <w:rsid w:val="007974CF"/>
    <w:rsid w:val="00797AAF"/>
    <w:rsid w:val="00797DF8"/>
    <w:rsid w:val="00797E5E"/>
    <w:rsid w:val="007A0164"/>
    <w:rsid w:val="007A0217"/>
    <w:rsid w:val="007A022E"/>
    <w:rsid w:val="007A043B"/>
    <w:rsid w:val="007A08A9"/>
    <w:rsid w:val="007A08F5"/>
    <w:rsid w:val="007A0BD3"/>
    <w:rsid w:val="007A103A"/>
    <w:rsid w:val="007A13C8"/>
    <w:rsid w:val="007A173D"/>
    <w:rsid w:val="007A2379"/>
    <w:rsid w:val="007A23A7"/>
    <w:rsid w:val="007A268F"/>
    <w:rsid w:val="007A2F5F"/>
    <w:rsid w:val="007A3B4F"/>
    <w:rsid w:val="007A3C42"/>
    <w:rsid w:val="007A457E"/>
    <w:rsid w:val="007A45D5"/>
    <w:rsid w:val="007A4B39"/>
    <w:rsid w:val="007A4BAE"/>
    <w:rsid w:val="007A51D8"/>
    <w:rsid w:val="007A5521"/>
    <w:rsid w:val="007A5793"/>
    <w:rsid w:val="007A605E"/>
    <w:rsid w:val="007A60E1"/>
    <w:rsid w:val="007A6800"/>
    <w:rsid w:val="007A6BF6"/>
    <w:rsid w:val="007A700E"/>
    <w:rsid w:val="007A737F"/>
    <w:rsid w:val="007A77E8"/>
    <w:rsid w:val="007A7D09"/>
    <w:rsid w:val="007A7E66"/>
    <w:rsid w:val="007B0126"/>
    <w:rsid w:val="007B014B"/>
    <w:rsid w:val="007B0DB7"/>
    <w:rsid w:val="007B1633"/>
    <w:rsid w:val="007B18E2"/>
    <w:rsid w:val="007B1A71"/>
    <w:rsid w:val="007B1DD5"/>
    <w:rsid w:val="007B1EB6"/>
    <w:rsid w:val="007B2504"/>
    <w:rsid w:val="007B2758"/>
    <w:rsid w:val="007B27D2"/>
    <w:rsid w:val="007B3114"/>
    <w:rsid w:val="007B313D"/>
    <w:rsid w:val="007B3648"/>
    <w:rsid w:val="007B37E6"/>
    <w:rsid w:val="007B3930"/>
    <w:rsid w:val="007B3A8A"/>
    <w:rsid w:val="007B3BA5"/>
    <w:rsid w:val="007B3E25"/>
    <w:rsid w:val="007B401E"/>
    <w:rsid w:val="007B4B1C"/>
    <w:rsid w:val="007B4EC0"/>
    <w:rsid w:val="007B4EF9"/>
    <w:rsid w:val="007B4FF7"/>
    <w:rsid w:val="007B50AF"/>
    <w:rsid w:val="007B52B0"/>
    <w:rsid w:val="007B52D0"/>
    <w:rsid w:val="007B53C9"/>
    <w:rsid w:val="007B5571"/>
    <w:rsid w:val="007B5696"/>
    <w:rsid w:val="007B5BCA"/>
    <w:rsid w:val="007B5D80"/>
    <w:rsid w:val="007B6277"/>
    <w:rsid w:val="007B6601"/>
    <w:rsid w:val="007B6ED8"/>
    <w:rsid w:val="007B7351"/>
    <w:rsid w:val="007B7443"/>
    <w:rsid w:val="007C03F6"/>
    <w:rsid w:val="007C047C"/>
    <w:rsid w:val="007C080A"/>
    <w:rsid w:val="007C089B"/>
    <w:rsid w:val="007C0AD3"/>
    <w:rsid w:val="007C0DA9"/>
    <w:rsid w:val="007C1758"/>
    <w:rsid w:val="007C1835"/>
    <w:rsid w:val="007C18E2"/>
    <w:rsid w:val="007C1951"/>
    <w:rsid w:val="007C1C26"/>
    <w:rsid w:val="007C27B7"/>
    <w:rsid w:val="007C2E55"/>
    <w:rsid w:val="007C385B"/>
    <w:rsid w:val="007C3D53"/>
    <w:rsid w:val="007C3D65"/>
    <w:rsid w:val="007C48B3"/>
    <w:rsid w:val="007C4BA2"/>
    <w:rsid w:val="007C4D9E"/>
    <w:rsid w:val="007C4E59"/>
    <w:rsid w:val="007C4F09"/>
    <w:rsid w:val="007C5110"/>
    <w:rsid w:val="007C536F"/>
    <w:rsid w:val="007C569E"/>
    <w:rsid w:val="007C5879"/>
    <w:rsid w:val="007C61C7"/>
    <w:rsid w:val="007C6231"/>
    <w:rsid w:val="007C672F"/>
    <w:rsid w:val="007C67A2"/>
    <w:rsid w:val="007C6B3B"/>
    <w:rsid w:val="007C6C5C"/>
    <w:rsid w:val="007C71FD"/>
    <w:rsid w:val="007C7469"/>
    <w:rsid w:val="007C74A3"/>
    <w:rsid w:val="007C7BC5"/>
    <w:rsid w:val="007C7F32"/>
    <w:rsid w:val="007C7F5F"/>
    <w:rsid w:val="007D021D"/>
    <w:rsid w:val="007D03FA"/>
    <w:rsid w:val="007D05E1"/>
    <w:rsid w:val="007D0747"/>
    <w:rsid w:val="007D0764"/>
    <w:rsid w:val="007D0954"/>
    <w:rsid w:val="007D0B47"/>
    <w:rsid w:val="007D0C70"/>
    <w:rsid w:val="007D0FC9"/>
    <w:rsid w:val="007D126C"/>
    <w:rsid w:val="007D12C5"/>
    <w:rsid w:val="007D16AF"/>
    <w:rsid w:val="007D1D6D"/>
    <w:rsid w:val="007D200E"/>
    <w:rsid w:val="007D2519"/>
    <w:rsid w:val="007D29ED"/>
    <w:rsid w:val="007D2C37"/>
    <w:rsid w:val="007D31C8"/>
    <w:rsid w:val="007D325F"/>
    <w:rsid w:val="007D3AC6"/>
    <w:rsid w:val="007D4145"/>
    <w:rsid w:val="007D44D9"/>
    <w:rsid w:val="007D47A8"/>
    <w:rsid w:val="007D4D8A"/>
    <w:rsid w:val="007D4E35"/>
    <w:rsid w:val="007D4FBD"/>
    <w:rsid w:val="007D5209"/>
    <w:rsid w:val="007D528B"/>
    <w:rsid w:val="007D5424"/>
    <w:rsid w:val="007D56D7"/>
    <w:rsid w:val="007D582E"/>
    <w:rsid w:val="007D5B20"/>
    <w:rsid w:val="007D5CA6"/>
    <w:rsid w:val="007D601B"/>
    <w:rsid w:val="007D668F"/>
    <w:rsid w:val="007D6754"/>
    <w:rsid w:val="007D68C3"/>
    <w:rsid w:val="007D6B6D"/>
    <w:rsid w:val="007D724F"/>
    <w:rsid w:val="007D7635"/>
    <w:rsid w:val="007D7820"/>
    <w:rsid w:val="007D78DB"/>
    <w:rsid w:val="007D7CBE"/>
    <w:rsid w:val="007D7F2A"/>
    <w:rsid w:val="007E0110"/>
    <w:rsid w:val="007E04CD"/>
    <w:rsid w:val="007E08B8"/>
    <w:rsid w:val="007E0C1F"/>
    <w:rsid w:val="007E0D87"/>
    <w:rsid w:val="007E0E74"/>
    <w:rsid w:val="007E0FE3"/>
    <w:rsid w:val="007E15CF"/>
    <w:rsid w:val="007E1667"/>
    <w:rsid w:val="007E16C9"/>
    <w:rsid w:val="007E1A66"/>
    <w:rsid w:val="007E1B70"/>
    <w:rsid w:val="007E1D7D"/>
    <w:rsid w:val="007E1E39"/>
    <w:rsid w:val="007E22F8"/>
    <w:rsid w:val="007E2343"/>
    <w:rsid w:val="007E2371"/>
    <w:rsid w:val="007E2508"/>
    <w:rsid w:val="007E306E"/>
    <w:rsid w:val="007E34DD"/>
    <w:rsid w:val="007E3AAE"/>
    <w:rsid w:val="007E3AC3"/>
    <w:rsid w:val="007E3D73"/>
    <w:rsid w:val="007E3FCA"/>
    <w:rsid w:val="007E457C"/>
    <w:rsid w:val="007E471D"/>
    <w:rsid w:val="007E4771"/>
    <w:rsid w:val="007E48B3"/>
    <w:rsid w:val="007E48CD"/>
    <w:rsid w:val="007E4A06"/>
    <w:rsid w:val="007E4DF9"/>
    <w:rsid w:val="007E4EE1"/>
    <w:rsid w:val="007E4FB5"/>
    <w:rsid w:val="007E50C6"/>
    <w:rsid w:val="007E5991"/>
    <w:rsid w:val="007E5B43"/>
    <w:rsid w:val="007E5C5D"/>
    <w:rsid w:val="007E5DC5"/>
    <w:rsid w:val="007E622D"/>
    <w:rsid w:val="007E696C"/>
    <w:rsid w:val="007E69D9"/>
    <w:rsid w:val="007E69DD"/>
    <w:rsid w:val="007E6CAD"/>
    <w:rsid w:val="007E7578"/>
    <w:rsid w:val="007E7D72"/>
    <w:rsid w:val="007F001E"/>
    <w:rsid w:val="007F006E"/>
    <w:rsid w:val="007F0360"/>
    <w:rsid w:val="007F03A3"/>
    <w:rsid w:val="007F03CC"/>
    <w:rsid w:val="007F046C"/>
    <w:rsid w:val="007F0924"/>
    <w:rsid w:val="007F0BB1"/>
    <w:rsid w:val="007F0CA1"/>
    <w:rsid w:val="007F0E47"/>
    <w:rsid w:val="007F12D2"/>
    <w:rsid w:val="007F17F4"/>
    <w:rsid w:val="007F2076"/>
    <w:rsid w:val="007F2757"/>
    <w:rsid w:val="007F2761"/>
    <w:rsid w:val="007F2933"/>
    <w:rsid w:val="007F2AAD"/>
    <w:rsid w:val="007F2F02"/>
    <w:rsid w:val="007F3829"/>
    <w:rsid w:val="007F3FEE"/>
    <w:rsid w:val="007F5069"/>
    <w:rsid w:val="007F57A2"/>
    <w:rsid w:val="007F5811"/>
    <w:rsid w:val="007F5818"/>
    <w:rsid w:val="007F58C4"/>
    <w:rsid w:val="007F5996"/>
    <w:rsid w:val="007F5B82"/>
    <w:rsid w:val="007F5C22"/>
    <w:rsid w:val="007F5C6B"/>
    <w:rsid w:val="007F6159"/>
    <w:rsid w:val="007F618D"/>
    <w:rsid w:val="007F650E"/>
    <w:rsid w:val="007F6B2D"/>
    <w:rsid w:val="007F72D0"/>
    <w:rsid w:val="007F7385"/>
    <w:rsid w:val="007F792B"/>
    <w:rsid w:val="007F7946"/>
    <w:rsid w:val="007F7A50"/>
    <w:rsid w:val="007F7AAE"/>
    <w:rsid w:val="007F7CF8"/>
    <w:rsid w:val="00800180"/>
    <w:rsid w:val="00800269"/>
    <w:rsid w:val="0080040C"/>
    <w:rsid w:val="0080057F"/>
    <w:rsid w:val="00800598"/>
    <w:rsid w:val="00800EA3"/>
    <w:rsid w:val="008011DF"/>
    <w:rsid w:val="00801547"/>
    <w:rsid w:val="008017BC"/>
    <w:rsid w:val="008018B3"/>
    <w:rsid w:val="00801CC3"/>
    <w:rsid w:val="00801EAD"/>
    <w:rsid w:val="008020E9"/>
    <w:rsid w:val="0080246E"/>
    <w:rsid w:val="0080272A"/>
    <w:rsid w:val="00802787"/>
    <w:rsid w:val="00802CF0"/>
    <w:rsid w:val="00803500"/>
    <w:rsid w:val="008038D6"/>
    <w:rsid w:val="00803A0D"/>
    <w:rsid w:val="00803F47"/>
    <w:rsid w:val="0080402D"/>
    <w:rsid w:val="008040DD"/>
    <w:rsid w:val="00804460"/>
    <w:rsid w:val="008045FB"/>
    <w:rsid w:val="0080481D"/>
    <w:rsid w:val="00804C2F"/>
    <w:rsid w:val="00804FA1"/>
    <w:rsid w:val="008050F9"/>
    <w:rsid w:val="008052D3"/>
    <w:rsid w:val="00805337"/>
    <w:rsid w:val="008054F0"/>
    <w:rsid w:val="00805500"/>
    <w:rsid w:val="008055F5"/>
    <w:rsid w:val="00805988"/>
    <w:rsid w:val="00805992"/>
    <w:rsid w:val="00806236"/>
    <w:rsid w:val="00806358"/>
    <w:rsid w:val="0080642F"/>
    <w:rsid w:val="00807A5E"/>
    <w:rsid w:val="00807C4A"/>
    <w:rsid w:val="00807C60"/>
    <w:rsid w:val="0081007B"/>
    <w:rsid w:val="008100A4"/>
    <w:rsid w:val="0081018E"/>
    <w:rsid w:val="008106FA"/>
    <w:rsid w:val="0081076D"/>
    <w:rsid w:val="008108A5"/>
    <w:rsid w:val="008108DB"/>
    <w:rsid w:val="00810CC0"/>
    <w:rsid w:val="00810ECE"/>
    <w:rsid w:val="00811015"/>
    <w:rsid w:val="008110D3"/>
    <w:rsid w:val="008110EE"/>
    <w:rsid w:val="0081115B"/>
    <w:rsid w:val="0081173C"/>
    <w:rsid w:val="00811AD8"/>
    <w:rsid w:val="00811D38"/>
    <w:rsid w:val="0081219B"/>
    <w:rsid w:val="0081222F"/>
    <w:rsid w:val="008126DE"/>
    <w:rsid w:val="00812887"/>
    <w:rsid w:val="00813091"/>
    <w:rsid w:val="008136D3"/>
    <w:rsid w:val="008148D2"/>
    <w:rsid w:val="008150DA"/>
    <w:rsid w:val="008157F6"/>
    <w:rsid w:val="008159B1"/>
    <w:rsid w:val="00815B9F"/>
    <w:rsid w:val="0081660B"/>
    <w:rsid w:val="00817123"/>
    <w:rsid w:val="0081717E"/>
    <w:rsid w:val="0081747F"/>
    <w:rsid w:val="0081749C"/>
    <w:rsid w:val="00817602"/>
    <w:rsid w:val="00817D06"/>
    <w:rsid w:val="00817ED4"/>
    <w:rsid w:val="00817F7B"/>
    <w:rsid w:val="0082013E"/>
    <w:rsid w:val="00820338"/>
    <w:rsid w:val="00820798"/>
    <w:rsid w:val="008207B9"/>
    <w:rsid w:val="00820AB5"/>
    <w:rsid w:val="00820B80"/>
    <w:rsid w:val="00820BD1"/>
    <w:rsid w:val="00820C11"/>
    <w:rsid w:val="00820CF7"/>
    <w:rsid w:val="00820D9C"/>
    <w:rsid w:val="00820E53"/>
    <w:rsid w:val="00821429"/>
    <w:rsid w:val="008216DC"/>
    <w:rsid w:val="00821960"/>
    <w:rsid w:val="00821AD7"/>
    <w:rsid w:val="00821E08"/>
    <w:rsid w:val="00821E89"/>
    <w:rsid w:val="00822055"/>
    <w:rsid w:val="00822705"/>
    <w:rsid w:val="008227DE"/>
    <w:rsid w:val="00822865"/>
    <w:rsid w:val="00822878"/>
    <w:rsid w:val="00822910"/>
    <w:rsid w:val="008230B0"/>
    <w:rsid w:val="00823303"/>
    <w:rsid w:val="00823455"/>
    <w:rsid w:val="00823832"/>
    <w:rsid w:val="00823843"/>
    <w:rsid w:val="00823F44"/>
    <w:rsid w:val="00824068"/>
    <w:rsid w:val="0082408D"/>
    <w:rsid w:val="0082445F"/>
    <w:rsid w:val="0082451B"/>
    <w:rsid w:val="008245FC"/>
    <w:rsid w:val="008247F1"/>
    <w:rsid w:val="008248EB"/>
    <w:rsid w:val="00824A58"/>
    <w:rsid w:val="00825102"/>
    <w:rsid w:val="008253BB"/>
    <w:rsid w:val="008253C9"/>
    <w:rsid w:val="00825692"/>
    <w:rsid w:val="008257BE"/>
    <w:rsid w:val="008259E4"/>
    <w:rsid w:val="00825A62"/>
    <w:rsid w:val="00825C43"/>
    <w:rsid w:val="00825C9D"/>
    <w:rsid w:val="00825F82"/>
    <w:rsid w:val="0082651A"/>
    <w:rsid w:val="00826588"/>
    <w:rsid w:val="00826757"/>
    <w:rsid w:val="00826C1F"/>
    <w:rsid w:val="00826CFE"/>
    <w:rsid w:val="00826ED9"/>
    <w:rsid w:val="00827239"/>
    <w:rsid w:val="00827666"/>
    <w:rsid w:val="00827CB8"/>
    <w:rsid w:val="00827E33"/>
    <w:rsid w:val="00827FE4"/>
    <w:rsid w:val="00830142"/>
    <w:rsid w:val="00830566"/>
    <w:rsid w:val="0083075D"/>
    <w:rsid w:val="00830B07"/>
    <w:rsid w:val="00830F99"/>
    <w:rsid w:val="008311FE"/>
    <w:rsid w:val="008312D0"/>
    <w:rsid w:val="00831A78"/>
    <w:rsid w:val="00831BC3"/>
    <w:rsid w:val="0083228A"/>
    <w:rsid w:val="00832331"/>
    <w:rsid w:val="00832496"/>
    <w:rsid w:val="00833782"/>
    <w:rsid w:val="0083404E"/>
    <w:rsid w:val="008340CA"/>
    <w:rsid w:val="0083461F"/>
    <w:rsid w:val="008346CB"/>
    <w:rsid w:val="00835194"/>
    <w:rsid w:val="008351C4"/>
    <w:rsid w:val="00835A67"/>
    <w:rsid w:val="00835F12"/>
    <w:rsid w:val="00835FBB"/>
    <w:rsid w:val="00836021"/>
    <w:rsid w:val="0083613D"/>
    <w:rsid w:val="00836493"/>
    <w:rsid w:val="008367A6"/>
    <w:rsid w:val="00836B78"/>
    <w:rsid w:val="00836CC2"/>
    <w:rsid w:val="00836ED9"/>
    <w:rsid w:val="00837155"/>
    <w:rsid w:val="00837562"/>
    <w:rsid w:val="008378DE"/>
    <w:rsid w:val="00837C4E"/>
    <w:rsid w:val="00837DC6"/>
    <w:rsid w:val="00837F98"/>
    <w:rsid w:val="00840AA5"/>
    <w:rsid w:val="00840B20"/>
    <w:rsid w:val="00840C05"/>
    <w:rsid w:val="008413BE"/>
    <w:rsid w:val="00841999"/>
    <w:rsid w:val="00841CA5"/>
    <w:rsid w:val="00841DD9"/>
    <w:rsid w:val="00841FCA"/>
    <w:rsid w:val="00842068"/>
    <w:rsid w:val="00842777"/>
    <w:rsid w:val="00842E7F"/>
    <w:rsid w:val="008430A5"/>
    <w:rsid w:val="008430E2"/>
    <w:rsid w:val="0084312A"/>
    <w:rsid w:val="0084329D"/>
    <w:rsid w:val="00843AF7"/>
    <w:rsid w:val="00843CA7"/>
    <w:rsid w:val="00843E76"/>
    <w:rsid w:val="00844051"/>
    <w:rsid w:val="008440F1"/>
    <w:rsid w:val="00844194"/>
    <w:rsid w:val="00844489"/>
    <w:rsid w:val="00844553"/>
    <w:rsid w:val="00844A50"/>
    <w:rsid w:val="00844BDE"/>
    <w:rsid w:val="00844CB0"/>
    <w:rsid w:val="00844F8A"/>
    <w:rsid w:val="008452C6"/>
    <w:rsid w:val="008454AA"/>
    <w:rsid w:val="008455B7"/>
    <w:rsid w:val="008455F2"/>
    <w:rsid w:val="00845645"/>
    <w:rsid w:val="008456D1"/>
    <w:rsid w:val="008456DC"/>
    <w:rsid w:val="008456FC"/>
    <w:rsid w:val="00845A79"/>
    <w:rsid w:val="00846006"/>
    <w:rsid w:val="0084601E"/>
    <w:rsid w:val="008460DC"/>
    <w:rsid w:val="008462EE"/>
    <w:rsid w:val="00846473"/>
    <w:rsid w:val="0084687E"/>
    <w:rsid w:val="00846C09"/>
    <w:rsid w:val="00846E49"/>
    <w:rsid w:val="00846ECD"/>
    <w:rsid w:val="00847708"/>
    <w:rsid w:val="00847870"/>
    <w:rsid w:val="00847A13"/>
    <w:rsid w:val="00847A9F"/>
    <w:rsid w:val="00847D3D"/>
    <w:rsid w:val="00850222"/>
    <w:rsid w:val="008506CE"/>
    <w:rsid w:val="00850EEF"/>
    <w:rsid w:val="008510F4"/>
    <w:rsid w:val="00851145"/>
    <w:rsid w:val="008512A0"/>
    <w:rsid w:val="00851719"/>
    <w:rsid w:val="0085198F"/>
    <w:rsid w:val="0085248D"/>
    <w:rsid w:val="008525FC"/>
    <w:rsid w:val="008527ED"/>
    <w:rsid w:val="008527F8"/>
    <w:rsid w:val="00852AC4"/>
    <w:rsid w:val="00852BD6"/>
    <w:rsid w:val="00852D7E"/>
    <w:rsid w:val="00852DE8"/>
    <w:rsid w:val="00853291"/>
    <w:rsid w:val="008533E7"/>
    <w:rsid w:val="008534C1"/>
    <w:rsid w:val="008534D7"/>
    <w:rsid w:val="00853F4F"/>
    <w:rsid w:val="00854BFF"/>
    <w:rsid w:val="00854CD5"/>
    <w:rsid w:val="00854D62"/>
    <w:rsid w:val="00855812"/>
    <w:rsid w:val="00855A7D"/>
    <w:rsid w:val="00855C1E"/>
    <w:rsid w:val="00856073"/>
    <w:rsid w:val="00856465"/>
    <w:rsid w:val="00856824"/>
    <w:rsid w:val="00856E5F"/>
    <w:rsid w:val="00856FE0"/>
    <w:rsid w:val="008570D1"/>
    <w:rsid w:val="008575E9"/>
    <w:rsid w:val="008576AE"/>
    <w:rsid w:val="008578A4"/>
    <w:rsid w:val="00857BDF"/>
    <w:rsid w:val="00857D7A"/>
    <w:rsid w:val="00860025"/>
    <w:rsid w:val="008605A3"/>
    <w:rsid w:val="008605F7"/>
    <w:rsid w:val="00860606"/>
    <w:rsid w:val="0086071E"/>
    <w:rsid w:val="00860746"/>
    <w:rsid w:val="00861150"/>
    <w:rsid w:val="0086127C"/>
    <w:rsid w:val="0086148B"/>
    <w:rsid w:val="0086163D"/>
    <w:rsid w:val="0086180E"/>
    <w:rsid w:val="008618A5"/>
    <w:rsid w:val="00861B1E"/>
    <w:rsid w:val="00861B20"/>
    <w:rsid w:val="00861D6B"/>
    <w:rsid w:val="008622A5"/>
    <w:rsid w:val="00862387"/>
    <w:rsid w:val="0086241A"/>
    <w:rsid w:val="00862460"/>
    <w:rsid w:val="008625FE"/>
    <w:rsid w:val="0086261E"/>
    <w:rsid w:val="008626EF"/>
    <w:rsid w:val="008628C6"/>
    <w:rsid w:val="0086292F"/>
    <w:rsid w:val="00862C21"/>
    <w:rsid w:val="00862DF9"/>
    <w:rsid w:val="00862E33"/>
    <w:rsid w:val="008631C5"/>
    <w:rsid w:val="00863204"/>
    <w:rsid w:val="0086332A"/>
    <w:rsid w:val="0086374C"/>
    <w:rsid w:val="0086387C"/>
    <w:rsid w:val="00863917"/>
    <w:rsid w:val="00863EC2"/>
    <w:rsid w:val="008645D9"/>
    <w:rsid w:val="008648ED"/>
    <w:rsid w:val="00864A6E"/>
    <w:rsid w:val="00864BF3"/>
    <w:rsid w:val="00864F04"/>
    <w:rsid w:val="00865104"/>
    <w:rsid w:val="008651C6"/>
    <w:rsid w:val="00865720"/>
    <w:rsid w:val="00866A49"/>
    <w:rsid w:val="00866CBD"/>
    <w:rsid w:val="00866D4C"/>
    <w:rsid w:val="00866D9F"/>
    <w:rsid w:val="00866EA6"/>
    <w:rsid w:val="00866FCC"/>
    <w:rsid w:val="0086721E"/>
    <w:rsid w:val="008672BB"/>
    <w:rsid w:val="008672BC"/>
    <w:rsid w:val="00867458"/>
    <w:rsid w:val="00867C02"/>
    <w:rsid w:val="00867F5A"/>
    <w:rsid w:val="008701BD"/>
    <w:rsid w:val="0087059B"/>
    <w:rsid w:val="00870BF4"/>
    <w:rsid w:val="00870D50"/>
    <w:rsid w:val="00871005"/>
    <w:rsid w:val="00871228"/>
    <w:rsid w:val="008714E3"/>
    <w:rsid w:val="00871693"/>
    <w:rsid w:val="0087189C"/>
    <w:rsid w:val="00871B40"/>
    <w:rsid w:val="00871D83"/>
    <w:rsid w:val="00872307"/>
    <w:rsid w:val="00872367"/>
    <w:rsid w:val="008723DB"/>
    <w:rsid w:val="008724C9"/>
    <w:rsid w:val="0087263A"/>
    <w:rsid w:val="00872744"/>
    <w:rsid w:val="00872CC8"/>
    <w:rsid w:val="00872EEF"/>
    <w:rsid w:val="00872FD1"/>
    <w:rsid w:val="0087351C"/>
    <w:rsid w:val="008735CF"/>
    <w:rsid w:val="008736A2"/>
    <w:rsid w:val="00873714"/>
    <w:rsid w:val="00873A46"/>
    <w:rsid w:val="00873B03"/>
    <w:rsid w:val="00873B47"/>
    <w:rsid w:val="00873C06"/>
    <w:rsid w:val="00873FA0"/>
    <w:rsid w:val="008740FF"/>
    <w:rsid w:val="00874170"/>
    <w:rsid w:val="0087438A"/>
    <w:rsid w:val="00874B52"/>
    <w:rsid w:val="00874E4A"/>
    <w:rsid w:val="00875132"/>
    <w:rsid w:val="0087543D"/>
    <w:rsid w:val="00875534"/>
    <w:rsid w:val="0087574D"/>
    <w:rsid w:val="008757C5"/>
    <w:rsid w:val="00875EA6"/>
    <w:rsid w:val="008762DB"/>
    <w:rsid w:val="008763D1"/>
    <w:rsid w:val="008767B8"/>
    <w:rsid w:val="008769FA"/>
    <w:rsid w:val="00876D48"/>
    <w:rsid w:val="00876F17"/>
    <w:rsid w:val="0087701D"/>
    <w:rsid w:val="008777D8"/>
    <w:rsid w:val="008778C1"/>
    <w:rsid w:val="0087797B"/>
    <w:rsid w:val="00877DFD"/>
    <w:rsid w:val="00877E08"/>
    <w:rsid w:val="00880251"/>
    <w:rsid w:val="0088030A"/>
    <w:rsid w:val="0088031A"/>
    <w:rsid w:val="00880557"/>
    <w:rsid w:val="00880974"/>
    <w:rsid w:val="00880B91"/>
    <w:rsid w:val="00880E51"/>
    <w:rsid w:val="00881AD1"/>
    <w:rsid w:val="00881B0E"/>
    <w:rsid w:val="00881BD5"/>
    <w:rsid w:val="00881C5C"/>
    <w:rsid w:val="00881E8E"/>
    <w:rsid w:val="0088203B"/>
    <w:rsid w:val="00882097"/>
    <w:rsid w:val="00882532"/>
    <w:rsid w:val="0088253C"/>
    <w:rsid w:val="00882712"/>
    <w:rsid w:val="00882EAB"/>
    <w:rsid w:val="008832EE"/>
    <w:rsid w:val="008833DA"/>
    <w:rsid w:val="00883CE2"/>
    <w:rsid w:val="00883D14"/>
    <w:rsid w:val="00883EF8"/>
    <w:rsid w:val="0088417E"/>
    <w:rsid w:val="008844CA"/>
    <w:rsid w:val="00884C2F"/>
    <w:rsid w:val="00884C9D"/>
    <w:rsid w:val="008853E8"/>
    <w:rsid w:val="0088546E"/>
    <w:rsid w:val="008855E4"/>
    <w:rsid w:val="00885BB0"/>
    <w:rsid w:val="00885BDE"/>
    <w:rsid w:val="00885C32"/>
    <w:rsid w:val="00885C6B"/>
    <w:rsid w:val="00885E45"/>
    <w:rsid w:val="0088606C"/>
    <w:rsid w:val="00886118"/>
    <w:rsid w:val="0088626F"/>
    <w:rsid w:val="00886B2C"/>
    <w:rsid w:val="00886E76"/>
    <w:rsid w:val="00887101"/>
    <w:rsid w:val="008875A3"/>
    <w:rsid w:val="008877F6"/>
    <w:rsid w:val="008877F9"/>
    <w:rsid w:val="00887856"/>
    <w:rsid w:val="00887D07"/>
    <w:rsid w:val="00887DCA"/>
    <w:rsid w:val="00887FFA"/>
    <w:rsid w:val="00890198"/>
    <w:rsid w:val="008902DE"/>
    <w:rsid w:val="00890890"/>
    <w:rsid w:val="008908A5"/>
    <w:rsid w:val="00890B1D"/>
    <w:rsid w:val="00890F30"/>
    <w:rsid w:val="008910A6"/>
    <w:rsid w:val="00891355"/>
    <w:rsid w:val="0089168C"/>
    <w:rsid w:val="00891702"/>
    <w:rsid w:val="00891C1C"/>
    <w:rsid w:val="00891D20"/>
    <w:rsid w:val="0089206F"/>
    <w:rsid w:val="00892510"/>
    <w:rsid w:val="00892532"/>
    <w:rsid w:val="00892872"/>
    <w:rsid w:val="00892CB3"/>
    <w:rsid w:val="00893404"/>
    <w:rsid w:val="00893562"/>
    <w:rsid w:val="00893610"/>
    <w:rsid w:val="00893866"/>
    <w:rsid w:val="00893FA0"/>
    <w:rsid w:val="0089414F"/>
    <w:rsid w:val="008942B4"/>
    <w:rsid w:val="008943AA"/>
    <w:rsid w:val="00894E5E"/>
    <w:rsid w:val="00894EE2"/>
    <w:rsid w:val="0089516B"/>
    <w:rsid w:val="008958DD"/>
    <w:rsid w:val="00895ABD"/>
    <w:rsid w:val="00896102"/>
    <w:rsid w:val="008961A0"/>
    <w:rsid w:val="0089634F"/>
    <w:rsid w:val="00896946"/>
    <w:rsid w:val="00896A83"/>
    <w:rsid w:val="00897022"/>
    <w:rsid w:val="0089780F"/>
    <w:rsid w:val="00897AD4"/>
    <w:rsid w:val="00897B45"/>
    <w:rsid w:val="00897C4F"/>
    <w:rsid w:val="00897EB3"/>
    <w:rsid w:val="008A0036"/>
    <w:rsid w:val="008A0325"/>
    <w:rsid w:val="008A04EB"/>
    <w:rsid w:val="008A0575"/>
    <w:rsid w:val="008A08AD"/>
    <w:rsid w:val="008A0BEA"/>
    <w:rsid w:val="008A0EC4"/>
    <w:rsid w:val="008A18DD"/>
    <w:rsid w:val="008A1965"/>
    <w:rsid w:val="008A1D84"/>
    <w:rsid w:val="008A1EA8"/>
    <w:rsid w:val="008A1FBE"/>
    <w:rsid w:val="008A220C"/>
    <w:rsid w:val="008A22D6"/>
    <w:rsid w:val="008A29D0"/>
    <w:rsid w:val="008A2FFA"/>
    <w:rsid w:val="008A30F7"/>
    <w:rsid w:val="008A31B2"/>
    <w:rsid w:val="008A376F"/>
    <w:rsid w:val="008A390E"/>
    <w:rsid w:val="008A39A3"/>
    <w:rsid w:val="008A3CE1"/>
    <w:rsid w:val="008A4A93"/>
    <w:rsid w:val="008A4C98"/>
    <w:rsid w:val="008A505C"/>
    <w:rsid w:val="008A5227"/>
    <w:rsid w:val="008A5714"/>
    <w:rsid w:val="008A59E3"/>
    <w:rsid w:val="008A5A1C"/>
    <w:rsid w:val="008A5C10"/>
    <w:rsid w:val="008A5E28"/>
    <w:rsid w:val="008A61EF"/>
    <w:rsid w:val="008A651A"/>
    <w:rsid w:val="008A6743"/>
    <w:rsid w:val="008A6EB8"/>
    <w:rsid w:val="008A6EFC"/>
    <w:rsid w:val="008A6F6B"/>
    <w:rsid w:val="008A7008"/>
    <w:rsid w:val="008A7631"/>
    <w:rsid w:val="008A7678"/>
    <w:rsid w:val="008A77AF"/>
    <w:rsid w:val="008A79A4"/>
    <w:rsid w:val="008A7CB2"/>
    <w:rsid w:val="008A7D19"/>
    <w:rsid w:val="008B042D"/>
    <w:rsid w:val="008B04A6"/>
    <w:rsid w:val="008B0710"/>
    <w:rsid w:val="008B0AF2"/>
    <w:rsid w:val="008B0D4F"/>
    <w:rsid w:val="008B142A"/>
    <w:rsid w:val="008B155E"/>
    <w:rsid w:val="008B1B6F"/>
    <w:rsid w:val="008B1C2B"/>
    <w:rsid w:val="008B1CDC"/>
    <w:rsid w:val="008B1F43"/>
    <w:rsid w:val="008B22CE"/>
    <w:rsid w:val="008B252A"/>
    <w:rsid w:val="008B2860"/>
    <w:rsid w:val="008B2A67"/>
    <w:rsid w:val="008B38C0"/>
    <w:rsid w:val="008B3922"/>
    <w:rsid w:val="008B3D3D"/>
    <w:rsid w:val="008B454F"/>
    <w:rsid w:val="008B470A"/>
    <w:rsid w:val="008B4748"/>
    <w:rsid w:val="008B491E"/>
    <w:rsid w:val="008B4ACE"/>
    <w:rsid w:val="008B4C5A"/>
    <w:rsid w:val="008B4F96"/>
    <w:rsid w:val="008B5220"/>
    <w:rsid w:val="008B5491"/>
    <w:rsid w:val="008B6066"/>
    <w:rsid w:val="008B60FE"/>
    <w:rsid w:val="008B62D5"/>
    <w:rsid w:val="008B6638"/>
    <w:rsid w:val="008B675C"/>
    <w:rsid w:val="008B6862"/>
    <w:rsid w:val="008B6981"/>
    <w:rsid w:val="008B6982"/>
    <w:rsid w:val="008B6FF5"/>
    <w:rsid w:val="008B776D"/>
    <w:rsid w:val="008C03D2"/>
    <w:rsid w:val="008C045A"/>
    <w:rsid w:val="008C06DC"/>
    <w:rsid w:val="008C0A27"/>
    <w:rsid w:val="008C0B5A"/>
    <w:rsid w:val="008C0B5D"/>
    <w:rsid w:val="008C0C17"/>
    <w:rsid w:val="008C0C4C"/>
    <w:rsid w:val="008C0E92"/>
    <w:rsid w:val="008C0E9D"/>
    <w:rsid w:val="008C11DF"/>
    <w:rsid w:val="008C192C"/>
    <w:rsid w:val="008C20FE"/>
    <w:rsid w:val="008C2D81"/>
    <w:rsid w:val="008C2DFB"/>
    <w:rsid w:val="008C3155"/>
    <w:rsid w:val="008C3C2E"/>
    <w:rsid w:val="008C3F06"/>
    <w:rsid w:val="008C46D8"/>
    <w:rsid w:val="008C4894"/>
    <w:rsid w:val="008C4F77"/>
    <w:rsid w:val="008C5291"/>
    <w:rsid w:val="008C54BF"/>
    <w:rsid w:val="008C5596"/>
    <w:rsid w:val="008C5935"/>
    <w:rsid w:val="008C5B25"/>
    <w:rsid w:val="008C5E90"/>
    <w:rsid w:val="008C639F"/>
    <w:rsid w:val="008C6445"/>
    <w:rsid w:val="008C673C"/>
    <w:rsid w:val="008C69BF"/>
    <w:rsid w:val="008C6DCB"/>
    <w:rsid w:val="008C71C0"/>
    <w:rsid w:val="008C725C"/>
    <w:rsid w:val="008C7408"/>
    <w:rsid w:val="008C7CA5"/>
    <w:rsid w:val="008C7E85"/>
    <w:rsid w:val="008D00F3"/>
    <w:rsid w:val="008D0C35"/>
    <w:rsid w:val="008D0D73"/>
    <w:rsid w:val="008D132F"/>
    <w:rsid w:val="008D14C2"/>
    <w:rsid w:val="008D179C"/>
    <w:rsid w:val="008D1917"/>
    <w:rsid w:val="008D1923"/>
    <w:rsid w:val="008D19A6"/>
    <w:rsid w:val="008D19D0"/>
    <w:rsid w:val="008D1BD0"/>
    <w:rsid w:val="008D1FE9"/>
    <w:rsid w:val="008D234C"/>
    <w:rsid w:val="008D2362"/>
    <w:rsid w:val="008D23A3"/>
    <w:rsid w:val="008D25D3"/>
    <w:rsid w:val="008D2959"/>
    <w:rsid w:val="008D2C41"/>
    <w:rsid w:val="008D2CFB"/>
    <w:rsid w:val="008D31EB"/>
    <w:rsid w:val="008D3CCC"/>
    <w:rsid w:val="008D3F0B"/>
    <w:rsid w:val="008D4415"/>
    <w:rsid w:val="008D4BD5"/>
    <w:rsid w:val="008D4D63"/>
    <w:rsid w:val="008D53F8"/>
    <w:rsid w:val="008D5721"/>
    <w:rsid w:val="008D5C0B"/>
    <w:rsid w:val="008D608C"/>
    <w:rsid w:val="008D651E"/>
    <w:rsid w:val="008D6842"/>
    <w:rsid w:val="008D69AE"/>
    <w:rsid w:val="008D6CC0"/>
    <w:rsid w:val="008D6DBE"/>
    <w:rsid w:val="008D6F3D"/>
    <w:rsid w:val="008D6F6C"/>
    <w:rsid w:val="008D7344"/>
    <w:rsid w:val="008D7605"/>
    <w:rsid w:val="008D7A26"/>
    <w:rsid w:val="008D7F7A"/>
    <w:rsid w:val="008D7FB6"/>
    <w:rsid w:val="008D7FCD"/>
    <w:rsid w:val="008E020C"/>
    <w:rsid w:val="008E08C3"/>
    <w:rsid w:val="008E0BBA"/>
    <w:rsid w:val="008E0BFC"/>
    <w:rsid w:val="008E0D44"/>
    <w:rsid w:val="008E1243"/>
    <w:rsid w:val="008E1467"/>
    <w:rsid w:val="008E14DD"/>
    <w:rsid w:val="008E14DF"/>
    <w:rsid w:val="008E181B"/>
    <w:rsid w:val="008E1AC5"/>
    <w:rsid w:val="008E1CFB"/>
    <w:rsid w:val="008E1FB3"/>
    <w:rsid w:val="008E27E7"/>
    <w:rsid w:val="008E2A09"/>
    <w:rsid w:val="008E2F9C"/>
    <w:rsid w:val="008E2FB9"/>
    <w:rsid w:val="008E2FD5"/>
    <w:rsid w:val="008E3148"/>
    <w:rsid w:val="008E31CB"/>
    <w:rsid w:val="008E32C2"/>
    <w:rsid w:val="008E3F35"/>
    <w:rsid w:val="008E4087"/>
    <w:rsid w:val="008E4216"/>
    <w:rsid w:val="008E4259"/>
    <w:rsid w:val="008E4426"/>
    <w:rsid w:val="008E4528"/>
    <w:rsid w:val="008E46CF"/>
    <w:rsid w:val="008E50B5"/>
    <w:rsid w:val="008E5534"/>
    <w:rsid w:val="008E57BF"/>
    <w:rsid w:val="008E5B19"/>
    <w:rsid w:val="008E5C19"/>
    <w:rsid w:val="008E60DF"/>
    <w:rsid w:val="008E619A"/>
    <w:rsid w:val="008E6243"/>
    <w:rsid w:val="008E64FF"/>
    <w:rsid w:val="008E6A7C"/>
    <w:rsid w:val="008E6AD2"/>
    <w:rsid w:val="008E6C49"/>
    <w:rsid w:val="008E6CCD"/>
    <w:rsid w:val="008E7206"/>
    <w:rsid w:val="008E74FD"/>
    <w:rsid w:val="008E7A60"/>
    <w:rsid w:val="008E7B4F"/>
    <w:rsid w:val="008E7F28"/>
    <w:rsid w:val="008F0030"/>
    <w:rsid w:val="008F0110"/>
    <w:rsid w:val="008F01C7"/>
    <w:rsid w:val="008F0956"/>
    <w:rsid w:val="008F0A1C"/>
    <w:rsid w:val="008F0D27"/>
    <w:rsid w:val="008F10FA"/>
    <w:rsid w:val="008F1406"/>
    <w:rsid w:val="008F14EE"/>
    <w:rsid w:val="008F1E8A"/>
    <w:rsid w:val="008F2875"/>
    <w:rsid w:val="008F2B30"/>
    <w:rsid w:val="008F2C26"/>
    <w:rsid w:val="008F2C42"/>
    <w:rsid w:val="008F2E65"/>
    <w:rsid w:val="008F2E7D"/>
    <w:rsid w:val="008F2E86"/>
    <w:rsid w:val="008F32B0"/>
    <w:rsid w:val="008F3589"/>
    <w:rsid w:val="008F35EA"/>
    <w:rsid w:val="008F3A96"/>
    <w:rsid w:val="008F3AF0"/>
    <w:rsid w:val="008F3DF3"/>
    <w:rsid w:val="008F3E0B"/>
    <w:rsid w:val="008F40C2"/>
    <w:rsid w:val="008F440E"/>
    <w:rsid w:val="008F4746"/>
    <w:rsid w:val="008F4CCD"/>
    <w:rsid w:val="008F4CDF"/>
    <w:rsid w:val="008F4D86"/>
    <w:rsid w:val="008F4E2B"/>
    <w:rsid w:val="008F4F9A"/>
    <w:rsid w:val="008F53CC"/>
    <w:rsid w:val="008F53EA"/>
    <w:rsid w:val="008F5400"/>
    <w:rsid w:val="008F541C"/>
    <w:rsid w:val="008F550D"/>
    <w:rsid w:val="008F5A40"/>
    <w:rsid w:val="008F5DAA"/>
    <w:rsid w:val="008F6232"/>
    <w:rsid w:val="008F6312"/>
    <w:rsid w:val="008F63A6"/>
    <w:rsid w:val="008F66EB"/>
    <w:rsid w:val="008F6715"/>
    <w:rsid w:val="008F6727"/>
    <w:rsid w:val="008F672D"/>
    <w:rsid w:val="008F675A"/>
    <w:rsid w:val="008F6CDB"/>
    <w:rsid w:val="008F7579"/>
    <w:rsid w:val="008F75A2"/>
    <w:rsid w:val="008F7702"/>
    <w:rsid w:val="00900134"/>
    <w:rsid w:val="009002CA"/>
    <w:rsid w:val="009004AE"/>
    <w:rsid w:val="00900873"/>
    <w:rsid w:val="00900A57"/>
    <w:rsid w:val="00901170"/>
    <w:rsid w:val="009012DF"/>
    <w:rsid w:val="0090138E"/>
    <w:rsid w:val="009017C0"/>
    <w:rsid w:val="00901D64"/>
    <w:rsid w:val="00901DD5"/>
    <w:rsid w:val="00902253"/>
    <w:rsid w:val="009024EA"/>
    <w:rsid w:val="009027F6"/>
    <w:rsid w:val="00902959"/>
    <w:rsid w:val="00902CE0"/>
    <w:rsid w:val="00902FAF"/>
    <w:rsid w:val="00903043"/>
    <w:rsid w:val="00903825"/>
    <w:rsid w:val="00903B47"/>
    <w:rsid w:val="00903C68"/>
    <w:rsid w:val="00903DB7"/>
    <w:rsid w:val="0090403B"/>
    <w:rsid w:val="0090404E"/>
    <w:rsid w:val="009041F3"/>
    <w:rsid w:val="009043B1"/>
    <w:rsid w:val="00904751"/>
    <w:rsid w:val="00904885"/>
    <w:rsid w:val="00904904"/>
    <w:rsid w:val="00904E0E"/>
    <w:rsid w:val="0090572B"/>
    <w:rsid w:val="009058DC"/>
    <w:rsid w:val="00906165"/>
    <w:rsid w:val="009061E3"/>
    <w:rsid w:val="00906318"/>
    <w:rsid w:val="009063F8"/>
    <w:rsid w:val="009064E1"/>
    <w:rsid w:val="009071BD"/>
    <w:rsid w:val="009071EE"/>
    <w:rsid w:val="009075E2"/>
    <w:rsid w:val="00907642"/>
    <w:rsid w:val="0090786C"/>
    <w:rsid w:val="00907A65"/>
    <w:rsid w:val="00907AC0"/>
    <w:rsid w:val="00907AC8"/>
    <w:rsid w:val="00907BA6"/>
    <w:rsid w:val="00907BDB"/>
    <w:rsid w:val="00907EC2"/>
    <w:rsid w:val="0091050B"/>
    <w:rsid w:val="00910517"/>
    <w:rsid w:val="009109E9"/>
    <w:rsid w:val="00910A43"/>
    <w:rsid w:val="00910B24"/>
    <w:rsid w:val="00910B68"/>
    <w:rsid w:val="00910BC8"/>
    <w:rsid w:val="009111E2"/>
    <w:rsid w:val="00911277"/>
    <w:rsid w:val="009112B6"/>
    <w:rsid w:val="0091142F"/>
    <w:rsid w:val="009115FA"/>
    <w:rsid w:val="0091171F"/>
    <w:rsid w:val="00911732"/>
    <w:rsid w:val="00911871"/>
    <w:rsid w:val="00911B39"/>
    <w:rsid w:val="00911C01"/>
    <w:rsid w:val="00911D80"/>
    <w:rsid w:val="00911E05"/>
    <w:rsid w:val="009121AB"/>
    <w:rsid w:val="0091225A"/>
    <w:rsid w:val="00912785"/>
    <w:rsid w:val="009128B5"/>
    <w:rsid w:val="00913074"/>
    <w:rsid w:val="009132F6"/>
    <w:rsid w:val="009139D4"/>
    <w:rsid w:val="00913BD7"/>
    <w:rsid w:val="00913D1C"/>
    <w:rsid w:val="00913D57"/>
    <w:rsid w:val="009140BE"/>
    <w:rsid w:val="009146F2"/>
    <w:rsid w:val="00914761"/>
    <w:rsid w:val="0091484B"/>
    <w:rsid w:val="0091496D"/>
    <w:rsid w:val="00914D34"/>
    <w:rsid w:val="009151D5"/>
    <w:rsid w:val="00915504"/>
    <w:rsid w:val="00915522"/>
    <w:rsid w:val="00915A85"/>
    <w:rsid w:val="00915D9D"/>
    <w:rsid w:val="00916005"/>
    <w:rsid w:val="00916179"/>
    <w:rsid w:val="0091630A"/>
    <w:rsid w:val="00916409"/>
    <w:rsid w:val="009167D1"/>
    <w:rsid w:val="0091690A"/>
    <w:rsid w:val="00916D3E"/>
    <w:rsid w:val="00916DB5"/>
    <w:rsid w:val="009171B2"/>
    <w:rsid w:val="009172C8"/>
    <w:rsid w:val="009172EE"/>
    <w:rsid w:val="0091751A"/>
    <w:rsid w:val="00917523"/>
    <w:rsid w:val="00917985"/>
    <w:rsid w:val="00917A94"/>
    <w:rsid w:val="00917C54"/>
    <w:rsid w:val="0092033A"/>
    <w:rsid w:val="0092040F"/>
    <w:rsid w:val="00920471"/>
    <w:rsid w:val="009204CF"/>
    <w:rsid w:val="009208A4"/>
    <w:rsid w:val="00920988"/>
    <w:rsid w:val="00921676"/>
    <w:rsid w:val="00921984"/>
    <w:rsid w:val="00921A53"/>
    <w:rsid w:val="00921CE0"/>
    <w:rsid w:val="0092241C"/>
    <w:rsid w:val="00922652"/>
    <w:rsid w:val="00922C98"/>
    <w:rsid w:val="00922DFD"/>
    <w:rsid w:val="00923927"/>
    <w:rsid w:val="00923A36"/>
    <w:rsid w:val="00923F65"/>
    <w:rsid w:val="00924BE8"/>
    <w:rsid w:val="00924F44"/>
    <w:rsid w:val="009250B8"/>
    <w:rsid w:val="00925264"/>
    <w:rsid w:val="0092553B"/>
    <w:rsid w:val="00925734"/>
    <w:rsid w:val="00925753"/>
    <w:rsid w:val="009258D7"/>
    <w:rsid w:val="00925A15"/>
    <w:rsid w:val="00925B42"/>
    <w:rsid w:val="00926099"/>
    <w:rsid w:val="00926526"/>
    <w:rsid w:val="0092655E"/>
    <w:rsid w:val="00926B2A"/>
    <w:rsid w:val="00926F34"/>
    <w:rsid w:val="00926FCA"/>
    <w:rsid w:val="00927305"/>
    <w:rsid w:val="00927674"/>
    <w:rsid w:val="009276AD"/>
    <w:rsid w:val="0092786D"/>
    <w:rsid w:val="00927BBE"/>
    <w:rsid w:val="00927C98"/>
    <w:rsid w:val="00927E22"/>
    <w:rsid w:val="009300BC"/>
    <w:rsid w:val="009301BD"/>
    <w:rsid w:val="009311B7"/>
    <w:rsid w:val="009312B1"/>
    <w:rsid w:val="0093153A"/>
    <w:rsid w:val="00931A7F"/>
    <w:rsid w:val="00931B57"/>
    <w:rsid w:val="00931BAF"/>
    <w:rsid w:val="00931CDE"/>
    <w:rsid w:val="00931FD6"/>
    <w:rsid w:val="009321F3"/>
    <w:rsid w:val="0093256B"/>
    <w:rsid w:val="0093266B"/>
    <w:rsid w:val="00932B15"/>
    <w:rsid w:val="00932E8A"/>
    <w:rsid w:val="00933142"/>
    <w:rsid w:val="00933375"/>
    <w:rsid w:val="009337B1"/>
    <w:rsid w:val="00933950"/>
    <w:rsid w:val="00933DBD"/>
    <w:rsid w:val="00934187"/>
    <w:rsid w:val="009346A6"/>
    <w:rsid w:val="00934920"/>
    <w:rsid w:val="00934AAD"/>
    <w:rsid w:val="00934D04"/>
    <w:rsid w:val="00934F35"/>
    <w:rsid w:val="009353AA"/>
    <w:rsid w:val="00935E18"/>
    <w:rsid w:val="00935F7E"/>
    <w:rsid w:val="009360C0"/>
    <w:rsid w:val="00936474"/>
    <w:rsid w:val="009364AD"/>
    <w:rsid w:val="0093655C"/>
    <w:rsid w:val="00937711"/>
    <w:rsid w:val="00937C1B"/>
    <w:rsid w:val="00937C44"/>
    <w:rsid w:val="00937F39"/>
    <w:rsid w:val="00940094"/>
    <w:rsid w:val="00940138"/>
    <w:rsid w:val="009408F2"/>
    <w:rsid w:val="00940BEA"/>
    <w:rsid w:val="00940C00"/>
    <w:rsid w:val="00940E2A"/>
    <w:rsid w:val="00940EFE"/>
    <w:rsid w:val="00941235"/>
    <w:rsid w:val="00941287"/>
    <w:rsid w:val="00941707"/>
    <w:rsid w:val="0094199F"/>
    <w:rsid w:val="0094224D"/>
    <w:rsid w:val="00942436"/>
    <w:rsid w:val="00942D1C"/>
    <w:rsid w:val="00943B0B"/>
    <w:rsid w:val="00943D88"/>
    <w:rsid w:val="009440D1"/>
    <w:rsid w:val="009446A3"/>
    <w:rsid w:val="009449DA"/>
    <w:rsid w:val="00944D2C"/>
    <w:rsid w:val="00944DF4"/>
    <w:rsid w:val="00945062"/>
    <w:rsid w:val="00945084"/>
    <w:rsid w:val="0094516C"/>
    <w:rsid w:val="009451B2"/>
    <w:rsid w:val="009452A4"/>
    <w:rsid w:val="00945324"/>
    <w:rsid w:val="009458B8"/>
    <w:rsid w:val="00945CCE"/>
    <w:rsid w:val="00945E00"/>
    <w:rsid w:val="00945F36"/>
    <w:rsid w:val="00946537"/>
    <w:rsid w:val="009467D5"/>
    <w:rsid w:val="009467E0"/>
    <w:rsid w:val="00946845"/>
    <w:rsid w:val="00946EED"/>
    <w:rsid w:val="00946EF7"/>
    <w:rsid w:val="00946FF7"/>
    <w:rsid w:val="00947706"/>
    <w:rsid w:val="009478C8"/>
    <w:rsid w:val="00947A70"/>
    <w:rsid w:val="00947ABA"/>
    <w:rsid w:val="00947B95"/>
    <w:rsid w:val="00947DAA"/>
    <w:rsid w:val="00947E39"/>
    <w:rsid w:val="009502C9"/>
    <w:rsid w:val="00950538"/>
    <w:rsid w:val="00950900"/>
    <w:rsid w:val="00950A32"/>
    <w:rsid w:val="00950BDA"/>
    <w:rsid w:val="00951071"/>
    <w:rsid w:val="009510F4"/>
    <w:rsid w:val="00951182"/>
    <w:rsid w:val="00951318"/>
    <w:rsid w:val="0095133F"/>
    <w:rsid w:val="00951661"/>
    <w:rsid w:val="00951AE5"/>
    <w:rsid w:val="009524F2"/>
    <w:rsid w:val="00953090"/>
    <w:rsid w:val="009534D0"/>
    <w:rsid w:val="0095350F"/>
    <w:rsid w:val="0095368D"/>
    <w:rsid w:val="009536D0"/>
    <w:rsid w:val="0095392E"/>
    <w:rsid w:val="00953B01"/>
    <w:rsid w:val="00953D23"/>
    <w:rsid w:val="00953F93"/>
    <w:rsid w:val="0095433F"/>
    <w:rsid w:val="009543DD"/>
    <w:rsid w:val="00954A9B"/>
    <w:rsid w:val="00954CB4"/>
    <w:rsid w:val="00955038"/>
    <w:rsid w:val="009551F2"/>
    <w:rsid w:val="0095571A"/>
    <w:rsid w:val="009558F7"/>
    <w:rsid w:val="0095592A"/>
    <w:rsid w:val="00956202"/>
    <w:rsid w:val="00956262"/>
    <w:rsid w:val="009565EC"/>
    <w:rsid w:val="00956618"/>
    <w:rsid w:val="00956A4F"/>
    <w:rsid w:val="00956A81"/>
    <w:rsid w:val="00956B69"/>
    <w:rsid w:val="00956E12"/>
    <w:rsid w:val="00957074"/>
    <w:rsid w:val="009573BA"/>
    <w:rsid w:val="0095748F"/>
    <w:rsid w:val="009574C7"/>
    <w:rsid w:val="00957751"/>
    <w:rsid w:val="00957849"/>
    <w:rsid w:val="00957A9B"/>
    <w:rsid w:val="00957DEC"/>
    <w:rsid w:val="00957DF3"/>
    <w:rsid w:val="00960224"/>
    <w:rsid w:val="0096023A"/>
    <w:rsid w:val="0096086D"/>
    <w:rsid w:val="0096109B"/>
    <w:rsid w:val="00961127"/>
    <w:rsid w:val="009612ED"/>
    <w:rsid w:val="00961465"/>
    <w:rsid w:val="009619AF"/>
    <w:rsid w:val="0096246F"/>
    <w:rsid w:val="00962D8B"/>
    <w:rsid w:val="00962FCB"/>
    <w:rsid w:val="00963023"/>
    <w:rsid w:val="009630E8"/>
    <w:rsid w:val="00963134"/>
    <w:rsid w:val="009631B5"/>
    <w:rsid w:val="00963224"/>
    <w:rsid w:val="00963301"/>
    <w:rsid w:val="009633CB"/>
    <w:rsid w:val="009639DF"/>
    <w:rsid w:val="00963B4E"/>
    <w:rsid w:val="00963E48"/>
    <w:rsid w:val="009640CF"/>
    <w:rsid w:val="009643D3"/>
    <w:rsid w:val="009646D4"/>
    <w:rsid w:val="00964C39"/>
    <w:rsid w:val="00964CCA"/>
    <w:rsid w:val="00965061"/>
    <w:rsid w:val="00965795"/>
    <w:rsid w:val="00965D09"/>
    <w:rsid w:val="00965F37"/>
    <w:rsid w:val="009665BF"/>
    <w:rsid w:val="00966621"/>
    <w:rsid w:val="009668B1"/>
    <w:rsid w:val="00966DA6"/>
    <w:rsid w:val="00966E7A"/>
    <w:rsid w:val="00967154"/>
    <w:rsid w:val="00967337"/>
    <w:rsid w:val="00967A0D"/>
    <w:rsid w:val="00967C99"/>
    <w:rsid w:val="00967CA6"/>
    <w:rsid w:val="00967FB1"/>
    <w:rsid w:val="00970302"/>
    <w:rsid w:val="009704C3"/>
    <w:rsid w:val="00970890"/>
    <w:rsid w:val="00970A33"/>
    <w:rsid w:val="00970AC2"/>
    <w:rsid w:val="00970C17"/>
    <w:rsid w:val="00971159"/>
    <w:rsid w:val="009712E9"/>
    <w:rsid w:val="00971426"/>
    <w:rsid w:val="00971C52"/>
    <w:rsid w:val="00971E76"/>
    <w:rsid w:val="009720C6"/>
    <w:rsid w:val="0097276D"/>
    <w:rsid w:val="00972953"/>
    <w:rsid w:val="00972AFD"/>
    <w:rsid w:val="00972C04"/>
    <w:rsid w:val="0097352E"/>
    <w:rsid w:val="00973819"/>
    <w:rsid w:val="00973AD1"/>
    <w:rsid w:val="0097426B"/>
    <w:rsid w:val="0097426E"/>
    <w:rsid w:val="0097449A"/>
    <w:rsid w:val="00974860"/>
    <w:rsid w:val="00974E75"/>
    <w:rsid w:val="0097528E"/>
    <w:rsid w:val="009755AA"/>
    <w:rsid w:val="00975673"/>
    <w:rsid w:val="00975983"/>
    <w:rsid w:val="00975AD0"/>
    <w:rsid w:val="00975CE0"/>
    <w:rsid w:val="00975DF8"/>
    <w:rsid w:val="009761F8"/>
    <w:rsid w:val="00976261"/>
    <w:rsid w:val="0097663F"/>
    <w:rsid w:val="00976F8A"/>
    <w:rsid w:val="00977958"/>
    <w:rsid w:val="00977B12"/>
    <w:rsid w:val="00977FBD"/>
    <w:rsid w:val="00980068"/>
    <w:rsid w:val="009800D0"/>
    <w:rsid w:val="0098026A"/>
    <w:rsid w:val="009805AD"/>
    <w:rsid w:val="00980797"/>
    <w:rsid w:val="00980958"/>
    <w:rsid w:val="0098118D"/>
    <w:rsid w:val="00981197"/>
    <w:rsid w:val="009811E6"/>
    <w:rsid w:val="009813B3"/>
    <w:rsid w:val="00981680"/>
    <w:rsid w:val="00981796"/>
    <w:rsid w:val="009818D3"/>
    <w:rsid w:val="00981A9B"/>
    <w:rsid w:val="009820C4"/>
    <w:rsid w:val="00982498"/>
    <w:rsid w:val="009827B0"/>
    <w:rsid w:val="009827DA"/>
    <w:rsid w:val="00982A77"/>
    <w:rsid w:val="00982D69"/>
    <w:rsid w:val="00982E8B"/>
    <w:rsid w:val="009831C0"/>
    <w:rsid w:val="00983502"/>
    <w:rsid w:val="00984019"/>
    <w:rsid w:val="00984D3D"/>
    <w:rsid w:val="00985345"/>
    <w:rsid w:val="009858A3"/>
    <w:rsid w:val="00985A0D"/>
    <w:rsid w:val="00985B95"/>
    <w:rsid w:val="00985C1E"/>
    <w:rsid w:val="00985F6C"/>
    <w:rsid w:val="009860BF"/>
    <w:rsid w:val="00986C51"/>
    <w:rsid w:val="00986D7D"/>
    <w:rsid w:val="0098709A"/>
    <w:rsid w:val="009872A2"/>
    <w:rsid w:val="00987320"/>
    <w:rsid w:val="009873A9"/>
    <w:rsid w:val="009873E3"/>
    <w:rsid w:val="009876BA"/>
    <w:rsid w:val="009878D2"/>
    <w:rsid w:val="00987D1F"/>
    <w:rsid w:val="00987DF8"/>
    <w:rsid w:val="0099018C"/>
    <w:rsid w:val="0099037E"/>
    <w:rsid w:val="009903D4"/>
    <w:rsid w:val="00990404"/>
    <w:rsid w:val="009907E6"/>
    <w:rsid w:val="0099099D"/>
    <w:rsid w:val="009909C8"/>
    <w:rsid w:val="00990D7D"/>
    <w:rsid w:val="00990F60"/>
    <w:rsid w:val="00991197"/>
    <w:rsid w:val="0099125C"/>
    <w:rsid w:val="0099133D"/>
    <w:rsid w:val="0099135C"/>
    <w:rsid w:val="00991559"/>
    <w:rsid w:val="00991A47"/>
    <w:rsid w:val="00991B58"/>
    <w:rsid w:val="00991D97"/>
    <w:rsid w:val="00991F8C"/>
    <w:rsid w:val="009921E3"/>
    <w:rsid w:val="0099277F"/>
    <w:rsid w:val="009928CD"/>
    <w:rsid w:val="00992AFB"/>
    <w:rsid w:val="00992E99"/>
    <w:rsid w:val="0099359F"/>
    <w:rsid w:val="009939DC"/>
    <w:rsid w:val="00993ACA"/>
    <w:rsid w:val="00993CA4"/>
    <w:rsid w:val="00993E88"/>
    <w:rsid w:val="00993F32"/>
    <w:rsid w:val="009942A1"/>
    <w:rsid w:val="009942A5"/>
    <w:rsid w:val="009942CD"/>
    <w:rsid w:val="0099458A"/>
    <w:rsid w:val="00994BF1"/>
    <w:rsid w:val="00994C87"/>
    <w:rsid w:val="00994DEC"/>
    <w:rsid w:val="00994EE1"/>
    <w:rsid w:val="00995297"/>
    <w:rsid w:val="009954B2"/>
    <w:rsid w:val="009956BA"/>
    <w:rsid w:val="0099581A"/>
    <w:rsid w:val="00995ABF"/>
    <w:rsid w:val="00995BF6"/>
    <w:rsid w:val="00995F99"/>
    <w:rsid w:val="00995FBE"/>
    <w:rsid w:val="009960F8"/>
    <w:rsid w:val="0099627D"/>
    <w:rsid w:val="00996516"/>
    <w:rsid w:val="009967E0"/>
    <w:rsid w:val="00996843"/>
    <w:rsid w:val="00996AD6"/>
    <w:rsid w:val="00996CD3"/>
    <w:rsid w:val="009972D4"/>
    <w:rsid w:val="009972EC"/>
    <w:rsid w:val="0099767F"/>
    <w:rsid w:val="0099770E"/>
    <w:rsid w:val="00997E1F"/>
    <w:rsid w:val="00997F5B"/>
    <w:rsid w:val="009A03F0"/>
    <w:rsid w:val="009A046D"/>
    <w:rsid w:val="009A04ED"/>
    <w:rsid w:val="009A05ED"/>
    <w:rsid w:val="009A06D9"/>
    <w:rsid w:val="009A0B29"/>
    <w:rsid w:val="009A13CA"/>
    <w:rsid w:val="009A13DE"/>
    <w:rsid w:val="009A13F3"/>
    <w:rsid w:val="009A1743"/>
    <w:rsid w:val="009A1880"/>
    <w:rsid w:val="009A1AA9"/>
    <w:rsid w:val="009A23CC"/>
    <w:rsid w:val="009A23EE"/>
    <w:rsid w:val="009A23F3"/>
    <w:rsid w:val="009A2566"/>
    <w:rsid w:val="009A2A5E"/>
    <w:rsid w:val="009A2B1F"/>
    <w:rsid w:val="009A2F94"/>
    <w:rsid w:val="009A313B"/>
    <w:rsid w:val="009A314C"/>
    <w:rsid w:val="009A320C"/>
    <w:rsid w:val="009A3589"/>
    <w:rsid w:val="009A3C1A"/>
    <w:rsid w:val="009A3F65"/>
    <w:rsid w:val="009A4081"/>
    <w:rsid w:val="009A4105"/>
    <w:rsid w:val="009A4417"/>
    <w:rsid w:val="009A4604"/>
    <w:rsid w:val="009A4CB6"/>
    <w:rsid w:val="009A50F1"/>
    <w:rsid w:val="009A51EB"/>
    <w:rsid w:val="009A55B3"/>
    <w:rsid w:val="009A58E9"/>
    <w:rsid w:val="009A5BB9"/>
    <w:rsid w:val="009A650A"/>
    <w:rsid w:val="009A6641"/>
    <w:rsid w:val="009A66F1"/>
    <w:rsid w:val="009A6C46"/>
    <w:rsid w:val="009A6FC8"/>
    <w:rsid w:val="009A7301"/>
    <w:rsid w:val="009A78B3"/>
    <w:rsid w:val="009A7BAA"/>
    <w:rsid w:val="009A7D0B"/>
    <w:rsid w:val="009A7DB8"/>
    <w:rsid w:val="009B041B"/>
    <w:rsid w:val="009B0628"/>
    <w:rsid w:val="009B0930"/>
    <w:rsid w:val="009B09CB"/>
    <w:rsid w:val="009B09E3"/>
    <w:rsid w:val="009B0E14"/>
    <w:rsid w:val="009B1249"/>
    <w:rsid w:val="009B1250"/>
    <w:rsid w:val="009B12D7"/>
    <w:rsid w:val="009B14F6"/>
    <w:rsid w:val="009B16CE"/>
    <w:rsid w:val="009B1754"/>
    <w:rsid w:val="009B17DB"/>
    <w:rsid w:val="009B1BFA"/>
    <w:rsid w:val="009B1F17"/>
    <w:rsid w:val="009B1F3B"/>
    <w:rsid w:val="009B1F84"/>
    <w:rsid w:val="009B214C"/>
    <w:rsid w:val="009B2172"/>
    <w:rsid w:val="009B2411"/>
    <w:rsid w:val="009B2CFF"/>
    <w:rsid w:val="009B2DED"/>
    <w:rsid w:val="009B3031"/>
    <w:rsid w:val="009B334B"/>
    <w:rsid w:val="009B34CD"/>
    <w:rsid w:val="009B382E"/>
    <w:rsid w:val="009B3837"/>
    <w:rsid w:val="009B3971"/>
    <w:rsid w:val="009B39B7"/>
    <w:rsid w:val="009B39CD"/>
    <w:rsid w:val="009B3F28"/>
    <w:rsid w:val="009B3F32"/>
    <w:rsid w:val="009B3FA5"/>
    <w:rsid w:val="009B40E4"/>
    <w:rsid w:val="009B4180"/>
    <w:rsid w:val="009B481E"/>
    <w:rsid w:val="009B4F70"/>
    <w:rsid w:val="009B5158"/>
    <w:rsid w:val="009B5354"/>
    <w:rsid w:val="009B5377"/>
    <w:rsid w:val="009B5C11"/>
    <w:rsid w:val="009B5CB7"/>
    <w:rsid w:val="009B5D68"/>
    <w:rsid w:val="009B5FC7"/>
    <w:rsid w:val="009B6436"/>
    <w:rsid w:val="009B67F2"/>
    <w:rsid w:val="009B683A"/>
    <w:rsid w:val="009B6A60"/>
    <w:rsid w:val="009B6B47"/>
    <w:rsid w:val="009B73C3"/>
    <w:rsid w:val="009B73FA"/>
    <w:rsid w:val="009B7500"/>
    <w:rsid w:val="009B75F7"/>
    <w:rsid w:val="009B768C"/>
    <w:rsid w:val="009C046D"/>
    <w:rsid w:val="009C0B9C"/>
    <w:rsid w:val="009C11DB"/>
    <w:rsid w:val="009C128B"/>
    <w:rsid w:val="009C1357"/>
    <w:rsid w:val="009C177F"/>
    <w:rsid w:val="009C18F7"/>
    <w:rsid w:val="009C198B"/>
    <w:rsid w:val="009C1A2A"/>
    <w:rsid w:val="009C1CF6"/>
    <w:rsid w:val="009C1DF7"/>
    <w:rsid w:val="009C211E"/>
    <w:rsid w:val="009C22C7"/>
    <w:rsid w:val="009C2301"/>
    <w:rsid w:val="009C237F"/>
    <w:rsid w:val="009C25AF"/>
    <w:rsid w:val="009C27D8"/>
    <w:rsid w:val="009C28E1"/>
    <w:rsid w:val="009C2BC1"/>
    <w:rsid w:val="009C2BC9"/>
    <w:rsid w:val="009C31B9"/>
    <w:rsid w:val="009C31CF"/>
    <w:rsid w:val="009C340E"/>
    <w:rsid w:val="009C3516"/>
    <w:rsid w:val="009C3CDE"/>
    <w:rsid w:val="009C3E14"/>
    <w:rsid w:val="009C3E35"/>
    <w:rsid w:val="009C405B"/>
    <w:rsid w:val="009C42EA"/>
    <w:rsid w:val="009C4BDB"/>
    <w:rsid w:val="009C4D8A"/>
    <w:rsid w:val="009C5363"/>
    <w:rsid w:val="009C5624"/>
    <w:rsid w:val="009C5855"/>
    <w:rsid w:val="009C5DC1"/>
    <w:rsid w:val="009C5FF0"/>
    <w:rsid w:val="009C6064"/>
    <w:rsid w:val="009C6258"/>
    <w:rsid w:val="009C640D"/>
    <w:rsid w:val="009C6484"/>
    <w:rsid w:val="009C65D8"/>
    <w:rsid w:val="009C686B"/>
    <w:rsid w:val="009C69B3"/>
    <w:rsid w:val="009C6D4C"/>
    <w:rsid w:val="009C70A8"/>
    <w:rsid w:val="009C731B"/>
    <w:rsid w:val="009C73FF"/>
    <w:rsid w:val="009C749B"/>
    <w:rsid w:val="009C74B7"/>
    <w:rsid w:val="009C7549"/>
    <w:rsid w:val="009C7DCB"/>
    <w:rsid w:val="009C7E15"/>
    <w:rsid w:val="009D0062"/>
    <w:rsid w:val="009D0078"/>
    <w:rsid w:val="009D00F4"/>
    <w:rsid w:val="009D085B"/>
    <w:rsid w:val="009D0E2B"/>
    <w:rsid w:val="009D0FE6"/>
    <w:rsid w:val="009D12F3"/>
    <w:rsid w:val="009D14D2"/>
    <w:rsid w:val="009D16E5"/>
    <w:rsid w:val="009D1A2D"/>
    <w:rsid w:val="009D1F29"/>
    <w:rsid w:val="009D1F81"/>
    <w:rsid w:val="009D23CB"/>
    <w:rsid w:val="009D2BA2"/>
    <w:rsid w:val="009D2BFF"/>
    <w:rsid w:val="009D2D1B"/>
    <w:rsid w:val="009D2E33"/>
    <w:rsid w:val="009D2F22"/>
    <w:rsid w:val="009D30CD"/>
    <w:rsid w:val="009D320C"/>
    <w:rsid w:val="009D3420"/>
    <w:rsid w:val="009D3520"/>
    <w:rsid w:val="009D366F"/>
    <w:rsid w:val="009D381B"/>
    <w:rsid w:val="009D3A1F"/>
    <w:rsid w:val="009D3A64"/>
    <w:rsid w:val="009D4554"/>
    <w:rsid w:val="009D4852"/>
    <w:rsid w:val="009D48E4"/>
    <w:rsid w:val="009D4907"/>
    <w:rsid w:val="009D4E4F"/>
    <w:rsid w:val="009D4ED3"/>
    <w:rsid w:val="009D5173"/>
    <w:rsid w:val="009D5358"/>
    <w:rsid w:val="009D5367"/>
    <w:rsid w:val="009D54DA"/>
    <w:rsid w:val="009D58BE"/>
    <w:rsid w:val="009D5BFF"/>
    <w:rsid w:val="009D5CD9"/>
    <w:rsid w:val="009D5F35"/>
    <w:rsid w:val="009D61A7"/>
    <w:rsid w:val="009D6312"/>
    <w:rsid w:val="009D6354"/>
    <w:rsid w:val="009D6B02"/>
    <w:rsid w:val="009D6BD3"/>
    <w:rsid w:val="009D73F8"/>
    <w:rsid w:val="009D772F"/>
    <w:rsid w:val="009E001F"/>
    <w:rsid w:val="009E0123"/>
    <w:rsid w:val="009E0146"/>
    <w:rsid w:val="009E0410"/>
    <w:rsid w:val="009E051C"/>
    <w:rsid w:val="009E0A0A"/>
    <w:rsid w:val="009E0EE0"/>
    <w:rsid w:val="009E104D"/>
    <w:rsid w:val="009E1619"/>
    <w:rsid w:val="009E1680"/>
    <w:rsid w:val="009E19E8"/>
    <w:rsid w:val="009E1B4A"/>
    <w:rsid w:val="009E225A"/>
    <w:rsid w:val="009E22F2"/>
    <w:rsid w:val="009E28C3"/>
    <w:rsid w:val="009E2B73"/>
    <w:rsid w:val="009E2D2D"/>
    <w:rsid w:val="009E2D93"/>
    <w:rsid w:val="009E2F51"/>
    <w:rsid w:val="009E2FAC"/>
    <w:rsid w:val="009E3657"/>
    <w:rsid w:val="009E3817"/>
    <w:rsid w:val="009E3B9D"/>
    <w:rsid w:val="009E3BCD"/>
    <w:rsid w:val="009E3E6D"/>
    <w:rsid w:val="009E3EFA"/>
    <w:rsid w:val="009E4134"/>
    <w:rsid w:val="009E427E"/>
    <w:rsid w:val="009E4584"/>
    <w:rsid w:val="009E4747"/>
    <w:rsid w:val="009E4925"/>
    <w:rsid w:val="009E50F0"/>
    <w:rsid w:val="009E5379"/>
    <w:rsid w:val="009E5554"/>
    <w:rsid w:val="009E61FA"/>
    <w:rsid w:val="009E7329"/>
    <w:rsid w:val="009E734A"/>
    <w:rsid w:val="009E737B"/>
    <w:rsid w:val="009E765E"/>
    <w:rsid w:val="009E7A4B"/>
    <w:rsid w:val="009F019D"/>
    <w:rsid w:val="009F0266"/>
    <w:rsid w:val="009F054F"/>
    <w:rsid w:val="009F0E93"/>
    <w:rsid w:val="009F101C"/>
    <w:rsid w:val="009F1072"/>
    <w:rsid w:val="009F1366"/>
    <w:rsid w:val="009F163C"/>
    <w:rsid w:val="009F1694"/>
    <w:rsid w:val="009F18D6"/>
    <w:rsid w:val="009F2238"/>
    <w:rsid w:val="009F22AA"/>
    <w:rsid w:val="009F2356"/>
    <w:rsid w:val="009F2930"/>
    <w:rsid w:val="009F2B4D"/>
    <w:rsid w:val="009F2C72"/>
    <w:rsid w:val="009F2CB8"/>
    <w:rsid w:val="009F33B5"/>
    <w:rsid w:val="009F3406"/>
    <w:rsid w:val="009F3417"/>
    <w:rsid w:val="009F3BF6"/>
    <w:rsid w:val="009F3F55"/>
    <w:rsid w:val="009F407E"/>
    <w:rsid w:val="009F4095"/>
    <w:rsid w:val="009F40F1"/>
    <w:rsid w:val="009F419A"/>
    <w:rsid w:val="009F42C3"/>
    <w:rsid w:val="009F4D38"/>
    <w:rsid w:val="009F50EF"/>
    <w:rsid w:val="009F5578"/>
    <w:rsid w:val="009F57C2"/>
    <w:rsid w:val="009F58FF"/>
    <w:rsid w:val="009F5E3F"/>
    <w:rsid w:val="009F5F35"/>
    <w:rsid w:val="009F60C7"/>
    <w:rsid w:val="009F6294"/>
    <w:rsid w:val="009F64C5"/>
    <w:rsid w:val="009F70BF"/>
    <w:rsid w:val="009F7122"/>
    <w:rsid w:val="009F71BF"/>
    <w:rsid w:val="009F71D2"/>
    <w:rsid w:val="009F735B"/>
    <w:rsid w:val="009F73CC"/>
    <w:rsid w:val="009F7470"/>
    <w:rsid w:val="009F74AE"/>
    <w:rsid w:val="009F7837"/>
    <w:rsid w:val="009F7B66"/>
    <w:rsid w:val="009F7C77"/>
    <w:rsid w:val="009F7EB3"/>
    <w:rsid w:val="00A00041"/>
    <w:rsid w:val="00A00111"/>
    <w:rsid w:val="00A00152"/>
    <w:rsid w:val="00A001DD"/>
    <w:rsid w:val="00A00229"/>
    <w:rsid w:val="00A003BB"/>
    <w:rsid w:val="00A003C4"/>
    <w:rsid w:val="00A004C4"/>
    <w:rsid w:val="00A00817"/>
    <w:rsid w:val="00A009ED"/>
    <w:rsid w:val="00A00CDB"/>
    <w:rsid w:val="00A00CF4"/>
    <w:rsid w:val="00A00E44"/>
    <w:rsid w:val="00A00E52"/>
    <w:rsid w:val="00A01319"/>
    <w:rsid w:val="00A0149C"/>
    <w:rsid w:val="00A01A79"/>
    <w:rsid w:val="00A01BD3"/>
    <w:rsid w:val="00A01BD8"/>
    <w:rsid w:val="00A01D03"/>
    <w:rsid w:val="00A01E5C"/>
    <w:rsid w:val="00A02292"/>
    <w:rsid w:val="00A025AF"/>
    <w:rsid w:val="00A02698"/>
    <w:rsid w:val="00A02707"/>
    <w:rsid w:val="00A0296D"/>
    <w:rsid w:val="00A02CBD"/>
    <w:rsid w:val="00A02CC7"/>
    <w:rsid w:val="00A03070"/>
    <w:rsid w:val="00A032C5"/>
    <w:rsid w:val="00A03DA7"/>
    <w:rsid w:val="00A03FCE"/>
    <w:rsid w:val="00A04626"/>
    <w:rsid w:val="00A0476D"/>
    <w:rsid w:val="00A04C44"/>
    <w:rsid w:val="00A04FA1"/>
    <w:rsid w:val="00A052BE"/>
    <w:rsid w:val="00A057C1"/>
    <w:rsid w:val="00A0587B"/>
    <w:rsid w:val="00A05BB7"/>
    <w:rsid w:val="00A05EE2"/>
    <w:rsid w:val="00A064A6"/>
    <w:rsid w:val="00A06703"/>
    <w:rsid w:val="00A069AA"/>
    <w:rsid w:val="00A06DE0"/>
    <w:rsid w:val="00A06FC1"/>
    <w:rsid w:val="00A07055"/>
    <w:rsid w:val="00A079D2"/>
    <w:rsid w:val="00A07F62"/>
    <w:rsid w:val="00A1057C"/>
    <w:rsid w:val="00A10786"/>
    <w:rsid w:val="00A10A75"/>
    <w:rsid w:val="00A10CEE"/>
    <w:rsid w:val="00A10DD6"/>
    <w:rsid w:val="00A115D1"/>
    <w:rsid w:val="00A11641"/>
    <w:rsid w:val="00A11665"/>
    <w:rsid w:val="00A11BD0"/>
    <w:rsid w:val="00A11CF5"/>
    <w:rsid w:val="00A122EA"/>
    <w:rsid w:val="00A12312"/>
    <w:rsid w:val="00A123F9"/>
    <w:rsid w:val="00A125EB"/>
    <w:rsid w:val="00A1280E"/>
    <w:rsid w:val="00A12910"/>
    <w:rsid w:val="00A12C93"/>
    <w:rsid w:val="00A12D89"/>
    <w:rsid w:val="00A13218"/>
    <w:rsid w:val="00A1397D"/>
    <w:rsid w:val="00A13A54"/>
    <w:rsid w:val="00A13AF1"/>
    <w:rsid w:val="00A13D2A"/>
    <w:rsid w:val="00A14174"/>
    <w:rsid w:val="00A1432D"/>
    <w:rsid w:val="00A146AA"/>
    <w:rsid w:val="00A151A8"/>
    <w:rsid w:val="00A15791"/>
    <w:rsid w:val="00A15A4A"/>
    <w:rsid w:val="00A15AD2"/>
    <w:rsid w:val="00A15D78"/>
    <w:rsid w:val="00A16379"/>
    <w:rsid w:val="00A163B0"/>
    <w:rsid w:val="00A16C52"/>
    <w:rsid w:val="00A16CF5"/>
    <w:rsid w:val="00A16F0F"/>
    <w:rsid w:val="00A1737A"/>
    <w:rsid w:val="00A17456"/>
    <w:rsid w:val="00A174C2"/>
    <w:rsid w:val="00A17513"/>
    <w:rsid w:val="00A17B53"/>
    <w:rsid w:val="00A17E70"/>
    <w:rsid w:val="00A212D7"/>
    <w:rsid w:val="00A213CF"/>
    <w:rsid w:val="00A21CEC"/>
    <w:rsid w:val="00A21DB6"/>
    <w:rsid w:val="00A21E75"/>
    <w:rsid w:val="00A22036"/>
    <w:rsid w:val="00A22311"/>
    <w:rsid w:val="00A22C6E"/>
    <w:rsid w:val="00A22EC4"/>
    <w:rsid w:val="00A22FC9"/>
    <w:rsid w:val="00A230E0"/>
    <w:rsid w:val="00A232C0"/>
    <w:rsid w:val="00A235B1"/>
    <w:rsid w:val="00A2377F"/>
    <w:rsid w:val="00A23810"/>
    <w:rsid w:val="00A23CF4"/>
    <w:rsid w:val="00A23D45"/>
    <w:rsid w:val="00A23E8D"/>
    <w:rsid w:val="00A2436F"/>
    <w:rsid w:val="00A248FF"/>
    <w:rsid w:val="00A24A4F"/>
    <w:rsid w:val="00A24C99"/>
    <w:rsid w:val="00A24CF9"/>
    <w:rsid w:val="00A24E0D"/>
    <w:rsid w:val="00A250C6"/>
    <w:rsid w:val="00A25157"/>
    <w:rsid w:val="00A252D2"/>
    <w:rsid w:val="00A2541B"/>
    <w:rsid w:val="00A25C31"/>
    <w:rsid w:val="00A25D71"/>
    <w:rsid w:val="00A25E6E"/>
    <w:rsid w:val="00A2607F"/>
    <w:rsid w:val="00A2623D"/>
    <w:rsid w:val="00A262B0"/>
    <w:rsid w:val="00A26AB9"/>
    <w:rsid w:val="00A26C4B"/>
    <w:rsid w:val="00A26C83"/>
    <w:rsid w:val="00A26CDC"/>
    <w:rsid w:val="00A271CD"/>
    <w:rsid w:val="00A273E7"/>
    <w:rsid w:val="00A27946"/>
    <w:rsid w:val="00A30107"/>
    <w:rsid w:val="00A3042E"/>
    <w:rsid w:val="00A30504"/>
    <w:rsid w:val="00A305E9"/>
    <w:rsid w:val="00A30C4C"/>
    <w:rsid w:val="00A30C8F"/>
    <w:rsid w:val="00A30F1A"/>
    <w:rsid w:val="00A3125F"/>
    <w:rsid w:val="00A3187F"/>
    <w:rsid w:val="00A31FB5"/>
    <w:rsid w:val="00A31FC0"/>
    <w:rsid w:val="00A3260D"/>
    <w:rsid w:val="00A32910"/>
    <w:rsid w:val="00A32CC9"/>
    <w:rsid w:val="00A331EB"/>
    <w:rsid w:val="00A336DC"/>
    <w:rsid w:val="00A33F25"/>
    <w:rsid w:val="00A34054"/>
    <w:rsid w:val="00A345AD"/>
    <w:rsid w:val="00A34689"/>
    <w:rsid w:val="00A3482E"/>
    <w:rsid w:val="00A348A6"/>
    <w:rsid w:val="00A34D34"/>
    <w:rsid w:val="00A34DA8"/>
    <w:rsid w:val="00A354D4"/>
    <w:rsid w:val="00A35568"/>
    <w:rsid w:val="00A3584D"/>
    <w:rsid w:val="00A359FA"/>
    <w:rsid w:val="00A35BF0"/>
    <w:rsid w:val="00A35CF2"/>
    <w:rsid w:val="00A35DA0"/>
    <w:rsid w:val="00A35DCC"/>
    <w:rsid w:val="00A35E3F"/>
    <w:rsid w:val="00A35EEA"/>
    <w:rsid w:val="00A363BC"/>
    <w:rsid w:val="00A36453"/>
    <w:rsid w:val="00A36643"/>
    <w:rsid w:val="00A36A77"/>
    <w:rsid w:val="00A36CF5"/>
    <w:rsid w:val="00A36FC2"/>
    <w:rsid w:val="00A37B5D"/>
    <w:rsid w:val="00A37BA7"/>
    <w:rsid w:val="00A400EE"/>
    <w:rsid w:val="00A40109"/>
    <w:rsid w:val="00A40432"/>
    <w:rsid w:val="00A40532"/>
    <w:rsid w:val="00A406A5"/>
    <w:rsid w:val="00A4084A"/>
    <w:rsid w:val="00A409C6"/>
    <w:rsid w:val="00A4110B"/>
    <w:rsid w:val="00A4110C"/>
    <w:rsid w:val="00A4129F"/>
    <w:rsid w:val="00A41326"/>
    <w:rsid w:val="00A4145E"/>
    <w:rsid w:val="00A42083"/>
    <w:rsid w:val="00A4239E"/>
    <w:rsid w:val="00A42401"/>
    <w:rsid w:val="00A4271E"/>
    <w:rsid w:val="00A42757"/>
    <w:rsid w:val="00A429C7"/>
    <w:rsid w:val="00A42EC3"/>
    <w:rsid w:val="00A430FB"/>
    <w:rsid w:val="00A4313D"/>
    <w:rsid w:val="00A43759"/>
    <w:rsid w:val="00A437FA"/>
    <w:rsid w:val="00A43C27"/>
    <w:rsid w:val="00A43C3E"/>
    <w:rsid w:val="00A43C4E"/>
    <w:rsid w:val="00A43C88"/>
    <w:rsid w:val="00A43CF5"/>
    <w:rsid w:val="00A43E4D"/>
    <w:rsid w:val="00A43FD9"/>
    <w:rsid w:val="00A446E2"/>
    <w:rsid w:val="00A44B23"/>
    <w:rsid w:val="00A44C6D"/>
    <w:rsid w:val="00A44F75"/>
    <w:rsid w:val="00A450BA"/>
    <w:rsid w:val="00A451D2"/>
    <w:rsid w:val="00A452F5"/>
    <w:rsid w:val="00A4541F"/>
    <w:rsid w:val="00A454B6"/>
    <w:rsid w:val="00A45697"/>
    <w:rsid w:val="00A458A8"/>
    <w:rsid w:val="00A45D96"/>
    <w:rsid w:val="00A46693"/>
    <w:rsid w:val="00A472E0"/>
    <w:rsid w:val="00A47531"/>
    <w:rsid w:val="00A47B72"/>
    <w:rsid w:val="00A47E78"/>
    <w:rsid w:val="00A50003"/>
    <w:rsid w:val="00A50146"/>
    <w:rsid w:val="00A503BA"/>
    <w:rsid w:val="00A5060C"/>
    <w:rsid w:val="00A5060D"/>
    <w:rsid w:val="00A506A4"/>
    <w:rsid w:val="00A5079C"/>
    <w:rsid w:val="00A50D21"/>
    <w:rsid w:val="00A51147"/>
    <w:rsid w:val="00A5118F"/>
    <w:rsid w:val="00A5121F"/>
    <w:rsid w:val="00A51302"/>
    <w:rsid w:val="00A51343"/>
    <w:rsid w:val="00A51386"/>
    <w:rsid w:val="00A513BA"/>
    <w:rsid w:val="00A5158B"/>
    <w:rsid w:val="00A51679"/>
    <w:rsid w:val="00A516D0"/>
    <w:rsid w:val="00A52130"/>
    <w:rsid w:val="00A521F2"/>
    <w:rsid w:val="00A523E1"/>
    <w:rsid w:val="00A52F38"/>
    <w:rsid w:val="00A52F55"/>
    <w:rsid w:val="00A5320D"/>
    <w:rsid w:val="00A53670"/>
    <w:rsid w:val="00A536D1"/>
    <w:rsid w:val="00A536D9"/>
    <w:rsid w:val="00A537C1"/>
    <w:rsid w:val="00A538AA"/>
    <w:rsid w:val="00A53A1A"/>
    <w:rsid w:val="00A53A73"/>
    <w:rsid w:val="00A53AD7"/>
    <w:rsid w:val="00A53C70"/>
    <w:rsid w:val="00A54440"/>
    <w:rsid w:val="00A5446D"/>
    <w:rsid w:val="00A54529"/>
    <w:rsid w:val="00A54980"/>
    <w:rsid w:val="00A54C74"/>
    <w:rsid w:val="00A54DF8"/>
    <w:rsid w:val="00A55207"/>
    <w:rsid w:val="00A5563B"/>
    <w:rsid w:val="00A5565A"/>
    <w:rsid w:val="00A55716"/>
    <w:rsid w:val="00A559EC"/>
    <w:rsid w:val="00A55B94"/>
    <w:rsid w:val="00A55DA8"/>
    <w:rsid w:val="00A5628C"/>
    <w:rsid w:val="00A56491"/>
    <w:rsid w:val="00A56ACE"/>
    <w:rsid w:val="00A56B38"/>
    <w:rsid w:val="00A5700B"/>
    <w:rsid w:val="00A570F0"/>
    <w:rsid w:val="00A57131"/>
    <w:rsid w:val="00A571FB"/>
    <w:rsid w:val="00A572EA"/>
    <w:rsid w:val="00A57313"/>
    <w:rsid w:val="00A5750C"/>
    <w:rsid w:val="00A5799D"/>
    <w:rsid w:val="00A57EB1"/>
    <w:rsid w:val="00A57F46"/>
    <w:rsid w:val="00A57F68"/>
    <w:rsid w:val="00A6025B"/>
    <w:rsid w:val="00A60AA8"/>
    <w:rsid w:val="00A61057"/>
    <w:rsid w:val="00A611CA"/>
    <w:rsid w:val="00A616F3"/>
    <w:rsid w:val="00A61883"/>
    <w:rsid w:val="00A61995"/>
    <w:rsid w:val="00A620D3"/>
    <w:rsid w:val="00A6229B"/>
    <w:rsid w:val="00A622E1"/>
    <w:rsid w:val="00A623DF"/>
    <w:rsid w:val="00A62467"/>
    <w:rsid w:val="00A624DB"/>
    <w:rsid w:val="00A62530"/>
    <w:rsid w:val="00A627D9"/>
    <w:rsid w:val="00A62D16"/>
    <w:rsid w:val="00A62D8F"/>
    <w:rsid w:val="00A63194"/>
    <w:rsid w:val="00A6342D"/>
    <w:rsid w:val="00A6364B"/>
    <w:rsid w:val="00A6372C"/>
    <w:rsid w:val="00A63BBE"/>
    <w:rsid w:val="00A640DB"/>
    <w:rsid w:val="00A640EF"/>
    <w:rsid w:val="00A6422A"/>
    <w:rsid w:val="00A642DA"/>
    <w:rsid w:val="00A64317"/>
    <w:rsid w:val="00A64666"/>
    <w:rsid w:val="00A646AC"/>
    <w:rsid w:val="00A649A6"/>
    <w:rsid w:val="00A64CDB"/>
    <w:rsid w:val="00A6559E"/>
    <w:rsid w:val="00A65BBF"/>
    <w:rsid w:val="00A65E15"/>
    <w:rsid w:val="00A665C3"/>
    <w:rsid w:val="00A66C07"/>
    <w:rsid w:val="00A6730B"/>
    <w:rsid w:val="00A67650"/>
    <w:rsid w:val="00A67D52"/>
    <w:rsid w:val="00A67D6F"/>
    <w:rsid w:val="00A67ED2"/>
    <w:rsid w:val="00A7004B"/>
    <w:rsid w:val="00A7005C"/>
    <w:rsid w:val="00A7044E"/>
    <w:rsid w:val="00A7066F"/>
    <w:rsid w:val="00A708D2"/>
    <w:rsid w:val="00A70958"/>
    <w:rsid w:val="00A70DBF"/>
    <w:rsid w:val="00A70E4D"/>
    <w:rsid w:val="00A70E7C"/>
    <w:rsid w:val="00A7153B"/>
    <w:rsid w:val="00A7167A"/>
    <w:rsid w:val="00A716ED"/>
    <w:rsid w:val="00A71726"/>
    <w:rsid w:val="00A717D4"/>
    <w:rsid w:val="00A71B86"/>
    <w:rsid w:val="00A71CB7"/>
    <w:rsid w:val="00A71CF3"/>
    <w:rsid w:val="00A71DCC"/>
    <w:rsid w:val="00A71E3B"/>
    <w:rsid w:val="00A720E2"/>
    <w:rsid w:val="00A72685"/>
    <w:rsid w:val="00A727C2"/>
    <w:rsid w:val="00A7280A"/>
    <w:rsid w:val="00A72A43"/>
    <w:rsid w:val="00A72D5E"/>
    <w:rsid w:val="00A72DE1"/>
    <w:rsid w:val="00A73221"/>
    <w:rsid w:val="00A733FC"/>
    <w:rsid w:val="00A73462"/>
    <w:rsid w:val="00A7349F"/>
    <w:rsid w:val="00A739A4"/>
    <w:rsid w:val="00A739AC"/>
    <w:rsid w:val="00A73AC4"/>
    <w:rsid w:val="00A73CF0"/>
    <w:rsid w:val="00A74258"/>
    <w:rsid w:val="00A7436D"/>
    <w:rsid w:val="00A747F8"/>
    <w:rsid w:val="00A74A71"/>
    <w:rsid w:val="00A75C28"/>
    <w:rsid w:val="00A75DC2"/>
    <w:rsid w:val="00A76316"/>
    <w:rsid w:val="00A7634D"/>
    <w:rsid w:val="00A763BE"/>
    <w:rsid w:val="00A766FF"/>
    <w:rsid w:val="00A76A01"/>
    <w:rsid w:val="00A76D0B"/>
    <w:rsid w:val="00A76E24"/>
    <w:rsid w:val="00A770A0"/>
    <w:rsid w:val="00A77F9C"/>
    <w:rsid w:val="00A803BA"/>
    <w:rsid w:val="00A80739"/>
    <w:rsid w:val="00A8080A"/>
    <w:rsid w:val="00A80D6F"/>
    <w:rsid w:val="00A80EAA"/>
    <w:rsid w:val="00A81088"/>
    <w:rsid w:val="00A81326"/>
    <w:rsid w:val="00A81376"/>
    <w:rsid w:val="00A816C1"/>
    <w:rsid w:val="00A818C1"/>
    <w:rsid w:val="00A81F44"/>
    <w:rsid w:val="00A8200D"/>
    <w:rsid w:val="00A82444"/>
    <w:rsid w:val="00A826AC"/>
    <w:rsid w:val="00A826B4"/>
    <w:rsid w:val="00A82A8B"/>
    <w:rsid w:val="00A82B4D"/>
    <w:rsid w:val="00A82E46"/>
    <w:rsid w:val="00A83364"/>
    <w:rsid w:val="00A835A8"/>
    <w:rsid w:val="00A83998"/>
    <w:rsid w:val="00A83D03"/>
    <w:rsid w:val="00A83E6B"/>
    <w:rsid w:val="00A84048"/>
    <w:rsid w:val="00A84F93"/>
    <w:rsid w:val="00A84FA6"/>
    <w:rsid w:val="00A850F8"/>
    <w:rsid w:val="00A855D7"/>
    <w:rsid w:val="00A85654"/>
    <w:rsid w:val="00A85915"/>
    <w:rsid w:val="00A85946"/>
    <w:rsid w:val="00A85CD9"/>
    <w:rsid w:val="00A85CDD"/>
    <w:rsid w:val="00A85D5E"/>
    <w:rsid w:val="00A86100"/>
    <w:rsid w:val="00A863C3"/>
    <w:rsid w:val="00A867DC"/>
    <w:rsid w:val="00A86C0B"/>
    <w:rsid w:val="00A86CDB"/>
    <w:rsid w:val="00A87405"/>
    <w:rsid w:val="00A87546"/>
    <w:rsid w:val="00A87643"/>
    <w:rsid w:val="00A8767F"/>
    <w:rsid w:val="00A87AE7"/>
    <w:rsid w:val="00A87C6B"/>
    <w:rsid w:val="00A87CDC"/>
    <w:rsid w:val="00A87E71"/>
    <w:rsid w:val="00A87E8D"/>
    <w:rsid w:val="00A87EAB"/>
    <w:rsid w:val="00A90068"/>
    <w:rsid w:val="00A90905"/>
    <w:rsid w:val="00A90B44"/>
    <w:rsid w:val="00A9109B"/>
    <w:rsid w:val="00A91202"/>
    <w:rsid w:val="00A91491"/>
    <w:rsid w:val="00A91958"/>
    <w:rsid w:val="00A91AFA"/>
    <w:rsid w:val="00A91C74"/>
    <w:rsid w:val="00A91F16"/>
    <w:rsid w:val="00A921B6"/>
    <w:rsid w:val="00A92547"/>
    <w:rsid w:val="00A9271A"/>
    <w:rsid w:val="00A92CBA"/>
    <w:rsid w:val="00A92E4E"/>
    <w:rsid w:val="00A932F2"/>
    <w:rsid w:val="00A938A8"/>
    <w:rsid w:val="00A93BD4"/>
    <w:rsid w:val="00A93EBF"/>
    <w:rsid w:val="00A941F1"/>
    <w:rsid w:val="00A9432C"/>
    <w:rsid w:val="00A94A2C"/>
    <w:rsid w:val="00A94B64"/>
    <w:rsid w:val="00A954EB"/>
    <w:rsid w:val="00A9622B"/>
    <w:rsid w:val="00A9626F"/>
    <w:rsid w:val="00A96472"/>
    <w:rsid w:val="00A96B24"/>
    <w:rsid w:val="00A97604"/>
    <w:rsid w:val="00A97652"/>
    <w:rsid w:val="00A97680"/>
    <w:rsid w:val="00A97A96"/>
    <w:rsid w:val="00A97B3B"/>
    <w:rsid w:val="00A97D8C"/>
    <w:rsid w:val="00A97E63"/>
    <w:rsid w:val="00AA010F"/>
    <w:rsid w:val="00AA0127"/>
    <w:rsid w:val="00AA0DAE"/>
    <w:rsid w:val="00AA1315"/>
    <w:rsid w:val="00AA1406"/>
    <w:rsid w:val="00AA1527"/>
    <w:rsid w:val="00AA166E"/>
    <w:rsid w:val="00AA200A"/>
    <w:rsid w:val="00AA20A0"/>
    <w:rsid w:val="00AA21B6"/>
    <w:rsid w:val="00AA223E"/>
    <w:rsid w:val="00AA2671"/>
    <w:rsid w:val="00AA26C9"/>
    <w:rsid w:val="00AA274A"/>
    <w:rsid w:val="00AA281C"/>
    <w:rsid w:val="00AA2A05"/>
    <w:rsid w:val="00AA3179"/>
    <w:rsid w:val="00AA3770"/>
    <w:rsid w:val="00AA3A72"/>
    <w:rsid w:val="00AA4514"/>
    <w:rsid w:val="00AA4F32"/>
    <w:rsid w:val="00AA54BF"/>
    <w:rsid w:val="00AA57C6"/>
    <w:rsid w:val="00AA5889"/>
    <w:rsid w:val="00AA5B6E"/>
    <w:rsid w:val="00AA5BE1"/>
    <w:rsid w:val="00AA5DEF"/>
    <w:rsid w:val="00AA71D9"/>
    <w:rsid w:val="00AA7574"/>
    <w:rsid w:val="00AA7A97"/>
    <w:rsid w:val="00AA7BEA"/>
    <w:rsid w:val="00AA7E80"/>
    <w:rsid w:val="00AB037A"/>
    <w:rsid w:val="00AB081D"/>
    <w:rsid w:val="00AB0980"/>
    <w:rsid w:val="00AB0D3F"/>
    <w:rsid w:val="00AB163E"/>
    <w:rsid w:val="00AB1BBF"/>
    <w:rsid w:val="00AB23B7"/>
    <w:rsid w:val="00AB25B2"/>
    <w:rsid w:val="00AB2B5B"/>
    <w:rsid w:val="00AB2C11"/>
    <w:rsid w:val="00AB33DA"/>
    <w:rsid w:val="00AB3556"/>
    <w:rsid w:val="00AB385E"/>
    <w:rsid w:val="00AB3BB7"/>
    <w:rsid w:val="00AB3E82"/>
    <w:rsid w:val="00AB3F66"/>
    <w:rsid w:val="00AB474E"/>
    <w:rsid w:val="00AB4A50"/>
    <w:rsid w:val="00AB4D60"/>
    <w:rsid w:val="00AB5013"/>
    <w:rsid w:val="00AB53E8"/>
    <w:rsid w:val="00AB55F6"/>
    <w:rsid w:val="00AB5A76"/>
    <w:rsid w:val="00AB5C9C"/>
    <w:rsid w:val="00AB5D1E"/>
    <w:rsid w:val="00AB5FF2"/>
    <w:rsid w:val="00AB63E4"/>
    <w:rsid w:val="00AB686A"/>
    <w:rsid w:val="00AB764A"/>
    <w:rsid w:val="00AB7AEF"/>
    <w:rsid w:val="00AC0452"/>
    <w:rsid w:val="00AC04DF"/>
    <w:rsid w:val="00AC0503"/>
    <w:rsid w:val="00AC0569"/>
    <w:rsid w:val="00AC0886"/>
    <w:rsid w:val="00AC0C56"/>
    <w:rsid w:val="00AC0C67"/>
    <w:rsid w:val="00AC0D60"/>
    <w:rsid w:val="00AC0DC8"/>
    <w:rsid w:val="00AC0E58"/>
    <w:rsid w:val="00AC0F1B"/>
    <w:rsid w:val="00AC1B31"/>
    <w:rsid w:val="00AC1D55"/>
    <w:rsid w:val="00AC1DBF"/>
    <w:rsid w:val="00AC1E4B"/>
    <w:rsid w:val="00AC1E6B"/>
    <w:rsid w:val="00AC213E"/>
    <w:rsid w:val="00AC222E"/>
    <w:rsid w:val="00AC24B4"/>
    <w:rsid w:val="00AC2790"/>
    <w:rsid w:val="00AC2BC8"/>
    <w:rsid w:val="00AC2BD0"/>
    <w:rsid w:val="00AC2E1F"/>
    <w:rsid w:val="00AC2E27"/>
    <w:rsid w:val="00AC320E"/>
    <w:rsid w:val="00AC3465"/>
    <w:rsid w:val="00AC37D2"/>
    <w:rsid w:val="00AC3899"/>
    <w:rsid w:val="00AC3B41"/>
    <w:rsid w:val="00AC3FDF"/>
    <w:rsid w:val="00AC410B"/>
    <w:rsid w:val="00AC463B"/>
    <w:rsid w:val="00AC47D8"/>
    <w:rsid w:val="00AC4BBD"/>
    <w:rsid w:val="00AC527D"/>
    <w:rsid w:val="00AC5320"/>
    <w:rsid w:val="00AC53F7"/>
    <w:rsid w:val="00AC64CC"/>
    <w:rsid w:val="00AC6610"/>
    <w:rsid w:val="00AC66F2"/>
    <w:rsid w:val="00AC67AB"/>
    <w:rsid w:val="00AC68E2"/>
    <w:rsid w:val="00AC6B07"/>
    <w:rsid w:val="00AC6B22"/>
    <w:rsid w:val="00AC7693"/>
    <w:rsid w:val="00AC781B"/>
    <w:rsid w:val="00AC78F6"/>
    <w:rsid w:val="00AC7A52"/>
    <w:rsid w:val="00AC7B7B"/>
    <w:rsid w:val="00AC7BC2"/>
    <w:rsid w:val="00AC7E8D"/>
    <w:rsid w:val="00AC7EA9"/>
    <w:rsid w:val="00AD01EE"/>
    <w:rsid w:val="00AD029B"/>
    <w:rsid w:val="00AD114F"/>
    <w:rsid w:val="00AD1C8E"/>
    <w:rsid w:val="00AD1EF6"/>
    <w:rsid w:val="00AD1F2B"/>
    <w:rsid w:val="00AD1FA6"/>
    <w:rsid w:val="00AD2159"/>
    <w:rsid w:val="00AD21EE"/>
    <w:rsid w:val="00AD2634"/>
    <w:rsid w:val="00AD29C6"/>
    <w:rsid w:val="00AD29CD"/>
    <w:rsid w:val="00AD2E60"/>
    <w:rsid w:val="00AD308E"/>
    <w:rsid w:val="00AD3164"/>
    <w:rsid w:val="00AD3B42"/>
    <w:rsid w:val="00AD3FBF"/>
    <w:rsid w:val="00AD42F5"/>
    <w:rsid w:val="00AD4D42"/>
    <w:rsid w:val="00AD5014"/>
    <w:rsid w:val="00AD5282"/>
    <w:rsid w:val="00AD5457"/>
    <w:rsid w:val="00AD5DCB"/>
    <w:rsid w:val="00AD665C"/>
    <w:rsid w:val="00AD669D"/>
    <w:rsid w:val="00AD6941"/>
    <w:rsid w:val="00AD6C83"/>
    <w:rsid w:val="00AD6FBE"/>
    <w:rsid w:val="00AD7424"/>
    <w:rsid w:val="00AD7701"/>
    <w:rsid w:val="00AD7805"/>
    <w:rsid w:val="00AD7A51"/>
    <w:rsid w:val="00AD7B91"/>
    <w:rsid w:val="00AD7CB9"/>
    <w:rsid w:val="00AE00E3"/>
    <w:rsid w:val="00AE05F0"/>
    <w:rsid w:val="00AE0604"/>
    <w:rsid w:val="00AE0BC3"/>
    <w:rsid w:val="00AE0F8F"/>
    <w:rsid w:val="00AE11BA"/>
    <w:rsid w:val="00AE1272"/>
    <w:rsid w:val="00AE1520"/>
    <w:rsid w:val="00AE16AB"/>
    <w:rsid w:val="00AE17F5"/>
    <w:rsid w:val="00AE1815"/>
    <w:rsid w:val="00AE195E"/>
    <w:rsid w:val="00AE19D3"/>
    <w:rsid w:val="00AE1ADB"/>
    <w:rsid w:val="00AE1B57"/>
    <w:rsid w:val="00AE21FA"/>
    <w:rsid w:val="00AE2590"/>
    <w:rsid w:val="00AE2DE1"/>
    <w:rsid w:val="00AE3285"/>
    <w:rsid w:val="00AE337F"/>
    <w:rsid w:val="00AE3703"/>
    <w:rsid w:val="00AE3891"/>
    <w:rsid w:val="00AE3AB9"/>
    <w:rsid w:val="00AE3D7C"/>
    <w:rsid w:val="00AE40E8"/>
    <w:rsid w:val="00AE458E"/>
    <w:rsid w:val="00AE480C"/>
    <w:rsid w:val="00AE4B0F"/>
    <w:rsid w:val="00AE4B66"/>
    <w:rsid w:val="00AE4ED7"/>
    <w:rsid w:val="00AE571A"/>
    <w:rsid w:val="00AE5B2F"/>
    <w:rsid w:val="00AE6393"/>
    <w:rsid w:val="00AE63E4"/>
    <w:rsid w:val="00AE6822"/>
    <w:rsid w:val="00AE6919"/>
    <w:rsid w:val="00AE6AC9"/>
    <w:rsid w:val="00AE6BDE"/>
    <w:rsid w:val="00AE6D5E"/>
    <w:rsid w:val="00AE6DE8"/>
    <w:rsid w:val="00AE6FB3"/>
    <w:rsid w:val="00AE705A"/>
    <w:rsid w:val="00AE7826"/>
    <w:rsid w:val="00AE78A5"/>
    <w:rsid w:val="00AE7CB0"/>
    <w:rsid w:val="00AE7F89"/>
    <w:rsid w:val="00AF030C"/>
    <w:rsid w:val="00AF0327"/>
    <w:rsid w:val="00AF0516"/>
    <w:rsid w:val="00AF0A8A"/>
    <w:rsid w:val="00AF0F6A"/>
    <w:rsid w:val="00AF0F83"/>
    <w:rsid w:val="00AF0FAA"/>
    <w:rsid w:val="00AF1257"/>
    <w:rsid w:val="00AF14CC"/>
    <w:rsid w:val="00AF1E3D"/>
    <w:rsid w:val="00AF1E64"/>
    <w:rsid w:val="00AF1F9C"/>
    <w:rsid w:val="00AF2EFE"/>
    <w:rsid w:val="00AF3003"/>
    <w:rsid w:val="00AF369A"/>
    <w:rsid w:val="00AF36AD"/>
    <w:rsid w:val="00AF373E"/>
    <w:rsid w:val="00AF3781"/>
    <w:rsid w:val="00AF40CD"/>
    <w:rsid w:val="00AF4254"/>
    <w:rsid w:val="00AF43CC"/>
    <w:rsid w:val="00AF4549"/>
    <w:rsid w:val="00AF4754"/>
    <w:rsid w:val="00AF4860"/>
    <w:rsid w:val="00AF48A8"/>
    <w:rsid w:val="00AF4BF6"/>
    <w:rsid w:val="00AF4D8C"/>
    <w:rsid w:val="00AF4DE4"/>
    <w:rsid w:val="00AF55BD"/>
    <w:rsid w:val="00AF5E63"/>
    <w:rsid w:val="00AF5E83"/>
    <w:rsid w:val="00AF5EAB"/>
    <w:rsid w:val="00AF5F79"/>
    <w:rsid w:val="00AF6088"/>
    <w:rsid w:val="00AF6589"/>
    <w:rsid w:val="00AF6A5F"/>
    <w:rsid w:val="00AF6EFB"/>
    <w:rsid w:val="00AF6F32"/>
    <w:rsid w:val="00AF7434"/>
    <w:rsid w:val="00AF7879"/>
    <w:rsid w:val="00AF79FE"/>
    <w:rsid w:val="00AF7A69"/>
    <w:rsid w:val="00AF7ACD"/>
    <w:rsid w:val="00AF7D69"/>
    <w:rsid w:val="00B00830"/>
    <w:rsid w:val="00B0092D"/>
    <w:rsid w:val="00B00A1B"/>
    <w:rsid w:val="00B00B7A"/>
    <w:rsid w:val="00B010DA"/>
    <w:rsid w:val="00B014C1"/>
    <w:rsid w:val="00B0153C"/>
    <w:rsid w:val="00B016BC"/>
    <w:rsid w:val="00B01C14"/>
    <w:rsid w:val="00B01DF1"/>
    <w:rsid w:val="00B02023"/>
    <w:rsid w:val="00B023E7"/>
    <w:rsid w:val="00B02554"/>
    <w:rsid w:val="00B02834"/>
    <w:rsid w:val="00B03232"/>
    <w:rsid w:val="00B0332B"/>
    <w:rsid w:val="00B03A47"/>
    <w:rsid w:val="00B03D8B"/>
    <w:rsid w:val="00B04490"/>
    <w:rsid w:val="00B04856"/>
    <w:rsid w:val="00B04DEC"/>
    <w:rsid w:val="00B05050"/>
    <w:rsid w:val="00B05460"/>
    <w:rsid w:val="00B05BEF"/>
    <w:rsid w:val="00B05FE1"/>
    <w:rsid w:val="00B06344"/>
    <w:rsid w:val="00B06401"/>
    <w:rsid w:val="00B064BD"/>
    <w:rsid w:val="00B066F4"/>
    <w:rsid w:val="00B0681B"/>
    <w:rsid w:val="00B06B22"/>
    <w:rsid w:val="00B06B26"/>
    <w:rsid w:val="00B06EC3"/>
    <w:rsid w:val="00B07316"/>
    <w:rsid w:val="00B074D5"/>
    <w:rsid w:val="00B07B0A"/>
    <w:rsid w:val="00B100B9"/>
    <w:rsid w:val="00B101ED"/>
    <w:rsid w:val="00B104D3"/>
    <w:rsid w:val="00B10A97"/>
    <w:rsid w:val="00B10AAA"/>
    <w:rsid w:val="00B10DB1"/>
    <w:rsid w:val="00B10E41"/>
    <w:rsid w:val="00B114C9"/>
    <w:rsid w:val="00B11509"/>
    <w:rsid w:val="00B11C1B"/>
    <w:rsid w:val="00B12BE9"/>
    <w:rsid w:val="00B12EFB"/>
    <w:rsid w:val="00B132A9"/>
    <w:rsid w:val="00B132C8"/>
    <w:rsid w:val="00B1345F"/>
    <w:rsid w:val="00B1397C"/>
    <w:rsid w:val="00B139A4"/>
    <w:rsid w:val="00B1403E"/>
    <w:rsid w:val="00B14788"/>
    <w:rsid w:val="00B14860"/>
    <w:rsid w:val="00B14867"/>
    <w:rsid w:val="00B1535D"/>
    <w:rsid w:val="00B155AD"/>
    <w:rsid w:val="00B15A6D"/>
    <w:rsid w:val="00B15B74"/>
    <w:rsid w:val="00B16013"/>
    <w:rsid w:val="00B16085"/>
    <w:rsid w:val="00B16A7B"/>
    <w:rsid w:val="00B16EFC"/>
    <w:rsid w:val="00B16F31"/>
    <w:rsid w:val="00B17400"/>
    <w:rsid w:val="00B175BF"/>
    <w:rsid w:val="00B17654"/>
    <w:rsid w:val="00B17A39"/>
    <w:rsid w:val="00B17C69"/>
    <w:rsid w:val="00B17D08"/>
    <w:rsid w:val="00B17FEE"/>
    <w:rsid w:val="00B202D3"/>
    <w:rsid w:val="00B20A1A"/>
    <w:rsid w:val="00B20B39"/>
    <w:rsid w:val="00B20CAA"/>
    <w:rsid w:val="00B20F1B"/>
    <w:rsid w:val="00B20F33"/>
    <w:rsid w:val="00B2129E"/>
    <w:rsid w:val="00B22030"/>
    <w:rsid w:val="00B221CC"/>
    <w:rsid w:val="00B223C1"/>
    <w:rsid w:val="00B22E6E"/>
    <w:rsid w:val="00B23029"/>
    <w:rsid w:val="00B23340"/>
    <w:rsid w:val="00B233E1"/>
    <w:rsid w:val="00B23479"/>
    <w:rsid w:val="00B23654"/>
    <w:rsid w:val="00B24143"/>
    <w:rsid w:val="00B2455A"/>
    <w:rsid w:val="00B24643"/>
    <w:rsid w:val="00B24B3E"/>
    <w:rsid w:val="00B24FE3"/>
    <w:rsid w:val="00B25038"/>
    <w:rsid w:val="00B258B4"/>
    <w:rsid w:val="00B259C2"/>
    <w:rsid w:val="00B25BFB"/>
    <w:rsid w:val="00B25D55"/>
    <w:rsid w:val="00B26011"/>
    <w:rsid w:val="00B2615B"/>
    <w:rsid w:val="00B26257"/>
    <w:rsid w:val="00B263FE"/>
    <w:rsid w:val="00B264DE"/>
    <w:rsid w:val="00B264EC"/>
    <w:rsid w:val="00B2662C"/>
    <w:rsid w:val="00B27582"/>
    <w:rsid w:val="00B2768B"/>
    <w:rsid w:val="00B27970"/>
    <w:rsid w:val="00B27B9C"/>
    <w:rsid w:val="00B27DAB"/>
    <w:rsid w:val="00B27DB1"/>
    <w:rsid w:val="00B27FAF"/>
    <w:rsid w:val="00B3037F"/>
    <w:rsid w:val="00B30421"/>
    <w:rsid w:val="00B3052E"/>
    <w:rsid w:val="00B3054E"/>
    <w:rsid w:val="00B314A9"/>
    <w:rsid w:val="00B3166C"/>
    <w:rsid w:val="00B3180B"/>
    <w:rsid w:val="00B31AEC"/>
    <w:rsid w:val="00B31AED"/>
    <w:rsid w:val="00B32272"/>
    <w:rsid w:val="00B32A3C"/>
    <w:rsid w:val="00B32CA4"/>
    <w:rsid w:val="00B32E9F"/>
    <w:rsid w:val="00B330CC"/>
    <w:rsid w:val="00B33147"/>
    <w:rsid w:val="00B3356D"/>
    <w:rsid w:val="00B3367F"/>
    <w:rsid w:val="00B33A95"/>
    <w:rsid w:val="00B33CD3"/>
    <w:rsid w:val="00B3406C"/>
    <w:rsid w:val="00B340FD"/>
    <w:rsid w:val="00B346A3"/>
    <w:rsid w:val="00B34AFA"/>
    <w:rsid w:val="00B34B87"/>
    <w:rsid w:val="00B34E33"/>
    <w:rsid w:val="00B34F68"/>
    <w:rsid w:val="00B3531F"/>
    <w:rsid w:val="00B35533"/>
    <w:rsid w:val="00B35564"/>
    <w:rsid w:val="00B35838"/>
    <w:rsid w:val="00B35931"/>
    <w:rsid w:val="00B35B40"/>
    <w:rsid w:val="00B35C34"/>
    <w:rsid w:val="00B35C8C"/>
    <w:rsid w:val="00B35C9D"/>
    <w:rsid w:val="00B35CA8"/>
    <w:rsid w:val="00B3608F"/>
    <w:rsid w:val="00B360B6"/>
    <w:rsid w:val="00B362EB"/>
    <w:rsid w:val="00B36419"/>
    <w:rsid w:val="00B36554"/>
    <w:rsid w:val="00B36A53"/>
    <w:rsid w:val="00B36AC3"/>
    <w:rsid w:val="00B36E74"/>
    <w:rsid w:val="00B36F3D"/>
    <w:rsid w:val="00B372CC"/>
    <w:rsid w:val="00B374D4"/>
    <w:rsid w:val="00B3775B"/>
    <w:rsid w:val="00B401F6"/>
    <w:rsid w:val="00B40B6B"/>
    <w:rsid w:val="00B40CBD"/>
    <w:rsid w:val="00B4116D"/>
    <w:rsid w:val="00B41748"/>
    <w:rsid w:val="00B41812"/>
    <w:rsid w:val="00B41834"/>
    <w:rsid w:val="00B41E59"/>
    <w:rsid w:val="00B4205C"/>
    <w:rsid w:val="00B42496"/>
    <w:rsid w:val="00B426C6"/>
    <w:rsid w:val="00B4295A"/>
    <w:rsid w:val="00B429C6"/>
    <w:rsid w:val="00B42F0E"/>
    <w:rsid w:val="00B43081"/>
    <w:rsid w:val="00B432C0"/>
    <w:rsid w:val="00B433A0"/>
    <w:rsid w:val="00B4376F"/>
    <w:rsid w:val="00B43ABD"/>
    <w:rsid w:val="00B43C07"/>
    <w:rsid w:val="00B43DD8"/>
    <w:rsid w:val="00B44136"/>
    <w:rsid w:val="00B44356"/>
    <w:rsid w:val="00B44738"/>
    <w:rsid w:val="00B44782"/>
    <w:rsid w:val="00B44ADD"/>
    <w:rsid w:val="00B44B4E"/>
    <w:rsid w:val="00B44CD7"/>
    <w:rsid w:val="00B44F05"/>
    <w:rsid w:val="00B44F4D"/>
    <w:rsid w:val="00B45042"/>
    <w:rsid w:val="00B45413"/>
    <w:rsid w:val="00B45A95"/>
    <w:rsid w:val="00B45B29"/>
    <w:rsid w:val="00B45F15"/>
    <w:rsid w:val="00B45F52"/>
    <w:rsid w:val="00B46405"/>
    <w:rsid w:val="00B469DF"/>
    <w:rsid w:val="00B46C1B"/>
    <w:rsid w:val="00B46EA6"/>
    <w:rsid w:val="00B47411"/>
    <w:rsid w:val="00B4782F"/>
    <w:rsid w:val="00B47864"/>
    <w:rsid w:val="00B50278"/>
    <w:rsid w:val="00B50581"/>
    <w:rsid w:val="00B50716"/>
    <w:rsid w:val="00B5085D"/>
    <w:rsid w:val="00B5087A"/>
    <w:rsid w:val="00B50AFA"/>
    <w:rsid w:val="00B50E1D"/>
    <w:rsid w:val="00B50EB2"/>
    <w:rsid w:val="00B510FB"/>
    <w:rsid w:val="00B51718"/>
    <w:rsid w:val="00B518C2"/>
    <w:rsid w:val="00B51B0D"/>
    <w:rsid w:val="00B51B4D"/>
    <w:rsid w:val="00B51CC3"/>
    <w:rsid w:val="00B5218D"/>
    <w:rsid w:val="00B5229D"/>
    <w:rsid w:val="00B52499"/>
    <w:rsid w:val="00B524E6"/>
    <w:rsid w:val="00B5279F"/>
    <w:rsid w:val="00B52CD1"/>
    <w:rsid w:val="00B532F6"/>
    <w:rsid w:val="00B5349D"/>
    <w:rsid w:val="00B5368E"/>
    <w:rsid w:val="00B5371A"/>
    <w:rsid w:val="00B5379D"/>
    <w:rsid w:val="00B53B42"/>
    <w:rsid w:val="00B53DE5"/>
    <w:rsid w:val="00B541B1"/>
    <w:rsid w:val="00B5449D"/>
    <w:rsid w:val="00B54C0E"/>
    <w:rsid w:val="00B54C88"/>
    <w:rsid w:val="00B54DDE"/>
    <w:rsid w:val="00B54F0F"/>
    <w:rsid w:val="00B54FCF"/>
    <w:rsid w:val="00B559DD"/>
    <w:rsid w:val="00B55E88"/>
    <w:rsid w:val="00B56668"/>
    <w:rsid w:val="00B5695A"/>
    <w:rsid w:val="00B56A42"/>
    <w:rsid w:val="00B56AB2"/>
    <w:rsid w:val="00B56B63"/>
    <w:rsid w:val="00B56CB5"/>
    <w:rsid w:val="00B572AF"/>
    <w:rsid w:val="00B577D8"/>
    <w:rsid w:val="00B5781A"/>
    <w:rsid w:val="00B57A28"/>
    <w:rsid w:val="00B57A3F"/>
    <w:rsid w:val="00B57CD7"/>
    <w:rsid w:val="00B57ECB"/>
    <w:rsid w:val="00B60239"/>
    <w:rsid w:val="00B604D2"/>
    <w:rsid w:val="00B60505"/>
    <w:rsid w:val="00B60BD9"/>
    <w:rsid w:val="00B60CB7"/>
    <w:rsid w:val="00B60F18"/>
    <w:rsid w:val="00B60FFE"/>
    <w:rsid w:val="00B611B1"/>
    <w:rsid w:val="00B6135A"/>
    <w:rsid w:val="00B61623"/>
    <w:rsid w:val="00B61A10"/>
    <w:rsid w:val="00B61B15"/>
    <w:rsid w:val="00B61E44"/>
    <w:rsid w:val="00B62458"/>
    <w:rsid w:val="00B62522"/>
    <w:rsid w:val="00B627D9"/>
    <w:rsid w:val="00B627E8"/>
    <w:rsid w:val="00B62FEC"/>
    <w:rsid w:val="00B63039"/>
    <w:rsid w:val="00B63186"/>
    <w:rsid w:val="00B635D9"/>
    <w:rsid w:val="00B636B7"/>
    <w:rsid w:val="00B63E75"/>
    <w:rsid w:val="00B6424E"/>
    <w:rsid w:val="00B6481D"/>
    <w:rsid w:val="00B648B8"/>
    <w:rsid w:val="00B64BB3"/>
    <w:rsid w:val="00B653B9"/>
    <w:rsid w:val="00B65739"/>
    <w:rsid w:val="00B657BA"/>
    <w:rsid w:val="00B65939"/>
    <w:rsid w:val="00B65A90"/>
    <w:rsid w:val="00B65BF6"/>
    <w:rsid w:val="00B65E79"/>
    <w:rsid w:val="00B65E93"/>
    <w:rsid w:val="00B66756"/>
    <w:rsid w:val="00B66D8C"/>
    <w:rsid w:val="00B671A7"/>
    <w:rsid w:val="00B67215"/>
    <w:rsid w:val="00B67854"/>
    <w:rsid w:val="00B67DF3"/>
    <w:rsid w:val="00B702F1"/>
    <w:rsid w:val="00B70757"/>
    <w:rsid w:val="00B70AC6"/>
    <w:rsid w:val="00B70B8F"/>
    <w:rsid w:val="00B70D4C"/>
    <w:rsid w:val="00B713C7"/>
    <w:rsid w:val="00B71C1E"/>
    <w:rsid w:val="00B71FAA"/>
    <w:rsid w:val="00B72051"/>
    <w:rsid w:val="00B720C2"/>
    <w:rsid w:val="00B720D1"/>
    <w:rsid w:val="00B721BC"/>
    <w:rsid w:val="00B72528"/>
    <w:rsid w:val="00B72AD3"/>
    <w:rsid w:val="00B72DAF"/>
    <w:rsid w:val="00B72E6F"/>
    <w:rsid w:val="00B732FE"/>
    <w:rsid w:val="00B73335"/>
    <w:rsid w:val="00B734A6"/>
    <w:rsid w:val="00B735CD"/>
    <w:rsid w:val="00B73620"/>
    <w:rsid w:val="00B73816"/>
    <w:rsid w:val="00B73984"/>
    <w:rsid w:val="00B73EAF"/>
    <w:rsid w:val="00B73EED"/>
    <w:rsid w:val="00B74070"/>
    <w:rsid w:val="00B7413B"/>
    <w:rsid w:val="00B744C4"/>
    <w:rsid w:val="00B744E4"/>
    <w:rsid w:val="00B74728"/>
    <w:rsid w:val="00B74CBB"/>
    <w:rsid w:val="00B7518E"/>
    <w:rsid w:val="00B751AA"/>
    <w:rsid w:val="00B7543C"/>
    <w:rsid w:val="00B75533"/>
    <w:rsid w:val="00B755A3"/>
    <w:rsid w:val="00B7565F"/>
    <w:rsid w:val="00B7575D"/>
    <w:rsid w:val="00B759E0"/>
    <w:rsid w:val="00B75A83"/>
    <w:rsid w:val="00B75B36"/>
    <w:rsid w:val="00B75D26"/>
    <w:rsid w:val="00B75D5B"/>
    <w:rsid w:val="00B761C5"/>
    <w:rsid w:val="00B764AE"/>
    <w:rsid w:val="00B766B0"/>
    <w:rsid w:val="00B76714"/>
    <w:rsid w:val="00B767A9"/>
    <w:rsid w:val="00B76863"/>
    <w:rsid w:val="00B76912"/>
    <w:rsid w:val="00B76A8C"/>
    <w:rsid w:val="00B76BE5"/>
    <w:rsid w:val="00B76C9C"/>
    <w:rsid w:val="00B7721C"/>
    <w:rsid w:val="00B77503"/>
    <w:rsid w:val="00B777DA"/>
    <w:rsid w:val="00B778E7"/>
    <w:rsid w:val="00B77A5B"/>
    <w:rsid w:val="00B80316"/>
    <w:rsid w:val="00B80360"/>
    <w:rsid w:val="00B80522"/>
    <w:rsid w:val="00B807FD"/>
    <w:rsid w:val="00B80940"/>
    <w:rsid w:val="00B80AA5"/>
    <w:rsid w:val="00B80DDD"/>
    <w:rsid w:val="00B80E87"/>
    <w:rsid w:val="00B80EC6"/>
    <w:rsid w:val="00B81283"/>
    <w:rsid w:val="00B8165A"/>
    <w:rsid w:val="00B81C2D"/>
    <w:rsid w:val="00B82706"/>
    <w:rsid w:val="00B82B95"/>
    <w:rsid w:val="00B82C6A"/>
    <w:rsid w:val="00B82C7A"/>
    <w:rsid w:val="00B8305F"/>
    <w:rsid w:val="00B83297"/>
    <w:rsid w:val="00B834CF"/>
    <w:rsid w:val="00B8353B"/>
    <w:rsid w:val="00B83837"/>
    <w:rsid w:val="00B8384A"/>
    <w:rsid w:val="00B839C4"/>
    <w:rsid w:val="00B83B38"/>
    <w:rsid w:val="00B83C9B"/>
    <w:rsid w:val="00B83F13"/>
    <w:rsid w:val="00B84087"/>
    <w:rsid w:val="00B843C2"/>
    <w:rsid w:val="00B84516"/>
    <w:rsid w:val="00B84554"/>
    <w:rsid w:val="00B8465A"/>
    <w:rsid w:val="00B84942"/>
    <w:rsid w:val="00B84CEE"/>
    <w:rsid w:val="00B84D9C"/>
    <w:rsid w:val="00B85103"/>
    <w:rsid w:val="00B851B1"/>
    <w:rsid w:val="00B8536F"/>
    <w:rsid w:val="00B85542"/>
    <w:rsid w:val="00B85A62"/>
    <w:rsid w:val="00B85BE1"/>
    <w:rsid w:val="00B861FB"/>
    <w:rsid w:val="00B86227"/>
    <w:rsid w:val="00B864D0"/>
    <w:rsid w:val="00B86871"/>
    <w:rsid w:val="00B8688F"/>
    <w:rsid w:val="00B86950"/>
    <w:rsid w:val="00B87046"/>
    <w:rsid w:val="00B875B1"/>
    <w:rsid w:val="00B879EC"/>
    <w:rsid w:val="00B87AF5"/>
    <w:rsid w:val="00B90020"/>
    <w:rsid w:val="00B90242"/>
    <w:rsid w:val="00B9088C"/>
    <w:rsid w:val="00B90B0D"/>
    <w:rsid w:val="00B90B1C"/>
    <w:rsid w:val="00B90D9F"/>
    <w:rsid w:val="00B90F62"/>
    <w:rsid w:val="00B91BF7"/>
    <w:rsid w:val="00B91D5F"/>
    <w:rsid w:val="00B92A2D"/>
    <w:rsid w:val="00B92FBA"/>
    <w:rsid w:val="00B93042"/>
    <w:rsid w:val="00B93283"/>
    <w:rsid w:val="00B93373"/>
    <w:rsid w:val="00B936C9"/>
    <w:rsid w:val="00B93835"/>
    <w:rsid w:val="00B939A1"/>
    <w:rsid w:val="00B939F3"/>
    <w:rsid w:val="00B93E7A"/>
    <w:rsid w:val="00B942D9"/>
    <w:rsid w:val="00B9482B"/>
    <w:rsid w:val="00B949C6"/>
    <w:rsid w:val="00B95030"/>
    <w:rsid w:val="00B95034"/>
    <w:rsid w:val="00B95096"/>
    <w:rsid w:val="00B951CA"/>
    <w:rsid w:val="00B95D47"/>
    <w:rsid w:val="00B96051"/>
    <w:rsid w:val="00B963EB"/>
    <w:rsid w:val="00B96679"/>
    <w:rsid w:val="00B968BA"/>
    <w:rsid w:val="00B96A66"/>
    <w:rsid w:val="00B96FE7"/>
    <w:rsid w:val="00B973FE"/>
    <w:rsid w:val="00B975B1"/>
    <w:rsid w:val="00B97797"/>
    <w:rsid w:val="00B979B7"/>
    <w:rsid w:val="00B97F57"/>
    <w:rsid w:val="00B97F84"/>
    <w:rsid w:val="00BA02A0"/>
    <w:rsid w:val="00BA05A6"/>
    <w:rsid w:val="00BA0AFB"/>
    <w:rsid w:val="00BA0FF7"/>
    <w:rsid w:val="00BA10A7"/>
    <w:rsid w:val="00BA1371"/>
    <w:rsid w:val="00BA1BC0"/>
    <w:rsid w:val="00BA1E26"/>
    <w:rsid w:val="00BA1E3B"/>
    <w:rsid w:val="00BA2032"/>
    <w:rsid w:val="00BA2145"/>
    <w:rsid w:val="00BA280F"/>
    <w:rsid w:val="00BA2E24"/>
    <w:rsid w:val="00BA2EB1"/>
    <w:rsid w:val="00BA367D"/>
    <w:rsid w:val="00BA41AA"/>
    <w:rsid w:val="00BA41E1"/>
    <w:rsid w:val="00BA4341"/>
    <w:rsid w:val="00BA43E4"/>
    <w:rsid w:val="00BA450E"/>
    <w:rsid w:val="00BA46B3"/>
    <w:rsid w:val="00BA4916"/>
    <w:rsid w:val="00BA50ED"/>
    <w:rsid w:val="00BA5B11"/>
    <w:rsid w:val="00BA5FCD"/>
    <w:rsid w:val="00BA60EB"/>
    <w:rsid w:val="00BA620D"/>
    <w:rsid w:val="00BA660E"/>
    <w:rsid w:val="00BA7117"/>
    <w:rsid w:val="00BA7210"/>
    <w:rsid w:val="00BB020A"/>
    <w:rsid w:val="00BB0262"/>
    <w:rsid w:val="00BB04B3"/>
    <w:rsid w:val="00BB054A"/>
    <w:rsid w:val="00BB056A"/>
    <w:rsid w:val="00BB0777"/>
    <w:rsid w:val="00BB0C71"/>
    <w:rsid w:val="00BB0D4C"/>
    <w:rsid w:val="00BB0FE6"/>
    <w:rsid w:val="00BB105F"/>
    <w:rsid w:val="00BB1440"/>
    <w:rsid w:val="00BB156B"/>
    <w:rsid w:val="00BB1E2A"/>
    <w:rsid w:val="00BB1EF2"/>
    <w:rsid w:val="00BB1FE3"/>
    <w:rsid w:val="00BB2707"/>
    <w:rsid w:val="00BB2BF0"/>
    <w:rsid w:val="00BB2E69"/>
    <w:rsid w:val="00BB325D"/>
    <w:rsid w:val="00BB3E18"/>
    <w:rsid w:val="00BB409F"/>
    <w:rsid w:val="00BB4217"/>
    <w:rsid w:val="00BB4404"/>
    <w:rsid w:val="00BB44E8"/>
    <w:rsid w:val="00BB4683"/>
    <w:rsid w:val="00BB4982"/>
    <w:rsid w:val="00BB4C06"/>
    <w:rsid w:val="00BB4E4D"/>
    <w:rsid w:val="00BB505F"/>
    <w:rsid w:val="00BB54D3"/>
    <w:rsid w:val="00BB54F8"/>
    <w:rsid w:val="00BB55B8"/>
    <w:rsid w:val="00BB564B"/>
    <w:rsid w:val="00BB5FF2"/>
    <w:rsid w:val="00BB601E"/>
    <w:rsid w:val="00BB60C1"/>
    <w:rsid w:val="00BB62E9"/>
    <w:rsid w:val="00BB648B"/>
    <w:rsid w:val="00BB6668"/>
    <w:rsid w:val="00BB672C"/>
    <w:rsid w:val="00BB6BBC"/>
    <w:rsid w:val="00BB6CFB"/>
    <w:rsid w:val="00BB6E33"/>
    <w:rsid w:val="00BB71F8"/>
    <w:rsid w:val="00BB72E3"/>
    <w:rsid w:val="00BB7A8A"/>
    <w:rsid w:val="00BB7B73"/>
    <w:rsid w:val="00BB7DC7"/>
    <w:rsid w:val="00BC0B8F"/>
    <w:rsid w:val="00BC0DC8"/>
    <w:rsid w:val="00BC0ED7"/>
    <w:rsid w:val="00BC14AB"/>
    <w:rsid w:val="00BC18DD"/>
    <w:rsid w:val="00BC196A"/>
    <w:rsid w:val="00BC22D6"/>
    <w:rsid w:val="00BC23CC"/>
    <w:rsid w:val="00BC2D60"/>
    <w:rsid w:val="00BC300B"/>
    <w:rsid w:val="00BC319F"/>
    <w:rsid w:val="00BC335A"/>
    <w:rsid w:val="00BC33C2"/>
    <w:rsid w:val="00BC3425"/>
    <w:rsid w:val="00BC389C"/>
    <w:rsid w:val="00BC3D30"/>
    <w:rsid w:val="00BC3DB9"/>
    <w:rsid w:val="00BC4038"/>
    <w:rsid w:val="00BC4429"/>
    <w:rsid w:val="00BC456E"/>
    <w:rsid w:val="00BC4888"/>
    <w:rsid w:val="00BC4A7C"/>
    <w:rsid w:val="00BC513D"/>
    <w:rsid w:val="00BC52D3"/>
    <w:rsid w:val="00BC52D4"/>
    <w:rsid w:val="00BC5496"/>
    <w:rsid w:val="00BC5626"/>
    <w:rsid w:val="00BC59B1"/>
    <w:rsid w:val="00BC6236"/>
    <w:rsid w:val="00BC6A03"/>
    <w:rsid w:val="00BC6A86"/>
    <w:rsid w:val="00BC6B11"/>
    <w:rsid w:val="00BC6CD1"/>
    <w:rsid w:val="00BC6D19"/>
    <w:rsid w:val="00BC7043"/>
    <w:rsid w:val="00BC75A7"/>
    <w:rsid w:val="00BC7838"/>
    <w:rsid w:val="00BC7AA1"/>
    <w:rsid w:val="00BC7BE8"/>
    <w:rsid w:val="00BC7D0B"/>
    <w:rsid w:val="00BC7F4C"/>
    <w:rsid w:val="00BD0207"/>
    <w:rsid w:val="00BD0253"/>
    <w:rsid w:val="00BD0365"/>
    <w:rsid w:val="00BD04F3"/>
    <w:rsid w:val="00BD0A6C"/>
    <w:rsid w:val="00BD0BE4"/>
    <w:rsid w:val="00BD1006"/>
    <w:rsid w:val="00BD103A"/>
    <w:rsid w:val="00BD1265"/>
    <w:rsid w:val="00BD130E"/>
    <w:rsid w:val="00BD1712"/>
    <w:rsid w:val="00BD1A86"/>
    <w:rsid w:val="00BD1BF7"/>
    <w:rsid w:val="00BD1C4C"/>
    <w:rsid w:val="00BD1EC8"/>
    <w:rsid w:val="00BD256D"/>
    <w:rsid w:val="00BD2593"/>
    <w:rsid w:val="00BD268B"/>
    <w:rsid w:val="00BD292D"/>
    <w:rsid w:val="00BD2AB3"/>
    <w:rsid w:val="00BD32DE"/>
    <w:rsid w:val="00BD33E2"/>
    <w:rsid w:val="00BD370B"/>
    <w:rsid w:val="00BD3EE3"/>
    <w:rsid w:val="00BD4001"/>
    <w:rsid w:val="00BD488B"/>
    <w:rsid w:val="00BD4A06"/>
    <w:rsid w:val="00BD4B2E"/>
    <w:rsid w:val="00BD4D91"/>
    <w:rsid w:val="00BD4E05"/>
    <w:rsid w:val="00BD4E6B"/>
    <w:rsid w:val="00BD4EF9"/>
    <w:rsid w:val="00BD50BE"/>
    <w:rsid w:val="00BD56D1"/>
    <w:rsid w:val="00BD5889"/>
    <w:rsid w:val="00BD5974"/>
    <w:rsid w:val="00BD5F4C"/>
    <w:rsid w:val="00BD5F74"/>
    <w:rsid w:val="00BD60AA"/>
    <w:rsid w:val="00BD61EC"/>
    <w:rsid w:val="00BD62DA"/>
    <w:rsid w:val="00BD65FA"/>
    <w:rsid w:val="00BD66BC"/>
    <w:rsid w:val="00BD6B89"/>
    <w:rsid w:val="00BD6D64"/>
    <w:rsid w:val="00BD6DB1"/>
    <w:rsid w:val="00BD6EDB"/>
    <w:rsid w:val="00BD700B"/>
    <w:rsid w:val="00BD773B"/>
    <w:rsid w:val="00BE034B"/>
    <w:rsid w:val="00BE0681"/>
    <w:rsid w:val="00BE0768"/>
    <w:rsid w:val="00BE0925"/>
    <w:rsid w:val="00BE0A64"/>
    <w:rsid w:val="00BE0FC1"/>
    <w:rsid w:val="00BE10D7"/>
    <w:rsid w:val="00BE11A3"/>
    <w:rsid w:val="00BE1425"/>
    <w:rsid w:val="00BE1451"/>
    <w:rsid w:val="00BE1479"/>
    <w:rsid w:val="00BE167C"/>
    <w:rsid w:val="00BE1BD6"/>
    <w:rsid w:val="00BE1D4E"/>
    <w:rsid w:val="00BE1F25"/>
    <w:rsid w:val="00BE21CC"/>
    <w:rsid w:val="00BE239D"/>
    <w:rsid w:val="00BE26DC"/>
    <w:rsid w:val="00BE284F"/>
    <w:rsid w:val="00BE2866"/>
    <w:rsid w:val="00BE2892"/>
    <w:rsid w:val="00BE2B42"/>
    <w:rsid w:val="00BE2BC6"/>
    <w:rsid w:val="00BE2CD7"/>
    <w:rsid w:val="00BE2DB5"/>
    <w:rsid w:val="00BE2DF0"/>
    <w:rsid w:val="00BE30E7"/>
    <w:rsid w:val="00BE336E"/>
    <w:rsid w:val="00BE3386"/>
    <w:rsid w:val="00BE340B"/>
    <w:rsid w:val="00BE3612"/>
    <w:rsid w:val="00BE3BA3"/>
    <w:rsid w:val="00BE428C"/>
    <w:rsid w:val="00BE453E"/>
    <w:rsid w:val="00BE4754"/>
    <w:rsid w:val="00BE48B6"/>
    <w:rsid w:val="00BE48EA"/>
    <w:rsid w:val="00BE4BE6"/>
    <w:rsid w:val="00BE4D20"/>
    <w:rsid w:val="00BE4F02"/>
    <w:rsid w:val="00BE4F94"/>
    <w:rsid w:val="00BE5A6B"/>
    <w:rsid w:val="00BE5A96"/>
    <w:rsid w:val="00BE5B9B"/>
    <w:rsid w:val="00BE5C95"/>
    <w:rsid w:val="00BE5E1B"/>
    <w:rsid w:val="00BE651D"/>
    <w:rsid w:val="00BE672D"/>
    <w:rsid w:val="00BE6FAF"/>
    <w:rsid w:val="00BE7515"/>
    <w:rsid w:val="00BE78E4"/>
    <w:rsid w:val="00BE7D4C"/>
    <w:rsid w:val="00BF00F8"/>
    <w:rsid w:val="00BF0410"/>
    <w:rsid w:val="00BF0483"/>
    <w:rsid w:val="00BF0963"/>
    <w:rsid w:val="00BF0A85"/>
    <w:rsid w:val="00BF0CDE"/>
    <w:rsid w:val="00BF0D9A"/>
    <w:rsid w:val="00BF1358"/>
    <w:rsid w:val="00BF14DA"/>
    <w:rsid w:val="00BF1559"/>
    <w:rsid w:val="00BF15F1"/>
    <w:rsid w:val="00BF177C"/>
    <w:rsid w:val="00BF1891"/>
    <w:rsid w:val="00BF18CC"/>
    <w:rsid w:val="00BF1C6F"/>
    <w:rsid w:val="00BF2090"/>
    <w:rsid w:val="00BF22D9"/>
    <w:rsid w:val="00BF23D8"/>
    <w:rsid w:val="00BF2407"/>
    <w:rsid w:val="00BF2A1F"/>
    <w:rsid w:val="00BF367E"/>
    <w:rsid w:val="00BF3686"/>
    <w:rsid w:val="00BF37A3"/>
    <w:rsid w:val="00BF3D1C"/>
    <w:rsid w:val="00BF3D58"/>
    <w:rsid w:val="00BF411B"/>
    <w:rsid w:val="00BF41BD"/>
    <w:rsid w:val="00BF445D"/>
    <w:rsid w:val="00BF4772"/>
    <w:rsid w:val="00BF482F"/>
    <w:rsid w:val="00BF4B15"/>
    <w:rsid w:val="00BF4B68"/>
    <w:rsid w:val="00BF50AF"/>
    <w:rsid w:val="00BF5362"/>
    <w:rsid w:val="00BF5472"/>
    <w:rsid w:val="00BF63FB"/>
    <w:rsid w:val="00BF6413"/>
    <w:rsid w:val="00BF6681"/>
    <w:rsid w:val="00BF68EA"/>
    <w:rsid w:val="00BF6913"/>
    <w:rsid w:val="00BF6999"/>
    <w:rsid w:val="00BF6DCF"/>
    <w:rsid w:val="00BF6EDC"/>
    <w:rsid w:val="00BF70EC"/>
    <w:rsid w:val="00BF7255"/>
    <w:rsid w:val="00BF7295"/>
    <w:rsid w:val="00BF767E"/>
    <w:rsid w:val="00BF76E1"/>
    <w:rsid w:val="00BF7A28"/>
    <w:rsid w:val="00BF7E13"/>
    <w:rsid w:val="00BF7FF4"/>
    <w:rsid w:val="00C00E83"/>
    <w:rsid w:val="00C0146B"/>
    <w:rsid w:val="00C014B0"/>
    <w:rsid w:val="00C015F5"/>
    <w:rsid w:val="00C01811"/>
    <w:rsid w:val="00C01B8D"/>
    <w:rsid w:val="00C01F14"/>
    <w:rsid w:val="00C023EC"/>
    <w:rsid w:val="00C025E5"/>
    <w:rsid w:val="00C02BCE"/>
    <w:rsid w:val="00C02C5F"/>
    <w:rsid w:val="00C02FE0"/>
    <w:rsid w:val="00C036E5"/>
    <w:rsid w:val="00C0371E"/>
    <w:rsid w:val="00C03955"/>
    <w:rsid w:val="00C0459E"/>
    <w:rsid w:val="00C045AE"/>
    <w:rsid w:val="00C04AC9"/>
    <w:rsid w:val="00C04DE9"/>
    <w:rsid w:val="00C04E95"/>
    <w:rsid w:val="00C04EAF"/>
    <w:rsid w:val="00C056A5"/>
    <w:rsid w:val="00C05721"/>
    <w:rsid w:val="00C057B5"/>
    <w:rsid w:val="00C05810"/>
    <w:rsid w:val="00C05948"/>
    <w:rsid w:val="00C05B36"/>
    <w:rsid w:val="00C05E3F"/>
    <w:rsid w:val="00C060D8"/>
    <w:rsid w:val="00C0694B"/>
    <w:rsid w:val="00C06A0F"/>
    <w:rsid w:val="00C06ED7"/>
    <w:rsid w:val="00C07521"/>
    <w:rsid w:val="00C078AC"/>
    <w:rsid w:val="00C07D82"/>
    <w:rsid w:val="00C10428"/>
    <w:rsid w:val="00C108DF"/>
    <w:rsid w:val="00C10A5F"/>
    <w:rsid w:val="00C10E99"/>
    <w:rsid w:val="00C11063"/>
    <w:rsid w:val="00C112BB"/>
    <w:rsid w:val="00C1176D"/>
    <w:rsid w:val="00C119E0"/>
    <w:rsid w:val="00C11B14"/>
    <w:rsid w:val="00C11BF5"/>
    <w:rsid w:val="00C12294"/>
    <w:rsid w:val="00C124A3"/>
    <w:rsid w:val="00C126FD"/>
    <w:rsid w:val="00C128D1"/>
    <w:rsid w:val="00C129E3"/>
    <w:rsid w:val="00C12A9B"/>
    <w:rsid w:val="00C12F4D"/>
    <w:rsid w:val="00C1305E"/>
    <w:rsid w:val="00C13096"/>
    <w:rsid w:val="00C131A4"/>
    <w:rsid w:val="00C131FC"/>
    <w:rsid w:val="00C13AB1"/>
    <w:rsid w:val="00C13BE3"/>
    <w:rsid w:val="00C13C42"/>
    <w:rsid w:val="00C14295"/>
    <w:rsid w:val="00C143C5"/>
    <w:rsid w:val="00C145AD"/>
    <w:rsid w:val="00C1479F"/>
    <w:rsid w:val="00C14DEC"/>
    <w:rsid w:val="00C153DD"/>
    <w:rsid w:val="00C15422"/>
    <w:rsid w:val="00C15762"/>
    <w:rsid w:val="00C159E3"/>
    <w:rsid w:val="00C15AD0"/>
    <w:rsid w:val="00C15C62"/>
    <w:rsid w:val="00C16794"/>
    <w:rsid w:val="00C16B98"/>
    <w:rsid w:val="00C16D3F"/>
    <w:rsid w:val="00C2040E"/>
    <w:rsid w:val="00C2065E"/>
    <w:rsid w:val="00C20666"/>
    <w:rsid w:val="00C2081F"/>
    <w:rsid w:val="00C20859"/>
    <w:rsid w:val="00C208EF"/>
    <w:rsid w:val="00C20B1D"/>
    <w:rsid w:val="00C20D42"/>
    <w:rsid w:val="00C20D69"/>
    <w:rsid w:val="00C20EB0"/>
    <w:rsid w:val="00C212DB"/>
    <w:rsid w:val="00C2136D"/>
    <w:rsid w:val="00C21572"/>
    <w:rsid w:val="00C21999"/>
    <w:rsid w:val="00C21C08"/>
    <w:rsid w:val="00C21F5C"/>
    <w:rsid w:val="00C21FE4"/>
    <w:rsid w:val="00C2251A"/>
    <w:rsid w:val="00C229D9"/>
    <w:rsid w:val="00C22ADE"/>
    <w:rsid w:val="00C22CA0"/>
    <w:rsid w:val="00C22FE4"/>
    <w:rsid w:val="00C232C6"/>
    <w:rsid w:val="00C232DE"/>
    <w:rsid w:val="00C23337"/>
    <w:rsid w:val="00C23346"/>
    <w:rsid w:val="00C2335D"/>
    <w:rsid w:val="00C233AB"/>
    <w:rsid w:val="00C23A04"/>
    <w:rsid w:val="00C23C86"/>
    <w:rsid w:val="00C23EBE"/>
    <w:rsid w:val="00C24168"/>
    <w:rsid w:val="00C242F3"/>
    <w:rsid w:val="00C24360"/>
    <w:rsid w:val="00C246F9"/>
    <w:rsid w:val="00C2497B"/>
    <w:rsid w:val="00C249A7"/>
    <w:rsid w:val="00C24B8B"/>
    <w:rsid w:val="00C24DF7"/>
    <w:rsid w:val="00C25255"/>
    <w:rsid w:val="00C255E8"/>
    <w:rsid w:val="00C25632"/>
    <w:rsid w:val="00C25BB6"/>
    <w:rsid w:val="00C25BE7"/>
    <w:rsid w:val="00C25C9F"/>
    <w:rsid w:val="00C25DA4"/>
    <w:rsid w:val="00C25EDB"/>
    <w:rsid w:val="00C25EEF"/>
    <w:rsid w:val="00C262F8"/>
    <w:rsid w:val="00C269B0"/>
    <w:rsid w:val="00C26A42"/>
    <w:rsid w:val="00C26C1E"/>
    <w:rsid w:val="00C27048"/>
    <w:rsid w:val="00C27151"/>
    <w:rsid w:val="00C271F9"/>
    <w:rsid w:val="00C273B9"/>
    <w:rsid w:val="00C273F5"/>
    <w:rsid w:val="00C27456"/>
    <w:rsid w:val="00C277A6"/>
    <w:rsid w:val="00C27EA7"/>
    <w:rsid w:val="00C30377"/>
    <w:rsid w:val="00C30496"/>
    <w:rsid w:val="00C30560"/>
    <w:rsid w:val="00C3098D"/>
    <w:rsid w:val="00C309C8"/>
    <w:rsid w:val="00C30BD8"/>
    <w:rsid w:val="00C31228"/>
    <w:rsid w:val="00C313A1"/>
    <w:rsid w:val="00C313E6"/>
    <w:rsid w:val="00C314F8"/>
    <w:rsid w:val="00C316FD"/>
    <w:rsid w:val="00C31834"/>
    <w:rsid w:val="00C318ED"/>
    <w:rsid w:val="00C31A75"/>
    <w:rsid w:val="00C31ADD"/>
    <w:rsid w:val="00C31B2D"/>
    <w:rsid w:val="00C31B9D"/>
    <w:rsid w:val="00C324C3"/>
    <w:rsid w:val="00C3284A"/>
    <w:rsid w:val="00C32B43"/>
    <w:rsid w:val="00C33099"/>
    <w:rsid w:val="00C33208"/>
    <w:rsid w:val="00C33421"/>
    <w:rsid w:val="00C336CA"/>
    <w:rsid w:val="00C339B2"/>
    <w:rsid w:val="00C33C00"/>
    <w:rsid w:val="00C33D55"/>
    <w:rsid w:val="00C340F9"/>
    <w:rsid w:val="00C34397"/>
    <w:rsid w:val="00C34584"/>
    <w:rsid w:val="00C34A61"/>
    <w:rsid w:val="00C34FFE"/>
    <w:rsid w:val="00C35694"/>
    <w:rsid w:val="00C35CF4"/>
    <w:rsid w:val="00C35E92"/>
    <w:rsid w:val="00C35E9F"/>
    <w:rsid w:val="00C3604F"/>
    <w:rsid w:val="00C360A2"/>
    <w:rsid w:val="00C36245"/>
    <w:rsid w:val="00C36607"/>
    <w:rsid w:val="00C3664B"/>
    <w:rsid w:val="00C368E9"/>
    <w:rsid w:val="00C36904"/>
    <w:rsid w:val="00C3747E"/>
    <w:rsid w:val="00C37592"/>
    <w:rsid w:val="00C37659"/>
    <w:rsid w:val="00C37782"/>
    <w:rsid w:val="00C37807"/>
    <w:rsid w:val="00C37EE7"/>
    <w:rsid w:val="00C40161"/>
    <w:rsid w:val="00C40217"/>
    <w:rsid w:val="00C402E2"/>
    <w:rsid w:val="00C40315"/>
    <w:rsid w:val="00C4099D"/>
    <w:rsid w:val="00C40EE0"/>
    <w:rsid w:val="00C40F29"/>
    <w:rsid w:val="00C41067"/>
    <w:rsid w:val="00C4118B"/>
    <w:rsid w:val="00C415C6"/>
    <w:rsid w:val="00C42876"/>
    <w:rsid w:val="00C429AD"/>
    <w:rsid w:val="00C42A83"/>
    <w:rsid w:val="00C42BDC"/>
    <w:rsid w:val="00C42C81"/>
    <w:rsid w:val="00C43573"/>
    <w:rsid w:val="00C43AB0"/>
    <w:rsid w:val="00C43D34"/>
    <w:rsid w:val="00C44384"/>
    <w:rsid w:val="00C44EDD"/>
    <w:rsid w:val="00C44F35"/>
    <w:rsid w:val="00C455A4"/>
    <w:rsid w:val="00C45AA7"/>
    <w:rsid w:val="00C45BF3"/>
    <w:rsid w:val="00C45C3F"/>
    <w:rsid w:val="00C45D7D"/>
    <w:rsid w:val="00C45D88"/>
    <w:rsid w:val="00C460BE"/>
    <w:rsid w:val="00C461ED"/>
    <w:rsid w:val="00C465B4"/>
    <w:rsid w:val="00C465C3"/>
    <w:rsid w:val="00C46749"/>
    <w:rsid w:val="00C469CF"/>
    <w:rsid w:val="00C46A0B"/>
    <w:rsid w:val="00C46CBE"/>
    <w:rsid w:val="00C46E53"/>
    <w:rsid w:val="00C47529"/>
    <w:rsid w:val="00C4760D"/>
    <w:rsid w:val="00C50D73"/>
    <w:rsid w:val="00C50E55"/>
    <w:rsid w:val="00C50E85"/>
    <w:rsid w:val="00C513B3"/>
    <w:rsid w:val="00C5146B"/>
    <w:rsid w:val="00C51570"/>
    <w:rsid w:val="00C51A4D"/>
    <w:rsid w:val="00C51A4F"/>
    <w:rsid w:val="00C51EEA"/>
    <w:rsid w:val="00C52010"/>
    <w:rsid w:val="00C52214"/>
    <w:rsid w:val="00C52253"/>
    <w:rsid w:val="00C522D1"/>
    <w:rsid w:val="00C52AD0"/>
    <w:rsid w:val="00C52CC8"/>
    <w:rsid w:val="00C52EBA"/>
    <w:rsid w:val="00C52FE3"/>
    <w:rsid w:val="00C5320E"/>
    <w:rsid w:val="00C53388"/>
    <w:rsid w:val="00C53983"/>
    <w:rsid w:val="00C53A62"/>
    <w:rsid w:val="00C53AEA"/>
    <w:rsid w:val="00C53C5C"/>
    <w:rsid w:val="00C53D73"/>
    <w:rsid w:val="00C541CD"/>
    <w:rsid w:val="00C54234"/>
    <w:rsid w:val="00C54857"/>
    <w:rsid w:val="00C548BD"/>
    <w:rsid w:val="00C54AE3"/>
    <w:rsid w:val="00C54C76"/>
    <w:rsid w:val="00C552F5"/>
    <w:rsid w:val="00C55565"/>
    <w:rsid w:val="00C556AD"/>
    <w:rsid w:val="00C55C1D"/>
    <w:rsid w:val="00C55DD6"/>
    <w:rsid w:val="00C55F17"/>
    <w:rsid w:val="00C5658B"/>
    <w:rsid w:val="00C568B7"/>
    <w:rsid w:val="00C56922"/>
    <w:rsid w:val="00C56C8A"/>
    <w:rsid w:val="00C56DE7"/>
    <w:rsid w:val="00C571A4"/>
    <w:rsid w:val="00C5725E"/>
    <w:rsid w:val="00C57B14"/>
    <w:rsid w:val="00C57EAE"/>
    <w:rsid w:val="00C60165"/>
    <w:rsid w:val="00C60737"/>
    <w:rsid w:val="00C608D8"/>
    <w:rsid w:val="00C60AF8"/>
    <w:rsid w:val="00C60B99"/>
    <w:rsid w:val="00C60EA9"/>
    <w:rsid w:val="00C60F31"/>
    <w:rsid w:val="00C6105D"/>
    <w:rsid w:val="00C6131B"/>
    <w:rsid w:val="00C61410"/>
    <w:rsid w:val="00C61B51"/>
    <w:rsid w:val="00C62A15"/>
    <w:rsid w:val="00C62B2F"/>
    <w:rsid w:val="00C62EBF"/>
    <w:rsid w:val="00C63756"/>
    <w:rsid w:val="00C63A88"/>
    <w:rsid w:val="00C63B2E"/>
    <w:rsid w:val="00C63BFF"/>
    <w:rsid w:val="00C63C17"/>
    <w:rsid w:val="00C642CC"/>
    <w:rsid w:val="00C64651"/>
    <w:rsid w:val="00C648A8"/>
    <w:rsid w:val="00C64A6D"/>
    <w:rsid w:val="00C64AA3"/>
    <w:rsid w:val="00C64BA2"/>
    <w:rsid w:val="00C64D2D"/>
    <w:rsid w:val="00C64DC1"/>
    <w:rsid w:val="00C650BE"/>
    <w:rsid w:val="00C652AE"/>
    <w:rsid w:val="00C6548D"/>
    <w:rsid w:val="00C65990"/>
    <w:rsid w:val="00C659DC"/>
    <w:rsid w:val="00C65F2E"/>
    <w:rsid w:val="00C6670B"/>
    <w:rsid w:val="00C66DC3"/>
    <w:rsid w:val="00C66E1B"/>
    <w:rsid w:val="00C6713A"/>
    <w:rsid w:val="00C67459"/>
    <w:rsid w:val="00C675B3"/>
    <w:rsid w:val="00C67862"/>
    <w:rsid w:val="00C67BB8"/>
    <w:rsid w:val="00C67BC4"/>
    <w:rsid w:val="00C67C38"/>
    <w:rsid w:val="00C67CDF"/>
    <w:rsid w:val="00C70594"/>
    <w:rsid w:val="00C70B22"/>
    <w:rsid w:val="00C70E05"/>
    <w:rsid w:val="00C711B8"/>
    <w:rsid w:val="00C713C8"/>
    <w:rsid w:val="00C7146E"/>
    <w:rsid w:val="00C716B9"/>
    <w:rsid w:val="00C71BCB"/>
    <w:rsid w:val="00C72212"/>
    <w:rsid w:val="00C72394"/>
    <w:rsid w:val="00C724E1"/>
    <w:rsid w:val="00C72733"/>
    <w:rsid w:val="00C7282C"/>
    <w:rsid w:val="00C729EE"/>
    <w:rsid w:val="00C731FA"/>
    <w:rsid w:val="00C73222"/>
    <w:rsid w:val="00C73522"/>
    <w:rsid w:val="00C73602"/>
    <w:rsid w:val="00C7382C"/>
    <w:rsid w:val="00C73957"/>
    <w:rsid w:val="00C739D4"/>
    <w:rsid w:val="00C73A8F"/>
    <w:rsid w:val="00C73D96"/>
    <w:rsid w:val="00C74190"/>
    <w:rsid w:val="00C74198"/>
    <w:rsid w:val="00C7431C"/>
    <w:rsid w:val="00C744A4"/>
    <w:rsid w:val="00C745CA"/>
    <w:rsid w:val="00C748E2"/>
    <w:rsid w:val="00C74C66"/>
    <w:rsid w:val="00C74D85"/>
    <w:rsid w:val="00C74EA5"/>
    <w:rsid w:val="00C754C0"/>
    <w:rsid w:val="00C755A6"/>
    <w:rsid w:val="00C7587D"/>
    <w:rsid w:val="00C75EC3"/>
    <w:rsid w:val="00C7649D"/>
    <w:rsid w:val="00C76669"/>
    <w:rsid w:val="00C76786"/>
    <w:rsid w:val="00C76C53"/>
    <w:rsid w:val="00C76D43"/>
    <w:rsid w:val="00C76ED6"/>
    <w:rsid w:val="00C770FB"/>
    <w:rsid w:val="00C77241"/>
    <w:rsid w:val="00C779B3"/>
    <w:rsid w:val="00C77B17"/>
    <w:rsid w:val="00C77C2F"/>
    <w:rsid w:val="00C801D2"/>
    <w:rsid w:val="00C80213"/>
    <w:rsid w:val="00C80680"/>
    <w:rsid w:val="00C806B5"/>
    <w:rsid w:val="00C808A2"/>
    <w:rsid w:val="00C80CF1"/>
    <w:rsid w:val="00C811BF"/>
    <w:rsid w:val="00C819E1"/>
    <w:rsid w:val="00C81BA4"/>
    <w:rsid w:val="00C82C72"/>
    <w:rsid w:val="00C82E6C"/>
    <w:rsid w:val="00C82F69"/>
    <w:rsid w:val="00C835C6"/>
    <w:rsid w:val="00C838E8"/>
    <w:rsid w:val="00C839F2"/>
    <w:rsid w:val="00C83B57"/>
    <w:rsid w:val="00C83F40"/>
    <w:rsid w:val="00C8407D"/>
    <w:rsid w:val="00C84A1F"/>
    <w:rsid w:val="00C84A37"/>
    <w:rsid w:val="00C84AAB"/>
    <w:rsid w:val="00C84AD7"/>
    <w:rsid w:val="00C84F50"/>
    <w:rsid w:val="00C85048"/>
    <w:rsid w:val="00C854D1"/>
    <w:rsid w:val="00C857A3"/>
    <w:rsid w:val="00C85B94"/>
    <w:rsid w:val="00C85C53"/>
    <w:rsid w:val="00C85FD7"/>
    <w:rsid w:val="00C864CB"/>
    <w:rsid w:val="00C865B8"/>
    <w:rsid w:val="00C8669B"/>
    <w:rsid w:val="00C86756"/>
    <w:rsid w:val="00C86A79"/>
    <w:rsid w:val="00C86B69"/>
    <w:rsid w:val="00C86C0B"/>
    <w:rsid w:val="00C86F01"/>
    <w:rsid w:val="00C86F46"/>
    <w:rsid w:val="00C86FC0"/>
    <w:rsid w:val="00C874B8"/>
    <w:rsid w:val="00C87B54"/>
    <w:rsid w:val="00C87BD9"/>
    <w:rsid w:val="00C87D31"/>
    <w:rsid w:val="00C87E62"/>
    <w:rsid w:val="00C87F5D"/>
    <w:rsid w:val="00C9049A"/>
    <w:rsid w:val="00C908DB"/>
    <w:rsid w:val="00C90A4B"/>
    <w:rsid w:val="00C91336"/>
    <w:rsid w:val="00C91526"/>
    <w:rsid w:val="00C9199A"/>
    <w:rsid w:val="00C91D54"/>
    <w:rsid w:val="00C91DE5"/>
    <w:rsid w:val="00C925D6"/>
    <w:rsid w:val="00C925EF"/>
    <w:rsid w:val="00C928B2"/>
    <w:rsid w:val="00C92962"/>
    <w:rsid w:val="00C929E6"/>
    <w:rsid w:val="00C92F76"/>
    <w:rsid w:val="00C93110"/>
    <w:rsid w:val="00C93401"/>
    <w:rsid w:val="00C934A9"/>
    <w:rsid w:val="00C9367F"/>
    <w:rsid w:val="00C93D92"/>
    <w:rsid w:val="00C93DB1"/>
    <w:rsid w:val="00C93FEF"/>
    <w:rsid w:val="00C94034"/>
    <w:rsid w:val="00C94A40"/>
    <w:rsid w:val="00C94EDE"/>
    <w:rsid w:val="00C95470"/>
    <w:rsid w:val="00C960E8"/>
    <w:rsid w:val="00C964AB"/>
    <w:rsid w:val="00C96838"/>
    <w:rsid w:val="00C96F23"/>
    <w:rsid w:val="00C96F88"/>
    <w:rsid w:val="00C97040"/>
    <w:rsid w:val="00C9733E"/>
    <w:rsid w:val="00C97742"/>
    <w:rsid w:val="00C977BA"/>
    <w:rsid w:val="00C97871"/>
    <w:rsid w:val="00C97BB7"/>
    <w:rsid w:val="00C97D7D"/>
    <w:rsid w:val="00C97DE9"/>
    <w:rsid w:val="00C97DFD"/>
    <w:rsid w:val="00C97FF9"/>
    <w:rsid w:val="00CA01D9"/>
    <w:rsid w:val="00CA0234"/>
    <w:rsid w:val="00CA03FB"/>
    <w:rsid w:val="00CA09DC"/>
    <w:rsid w:val="00CA0BA4"/>
    <w:rsid w:val="00CA0FD5"/>
    <w:rsid w:val="00CA1171"/>
    <w:rsid w:val="00CA1218"/>
    <w:rsid w:val="00CA13D9"/>
    <w:rsid w:val="00CA160F"/>
    <w:rsid w:val="00CA167B"/>
    <w:rsid w:val="00CA178B"/>
    <w:rsid w:val="00CA19C8"/>
    <w:rsid w:val="00CA19E6"/>
    <w:rsid w:val="00CA1B67"/>
    <w:rsid w:val="00CA1DB9"/>
    <w:rsid w:val="00CA2369"/>
    <w:rsid w:val="00CA2552"/>
    <w:rsid w:val="00CA2667"/>
    <w:rsid w:val="00CA2783"/>
    <w:rsid w:val="00CA2A28"/>
    <w:rsid w:val="00CA2E22"/>
    <w:rsid w:val="00CA33D2"/>
    <w:rsid w:val="00CA34B3"/>
    <w:rsid w:val="00CA3660"/>
    <w:rsid w:val="00CA3825"/>
    <w:rsid w:val="00CA4206"/>
    <w:rsid w:val="00CA4478"/>
    <w:rsid w:val="00CA4526"/>
    <w:rsid w:val="00CA47BE"/>
    <w:rsid w:val="00CA493B"/>
    <w:rsid w:val="00CA4E07"/>
    <w:rsid w:val="00CA50D1"/>
    <w:rsid w:val="00CA5436"/>
    <w:rsid w:val="00CA5990"/>
    <w:rsid w:val="00CA5BC3"/>
    <w:rsid w:val="00CA61EF"/>
    <w:rsid w:val="00CA667F"/>
    <w:rsid w:val="00CA66DC"/>
    <w:rsid w:val="00CA6938"/>
    <w:rsid w:val="00CA6CBE"/>
    <w:rsid w:val="00CA6F54"/>
    <w:rsid w:val="00CA70E8"/>
    <w:rsid w:val="00CA717F"/>
    <w:rsid w:val="00CA7ABD"/>
    <w:rsid w:val="00CA7BF7"/>
    <w:rsid w:val="00CA7C1C"/>
    <w:rsid w:val="00CB0369"/>
    <w:rsid w:val="00CB07C6"/>
    <w:rsid w:val="00CB09F8"/>
    <w:rsid w:val="00CB0A57"/>
    <w:rsid w:val="00CB0D44"/>
    <w:rsid w:val="00CB136E"/>
    <w:rsid w:val="00CB1393"/>
    <w:rsid w:val="00CB182D"/>
    <w:rsid w:val="00CB1EEB"/>
    <w:rsid w:val="00CB2439"/>
    <w:rsid w:val="00CB2568"/>
    <w:rsid w:val="00CB26AA"/>
    <w:rsid w:val="00CB2855"/>
    <w:rsid w:val="00CB2BFC"/>
    <w:rsid w:val="00CB2D0B"/>
    <w:rsid w:val="00CB3581"/>
    <w:rsid w:val="00CB3B13"/>
    <w:rsid w:val="00CB4008"/>
    <w:rsid w:val="00CB484F"/>
    <w:rsid w:val="00CB5029"/>
    <w:rsid w:val="00CB5240"/>
    <w:rsid w:val="00CB5932"/>
    <w:rsid w:val="00CB5B19"/>
    <w:rsid w:val="00CB5B7A"/>
    <w:rsid w:val="00CB614F"/>
    <w:rsid w:val="00CB63DA"/>
    <w:rsid w:val="00CB69C3"/>
    <w:rsid w:val="00CB6D66"/>
    <w:rsid w:val="00CB6E85"/>
    <w:rsid w:val="00CB6F69"/>
    <w:rsid w:val="00CB6F93"/>
    <w:rsid w:val="00CB7743"/>
    <w:rsid w:val="00CB7773"/>
    <w:rsid w:val="00CB7890"/>
    <w:rsid w:val="00CB7918"/>
    <w:rsid w:val="00CB7AFC"/>
    <w:rsid w:val="00CB7B04"/>
    <w:rsid w:val="00CB7DE7"/>
    <w:rsid w:val="00CB7E28"/>
    <w:rsid w:val="00CC03FD"/>
    <w:rsid w:val="00CC086C"/>
    <w:rsid w:val="00CC0903"/>
    <w:rsid w:val="00CC0BF1"/>
    <w:rsid w:val="00CC1EC2"/>
    <w:rsid w:val="00CC1F76"/>
    <w:rsid w:val="00CC2480"/>
    <w:rsid w:val="00CC28D1"/>
    <w:rsid w:val="00CC29D7"/>
    <w:rsid w:val="00CC2BAB"/>
    <w:rsid w:val="00CC2BD1"/>
    <w:rsid w:val="00CC2C29"/>
    <w:rsid w:val="00CC3458"/>
    <w:rsid w:val="00CC39B7"/>
    <w:rsid w:val="00CC3BA7"/>
    <w:rsid w:val="00CC3F43"/>
    <w:rsid w:val="00CC41DC"/>
    <w:rsid w:val="00CC427A"/>
    <w:rsid w:val="00CC4440"/>
    <w:rsid w:val="00CC4860"/>
    <w:rsid w:val="00CC4F1A"/>
    <w:rsid w:val="00CC5117"/>
    <w:rsid w:val="00CC51C2"/>
    <w:rsid w:val="00CC5204"/>
    <w:rsid w:val="00CC53BE"/>
    <w:rsid w:val="00CC57B4"/>
    <w:rsid w:val="00CC6A90"/>
    <w:rsid w:val="00CC6B37"/>
    <w:rsid w:val="00CC6CAB"/>
    <w:rsid w:val="00CC7089"/>
    <w:rsid w:val="00CC7AAD"/>
    <w:rsid w:val="00CC7AEE"/>
    <w:rsid w:val="00CC7F29"/>
    <w:rsid w:val="00CD005D"/>
    <w:rsid w:val="00CD06CC"/>
    <w:rsid w:val="00CD0861"/>
    <w:rsid w:val="00CD0A25"/>
    <w:rsid w:val="00CD15A6"/>
    <w:rsid w:val="00CD17B0"/>
    <w:rsid w:val="00CD1D5D"/>
    <w:rsid w:val="00CD1E1D"/>
    <w:rsid w:val="00CD24A9"/>
    <w:rsid w:val="00CD26CC"/>
    <w:rsid w:val="00CD2793"/>
    <w:rsid w:val="00CD29C5"/>
    <w:rsid w:val="00CD2AF9"/>
    <w:rsid w:val="00CD2EEB"/>
    <w:rsid w:val="00CD33FC"/>
    <w:rsid w:val="00CD3ECD"/>
    <w:rsid w:val="00CD3F27"/>
    <w:rsid w:val="00CD485B"/>
    <w:rsid w:val="00CD4923"/>
    <w:rsid w:val="00CD4E77"/>
    <w:rsid w:val="00CD54E9"/>
    <w:rsid w:val="00CD5592"/>
    <w:rsid w:val="00CD5638"/>
    <w:rsid w:val="00CD56E4"/>
    <w:rsid w:val="00CD5831"/>
    <w:rsid w:val="00CD5877"/>
    <w:rsid w:val="00CD5ADF"/>
    <w:rsid w:val="00CD5AF6"/>
    <w:rsid w:val="00CD5E43"/>
    <w:rsid w:val="00CD638D"/>
    <w:rsid w:val="00CD64BF"/>
    <w:rsid w:val="00CD6D69"/>
    <w:rsid w:val="00CD7362"/>
    <w:rsid w:val="00CD7423"/>
    <w:rsid w:val="00CD76DE"/>
    <w:rsid w:val="00CD7EFD"/>
    <w:rsid w:val="00CE020A"/>
    <w:rsid w:val="00CE026A"/>
    <w:rsid w:val="00CE0431"/>
    <w:rsid w:val="00CE0770"/>
    <w:rsid w:val="00CE07D8"/>
    <w:rsid w:val="00CE0C60"/>
    <w:rsid w:val="00CE0CB1"/>
    <w:rsid w:val="00CE0EFC"/>
    <w:rsid w:val="00CE0FD2"/>
    <w:rsid w:val="00CE1015"/>
    <w:rsid w:val="00CE15B5"/>
    <w:rsid w:val="00CE16B0"/>
    <w:rsid w:val="00CE17D4"/>
    <w:rsid w:val="00CE183A"/>
    <w:rsid w:val="00CE1A69"/>
    <w:rsid w:val="00CE1C18"/>
    <w:rsid w:val="00CE1C84"/>
    <w:rsid w:val="00CE2037"/>
    <w:rsid w:val="00CE2079"/>
    <w:rsid w:val="00CE2544"/>
    <w:rsid w:val="00CE281B"/>
    <w:rsid w:val="00CE2870"/>
    <w:rsid w:val="00CE29FB"/>
    <w:rsid w:val="00CE2AED"/>
    <w:rsid w:val="00CE2B5F"/>
    <w:rsid w:val="00CE3609"/>
    <w:rsid w:val="00CE3DCC"/>
    <w:rsid w:val="00CE3FB3"/>
    <w:rsid w:val="00CE42AA"/>
    <w:rsid w:val="00CE436E"/>
    <w:rsid w:val="00CE46DB"/>
    <w:rsid w:val="00CE4799"/>
    <w:rsid w:val="00CE481C"/>
    <w:rsid w:val="00CE4A01"/>
    <w:rsid w:val="00CE4D00"/>
    <w:rsid w:val="00CE4D07"/>
    <w:rsid w:val="00CE4EEB"/>
    <w:rsid w:val="00CE51FB"/>
    <w:rsid w:val="00CE5210"/>
    <w:rsid w:val="00CE5594"/>
    <w:rsid w:val="00CE598B"/>
    <w:rsid w:val="00CE5E61"/>
    <w:rsid w:val="00CE617C"/>
    <w:rsid w:val="00CE6CCB"/>
    <w:rsid w:val="00CE7583"/>
    <w:rsid w:val="00CE7603"/>
    <w:rsid w:val="00CE7AA7"/>
    <w:rsid w:val="00CF056F"/>
    <w:rsid w:val="00CF0B4B"/>
    <w:rsid w:val="00CF0CBC"/>
    <w:rsid w:val="00CF0F93"/>
    <w:rsid w:val="00CF1198"/>
    <w:rsid w:val="00CF15EC"/>
    <w:rsid w:val="00CF1A9E"/>
    <w:rsid w:val="00CF1E45"/>
    <w:rsid w:val="00CF203D"/>
    <w:rsid w:val="00CF2265"/>
    <w:rsid w:val="00CF3123"/>
    <w:rsid w:val="00CF3CA6"/>
    <w:rsid w:val="00CF3DAA"/>
    <w:rsid w:val="00CF4012"/>
    <w:rsid w:val="00CF4666"/>
    <w:rsid w:val="00CF493E"/>
    <w:rsid w:val="00CF4AA4"/>
    <w:rsid w:val="00CF4F36"/>
    <w:rsid w:val="00CF532B"/>
    <w:rsid w:val="00CF597C"/>
    <w:rsid w:val="00CF64BE"/>
    <w:rsid w:val="00CF6814"/>
    <w:rsid w:val="00CF6952"/>
    <w:rsid w:val="00CF6FF5"/>
    <w:rsid w:val="00CF742A"/>
    <w:rsid w:val="00CF7537"/>
    <w:rsid w:val="00CF75C6"/>
    <w:rsid w:val="00CF794A"/>
    <w:rsid w:val="00CF7AF9"/>
    <w:rsid w:val="00CF7C33"/>
    <w:rsid w:val="00D001D5"/>
    <w:rsid w:val="00D002F1"/>
    <w:rsid w:val="00D0057D"/>
    <w:rsid w:val="00D006A7"/>
    <w:rsid w:val="00D008F1"/>
    <w:rsid w:val="00D00AEA"/>
    <w:rsid w:val="00D00BC5"/>
    <w:rsid w:val="00D00E9E"/>
    <w:rsid w:val="00D00EC9"/>
    <w:rsid w:val="00D01554"/>
    <w:rsid w:val="00D019BB"/>
    <w:rsid w:val="00D01B1D"/>
    <w:rsid w:val="00D01DE4"/>
    <w:rsid w:val="00D0211F"/>
    <w:rsid w:val="00D0212D"/>
    <w:rsid w:val="00D02143"/>
    <w:rsid w:val="00D02244"/>
    <w:rsid w:val="00D0240E"/>
    <w:rsid w:val="00D027F9"/>
    <w:rsid w:val="00D0290F"/>
    <w:rsid w:val="00D02E6C"/>
    <w:rsid w:val="00D03102"/>
    <w:rsid w:val="00D03A75"/>
    <w:rsid w:val="00D03B0C"/>
    <w:rsid w:val="00D03CC1"/>
    <w:rsid w:val="00D03E57"/>
    <w:rsid w:val="00D03F17"/>
    <w:rsid w:val="00D04081"/>
    <w:rsid w:val="00D04460"/>
    <w:rsid w:val="00D04486"/>
    <w:rsid w:val="00D047E5"/>
    <w:rsid w:val="00D04D3A"/>
    <w:rsid w:val="00D05057"/>
    <w:rsid w:val="00D051D1"/>
    <w:rsid w:val="00D05520"/>
    <w:rsid w:val="00D058E4"/>
    <w:rsid w:val="00D059B3"/>
    <w:rsid w:val="00D059EA"/>
    <w:rsid w:val="00D059EC"/>
    <w:rsid w:val="00D05CF7"/>
    <w:rsid w:val="00D06110"/>
    <w:rsid w:val="00D06824"/>
    <w:rsid w:val="00D06D70"/>
    <w:rsid w:val="00D06F54"/>
    <w:rsid w:val="00D07003"/>
    <w:rsid w:val="00D070C8"/>
    <w:rsid w:val="00D071E9"/>
    <w:rsid w:val="00D07C62"/>
    <w:rsid w:val="00D1057B"/>
    <w:rsid w:val="00D1062F"/>
    <w:rsid w:val="00D107B1"/>
    <w:rsid w:val="00D108B4"/>
    <w:rsid w:val="00D10BC9"/>
    <w:rsid w:val="00D10C46"/>
    <w:rsid w:val="00D10D01"/>
    <w:rsid w:val="00D10ECD"/>
    <w:rsid w:val="00D110DA"/>
    <w:rsid w:val="00D11552"/>
    <w:rsid w:val="00D118DB"/>
    <w:rsid w:val="00D11BBD"/>
    <w:rsid w:val="00D120FC"/>
    <w:rsid w:val="00D12765"/>
    <w:rsid w:val="00D12B40"/>
    <w:rsid w:val="00D12EE4"/>
    <w:rsid w:val="00D12FC6"/>
    <w:rsid w:val="00D13262"/>
    <w:rsid w:val="00D13812"/>
    <w:rsid w:val="00D139B7"/>
    <w:rsid w:val="00D14216"/>
    <w:rsid w:val="00D14357"/>
    <w:rsid w:val="00D1470B"/>
    <w:rsid w:val="00D14E76"/>
    <w:rsid w:val="00D152E2"/>
    <w:rsid w:val="00D15AE8"/>
    <w:rsid w:val="00D15F78"/>
    <w:rsid w:val="00D16112"/>
    <w:rsid w:val="00D16283"/>
    <w:rsid w:val="00D165FF"/>
    <w:rsid w:val="00D16628"/>
    <w:rsid w:val="00D16CE7"/>
    <w:rsid w:val="00D16F44"/>
    <w:rsid w:val="00D17174"/>
    <w:rsid w:val="00D174BF"/>
    <w:rsid w:val="00D17727"/>
    <w:rsid w:val="00D177AA"/>
    <w:rsid w:val="00D17ABE"/>
    <w:rsid w:val="00D17ADF"/>
    <w:rsid w:val="00D17D0C"/>
    <w:rsid w:val="00D17DC2"/>
    <w:rsid w:val="00D17EC1"/>
    <w:rsid w:val="00D201F8"/>
    <w:rsid w:val="00D20395"/>
    <w:rsid w:val="00D20441"/>
    <w:rsid w:val="00D20454"/>
    <w:rsid w:val="00D205D6"/>
    <w:rsid w:val="00D20622"/>
    <w:rsid w:val="00D20A2C"/>
    <w:rsid w:val="00D21382"/>
    <w:rsid w:val="00D215EC"/>
    <w:rsid w:val="00D216B4"/>
    <w:rsid w:val="00D2172D"/>
    <w:rsid w:val="00D21DF1"/>
    <w:rsid w:val="00D21E07"/>
    <w:rsid w:val="00D22406"/>
    <w:rsid w:val="00D2315A"/>
    <w:rsid w:val="00D233AD"/>
    <w:rsid w:val="00D23DBF"/>
    <w:rsid w:val="00D24020"/>
    <w:rsid w:val="00D240D0"/>
    <w:rsid w:val="00D240D5"/>
    <w:rsid w:val="00D241B4"/>
    <w:rsid w:val="00D242D3"/>
    <w:rsid w:val="00D2478E"/>
    <w:rsid w:val="00D25168"/>
    <w:rsid w:val="00D2521B"/>
    <w:rsid w:val="00D252FA"/>
    <w:rsid w:val="00D25499"/>
    <w:rsid w:val="00D25813"/>
    <w:rsid w:val="00D258A7"/>
    <w:rsid w:val="00D25A0D"/>
    <w:rsid w:val="00D25CA6"/>
    <w:rsid w:val="00D25DD2"/>
    <w:rsid w:val="00D2635B"/>
    <w:rsid w:val="00D263A3"/>
    <w:rsid w:val="00D267C3"/>
    <w:rsid w:val="00D26832"/>
    <w:rsid w:val="00D26E46"/>
    <w:rsid w:val="00D27445"/>
    <w:rsid w:val="00D2755D"/>
    <w:rsid w:val="00D27726"/>
    <w:rsid w:val="00D279EB"/>
    <w:rsid w:val="00D27A96"/>
    <w:rsid w:val="00D27BF0"/>
    <w:rsid w:val="00D27D83"/>
    <w:rsid w:val="00D27D84"/>
    <w:rsid w:val="00D304EE"/>
    <w:rsid w:val="00D306E2"/>
    <w:rsid w:val="00D30BCE"/>
    <w:rsid w:val="00D30E2B"/>
    <w:rsid w:val="00D30EF0"/>
    <w:rsid w:val="00D30FC6"/>
    <w:rsid w:val="00D3110E"/>
    <w:rsid w:val="00D31262"/>
    <w:rsid w:val="00D3184E"/>
    <w:rsid w:val="00D31B9C"/>
    <w:rsid w:val="00D322C9"/>
    <w:rsid w:val="00D32605"/>
    <w:rsid w:val="00D3273E"/>
    <w:rsid w:val="00D32A22"/>
    <w:rsid w:val="00D32B0F"/>
    <w:rsid w:val="00D32C0C"/>
    <w:rsid w:val="00D32D2D"/>
    <w:rsid w:val="00D32D8E"/>
    <w:rsid w:val="00D32E64"/>
    <w:rsid w:val="00D32F6E"/>
    <w:rsid w:val="00D3356F"/>
    <w:rsid w:val="00D336D5"/>
    <w:rsid w:val="00D337A8"/>
    <w:rsid w:val="00D33888"/>
    <w:rsid w:val="00D33D27"/>
    <w:rsid w:val="00D346CA"/>
    <w:rsid w:val="00D34904"/>
    <w:rsid w:val="00D34A9A"/>
    <w:rsid w:val="00D34B39"/>
    <w:rsid w:val="00D34D85"/>
    <w:rsid w:val="00D34E5E"/>
    <w:rsid w:val="00D34EA0"/>
    <w:rsid w:val="00D35120"/>
    <w:rsid w:val="00D35239"/>
    <w:rsid w:val="00D35327"/>
    <w:rsid w:val="00D355CC"/>
    <w:rsid w:val="00D35828"/>
    <w:rsid w:val="00D359C6"/>
    <w:rsid w:val="00D359D6"/>
    <w:rsid w:val="00D36030"/>
    <w:rsid w:val="00D36116"/>
    <w:rsid w:val="00D362F6"/>
    <w:rsid w:val="00D3635D"/>
    <w:rsid w:val="00D363D3"/>
    <w:rsid w:val="00D366FC"/>
    <w:rsid w:val="00D368E0"/>
    <w:rsid w:val="00D36B1A"/>
    <w:rsid w:val="00D36CE9"/>
    <w:rsid w:val="00D3726F"/>
    <w:rsid w:val="00D372AB"/>
    <w:rsid w:val="00D37A3C"/>
    <w:rsid w:val="00D37A55"/>
    <w:rsid w:val="00D37A62"/>
    <w:rsid w:val="00D400A4"/>
    <w:rsid w:val="00D4053E"/>
    <w:rsid w:val="00D40B0B"/>
    <w:rsid w:val="00D40C05"/>
    <w:rsid w:val="00D40C6C"/>
    <w:rsid w:val="00D40C70"/>
    <w:rsid w:val="00D41263"/>
    <w:rsid w:val="00D417DC"/>
    <w:rsid w:val="00D41B29"/>
    <w:rsid w:val="00D41BC0"/>
    <w:rsid w:val="00D41D14"/>
    <w:rsid w:val="00D41D95"/>
    <w:rsid w:val="00D41FE8"/>
    <w:rsid w:val="00D4205B"/>
    <w:rsid w:val="00D42071"/>
    <w:rsid w:val="00D420DC"/>
    <w:rsid w:val="00D42106"/>
    <w:rsid w:val="00D422CD"/>
    <w:rsid w:val="00D42A30"/>
    <w:rsid w:val="00D431B2"/>
    <w:rsid w:val="00D43346"/>
    <w:rsid w:val="00D437AD"/>
    <w:rsid w:val="00D439EE"/>
    <w:rsid w:val="00D43F29"/>
    <w:rsid w:val="00D4433D"/>
    <w:rsid w:val="00D44ABE"/>
    <w:rsid w:val="00D450EB"/>
    <w:rsid w:val="00D4530E"/>
    <w:rsid w:val="00D458AB"/>
    <w:rsid w:val="00D45AD8"/>
    <w:rsid w:val="00D45ADD"/>
    <w:rsid w:val="00D45C8E"/>
    <w:rsid w:val="00D46066"/>
    <w:rsid w:val="00D461BF"/>
    <w:rsid w:val="00D464C7"/>
    <w:rsid w:val="00D464FB"/>
    <w:rsid w:val="00D46940"/>
    <w:rsid w:val="00D469AA"/>
    <w:rsid w:val="00D46ACA"/>
    <w:rsid w:val="00D4702B"/>
    <w:rsid w:val="00D4737B"/>
    <w:rsid w:val="00D47654"/>
    <w:rsid w:val="00D47905"/>
    <w:rsid w:val="00D47D36"/>
    <w:rsid w:val="00D47DD7"/>
    <w:rsid w:val="00D47EDC"/>
    <w:rsid w:val="00D47FD0"/>
    <w:rsid w:val="00D5054A"/>
    <w:rsid w:val="00D505B5"/>
    <w:rsid w:val="00D50739"/>
    <w:rsid w:val="00D50809"/>
    <w:rsid w:val="00D50CBF"/>
    <w:rsid w:val="00D50D85"/>
    <w:rsid w:val="00D50F7F"/>
    <w:rsid w:val="00D50FF9"/>
    <w:rsid w:val="00D51384"/>
    <w:rsid w:val="00D51521"/>
    <w:rsid w:val="00D516DF"/>
    <w:rsid w:val="00D51850"/>
    <w:rsid w:val="00D51C4F"/>
    <w:rsid w:val="00D51F14"/>
    <w:rsid w:val="00D52C16"/>
    <w:rsid w:val="00D53348"/>
    <w:rsid w:val="00D5343F"/>
    <w:rsid w:val="00D53704"/>
    <w:rsid w:val="00D542CC"/>
    <w:rsid w:val="00D544B6"/>
    <w:rsid w:val="00D546E5"/>
    <w:rsid w:val="00D547DB"/>
    <w:rsid w:val="00D547FB"/>
    <w:rsid w:val="00D548BF"/>
    <w:rsid w:val="00D54C9D"/>
    <w:rsid w:val="00D54F19"/>
    <w:rsid w:val="00D5505A"/>
    <w:rsid w:val="00D554B5"/>
    <w:rsid w:val="00D555C8"/>
    <w:rsid w:val="00D55600"/>
    <w:rsid w:val="00D55656"/>
    <w:rsid w:val="00D55712"/>
    <w:rsid w:val="00D55BAF"/>
    <w:rsid w:val="00D567FF"/>
    <w:rsid w:val="00D569A3"/>
    <w:rsid w:val="00D56CEC"/>
    <w:rsid w:val="00D56D4F"/>
    <w:rsid w:val="00D56E90"/>
    <w:rsid w:val="00D56F28"/>
    <w:rsid w:val="00D56F32"/>
    <w:rsid w:val="00D57262"/>
    <w:rsid w:val="00D573A3"/>
    <w:rsid w:val="00D57863"/>
    <w:rsid w:val="00D57B2B"/>
    <w:rsid w:val="00D6008D"/>
    <w:rsid w:val="00D60129"/>
    <w:rsid w:val="00D6034A"/>
    <w:rsid w:val="00D6074B"/>
    <w:rsid w:val="00D6080A"/>
    <w:rsid w:val="00D60B46"/>
    <w:rsid w:val="00D60DEF"/>
    <w:rsid w:val="00D6111D"/>
    <w:rsid w:val="00D61779"/>
    <w:rsid w:val="00D61C11"/>
    <w:rsid w:val="00D61ED0"/>
    <w:rsid w:val="00D61F93"/>
    <w:rsid w:val="00D62607"/>
    <w:rsid w:val="00D6264A"/>
    <w:rsid w:val="00D627F8"/>
    <w:rsid w:val="00D62A2C"/>
    <w:rsid w:val="00D62EBD"/>
    <w:rsid w:val="00D62FC4"/>
    <w:rsid w:val="00D6355B"/>
    <w:rsid w:val="00D6375C"/>
    <w:rsid w:val="00D63948"/>
    <w:rsid w:val="00D63A6E"/>
    <w:rsid w:val="00D63E87"/>
    <w:rsid w:val="00D642FB"/>
    <w:rsid w:val="00D6445E"/>
    <w:rsid w:val="00D645EA"/>
    <w:rsid w:val="00D646FE"/>
    <w:rsid w:val="00D64717"/>
    <w:rsid w:val="00D64849"/>
    <w:rsid w:val="00D64C89"/>
    <w:rsid w:val="00D64CCC"/>
    <w:rsid w:val="00D6505C"/>
    <w:rsid w:val="00D655CE"/>
    <w:rsid w:val="00D65684"/>
    <w:rsid w:val="00D656EA"/>
    <w:rsid w:val="00D65A24"/>
    <w:rsid w:val="00D65E29"/>
    <w:rsid w:val="00D65F02"/>
    <w:rsid w:val="00D65F5F"/>
    <w:rsid w:val="00D66C89"/>
    <w:rsid w:val="00D6751C"/>
    <w:rsid w:val="00D6782C"/>
    <w:rsid w:val="00D67882"/>
    <w:rsid w:val="00D678BB"/>
    <w:rsid w:val="00D6792F"/>
    <w:rsid w:val="00D67A0E"/>
    <w:rsid w:val="00D67D70"/>
    <w:rsid w:val="00D7019F"/>
    <w:rsid w:val="00D704F3"/>
    <w:rsid w:val="00D70555"/>
    <w:rsid w:val="00D7086E"/>
    <w:rsid w:val="00D70C9C"/>
    <w:rsid w:val="00D70F13"/>
    <w:rsid w:val="00D70F9B"/>
    <w:rsid w:val="00D71221"/>
    <w:rsid w:val="00D71602"/>
    <w:rsid w:val="00D717F2"/>
    <w:rsid w:val="00D71BFF"/>
    <w:rsid w:val="00D720BD"/>
    <w:rsid w:val="00D72255"/>
    <w:rsid w:val="00D7241F"/>
    <w:rsid w:val="00D72547"/>
    <w:rsid w:val="00D72B7F"/>
    <w:rsid w:val="00D730D8"/>
    <w:rsid w:val="00D73101"/>
    <w:rsid w:val="00D731DC"/>
    <w:rsid w:val="00D734B5"/>
    <w:rsid w:val="00D734BC"/>
    <w:rsid w:val="00D737FF"/>
    <w:rsid w:val="00D73B1B"/>
    <w:rsid w:val="00D73BFB"/>
    <w:rsid w:val="00D73D38"/>
    <w:rsid w:val="00D74375"/>
    <w:rsid w:val="00D7465B"/>
    <w:rsid w:val="00D74875"/>
    <w:rsid w:val="00D74BAA"/>
    <w:rsid w:val="00D74F8A"/>
    <w:rsid w:val="00D75798"/>
    <w:rsid w:val="00D75895"/>
    <w:rsid w:val="00D75AF7"/>
    <w:rsid w:val="00D75B2F"/>
    <w:rsid w:val="00D75C72"/>
    <w:rsid w:val="00D75FE4"/>
    <w:rsid w:val="00D765E4"/>
    <w:rsid w:val="00D76AAB"/>
    <w:rsid w:val="00D76B44"/>
    <w:rsid w:val="00D7730F"/>
    <w:rsid w:val="00D779C5"/>
    <w:rsid w:val="00D77E0C"/>
    <w:rsid w:val="00D77E41"/>
    <w:rsid w:val="00D77F4A"/>
    <w:rsid w:val="00D800D9"/>
    <w:rsid w:val="00D804CF"/>
    <w:rsid w:val="00D80550"/>
    <w:rsid w:val="00D80586"/>
    <w:rsid w:val="00D8064D"/>
    <w:rsid w:val="00D80A06"/>
    <w:rsid w:val="00D80A47"/>
    <w:rsid w:val="00D80B40"/>
    <w:rsid w:val="00D80C97"/>
    <w:rsid w:val="00D81050"/>
    <w:rsid w:val="00D812D6"/>
    <w:rsid w:val="00D81586"/>
    <w:rsid w:val="00D816DA"/>
    <w:rsid w:val="00D81AB3"/>
    <w:rsid w:val="00D81C6D"/>
    <w:rsid w:val="00D81E4E"/>
    <w:rsid w:val="00D81EFD"/>
    <w:rsid w:val="00D82482"/>
    <w:rsid w:val="00D826DF"/>
    <w:rsid w:val="00D829E8"/>
    <w:rsid w:val="00D8342F"/>
    <w:rsid w:val="00D839B6"/>
    <w:rsid w:val="00D83ECD"/>
    <w:rsid w:val="00D84079"/>
    <w:rsid w:val="00D8441B"/>
    <w:rsid w:val="00D849B2"/>
    <w:rsid w:val="00D84BF9"/>
    <w:rsid w:val="00D84D11"/>
    <w:rsid w:val="00D8547A"/>
    <w:rsid w:val="00D85B2A"/>
    <w:rsid w:val="00D86036"/>
    <w:rsid w:val="00D860D0"/>
    <w:rsid w:val="00D861BE"/>
    <w:rsid w:val="00D8623A"/>
    <w:rsid w:val="00D86D9D"/>
    <w:rsid w:val="00D86DE3"/>
    <w:rsid w:val="00D87BE4"/>
    <w:rsid w:val="00D87EDB"/>
    <w:rsid w:val="00D901E6"/>
    <w:rsid w:val="00D90DB0"/>
    <w:rsid w:val="00D90FE5"/>
    <w:rsid w:val="00D91002"/>
    <w:rsid w:val="00D91184"/>
    <w:rsid w:val="00D9142C"/>
    <w:rsid w:val="00D91494"/>
    <w:rsid w:val="00D917CC"/>
    <w:rsid w:val="00D91FA2"/>
    <w:rsid w:val="00D920D3"/>
    <w:rsid w:val="00D9295C"/>
    <w:rsid w:val="00D929F3"/>
    <w:rsid w:val="00D929FA"/>
    <w:rsid w:val="00D92CCD"/>
    <w:rsid w:val="00D92E1D"/>
    <w:rsid w:val="00D93051"/>
    <w:rsid w:val="00D93A0B"/>
    <w:rsid w:val="00D940AF"/>
    <w:rsid w:val="00D941C1"/>
    <w:rsid w:val="00D94211"/>
    <w:rsid w:val="00D943EA"/>
    <w:rsid w:val="00D945C6"/>
    <w:rsid w:val="00D94D48"/>
    <w:rsid w:val="00D9580B"/>
    <w:rsid w:val="00D95888"/>
    <w:rsid w:val="00D95A8B"/>
    <w:rsid w:val="00D95CCE"/>
    <w:rsid w:val="00D95EA4"/>
    <w:rsid w:val="00D962F6"/>
    <w:rsid w:val="00D9694A"/>
    <w:rsid w:val="00D96A56"/>
    <w:rsid w:val="00D96A7E"/>
    <w:rsid w:val="00D96C3E"/>
    <w:rsid w:val="00D97311"/>
    <w:rsid w:val="00D975A0"/>
    <w:rsid w:val="00D97AD6"/>
    <w:rsid w:val="00D97EE1"/>
    <w:rsid w:val="00D97F37"/>
    <w:rsid w:val="00DA08D5"/>
    <w:rsid w:val="00DA0F13"/>
    <w:rsid w:val="00DA1751"/>
    <w:rsid w:val="00DA1B78"/>
    <w:rsid w:val="00DA218C"/>
    <w:rsid w:val="00DA22CA"/>
    <w:rsid w:val="00DA2372"/>
    <w:rsid w:val="00DA24E0"/>
    <w:rsid w:val="00DA266E"/>
    <w:rsid w:val="00DA2807"/>
    <w:rsid w:val="00DA2BC3"/>
    <w:rsid w:val="00DA2C76"/>
    <w:rsid w:val="00DA33DA"/>
    <w:rsid w:val="00DA3632"/>
    <w:rsid w:val="00DA370F"/>
    <w:rsid w:val="00DA3872"/>
    <w:rsid w:val="00DA38EA"/>
    <w:rsid w:val="00DA3A1F"/>
    <w:rsid w:val="00DA3B6E"/>
    <w:rsid w:val="00DA3C42"/>
    <w:rsid w:val="00DA3CF1"/>
    <w:rsid w:val="00DA3D6E"/>
    <w:rsid w:val="00DA46B4"/>
    <w:rsid w:val="00DA46CB"/>
    <w:rsid w:val="00DA47E1"/>
    <w:rsid w:val="00DA481C"/>
    <w:rsid w:val="00DA4E69"/>
    <w:rsid w:val="00DA4E81"/>
    <w:rsid w:val="00DA50B2"/>
    <w:rsid w:val="00DA50B8"/>
    <w:rsid w:val="00DA50DA"/>
    <w:rsid w:val="00DA5534"/>
    <w:rsid w:val="00DA57CF"/>
    <w:rsid w:val="00DA594E"/>
    <w:rsid w:val="00DA5E90"/>
    <w:rsid w:val="00DA6150"/>
    <w:rsid w:val="00DA62A1"/>
    <w:rsid w:val="00DA6693"/>
    <w:rsid w:val="00DA6AF7"/>
    <w:rsid w:val="00DA6D83"/>
    <w:rsid w:val="00DA7030"/>
    <w:rsid w:val="00DA7C29"/>
    <w:rsid w:val="00DA7D63"/>
    <w:rsid w:val="00DB00A0"/>
    <w:rsid w:val="00DB01C4"/>
    <w:rsid w:val="00DB0210"/>
    <w:rsid w:val="00DB0718"/>
    <w:rsid w:val="00DB0912"/>
    <w:rsid w:val="00DB0E76"/>
    <w:rsid w:val="00DB1498"/>
    <w:rsid w:val="00DB16EC"/>
    <w:rsid w:val="00DB1887"/>
    <w:rsid w:val="00DB1AD4"/>
    <w:rsid w:val="00DB238E"/>
    <w:rsid w:val="00DB2B81"/>
    <w:rsid w:val="00DB34BD"/>
    <w:rsid w:val="00DB3A01"/>
    <w:rsid w:val="00DB4559"/>
    <w:rsid w:val="00DB54A3"/>
    <w:rsid w:val="00DB57B0"/>
    <w:rsid w:val="00DB5B77"/>
    <w:rsid w:val="00DB631E"/>
    <w:rsid w:val="00DB64A0"/>
    <w:rsid w:val="00DB65EB"/>
    <w:rsid w:val="00DB6740"/>
    <w:rsid w:val="00DB6C04"/>
    <w:rsid w:val="00DB6E82"/>
    <w:rsid w:val="00DB73DA"/>
    <w:rsid w:val="00DB75BD"/>
    <w:rsid w:val="00DB7786"/>
    <w:rsid w:val="00DB7814"/>
    <w:rsid w:val="00DB7D6A"/>
    <w:rsid w:val="00DC01CB"/>
    <w:rsid w:val="00DC0217"/>
    <w:rsid w:val="00DC03B8"/>
    <w:rsid w:val="00DC0427"/>
    <w:rsid w:val="00DC08CA"/>
    <w:rsid w:val="00DC08F6"/>
    <w:rsid w:val="00DC0E0A"/>
    <w:rsid w:val="00DC1179"/>
    <w:rsid w:val="00DC1841"/>
    <w:rsid w:val="00DC1CFB"/>
    <w:rsid w:val="00DC213D"/>
    <w:rsid w:val="00DC24AB"/>
    <w:rsid w:val="00DC2A57"/>
    <w:rsid w:val="00DC2FCA"/>
    <w:rsid w:val="00DC302B"/>
    <w:rsid w:val="00DC357B"/>
    <w:rsid w:val="00DC3A2D"/>
    <w:rsid w:val="00DC3F63"/>
    <w:rsid w:val="00DC3F9D"/>
    <w:rsid w:val="00DC419D"/>
    <w:rsid w:val="00DC53AA"/>
    <w:rsid w:val="00DC5E0E"/>
    <w:rsid w:val="00DC6124"/>
    <w:rsid w:val="00DC6508"/>
    <w:rsid w:val="00DC69D7"/>
    <w:rsid w:val="00DC73F2"/>
    <w:rsid w:val="00DC7437"/>
    <w:rsid w:val="00DC7645"/>
    <w:rsid w:val="00DC76CF"/>
    <w:rsid w:val="00DC7870"/>
    <w:rsid w:val="00DC7A36"/>
    <w:rsid w:val="00DC7E8B"/>
    <w:rsid w:val="00DC7F32"/>
    <w:rsid w:val="00DD0071"/>
    <w:rsid w:val="00DD01DB"/>
    <w:rsid w:val="00DD02A9"/>
    <w:rsid w:val="00DD1014"/>
    <w:rsid w:val="00DD11A5"/>
    <w:rsid w:val="00DD13B7"/>
    <w:rsid w:val="00DD1745"/>
    <w:rsid w:val="00DD1A49"/>
    <w:rsid w:val="00DD2169"/>
    <w:rsid w:val="00DD250B"/>
    <w:rsid w:val="00DD2512"/>
    <w:rsid w:val="00DD257F"/>
    <w:rsid w:val="00DD281A"/>
    <w:rsid w:val="00DD28AA"/>
    <w:rsid w:val="00DD28AD"/>
    <w:rsid w:val="00DD2FD1"/>
    <w:rsid w:val="00DD311A"/>
    <w:rsid w:val="00DD3276"/>
    <w:rsid w:val="00DD3377"/>
    <w:rsid w:val="00DD3C41"/>
    <w:rsid w:val="00DD4158"/>
    <w:rsid w:val="00DD4912"/>
    <w:rsid w:val="00DD49C7"/>
    <w:rsid w:val="00DD4A40"/>
    <w:rsid w:val="00DD4AD6"/>
    <w:rsid w:val="00DD4CA1"/>
    <w:rsid w:val="00DD4D4B"/>
    <w:rsid w:val="00DD582D"/>
    <w:rsid w:val="00DD586E"/>
    <w:rsid w:val="00DD5ABD"/>
    <w:rsid w:val="00DD5B89"/>
    <w:rsid w:val="00DD5D99"/>
    <w:rsid w:val="00DD5F6F"/>
    <w:rsid w:val="00DD6181"/>
    <w:rsid w:val="00DD6426"/>
    <w:rsid w:val="00DD6581"/>
    <w:rsid w:val="00DD66E7"/>
    <w:rsid w:val="00DD6F5B"/>
    <w:rsid w:val="00DD732D"/>
    <w:rsid w:val="00DD7998"/>
    <w:rsid w:val="00DD7BB2"/>
    <w:rsid w:val="00DE0389"/>
    <w:rsid w:val="00DE0893"/>
    <w:rsid w:val="00DE0AAE"/>
    <w:rsid w:val="00DE0B3A"/>
    <w:rsid w:val="00DE0EDC"/>
    <w:rsid w:val="00DE1097"/>
    <w:rsid w:val="00DE10C3"/>
    <w:rsid w:val="00DE115C"/>
    <w:rsid w:val="00DE1698"/>
    <w:rsid w:val="00DE17E0"/>
    <w:rsid w:val="00DE1F11"/>
    <w:rsid w:val="00DE2017"/>
    <w:rsid w:val="00DE20B6"/>
    <w:rsid w:val="00DE21B1"/>
    <w:rsid w:val="00DE2680"/>
    <w:rsid w:val="00DE2A3F"/>
    <w:rsid w:val="00DE2AD8"/>
    <w:rsid w:val="00DE2B0E"/>
    <w:rsid w:val="00DE35D9"/>
    <w:rsid w:val="00DE3798"/>
    <w:rsid w:val="00DE3CE9"/>
    <w:rsid w:val="00DE3E9B"/>
    <w:rsid w:val="00DE4075"/>
    <w:rsid w:val="00DE4423"/>
    <w:rsid w:val="00DE4499"/>
    <w:rsid w:val="00DE46D4"/>
    <w:rsid w:val="00DE4A06"/>
    <w:rsid w:val="00DE4A33"/>
    <w:rsid w:val="00DE4A6D"/>
    <w:rsid w:val="00DE4B4F"/>
    <w:rsid w:val="00DE4DB0"/>
    <w:rsid w:val="00DE51B0"/>
    <w:rsid w:val="00DE5609"/>
    <w:rsid w:val="00DE5C52"/>
    <w:rsid w:val="00DE6597"/>
    <w:rsid w:val="00DE6632"/>
    <w:rsid w:val="00DE6951"/>
    <w:rsid w:val="00DE6A79"/>
    <w:rsid w:val="00DE6CF0"/>
    <w:rsid w:val="00DE7088"/>
    <w:rsid w:val="00DE732C"/>
    <w:rsid w:val="00DE740E"/>
    <w:rsid w:val="00DE7A0F"/>
    <w:rsid w:val="00DE7B19"/>
    <w:rsid w:val="00DE7C86"/>
    <w:rsid w:val="00DE7ECE"/>
    <w:rsid w:val="00DE7F11"/>
    <w:rsid w:val="00DE7F87"/>
    <w:rsid w:val="00DF0258"/>
    <w:rsid w:val="00DF04BA"/>
    <w:rsid w:val="00DF0BCB"/>
    <w:rsid w:val="00DF0DE0"/>
    <w:rsid w:val="00DF116C"/>
    <w:rsid w:val="00DF11E9"/>
    <w:rsid w:val="00DF14E2"/>
    <w:rsid w:val="00DF1524"/>
    <w:rsid w:val="00DF1A87"/>
    <w:rsid w:val="00DF1C5D"/>
    <w:rsid w:val="00DF1CCA"/>
    <w:rsid w:val="00DF2244"/>
    <w:rsid w:val="00DF2480"/>
    <w:rsid w:val="00DF28C1"/>
    <w:rsid w:val="00DF31A2"/>
    <w:rsid w:val="00DF31C9"/>
    <w:rsid w:val="00DF3D54"/>
    <w:rsid w:val="00DF401B"/>
    <w:rsid w:val="00DF474F"/>
    <w:rsid w:val="00DF480C"/>
    <w:rsid w:val="00DF4CAD"/>
    <w:rsid w:val="00DF5317"/>
    <w:rsid w:val="00DF53C6"/>
    <w:rsid w:val="00DF5547"/>
    <w:rsid w:val="00DF58AA"/>
    <w:rsid w:val="00DF58DC"/>
    <w:rsid w:val="00DF58EA"/>
    <w:rsid w:val="00DF5D92"/>
    <w:rsid w:val="00DF60D0"/>
    <w:rsid w:val="00DF66FD"/>
    <w:rsid w:val="00DF69A5"/>
    <w:rsid w:val="00DF7AFD"/>
    <w:rsid w:val="00DF7CC8"/>
    <w:rsid w:val="00DF7EFB"/>
    <w:rsid w:val="00DF7F9D"/>
    <w:rsid w:val="00E00336"/>
    <w:rsid w:val="00E0049A"/>
    <w:rsid w:val="00E0060F"/>
    <w:rsid w:val="00E0065E"/>
    <w:rsid w:val="00E00765"/>
    <w:rsid w:val="00E007CC"/>
    <w:rsid w:val="00E00B1B"/>
    <w:rsid w:val="00E00BC0"/>
    <w:rsid w:val="00E00C3B"/>
    <w:rsid w:val="00E00DF6"/>
    <w:rsid w:val="00E00E04"/>
    <w:rsid w:val="00E00F42"/>
    <w:rsid w:val="00E01030"/>
    <w:rsid w:val="00E01189"/>
    <w:rsid w:val="00E012C7"/>
    <w:rsid w:val="00E01A99"/>
    <w:rsid w:val="00E01CF8"/>
    <w:rsid w:val="00E01D16"/>
    <w:rsid w:val="00E020D0"/>
    <w:rsid w:val="00E02401"/>
    <w:rsid w:val="00E0255E"/>
    <w:rsid w:val="00E02850"/>
    <w:rsid w:val="00E02A5F"/>
    <w:rsid w:val="00E02CD7"/>
    <w:rsid w:val="00E03690"/>
    <w:rsid w:val="00E03909"/>
    <w:rsid w:val="00E03C05"/>
    <w:rsid w:val="00E03E34"/>
    <w:rsid w:val="00E03F9D"/>
    <w:rsid w:val="00E04260"/>
    <w:rsid w:val="00E044E6"/>
    <w:rsid w:val="00E0471C"/>
    <w:rsid w:val="00E04787"/>
    <w:rsid w:val="00E04A3F"/>
    <w:rsid w:val="00E04AE7"/>
    <w:rsid w:val="00E04EB9"/>
    <w:rsid w:val="00E04EDC"/>
    <w:rsid w:val="00E0515F"/>
    <w:rsid w:val="00E052DE"/>
    <w:rsid w:val="00E05577"/>
    <w:rsid w:val="00E055A6"/>
    <w:rsid w:val="00E059AE"/>
    <w:rsid w:val="00E05B3E"/>
    <w:rsid w:val="00E05BFC"/>
    <w:rsid w:val="00E05DC0"/>
    <w:rsid w:val="00E05F63"/>
    <w:rsid w:val="00E0606A"/>
    <w:rsid w:val="00E06087"/>
    <w:rsid w:val="00E0617A"/>
    <w:rsid w:val="00E06193"/>
    <w:rsid w:val="00E062CE"/>
    <w:rsid w:val="00E06326"/>
    <w:rsid w:val="00E064B6"/>
    <w:rsid w:val="00E06517"/>
    <w:rsid w:val="00E067E9"/>
    <w:rsid w:val="00E067FF"/>
    <w:rsid w:val="00E068DA"/>
    <w:rsid w:val="00E06D12"/>
    <w:rsid w:val="00E0759A"/>
    <w:rsid w:val="00E0767E"/>
    <w:rsid w:val="00E0788F"/>
    <w:rsid w:val="00E07B8C"/>
    <w:rsid w:val="00E07CAA"/>
    <w:rsid w:val="00E07D1D"/>
    <w:rsid w:val="00E103BE"/>
    <w:rsid w:val="00E107AA"/>
    <w:rsid w:val="00E10C4C"/>
    <w:rsid w:val="00E10FA0"/>
    <w:rsid w:val="00E1146B"/>
    <w:rsid w:val="00E11524"/>
    <w:rsid w:val="00E117F3"/>
    <w:rsid w:val="00E1185F"/>
    <w:rsid w:val="00E119D5"/>
    <w:rsid w:val="00E11A6C"/>
    <w:rsid w:val="00E11A94"/>
    <w:rsid w:val="00E11DF9"/>
    <w:rsid w:val="00E121BA"/>
    <w:rsid w:val="00E12773"/>
    <w:rsid w:val="00E128AF"/>
    <w:rsid w:val="00E12D7B"/>
    <w:rsid w:val="00E12D90"/>
    <w:rsid w:val="00E12F09"/>
    <w:rsid w:val="00E13573"/>
    <w:rsid w:val="00E13D46"/>
    <w:rsid w:val="00E14079"/>
    <w:rsid w:val="00E14166"/>
    <w:rsid w:val="00E14367"/>
    <w:rsid w:val="00E145BC"/>
    <w:rsid w:val="00E146E6"/>
    <w:rsid w:val="00E14937"/>
    <w:rsid w:val="00E14E28"/>
    <w:rsid w:val="00E14E5E"/>
    <w:rsid w:val="00E15852"/>
    <w:rsid w:val="00E1596B"/>
    <w:rsid w:val="00E15B3A"/>
    <w:rsid w:val="00E15BC4"/>
    <w:rsid w:val="00E15D29"/>
    <w:rsid w:val="00E15D6C"/>
    <w:rsid w:val="00E15EE1"/>
    <w:rsid w:val="00E165F4"/>
    <w:rsid w:val="00E167CD"/>
    <w:rsid w:val="00E16972"/>
    <w:rsid w:val="00E16B94"/>
    <w:rsid w:val="00E16E4D"/>
    <w:rsid w:val="00E17032"/>
    <w:rsid w:val="00E17251"/>
    <w:rsid w:val="00E1726B"/>
    <w:rsid w:val="00E17418"/>
    <w:rsid w:val="00E17486"/>
    <w:rsid w:val="00E17908"/>
    <w:rsid w:val="00E20335"/>
    <w:rsid w:val="00E20382"/>
    <w:rsid w:val="00E204B8"/>
    <w:rsid w:val="00E20541"/>
    <w:rsid w:val="00E206F2"/>
    <w:rsid w:val="00E20A3D"/>
    <w:rsid w:val="00E20AB6"/>
    <w:rsid w:val="00E20D4C"/>
    <w:rsid w:val="00E20D8B"/>
    <w:rsid w:val="00E20E94"/>
    <w:rsid w:val="00E21099"/>
    <w:rsid w:val="00E214E9"/>
    <w:rsid w:val="00E2169B"/>
    <w:rsid w:val="00E217A2"/>
    <w:rsid w:val="00E218EA"/>
    <w:rsid w:val="00E219A6"/>
    <w:rsid w:val="00E21D22"/>
    <w:rsid w:val="00E21D74"/>
    <w:rsid w:val="00E220DC"/>
    <w:rsid w:val="00E223D5"/>
    <w:rsid w:val="00E22AA1"/>
    <w:rsid w:val="00E232E6"/>
    <w:rsid w:val="00E23A4C"/>
    <w:rsid w:val="00E23AC4"/>
    <w:rsid w:val="00E23C4E"/>
    <w:rsid w:val="00E23FDF"/>
    <w:rsid w:val="00E244D1"/>
    <w:rsid w:val="00E247A8"/>
    <w:rsid w:val="00E24D7E"/>
    <w:rsid w:val="00E256E7"/>
    <w:rsid w:val="00E257F5"/>
    <w:rsid w:val="00E25965"/>
    <w:rsid w:val="00E25AF1"/>
    <w:rsid w:val="00E25B4A"/>
    <w:rsid w:val="00E26093"/>
    <w:rsid w:val="00E26701"/>
    <w:rsid w:val="00E2736F"/>
    <w:rsid w:val="00E276F3"/>
    <w:rsid w:val="00E2773C"/>
    <w:rsid w:val="00E279A8"/>
    <w:rsid w:val="00E279BD"/>
    <w:rsid w:val="00E27B1A"/>
    <w:rsid w:val="00E27EFD"/>
    <w:rsid w:val="00E303D7"/>
    <w:rsid w:val="00E3089B"/>
    <w:rsid w:val="00E3104D"/>
    <w:rsid w:val="00E311D4"/>
    <w:rsid w:val="00E31791"/>
    <w:rsid w:val="00E317EB"/>
    <w:rsid w:val="00E3183F"/>
    <w:rsid w:val="00E31A4A"/>
    <w:rsid w:val="00E31BFE"/>
    <w:rsid w:val="00E31CEC"/>
    <w:rsid w:val="00E321B8"/>
    <w:rsid w:val="00E32488"/>
    <w:rsid w:val="00E325AA"/>
    <w:rsid w:val="00E32C16"/>
    <w:rsid w:val="00E32E8F"/>
    <w:rsid w:val="00E337CA"/>
    <w:rsid w:val="00E33C78"/>
    <w:rsid w:val="00E34114"/>
    <w:rsid w:val="00E3423F"/>
    <w:rsid w:val="00E34703"/>
    <w:rsid w:val="00E348B9"/>
    <w:rsid w:val="00E34F5B"/>
    <w:rsid w:val="00E35247"/>
    <w:rsid w:val="00E3534C"/>
    <w:rsid w:val="00E3552A"/>
    <w:rsid w:val="00E3556E"/>
    <w:rsid w:val="00E356EF"/>
    <w:rsid w:val="00E35E83"/>
    <w:rsid w:val="00E360C9"/>
    <w:rsid w:val="00E36495"/>
    <w:rsid w:val="00E37344"/>
    <w:rsid w:val="00E3738C"/>
    <w:rsid w:val="00E37609"/>
    <w:rsid w:val="00E37BE9"/>
    <w:rsid w:val="00E37C09"/>
    <w:rsid w:val="00E37D12"/>
    <w:rsid w:val="00E40021"/>
    <w:rsid w:val="00E400B6"/>
    <w:rsid w:val="00E4030E"/>
    <w:rsid w:val="00E4042D"/>
    <w:rsid w:val="00E4054A"/>
    <w:rsid w:val="00E4074A"/>
    <w:rsid w:val="00E40794"/>
    <w:rsid w:val="00E40A14"/>
    <w:rsid w:val="00E40A1E"/>
    <w:rsid w:val="00E40F74"/>
    <w:rsid w:val="00E416AD"/>
    <w:rsid w:val="00E4182E"/>
    <w:rsid w:val="00E41B08"/>
    <w:rsid w:val="00E4207D"/>
    <w:rsid w:val="00E42642"/>
    <w:rsid w:val="00E42936"/>
    <w:rsid w:val="00E429E6"/>
    <w:rsid w:val="00E42B15"/>
    <w:rsid w:val="00E42C0B"/>
    <w:rsid w:val="00E42C54"/>
    <w:rsid w:val="00E42EAB"/>
    <w:rsid w:val="00E43107"/>
    <w:rsid w:val="00E435D0"/>
    <w:rsid w:val="00E43A4E"/>
    <w:rsid w:val="00E43B6B"/>
    <w:rsid w:val="00E44101"/>
    <w:rsid w:val="00E441F6"/>
    <w:rsid w:val="00E44658"/>
    <w:rsid w:val="00E447E5"/>
    <w:rsid w:val="00E4499E"/>
    <w:rsid w:val="00E44D1D"/>
    <w:rsid w:val="00E45071"/>
    <w:rsid w:val="00E4589F"/>
    <w:rsid w:val="00E45DBC"/>
    <w:rsid w:val="00E45E7F"/>
    <w:rsid w:val="00E46111"/>
    <w:rsid w:val="00E46179"/>
    <w:rsid w:val="00E466FD"/>
    <w:rsid w:val="00E4684F"/>
    <w:rsid w:val="00E46A52"/>
    <w:rsid w:val="00E46D6F"/>
    <w:rsid w:val="00E472ED"/>
    <w:rsid w:val="00E47507"/>
    <w:rsid w:val="00E47977"/>
    <w:rsid w:val="00E50193"/>
    <w:rsid w:val="00E50273"/>
    <w:rsid w:val="00E506E9"/>
    <w:rsid w:val="00E50B3C"/>
    <w:rsid w:val="00E50DB7"/>
    <w:rsid w:val="00E50E59"/>
    <w:rsid w:val="00E51402"/>
    <w:rsid w:val="00E5158B"/>
    <w:rsid w:val="00E51971"/>
    <w:rsid w:val="00E51A1C"/>
    <w:rsid w:val="00E51E95"/>
    <w:rsid w:val="00E51EB5"/>
    <w:rsid w:val="00E5210E"/>
    <w:rsid w:val="00E52283"/>
    <w:rsid w:val="00E523EC"/>
    <w:rsid w:val="00E52657"/>
    <w:rsid w:val="00E52B0D"/>
    <w:rsid w:val="00E52D18"/>
    <w:rsid w:val="00E52D9A"/>
    <w:rsid w:val="00E533B4"/>
    <w:rsid w:val="00E535EC"/>
    <w:rsid w:val="00E53696"/>
    <w:rsid w:val="00E537E6"/>
    <w:rsid w:val="00E53834"/>
    <w:rsid w:val="00E53B61"/>
    <w:rsid w:val="00E53E4A"/>
    <w:rsid w:val="00E54159"/>
    <w:rsid w:val="00E5419E"/>
    <w:rsid w:val="00E5466F"/>
    <w:rsid w:val="00E5472A"/>
    <w:rsid w:val="00E54897"/>
    <w:rsid w:val="00E54B4E"/>
    <w:rsid w:val="00E54E0B"/>
    <w:rsid w:val="00E55142"/>
    <w:rsid w:val="00E55B9E"/>
    <w:rsid w:val="00E56E98"/>
    <w:rsid w:val="00E56F26"/>
    <w:rsid w:val="00E57A24"/>
    <w:rsid w:val="00E57C38"/>
    <w:rsid w:val="00E600FB"/>
    <w:rsid w:val="00E602B0"/>
    <w:rsid w:val="00E6052E"/>
    <w:rsid w:val="00E60864"/>
    <w:rsid w:val="00E60E85"/>
    <w:rsid w:val="00E61002"/>
    <w:rsid w:val="00E6109E"/>
    <w:rsid w:val="00E6177C"/>
    <w:rsid w:val="00E61804"/>
    <w:rsid w:val="00E61B55"/>
    <w:rsid w:val="00E61BC1"/>
    <w:rsid w:val="00E61C8C"/>
    <w:rsid w:val="00E62456"/>
    <w:rsid w:val="00E6288B"/>
    <w:rsid w:val="00E629E0"/>
    <w:rsid w:val="00E62A8E"/>
    <w:rsid w:val="00E63124"/>
    <w:rsid w:val="00E631B4"/>
    <w:rsid w:val="00E63299"/>
    <w:rsid w:val="00E6353B"/>
    <w:rsid w:val="00E635EB"/>
    <w:rsid w:val="00E63C78"/>
    <w:rsid w:val="00E641B8"/>
    <w:rsid w:val="00E6429C"/>
    <w:rsid w:val="00E64571"/>
    <w:rsid w:val="00E649BE"/>
    <w:rsid w:val="00E64A8C"/>
    <w:rsid w:val="00E64F0B"/>
    <w:rsid w:val="00E64FC5"/>
    <w:rsid w:val="00E65074"/>
    <w:rsid w:val="00E65423"/>
    <w:rsid w:val="00E6562A"/>
    <w:rsid w:val="00E65BBD"/>
    <w:rsid w:val="00E65DCD"/>
    <w:rsid w:val="00E65E0B"/>
    <w:rsid w:val="00E6602E"/>
    <w:rsid w:val="00E66501"/>
    <w:rsid w:val="00E6672D"/>
    <w:rsid w:val="00E6675A"/>
    <w:rsid w:val="00E668C9"/>
    <w:rsid w:val="00E66904"/>
    <w:rsid w:val="00E66DFF"/>
    <w:rsid w:val="00E67183"/>
    <w:rsid w:val="00E67319"/>
    <w:rsid w:val="00E6757C"/>
    <w:rsid w:val="00E67634"/>
    <w:rsid w:val="00E67700"/>
    <w:rsid w:val="00E677FE"/>
    <w:rsid w:val="00E67AAF"/>
    <w:rsid w:val="00E67AEB"/>
    <w:rsid w:val="00E67D81"/>
    <w:rsid w:val="00E67DB9"/>
    <w:rsid w:val="00E70098"/>
    <w:rsid w:val="00E7011B"/>
    <w:rsid w:val="00E701DD"/>
    <w:rsid w:val="00E70753"/>
    <w:rsid w:val="00E70896"/>
    <w:rsid w:val="00E70C05"/>
    <w:rsid w:val="00E70EA6"/>
    <w:rsid w:val="00E7103C"/>
    <w:rsid w:val="00E71176"/>
    <w:rsid w:val="00E71257"/>
    <w:rsid w:val="00E7136F"/>
    <w:rsid w:val="00E713EF"/>
    <w:rsid w:val="00E715E2"/>
    <w:rsid w:val="00E716A3"/>
    <w:rsid w:val="00E71B4C"/>
    <w:rsid w:val="00E72054"/>
    <w:rsid w:val="00E72267"/>
    <w:rsid w:val="00E72298"/>
    <w:rsid w:val="00E724A2"/>
    <w:rsid w:val="00E72683"/>
    <w:rsid w:val="00E72B73"/>
    <w:rsid w:val="00E72C2E"/>
    <w:rsid w:val="00E72FEB"/>
    <w:rsid w:val="00E73117"/>
    <w:rsid w:val="00E73194"/>
    <w:rsid w:val="00E73679"/>
    <w:rsid w:val="00E73685"/>
    <w:rsid w:val="00E73AC8"/>
    <w:rsid w:val="00E73BBB"/>
    <w:rsid w:val="00E74051"/>
    <w:rsid w:val="00E74136"/>
    <w:rsid w:val="00E742D1"/>
    <w:rsid w:val="00E7437E"/>
    <w:rsid w:val="00E745F4"/>
    <w:rsid w:val="00E74AEF"/>
    <w:rsid w:val="00E74D53"/>
    <w:rsid w:val="00E751DF"/>
    <w:rsid w:val="00E75242"/>
    <w:rsid w:val="00E753D8"/>
    <w:rsid w:val="00E75DF5"/>
    <w:rsid w:val="00E75E03"/>
    <w:rsid w:val="00E75E4B"/>
    <w:rsid w:val="00E75FD7"/>
    <w:rsid w:val="00E761E4"/>
    <w:rsid w:val="00E765A1"/>
    <w:rsid w:val="00E76B9B"/>
    <w:rsid w:val="00E76D0E"/>
    <w:rsid w:val="00E76D75"/>
    <w:rsid w:val="00E76EC9"/>
    <w:rsid w:val="00E76FC8"/>
    <w:rsid w:val="00E7709E"/>
    <w:rsid w:val="00E773F3"/>
    <w:rsid w:val="00E800A0"/>
    <w:rsid w:val="00E80377"/>
    <w:rsid w:val="00E80664"/>
    <w:rsid w:val="00E80698"/>
    <w:rsid w:val="00E81059"/>
    <w:rsid w:val="00E81501"/>
    <w:rsid w:val="00E81704"/>
    <w:rsid w:val="00E8193C"/>
    <w:rsid w:val="00E819B3"/>
    <w:rsid w:val="00E81DD8"/>
    <w:rsid w:val="00E81FF0"/>
    <w:rsid w:val="00E825C9"/>
    <w:rsid w:val="00E82767"/>
    <w:rsid w:val="00E828BD"/>
    <w:rsid w:val="00E82B8F"/>
    <w:rsid w:val="00E834BE"/>
    <w:rsid w:val="00E83963"/>
    <w:rsid w:val="00E83C77"/>
    <w:rsid w:val="00E844D4"/>
    <w:rsid w:val="00E845B2"/>
    <w:rsid w:val="00E84644"/>
    <w:rsid w:val="00E846A5"/>
    <w:rsid w:val="00E847B5"/>
    <w:rsid w:val="00E84881"/>
    <w:rsid w:val="00E84A61"/>
    <w:rsid w:val="00E84CBD"/>
    <w:rsid w:val="00E84E31"/>
    <w:rsid w:val="00E84EA7"/>
    <w:rsid w:val="00E84FC9"/>
    <w:rsid w:val="00E85497"/>
    <w:rsid w:val="00E854F3"/>
    <w:rsid w:val="00E85670"/>
    <w:rsid w:val="00E860A5"/>
    <w:rsid w:val="00E864C2"/>
    <w:rsid w:val="00E87096"/>
    <w:rsid w:val="00E872EF"/>
    <w:rsid w:val="00E873A5"/>
    <w:rsid w:val="00E8755A"/>
    <w:rsid w:val="00E8790B"/>
    <w:rsid w:val="00E87EBE"/>
    <w:rsid w:val="00E902D7"/>
    <w:rsid w:val="00E903F3"/>
    <w:rsid w:val="00E904E2"/>
    <w:rsid w:val="00E904EC"/>
    <w:rsid w:val="00E9080B"/>
    <w:rsid w:val="00E9088A"/>
    <w:rsid w:val="00E90B0F"/>
    <w:rsid w:val="00E910F5"/>
    <w:rsid w:val="00E914AA"/>
    <w:rsid w:val="00E919B6"/>
    <w:rsid w:val="00E919BF"/>
    <w:rsid w:val="00E91A50"/>
    <w:rsid w:val="00E91B51"/>
    <w:rsid w:val="00E91F1F"/>
    <w:rsid w:val="00E91F6F"/>
    <w:rsid w:val="00E920C1"/>
    <w:rsid w:val="00E9245A"/>
    <w:rsid w:val="00E926E3"/>
    <w:rsid w:val="00E92C12"/>
    <w:rsid w:val="00E92F49"/>
    <w:rsid w:val="00E9327E"/>
    <w:rsid w:val="00E93607"/>
    <w:rsid w:val="00E93654"/>
    <w:rsid w:val="00E93698"/>
    <w:rsid w:val="00E93795"/>
    <w:rsid w:val="00E939C0"/>
    <w:rsid w:val="00E93A08"/>
    <w:rsid w:val="00E93BC1"/>
    <w:rsid w:val="00E94010"/>
    <w:rsid w:val="00E94288"/>
    <w:rsid w:val="00E947DB"/>
    <w:rsid w:val="00E94970"/>
    <w:rsid w:val="00E94BB4"/>
    <w:rsid w:val="00E94F20"/>
    <w:rsid w:val="00E94FAC"/>
    <w:rsid w:val="00E9513F"/>
    <w:rsid w:val="00E951DD"/>
    <w:rsid w:val="00E95790"/>
    <w:rsid w:val="00E95B05"/>
    <w:rsid w:val="00E95BDA"/>
    <w:rsid w:val="00E95EEF"/>
    <w:rsid w:val="00E95FDF"/>
    <w:rsid w:val="00E963B7"/>
    <w:rsid w:val="00E963C7"/>
    <w:rsid w:val="00E965BD"/>
    <w:rsid w:val="00E96BDD"/>
    <w:rsid w:val="00E96FD1"/>
    <w:rsid w:val="00E970CB"/>
    <w:rsid w:val="00E970D0"/>
    <w:rsid w:val="00E97122"/>
    <w:rsid w:val="00E97351"/>
    <w:rsid w:val="00E97365"/>
    <w:rsid w:val="00E97790"/>
    <w:rsid w:val="00E97AB3"/>
    <w:rsid w:val="00E97AEF"/>
    <w:rsid w:val="00E97B53"/>
    <w:rsid w:val="00EA0049"/>
    <w:rsid w:val="00EA00DC"/>
    <w:rsid w:val="00EA0233"/>
    <w:rsid w:val="00EA03CE"/>
    <w:rsid w:val="00EA058E"/>
    <w:rsid w:val="00EA0AF7"/>
    <w:rsid w:val="00EA0C42"/>
    <w:rsid w:val="00EA0E31"/>
    <w:rsid w:val="00EA0F4D"/>
    <w:rsid w:val="00EA141D"/>
    <w:rsid w:val="00EA150B"/>
    <w:rsid w:val="00EA18DD"/>
    <w:rsid w:val="00EA1AE7"/>
    <w:rsid w:val="00EA1CDB"/>
    <w:rsid w:val="00EA1D0F"/>
    <w:rsid w:val="00EA1F80"/>
    <w:rsid w:val="00EA21BD"/>
    <w:rsid w:val="00EA263F"/>
    <w:rsid w:val="00EA300D"/>
    <w:rsid w:val="00EA36B8"/>
    <w:rsid w:val="00EA3773"/>
    <w:rsid w:val="00EA3A16"/>
    <w:rsid w:val="00EA3AB0"/>
    <w:rsid w:val="00EA3B30"/>
    <w:rsid w:val="00EA3B71"/>
    <w:rsid w:val="00EA3DDD"/>
    <w:rsid w:val="00EA418F"/>
    <w:rsid w:val="00EA426C"/>
    <w:rsid w:val="00EA4394"/>
    <w:rsid w:val="00EA4509"/>
    <w:rsid w:val="00EA4615"/>
    <w:rsid w:val="00EA4628"/>
    <w:rsid w:val="00EA497D"/>
    <w:rsid w:val="00EA4ADE"/>
    <w:rsid w:val="00EA529C"/>
    <w:rsid w:val="00EA57BF"/>
    <w:rsid w:val="00EA5908"/>
    <w:rsid w:val="00EA5A8B"/>
    <w:rsid w:val="00EA5DE7"/>
    <w:rsid w:val="00EA5E56"/>
    <w:rsid w:val="00EA5F8D"/>
    <w:rsid w:val="00EA607E"/>
    <w:rsid w:val="00EA6405"/>
    <w:rsid w:val="00EA6BF8"/>
    <w:rsid w:val="00EA6E7E"/>
    <w:rsid w:val="00EA6EA2"/>
    <w:rsid w:val="00EA6F93"/>
    <w:rsid w:val="00EA7588"/>
    <w:rsid w:val="00EA75E9"/>
    <w:rsid w:val="00EA7A90"/>
    <w:rsid w:val="00EA7EB2"/>
    <w:rsid w:val="00EA7F37"/>
    <w:rsid w:val="00EA7F82"/>
    <w:rsid w:val="00EB009E"/>
    <w:rsid w:val="00EB0B10"/>
    <w:rsid w:val="00EB0B11"/>
    <w:rsid w:val="00EB0D36"/>
    <w:rsid w:val="00EB0FB8"/>
    <w:rsid w:val="00EB11FA"/>
    <w:rsid w:val="00EB12F5"/>
    <w:rsid w:val="00EB13AA"/>
    <w:rsid w:val="00EB1549"/>
    <w:rsid w:val="00EB19E7"/>
    <w:rsid w:val="00EB1CB0"/>
    <w:rsid w:val="00EB2190"/>
    <w:rsid w:val="00EB2262"/>
    <w:rsid w:val="00EB23B4"/>
    <w:rsid w:val="00EB2661"/>
    <w:rsid w:val="00EB32F7"/>
    <w:rsid w:val="00EB34DA"/>
    <w:rsid w:val="00EB36EB"/>
    <w:rsid w:val="00EB3C57"/>
    <w:rsid w:val="00EB3ED4"/>
    <w:rsid w:val="00EB3F1F"/>
    <w:rsid w:val="00EB402A"/>
    <w:rsid w:val="00EB40B1"/>
    <w:rsid w:val="00EB45CF"/>
    <w:rsid w:val="00EB4719"/>
    <w:rsid w:val="00EB4922"/>
    <w:rsid w:val="00EB4B67"/>
    <w:rsid w:val="00EB5623"/>
    <w:rsid w:val="00EB5CF9"/>
    <w:rsid w:val="00EB5DD0"/>
    <w:rsid w:val="00EB5FFE"/>
    <w:rsid w:val="00EB6F4C"/>
    <w:rsid w:val="00EB7060"/>
    <w:rsid w:val="00EB71C4"/>
    <w:rsid w:val="00EB7687"/>
    <w:rsid w:val="00EB7802"/>
    <w:rsid w:val="00EB7EF4"/>
    <w:rsid w:val="00EC0124"/>
    <w:rsid w:val="00EC0228"/>
    <w:rsid w:val="00EC0233"/>
    <w:rsid w:val="00EC02FC"/>
    <w:rsid w:val="00EC04C0"/>
    <w:rsid w:val="00EC06C1"/>
    <w:rsid w:val="00EC075B"/>
    <w:rsid w:val="00EC08C5"/>
    <w:rsid w:val="00EC0AE0"/>
    <w:rsid w:val="00EC0C7A"/>
    <w:rsid w:val="00EC0C99"/>
    <w:rsid w:val="00EC0F36"/>
    <w:rsid w:val="00EC0FBE"/>
    <w:rsid w:val="00EC104D"/>
    <w:rsid w:val="00EC1571"/>
    <w:rsid w:val="00EC1E96"/>
    <w:rsid w:val="00EC2227"/>
    <w:rsid w:val="00EC233E"/>
    <w:rsid w:val="00EC2810"/>
    <w:rsid w:val="00EC2A55"/>
    <w:rsid w:val="00EC2FE1"/>
    <w:rsid w:val="00EC3032"/>
    <w:rsid w:val="00EC3516"/>
    <w:rsid w:val="00EC35CA"/>
    <w:rsid w:val="00EC3C25"/>
    <w:rsid w:val="00EC433E"/>
    <w:rsid w:val="00EC4587"/>
    <w:rsid w:val="00EC4CED"/>
    <w:rsid w:val="00EC4D89"/>
    <w:rsid w:val="00EC4D8A"/>
    <w:rsid w:val="00EC4E02"/>
    <w:rsid w:val="00EC4F97"/>
    <w:rsid w:val="00EC52AB"/>
    <w:rsid w:val="00EC5419"/>
    <w:rsid w:val="00EC57C8"/>
    <w:rsid w:val="00EC59B6"/>
    <w:rsid w:val="00EC5A11"/>
    <w:rsid w:val="00EC5B3D"/>
    <w:rsid w:val="00EC6080"/>
    <w:rsid w:val="00EC613C"/>
    <w:rsid w:val="00EC626E"/>
    <w:rsid w:val="00EC62B8"/>
    <w:rsid w:val="00EC6382"/>
    <w:rsid w:val="00EC6796"/>
    <w:rsid w:val="00EC68BD"/>
    <w:rsid w:val="00EC6E0C"/>
    <w:rsid w:val="00EC6E2E"/>
    <w:rsid w:val="00EC6EA3"/>
    <w:rsid w:val="00EC720A"/>
    <w:rsid w:val="00EC722E"/>
    <w:rsid w:val="00EC76FE"/>
    <w:rsid w:val="00EC788C"/>
    <w:rsid w:val="00EC7C09"/>
    <w:rsid w:val="00EC7E64"/>
    <w:rsid w:val="00EC7FE2"/>
    <w:rsid w:val="00ED064E"/>
    <w:rsid w:val="00ED0693"/>
    <w:rsid w:val="00ED06AE"/>
    <w:rsid w:val="00ED093E"/>
    <w:rsid w:val="00ED098F"/>
    <w:rsid w:val="00ED0E6E"/>
    <w:rsid w:val="00ED0F6A"/>
    <w:rsid w:val="00ED0FBB"/>
    <w:rsid w:val="00ED1045"/>
    <w:rsid w:val="00ED138C"/>
    <w:rsid w:val="00ED1505"/>
    <w:rsid w:val="00ED18C0"/>
    <w:rsid w:val="00ED190A"/>
    <w:rsid w:val="00ED1B2B"/>
    <w:rsid w:val="00ED2024"/>
    <w:rsid w:val="00ED221F"/>
    <w:rsid w:val="00ED274A"/>
    <w:rsid w:val="00ED299E"/>
    <w:rsid w:val="00ED29D3"/>
    <w:rsid w:val="00ED2F0F"/>
    <w:rsid w:val="00ED2FA1"/>
    <w:rsid w:val="00ED358D"/>
    <w:rsid w:val="00ED44E5"/>
    <w:rsid w:val="00ED49C2"/>
    <w:rsid w:val="00ED4AFB"/>
    <w:rsid w:val="00ED51A2"/>
    <w:rsid w:val="00ED52A9"/>
    <w:rsid w:val="00ED532C"/>
    <w:rsid w:val="00ED543A"/>
    <w:rsid w:val="00ED5597"/>
    <w:rsid w:val="00ED56C7"/>
    <w:rsid w:val="00ED65CA"/>
    <w:rsid w:val="00ED6752"/>
    <w:rsid w:val="00ED6E3F"/>
    <w:rsid w:val="00ED7081"/>
    <w:rsid w:val="00ED7314"/>
    <w:rsid w:val="00ED76A0"/>
    <w:rsid w:val="00ED792C"/>
    <w:rsid w:val="00ED7EF5"/>
    <w:rsid w:val="00EE0345"/>
    <w:rsid w:val="00EE0814"/>
    <w:rsid w:val="00EE0A16"/>
    <w:rsid w:val="00EE0CA3"/>
    <w:rsid w:val="00EE11F2"/>
    <w:rsid w:val="00EE123F"/>
    <w:rsid w:val="00EE1ABB"/>
    <w:rsid w:val="00EE1D78"/>
    <w:rsid w:val="00EE235D"/>
    <w:rsid w:val="00EE2456"/>
    <w:rsid w:val="00EE2513"/>
    <w:rsid w:val="00EE26AA"/>
    <w:rsid w:val="00EE2FB1"/>
    <w:rsid w:val="00EE320F"/>
    <w:rsid w:val="00EE3349"/>
    <w:rsid w:val="00EE334A"/>
    <w:rsid w:val="00EE3B9D"/>
    <w:rsid w:val="00EE3BEA"/>
    <w:rsid w:val="00EE3C9A"/>
    <w:rsid w:val="00EE429D"/>
    <w:rsid w:val="00EE437C"/>
    <w:rsid w:val="00EE4C1E"/>
    <w:rsid w:val="00EE4D3F"/>
    <w:rsid w:val="00EE4F2F"/>
    <w:rsid w:val="00EE525B"/>
    <w:rsid w:val="00EE5268"/>
    <w:rsid w:val="00EE54D1"/>
    <w:rsid w:val="00EE5B2B"/>
    <w:rsid w:val="00EE5CDC"/>
    <w:rsid w:val="00EE5DDC"/>
    <w:rsid w:val="00EE5F04"/>
    <w:rsid w:val="00EE5F09"/>
    <w:rsid w:val="00EE5F2E"/>
    <w:rsid w:val="00EE623A"/>
    <w:rsid w:val="00EE66F0"/>
    <w:rsid w:val="00EE689D"/>
    <w:rsid w:val="00EE6A21"/>
    <w:rsid w:val="00EE6ABB"/>
    <w:rsid w:val="00EE6BA8"/>
    <w:rsid w:val="00EE6ECE"/>
    <w:rsid w:val="00EE6F47"/>
    <w:rsid w:val="00EE7513"/>
    <w:rsid w:val="00EE7702"/>
    <w:rsid w:val="00EE7B94"/>
    <w:rsid w:val="00EE7C46"/>
    <w:rsid w:val="00EF0051"/>
    <w:rsid w:val="00EF00D0"/>
    <w:rsid w:val="00EF00D9"/>
    <w:rsid w:val="00EF02F8"/>
    <w:rsid w:val="00EF033B"/>
    <w:rsid w:val="00EF0B23"/>
    <w:rsid w:val="00EF1086"/>
    <w:rsid w:val="00EF1131"/>
    <w:rsid w:val="00EF1695"/>
    <w:rsid w:val="00EF198B"/>
    <w:rsid w:val="00EF1F63"/>
    <w:rsid w:val="00EF2208"/>
    <w:rsid w:val="00EF2244"/>
    <w:rsid w:val="00EF22D0"/>
    <w:rsid w:val="00EF2C20"/>
    <w:rsid w:val="00EF2C62"/>
    <w:rsid w:val="00EF2C85"/>
    <w:rsid w:val="00EF3503"/>
    <w:rsid w:val="00EF3542"/>
    <w:rsid w:val="00EF38E0"/>
    <w:rsid w:val="00EF3B46"/>
    <w:rsid w:val="00EF3EE3"/>
    <w:rsid w:val="00EF3FF4"/>
    <w:rsid w:val="00EF4220"/>
    <w:rsid w:val="00EF47BA"/>
    <w:rsid w:val="00EF4BCC"/>
    <w:rsid w:val="00EF4CAF"/>
    <w:rsid w:val="00EF5198"/>
    <w:rsid w:val="00EF55E6"/>
    <w:rsid w:val="00EF580D"/>
    <w:rsid w:val="00EF5998"/>
    <w:rsid w:val="00EF59DF"/>
    <w:rsid w:val="00EF5A74"/>
    <w:rsid w:val="00EF5CBE"/>
    <w:rsid w:val="00EF5D4D"/>
    <w:rsid w:val="00EF5DB5"/>
    <w:rsid w:val="00EF639A"/>
    <w:rsid w:val="00EF6867"/>
    <w:rsid w:val="00EF6A7D"/>
    <w:rsid w:val="00EF730B"/>
    <w:rsid w:val="00EF74F6"/>
    <w:rsid w:val="00EF7694"/>
    <w:rsid w:val="00EF7898"/>
    <w:rsid w:val="00EF78E5"/>
    <w:rsid w:val="00EF7988"/>
    <w:rsid w:val="00EF79BA"/>
    <w:rsid w:val="00EF79CC"/>
    <w:rsid w:val="00EF7A60"/>
    <w:rsid w:val="00EF7B28"/>
    <w:rsid w:val="00EF7B4F"/>
    <w:rsid w:val="00F0034B"/>
    <w:rsid w:val="00F004D9"/>
    <w:rsid w:val="00F00906"/>
    <w:rsid w:val="00F009AC"/>
    <w:rsid w:val="00F00B91"/>
    <w:rsid w:val="00F0127F"/>
    <w:rsid w:val="00F012A4"/>
    <w:rsid w:val="00F01333"/>
    <w:rsid w:val="00F01805"/>
    <w:rsid w:val="00F01CF8"/>
    <w:rsid w:val="00F01F83"/>
    <w:rsid w:val="00F026E9"/>
    <w:rsid w:val="00F0283D"/>
    <w:rsid w:val="00F02E30"/>
    <w:rsid w:val="00F02E87"/>
    <w:rsid w:val="00F03148"/>
    <w:rsid w:val="00F0319E"/>
    <w:rsid w:val="00F03A38"/>
    <w:rsid w:val="00F04260"/>
    <w:rsid w:val="00F04E91"/>
    <w:rsid w:val="00F04F2D"/>
    <w:rsid w:val="00F04F46"/>
    <w:rsid w:val="00F05572"/>
    <w:rsid w:val="00F0577F"/>
    <w:rsid w:val="00F057EB"/>
    <w:rsid w:val="00F05A3B"/>
    <w:rsid w:val="00F05B10"/>
    <w:rsid w:val="00F05BC2"/>
    <w:rsid w:val="00F05E3D"/>
    <w:rsid w:val="00F05F57"/>
    <w:rsid w:val="00F0635D"/>
    <w:rsid w:val="00F063A1"/>
    <w:rsid w:val="00F064E8"/>
    <w:rsid w:val="00F066C4"/>
    <w:rsid w:val="00F068B0"/>
    <w:rsid w:val="00F06971"/>
    <w:rsid w:val="00F06D46"/>
    <w:rsid w:val="00F06F49"/>
    <w:rsid w:val="00F0721F"/>
    <w:rsid w:val="00F073C0"/>
    <w:rsid w:val="00F07845"/>
    <w:rsid w:val="00F07ACF"/>
    <w:rsid w:val="00F07CE2"/>
    <w:rsid w:val="00F07F4D"/>
    <w:rsid w:val="00F10136"/>
    <w:rsid w:val="00F101EC"/>
    <w:rsid w:val="00F10D92"/>
    <w:rsid w:val="00F10ED0"/>
    <w:rsid w:val="00F113FF"/>
    <w:rsid w:val="00F114C5"/>
    <w:rsid w:val="00F11504"/>
    <w:rsid w:val="00F11550"/>
    <w:rsid w:val="00F11839"/>
    <w:rsid w:val="00F11A3B"/>
    <w:rsid w:val="00F11E3B"/>
    <w:rsid w:val="00F12269"/>
    <w:rsid w:val="00F12900"/>
    <w:rsid w:val="00F12BED"/>
    <w:rsid w:val="00F12C71"/>
    <w:rsid w:val="00F12F1A"/>
    <w:rsid w:val="00F13147"/>
    <w:rsid w:val="00F13635"/>
    <w:rsid w:val="00F1374B"/>
    <w:rsid w:val="00F139B8"/>
    <w:rsid w:val="00F13BF9"/>
    <w:rsid w:val="00F13F04"/>
    <w:rsid w:val="00F141BA"/>
    <w:rsid w:val="00F141D8"/>
    <w:rsid w:val="00F1473B"/>
    <w:rsid w:val="00F1473F"/>
    <w:rsid w:val="00F14F07"/>
    <w:rsid w:val="00F14F92"/>
    <w:rsid w:val="00F15122"/>
    <w:rsid w:val="00F151A7"/>
    <w:rsid w:val="00F152C3"/>
    <w:rsid w:val="00F15300"/>
    <w:rsid w:val="00F15947"/>
    <w:rsid w:val="00F15C9B"/>
    <w:rsid w:val="00F15D1C"/>
    <w:rsid w:val="00F15E4F"/>
    <w:rsid w:val="00F15F68"/>
    <w:rsid w:val="00F16002"/>
    <w:rsid w:val="00F1632F"/>
    <w:rsid w:val="00F16A1C"/>
    <w:rsid w:val="00F16C9E"/>
    <w:rsid w:val="00F16CD2"/>
    <w:rsid w:val="00F16EE6"/>
    <w:rsid w:val="00F17330"/>
    <w:rsid w:val="00F176C1"/>
    <w:rsid w:val="00F177CB"/>
    <w:rsid w:val="00F17B56"/>
    <w:rsid w:val="00F17FD9"/>
    <w:rsid w:val="00F20134"/>
    <w:rsid w:val="00F206F8"/>
    <w:rsid w:val="00F20921"/>
    <w:rsid w:val="00F20E26"/>
    <w:rsid w:val="00F20FB3"/>
    <w:rsid w:val="00F21190"/>
    <w:rsid w:val="00F2139B"/>
    <w:rsid w:val="00F21C6E"/>
    <w:rsid w:val="00F21CE9"/>
    <w:rsid w:val="00F21E5F"/>
    <w:rsid w:val="00F22164"/>
    <w:rsid w:val="00F2237C"/>
    <w:rsid w:val="00F22486"/>
    <w:rsid w:val="00F22AD3"/>
    <w:rsid w:val="00F22BD5"/>
    <w:rsid w:val="00F22D86"/>
    <w:rsid w:val="00F22E34"/>
    <w:rsid w:val="00F23069"/>
    <w:rsid w:val="00F231B3"/>
    <w:rsid w:val="00F231F6"/>
    <w:rsid w:val="00F2336C"/>
    <w:rsid w:val="00F23DC9"/>
    <w:rsid w:val="00F23ED5"/>
    <w:rsid w:val="00F24031"/>
    <w:rsid w:val="00F247A4"/>
    <w:rsid w:val="00F25654"/>
    <w:rsid w:val="00F25785"/>
    <w:rsid w:val="00F25895"/>
    <w:rsid w:val="00F25A4D"/>
    <w:rsid w:val="00F25D73"/>
    <w:rsid w:val="00F26753"/>
    <w:rsid w:val="00F26762"/>
    <w:rsid w:val="00F26C2A"/>
    <w:rsid w:val="00F26CDE"/>
    <w:rsid w:val="00F26DA0"/>
    <w:rsid w:val="00F27326"/>
    <w:rsid w:val="00F274E5"/>
    <w:rsid w:val="00F27612"/>
    <w:rsid w:val="00F27867"/>
    <w:rsid w:val="00F27AA1"/>
    <w:rsid w:val="00F27BEB"/>
    <w:rsid w:val="00F27E37"/>
    <w:rsid w:val="00F27F2A"/>
    <w:rsid w:val="00F3010F"/>
    <w:rsid w:val="00F3072B"/>
    <w:rsid w:val="00F309D9"/>
    <w:rsid w:val="00F30C8D"/>
    <w:rsid w:val="00F30DAC"/>
    <w:rsid w:val="00F30F03"/>
    <w:rsid w:val="00F30F2B"/>
    <w:rsid w:val="00F30FD9"/>
    <w:rsid w:val="00F31296"/>
    <w:rsid w:val="00F3134C"/>
    <w:rsid w:val="00F314E6"/>
    <w:rsid w:val="00F31537"/>
    <w:rsid w:val="00F31E20"/>
    <w:rsid w:val="00F32282"/>
    <w:rsid w:val="00F32287"/>
    <w:rsid w:val="00F3237D"/>
    <w:rsid w:val="00F32382"/>
    <w:rsid w:val="00F323FC"/>
    <w:rsid w:val="00F324A1"/>
    <w:rsid w:val="00F3290E"/>
    <w:rsid w:val="00F33E08"/>
    <w:rsid w:val="00F33F42"/>
    <w:rsid w:val="00F33F9F"/>
    <w:rsid w:val="00F34277"/>
    <w:rsid w:val="00F344BA"/>
    <w:rsid w:val="00F348B3"/>
    <w:rsid w:val="00F34E0A"/>
    <w:rsid w:val="00F34E16"/>
    <w:rsid w:val="00F34E90"/>
    <w:rsid w:val="00F34F00"/>
    <w:rsid w:val="00F34FC6"/>
    <w:rsid w:val="00F356A1"/>
    <w:rsid w:val="00F35F83"/>
    <w:rsid w:val="00F3664D"/>
    <w:rsid w:val="00F3664E"/>
    <w:rsid w:val="00F36D0E"/>
    <w:rsid w:val="00F36DE5"/>
    <w:rsid w:val="00F36EBE"/>
    <w:rsid w:val="00F370BD"/>
    <w:rsid w:val="00F37791"/>
    <w:rsid w:val="00F377A1"/>
    <w:rsid w:val="00F37C20"/>
    <w:rsid w:val="00F37E3A"/>
    <w:rsid w:val="00F401B3"/>
    <w:rsid w:val="00F4027A"/>
    <w:rsid w:val="00F40665"/>
    <w:rsid w:val="00F406C9"/>
    <w:rsid w:val="00F40B0C"/>
    <w:rsid w:val="00F40DDF"/>
    <w:rsid w:val="00F40E2D"/>
    <w:rsid w:val="00F4108A"/>
    <w:rsid w:val="00F41193"/>
    <w:rsid w:val="00F41310"/>
    <w:rsid w:val="00F4185B"/>
    <w:rsid w:val="00F41A7B"/>
    <w:rsid w:val="00F42001"/>
    <w:rsid w:val="00F420A5"/>
    <w:rsid w:val="00F42687"/>
    <w:rsid w:val="00F426DF"/>
    <w:rsid w:val="00F4291E"/>
    <w:rsid w:val="00F42C05"/>
    <w:rsid w:val="00F42C5C"/>
    <w:rsid w:val="00F43555"/>
    <w:rsid w:val="00F4386C"/>
    <w:rsid w:val="00F44095"/>
    <w:rsid w:val="00F4445F"/>
    <w:rsid w:val="00F44682"/>
    <w:rsid w:val="00F44B41"/>
    <w:rsid w:val="00F44C8E"/>
    <w:rsid w:val="00F45245"/>
    <w:rsid w:val="00F45862"/>
    <w:rsid w:val="00F4590C"/>
    <w:rsid w:val="00F45EA9"/>
    <w:rsid w:val="00F45EB7"/>
    <w:rsid w:val="00F45ED2"/>
    <w:rsid w:val="00F46518"/>
    <w:rsid w:val="00F4681B"/>
    <w:rsid w:val="00F46BC7"/>
    <w:rsid w:val="00F46E66"/>
    <w:rsid w:val="00F470B8"/>
    <w:rsid w:val="00F47217"/>
    <w:rsid w:val="00F4728F"/>
    <w:rsid w:val="00F47315"/>
    <w:rsid w:val="00F4755C"/>
    <w:rsid w:val="00F476C6"/>
    <w:rsid w:val="00F47879"/>
    <w:rsid w:val="00F47EBE"/>
    <w:rsid w:val="00F47FA8"/>
    <w:rsid w:val="00F5016D"/>
    <w:rsid w:val="00F50685"/>
    <w:rsid w:val="00F50861"/>
    <w:rsid w:val="00F50B07"/>
    <w:rsid w:val="00F510AA"/>
    <w:rsid w:val="00F515C3"/>
    <w:rsid w:val="00F51989"/>
    <w:rsid w:val="00F51C59"/>
    <w:rsid w:val="00F51F27"/>
    <w:rsid w:val="00F525E5"/>
    <w:rsid w:val="00F526D4"/>
    <w:rsid w:val="00F52D67"/>
    <w:rsid w:val="00F52D68"/>
    <w:rsid w:val="00F5315F"/>
    <w:rsid w:val="00F53748"/>
    <w:rsid w:val="00F53BE1"/>
    <w:rsid w:val="00F53CCD"/>
    <w:rsid w:val="00F53EB1"/>
    <w:rsid w:val="00F54CAE"/>
    <w:rsid w:val="00F54E73"/>
    <w:rsid w:val="00F550E1"/>
    <w:rsid w:val="00F554B7"/>
    <w:rsid w:val="00F556B6"/>
    <w:rsid w:val="00F557B9"/>
    <w:rsid w:val="00F557FD"/>
    <w:rsid w:val="00F55976"/>
    <w:rsid w:val="00F55E65"/>
    <w:rsid w:val="00F55E6D"/>
    <w:rsid w:val="00F56D15"/>
    <w:rsid w:val="00F56E96"/>
    <w:rsid w:val="00F56FB8"/>
    <w:rsid w:val="00F5776B"/>
    <w:rsid w:val="00F577D0"/>
    <w:rsid w:val="00F57978"/>
    <w:rsid w:val="00F57DCC"/>
    <w:rsid w:val="00F601BF"/>
    <w:rsid w:val="00F60338"/>
    <w:rsid w:val="00F6095C"/>
    <w:rsid w:val="00F60EA0"/>
    <w:rsid w:val="00F61127"/>
    <w:rsid w:val="00F61319"/>
    <w:rsid w:val="00F615A0"/>
    <w:rsid w:val="00F61850"/>
    <w:rsid w:val="00F6191A"/>
    <w:rsid w:val="00F61AEF"/>
    <w:rsid w:val="00F61AF3"/>
    <w:rsid w:val="00F62253"/>
    <w:rsid w:val="00F62498"/>
    <w:rsid w:val="00F6277D"/>
    <w:rsid w:val="00F62D2A"/>
    <w:rsid w:val="00F62F44"/>
    <w:rsid w:val="00F632D2"/>
    <w:rsid w:val="00F63588"/>
    <w:rsid w:val="00F638FC"/>
    <w:rsid w:val="00F639C7"/>
    <w:rsid w:val="00F63C0E"/>
    <w:rsid w:val="00F6414A"/>
    <w:rsid w:val="00F644FF"/>
    <w:rsid w:val="00F645D0"/>
    <w:rsid w:val="00F65177"/>
    <w:rsid w:val="00F6526E"/>
    <w:rsid w:val="00F65A9F"/>
    <w:rsid w:val="00F65B7C"/>
    <w:rsid w:val="00F660F3"/>
    <w:rsid w:val="00F668F1"/>
    <w:rsid w:val="00F66D07"/>
    <w:rsid w:val="00F66E40"/>
    <w:rsid w:val="00F66F3F"/>
    <w:rsid w:val="00F67681"/>
    <w:rsid w:val="00F676FE"/>
    <w:rsid w:val="00F6789B"/>
    <w:rsid w:val="00F67A3A"/>
    <w:rsid w:val="00F67EB6"/>
    <w:rsid w:val="00F67F89"/>
    <w:rsid w:val="00F70017"/>
    <w:rsid w:val="00F700D9"/>
    <w:rsid w:val="00F70513"/>
    <w:rsid w:val="00F7089C"/>
    <w:rsid w:val="00F708F5"/>
    <w:rsid w:val="00F715CC"/>
    <w:rsid w:val="00F71F15"/>
    <w:rsid w:val="00F72436"/>
    <w:rsid w:val="00F72F42"/>
    <w:rsid w:val="00F731FE"/>
    <w:rsid w:val="00F73581"/>
    <w:rsid w:val="00F73CB0"/>
    <w:rsid w:val="00F74019"/>
    <w:rsid w:val="00F742CE"/>
    <w:rsid w:val="00F74301"/>
    <w:rsid w:val="00F74C0F"/>
    <w:rsid w:val="00F7578A"/>
    <w:rsid w:val="00F75824"/>
    <w:rsid w:val="00F75ABD"/>
    <w:rsid w:val="00F76664"/>
    <w:rsid w:val="00F76725"/>
    <w:rsid w:val="00F76B18"/>
    <w:rsid w:val="00F76B2B"/>
    <w:rsid w:val="00F76DA4"/>
    <w:rsid w:val="00F777EF"/>
    <w:rsid w:val="00F778AD"/>
    <w:rsid w:val="00F77F0E"/>
    <w:rsid w:val="00F77F79"/>
    <w:rsid w:val="00F77F98"/>
    <w:rsid w:val="00F8032E"/>
    <w:rsid w:val="00F807ED"/>
    <w:rsid w:val="00F8096B"/>
    <w:rsid w:val="00F80DE7"/>
    <w:rsid w:val="00F81038"/>
    <w:rsid w:val="00F81C7E"/>
    <w:rsid w:val="00F82194"/>
    <w:rsid w:val="00F821A6"/>
    <w:rsid w:val="00F821FA"/>
    <w:rsid w:val="00F82601"/>
    <w:rsid w:val="00F8287E"/>
    <w:rsid w:val="00F82A0E"/>
    <w:rsid w:val="00F8313B"/>
    <w:rsid w:val="00F83476"/>
    <w:rsid w:val="00F8357F"/>
    <w:rsid w:val="00F836F9"/>
    <w:rsid w:val="00F83889"/>
    <w:rsid w:val="00F838ED"/>
    <w:rsid w:val="00F839B3"/>
    <w:rsid w:val="00F83CB0"/>
    <w:rsid w:val="00F83D6E"/>
    <w:rsid w:val="00F83E42"/>
    <w:rsid w:val="00F83F2C"/>
    <w:rsid w:val="00F84019"/>
    <w:rsid w:val="00F845F1"/>
    <w:rsid w:val="00F84663"/>
    <w:rsid w:val="00F846BC"/>
    <w:rsid w:val="00F8473A"/>
    <w:rsid w:val="00F84B14"/>
    <w:rsid w:val="00F84CF3"/>
    <w:rsid w:val="00F8561D"/>
    <w:rsid w:val="00F859E5"/>
    <w:rsid w:val="00F85A28"/>
    <w:rsid w:val="00F85DA5"/>
    <w:rsid w:val="00F85EB7"/>
    <w:rsid w:val="00F861F8"/>
    <w:rsid w:val="00F86363"/>
    <w:rsid w:val="00F866BE"/>
    <w:rsid w:val="00F86741"/>
    <w:rsid w:val="00F8674B"/>
    <w:rsid w:val="00F86E9B"/>
    <w:rsid w:val="00F86EAA"/>
    <w:rsid w:val="00F86EF2"/>
    <w:rsid w:val="00F86F41"/>
    <w:rsid w:val="00F8734E"/>
    <w:rsid w:val="00F874B2"/>
    <w:rsid w:val="00F87AFD"/>
    <w:rsid w:val="00F900DD"/>
    <w:rsid w:val="00F9047C"/>
    <w:rsid w:val="00F906F5"/>
    <w:rsid w:val="00F90A27"/>
    <w:rsid w:val="00F90AFB"/>
    <w:rsid w:val="00F90C95"/>
    <w:rsid w:val="00F913EF"/>
    <w:rsid w:val="00F91618"/>
    <w:rsid w:val="00F91820"/>
    <w:rsid w:val="00F91BBB"/>
    <w:rsid w:val="00F91F1E"/>
    <w:rsid w:val="00F92376"/>
    <w:rsid w:val="00F92793"/>
    <w:rsid w:val="00F927EC"/>
    <w:rsid w:val="00F92A5C"/>
    <w:rsid w:val="00F92CC6"/>
    <w:rsid w:val="00F92FDC"/>
    <w:rsid w:val="00F93B5E"/>
    <w:rsid w:val="00F93C4A"/>
    <w:rsid w:val="00F93D50"/>
    <w:rsid w:val="00F93D90"/>
    <w:rsid w:val="00F93F77"/>
    <w:rsid w:val="00F93FB6"/>
    <w:rsid w:val="00F94201"/>
    <w:rsid w:val="00F94397"/>
    <w:rsid w:val="00F9463C"/>
    <w:rsid w:val="00F94921"/>
    <w:rsid w:val="00F94F34"/>
    <w:rsid w:val="00F94FE2"/>
    <w:rsid w:val="00F9526D"/>
    <w:rsid w:val="00F95CE5"/>
    <w:rsid w:val="00F96128"/>
    <w:rsid w:val="00F96173"/>
    <w:rsid w:val="00F96234"/>
    <w:rsid w:val="00F9633A"/>
    <w:rsid w:val="00F96639"/>
    <w:rsid w:val="00F9673C"/>
    <w:rsid w:val="00F96C9E"/>
    <w:rsid w:val="00F9709D"/>
    <w:rsid w:val="00F9711B"/>
    <w:rsid w:val="00F9728A"/>
    <w:rsid w:val="00F97541"/>
    <w:rsid w:val="00F9799A"/>
    <w:rsid w:val="00F97E6C"/>
    <w:rsid w:val="00FA0380"/>
    <w:rsid w:val="00FA04F4"/>
    <w:rsid w:val="00FA07C8"/>
    <w:rsid w:val="00FA0B21"/>
    <w:rsid w:val="00FA0BF8"/>
    <w:rsid w:val="00FA0E43"/>
    <w:rsid w:val="00FA1238"/>
    <w:rsid w:val="00FA15BE"/>
    <w:rsid w:val="00FA17B8"/>
    <w:rsid w:val="00FA19EE"/>
    <w:rsid w:val="00FA1A34"/>
    <w:rsid w:val="00FA1A79"/>
    <w:rsid w:val="00FA1B51"/>
    <w:rsid w:val="00FA1F75"/>
    <w:rsid w:val="00FA2318"/>
    <w:rsid w:val="00FA240A"/>
    <w:rsid w:val="00FA29FC"/>
    <w:rsid w:val="00FA2E9D"/>
    <w:rsid w:val="00FA2F5C"/>
    <w:rsid w:val="00FA32A5"/>
    <w:rsid w:val="00FA32C5"/>
    <w:rsid w:val="00FA3358"/>
    <w:rsid w:val="00FA34D3"/>
    <w:rsid w:val="00FA36FE"/>
    <w:rsid w:val="00FA3DE3"/>
    <w:rsid w:val="00FA3DF9"/>
    <w:rsid w:val="00FA3EA6"/>
    <w:rsid w:val="00FA412A"/>
    <w:rsid w:val="00FA43A4"/>
    <w:rsid w:val="00FA4498"/>
    <w:rsid w:val="00FA4803"/>
    <w:rsid w:val="00FA5209"/>
    <w:rsid w:val="00FA5686"/>
    <w:rsid w:val="00FA570F"/>
    <w:rsid w:val="00FA5BDC"/>
    <w:rsid w:val="00FA5F15"/>
    <w:rsid w:val="00FA5F52"/>
    <w:rsid w:val="00FA5FFC"/>
    <w:rsid w:val="00FA62BE"/>
    <w:rsid w:val="00FA6681"/>
    <w:rsid w:val="00FA6913"/>
    <w:rsid w:val="00FA69BD"/>
    <w:rsid w:val="00FA6FBB"/>
    <w:rsid w:val="00FA7036"/>
    <w:rsid w:val="00FA737F"/>
    <w:rsid w:val="00FA7500"/>
    <w:rsid w:val="00FA76EB"/>
    <w:rsid w:val="00FB022C"/>
    <w:rsid w:val="00FB0471"/>
    <w:rsid w:val="00FB04D3"/>
    <w:rsid w:val="00FB07B9"/>
    <w:rsid w:val="00FB0A81"/>
    <w:rsid w:val="00FB0BB7"/>
    <w:rsid w:val="00FB0F74"/>
    <w:rsid w:val="00FB1132"/>
    <w:rsid w:val="00FB160D"/>
    <w:rsid w:val="00FB17F9"/>
    <w:rsid w:val="00FB1860"/>
    <w:rsid w:val="00FB19D2"/>
    <w:rsid w:val="00FB1B0E"/>
    <w:rsid w:val="00FB1BA5"/>
    <w:rsid w:val="00FB1D82"/>
    <w:rsid w:val="00FB1DF6"/>
    <w:rsid w:val="00FB20CE"/>
    <w:rsid w:val="00FB2712"/>
    <w:rsid w:val="00FB27B0"/>
    <w:rsid w:val="00FB297A"/>
    <w:rsid w:val="00FB2996"/>
    <w:rsid w:val="00FB29A8"/>
    <w:rsid w:val="00FB2A8F"/>
    <w:rsid w:val="00FB2EBA"/>
    <w:rsid w:val="00FB3005"/>
    <w:rsid w:val="00FB30EF"/>
    <w:rsid w:val="00FB3509"/>
    <w:rsid w:val="00FB365F"/>
    <w:rsid w:val="00FB3765"/>
    <w:rsid w:val="00FB3FCE"/>
    <w:rsid w:val="00FB4383"/>
    <w:rsid w:val="00FB46F1"/>
    <w:rsid w:val="00FB48A3"/>
    <w:rsid w:val="00FB48DC"/>
    <w:rsid w:val="00FB4CD3"/>
    <w:rsid w:val="00FB4CFA"/>
    <w:rsid w:val="00FB4F89"/>
    <w:rsid w:val="00FB50B7"/>
    <w:rsid w:val="00FB5435"/>
    <w:rsid w:val="00FB55CB"/>
    <w:rsid w:val="00FB577A"/>
    <w:rsid w:val="00FB58AA"/>
    <w:rsid w:val="00FB592C"/>
    <w:rsid w:val="00FB5A37"/>
    <w:rsid w:val="00FB5AD1"/>
    <w:rsid w:val="00FB6086"/>
    <w:rsid w:val="00FB61D8"/>
    <w:rsid w:val="00FB63CF"/>
    <w:rsid w:val="00FB6F6B"/>
    <w:rsid w:val="00FB7061"/>
    <w:rsid w:val="00FB7380"/>
    <w:rsid w:val="00FB7868"/>
    <w:rsid w:val="00FB78B2"/>
    <w:rsid w:val="00FB7AC9"/>
    <w:rsid w:val="00FB7C38"/>
    <w:rsid w:val="00FB7E0E"/>
    <w:rsid w:val="00FC006A"/>
    <w:rsid w:val="00FC00D3"/>
    <w:rsid w:val="00FC035B"/>
    <w:rsid w:val="00FC0A20"/>
    <w:rsid w:val="00FC0C7A"/>
    <w:rsid w:val="00FC1740"/>
    <w:rsid w:val="00FC1A9F"/>
    <w:rsid w:val="00FC1DF4"/>
    <w:rsid w:val="00FC240B"/>
    <w:rsid w:val="00FC2504"/>
    <w:rsid w:val="00FC25E4"/>
    <w:rsid w:val="00FC26E4"/>
    <w:rsid w:val="00FC2778"/>
    <w:rsid w:val="00FC290B"/>
    <w:rsid w:val="00FC2AD9"/>
    <w:rsid w:val="00FC32CF"/>
    <w:rsid w:val="00FC3309"/>
    <w:rsid w:val="00FC3316"/>
    <w:rsid w:val="00FC3615"/>
    <w:rsid w:val="00FC3A66"/>
    <w:rsid w:val="00FC3BDB"/>
    <w:rsid w:val="00FC3C71"/>
    <w:rsid w:val="00FC3D7D"/>
    <w:rsid w:val="00FC3E6A"/>
    <w:rsid w:val="00FC4364"/>
    <w:rsid w:val="00FC465F"/>
    <w:rsid w:val="00FC4B81"/>
    <w:rsid w:val="00FC52EA"/>
    <w:rsid w:val="00FC561D"/>
    <w:rsid w:val="00FC6357"/>
    <w:rsid w:val="00FC63B9"/>
    <w:rsid w:val="00FC6654"/>
    <w:rsid w:val="00FC6E11"/>
    <w:rsid w:val="00FC6E2C"/>
    <w:rsid w:val="00FC6F19"/>
    <w:rsid w:val="00FC7055"/>
    <w:rsid w:val="00FC7B21"/>
    <w:rsid w:val="00FC7CCB"/>
    <w:rsid w:val="00FD06FD"/>
    <w:rsid w:val="00FD0BC8"/>
    <w:rsid w:val="00FD0E13"/>
    <w:rsid w:val="00FD0F69"/>
    <w:rsid w:val="00FD16ED"/>
    <w:rsid w:val="00FD1795"/>
    <w:rsid w:val="00FD1FE4"/>
    <w:rsid w:val="00FD234D"/>
    <w:rsid w:val="00FD2405"/>
    <w:rsid w:val="00FD2822"/>
    <w:rsid w:val="00FD2CA3"/>
    <w:rsid w:val="00FD315C"/>
    <w:rsid w:val="00FD3379"/>
    <w:rsid w:val="00FD36BF"/>
    <w:rsid w:val="00FD397D"/>
    <w:rsid w:val="00FD3AE4"/>
    <w:rsid w:val="00FD3C91"/>
    <w:rsid w:val="00FD4100"/>
    <w:rsid w:val="00FD4286"/>
    <w:rsid w:val="00FD4557"/>
    <w:rsid w:val="00FD4B10"/>
    <w:rsid w:val="00FD4C31"/>
    <w:rsid w:val="00FD4C74"/>
    <w:rsid w:val="00FD4F12"/>
    <w:rsid w:val="00FD50BE"/>
    <w:rsid w:val="00FD52F0"/>
    <w:rsid w:val="00FD54EF"/>
    <w:rsid w:val="00FD57C3"/>
    <w:rsid w:val="00FD5A00"/>
    <w:rsid w:val="00FD60CA"/>
    <w:rsid w:val="00FD617A"/>
    <w:rsid w:val="00FD61C0"/>
    <w:rsid w:val="00FD66F5"/>
    <w:rsid w:val="00FD6DD7"/>
    <w:rsid w:val="00FD6F17"/>
    <w:rsid w:val="00FD70E5"/>
    <w:rsid w:val="00FD7497"/>
    <w:rsid w:val="00FE0D80"/>
    <w:rsid w:val="00FE0EBA"/>
    <w:rsid w:val="00FE10DE"/>
    <w:rsid w:val="00FE14F4"/>
    <w:rsid w:val="00FE1747"/>
    <w:rsid w:val="00FE1A10"/>
    <w:rsid w:val="00FE1B75"/>
    <w:rsid w:val="00FE2351"/>
    <w:rsid w:val="00FE251B"/>
    <w:rsid w:val="00FE25B7"/>
    <w:rsid w:val="00FE285C"/>
    <w:rsid w:val="00FE2882"/>
    <w:rsid w:val="00FE2989"/>
    <w:rsid w:val="00FE29F5"/>
    <w:rsid w:val="00FE3099"/>
    <w:rsid w:val="00FE31E4"/>
    <w:rsid w:val="00FE377F"/>
    <w:rsid w:val="00FE388A"/>
    <w:rsid w:val="00FE3C49"/>
    <w:rsid w:val="00FE4391"/>
    <w:rsid w:val="00FE4C5F"/>
    <w:rsid w:val="00FE5907"/>
    <w:rsid w:val="00FE5A2B"/>
    <w:rsid w:val="00FE5A8E"/>
    <w:rsid w:val="00FE5F05"/>
    <w:rsid w:val="00FE6966"/>
    <w:rsid w:val="00FE6BA4"/>
    <w:rsid w:val="00FE6C01"/>
    <w:rsid w:val="00FE6C04"/>
    <w:rsid w:val="00FE6DFC"/>
    <w:rsid w:val="00FE6F79"/>
    <w:rsid w:val="00FE6F93"/>
    <w:rsid w:val="00FE7300"/>
    <w:rsid w:val="00FE7712"/>
    <w:rsid w:val="00FE77B7"/>
    <w:rsid w:val="00FE79C1"/>
    <w:rsid w:val="00FE7A01"/>
    <w:rsid w:val="00FE7AD1"/>
    <w:rsid w:val="00FE7BD9"/>
    <w:rsid w:val="00FE7D31"/>
    <w:rsid w:val="00FE7D8F"/>
    <w:rsid w:val="00FE7EB3"/>
    <w:rsid w:val="00FE7F21"/>
    <w:rsid w:val="00FF0C2C"/>
    <w:rsid w:val="00FF0FE7"/>
    <w:rsid w:val="00FF110E"/>
    <w:rsid w:val="00FF1476"/>
    <w:rsid w:val="00FF1699"/>
    <w:rsid w:val="00FF1813"/>
    <w:rsid w:val="00FF1A80"/>
    <w:rsid w:val="00FF1C77"/>
    <w:rsid w:val="00FF1DDE"/>
    <w:rsid w:val="00FF1EB8"/>
    <w:rsid w:val="00FF20C9"/>
    <w:rsid w:val="00FF2AB5"/>
    <w:rsid w:val="00FF3301"/>
    <w:rsid w:val="00FF36FC"/>
    <w:rsid w:val="00FF38B7"/>
    <w:rsid w:val="00FF3E3E"/>
    <w:rsid w:val="00FF3F4C"/>
    <w:rsid w:val="00FF3F75"/>
    <w:rsid w:val="00FF4050"/>
    <w:rsid w:val="00FF4190"/>
    <w:rsid w:val="00FF41B6"/>
    <w:rsid w:val="00FF434B"/>
    <w:rsid w:val="00FF4457"/>
    <w:rsid w:val="00FF45FB"/>
    <w:rsid w:val="00FF4676"/>
    <w:rsid w:val="00FF4748"/>
    <w:rsid w:val="00FF47AA"/>
    <w:rsid w:val="00FF49C4"/>
    <w:rsid w:val="00FF4ABE"/>
    <w:rsid w:val="00FF53DE"/>
    <w:rsid w:val="00FF560E"/>
    <w:rsid w:val="00FF5617"/>
    <w:rsid w:val="00FF5CD1"/>
    <w:rsid w:val="00FF5DF3"/>
    <w:rsid w:val="00FF5E99"/>
    <w:rsid w:val="00FF6004"/>
    <w:rsid w:val="00FF6357"/>
    <w:rsid w:val="00FF6643"/>
    <w:rsid w:val="00FF665D"/>
    <w:rsid w:val="00FF6862"/>
    <w:rsid w:val="00FF6A0D"/>
    <w:rsid w:val="00FF6C00"/>
    <w:rsid w:val="00FF6D1A"/>
    <w:rsid w:val="00FF720D"/>
    <w:rsid w:val="00FF77B9"/>
    <w:rsid w:val="00FF7AA9"/>
    <w:rsid w:val="00FF7F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4E045246"/>
  <w15:docId w15:val="{7E9F7724-C68B-4091-BE59-17620DA34B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E44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000EE5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000EE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000EE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000EE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uiPriority w:val="9"/>
    <w:qFormat/>
    <w:rsid w:val="00000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000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  <w:outlineLvl w:val="5"/>
    </w:pPr>
    <w:rPr>
      <w:rFonts w:ascii="Times New Roman" w:hAnsi="Times New Roman" w:cs="EucrosiaUPC"/>
      <w:sz w:val="28"/>
      <w:szCs w:val="28"/>
    </w:rPr>
  </w:style>
  <w:style w:type="paragraph" w:styleId="Heading7">
    <w:name w:val="heading 7"/>
    <w:basedOn w:val="Normal"/>
    <w:next w:val="Normal"/>
    <w:link w:val="Heading7Char"/>
    <w:qFormat/>
    <w:rsid w:val="00000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000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000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BF18CC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34567D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BF18C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7345CC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uiPriority w:val="99"/>
    <w:rsid w:val="00000EE5"/>
    <w:pPr>
      <w:spacing w:after="120"/>
    </w:pPr>
  </w:style>
  <w:style w:type="character" w:customStyle="1" w:styleId="Heading4Char">
    <w:name w:val="Heading 4 Char"/>
    <w:link w:val="Heading4"/>
    <w:rsid w:val="00BF18CC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uiPriority w:val="9"/>
    <w:rsid w:val="00BF18CC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rsid w:val="00BF18CC"/>
    <w:rPr>
      <w:rFonts w:cs="EucrosiaUPC"/>
      <w:sz w:val="28"/>
      <w:szCs w:val="28"/>
    </w:rPr>
  </w:style>
  <w:style w:type="character" w:customStyle="1" w:styleId="Heading7Char">
    <w:name w:val="Heading 7 Char"/>
    <w:link w:val="Heading7"/>
    <w:rsid w:val="00BF18CC"/>
    <w:rPr>
      <w:rFonts w:cs="EucrosiaUPC"/>
      <w:sz w:val="28"/>
      <w:szCs w:val="28"/>
    </w:rPr>
  </w:style>
  <w:style w:type="character" w:customStyle="1" w:styleId="Heading8Char">
    <w:name w:val="Heading 8 Char"/>
    <w:link w:val="Heading8"/>
    <w:rsid w:val="00BF18CC"/>
    <w:rPr>
      <w:rFonts w:cs="EucrosiaUPC"/>
      <w:b/>
      <w:bCs/>
      <w:sz w:val="28"/>
      <w:szCs w:val="28"/>
    </w:rPr>
  </w:style>
  <w:style w:type="character" w:customStyle="1" w:styleId="Heading9Char">
    <w:name w:val="Heading 9 Char"/>
    <w:link w:val="Heading9"/>
    <w:rsid w:val="00BF18CC"/>
    <w:rPr>
      <w:rFonts w:cs="EucrosiaUPC"/>
      <w:sz w:val="28"/>
      <w:szCs w:val="28"/>
      <w:lang w:val="th-TH"/>
    </w:rPr>
  </w:style>
  <w:style w:type="paragraph" w:styleId="Header">
    <w:name w:val="header"/>
    <w:basedOn w:val="Normal"/>
    <w:link w:val="HeaderChar"/>
    <w:uiPriority w:val="99"/>
    <w:rsid w:val="00000EE5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BF18CC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000EE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000EE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000EE5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BF18CC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000EE5"/>
    <w:rPr>
      <w:rFonts w:cs="Times New Roman"/>
      <w:b/>
      <w:bCs/>
    </w:rPr>
  </w:style>
  <w:style w:type="paragraph" w:styleId="ListBullet">
    <w:name w:val="List Bullet"/>
    <w:basedOn w:val="Normal"/>
    <w:rsid w:val="00000EE5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000EE5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000EE5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000EE5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000EE5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000EE5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000EE5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000EE5"/>
    <w:pPr>
      <w:ind w:left="284"/>
    </w:pPr>
  </w:style>
  <w:style w:type="paragraph" w:customStyle="1" w:styleId="AAFrameAddress">
    <w:name w:val="AA Frame Address"/>
    <w:basedOn w:val="Heading1"/>
    <w:uiPriority w:val="99"/>
    <w:rsid w:val="00000EE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000EE5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000EE5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000EE5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000EE5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000EE5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000EE5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000EE5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000EE5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000EE5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000EE5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000EE5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000EE5"/>
    <w:pPr>
      <w:ind w:left="2552" w:hanging="284"/>
    </w:pPr>
  </w:style>
  <w:style w:type="paragraph" w:styleId="TOC2">
    <w:name w:val="toc 2"/>
    <w:basedOn w:val="Normal"/>
    <w:next w:val="Normal"/>
    <w:semiHidden/>
    <w:rsid w:val="00000E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000E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000EE5"/>
    <w:pPr>
      <w:ind w:left="851"/>
    </w:pPr>
  </w:style>
  <w:style w:type="paragraph" w:styleId="TOC5">
    <w:name w:val="toc 5"/>
    <w:basedOn w:val="Normal"/>
    <w:next w:val="Normal"/>
    <w:uiPriority w:val="99"/>
    <w:semiHidden/>
    <w:rsid w:val="00000EE5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000EE5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000EE5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000EE5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000EE5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000EE5"/>
    <w:pPr>
      <w:ind w:left="567" w:hanging="567"/>
    </w:pPr>
  </w:style>
  <w:style w:type="paragraph" w:styleId="ListBullet5">
    <w:name w:val="List Bullet 5"/>
    <w:basedOn w:val="Normal"/>
    <w:uiPriority w:val="99"/>
    <w:rsid w:val="00000EE5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000EE5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rsid w:val="00BF18CC"/>
    <w:rPr>
      <w:rFonts w:ascii="Arial" w:hAnsi="Arial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rsid w:val="00000EE5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rsid w:val="00BF18CC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000EE5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rsid w:val="00BF18CC"/>
    <w:rPr>
      <w:rFonts w:ascii="Arial" w:hAnsi="Arial"/>
      <w:sz w:val="18"/>
      <w:szCs w:val="18"/>
    </w:rPr>
  </w:style>
  <w:style w:type="character" w:styleId="Strong">
    <w:name w:val="Strong"/>
    <w:uiPriority w:val="99"/>
    <w:qFormat/>
    <w:rsid w:val="00000EE5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000EE5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000EE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000EE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000EE5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000EE5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000E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000E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000EE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000EE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000EE5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000EE5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000EE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000EE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000EE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000EE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000EE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28"/>
      <w:szCs w:val="28"/>
    </w:rPr>
  </w:style>
  <w:style w:type="character" w:customStyle="1" w:styleId="BodyTextIndent2Char">
    <w:name w:val="Body Text Indent 2 Char"/>
    <w:link w:val="BodyTextIndent2"/>
    <w:uiPriority w:val="99"/>
    <w:rsid w:val="00BF18CC"/>
    <w:rPr>
      <w:rFonts w:cs="EucrosiaUPC"/>
      <w:sz w:val="28"/>
      <w:szCs w:val="28"/>
    </w:rPr>
  </w:style>
  <w:style w:type="paragraph" w:customStyle="1" w:styleId="a0">
    <w:name w:val="??"/>
    <w:basedOn w:val="Normal"/>
    <w:uiPriority w:val="99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1">
    <w:name w:val="???"/>
    <w:basedOn w:val="Normal"/>
    <w:uiPriority w:val="99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a2">
    <w:name w:val="Åº"/>
    <w:basedOn w:val="Normal"/>
    <w:uiPriority w:val="99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3">
    <w:name w:val="Body Text 3"/>
    <w:basedOn w:val="Normal"/>
    <w:link w:val="BodyText3Char"/>
    <w:rsid w:val="00000EE5"/>
    <w:pPr>
      <w:spacing w:line="240" w:lineRule="auto"/>
      <w:jc w:val="both"/>
    </w:pPr>
    <w:rPr>
      <w:rFonts w:ascii="Times New Roman" w:hAnsi="Times New Roman" w:cs="EucrosiaUPC"/>
      <w:sz w:val="28"/>
      <w:szCs w:val="28"/>
    </w:rPr>
  </w:style>
  <w:style w:type="character" w:customStyle="1" w:styleId="BodyText3Char">
    <w:name w:val="Body Text 3 Char"/>
    <w:link w:val="BodyText3"/>
    <w:rsid w:val="00BF18CC"/>
    <w:rPr>
      <w:rFonts w:cs="EucrosiaUPC"/>
      <w:sz w:val="28"/>
      <w:szCs w:val="28"/>
    </w:rPr>
  </w:style>
  <w:style w:type="paragraph" w:customStyle="1" w:styleId="a3">
    <w:name w:val="???????"/>
    <w:basedOn w:val="Normal"/>
    <w:uiPriority w:val="99"/>
    <w:rsid w:val="00000EE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E">
    <w:name w:val="Å§ª×èÍ E"/>
    <w:basedOn w:val="Normal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thaiDistribute"/>
    </w:pPr>
    <w:rPr>
      <w:rFonts w:ascii="Angsana New" w:hAnsi="Angsana New"/>
      <w:sz w:val="30"/>
      <w:szCs w:val="30"/>
      <w:lang w:val="th-TH"/>
    </w:rPr>
  </w:style>
  <w:style w:type="character" w:customStyle="1" w:styleId="BodyText2Char">
    <w:name w:val="Body Text 2 Char"/>
    <w:link w:val="BodyText2"/>
    <w:rsid w:val="00BF18CC"/>
    <w:rPr>
      <w:rFonts w:ascii="Angsana New" w:hAnsi="Angsana New"/>
      <w:sz w:val="30"/>
      <w:szCs w:val="30"/>
      <w:lang w:val="th-TH"/>
    </w:rPr>
  </w:style>
  <w:style w:type="character" w:styleId="PageNumber">
    <w:name w:val="page number"/>
    <w:basedOn w:val="DefaultParagraphFont"/>
    <w:rsid w:val="00000EE5"/>
  </w:style>
  <w:style w:type="paragraph" w:styleId="BalloonText">
    <w:name w:val="Balloon Text"/>
    <w:basedOn w:val="Normal"/>
    <w:link w:val="BalloonTextChar"/>
    <w:semiHidden/>
    <w:rsid w:val="001730F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F18CC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FE235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 w:hanging="540"/>
      <w:jc w:val="thaiDistribute"/>
    </w:pPr>
    <w:rPr>
      <w:rFonts w:ascii="Angsana New" w:hAnsi="Angsana New"/>
      <w:b/>
      <w:bCs/>
      <w:sz w:val="30"/>
      <w:szCs w:val="30"/>
      <w:lang w:val="th-TH"/>
    </w:rPr>
  </w:style>
  <w:style w:type="character" w:customStyle="1" w:styleId="AccPolicyHeadingChar">
    <w:name w:val="Acc Policy Heading Char"/>
    <w:link w:val="AccPolicyHeading"/>
    <w:uiPriority w:val="99"/>
    <w:rsid w:val="00FE2351"/>
    <w:rPr>
      <w:rFonts w:ascii="Angsana New" w:hAnsi="Angsana New" w:cs="Angsana New"/>
      <w:b/>
      <w:bCs/>
      <w:sz w:val="30"/>
      <w:szCs w:val="30"/>
      <w:lang w:val="th-TH" w:eastAsia="en-US" w:bidi="th-TH"/>
    </w:rPr>
  </w:style>
  <w:style w:type="table" w:styleId="TableGrid">
    <w:name w:val="Table Grid"/>
    <w:basedOn w:val="TableNormal"/>
    <w:uiPriority w:val="39"/>
    <w:rsid w:val="000041DD"/>
    <w:pPr>
      <w:spacing w:line="260" w:lineRule="atLeast"/>
    </w:pPr>
    <w:rPr>
      <w:rFonts w:ascii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15 pt,normal + Angsana New,Left,Before:  0 pt,Line spacing:  At least..."/>
    <w:basedOn w:val="Normal"/>
    <w:link w:val="acctfourfiguresChar"/>
    <w:rsid w:val="00BD33E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acctfourfiguresChar">
    <w:name w:val="acct four figures Char"/>
    <w:aliases w:val="a4 Char,a4 + 8 pt Char,(Complex) + 8 pt Char,(Complex) Char,Thai Distribute... Char"/>
    <w:link w:val="acctfourfigures"/>
    <w:rsid w:val="001F6581"/>
    <w:rPr>
      <w:sz w:val="22"/>
      <w:lang w:val="en-GB" w:bidi="ar-SA"/>
    </w:rPr>
  </w:style>
  <w:style w:type="paragraph" w:customStyle="1" w:styleId="3">
    <w:name w:val="µÒÃÒ§3ªèÍ§"/>
    <w:basedOn w:val="Normal"/>
    <w:uiPriority w:val="99"/>
    <w:rsid w:val="00D4126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4">
    <w:name w:val="ลบ"/>
    <w:basedOn w:val="Normal"/>
    <w:uiPriority w:val="99"/>
    <w:rsid w:val="00D4126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customStyle="1" w:styleId="30">
    <w:name w:val="?????3????"/>
    <w:basedOn w:val="Normal"/>
    <w:rsid w:val="008C3F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8C3F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a5">
    <w:name w:val="ºÇ¡"/>
    <w:basedOn w:val="Normal"/>
    <w:uiPriority w:val="99"/>
    <w:rsid w:val="003456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1">
    <w:name w:val="ตาราง3ช่อง"/>
    <w:basedOn w:val="Normal"/>
    <w:rsid w:val="0034567D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link w:val="blockChar"/>
    <w:rsid w:val="003456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456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6">
    <w:name w:val="ข้อความ"/>
    <w:basedOn w:val="Normal"/>
    <w:rsid w:val="0034611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index">
    <w:name w:val="index"/>
    <w:aliases w:val="ix"/>
    <w:basedOn w:val="BodyText"/>
    <w:rsid w:val="008311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0E04D5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styleId="BlockText">
    <w:name w:val="Block Text"/>
    <w:basedOn w:val="Normal"/>
    <w:rsid w:val="006F194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ordia New" w:hAnsi="Times New Roman" w:cs="Cordia New"/>
      <w:sz w:val="28"/>
      <w:szCs w:val="28"/>
      <w:lang w:val="th-TH"/>
    </w:rPr>
  </w:style>
  <w:style w:type="paragraph" w:customStyle="1" w:styleId="AccPolicyalternative">
    <w:name w:val="Acc Policy alternative"/>
    <w:basedOn w:val="Normal"/>
    <w:link w:val="AccPolicyalternativeChar"/>
    <w:autoRedefine/>
    <w:rsid w:val="00F012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540" w:right="389"/>
      <w:jc w:val="both"/>
    </w:pPr>
    <w:rPr>
      <w:rFonts w:ascii="Angsana New" w:hAnsi="Angsana New"/>
      <w:b/>
      <w:sz w:val="28"/>
      <w:szCs w:val="28"/>
      <w:lang w:eastAsia="en-GB"/>
    </w:rPr>
  </w:style>
  <w:style w:type="character" w:customStyle="1" w:styleId="AccPolicyalternativeChar">
    <w:name w:val="Acc Policy alternative Char"/>
    <w:link w:val="AccPolicyalternative"/>
    <w:rsid w:val="00F0127F"/>
    <w:rPr>
      <w:rFonts w:ascii="Angsana New" w:hAnsi="Angsana New"/>
      <w:b/>
      <w:sz w:val="28"/>
      <w:szCs w:val="28"/>
      <w:lang w:eastAsia="en-GB"/>
    </w:rPr>
  </w:style>
  <w:style w:type="paragraph" w:customStyle="1" w:styleId="Default">
    <w:name w:val="Default"/>
    <w:rsid w:val="00F0127F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customStyle="1" w:styleId="T0">
    <w:name w:val="????? T"/>
    <w:basedOn w:val="Normal"/>
    <w:uiPriority w:val="99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E0">
    <w:name w:val="ª×èÍºÃÔÉÑ· E"/>
    <w:basedOn w:val="Normal"/>
    <w:uiPriority w:val="99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styleId="Signature">
    <w:name w:val="Signature"/>
    <w:basedOn w:val="Normal"/>
    <w:link w:val="SignatureChar"/>
    <w:rsid w:val="00BF18CC"/>
    <w:pPr>
      <w:spacing w:line="240" w:lineRule="auto"/>
    </w:pPr>
    <w:rPr>
      <w:rFonts w:cs="Times New Roman"/>
    </w:rPr>
  </w:style>
  <w:style w:type="character" w:customStyle="1" w:styleId="SignatureChar">
    <w:name w:val="Signature Char"/>
    <w:link w:val="Signature"/>
    <w:rsid w:val="00BF18CC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BF18C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BF18CC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BF18C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BF18CC"/>
    <w:pPr>
      <w:spacing w:after="0"/>
    </w:pPr>
  </w:style>
  <w:style w:type="paragraph" w:customStyle="1" w:styleId="acctdividends">
    <w:name w:val="acct dividends"/>
    <w:aliases w:val="ad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BF18CC"/>
    <w:pPr>
      <w:spacing w:after="0"/>
    </w:pPr>
  </w:style>
  <w:style w:type="paragraph" w:customStyle="1" w:styleId="acctindent">
    <w:name w:val="acct indent"/>
    <w:aliases w:val="ai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BF18C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BF18C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BF18C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BF18C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BF18C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BF18C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BF18C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BF18CC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BF18C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BF18CC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rsid w:val="00BF18CC"/>
    <w:pPr>
      <w:spacing w:after="0"/>
    </w:pPr>
  </w:style>
  <w:style w:type="paragraph" w:customStyle="1" w:styleId="List1a">
    <w:name w:val="List 1a"/>
    <w:aliases w:val="1a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BF18C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BF18CC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BF18C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BF18CC"/>
  </w:style>
  <w:style w:type="paragraph" w:customStyle="1" w:styleId="zreportaddinfo">
    <w:name w:val="zreport addinfo"/>
    <w:basedOn w:val="Normal"/>
    <w:rsid w:val="00BF18C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BF18C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subtitle">
    <w:name w:val="zreport subtitle"/>
    <w:basedOn w:val="zreportname"/>
    <w:rsid w:val="00BF18C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BF18C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BF18C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BF18CC"/>
    <w:rPr>
      <w:b/>
      <w:bCs/>
    </w:rPr>
  </w:style>
  <w:style w:type="paragraph" w:customStyle="1" w:styleId="nineptbodytext">
    <w:name w:val="nine pt body text"/>
    <w:aliases w:val="9bt"/>
    <w:basedOn w:val="nineptnormal"/>
    <w:rsid w:val="00BF18CC"/>
    <w:pPr>
      <w:spacing w:after="220"/>
    </w:pPr>
  </w:style>
  <w:style w:type="paragraph" w:customStyle="1" w:styleId="nineptnormal">
    <w:name w:val="nine pt normal"/>
    <w:aliases w:val="9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BF18CC"/>
    <w:pPr>
      <w:jc w:val="center"/>
    </w:pPr>
  </w:style>
  <w:style w:type="paragraph" w:customStyle="1" w:styleId="heading">
    <w:name w:val="heading"/>
    <w:aliases w:val="h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BF18C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BF18CC"/>
  </w:style>
  <w:style w:type="paragraph" w:customStyle="1" w:styleId="nineptheadingcentredbold">
    <w:name w:val="nine pt heading centred bold"/>
    <w:aliases w:val="9hcb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BF18C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BF18C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BF18CC"/>
    <w:rPr>
      <w:b/>
    </w:rPr>
  </w:style>
  <w:style w:type="paragraph" w:customStyle="1" w:styleId="nineptcolumntab1">
    <w:name w:val="nine pt column tab1"/>
    <w:aliases w:val="a91"/>
    <w:basedOn w:val="nineptnormal"/>
    <w:rsid w:val="00BF18C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BF18C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BF18CC"/>
    <w:pPr>
      <w:jc w:val="center"/>
    </w:pPr>
  </w:style>
  <w:style w:type="paragraph" w:customStyle="1" w:styleId="Normalheading">
    <w:name w:val="Normal heading"/>
    <w:aliases w:val="nh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BF18C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BF18C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BF18C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BF18C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BF18C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BF18C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BF18C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BF18C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BF18C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BF18C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BF18C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BF18C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BF18CC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rsid w:val="00BF18C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BF18CC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BF18C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BF18C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BF18C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BF18CC"/>
    <w:pPr>
      <w:spacing w:after="0"/>
    </w:pPr>
  </w:style>
  <w:style w:type="paragraph" w:customStyle="1" w:styleId="smallreturn">
    <w:name w:val="small return"/>
    <w:aliases w:val="sr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BF18CC"/>
    <w:pPr>
      <w:spacing w:after="0"/>
    </w:pPr>
  </w:style>
  <w:style w:type="paragraph" w:customStyle="1" w:styleId="headingbolditalic">
    <w:name w:val="heading bold italic"/>
    <w:aliases w:val="hbi"/>
    <w:basedOn w:val="heading"/>
    <w:rsid w:val="00BF18C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BF18C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BF18C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BF18C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BF18CC"/>
    <w:pPr>
      <w:spacing w:after="0"/>
    </w:pPr>
  </w:style>
  <w:style w:type="paragraph" w:customStyle="1" w:styleId="blockbullet">
    <w:name w:val="block bullet"/>
    <w:aliases w:val="bb"/>
    <w:basedOn w:val="block"/>
    <w:rsid w:val="00BF18CC"/>
    <w:pPr>
      <w:numPr>
        <w:numId w:val="16"/>
      </w:numPr>
      <w:tabs>
        <w:tab w:val="clear" w:pos="340"/>
        <w:tab w:val="num" w:pos="907"/>
      </w:tabs>
      <w:ind w:left="907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BF18C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BF18CC"/>
    <w:pPr>
      <w:spacing w:after="0"/>
    </w:pPr>
  </w:style>
  <w:style w:type="paragraph" w:customStyle="1" w:styleId="eightptnormal">
    <w:name w:val="eight pt normal"/>
    <w:aliases w:val="8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BF18C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BF18C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BF18C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BF18CC"/>
    <w:rPr>
      <w:b/>
      <w:bCs/>
    </w:rPr>
  </w:style>
  <w:style w:type="paragraph" w:customStyle="1" w:styleId="eightptbodytext">
    <w:name w:val="eight pt body text"/>
    <w:aliases w:val="8bt"/>
    <w:basedOn w:val="eightptnormal"/>
    <w:rsid w:val="00BF18C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BF18C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BF18C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BF18C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BF18CC"/>
    <w:pPr>
      <w:spacing w:after="0"/>
    </w:pPr>
  </w:style>
  <w:style w:type="paragraph" w:customStyle="1" w:styleId="eightptblock">
    <w:name w:val="eight pt block"/>
    <w:aliases w:val="8b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BF18C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BF18C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BF18C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BF18CC"/>
    <w:pPr>
      <w:spacing w:after="0"/>
    </w:pPr>
  </w:style>
  <w:style w:type="paragraph" w:customStyle="1" w:styleId="blockindent">
    <w:name w:val="block indent"/>
    <w:aliases w:val="bi"/>
    <w:basedOn w:val="block"/>
    <w:rsid w:val="00BF18CC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rsid w:val="00BF18CC"/>
    <w:pPr>
      <w:jc w:val="center"/>
    </w:pPr>
  </w:style>
  <w:style w:type="paragraph" w:customStyle="1" w:styleId="nineptcol">
    <w:name w:val="nine pt %col"/>
    <w:aliases w:val="9%"/>
    <w:basedOn w:val="nineptnormal"/>
    <w:rsid w:val="00BF18C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BF18C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BF18C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BF18CC"/>
    <w:pPr>
      <w:spacing w:after="0"/>
    </w:pPr>
  </w:style>
  <w:style w:type="paragraph" w:customStyle="1" w:styleId="nineptblocklist">
    <w:name w:val="nine pt block list"/>
    <w:aliases w:val="9bl"/>
    <w:basedOn w:val="nineptblock"/>
    <w:rsid w:val="00BF18C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BF18C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BF18C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BF18C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BF18C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BF18C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BF18C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BF18CC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BF18CC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BF18C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BF18C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BF18CC"/>
    <w:pPr>
      <w:spacing w:after="80"/>
    </w:pPr>
  </w:style>
  <w:style w:type="paragraph" w:customStyle="1" w:styleId="nineptratecol">
    <w:name w:val="nine pt rate col"/>
    <w:aliases w:val="a9r"/>
    <w:basedOn w:val="nineptnormal"/>
    <w:rsid w:val="00BF18C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BF18C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BF18C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BF18C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BF18C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BF18C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BF18C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BF18C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BF18C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BF18C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BF18C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BF18CC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rsid w:val="00BF18C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BF18C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BF18C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BF18C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BF18C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BF18C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BF18C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BF18CC"/>
    <w:pPr>
      <w:spacing w:after="80"/>
    </w:pPr>
  </w:style>
  <w:style w:type="paragraph" w:customStyle="1" w:styleId="blockbullet2">
    <w:name w:val="block bullet 2"/>
    <w:aliases w:val="bb2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BF18C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BF18C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BF18CC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BF18CC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BF18C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BF18CC"/>
    <w:pPr>
      <w:spacing w:after="0" w:line="440" w:lineRule="exact"/>
      <w:jc w:val="center"/>
    </w:pPr>
    <w:rPr>
      <w:sz w:val="32"/>
      <w:u w:val="none"/>
    </w:rPr>
  </w:style>
  <w:style w:type="paragraph" w:styleId="DocumentMap">
    <w:name w:val="Document Map"/>
    <w:basedOn w:val="Normal"/>
    <w:link w:val="DocumentMapChar"/>
    <w:rsid w:val="00BF18C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rsid w:val="00BF18CC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BF18CC"/>
    <w:rPr>
      <w:bCs/>
      <w:sz w:val="22"/>
      <w:szCs w:val="22"/>
      <w:lang w:val="en-US" w:eastAsia="en-GB" w:bidi="th-TH"/>
    </w:rPr>
  </w:style>
  <w:style w:type="paragraph" w:styleId="ListParagraph">
    <w:name w:val="List Paragraph"/>
    <w:basedOn w:val="Normal"/>
    <w:link w:val="ListParagraphChar"/>
    <w:uiPriority w:val="34"/>
    <w:qFormat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  <w:lang w:val="en-GB"/>
    </w:rPr>
  </w:style>
  <w:style w:type="character" w:customStyle="1" w:styleId="shorttext1">
    <w:name w:val="short_text1"/>
    <w:uiPriority w:val="99"/>
    <w:rsid w:val="00BF18CC"/>
    <w:rPr>
      <w:rFonts w:cs="Times New Roman"/>
      <w:sz w:val="29"/>
      <w:szCs w:val="29"/>
    </w:rPr>
  </w:style>
  <w:style w:type="character" w:customStyle="1" w:styleId="hps">
    <w:name w:val="hps"/>
    <w:uiPriority w:val="99"/>
    <w:rsid w:val="00BF18CC"/>
    <w:rPr>
      <w:rFonts w:cs="Times New Roman"/>
    </w:rPr>
  </w:style>
  <w:style w:type="character" w:customStyle="1" w:styleId="gt-icon-text1">
    <w:name w:val="gt-icon-text1"/>
    <w:uiPriority w:val="99"/>
    <w:rsid w:val="00BF18CC"/>
    <w:rPr>
      <w:rFonts w:cs="Times New Roman"/>
    </w:rPr>
  </w:style>
  <w:style w:type="character" w:customStyle="1" w:styleId="shorttext">
    <w:name w:val="short_text"/>
    <w:uiPriority w:val="99"/>
    <w:rsid w:val="00BF18CC"/>
    <w:rPr>
      <w:rFonts w:cs="Times New Roman"/>
    </w:rPr>
  </w:style>
  <w:style w:type="character" w:customStyle="1" w:styleId="longtext">
    <w:name w:val="long_text"/>
    <w:uiPriority w:val="99"/>
    <w:rsid w:val="00BF18CC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BF18CC"/>
    <w:rPr>
      <w:rFonts w:ascii="Consolas" w:hAnsi="Consolas"/>
      <w:sz w:val="21"/>
      <w:szCs w:val="26"/>
    </w:rPr>
  </w:style>
  <w:style w:type="character" w:styleId="CommentReference">
    <w:name w:val="annotation reference"/>
    <w:uiPriority w:val="99"/>
    <w:rsid w:val="00BF18CC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BF18CC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BF18CC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BF18CC"/>
    <w:rPr>
      <w:b/>
      <w:bCs/>
    </w:rPr>
  </w:style>
  <w:style w:type="character" w:customStyle="1" w:styleId="CommentSubjectChar">
    <w:name w:val="Comment Subject Char"/>
    <w:link w:val="CommentSubject"/>
    <w:rsid w:val="00BF18CC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BF18CC"/>
    <w:rPr>
      <w:rFonts w:ascii="Arial" w:hAnsi="Arial"/>
      <w:sz w:val="18"/>
      <w:szCs w:val="22"/>
    </w:rPr>
  </w:style>
  <w:style w:type="character" w:styleId="Emphasis">
    <w:name w:val="Emphasis"/>
    <w:uiPriority w:val="20"/>
    <w:qFormat/>
    <w:rsid w:val="00BF18CC"/>
    <w:rPr>
      <w:i/>
      <w:iCs/>
    </w:rPr>
  </w:style>
  <w:style w:type="character" w:customStyle="1" w:styleId="Heading1Char1">
    <w:name w:val="Heading 1 Char1"/>
    <w:uiPriority w:val="99"/>
    <w:rsid w:val="00BF18C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rsid w:val="00BF18C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BF18C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BF18C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BF18C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BF18CC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BF18C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BF18C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BF18C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1">
    <w:name w:val="Body Text Char1"/>
    <w:aliases w:val="bt Char1,body text Char1,Body Char1"/>
    <w:uiPriority w:val="99"/>
    <w:rsid w:val="00BF18CC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rsid w:val="00BF18CC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BF18CC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BF18CC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BF18CC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BF18CC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BF18CC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BF18CC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uiPriority w:val="99"/>
    <w:rsid w:val="00BF18CC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BF18CC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BF18C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BF18C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BF18C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BF18CC"/>
  </w:style>
  <w:style w:type="character" w:customStyle="1" w:styleId="st1">
    <w:name w:val="st1"/>
    <w:basedOn w:val="DefaultParagraphFont"/>
    <w:rsid w:val="00BF18CC"/>
  </w:style>
  <w:style w:type="table" w:customStyle="1" w:styleId="TableGrid1">
    <w:name w:val="Table Grid1"/>
    <w:basedOn w:val="TableNormal"/>
    <w:next w:val="TableGrid"/>
    <w:uiPriority w:val="39"/>
    <w:rsid w:val="00F05B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F05B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F05B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umbernegative">
    <w:name w:val="number negative"/>
    <w:basedOn w:val="Normal"/>
    <w:rsid w:val="002D58C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spacing w:line="260" w:lineRule="atLeast"/>
      <w:jc w:val="right"/>
    </w:pPr>
    <w:rPr>
      <w:rFonts w:ascii="Angsana New" w:hAnsi="Angsana New"/>
      <w:sz w:val="20"/>
      <w:szCs w:val="20"/>
      <w:lang w:val="en-GB"/>
    </w:rPr>
  </w:style>
  <w:style w:type="paragraph" w:customStyle="1" w:styleId="NormalIndent2">
    <w:name w:val="Normal Indent2"/>
    <w:basedOn w:val="Normal"/>
    <w:rsid w:val="002342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CharCharCharCharCharCharCharCharCharCharCharCharCharCharCharChar">
    <w:name w:val="Char Char Char Char Char Char Char Char Char Char Char Char อักขระ Char Char อักขระ Char Char อักขระ"/>
    <w:basedOn w:val="Normal"/>
    <w:uiPriority w:val="99"/>
    <w:rsid w:val="002342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CharChar221">
    <w:name w:val="Char Char221"/>
    <w:rsid w:val="0023426A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1">
    <w:name w:val="Char Char211"/>
    <w:rsid w:val="0023426A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1">
    <w:name w:val="Char Char201"/>
    <w:rsid w:val="0023426A"/>
    <w:rPr>
      <w:rFonts w:ascii="Arial" w:eastAsia="Times New Roman" w:hAnsi="Arial" w:cs="Times New Roman"/>
      <w:i/>
      <w:iCs/>
      <w:sz w:val="18"/>
      <w:szCs w:val="18"/>
    </w:rPr>
  </w:style>
  <w:style w:type="paragraph" w:customStyle="1" w:styleId="FSContent">
    <w:name w:val="FS_Content"/>
    <w:basedOn w:val="Normal"/>
    <w:link w:val="FSContentChar"/>
    <w:qFormat/>
    <w:rsid w:val="002342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23426A"/>
    <w:rPr>
      <w:rFonts w:ascii="Angsana New" w:eastAsia="MS Mincho" w:hAnsi="Angsana New"/>
      <w:sz w:val="30"/>
      <w:szCs w:val="30"/>
    </w:rPr>
  </w:style>
  <w:style w:type="paragraph" w:customStyle="1" w:styleId="FSBlank">
    <w:name w:val="FS_Blank"/>
    <w:basedOn w:val="Normal"/>
    <w:link w:val="FSBlankChar"/>
    <w:qFormat/>
    <w:rsid w:val="002342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23426A"/>
    <w:rPr>
      <w:rFonts w:ascii="Angsana New" w:eastAsia="MS Mincho" w:hAnsi="Angsana New"/>
    </w:rPr>
  </w:style>
  <w:style w:type="character" w:styleId="FootnoteReference">
    <w:name w:val="footnote reference"/>
    <w:aliases w:val="fr"/>
    <w:semiHidden/>
    <w:unhideWhenUsed/>
    <w:rsid w:val="006A1F9B"/>
    <w:rPr>
      <w:vertAlign w:val="superscript"/>
    </w:rPr>
  </w:style>
  <w:style w:type="paragraph" w:customStyle="1" w:styleId="AccountingPolicy">
    <w:name w:val="Accounting Policy"/>
    <w:basedOn w:val="Normal"/>
    <w:link w:val="AccountingPolicyChar1"/>
    <w:rsid w:val="00B06B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B06B26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B06B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B06B26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B06B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B06B26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B06B26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B06B26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B06B26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B06B26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B06B26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B06B26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B06B26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B06B26"/>
    <w:rPr>
      <w:rFonts w:ascii="Univers 45 Light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B06B26"/>
  </w:style>
  <w:style w:type="paragraph" w:customStyle="1" w:styleId="TableParagraph">
    <w:name w:val="Table Paragraph"/>
    <w:basedOn w:val="Normal"/>
    <w:uiPriority w:val="1"/>
    <w:qFormat/>
    <w:rsid w:val="00B06B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Angsana New" w:eastAsia="Angsana New" w:hAnsi="Angsana New"/>
      <w:sz w:val="22"/>
      <w:szCs w:val="22"/>
      <w:lang w:bidi="ar-SA"/>
    </w:rPr>
  </w:style>
  <w:style w:type="character" w:styleId="Hyperlink">
    <w:name w:val="Hyperlink"/>
    <w:uiPriority w:val="99"/>
    <w:rsid w:val="00B06B26"/>
    <w:rPr>
      <w:color w:val="0000FF"/>
      <w:u w:val="single"/>
    </w:rPr>
  </w:style>
  <w:style w:type="paragraph" w:customStyle="1" w:styleId="Pa20">
    <w:name w:val="Pa20"/>
    <w:basedOn w:val="Default"/>
    <w:next w:val="Default"/>
    <w:uiPriority w:val="99"/>
    <w:rsid w:val="00B06B26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B06B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a7">
    <w:name w:val="เนื้อเรื่อง"/>
    <w:basedOn w:val="Normal"/>
    <w:rsid w:val="00BD6B8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Times New Roman" w:eastAsia="MS Mincho" w:hAnsi="Times New Roman" w:cs="Times New Roman"/>
      <w:color w:val="000080"/>
      <w:sz w:val="28"/>
      <w:szCs w:val="28"/>
      <w:lang w:val="th-TH"/>
    </w:rPr>
  </w:style>
  <w:style w:type="character" w:customStyle="1" w:styleId="alt-edited1">
    <w:name w:val="alt-edited1"/>
    <w:rsid w:val="00E641B8"/>
    <w:rPr>
      <w:color w:val="4D90F0"/>
    </w:rPr>
  </w:style>
  <w:style w:type="paragraph" w:customStyle="1" w:styleId="Pa18">
    <w:name w:val="Pa18"/>
    <w:basedOn w:val="Normal"/>
    <w:next w:val="Normal"/>
    <w:uiPriority w:val="99"/>
    <w:rsid w:val="00E641B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Angsana New" w:hAnsi="Univers LT Std 45 Light"/>
      <w:sz w:val="24"/>
      <w:szCs w:val="24"/>
    </w:rPr>
  </w:style>
  <w:style w:type="paragraph" w:customStyle="1" w:styleId="Pa3">
    <w:name w:val="Pa3"/>
    <w:basedOn w:val="Normal"/>
    <w:next w:val="Normal"/>
    <w:uiPriority w:val="99"/>
    <w:rsid w:val="00E641B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Angsana New" w:hAnsi="Univers LT Std 45 Light"/>
      <w:sz w:val="24"/>
      <w:szCs w:val="24"/>
    </w:rPr>
  </w:style>
  <w:style w:type="table" w:styleId="Table3Deffects2">
    <w:name w:val="Table 3D effects 2"/>
    <w:basedOn w:val="TableNormal"/>
    <w:rsid w:val="00EF79CC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dTable1Light-Accent1">
    <w:name w:val="Grid Table 1 Light Accent 1"/>
    <w:basedOn w:val="TableNormal"/>
    <w:uiPriority w:val="46"/>
    <w:rsid w:val="00EF79CC"/>
    <w:rPr>
      <w:rFonts w:ascii="Calibri" w:eastAsia="Calibri" w:hAnsi="Calibri" w:cs="Cordia New"/>
      <w:lang w:val="en-GB" w:eastAsia="en-GB"/>
    </w:rPr>
    <w:tblPr>
      <w:tblStyleRowBandSize w:val="1"/>
      <w:tblStyleColBandSize w:val="1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FollowedHyperlink">
    <w:name w:val="FollowedHyperlink"/>
    <w:uiPriority w:val="99"/>
    <w:semiHidden/>
    <w:unhideWhenUsed/>
    <w:rsid w:val="00EF79CC"/>
    <w:rPr>
      <w:color w:val="800080"/>
      <w:u w:val="single"/>
    </w:rPr>
  </w:style>
  <w:style w:type="paragraph" w:customStyle="1" w:styleId="Pa47">
    <w:name w:val="Pa47"/>
    <w:basedOn w:val="Normal"/>
    <w:next w:val="Normal"/>
    <w:uiPriority w:val="99"/>
    <w:rsid w:val="00EF79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6939A8"/>
    <w:rPr>
      <w:rFonts w:ascii="Calibri" w:eastAsia="Calibri" w:hAnsi="Calibri" w:cs="Cordia New"/>
      <w:sz w:val="22"/>
      <w:szCs w:val="28"/>
      <w:lang w:val="en-GB"/>
    </w:rPr>
  </w:style>
  <w:style w:type="paragraph" w:customStyle="1" w:styleId="zKISOffAddress">
    <w:name w:val="zKISOffAddress"/>
    <w:basedOn w:val="Normal"/>
    <w:rsid w:val="008F672D"/>
    <w:pPr>
      <w:framePr w:hSpace="215" w:wrap="around" w:vAnchor="page" w:hAnchor="page" w:x="4282" w:y="1294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exact"/>
    </w:pPr>
    <w:rPr>
      <w:rFonts w:ascii="Univers for KPMG Light" w:hAnsi="Univers for KPMG Light" w:cs="Times New Roman"/>
      <w:lang w:bidi="ar-SA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EC7C0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semiHidden/>
    <w:rsid w:val="00EC7C09"/>
    <w:rPr>
      <w:rFonts w:ascii="Courier New" w:hAnsi="Courier New" w:cs="Courier New"/>
    </w:rPr>
  </w:style>
  <w:style w:type="character" w:customStyle="1" w:styleId="y2iqfc">
    <w:name w:val="y2iqfc"/>
    <w:rsid w:val="00EC7C09"/>
  </w:style>
  <w:style w:type="character" w:customStyle="1" w:styleId="blockChar">
    <w:name w:val="block Char"/>
    <w:aliases w:val="b Char"/>
    <w:link w:val="block"/>
    <w:locked/>
    <w:rsid w:val="00D57863"/>
    <w:rPr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0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5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3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7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05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33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2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1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9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7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4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76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76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6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2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0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2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2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3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86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7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3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3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3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42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8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9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47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4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2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9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9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8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1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7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9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8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7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2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13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2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79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8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1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7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5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63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8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2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2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56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2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8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7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0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4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4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63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8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3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0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56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9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82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5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4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6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8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04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76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5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5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7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7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4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8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1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3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5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2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1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21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4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4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0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7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1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1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5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23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6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4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5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0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38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1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4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8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83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7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7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5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3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3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7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4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9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4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8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64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02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5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5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46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3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36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9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8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0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9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9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9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1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1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4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1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9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1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6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1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3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13da434-3637-4dd5-a2d5-e02122aba82e" xsi:nil="true"/>
    <lcf76f155ced4ddcb4097134ff3c332f xmlns="d4f91098-763f-4f38-a735-0d003a4cf2ea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41AB3199191B743A5C173D70B3017B5" ma:contentTypeVersion="16" ma:contentTypeDescription="Create a new document." ma:contentTypeScope="" ma:versionID="370fc0b352de6a954fea1a34cd74b2bd">
  <xsd:schema xmlns:xsd="http://www.w3.org/2001/XMLSchema" xmlns:xs="http://www.w3.org/2001/XMLSchema" xmlns:p="http://schemas.microsoft.com/office/2006/metadata/properties" xmlns:ns2="d4f91098-763f-4f38-a735-0d003a4cf2ea" xmlns:ns3="113da434-3637-4dd5-a2d5-e02122aba82e" targetNamespace="http://schemas.microsoft.com/office/2006/metadata/properties" ma:root="true" ma:fieldsID="fac39d92e9c39d87feb9979cbe69a683" ns2:_="" ns3:_="">
    <xsd:import namespace="d4f91098-763f-4f38-a735-0d003a4cf2ea"/>
    <xsd:import namespace="113da434-3637-4dd5-a2d5-e02122aba82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f91098-763f-4f38-a735-0d003a4cf2e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f9c04131-a3dd-48b1-9899-21c6397bbaf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3da434-3637-4dd5-a2d5-e02122aba82e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657f343c-f94d-448a-a3b9-faf52e73580f}" ma:internalName="TaxCatchAll" ma:showField="CatchAllData" ma:web="113da434-3637-4dd5-a2d5-e02122aba82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5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AEB20E-1CBD-445D-984B-0D637C30FC9C}">
  <ds:schemaRefs>
    <ds:schemaRef ds:uri="http://schemas.microsoft.com/office/2006/metadata/properties"/>
    <ds:schemaRef ds:uri="http://schemas.microsoft.com/office/infopath/2007/PartnerControls"/>
    <ds:schemaRef ds:uri="113da434-3637-4dd5-a2d5-e02122aba82e"/>
    <ds:schemaRef ds:uri="d4f91098-763f-4f38-a735-0d003a4cf2ea"/>
  </ds:schemaRefs>
</ds:datastoreItem>
</file>

<file path=customXml/itemProps2.xml><?xml version="1.0" encoding="utf-8"?>
<ds:datastoreItem xmlns:ds="http://schemas.openxmlformats.org/officeDocument/2006/customXml" ds:itemID="{5B015AA9-0B5E-4D61-9EF4-EA9319503C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f91098-763f-4f38-a735-0d003a4cf2ea"/>
    <ds:schemaRef ds:uri="113da434-3637-4dd5-a2d5-e02122aba82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AEAEFB5-97BA-4548-BAEB-E0CDB9AA0DF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DFF31DD-AFFB-4AB4-9FD1-8345D24F7C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3567</TotalTime>
  <Pages>1</Pages>
  <Words>3526</Words>
  <Characters>20101</Characters>
  <Application>Microsoft Office Word</Application>
  <DocSecurity>4</DocSecurity>
  <Lines>167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23580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Navaporn, Sunlakawit</dc:creator>
  <cp:keywords/>
  <dc:description/>
  <cp:lastModifiedBy>Salisa Panochit</cp:lastModifiedBy>
  <cp:revision>2073</cp:revision>
  <cp:lastPrinted>2025-08-09T01:56:00Z</cp:lastPrinted>
  <dcterms:created xsi:type="dcterms:W3CDTF">2024-05-20T08:23:00Z</dcterms:created>
  <dcterms:modified xsi:type="dcterms:W3CDTF">2025-08-08T12:10:00Z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RestrictedRibbons">
    <vt:lpwstr>AI-T|CT-T</vt:lpwstr>
  </property>
  <property fmtid="{D5CDD505-2E9C-101B-9397-08002B2CF9AE}" pid="3" name="SiteSource">
    <vt:lpwstr>Workgroup</vt:lpwstr>
  </property>
  <property fmtid="{D5CDD505-2E9C-101B-9397-08002B2CF9AE}" pid="4" name="OnLine">
    <vt:lpwstr>False</vt:lpwstr>
  </property>
  <property fmtid="{D5CDD505-2E9C-101B-9397-08002B2CF9AE}" pid="5" name="IsMembershipServiceImplemented">
    <vt:lpwstr>False</vt:lpwstr>
  </property>
  <property fmtid="{D5CDD505-2E9C-101B-9397-08002B2CF9AE}" pid="6" name="Version">
    <vt:lpwstr>V1</vt:lpwstr>
  </property>
  <property fmtid="{D5CDD505-2E9C-101B-9397-08002B2CF9AE}" pid="7" name="Product">
    <vt:lpwstr>eAudIT2016</vt:lpwstr>
  </property>
  <property fmtid="{D5CDD505-2E9C-101B-9397-08002B2CF9AE}" pid="8" name="ResourceDBName">
    <vt:lpwstr>eAudITAppDB2016_FSAV1</vt:lpwstr>
  </property>
  <property fmtid="{D5CDD505-2E9C-101B-9397-08002B2CF9AE}" pid="9" name="SiteType">
    <vt:lpwstr>Engagement2016</vt:lpwstr>
  </property>
  <property fmtid="{D5CDD505-2E9C-101B-9397-08002B2CF9AE}" pid="10" name="FilePath">
    <vt:lpwstr>C:\ProgramData\eAudIT\DM\e6819730-8a52-4133-be3d-7d13ac41ab58\ReadOnlyDocs\\4.6.2.0030Vending Corporation a161a-12t-.docx</vt:lpwstr>
  </property>
  <property fmtid="{D5CDD505-2E9C-101B-9397-08002B2CF9AE}" pid="11" name="Locale">
    <vt:lpwstr>en</vt:lpwstr>
  </property>
  <property fmtid="{D5CDD505-2E9C-101B-9397-08002B2CF9AE}" pid="12" name="ComponentName">
    <vt:lpwstr>Vending Corporation Co., Ltd. 31-Dec-16</vt:lpwstr>
  </property>
  <property fmtid="{D5CDD505-2E9C-101B-9397-08002B2CF9AE}" pid="13" name="ComponentID">
    <vt:lpwstr>1CC699D1-987D-42BE-8A23-CAD3EA4D3522</vt:lpwstr>
  </property>
  <property fmtid="{D5CDD505-2E9C-101B-9397-08002B2CF9AE}" pid="14" name="DocumentID">
    <vt:lpwstr>CE901F53-6EF2-40BC-9678-897783E4377E</vt:lpwstr>
  </property>
  <property fmtid="{D5CDD505-2E9C-101B-9397-08002B2CF9AE}" pid="15" name="LibraryID">
    <vt:lpwstr>Audit Files</vt:lpwstr>
  </property>
  <property fmtid="{D5CDD505-2E9C-101B-9397-08002B2CF9AE}" pid="16" name="EngagementID">
    <vt:lpwstr>e6819730-8a52-4133-be3d-7d13ac41ab58</vt:lpwstr>
  </property>
  <property fmtid="{D5CDD505-2E9C-101B-9397-08002B2CF9AE}" pid="17" name="ContentTypeId">
    <vt:lpwstr>0x010100941AB3199191B743A5C173D70B3017B5</vt:lpwstr>
  </property>
  <property fmtid="{D5CDD505-2E9C-101B-9397-08002B2CF9AE}" pid="18" name="MediaServiceImageTags">
    <vt:lpwstr/>
  </property>
  <property fmtid="{D5CDD505-2E9C-101B-9397-08002B2CF9AE}" pid="19" name="GrammarlyDocumentId">
    <vt:lpwstr>b7ceb84f-fbcb-4514-80f1-5cc4243163ea</vt:lpwstr>
  </property>
</Properties>
</file>