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D620D" w14:textId="54F52467" w:rsidR="00125705" w:rsidRPr="00D37F7A" w:rsidRDefault="00125705" w:rsidP="00125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Cs/>
          <w:i/>
          <w:sz w:val="36"/>
          <w:szCs w:val="36"/>
        </w:rPr>
      </w:pPr>
      <w:r w:rsidRPr="00D37F7A">
        <w:rPr>
          <w:rFonts w:ascii="Angsana New" w:hAnsi="Angsana New"/>
          <w:bCs/>
          <w:i/>
          <w:sz w:val="36"/>
          <w:szCs w:val="36"/>
          <w:cs/>
        </w:rPr>
        <w:t>บริษัท เซ็น คอร์ปอเรชั่น กรุ๊ป จำกัด (มหาชน) และบริษัทย่อย</w:t>
      </w:r>
    </w:p>
    <w:p w14:paraId="29F77540" w14:textId="77777777" w:rsidR="00125705" w:rsidRPr="00D37F7A" w:rsidRDefault="00125705" w:rsidP="00125705">
      <w:pPr>
        <w:pStyle w:val="acctmainheading"/>
        <w:spacing w:after="0" w:line="240" w:lineRule="auto"/>
        <w:ind w:left="360" w:hanging="360"/>
        <w:rPr>
          <w:rFonts w:ascii="Angsana New" w:hAnsi="Angsana New"/>
          <w:bCs/>
          <w:i/>
          <w:sz w:val="36"/>
          <w:szCs w:val="36"/>
        </w:rPr>
      </w:pP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>หมายเหตุประกอบงบการเงินแบบย่อ</w:t>
      </w:r>
    </w:p>
    <w:p w14:paraId="1559DAB7" w14:textId="10B527BE" w:rsidR="00125705" w:rsidRPr="00150129" w:rsidRDefault="00125705" w:rsidP="00125705">
      <w:pPr>
        <w:pStyle w:val="acctmainheading"/>
        <w:spacing w:after="0" w:line="240" w:lineRule="auto"/>
        <w:ind w:left="360" w:hanging="360"/>
        <w:rPr>
          <w:rFonts w:ascii="Angsana New" w:hAnsi="Angsana New"/>
          <w:bCs/>
          <w:i/>
          <w:sz w:val="36"/>
          <w:szCs w:val="36"/>
          <w:lang w:bidi="th-TH"/>
        </w:rPr>
      </w:pPr>
      <w:r w:rsidRPr="00150129">
        <w:rPr>
          <w:rFonts w:ascii="Angsana New" w:hAnsi="Angsana New" w:hint="cs"/>
          <w:bCs/>
          <w:i/>
          <w:sz w:val="36"/>
          <w:szCs w:val="36"/>
          <w:cs/>
          <w:lang w:bidi="th-TH"/>
        </w:rPr>
        <w:t>สำหรับงวดสามเดือน</w:t>
      </w:r>
      <w:r w:rsidR="00150129" w:rsidRPr="00150129">
        <w:rPr>
          <w:rFonts w:ascii="Angsana New" w:hAnsi="Angsana New" w:hint="cs"/>
          <w:bCs/>
          <w:i/>
          <w:sz w:val="36"/>
          <w:szCs w:val="36"/>
          <w:cs/>
          <w:lang w:bidi="th-TH"/>
        </w:rPr>
        <w:t>และหกเดือน</w:t>
      </w:r>
      <w:r w:rsidRPr="00150129">
        <w:rPr>
          <w:rFonts w:ascii="Angsana New" w:hAnsi="Angsana New" w:hint="cs"/>
          <w:bCs/>
          <w:i/>
          <w:sz w:val="36"/>
          <w:szCs w:val="36"/>
          <w:cs/>
          <w:lang w:bidi="th-TH"/>
        </w:rPr>
        <w:t xml:space="preserve">สิ้นสุดวันที่ </w:t>
      </w:r>
      <w:r w:rsidR="000B45A5" w:rsidRPr="000B45A5">
        <w:rPr>
          <w:rFonts w:ascii="Angsana New" w:hAnsi="Angsana New"/>
          <w:bCs/>
          <w:iCs/>
          <w:sz w:val="36"/>
          <w:szCs w:val="36"/>
          <w:lang w:val="en-US" w:bidi="th-TH"/>
        </w:rPr>
        <w:t>30</w:t>
      </w:r>
      <w:r w:rsidRPr="00150129">
        <w:rPr>
          <w:rFonts w:ascii="Angsana New" w:hAnsi="Angsana New"/>
          <w:bCs/>
          <w:i/>
          <w:sz w:val="36"/>
          <w:szCs w:val="36"/>
          <w:lang w:bidi="th-TH"/>
        </w:rPr>
        <w:t xml:space="preserve"> </w:t>
      </w:r>
      <w:r w:rsidR="00150129" w:rsidRPr="00150129">
        <w:rPr>
          <w:rFonts w:ascii="Angsana New" w:hAnsi="Angsana New" w:hint="cs"/>
          <w:bCs/>
          <w:i/>
          <w:sz w:val="36"/>
          <w:szCs w:val="36"/>
          <w:cs/>
          <w:lang w:bidi="th-TH"/>
        </w:rPr>
        <w:t>มิถุนายน</w:t>
      </w:r>
      <w:r w:rsidRPr="00150129">
        <w:rPr>
          <w:rFonts w:ascii="Angsana New" w:hAnsi="Angsana New" w:hint="cs"/>
          <w:bCs/>
          <w:i/>
          <w:sz w:val="36"/>
          <w:szCs w:val="36"/>
          <w:cs/>
          <w:lang w:bidi="th-TH"/>
        </w:rPr>
        <w:t xml:space="preserve"> </w:t>
      </w:r>
      <w:r w:rsidR="000B45A5" w:rsidRPr="000B45A5">
        <w:rPr>
          <w:rFonts w:ascii="Angsana New" w:hAnsi="Angsana New"/>
          <w:bCs/>
          <w:iCs/>
          <w:sz w:val="36"/>
          <w:szCs w:val="36"/>
          <w:lang w:val="en-US" w:bidi="th-TH"/>
        </w:rPr>
        <w:t>2568</w:t>
      </w:r>
      <w:r w:rsidRPr="00150129">
        <w:rPr>
          <w:rFonts w:ascii="Angsana New" w:hAnsi="Angsana New" w:hint="cs"/>
          <w:bCs/>
          <w:iCs/>
          <w:sz w:val="36"/>
          <w:szCs w:val="36"/>
          <w:cs/>
          <w:lang w:bidi="th-TH"/>
        </w:rPr>
        <w:t xml:space="preserve"> </w:t>
      </w:r>
      <w:r w:rsidRPr="00150129">
        <w:rPr>
          <w:rFonts w:ascii="Angsana New" w:hAnsi="Angsana New" w:hint="cs"/>
          <w:bCs/>
          <w:i/>
          <w:sz w:val="36"/>
          <w:szCs w:val="36"/>
          <w:cs/>
          <w:lang w:bidi="th-TH"/>
        </w:rPr>
        <w:t>(</w:t>
      </w:r>
      <w:r w:rsidR="00E84E8B">
        <w:rPr>
          <w:rFonts w:ascii="Angsana New" w:hAnsi="Angsana New" w:hint="cs"/>
          <w:bCs/>
          <w:i/>
          <w:sz w:val="36"/>
          <w:szCs w:val="36"/>
          <w:cs/>
          <w:lang w:bidi="th-TH"/>
        </w:rPr>
        <w:t>ยัง</w:t>
      </w:r>
      <w:r w:rsidRPr="00150129">
        <w:rPr>
          <w:rFonts w:ascii="Angsana New" w:hAnsi="Angsana New" w:hint="cs"/>
          <w:bCs/>
          <w:i/>
          <w:sz w:val="36"/>
          <w:szCs w:val="36"/>
          <w:cs/>
          <w:lang w:bidi="th-TH"/>
        </w:rPr>
        <w:t>ไม่ได้ตรวจสอบ)</w:t>
      </w:r>
    </w:p>
    <w:p w14:paraId="4F001ED4" w14:textId="77777777" w:rsidR="00125705" w:rsidRDefault="00125705" w:rsidP="00125705">
      <w:pPr>
        <w:pStyle w:val="acctmainheading"/>
        <w:spacing w:after="0" w:line="240" w:lineRule="auto"/>
        <w:ind w:left="360" w:hanging="360"/>
        <w:rPr>
          <w:rFonts w:ascii="Angsana New" w:hAnsi="Angsana New"/>
          <w:bCs/>
          <w:i/>
          <w:sz w:val="32"/>
          <w:szCs w:val="32"/>
          <w:lang w:bidi="th-TH"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260"/>
        <w:gridCol w:w="8075"/>
      </w:tblGrid>
      <w:tr w:rsidR="00125705" w:rsidRPr="00AA2D85" w14:paraId="4463FB6A" w14:textId="77777777" w:rsidTr="00125705">
        <w:trPr>
          <w:tblHeader/>
        </w:trPr>
        <w:tc>
          <w:tcPr>
            <w:tcW w:w="1260" w:type="dxa"/>
          </w:tcPr>
          <w:p w14:paraId="37EFA0BC" w14:textId="77777777" w:rsidR="00125705" w:rsidRPr="00AA2D85" w:rsidRDefault="00125705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8075" w:type="dxa"/>
          </w:tcPr>
          <w:p w14:paraId="7EF627DB" w14:textId="77777777" w:rsidR="00125705" w:rsidRPr="00AA2D85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A2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สารบัญ</w:t>
            </w:r>
          </w:p>
        </w:tc>
      </w:tr>
      <w:tr w:rsidR="00125705" w:rsidRPr="00AA2D85" w14:paraId="753B49A6" w14:textId="77777777" w:rsidTr="00125705">
        <w:trPr>
          <w:tblHeader/>
        </w:trPr>
        <w:tc>
          <w:tcPr>
            <w:tcW w:w="1260" w:type="dxa"/>
          </w:tcPr>
          <w:p w14:paraId="4AB0D8EA" w14:textId="77777777" w:rsidR="00125705" w:rsidRPr="00AA2D85" w:rsidRDefault="00125705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075" w:type="dxa"/>
          </w:tcPr>
          <w:p w14:paraId="7D7E66D1" w14:textId="77777777" w:rsidR="00125705" w:rsidRPr="00AA2D85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125705" w:rsidRPr="00AA2D85" w14:paraId="5B7E3140" w14:textId="77777777" w:rsidTr="00125705">
        <w:trPr>
          <w:tblHeader/>
        </w:trPr>
        <w:tc>
          <w:tcPr>
            <w:tcW w:w="1260" w:type="dxa"/>
          </w:tcPr>
          <w:p w14:paraId="7E854A88" w14:textId="6D4EC002" w:rsidR="00125705" w:rsidRPr="00AF256E" w:rsidRDefault="000B45A5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4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8075" w:type="dxa"/>
          </w:tcPr>
          <w:p w14:paraId="5A892C88" w14:textId="5BBC841F" w:rsidR="00125705" w:rsidRPr="009A27E3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27E3">
              <w:rPr>
                <w:rFonts w:asciiTheme="majorBidi" w:hAnsiTheme="majorBidi"/>
                <w:sz w:val="32"/>
                <w:szCs w:val="32"/>
                <w:cs/>
              </w:rPr>
              <w:t>การดำเนินงานและข้อมูลทั่วไปของบริษัท</w:t>
            </w:r>
          </w:p>
        </w:tc>
      </w:tr>
      <w:tr w:rsidR="00125705" w:rsidRPr="00AA2D85" w14:paraId="2FE1779C" w14:textId="77777777" w:rsidTr="00125705">
        <w:tc>
          <w:tcPr>
            <w:tcW w:w="1260" w:type="dxa"/>
          </w:tcPr>
          <w:p w14:paraId="133447E8" w14:textId="3107A6ED" w:rsidR="00125705" w:rsidRPr="00AA2D85" w:rsidRDefault="000B45A5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4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8075" w:type="dxa"/>
          </w:tcPr>
          <w:p w14:paraId="57B75916" w14:textId="77777777" w:rsidR="00125705" w:rsidRPr="007537B4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7537B4">
              <w:rPr>
                <w:rFonts w:asciiTheme="majorBidi" w:hAnsiTheme="majorBidi"/>
                <w:spacing w:val="-6"/>
                <w:sz w:val="32"/>
                <w:szCs w:val="32"/>
                <w:cs/>
              </w:rPr>
              <w:t>เกณฑ์การจัดทำและนำเสนองบการเงินระหว่างกาลรวมและงบการเงินระหว่างกาลเฉพาะกิจการ</w:t>
            </w:r>
          </w:p>
        </w:tc>
      </w:tr>
      <w:tr w:rsidR="00125705" w:rsidRPr="00AA2D85" w14:paraId="19489132" w14:textId="77777777" w:rsidTr="00125705">
        <w:tc>
          <w:tcPr>
            <w:tcW w:w="1260" w:type="dxa"/>
          </w:tcPr>
          <w:p w14:paraId="77B6749C" w14:textId="04094AD3" w:rsidR="00125705" w:rsidRPr="00AA2D85" w:rsidRDefault="000B45A5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8075" w:type="dxa"/>
          </w:tcPr>
          <w:p w14:paraId="2DA475D1" w14:textId="77777777" w:rsidR="00125705" w:rsidRPr="00AA2D85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นโยบายการบัญชีที่มีสาระสำคัญ</w:t>
            </w:r>
          </w:p>
        </w:tc>
      </w:tr>
      <w:tr w:rsidR="00125705" w:rsidRPr="00AA2D85" w14:paraId="736A70CF" w14:textId="77777777" w:rsidTr="00125705">
        <w:tc>
          <w:tcPr>
            <w:tcW w:w="1260" w:type="dxa"/>
          </w:tcPr>
          <w:p w14:paraId="0FF6DC78" w14:textId="6F0A1416" w:rsidR="00125705" w:rsidRPr="00AA2D85" w:rsidRDefault="000B45A5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8075" w:type="dxa"/>
          </w:tcPr>
          <w:p w14:paraId="0C74AF01" w14:textId="0BE484C1" w:rsidR="00125705" w:rsidRPr="00AA2D85" w:rsidRDefault="0017088B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13C4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รายการบัญชีกับ</w:t>
            </w:r>
            <w:r w:rsidR="00125705" w:rsidRPr="00D413C4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</w:tr>
      <w:tr w:rsidR="00125705" w:rsidRPr="00AA2D85" w14:paraId="344DCE6B" w14:textId="77777777" w:rsidTr="00125705">
        <w:tc>
          <w:tcPr>
            <w:tcW w:w="1260" w:type="dxa"/>
          </w:tcPr>
          <w:p w14:paraId="55769EEC" w14:textId="766220D0" w:rsidR="00125705" w:rsidRPr="00AA2D85" w:rsidRDefault="000B45A5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8075" w:type="dxa"/>
          </w:tcPr>
          <w:p w14:paraId="42BBA8F6" w14:textId="77777777" w:rsidR="00125705" w:rsidRPr="00AA2D85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อาคารและอุปกรณ์ และสินทรัพย์สิทธิการใช้</w:t>
            </w:r>
          </w:p>
        </w:tc>
      </w:tr>
      <w:tr w:rsidR="00125705" w:rsidRPr="00AA2D85" w14:paraId="4B45F8CC" w14:textId="77777777" w:rsidTr="00125705">
        <w:tc>
          <w:tcPr>
            <w:tcW w:w="1260" w:type="dxa"/>
          </w:tcPr>
          <w:p w14:paraId="27F4ABAD" w14:textId="2B7F24F8" w:rsidR="00125705" w:rsidRPr="00AA2D85" w:rsidRDefault="000B45A5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8075" w:type="dxa"/>
          </w:tcPr>
          <w:p w14:paraId="706AC64A" w14:textId="77777777" w:rsidR="00125705" w:rsidRPr="00AA2D85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ส่วนงานดำเนินงานและการจำแนกรายได้</w:t>
            </w:r>
          </w:p>
        </w:tc>
      </w:tr>
      <w:tr w:rsidR="004D1CAB" w:rsidRPr="00AA2D85" w14:paraId="2CD85CA9" w14:textId="77777777" w:rsidTr="00125705">
        <w:tc>
          <w:tcPr>
            <w:tcW w:w="1260" w:type="dxa"/>
          </w:tcPr>
          <w:p w14:paraId="4DD26C93" w14:textId="0DEB6DF0" w:rsidR="004D1CAB" w:rsidRPr="002A4446" w:rsidRDefault="000B45A5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8075" w:type="dxa"/>
          </w:tcPr>
          <w:p w14:paraId="1C9C2230" w14:textId="3EB0EF15" w:rsidR="004D1CAB" w:rsidRPr="00AA2D85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5048">
              <w:rPr>
                <w:rFonts w:asciiTheme="majorBidi" w:hAnsiTheme="majorBidi"/>
                <w:sz w:val="32"/>
                <w:szCs w:val="32"/>
                <w:cs/>
              </w:rPr>
              <w:t>เงินปันผล</w:t>
            </w:r>
            <w:r w:rsidR="00874307">
              <w:rPr>
                <w:rFonts w:asciiTheme="majorBidi" w:hAnsiTheme="majorBidi" w:hint="cs"/>
                <w:sz w:val="32"/>
                <w:szCs w:val="32"/>
                <w:cs/>
              </w:rPr>
              <w:t>จ่าย</w:t>
            </w:r>
          </w:p>
        </w:tc>
      </w:tr>
      <w:tr w:rsidR="004D1CAB" w:rsidRPr="00AA2D85" w14:paraId="0D098DAC" w14:textId="77777777" w:rsidTr="00125705">
        <w:tc>
          <w:tcPr>
            <w:tcW w:w="1260" w:type="dxa"/>
          </w:tcPr>
          <w:p w14:paraId="566683F3" w14:textId="0DA8D863" w:rsidR="004D1CAB" w:rsidRPr="00AA2D85" w:rsidRDefault="000B45A5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8075" w:type="dxa"/>
          </w:tcPr>
          <w:p w14:paraId="35E0D2F3" w14:textId="0FB2FF71" w:rsidR="004D1CAB" w:rsidRPr="00AA2D85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sz w:val="32"/>
                <w:szCs w:val="32"/>
                <w:cs/>
              </w:rPr>
              <w:t>หุ้นทุนซื้อคืน</w:t>
            </w:r>
          </w:p>
        </w:tc>
      </w:tr>
      <w:tr w:rsidR="004D1CAB" w:rsidRPr="00AA2D85" w14:paraId="055490F9" w14:textId="77777777" w:rsidTr="00125705">
        <w:tc>
          <w:tcPr>
            <w:tcW w:w="1260" w:type="dxa"/>
          </w:tcPr>
          <w:p w14:paraId="428CA759" w14:textId="261B8C91" w:rsidR="004D1CAB" w:rsidRPr="00AA2D85" w:rsidRDefault="000B45A5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8075" w:type="dxa"/>
          </w:tcPr>
          <w:p w14:paraId="28FCCD16" w14:textId="6D19DD0F" w:rsidR="004D1CAB" w:rsidRPr="00AA2D85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4D1CAB" w:rsidRPr="00AA2D85" w14:paraId="2939F260" w14:textId="77777777" w:rsidTr="00125705">
        <w:tc>
          <w:tcPr>
            <w:tcW w:w="1260" w:type="dxa"/>
          </w:tcPr>
          <w:p w14:paraId="7790FD56" w14:textId="1DFEC25A" w:rsidR="004D1CAB" w:rsidRPr="00AA2D85" w:rsidRDefault="000B45A5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8075" w:type="dxa"/>
          </w:tcPr>
          <w:p w14:paraId="79360A66" w14:textId="5ADD9CFE" w:rsidR="004D1CAB" w:rsidRPr="00AA2D85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D1CAB" w:rsidRPr="00AA2D85" w14:paraId="15BC4B1C" w14:textId="77777777" w:rsidTr="00125705">
        <w:tc>
          <w:tcPr>
            <w:tcW w:w="1260" w:type="dxa"/>
          </w:tcPr>
          <w:p w14:paraId="3A80AEB2" w14:textId="154AFDE3" w:rsidR="004D1CAB" w:rsidRDefault="000B45A5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8075" w:type="dxa"/>
          </w:tcPr>
          <w:p w14:paraId="75BAAE44" w14:textId="179895BA" w:rsidR="004D1CAB" w:rsidRPr="00AA2D85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การจัดประเภทรายการใหม่</w:t>
            </w:r>
          </w:p>
        </w:tc>
      </w:tr>
      <w:tr w:rsidR="004D1CAB" w:rsidRPr="00AA2D85" w14:paraId="506A762D" w14:textId="77777777" w:rsidTr="00125705">
        <w:tc>
          <w:tcPr>
            <w:tcW w:w="1260" w:type="dxa"/>
          </w:tcPr>
          <w:p w14:paraId="4BCD7A0A" w14:textId="26FD94EC" w:rsidR="004D1CAB" w:rsidRPr="00AA2D85" w:rsidRDefault="000B45A5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8075" w:type="dxa"/>
          </w:tcPr>
          <w:p w14:paraId="24CFBBF5" w14:textId="79F9CA14" w:rsidR="004D1CAB" w:rsidRPr="00AA2D85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C4757">
              <w:rPr>
                <w:rFonts w:asciiTheme="majorBidi" w:hAnsiTheme="majorBidi"/>
                <w:sz w:val="32"/>
                <w:szCs w:val="32"/>
                <w:cs/>
              </w:rPr>
              <w:t>การอนุมัติข้อมูลทางการเงินระหว่างกาล</w:t>
            </w:r>
          </w:p>
        </w:tc>
      </w:tr>
    </w:tbl>
    <w:p w14:paraId="20FF1B19" w14:textId="77777777" w:rsidR="00D37F7A" w:rsidRDefault="00D37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sz w:val="32"/>
          <w:szCs w:val="32"/>
          <w:cs/>
          <w:lang w:val="en-GB"/>
        </w:rPr>
      </w:pPr>
      <w:r>
        <w:rPr>
          <w:rFonts w:ascii="Angsana New" w:hAnsi="Angsana New"/>
          <w:bCs/>
          <w:i/>
          <w:sz w:val="32"/>
          <w:szCs w:val="32"/>
          <w:cs/>
        </w:rPr>
        <w:br w:type="page"/>
      </w:r>
    </w:p>
    <w:p w14:paraId="7634411C" w14:textId="7F7E07D3" w:rsidR="001641E5" w:rsidRPr="00D37F7A" w:rsidRDefault="001641E5" w:rsidP="001641E5">
      <w:pPr>
        <w:pStyle w:val="acctmainheading"/>
        <w:spacing w:after="0" w:line="240" w:lineRule="auto"/>
        <w:rPr>
          <w:rFonts w:ascii="Angsana New" w:hAnsi="Angsana New"/>
          <w:bCs/>
          <w:i/>
          <w:sz w:val="36"/>
          <w:szCs w:val="36"/>
          <w:lang w:bidi="th-TH"/>
        </w:rPr>
      </w:pP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lastRenderedPageBreak/>
        <w:t>บ</w:t>
      </w:r>
      <w:r w:rsidRPr="00D37F7A">
        <w:rPr>
          <w:rFonts w:ascii="Angsana New" w:hAnsi="Angsana New"/>
          <w:bCs/>
          <w:i/>
          <w:sz w:val="36"/>
          <w:szCs w:val="36"/>
          <w:cs/>
          <w:lang w:bidi="th-TH"/>
        </w:rPr>
        <w:t>ริษัท เซ็น คอร์ปอเรชั่น กรุ๊ป จำกัด (มหาชน) และบริษัทย่อย</w:t>
      </w:r>
    </w:p>
    <w:p w14:paraId="4DB2B839" w14:textId="77777777" w:rsidR="001641E5" w:rsidRPr="00D37F7A" w:rsidRDefault="001641E5" w:rsidP="001641E5">
      <w:pPr>
        <w:pStyle w:val="acctmainheading"/>
        <w:spacing w:after="0" w:line="240" w:lineRule="auto"/>
        <w:ind w:left="360" w:hanging="360"/>
        <w:rPr>
          <w:rFonts w:ascii="Angsana New" w:hAnsi="Angsana New"/>
          <w:bCs/>
          <w:i/>
          <w:sz w:val="36"/>
          <w:szCs w:val="36"/>
        </w:rPr>
      </w:pP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>หมายเหตุประกอบงบการเงินแบบย่อ</w:t>
      </w:r>
    </w:p>
    <w:p w14:paraId="5C522FA8" w14:textId="50D00D0C" w:rsidR="001641E5" w:rsidRPr="00D37F7A" w:rsidRDefault="001641E5" w:rsidP="001641E5">
      <w:pPr>
        <w:pStyle w:val="acctmainheading"/>
        <w:spacing w:after="0" w:line="240" w:lineRule="auto"/>
        <w:ind w:left="360" w:hanging="360"/>
        <w:rPr>
          <w:rFonts w:ascii="Angsana New" w:hAnsi="Angsana New"/>
          <w:bCs/>
          <w:i/>
          <w:sz w:val="36"/>
          <w:szCs w:val="36"/>
          <w:lang w:bidi="th-TH"/>
        </w:rPr>
      </w:pP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>สำหรับงวดสามเดือน</w:t>
      </w:r>
      <w:r w:rsidR="000B5656">
        <w:rPr>
          <w:rFonts w:ascii="Angsana New" w:hAnsi="Angsana New" w:hint="cs"/>
          <w:bCs/>
          <w:i/>
          <w:sz w:val="36"/>
          <w:szCs w:val="36"/>
          <w:cs/>
          <w:lang w:bidi="th-TH"/>
        </w:rPr>
        <w:t>และหกเดือน</w:t>
      </w: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 xml:space="preserve">สิ้นสุดวันที่ </w:t>
      </w:r>
      <w:r w:rsidR="000B45A5" w:rsidRPr="000B45A5">
        <w:rPr>
          <w:rFonts w:ascii="Angsana New" w:hAnsi="Angsana New"/>
          <w:bCs/>
          <w:iCs/>
          <w:sz w:val="36"/>
          <w:szCs w:val="36"/>
          <w:lang w:val="en-US" w:bidi="th-TH"/>
        </w:rPr>
        <w:t>30</w:t>
      </w:r>
      <w:r w:rsidRPr="00D37F7A">
        <w:rPr>
          <w:rFonts w:ascii="Angsana New" w:hAnsi="Angsana New"/>
          <w:bCs/>
          <w:iCs/>
          <w:sz w:val="36"/>
          <w:szCs w:val="36"/>
          <w:lang w:bidi="th-TH"/>
        </w:rPr>
        <w:t xml:space="preserve"> </w:t>
      </w:r>
      <w:r w:rsidR="000B5656" w:rsidRPr="000B5656">
        <w:rPr>
          <w:rFonts w:ascii="Angsana New" w:hAnsi="Angsana New" w:hint="cs"/>
          <w:bCs/>
          <w:i/>
          <w:sz w:val="36"/>
          <w:szCs w:val="36"/>
          <w:cs/>
          <w:lang w:bidi="th-TH"/>
        </w:rPr>
        <w:t>มิถุนายน</w:t>
      </w:r>
      <w:r w:rsidRPr="00D37F7A">
        <w:rPr>
          <w:rFonts w:ascii="Angsana New" w:hAnsi="Angsana New" w:hint="cs"/>
          <w:bCs/>
          <w:iCs/>
          <w:sz w:val="36"/>
          <w:szCs w:val="36"/>
          <w:cs/>
          <w:lang w:bidi="th-TH"/>
        </w:rPr>
        <w:t xml:space="preserve"> </w:t>
      </w:r>
      <w:r w:rsidR="000B45A5" w:rsidRPr="000B45A5">
        <w:rPr>
          <w:rFonts w:ascii="Angsana New" w:hAnsi="Angsana New"/>
          <w:bCs/>
          <w:iCs/>
          <w:sz w:val="36"/>
          <w:szCs w:val="36"/>
          <w:lang w:val="en-US" w:bidi="th-TH"/>
        </w:rPr>
        <w:t>2568</w:t>
      </w: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 xml:space="preserve"> (</w:t>
      </w:r>
      <w:r w:rsidR="0058273C">
        <w:rPr>
          <w:rFonts w:ascii="Angsana New" w:hAnsi="Angsana New" w:hint="cs"/>
          <w:bCs/>
          <w:i/>
          <w:sz w:val="36"/>
          <w:szCs w:val="36"/>
          <w:cs/>
          <w:lang w:bidi="th-TH"/>
        </w:rPr>
        <w:t>ยัง</w:t>
      </w: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>ไม่ได้ตรวจสอบ)</w:t>
      </w:r>
    </w:p>
    <w:p w14:paraId="2384327F" w14:textId="1A9C07D6" w:rsidR="008A50F6" w:rsidRPr="00FE38F5" w:rsidRDefault="006752EA" w:rsidP="00FE38F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 w:right="-43" w:hanging="540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8F5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การดำเนินงาน</w:t>
      </w:r>
      <w:r w:rsidR="00E0393E" w:rsidRPr="00FE38F5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และข้อมูลทั่วไป</w:t>
      </w:r>
      <w:r w:rsidR="00356299" w:rsidRPr="00FE38F5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</w:p>
    <w:p w14:paraId="00735607" w14:textId="45A52F64" w:rsidR="00AB3BAF" w:rsidRDefault="00422172" w:rsidP="00AB3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24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422172">
        <w:rPr>
          <w:rFonts w:ascii="Angsana New" w:hAnsi="Angsana New"/>
          <w:sz w:val="32"/>
          <w:szCs w:val="32"/>
          <w:cs/>
        </w:rPr>
        <w:t xml:space="preserve">บริษัท เซ็น คอร์ปอเรชั่น กรุ๊ป จำกัด (มหาชน) </w:t>
      </w:r>
      <w:r w:rsidR="00F33FDB">
        <w:rPr>
          <w:rFonts w:ascii="Angsana New" w:hAnsi="Angsana New"/>
          <w:sz w:val="32"/>
          <w:szCs w:val="32"/>
        </w:rPr>
        <w:t>(</w:t>
      </w:r>
      <w:r w:rsidRPr="00422172">
        <w:rPr>
          <w:rFonts w:ascii="Angsana New" w:hAnsi="Angsana New"/>
          <w:sz w:val="32"/>
          <w:szCs w:val="32"/>
          <w:cs/>
        </w:rPr>
        <w:t>“บริษัท”</w:t>
      </w:r>
      <w:r w:rsidR="00F33FDB">
        <w:rPr>
          <w:rFonts w:ascii="Angsana New" w:hAnsi="Angsana New"/>
          <w:sz w:val="32"/>
          <w:szCs w:val="32"/>
        </w:rPr>
        <w:t>)</w:t>
      </w:r>
      <w:r w:rsidRPr="00422172">
        <w:rPr>
          <w:rFonts w:ascii="Angsana New" w:hAnsi="Angsana New"/>
          <w:sz w:val="32"/>
          <w:szCs w:val="32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และจดทะเบียนกับตลาดหลักทรัพย์แห่งประเทศไทยเมื่อเดือนกุมภาพันธ์ </w:t>
      </w:r>
      <w:r w:rsidR="000B45A5" w:rsidRPr="000B45A5">
        <w:rPr>
          <w:rFonts w:ascii="Angsana New" w:hAnsi="Angsana New"/>
          <w:sz w:val="32"/>
          <w:szCs w:val="32"/>
        </w:rPr>
        <w:t>2562</w:t>
      </w:r>
      <w:r w:rsidRPr="00422172">
        <w:rPr>
          <w:rFonts w:ascii="Angsana New" w:hAnsi="Angsana New"/>
          <w:sz w:val="32"/>
          <w:szCs w:val="32"/>
          <w:cs/>
        </w:rPr>
        <w:t xml:space="preserve"> โดยมีที่อยู่จดทะเบียนของบริษัทตั้งอยู่เลขที่ </w:t>
      </w:r>
      <w:r w:rsidR="000B45A5" w:rsidRPr="000B45A5">
        <w:rPr>
          <w:rFonts w:ascii="Angsana New" w:hAnsi="Angsana New"/>
          <w:sz w:val="32"/>
          <w:szCs w:val="32"/>
        </w:rPr>
        <w:t>662</w:t>
      </w:r>
      <w:r w:rsidRPr="00422172">
        <w:rPr>
          <w:rFonts w:ascii="Angsana New" w:hAnsi="Angsana New"/>
          <w:sz w:val="32"/>
          <w:szCs w:val="32"/>
          <w:cs/>
        </w:rPr>
        <w:t xml:space="preserve"> ซอยอ่อนนุช </w:t>
      </w:r>
      <w:r w:rsidR="000B45A5" w:rsidRPr="000B45A5">
        <w:rPr>
          <w:rFonts w:ascii="Angsana New" w:hAnsi="Angsana New"/>
          <w:sz w:val="32"/>
          <w:szCs w:val="32"/>
        </w:rPr>
        <w:t>17</w:t>
      </w:r>
      <w:r w:rsidRPr="00422172">
        <w:rPr>
          <w:rFonts w:ascii="Angsana New" w:hAnsi="Angsana New"/>
          <w:sz w:val="32"/>
          <w:szCs w:val="32"/>
          <w:cs/>
        </w:rPr>
        <w:t xml:space="preserve"> แขวงสวนหลวง เขตสวนหลวง กรุงเทพมหานคร </w:t>
      </w:r>
      <w:r w:rsidR="000B45A5" w:rsidRPr="000B45A5">
        <w:rPr>
          <w:rFonts w:ascii="Angsana New" w:hAnsi="Angsana New"/>
          <w:sz w:val="32"/>
          <w:szCs w:val="32"/>
        </w:rPr>
        <w:t>10250</w:t>
      </w:r>
    </w:p>
    <w:p w14:paraId="2B68E5F3" w14:textId="4DF311A5" w:rsidR="00AB3BAF" w:rsidRDefault="00B41BFF" w:rsidP="00AB3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24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B41BFF">
        <w:rPr>
          <w:rFonts w:ascii="Angsana New" w:hAnsi="Angsana New"/>
          <w:sz w:val="32"/>
          <w:szCs w:val="32"/>
          <w:cs/>
        </w:rPr>
        <w:t>ผู้ถือหุ้นรายใหญ่ได้แก่ บริษัท เอจีบี ซิบลิ้งส์ โฮลดิ้ง จำกัด</w:t>
      </w:r>
      <w:r w:rsidR="00CF05F6">
        <w:rPr>
          <w:rFonts w:ascii="Angsana New" w:hAnsi="Angsana New"/>
          <w:sz w:val="32"/>
          <w:szCs w:val="32"/>
        </w:rPr>
        <w:t xml:space="preserve"> </w:t>
      </w:r>
      <w:r w:rsidR="00CF05F6" w:rsidRPr="00B41BFF">
        <w:rPr>
          <w:rFonts w:ascii="Angsana New" w:hAnsi="Angsana New"/>
          <w:sz w:val="32"/>
          <w:szCs w:val="32"/>
          <w:cs/>
        </w:rPr>
        <w:t>เป็นนิต</w:t>
      </w:r>
      <w:r w:rsidR="00CF05F6">
        <w:rPr>
          <w:rFonts w:ascii="Angsana New" w:hAnsi="Angsana New" w:hint="cs"/>
          <w:sz w:val="32"/>
          <w:szCs w:val="32"/>
          <w:cs/>
        </w:rPr>
        <w:t>ิ</w:t>
      </w:r>
      <w:r w:rsidR="00CF05F6" w:rsidRPr="00B41BFF">
        <w:rPr>
          <w:rFonts w:ascii="Angsana New" w:hAnsi="Angsana New"/>
          <w:sz w:val="32"/>
          <w:szCs w:val="32"/>
          <w:cs/>
        </w:rPr>
        <w:t>บุคคลที่จัดตั้งขึ้นในประเทศไทย</w:t>
      </w:r>
      <w:r w:rsidR="00B2533F">
        <w:rPr>
          <w:rFonts w:ascii="Angsana New" w:hAnsi="Angsana New"/>
          <w:sz w:val="32"/>
          <w:szCs w:val="32"/>
        </w:rPr>
        <w:t xml:space="preserve"> </w:t>
      </w:r>
      <w:r w:rsidR="00B2533F">
        <w:rPr>
          <w:rFonts w:ascii="Angsana New" w:hAnsi="Angsana New" w:hint="cs"/>
          <w:sz w:val="32"/>
          <w:szCs w:val="32"/>
          <w:cs/>
        </w:rPr>
        <w:t xml:space="preserve">โดยถือหุ้นของบริษัทเป็นจำนวนร้อยละ </w:t>
      </w:r>
      <w:r w:rsidR="000B45A5" w:rsidRPr="000B45A5">
        <w:rPr>
          <w:rFonts w:ascii="Angsana New" w:hAnsi="Angsana New"/>
          <w:sz w:val="32"/>
          <w:szCs w:val="32"/>
        </w:rPr>
        <w:t>25</w:t>
      </w:r>
      <w:r w:rsidRPr="00B41BFF">
        <w:rPr>
          <w:rFonts w:ascii="Angsana New" w:hAnsi="Angsana New"/>
          <w:sz w:val="32"/>
          <w:szCs w:val="32"/>
          <w:cs/>
        </w:rPr>
        <w:t xml:space="preserve"> และบริษัท มอร์แกน สแตนลีย์ แอนด์โค อินเตอร์แนชั่นเนิล จำกัด มหาชน เป็นนิติบุคคลที่จัดตั้งขึ้นในประเทศอังกฤษ</w:t>
      </w:r>
      <w:r w:rsidR="00CF05F6">
        <w:rPr>
          <w:rFonts w:ascii="Angsana New" w:hAnsi="Angsana New"/>
          <w:sz w:val="32"/>
          <w:szCs w:val="32"/>
        </w:rPr>
        <w:t xml:space="preserve"> </w:t>
      </w:r>
      <w:r w:rsidR="00CF05F6">
        <w:rPr>
          <w:rFonts w:ascii="Angsana New" w:hAnsi="Angsana New" w:hint="cs"/>
          <w:sz w:val="32"/>
          <w:szCs w:val="32"/>
          <w:cs/>
        </w:rPr>
        <w:t xml:space="preserve">โดยถือหุ้นของบริษัทเป็นจำนวนร้อยละ </w:t>
      </w:r>
      <w:r w:rsidR="000B45A5" w:rsidRPr="000B45A5">
        <w:rPr>
          <w:rFonts w:ascii="Angsana New" w:hAnsi="Angsana New"/>
          <w:sz w:val="32"/>
          <w:szCs w:val="32"/>
        </w:rPr>
        <w:t>19</w:t>
      </w:r>
    </w:p>
    <w:p w14:paraId="4EA41ABD" w14:textId="0FF7E421" w:rsidR="00E173CD" w:rsidRPr="00AB3BAF" w:rsidRDefault="00E173CD" w:rsidP="00AB3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24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837074">
        <w:rPr>
          <w:color w:val="000000"/>
          <w:sz w:val="32"/>
          <w:szCs w:val="32"/>
          <w:cs/>
        </w:rPr>
        <w:t>บริษัท</w:t>
      </w:r>
      <w:r>
        <w:rPr>
          <w:rFonts w:hint="cs"/>
          <w:color w:val="000000"/>
          <w:sz w:val="32"/>
          <w:szCs w:val="32"/>
          <w:cs/>
        </w:rPr>
        <w:t>และ</w:t>
      </w:r>
      <w:r w:rsidRPr="00837074">
        <w:rPr>
          <w:color w:val="000000"/>
          <w:sz w:val="32"/>
          <w:szCs w:val="32"/>
          <w:cs/>
        </w:rPr>
        <w:t>บริษัทย่อย เรียกว่</w:t>
      </w:r>
      <w:r w:rsidR="00AB3BAF">
        <w:rPr>
          <w:rFonts w:hint="cs"/>
          <w:color w:val="000000"/>
          <w:sz w:val="32"/>
          <w:szCs w:val="32"/>
          <w:cs/>
        </w:rPr>
        <w:t>า “</w:t>
      </w:r>
      <w:r w:rsidRPr="00837074">
        <w:rPr>
          <w:color w:val="000000"/>
          <w:sz w:val="32"/>
          <w:szCs w:val="32"/>
          <w:cs/>
        </w:rPr>
        <w:t>กลุ่มบริษัท</w:t>
      </w:r>
      <w:r w:rsidR="00AB3BAF">
        <w:rPr>
          <w:rFonts w:hint="cs"/>
          <w:color w:val="000000"/>
          <w:sz w:val="32"/>
          <w:szCs w:val="32"/>
          <w:cs/>
        </w:rPr>
        <w:t>”</w:t>
      </w:r>
      <w:r w:rsidRPr="00837074">
        <w:rPr>
          <w:color w:val="000000"/>
          <w:sz w:val="32"/>
          <w:szCs w:val="32"/>
        </w:rPr>
        <w:t xml:space="preserve"> </w:t>
      </w:r>
      <w:r w:rsidRPr="00837074">
        <w:rPr>
          <w:color w:val="000000"/>
          <w:sz w:val="32"/>
          <w:szCs w:val="32"/>
          <w:cs/>
        </w:rPr>
        <w:t>ดำเนินธุรกิจหลักเกี่ยวกับ</w:t>
      </w:r>
      <w:r w:rsidR="008C089A" w:rsidRPr="008C089A">
        <w:rPr>
          <w:color w:val="000000"/>
          <w:sz w:val="32"/>
          <w:szCs w:val="32"/>
          <w:cs/>
        </w:rPr>
        <w:t>การให้บริการการจัดการ</w:t>
      </w:r>
      <w:r w:rsidR="008C089A">
        <w:rPr>
          <w:rFonts w:hint="cs"/>
          <w:color w:val="000000"/>
          <w:sz w:val="32"/>
          <w:szCs w:val="32"/>
          <w:cs/>
        </w:rPr>
        <w:t>และธุ</w:t>
      </w:r>
      <w:r w:rsidR="006B54B4">
        <w:rPr>
          <w:rFonts w:hint="cs"/>
          <w:color w:val="000000"/>
          <w:sz w:val="32"/>
          <w:szCs w:val="32"/>
          <w:cs/>
        </w:rPr>
        <w:t>รกิจร้านอาหาร</w:t>
      </w:r>
    </w:p>
    <w:p w14:paraId="20D42D74" w14:textId="0A73E2E6" w:rsidR="00FE7338" w:rsidRPr="00AF3871" w:rsidRDefault="00FE7338" w:rsidP="007E3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after="360" w:line="240" w:lineRule="auto"/>
        <w:ind w:left="547" w:right="43"/>
        <w:jc w:val="thaiDistribute"/>
        <w:rPr>
          <w:color w:val="000000"/>
          <w:spacing w:val="6"/>
          <w:sz w:val="32"/>
          <w:szCs w:val="32"/>
          <w:cs/>
        </w:rPr>
      </w:pPr>
      <w:r w:rsidRPr="00AF3871">
        <w:rPr>
          <w:color w:val="000000"/>
          <w:spacing w:val="6"/>
          <w:sz w:val="32"/>
          <w:szCs w:val="32"/>
          <w:cs/>
        </w:rPr>
        <w:t>กลุ่มบริษัทและบริษัทมีรายการและความสัมพันธ์อย่างมีสาระสำคัญกับ</w:t>
      </w:r>
      <w:r w:rsidR="008F3EFE" w:rsidRPr="00AF3871">
        <w:rPr>
          <w:rFonts w:hint="cs"/>
          <w:color w:val="000000"/>
          <w:spacing w:val="6"/>
          <w:sz w:val="32"/>
          <w:szCs w:val="32"/>
          <w:cs/>
        </w:rPr>
        <w:t>กิจการ</w:t>
      </w:r>
      <w:r w:rsidRPr="00AF3871">
        <w:rPr>
          <w:color w:val="000000"/>
          <w:spacing w:val="6"/>
          <w:sz w:val="32"/>
          <w:szCs w:val="32"/>
          <w:cs/>
        </w:rPr>
        <w:t>ที่เกี่ยวข้องกัน ดังนั้น</w:t>
      </w:r>
      <w:r w:rsidR="005354CA" w:rsidRPr="00AF3871">
        <w:rPr>
          <w:color w:val="000000"/>
          <w:spacing w:val="6"/>
          <w:sz w:val="32"/>
          <w:szCs w:val="32"/>
        </w:rPr>
        <w:br/>
      </w:r>
      <w:r w:rsidRPr="00AF3871">
        <w:rPr>
          <w:color w:val="000000"/>
          <w:spacing w:val="6"/>
          <w:sz w:val="32"/>
          <w:szCs w:val="32"/>
          <w:cs/>
        </w:rPr>
        <w:t>งบการเงินนี้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ดำเนินงานโดยปราศจากความสัมพันธ์ดังกล่าว</w:t>
      </w:r>
    </w:p>
    <w:p w14:paraId="1E3E29FB" w14:textId="2FE5F211" w:rsidR="003057D6" w:rsidRPr="00091B08" w:rsidRDefault="00936B2F" w:rsidP="002E072E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1B08">
        <w:rPr>
          <w:rFonts w:asciiTheme="majorBidi" w:hAnsi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5806FC41" w14:textId="64D09889" w:rsidR="00DA45EB" w:rsidRDefault="000B45A5" w:rsidP="00A70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0B45A5">
        <w:rPr>
          <w:rFonts w:ascii="Angsana New" w:hAnsi="Angsana New"/>
          <w:sz w:val="32"/>
          <w:szCs w:val="32"/>
        </w:rPr>
        <w:t>2</w:t>
      </w:r>
      <w:r w:rsidR="00DA45EB" w:rsidRPr="00191BDD">
        <w:rPr>
          <w:rFonts w:ascii="Angsana New" w:hAnsi="Angsana New"/>
          <w:sz w:val="32"/>
          <w:szCs w:val="32"/>
        </w:rPr>
        <w:t>.</w:t>
      </w:r>
      <w:r w:rsidRPr="000B45A5">
        <w:rPr>
          <w:rFonts w:ascii="Angsana New" w:hAnsi="Angsana New"/>
          <w:sz w:val="32"/>
          <w:szCs w:val="32"/>
        </w:rPr>
        <w:t>1</w:t>
      </w:r>
      <w:r w:rsidR="00A70E47">
        <w:rPr>
          <w:rFonts w:ascii="Angsana New" w:hAnsi="Angsana New"/>
          <w:sz w:val="32"/>
          <w:szCs w:val="32"/>
          <w:cs/>
        </w:rPr>
        <w:tab/>
      </w:r>
      <w:r w:rsidR="00ED669B" w:rsidRPr="00191BDD">
        <w:rPr>
          <w:rFonts w:ascii="Angsana New" w:hAnsi="Angsana New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0B45A5">
        <w:rPr>
          <w:rFonts w:ascii="Angsana New" w:hAnsi="Angsana New"/>
          <w:sz w:val="32"/>
          <w:szCs w:val="32"/>
        </w:rPr>
        <w:t>34</w:t>
      </w:r>
      <w:r w:rsidR="00ED669B" w:rsidRPr="00191BDD">
        <w:rPr>
          <w:rFonts w:ascii="Angsana New" w:hAnsi="Angsana New"/>
          <w:sz w:val="32"/>
          <w:szCs w:val="32"/>
        </w:rPr>
        <w:t xml:space="preserve"> </w:t>
      </w:r>
      <w:r w:rsidR="00ED669B" w:rsidRPr="00191BDD">
        <w:rPr>
          <w:rFonts w:ascii="Angsana New" w:hAnsi="Angsana New"/>
          <w:sz w:val="32"/>
          <w:szCs w:val="32"/>
          <w:cs/>
        </w:rPr>
        <w:t>เรื่อง “รายงานทางการเงินระหว่างกาล” และ</w:t>
      </w:r>
      <w:r w:rsidR="00D04537">
        <w:rPr>
          <w:rFonts w:ascii="Angsana New" w:hAnsi="Angsana New"/>
          <w:sz w:val="32"/>
          <w:szCs w:val="32"/>
        </w:rPr>
        <w:t xml:space="preserve">            </w:t>
      </w:r>
      <w:r w:rsidR="00ED669B" w:rsidRPr="008C27AF">
        <w:rPr>
          <w:rFonts w:ascii="Angsana New" w:hAnsi="Angsana New"/>
          <w:spacing w:val="-6"/>
          <w:sz w:val="32"/>
          <w:szCs w:val="32"/>
          <w:cs/>
        </w:rPr>
        <w:t>วิธีปฏิบัติทางการบัญชีที่รับรองทั่วไปในประเทศไทย โดยหมายเหตุประกอบงบการเงินระหว่างกาล</w:t>
      </w:r>
      <w:r w:rsidR="00ED669B" w:rsidRPr="008C27AF">
        <w:rPr>
          <w:rFonts w:ascii="Angsana New" w:hAnsi="Angsana New"/>
          <w:spacing w:val="4"/>
          <w:sz w:val="32"/>
          <w:szCs w:val="32"/>
          <w:cs/>
        </w:rPr>
        <w:t>เป็นแบบย่อ</w:t>
      </w:r>
      <w:r w:rsidR="00FE21F6" w:rsidRPr="008C27AF">
        <w:rPr>
          <w:rFonts w:ascii="Angsana New" w:hAnsi="Angsana New"/>
          <w:spacing w:val="4"/>
          <w:sz w:val="32"/>
          <w:szCs w:val="32"/>
        </w:rPr>
        <w:t xml:space="preserve"> </w:t>
      </w:r>
      <w:r w:rsidR="00ED669B" w:rsidRPr="008C27AF">
        <w:rPr>
          <w:rFonts w:ascii="Angsana New" w:hAnsi="Angsana New"/>
          <w:spacing w:val="4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</w:t>
      </w:r>
      <w:r w:rsidR="00ED669B" w:rsidRPr="00191BDD">
        <w:rPr>
          <w:rFonts w:ascii="Angsana New" w:hAnsi="Angsana New"/>
          <w:sz w:val="32"/>
          <w:szCs w:val="32"/>
          <w:cs/>
        </w:rPr>
        <w:t>หลักทรัพย์และตลาดหลักทรัพย์</w:t>
      </w:r>
    </w:p>
    <w:p w14:paraId="00FD75AA" w14:textId="4923BAB9" w:rsidR="00FE21F6" w:rsidRDefault="000B45A5" w:rsidP="00A70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0B45A5">
        <w:rPr>
          <w:rFonts w:ascii="Angsana New" w:hAnsi="Angsana New"/>
          <w:sz w:val="32"/>
          <w:szCs w:val="32"/>
        </w:rPr>
        <w:t>2</w:t>
      </w:r>
      <w:r w:rsidR="00FE21F6" w:rsidRPr="00191BDD">
        <w:rPr>
          <w:rFonts w:ascii="Angsana New" w:hAnsi="Angsana New"/>
          <w:sz w:val="32"/>
          <w:szCs w:val="32"/>
        </w:rPr>
        <w:t>.</w:t>
      </w:r>
      <w:r w:rsidRPr="000B45A5">
        <w:rPr>
          <w:rFonts w:ascii="Angsana New" w:hAnsi="Angsana New"/>
          <w:sz w:val="32"/>
          <w:szCs w:val="32"/>
        </w:rPr>
        <w:t>2</w:t>
      </w:r>
      <w:r w:rsidR="00A70E47">
        <w:rPr>
          <w:rFonts w:ascii="Angsana New" w:hAnsi="Angsana New"/>
          <w:sz w:val="32"/>
          <w:szCs w:val="32"/>
          <w:cs/>
        </w:rPr>
        <w:tab/>
      </w:r>
      <w:r w:rsidR="00C93E8E" w:rsidRPr="00C93E8E">
        <w:rPr>
          <w:rFonts w:ascii="Angsana New" w:hAnsi="Angsana New"/>
          <w:sz w:val="32"/>
          <w:szCs w:val="32"/>
          <w:cs/>
        </w:rPr>
        <w:t xml:space="preserve">งบฐานะการเงินรวมและงบฐานะการเงินเฉพาะกิจการ ณ วันที่ </w:t>
      </w:r>
      <w:r w:rsidRPr="000B45A5">
        <w:rPr>
          <w:rFonts w:ascii="Angsana New" w:hAnsi="Angsana New"/>
          <w:sz w:val="32"/>
          <w:szCs w:val="32"/>
        </w:rPr>
        <w:t>31</w:t>
      </w:r>
      <w:r w:rsidR="00C93E8E" w:rsidRPr="00C93E8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B45A5">
        <w:rPr>
          <w:rFonts w:ascii="Angsana New" w:hAnsi="Angsana New"/>
          <w:sz w:val="32"/>
          <w:szCs w:val="32"/>
        </w:rPr>
        <w:t>2567</w:t>
      </w:r>
      <w:r w:rsidR="00C93E8E" w:rsidRPr="00C93E8E">
        <w:rPr>
          <w:rFonts w:ascii="Angsana New" w:hAnsi="Angsana New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</w:t>
      </w:r>
      <w:r w:rsidR="00B45420">
        <w:rPr>
          <w:rFonts w:ascii="Angsana New" w:hAnsi="Angsana New" w:hint="cs"/>
          <w:sz w:val="32"/>
          <w:szCs w:val="32"/>
          <w:cs/>
        </w:rPr>
        <w:t xml:space="preserve">      </w:t>
      </w:r>
      <w:r w:rsidR="00C93E8E" w:rsidRPr="00C93E8E">
        <w:rPr>
          <w:rFonts w:ascii="Angsana New" w:hAnsi="Angsana New"/>
          <w:sz w:val="32"/>
          <w:szCs w:val="32"/>
          <w:cs/>
        </w:rPr>
        <w:t>วันเดียวกันซึ่งได้ตรวจสอบแล้ว</w:t>
      </w:r>
    </w:p>
    <w:p w14:paraId="40819AA7" w14:textId="77777777" w:rsidR="00A70E47" w:rsidRDefault="00A70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  <w:sectPr w:rsidR="00A70E47" w:rsidSect="007E333B">
          <w:headerReference w:type="even" r:id="rId11"/>
          <w:headerReference w:type="default" r:id="rId12"/>
          <w:footerReference w:type="even" r:id="rId13"/>
          <w:pgSz w:w="11909" w:h="16834" w:code="9"/>
          <w:pgMar w:top="1440" w:right="1224" w:bottom="1152" w:left="1440" w:header="864" w:footer="432" w:gutter="0"/>
          <w:pgNumType w:fmt="numberInDash" w:start="2"/>
          <w:cols w:space="720"/>
          <w:docGrid w:linePitch="245"/>
        </w:sectPr>
      </w:pPr>
    </w:p>
    <w:p w14:paraId="59E870DD" w14:textId="25FD4457" w:rsidR="00E03271" w:rsidRDefault="000B45A5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8C27AF">
        <w:rPr>
          <w:rFonts w:ascii="Angsana New" w:hAnsi="Angsana New"/>
          <w:spacing w:val="4"/>
          <w:sz w:val="32"/>
          <w:szCs w:val="32"/>
        </w:rPr>
        <w:lastRenderedPageBreak/>
        <w:t>2</w:t>
      </w:r>
      <w:r w:rsidR="00E03271" w:rsidRPr="008C27AF">
        <w:rPr>
          <w:rFonts w:ascii="Angsana New" w:hAnsi="Angsana New"/>
          <w:spacing w:val="4"/>
          <w:sz w:val="32"/>
          <w:szCs w:val="32"/>
        </w:rPr>
        <w:t>.</w:t>
      </w:r>
      <w:r w:rsidRPr="008C27AF">
        <w:rPr>
          <w:rFonts w:ascii="Angsana New" w:hAnsi="Angsana New"/>
          <w:spacing w:val="4"/>
          <w:sz w:val="32"/>
          <w:szCs w:val="32"/>
        </w:rPr>
        <w:t>3</w:t>
      </w:r>
      <w:r w:rsidR="00A70E47" w:rsidRPr="008C27AF">
        <w:rPr>
          <w:rFonts w:ascii="Angsana New" w:hAnsi="Angsana New"/>
          <w:spacing w:val="4"/>
          <w:sz w:val="32"/>
          <w:szCs w:val="32"/>
          <w:cs/>
        </w:rPr>
        <w:tab/>
      </w:r>
      <w:r w:rsidR="00C5137B" w:rsidRPr="008C27AF">
        <w:rPr>
          <w:rFonts w:ascii="Angsana New" w:hAnsi="Angsana New"/>
          <w:spacing w:val="4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6E5A40" w:rsidRPr="008C27AF">
        <w:rPr>
          <w:rFonts w:ascii="Angsana New" w:hAnsi="Angsana New" w:hint="cs"/>
          <w:spacing w:val="4"/>
          <w:sz w:val="32"/>
          <w:szCs w:val="32"/>
          <w:cs/>
        </w:rPr>
        <w:t>และหกเดือน</w:t>
      </w:r>
      <w:r w:rsidR="00C5137B" w:rsidRPr="008C27AF">
        <w:rPr>
          <w:rFonts w:ascii="Angsana New" w:hAnsi="Angsana New"/>
          <w:spacing w:val="4"/>
          <w:sz w:val="32"/>
          <w:szCs w:val="32"/>
          <w:cs/>
        </w:rPr>
        <w:t xml:space="preserve">สิ้นสุดวันที่ </w:t>
      </w:r>
      <w:r w:rsidRPr="008C27AF">
        <w:rPr>
          <w:rFonts w:ascii="Angsana New" w:hAnsi="Angsana New"/>
          <w:spacing w:val="4"/>
          <w:sz w:val="32"/>
          <w:szCs w:val="32"/>
        </w:rPr>
        <w:t>30</w:t>
      </w:r>
      <w:r w:rsidR="00C5137B">
        <w:rPr>
          <w:rFonts w:ascii="Angsana New" w:hAnsi="Angsana New"/>
          <w:sz w:val="32"/>
          <w:szCs w:val="32"/>
        </w:rPr>
        <w:t xml:space="preserve"> </w:t>
      </w:r>
      <w:r w:rsidR="006E5A40">
        <w:rPr>
          <w:rFonts w:ascii="Angsana New" w:hAnsi="Angsana New" w:hint="cs"/>
          <w:sz w:val="32"/>
          <w:szCs w:val="32"/>
          <w:cs/>
        </w:rPr>
        <w:t>มิถุนายน</w:t>
      </w:r>
      <w:r w:rsidR="00C5137B" w:rsidRPr="00C5137B">
        <w:rPr>
          <w:rFonts w:ascii="Angsana New" w:hAnsi="Angsana New"/>
          <w:sz w:val="32"/>
          <w:szCs w:val="32"/>
          <w:cs/>
        </w:rPr>
        <w:t xml:space="preserve"> </w:t>
      </w:r>
      <w:r w:rsidRPr="000B45A5">
        <w:rPr>
          <w:rFonts w:ascii="Angsana New" w:hAnsi="Angsana New"/>
          <w:sz w:val="32"/>
          <w:szCs w:val="32"/>
        </w:rPr>
        <w:t>2568</w:t>
      </w:r>
      <w:r w:rsidR="00C5137B" w:rsidRPr="00C5137B">
        <w:rPr>
          <w:rFonts w:ascii="Angsana New" w:hAnsi="Angsana New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003074BE" w14:textId="525A8F38" w:rsidR="00936B2F" w:rsidRPr="003E25D7" w:rsidRDefault="000B45A5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0B45A5">
        <w:rPr>
          <w:rFonts w:ascii="Angsana New" w:hAnsi="Angsana New"/>
          <w:spacing w:val="-6"/>
          <w:sz w:val="32"/>
          <w:szCs w:val="32"/>
        </w:rPr>
        <w:t>2</w:t>
      </w:r>
      <w:r w:rsidR="00936B2F" w:rsidRPr="005467AB">
        <w:rPr>
          <w:rFonts w:ascii="Angsana New" w:hAnsi="Angsana New"/>
          <w:spacing w:val="-6"/>
          <w:sz w:val="32"/>
          <w:szCs w:val="32"/>
        </w:rPr>
        <w:t>.</w:t>
      </w:r>
      <w:r w:rsidRPr="000B45A5">
        <w:rPr>
          <w:rFonts w:ascii="Angsana New" w:hAnsi="Angsana New"/>
          <w:spacing w:val="-6"/>
          <w:sz w:val="32"/>
          <w:szCs w:val="32"/>
        </w:rPr>
        <w:t>4</w:t>
      </w:r>
      <w:r w:rsidR="006556D6" w:rsidRPr="005467AB">
        <w:rPr>
          <w:rFonts w:ascii="Angsana New" w:hAnsi="Angsana New"/>
          <w:spacing w:val="-6"/>
          <w:sz w:val="32"/>
          <w:szCs w:val="32"/>
          <w:cs/>
        </w:rPr>
        <w:tab/>
      </w:r>
      <w:r w:rsidR="00F558D1" w:rsidRPr="005467AB">
        <w:rPr>
          <w:rFonts w:ascii="Angsana New" w:hAnsi="Angsana New"/>
          <w:spacing w:val="-6"/>
          <w:sz w:val="32"/>
          <w:szCs w:val="32"/>
          <w:cs/>
        </w:rPr>
        <w:t>ข้อมูล</w:t>
      </w:r>
      <w:r w:rsidR="005467AB" w:rsidRPr="005467AB">
        <w:rPr>
          <w:rFonts w:ascii="Angsana New" w:hAnsi="Angsana New" w:hint="cs"/>
          <w:spacing w:val="-6"/>
          <w:sz w:val="32"/>
          <w:szCs w:val="32"/>
          <w:cs/>
        </w:rPr>
        <w:t>ทางการเงิน</w:t>
      </w:r>
      <w:r w:rsidR="00F558D1" w:rsidRPr="005467AB">
        <w:rPr>
          <w:rFonts w:ascii="Angsana New" w:hAnsi="Angsana New"/>
          <w:spacing w:val="-6"/>
          <w:sz w:val="32"/>
          <w:szCs w:val="32"/>
          <w:cs/>
        </w:rPr>
        <w:t>บางประการซึ่งควรจะแสดงอยู่ในงบการเงินประจำปีที่ได้จัดทำขึ้นตาม</w:t>
      </w:r>
      <w:r w:rsidR="00F558D1" w:rsidRPr="00F558D1">
        <w:rPr>
          <w:rFonts w:ascii="Angsana New" w:hAnsi="Angsana New"/>
          <w:sz w:val="32"/>
          <w:szCs w:val="32"/>
          <w:cs/>
        </w:rPr>
        <w:t>มาตรฐานการรายงานทางการเงินมิได้นำมา</w:t>
      </w:r>
      <w:r w:rsidR="00F558D1" w:rsidRPr="003E25D7">
        <w:rPr>
          <w:rFonts w:ascii="Angsana New" w:hAnsi="Angsana New"/>
          <w:sz w:val="32"/>
          <w:szCs w:val="32"/>
          <w:cs/>
        </w:rPr>
        <w:t>แสดงไว้ ณ ที่นี้ เนื่องจากมิได้มีการกำหนดให้มีการเปิดเผยข้อมูลดังกล่าวใน</w:t>
      </w:r>
      <w:r w:rsidR="00724427" w:rsidRPr="003E25D7">
        <w:rPr>
          <w:rFonts w:ascii="Angsana New" w:hAnsi="Angsana New" w:hint="cs"/>
          <w:sz w:val="32"/>
          <w:szCs w:val="32"/>
          <w:cs/>
        </w:rPr>
        <w:t>ข้อมูลทาง</w:t>
      </w:r>
      <w:r w:rsidR="00F558D1" w:rsidRPr="003E25D7">
        <w:rPr>
          <w:rFonts w:ascii="Angsana New" w:hAnsi="Angsana New"/>
          <w:sz w:val="32"/>
          <w:szCs w:val="32"/>
          <w:cs/>
        </w:rPr>
        <w:t xml:space="preserve">การเงินระหว่างกาล ดังนั้น </w:t>
      </w:r>
      <w:r w:rsidR="00C31ABC" w:rsidRPr="003E25D7">
        <w:rPr>
          <w:rFonts w:ascii="Angsana New" w:hAnsi="Angsana New" w:hint="cs"/>
          <w:sz w:val="32"/>
          <w:szCs w:val="32"/>
          <w:cs/>
        </w:rPr>
        <w:t>ข้อมูลทาง</w:t>
      </w:r>
      <w:r w:rsidR="00F558D1" w:rsidRPr="003E25D7">
        <w:rPr>
          <w:rFonts w:ascii="Angsana New" w:hAnsi="Angsana New"/>
          <w:sz w:val="32"/>
          <w:szCs w:val="32"/>
          <w:cs/>
        </w:rPr>
        <w:t>การเงินระหว่างกาลสำหรับงวดสามเดือน</w:t>
      </w:r>
      <w:r w:rsidR="006E5A40">
        <w:rPr>
          <w:rFonts w:ascii="Angsana New" w:hAnsi="Angsana New" w:hint="cs"/>
          <w:sz w:val="32"/>
          <w:szCs w:val="32"/>
          <w:cs/>
        </w:rPr>
        <w:t>และหกเดือน</w:t>
      </w:r>
      <w:r w:rsidR="00F558D1" w:rsidRPr="003E25D7">
        <w:rPr>
          <w:rFonts w:ascii="Angsana New" w:hAnsi="Angsana New"/>
          <w:sz w:val="32"/>
          <w:szCs w:val="32"/>
          <w:cs/>
        </w:rPr>
        <w:t>สิ้นสุดวันที่</w:t>
      </w:r>
      <w:r w:rsidR="00385530" w:rsidRPr="003E25D7">
        <w:rPr>
          <w:rFonts w:ascii="Angsana New" w:hAnsi="Angsana New"/>
          <w:sz w:val="32"/>
          <w:szCs w:val="32"/>
        </w:rPr>
        <w:t xml:space="preserve"> </w:t>
      </w:r>
      <w:r w:rsidRPr="000B45A5">
        <w:rPr>
          <w:rFonts w:ascii="Angsana New" w:hAnsi="Angsana New"/>
          <w:sz w:val="32"/>
          <w:szCs w:val="32"/>
        </w:rPr>
        <w:t>30</w:t>
      </w:r>
      <w:r w:rsidR="00385530" w:rsidRPr="003E25D7">
        <w:rPr>
          <w:rFonts w:ascii="Angsana New" w:hAnsi="Angsana New"/>
          <w:sz w:val="32"/>
          <w:szCs w:val="32"/>
        </w:rPr>
        <w:t xml:space="preserve"> </w:t>
      </w:r>
      <w:r w:rsidR="00D852CC">
        <w:rPr>
          <w:rFonts w:ascii="Angsana New" w:hAnsi="Angsana New" w:hint="cs"/>
          <w:sz w:val="32"/>
          <w:szCs w:val="32"/>
          <w:cs/>
        </w:rPr>
        <w:t>มิถุนายน</w:t>
      </w:r>
      <w:r w:rsidR="00F558D1" w:rsidRPr="003E25D7">
        <w:rPr>
          <w:rFonts w:ascii="Angsana New" w:hAnsi="Angsana New"/>
          <w:sz w:val="32"/>
          <w:szCs w:val="32"/>
          <w:cs/>
        </w:rPr>
        <w:t xml:space="preserve"> </w:t>
      </w:r>
      <w:r w:rsidRPr="000B45A5">
        <w:rPr>
          <w:rFonts w:ascii="Angsana New" w:hAnsi="Angsana New"/>
          <w:sz w:val="32"/>
          <w:szCs w:val="32"/>
        </w:rPr>
        <w:t>2568</w:t>
      </w:r>
      <w:r w:rsidR="00F558D1" w:rsidRPr="003E25D7">
        <w:rPr>
          <w:rFonts w:ascii="Angsana New" w:hAnsi="Angsana New"/>
          <w:sz w:val="32"/>
          <w:szCs w:val="32"/>
        </w:rPr>
        <w:t xml:space="preserve"> </w:t>
      </w:r>
      <w:r w:rsidR="00F558D1" w:rsidRPr="003E25D7">
        <w:rPr>
          <w:rFonts w:ascii="Angsana New" w:hAnsi="Angsana New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0B45A5">
        <w:rPr>
          <w:rFonts w:ascii="Angsana New" w:hAnsi="Angsana New"/>
          <w:sz w:val="32"/>
          <w:szCs w:val="32"/>
        </w:rPr>
        <w:t>31</w:t>
      </w:r>
      <w:r w:rsidR="00F558D1" w:rsidRPr="003E25D7">
        <w:rPr>
          <w:rFonts w:ascii="Angsana New" w:hAnsi="Angsana New"/>
          <w:sz w:val="32"/>
          <w:szCs w:val="32"/>
        </w:rPr>
        <w:t xml:space="preserve"> </w:t>
      </w:r>
      <w:r w:rsidR="00F558D1" w:rsidRPr="003E25D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45A5">
        <w:rPr>
          <w:rFonts w:ascii="Angsana New" w:hAnsi="Angsana New"/>
          <w:sz w:val="32"/>
          <w:szCs w:val="32"/>
        </w:rPr>
        <w:t>2567</w:t>
      </w:r>
      <w:r w:rsidR="00F558D1" w:rsidRPr="003E25D7">
        <w:rPr>
          <w:rFonts w:ascii="Angsana New" w:hAnsi="Angsana New"/>
          <w:sz w:val="32"/>
          <w:szCs w:val="32"/>
        </w:rPr>
        <w:t xml:space="preserve"> </w:t>
      </w:r>
      <w:r w:rsidR="00F558D1" w:rsidRPr="003E25D7">
        <w:rPr>
          <w:rFonts w:ascii="Angsana New" w:hAnsi="Angsana New"/>
          <w:sz w:val="32"/>
          <w:szCs w:val="32"/>
          <w:cs/>
        </w:rPr>
        <w:t>ซึ่งได้มีการตรวจสอบแล้ว</w:t>
      </w:r>
    </w:p>
    <w:p w14:paraId="080FE945" w14:textId="459DE019" w:rsidR="005450A3" w:rsidRPr="003E25D7" w:rsidRDefault="000B45A5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0B45A5">
        <w:rPr>
          <w:rFonts w:ascii="Angsana New" w:hAnsi="Angsana New"/>
          <w:sz w:val="32"/>
          <w:szCs w:val="32"/>
        </w:rPr>
        <w:t>2</w:t>
      </w:r>
      <w:r w:rsidR="005450A3" w:rsidRPr="003E25D7">
        <w:rPr>
          <w:rFonts w:ascii="Angsana New" w:hAnsi="Angsana New"/>
          <w:sz w:val="32"/>
          <w:szCs w:val="32"/>
        </w:rPr>
        <w:t>.</w:t>
      </w:r>
      <w:r w:rsidRPr="000B45A5">
        <w:rPr>
          <w:rFonts w:ascii="Angsana New" w:hAnsi="Angsana New"/>
          <w:sz w:val="32"/>
          <w:szCs w:val="32"/>
        </w:rPr>
        <w:t>5</w:t>
      </w:r>
      <w:r w:rsidR="006556D6" w:rsidRPr="003E25D7">
        <w:rPr>
          <w:rFonts w:ascii="Angsana New" w:hAnsi="Angsana New"/>
          <w:sz w:val="32"/>
          <w:szCs w:val="32"/>
          <w:cs/>
        </w:rPr>
        <w:tab/>
      </w:r>
      <w:r w:rsidR="00D4024C" w:rsidRPr="003E25D7">
        <w:rPr>
          <w:rFonts w:ascii="Angsana New" w:hAnsi="Angsana New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464EB7" w:rsidRPr="003E25D7">
        <w:rPr>
          <w:rFonts w:ascii="Angsana New" w:hAnsi="Angsana New" w:hint="cs"/>
          <w:sz w:val="32"/>
          <w:szCs w:val="32"/>
          <w:cs/>
        </w:rPr>
        <w:t>ข้อมูลทาง</w:t>
      </w:r>
      <w:r w:rsidR="00D4024C" w:rsidRPr="003E25D7">
        <w:rPr>
          <w:rFonts w:ascii="Angsana New" w:hAnsi="Angsana New"/>
          <w:sz w:val="32"/>
          <w:szCs w:val="32"/>
          <w:cs/>
        </w:rPr>
        <w:t>การเงินระหว่างกาลรวมนี้แล้ว</w:t>
      </w:r>
    </w:p>
    <w:p w14:paraId="2EF94477" w14:textId="097A4CE4" w:rsidR="000E7000" w:rsidRPr="003E25D7" w:rsidRDefault="000B45A5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0B45A5">
        <w:rPr>
          <w:rFonts w:ascii="Angsana New" w:hAnsi="Angsana New"/>
          <w:sz w:val="32"/>
          <w:szCs w:val="32"/>
        </w:rPr>
        <w:t>2</w:t>
      </w:r>
      <w:r w:rsidR="000E7000" w:rsidRPr="003E25D7">
        <w:rPr>
          <w:rFonts w:ascii="Angsana New" w:hAnsi="Angsana New"/>
          <w:sz w:val="32"/>
          <w:szCs w:val="32"/>
        </w:rPr>
        <w:t>.</w:t>
      </w:r>
      <w:r w:rsidRPr="000B45A5">
        <w:rPr>
          <w:rFonts w:ascii="Angsana New" w:hAnsi="Angsana New"/>
          <w:sz w:val="32"/>
          <w:szCs w:val="32"/>
        </w:rPr>
        <w:t>6</w:t>
      </w:r>
      <w:r w:rsidR="006556D6" w:rsidRPr="003E25D7">
        <w:rPr>
          <w:rFonts w:ascii="Angsana New" w:hAnsi="Angsana New"/>
          <w:sz w:val="32"/>
          <w:szCs w:val="32"/>
          <w:cs/>
        </w:rPr>
        <w:tab/>
      </w:r>
      <w:r w:rsidR="00E54830" w:rsidRPr="003E25D7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556D278" w14:textId="516CF872" w:rsidR="00625EFE" w:rsidRPr="003E25D7" w:rsidRDefault="00625EFE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60"/>
        <w:jc w:val="thaiDistribute"/>
        <w:rPr>
          <w:rFonts w:ascii="Angsana New" w:hAnsi="Angsana New"/>
          <w:sz w:val="32"/>
          <w:szCs w:val="32"/>
        </w:rPr>
      </w:pPr>
      <w:r w:rsidRPr="003E25D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="007C3284" w:rsidRPr="003E25D7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 xml:space="preserve">    </w:t>
      </w:r>
      <w:r w:rsidRPr="003E25D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0B45A5" w:rsidRPr="000B45A5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3E25D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0B45A5" w:rsidRPr="000B45A5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3E25D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3E25D7">
        <w:rPr>
          <w:rFonts w:ascii="Angsana New" w:hAnsi="Angsana New"/>
          <w:sz w:val="32"/>
          <w:szCs w:val="32"/>
          <w:cs/>
          <w:lang w:val="en-GB"/>
        </w:rPr>
        <w:t>โดย</w:t>
      </w:r>
      <w:r w:rsidRPr="003E25D7">
        <w:rPr>
          <w:rFonts w:ascii="Angsana New" w:hAnsi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1ED53C35" w14:textId="0D6F63DB" w:rsidR="00625EFE" w:rsidRPr="003E25D7" w:rsidRDefault="00625EFE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620" w:hanging="360"/>
        <w:jc w:val="thaiDistribute"/>
        <w:rPr>
          <w:rFonts w:ascii="Angsana New" w:hAnsi="Angsana New"/>
          <w:sz w:val="32"/>
          <w:szCs w:val="32"/>
          <w:cs/>
        </w:rPr>
      </w:pPr>
      <w:r w:rsidRPr="003E25D7">
        <w:rPr>
          <w:rFonts w:ascii="Angsana New" w:hAnsi="Angsana New" w:hint="cs"/>
          <w:sz w:val="32"/>
          <w:szCs w:val="32"/>
          <w:cs/>
        </w:rPr>
        <w:t>-</w:t>
      </w:r>
      <w:r w:rsidRPr="003E25D7">
        <w:rPr>
          <w:rFonts w:ascii="Angsana New" w:hAnsi="Angsana New"/>
          <w:sz w:val="32"/>
          <w:szCs w:val="32"/>
          <w:cs/>
        </w:rPr>
        <w:tab/>
      </w:r>
      <w:r w:rsidRPr="003E25D7">
        <w:rPr>
          <w:rFonts w:ascii="Angsana New" w:hAnsi="Angsana New" w:hint="cs"/>
          <w:sz w:val="32"/>
          <w:szCs w:val="32"/>
          <w:cs/>
        </w:rPr>
        <w:t xml:space="preserve">มาตรฐานการบัญชี ฉบับที่ </w:t>
      </w:r>
      <w:r w:rsidR="000B45A5" w:rsidRPr="000B45A5">
        <w:rPr>
          <w:rFonts w:ascii="Angsana New" w:hAnsi="Angsana New"/>
          <w:sz w:val="32"/>
          <w:szCs w:val="32"/>
        </w:rPr>
        <w:t>1</w:t>
      </w:r>
      <w:r w:rsidRPr="003E25D7">
        <w:rPr>
          <w:rFonts w:ascii="Angsana New" w:hAnsi="Angsana New" w:hint="cs"/>
          <w:sz w:val="32"/>
          <w:szCs w:val="32"/>
          <w:cs/>
        </w:rPr>
        <w:t xml:space="preserve"> เรื่อง การนำเสนองบการเงิน </w:t>
      </w:r>
      <w:r w:rsidRPr="003E25D7">
        <w:rPr>
          <w:rFonts w:asciiTheme="majorBidi" w:hAnsiTheme="majorBidi" w:cstheme="majorBidi"/>
          <w:sz w:val="32"/>
          <w:szCs w:val="32"/>
          <w:cs/>
        </w:rPr>
        <w:t>แก้ไขเพิ่มเติม</w:t>
      </w:r>
      <w:r w:rsidRPr="003E25D7">
        <w:rPr>
          <w:rFonts w:asciiTheme="majorBidi" w:hAnsiTheme="majorBidi" w:cstheme="majorBidi" w:hint="cs"/>
          <w:sz w:val="32"/>
          <w:szCs w:val="32"/>
          <w:cs/>
        </w:rPr>
        <w:t>เรื่อง</w:t>
      </w:r>
      <w:r w:rsidRPr="003E25D7">
        <w:rPr>
          <w:rFonts w:asciiTheme="majorBidi" w:hAnsiTheme="majorBidi"/>
          <w:sz w:val="32"/>
          <w:szCs w:val="32"/>
          <w:cs/>
        </w:rPr>
        <w:t>การจัดประเภทหนี้สินเป็นรายการหมุนเวียน</w:t>
      </w:r>
      <w:r w:rsidRPr="003E25D7">
        <w:rPr>
          <w:rFonts w:asciiTheme="majorBidi" w:hAnsiTheme="majorBidi" w:hint="cs"/>
          <w:sz w:val="32"/>
          <w:szCs w:val="32"/>
          <w:cs/>
        </w:rPr>
        <w:t>หรือ</w:t>
      </w:r>
      <w:r w:rsidRPr="003E25D7">
        <w:rPr>
          <w:rFonts w:asciiTheme="majorBidi" w:hAnsiTheme="majorBidi"/>
          <w:sz w:val="32"/>
          <w:szCs w:val="32"/>
          <w:cs/>
        </w:rPr>
        <w:t>ไม่หมุนเวียน</w:t>
      </w:r>
      <w:r w:rsidRPr="003E25D7">
        <w:rPr>
          <w:rFonts w:asciiTheme="majorBidi" w:hAnsiTheme="majorBidi" w:hint="cs"/>
          <w:sz w:val="32"/>
          <w:szCs w:val="32"/>
          <w:cs/>
        </w:rPr>
        <w:t xml:space="preserve"> และเพิ่มข้อกำหนดเกี่ยวกับ</w:t>
      </w:r>
      <w:r w:rsidRPr="003E25D7">
        <w:rPr>
          <w:rFonts w:asciiTheme="majorBidi" w:hAnsiTheme="majorBidi"/>
          <w:sz w:val="32"/>
          <w:szCs w:val="32"/>
          <w:cs/>
        </w:rPr>
        <w:t>หนี้สิน</w:t>
      </w:r>
      <w:r w:rsidR="007C3284" w:rsidRPr="003E25D7">
        <w:rPr>
          <w:rFonts w:asciiTheme="majorBidi" w:hAnsiTheme="majorBidi" w:hint="cs"/>
          <w:sz w:val="32"/>
          <w:szCs w:val="32"/>
          <w:cs/>
        </w:rPr>
        <w:t xml:space="preserve">              </w:t>
      </w:r>
      <w:r w:rsidRPr="003E25D7">
        <w:rPr>
          <w:rFonts w:asciiTheme="majorBidi" w:hAnsiTheme="majorBidi"/>
          <w:sz w:val="32"/>
          <w:szCs w:val="32"/>
          <w:cs/>
        </w:rPr>
        <w:t>ไม่หมุนเวียนที่ต้องดำรงสถานะ</w:t>
      </w:r>
    </w:p>
    <w:p w14:paraId="75738568" w14:textId="4EA81A27" w:rsidR="00625EFE" w:rsidRPr="003E25D7" w:rsidRDefault="00625EFE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620" w:hanging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3E25D7">
        <w:rPr>
          <w:rFonts w:ascii="Angsana New" w:hAnsi="Angsana New" w:hint="cs"/>
          <w:sz w:val="32"/>
          <w:szCs w:val="32"/>
          <w:cs/>
        </w:rPr>
        <w:t>-</w:t>
      </w:r>
      <w:r w:rsidRPr="003E25D7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0B45A5" w:rsidRPr="000B45A5">
        <w:rPr>
          <w:rFonts w:ascii="Angsana New" w:hAnsi="Angsana New"/>
          <w:sz w:val="32"/>
          <w:szCs w:val="32"/>
        </w:rPr>
        <w:t>7</w:t>
      </w:r>
      <w:r w:rsidRPr="003E25D7">
        <w:rPr>
          <w:rFonts w:ascii="Angsana New" w:hAnsi="Angsana New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0B45A5" w:rsidRPr="000B45A5">
        <w:rPr>
          <w:rFonts w:ascii="Angsana New" w:hAnsi="Angsana New"/>
          <w:sz w:val="32"/>
          <w:szCs w:val="32"/>
        </w:rPr>
        <w:t>7</w:t>
      </w:r>
      <w:r w:rsidRPr="003E25D7">
        <w:rPr>
          <w:rFonts w:ascii="Angsana New" w:hAnsi="Angsana New"/>
          <w:sz w:val="32"/>
          <w:szCs w:val="32"/>
          <w:cs/>
        </w:rPr>
        <w:t xml:space="preserve"> </w:t>
      </w:r>
      <w:r w:rsidRPr="003E25D7">
        <w:rPr>
          <w:rFonts w:ascii="Angsana New" w:hAnsi="Angsana New" w:hint="cs"/>
          <w:sz w:val="32"/>
          <w:szCs w:val="32"/>
          <w:cs/>
        </w:rPr>
        <w:t>เรื่อง การ</w:t>
      </w:r>
      <w:r w:rsidRPr="003E25D7">
        <w:rPr>
          <w:rFonts w:ascii="Angsana New" w:hAnsi="Angsana New"/>
          <w:sz w:val="32"/>
          <w:szCs w:val="32"/>
          <w:cs/>
        </w:rPr>
        <w:t>เปิดเผยข้อมูลเครื่องมือทางการเงิน</w:t>
      </w:r>
      <w:r w:rsidRPr="003E25D7">
        <w:rPr>
          <w:rFonts w:ascii="Angsana New" w:hAnsi="Angsana New" w:hint="cs"/>
          <w:sz w:val="32"/>
          <w:szCs w:val="32"/>
          <w:cs/>
        </w:rPr>
        <w:t xml:space="preserve"> กำหนดให้กิจการเปิดเผยข้อมูล</w:t>
      </w:r>
      <w:r w:rsidRPr="003E25D7">
        <w:rPr>
          <w:rFonts w:ascii="Angsana New" w:hAnsi="Angsana New" w:hint="cs"/>
          <w:spacing w:val="-2"/>
          <w:sz w:val="32"/>
          <w:szCs w:val="32"/>
          <w:cs/>
        </w:rPr>
        <w:t>เกี่ยวกับ</w:t>
      </w:r>
      <w:r w:rsidRPr="003E25D7">
        <w:rPr>
          <w:rFonts w:ascii="Angsana New" w:hAnsi="Angsana New"/>
          <w:spacing w:val="-2"/>
          <w:sz w:val="32"/>
          <w:szCs w:val="32"/>
          <w:cs/>
        </w:rPr>
        <w:t>ข้อตกลงจัดหาเงินทุนเพื่อจ่ายผู้ขาย</w:t>
      </w:r>
      <w:r w:rsidRPr="003E25D7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Pr="003E25D7">
        <w:rPr>
          <w:rFonts w:ascii="Angsana New" w:hAnsi="Angsana New"/>
          <w:spacing w:val="-2"/>
          <w:sz w:val="32"/>
          <w:szCs w:val="32"/>
          <w:cs/>
        </w:rPr>
        <w:t>ข้อมูลความเสี่ยงด้านสภาพคล่อง</w:t>
      </w:r>
      <w:r w:rsidRPr="003E25D7">
        <w:rPr>
          <w:rFonts w:ascii="Angsana New" w:hAnsi="Angsana New" w:hint="cs"/>
          <w:spacing w:val="-2"/>
          <w:sz w:val="32"/>
          <w:szCs w:val="32"/>
          <w:cs/>
        </w:rPr>
        <w:t>ที่เกี่ยวข้อง</w:t>
      </w:r>
    </w:p>
    <w:p w14:paraId="6BD1E3E9" w14:textId="28FC03D8" w:rsidR="00625EFE" w:rsidRPr="003E25D7" w:rsidRDefault="00625EFE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620" w:hanging="360"/>
        <w:jc w:val="thaiDistribute"/>
        <w:rPr>
          <w:rFonts w:ascii="Angsana New" w:hAnsi="Angsana New"/>
          <w:sz w:val="32"/>
          <w:szCs w:val="32"/>
        </w:rPr>
      </w:pPr>
      <w:r w:rsidRPr="003E25D7">
        <w:rPr>
          <w:rFonts w:ascii="Angsana New" w:hAnsi="Angsana New" w:hint="cs"/>
          <w:sz w:val="32"/>
          <w:szCs w:val="32"/>
          <w:cs/>
        </w:rPr>
        <w:t>-</w:t>
      </w:r>
      <w:r w:rsidRPr="003E25D7">
        <w:rPr>
          <w:rFonts w:ascii="Angsana New" w:hAnsi="Angsana New"/>
          <w:sz w:val="32"/>
          <w:szCs w:val="32"/>
          <w:cs/>
        </w:rPr>
        <w:tab/>
      </w:r>
      <w:r w:rsidRPr="003E25D7">
        <w:rPr>
          <w:rFonts w:asciiTheme="majorBidi" w:hAnsiTheme="majorBidi"/>
          <w:sz w:val="32"/>
          <w:szCs w:val="32"/>
          <w:cs/>
        </w:rPr>
        <w:t>มาตรฐานการ</w:t>
      </w:r>
      <w:r w:rsidRPr="003E25D7">
        <w:rPr>
          <w:rFonts w:ascii="Angsana New" w:hAnsi="Angsana New"/>
          <w:sz w:val="32"/>
          <w:szCs w:val="32"/>
          <w:cs/>
        </w:rPr>
        <w:t>รายงาน</w:t>
      </w:r>
      <w:r w:rsidRPr="003E25D7">
        <w:rPr>
          <w:rFonts w:asciiTheme="majorBidi" w:hAnsiTheme="majorBidi"/>
          <w:sz w:val="32"/>
          <w:szCs w:val="32"/>
          <w:cs/>
        </w:rPr>
        <w:t xml:space="preserve">ทางการเงิน ฉบับที่ </w:t>
      </w:r>
      <w:r w:rsidR="000B45A5" w:rsidRPr="000B45A5">
        <w:rPr>
          <w:rFonts w:asciiTheme="majorBidi" w:hAnsiTheme="majorBidi"/>
          <w:sz w:val="32"/>
          <w:szCs w:val="32"/>
        </w:rPr>
        <w:t>16</w:t>
      </w:r>
      <w:r w:rsidRPr="003E25D7">
        <w:rPr>
          <w:rFonts w:asciiTheme="majorBidi" w:hAnsiTheme="majorBidi"/>
          <w:sz w:val="32"/>
          <w:szCs w:val="32"/>
          <w:cs/>
        </w:rPr>
        <w:t xml:space="preserve"> เรื่อง สัญญาเช่า </w:t>
      </w:r>
      <w:r w:rsidRPr="003E25D7">
        <w:rPr>
          <w:rFonts w:asciiTheme="majorBidi" w:hAnsiTheme="majorBidi" w:hint="cs"/>
          <w:sz w:val="32"/>
          <w:szCs w:val="32"/>
          <w:cs/>
        </w:rPr>
        <w:t>เพิ่มข้อกำหนด</w:t>
      </w:r>
      <w:r w:rsidRPr="003E25D7">
        <w:rPr>
          <w:rFonts w:asciiTheme="majorBidi" w:hAnsiTheme="majorBidi"/>
          <w:sz w:val="32"/>
          <w:szCs w:val="32"/>
          <w:cs/>
        </w:rPr>
        <w:t>การวัดมูลค่าภายหลังสำหรับรายการการขายและเช่ากลับคืน</w:t>
      </w:r>
    </w:p>
    <w:p w14:paraId="538A54AA" w14:textId="2D075732" w:rsidR="006556D6" w:rsidRPr="003E25D7" w:rsidRDefault="00625EFE" w:rsidP="007D4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2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25D7">
        <w:rPr>
          <w:rFonts w:ascii="Angsana New" w:hAnsi="Angsana New" w:hint="cs"/>
          <w:sz w:val="32"/>
          <w:szCs w:val="32"/>
          <w:cs/>
          <w:lang w:val="en-GB"/>
        </w:rPr>
        <w:t xml:space="preserve">ทั้งนี้ </w:t>
      </w:r>
      <w:r w:rsidRPr="003E25D7">
        <w:rPr>
          <w:rFonts w:ascii="Angsana New" w:hAnsi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F416B2" w:rsidRPr="003E25D7">
        <w:rPr>
          <w:rFonts w:ascii="Angsana New" w:hAnsi="Angsana New" w:hint="cs"/>
          <w:sz w:val="32"/>
          <w:szCs w:val="32"/>
          <w:cs/>
          <w:lang w:val="en-GB"/>
        </w:rPr>
        <w:t>ข้อมูลทาง</w:t>
      </w:r>
      <w:r w:rsidRPr="003E25D7">
        <w:rPr>
          <w:rFonts w:ascii="Angsana New" w:hAnsi="Angsana New"/>
          <w:sz w:val="32"/>
          <w:szCs w:val="32"/>
          <w:cs/>
          <w:lang w:val="en-GB"/>
        </w:rPr>
        <w:t>การเงินระหว่างกาลของ</w:t>
      </w:r>
      <w:r w:rsidRPr="003E25D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กลุ่มบริษัท</w:t>
      </w:r>
      <w:r w:rsidRPr="003E25D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556D6" w:rsidRPr="003E25D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C30346E" w14:textId="0004CF1E" w:rsidR="0095136F" w:rsidRPr="003E25D7" w:rsidRDefault="001F710C" w:rsidP="002E072E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25D7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นโยบายการบัญชี</w:t>
      </w:r>
      <w:r w:rsidR="00A45F70" w:rsidRPr="003E25D7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ที่มีสาระสำคัญ</w:t>
      </w:r>
    </w:p>
    <w:p w14:paraId="1F35715F" w14:textId="790DC26F" w:rsidR="00487BCC" w:rsidRPr="003E25D7" w:rsidRDefault="00F416B2" w:rsidP="0095136F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2"/>
          <w:szCs w:val="32"/>
        </w:rPr>
      </w:pPr>
      <w:r w:rsidRPr="003E25D7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6B0B58" w:rsidRPr="003E25D7">
        <w:rPr>
          <w:rFonts w:asciiTheme="majorBidi" w:hAnsiTheme="majorBidi"/>
          <w:sz w:val="32"/>
          <w:szCs w:val="32"/>
          <w:cs/>
        </w:rPr>
        <w:t xml:space="preserve">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B45A5" w:rsidRPr="000B45A5">
        <w:rPr>
          <w:rFonts w:asciiTheme="majorBidi" w:hAnsiTheme="majorBidi"/>
          <w:sz w:val="32"/>
          <w:szCs w:val="32"/>
        </w:rPr>
        <w:t>31</w:t>
      </w:r>
      <w:r w:rsidR="006B0B58" w:rsidRPr="003E25D7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0B45A5" w:rsidRPr="000B45A5">
        <w:rPr>
          <w:rFonts w:asciiTheme="majorBidi" w:hAnsiTheme="majorBidi"/>
          <w:sz w:val="32"/>
          <w:szCs w:val="32"/>
        </w:rPr>
        <w:t>2567</w:t>
      </w:r>
    </w:p>
    <w:p w14:paraId="615023A0" w14:textId="3F302AA5" w:rsidR="00D01D44" w:rsidRPr="003E25D7" w:rsidRDefault="00A9707C" w:rsidP="006556D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25D7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รายการบัญชีกับ</w:t>
      </w:r>
      <w:r w:rsidR="00605C5A" w:rsidRPr="003E25D7">
        <w:rPr>
          <w:rFonts w:asciiTheme="majorBidi" w:hAnsiTheme="majorBidi" w:cstheme="majorBidi"/>
          <w:b/>
          <w:bCs/>
          <w:sz w:val="32"/>
          <w:szCs w:val="32"/>
          <w:cs/>
        </w:rPr>
        <w:t>บุคคล</w:t>
      </w:r>
      <w:r w:rsidR="008321B1" w:rsidRPr="003E25D7">
        <w:rPr>
          <w:rFonts w:asciiTheme="majorBidi" w:hAnsiTheme="majorBidi" w:cstheme="majorBidi"/>
          <w:b/>
          <w:bCs/>
          <w:sz w:val="32"/>
          <w:szCs w:val="32"/>
          <w:cs/>
        </w:rPr>
        <w:t>หรือ</w:t>
      </w:r>
      <w:r w:rsidR="00605C5A" w:rsidRPr="003E25D7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61908DA9" w14:textId="6C76E0A4" w:rsidR="00D44A53" w:rsidRPr="003E25D7" w:rsidRDefault="00D44A53" w:rsidP="002B1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ความสัมพันธ์ที่มีกับบริษัทร่วมและบริษัทย่อย</w:t>
      </w:r>
      <w:r w:rsidR="00BD1945" w:rsidRPr="003E25D7">
        <w:rPr>
          <w:rFonts w:asciiTheme="majorBidi" w:hAnsiTheme="majorBidi" w:cstheme="majorBidi"/>
          <w:sz w:val="32"/>
          <w:szCs w:val="32"/>
          <w:cs/>
        </w:rPr>
        <w:t>ไม่</w:t>
      </w:r>
      <w:r w:rsidRPr="003E25D7">
        <w:rPr>
          <w:rFonts w:asciiTheme="majorBidi" w:hAnsiTheme="majorBidi" w:cstheme="majorBidi"/>
          <w:sz w:val="32"/>
          <w:szCs w:val="32"/>
          <w:cs/>
        </w:rPr>
        <w:t>มีการเปลี่ยนแปลงอย่างมีสาระสำคัญ</w:t>
      </w:r>
      <w:r w:rsidR="00BD1945" w:rsidRPr="003E25D7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</w:t>
      </w:r>
      <w:r w:rsidR="00C356D5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BD1945" w:rsidRPr="003E25D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B45A5" w:rsidRPr="000B45A5">
        <w:rPr>
          <w:rFonts w:asciiTheme="majorBidi" w:hAnsiTheme="majorBidi" w:cstheme="majorBidi"/>
          <w:sz w:val="32"/>
          <w:szCs w:val="32"/>
        </w:rPr>
        <w:t>30</w:t>
      </w:r>
      <w:r w:rsidR="00BD1945" w:rsidRPr="003E25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56D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BD1945" w:rsidRPr="003E25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45A5" w:rsidRPr="000B45A5">
        <w:rPr>
          <w:rFonts w:asciiTheme="majorBidi" w:hAnsiTheme="majorBidi" w:cstheme="majorBidi"/>
          <w:sz w:val="32"/>
          <w:szCs w:val="32"/>
        </w:rPr>
        <w:t>2568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สำหรับความสัมพันธ์กับผู้บริหารสำคัญและบุคคลหรือกิจการที่เกี่ยวข้องกันอื่น และนโยบายการกำหนดราคาสำหรับรายการกับบุคคลหรือกิจการที่เกี่ยวข้องกันแต่ละประเภท ไม่มีการเปลี่ยนแปลงอย่างมีสาระสำคัญในระหว่างงวด</w:t>
      </w:r>
      <w:r w:rsidR="001E6B1B" w:rsidRPr="003E25D7">
        <w:rPr>
          <w:rFonts w:asciiTheme="majorBidi" w:hAnsiTheme="majorBidi" w:cstheme="majorBidi"/>
          <w:sz w:val="32"/>
          <w:szCs w:val="32"/>
          <w:cs/>
        </w:rPr>
        <w:t>สาม</w:t>
      </w:r>
      <w:r w:rsidRPr="003E25D7">
        <w:rPr>
          <w:rFonts w:asciiTheme="majorBidi" w:hAnsiTheme="majorBidi" w:cstheme="majorBidi"/>
          <w:sz w:val="32"/>
          <w:szCs w:val="32"/>
          <w:cs/>
        </w:rPr>
        <w:t>เดือน</w:t>
      </w:r>
      <w:r w:rsidR="00C356D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57037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C356D5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="006F2F4C" w:rsidRPr="003E25D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B45A5" w:rsidRPr="000B45A5">
        <w:rPr>
          <w:rFonts w:asciiTheme="majorBidi" w:hAnsiTheme="majorBidi" w:cstheme="majorBidi"/>
          <w:sz w:val="32"/>
          <w:szCs w:val="32"/>
        </w:rPr>
        <w:t>30</w:t>
      </w:r>
      <w:r w:rsidR="00BE6CF0"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="00C356D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BE6CF0" w:rsidRPr="003E25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45A5" w:rsidRPr="000B45A5">
        <w:rPr>
          <w:rFonts w:asciiTheme="majorBidi" w:hAnsiTheme="majorBidi" w:cstheme="majorBidi"/>
          <w:sz w:val="32"/>
          <w:szCs w:val="32"/>
        </w:rPr>
        <w:t>2568</w:t>
      </w:r>
    </w:p>
    <w:tbl>
      <w:tblPr>
        <w:tblW w:w="881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81"/>
        <w:gridCol w:w="93"/>
        <w:gridCol w:w="1080"/>
        <w:gridCol w:w="86"/>
        <w:gridCol w:w="1080"/>
        <w:gridCol w:w="86"/>
        <w:gridCol w:w="1165"/>
      </w:tblGrid>
      <w:tr w:rsidR="005354CA" w:rsidRPr="003E25D7" w14:paraId="3CF96AC3" w14:textId="77777777" w:rsidTr="005354CA">
        <w:trPr>
          <w:tblHeader/>
        </w:trPr>
        <w:tc>
          <w:tcPr>
            <w:tcW w:w="5000" w:type="pct"/>
            <w:gridSpan w:val="8"/>
          </w:tcPr>
          <w:p w14:paraId="58B89A04" w14:textId="6B687979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 w:firstLine="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i/>
                <w:iCs/>
                <w:spacing w:val="-6"/>
                <w:sz w:val="32"/>
                <w:szCs w:val="32"/>
                <w:cs/>
              </w:rPr>
              <w:t>รายการที่สำคัญกับบุคคลหรือกิจการที่เกี่ยวข้องกัน</w:t>
            </w: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B45A5" w:rsidRPr="000B45A5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>30</w:t>
            </w: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 xml:space="preserve"> </w:t>
            </w:r>
            <w:r w:rsidR="00997286">
              <w:rPr>
                <w:rFonts w:asciiTheme="majorBidi" w:hAnsiTheme="majorBidi" w:cstheme="majorBidi" w:hint="cs"/>
                <w:i/>
                <w:iCs/>
                <w:sz w:val="32"/>
                <w:szCs w:val="32"/>
                <w:cs/>
              </w:rPr>
              <w:t>มิถุนายน</w:t>
            </w:r>
          </w:p>
        </w:tc>
      </w:tr>
      <w:tr w:rsidR="00A9707C" w:rsidRPr="003E25D7" w14:paraId="252C2030" w14:textId="77777777" w:rsidTr="00A9707C">
        <w:trPr>
          <w:tblHeader/>
        </w:trPr>
        <w:tc>
          <w:tcPr>
            <w:tcW w:w="2349" w:type="pct"/>
          </w:tcPr>
          <w:p w14:paraId="66F7D4D1" w14:textId="77777777" w:rsidR="00A9707C" w:rsidRPr="003E25D7" w:rsidRDefault="00A9707C" w:rsidP="00404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4CAC4292" w14:textId="77777777" w:rsidR="00A9707C" w:rsidRPr="003E25D7" w:rsidRDefault="00A9707C" w:rsidP="00B7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" w:type="pct"/>
          </w:tcPr>
          <w:p w14:paraId="0782C36B" w14:textId="77777777" w:rsidR="00A9707C" w:rsidRPr="003E25D7" w:rsidRDefault="00A9707C" w:rsidP="00404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3E8F9452" w14:textId="77777777" w:rsidR="00A9707C" w:rsidRPr="003E25D7" w:rsidRDefault="00A9707C" w:rsidP="00B7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" w:type="pct"/>
          </w:tcPr>
          <w:p w14:paraId="2539ED53" w14:textId="77777777" w:rsidR="00A9707C" w:rsidRPr="003E25D7" w:rsidRDefault="00A9707C" w:rsidP="00404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3" w:type="pct"/>
            <w:gridSpan w:val="3"/>
          </w:tcPr>
          <w:p w14:paraId="3D9F5928" w14:textId="1181C2B6" w:rsidR="00A9707C" w:rsidRPr="003E25D7" w:rsidRDefault="00A9707C" w:rsidP="00B7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0" w:right="-110" w:hanging="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 xml:space="preserve">              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="005354CA"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A9707C" w:rsidRPr="003E25D7" w14:paraId="5EAF16DA" w14:textId="77777777" w:rsidTr="00E0360F">
        <w:trPr>
          <w:tblHeader/>
        </w:trPr>
        <w:tc>
          <w:tcPr>
            <w:tcW w:w="2349" w:type="pct"/>
          </w:tcPr>
          <w:p w14:paraId="2125BB2F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279" w:type="pct"/>
            <w:gridSpan w:val="3"/>
          </w:tcPr>
          <w:p w14:paraId="606A471C" w14:textId="282C25FF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6836F534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3" w:type="pct"/>
            <w:gridSpan w:val="3"/>
            <w:vAlign w:val="bottom"/>
          </w:tcPr>
          <w:p w14:paraId="43D50860" w14:textId="40BA6F58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 w:hanging="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707C" w:rsidRPr="003E25D7" w14:paraId="71B377A6" w14:textId="77777777" w:rsidTr="00AE45B4">
        <w:trPr>
          <w:tblHeader/>
        </w:trPr>
        <w:tc>
          <w:tcPr>
            <w:tcW w:w="2349" w:type="pct"/>
          </w:tcPr>
          <w:p w14:paraId="021B859E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74E19EB1" w14:textId="17F19610" w:rsidR="00A9707C" w:rsidRPr="003E25D7" w:rsidRDefault="000B45A5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53" w:type="pct"/>
          </w:tcPr>
          <w:p w14:paraId="0E91D129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</w:tcPr>
          <w:p w14:paraId="0B11C8D2" w14:textId="48FEA692" w:rsidR="00A9707C" w:rsidRPr="003E25D7" w:rsidRDefault="000B45A5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49" w:type="pct"/>
          </w:tcPr>
          <w:p w14:paraId="4451D93C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1307AE70" w14:textId="3FED6119" w:rsidR="00A9707C" w:rsidRPr="003E25D7" w:rsidRDefault="000B45A5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49" w:type="pct"/>
          </w:tcPr>
          <w:p w14:paraId="28BBB7C9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pct"/>
          </w:tcPr>
          <w:p w14:paraId="44865D3B" w14:textId="4A08C459" w:rsidR="00A9707C" w:rsidRPr="003E25D7" w:rsidRDefault="000B45A5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 w:hanging="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A9707C" w:rsidRPr="003E25D7" w14:paraId="09EB8423" w14:textId="77777777" w:rsidTr="00AE45B4">
        <w:tc>
          <w:tcPr>
            <w:tcW w:w="2349" w:type="pct"/>
            <w:vAlign w:val="center"/>
          </w:tcPr>
          <w:p w14:paraId="442EF4A7" w14:textId="1701364A" w:rsidR="00A9707C" w:rsidRPr="003E25D7" w:rsidRDefault="00A9707C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586C78F8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3" w:type="pct"/>
          </w:tcPr>
          <w:p w14:paraId="546994D0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</w:tcPr>
          <w:p w14:paraId="717EDDC8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9" w:type="pct"/>
          </w:tcPr>
          <w:p w14:paraId="2B0F22EA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</w:tcPr>
          <w:p w14:paraId="7EBB3C27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9" w:type="pct"/>
          </w:tcPr>
          <w:p w14:paraId="6FFF9981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pct"/>
          </w:tcPr>
          <w:p w14:paraId="3BB0D516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4D1CAB" w:rsidRPr="003E25D7" w14:paraId="2B2BE191" w14:textId="77777777" w:rsidTr="00AE45B4">
        <w:tc>
          <w:tcPr>
            <w:tcW w:w="2349" w:type="pct"/>
          </w:tcPr>
          <w:p w14:paraId="2B38EFB5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4250C70C" w14:textId="284E60E8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2FF0FE76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B5ECC4F" w14:textId="31616CF1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0ED0CB91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7B1E3D7C" w14:textId="7DC313AA" w:rsidR="004D1CAB" w:rsidRPr="003E25D7" w:rsidRDefault="000B45A5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152</w:t>
            </w:r>
          </w:p>
        </w:tc>
        <w:tc>
          <w:tcPr>
            <w:tcW w:w="49" w:type="pct"/>
          </w:tcPr>
          <w:p w14:paraId="5229A6A5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22EAF7A9" w14:textId="1ADA5727" w:rsidR="004D1CAB" w:rsidRPr="003E25D7" w:rsidRDefault="000B45A5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531</w:t>
            </w:r>
          </w:p>
        </w:tc>
      </w:tr>
      <w:tr w:rsidR="004D1CAB" w:rsidRPr="003E25D7" w14:paraId="3D8B5A77" w14:textId="77777777" w:rsidTr="00AE45B4">
        <w:tc>
          <w:tcPr>
            <w:tcW w:w="2349" w:type="pct"/>
          </w:tcPr>
          <w:p w14:paraId="5EDE6963" w14:textId="56706862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613" w:type="pct"/>
          </w:tcPr>
          <w:p w14:paraId="157DE43E" w14:textId="61E8738E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19A9D9DF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2417EE18" w14:textId="019D1E44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4515DD65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72DB3AE3" w14:textId="1B22BC1D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5F6F1671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43BCD02E" w14:textId="654F5588" w:rsidR="004D1CAB" w:rsidRPr="003E25D7" w:rsidRDefault="000B45A5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</w:tc>
      </w:tr>
      <w:tr w:rsidR="004D1CAB" w:rsidRPr="003E25D7" w14:paraId="36F7F6D3" w14:textId="77777777" w:rsidTr="00AE45B4">
        <w:tc>
          <w:tcPr>
            <w:tcW w:w="2349" w:type="pct"/>
          </w:tcPr>
          <w:p w14:paraId="4D7942FA" w14:textId="4B828338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613" w:type="pct"/>
          </w:tcPr>
          <w:p w14:paraId="400B5FB7" w14:textId="2DA5EF2C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0F63C2BB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01322BD9" w14:textId="039EB979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7CC8C1E0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3CC2A85C" w14:textId="6003219B" w:rsidR="004D1CAB" w:rsidRPr="003E25D7" w:rsidRDefault="000B45A5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85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269</w:t>
            </w:r>
          </w:p>
        </w:tc>
        <w:tc>
          <w:tcPr>
            <w:tcW w:w="49" w:type="pct"/>
          </w:tcPr>
          <w:p w14:paraId="12C1ABB7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2AE53A3D" w14:textId="24D4E679" w:rsidR="004D1CAB" w:rsidRPr="003E25D7" w:rsidRDefault="000B45A5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89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</w:tr>
      <w:tr w:rsidR="004D1CAB" w:rsidRPr="003E25D7" w14:paraId="6E41C4EF" w14:textId="77777777" w:rsidTr="00771B36">
        <w:trPr>
          <w:trHeight w:val="243"/>
        </w:trPr>
        <w:tc>
          <w:tcPr>
            <w:tcW w:w="2349" w:type="pct"/>
          </w:tcPr>
          <w:p w14:paraId="61C4CD20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340" w:right="-43" w:hanging="3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55FE219C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120" w:lineRule="exact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115C4779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1C2EB2B8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468AF471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5BD06459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64A6873E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639F385A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1CAB" w:rsidRPr="003E25D7" w14:paraId="31CB701D" w14:textId="77777777" w:rsidTr="00AE45B4">
        <w:tc>
          <w:tcPr>
            <w:tcW w:w="2349" w:type="pct"/>
          </w:tcPr>
          <w:p w14:paraId="38E11F2C" w14:textId="4D9C47D4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613" w:type="pct"/>
          </w:tcPr>
          <w:p w14:paraId="2F759B80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80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4DDB4009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6F347E7F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eastAsia="Arial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4BE5B730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6B17964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218AB9B6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  <w:vAlign w:val="center"/>
          </w:tcPr>
          <w:p w14:paraId="6203406D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eastAsia="Arial" w:hAnsiTheme="majorBidi" w:cstheme="majorBidi"/>
                <w:sz w:val="32"/>
                <w:szCs w:val="32"/>
              </w:rPr>
            </w:pPr>
          </w:p>
        </w:tc>
      </w:tr>
      <w:tr w:rsidR="004D1CAB" w:rsidRPr="003E25D7" w14:paraId="17996B15" w14:textId="77777777" w:rsidTr="00AE45B4">
        <w:tc>
          <w:tcPr>
            <w:tcW w:w="2349" w:type="pct"/>
          </w:tcPr>
          <w:p w14:paraId="6498CC32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ค่าตอบแทนผู้บริหารสำคัญ</w:t>
            </w:r>
          </w:p>
        </w:tc>
        <w:tc>
          <w:tcPr>
            <w:tcW w:w="613" w:type="pct"/>
          </w:tcPr>
          <w:p w14:paraId="54DE74D4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80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7534BA9C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02E7EB76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1640B9DA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C26AB93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02910CE9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11A8E658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1CAB" w:rsidRPr="003E25D7" w14:paraId="749A2938" w14:textId="77777777" w:rsidTr="00AE45B4">
        <w:tc>
          <w:tcPr>
            <w:tcW w:w="2349" w:type="pct"/>
          </w:tcPr>
          <w:p w14:paraId="73ADB614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13" w:type="pct"/>
          </w:tcPr>
          <w:p w14:paraId="6A2F18F8" w14:textId="57A44204" w:rsidR="004D1CAB" w:rsidRPr="003E25D7" w:rsidRDefault="000B45A5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044</w:t>
            </w:r>
          </w:p>
        </w:tc>
        <w:tc>
          <w:tcPr>
            <w:tcW w:w="53" w:type="pct"/>
          </w:tcPr>
          <w:p w14:paraId="2BDDDE1A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799E5685" w14:textId="415A6C25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690</w:t>
            </w:r>
          </w:p>
        </w:tc>
        <w:tc>
          <w:tcPr>
            <w:tcW w:w="49" w:type="pct"/>
          </w:tcPr>
          <w:p w14:paraId="4A6A2CAB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66407BCD" w14:textId="2D1BB459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6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443</w:t>
            </w:r>
          </w:p>
        </w:tc>
        <w:tc>
          <w:tcPr>
            <w:tcW w:w="49" w:type="pct"/>
          </w:tcPr>
          <w:p w14:paraId="52DA65F3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1F860C7F" w14:textId="503D2750" w:rsidR="004D1CAB" w:rsidRPr="003E25D7" w:rsidRDefault="000B45A5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975</w:t>
            </w:r>
          </w:p>
        </w:tc>
      </w:tr>
      <w:tr w:rsidR="004D1CAB" w:rsidRPr="003E25D7" w14:paraId="7FB474FA" w14:textId="77777777" w:rsidTr="00AE45B4">
        <w:tc>
          <w:tcPr>
            <w:tcW w:w="2349" w:type="pct"/>
          </w:tcPr>
          <w:p w14:paraId="592C3550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0063487" w14:textId="3FF850D7" w:rsidR="004D1CAB" w:rsidRPr="003E25D7" w:rsidRDefault="000B45A5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384</w:t>
            </w:r>
          </w:p>
        </w:tc>
        <w:tc>
          <w:tcPr>
            <w:tcW w:w="53" w:type="pct"/>
          </w:tcPr>
          <w:p w14:paraId="5919D930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FADDE7A" w14:textId="6A6A5812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385</w:t>
            </w:r>
          </w:p>
        </w:tc>
        <w:tc>
          <w:tcPr>
            <w:tcW w:w="49" w:type="pct"/>
          </w:tcPr>
          <w:p w14:paraId="5C3CD891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254D223F" w14:textId="24C0D314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374</w:t>
            </w:r>
          </w:p>
        </w:tc>
        <w:tc>
          <w:tcPr>
            <w:tcW w:w="49" w:type="pct"/>
          </w:tcPr>
          <w:p w14:paraId="1B27901F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57D0C8CE" w14:textId="6D86055E" w:rsidR="004D1CAB" w:rsidRPr="003E25D7" w:rsidRDefault="000B45A5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373</w:t>
            </w:r>
          </w:p>
        </w:tc>
      </w:tr>
      <w:tr w:rsidR="004D1CAB" w:rsidRPr="003E25D7" w14:paraId="118462E9" w14:textId="77777777" w:rsidTr="00AE45B4">
        <w:tc>
          <w:tcPr>
            <w:tcW w:w="2349" w:type="pct"/>
          </w:tcPr>
          <w:p w14:paraId="48F89B79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4714628" w14:textId="4DE2ADDD" w:rsidR="004D1CAB" w:rsidRPr="003E25D7" w:rsidRDefault="000B45A5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  <w:r w:rsidR="004D1CA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428</w:t>
            </w:r>
          </w:p>
        </w:tc>
        <w:tc>
          <w:tcPr>
            <w:tcW w:w="53" w:type="pct"/>
          </w:tcPr>
          <w:p w14:paraId="089D0DCE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C273DD4" w14:textId="217CB7C3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6" w:right="-10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12</w:t>
            </w:r>
            <w:r w:rsidR="004D1CA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075</w:t>
            </w:r>
          </w:p>
        </w:tc>
        <w:tc>
          <w:tcPr>
            <w:tcW w:w="49" w:type="pct"/>
          </w:tcPr>
          <w:p w14:paraId="587BA503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A764A5F" w14:textId="62641D7E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6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  <w:r w:rsidR="004D1CA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817</w:t>
            </w:r>
          </w:p>
        </w:tc>
        <w:tc>
          <w:tcPr>
            <w:tcW w:w="49" w:type="pct"/>
          </w:tcPr>
          <w:p w14:paraId="470FCFAA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449E8C97" w14:textId="7A79554C" w:rsidR="004D1CAB" w:rsidRPr="003E25D7" w:rsidRDefault="000B45A5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11</w:t>
            </w:r>
            <w:r w:rsidR="004D1CA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348</w:t>
            </w:r>
          </w:p>
        </w:tc>
      </w:tr>
    </w:tbl>
    <w:p w14:paraId="1E0960B9" w14:textId="77777777" w:rsidR="00947B88" w:rsidRDefault="00947B88">
      <w:r w:rsidRPr="003E25D7">
        <w:br w:type="page"/>
      </w:r>
    </w:p>
    <w:tbl>
      <w:tblPr>
        <w:tblW w:w="881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81"/>
        <w:gridCol w:w="93"/>
        <w:gridCol w:w="1080"/>
        <w:gridCol w:w="86"/>
        <w:gridCol w:w="1080"/>
        <w:gridCol w:w="86"/>
        <w:gridCol w:w="1165"/>
      </w:tblGrid>
      <w:tr w:rsidR="0030470E" w:rsidRPr="003E25D7" w14:paraId="5537B659" w14:textId="77777777" w:rsidTr="00C532F8">
        <w:trPr>
          <w:tblHeader/>
        </w:trPr>
        <w:tc>
          <w:tcPr>
            <w:tcW w:w="5000" w:type="pct"/>
            <w:gridSpan w:val="8"/>
          </w:tcPr>
          <w:p w14:paraId="727031E9" w14:textId="3ABBA209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 w:firstLine="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i/>
                <w:iCs/>
                <w:spacing w:val="-6"/>
                <w:sz w:val="32"/>
                <w:szCs w:val="32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i/>
                <w:iCs/>
                <w:sz w:val="32"/>
                <w:szCs w:val="32"/>
                <w:cs/>
              </w:rPr>
              <w:t>หก</w:t>
            </w: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 xml:space="preserve">เดือนสิ้นสุดวันที่ </w:t>
            </w:r>
            <w:r w:rsidR="000B45A5" w:rsidRPr="000B45A5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>30</w:t>
            </w: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i/>
                <w:iCs/>
                <w:sz w:val="32"/>
                <w:szCs w:val="32"/>
                <w:cs/>
              </w:rPr>
              <w:t>มิถุนายน</w:t>
            </w:r>
          </w:p>
        </w:tc>
      </w:tr>
      <w:tr w:rsidR="0030470E" w:rsidRPr="003E25D7" w14:paraId="549976E6" w14:textId="77777777" w:rsidTr="00C532F8">
        <w:trPr>
          <w:tblHeader/>
        </w:trPr>
        <w:tc>
          <w:tcPr>
            <w:tcW w:w="2349" w:type="pct"/>
          </w:tcPr>
          <w:p w14:paraId="555B542A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2BB8B550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" w:type="pct"/>
          </w:tcPr>
          <w:p w14:paraId="681080AC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5C2532AE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" w:type="pct"/>
          </w:tcPr>
          <w:p w14:paraId="1A162224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3" w:type="pct"/>
            <w:gridSpan w:val="3"/>
          </w:tcPr>
          <w:p w14:paraId="5E288C41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0" w:right="-110" w:hanging="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 xml:space="preserve">              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30470E" w:rsidRPr="003E25D7" w14:paraId="4F6D0D17" w14:textId="77777777" w:rsidTr="00C532F8">
        <w:trPr>
          <w:tblHeader/>
        </w:trPr>
        <w:tc>
          <w:tcPr>
            <w:tcW w:w="2349" w:type="pct"/>
          </w:tcPr>
          <w:p w14:paraId="1E7334DE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279" w:type="pct"/>
            <w:gridSpan w:val="3"/>
          </w:tcPr>
          <w:p w14:paraId="44BFDDEC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0FB18632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3" w:type="pct"/>
            <w:gridSpan w:val="3"/>
            <w:vAlign w:val="bottom"/>
          </w:tcPr>
          <w:p w14:paraId="2875EF60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 w:hanging="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470E" w:rsidRPr="003E25D7" w14:paraId="4E29F75F" w14:textId="77777777" w:rsidTr="00C532F8">
        <w:trPr>
          <w:tblHeader/>
        </w:trPr>
        <w:tc>
          <w:tcPr>
            <w:tcW w:w="2349" w:type="pct"/>
          </w:tcPr>
          <w:p w14:paraId="259C15AE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6FF88462" w14:textId="3720EF85" w:rsidR="0030470E" w:rsidRPr="003E25D7" w:rsidRDefault="000B45A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53" w:type="pct"/>
          </w:tcPr>
          <w:p w14:paraId="2BFB8B14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</w:tcPr>
          <w:p w14:paraId="6C135242" w14:textId="512C30DC" w:rsidR="0030470E" w:rsidRPr="003E25D7" w:rsidRDefault="000B45A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49" w:type="pct"/>
          </w:tcPr>
          <w:p w14:paraId="3C479F92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22C1659A" w14:textId="3A6AE833" w:rsidR="0030470E" w:rsidRPr="003E25D7" w:rsidRDefault="000B45A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49" w:type="pct"/>
          </w:tcPr>
          <w:p w14:paraId="70639C4F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pct"/>
          </w:tcPr>
          <w:p w14:paraId="38707AF6" w14:textId="72EE07E6" w:rsidR="0030470E" w:rsidRPr="003E25D7" w:rsidRDefault="000B45A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 w:hanging="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30470E" w:rsidRPr="003E25D7" w14:paraId="13846E8F" w14:textId="77777777" w:rsidTr="00C532F8">
        <w:tc>
          <w:tcPr>
            <w:tcW w:w="2349" w:type="pct"/>
            <w:vAlign w:val="center"/>
          </w:tcPr>
          <w:p w14:paraId="3B03E6B5" w14:textId="77777777" w:rsidR="0030470E" w:rsidRPr="003E25D7" w:rsidRDefault="0030470E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1FB67683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3" w:type="pct"/>
          </w:tcPr>
          <w:p w14:paraId="35ED4161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</w:tcPr>
          <w:p w14:paraId="69F1EC25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9" w:type="pct"/>
          </w:tcPr>
          <w:p w14:paraId="00FD3358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</w:tcPr>
          <w:p w14:paraId="0CA759AA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9" w:type="pct"/>
          </w:tcPr>
          <w:p w14:paraId="0B27860F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pct"/>
          </w:tcPr>
          <w:p w14:paraId="064EAE61" w14:textId="77777777" w:rsidR="0030470E" w:rsidRPr="003E25D7" w:rsidRDefault="0030470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4D1CAB" w:rsidRPr="003E25D7" w14:paraId="4C52CBA5" w14:textId="77777777" w:rsidTr="00C532F8">
        <w:tc>
          <w:tcPr>
            <w:tcW w:w="2349" w:type="pct"/>
          </w:tcPr>
          <w:p w14:paraId="5A921F54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32C8C4A0" w14:textId="345B52AF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5B2C0DE2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41D7630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394BD62C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2D641B72" w14:textId="46E87B91" w:rsidR="004D1CAB" w:rsidRPr="003E25D7" w:rsidRDefault="000B45A5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334</w:t>
            </w:r>
          </w:p>
        </w:tc>
        <w:tc>
          <w:tcPr>
            <w:tcW w:w="49" w:type="pct"/>
          </w:tcPr>
          <w:p w14:paraId="747DA67F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13695E49" w14:textId="61E48B4B" w:rsidR="004D1CAB" w:rsidRPr="003E25D7" w:rsidRDefault="000B45A5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940</w:t>
            </w:r>
          </w:p>
        </w:tc>
      </w:tr>
      <w:tr w:rsidR="004D1CAB" w:rsidRPr="003E25D7" w14:paraId="2392F0B9" w14:textId="77777777" w:rsidTr="00C532F8">
        <w:tc>
          <w:tcPr>
            <w:tcW w:w="2349" w:type="pct"/>
          </w:tcPr>
          <w:p w14:paraId="1F5B4A77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613" w:type="pct"/>
          </w:tcPr>
          <w:p w14:paraId="0C4482B0" w14:textId="2E7FE103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3B564A0B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786352FF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1573FA06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1D4B758C" w14:textId="351F5A85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72E94CA1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7B2DB558" w14:textId="70B888B2" w:rsidR="004D1CAB" w:rsidRPr="003E25D7" w:rsidRDefault="000B45A5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</w:tc>
      </w:tr>
      <w:tr w:rsidR="004D1CAB" w:rsidRPr="003E25D7" w14:paraId="7EC7A371" w14:textId="77777777" w:rsidTr="00C532F8">
        <w:tc>
          <w:tcPr>
            <w:tcW w:w="2349" w:type="pct"/>
          </w:tcPr>
          <w:p w14:paraId="5729B782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613" w:type="pct"/>
          </w:tcPr>
          <w:p w14:paraId="7671C8F2" w14:textId="7AE7F6F8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0636DA23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015B2BB0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21A7B08B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392C816A" w14:textId="578BDF23" w:rsidR="004D1CAB" w:rsidRPr="003E25D7" w:rsidRDefault="000B45A5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172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978</w:t>
            </w:r>
          </w:p>
        </w:tc>
        <w:tc>
          <w:tcPr>
            <w:tcW w:w="49" w:type="pct"/>
          </w:tcPr>
          <w:p w14:paraId="7B6D9855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3679EEB7" w14:textId="475A1F10" w:rsidR="004D1CAB" w:rsidRPr="003E25D7" w:rsidRDefault="000B45A5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183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787</w:t>
            </w:r>
          </w:p>
        </w:tc>
      </w:tr>
      <w:tr w:rsidR="004D1CAB" w:rsidRPr="003E25D7" w14:paraId="6A5AAA9C" w14:textId="77777777" w:rsidTr="00C532F8">
        <w:trPr>
          <w:trHeight w:val="243"/>
        </w:trPr>
        <w:tc>
          <w:tcPr>
            <w:tcW w:w="2349" w:type="pct"/>
          </w:tcPr>
          <w:p w14:paraId="4BD61266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340" w:right="-43" w:hanging="3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6E8C9FB4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120" w:lineRule="exact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23D7B5A0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255F9112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5E4D2020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FD65B7E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6D80D1E1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02008E2B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1CAB" w:rsidRPr="003E25D7" w14:paraId="1C3E2ED6" w14:textId="77777777" w:rsidTr="00C532F8">
        <w:tc>
          <w:tcPr>
            <w:tcW w:w="2349" w:type="pct"/>
          </w:tcPr>
          <w:p w14:paraId="33501C36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613" w:type="pct"/>
          </w:tcPr>
          <w:p w14:paraId="2356FF90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80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5B96F6C7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986045D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eastAsia="Arial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356235FC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13BDC1FE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71C7DEA6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  <w:vAlign w:val="center"/>
          </w:tcPr>
          <w:p w14:paraId="1BB57B0C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eastAsia="Arial" w:hAnsiTheme="majorBidi" w:cstheme="majorBidi"/>
                <w:sz w:val="32"/>
                <w:szCs w:val="32"/>
              </w:rPr>
            </w:pPr>
          </w:p>
        </w:tc>
      </w:tr>
      <w:tr w:rsidR="004D1CAB" w:rsidRPr="003E25D7" w14:paraId="2DFC432B" w14:textId="77777777" w:rsidTr="00C532F8">
        <w:tc>
          <w:tcPr>
            <w:tcW w:w="2349" w:type="pct"/>
          </w:tcPr>
          <w:p w14:paraId="1897996B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ค่าตอบแทนผู้บริหารสำคัญ</w:t>
            </w:r>
          </w:p>
        </w:tc>
        <w:tc>
          <w:tcPr>
            <w:tcW w:w="613" w:type="pct"/>
          </w:tcPr>
          <w:p w14:paraId="0AE550E7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80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1A5D55C8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09B0A56A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58C6791F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51217B25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0C7E0EF7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5B10C902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1CAB" w:rsidRPr="003E25D7" w14:paraId="0ACF6352" w14:textId="77777777" w:rsidTr="00C532F8">
        <w:tc>
          <w:tcPr>
            <w:tcW w:w="2349" w:type="pct"/>
          </w:tcPr>
          <w:p w14:paraId="41A9A29C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13" w:type="pct"/>
          </w:tcPr>
          <w:p w14:paraId="23D01A48" w14:textId="46C2FADC" w:rsidR="004D1CAB" w:rsidRPr="003E25D7" w:rsidRDefault="000B45A5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406</w:t>
            </w:r>
          </w:p>
        </w:tc>
        <w:tc>
          <w:tcPr>
            <w:tcW w:w="53" w:type="pct"/>
          </w:tcPr>
          <w:p w14:paraId="018D0D4F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1B443850" w14:textId="05D5F8EE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392</w:t>
            </w:r>
          </w:p>
        </w:tc>
        <w:tc>
          <w:tcPr>
            <w:tcW w:w="49" w:type="pct"/>
          </w:tcPr>
          <w:p w14:paraId="233119C6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2DB69590" w14:textId="55CAC68F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6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887</w:t>
            </w:r>
          </w:p>
        </w:tc>
        <w:tc>
          <w:tcPr>
            <w:tcW w:w="49" w:type="pct"/>
          </w:tcPr>
          <w:p w14:paraId="5094823A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6C54C325" w14:textId="1A4F209D" w:rsidR="004D1CAB" w:rsidRPr="003E25D7" w:rsidRDefault="000B45A5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373</w:t>
            </w:r>
          </w:p>
        </w:tc>
      </w:tr>
      <w:tr w:rsidR="004D1CAB" w:rsidRPr="003E25D7" w14:paraId="5084A785" w14:textId="77777777" w:rsidTr="00C532F8">
        <w:tc>
          <w:tcPr>
            <w:tcW w:w="2349" w:type="pct"/>
          </w:tcPr>
          <w:p w14:paraId="51220473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21118A71" w14:textId="3CC55F96" w:rsidR="004D1CAB" w:rsidRPr="003E25D7" w:rsidRDefault="000B45A5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769</w:t>
            </w:r>
          </w:p>
        </w:tc>
        <w:tc>
          <w:tcPr>
            <w:tcW w:w="53" w:type="pct"/>
          </w:tcPr>
          <w:p w14:paraId="38F8E2A6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F1BCCBA" w14:textId="04BB26F8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769</w:t>
            </w:r>
          </w:p>
        </w:tc>
        <w:tc>
          <w:tcPr>
            <w:tcW w:w="49" w:type="pct"/>
          </w:tcPr>
          <w:p w14:paraId="2889CDEB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9AD7BC0" w14:textId="1CA82862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747</w:t>
            </w:r>
          </w:p>
        </w:tc>
        <w:tc>
          <w:tcPr>
            <w:tcW w:w="49" w:type="pct"/>
          </w:tcPr>
          <w:p w14:paraId="1F714440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57541A60" w14:textId="72EE7A1A" w:rsidR="004D1CAB" w:rsidRPr="003E25D7" w:rsidRDefault="000B45A5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747</w:t>
            </w:r>
          </w:p>
        </w:tc>
      </w:tr>
      <w:tr w:rsidR="004D1CAB" w:rsidRPr="003E25D7" w14:paraId="1E549E78" w14:textId="77777777" w:rsidTr="00C532F8">
        <w:tc>
          <w:tcPr>
            <w:tcW w:w="2349" w:type="pct"/>
          </w:tcPr>
          <w:p w14:paraId="0C1B8092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620200E" w14:textId="48E456AF" w:rsidR="004D1CAB" w:rsidRPr="003E25D7" w:rsidRDefault="000B45A5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17</w:t>
            </w:r>
            <w:r w:rsidR="004D1CA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175</w:t>
            </w:r>
          </w:p>
        </w:tc>
        <w:tc>
          <w:tcPr>
            <w:tcW w:w="53" w:type="pct"/>
          </w:tcPr>
          <w:p w14:paraId="697A89B5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D01CFAE" w14:textId="56A5F695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6" w:right="-10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</w:t>
            </w:r>
            <w:r w:rsidR="004D1CA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161</w:t>
            </w:r>
          </w:p>
        </w:tc>
        <w:tc>
          <w:tcPr>
            <w:tcW w:w="49" w:type="pct"/>
          </w:tcPr>
          <w:p w14:paraId="69890167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807B94A" w14:textId="49B8AD93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6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15</w:t>
            </w:r>
            <w:r w:rsidR="004D1CA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634</w:t>
            </w:r>
          </w:p>
        </w:tc>
        <w:tc>
          <w:tcPr>
            <w:tcW w:w="49" w:type="pct"/>
          </w:tcPr>
          <w:p w14:paraId="6B5C22CC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48AFE0EC" w14:textId="3221E5CE" w:rsidR="004D1CAB" w:rsidRPr="003E25D7" w:rsidRDefault="000B45A5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23</w:t>
            </w:r>
            <w:r w:rsidR="004D1CA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120</w:t>
            </w:r>
          </w:p>
        </w:tc>
      </w:tr>
    </w:tbl>
    <w:p w14:paraId="79AE8E12" w14:textId="77777777" w:rsidR="00557037" w:rsidRPr="003E25D7" w:rsidRDefault="00557037"/>
    <w:tbl>
      <w:tblPr>
        <w:tblW w:w="8817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9"/>
        <w:gridCol w:w="1347"/>
        <w:gridCol w:w="148"/>
        <w:gridCol w:w="1293"/>
        <w:gridCol w:w="148"/>
        <w:gridCol w:w="1291"/>
        <w:gridCol w:w="148"/>
        <w:gridCol w:w="1383"/>
      </w:tblGrid>
      <w:tr w:rsidR="005354CA" w:rsidRPr="003E25D7" w14:paraId="6896F07E" w14:textId="77777777" w:rsidTr="00AF35F6">
        <w:trPr>
          <w:tblHeader/>
        </w:trPr>
        <w:tc>
          <w:tcPr>
            <w:tcW w:w="5000" w:type="pct"/>
            <w:gridSpan w:val="8"/>
          </w:tcPr>
          <w:p w14:paraId="794BB620" w14:textId="0ED3C38F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</w:tr>
      <w:tr w:rsidR="005354CA" w:rsidRPr="003E25D7" w14:paraId="378B27B7" w14:textId="77777777" w:rsidTr="00AF35F6">
        <w:tc>
          <w:tcPr>
            <w:tcW w:w="1735" w:type="pct"/>
          </w:tcPr>
          <w:p w14:paraId="1B91CC82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  <w:bookmarkStart w:id="0" w:name="_Hlk200554327"/>
          </w:p>
        </w:tc>
        <w:tc>
          <w:tcPr>
            <w:tcW w:w="764" w:type="pct"/>
          </w:tcPr>
          <w:p w14:paraId="435F52F2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3AFDDED6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</w:tcPr>
          <w:p w14:paraId="385A982D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068CC76D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00" w:type="pct"/>
            <w:gridSpan w:val="3"/>
          </w:tcPr>
          <w:p w14:paraId="4F4224D0" w14:textId="4DFB7A5A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5354CA" w:rsidRPr="003E25D7" w14:paraId="2B09FD51" w14:textId="77777777" w:rsidTr="00AF35F6">
        <w:tc>
          <w:tcPr>
            <w:tcW w:w="1735" w:type="pct"/>
          </w:tcPr>
          <w:p w14:paraId="6909B78B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581" w:type="pct"/>
            <w:gridSpan w:val="3"/>
          </w:tcPr>
          <w:p w14:paraId="163FC1A6" w14:textId="0777F369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pct"/>
          </w:tcPr>
          <w:p w14:paraId="26F4AC96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00" w:type="pct"/>
            <w:gridSpan w:val="3"/>
          </w:tcPr>
          <w:p w14:paraId="1F376427" w14:textId="7EB46040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54CA" w:rsidRPr="003E25D7" w14:paraId="4AFFF110" w14:textId="77777777" w:rsidTr="00AF35F6">
        <w:tc>
          <w:tcPr>
            <w:tcW w:w="1735" w:type="pct"/>
          </w:tcPr>
          <w:p w14:paraId="440AE6B9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64" w:type="pct"/>
          </w:tcPr>
          <w:p w14:paraId="714213A2" w14:textId="3C0AADD4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84" w:type="pct"/>
          </w:tcPr>
          <w:p w14:paraId="0EF8122F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3" w:type="pct"/>
          </w:tcPr>
          <w:p w14:paraId="5DDE50F1" w14:textId="4DC412CA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pct"/>
          </w:tcPr>
          <w:p w14:paraId="34D40C69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2" w:type="pct"/>
          </w:tcPr>
          <w:p w14:paraId="45ECF056" w14:textId="1F9E357C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pct"/>
          </w:tcPr>
          <w:p w14:paraId="2DCCE511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84" w:type="pct"/>
          </w:tcPr>
          <w:p w14:paraId="287C7E24" w14:textId="13768DB9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F35F6" w:rsidRPr="003E25D7" w14:paraId="6A499718" w14:textId="77777777" w:rsidTr="00AF35F6">
        <w:tc>
          <w:tcPr>
            <w:tcW w:w="1735" w:type="pct"/>
          </w:tcPr>
          <w:p w14:paraId="662DC5BF" w14:textId="77777777" w:rsidR="00AF35F6" w:rsidRPr="003E25D7" w:rsidRDefault="00AF35F6" w:rsidP="00AF35F6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64" w:type="pct"/>
          </w:tcPr>
          <w:p w14:paraId="0508297A" w14:textId="30719849" w:rsidR="00AF35F6" w:rsidRPr="003E25D7" w:rsidRDefault="000B45A5" w:rsidP="00AF3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AF35F6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F35F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84" w:type="pct"/>
          </w:tcPr>
          <w:p w14:paraId="252BCED1" w14:textId="77777777" w:rsidR="00AF35F6" w:rsidRPr="003E25D7" w:rsidRDefault="00AF35F6" w:rsidP="00AF3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3" w:type="pct"/>
          </w:tcPr>
          <w:p w14:paraId="1CA9E2D2" w14:textId="48152140" w:rsidR="00AF35F6" w:rsidRPr="003E25D7" w:rsidRDefault="000B45A5" w:rsidP="00AF3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F35F6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F35F6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84" w:type="pct"/>
          </w:tcPr>
          <w:p w14:paraId="3C6F6349" w14:textId="77777777" w:rsidR="00AF35F6" w:rsidRPr="003E25D7" w:rsidRDefault="00AF35F6" w:rsidP="00AF3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2" w:type="pct"/>
          </w:tcPr>
          <w:p w14:paraId="1840CEEC" w14:textId="186FB457" w:rsidR="00AF35F6" w:rsidRPr="003E25D7" w:rsidRDefault="000B45A5" w:rsidP="00AF3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AF35F6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F35F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84" w:type="pct"/>
          </w:tcPr>
          <w:p w14:paraId="094F00B0" w14:textId="77777777" w:rsidR="00AF35F6" w:rsidRPr="003E25D7" w:rsidRDefault="00AF35F6" w:rsidP="00AF3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84" w:type="pct"/>
          </w:tcPr>
          <w:p w14:paraId="36DA2852" w14:textId="3A96E2B7" w:rsidR="00AF35F6" w:rsidRPr="003E25D7" w:rsidRDefault="000B45A5" w:rsidP="00AF3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F35F6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F35F6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5354CA" w:rsidRPr="003E25D7" w14:paraId="44C5CD5A" w14:textId="77777777" w:rsidTr="00AF35F6">
        <w:tc>
          <w:tcPr>
            <w:tcW w:w="1735" w:type="pct"/>
          </w:tcPr>
          <w:p w14:paraId="5F3901DE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64" w:type="pct"/>
          </w:tcPr>
          <w:p w14:paraId="29097AD1" w14:textId="56758499" w:rsidR="005354CA" w:rsidRPr="003E25D7" w:rsidRDefault="000B45A5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84" w:type="pct"/>
          </w:tcPr>
          <w:p w14:paraId="6BB95D3E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3" w:type="pct"/>
          </w:tcPr>
          <w:p w14:paraId="413B1201" w14:textId="3C176D01" w:rsidR="005354CA" w:rsidRPr="003E25D7" w:rsidRDefault="000B45A5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84" w:type="pct"/>
          </w:tcPr>
          <w:p w14:paraId="122E7B38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2" w:type="pct"/>
          </w:tcPr>
          <w:p w14:paraId="1C39D86E" w14:textId="69B7B4E0" w:rsidR="005354CA" w:rsidRPr="003E25D7" w:rsidRDefault="000B45A5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84" w:type="pct"/>
          </w:tcPr>
          <w:p w14:paraId="7230B991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84" w:type="pct"/>
          </w:tcPr>
          <w:p w14:paraId="524BE610" w14:textId="29F02E76" w:rsidR="005354CA" w:rsidRPr="003E25D7" w:rsidRDefault="000B45A5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bookmarkEnd w:id="0"/>
      <w:tr w:rsidR="005354CA" w:rsidRPr="003E25D7" w14:paraId="54BFAC78" w14:textId="77777777" w:rsidTr="00AF35F6">
        <w:tc>
          <w:tcPr>
            <w:tcW w:w="1735" w:type="pct"/>
          </w:tcPr>
          <w:p w14:paraId="25724B64" w14:textId="4D8138C8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764" w:type="pct"/>
          </w:tcPr>
          <w:p w14:paraId="2CC313AC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52D666E1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</w:tcPr>
          <w:p w14:paraId="0635A4D3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5300F962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</w:tcPr>
          <w:p w14:paraId="676C106C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37BEE7AF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</w:tcPr>
          <w:p w14:paraId="31CB065B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1CAB" w:rsidRPr="003E25D7" w14:paraId="317A7197" w14:textId="77777777" w:rsidTr="00AF35F6">
        <w:tc>
          <w:tcPr>
            <w:tcW w:w="1735" w:type="pct"/>
          </w:tcPr>
          <w:p w14:paraId="4AB1F03F" w14:textId="77777777" w:rsidR="004D1CAB" w:rsidRPr="003E25D7" w:rsidRDefault="004D1CAB" w:rsidP="004D1CAB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764" w:type="pct"/>
            <w:tcBorders>
              <w:bottom w:val="nil"/>
            </w:tcBorders>
          </w:tcPr>
          <w:p w14:paraId="275A7EB3" w14:textId="293A684D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55BB5C63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bottom w:val="nil"/>
            </w:tcBorders>
          </w:tcPr>
          <w:p w14:paraId="0FD4271F" w14:textId="1E1608F9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58ED8BFA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bottom w:val="nil"/>
            </w:tcBorders>
          </w:tcPr>
          <w:p w14:paraId="2C1FED1C" w14:textId="07D49CB7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625</w:t>
            </w:r>
          </w:p>
        </w:tc>
        <w:tc>
          <w:tcPr>
            <w:tcW w:w="84" w:type="pct"/>
          </w:tcPr>
          <w:p w14:paraId="5FD8053D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bottom w:val="nil"/>
            </w:tcBorders>
          </w:tcPr>
          <w:p w14:paraId="7D4DEC98" w14:textId="5AD9B7A3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="004D1CAB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886</w:t>
            </w:r>
          </w:p>
        </w:tc>
      </w:tr>
      <w:tr w:rsidR="004D1CAB" w:rsidRPr="003E25D7" w14:paraId="69B5F2D7" w14:textId="77777777" w:rsidTr="00AF35F6">
        <w:tc>
          <w:tcPr>
            <w:tcW w:w="1735" w:type="pct"/>
          </w:tcPr>
          <w:p w14:paraId="67857A62" w14:textId="77777777" w:rsidR="004D1CAB" w:rsidRPr="003E25D7" w:rsidRDefault="004D1CAB" w:rsidP="004D1CAB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06B50242" w14:textId="40C00CA4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69244CBB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30A088F6" w14:textId="0A13D004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19B315D8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0659B618" w14:textId="53ABD46B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4D1CA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625</w:t>
            </w:r>
          </w:p>
        </w:tc>
        <w:tc>
          <w:tcPr>
            <w:tcW w:w="84" w:type="pct"/>
          </w:tcPr>
          <w:p w14:paraId="3AAB7A28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5F7A164A" w14:textId="4FA9546F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37</w:t>
            </w:r>
            <w:r w:rsidR="004D1CAB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886</w:t>
            </w:r>
          </w:p>
        </w:tc>
      </w:tr>
      <w:tr w:rsidR="005354CA" w:rsidRPr="003E25D7" w14:paraId="32825742" w14:textId="77777777" w:rsidTr="00AF35F6">
        <w:tc>
          <w:tcPr>
            <w:tcW w:w="1735" w:type="pct"/>
            <w:tcBorders>
              <w:bottom w:val="nil"/>
            </w:tcBorders>
          </w:tcPr>
          <w:p w14:paraId="7C4186BC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24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78DAD494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7E1A1C63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  <w:bottom w:val="nil"/>
            </w:tcBorders>
          </w:tcPr>
          <w:p w14:paraId="4ABFEE16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401DA007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nil"/>
              <w:bottom w:val="nil"/>
            </w:tcBorders>
          </w:tcPr>
          <w:p w14:paraId="4B9104CF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157251FE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  <w:bottom w:val="nil"/>
            </w:tcBorders>
          </w:tcPr>
          <w:p w14:paraId="5DC03A1D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354CA" w:rsidRPr="003E25D7" w14:paraId="24CA6611" w14:textId="77777777" w:rsidTr="00AF35F6">
        <w:tc>
          <w:tcPr>
            <w:tcW w:w="1735" w:type="pct"/>
            <w:tcBorders>
              <w:top w:val="nil"/>
            </w:tcBorders>
          </w:tcPr>
          <w:p w14:paraId="195B2902" w14:textId="757A1EE6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5940FC34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</w:tcBorders>
          </w:tcPr>
          <w:p w14:paraId="2D1845DC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  <w:bottom w:val="nil"/>
            </w:tcBorders>
          </w:tcPr>
          <w:p w14:paraId="173CE323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</w:tcBorders>
          </w:tcPr>
          <w:p w14:paraId="15E283DE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nil"/>
              <w:bottom w:val="nil"/>
            </w:tcBorders>
          </w:tcPr>
          <w:p w14:paraId="2DE9A06F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</w:tcBorders>
          </w:tcPr>
          <w:p w14:paraId="76BC926B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  <w:bottom w:val="nil"/>
            </w:tcBorders>
          </w:tcPr>
          <w:p w14:paraId="3B4A19BE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1CAB" w:rsidRPr="003E25D7" w14:paraId="75373B9B" w14:textId="77777777" w:rsidTr="00AF35F6">
        <w:tc>
          <w:tcPr>
            <w:tcW w:w="1735" w:type="pct"/>
            <w:tcBorders>
              <w:bottom w:val="nil"/>
            </w:tcBorders>
          </w:tcPr>
          <w:p w14:paraId="365181F3" w14:textId="77777777" w:rsidR="004D1CAB" w:rsidRPr="003E25D7" w:rsidRDefault="004D1CAB" w:rsidP="004D1CAB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6FF31A4C" w14:textId="47F0194E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5C44B956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53870F74" w14:textId="3D6EEAD8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7F68AE9A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6DFF4580" w14:textId="1AFD9A14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634</w:t>
            </w:r>
          </w:p>
        </w:tc>
        <w:tc>
          <w:tcPr>
            <w:tcW w:w="84" w:type="pct"/>
            <w:tcBorders>
              <w:bottom w:val="nil"/>
            </w:tcBorders>
          </w:tcPr>
          <w:p w14:paraId="751A2D91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08530D70" w14:textId="1E26DC0F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D1CAB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659</w:t>
            </w:r>
          </w:p>
        </w:tc>
      </w:tr>
      <w:tr w:rsidR="004D1CAB" w:rsidRPr="003E25D7" w14:paraId="2D40BC9C" w14:textId="77777777" w:rsidTr="00AF35F6">
        <w:tc>
          <w:tcPr>
            <w:tcW w:w="1735" w:type="pct"/>
            <w:tcBorders>
              <w:top w:val="nil"/>
              <w:bottom w:val="nil"/>
              <w:right w:val="nil"/>
            </w:tcBorders>
          </w:tcPr>
          <w:p w14:paraId="19EEDD98" w14:textId="77777777" w:rsidR="004D1CAB" w:rsidRPr="003E25D7" w:rsidRDefault="004D1CAB" w:rsidP="004D1CAB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B7D1B4" w14:textId="610794AF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</w:tcBorders>
          </w:tcPr>
          <w:p w14:paraId="55F4DD27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2DD4F743" w14:textId="63343210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5E1E93DD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561B6CE9" w14:textId="72D23EE7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="004D1CA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634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752E087F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0208F8E3" w14:textId="2BD1953B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4D1CAB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659</w:t>
            </w:r>
          </w:p>
        </w:tc>
      </w:tr>
      <w:tr w:rsidR="005354CA" w:rsidRPr="003E25D7" w14:paraId="64B9DDDE" w14:textId="77777777" w:rsidTr="00AF35F6">
        <w:tc>
          <w:tcPr>
            <w:tcW w:w="1735" w:type="pct"/>
            <w:tcBorders>
              <w:top w:val="nil"/>
              <w:bottom w:val="nil"/>
              <w:right w:val="nil"/>
            </w:tcBorders>
          </w:tcPr>
          <w:p w14:paraId="6BBB4D35" w14:textId="6089EAE8" w:rsidR="005354CA" w:rsidRPr="003E25D7" w:rsidRDefault="005354CA" w:rsidP="005354CA">
            <w:pPr>
              <w:pStyle w:val="a"/>
              <w:tabs>
                <w:tab w:val="clear" w:pos="1080"/>
              </w:tabs>
              <w:spacing w:line="24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76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8DD721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</w:tcBorders>
          </w:tcPr>
          <w:p w14:paraId="5B82BD9E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double" w:sz="4" w:space="0" w:color="auto"/>
              <w:bottom w:val="nil"/>
            </w:tcBorders>
          </w:tcPr>
          <w:p w14:paraId="41B12BD1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44EACD76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double" w:sz="4" w:space="0" w:color="auto"/>
              <w:bottom w:val="nil"/>
            </w:tcBorders>
          </w:tcPr>
          <w:p w14:paraId="7ED90E37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680358D4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double" w:sz="4" w:space="0" w:color="auto"/>
              <w:bottom w:val="nil"/>
            </w:tcBorders>
          </w:tcPr>
          <w:p w14:paraId="637398CD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595971D" w14:textId="77777777" w:rsidR="00F439EE" w:rsidRDefault="00F439EE">
      <w:r>
        <w:br w:type="page"/>
      </w:r>
    </w:p>
    <w:tbl>
      <w:tblPr>
        <w:tblW w:w="8817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9"/>
        <w:gridCol w:w="1347"/>
        <w:gridCol w:w="148"/>
        <w:gridCol w:w="1293"/>
        <w:gridCol w:w="148"/>
        <w:gridCol w:w="1291"/>
        <w:gridCol w:w="148"/>
        <w:gridCol w:w="1383"/>
      </w:tblGrid>
      <w:tr w:rsidR="00F439EE" w:rsidRPr="003E25D7" w14:paraId="5C136D4E" w14:textId="77777777" w:rsidTr="00C532F8">
        <w:tc>
          <w:tcPr>
            <w:tcW w:w="1735" w:type="pct"/>
          </w:tcPr>
          <w:p w14:paraId="4D27301F" w14:textId="062B8620" w:rsidR="00F439EE" w:rsidRPr="003E25D7" w:rsidRDefault="00F439EE" w:rsidP="00C532F8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64" w:type="pct"/>
          </w:tcPr>
          <w:p w14:paraId="736DFFBB" w14:textId="77777777" w:rsidR="00F439EE" w:rsidRPr="003E25D7" w:rsidRDefault="00F439EE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5DF8AD68" w14:textId="77777777" w:rsidR="00F439EE" w:rsidRPr="003E25D7" w:rsidRDefault="00F439EE" w:rsidP="00C532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</w:tcPr>
          <w:p w14:paraId="28214E04" w14:textId="77777777" w:rsidR="00F439EE" w:rsidRPr="003E25D7" w:rsidRDefault="00F439EE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20BAC420" w14:textId="77777777" w:rsidR="00F439EE" w:rsidRPr="003E25D7" w:rsidRDefault="00F439EE" w:rsidP="00C532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00" w:type="pct"/>
            <w:gridSpan w:val="3"/>
          </w:tcPr>
          <w:p w14:paraId="3802BCD8" w14:textId="77777777" w:rsidR="00F439EE" w:rsidRPr="003E25D7" w:rsidRDefault="00F439EE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F439EE" w:rsidRPr="003E25D7" w14:paraId="77340DA4" w14:textId="77777777" w:rsidTr="00C532F8">
        <w:tc>
          <w:tcPr>
            <w:tcW w:w="1735" w:type="pct"/>
          </w:tcPr>
          <w:p w14:paraId="70552412" w14:textId="77777777" w:rsidR="00F439EE" w:rsidRPr="003E25D7" w:rsidRDefault="00F439EE" w:rsidP="00C532F8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581" w:type="pct"/>
            <w:gridSpan w:val="3"/>
          </w:tcPr>
          <w:p w14:paraId="0D55C579" w14:textId="77777777" w:rsidR="00F439EE" w:rsidRPr="003E25D7" w:rsidRDefault="00F439EE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pct"/>
          </w:tcPr>
          <w:p w14:paraId="2E855B0C" w14:textId="77777777" w:rsidR="00F439EE" w:rsidRPr="003E25D7" w:rsidRDefault="00F439EE" w:rsidP="00C532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00" w:type="pct"/>
            <w:gridSpan w:val="3"/>
          </w:tcPr>
          <w:p w14:paraId="4D0295A7" w14:textId="77777777" w:rsidR="00F439EE" w:rsidRPr="003E25D7" w:rsidRDefault="00F439EE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39EE" w:rsidRPr="003E25D7" w14:paraId="1895A62C" w14:textId="77777777" w:rsidTr="00C532F8">
        <w:tc>
          <w:tcPr>
            <w:tcW w:w="1735" w:type="pct"/>
          </w:tcPr>
          <w:p w14:paraId="22FC54F3" w14:textId="77777777" w:rsidR="00F439EE" w:rsidRPr="003E25D7" w:rsidRDefault="00F439EE" w:rsidP="00C532F8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64" w:type="pct"/>
          </w:tcPr>
          <w:p w14:paraId="4553B83B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84" w:type="pct"/>
          </w:tcPr>
          <w:p w14:paraId="37CF93FD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3" w:type="pct"/>
          </w:tcPr>
          <w:p w14:paraId="316D219C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pct"/>
          </w:tcPr>
          <w:p w14:paraId="42AF2933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2" w:type="pct"/>
          </w:tcPr>
          <w:p w14:paraId="54CC66F6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pct"/>
          </w:tcPr>
          <w:p w14:paraId="4096D89D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84" w:type="pct"/>
          </w:tcPr>
          <w:p w14:paraId="7600D26D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F439EE" w:rsidRPr="003E25D7" w14:paraId="12FF3B18" w14:textId="77777777" w:rsidTr="00C532F8">
        <w:tc>
          <w:tcPr>
            <w:tcW w:w="1735" w:type="pct"/>
          </w:tcPr>
          <w:p w14:paraId="4014A227" w14:textId="77777777" w:rsidR="00F439EE" w:rsidRPr="003E25D7" w:rsidRDefault="00F439EE" w:rsidP="00C532F8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64" w:type="pct"/>
          </w:tcPr>
          <w:p w14:paraId="729D8689" w14:textId="75E123C0" w:rsidR="00F439EE" w:rsidRPr="003E25D7" w:rsidRDefault="000B45A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F439EE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F439E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84" w:type="pct"/>
          </w:tcPr>
          <w:p w14:paraId="203F23D7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3" w:type="pct"/>
          </w:tcPr>
          <w:p w14:paraId="314EC280" w14:textId="0EE6C66D" w:rsidR="00F439EE" w:rsidRPr="003E25D7" w:rsidRDefault="000B45A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F439EE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F439EE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84" w:type="pct"/>
          </w:tcPr>
          <w:p w14:paraId="358888B5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2" w:type="pct"/>
          </w:tcPr>
          <w:p w14:paraId="51F16A49" w14:textId="13D268BD" w:rsidR="00F439EE" w:rsidRPr="003E25D7" w:rsidRDefault="000B45A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F439EE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F439E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84" w:type="pct"/>
          </w:tcPr>
          <w:p w14:paraId="358746E4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84" w:type="pct"/>
          </w:tcPr>
          <w:p w14:paraId="21B76089" w14:textId="0F09C431" w:rsidR="00F439EE" w:rsidRPr="003E25D7" w:rsidRDefault="000B45A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F439EE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F439EE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F439EE" w:rsidRPr="003E25D7" w14:paraId="18750C85" w14:textId="77777777" w:rsidTr="00C532F8">
        <w:tc>
          <w:tcPr>
            <w:tcW w:w="1735" w:type="pct"/>
          </w:tcPr>
          <w:p w14:paraId="648ABA98" w14:textId="77777777" w:rsidR="00F439EE" w:rsidRPr="003E25D7" w:rsidRDefault="00F439EE" w:rsidP="00C532F8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64" w:type="pct"/>
          </w:tcPr>
          <w:p w14:paraId="39253FDF" w14:textId="12D43E27" w:rsidR="00F439EE" w:rsidRPr="003E25D7" w:rsidRDefault="000B45A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84" w:type="pct"/>
          </w:tcPr>
          <w:p w14:paraId="65102201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3" w:type="pct"/>
          </w:tcPr>
          <w:p w14:paraId="36F571F5" w14:textId="0042C092" w:rsidR="00F439EE" w:rsidRPr="003E25D7" w:rsidRDefault="000B45A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84" w:type="pct"/>
          </w:tcPr>
          <w:p w14:paraId="01218592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2" w:type="pct"/>
          </w:tcPr>
          <w:p w14:paraId="7E0DE30A" w14:textId="705B9CAD" w:rsidR="00F439EE" w:rsidRPr="003E25D7" w:rsidRDefault="000B45A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84" w:type="pct"/>
          </w:tcPr>
          <w:p w14:paraId="75CBEEE4" w14:textId="77777777" w:rsidR="00F439EE" w:rsidRPr="003E25D7" w:rsidRDefault="00F439EE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84" w:type="pct"/>
          </w:tcPr>
          <w:p w14:paraId="2B989ABD" w14:textId="5618CEE2" w:rsidR="00F439EE" w:rsidRPr="003E25D7" w:rsidRDefault="000B45A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6A47D7" w:rsidRPr="003E25D7" w14:paraId="2522956D" w14:textId="77777777" w:rsidTr="00AF35F6">
        <w:tc>
          <w:tcPr>
            <w:tcW w:w="3316" w:type="pct"/>
            <w:gridSpan w:val="4"/>
            <w:tcBorders>
              <w:top w:val="nil"/>
              <w:bottom w:val="nil"/>
            </w:tcBorders>
          </w:tcPr>
          <w:p w14:paraId="5BCD6FD5" w14:textId="6AE1DAD9" w:rsidR="006A47D7" w:rsidRPr="003E25D7" w:rsidRDefault="006A47D7" w:rsidP="00F5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ดอกเบี้ยค้างรับ</w:t>
            </w:r>
            <w:r w:rsidRPr="003E25D7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>(</w:t>
            </w:r>
            <w:r w:rsidRPr="003E25D7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</w:rPr>
              <w:t>แสดงเป็นส่วนหนึ่งหนึ่งของลูกหนี้หมุนเวียนอื่น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>)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73482DF2" w14:textId="77777777" w:rsidR="006A47D7" w:rsidRPr="003E25D7" w:rsidRDefault="006A47D7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nil"/>
              <w:bottom w:val="nil"/>
            </w:tcBorders>
            <w:shd w:val="clear" w:color="auto" w:fill="auto"/>
          </w:tcPr>
          <w:p w14:paraId="33178883" w14:textId="77777777" w:rsidR="006A47D7" w:rsidRPr="003E25D7" w:rsidRDefault="006A47D7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bottom w:val="nil"/>
            </w:tcBorders>
          </w:tcPr>
          <w:p w14:paraId="28DCDD23" w14:textId="77777777" w:rsidR="006A47D7" w:rsidRPr="003E25D7" w:rsidRDefault="006A47D7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  <w:bottom w:val="nil"/>
            </w:tcBorders>
          </w:tcPr>
          <w:p w14:paraId="3C1C4F7F" w14:textId="77777777" w:rsidR="006A47D7" w:rsidRPr="003E25D7" w:rsidRDefault="006A47D7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1CAB" w:rsidRPr="003E25D7" w14:paraId="390AD7D4" w14:textId="77777777" w:rsidTr="00AF35F6">
        <w:tc>
          <w:tcPr>
            <w:tcW w:w="1735" w:type="pct"/>
            <w:tcBorders>
              <w:top w:val="nil"/>
              <w:bottom w:val="nil"/>
            </w:tcBorders>
          </w:tcPr>
          <w:p w14:paraId="4867A173" w14:textId="3F50F8BC" w:rsidR="004D1CAB" w:rsidRPr="003E25D7" w:rsidRDefault="004D1CAB" w:rsidP="004D1CAB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76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98DB5" w14:textId="7FFE4A72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65AE4180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13C927" w14:textId="17C3A0A4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3718CE76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B550EB" w14:textId="7C43E76F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387</w:t>
            </w:r>
          </w:p>
        </w:tc>
        <w:tc>
          <w:tcPr>
            <w:tcW w:w="84" w:type="pct"/>
            <w:tcBorders>
              <w:bottom w:val="nil"/>
            </w:tcBorders>
          </w:tcPr>
          <w:p w14:paraId="3FEE2F39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  <w:bottom w:val="single" w:sz="4" w:space="0" w:color="auto"/>
            </w:tcBorders>
          </w:tcPr>
          <w:p w14:paraId="2F966E1B" w14:textId="5C08C944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402</w:t>
            </w:r>
          </w:p>
        </w:tc>
      </w:tr>
      <w:tr w:rsidR="004D1CAB" w:rsidRPr="003E25D7" w14:paraId="7BDA4D98" w14:textId="77777777" w:rsidTr="00AF35F6">
        <w:tc>
          <w:tcPr>
            <w:tcW w:w="1735" w:type="pct"/>
            <w:tcBorders>
              <w:top w:val="nil"/>
              <w:bottom w:val="nil"/>
            </w:tcBorders>
          </w:tcPr>
          <w:p w14:paraId="3ACB4BB8" w14:textId="6536AFB4" w:rsidR="004D1CAB" w:rsidRPr="003E25D7" w:rsidRDefault="004D1CAB" w:rsidP="004D1CAB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249282" w14:textId="597AFB83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2A1555B4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59104" w14:textId="4CCA9708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121909E4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D3596" w14:textId="657BF4FE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387</w:t>
            </w:r>
          </w:p>
        </w:tc>
        <w:tc>
          <w:tcPr>
            <w:tcW w:w="84" w:type="pct"/>
            <w:tcBorders>
              <w:bottom w:val="nil"/>
            </w:tcBorders>
          </w:tcPr>
          <w:p w14:paraId="5B1D9973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1994C871" w14:textId="15A2E986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402</w:t>
            </w:r>
          </w:p>
        </w:tc>
      </w:tr>
      <w:tr w:rsidR="005660EC" w:rsidRPr="003E25D7" w14:paraId="1CF0430C" w14:textId="77777777" w:rsidTr="00AF35F6">
        <w:tc>
          <w:tcPr>
            <w:tcW w:w="1735" w:type="pct"/>
            <w:tcBorders>
              <w:top w:val="nil"/>
              <w:bottom w:val="nil"/>
            </w:tcBorders>
          </w:tcPr>
          <w:p w14:paraId="00DFC96B" w14:textId="77777777" w:rsidR="005660EC" w:rsidRPr="003E25D7" w:rsidRDefault="005660EC" w:rsidP="00AA7080">
            <w:pPr>
              <w:pStyle w:val="a"/>
              <w:tabs>
                <w:tab w:val="clear" w:pos="1080"/>
              </w:tabs>
              <w:spacing w:line="20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764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43EB177" w14:textId="77777777" w:rsidR="005660EC" w:rsidRPr="003E25D7" w:rsidRDefault="005660EC" w:rsidP="00AA7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0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142AE06D" w14:textId="77777777" w:rsidR="005660EC" w:rsidRPr="003E25D7" w:rsidRDefault="005660EC" w:rsidP="00AA7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BF06B6F" w14:textId="77777777" w:rsidR="005660EC" w:rsidRPr="003E25D7" w:rsidRDefault="005660EC" w:rsidP="00AA7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61565B80" w14:textId="77777777" w:rsidR="005660EC" w:rsidRPr="003E25D7" w:rsidRDefault="005660EC" w:rsidP="00AA7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9011B4F" w14:textId="77777777" w:rsidR="005660EC" w:rsidRPr="003E25D7" w:rsidRDefault="005660EC" w:rsidP="00AA7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bottom w:val="nil"/>
            </w:tcBorders>
          </w:tcPr>
          <w:p w14:paraId="4A818F6C" w14:textId="77777777" w:rsidR="005660EC" w:rsidRPr="003E25D7" w:rsidRDefault="005660EC" w:rsidP="00AA7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double" w:sz="4" w:space="0" w:color="auto"/>
              <w:bottom w:val="nil"/>
            </w:tcBorders>
          </w:tcPr>
          <w:p w14:paraId="67680763" w14:textId="77777777" w:rsidR="005660EC" w:rsidRPr="003E25D7" w:rsidRDefault="005660EC" w:rsidP="00AA7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60EC" w:rsidRPr="003E25D7" w14:paraId="13D18586" w14:textId="77777777" w:rsidTr="00AF35F6">
        <w:tc>
          <w:tcPr>
            <w:tcW w:w="1735" w:type="pct"/>
            <w:tcBorders>
              <w:top w:val="nil"/>
              <w:bottom w:val="nil"/>
            </w:tcBorders>
          </w:tcPr>
          <w:p w14:paraId="331AAF6E" w14:textId="30BB2059" w:rsidR="005660EC" w:rsidRPr="003E25D7" w:rsidRDefault="005660EC" w:rsidP="005660EC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>เงินให้กู้ยืม</w:t>
            </w:r>
            <w:r w:rsidRPr="003E25D7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  <w:lang w:val="en-US"/>
              </w:rPr>
              <w:t>ระยะสั้น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</w:tcPr>
          <w:p w14:paraId="21C8CF2D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2FC0BE60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  <w:bottom w:val="nil"/>
            </w:tcBorders>
            <w:shd w:val="clear" w:color="auto" w:fill="auto"/>
          </w:tcPr>
          <w:p w14:paraId="1054383A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09FDCA43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nil"/>
              <w:bottom w:val="nil"/>
            </w:tcBorders>
            <w:shd w:val="clear" w:color="auto" w:fill="auto"/>
          </w:tcPr>
          <w:p w14:paraId="684520DD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bottom w:val="nil"/>
            </w:tcBorders>
          </w:tcPr>
          <w:p w14:paraId="3F0AA4CA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  <w:bottom w:val="nil"/>
            </w:tcBorders>
          </w:tcPr>
          <w:p w14:paraId="16609F72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1CAB" w:rsidRPr="003E25D7" w14:paraId="10501E99" w14:textId="77777777" w:rsidTr="00AF35F6">
        <w:tc>
          <w:tcPr>
            <w:tcW w:w="1735" w:type="pct"/>
            <w:tcBorders>
              <w:top w:val="nil"/>
              <w:bottom w:val="nil"/>
            </w:tcBorders>
          </w:tcPr>
          <w:p w14:paraId="67FC267E" w14:textId="15D4B25A" w:rsidR="004D1CAB" w:rsidRPr="003E25D7" w:rsidRDefault="004D1CAB" w:rsidP="004D1CAB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76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5D8E2F" w14:textId="65337A65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532475D1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C8BD79" w14:textId="52F7DAF0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0819B00A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832462" w14:textId="77AB1AA6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349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587</w:t>
            </w:r>
          </w:p>
        </w:tc>
        <w:tc>
          <w:tcPr>
            <w:tcW w:w="84" w:type="pct"/>
            <w:tcBorders>
              <w:bottom w:val="nil"/>
            </w:tcBorders>
          </w:tcPr>
          <w:p w14:paraId="2E1798A6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  <w:bottom w:val="single" w:sz="4" w:space="0" w:color="auto"/>
            </w:tcBorders>
          </w:tcPr>
          <w:p w14:paraId="5A47D200" w14:textId="5A1EB88F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376</w:t>
            </w:r>
            <w:r w:rsidR="004D1CAB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646</w:t>
            </w:r>
          </w:p>
        </w:tc>
      </w:tr>
      <w:tr w:rsidR="004D1CAB" w:rsidRPr="003E25D7" w14:paraId="54944D89" w14:textId="77777777" w:rsidTr="00AF35F6">
        <w:tc>
          <w:tcPr>
            <w:tcW w:w="1735" w:type="pct"/>
            <w:tcBorders>
              <w:top w:val="nil"/>
              <w:bottom w:val="nil"/>
            </w:tcBorders>
          </w:tcPr>
          <w:p w14:paraId="70F5EF2A" w14:textId="772CF8F9" w:rsidR="004D1CAB" w:rsidRPr="003E25D7" w:rsidRDefault="004D1CAB" w:rsidP="004D1CAB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508E2" w14:textId="02EB514F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5E928BDC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C54E2" w14:textId="40440C15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6F213365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DACF7" w14:textId="4644449C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349</w:t>
            </w:r>
            <w:r w:rsidR="004D1CA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587</w:t>
            </w:r>
          </w:p>
        </w:tc>
        <w:tc>
          <w:tcPr>
            <w:tcW w:w="84" w:type="pct"/>
            <w:tcBorders>
              <w:bottom w:val="nil"/>
            </w:tcBorders>
          </w:tcPr>
          <w:p w14:paraId="72A1628F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344EF831" w14:textId="38323938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376</w:t>
            </w:r>
            <w:r w:rsidR="004D1CAB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646</w:t>
            </w:r>
          </w:p>
        </w:tc>
      </w:tr>
      <w:tr w:rsidR="005660EC" w:rsidRPr="003E25D7" w14:paraId="428D5279" w14:textId="77777777" w:rsidTr="00AF35F6">
        <w:tc>
          <w:tcPr>
            <w:tcW w:w="1735" w:type="pct"/>
            <w:tcBorders>
              <w:top w:val="nil"/>
              <w:bottom w:val="nil"/>
            </w:tcBorders>
          </w:tcPr>
          <w:p w14:paraId="6CB289D4" w14:textId="77777777" w:rsidR="005660EC" w:rsidRPr="003E25D7" w:rsidRDefault="005660EC" w:rsidP="00AA7080">
            <w:pPr>
              <w:pStyle w:val="a"/>
              <w:tabs>
                <w:tab w:val="clear" w:pos="1080"/>
              </w:tabs>
              <w:spacing w:line="20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764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85E7757" w14:textId="77777777" w:rsidR="005660EC" w:rsidRPr="003E25D7" w:rsidRDefault="005660EC" w:rsidP="00AA7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0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7B14F8AD" w14:textId="77777777" w:rsidR="005660EC" w:rsidRPr="003E25D7" w:rsidRDefault="005660EC" w:rsidP="00AA7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950E43" w14:textId="77777777" w:rsidR="005660EC" w:rsidRPr="003E25D7" w:rsidRDefault="005660EC" w:rsidP="00AA7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675125A3" w14:textId="77777777" w:rsidR="005660EC" w:rsidRPr="003E25D7" w:rsidRDefault="005660EC" w:rsidP="00AA7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F1DBD73" w14:textId="77777777" w:rsidR="005660EC" w:rsidRPr="003E25D7" w:rsidRDefault="005660EC" w:rsidP="00AA7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bottom w:val="nil"/>
            </w:tcBorders>
          </w:tcPr>
          <w:p w14:paraId="22F9B973" w14:textId="77777777" w:rsidR="005660EC" w:rsidRPr="003E25D7" w:rsidRDefault="005660EC" w:rsidP="00AA7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double" w:sz="4" w:space="0" w:color="auto"/>
              <w:bottom w:val="nil"/>
            </w:tcBorders>
          </w:tcPr>
          <w:p w14:paraId="614C2DFE" w14:textId="77777777" w:rsidR="005660EC" w:rsidRPr="003E25D7" w:rsidRDefault="005660EC" w:rsidP="00AA7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60EC" w:rsidRPr="003E25D7" w14:paraId="38B7535C" w14:textId="77777777" w:rsidTr="00AF35F6">
        <w:tc>
          <w:tcPr>
            <w:tcW w:w="1735" w:type="pct"/>
          </w:tcPr>
          <w:p w14:paraId="0B2DB59E" w14:textId="71459FB7" w:rsidR="005660EC" w:rsidRPr="003E25D7" w:rsidRDefault="005660EC" w:rsidP="005660EC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bookmarkStart w:id="1" w:name="_Hlk195454002"/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764" w:type="pct"/>
            <w:tcBorders>
              <w:top w:val="nil"/>
            </w:tcBorders>
            <w:shd w:val="clear" w:color="auto" w:fill="auto"/>
          </w:tcPr>
          <w:p w14:paraId="739D14E9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shd w:val="clear" w:color="auto" w:fill="auto"/>
          </w:tcPr>
          <w:p w14:paraId="6C38166B" w14:textId="77777777" w:rsidR="005660EC" w:rsidRPr="003E25D7" w:rsidRDefault="005660EC" w:rsidP="005660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</w:tcBorders>
            <w:shd w:val="clear" w:color="auto" w:fill="auto"/>
          </w:tcPr>
          <w:p w14:paraId="3EC0F6BD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shd w:val="clear" w:color="auto" w:fill="auto"/>
          </w:tcPr>
          <w:p w14:paraId="0BC691D8" w14:textId="77777777" w:rsidR="005660EC" w:rsidRPr="003E25D7" w:rsidRDefault="005660EC" w:rsidP="005660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nil"/>
            </w:tcBorders>
            <w:shd w:val="clear" w:color="auto" w:fill="auto"/>
          </w:tcPr>
          <w:p w14:paraId="5BD5D57F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356C54A9" w14:textId="77777777" w:rsidR="005660EC" w:rsidRPr="003E25D7" w:rsidRDefault="005660EC" w:rsidP="005660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</w:tcBorders>
          </w:tcPr>
          <w:p w14:paraId="17F8A3F9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bookmarkEnd w:id="1"/>
      <w:tr w:rsidR="004D1CAB" w:rsidRPr="003E25D7" w14:paraId="0362CB3D" w14:textId="77777777" w:rsidTr="00AF35F6">
        <w:tc>
          <w:tcPr>
            <w:tcW w:w="1735" w:type="pct"/>
          </w:tcPr>
          <w:p w14:paraId="2D8E38C3" w14:textId="77777777" w:rsidR="004D1CAB" w:rsidRPr="003E25D7" w:rsidRDefault="004D1CAB" w:rsidP="004D1CAB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764" w:type="pct"/>
            <w:tcBorders>
              <w:bottom w:val="nil"/>
            </w:tcBorders>
            <w:shd w:val="clear" w:color="auto" w:fill="auto"/>
          </w:tcPr>
          <w:p w14:paraId="44245686" w14:textId="06236ECC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411829AC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bottom w:val="nil"/>
            </w:tcBorders>
            <w:shd w:val="clear" w:color="auto" w:fill="auto"/>
          </w:tcPr>
          <w:p w14:paraId="570380E7" w14:textId="70718E8F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3C74FA74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bottom w:val="nil"/>
            </w:tcBorders>
            <w:shd w:val="clear" w:color="auto" w:fill="auto"/>
          </w:tcPr>
          <w:p w14:paraId="6EB91A7D" w14:textId="03A1EACA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854</w:t>
            </w:r>
          </w:p>
        </w:tc>
        <w:tc>
          <w:tcPr>
            <w:tcW w:w="84" w:type="pct"/>
          </w:tcPr>
          <w:p w14:paraId="4E3A3242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bottom w:val="nil"/>
            </w:tcBorders>
          </w:tcPr>
          <w:p w14:paraId="29A6E9C4" w14:textId="6E1D9E4B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4D1CAB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152</w:t>
            </w:r>
          </w:p>
        </w:tc>
      </w:tr>
      <w:tr w:rsidR="004D1CAB" w:rsidRPr="003E25D7" w14:paraId="54D9E11F" w14:textId="77777777" w:rsidTr="00AF35F6">
        <w:tc>
          <w:tcPr>
            <w:tcW w:w="1735" w:type="pct"/>
            <w:tcBorders>
              <w:bottom w:val="nil"/>
            </w:tcBorders>
          </w:tcPr>
          <w:p w14:paraId="0FE2529E" w14:textId="77777777" w:rsidR="004D1CAB" w:rsidRPr="003E25D7" w:rsidRDefault="004D1CAB" w:rsidP="004D1CAB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788825DA" w14:textId="247C9731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1A210DB7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0117E027" w14:textId="38AA7CCC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0BFEF444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4EED7BBE" w14:textId="5587EF91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4D1CA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854</w:t>
            </w:r>
          </w:p>
        </w:tc>
        <w:tc>
          <w:tcPr>
            <w:tcW w:w="84" w:type="pct"/>
            <w:tcBorders>
              <w:bottom w:val="nil"/>
            </w:tcBorders>
          </w:tcPr>
          <w:p w14:paraId="07B0FF5B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2C410141" w14:textId="23793B7C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  <w:r w:rsidR="004D1CAB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152</w:t>
            </w:r>
          </w:p>
        </w:tc>
      </w:tr>
      <w:tr w:rsidR="004D1CAB" w:rsidRPr="003E25D7" w14:paraId="726A72E2" w14:textId="77777777" w:rsidTr="00AF35F6">
        <w:tc>
          <w:tcPr>
            <w:tcW w:w="1735" w:type="pct"/>
            <w:tcBorders>
              <w:top w:val="nil"/>
              <w:bottom w:val="nil"/>
            </w:tcBorders>
          </w:tcPr>
          <w:p w14:paraId="42668E4B" w14:textId="05F56A25" w:rsidR="004D1CAB" w:rsidRPr="003E25D7" w:rsidRDefault="004D1CAB" w:rsidP="004D1CAB">
            <w:pPr>
              <w:pStyle w:val="a"/>
              <w:tabs>
                <w:tab w:val="clear" w:pos="1080"/>
              </w:tabs>
              <w:spacing w:line="20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764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6DA2E4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0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500F0840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BBC702A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0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3727F132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5CE169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10402F3F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double" w:sz="4" w:space="0" w:color="auto"/>
              <w:bottom w:val="nil"/>
            </w:tcBorders>
          </w:tcPr>
          <w:p w14:paraId="09613CE9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0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1CAB" w:rsidRPr="003E25D7" w14:paraId="6DB6AB91" w14:textId="77777777" w:rsidTr="00AF35F6">
        <w:tc>
          <w:tcPr>
            <w:tcW w:w="1735" w:type="pct"/>
          </w:tcPr>
          <w:p w14:paraId="2AADD8A5" w14:textId="1BB73F50" w:rsidR="004D1CAB" w:rsidRPr="003E25D7" w:rsidRDefault="004D1CAB" w:rsidP="004D1CAB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764" w:type="pct"/>
            <w:tcBorders>
              <w:top w:val="nil"/>
            </w:tcBorders>
            <w:shd w:val="clear" w:color="auto" w:fill="auto"/>
          </w:tcPr>
          <w:p w14:paraId="6A5CEDCF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shd w:val="clear" w:color="auto" w:fill="auto"/>
          </w:tcPr>
          <w:p w14:paraId="0A1BFD10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</w:tcBorders>
            <w:shd w:val="clear" w:color="auto" w:fill="auto"/>
          </w:tcPr>
          <w:p w14:paraId="6EC800A3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shd w:val="clear" w:color="auto" w:fill="auto"/>
          </w:tcPr>
          <w:p w14:paraId="09CD6567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nil"/>
            </w:tcBorders>
            <w:shd w:val="clear" w:color="auto" w:fill="auto"/>
          </w:tcPr>
          <w:p w14:paraId="27B7E162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544E3295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</w:tcBorders>
          </w:tcPr>
          <w:p w14:paraId="56F770FE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1CAB" w:rsidRPr="003E25D7" w14:paraId="43EA5446" w14:textId="77777777" w:rsidTr="00AF35F6">
        <w:tc>
          <w:tcPr>
            <w:tcW w:w="1735" w:type="pct"/>
          </w:tcPr>
          <w:p w14:paraId="13E0DE14" w14:textId="77777777" w:rsidR="004D1CAB" w:rsidRPr="003E25D7" w:rsidRDefault="004D1CAB" w:rsidP="004D1CAB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764" w:type="pct"/>
            <w:tcBorders>
              <w:bottom w:val="nil"/>
            </w:tcBorders>
            <w:shd w:val="clear" w:color="auto" w:fill="auto"/>
          </w:tcPr>
          <w:p w14:paraId="34B4573E" w14:textId="4A7FDF9D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0583C549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bottom w:val="nil"/>
            </w:tcBorders>
            <w:shd w:val="clear" w:color="auto" w:fill="auto"/>
          </w:tcPr>
          <w:p w14:paraId="2B343A3E" w14:textId="25C24DA2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0DAB2342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bottom w:val="nil"/>
            </w:tcBorders>
            <w:shd w:val="clear" w:color="auto" w:fill="auto"/>
          </w:tcPr>
          <w:p w14:paraId="7974606F" w14:textId="253A2EB2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839</w:t>
            </w:r>
          </w:p>
        </w:tc>
        <w:tc>
          <w:tcPr>
            <w:tcW w:w="84" w:type="pct"/>
          </w:tcPr>
          <w:p w14:paraId="00A46AC7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bottom w:val="nil"/>
            </w:tcBorders>
          </w:tcPr>
          <w:p w14:paraId="3EA10FDD" w14:textId="539A2E2D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4D1CAB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401</w:t>
            </w:r>
          </w:p>
        </w:tc>
      </w:tr>
      <w:tr w:rsidR="004D1CAB" w:rsidRPr="003E25D7" w14:paraId="26CB8676" w14:textId="77777777" w:rsidTr="00AF35F6">
        <w:tc>
          <w:tcPr>
            <w:tcW w:w="1735" w:type="pct"/>
            <w:tcBorders>
              <w:bottom w:val="nil"/>
            </w:tcBorders>
          </w:tcPr>
          <w:p w14:paraId="7DEA7390" w14:textId="77777777" w:rsidR="004D1CAB" w:rsidRPr="003E25D7" w:rsidRDefault="004D1CAB" w:rsidP="004D1CAB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2660450A" w14:textId="03EE4272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56454F7F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3C07A430" w14:textId="1A74026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0C32923E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0B210EF9" w14:textId="542413A4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  <w:r w:rsidR="004D1CA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839</w:t>
            </w:r>
          </w:p>
        </w:tc>
        <w:tc>
          <w:tcPr>
            <w:tcW w:w="84" w:type="pct"/>
            <w:tcBorders>
              <w:bottom w:val="nil"/>
            </w:tcBorders>
          </w:tcPr>
          <w:p w14:paraId="0E480DA6" w14:textId="77777777" w:rsidR="004D1CAB" w:rsidRPr="003E25D7" w:rsidRDefault="004D1CAB" w:rsidP="004D1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7D404CB4" w14:textId="23535E49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  <w:r w:rsidR="004D1CAB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401</w:t>
            </w:r>
          </w:p>
        </w:tc>
      </w:tr>
    </w:tbl>
    <w:p w14:paraId="35E5EC99" w14:textId="08E9FCAD" w:rsidR="00101D0E" w:rsidRPr="003E25D7" w:rsidRDefault="009568F3" w:rsidP="00B4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5E27B7">
        <w:rPr>
          <w:rFonts w:asciiTheme="majorBidi" w:hAnsiTheme="majorBidi" w:cstheme="majorBidi" w:hint="cs"/>
          <w:sz w:val="32"/>
          <w:szCs w:val="32"/>
          <w:cs/>
        </w:rPr>
        <w:t>ระยะสั้นแก่</w:t>
      </w:r>
      <w:r w:rsidRPr="003E25D7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กิจการที่เกี่ยวข้องกันทั้งหมด</w:t>
      </w:r>
      <w:r w:rsidR="00B43BB6">
        <w:rPr>
          <w:rFonts w:asciiTheme="majorBidi" w:hAnsiTheme="majorBidi" w:cstheme="majorBidi" w:hint="cs"/>
          <w:sz w:val="32"/>
          <w:szCs w:val="32"/>
          <w:cs/>
        </w:rPr>
        <w:t xml:space="preserve"> และเงินกู้ยืมระยะสั้นจากกิจการที่เกี่ยวข้องกันทั้งหมด</w:t>
      </w:r>
      <w:r w:rsidRPr="003E25D7">
        <w:rPr>
          <w:rFonts w:asciiTheme="majorBidi" w:hAnsiTheme="majorBidi" w:cstheme="majorBidi"/>
          <w:sz w:val="32"/>
          <w:szCs w:val="32"/>
          <w:cs/>
        </w:rPr>
        <w:t>ไม่มีหลักประกัน</w:t>
      </w:r>
    </w:p>
    <w:p w14:paraId="244BD7CD" w14:textId="3BE01201" w:rsidR="008E3B76" w:rsidRPr="003E25D7" w:rsidRDefault="00B7441E" w:rsidP="006D5554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after="12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8E4656" w:rsidRPr="003E25D7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  <w:r w:rsidR="008E4656" w:rsidRPr="003E25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815404" w:rsidRPr="003E25D7">
        <w:rPr>
          <w:rFonts w:asciiTheme="majorBidi" w:hAnsiTheme="majorBidi" w:cstheme="majorBidi"/>
          <w:b/>
          <w:bCs/>
          <w:sz w:val="32"/>
          <w:szCs w:val="32"/>
          <w:cs/>
        </w:rPr>
        <w:t>และสินทรัพย์สิทธิการใช้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708"/>
        <w:gridCol w:w="274"/>
        <w:gridCol w:w="2158"/>
      </w:tblGrid>
      <w:tr w:rsidR="00207EEB" w:rsidRPr="003E25D7" w14:paraId="74ADAB5A" w14:textId="77777777" w:rsidTr="00207EEB">
        <w:trPr>
          <w:trHeight w:val="461"/>
          <w:tblHeader/>
        </w:trPr>
        <w:tc>
          <w:tcPr>
            <w:tcW w:w="2629" w:type="pct"/>
          </w:tcPr>
          <w:p w14:paraId="215B6D07" w14:textId="77777777" w:rsidR="00207EEB" w:rsidRPr="003E25D7" w:rsidRDefault="00207EEB" w:rsidP="008C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978" w:type="pct"/>
          </w:tcPr>
          <w:p w14:paraId="4B7268C1" w14:textId="77777777" w:rsidR="00207EEB" w:rsidRPr="003E25D7" w:rsidRDefault="00207EEB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7" w:type="pct"/>
          </w:tcPr>
          <w:p w14:paraId="7F298B54" w14:textId="77777777" w:rsidR="00207EEB" w:rsidRPr="003E25D7" w:rsidRDefault="00207EEB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36" w:type="pct"/>
            <w:vAlign w:val="bottom"/>
          </w:tcPr>
          <w:p w14:paraId="77D2FFD6" w14:textId="1AA8C654" w:rsidR="00207EEB" w:rsidRPr="003E25D7" w:rsidRDefault="00207EEB" w:rsidP="00207EEB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8C1A03" w:rsidRPr="003E25D7" w14:paraId="0E08B74E" w14:textId="77777777" w:rsidTr="00207EEB">
        <w:trPr>
          <w:trHeight w:val="461"/>
          <w:tblHeader/>
        </w:trPr>
        <w:tc>
          <w:tcPr>
            <w:tcW w:w="2629" w:type="pct"/>
          </w:tcPr>
          <w:p w14:paraId="1BC72ED1" w14:textId="3CE52419" w:rsidR="008C1A03" w:rsidRPr="003E25D7" w:rsidRDefault="008C1A03" w:rsidP="008C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สำหรับงวด</w:t>
            </w:r>
            <w:r w:rsidR="006D5554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</w:rPr>
              <w:t>หก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เดือนสิ้นสุดวันที่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="000B45A5" w:rsidRPr="000B45A5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>30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  <w:r w:rsidR="006D5554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</w:rPr>
              <w:t>มิถุนายน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  <w:r w:rsidR="000B45A5" w:rsidRPr="000B45A5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>2568</w:t>
            </w:r>
          </w:p>
        </w:tc>
        <w:tc>
          <w:tcPr>
            <w:tcW w:w="978" w:type="pct"/>
            <w:hideMark/>
          </w:tcPr>
          <w:p w14:paraId="33089AE2" w14:textId="77777777" w:rsidR="008C1A03" w:rsidRPr="003E25D7" w:rsidRDefault="008C1A03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" w:type="pct"/>
          </w:tcPr>
          <w:p w14:paraId="6C2A91D0" w14:textId="77777777" w:rsidR="008C1A03" w:rsidRPr="003E25D7" w:rsidRDefault="008C1A03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36" w:type="pct"/>
          </w:tcPr>
          <w:p w14:paraId="3828BDDE" w14:textId="77777777" w:rsidR="008C1A03" w:rsidRPr="003E25D7" w:rsidRDefault="008C1A03" w:rsidP="00B723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3CD7" w:rsidRPr="003E25D7" w14:paraId="09F112FD" w14:textId="77777777" w:rsidTr="00207EEB">
        <w:trPr>
          <w:tblHeader/>
        </w:trPr>
        <w:tc>
          <w:tcPr>
            <w:tcW w:w="2629" w:type="pct"/>
          </w:tcPr>
          <w:p w14:paraId="2685D9B8" w14:textId="39409167" w:rsidR="00D43CD7" w:rsidRPr="003E25D7" w:rsidRDefault="00D43CD7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978" w:type="pct"/>
          </w:tcPr>
          <w:p w14:paraId="77FE2CA0" w14:textId="77777777" w:rsidR="00D43CD7" w:rsidRPr="003E25D7" w:rsidRDefault="00D43CD7" w:rsidP="00B7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" w:type="pct"/>
          </w:tcPr>
          <w:p w14:paraId="6D02EC96" w14:textId="77777777" w:rsidR="00D43CD7" w:rsidRPr="003E25D7" w:rsidRDefault="00D43CD7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  <w:shd w:val="clear" w:color="auto" w:fill="auto"/>
          </w:tcPr>
          <w:p w14:paraId="243B1714" w14:textId="77777777" w:rsidR="00D43CD7" w:rsidRPr="003E25D7" w:rsidRDefault="00D43CD7" w:rsidP="00B7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1CAB" w:rsidRPr="003E25D7" w14:paraId="027A7F47" w14:textId="77777777" w:rsidTr="00207EEB">
        <w:trPr>
          <w:tblHeader/>
        </w:trPr>
        <w:tc>
          <w:tcPr>
            <w:tcW w:w="2629" w:type="pct"/>
            <w:hideMark/>
          </w:tcPr>
          <w:p w14:paraId="79F065D3" w14:textId="6FB61D29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ซื้อสินทรัพย์ </w:t>
            </w: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978" w:type="pct"/>
          </w:tcPr>
          <w:p w14:paraId="2B21ED96" w14:textId="3F613E9A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758</w:t>
            </w:r>
          </w:p>
        </w:tc>
        <w:tc>
          <w:tcPr>
            <w:tcW w:w="157" w:type="pct"/>
          </w:tcPr>
          <w:p w14:paraId="4FA45A60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  <w:shd w:val="clear" w:color="auto" w:fill="auto"/>
          </w:tcPr>
          <w:p w14:paraId="6F2BE845" w14:textId="1E8E0049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508</w:t>
            </w:r>
          </w:p>
        </w:tc>
      </w:tr>
      <w:tr w:rsidR="004D1CAB" w:rsidRPr="003E25D7" w14:paraId="6EF5526D" w14:textId="77777777" w:rsidTr="00207EEB">
        <w:trPr>
          <w:tblHeader/>
        </w:trPr>
        <w:tc>
          <w:tcPr>
            <w:tcW w:w="2629" w:type="pct"/>
          </w:tcPr>
          <w:p w14:paraId="307182F6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978" w:type="pct"/>
          </w:tcPr>
          <w:p w14:paraId="3095905F" w14:textId="680BFE36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B45A5" w:rsidRPr="000B45A5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B45A5" w:rsidRPr="000B45A5">
              <w:rPr>
                <w:rFonts w:asciiTheme="majorBidi" w:hAnsiTheme="majorBidi" w:cstheme="majorBidi"/>
                <w:sz w:val="32"/>
                <w:szCs w:val="32"/>
              </w:rPr>
              <w:t>930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7" w:type="pct"/>
          </w:tcPr>
          <w:p w14:paraId="74D056C3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  <w:shd w:val="clear" w:color="auto" w:fill="auto"/>
          </w:tcPr>
          <w:p w14:paraId="779D7744" w14:textId="069B05D5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B45A5" w:rsidRPr="000B45A5"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D1CAB" w:rsidRPr="003E25D7" w14:paraId="071EAF59" w14:textId="77777777" w:rsidTr="000758C2">
        <w:trPr>
          <w:trHeight w:val="198"/>
          <w:tblHeader/>
        </w:trPr>
        <w:tc>
          <w:tcPr>
            <w:tcW w:w="2629" w:type="pct"/>
          </w:tcPr>
          <w:p w14:paraId="2D590783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00" w:lineRule="exact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78" w:type="pct"/>
          </w:tcPr>
          <w:p w14:paraId="4B81F605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00" w:lineRule="exact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" w:type="pct"/>
          </w:tcPr>
          <w:p w14:paraId="53C7F7F4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0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  <w:shd w:val="clear" w:color="auto" w:fill="auto"/>
          </w:tcPr>
          <w:p w14:paraId="39803930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00" w:lineRule="exact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1CAB" w:rsidRPr="003E25D7" w14:paraId="570309E1" w14:textId="77777777" w:rsidTr="00207EEB">
        <w:trPr>
          <w:tblHeader/>
        </w:trPr>
        <w:tc>
          <w:tcPr>
            <w:tcW w:w="2629" w:type="pct"/>
          </w:tcPr>
          <w:p w14:paraId="3F3992B1" w14:textId="2619B4A6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978" w:type="pct"/>
          </w:tcPr>
          <w:p w14:paraId="1EBD7455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" w:type="pct"/>
          </w:tcPr>
          <w:p w14:paraId="6524A729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  <w:shd w:val="clear" w:color="auto" w:fill="auto"/>
          </w:tcPr>
          <w:p w14:paraId="4A2DB845" w14:textId="77777777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1CAB" w:rsidRPr="003E25D7" w14:paraId="4896F992" w14:textId="77777777" w:rsidTr="00207EEB">
        <w:trPr>
          <w:tblHeader/>
        </w:trPr>
        <w:tc>
          <w:tcPr>
            <w:tcW w:w="2629" w:type="pct"/>
          </w:tcPr>
          <w:p w14:paraId="2A9EDC46" w14:textId="433414DA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3E25D7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978" w:type="pct"/>
          </w:tcPr>
          <w:p w14:paraId="2B75339C" w14:textId="762542E7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164</w:t>
            </w:r>
          </w:p>
        </w:tc>
        <w:tc>
          <w:tcPr>
            <w:tcW w:w="157" w:type="pct"/>
          </w:tcPr>
          <w:p w14:paraId="4A49BAC4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  <w:shd w:val="clear" w:color="auto" w:fill="auto"/>
          </w:tcPr>
          <w:p w14:paraId="098EDBE8" w14:textId="313261CF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D1CAB" w:rsidRPr="003E25D7" w14:paraId="0DB1AF13" w14:textId="77777777" w:rsidTr="00207EEB">
        <w:trPr>
          <w:tblHeader/>
        </w:trPr>
        <w:tc>
          <w:tcPr>
            <w:tcW w:w="2629" w:type="pct"/>
          </w:tcPr>
          <w:p w14:paraId="62F128E8" w14:textId="5946E12E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  <w:r w:rsidRPr="003E25D7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ราคาตามบัญชีสุทธิ</w:t>
            </w:r>
          </w:p>
        </w:tc>
        <w:tc>
          <w:tcPr>
            <w:tcW w:w="978" w:type="pct"/>
          </w:tcPr>
          <w:p w14:paraId="58BB4870" w14:textId="0450FE0A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B45A5" w:rsidRPr="000B45A5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B45A5" w:rsidRPr="000B45A5">
              <w:rPr>
                <w:rFonts w:asciiTheme="majorBidi" w:hAnsiTheme="majorBidi" w:cstheme="majorBidi"/>
                <w:sz w:val="32"/>
                <w:szCs w:val="32"/>
              </w:rPr>
              <w:t>320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7" w:type="pct"/>
          </w:tcPr>
          <w:p w14:paraId="23D6C9B4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  <w:shd w:val="clear" w:color="auto" w:fill="auto"/>
          </w:tcPr>
          <w:p w14:paraId="0204D024" w14:textId="2EE19631" w:rsidR="004D1CAB" w:rsidRPr="003E25D7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D1CAB" w:rsidRPr="003E25D7" w14:paraId="1EAC9D78" w14:textId="77777777" w:rsidTr="00207EEB">
        <w:trPr>
          <w:tblHeader/>
        </w:trPr>
        <w:tc>
          <w:tcPr>
            <w:tcW w:w="2629" w:type="pct"/>
          </w:tcPr>
          <w:p w14:paraId="74963602" w14:textId="1B93F6B5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การเปลี่ยนแปลงสัญญาเช่า</w:t>
            </w:r>
          </w:p>
        </w:tc>
        <w:tc>
          <w:tcPr>
            <w:tcW w:w="978" w:type="pct"/>
          </w:tcPr>
          <w:p w14:paraId="41A2CDDB" w14:textId="1C33CC62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38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090</w:t>
            </w:r>
          </w:p>
        </w:tc>
        <w:tc>
          <w:tcPr>
            <w:tcW w:w="157" w:type="pct"/>
          </w:tcPr>
          <w:p w14:paraId="1DC03063" w14:textId="77777777" w:rsidR="004D1CAB" w:rsidRPr="003E25D7" w:rsidRDefault="004D1CAB" w:rsidP="004D1CA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  <w:shd w:val="clear" w:color="auto" w:fill="auto"/>
          </w:tcPr>
          <w:p w14:paraId="710D1A08" w14:textId="1EEA06AD" w:rsidR="004D1CAB" w:rsidRPr="003E25D7" w:rsidRDefault="000B45A5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="004D1CA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059</w:t>
            </w:r>
          </w:p>
        </w:tc>
      </w:tr>
    </w:tbl>
    <w:p w14:paraId="7EEDA2EC" w14:textId="77777777" w:rsidR="006D5554" w:rsidRDefault="006D5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81B6DCB" w14:textId="43FB9DF0" w:rsidR="00835A05" w:rsidRPr="003E25D7" w:rsidRDefault="00835A05" w:rsidP="004E4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กลุ่มบริษัทเช่าพื้นที่เป็นระยะเวลา </w:t>
      </w:r>
      <w:r w:rsidR="000B45A5" w:rsidRPr="000B45A5">
        <w:rPr>
          <w:rFonts w:asciiTheme="majorBidi" w:hAnsiTheme="majorBidi" w:cstheme="majorBidi"/>
          <w:sz w:val="32"/>
          <w:szCs w:val="32"/>
        </w:rPr>
        <w:t>3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ปี โดยมีสิทธิต่ออายุสัญญาเช่าเมื่อสิ้นสุดอายุสัญญา และค่าเช่า</w:t>
      </w:r>
      <w:r w:rsidR="00B9644E" w:rsidRPr="003E25D7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3E25D7">
        <w:rPr>
          <w:rFonts w:asciiTheme="majorBidi" w:hAnsiTheme="majorBidi" w:cstheme="majorBidi"/>
          <w:sz w:val="32"/>
          <w:szCs w:val="32"/>
          <w:cs/>
        </w:rPr>
        <w:t>ผันแปรตามอายุสัญญา ค่าเช่ากำหนดชำระเป็นรายเดือนตามอัตราที่ระบุไว้ในสัญญา</w:t>
      </w:r>
    </w:p>
    <w:p w14:paraId="44E20F4B" w14:textId="69DD8CF1" w:rsidR="005534D1" w:rsidRPr="003E25D7" w:rsidRDefault="00316966" w:rsidP="002E072E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ส่วนงานดำเนินงานและ</w:t>
      </w:r>
      <w:r w:rsidR="005E6FE0" w:rsidRPr="003E25D7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</w:p>
    <w:p w14:paraId="145AD9F7" w14:textId="04FB1731" w:rsidR="000A0823" w:rsidRPr="003E25D7" w:rsidRDefault="000A0823" w:rsidP="00806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3E25D7">
        <w:rPr>
          <w:rFonts w:asciiTheme="majorBidi" w:hAnsiTheme="majorBidi" w:cstheme="majorBidi"/>
          <w:i/>
          <w:iCs/>
          <w:sz w:val="32"/>
          <w:szCs w:val="32"/>
          <w:cs/>
        </w:rPr>
        <w:t>ส่วนงานธุรกิจ</w:t>
      </w:r>
    </w:p>
    <w:p w14:paraId="338E8B5C" w14:textId="26350B84" w:rsidR="00316966" w:rsidRPr="003E25D7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="009935AF" w:rsidRPr="003E25D7">
        <w:rPr>
          <w:rFonts w:asciiTheme="majorBidi" w:hAnsiTheme="majorBidi" w:cstheme="majorBidi"/>
          <w:sz w:val="32"/>
          <w:szCs w:val="32"/>
          <w:cs/>
        </w:rPr>
        <w:t>พิจารณา</w:t>
      </w:r>
      <w:r w:rsidRPr="003E25D7">
        <w:rPr>
          <w:rFonts w:asciiTheme="majorBidi" w:hAnsiTheme="majorBidi" w:cstheme="majorBidi"/>
          <w:sz w:val="32"/>
          <w:szCs w:val="32"/>
          <w:cs/>
        </w:rPr>
        <w:t>ว่ากลุ่มบริษัทดำเนินกิจการในส่วนงานธุรกิจเดียวคือธุรกิจร้านอาหาร ดังนั้น</w:t>
      </w:r>
      <w:r w:rsidR="009935AF" w:rsidRPr="003E25D7">
        <w:rPr>
          <w:rFonts w:asciiTheme="majorBidi" w:hAnsiTheme="majorBidi" w:cstheme="majorBidi"/>
          <w:sz w:val="32"/>
          <w:szCs w:val="32"/>
          <w:cs/>
        </w:rPr>
        <w:t>จ</w:t>
      </w:r>
      <w:r w:rsidR="003A785C" w:rsidRPr="003E25D7">
        <w:rPr>
          <w:rFonts w:asciiTheme="majorBidi" w:hAnsiTheme="majorBidi" w:cstheme="majorBidi"/>
          <w:sz w:val="32"/>
          <w:szCs w:val="32"/>
          <w:cs/>
        </w:rPr>
        <w:t>ึ</w:t>
      </w:r>
      <w:r w:rsidR="009935AF" w:rsidRPr="003E25D7">
        <w:rPr>
          <w:rFonts w:asciiTheme="majorBidi" w:hAnsiTheme="majorBidi" w:cstheme="majorBidi"/>
          <w:sz w:val="32"/>
          <w:szCs w:val="32"/>
          <w:cs/>
        </w:rPr>
        <w:t>งมี</w:t>
      </w:r>
      <w:r w:rsidR="00B9644E" w:rsidRPr="003E25D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9935AF" w:rsidRPr="003E25D7">
        <w:rPr>
          <w:rFonts w:asciiTheme="majorBidi" w:hAnsiTheme="majorBidi" w:cstheme="majorBidi"/>
          <w:sz w:val="32"/>
          <w:szCs w:val="32"/>
          <w:cs/>
        </w:rPr>
        <w:t>ส่วนงานที่รายงาน</w:t>
      </w:r>
      <w:r w:rsidRPr="003E25D7">
        <w:rPr>
          <w:rFonts w:asciiTheme="majorBidi" w:hAnsiTheme="majorBidi" w:cstheme="majorBidi"/>
          <w:sz w:val="32"/>
          <w:szCs w:val="32"/>
          <w:cs/>
        </w:rPr>
        <w:t>เพียงส่วนงานเดียว</w:t>
      </w:r>
    </w:p>
    <w:p w14:paraId="55354DDD" w14:textId="15F3B851" w:rsidR="00316966" w:rsidRPr="003E25D7" w:rsidRDefault="00316966" w:rsidP="00806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i/>
          <w:iCs/>
          <w:sz w:val="32"/>
          <w:szCs w:val="32"/>
          <w:cs/>
        </w:rPr>
        <w:t>ส่วนงานภูมิศาสตร์</w:t>
      </w:r>
    </w:p>
    <w:p w14:paraId="3FE781BD" w14:textId="66C1F5ED" w:rsidR="00B208F9" w:rsidRPr="003E25D7" w:rsidRDefault="00316966" w:rsidP="00B2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632A49FA" w14:textId="4F24405A" w:rsidR="007D51A9" w:rsidRPr="003E25D7" w:rsidRDefault="00316966" w:rsidP="00176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4"/>
        <w:gridCol w:w="236"/>
        <w:gridCol w:w="1120"/>
        <w:gridCol w:w="236"/>
        <w:gridCol w:w="1076"/>
        <w:gridCol w:w="236"/>
        <w:gridCol w:w="1115"/>
      </w:tblGrid>
      <w:tr w:rsidR="00207EEB" w:rsidRPr="003E25D7" w14:paraId="36D2DA83" w14:textId="77777777" w:rsidTr="0021641A">
        <w:tc>
          <w:tcPr>
            <w:tcW w:w="2212" w:type="pct"/>
          </w:tcPr>
          <w:p w14:paraId="7ED04D26" w14:textId="77777777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pct"/>
            <w:gridSpan w:val="3"/>
            <w:shd w:val="clear" w:color="auto" w:fill="auto"/>
          </w:tcPr>
          <w:p w14:paraId="182CA218" w14:textId="77777777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03532CCB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326" w:type="pct"/>
            <w:gridSpan w:val="3"/>
            <w:shd w:val="clear" w:color="auto" w:fill="auto"/>
          </w:tcPr>
          <w:p w14:paraId="28EA1275" w14:textId="27669FFA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207EEB" w:rsidRPr="003E25D7" w14:paraId="1FC72827" w14:textId="77777777" w:rsidTr="0021641A">
        <w:tc>
          <w:tcPr>
            <w:tcW w:w="2212" w:type="pct"/>
          </w:tcPr>
          <w:p w14:paraId="1944E0F7" w14:textId="77777777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pct"/>
            <w:gridSpan w:val="3"/>
            <w:shd w:val="clear" w:color="auto" w:fill="auto"/>
          </w:tcPr>
          <w:p w14:paraId="027714D0" w14:textId="77777777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D662211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326" w:type="pct"/>
            <w:gridSpan w:val="3"/>
            <w:shd w:val="clear" w:color="auto" w:fill="auto"/>
            <w:vAlign w:val="bottom"/>
          </w:tcPr>
          <w:p w14:paraId="4235A9FD" w14:textId="77777777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7EEB" w:rsidRPr="003E25D7" w14:paraId="6A897707" w14:textId="77777777" w:rsidTr="003C37CA">
        <w:tc>
          <w:tcPr>
            <w:tcW w:w="2212" w:type="pct"/>
          </w:tcPr>
          <w:p w14:paraId="365C2075" w14:textId="2D61D4D7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="000B45A5" w:rsidRPr="000B45A5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en-US"/>
              </w:rPr>
              <w:t>30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 xml:space="preserve"> </w:t>
            </w:r>
            <w:r w:rsidR="0021641A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592" w:type="pct"/>
            <w:shd w:val="clear" w:color="auto" w:fill="auto"/>
          </w:tcPr>
          <w:p w14:paraId="0755FC81" w14:textId="7857232E" w:rsidR="00207EEB" w:rsidRPr="003E25D7" w:rsidRDefault="000B45A5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9" w:type="pct"/>
            <w:shd w:val="clear" w:color="auto" w:fill="auto"/>
          </w:tcPr>
          <w:p w14:paraId="08C485BB" w14:textId="77777777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</w:tcPr>
          <w:p w14:paraId="764B187E" w14:textId="0D03CF16" w:rsidR="00207EEB" w:rsidRPr="003E25D7" w:rsidRDefault="000B45A5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29" w:type="pct"/>
            <w:shd w:val="clear" w:color="auto" w:fill="auto"/>
          </w:tcPr>
          <w:p w14:paraId="39F79781" w14:textId="77777777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6A7C01E8" w14:textId="54D6627E" w:rsidR="00207EEB" w:rsidRPr="003E25D7" w:rsidRDefault="000B45A5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9" w:type="pct"/>
          </w:tcPr>
          <w:p w14:paraId="32621D83" w14:textId="77777777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09" w:type="pct"/>
          </w:tcPr>
          <w:p w14:paraId="79130A92" w14:textId="478223CF" w:rsidR="00207EEB" w:rsidRPr="003E25D7" w:rsidRDefault="000B45A5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207EEB" w:rsidRPr="003E25D7" w14:paraId="258E9A3E" w14:textId="77777777" w:rsidTr="003C37CA">
        <w:tc>
          <w:tcPr>
            <w:tcW w:w="2212" w:type="pct"/>
          </w:tcPr>
          <w:p w14:paraId="0CBD453F" w14:textId="77777777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2" w:type="pct"/>
            <w:shd w:val="clear" w:color="auto" w:fill="auto"/>
          </w:tcPr>
          <w:p w14:paraId="54164386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  <w:shd w:val="clear" w:color="auto" w:fill="auto"/>
          </w:tcPr>
          <w:p w14:paraId="75294A03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</w:tcPr>
          <w:p w14:paraId="4C09493A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  <w:shd w:val="clear" w:color="auto" w:fill="auto"/>
          </w:tcPr>
          <w:p w14:paraId="1B4B24E4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shd w:val="clear" w:color="auto" w:fill="auto"/>
          </w:tcPr>
          <w:p w14:paraId="2CD30B1B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375DE134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27954BED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C37CA" w:rsidRPr="003E25D7" w14:paraId="0956B4C1" w14:textId="77777777" w:rsidTr="003C37CA">
        <w:tc>
          <w:tcPr>
            <w:tcW w:w="2212" w:type="pct"/>
          </w:tcPr>
          <w:p w14:paraId="6ABFF983" w14:textId="22C0AB53" w:rsidR="003C37CA" w:rsidRPr="003E25D7" w:rsidRDefault="003C37CA" w:rsidP="003C37C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รายได้จากการขายอาหารและเครื่องดื่ม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4113F" w14:textId="55759446" w:rsidR="003C37CA" w:rsidRPr="003E25D7" w:rsidRDefault="000B45A5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732</w:t>
            </w:r>
            <w:r w:rsidR="003C37C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231</w:t>
            </w:r>
          </w:p>
        </w:tc>
        <w:tc>
          <w:tcPr>
            <w:tcW w:w="129" w:type="pct"/>
            <w:shd w:val="clear" w:color="auto" w:fill="auto"/>
          </w:tcPr>
          <w:p w14:paraId="1FA684FE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8B55A" w14:textId="4850F6FA" w:rsidR="003C37CA" w:rsidRPr="003E25D7" w:rsidRDefault="000B45A5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779</w:t>
            </w:r>
            <w:r w:rsidR="003C37C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669</w:t>
            </w:r>
          </w:p>
        </w:tc>
        <w:tc>
          <w:tcPr>
            <w:tcW w:w="129" w:type="pct"/>
            <w:shd w:val="clear" w:color="auto" w:fill="auto"/>
          </w:tcPr>
          <w:p w14:paraId="4A62168F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30085620" w14:textId="1EED0ECA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4ADCCBDC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1385A6A5" w14:textId="0946AA83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C37CA" w:rsidRPr="003E25D7" w14:paraId="5E497682" w14:textId="77777777" w:rsidTr="003C37CA">
        <w:tc>
          <w:tcPr>
            <w:tcW w:w="2212" w:type="pct"/>
          </w:tcPr>
          <w:p w14:paraId="77664D88" w14:textId="2A8D9013" w:rsidR="003C37CA" w:rsidRPr="003E25D7" w:rsidRDefault="003C37CA" w:rsidP="003C37C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9549E" w14:textId="0A62A7BE" w:rsidR="003C37CA" w:rsidRPr="003E25D7" w:rsidRDefault="000B45A5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259</w:t>
            </w:r>
            <w:r w:rsidR="003C37C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416</w:t>
            </w:r>
          </w:p>
        </w:tc>
        <w:tc>
          <w:tcPr>
            <w:tcW w:w="129" w:type="pct"/>
            <w:shd w:val="clear" w:color="auto" w:fill="auto"/>
          </w:tcPr>
          <w:p w14:paraId="22EFEEC4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7A5F9" w14:textId="2E53F908" w:rsidR="003C37CA" w:rsidRPr="003E25D7" w:rsidRDefault="000B45A5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213</w:t>
            </w:r>
            <w:r w:rsidR="003C37C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794</w:t>
            </w:r>
          </w:p>
        </w:tc>
        <w:tc>
          <w:tcPr>
            <w:tcW w:w="129" w:type="pct"/>
            <w:shd w:val="clear" w:color="auto" w:fill="auto"/>
          </w:tcPr>
          <w:p w14:paraId="5F973A51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47A50EBD" w14:textId="44CF341B" w:rsidR="003C37CA" w:rsidRPr="003E25D7" w:rsidRDefault="003D1EBC" w:rsidP="003D1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22335648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2681D808" w14:textId="770811D1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C37CA" w:rsidRPr="003E25D7" w14:paraId="749F460B" w14:textId="77777777" w:rsidTr="003C37CA">
        <w:tc>
          <w:tcPr>
            <w:tcW w:w="2212" w:type="pct"/>
          </w:tcPr>
          <w:p w14:paraId="5E60F50D" w14:textId="77777777" w:rsidR="003C37CA" w:rsidRPr="003E25D7" w:rsidRDefault="003C37CA" w:rsidP="003C37C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2" w:type="pct"/>
            <w:shd w:val="clear" w:color="auto" w:fill="auto"/>
          </w:tcPr>
          <w:p w14:paraId="48A5E29E" w14:textId="2EF178FD" w:rsidR="003C37CA" w:rsidRPr="003E25D7" w:rsidRDefault="000B45A5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3C37C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535</w:t>
            </w:r>
          </w:p>
        </w:tc>
        <w:tc>
          <w:tcPr>
            <w:tcW w:w="129" w:type="pct"/>
            <w:shd w:val="clear" w:color="auto" w:fill="auto"/>
          </w:tcPr>
          <w:p w14:paraId="1EF39AA5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</w:tcPr>
          <w:p w14:paraId="02807E37" w14:textId="2DA4D2F8" w:rsidR="003C37CA" w:rsidRPr="003E25D7" w:rsidRDefault="000B45A5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3C37C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633</w:t>
            </w:r>
          </w:p>
        </w:tc>
        <w:tc>
          <w:tcPr>
            <w:tcW w:w="129" w:type="pct"/>
            <w:shd w:val="clear" w:color="auto" w:fill="auto"/>
          </w:tcPr>
          <w:p w14:paraId="1676C865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65F277F3" w14:textId="0BE3FD47" w:rsidR="003C37CA" w:rsidRPr="003E25D7" w:rsidRDefault="00D4371B" w:rsidP="00D4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21F08B08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24127F02" w14:textId="0BA081E7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C37CA" w:rsidRPr="003E25D7" w14:paraId="191000DF" w14:textId="77777777" w:rsidTr="003C37CA">
        <w:tc>
          <w:tcPr>
            <w:tcW w:w="2212" w:type="pct"/>
          </w:tcPr>
          <w:p w14:paraId="1D4EF76E" w14:textId="401D8502" w:rsidR="003C37CA" w:rsidRPr="003E25D7" w:rsidRDefault="003C37CA" w:rsidP="003C37C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92" w:type="pct"/>
            <w:shd w:val="clear" w:color="auto" w:fill="auto"/>
          </w:tcPr>
          <w:p w14:paraId="7976EBEF" w14:textId="3503593D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24619C5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</w:tcPr>
          <w:p w14:paraId="365794C6" w14:textId="33452D7F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58F35395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9DA6B4D" w14:textId="18D9AE30" w:rsidR="003C37CA" w:rsidRPr="003E25D7" w:rsidRDefault="000B45A5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85</w:t>
            </w:r>
            <w:r w:rsidR="00D4371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277</w:t>
            </w:r>
          </w:p>
        </w:tc>
        <w:tc>
          <w:tcPr>
            <w:tcW w:w="129" w:type="pct"/>
          </w:tcPr>
          <w:p w14:paraId="1B53193B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  <w:vAlign w:val="center"/>
          </w:tcPr>
          <w:p w14:paraId="5DFB9F02" w14:textId="28AD26A2" w:rsidR="003C37CA" w:rsidRPr="003E25D7" w:rsidRDefault="000B45A5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89</w:t>
            </w:r>
            <w:r w:rsidR="003C37C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134</w:t>
            </w:r>
          </w:p>
        </w:tc>
      </w:tr>
      <w:tr w:rsidR="003C37CA" w:rsidRPr="003E25D7" w14:paraId="6C94C033" w14:textId="77777777" w:rsidTr="003C37CA">
        <w:tc>
          <w:tcPr>
            <w:tcW w:w="2212" w:type="pct"/>
          </w:tcPr>
          <w:p w14:paraId="15FE2921" w14:textId="77777777" w:rsidR="003C37CA" w:rsidRPr="003E25D7" w:rsidRDefault="003C37CA" w:rsidP="003C37C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27CA0B8" w14:textId="6323E1A2" w:rsidR="003C37CA" w:rsidRPr="003E25D7" w:rsidRDefault="000B45A5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3C37C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010</w:t>
            </w:r>
            <w:r w:rsidR="003C37C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182</w:t>
            </w:r>
          </w:p>
        </w:tc>
        <w:tc>
          <w:tcPr>
            <w:tcW w:w="129" w:type="pct"/>
          </w:tcPr>
          <w:p w14:paraId="122E827F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D50F8D6" w14:textId="15EF75CF" w:rsidR="003C37CA" w:rsidRPr="003E25D7" w:rsidRDefault="000B45A5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3C37C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012</w:t>
            </w:r>
            <w:r w:rsidR="003C37C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096</w:t>
            </w:r>
          </w:p>
        </w:tc>
        <w:tc>
          <w:tcPr>
            <w:tcW w:w="129" w:type="pct"/>
          </w:tcPr>
          <w:p w14:paraId="4666F425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6B11770" w14:textId="3335C137" w:rsidR="003C37CA" w:rsidRPr="003E25D7" w:rsidRDefault="000B45A5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85</w:t>
            </w:r>
            <w:r w:rsidR="003C37C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277</w:t>
            </w:r>
          </w:p>
        </w:tc>
        <w:tc>
          <w:tcPr>
            <w:tcW w:w="129" w:type="pct"/>
          </w:tcPr>
          <w:p w14:paraId="02DD2864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9632BD0" w14:textId="4529AE9B" w:rsidR="003C37CA" w:rsidRPr="003E25D7" w:rsidRDefault="000B45A5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89</w:t>
            </w:r>
            <w:r w:rsidR="003C37C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134</w:t>
            </w:r>
          </w:p>
        </w:tc>
      </w:tr>
      <w:tr w:rsidR="003C37CA" w:rsidRPr="003E25D7" w14:paraId="726B36BF" w14:textId="77777777" w:rsidTr="003C37CA">
        <w:trPr>
          <w:trHeight w:val="276"/>
        </w:trPr>
        <w:tc>
          <w:tcPr>
            <w:tcW w:w="2212" w:type="pct"/>
          </w:tcPr>
          <w:p w14:paraId="0D22C246" w14:textId="77777777" w:rsidR="003C37CA" w:rsidRPr="003E25D7" w:rsidRDefault="003C37CA" w:rsidP="003C37C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0983AE81" w14:textId="77777777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9" w:type="pct"/>
          </w:tcPr>
          <w:p w14:paraId="1BCA51BF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3BAEDFC8" w14:textId="77777777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9" w:type="pct"/>
          </w:tcPr>
          <w:p w14:paraId="3ECBDBDD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DBE8FD1" w14:textId="77777777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9" w:type="pct"/>
          </w:tcPr>
          <w:p w14:paraId="02A0194D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52F74051" w14:textId="77777777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37CA" w:rsidRPr="003E25D7" w14:paraId="25ACD2CB" w14:textId="77777777" w:rsidTr="003C37CA">
        <w:tc>
          <w:tcPr>
            <w:tcW w:w="2212" w:type="pct"/>
          </w:tcPr>
          <w:p w14:paraId="554DF231" w14:textId="77777777" w:rsidR="003C37CA" w:rsidRPr="003E25D7" w:rsidRDefault="003C37CA" w:rsidP="003C37C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2" w:type="pct"/>
            <w:shd w:val="clear" w:color="auto" w:fill="auto"/>
          </w:tcPr>
          <w:p w14:paraId="2A513604" w14:textId="77777777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  <w:shd w:val="clear" w:color="auto" w:fill="auto"/>
          </w:tcPr>
          <w:p w14:paraId="089206BB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</w:tcPr>
          <w:p w14:paraId="6518EE27" w14:textId="77777777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  <w:shd w:val="clear" w:color="auto" w:fill="auto"/>
          </w:tcPr>
          <w:p w14:paraId="08752D2E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shd w:val="clear" w:color="auto" w:fill="auto"/>
          </w:tcPr>
          <w:p w14:paraId="1252FD7A" w14:textId="77777777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14D2FAE7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7CF031A0" w14:textId="77777777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C37CA" w:rsidRPr="003E25D7" w14:paraId="51F83DBD" w14:textId="77777777" w:rsidTr="003C37CA">
        <w:tc>
          <w:tcPr>
            <w:tcW w:w="2212" w:type="pct"/>
          </w:tcPr>
          <w:p w14:paraId="721F7F66" w14:textId="77777777" w:rsidR="003C37CA" w:rsidRPr="003E25D7" w:rsidRDefault="003C37CA" w:rsidP="003C37C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ณ เวลาใดเวลาหนึ่ง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75B19" w14:textId="4EB1145A" w:rsidR="003C37CA" w:rsidRPr="003E25D7" w:rsidRDefault="000B45A5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991</w:t>
            </w:r>
            <w:r w:rsidR="003C37C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647</w:t>
            </w:r>
          </w:p>
        </w:tc>
        <w:tc>
          <w:tcPr>
            <w:tcW w:w="129" w:type="pct"/>
            <w:shd w:val="clear" w:color="auto" w:fill="auto"/>
          </w:tcPr>
          <w:p w14:paraId="411EAF6A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513C4D79" w14:textId="05001608" w:rsidR="003C37CA" w:rsidRPr="003E25D7" w:rsidRDefault="000B45A5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993</w:t>
            </w:r>
            <w:r w:rsidR="003C37C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463</w:t>
            </w:r>
          </w:p>
        </w:tc>
        <w:tc>
          <w:tcPr>
            <w:tcW w:w="129" w:type="pct"/>
            <w:shd w:val="clear" w:color="auto" w:fill="auto"/>
          </w:tcPr>
          <w:p w14:paraId="1174FE3D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A377C" w14:textId="4F63E34C" w:rsidR="003C37CA" w:rsidRPr="00B7770D" w:rsidRDefault="00B7770D" w:rsidP="00B77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7770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4A3F7B45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  <w:vAlign w:val="center"/>
          </w:tcPr>
          <w:p w14:paraId="0068DD23" w14:textId="146E2673" w:rsidR="003C37CA" w:rsidRPr="003E25D7" w:rsidRDefault="003C37CA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C37CA" w:rsidRPr="003E25D7" w14:paraId="7F4BECBD" w14:textId="77777777" w:rsidTr="003C37CA">
        <w:trPr>
          <w:trHeight w:val="290"/>
        </w:trPr>
        <w:tc>
          <w:tcPr>
            <w:tcW w:w="2212" w:type="pct"/>
          </w:tcPr>
          <w:p w14:paraId="3B655414" w14:textId="77777777" w:rsidR="003C37CA" w:rsidRPr="003E25D7" w:rsidRDefault="003C37CA" w:rsidP="003C37C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75204" w14:textId="16975706" w:rsidR="003C37CA" w:rsidRPr="003E25D7" w:rsidRDefault="000B45A5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3C37C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535</w:t>
            </w:r>
          </w:p>
        </w:tc>
        <w:tc>
          <w:tcPr>
            <w:tcW w:w="129" w:type="pct"/>
            <w:shd w:val="clear" w:color="auto" w:fill="auto"/>
          </w:tcPr>
          <w:p w14:paraId="65F2399E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18995E42" w14:textId="56D7C2D0" w:rsidR="003C37CA" w:rsidRPr="003E25D7" w:rsidRDefault="000B45A5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3C37C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633</w:t>
            </w:r>
          </w:p>
        </w:tc>
        <w:tc>
          <w:tcPr>
            <w:tcW w:w="129" w:type="pct"/>
            <w:shd w:val="clear" w:color="auto" w:fill="auto"/>
          </w:tcPr>
          <w:p w14:paraId="4EC1C71E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0AC20" w14:textId="3EB7F334" w:rsidR="003C37CA" w:rsidRPr="003E25D7" w:rsidRDefault="000B45A5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85</w:t>
            </w:r>
            <w:r w:rsidR="003C37C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277</w:t>
            </w:r>
          </w:p>
        </w:tc>
        <w:tc>
          <w:tcPr>
            <w:tcW w:w="129" w:type="pct"/>
          </w:tcPr>
          <w:p w14:paraId="63D84CD8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  <w:vAlign w:val="center"/>
          </w:tcPr>
          <w:p w14:paraId="7C08F92B" w14:textId="66001C41" w:rsidR="003C37CA" w:rsidRPr="003E25D7" w:rsidRDefault="000B45A5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89</w:t>
            </w:r>
            <w:r w:rsidR="003C37C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134</w:t>
            </w:r>
          </w:p>
        </w:tc>
      </w:tr>
      <w:tr w:rsidR="003C37CA" w:rsidRPr="003E25D7" w14:paraId="7829E3C7" w14:textId="77777777" w:rsidTr="003C37CA">
        <w:tc>
          <w:tcPr>
            <w:tcW w:w="2212" w:type="pct"/>
          </w:tcPr>
          <w:p w14:paraId="1EC61442" w14:textId="77777777" w:rsidR="003C37CA" w:rsidRPr="003E25D7" w:rsidRDefault="003C37CA" w:rsidP="003C37C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003FCB9" w14:textId="25C755FF" w:rsidR="003C37CA" w:rsidRPr="003E25D7" w:rsidRDefault="000B45A5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3C37C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010</w:t>
            </w:r>
            <w:r w:rsidR="003C37C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182</w:t>
            </w:r>
          </w:p>
        </w:tc>
        <w:tc>
          <w:tcPr>
            <w:tcW w:w="129" w:type="pct"/>
          </w:tcPr>
          <w:p w14:paraId="24030965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38C2669" w14:textId="60085690" w:rsidR="003C37CA" w:rsidRPr="003E25D7" w:rsidRDefault="000B45A5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3C37C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012</w:t>
            </w:r>
            <w:r w:rsidR="003C37C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096</w:t>
            </w:r>
          </w:p>
        </w:tc>
        <w:tc>
          <w:tcPr>
            <w:tcW w:w="129" w:type="pct"/>
          </w:tcPr>
          <w:p w14:paraId="52AA3EE5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83BAC3C" w14:textId="4D3DBECA" w:rsidR="003C37CA" w:rsidRPr="003E25D7" w:rsidRDefault="000B45A5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85</w:t>
            </w:r>
            <w:r w:rsidR="003C37C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277</w:t>
            </w:r>
          </w:p>
        </w:tc>
        <w:tc>
          <w:tcPr>
            <w:tcW w:w="129" w:type="pct"/>
          </w:tcPr>
          <w:p w14:paraId="544B59DB" w14:textId="77777777" w:rsidR="003C37CA" w:rsidRPr="003E25D7" w:rsidRDefault="003C37CA" w:rsidP="003C37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69C2FB27" w14:textId="4E563EC8" w:rsidR="003C37CA" w:rsidRPr="003E25D7" w:rsidRDefault="000B45A5" w:rsidP="003C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89</w:t>
            </w:r>
            <w:r w:rsidR="003C37C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134</w:t>
            </w:r>
          </w:p>
        </w:tc>
      </w:tr>
    </w:tbl>
    <w:p w14:paraId="1F152C40" w14:textId="77777777" w:rsidR="00176CC2" w:rsidRDefault="00176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4"/>
        <w:gridCol w:w="236"/>
        <w:gridCol w:w="1120"/>
        <w:gridCol w:w="236"/>
        <w:gridCol w:w="1076"/>
        <w:gridCol w:w="236"/>
        <w:gridCol w:w="1115"/>
      </w:tblGrid>
      <w:tr w:rsidR="00D11135" w:rsidRPr="003E25D7" w14:paraId="7A82E7EA" w14:textId="77777777" w:rsidTr="00C532F8">
        <w:tc>
          <w:tcPr>
            <w:tcW w:w="2212" w:type="pct"/>
          </w:tcPr>
          <w:p w14:paraId="0332201D" w14:textId="77777777" w:rsidR="00D11135" w:rsidRPr="003E25D7" w:rsidRDefault="00D11135" w:rsidP="00C532F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pct"/>
            <w:gridSpan w:val="3"/>
            <w:shd w:val="clear" w:color="auto" w:fill="auto"/>
          </w:tcPr>
          <w:p w14:paraId="3506A02C" w14:textId="77777777" w:rsidR="00D11135" w:rsidRPr="003E25D7" w:rsidRDefault="00D1113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5A3B9532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326" w:type="pct"/>
            <w:gridSpan w:val="3"/>
            <w:shd w:val="clear" w:color="auto" w:fill="auto"/>
          </w:tcPr>
          <w:p w14:paraId="3AD78E82" w14:textId="77777777" w:rsidR="00D11135" w:rsidRPr="003E25D7" w:rsidRDefault="00D1113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D11135" w:rsidRPr="003E25D7" w14:paraId="22F715AD" w14:textId="77777777" w:rsidTr="00C532F8">
        <w:tc>
          <w:tcPr>
            <w:tcW w:w="2212" w:type="pct"/>
          </w:tcPr>
          <w:p w14:paraId="0B080248" w14:textId="77777777" w:rsidR="00D11135" w:rsidRPr="003E25D7" w:rsidRDefault="00D11135" w:rsidP="00C532F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pct"/>
            <w:gridSpan w:val="3"/>
            <w:shd w:val="clear" w:color="auto" w:fill="auto"/>
          </w:tcPr>
          <w:p w14:paraId="4D4C4AD0" w14:textId="77777777" w:rsidR="00D11135" w:rsidRPr="003E25D7" w:rsidRDefault="00D1113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2DEF26C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326" w:type="pct"/>
            <w:gridSpan w:val="3"/>
            <w:shd w:val="clear" w:color="auto" w:fill="auto"/>
            <w:vAlign w:val="bottom"/>
          </w:tcPr>
          <w:p w14:paraId="3E06B914" w14:textId="77777777" w:rsidR="00D11135" w:rsidRPr="003E25D7" w:rsidRDefault="00D1113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1135" w:rsidRPr="003E25D7" w14:paraId="7F09902A" w14:textId="77777777" w:rsidTr="001C6DA0">
        <w:tc>
          <w:tcPr>
            <w:tcW w:w="2212" w:type="pct"/>
          </w:tcPr>
          <w:p w14:paraId="7C075D6B" w14:textId="3F73BC7E" w:rsidR="00D11135" w:rsidRPr="003E25D7" w:rsidRDefault="00D11135" w:rsidP="00C532F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  <w:lang w:val="en-US"/>
              </w:rPr>
              <w:t>หก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="000B45A5" w:rsidRPr="000B45A5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en-US"/>
              </w:rPr>
              <w:t>30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592" w:type="pct"/>
            <w:shd w:val="clear" w:color="auto" w:fill="auto"/>
          </w:tcPr>
          <w:p w14:paraId="4197CE54" w14:textId="0447A493" w:rsidR="00D11135" w:rsidRPr="003E25D7" w:rsidRDefault="000B45A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9" w:type="pct"/>
            <w:shd w:val="clear" w:color="auto" w:fill="auto"/>
          </w:tcPr>
          <w:p w14:paraId="77D33B1D" w14:textId="77777777" w:rsidR="00D11135" w:rsidRPr="003E25D7" w:rsidRDefault="00D1113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</w:tcPr>
          <w:p w14:paraId="7D8FB620" w14:textId="00818238" w:rsidR="00D11135" w:rsidRPr="003E25D7" w:rsidRDefault="000B45A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29" w:type="pct"/>
            <w:shd w:val="clear" w:color="auto" w:fill="auto"/>
          </w:tcPr>
          <w:p w14:paraId="0D4AEDBA" w14:textId="77777777" w:rsidR="00D11135" w:rsidRPr="003E25D7" w:rsidRDefault="00D1113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0E8EB50A" w14:textId="3AD2DE60" w:rsidR="00D11135" w:rsidRPr="003E25D7" w:rsidRDefault="000B45A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9" w:type="pct"/>
          </w:tcPr>
          <w:p w14:paraId="13C40A84" w14:textId="77777777" w:rsidR="00D11135" w:rsidRPr="003E25D7" w:rsidRDefault="00D1113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09" w:type="pct"/>
          </w:tcPr>
          <w:p w14:paraId="62D4212C" w14:textId="12B524CE" w:rsidR="00D11135" w:rsidRPr="003E25D7" w:rsidRDefault="000B45A5" w:rsidP="00C5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D11135" w:rsidRPr="003E25D7" w14:paraId="4BFF95ED" w14:textId="77777777" w:rsidTr="001C6DA0">
        <w:tc>
          <w:tcPr>
            <w:tcW w:w="2212" w:type="pct"/>
          </w:tcPr>
          <w:p w14:paraId="2CEC8CC7" w14:textId="77777777" w:rsidR="00D11135" w:rsidRPr="003E25D7" w:rsidRDefault="00D11135" w:rsidP="00C532F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2" w:type="pct"/>
            <w:shd w:val="clear" w:color="auto" w:fill="auto"/>
          </w:tcPr>
          <w:p w14:paraId="09E168F7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  <w:shd w:val="clear" w:color="auto" w:fill="auto"/>
          </w:tcPr>
          <w:p w14:paraId="278487D3" w14:textId="77777777" w:rsidR="00D11135" w:rsidRPr="003E25D7" w:rsidRDefault="00D11135" w:rsidP="00C532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</w:tcPr>
          <w:p w14:paraId="225B770E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  <w:shd w:val="clear" w:color="auto" w:fill="auto"/>
          </w:tcPr>
          <w:p w14:paraId="29F31FEA" w14:textId="77777777" w:rsidR="00D11135" w:rsidRPr="003E25D7" w:rsidRDefault="00D11135" w:rsidP="00C532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shd w:val="clear" w:color="auto" w:fill="auto"/>
          </w:tcPr>
          <w:p w14:paraId="6F1C26F3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260F3B67" w14:textId="77777777" w:rsidR="00D11135" w:rsidRPr="003E25D7" w:rsidRDefault="00D11135" w:rsidP="00C532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3166B376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6DA0" w:rsidRPr="003E25D7" w14:paraId="7D055EE3" w14:textId="77777777" w:rsidTr="001C6DA0">
        <w:tc>
          <w:tcPr>
            <w:tcW w:w="2212" w:type="pct"/>
          </w:tcPr>
          <w:p w14:paraId="272779B2" w14:textId="77777777" w:rsidR="001C6DA0" w:rsidRPr="003E25D7" w:rsidRDefault="001C6DA0" w:rsidP="001C6DA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รายได้จากการขายอาหารและเครื่องดื่ม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457EA" w14:textId="522E1135" w:rsidR="001C6DA0" w:rsidRPr="003E25D7" w:rsidRDefault="000B45A5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C6DA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460</w:t>
            </w:r>
            <w:r w:rsidR="001C6DA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016</w:t>
            </w:r>
          </w:p>
        </w:tc>
        <w:tc>
          <w:tcPr>
            <w:tcW w:w="129" w:type="pct"/>
            <w:shd w:val="clear" w:color="auto" w:fill="auto"/>
          </w:tcPr>
          <w:p w14:paraId="7A5D72F6" w14:textId="77777777" w:rsidR="001C6DA0" w:rsidRPr="003E25D7" w:rsidRDefault="001C6DA0" w:rsidP="001C6D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04817" w14:textId="7F290F9D" w:rsidR="001C6DA0" w:rsidRPr="003E25D7" w:rsidRDefault="000B45A5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C6DA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585</w:t>
            </w:r>
            <w:r w:rsidR="001C6DA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502</w:t>
            </w:r>
          </w:p>
        </w:tc>
        <w:tc>
          <w:tcPr>
            <w:tcW w:w="129" w:type="pct"/>
            <w:shd w:val="clear" w:color="auto" w:fill="auto"/>
          </w:tcPr>
          <w:p w14:paraId="01AA9CF6" w14:textId="77777777" w:rsidR="001C6DA0" w:rsidRPr="003E25D7" w:rsidRDefault="001C6DA0" w:rsidP="001C6D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09542D90" w14:textId="44695856" w:rsidR="001C6DA0" w:rsidRPr="003E25D7" w:rsidRDefault="001C6DA0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7D649686" w14:textId="77777777" w:rsidR="001C6DA0" w:rsidRPr="003E25D7" w:rsidRDefault="001C6DA0" w:rsidP="001C6D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16EF7FC5" w14:textId="77777777" w:rsidR="001C6DA0" w:rsidRPr="003E25D7" w:rsidRDefault="001C6DA0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C6DA0" w:rsidRPr="003E25D7" w14:paraId="2ABC281D" w14:textId="77777777" w:rsidTr="001C6DA0">
        <w:tc>
          <w:tcPr>
            <w:tcW w:w="2212" w:type="pct"/>
          </w:tcPr>
          <w:p w14:paraId="52161EC1" w14:textId="77777777" w:rsidR="001C6DA0" w:rsidRPr="003E25D7" w:rsidRDefault="001C6DA0" w:rsidP="001C6DA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6A85B" w14:textId="477BAD99" w:rsidR="001C6DA0" w:rsidRPr="003E25D7" w:rsidRDefault="000B45A5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512</w:t>
            </w:r>
            <w:r w:rsidR="001C6DA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791</w:t>
            </w:r>
          </w:p>
        </w:tc>
        <w:tc>
          <w:tcPr>
            <w:tcW w:w="129" w:type="pct"/>
            <w:shd w:val="clear" w:color="auto" w:fill="auto"/>
          </w:tcPr>
          <w:p w14:paraId="55958785" w14:textId="77777777" w:rsidR="001C6DA0" w:rsidRPr="003E25D7" w:rsidRDefault="001C6DA0" w:rsidP="001C6D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CD8B3" w14:textId="47F5E6DB" w:rsidR="001C6DA0" w:rsidRPr="003E25D7" w:rsidRDefault="000B45A5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403</w:t>
            </w:r>
            <w:r w:rsidR="001C6DA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198</w:t>
            </w:r>
          </w:p>
        </w:tc>
        <w:tc>
          <w:tcPr>
            <w:tcW w:w="129" w:type="pct"/>
            <w:shd w:val="clear" w:color="auto" w:fill="auto"/>
          </w:tcPr>
          <w:p w14:paraId="24922DA3" w14:textId="77777777" w:rsidR="001C6DA0" w:rsidRPr="003E25D7" w:rsidRDefault="001C6DA0" w:rsidP="001C6D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16ED7B31" w14:textId="1B15FE17" w:rsidR="001C6DA0" w:rsidRPr="003E25D7" w:rsidRDefault="00660AB0" w:rsidP="00660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2F9BCA63" w14:textId="77777777" w:rsidR="001C6DA0" w:rsidRPr="003E25D7" w:rsidRDefault="001C6DA0" w:rsidP="001C6D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06B00BAA" w14:textId="77777777" w:rsidR="001C6DA0" w:rsidRPr="003E25D7" w:rsidRDefault="001C6DA0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C6DA0" w:rsidRPr="003E25D7" w14:paraId="019E9FD4" w14:textId="77777777" w:rsidTr="001C6DA0">
        <w:tc>
          <w:tcPr>
            <w:tcW w:w="2212" w:type="pct"/>
          </w:tcPr>
          <w:p w14:paraId="0F5BB296" w14:textId="77777777" w:rsidR="001C6DA0" w:rsidRPr="003E25D7" w:rsidRDefault="001C6DA0" w:rsidP="001C6DA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2" w:type="pct"/>
            <w:shd w:val="clear" w:color="auto" w:fill="auto"/>
          </w:tcPr>
          <w:p w14:paraId="4BDED3FF" w14:textId="3326E624" w:rsidR="001C6DA0" w:rsidRPr="003E25D7" w:rsidRDefault="000B45A5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="001C6DA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580</w:t>
            </w:r>
          </w:p>
        </w:tc>
        <w:tc>
          <w:tcPr>
            <w:tcW w:w="129" w:type="pct"/>
            <w:shd w:val="clear" w:color="auto" w:fill="auto"/>
          </w:tcPr>
          <w:p w14:paraId="3E77BD9F" w14:textId="77777777" w:rsidR="001C6DA0" w:rsidRPr="003E25D7" w:rsidRDefault="001C6DA0" w:rsidP="001C6D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</w:tcPr>
          <w:p w14:paraId="12B24A64" w14:textId="68BB930B" w:rsidR="001C6DA0" w:rsidRPr="003E25D7" w:rsidRDefault="000B45A5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="001C6DA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753</w:t>
            </w:r>
          </w:p>
        </w:tc>
        <w:tc>
          <w:tcPr>
            <w:tcW w:w="129" w:type="pct"/>
            <w:shd w:val="clear" w:color="auto" w:fill="auto"/>
          </w:tcPr>
          <w:p w14:paraId="5CDC98B2" w14:textId="77777777" w:rsidR="001C6DA0" w:rsidRPr="003E25D7" w:rsidRDefault="001C6DA0" w:rsidP="001C6D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15DAD19D" w14:textId="21108B39" w:rsidR="001C6DA0" w:rsidRPr="003E25D7" w:rsidRDefault="00DB7295" w:rsidP="00DB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06A82B90" w14:textId="77777777" w:rsidR="001C6DA0" w:rsidRPr="003E25D7" w:rsidRDefault="001C6DA0" w:rsidP="001C6D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7C9BD746" w14:textId="77777777" w:rsidR="001C6DA0" w:rsidRPr="003E25D7" w:rsidRDefault="001C6DA0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C6DA0" w:rsidRPr="003E25D7" w14:paraId="57DB3696" w14:textId="77777777" w:rsidTr="001C6DA0">
        <w:tc>
          <w:tcPr>
            <w:tcW w:w="2212" w:type="pct"/>
          </w:tcPr>
          <w:p w14:paraId="3D66442F" w14:textId="77777777" w:rsidR="001C6DA0" w:rsidRPr="003E25D7" w:rsidRDefault="001C6DA0" w:rsidP="001C6DA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92" w:type="pct"/>
            <w:shd w:val="clear" w:color="auto" w:fill="auto"/>
          </w:tcPr>
          <w:p w14:paraId="17529373" w14:textId="616C1923" w:rsidR="001C6DA0" w:rsidRPr="003E25D7" w:rsidRDefault="001C6DA0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55EF4F95" w14:textId="77777777" w:rsidR="001C6DA0" w:rsidRPr="003E25D7" w:rsidRDefault="001C6DA0" w:rsidP="001C6D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</w:tcPr>
          <w:p w14:paraId="58CCF8CB" w14:textId="77777777" w:rsidR="001C6DA0" w:rsidRPr="003E25D7" w:rsidRDefault="001C6DA0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4A7172A4" w14:textId="77777777" w:rsidR="001C6DA0" w:rsidRPr="003E25D7" w:rsidRDefault="001C6DA0" w:rsidP="001C6D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D47D0D2" w14:textId="668D5461" w:rsidR="001C6DA0" w:rsidRPr="003E25D7" w:rsidRDefault="000B45A5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172</w:t>
            </w:r>
            <w:r w:rsidR="001C6DA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988</w:t>
            </w:r>
          </w:p>
        </w:tc>
        <w:tc>
          <w:tcPr>
            <w:tcW w:w="129" w:type="pct"/>
          </w:tcPr>
          <w:p w14:paraId="472300EC" w14:textId="77777777" w:rsidR="001C6DA0" w:rsidRPr="003E25D7" w:rsidRDefault="001C6DA0" w:rsidP="001C6D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  <w:vAlign w:val="center"/>
          </w:tcPr>
          <w:p w14:paraId="24E748A9" w14:textId="5CF7CC95" w:rsidR="001C6DA0" w:rsidRPr="003E25D7" w:rsidRDefault="000B45A5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183</w:t>
            </w:r>
            <w:r w:rsidR="001C6DA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801</w:t>
            </w:r>
          </w:p>
        </w:tc>
      </w:tr>
      <w:tr w:rsidR="001C6DA0" w:rsidRPr="003E25D7" w14:paraId="773CE487" w14:textId="77777777" w:rsidTr="001C6DA0">
        <w:tc>
          <w:tcPr>
            <w:tcW w:w="2212" w:type="pct"/>
          </w:tcPr>
          <w:p w14:paraId="0FCA055E" w14:textId="77777777" w:rsidR="001C6DA0" w:rsidRPr="003E25D7" w:rsidRDefault="001C6DA0" w:rsidP="001C6DA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43C97B3" w14:textId="5359C632" w:rsidR="001C6DA0" w:rsidRPr="003E25D7" w:rsidRDefault="000B45A5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="001C6DA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010</w:t>
            </w:r>
            <w:r w:rsidR="001C6DA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387</w:t>
            </w:r>
          </w:p>
        </w:tc>
        <w:tc>
          <w:tcPr>
            <w:tcW w:w="129" w:type="pct"/>
          </w:tcPr>
          <w:p w14:paraId="3394A2D7" w14:textId="77777777" w:rsidR="001C6DA0" w:rsidRPr="003E25D7" w:rsidRDefault="001C6DA0" w:rsidP="001C6D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837F2C3" w14:textId="407B36C0" w:rsidR="001C6DA0" w:rsidRPr="003E25D7" w:rsidRDefault="000B45A5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="001C6DA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026</w:t>
            </w:r>
            <w:r w:rsidR="001C6DA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453</w:t>
            </w:r>
          </w:p>
        </w:tc>
        <w:tc>
          <w:tcPr>
            <w:tcW w:w="129" w:type="pct"/>
          </w:tcPr>
          <w:p w14:paraId="456908D1" w14:textId="77777777" w:rsidR="001C6DA0" w:rsidRPr="003E25D7" w:rsidRDefault="001C6DA0" w:rsidP="001C6D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9841BEE" w14:textId="119AC34C" w:rsidR="001C6DA0" w:rsidRPr="003E25D7" w:rsidRDefault="000B45A5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172</w:t>
            </w:r>
            <w:r w:rsidR="001C6DA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988</w:t>
            </w:r>
          </w:p>
        </w:tc>
        <w:tc>
          <w:tcPr>
            <w:tcW w:w="129" w:type="pct"/>
          </w:tcPr>
          <w:p w14:paraId="0C3069C8" w14:textId="77777777" w:rsidR="001C6DA0" w:rsidRPr="003E25D7" w:rsidRDefault="001C6DA0" w:rsidP="001C6D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3856DBD9" w14:textId="1A16FE2D" w:rsidR="001C6DA0" w:rsidRPr="003E25D7" w:rsidRDefault="000B45A5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183</w:t>
            </w:r>
            <w:r w:rsidR="001C6DA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801</w:t>
            </w:r>
          </w:p>
        </w:tc>
      </w:tr>
      <w:tr w:rsidR="00D11135" w:rsidRPr="003E25D7" w14:paraId="3F022005" w14:textId="77777777" w:rsidTr="001C6DA0">
        <w:trPr>
          <w:trHeight w:val="276"/>
        </w:trPr>
        <w:tc>
          <w:tcPr>
            <w:tcW w:w="2212" w:type="pct"/>
          </w:tcPr>
          <w:p w14:paraId="761800EE" w14:textId="77777777" w:rsidR="00D11135" w:rsidRPr="003E25D7" w:rsidRDefault="00D11135" w:rsidP="00C532F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11E8AE43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9" w:type="pct"/>
          </w:tcPr>
          <w:p w14:paraId="2672074C" w14:textId="77777777" w:rsidR="00D11135" w:rsidRPr="003E25D7" w:rsidRDefault="00D11135" w:rsidP="00C532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7F8EC8F8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9" w:type="pct"/>
          </w:tcPr>
          <w:p w14:paraId="23C0D48C" w14:textId="77777777" w:rsidR="00D11135" w:rsidRPr="003E25D7" w:rsidRDefault="00D11135" w:rsidP="00C532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7A6BB7A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9" w:type="pct"/>
          </w:tcPr>
          <w:p w14:paraId="12730F24" w14:textId="77777777" w:rsidR="00D11135" w:rsidRPr="003E25D7" w:rsidRDefault="00D11135" w:rsidP="00C532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6318870E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11135" w:rsidRPr="003E25D7" w14:paraId="7C7655A7" w14:textId="77777777" w:rsidTr="001C6DA0">
        <w:tc>
          <w:tcPr>
            <w:tcW w:w="2212" w:type="pct"/>
          </w:tcPr>
          <w:p w14:paraId="4F9323ED" w14:textId="77777777" w:rsidR="00D11135" w:rsidRPr="003E25D7" w:rsidRDefault="00D11135" w:rsidP="00C532F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2" w:type="pct"/>
            <w:shd w:val="clear" w:color="auto" w:fill="auto"/>
          </w:tcPr>
          <w:p w14:paraId="5AD61935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  <w:shd w:val="clear" w:color="auto" w:fill="auto"/>
          </w:tcPr>
          <w:p w14:paraId="6291E57C" w14:textId="77777777" w:rsidR="00D11135" w:rsidRPr="003E25D7" w:rsidRDefault="00D11135" w:rsidP="00C532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</w:tcPr>
          <w:p w14:paraId="121DC115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  <w:shd w:val="clear" w:color="auto" w:fill="auto"/>
          </w:tcPr>
          <w:p w14:paraId="1A84FFD9" w14:textId="77777777" w:rsidR="00D11135" w:rsidRPr="003E25D7" w:rsidRDefault="00D11135" w:rsidP="00C532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shd w:val="clear" w:color="auto" w:fill="auto"/>
          </w:tcPr>
          <w:p w14:paraId="7B57EAAA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76D27CDB" w14:textId="77777777" w:rsidR="00D11135" w:rsidRPr="003E25D7" w:rsidRDefault="00D11135" w:rsidP="00C532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040CDC91" w14:textId="77777777" w:rsidR="00D11135" w:rsidRPr="003E25D7" w:rsidRDefault="00D11135" w:rsidP="00C53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6DA0" w:rsidRPr="003E25D7" w14:paraId="13F7EF0B" w14:textId="77777777" w:rsidTr="001C6DA0">
        <w:tc>
          <w:tcPr>
            <w:tcW w:w="2212" w:type="pct"/>
          </w:tcPr>
          <w:p w14:paraId="62C0E399" w14:textId="77777777" w:rsidR="001C6DA0" w:rsidRPr="003E25D7" w:rsidRDefault="001C6DA0" w:rsidP="001C6DA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ณ เวลาใดเวลาหนึ่ง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84F35" w14:textId="175897CE" w:rsidR="001C6DA0" w:rsidRPr="003E25D7" w:rsidRDefault="000B45A5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D37D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972</w:t>
            </w:r>
            <w:r w:rsidR="001D37D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807</w:t>
            </w:r>
          </w:p>
        </w:tc>
        <w:tc>
          <w:tcPr>
            <w:tcW w:w="129" w:type="pct"/>
            <w:shd w:val="clear" w:color="auto" w:fill="auto"/>
          </w:tcPr>
          <w:p w14:paraId="173369F1" w14:textId="77777777" w:rsidR="001C6DA0" w:rsidRPr="003E25D7" w:rsidRDefault="001C6DA0" w:rsidP="001C6D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2A73F32E" w14:textId="591ACB48" w:rsidR="001C6DA0" w:rsidRPr="003E25D7" w:rsidRDefault="000B45A5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C6DA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988</w:t>
            </w:r>
            <w:r w:rsidR="001C6DA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700</w:t>
            </w:r>
          </w:p>
        </w:tc>
        <w:tc>
          <w:tcPr>
            <w:tcW w:w="129" w:type="pct"/>
            <w:shd w:val="clear" w:color="auto" w:fill="auto"/>
          </w:tcPr>
          <w:p w14:paraId="3D450121" w14:textId="77777777" w:rsidR="001C6DA0" w:rsidRPr="003E25D7" w:rsidRDefault="001C6DA0" w:rsidP="001C6D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92B87" w14:textId="22691983" w:rsidR="001C6DA0" w:rsidRPr="003E25D7" w:rsidRDefault="001C6DA0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61179A08" w14:textId="77777777" w:rsidR="001C6DA0" w:rsidRPr="003E25D7" w:rsidRDefault="001C6DA0" w:rsidP="001C6D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  <w:vAlign w:val="center"/>
          </w:tcPr>
          <w:p w14:paraId="617D0364" w14:textId="77777777" w:rsidR="001C6DA0" w:rsidRPr="003E25D7" w:rsidRDefault="001C6DA0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C6DA0" w:rsidRPr="003E25D7" w14:paraId="478EA28F" w14:textId="77777777" w:rsidTr="001C6DA0">
        <w:trPr>
          <w:trHeight w:val="290"/>
        </w:trPr>
        <w:tc>
          <w:tcPr>
            <w:tcW w:w="2212" w:type="pct"/>
          </w:tcPr>
          <w:p w14:paraId="299A3910" w14:textId="77777777" w:rsidR="001C6DA0" w:rsidRPr="003E25D7" w:rsidRDefault="001C6DA0" w:rsidP="001C6DA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BD9E8" w14:textId="37FF02D0" w:rsidR="001C6DA0" w:rsidRPr="003E25D7" w:rsidRDefault="000B45A5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="00AA132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580</w:t>
            </w:r>
          </w:p>
        </w:tc>
        <w:tc>
          <w:tcPr>
            <w:tcW w:w="129" w:type="pct"/>
            <w:shd w:val="clear" w:color="auto" w:fill="auto"/>
          </w:tcPr>
          <w:p w14:paraId="3C334A82" w14:textId="77777777" w:rsidR="001C6DA0" w:rsidRPr="003E25D7" w:rsidRDefault="001C6DA0" w:rsidP="001C6D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16BE4408" w14:textId="14869D50" w:rsidR="001C6DA0" w:rsidRPr="003E25D7" w:rsidRDefault="000B45A5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="001C6DA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753</w:t>
            </w:r>
          </w:p>
        </w:tc>
        <w:tc>
          <w:tcPr>
            <w:tcW w:w="129" w:type="pct"/>
            <w:shd w:val="clear" w:color="auto" w:fill="auto"/>
          </w:tcPr>
          <w:p w14:paraId="1C44A27A" w14:textId="77777777" w:rsidR="001C6DA0" w:rsidRPr="003E25D7" w:rsidRDefault="001C6DA0" w:rsidP="001C6D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9E54F" w14:textId="29EECAC6" w:rsidR="001C6DA0" w:rsidRPr="003E25D7" w:rsidRDefault="000B45A5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172</w:t>
            </w:r>
            <w:r w:rsidR="001C6DA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988</w:t>
            </w:r>
          </w:p>
        </w:tc>
        <w:tc>
          <w:tcPr>
            <w:tcW w:w="129" w:type="pct"/>
          </w:tcPr>
          <w:p w14:paraId="4C7ECA03" w14:textId="77777777" w:rsidR="001C6DA0" w:rsidRPr="003E25D7" w:rsidRDefault="001C6DA0" w:rsidP="001C6D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  <w:vAlign w:val="center"/>
          </w:tcPr>
          <w:p w14:paraId="3718A56A" w14:textId="7E252013" w:rsidR="001C6DA0" w:rsidRPr="003E25D7" w:rsidRDefault="000B45A5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</w:rPr>
              <w:t>183</w:t>
            </w:r>
            <w:r w:rsidR="001C6DA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</w:rPr>
              <w:t>801</w:t>
            </w:r>
          </w:p>
        </w:tc>
      </w:tr>
      <w:tr w:rsidR="001C6DA0" w:rsidRPr="003E25D7" w14:paraId="70A5CCBF" w14:textId="77777777" w:rsidTr="001C6DA0">
        <w:tc>
          <w:tcPr>
            <w:tcW w:w="2212" w:type="pct"/>
          </w:tcPr>
          <w:p w14:paraId="45FF13A0" w14:textId="77777777" w:rsidR="001C6DA0" w:rsidRPr="003E25D7" w:rsidRDefault="001C6DA0" w:rsidP="001C6DA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5A0CC7F" w14:textId="1AFD52F2" w:rsidR="001C6DA0" w:rsidRPr="003E25D7" w:rsidRDefault="000B45A5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="001D37D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010</w:t>
            </w:r>
            <w:r w:rsidR="001D37D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387</w:t>
            </w:r>
          </w:p>
        </w:tc>
        <w:tc>
          <w:tcPr>
            <w:tcW w:w="129" w:type="pct"/>
          </w:tcPr>
          <w:p w14:paraId="64D20923" w14:textId="77777777" w:rsidR="001C6DA0" w:rsidRPr="003E25D7" w:rsidRDefault="001C6DA0" w:rsidP="001C6D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8B57E38" w14:textId="0A4F0652" w:rsidR="001C6DA0" w:rsidRPr="003E25D7" w:rsidRDefault="000B45A5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="001C6DA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026</w:t>
            </w:r>
            <w:r w:rsidR="001C6DA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453</w:t>
            </w:r>
          </w:p>
        </w:tc>
        <w:tc>
          <w:tcPr>
            <w:tcW w:w="129" w:type="pct"/>
          </w:tcPr>
          <w:p w14:paraId="15B829E0" w14:textId="77777777" w:rsidR="001C6DA0" w:rsidRPr="003E25D7" w:rsidRDefault="001C6DA0" w:rsidP="001C6D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52B2FB2" w14:textId="33BD677C" w:rsidR="001C6DA0" w:rsidRPr="003E25D7" w:rsidRDefault="000B45A5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172</w:t>
            </w:r>
            <w:r w:rsidR="001C6DA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988</w:t>
            </w:r>
          </w:p>
        </w:tc>
        <w:tc>
          <w:tcPr>
            <w:tcW w:w="129" w:type="pct"/>
          </w:tcPr>
          <w:p w14:paraId="74D197C7" w14:textId="77777777" w:rsidR="001C6DA0" w:rsidRPr="003E25D7" w:rsidRDefault="001C6DA0" w:rsidP="001C6D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27B89E83" w14:textId="1654B075" w:rsidR="001C6DA0" w:rsidRPr="003E25D7" w:rsidRDefault="000B45A5" w:rsidP="001C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183</w:t>
            </w:r>
            <w:r w:rsidR="001C6DA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801</w:t>
            </w:r>
          </w:p>
        </w:tc>
      </w:tr>
    </w:tbl>
    <w:p w14:paraId="1FA5D223" w14:textId="55781504" w:rsidR="00170144" w:rsidRDefault="00170144" w:rsidP="0044323C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  <w:r w:rsidR="00A660AF">
        <w:rPr>
          <w:rFonts w:asciiTheme="majorBidi" w:hAnsiTheme="majorBidi" w:cstheme="majorBidi" w:hint="cs"/>
          <w:b/>
          <w:bCs/>
          <w:sz w:val="32"/>
          <w:szCs w:val="32"/>
          <w:cs/>
        </w:rPr>
        <w:t>จ่าย</w:t>
      </w:r>
    </w:p>
    <w:p w14:paraId="2B3112C7" w14:textId="6D41700C" w:rsidR="00977911" w:rsidRDefault="002A23FB" w:rsidP="00977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30CDA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0B45A5" w:rsidRPr="000B45A5">
        <w:rPr>
          <w:rFonts w:asciiTheme="majorBidi" w:hAnsiTheme="majorBidi"/>
          <w:sz w:val="32"/>
          <w:szCs w:val="32"/>
        </w:rPr>
        <w:t>24</w:t>
      </w:r>
      <w:r w:rsidRPr="00630CDA">
        <w:rPr>
          <w:rFonts w:asciiTheme="majorBidi" w:hAnsiTheme="majorBidi"/>
          <w:sz w:val="32"/>
          <w:szCs w:val="32"/>
        </w:rPr>
        <w:t xml:space="preserve"> </w:t>
      </w:r>
      <w:r w:rsidRPr="00630CDA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="000B45A5" w:rsidRPr="000B45A5">
        <w:rPr>
          <w:rFonts w:asciiTheme="majorBidi" w:hAnsiTheme="majorBidi"/>
          <w:sz w:val="32"/>
          <w:szCs w:val="32"/>
        </w:rPr>
        <w:t>2568</w:t>
      </w:r>
      <w:r w:rsidRPr="00630CDA">
        <w:rPr>
          <w:rFonts w:asciiTheme="majorBidi" w:hAnsiTheme="majorBidi"/>
          <w:sz w:val="32"/>
          <w:szCs w:val="32"/>
          <w:cs/>
        </w:rPr>
        <w:t xml:space="preserve"> ที่ประชุมสามัญผู้ถือหุ้นประจำปีของบริษัทได้มีมติอนุมัติให้จ่ายเงินปันผลประจำปี </w:t>
      </w:r>
      <w:r w:rsidR="000B45A5" w:rsidRPr="000B45A5">
        <w:rPr>
          <w:rFonts w:asciiTheme="majorBidi" w:hAnsiTheme="majorBidi" w:cstheme="majorBidi"/>
          <w:sz w:val="32"/>
          <w:szCs w:val="32"/>
        </w:rPr>
        <w:t>2567</w:t>
      </w:r>
      <w:r w:rsidRPr="00630CDA">
        <w:rPr>
          <w:rFonts w:asciiTheme="majorBidi" w:hAnsiTheme="majorBidi" w:cstheme="majorBidi"/>
          <w:sz w:val="32"/>
          <w:szCs w:val="32"/>
        </w:rPr>
        <w:t xml:space="preserve"> </w:t>
      </w:r>
      <w:r w:rsidRPr="00630CDA">
        <w:rPr>
          <w:rFonts w:asciiTheme="majorBidi" w:hAnsiTheme="majorBidi"/>
          <w:sz w:val="32"/>
          <w:szCs w:val="32"/>
          <w:cs/>
        </w:rPr>
        <w:t xml:space="preserve">ในอัตราหุ้นละ </w:t>
      </w:r>
      <w:r w:rsidR="000B45A5" w:rsidRPr="000B45A5">
        <w:rPr>
          <w:rFonts w:asciiTheme="majorBidi" w:hAnsiTheme="majorBidi" w:cstheme="majorBidi"/>
          <w:sz w:val="32"/>
          <w:szCs w:val="32"/>
        </w:rPr>
        <w:t>0</w:t>
      </w:r>
      <w:r w:rsidRPr="00630CDA">
        <w:rPr>
          <w:rFonts w:asciiTheme="majorBidi" w:hAnsiTheme="majorBidi" w:cstheme="majorBidi"/>
          <w:sz w:val="32"/>
          <w:szCs w:val="32"/>
        </w:rPr>
        <w:t>.</w:t>
      </w:r>
      <w:r w:rsidR="000B45A5" w:rsidRPr="000B45A5">
        <w:rPr>
          <w:rFonts w:asciiTheme="majorBidi" w:hAnsiTheme="majorBidi" w:cstheme="majorBidi"/>
          <w:sz w:val="32"/>
          <w:szCs w:val="32"/>
        </w:rPr>
        <w:t>17</w:t>
      </w:r>
      <w:r w:rsidRPr="00630CDA">
        <w:rPr>
          <w:rFonts w:asciiTheme="majorBidi" w:hAnsiTheme="majorBidi" w:cstheme="majorBidi"/>
          <w:sz w:val="32"/>
          <w:szCs w:val="32"/>
        </w:rPr>
        <w:t xml:space="preserve"> </w:t>
      </w:r>
      <w:r w:rsidRPr="00630CDA">
        <w:rPr>
          <w:rFonts w:asciiTheme="majorBidi" w:hAnsiTheme="majorBidi"/>
          <w:sz w:val="32"/>
          <w:szCs w:val="32"/>
          <w:cs/>
        </w:rPr>
        <w:t xml:space="preserve">บาท เป็นจำนวนเงินรวม </w:t>
      </w:r>
      <w:r w:rsidR="000B45A5" w:rsidRPr="000B45A5">
        <w:rPr>
          <w:rFonts w:asciiTheme="majorBidi" w:hAnsiTheme="majorBidi" w:cstheme="majorBidi"/>
          <w:sz w:val="32"/>
          <w:szCs w:val="32"/>
        </w:rPr>
        <w:t>50</w:t>
      </w:r>
      <w:r w:rsidRPr="00630CDA">
        <w:rPr>
          <w:rFonts w:asciiTheme="majorBidi" w:hAnsiTheme="majorBidi" w:cstheme="majorBidi"/>
          <w:sz w:val="32"/>
          <w:szCs w:val="32"/>
        </w:rPr>
        <w:t>.</w:t>
      </w:r>
      <w:r w:rsidR="000B45A5" w:rsidRPr="000B45A5">
        <w:rPr>
          <w:rFonts w:asciiTheme="majorBidi" w:hAnsiTheme="majorBidi" w:cstheme="majorBidi"/>
          <w:sz w:val="32"/>
          <w:szCs w:val="32"/>
        </w:rPr>
        <w:t>69</w:t>
      </w:r>
      <w:r w:rsidRPr="00630CDA">
        <w:rPr>
          <w:rFonts w:asciiTheme="majorBidi" w:hAnsiTheme="majorBidi" w:cstheme="majorBidi"/>
          <w:sz w:val="32"/>
          <w:szCs w:val="32"/>
        </w:rPr>
        <w:t xml:space="preserve"> </w:t>
      </w:r>
      <w:r w:rsidRPr="00630CDA">
        <w:rPr>
          <w:rFonts w:asciiTheme="majorBidi" w:hAnsiTheme="majorBidi"/>
          <w:sz w:val="32"/>
          <w:szCs w:val="32"/>
          <w:cs/>
        </w:rPr>
        <w:t>ล้านบาท</w:t>
      </w:r>
      <w:r w:rsidRPr="00630CDA">
        <w:rPr>
          <w:rFonts w:asciiTheme="majorBidi" w:hAnsiTheme="majorBidi"/>
          <w:sz w:val="32"/>
          <w:szCs w:val="32"/>
        </w:rPr>
        <w:t xml:space="preserve"> </w:t>
      </w:r>
      <w:r w:rsidRPr="00630CDA">
        <w:rPr>
          <w:rFonts w:asciiTheme="majorBidi" w:hAnsiTheme="majorBidi"/>
          <w:sz w:val="32"/>
          <w:szCs w:val="32"/>
          <w:cs/>
        </w:rPr>
        <w:t xml:space="preserve">ซึ่งได้จ่ายแล้วเมื่อวันที่ </w:t>
      </w:r>
      <w:r w:rsidR="00977911">
        <w:rPr>
          <w:rFonts w:asciiTheme="majorBidi" w:hAnsiTheme="majorBidi" w:hint="cs"/>
          <w:sz w:val="32"/>
          <w:szCs w:val="32"/>
          <w:cs/>
        </w:rPr>
        <w:t xml:space="preserve">        </w:t>
      </w:r>
      <w:r w:rsidR="000B45A5" w:rsidRPr="000B45A5">
        <w:rPr>
          <w:rFonts w:asciiTheme="majorBidi" w:hAnsiTheme="majorBidi"/>
          <w:sz w:val="32"/>
          <w:szCs w:val="32"/>
        </w:rPr>
        <w:t>15</w:t>
      </w:r>
      <w:r w:rsidRPr="00630CDA">
        <w:rPr>
          <w:rFonts w:asciiTheme="majorBidi" w:hAnsiTheme="majorBidi"/>
          <w:sz w:val="32"/>
          <w:szCs w:val="32"/>
        </w:rPr>
        <w:t xml:space="preserve"> </w:t>
      </w:r>
      <w:r w:rsidR="00661D59" w:rsidRPr="00630CDA">
        <w:rPr>
          <w:rFonts w:asciiTheme="majorBidi" w:hAnsiTheme="majorBidi" w:hint="cs"/>
          <w:sz w:val="32"/>
          <w:szCs w:val="32"/>
          <w:cs/>
        </w:rPr>
        <w:t>พฤษภาคม</w:t>
      </w:r>
      <w:r w:rsidRPr="00630CDA">
        <w:rPr>
          <w:rFonts w:asciiTheme="majorBidi" w:hAnsiTheme="majorBidi" w:hint="cs"/>
          <w:sz w:val="32"/>
          <w:szCs w:val="32"/>
          <w:cs/>
        </w:rPr>
        <w:t xml:space="preserve"> </w:t>
      </w:r>
      <w:r w:rsidR="000B45A5" w:rsidRPr="000B45A5">
        <w:rPr>
          <w:rFonts w:asciiTheme="majorBidi" w:hAnsiTheme="majorBidi"/>
          <w:sz w:val="32"/>
          <w:szCs w:val="32"/>
        </w:rPr>
        <w:t>2568</w:t>
      </w:r>
      <w:r w:rsidRPr="00630CDA">
        <w:rPr>
          <w:rFonts w:asciiTheme="majorBidi" w:hAnsiTheme="majorBidi"/>
          <w:sz w:val="32"/>
          <w:szCs w:val="32"/>
          <w:cs/>
        </w:rPr>
        <w:t xml:space="preserve"> </w:t>
      </w:r>
    </w:p>
    <w:p w14:paraId="7F103639" w14:textId="3375F29B" w:rsidR="002A23FB" w:rsidRPr="00CD4D83" w:rsidRDefault="002A23FB" w:rsidP="00977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30CDA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0B45A5" w:rsidRPr="000B45A5">
        <w:rPr>
          <w:rFonts w:asciiTheme="majorBidi" w:hAnsiTheme="majorBidi"/>
          <w:sz w:val="32"/>
          <w:szCs w:val="32"/>
        </w:rPr>
        <w:t>25</w:t>
      </w:r>
      <w:r w:rsidRPr="00630CDA">
        <w:rPr>
          <w:rFonts w:asciiTheme="majorBidi" w:hAnsiTheme="majorBidi"/>
          <w:sz w:val="32"/>
          <w:szCs w:val="32"/>
        </w:rPr>
        <w:t xml:space="preserve"> </w:t>
      </w:r>
      <w:r w:rsidRPr="00630CDA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="000B45A5" w:rsidRPr="000B45A5">
        <w:rPr>
          <w:rFonts w:asciiTheme="majorBidi" w:hAnsiTheme="majorBidi"/>
          <w:sz w:val="32"/>
          <w:szCs w:val="32"/>
        </w:rPr>
        <w:t>2567</w:t>
      </w:r>
      <w:r w:rsidRPr="00630CDA">
        <w:rPr>
          <w:rFonts w:asciiTheme="majorBidi" w:hAnsiTheme="majorBidi"/>
          <w:sz w:val="32"/>
          <w:szCs w:val="32"/>
          <w:cs/>
        </w:rPr>
        <w:t xml:space="preserve"> ที่ประชุมสามัญผู้ถือหุ้นประจำปีของบริษัทได้มีมติอนุมัติให้จ่ายเงินปันผลประจำปี </w:t>
      </w:r>
      <w:r w:rsidR="000B45A5" w:rsidRPr="000B45A5">
        <w:rPr>
          <w:rFonts w:asciiTheme="majorBidi" w:hAnsiTheme="majorBidi" w:cstheme="majorBidi"/>
          <w:sz w:val="32"/>
          <w:szCs w:val="32"/>
        </w:rPr>
        <w:t>2566</w:t>
      </w:r>
      <w:r w:rsidRPr="00630CDA">
        <w:rPr>
          <w:rFonts w:asciiTheme="majorBidi" w:hAnsiTheme="majorBidi" w:cstheme="majorBidi"/>
          <w:sz w:val="32"/>
          <w:szCs w:val="32"/>
        </w:rPr>
        <w:t xml:space="preserve"> </w:t>
      </w:r>
      <w:r w:rsidRPr="00630CDA">
        <w:rPr>
          <w:rFonts w:asciiTheme="majorBidi" w:hAnsiTheme="majorBidi"/>
          <w:sz w:val="32"/>
          <w:szCs w:val="32"/>
          <w:cs/>
        </w:rPr>
        <w:t xml:space="preserve">ในอัตราหุ้นละ </w:t>
      </w:r>
      <w:r w:rsidR="000B45A5" w:rsidRPr="000B45A5">
        <w:rPr>
          <w:rFonts w:asciiTheme="majorBidi" w:hAnsiTheme="majorBidi" w:cstheme="majorBidi"/>
          <w:sz w:val="32"/>
          <w:szCs w:val="32"/>
        </w:rPr>
        <w:t>0</w:t>
      </w:r>
      <w:r w:rsidRPr="00630CDA">
        <w:rPr>
          <w:rFonts w:asciiTheme="majorBidi" w:hAnsiTheme="majorBidi" w:cstheme="majorBidi"/>
          <w:sz w:val="32"/>
          <w:szCs w:val="32"/>
        </w:rPr>
        <w:t>.</w:t>
      </w:r>
      <w:r w:rsidR="000B45A5" w:rsidRPr="000B45A5">
        <w:rPr>
          <w:rFonts w:asciiTheme="majorBidi" w:hAnsiTheme="majorBidi" w:cstheme="majorBidi"/>
          <w:sz w:val="32"/>
          <w:szCs w:val="32"/>
        </w:rPr>
        <w:t>30</w:t>
      </w:r>
      <w:r w:rsidRPr="00630CDA">
        <w:rPr>
          <w:rFonts w:asciiTheme="majorBidi" w:hAnsiTheme="majorBidi" w:cstheme="majorBidi"/>
          <w:sz w:val="32"/>
          <w:szCs w:val="32"/>
        </w:rPr>
        <w:t xml:space="preserve"> </w:t>
      </w:r>
      <w:r w:rsidRPr="00630CDA">
        <w:rPr>
          <w:rFonts w:asciiTheme="majorBidi" w:hAnsiTheme="majorBidi"/>
          <w:sz w:val="32"/>
          <w:szCs w:val="32"/>
          <w:cs/>
        </w:rPr>
        <w:t xml:space="preserve">บาท เป็นจำนวนเงินรวม </w:t>
      </w:r>
      <w:r w:rsidR="000B45A5" w:rsidRPr="000B45A5">
        <w:rPr>
          <w:rFonts w:asciiTheme="majorBidi" w:hAnsiTheme="majorBidi" w:cstheme="majorBidi"/>
          <w:sz w:val="32"/>
          <w:szCs w:val="32"/>
        </w:rPr>
        <w:t>89</w:t>
      </w:r>
      <w:r w:rsidRPr="00630CDA">
        <w:rPr>
          <w:rFonts w:asciiTheme="majorBidi" w:hAnsiTheme="majorBidi" w:cstheme="majorBidi"/>
          <w:sz w:val="32"/>
          <w:szCs w:val="32"/>
        </w:rPr>
        <w:t>.</w:t>
      </w:r>
      <w:r w:rsidR="000B45A5" w:rsidRPr="000B45A5">
        <w:rPr>
          <w:rFonts w:asciiTheme="majorBidi" w:hAnsiTheme="majorBidi" w:cstheme="majorBidi"/>
          <w:sz w:val="32"/>
          <w:szCs w:val="32"/>
        </w:rPr>
        <w:t>90</w:t>
      </w:r>
      <w:r w:rsidRPr="00630CDA">
        <w:rPr>
          <w:rFonts w:asciiTheme="majorBidi" w:hAnsiTheme="majorBidi" w:cstheme="majorBidi"/>
          <w:sz w:val="32"/>
          <w:szCs w:val="32"/>
        </w:rPr>
        <w:t xml:space="preserve"> </w:t>
      </w:r>
      <w:r w:rsidRPr="00630CDA">
        <w:rPr>
          <w:rFonts w:asciiTheme="majorBidi" w:hAnsiTheme="majorBidi"/>
          <w:sz w:val="32"/>
          <w:szCs w:val="32"/>
          <w:cs/>
        </w:rPr>
        <w:t xml:space="preserve">ล้านบาท ซึ่งได้จ่ายแล้วเมื่อวันที่ </w:t>
      </w:r>
      <w:r w:rsidR="00977911">
        <w:rPr>
          <w:rFonts w:asciiTheme="majorBidi" w:hAnsiTheme="majorBidi" w:hint="cs"/>
          <w:sz w:val="32"/>
          <w:szCs w:val="32"/>
          <w:cs/>
        </w:rPr>
        <w:t xml:space="preserve">       </w:t>
      </w:r>
      <w:r w:rsidR="000B45A5" w:rsidRPr="000B45A5">
        <w:rPr>
          <w:rFonts w:asciiTheme="majorBidi" w:hAnsiTheme="majorBidi"/>
          <w:sz w:val="32"/>
          <w:szCs w:val="32"/>
        </w:rPr>
        <w:t>15</w:t>
      </w:r>
      <w:r w:rsidR="00661D59" w:rsidRPr="00630CDA">
        <w:rPr>
          <w:rFonts w:asciiTheme="majorBidi" w:hAnsiTheme="majorBidi"/>
          <w:sz w:val="32"/>
          <w:szCs w:val="32"/>
        </w:rPr>
        <w:t xml:space="preserve"> </w:t>
      </w:r>
      <w:r w:rsidR="00661D59" w:rsidRPr="00630CDA">
        <w:rPr>
          <w:rFonts w:asciiTheme="majorBidi" w:hAnsiTheme="majorBidi" w:hint="cs"/>
          <w:sz w:val="32"/>
          <w:szCs w:val="32"/>
          <w:cs/>
        </w:rPr>
        <w:t xml:space="preserve">พฤษภาคม </w:t>
      </w:r>
      <w:r w:rsidR="000B45A5" w:rsidRPr="000B45A5">
        <w:rPr>
          <w:rFonts w:asciiTheme="majorBidi" w:hAnsiTheme="majorBidi"/>
          <w:sz w:val="32"/>
          <w:szCs w:val="32"/>
        </w:rPr>
        <w:t>2567</w:t>
      </w:r>
      <w:r>
        <w:rPr>
          <w:rFonts w:asciiTheme="majorBidi" w:hAnsiTheme="majorBidi"/>
          <w:sz w:val="32"/>
          <w:szCs w:val="32"/>
        </w:rPr>
        <w:t xml:space="preserve"> </w:t>
      </w:r>
    </w:p>
    <w:p w14:paraId="6EA5326B" w14:textId="77777777" w:rsidR="00170144" w:rsidRPr="003E25D7" w:rsidRDefault="008D0081" w:rsidP="00170144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170144" w:rsidRPr="003E25D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หุ้นทุนซื้อคืน</w:t>
      </w:r>
    </w:p>
    <w:p w14:paraId="528C2523" w14:textId="77777777" w:rsidR="00170144" w:rsidRPr="003E25D7" w:rsidRDefault="00170144" w:rsidP="00170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3E25D7">
        <w:rPr>
          <w:rFonts w:asciiTheme="majorBidi" w:hAnsiTheme="majorBidi" w:cstheme="majorBidi"/>
          <w:i/>
          <w:iCs/>
          <w:sz w:val="32"/>
          <w:szCs w:val="32"/>
          <w:cs/>
        </w:rPr>
        <w:t>การซื้อหุ้นคืน</w:t>
      </w:r>
    </w:p>
    <w:p w14:paraId="657989B4" w14:textId="5C0042C0" w:rsidR="00170144" w:rsidRPr="003E25D7" w:rsidRDefault="00170144" w:rsidP="00170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ในการประชุมคณะกรรมการของบริษัท เมื่อวันที่</w:t>
      </w:r>
      <w:r w:rsidRPr="003E25D7">
        <w:rPr>
          <w:rFonts w:asciiTheme="majorBidi" w:hAnsiTheme="majorBidi" w:cstheme="majorBidi"/>
          <w:sz w:val="32"/>
          <w:szCs w:val="32"/>
        </w:rPr>
        <w:t> </w:t>
      </w:r>
      <w:r w:rsidR="000B45A5" w:rsidRPr="000B45A5">
        <w:rPr>
          <w:rFonts w:asciiTheme="majorBidi" w:hAnsiTheme="majorBidi" w:cstheme="majorBidi"/>
          <w:sz w:val="32"/>
          <w:szCs w:val="32"/>
        </w:rPr>
        <w:t>19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3E25D7">
        <w:rPr>
          <w:rFonts w:asciiTheme="majorBidi" w:hAnsiTheme="majorBidi" w:cstheme="majorBidi"/>
          <w:sz w:val="32"/>
          <w:szCs w:val="32"/>
        </w:rPr>
        <w:t> </w:t>
      </w:r>
      <w:r w:rsidR="000B45A5" w:rsidRPr="000B45A5">
        <w:rPr>
          <w:rFonts w:asciiTheme="majorBidi" w:hAnsiTheme="majorBidi" w:cstheme="majorBidi"/>
          <w:sz w:val="32"/>
          <w:szCs w:val="32"/>
        </w:rPr>
        <w:t>2567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คณะกรรมการมีมติอนุมัติให้บริษัทซื้อหุ้นคืน เพื่อการบริหารทางการเงิน</w:t>
      </w:r>
      <w:r w:rsidRPr="003E25D7">
        <w:rPr>
          <w:rFonts w:asciiTheme="majorBidi" w:hAnsiTheme="majorBidi" w:cstheme="majorBidi"/>
          <w:sz w:val="32"/>
          <w:szCs w:val="32"/>
        </w:rPr>
        <w:t xml:space="preserve"> (Treasury Shares) </w:t>
      </w:r>
      <w:r w:rsidRPr="003E25D7">
        <w:rPr>
          <w:rFonts w:asciiTheme="majorBidi" w:hAnsiTheme="majorBidi" w:cstheme="majorBidi"/>
          <w:sz w:val="32"/>
          <w:szCs w:val="32"/>
          <w:cs/>
        </w:rPr>
        <w:t xml:space="preserve">ภายในวงเงินสูงสุดไม่เกิน </w:t>
      </w:r>
      <w:r w:rsidR="000B45A5" w:rsidRPr="000B45A5">
        <w:rPr>
          <w:rFonts w:asciiTheme="majorBidi" w:hAnsiTheme="majorBidi" w:cstheme="majorBidi"/>
          <w:sz w:val="32"/>
          <w:szCs w:val="32"/>
        </w:rPr>
        <w:t>30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ล้านบาท และจำนวนหุ้นที่จะซื้อคืนไม่เกิน</w:t>
      </w:r>
      <w:r w:rsidRPr="003E25D7">
        <w:rPr>
          <w:rFonts w:asciiTheme="majorBidi" w:hAnsiTheme="majorBidi" w:cstheme="majorBidi"/>
          <w:sz w:val="32"/>
          <w:szCs w:val="32"/>
        </w:rPr>
        <w:t> </w:t>
      </w:r>
      <w:r w:rsidR="000B45A5" w:rsidRPr="000B45A5">
        <w:rPr>
          <w:rFonts w:asciiTheme="majorBidi" w:hAnsiTheme="majorBidi" w:cstheme="majorBidi"/>
          <w:sz w:val="32"/>
          <w:szCs w:val="32"/>
        </w:rPr>
        <w:t>3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ล้านหุ้น หรือคิดเป็นไม่เกินร้อยละ</w:t>
      </w:r>
      <w:r w:rsidRPr="003E25D7">
        <w:rPr>
          <w:rFonts w:asciiTheme="majorBidi" w:hAnsiTheme="majorBidi" w:cstheme="majorBidi"/>
          <w:sz w:val="32"/>
          <w:szCs w:val="32"/>
        </w:rPr>
        <w:t> </w:t>
      </w:r>
      <w:r w:rsidR="000B45A5" w:rsidRPr="000B45A5">
        <w:rPr>
          <w:rFonts w:asciiTheme="majorBidi" w:hAnsiTheme="majorBidi" w:cstheme="majorBidi"/>
          <w:sz w:val="32"/>
          <w:szCs w:val="32"/>
        </w:rPr>
        <w:t>1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 xml:space="preserve">ของหุ้นที่จำหน่ายได้แล้วทั้งหมด โดยจะเป็นการเข้าซื้อในตลาดหลักทรัพย์แห่งประเทศไทย และมีกำหนดระยะเวลาที่จะซื้อหุ้นคืนภายใน </w:t>
      </w:r>
      <w:r w:rsidR="000B45A5" w:rsidRPr="000B45A5">
        <w:rPr>
          <w:rFonts w:asciiTheme="majorBidi" w:hAnsiTheme="majorBidi" w:cstheme="majorBidi"/>
          <w:sz w:val="32"/>
          <w:szCs w:val="32"/>
        </w:rPr>
        <w:t>6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เดือน นับตั้งแต่วันที่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="000B45A5" w:rsidRPr="000B45A5">
        <w:rPr>
          <w:rFonts w:asciiTheme="majorBidi" w:hAnsiTheme="majorBidi" w:cstheme="majorBidi"/>
          <w:sz w:val="32"/>
          <w:szCs w:val="32"/>
        </w:rPr>
        <w:t>24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="000B45A5" w:rsidRPr="000B45A5">
        <w:rPr>
          <w:rFonts w:asciiTheme="majorBidi" w:hAnsiTheme="majorBidi" w:cstheme="majorBidi"/>
          <w:sz w:val="32"/>
          <w:szCs w:val="32"/>
        </w:rPr>
        <w:t>2567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ถึงวันที่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="000B45A5" w:rsidRPr="000B45A5">
        <w:rPr>
          <w:rFonts w:asciiTheme="majorBidi" w:hAnsiTheme="majorBidi" w:cstheme="majorBidi"/>
          <w:sz w:val="32"/>
          <w:szCs w:val="32"/>
        </w:rPr>
        <w:t>23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Pr="003E25D7">
        <w:rPr>
          <w:rFonts w:asciiTheme="majorBidi" w:hAnsiTheme="majorBidi" w:cstheme="majorBidi"/>
          <w:sz w:val="32"/>
          <w:szCs w:val="32"/>
        </w:rPr>
        <w:t> </w:t>
      </w:r>
      <w:r w:rsidR="000B45A5" w:rsidRPr="000B45A5">
        <w:rPr>
          <w:rFonts w:asciiTheme="majorBidi" w:hAnsiTheme="majorBidi" w:cstheme="majorBidi"/>
          <w:sz w:val="32"/>
          <w:szCs w:val="32"/>
        </w:rPr>
        <w:t>2567</w:t>
      </w:r>
    </w:p>
    <w:p w14:paraId="02A49E01" w14:textId="541A2CE3" w:rsidR="00170144" w:rsidRPr="003E25D7" w:rsidRDefault="00170144" w:rsidP="00170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3E25D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3E25D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B45A5" w:rsidRPr="000B45A5">
        <w:rPr>
          <w:rFonts w:asciiTheme="majorBidi" w:hAnsiTheme="majorBidi" w:cstheme="majorBidi"/>
          <w:sz w:val="32"/>
          <w:szCs w:val="32"/>
        </w:rPr>
        <w:t>31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3E25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45A5" w:rsidRPr="000B45A5">
        <w:rPr>
          <w:rFonts w:asciiTheme="majorBidi" w:hAnsiTheme="majorBidi" w:cstheme="majorBidi"/>
          <w:sz w:val="32"/>
          <w:szCs w:val="32"/>
        </w:rPr>
        <w:t>2567</w:t>
      </w:r>
      <w:r w:rsidRPr="003E25D7">
        <w:rPr>
          <w:rFonts w:asciiTheme="majorBidi" w:hAnsiTheme="majorBidi" w:cstheme="majorBidi"/>
          <w:sz w:val="32"/>
          <w:szCs w:val="32"/>
          <w:cs/>
        </w:rPr>
        <w:t xml:space="preserve"> บริษัทได้เข้าซื้อหุ้นคืนจำนวน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="000B45A5" w:rsidRPr="000B45A5">
        <w:rPr>
          <w:rFonts w:asciiTheme="majorBidi" w:hAnsiTheme="majorBidi" w:cstheme="majorBidi"/>
          <w:sz w:val="32"/>
          <w:szCs w:val="32"/>
        </w:rPr>
        <w:t>1</w:t>
      </w:r>
      <w:r w:rsidRPr="003E25D7">
        <w:rPr>
          <w:rFonts w:asciiTheme="majorBidi" w:hAnsiTheme="majorBidi" w:cstheme="majorBidi"/>
          <w:sz w:val="32"/>
          <w:szCs w:val="32"/>
        </w:rPr>
        <w:t>,</w:t>
      </w:r>
      <w:r w:rsidR="000B45A5" w:rsidRPr="000B45A5">
        <w:rPr>
          <w:rFonts w:asciiTheme="majorBidi" w:hAnsiTheme="majorBidi" w:cstheme="majorBidi"/>
          <w:sz w:val="32"/>
          <w:szCs w:val="32"/>
        </w:rPr>
        <w:t>815</w:t>
      </w:r>
      <w:r w:rsidRPr="003E25D7">
        <w:rPr>
          <w:rFonts w:asciiTheme="majorBidi" w:hAnsiTheme="majorBidi" w:cstheme="majorBidi"/>
          <w:sz w:val="32"/>
          <w:szCs w:val="32"/>
        </w:rPr>
        <w:t>,</w:t>
      </w:r>
      <w:r w:rsidR="000B45A5" w:rsidRPr="000B45A5">
        <w:rPr>
          <w:rFonts w:asciiTheme="majorBidi" w:hAnsiTheme="majorBidi" w:cstheme="majorBidi"/>
          <w:sz w:val="32"/>
          <w:szCs w:val="32"/>
        </w:rPr>
        <w:t>500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หุ้น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(คิดเป็น</w:t>
      </w:r>
      <w:r w:rsidRPr="003E25D7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Pr="003E25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45A5" w:rsidRPr="000B45A5">
        <w:rPr>
          <w:rFonts w:asciiTheme="majorBidi" w:hAnsiTheme="majorBidi" w:cstheme="majorBidi"/>
          <w:sz w:val="32"/>
          <w:szCs w:val="32"/>
        </w:rPr>
        <w:t>0</w:t>
      </w:r>
      <w:r w:rsidRPr="003E25D7">
        <w:rPr>
          <w:rFonts w:asciiTheme="majorBidi" w:hAnsiTheme="majorBidi" w:cstheme="majorBidi"/>
          <w:sz w:val="32"/>
          <w:szCs w:val="32"/>
        </w:rPr>
        <w:t>.</w:t>
      </w:r>
      <w:r w:rsidR="000B45A5" w:rsidRPr="000B45A5">
        <w:rPr>
          <w:rFonts w:asciiTheme="majorBidi" w:hAnsiTheme="majorBidi" w:cstheme="majorBidi"/>
          <w:sz w:val="32"/>
          <w:szCs w:val="32"/>
        </w:rPr>
        <w:t>61</w:t>
      </w:r>
      <w:r w:rsidRPr="003E25D7">
        <w:rPr>
          <w:rFonts w:asciiTheme="majorBidi" w:hAnsiTheme="majorBidi" w:cstheme="majorBidi"/>
          <w:sz w:val="32"/>
          <w:szCs w:val="32"/>
          <w:cs/>
        </w:rPr>
        <w:t xml:space="preserve"> ของหุ้นสามัญทั้งหมด</w:t>
      </w:r>
      <w:r w:rsidRPr="003E25D7">
        <w:rPr>
          <w:rFonts w:asciiTheme="majorBidi" w:hAnsiTheme="majorBidi" w:cstheme="majorBidi"/>
          <w:sz w:val="32"/>
          <w:szCs w:val="32"/>
        </w:rPr>
        <w:t>)</w:t>
      </w:r>
      <w:r w:rsidRPr="003E25D7">
        <w:rPr>
          <w:rFonts w:asciiTheme="majorBidi" w:hAnsiTheme="majorBidi" w:cstheme="majorBidi"/>
          <w:sz w:val="32"/>
          <w:szCs w:val="32"/>
          <w:cs/>
        </w:rPr>
        <w:t xml:space="preserve"> รวมเป็นจำนวนเงิน </w:t>
      </w:r>
      <w:r w:rsidR="000B45A5" w:rsidRPr="000B45A5">
        <w:rPr>
          <w:rFonts w:asciiTheme="majorBidi" w:hAnsiTheme="majorBidi" w:cstheme="majorBidi"/>
          <w:sz w:val="32"/>
          <w:szCs w:val="32"/>
        </w:rPr>
        <w:t>14</w:t>
      </w:r>
      <w:r w:rsidRPr="003E25D7">
        <w:rPr>
          <w:rFonts w:asciiTheme="majorBidi" w:hAnsiTheme="majorBidi" w:cstheme="majorBidi"/>
          <w:sz w:val="32"/>
          <w:szCs w:val="32"/>
        </w:rPr>
        <w:t>.</w:t>
      </w:r>
      <w:r w:rsidR="000B45A5" w:rsidRPr="000B45A5">
        <w:rPr>
          <w:rFonts w:asciiTheme="majorBidi" w:hAnsiTheme="majorBidi" w:cstheme="majorBidi"/>
          <w:sz w:val="32"/>
          <w:szCs w:val="32"/>
        </w:rPr>
        <w:t>09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3E25D7">
        <w:rPr>
          <w:rFonts w:asciiTheme="majorBidi" w:hAnsiTheme="majorBidi" w:cstheme="majorBidi"/>
          <w:sz w:val="32"/>
          <w:szCs w:val="32"/>
        </w:rPr>
        <w:t xml:space="preserve"> (</w:t>
      </w:r>
      <w:r w:rsidRPr="003E25D7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</w:t>
      </w:r>
      <w:r w:rsidR="000924B1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3E25D7">
        <w:rPr>
          <w:rFonts w:asciiTheme="majorBidi" w:hAnsiTheme="majorBidi" w:cstheme="majorBidi" w:hint="cs"/>
          <w:sz w:val="32"/>
          <w:szCs w:val="32"/>
          <w:cs/>
        </w:rPr>
        <w:t>สิ้นสุดวันที่</w:t>
      </w:r>
      <w:r w:rsidR="000924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B45A5" w:rsidRPr="000B45A5">
        <w:rPr>
          <w:rFonts w:asciiTheme="majorBidi" w:hAnsiTheme="majorBidi" w:cstheme="majorBidi"/>
          <w:sz w:val="32"/>
          <w:szCs w:val="32"/>
        </w:rPr>
        <w:t>30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="00413960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3E25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B45A5" w:rsidRPr="000B45A5">
        <w:rPr>
          <w:rFonts w:asciiTheme="majorBidi" w:hAnsiTheme="majorBidi" w:cstheme="majorBidi"/>
          <w:sz w:val="32"/>
          <w:szCs w:val="32"/>
        </w:rPr>
        <w:t>2568</w:t>
      </w:r>
      <w:r w:rsidRPr="003E25D7">
        <w:rPr>
          <w:rFonts w:asciiTheme="majorBidi" w:hAnsiTheme="majorBidi" w:cstheme="majorBidi"/>
          <w:sz w:val="32"/>
          <w:szCs w:val="32"/>
        </w:rPr>
        <w:t xml:space="preserve">: </w:t>
      </w:r>
      <w:r w:rsidRPr="003E25D7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3E25D7">
        <w:rPr>
          <w:rFonts w:asciiTheme="majorBidi" w:hAnsiTheme="majorBidi" w:cstheme="majorBidi"/>
          <w:sz w:val="32"/>
          <w:szCs w:val="32"/>
        </w:rPr>
        <w:t>)</w:t>
      </w:r>
    </w:p>
    <w:p w14:paraId="7314AF1E" w14:textId="76A33C94" w:rsidR="00D26529" w:rsidRPr="003E25D7" w:rsidRDefault="004775ED" w:rsidP="0044323C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27E710C8" w14:textId="77777777" w:rsidR="00E43404" w:rsidRPr="003E25D7" w:rsidRDefault="00E43404" w:rsidP="00E43404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2"/>
          <w:szCs w:val="32"/>
          <w:cs/>
          <w:lang w:val="en-US" w:bidi="th-TH"/>
        </w:rPr>
      </w:pPr>
      <w:r w:rsidRPr="003E25D7">
        <w:rPr>
          <w:rFonts w:asciiTheme="majorBidi" w:hAnsiTheme="majorBidi" w:cstheme="majorBidi"/>
          <w:i/>
          <w:iCs/>
          <w:sz w:val="32"/>
          <w:szCs w:val="32"/>
          <w:cs/>
          <w:lang w:bidi="th-TH"/>
        </w:rPr>
        <w:t>มูลค่าตามบัญชีและมูลค่ายุติธรรม</w:t>
      </w:r>
    </w:p>
    <w:p w14:paraId="041B5AE1" w14:textId="743CE9AE" w:rsidR="007E688E" w:rsidRPr="003E25D7" w:rsidRDefault="00E43404" w:rsidP="007E688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3E25D7">
        <w:rPr>
          <w:rFonts w:asciiTheme="majorBidi" w:hAnsiTheme="majorBidi" w:cstheme="majorBidi"/>
          <w:sz w:val="32"/>
          <w:szCs w:val="32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</w:t>
      </w:r>
      <w:r w:rsidR="00A80E3F" w:rsidRPr="003E25D7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 xml:space="preserve">      </w:t>
      </w:r>
      <w:r w:rsidRPr="003E25D7">
        <w:rPr>
          <w:rFonts w:asciiTheme="majorBidi" w:hAnsiTheme="majorBidi" w:cstheme="majorBidi"/>
          <w:sz w:val="32"/>
          <w:szCs w:val="32"/>
          <w:cs/>
          <w:lang w:val="en-US" w:bidi="th-TH"/>
        </w:rPr>
        <w:t>ตามบัญชี เนื่องจากเครื่องมือทางการเงินเหล่านี้จะครบกำหนดระยะเวลาอันสั้น</w:t>
      </w:r>
    </w:p>
    <w:p w14:paraId="32F52538" w14:textId="77777777" w:rsidR="00813404" w:rsidRPr="003E25D7" w:rsidRDefault="00813404" w:rsidP="00D01F81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after="24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ภาระผูกพันกับบุคคลหรือกิจการที่ไม่เกี่ยวข้องกัน</w:t>
      </w:r>
    </w:p>
    <w:tbl>
      <w:tblPr>
        <w:tblW w:w="88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1"/>
        <w:gridCol w:w="1533"/>
        <w:gridCol w:w="268"/>
        <w:gridCol w:w="1530"/>
      </w:tblGrid>
      <w:tr w:rsidR="00207EEB" w:rsidRPr="003E25D7" w14:paraId="094D450D" w14:textId="77777777" w:rsidTr="00F91329">
        <w:trPr>
          <w:tblHeader/>
        </w:trPr>
        <w:tc>
          <w:tcPr>
            <w:tcW w:w="3112" w:type="pct"/>
            <w:shd w:val="clear" w:color="auto" w:fill="auto"/>
          </w:tcPr>
          <w:p w14:paraId="480E92EA" w14:textId="77777777" w:rsidR="00207EEB" w:rsidRPr="003E25D7" w:rsidRDefault="00207EEB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869" w:type="pct"/>
            <w:shd w:val="clear" w:color="auto" w:fill="auto"/>
          </w:tcPr>
          <w:p w14:paraId="7226F991" w14:textId="77777777" w:rsidR="00207EEB" w:rsidRPr="003E25D7" w:rsidRDefault="00207EEB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" w:type="pct"/>
            <w:shd w:val="clear" w:color="auto" w:fill="auto"/>
          </w:tcPr>
          <w:p w14:paraId="5C41295C" w14:textId="77777777" w:rsidR="00207EEB" w:rsidRPr="003E25D7" w:rsidRDefault="00207EEB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8" w:type="pct"/>
            <w:shd w:val="clear" w:color="auto" w:fill="auto"/>
          </w:tcPr>
          <w:p w14:paraId="4ADC87A9" w14:textId="6FC6BB49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74157" w:rsidRPr="003E25D7" w14:paraId="1755EFC9" w14:textId="77777777" w:rsidTr="00F91329">
        <w:trPr>
          <w:tblHeader/>
        </w:trPr>
        <w:tc>
          <w:tcPr>
            <w:tcW w:w="3112" w:type="pct"/>
            <w:shd w:val="clear" w:color="auto" w:fill="auto"/>
          </w:tcPr>
          <w:p w14:paraId="5935C089" w14:textId="37F58D48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 xml:space="preserve">ณ วันที่ </w:t>
            </w:r>
            <w:r w:rsidR="000B45A5" w:rsidRPr="000B45A5">
              <w:rPr>
                <w:rFonts w:asciiTheme="majorBidi" w:eastAsia="MS Mincho" w:hAnsiTheme="majorBidi" w:cstheme="majorBidi"/>
                <w:b/>
                <w:bCs/>
                <w:i/>
                <w:iCs/>
                <w:sz w:val="32"/>
                <w:szCs w:val="32"/>
              </w:rPr>
              <w:t>30</w:t>
            </w:r>
            <w:r w:rsidR="00317B90" w:rsidRPr="003E25D7">
              <w:rPr>
                <w:rFonts w:asciiTheme="majorBidi" w:eastAsia="MS Mincho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  <w:r w:rsidR="007D742A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2"/>
                <w:szCs w:val="32"/>
                <w:cs/>
              </w:rPr>
              <w:t>มิถุนายน</w:t>
            </w:r>
            <w:r w:rsidR="00317B90" w:rsidRPr="003E25D7">
              <w:rPr>
                <w:rFonts w:asciiTheme="majorBidi" w:eastAsia="MS Mincho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  <w:r w:rsidR="000B45A5" w:rsidRPr="000B45A5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>2568</w:t>
            </w:r>
          </w:p>
        </w:tc>
        <w:tc>
          <w:tcPr>
            <w:tcW w:w="869" w:type="pct"/>
            <w:shd w:val="clear" w:color="auto" w:fill="auto"/>
          </w:tcPr>
          <w:p w14:paraId="645C1251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</w:tcPr>
          <w:p w14:paraId="3B3798F3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8" w:type="pct"/>
            <w:shd w:val="clear" w:color="auto" w:fill="auto"/>
          </w:tcPr>
          <w:p w14:paraId="5EF36EDA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</w:t>
            </w:r>
          </w:p>
          <w:p w14:paraId="3BF09376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3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เฉพาะกิจการ</w:t>
            </w:r>
          </w:p>
        </w:tc>
      </w:tr>
      <w:tr w:rsidR="00C74157" w:rsidRPr="003E25D7" w14:paraId="7F9BA256" w14:textId="77777777" w:rsidTr="00F91329">
        <w:trPr>
          <w:tblHeader/>
        </w:trPr>
        <w:tc>
          <w:tcPr>
            <w:tcW w:w="3112" w:type="pct"/>
          </w:tcPr>
          <w:p w14:paraId="56DCA44C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88" w:type="pct"/>
            <w:gridSpan w:val="3"/>
          </w:tcPr>
          <w:p w14:paraId="6997CCE0" w14:textId="1B691BE0" w:rsidR="00C74157" w:rsidRPr="003E25D7" w:rsidRDefault="00C74157" w:rsidP="00AE02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  <w:lang w:bidi="th-TH"/>
              </w:rPr>
            </w:pPr>
          </w:p>
        </w:tc>
      </w:tr>
      <w:tr w:rsidR="00C74157" w:rsidRPr="003E25D7" w14:paraId="76A1230D" w14:textId="77777777" w:rsidTr="00F91329">
        <w:tc>
          <w:tcPr>
            <w:tcW w:w="3112" w:type="pct"/>
          </w:tcPr>
          <w:p w14:paraId="10AFABD7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869" w:type="pct"/>
          </w:tcPr>
          <w:p w14:paraId="3E600E7A" w14:textId="77777777" w:rsidR="00C74157" w:rsidRPr="003E25D7" w:rsidRDefault="00C74157" w:rsidP="00AE02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" w:type="pct"/>
          </w:tcPr>
          <w:p w14:paraId="06184114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8" w:type="pct"/>
          </w:tcPr>
          <w:p w14:paraId="6B855F2D" w14:textId="77777777" w:rsidR="00C74157" w:rsidRPr="003E25D7" w:rsidRDefault="00C74157" w:rsidP="00AE02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4157" w:rsidRPr="003E25D7" w14:paraId="605721D2" w14:textId="77777777" w:rsidTr="00F91329">
        <w:tc>
          <w:tcPr>
            <w:tcW w:w="3112" w:type="pct"/>
          </w:tcPr>
          <w:p w14:paraId="1ECAA488" w14:textId="15ECA6DB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</w:t>
            </w:r>
            <w:r w:rsidR="00815404"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เช่า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6C428" w14:textId="1E4CBD52" w:rsidR="00C74157" w:rsidRPr="003E25D7" w:rsidRDefault="000B45A5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  <w:r w:rsidR="00A02FA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119</w:t>
            </w:r>
          </w:p>
        </w:tc>
        <w:tc>
          <w:tcPr>
            <w:tcW w:w="152" w:type="pct"/>
          </w:tcPr>
          <w:p w14:paraId="077008B4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A9085" w14:textId="21A9E087" w:rsidR="00C74157" w:rsidRPr="003E25D7" w:rsidRDefault="000B45A5" w:rsidP="00A02FA6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149</w:t>
            </w:r>
          </w:p>
        </w:tc>
      </w:tr>
      <w:tr w:rsidR="00C74157" w:rsidRPr="003E25D7" w14:paraId="127268F8" w14:textId="77777777" w:rsidTr="00F91329">
        <w:tc>
          <w:tcPr>
            <w:tcW w:w="3112" w:type="pct"/>
          </w:tcPr>
          <w:p w14:paraId="09B95786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F682D" w14:textId="2E9D06FA" w:rsidR="00C74157" w:rsidRPr="003E25D7" w:rsidRDefault="000B45A5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688</w:t>
            </w:r>
          </w:p>
        </w:tc>
        <w:tc>
          <w:tcPr>
            <w:tcW w:w="152" w:type="pct"/>
          </w:tcPr>
          <w:p w14:paraId="352C5E8A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3A5F5" w14:textId="0BF6C046" w:rsidR="00C74157" w:rsidRPr="003E25D7" w:rsidRDefault="00A02FA6" w:rsidP="00A02FA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65E3D" w:rsidRPr="003E25D7" w14:paraId="72810A50" w14:textId="77777777" w:rsidTr="00F91329">
        <w:tc>
          <w:tcPr>
            <w:tcW w:w="3112" w:type="pct"/>
          </w:tcPr>
          <w:p w14:paraId="5119FEF1" w14:textId="2E15EF82" w:rsidR="00965E3D" w:rsidRPr="003E25D7" w:rsidRDefault="00965E3D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65391" w14:textId="7538A8BC" w:rsidR="00965E3D" w:rsidRPr="003E25D7" w:rsidRDefault="000B45A5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13</w:t>
            </w:r>
            <w:r w:rsidR="00A02FA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480</w:t>
            </w:r>
          </w:p>
        </w:tc>
        <w:tc>
          <w:tcPr>
            <w:tcW w:w="152" w:type="pct"/>
          </w:tcPr>
          <w:p w14:paraId="23D0D0B9" w14:textId="77777777" w:rsidR="00965E3D" w:rsidRPr="003E25D7" w:rsidRDefault="00965E3D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4042E" w14:textId="143AFDF2" w:rsidR="00965E3D" w:rsidRPr="003E25D7" w:rsidRDefault="00A02FA6" w:rsidP="00A02FA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74157" w:rsidRPr="003E25D7" w14:paraId="31711328" w14:textId="77777777" w:rsidTr="00F91329">
        <w:tc>
          <w:tcPr>
            <w:tcW w:w="3112" w:type="pct"/>
          </w:tcPr>
          <w:p w14:paraId="4A31B814" w14:textId="51778BA6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</w:t>
            </w:r>
            <w:r w:rsidR="00953F16" w:rsidRPr="003E25D7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อื่นนอกจากค่าความนิยม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6FBAC5" w14:textId="590866F7" w:rsidR="00C74157" w:rsidRPr="003E25D7" w:rsidRDefault="000B45A5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105</w:t>
            </w:r>
          </w:p>
        </w:tc>
        <w:tc>
          <w:tcPr>
            <w:tcW w:w="152" w:type="pct"/>
          </w:tcPr>
          <w:p w14:paraId="095CF9CD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7E60B" w14:textId="362CEF74" w:rsidR="00C74157" w:rsidRPr="003E25D7" w:rsidRDefault="00A02FA6" w:rsidP="00A02FA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74157" w:rsidRPr="003E25D7" w14:paraId="7AFF7AA0" w14:textId="77777777" w:rsidTr="00F91329">
        <w:tc>
          <w:tcPr>
            <w:tcW w:w="3112" w:type="pct"/>
          </w:tcPr>
          <w:p w14:paraId="59F8B33B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500C623" w14:textId="53909174" w:rsidR="00C74157" w:rsidRPr="003E25D7" w:rsidRDefault="000B45A5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17</w:t>
            </w:r>
            <w:r w:rsidR="00A02FA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392</w:t>
            </w:r>
          </w:p>
        </w:tc>
        <w:tc>
          <w:tcPr>
            <w:tcW w:w="152" w:type="pct"/>
          </w:tcPr>
          <w:p w14:paraId="79BDEF2C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8D6F9C" w14:textId="78C80398" w:rsidR="00C74157" w:rsidRPr="003E25D7" w:rsidRDefault="000B45A5" w:rsidP="00A02FA6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149</w:t>
            </w:r>
          </w:p>
        </w:tc>
      </w:tr>
      <w:tr w:rsidR="00D5630D" w:rsidRPr="003E25D7" w14:paraId="4A84AF83" w14:textId="77777777" w:rsidTr="00F91329">
        <w:tc>
          <w:tcPr>
            <w:tcW w:w="3112" w:type="pct"/>
          </w:tcPr>
          <w:p w14:paraId="31DC7B00" w14:textId="77777777" w:rsidR="00D5630D" w:rsidRDefault="00D5630D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09584D83" w14:textId="77777777" w:rsidR="007E688E" w:rsidRDefault="007E688E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1F312AF4" w14:textId="77777777" w:rsidR="007E688E" w:rsidRPr="003E25D7" w:rsidRDefault="007E688E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6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4999D3" w14:textId="77777777" w:rsidR="00D5630D" w:rsidRPr="003E25D7" w:rsidRDefault="00D5630D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2" w:type="pct"/>
          </w:tcPr>
          <w:p w14:paraId="6E9EFC8E" w14:textId="77777777" w:rsidR="00D5630D" w:rsidRPr="003E25D7" w:rsidRDefault="00D5630D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6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4BC9AC" w14:textId="77777777" w:rsidR="00D5630D" w:rsidRPr="003E25D7" w:rsidRDefault="00D5630D" w:rsidP="00F9132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4157" w:rsidRPr="003E25D7" w14:paraId="76C4F6E3" w14:textId="77777777" w:rsidTr="00F91329">
        <w:tc>
          <w:tcPr>
            <w:tcW w:w="3112" w:type="pct"/>
          </w:tcPr>
          <w:p w14:paraId="1FA8B1CD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lastRenderedPageBreak/>
              <w:t>ภาระผูกพันอื่น ๆ</w:t>
            </w:r>
          </w:p>
        </w:tc>
        <w:tc>
          <w:tcPr>
            <w:tcW w:w="869" w:type="pct"/>
          </w:tcPr>
          <w:p w14:paraId="25B9CD1B" w14:textId="77777777" w:rsidR="00C74157" w:rsidRPr="003E25D7" w:rsidRDefault="00C7415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" w:type="pct"/>
          </w:tcPr>
          <w:p w14:paraId="63FE5129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8" w:type="pct"/>
          </w:tcPr>
          <w:p w14:paraId="2E7C6F42" w14:textId="77777777" w:rsidR="00C74157" w:rsidRPr="003E25D7" w:rsidRDefault="00C74157" w:rsidP="00F9132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4157" w:rsidRPr="003E25D7" w14:paraId="1D43FEC2" w14:textId="77777777" w:rsidTr="00F91329">
        <w:tc>
          <w:tcPr>
            <w:tcW w:w="3112" w:type="pct"/>
          </w:tcPr>
          <w:p w14:paraId="7D406057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ภาระผูกพันตามสัญญาเช่าระยะสั้น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CEFCE" w14:textId="4B7160A0" w:rsidR="00C74157" w:rsidRPr="003E25D7" w:rsidRDefault="000B45A5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13</w:t>
            </w:r>
            <w:r w:rsidR="00E466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468</w:t>
            </w:r>
          </w:p>
        </w:tc>
        <w:tc>
          <w:tcPr>
            <w:tcW w:w="152" w:type="pct"/>
          </w:tcPr>
          <w:p w14:paraId="50487199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AEA87" w14:textId="7FB771AA" w:rsidR="00C74157" w:rsidRPr="003E25D7" w:rsidRDefault="000B45A5" w:rsidP="00F9132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E466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558</w:t>
            </w:r>
          </w:p>
        </w:tc>
      </w:tr>
      <w:tr w:rsidR="00C74157" w:rsidRPr="003E25D7" w14:paraId="552EF45B" w14:textId="77777777" w:rsidTr="00F91329">
        <w:tc>
          <w:tcPr>
            <w:tcW w:w="3112" w:type="pct"/>
          </w:tcPr>
          <w:p w14:paraId="5491176A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C2D86" w14:textId="30DE9380" w:rsidR="00C74157" w:rsidRPr="003E25D7" w:rsidRDefault="000B45A5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106</w:t>
            </w:r>
            <w:r w:rsidR="00E466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477</w:t>
            </w:r>
          </w:p>
        </w:tc>
        <w:tc>
          <w:tcPr>
            <w:tcW w:w="152" w:type="pct"/>
          </w:tcPr>
          <w:p w14:paraId="68AB5CB9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10664" w14:textId="48C83076" w:rsidR="00C74157" w:rsidRPr="003E25D7" w:rsidRDefault="000B45A5" w:rsidP="00F9132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601</w:t>
            </w:r>
          </w:p>
        </w:tc>
      </w:tr>
      <w:tr w:rsidR="00C74157" w:rsidRPr="003E25D7" w14:paraId="54E61F80" w14:textId="77777777" w:rsidTr="00F91329">
        <w:tc>
          <w:tcPr>
            <w:tcW w:w="3112" w:type="pct"/>
          </w:tcPr>
          <w:p w14:paraId="05613296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หนังสือค้ำประกันจากธนาคาร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E4AB4" w14:textId="412665BB" w:rsidR="00C74157" w:rsidRPr="003E25D7" w:rsidRDefault="000B45A5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652</w:t>
            </w:r>
          </w:p>
        </w:tc>
        <w:tc>
          <w:tcPr>
            <w:tcW w:w="152" w:type="pct"/>
          </w:tcPr>
          <w:p w14:paraId="76E4CDA7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28005" w14:textId="7148E815" w:rsidR="00C74157" w:rsidRPr="003E25D7" w:rsidRDefault="00E466FA" w:rsidP="00550FD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74157" w:rsidRPr="003E25D7" w14:paraId="1891783E" w14:textId="77777777" w:rsidTr="00F91329">
        <w:tc>
          <w:tcPr>
            <w:tcW w:w="3112" w:type="pct"/>
          </w:tcPr>
          <w:p w14:paraId="1B53499E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สัญญาบริการ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BFD40" w14:textId="7F21D26E" w:rsidR="00C74157" w:rsidRPr="003E25D7" w:rsidRDefault="000B45A5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265</w:t>
            </w:r>
            <w:r w:rsidR="00E466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984</w:t>
            </w:r>
          </w:p>
        </w:tc>
        <w:tc>
          <w:tcPr>
            <w:tcW w:w="152" w:type="pct"/>
          </w:tcPr>
          <w:p w14:paraId="496F6BB2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8377A3" w14:textId="14FC5722" w:rsidR="00C74157" w:rsidRPr="003E25D7" w:rsidRDefault="00E466FA" w:rsidP="00550FD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74157" w:rsidRPr="003E25D7" w14:paraId="5EC64717" w14:textId="77777777" w:rsidTr="00F91329">
        <w:tc>
          <w:tcPr>
            <w:tcW w:w="3112" w:type="pct"/>
          </w:tcPr>
          <w:p w14:paraId="1FBE95B4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สัญญาอื่น ๆ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81D030" w14:textId="75450993" w:rsidR="00C74157" w:rsidRPr="003E25D7" w:rsidRDefault="000B45A5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</w:t>
            </w:r>
            <w:r w:rsidR="00E466F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994</w:t>
            </w:r>
          </w:p>
        </w:tc>
        <w:tc>
          <w:tcPr>
            <w:tcW w:w="152" w:type="pct"/>
          </w:tcPr>
          <w:p w14:paraId="281CAB50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E4E8DD" w14:textId="7674DF8D" w:rsidR="00C74157" w:rsidRPr="003E25D7" w:rsidRDefault="000B45A5" w:rsidP="00F9132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</w:t>
            </w:r>
            <w:r w:rsidR="00E466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214</w:t>
            </w:r>
          </w:p>
        </w:tc>
      </w:tr>
      <w:tr w:rsidR="00C74157" w:rsidRPr="003E25D7" w14:paraId="116FF4B7" w14:textId="77777777" w:rsidTr="00F91329">
        <w:tc>
          <w:tcPr>
            <w:tcW w:w="3112" w:type="pct"/>
          </w:tcPr>
          <w:p w14:paraId="77A23144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48FDD5" w14:textId="678218F0" w:rsidR="00C74157" w:rsidRPr="003E25D7" w:rsidRDefault="000B45A5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394</w:t>
            </w:r>
            <w:r w:rsidR="00E466F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575</w:t>
            </w:r>
          </w:p>
        </w:tc>
        <w:tc>
          <w:tcPr>
            <w:tcW w:w="152" w:type="pct"/>
            <w:vAlign w:val="bottom"/>
          </w:tcPr>
          <w:p w14:paraId="1F3E9F3C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6F85E2" w14:textId="3EAB8C50" w:rsidR="00C74157" w:rsidRPr="003E25D7" w:rsidRDefault="000B45A5" w:rsidP="00F9132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7</w:t>
            </w:r>
            <w:r w:rsidR="00E466FA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,</w:t>
            </w:r>
            <w:r w:rsidRPr="000B45A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373</w:t>
            </w:r>
          </w:p>
        </w:tc>
      </w:tr>
    </w:tbl>
    <w:p w14:paraId="46A83007" w14:textId="6C29358B" w:rsidR="0043612B" w:rsidRPr="003E25D7" w:rsidRDefault="0043612B" w:rsidP="0044323C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25D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</w:t>
      </w:r>
    </w:p>
    <w:p w14:paraId="5D431E58" w14:textId="71344307" w:rsidR="007E688E" w:rsidRPr="003E25D7" w:rsidRDefault="0043612B" w:rsidP="00977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/>
        <w:jc w:val="thaiDistribute"/>
        <w:rPr>
          <w:rFonts w:asciiTheme="majorBidi" w:hAnsiTheme="majorBidi"/>
          <w:sz w:val="32"/>
          <w:szCs w:val="32"/>
        </w:rPr>
      </w:pPr>
      <w:r w:rsidRPr="002A4446">
        <w:rPr>
          <w:rFonts w:asciiTheme="majorBidi" w:hAnsiTheme="majorBidi"/>
          <w:spacing w:val="4"/>
          <w:sz w:val="32"/>
          <w:szCs w:val="32"/>
          <w:cs/>
        </w:rPr>
        <w:t>รายการบางรายการในงบการเงิน</w:t>
      </w:r>
      <w:r w:rsidR="006E47AA" w:rsidRPr="002A4446">
        <w:rPr>
          <w:rFonts w:asciiTheme="majorBidi" w:hAnsiTheme="majorBidi" w:hint="cs"/>
          <w:spacing w:val="4"/>
          <w:sz w:val="32"/>
          <w:szCs w:val="32"/>
          <w:cs/>
        </w:rPr>
        <w:t>รวมและเฉพาะกิจการ</w:t>
      </w:r>
      <w:r w:rsidRPr="002A4446">
        <w:rPr>
          <w:rFonts w:asciiTheme="majorBidi" w:hAnsiTheme="majorBidi"/>
          <w:spacing w:val="4"/>
          <w:sz w:val="32"/>
          <w:szCs w:val="32"/>
          <w:cs/>
        </w:rPr>
        <w:t xml:space="preserve">สำหรับปีสิ้นสุดวันที่ </w:t>
      </w:r>
      <w:r w:rsidR="000B45A5" w:rsidRPr="000B45A5">
        <w:rPr>
          <w:rFonts w:asciiTheme="majorBidi" w:hAnsiTheme="majorBidi"/>
          <w:spacing w:val="4"/>
          <w:sz w:val="32"/>
          <w:szCs w:val="32"/>
        </w:rPr>
        <w:t>31</w:t>
      </w:r>
      <w:r w:rsidRPr="002A4446">
        <w:rPr>
          <w:rFonts w:asciiTheme="majorBidi" w:hAnsiTheme="majorBidi"/>
          <w:spacing w:val="4"/>
          <w:sz w:val="32"/>
          <w:szCs w:val="32"/>
          <w:cs/>
        </w:rPr>
        <w:t xml:space="preserve"> ธันวาคม </w:t>
      </w:r>
      <w:r w:rsidR="000B45A5" w:rsidRPr="000B45A5">
        <w:rPr>
          <w:rFonts w:asciiTheme="majorBidi" w:hAnsiTheme="majorBidi"/>
          <w:spacing w:val="4"/>
          <w:sz w:val="32"/>
          <w:szCs w:val="32"/>
        </w:rPr>
        <w:t>25</w:t>
      </w:r>
      <w:r w:rsidR="000B45A5" w:rsidRPr="000B45A5">
        <w:rPr>
          <w:rFonts w:asciiTheme="majorBidi" w:hAnsiTheme="majorBidi" w:cstheme="majorBidi"/>
          <w:spacing w:val="4"/>
          <w:sz w:val="32"/>
          <w:szCs w:val="32"/>
        </w:rPr>
        <w:t>67</w:t>
      </w:r>
      <w:r w:rsidRPr="002A4446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2A4446">
        <w:rPr>
          <w:rFonts w:asciiTheme="majorBidi" w:hAnsiTheme="majorBidi"/>
          <w:spacing w:val="4"/>
          <w:sz w:val="32"/>
          <w:szCs w:val="32"/>
          <w:cs/>
        </w:rPr>
        <w:t>ได้มีการ</w:t>
      </w:r>
      <w:r w:rsidRPr="003E25D7">
        <w:rPr>
          <w:rFonts w:asciiTheme="majorBidi" w:hAnsiTheme="majorBidi"/>
          <w:sz w:val="32"/>
          <w:szCs w:val="32"/>
          <w:cs/>
        </w:rPr>
        <w:t>จัดประเภทรายการใหม่เพื่อให้สอดคล้องกับการแสดงรายการในงบการเงิน</w:t>
      </w:r>
      <w:r w:rsidR="00A13DA8" w:rsidRPr="003E25D7">
        <w:rPr>
          <w:rFonts w:asciiTheme="majorBidi" w:hAnsiTheme="majorBidi" w:hint="cs"/>
          <w:sz w:val="32"/>
          <w:szCs w:val="32"/>
          <w:cs/>
        </w:rPr>
        <w:t>รวมและเฉพาะกิจการ</w:t>
      </w:r>
      <w:r w:rsidRPr="002A4446">
        <w:rPr>
          <w:rFonts w:asciiTheme="majorBidi" w:hAnsiTheme="majorBidi"/>
          <w:spacing w:val="-4"/>
          <w:sz w:val="32"/>
          <w:szCs w:val="32"/>
          <w:cs/>
        </w:rPr>
        <w:t>งวดปัจจุบัน การจัดประเภทรายการดังกล่าวไม่มีผลกระทบต่อกำไรสุทธิ กำไรเบ็ดเสร็จรวม</w:t>
      </w:r>
      <w:r w:rsidR="00BF0326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2A4446">
        <w:rPr>
          <w:rFonts w:asciiTheme="majorBidi" w:hAnsiTheme="majorBidi"/>
          <w:spacing w:val="-4"/>
          <w:sz w:val="32"/>
          <w:szCs w:val="32"/>
          <w:cs/>
        </w:rPr>
        <w:t>และส่วนของ</w:t>
      </w:r>
      <w:r w:rsidR="002A4446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E25D7">
        <w:rPr>
          <w:rFonts w:asciiTheme="majorBidi" w:hAnsiTheme="majorBidi"/>
          <w:sz w:val="32"/>
          <w:szCs w:val="32"/>
          <w:cs/>
        </w:rPr>
        <w:t>ผู้ถือหุ้นตามที่ได้รายงานไว้ การจัดประเภทรายการใหม่มีดังต่อไปนี้</w:t>
      </w:r>
    </w:p>
    <w:tbl>
      <w:tblPr>
        <w:tblW w:w="4719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5"/>
        <w:gridCol w:w="1977"/>
        <w:gridCol w:w="1982"/>
        <w:gridCol w:w="1263"/>
        <w:gridCol w:w="1248"/>
      </w:tblGrid>
      <w:tr w:rsidR="00112412" w:rsidRPr="003E25D7" w14:paraId="1149EE7A" w14:textId="77777777" w:rsidTr="00B60E98">
        <w:trPr>
          <w:trHeight w:val="20"/>
        </w:trPr>
        <w:tc>
          <w:tcPr>
            <w:tcW w:w="1292" w:type="pct"/>
          </w:tcPr>
          <w:p w14:paraId="31CAA6E8" w14:textId="77777777" w:rsidR="00112412" w:rsidRPr="003E25D7" w:rsidRDefault="00112412" w:rsidP="00615577">
            <w:pPr>
              <w:ind w:right="80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pct"/>
          </w:tcPr>
          <w:p w14:paraId="4671EAFF" w14:textId="77777777" w:rsidR="00112412" w:rsidRPr="003E25D7" w:rsidRDefault="00112412" w:rsidP="00615577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6" w:type="pct"/>
          </w:tcPr>
          <w:p w14:paraId="1B5114E0" w14:textId="77777777" w:rsidR="00112412" w:rsidRPr="003E25D7" w:rsidRDefault="00112412" w:rsidP="00615577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9" w:type="pct"/>
            <w:gridSpan w:val="2"/>
          </w:tcPr>
          <w:p w14:paraId="16F35D2B" w14:textId="0A11F71C" w:rsidR="00112412" w:rsidRPr="003E25D7" w:rsidRDefault="00112412" w:rsidP="00112412">
            <w:pPr>
              <w:ind w:right="84"/>
              <w:jc w:val="right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b/>
                <w:bCs/>
                <w:sz w:val="28"/>
                <w:szCs w:val="28"/>
                <w:cs/>
              </w:rPr>
              <w:t>หน่วย</w:t>
            </w:r>
            <w:r w:rsidR="00E74230" w:rsidRPr="003E25D7">
              <w:rPr>
                <w:rFonts w:eastAsia="MS Mincho"/>
                <w:b/>
                <w:bCs/>
                <w:sz w:val="28"/>
                <w:szCs w:val="28"/>
              </w:rPr>
              <w:t xml:space="preserve"> </w:t>
            </w:r>
            <w:r w:rsidR="00B44B34" w:rsidRPr="003E25D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:</w:t>
            </w:r>
            <w:r w:rsidRPr="003E25D7">
              <w:rPr>
                <w:rFonts w:eastAsia="MS Mincho" w:hint="cs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DD6CCA" w:rsidRPr="003E25D7" w14:paraId="51BE6E87" w14:textId="0B2C7E87" w:rsidTr="00B60E98">
        <w:trPr>
          <w:trHeight w:val="20"/>
        </w:trPr>
        <w:tc>
          <w:tcPr>
            <w:tcW w:w="1292" w:type="pct"/>
          </w:tcPr>
          <w:p w14:paraId="0C8A7FE5" w14:textId="77777777" w:rsidR="00DD6CCA" w:rsidRPr="003E25D7" w:rsidRDefault="00DD6CCA" w:rsidP="00615577">
            <w:pPr>
              <w:ind w:right="80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133" w:type="pct"/>
          </w:tcPr>
          <w:p w14:paraId="38591E4D" w14:textId="77777777" w:rsidR="00DD6CCA" w:rsidRPr="003E25D7" w:rsidRDefault="00DD6CCA" w:rsidP="00615577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4DEC4CF5" w14:textId="77777777" w:rsidR="00DD6CCA" w:rsidRPr="003E25D7" w:rsidRDefault="00DD6CCA" w:rsidP="00615577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ที่แสดงไว้เดิม</w:t>
            </w:r>
          </w:p>
        </w:tc>
        <w:tc>
          <w:tcPr>
            <w:tcW w:w="1136" w:type="pct"/>
          </w:tcPr>
          <w:p w14:paraId="7D513CCD" w14:textId="77777777" w:rsidR="00DD6CCA" w:rsidRPr="003E25D7" w:rsidRDefault="00DD6CCA" w:rsidP="00615577">
            <w:pPr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30967098" w14:textId="77777777" w:rsidR="00DD6CCA" w:rsidRPr="003E25D7" w:rsidRDefault="00DD6CCA" w:rsidP="00615577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ในงวดปัจจุบัน</w:t>
            </w:r>
          </w:p>
        </w:tc>
        <w:tc>
          <w:tcPr>
            <w:tcW w:w="724" w:type="pct"/>
          </w:tcPr>
          <w:p w14:paraId="085576E2" w14:textId="6AB3B958" w:rsidR="00DD6CCA" w:rsidRPr="003E25D7" w:rsidRDefault="008E5E5F" w:rsidP="00615577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15" w:type="pct"/>
          </w:tcPr>
          <w:p w14:paraId="22F9B6E4" w14:textId="77777777" w:rsidR="008E5E5F" w:rsidRPr="003E25D7" w:rsidRDefault="008E5E5F" w:rsidP="008E5E5F">
            <w:pPr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4FEC5C1" w14:textId="60EA1EFE" w:rsidR="00DD6CCA" w:rsidRPr="003E25D7" w:rsidRDefault="008E5E5F" w:rsidP="008E5E5F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B0074" w:rsidRPr="003E25D7" w14:paraId="21550B05" w14:textId="77777777" w:rsidTr="00B60E98">
        <w:trPr>
          <w:trHeight w:val="20"/>
        </w:trPr>
        <w:tc>
          <w:tcPr>
            <w:tcW w:w="1292" w:type="pct"/>
          </w:tcPr>
          <w:p w14:paraId="5CE5ABA1" w14:textId="77777777" w:rsidR="00EB0074" w:rsidRPr="003E25D7" w:rsidRDefault="00EB0074" w:rsidP="00EE44D0">
            <w:pPr>
              <w:spacing w:line="120" w:lineRule="exact"/>
              <w:ind w:right="80"/>
              <w:rPr>
                <w:rFonts w:eastAsia="MS Mincho"/>
                <w:sz w:val="28"/>
                <w:szCs w:val="28"/>
                <w:cs/>
              </w:rPr>
            </w:pPr>
          </w:p>
        </w:tc>
        <w:tc>
          <w:tcPr>
            <w:tcW w:w="1133" w:type="pct"/>
          </w:tcPr>
          <w:p w14:paraId="71F635B9" w14:textId="77777777" w:rsidR="00EB0074" w:rsidRPr="003E25D7" w:rsidRDefault="00EB0074" w:rsidP="00EE44D0">
            <w:pPr>
              <w:spacing w:line="120" w:lineRule="exact"/>
              <w:ind w:left="-10" w:right="-9"/>
              <w:jc w:val="center"/>
              <w:rPr>
                <w:rFonts w:eastAsia="MS Mincho"/>
                <w:sz w:val="28"/>
                <w:szCs w:val="28"/>
                <w:cs/>
              </w:rPr>
            </w:pPr>
          </w:p>
        </w:tc>
        <w:tc>
          <w:tcPr>
            <w:tcW w:w="1136" w:type="pct"/>
          </w:tcPr>
          <w:p w14:paraId="0D77EC2D" w14:textId="77777777" w:rsidR="00EB0074" w:rsidRPr="003E25D7" w:rsidRDefault="00EB0074" w:rsidP="00EE44D0">
            <w:pPr>
              <w:spacing w:line="120" w:lineRule="exact"/>
              <w:jc w:val="center"/>
              <w:rPr>
                <w:rFonts w:eastAsia="MS Mincho"/>
                <w:sz w:val="28"/>
                <w:szCs w:val="28"/>
                <w:cs/>
              </w:rPr>
            </w:pPr>
          </w:p>
        </w:tc>
        <w:tc>
          <w:tcPr>
            <w:tcW w:w="1439" w:type="pct"/>
            <w:gridSpan w:val="2"/>
          </w:tcPr>
          <w:p w14:paraId="05FEF6F7" w14:textId="306A6158" w:rsidR="00EB0074" w:rsidRPr="003E25D7" w:rsidRDefault="00EB0074" w:rsidP="00EE44D0">
            <w:pPr>
              <w:pStyle w:val="acctfourfigures"/>
              <w:tabs>
                <w:tab w:val="clear" w:pos="765"/>
                <w:tab w:val="decimal" w:pos="1420"/>
              </w:tabs>
              <w:spacing w:line="1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60E98" w:rsidRPr="003E25D7" w14:paraId="6E13EB28" w14:textId="513F114C" w:rsidTr="00B60E98">
        <w:trPr>
          <w:trHeight w:val="20"/>
        </w:trPr>
        <w:tc>
          <w:tcPr>
            <w:tcW w:w="1292" w:type="pct"/>
          </w:tcPr>
          <w:p w14:paraId="7CD8341A" w14:textId="4DA0C758" w:rsidR="00B60E98" w:rsidRPr="003E25D7" w:rsidRDefault="00B60E98" w:rsidP="00B60E98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3" w:type="pct"/>
          </w:tcPr>
          <w:p w14:paraId="0D53B1C0" w14:textId="6F022DED" w:rsidR="00B60E98" w:rsidRPr="003E25D7" w:rsidRDefault="00B60E98" w:rsidP="00B60E98">
            <w:pPr>
              <w:ind w:left="-10" w:right="-9"/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36" w:type="pct"/>
          </w:tcPr>
          <w:p w14:paraId="5ED6C03B" w14:textId="50F78A52" w:rsidR="00B60E98" w:rsidRPr="003E25D7" w:rsidRDefault="00B60E98" w:rsidP="00B60E98">
            <w:pPr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24" w:type="pct"/>
          </w:tcPr>
          <w:p w14:paraId="2978C86E" w14:textId="77777777" w:rsidR="00B27E69" w:rsidRDefault="00B27E6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997B16" w14:textId="226DDE08" w:rsidR="00B60E98" w:rsidRPr="003E25D7" w:rsidRDefault="000B45A5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</w:t>
            </w:r>
          </w:p>
        </w:tc>
        <w:tc>
          <w:tcPr>
            <w:tcW w:w="715" w:type="pct"/>
          </w:tcPr>
          <w:p w14:paraId="3FA1592B" w14:textId="77777777" w:rsidR="00B27E69" w:rsidRDefault="00B27E6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876187" w14:textId="549D1ED0" w:rsidR="00B60E98" w:rsidRPr="002B54AF" w:rsidRDefault="000B45A5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422</w:t>
            </w:r>
          </w:p>
        </w:tc>
      </w:tr>
      <w:tr w:rsidR="00B60E98" w:rsidRPr="003E25D7" w14:paraId="44F181F1" w14:textId="234EBF97" w:rsidTr="00B60E98">
        <w:trPr>
          <w:trHeight w:val="20"/>
        </w:trPr>
        <w:tc>
          <w:tcPr>
            <w:tcW w:w="1292" w:type="pct"/>
          </w:tcPr>
          <w:p w14:paraId="6A489F81" w14:textId="27A03DFB" w:rsidR="00B60E98" w:rsidRPr="003E25D7" w:rsidRDefault="00B60E98" w:rsidP="00B60E98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33" w:type="pct"/>
          </w:tcPr>
          <w:p w14:paraId="7F1C1464" w14:textId="007DBD10" w:rsidR="00B60E98" w:rsidRPr="003E25D7" w:rsidRDefault="00B60E98" w:rsidP="00B60E98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36" w:type="pct"/>
          </w:tcPr>
          <w:p w14:paraId="73473C2F" w14:textId="7D5066CD" w:rsidR="00B60E98" w:rsidRPr="003E25D7" w:rsidRDefault="00B60E98" w:rsidP="00B60E98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24" w:type="pct"/>
          </w:tcPr>
          <w:p w14:paraId="472E3CFE" w14:textId="77777777" w:rsidR="00B27E69" w:rsidRDefault="00B27E6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DCBAA8" w14:textId="5523AB87" w:rsidR="00B60E98" w:rsidRPr="003E25D7" w:rsidRDefault="000B45A5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B60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332</w:t>
            </w:r>
          </w:p>
        </w:tc>
        <w:tc>
          <w:tcPr>
            <w:tcW w:w="715" w:type="pct"/>
          </w:tcPr>
          <w:p w14:paraId="52B7A14C" w14:textId="77777777" w:rsidR="00B27E69" w:rsidRDefault="00B27E6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18C891" w14:textId="7824AFBD" w:rsidR="00B60E98" w:rsidRPr="003E25D7" w:rsidRDefault="000B45A5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B60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794</w:t>
            </w:r>
          </w:p>
        </w:tc>
      </w:tr>
      <w:tr w:rsidR="00B60E98" w:rsidRPr="003E25D7" w14:paraId="7BB1550C" w14:textId="4E8246E5" w:rsidTr="00B60E98">
        <w:trPr>
          <w:trHeight w:val="20"/>
        </w:trPr>
        <w:tc>
          <w:tcPr>
            <w:tcW w:w="1292" w:type="pct"/>
          </w:tcPr>
          <w:p w14:paraId="6E7DBA04" w14:textId="57B41799" w:rsidR="00B60E98" w:rsidRPr="003E25D7" w:rsidRDefault="00B60E98" w:rsidP="00B60E98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33" w:type="pct"/>
          </w:tcPr>
          <w:p w14:paraId="6856256F" w14:textId="0F789F26" w:rsidR="00B60E98" w:rsidRPr="003E25D7" w:rsidRDefault="00B60E98" w:rsidP="00B60E98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36" w:type="pct"/>
          </w:tcPr>
          <w:p w14:paraId="4BE70870" w14:textId="2412B903" w:rsidR="00B60E98" w:rsidRPr="003E25D7" w:rsidRDefault="00B60E98" w:rsidP="00B60E98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24" w:type="pct"/>
          </w:tcPr>
          <w:p w14:paraId="3EE72601" w14:textId="77777777" w:rsidR="00B27E69" w:rsidRDefault="00B27E6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3B86DA" w14:textId="17B61184" w:rsidR="00B60E98" w:rsidRPr="003E25D7" w:rsidRDefault="000B45A5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60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944</w:t>
            </w:r>
          </w:p>
        </w:tc>
        <w:tc>
          <w:tcPr>
            <w:tcW w:w="715" w:type="pct"/>
          </w:tcPr>
          <w:p w14:paraId="2E07AAD5" w14:textId="77777777" w:rsidR="00B27E69" w:rsidRDefault="00B27E6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E6ACF5" w14:textId="4A5DB045" w:rsidR="00B60E98" w:rsidRPr="003E25D7" w:rsidRDefault="000B45A5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265</w:t>
            </w:r>
          </w:p>
        </w:tc>
      </w:tr>
      <w:tr w:rsidR="00B60E98" w:rsidRPr="003E25D7" w14:paraId="1601D9C5" w14:textId="3F1FCEB1" w:rsidTr="00B60E98">
        <w:trPr>
          <w:trHeight w:val="20"/>
        </w:trPr>
        <w:tc>
          <w:tcPr>
            <w:tcW w:w="1292" w:type="pct"/>
          </w:tcPr>
          <w:p w14:paraId="51E9C184" w14:textId="5D56115E" w:rsidR="00B60E98" w:rsidRPr="003E25D7" w:rsidRDefault="00B60E98" w:rsidP="00B60E98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ค่าสินค้าจ่ายล่วงหน้า</w:t>
            </w:r>
          </w:p>
        </w:tc>
        <w:tc>
          <w:tcPr>
            <w:tcW w:w="1133" w:type="pct"/>
          </w:tcPr>
          <w:p w14:paraId="0FB1CF21" w14:textId="7C75257E" w:rsidR="00B60E98" w:rsidRPr="003E25D7" w:rsidRDefault="00B60E98" w:rsidP="00B60E98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36" w:type="pct"/>
          </w:tcPr>
          <w:p w14:paraId="3363E73A" w14:textId="5D8074EE" w:rsidR="00B60E98" w:rsidRPr="003E25D7" w:rsidRDefault="00B60E98" w:rsidP="00B60E98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24" w:type="pct"/>
          </w:tcPr>
          <w:p w14:paraId="3FAF05B4" w14:textId="77777777" w:rsidR="00B27E69" w:rsidRDefault="00B27E6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AA656D" w14:textId="3FFC4FD2" w:rsidR="00B60E98" w:rsidRPr="003E25D7" w:rsidRDefault="000B45A5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B60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526</w:t>
            </w:r>
          </w:p>
        </w:tc>
        <w:tc>
          <w:tcPr>
            <w:tcW w:w="715" w:type="pct"/>
          </w:tcPr>
          <w:p w14:paraId="5354849B" w14:textId="77777777" w:rsidR="00B27E69" w:rsidRDefault="00B27E69" w:rsidP="00B60E9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493E62" w14:textId="387A9FE2" w:rsidR="00B60E98" w:rsidRPr="003E25D7" w:rsidRDefault="00B60E98" w:rsidP="00B60E9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0E98" w:rsidRPr="003E25D7" w14:paraId="23A243A7" w14:textId="77777777" w:rsidTr="00B60E98">
        <w:trPr>
          <w:trHeight w:val="20"/>
        </w:trPr>
        <w:tc>
          <w:tcPr>
            <w:tcW w:w="1292" w:type="pct"/>
          </w:tcPr>
          <w:p w14:paraId="1EA93114" w14:textId="63265B59" w:rsidR="00B60E98" w:rsidRPr="003E25D7" w:rsidRDefault="00B60E98" w:rsidP="00B60E98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1133" w:type="pct"/>
          </w:tcPr>
          <w:p w14:paraId="5BCC7EB1" w14:textId="518B44F1" w:rsidR="00B60E98" w:rsidRPr="003E25D7" w:rsidRDefault="00B60E98" w:rsidP="00B60E98">
            <w:pPr>
              <w:ind w:left="-10" w:right="-9"/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36" w:type="pct"/>
          </w:tcPr>
          <w:p w14:paraId="4F252F81" w14:textId="66E0A2B2" w:rsidR="00B60E98" w:rsidRPr="003E25D7" w:rsidRDefault="00B60E98" w:rsidP="00B60E98">
            <w:pPr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724" w:type="pct"/>
          </w:tcPr>
          <w:p w14:paraId="609C5495" w14:textId="1119094D" w:rsidR="00B60E98" w:rsidRPr="003E25D7" w:rsidRDefault="000B45A5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B60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715" w:type="pct"/>
          </w:tcPr>
          <w:p w14:paraId="6865C778" w14:textId="01476325" w:rsidR="00B60E98" w:rsidRPr="003E25D7" w:rsidRDefault="000B45A5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B60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598</w:t>
            </w:r>
          </w:p>
        </w:tc>
      </w:tr>
      <w:tr w:rsidR="00B60E98" w:rsidRPr="003E25D7" w14:paraId="0DDF7949" w14:textId="77777777" w:rsidTr="00B60E98">
        <w:trPr>
          <w:trHeight w:val="20"/>
        </w:trPr>
        <w:tc>
          <w:tcPr>
            <w:tcW w:w="1292" w:type="pct"/>
          </w:tcPr>
          <w:p w14:paraId="2D81CC17" w14:textId="534E5D08" w:rsidR="00B60E98" w:rsidRPr="003E25D7" w:rsidRDefault="00B60E98" w:rsidP="00B60E98">
            <w:pPr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ภาษีเงินได้นิติบุคคลรอขอคืน</w:t>
            </w:r>
          </w:p>
        </w:tc>
        <w:tc>
          <w:tcPr>
            <w:tcW w:w="1133" w:type="pct"/>
          </w:tcPr>
          <w:p w14:paraId="677F64E5" w14:textId="0053E08A" w:rsidR="00B60E98" w:rsidRPr="003E25D7" w:rsidRDefault="00B60E98" w:rsidP="00B60E98">
            <w:pPr>
              <w:ind w:left="-10" w:right="-9"/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36" w:type="pct"/>
          </w:tcPr>
          <w:p w14:paraId="1D4E9D87" w14:textId="2CD9BF70" w:rsidR="00B60E98" w:rsidRPr="003E25D7" w:rsidRDefault="00B60E98" w:rsidP="00B60E98">
            <w:pPr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724" w:type="pct"/>
          </w:tcPr>
          <w:p w14:paraId="6BFE12F1" w14:textId="360342BF" w:rsidR="00B60E98" w:rsidRPr="003E25D7" w:rsidRDefault="000B45A5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B60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715" w:type="pct"/>
          </w:tcPr>
          <w:p w14:paraId="0D298BA9" w14:textId="421E42E4" w:rsidR="00B60E98" w:rsidRPr="003E25D7" w:rsidRDefault="00B60E98" w:rsidP="00B60E9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538AEB3" w14:textId="77777777" w:rsidR="0044323C" w:rsidRDefault="0044323C">
      <w:r>
        <w:br w:type="page"/>
      </w:r>
    </w:p>
    <w:tbl>
      <w:tblPr>
        <w:tblW w:w="4719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5"/>
        <w:gridCol w:w="1977"/>
        <w:gridCol w:w="1982"/>
        <w:gridCol w:w="1263"/>
        <w:gridCol w:w="1248"/>
      </w:tblGrid>
      <w:tr w:rsidR="008F3911" w:rsidRPr="008C27AF" w14:paraId="7090E76B" w14:textId="77777777" w:rsidTr="008F3911">
        <w:trPr>
          <w:trHeight w:val="20"/>
        </w:trPr>
        <w:tc>
          <w:tcPr>
            <w:tcW w:w="1292" w:type="pct"/>
          </w:tcPr>
          <w:p w14:paraId="4A1373F0" w14:textId="43A893BE" w:rsidR="008F3911" w:rsidRPr="008C27AF" w:rsidRDefault="008F3911" w:rsidP="008F3911">
            <w:pPr>
              <w:ind w:right="8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pct"/>
          </w:tcPr>
          <w:p w14:paraId="67538B70" w14:textId="77777777" w:rsidR="008F3911" w:rsidRPr="008C27AF" w:rsidRDefault="008F3911" w:rsidP="008F3911">
            <w:pPr>
              <w:ind w:left="-10" w:right="-9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6" w:type="pct"/>
          </w:tcPr>
          <w:p w14:paraId="0B192BF2" w14:textId="77777777" w:rsidR="008F3911" w:rsidRPr="008C27AF" w:rsidRDefault="008F3911" w:rsidP="008F3911">
            <w:pPr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9" w:type="pct"/>
            <w:gridSpan w:val="2"/>
          </w:tcPr>
          <w:p w14:paraId="214509AD" w14:textId="32F52EF8" w:rsidR="008F3911" w:rsidRPr="008C27AF" w:rsidRDefault="008F3911" w:rsidP="008F3911">
            <w:pPr>
              <w:ind w:right="84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8C27AF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8C27AF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 xml:space="preserve"> :</w:t>
            </w:r>
            <w:r w:rsidRPr="008C27AF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7E688E" w:rsidRPr="003E25D7" w14:paraId="50DEF252" w14:textId="77777777" w:rsidTr="00B60E98">
        <w:trPr>
          <w:trHeight w:val="20"/>
        </w:trPr>
        <w:tc>
          <w:tcPr>
            <w:tcW w:w="1292" w:type="pct"/>
          </w:tcPr>
          <w:p w14:paraId="51678B9A" w14:textId="7459AF66" w:rsidR="007E688E" w:rsidRPr="003E25D7" w:rsidRDefault="007E688E" w:rsidP="002B54AF">
            <w:pPr>
              <w:ind w:right="80"/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133" w:type="pct"/>
          </w:tcPr>
          <w:p w14:paraId="2FAACD7F" w14:textId="77777777" w:rsidR="007E688E" w:rsidRPr="003E25D7" w:rsidRDefault="007E688E" w:rsidP="007E688E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0C637A80" w14:textId="469A5B46" w:rsidR="007E688E" w:rsidRPr="003E25D7" w:rsidRDefault="007E688E" w:rsidP="007E688E">
            <w:pPr>
              <w:ind w:left="-10" w:right="-9"/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ที่แสดงไว้เดิม</w:t>
            </w:r>
          </w:p>
        </w:tc>
        <w:tc>
          <w:tcPr>
            <w:tcW w:w="1136" w:type="pct"/>
          </w:tcPr>
          <w:p w14:paraId="2AAC79FA" w14:textId="77777777" w:rsidR="007E688E" w:rsidRPr="003E25D7" w:rsidRDefault="007E688E" w:rsidP="007E688E">
            <w:pPr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5F5F3506" w14:textId="35D034BA" w:rsidR="007E688E" w:rsidRPr="003E25D7" w:rsidRDefault="007E688E" w:rsidP="007E688E">
            <w:pPr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ในงวดปัจจุบัน</w:t>
            </w:r>
          </w:p>
        </w:tc>
        <w:tc>
          <w:tcPr>
            <w:tcW w:w="724" w:type="pct"/>
          </w:tcPr>
          <w:p w14:paraId="62820DAE" w14:textId="0F83934C" w:rsidR="007E688E" w:rsidRPr="003E25D7" w:rsidRDefault="007E688E" w:rsidP="002B54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15" w:type="pct"/>
          </w:tcPr>
          <w:p w14:paraId="45B68846" w14:textId="77777777" w:rsidR="007E688E" w:rsidRPr="003E25D7" w:rsidRDefault="007E688E" w:rsidP="002B54AF">
            <w:pPr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3253B8A2" w14:textId="0696D214" w:rsidR="007E688E" w:rsidRPr="003E25D7" w:rsidRDefault="007E688E" w:rsidP="002B54A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B54AF" w:rsidRPr="002B54AF" w14:paraId="74F7CEDE" w14:textId="77777777" w:rsidTr="002B54AF">
        <w:trPr>
          <w:trHeight w:val="72"/>
        </w:trPr>
        <w:tc>
          <w:tcPr>
            <w:tcW w:w="1292" w:type="pct"/>
          </w:tcPr>
          <w:p w14:paraId="011D1DA3" w14:textId="77777777" w:rsidR="002B54AF" w:rsidRPr="002B54AF" w:rsidRDefault="002B54AF" w:rsidP="007E688E">
            <w:pPr>
              <w:ind w:right="80"/>
              <w:rPr>
                <w:rFonts w:eastAsia="MS Mincho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33" w:type="pct"/>
          </w:tcPr>
          <w:p w14:paraId="5506B454" w14:textId="77777777" w:rsidR="002B54AF" w:rsidRPr="002B54AF" w:rsidRDefault="002B54AF" w:rsidP="007E688E">
            <w:pPr>
              <w:ind w:left="-10" w:right="-9"/>
              <w:jc w:val="center"/>
              <w:rPr>
                <w:rFonts w:eastAsia="MS Mincho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36" w:type="pct"/>
          </w:tcPr>
          <w:p w14:paraId="7D40EA9B" w14:textId="77777777" w:rsidR="002B54AF" w:rsidRPr="002B54AF" w:rsidRDefault="002B54AF" w:rsidP="007E688E">
            <w:pPr>
              <w:jc w:val="center"/>
              <w:rPr>
                <w:rFonts w:eastAsia="MS Mincho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724" w:type="pct"/>
          </w:tcPr>
          <w:p w14:paraId="3E753DC9" w14:textId="77777777" w:rsidR="002B54AF" w:rsidRPr="002B54AF" w:rsidRDefault="002B54AF" w:rsidP="002B54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eastAsia="MS Mincho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715" w:type="pct"/>
          </w:tcPr>
          <w:p w14:paraId="32D01D10" w14:textId="77777777" w:rsidR="002B54AF" w:rsidRPr="002B54AF" w:rsidRDefault="002B54AF" w:rsidP="002B54AF">
            <w:pPr>
              <w:jc w:val="center"/>
              <w:rPr>
                <w:rFonts w:eastAsia="MS Mincho"/>
                <w:b/>
                <w:bCs/>
                <w:sz w:val="10"/>
                <w:szCs w:val="10"/>
                <w:cs/>
              </w:rPr>
            </w:pPr>
          </w:p>
        </w:tc>
      </w:tr>
      <w:tr w:rsidR="00B60E98" w:rsidRPr="003E25D7" w14:paraId="345D5528" w14:textId="0E5DE09C" w:rsidTr="00B60E98">
        <w:trPr>
          <w:trHeight w:val="20"/>
        </w:trPr>
        <w:tc>
          <w:tcPr>
            <w:tcW w:w="1292" w:type="pct"/>
          </w:tcPr>
          <w:p w14:paraId="7A800652" w14:textId="38E94706" w:rsidR="00B60E98" w:rsidRPr="003E25D7" w:rsidRDefault="00B60E98" w:rsidP="00B60E98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33" w:type="pct"/>
          </w:tcPr>
          <w:p w14:paraId="1C7F7AD7" w14:textId="1C80E6F9" w:rsidR="00B60E98" w:rsidRPr="003E25D7" w:rsidRDefault="00B60E98" w:rsidP="00B60E98">
            <w:pPr>
              <w:ind w:left="-10" w:right="-9"/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36" w:type="pct"/>
          </w:tcPr>
          <w:p w14:paraId="6198581B" w14:textId="01D800C3" w:rsidR="00B60E98" w:rsidRPr="003E25D7" w:rsidRDefault="00B60E98" w:rsidP="00B60E98">
            <w:pPr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24" w:type="pct"/>
          </w:tcPr>
          <w:p w14:paraId="6B75EACB" w14:textId="77777777" w:rsidR="00B27E69" w:rsidRDefault="00B27E6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78E105" w14:textId="2264A994" w:rsidR="00AE39F7" w:rsidRPr="00B27E69" w:rsidRDefault="000B45A5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B60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266</w:t>
            </w:r>
          </w:p>
        </w:tc>
        <w:tc>
          <w:tcPr>
            <w:tcW w:w="715" w:type="pct"/>
          </w:tcPr>
          <w:p w14:paraId="22375CFF" w14:textId="77777777" w:rsidR="00B27E69" w:rsidRDefault="00B27E6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27E88AE" w14:textId="2E474693" w:rsidR="00B60E98" w:rsidRPr="003E25D7" w:rsidRDefault="000B45A5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933</w:t>
            </w:r>
          </w:p>
        </w:tc>
      </w:tr>
      <w:tr w:rsidR="00B60E98" w:rsidRPr="003E25D7" w14:paraId="1A26D7D8" w14:textId="786307E6" w:rsidTr="00B60E98">
        <w:trPr>
          <w:trHeight w:val="20"/>
        </w:trPr>
        <w:tc>
          <w:tcPr>
            <w:tcW w:w="1292" w:type="pct"/>
          </w:tcPr>
          <w:p w14:paraId="1AB7C309" w14:textId="0A3FB2F2" w:rsidR="00B60E98" w:rsidRPr="003E25D7" w:rsidRDefault="00B60E98" w:rsidP="00B60E98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33" w:type="pct"/>
          </w:tcPr>
          <w:p w14:paraId="16C201DF" w14:textId="140C0840" w:rsidR="00B60E98" w:rsidRPr="003E25D7" w:rsidRDefault="00B60E98" w:rsidP="00B60E98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36" w:type="pct"/>
          </w:tcPr>
          <w:p w14:paraId="2BCE7412" w14:textId="68D47FC5" w:rsidR="00B60E98" w:rsidRPr="003E25D7" w:rsidRDefault="00B60E98" w:rsidP="00B60E98">
            <w:pPr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24" w:type="pct"/>
          </w:tcPr>
          <w:p w14:paraId="0E7427FF" w14:textId="77777777" w:rsidR="00B27E69" w:rsidRDefault="00B27E6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47A8E3" w14:textId="506A6A9D" w:rsidR="00B60E98" w:rsidRPr="003E25D7" w:rsidRDefault="000B45A5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B60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493</w:t>
            </w:r>
          </w:p>
        </w:tc>
        <w:tc>
          <w:tcPr>
            <w:tcW w:w="715" w:type="pct"/>
          </w:tcPr>
          <w:p w14:paraId="41C2033F" w14:textId="77777777" w:rsidR="00B27E69" w:rsidRDefault="00B27E6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32EED4" w14:textId="37619B45" w:rsidR="00B60E98" w:rsidRPr="003E25D7" w:rsidRDefault="000B45A5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60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</w:t>
            </w:r>
          </w:p>
        </w:tc>
      </w:tr>
      <w:tr w:rsidR="00B60E98" w:rsidRPr="003E25D7" w14:paraId="00FFF103" w14:textId="4234ED58" w:rsidTr="00B60E98">
        <w:trPr>
          <w:trHeight w:val="20"/>
        </w:trPr>
        <w:tc>
          <w:tcPr>
            <w:tcW w:w="1292" w:type="pct"/>
          </w:tcPr>
          <w:p w14:paraId="666C0245" w14:textId="3425E937" w:rsidR="00B60E98" w:rsidRPr="003E25D7" w:rsidRDefault="00B60E98" w:rsidP="00B60E98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ภาษีมูลค่าเพิ่มค้างจ่าย</w:t>
            </w:r>
          </w:p>
        </w:tc>
        <w:tc>
          <w:tcPr>
            <w:tcW w:w="1133" w:type="pct"/>
          </w:tcPr>
          <w:p w14:paraId="58A0080D" w14:textId="48F4B5B6" w:rsidR="00B60E98" w:rsidRPr="003E25D7" w:rsidRDefault="00B60E98" w:rsidP="00B60E98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36" w:type="pct"/>
          </w:tcPr>
          <w:p w14:paraId="0E61C5A6" w14:textId="0460CBD5" w:rsidR="00B60E98" w:rsidRPr="003E25D7" w:rsidRDefault="00B60E98" w:rsidP="00B60E98">
            <w:pPr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24" w:type="pct"/>
          </w:tcPr>
          <w:p w14:paraId="5B988EF1" w14:textId="77777777" w:rsidR="00B27E69" w:rsidRDefault="00B27E6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E82C7F" w14:textId="3E4F74BE" w:rsidR="00B60E98" w:rsidRPr="003E25D7" w:rsidRDefault="000B45A5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B60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242</w:t>
            </w:r>
          </w:p>
        </w:tc>
        <w:tc>
          <w:tcPr>
            <w:tcW w:w="715" w:type="pct"/>
          </w:tcPr>
          <w:p w14:paraId="5A9B1BD2" w14:textId="77777777" w:rsidR="00B27E69" w:rsidRDefault="00B27E6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822522" w14:textId="12258E73" w:rsidR="00B60E98" w:rsidRPr="003E25D7" w:rsidRDefault="000B45A5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</w:p>
        </w:tc>
      </w:tr>
      <w:tr w:rsidR="00B60E98" w:rsidRPr="003E25D7" w14:paraId="2D3A47FC" w14:textId="5DC457ED" w:rsidTr="00B60E98">
        <w:trPr>
          <w:trHeight w:val="20"/>
        </w:trPr>
        <w:tc>
          <w:tcPr>
            <w:tcW w:w="1292" w:type="pct"/>
          </w:tcPr>
          <w:p w14:paraId="5EDE337C" w14:textId="7C85470D" w:rsidR="00B60E98" w:rsidRPr="003E25D7" w:rsidRDefault="00B60E98" w:rsidP="00B60E98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133" w:type="pct"/>
          </w:tcPr>
          <w:p w14:paraId="0D6A0A32" w14:textId="3A280019" w:rsidR="00B60E98" w:rsidRPr="003E25D7" w:rsidRDefault="00B60E98" w:rsidP="00B60E98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36" w:type="pct"/>
          </w:tcPr>
          <w:p w14:paraId="3815D417" w14:textId="75B74D55" w:rsidR="00B60E98" w:rsidRPr="003E25D7" w:rsidRDefault="00B60E98" w:rsidP="00B60E98">
            <w:pPr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24" w:type="pct"/>
          </w:tcPr>
          <w:p w14:paraId="3FBC9506" w14:textId="77777777" w:rsidR="00B27E69" w:rsidRDefault="00B27E69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764B7A" w14:textId="0E951674" w:rsidR="00B60E98" w:rsidRPr="003E25D7" w:rsidRDefault="000B45A5" w:rsidP="00B60E98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60E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715" w:type="pct"/>
          </w:tcPr>
          <w:p w14:paraId="69F1AABC" w14:textId="77777777" w:rsidR="00B27E69" w:rsidRDefault="00B27E69" w:rsidP="00B60E9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6E1722" w14:textId="40ADE331" w:rsidR="00B60E98" w:rsidRPr="003E25D7" w:rsidRDefault="00B60E98" w:rsidP="00B60E9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8CED5CE" w14:textId="6196A516" w:rsidR="00CA57BC" w:rsidRPr="003E25D7" w:rsidRDefault="00900165" w:rsidP="00114617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E25D7">
        <w:rPr>
          <w:rFonts w:asciiTheme="majorBidi" w:hAnsiTheme="majorBidi"/>
          <w:b/>
          <w:bCs/>
          <w:sz w:val="32"/>
          <w:szCs w:val="32"/>
          <w:cs/>
        </w:rPr>
        <w:t>การอนุมัติ</w:t>
      </w:r>
      <w:r w:rsidRPr="007E688E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Pr="003E25D7">
        <w:rPr>
          <w:rFonts w:asciiTheme="majorBidi" w:hAnsiTheme="majorBidi"/>
          <w:b/>
          <w:bCs/>
          <w:sz w:val="32"/>
          <w:szCs w:val="32"/>
          <w:cs/>
        </w:rPr>
        <w:t>ทางการเงินระหว่างกาล</w:t>
      </w:r>
    </w:p>
    <w:p w14:paraId="21ED157B" w14:textId="4D413A49" w:rsidR="00CA57BC" w:rsidRDefault="0093469D" w:rsidP="00114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2"/>
          <w:szCs w:val="32"/>
        </w:rPr>
      </w:pPr>
      <w:r w:rsidRPr="003E25D7">
        <w:rPr>
          <w:rFonts w:asciiTheme="majorBidi" w:hAnsiTheme="majorBidi"/>
          <w:sz w:val="32"/>
          <w:szCs w:val="32"/>
          <w:cs/>
        </w:rPr>
        <w:t xml:space="preserve">ข้อมูลทางการเงินระหว่างกาลนี้ได้รับการอนุมัติให้ออกโดยคณะกรรมการของบริษัทเมื่อวันที่ </w:t>
      </w:r>
      <w:r w:rsidR="00D04537" w:rsidRPr="003E25D7">
        <w:rPr>
          <w:rFonts w:asciiTheme="majorBidi" w:hAnsiTheme="majorBidi"/>
          <w:sz w:val="32"/>
          <w:szCs w:val="32"/>
        </w:rPr>
        <w:t xml:space="preserve">               </w:t>
      </w:r>
      <w:r w:rsidR="000B45A5" w:rsidRPr="000B45A5">
        <w:rPr>
          <w:rFonts w:asciiTheme="majorBidi" w:hAnsiTheme="majorBidi"/>
          <w:sz w:val="32"/>
          <w:szCs w:val="32"/>
        </w:rPr>
        <w:t>14</w:t>
      </w:r>
      <w:r w:rsidR="00F23696">
        <w:rPr>
          <w:rFonts w:asciiTheme="majorBidi" w:hAnsiTheme="majorBidi"/>
          <w:sz w:val="32"/>
          <w:szCs w:val="32"/>
        </w:rPr>
        <w:t xml:space="preserve"> </w:t>
      </w:r>
      <w:r w:rsidR="00F23696">
        <w:rPr>
          <w:rFonts w:asciiTheme="majorBidi" w:hAnsiTheme="majorBidi" w:hint="cs"/>
          <w:sz w:val="32"/>
          <w:szCs w:val="32"/>
          <w:cs/>
        </w:rPr>
        <w:t>สิงหาคม</w:t>
      </w:r>
      <w:r w:rsidRPr="003E25D7">
        <w:rPr>
          <w:rFonts w:asciiTheme="majorBidi" w:hAnsiTheme="majorBidi"/>
          <w:sz w:val="32"/>
          <w:szCs w:val="32"/>
          <w:cs/>
        </w:rPr>
        <w:t xml:space="preserve"> </w:t>
      </w:r>
      <w:r w:rsidR="000B45A5" w:rsidRPr="000B45A5">
        <w:rPr>
          <w:rFonts w:asciiTheme="majorBidi" w:hAnsiTheme="majorBidi"/>
          <w:sz w:val="32"/>
          <w:szCs w:val="32"/>
        </w:rPr>
        <w:t>2568</w:t>
      </w:r>
    </w:p>
    <w:sectPr w:rsidR="00CA57BC" w:rsidSect="00F70D08">
      <w:headerReference w:type="even" r:id="rId14"/>
      <w:headerReference w:type="default" r:id="rId15"/>
      <w:footerReference w:type="default" r:id="rId16"/>
      <w:pgSz w:w="11909" w:h="16834" w:code="9"/>
      <w:pgMar w:top="1440" w:right="1224" w:bottom="720" w:left="1440" w:header="864" w:footer="432" w:gutter="0"/>
      <w:pgNumType w:fmt="numberInDash"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B0CDB" w14:textId="77777777" w:rsidR="007F2015" w:rsidRDefault="007F2015" w:rsidP="004956B4">
      <w:r>
        <w:separator/>
      </w:r>
    </w:p>
  </w:endnote>
  <w:endnote w:type="continuationSeparator" w:id="0">
    <w:p w14:paraId="3643CD0B" w14:textId="77777777" w:rsidR="007F2015" w:rsidRDefault="007F201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00"/>
    <w:family w:val="roman"/>
    <w:notTrueType/>
    <w:pitch w:val="default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F6A4E" w14:textId="5C0405AD" w:rsidR="0076005C" w:rsidRPr="0076005C" w:rsidRDefault="0076005C" w:rsidP="0076005C">
    <w:pPr>
      <w:pStyle w:val="Footer"/>
      <w:jc w:val="right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AAF55" w14:textId="7E22B2B7" w:rsidR="00A854D8" w:rsidRDefault="00A854D8">
    <w:pPr>
      <w:pStyle w:val="Footer"/>
      <w:jc w:val="center"/>
    </w:pPr>
  </w:p>
  <w:p w14:paraId="5AD3DE48" w14:textId="4A797FEB" w:rsidR="009A768A" w:rsidRPr="0076005C" w:rsidRDefault="009A768A" w:rsidP="009A768A">
    <w:pPr>
      <w:pStyle w:val="Footer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D3AD4" w14:textId="77777777" w:rsidR="007F2015" w:rsidRDefault="007F2015" w:rsidP="004956B4">
      <w:r>
        <w:separator/>
      </w:r>
    </w:p>
  </w:footnote>
  <w:footnote w:type="continuationSeparator" w:id="0">
    <w:p w14:paraId="125A8BD2" w14:textId="77777777" w:rsidR="007F2015" w:rsidRDefault="007F201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8AACC" w14:textId="5ED3374E" w:rsidR="0076005C" w:rsidRPr="0076005C" w:rsidRDefault="0076005C" w:rsidP="0076005C">
    <w:pPr>
      <w:pStyle w:val="Header"/>
      <w:jc w:val="center"/>
      <w:rPr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0BC3D" w14:textId="13B7F0CA" w:rsidR="0076005C" w:rsidRPr="0076005C" w:rsidRDefault="0076005C" w:rsidP="0076005C">
    <w:pPr>
      <w:pStyle w:val="Header"/>
      <w:jc w:val="center"/>
      <w:rPr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8E07" w14:textId="3E5CEE29" w:rsidR="006556D6" w:rsidRPr="006556D6" w:rsidRDefault="006556D6">
    <w:pPr>
      <w:pStyle w:val="Header"/>
      <w:jc w:val="center"/>
      <w:rPr>
        <w:b/>
        <w:bCs/>
        <w:sz w:val="32"/>
        <w:szCs w:val="32"/>
        <w:cs/>
      </w:rPr>
    </w:pPr>
  </w:p>
  <w:sdt>
    <w:sdtPr>
      <w:rPr>
        <w:rFonts w:ascii="Times New Roman" w:hAnsi="Times New Roman" w:cs="Times New Roman"/>
        <w:sz w:val="21"/>
        <w:szCs w:val="21"/>
      </w:rPr>
      <w:id w:val="-204040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2589FC" w14:textId="59C38768" w:rsidR="006556D6" w:rsidRDefault="006556D6">
        <w:pPr>
          <w:pStyle w:val="Header"/>
          <w:jc w:val="center"/>
          <w:rPr>
            <w:rFonts w:ascii="Times New Roman" w:hAnsi="Times New Roman" w:cstheme="minorBidi"/>
            <w:noProof/>
            <w:sz w:val="21"/>
            <w:szCs w:val="21"/>
          </w:rPr>
        </w:pPr>
        <w:r w:rsidRPr="006556D6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6556D6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6556D6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6556D6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6556D6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1CF33593" w14:textId="77777777" w:rsidR="006556D6" w:rsidRDefault="006556D6">
    <w:pPr>
      <w:pStyle w:val="Header"/>
      <w:jc w:val="center"/>
      <w:rPr>
        <w:rFonts w:ascii="Times New Roman" w:hAnsi="Times New Roman" w:cstheme="minorBidi"/>
        <w:noProof/>
        <w:sz w:val="21"/>
        <w:szCs w:val="21"/>
      </w:rPr>
    </w:pPr>
  </w:p>
  <w:p w14:paraId="50D39FC5" w14:textId="77777777" w:rsidR="006556D6" w:rsidRPr="006556D6" w:rsidRDefault="006556D6">
    <w:pPr>
      <w:pStyle w:val="Header"/>
      <w:jc w:val="center"/>
      <w:rPr>
        <w:rFonts w:ascii="Times New Roman" w:hAnsi="Times New Roman" w:cstheme="minorBidi"/>
        <w:sz w:val="21"/>
        <w:szCs w:val="21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AE533" w14:textId="6D867E2B" w:rsidR="009A3C70" w:rsidRPr="009A768A" w:rsidRDefault="009A3C70">
    <w:pPr>
      <w:pStyle w:val="Header"/>
      <w:jc w:val="center"/>
      <w:rPr>
        <w:rFonts w:ascii="Times New Roman" w:hAnsi="Times New Roman"/>
        <w:b/>
        <w:bCs/>
        <w:sz w:val="32"/>
        <w:szCs w:val="40"/>
        <w:cs/>
      </w:rPr>
    </w:pPr>
  </w:p>
  <w:sdt>
    <w:sdtPr>
      <w:rPr>
        <w:rFonts w:ascii="Times New Roman" w:hAnsi="Times New Roman" w:cs="Times New Roman"/>
        <w:sz w:val="21"/>
        <w:szCs w:val="21"/>
      </w:rPr>
      <w:id w:val="141520649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776F142" w14:textId="107E3BDA" w:rsidR="009A3C70" w:rsidRDefault="009A3C70">
        <w:pPr>
          <w:pStyle w:val="Header"/>
          <w:jc w:val="center"/>
          <w:rPr>
            <w:rFonts w:ascii="Times New Roman" w:hAnsi="Times New Roman" w:cstheme="minorBidi"/>
            <w:noProof/>
            <w:sz w:val="21"/>
            <w:szCs w:val="21"/>
          </w:rPr>
        </w:pPr>
        <w:r w:rsidRPr="00D01F8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D01F81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D01F81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D01F81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D01F81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1BD77F0E" w14:textId="77777777" w:rsidR="00D01F81" w:rsidRDefault="00D01F81">
    <w:pPr>
      <w:pStyle w:val="Header"/>
      <w:jc w:val="center"/>
      <w:rPr>
        <w:rFonts w:ascii="Times New Roman" w:hAnsi="Times New Roman" w:cstheme="minorBidi"/>
        <w:noProof/>
        <w:sz w:val="21"/>
        <w:szCs w:val="21"/>
      </w:rPr>
    </w:pPr>
  </w:p>
  <w:p w14:paraId="03AA8772" w14:textId="77777777" w:rsidR="00D01F81" w:rsidRPr="00D01F81" w:rsidRDefault="00D01F81">
    <w:pPr>
      <w:pStyle w:val="Header"/>
      <w:jc w:val="center"/>
      <w:rPr>
        <w:rFonts w:ascii="Times New Roman" w:hAnsi="Times New Roman" w:cstheme="minorBidi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2939FE"/>
    <w:multiLevelType w:val="hybridMultilevel"/>
    <w:tmpl w:val="35242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48855A78"/>
    <w:multiLevelType w:val="hybridMultilevel"/>
    <w:tmpl w:val="2D023608"/>
    <w:lvl w:ilvl="0" w:tplc="AE30E238">
      <w:start w:val="2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4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542404655">
    <w:abstractNumId w:val="6"/>
  </w:num>
  <w:num w:numId="2" w16cid:durableId="1047489262">
    <w:abstractNumId w:val="5"/>
  </w:num>
  <w:num w:numId="3" w16cid:durableId="165101723">
    <w:abstractNumId w:val="7"/>
  </w:num>
  <w:num w:numId="4" w16cid:durableId="243078576">
    <w:abstractNumId w:val="3"/>
  </w:num>
  <w:num w:numId="5" w16cid:durableId="695039733">
    <w:abstractNumId w:val="2"/>
  </w:num>
  <w:num w:numId="6" w16cid:durableId="1924488021">
    <w:abstractNumId w:val="0"/>
  </w:num>
  <w:num w:numId="7" w16cid:durableId="828330766">
    <w:abstractNumId w:val="1"/>
  </w:num>
  <w:num w:numId="8" w16cid:durableId="454787055">
    <w:abstractNumId w:val="4"/>
  </w:num>
  <w:num w:numId="9" w16cid:durableId="362707474">
    <w:abstractNumId w:val="10"/>
  </w:num>
  <w:num w:numId="10" w16cid:durableId="1154105001">
    <w:abstractNumId w:val="9"/>
  </w:num>
  <w:num w:numId="11" w16cid:durableId="958337222">
    <w:abstractNumId w:val="13"/>
  </w:num>
  <w:num w:numId="12" w16cid:durableId="1031221270">
    <w:abstractNumId w:val="11"/>
  </w:num>
  <w:num w:numId="13" w16cid:durableId="457185919">
    <w:abstractNumId w:val="14"/>
  </w:num>
  <w:num w:numId="14" w16cid:durableId="1703631483">
    <w:abstractNumId w:val="12"/>
  </w:num>
  <w:num w:numId="15" w16cid:durableId="2019889356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24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88"/>
    <w:rsid w:val="000036A4"/>
    <w:rsid w:val="00003DB1"/>
    <w:rsid w:val="00004288"/>
    <w:rsid w:val="00004513"/>
    <w:rsid w:val="00004E9C"/>
    <w:rsid w:val="000051B6"/>
    <w:rsid w:val="00005541"/>
    <w:rsid w:val="00005A60"/>
    <w:rsid w:val="00005AAF"/>
    <w:rsid w:val="00005B2E"/>
    <w:rsid w:val="00006302"/>
    <w:rsid w:val="00006328"/>
    <w:rsid w:val="00006761"/>
    <w:rsid w:val="00006811"/>
    <w:rsid w:val="00006BA5"/>
    <w:rsid w:val="00006BC9"/>
    <w:rsid w:val="00006C50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8E2"/>
    <w:rsid w:val="00010EB4"/>
    <w:rsid w:val="0001130D"/>
    <w:rsid w:val="0001195F"/>
    <w:rsid w:val="000122EE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D82"/>
    <w:rsid w:val="00020EFA"/>
    <w:rsid w:val="00020FC5"/>
    <w:rsid w:val="0002140B"/>
    <w:rsid w:val="0002164E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6C"/>
    <w:rsid w:val="000248DE"/>
    <w:rsid w:val="00024CCA"/>
    <w:rsid w:val="00024FA6"/>
    <w:rsid w:val="000250A9"/>
    <w:rsid w:val="000256D4"/>
    <w:rsid w:val="00025798"/>
    <w:rsid w:val="0002589B"/>
    <w:rsid w:val="00025A7D"/>
    <w:rsid w:val="00025C45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2C7"/>
    <w:rsid w:val="000334A8"/>
    <w:rsid w:val="000335A2"/>
    <w:rsid w:val="000335E0"/>
    <w:rsid w:val="00033753"/>
    <w:rsid w:val="00033863"/>
    <w:rsid w:val="000339B8"/>
    <w:rsid w:val="00033A26"/>
    <w:rsid w:val="00033DDE"/>
    <w:rsid w:val="00033DE5"/>
    <w:rsid w:val="00034174"/>
    <w:rsid w:val="0003434C"/>
    <w:rsid w:val="0003482C"/>
    <w:rsid w:val="000348FE"/>
    <w:rsid w:val="00034BAD"/>
    <w:rsid w:val="00034C75"/>
    <w:rsid w:val="00034DB0"/>
    <w:rsid w:val="00034F49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7047"/>
    <w:rsid w:val="0003724B"/>
    <w:rsid w:val="00037564"/>
    <w:rsid w:val="00037B04"/>
    <w:rsid w:val="00037B98"/>
    <w:rsid w:val="00037BD9"/>
    <w:rsid w:val="00037DDE"/>
    <w:rsid w:val="00040571"/>
    <w:rsid w:val="00040649"/>
    <w:rsid w:val="000406ED"/>
    <w:rsid w:val="00040C36"/>
    <w:rsid w:val="00040C3B"/>
    <w:rsid w:val="00040CD7"/>
    <w:rsid w:val="00041055"/>
    <w:rsid w:val="000410F1"/>
    <w:rsid w:val="00041371"/>
    <w:rsid w:val="000417A1"/>
    <w:rsid w:val="000419C0"/>
    <w:rsid w:val="00041AE0"/>
    <w:rsid w:val="00041B2B"/>
    <w:rsid w:val="000422B0"/>
    <w:rsid w:val="0004266D"/>
    <w:rsid w:val="00042B76"/>
    <w:rsid w:val="00042CEB"/>
    <w:rsid w:val="000433D2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C6B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7C3"/>
    <w:rsid w:val="00050156"/>
    <w:rsid w:val="000502A1"/>
    <w:rsid w:val="000502EB"/>
    <w:rsid w:val="000505F0"/>
    <w:rsid w:val="00050965"/>
    <w:rsid w:val="0005098D"/>
    <w:rsid w:val="00050C8A"/>
    <w:rsid w:val="00050EE5"/>
    <w:rsid w:val="000512D8"/>
    <w:rsid w:val="00051636"/>
    <w:rsid w:val="00051887"/>
    <w:rsid w:val="00051B10"/>
    <w:rsid w:val="00051C05"/>
    <w:rsid w:val="0005210B"/>
    <w:rsid w:val="00052656"/>
    <w:rsid w:val="000527A7"/>
    <w:rsid w:val="000527C7"/>
    <w:rsid w:val="000528D1"/>
    <w:rsid w:val="00052B57"/>
    <w:rsid w:val="00052DEF"/>
    <w:rsid w:val="00052E8F"/>
    <w:rsid w:val="000530ED"/>
    <w:rsid w:val="00053435"/>
    <w:rsid w:val="000535E3"/>
    <w:rsid w:val="0005360A"/>
    <w:rsid w:val="00053B2B"/>
    <w:rsid w:val="00053DBC"/>
    <w:rsid w:val="000544D1"/>
    <w:rsid w:val="0005462F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3C8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57DA1"/>
    <w:rsid w:val="000603E5"/>
    <w:rsid w:val="00060646"/>
    <w:rsid w:val="00060795"/>
    <w:rsid w:val="000609F7"/>
    <w:rsid w:val="00060C2A"/>
    <w:rsid w:val="00060C8F"/>
    <w:rsid w:val="00060D24"/>
    <w:rsid w:val="00061278"/>
    <w:rsid w:val="00061340"/>
    <w:rsid w:val="00061461"/>
    <w:rsid w:val="0006147E"/>
    <w:rsid w:val="00061891"/>
    <w:rsid w:val="00061ACD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572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9EF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216"/>
    <w:rsid w:val="00070610"/>
    <w:rsid w:val="00070708"/>
    <w:rsid w:val="00070BA4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2C4C"/>
    <w:rsid w:val="000730CF"/>
    <w:rsid w:val="000730D4"/>
    <w:rsid w:val="000731EF"/>
    <w:rsid w:val="0007345D"/>
    <w:rsid w:val="0007386D"/>
    <w:rsid w:val="0007390B"/>
    <w:rsid w:val="00073A03"/>
    <w:rsid w:val="00073D03"/>
    <w:rsid w:val="00073DB7"/>
    <w:rsid w:val="00073F45"/>
    <w:rsid w:val="000744FA"/>
    <w:rsid w:val="00074605"/>
    <w:rsid w:val="00074C63"/>
    <w:rsid w:val="0007509B"/>
    <w:rsid w:val="000750F5"/>
    <w:rsid w:val="00075183"/>
    <w:rsid w:val="000751B4"/>
    <w:rsid w:val="000754D3"/>
    <w:rsid w:val="00075699"/>
    <w:rsid w:val="000756DF"/>
    <w:rsid w:val="000758C2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AA7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781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64F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C39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08"/>
    <w:rsid w:val="00091B12"/>
    <w:rsid w:val="00091B76"/>
    <w:rsid w:val="00091C53"/>
    <w:rsid w:val="000920CE"/>
    <w:rsid w:val="00092337"/>
    <w:rsid w:val="000924B1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622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A95"/>
    <w:rsid w:val="00094B4C"/>
    <w:rsid w:val="00094C94"/>
    <w:rsid w:val="00094D6E"/>
    <w:rsid w:val="00095878"/>
    <w:rsid w:val="00095E0D"/>
    <w:rsid w:val="00096008"/>
    <w:rsid w:val="0009618A"/>
    <w:rsid w:val="00096353"/>
    <w:rsid w:val="00096788"/>
    <w:rsid w:val="00096AD8"/>
    <w:rsid w:val="00096B30"/>
    <w:rsid w:val="00096B4A"/>
    <w:rsid w:val="00096EE2"/>
    <w:rsid w:val="00096EF9"/>
    <w:rsid w:val="00097098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813"/>
    <w:rsid w:val="000A1D5D"/>
    <w:rsid w:val="000A23C1"/>
    <w:rsid w:val="000A2877"/>
    <w:rsid w:val="000A29B0"/>
    <w:rsid w:val="000A2DD1"/>
    <w:rsid w:val="000A2F63"/>
    <w:rsid w:val="000A30B4"/>
    <w:rsid w:val="000A310B"/>
    <w:rsid w:val="000A333C"/>
    <w:rsid w:val="000A343F"/>
    <w:rsid w:val="000A3536"/>
    <w:rsid w:val="000A3543"/>
    <w:rsid w:val="000A3557"/>
    <w:rsid w:val="000A38D8"/>
    <w:rsid w:val="000A3AC0"/>
    <w:rsid w:val="000A3C1A"/>
    <w:rsid w:val="000A3EE9"/>
    <w:rsid w:val="000A4212"/>
    <w:rsid w:val="000A448F"/>
    <w:rsid w:val="000A490D"/>
    <w:rsid w:val="000A4B14"/>
    <w:rsid w:val="000A4C09"/>
    <w:rsid w:val="000A50DB"/>
    <w:rsid w:val="000A58A5"/>
    <w:rsid w:val="000A5FCC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4200"/>
    <w:rsid w:val="000B45A5"/>
    <w:rsid w:val="000B5467"/>
    <w:rsid w:val="000B5656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90E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C73"/>
    <w:rsid w:val="000C0D65"/>
    <w:rsid w:val="000C0E05"/>
    <w:rsid w:val="000C0F6A"/>
    <w:rsid w:val="000C102F"/>
    <w:rsid w:val="000C197C"/>
    <w:rsid w:val="000C1A58"/>
    <w:rsid w:val="000C1CA6"/>
    <w:rsid w:val="000C1E5B"/>
    <w:rsid w:val="000C1F03"/>
    <w:rsid w:val="000C24A6"/>
    <w:rsid w:val="000C285A"/>
    <w:rsid w:val="000C3304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B26"/>
    <w:rsid w:val="000C5E7F"/>
    <w:rsid w:val="000C5EC2"/>
    <w:rsid w:val="000C5EC4"/>
    <w:rsid w:val="000C62AE"/>
    <w:rsid w:val="000C63D1"/>
    <w:rsid w:val="000C63EF"/>
    <w:rsid w:val="000C6493"/>
    <w:rsid w:val="000C66B1"/>
    <w:rsid w:val="000C6709"/>
    <w:rsid w:val="000C6B0B"/>
    <w:rsid w:val="000C6D34"/>
    <w:rsid w:val="000C7037"/>
    <w:rsid w:val="000C7213"/>
    <w:rsid w:val="000C779B"/>
    <w:rsid w:val="000C7B4E"/>
    <w:rsid w:val="000C7C84"/>
    <w:rsid w:val="000C7F39"/>
    <w:rsid w:val="000D0005"/>
    <w:rsid w:val="000D00F0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0FC7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8CF"/>
    <w:rsid w:val="000D3A0F"/>
    <w:rsid w:val="000D3AC7"/>
    <w:rsid w:val="000D3D45"/>
    <w:rsid w:val="000D3E68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B9E"/>
    <w:rsid w:val="000D5F44"/>
    <w:rsid w:val="000D5FAB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88F"/>
    <w:rsid w:val="000D79DC"/>
    <w:rsid w:val="000E04A6"/>
    <w:rsid w:val="000E07CD"/>
    <w:rsid w:val="000E085C"/>
    <w:rsid w:val="000E0949"/>
    <w:rsid w:val="000E0BFC"/>
    <w:rsid w:val="000E0C09"/>
    <w:rsid w:val="000E0F39"/>
    <w:rsid w:val="000E1245"/>
    <w:rsid w:val="000E1391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21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00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5C9"/>
    <w:rsid w:val="000F1BE3"/>
    <w:rsid w:val="000F21C0"/>
    <w:rsid w:val="000F2307"/>
    <w:rsid w:val="000F23CE"/>
    <w:rsid w:val="000F2613"/>
    <w:rsid w:val="000F270F"/>
    <w:rsid w:val="000F27F3"/>
    <w:rsid w:val="000F2899"/>
    <w:rsid w:val="000F2A22"/>
    <w:rsid w:val="000F2EEB"/>
    <w:rsid w:val="000F30D0"/>
    <w:rsid w:val="000F354B"/>
    <w:rsid w:val="000F3571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406"/>
    <w:rsid w:val="000F556F"/>
    <w:rsid w:val="000F574E"/>
    <w:rsid w:val="000F584B"/>
    <w:rsid w:val="000F5B54"/>
    <w:rsid w:val="000F5C4C"/>
    <w:rsid w:val="000F6007"/>
    <w:rsid w:val="000F6236"/>
    <w:rsid w:val="000F696F"/>
    <w:rsid w:val="000F69E0"/>
    <w:rsid w:val="000F6C1C"/>
    <w:rsid w:val="000F6FD7"/>
    <w:rsid w:val="000F703B"/>
    <w:rsid w:val="000F7101"/>
    <w:rsid w:val="000F712C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255"/>
    <w:rsid w:val="0010143A"/>
    <w:rsid w:val="00101714"/>
    <w:rsid w:val="00101B2D"/>
    <w:rsid w:val="00101D07"/>
    <w:rsid w:val="00101D0E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313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388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412"/>
    <w:rsid w:val="00112639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3FBA"/>
    <w:rsid w:val="001142BD"/>
    <w:rsid w:val="00114617"/>
    <w:rsid w:val="0011485F"/>
    <w:rsid w:val="001148B0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6CB"/>
    <w:rsid w:val="00117776"/>
    <w:rsid w:val="001179CF"/>
    <w:rsid w:val="00117FA8"/>
    <w:rsid w:val="00120126"/>
    <w:rsid w:val="0012012C"/>
    <w:rsid w:val="00120302"/>
    <w:rsid w:val="001203E0"/>
    <w:rsid w:val="00120735"/>
    <w:rsid w:val="00120E1B"/>
    <w:rsid w:val="00121271"/>
    <w:rsid w:val="00121349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17"/>
    <w:rsid w:val="001238B6"/>
    <w:rsid w:val="001238EB"/>
    <w:rsid w:val="00123BEB"/>
    <w:rsid w:val="00124623"/>
    <w:rsid w:val="001249EF"/>
    <w:rsid w:val="00124B04"/>
    <w:rsid w:val="00124B84"/>
    <w:rsid w:val="00124ED6"/>
    <w:rsid w:val="00125041"/>
    <w:rsid w:val="00125080"/>
    <w:rsid w:val="00125705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E32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A55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735"/>
    <w:rsid w:val="001348F6"/>
    <w:rsid w:val="00134BB8"/>
    <w:rsid w:val="00134BF4"/>
    <w:rsid w:val="00134C2A"/>
    <w:rsid w:val="00134CDB"/>
    <w:rsid w:val="00134F40"/>
    <w:rsid w:val="00135313"/>
    <w:rsid w:val="0013533C"/>
    <w:rsid w:val="0013578C"/>
    <w:rsid w:val="00135860"/>
    <w:rsid w:val="00135ECD"/>
    <w:rsid w:val="00136467"/>
    <w:rsid w:val="0013678D"/>
    <w:rsid w:val="001367F4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BE1"/>
    <w:rsid w:val="00140FB7"/>
    <w:rsid w:val="00141045"/>
    <w:rsid w:val="0014118E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62D"/>
    <w:rsid w:val="00145649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71F"/>
    <w:rsid w:val="001478FF"/>
    <w:rsid w:val="00147CAF"/>
    <w:rsid w:val="00147D7C"/>
    <w:rsid w:val="00147E55"/>
    <w:rsid w:val="00150129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112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458"/>
    <w:rsid w:val="00153516"/>
    <w:rsid w:val="001535E8"/>
    <w:rsid w:val="00153A35"/>
    <w:rsid w:val="00153D72"/>
    <w:rsid w:val="00153F5A"/>
    <w:rsid w:val="0015435C"/>
    <w:rsid w:val="001543A8"/>
    <w:rsid w:val="001549A4"/>
    <w:rsid w:val="00154CB0"/>
    <w:rsid w:val="00154CC4"/>
    <w:rsid w:val="00154ECD"/>
    <w:rsid w:val="00154EDF"/>
    <w:rsid w:val="0015520F"/>
    <w:rsid w:val="001552F7"/>
    <w:rsid w:val="00155B74"/>
    <w:rsid w:val="00156022"/>
    <w:rsid w:val="001564DB"/>
    <w:rsid w:val="0015664A"/>
    <w:rsid w:val="00156735"/>
    <w:rsid w:val="001567FB"/>
    <w:rsid w:val="0015696E"/>
    <w:rsid w:val="00156CA4"/>
    <w:rsid w:val="00156E7B"/>
    <w:rsid w:val="00157052"/>
    <w:rsid w:val="00157117"/>
    <w:rsid w:val="0015712D"/>
    <w:rsid w:val="001577ED"/>
    <w:rsid w:val="00157A4E"/>
    <w:rsid w:val="00157D7E"/>
    <w:rsid w:val="00157F8B"/>
    <w:rsid w:val="0016063F"/>
    <w:rsid w:val="001607A4"/>
    <w:rsid w:val="00160B2F"/>
    <w:rsid w:val="00160B30"/>
    <w:rsid w:val="00160B46"/>
    <w:rsid w:val="00160DEC"/>
    <w:rsid w:val="00160FCF"/>
    <w:rsid w:val="0016113B"/>
    <w:rsid w:val="0016144E"/>
    <w:rsid w:val="001616CA"/>
    <w:rsid w:val="00161825"/>
    <w:rsid w:val="00161D65"/>
    <w:rsid w:val="0016208F"/>
    <w:rsid w:val="001620C9"/>
    <w:rsid w:val="00162181"/>
    <w:rsid w:val="001625F8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1E5"/>
    <w:rsid w:val="00164733"/>
    <w:rsid w:val="001647D8"/>
    <w:rsid w:val="00164A67"/>
    <w:rsid w:val="0016514D"/>
    <w:rsid w:val="0016529D"/>
    <w:rsid w:val="00165427"/>
    <w:rsid w:val="00165472"/>
    <w:rsid w:val="001655E7"/>
    <w:rsid w:val="00165AB9"/>
    <w:rsid w:val="00165AEB"/>
    <w:rsid w:val="00165B75"/>
    <w:rsid w:val="00165F49"/>
    <w:rsid w:val="001662BE"/>
    <w:rsid w:val="0016633B"/>
    <w:rsid w:val="00166676"/>
    <w:rsid w:val="001666EA"/>
    <w:rsid w:val="0016677E"/>
    <w:rsid w:val="0016696C"/>
    <w:rsid w:val="001669CD"/>
    <w:rsid w:val="00166C2A"/>
    <w:rsid w:val="00166C44"/>
    <w:rsid w:val="00166F19"/>
    <w:rsid w:val="00167029"/>
    <w:rsid w:val="0016711F"/>
    <w:rsid w:val="001678F0"/>
    <w:rsid w:val="00170144"/>
    <w:rsid w:val="00170686"/>
    <w:rsid w:val="001707BE"/>
    <w:rsid w:val="001707C5"/>
    <w:rsid w:val="001707E4"/>
    <w:rsid w:val="00170879"/>
    <w:rsid w:val="0017088B"/>
    <w:rsid w:val="001709AB"/>
    <w:rsid w:val="00170EBE"/>
    <w:rsid w:val="00170F6D"/>
    <w:rsid w:val="00170FD5"/>
    <w:rsid w:val="00171249"/>
    <w:rsid w:val="001719C5"/>
    <w:rsid w:val="00171A52"/>
    <w:rsid w:val="00171A8A"/>
    <w:rsid w:val="00171BF4"/>
    <w:rsid w:val="00171D05"/>
    <w:rsid w:val="00171F54"/>
    <w:rsid w:val="001721C6"/>
    <w:rsid w:val="001721FE"/>
    <w:rsid w:val="00172359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6CC2"/>
    <w:rsid w:val="00176CDE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1B2F"/>
    <w:rsid w:val="00181C73"/>
    <w:rsid w:val="0018232A"/>
    <w:rsid w:val="001825B6"/>
    <w:rsid w:val="001826C1"/>
    <w:rsid w:val="001829C5"/>
    <w:rsid w:val="00182A0E"/>
    <w:rsid w:val="00182CC3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BDD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350"/>
    <w:rsid w:val="0019458C"/>
    <w:rsid w:val="00194750"/>
    <w:rsid w:val="0019481E"/>
    <w:rsid w:val="00194947"/>
    <w:rsid w:val="00194BD3"/>
    <w:rsid w:val="00194BEA"/>
    <w:rsid w:val="0019502B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2A9"/>
    <w:rsid w:val="00197450"/>
    <w:rsid w:val="00197533"/>
    <w:rsid w:val="00197628"/>
    <w:rsid w:val="00197698"/>
    <w:rsid w:val="001977BE"/>
    <w:rsid w:val="0019788B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091"/>
    <w:rsid w:val="001A3142"/>
    <w:rsid w:val="001A31E3"/>
    <w:rsid w:val="001A3207"/>
    <w:rsid w:val="001A3234"/>
    <w:rsid w:val="001A3320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AF5"/>
    <w:rsid w:val="001A5D50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0E3"/>
    <w:rsid w:val="001B0207"/>
    <w:rsid w:val="001B03F3"/>
    <w:rsid w:val="001B0501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BDC"/>
    <w:rsid w:val="001B2FA7"/>
    <w:rsid w:val="001B2FFF"/>
    <w:rsid w:val="001B301B"/>
    <w:rsid w:val="001B3183"/>
    <w:rsid w:val="001B3ADC"/>
    <w:rsid w:val="001B3B3A"/>
    <w:rsid w:val="001B3F49"/>
    <w:rsid w:val="001B41B5"/>
    <w:rsid w:val="001B4217"/>
    <w:rsid w:val="001B4A59"/>
    <w:rsid w:val="001B4ADD"/>
    <w:rsid w:val="001B4F0E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28E"/>
    <w:rsid w:val="001B73D6"/>
    <w:rsid w:val="001B7662"/>
    <w:rsid w:val="001C006E"/>
    <w:rsid w:val="001C00F1"/>
    <w:rsid w:val="001C0319"/>
    <w:rsid w:val="001C0700"/>
    <w:rsid w:val="001C085F"/>
    <w:rsid w:val="001C093C"/>
    <w:rsid w:val="001C0975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DD6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4B"/>
    <w:rsid w:val="001C45F2"/>
    <w:rsid w:val="001C4BCD"/>
    <w:rsid w:val="001C4C86"/>
    <w:rsid w:val="001C4E44"/>
    <w:rsid w:val="001C53F4"/>
    <w:rsid w:val="001C56F6"/>
    <w:rsid w:val="001C57C5"/>
    <w:rsid w:val="001C59EE"/>
    <w:rsid w:val="001C5A39"/>
    <w:rsid w:val="001C5D85"/>
    <w:rsid w:val="001C5F16"/>
    <w:rsid w:val="001C605D"/>
    <w:rsid w:val="001C628B"/>
    <w:rsid w:val="001C674F"/>
    <w:rsid w:val="001C67EE"/>
    <w:rsid w:val="001C6992"/>
    <w:rsid w:val="001C6DA0"/>
    <w:rsid w:val="001C76D7"/>
    <w:rsid w:val="001C7826"/>
    <w:rsid w:val="001C78C4"/>
    <w:rsid w:val="001D0408"/>
    <w:rsid w:val="001D0585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EA"/>
    <w:rsid w:val="001D32FA"/>
    <w:rsid w:val="001D3370"/>
    <w:rsid w:val="001D354C"/>
    <w:rsid w:val="001D365F"/>
    <w:rsid w:val="001D37D2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5FE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5FB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8B"/>
    <w:rsid w:val="001E3E79"/>
    <w:rsid w:val="001E4178"/>
    <w:rsid w:val="001E454D"/>
    <w:rsid w:val="001E491B"/>
    <w:rsid w:val="001E49D0"/>
    <w:rsid w:val="001E4A3B"/>
    <w:rsid w:val="001E4B11"/>
    <w:rsid w:val="001E4CEC"/>
    <w:rsid w:val="001E4E7A"/>
    <w:rsid w:val="001E4EDE"/>
    <w:rsid w:val="001E52AD"/>
    <w:rsid w:val="001E57CE"/>
    <w:rsid w:val="001E5917"/>
    <w:rsid w:val="001E59BD"/>
    <w:rsid w:val="001E59FB"/>
    <w:rsid w:val="001E5DCE"/>
    <w:rsid w:val="001E5ECE"/>
    <w:rsid w:val="001E5FA6"/>
    <w:rsid w:val="001E60F6"/>
    <w:rsid w:val="001E6666"/>
    <w:rsid w:val="001E6A0C"/>
    <w:rsid w:val="001E6B1B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1FB6"/>
    <w:rsid w:val="001F20BD"/>
    <w:rsid w:val="001F2209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C37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69D"/>
    <w:rsid w:val="001F5862"/>
    <w:rsid w:val="001F589B"/>
    <w:rsid w:val="001F59E6"/>
    <w:rsid w:val="001F5C1C"/>
    <w:rsid w:val="001F5C62"/>
    <w:rsid w:val="001F5FF5"/>
    <w:rsid w:val="001F637B"/>
    <w:rsid w:val="001F64ED"/>
    <w:rsid w:val="001F64FC"/>
    <w:rsid w:val="001F6761"/>
    <w:rsid w:val="001F68D6"/>
    <w:rsid w:val="001F69DF"/>
    <w:rsid w:val="001F6B27"/>
    <w:rsid w:val="001F6DB0"/>
    <w:rsid w:val="001F6DFD"/>
    <w:rsid w:val="001F7016"/>
    <w:rsid w:val="001F70AC"/>
    <w:rsid w:val="001F710C"/>
    <w:rsid w:val="001F724C"/>
    <w:rsid w:val="001F7317"/>
    <w:rsid w:val="001F74F5"/>
    <w:rsid w:val="001F758F"/>
    <w:rsid w:val="001F7C4D"/>
    <w:rsid w:val="001F7CC4"/>
    <w:rsid w:val="001F7DED"/>
    <w:rsid w:val="001F7EDE"/>
    <w:rsid w:val="0020001F"/>
    <w:rsid w:val="00200649"/>
    <w:rsid w:val="002006A9"/>
    <w:rsid w:val="002006EC"/>
    <w:rsid w:val="002015B1"/>
    <w:rsid w:val="00201769"/>
    <w:rsid w:val="0020178D"/>
    <w:rsid w:val="00201857"/>
    <w:rsid w:val="002019E6"/>
    <w:rsid w:val="0020257E"/>
    <w:rsid w:val="00202694"/>
    <w:rsid w:val="0020294A"/>
    <w:rsid w:val="00202DDC"/>
    <w:rsid w:val="00202F0B"/>
    <w:rsid w:val="00203018"/>
    <w:rsid w:val="00203038"/>
    <w:rsid w:val="002032A6"/>
    <w:rsid w:val="002032E0"/>
    <w:rsid w:val="00203512"/>
    <w:rsid w:val="002037DD"/>
    <w:rsid w:val="00203898"/>
    <w:rsid w:val="00203B06"/>
    <w:rsid w:val="00203BE3"/>
    <w:rsid w:val="00203F9A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B9"/>
    <w:rsid w:val="002056E9"/>
    <w:rsid w:val="00205AB9"/>
    <w:rsid w:val="00205B18"/>
    <w:rsid w:val="00205B1D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07EEB"/>
    <w:rsid w:val="00210027"/>
    <w:rsid w:val="0021010E"/>
    <w:rsid w:val="002101C7"/>
    <w:rsid w:val="002103FC"/>
    <w:rsid w:val="00210522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581"/>
    <w:rsid w:val="0021363E"/>
    <w:rsid w:val="0021377A"/>
    <w:rsid w:val="00213BB0"/>
    <w:rsid w:val="00213CCA"/>
    <w:rsid w:val="00213D3C"/>
    <w:rsid w:val="00213FCE"/>
    <w:rsid w:val="00214186"/>
    <w:rsid w:val="002143C3"/>
    <w:rsid w:val="00214401"/>
    <w:rsid w:val="002146DC"/>
    <w:rsid w:val="00214702"/>
    <w:rsid w:val="0021488E"/>
    <w:rsid w:val="00214AA8"/>
    <w:rsid w:val="00214BD1"/>
    <w:rsid w:val="00214C34"/>
    <w:rsid w:val="00214CC2"/>
    <w:rsid w:val="00214CC5"/>
    <w:rsid w:val="00214D56"/>
    <w:rsid w:val="00215753"/>
    <w:rsid w:val="00215797"/>
    <w:rsid w:val="0021589B"/>
    <w:rsid w:val="0021611C"/>
    <w:rsid w:val="00216213"/>
    <w:rsid w:val="0021641A"/>
    <w:rsid w:val="00216780"/>
    <w:rsid w:val="00216860"/>
    <w:rsid w:val="00216BCE"/>
    <w:rsid w:val="00216BE5"/>
    <w:rsid w:val="00216CF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118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2B1A"/>
    <w:rsid w:val="0022312B"/>
    <w:rsid w:val="0022329B"/>
    <w:rsid w:val="0022381A"/>
    <w:rsid w:val="00224264"/>
    <w:rsid w:val="0022474A"/>
    <w:rsid w:val="0022474E"/>
    <w:rsid w:val="00224799"/>
    <w:rsid w:val="00224887"/>
    <w:rsid w:val="00224CD0"/>
    <w:rsid w:val="002254D3"/>
    <w:rsid w:val="002255A5"/>
    <w:rsid w:val="002255E6"/>
    <w:rsid w:val="00225CB2"/>
    <w:rsid w:val="00225FD6"/>
    <w:rsid w:val="00226229"/>
    <w:rsid w:val="002263C1"/>
    <w:rsid w:val="002269C7"/>
    <w:rsid w:val="00226E2F"/>
    <w:rsid w:val="00226E70"/>
    <w:rsid w:val="00226FB3"/>
    <w:rsid w:val="00227456"/>
    <w:rsid w:val="002276FE"/>
    <w:rsid w:val="002277A7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97F"/>
    <w:rsid w:val="002309D6"/>
    <w:rsid w:val="00230D0A"/>
    <w:rsid w:val="00230D38"/>
    <w:rsid w:val="00231142"/>
    <w:rsid w:val="00231242"/>
    <w:rsid w:val="00231367"/>
    <w:rsid w:val="002313A5"/>
    <w:rsid w:val="0023180A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2F53"/>
    <w:rsid w:val="00233095"/>
    <w:rsid w:val="00233213"/>
    <w:rsid w:val="002333EA"/>
    <w:rsid w:val="00233725"/>
    <w:rsid w:val="00233947"/>
    <w:rsid w:val="00233C2A"/>
    <w:rsid w:val="0023404B"/>
    <w:rsid w:val="0023430B"/>
    <w:rsid w:val="002346F6"/>
    <w:rsid w:val="00234707"/>
    <w:rsid w:val="002349B5"/>
    <w:rsid w:val="00234BD8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8E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CDA"/>
    <w:rsid w:val="00244D0F"/>
    <w:rsid w:val="00244D82"/>
    <w:rsid w:val="00244E58"/>
    <w:rsid w:val="002451D5"/>
    <w:rsid w:val="00245330"/>
    <w:rsid w:val="002454E4"/>
    <w:rsid w:val="00245785"/>
    <w:rsid w:val="002457B1"/>
    <w:rsid w:val="0024582D"/>
    <w:rsid w:val="00245B77"/>
    <w:rsid w:val="00245C0B"/>
    <w:rsid w:val="00245D4E"/>
    <w:rsid w:val="00246180"/>
    <w:rsid w:val="00246287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85"/>
    <w:rsid w:val="002513BF"/>
    <w:rsid w:val="00251717"/>
    <w:rsid w:val="00251A7F"/>
    <w:rsid w:val="00251AC6"/>
    <w:rsid w:val="00251CA3"/>
    <w:rsid w:val="00251CC3"/>
    <w:rsid w:val="00252079"/>
    <w:rsid w:val="00252245"/>
    <w:rsid w:val="0025228A"/>
    <w:rsid w:val="002525DB"/>
    <w:rsid w:val="002525EC"/>
    <w:rsid w:val="0025263A"/>
    <w:rsid w:val="002527C9"/>
    <w:rsid w:val="002528B0"/>
    <w:rsid w:val="0025290F"/>
    <w:rsid w:val="00252931"/>
    <w:rsid w:val="00252A8F"/>
    <w:rsid w:val="00252BAA"/>
    <w:rsid w:val="002534A0"/>
    <w:rsid w:val="0025388D"/>
    <w:rsid w:val="002538F6"/>
    <w:rsid w:val="002539E1"/>
    <w:rsid w:val="00253B54"/>
    <w:rsid w:val="00254341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5C"/>
    <w:rsid w:val="00256069"/>
    <w:rsid w:val="0025629B"/>
    <w:rsid w:val="00256333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DA8"/>
    <w:rsid w:val="00257E26"/>
    <w:rsid w:val="00257E2F"/>
    <w:rsid w:val="00260536"/>
    <w:rsid w:val="00260555"/>
    <w:rsid w:val="0026075B"/>
    <w:rsid w:val="0026097B"/>
    <w:rsid w:val="00260B87"/>
    <w:rsid w:val="00260CAC"/>
    <w:rsid w:val="002610D2"/>
    <w:rsid w:val="00261372"/>
    <w:rsid w:val="002613E8"/>
    <w:rsid w:val="00261408"/>
    <w:rsid w:val="00261A8D"/>
    <w:rsid w:val="00261D7C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34D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6C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6F00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1FF2"/>
    <w:rsid w:val="00282860"/>
    <w:rsid w:val="00282E7A"/>
    <w:rsid w:val="002831F6"/>
    <w:rsid w:val="00283B19"/>
    <w:rsid w:val="00283BEB"/>
    <w:rsid w:val="00283C98"/>
    <w:rsid w:val="00283CBC"/>
    <w:rsid w:val="00283D52"/>
    <w:rsid w:val="00283D63"/>
    <w:rsid w:val="002840C0"/>
    <w:rsid w:val="0028452C"/>
    <w:rsid w:val="002845EE"/>
    <w:rsid w:val="00284D3D"/>
    <w:rsid w:val="0028605C"/>
    <w:rsid w:val="002864D7"/>
    <w:rsid w:val="002865E9"/>
    <w:rsid w:val="00286939"/>
    <w:rsid w:val="002869B5"/>
    <w:rsid w:val="00286B83"/>
    <w:rsid w:val="00286BA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688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A4C"/>
    <w:rsid w:val="00292D54"/>
    <w:rsid w:val="00292F00"/>
    <w:rsid w:val="002930D8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5C9C"/>
    <w:rsid w:val="00295DCC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09F"/>
    <w:rsid w:val="002A01E0"/>
    <w:rsid w:val="002A02DC"/>
    <w:rsid w:val="002A0341"/>
    <w:rsid w:val="002A0E2D"/>
    <w:rsid w:val="002A0E48"/>
    <w:rsid w:val="002A12B7"/>
    <w:rsid w:val="002A13F6"/>
    <w:rsid w:val="002A155F"/>
    <w:rsid w:val="002A1EB7"/>
    <w:rsid w:val="002A1FFF"/>
    <w:rsid w:val="002A23FB"/>
    <w:rsid w:val="002A240F"/>
    <w:rsid w:val="002A2D6E"/>
    <w:rsid w:val="002A2DB6"/>
    <w:rsid w:val="002A2E52"/>
    <w:rsid w:val="002A3008"/>
    <w:rsid w:val="002A3206"/>
    <w:rsid w:val="002A3398"/>
    <w:rsid w:val="002A35DC"/>
    <w:rsid w:val="002A39BD"/>
    <w:rsid w:val="002A39DE"/>
    <w:rsid w:val="002A39EB"/>
    <w:rsid w:val="002A3CED"/>
    <w:rsid w:val="002A41BD"/>
    <w:rsid w:val="002A4446"/>
    <w:rsid w:val="002A47E9"/>
    <w:rsid w:val="002A487A"/>
    <w:rsid w:val="002A4A2F"/>
    <w:rsid w:val="002A4D18"/>
    <w:rsid w:val="002A4D7A"/>
    <w:rsid w:val="002A4E29"/>
    <w:rsid w:val="002A511E"/>
    <w:rsid w:val="002A5165"/>
    <w:rsid w:val="002A55AE"/>
    <w:rsid w:val="002A5AAB"/>
    <w:rsid w:val="002A6381"/>
    <w:rsid w:val="002A644F"/>
    <w:rsid w:val="002A64CB"/>
    <w:rsid w:val="002A6DF0"/>
    <w:rsid w:val="002A7097"/>
    <w:rsid w:val="002A7219"/>
    <w:rsid w:val="002A7326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0B7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185"/>
    <w:rsid w:val="002B54AF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168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1E"/>
    <w:rsid w:val="002C40ED"/>
    <w:rsid w:val="002C41C9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89"/>
    <w:rsid w:val="002C6DA5"/>
    <w:rsid w:val="002C6DC2"/>
    <w:rsid w:val="002C7081"/>
    <w:rsid w:val="002C7114"/>
    <w:rsid w:val="002C7283"/>
    <w:rsid w:val="002C73A2"/>
    <w:rsid w:val="002C7432"/>
    <w:rsid w:val="002C767E"/>
    <w:rsid w:val="002C76EA"/>
    <w:rsid w:val="002C7AB2"/>
    <w:rsid w:val="002C7B81"/>
    <w:rsid w:val="002C7D6F"/>
    <w:rsid w:val="002C7EF9"/>
    <w:rsid w:val="002D0222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577"/>
    <w:rsid w:val="002D35AA"/>
    <w:rsid w:val="002D3817"/>
    <w:rsid w:val="002D3F1A"/>
    <w:rsid w:val="002D44E2"/>
    <w:rsid w:val="002D46DF"/>
    <w:rsid w:val="002D4906"/>
    <w:rsid w:val="002D49F6"/>
    <w:rsid w:val="002D4A28"/>
    <w:rsid w:val="002D4C78"/>
    <w:rsid w:val="002D4D1E"/>
    <w:rsid w:val="002D4E8C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2E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99"/>
    <w:rsid w:val="002E3CF2"/>
    <w:rsid w:val="002E3D95"/>
    <w:rsid w:val="002E3F20"/>
    <w:rsid w:val="002E4150"/>
    <w:rsid w:val="002E41A6"/>
    <w:rsid w:val="002E41C9"/>
    <w:rsid w:val="002E4364"/>
    <w:rsid w:val="002E4586"/>
    <w:rsid w:val="002E4745"/>
    <w:rsid w:val="002E496F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6AD4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32F"/>
    <w:rsid w:val="002F1CD1"/>
    <w:rsid w:val="002F1CE6"/>
    <w:rsid w:val="002F1F25"/>
    <w:rsid w:val="002F1F5C"/>
    <w:rsid w:val="002F2013"/>
    <w:rsid w:val="002F2076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45C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6EE"/>
    <w:rsid w:val="002F575F"/>
    <w:rsid w:val="002F5B55"/>
    <w:rsid w:val="002F64F8"/>
    <w:rsid w:val="002F67FC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B51"/>
    <w:rsid w:val="002F7C0F"/>
    <w:rsid w:val="002F7EFE"/>
    <w:rsid w:val="00300121"/>
    <w:rsid w:val="003008F2"/>
    <w:rsid w:val="00300BCD"/>
    <w:rsid w:val="00300CBA"/>
    <w:rsid w:val="00300F1B"/>
    <w:rsid w:val="003010E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F20"/>
    <w:rsid w:val="003040F0"/>
    <w:rsid w:val="00304107"/>
    <w:rsid w:val="00304119"/>
    <w:rsid w:val="00304511"/>
    <w:rsid w:val="00304677"/>
    <w:rsid w:val="0030470E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788"/>
    <w:rsid w:val="003078BD"/>
    <w:rsid w:val="00307C6D"/>
    <w:rsid w:val="00307E2A"/>
    <w:rsid w:val="00310368"/>
    <w:rsid w:val="0031062C"/>
    <w:rsid w:val="00310C96"/>
    <w:rsid w:val="00310D95"/>
    <w:rsid w:val="00310F35"/>
    <w:rsid w:val="003112E2"/>
    <w:rsid w:val="003113C2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4646"/>
    <w:rsid w:val="00315998"/>
    <w:rsid w:val="00315CD6"/>
    <w:rsid w:val="00315DB8"/>
    <w:rsid w:val="00316137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17B90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18C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3D"/>
    <w:rsid w:val="003271F2"/>
    <w:rsid w:val="003274B0"/>
    <w:rsid w:val="00327721"/>
    <w:rsid w:val="0032782B"/>
    <w:rsid w:val="003278F3"/>
    <w:rsid w:val="003278F8"/>
    <w:rsid w:val="00327A0C"/>
    <w:rsid w:val="00327D78"/>
    <w:rsid w:val="0033007D"/>
    <w:rsid w:val="00330584"/>
    <w:rsid w:val="00330605"/>
    <w:rsid w:val="00330693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D84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4FA9"/>
    <w:rsid w:val="003454B6"/>
    <w:rsid w:val="00345648"/>
    <w:rsid w:val="0034574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47EE4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D89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99"/>
    <w:rsid w:val="003562C4"/>
    <w:rsid w:val="00356380"/>
    <w:rsid w:val="00356848"/>
    <w:rsid w:val="0035699B"/>
    <w:rsid w:val="00356A1C"/>
    <w:rsid w:val="00356A46"/>
    <w:rsid w:val="00356B8F"/>
    <w:rsid w:val="00356DD2"/>
    <w:rsid w:val="0035769A"/>
    <w:rsid w:val="00357A9A"/>
    <w:rsid w:val="00357AC1"/>
    <w:rsid w:val="00357BF3"/>
    <w:rsid w:val="00357C07"/>
    <w:rsid w:val="00357EEB"/>
    <w:rsid w:val="00357F41"/>
    <w:rsid w:val="00357F80"/>
    <w:rsid w:val="00360191"/>
    <w:rsid w:val="003603DD"/>
    <w:rsid w:val="0036049D"/>
    <w:rsid w:val="003606A6"/>
    <w:rsid w:val="0036072B"/>
    <w:rsid w:val="00360C3B"/>
    <w:rsid w:val="00360D81"/>
    <w:rsid w:val="003613F2"/>
    <w:rsid w:val="00361C6D"/>
    <w:rsid w:val="0036210D"/>
    <w:rsid w:val="00362765"/>
    <w:rsid w:val="00362996"/>
    <w:rsid w:val="00362F0C"/>
    <w:rsid w:val="0036322F"/>
    <w:rsid w:val="00363559"/>
    <w:rsid w:val="0036361C"/>
    <w:rsid w:val="003639A1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965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151"/>
    <w:rsid w:val="00372C27"/>
    <w:rsid w:val="00372CBE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4F99"/>
    <w:rsid w:val="00374FC0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B59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399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982"/>
    <w:rsid w:val="00384C76"/>
    <w:rsid w:val="00385050"/>
    <w:rsid w:val="00385530"/>
    <w:rsid w:val="00385A99"/>
    <w:rsid w:val="00385F92"/>
    <w:rsid w:val="00385FA0"/>
    <w:rsid w:val="00386065"/>
    <w:rsid w:val="003868EA"/>
    <w:rsid w:val="003869BF"/>
    <w:rsid w:val="00386BAF"/>
    <w:rsid w:val="00386CC9"/>
    <w:rsid w:val="00386D6E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A45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454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043"/>
    <w:rsid w:val="003931F3"/>
    <w:rsid w:val="0039323E"/>
    <w:rsid w:val="00393306"/>
    <w:rsid w:val="003933C8"/>
    <w:rsid w:val="00393498"/>
    <w:rsid w:val="00393584"/>
    <w:rsid w:val="003935B1"/>
    <w:rsid w:val="00393827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0B"/>
    <w:rsid w:val="00395A76"/>
    <w:rsid w:val="00395B0A"/>
    <w:rsid w:val="00395E0C"/>
    <w:rsid w:val="00395EC6"/>
    <w:rsid w:val="00396384"/>
    <w:rsid w:val="00396505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173B"/>
    <w:rsid w:val="003A2115"/>
    <w:rsid w:val="003A2433"/>
    <w:rsid w:val="003A24B2"/>
    <w:rsid w:val="003A25BE"/>
    <w:rsid w:val="003A27C0"/>
    <w:rsid w:val="003A2B70"/>
    <w:rsid w:val="003A2BF0"/>
    <w:rsid w:val="003A2BFA"/>
    <w:rsid w:val="003A2D02"/>
    <w:rsid w:val="003A3009"/>
    <w:rsid w:val="003A308F"/>
    <w:rsid w:val="003A36FE"/>
    <w:rsid w:val="003A371A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4E9B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5C"/>
    <w:rsid w:val="003A78B6"/>
    <w:rsid w:val="003A7E7C"/>
    <w:rsid w:val="003B029E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05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58"/>
    <w:rsid w:val="003C1B71"/>
    <w:rsid w:val="003C1DE7"/>
    <w:rsid w:val="003C1EF5"/>
    <w:rsid w:val="003C1EFF"/>
    <w:rsid w:val="003C20AF"/>
    <w:rsid w:val="003C2161"/>
    <w:rsid w:val="003C2570"/>
    <w:rsid w:val="003C275F"/>
    <w:rsid w:val="003C37CA"/>
    <w:rsid w:val="003C411D"/>
    <w:rsid w:val="003C47FE"/>
    <w:rsid w:val="003C4AFA"/>
    <w:rsid w:val="003C4B28"/>
    <w:rsid w:val="003C4C0F"/>
    <w:rsid w:val="003C4CD3"/>
    <w:rsid w:val="003C4FFB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07C"/>
    <w:rsid w:val="003C62E2"/>
    <w:rsid w:val="003C63D9"/>
    <w:rsid w:val="003C6533"/>
    <w:rsid w:val="003C6965"/>
    <w:rsid w:val="003C69D3"/>
    <w:rsid w:val="003C6C39"/>
    <w:rsid w:val="003C6E67"/>
    <w:rsid w:val="003C6FF5"/>
    <w:rsid w:val="003C70FA"/>
    <w:rsid w:val="003C724A"/>
    <w:rsid w:val="003C7388"/>
    <w:rsid w:val="003C75AF"/>
    <w:rsid w:val="003C77E8"/>
    <w:rsid w:val="003C782E"/>
    <w:rsid w:val="003C7835"/>
    <w:rsid w:val="003C78DC"/>
    <w:rsid w:val="003C7B44"/>
    <w:rsid w:val="003C7F03"/>
    <w:rsid w:val="003D01BA"/>
    <w:rsid w:val="003D04A5"/>
    <w:rsid w:val="003D0652"/>
    <w:rsid w:val="003D0660"/>
    <w:rsid w:val="003D0783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E21"/>
    <w:rsid w:val="003D1EBC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25D7"/>
    <w:rsid w:val="003E31E3"/>
    <w:rsid w:val="003E3210"/>
    <w:rsid w:val="003E3345"/>
    <w:rsid w:val="003E3550"/>
    <w:rsid w:val="003E3672"/>
    <w:rsid w:val="003E374B"/>
    <w:rsid w:val="003E375E"/>
    <w:rsid w:val="003E3C95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0A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2D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77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5EEA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1AF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543"/>
    <w:rsid w:val="00401741"/>
    <w:rsid w:val="00401AD5"/>
    <w:rsid w:val="00401BD4"/>
    <w:rsid w:val="00401EE8"/>
    <w:rsid w:val="00401F22"/>
    <w:rsid w:val="0040219F"/>
    <w:rsid w:val="004021B9"/>
    <w:rsid w:val="004022AB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3FD7"/>
    <w:rsid w:val="004047FE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211"/>
    <w:rsid w:val="004076E7"/>
    <w:rsid w:val="0040779B"/>
    <w:rsid w:val="004078BA"/>
    <w:rsid w:val="0041095A"/>
    <w:rsid w:val="00410A1B"/>
    <w:rsid w:val="00410B67"/>
    <w:rsid w:val="00410ED5"/>
    <w:rsid w:val="00410F44"/>
    <w:rsid w:val="00410FC8"/>
    <w:rsid w:val="0041108A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66"/>
    <w:rsid w:val="004131D4"/>
    <w:rsid w:val="0041335F"/>
    <w:rsid w:val="00413657"/>
    <w:rsid w:val="0041390B"/>
    <w:rsid w:val="00413937"/>
    <w:rsid w:val="00413960"/>
    <w:rsid w:val="00413C42"/>
    <w:rsid w:val="00413D88"/>
    <w:rsid w:val="00413FAE"/>
    <w:rsid w:val="00414340"/>
    <w:rsid w:val="00414397"/>
    <w:rsid w:val="00414641"/>
    <w:rsid w:val="00414946"/>
    <w:rsid w:val="00414AA8"/>
    <w:rsid w:val="00414E72"/>
    <w:rsid w:val="00414E8C"/>
    <w:rsid w:val="00414EA8"/>
    <w:rsid w:val="004155EF"/>
    <w:rsid w:val="00415878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E58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D2D"/>
    <w:rsid w:val="00421E0F"/>
    <w:rsid w:val="00422172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A99"/>
    <w:rsid w:val="00423BF6"/>
    <w:rsid w:val="00423FDD"/>
    <w:rsid w:val="00424254"/>
    <w:rsid w:val="0042434E"/>
    <w:rsid w:val="00424AED"/>
    <w:rsid w:val="00425537"/>
    <w:rsid w:val="004255CC"/>
    <w:rsid w:val="004258B6"/>
    <w:rsid w:val="00426214"/>
    <w:rsid w:val="004262D5"/>
    <w:rsid w:val="00426360"/>
    <w:rsid w:val="00426444"/>
    <w:rsid w:val="00426756"/>
    <w:rsid w:val="004267BB"/>
    <w:rsid w:val="004269AE"/>
    <w:rsid w:val="00426C0B"/>
    <w:rsid w:val="00426E8B"/>
    <w:rsid w:val="00426FB0"/>
    <w:rsid w:val="00427095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A9E"/>
    <w:rsid w:val="00433D49"/>
    <w:rsid w:val="00433DB4"/>
    <w:rsid w:val="00434079"/>
    <w:rsid w:val="00434096"/>
    <w:rsid w:val="0043411F"/>
    <w:rsid w:val="004350CA"/>
    <w:rsid w:val="00435159"/>
    <w:rsid w:val="00435539"/>
    <w:rsid w:val="00435B2F"/>
    <w:rsid w:val="00435BF3"/>
    <w:rsid w:val="00435F35"/>
    <w:rsid w:val="00435FC2"/>
    <w:rsid w:val="0043612B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3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23C"/>
    <w:rsid w:val="0044338F"/>
    <w:rsid w:val="004434E4"/>
    <w:rsid w:val="004434FB"/>
    <w:rsid w:val="00443E27"/>
    <w:rsid w:val="00444068"/>
    <w:rsid w:val="00444090"/>
    <w:rsid w:val="00444318"/>
    <w:rsid w:val="0044437A"/>
    <w:rsid w:val="0044442D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3C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200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57F"/>
    <w:rsid w:val="00450AA0"/>
    <w:rsid w:val="00450B61"/>
    <w:rsid w:val="00450CA5"/>
    <w:rsid w:val="0045155B"/>
    <w:rsid w:val="004515DE"/>
    <w:rsid w:val="004517E1"/>
    <w:rsid w:val="0045194B"/>
    <w:rsid w:val="00451990"/>
    <w:rsid w:val="004519DF"/>
    <w:rsid w:val="00451C32"/>
    <w:rsid w:val="00451E73"/>
    <w:rsid w:val="00451F71"/>
    <w:rsid w:val="00452011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16B"/>
    <w:rsid w:val="0045536C"/>
    <w:rsid w:val="00455509"/>
    <w:rsid w:val="0045553A"/>
    <w:rsid w:val="004557F3"/>
    <w:rsid w:val="00455ACB"/>
    <w:rsid w:val="00455B6A"/>
    <w:rsid w:val="00455B7E"/>
    <w:rsid w:val="00455BF8"/>
    <w:rsid w:val="00455DAD"/>
    <w:rsid w:val="00455E53"/>
    <w:rsid w:val="00455E65"/>
    <w:rsid w:val="0045652D"/>
    <w:rsid w:val="004566B7"/>
    <w:rsid w:val="004569BA"/>
    <w:rsid w:val="00456A2B"/>
    <w:rsid w:val="00456B3E"/>
    <w:rsid w:val="00456BBD"/>
    <w:rsid w:val="00456E09"/>
    <w:rsid w:val="00456E7A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83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0E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EB7"/>
    <w:rsid w:val="00464FCE"/>
    <w:rsid w:val="00465214"/>
    <w:rsid w:val="00465405"/>
    <w:rsid w:val="004654D2"/>
    <w:rsid w:val="0046560F"/>
    <w:rsid w:val="00465637"/>
    <w:rsid w:val="00465CBB"/>
    <w:rsid w:val="00465F06"/>
    <w:rsid w:val="004660E9"/>
    <w:rsid w:val="00466200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903"/>
    <w:rsid w:val="00467E65"/>
    <w:rsid w:val="00467EA5"/>
    <w:rsid w:val="00467EDC"/>
    <w:rsid w:val="00467F3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4F"/>
    <w:rsid w:val="004718D0"/>
    <w:rsid w:val="00471979"/>
    <w:rsid w:val="00471B64"/>
    <w:rsid w:val="00471C74"/>
    <w:rsid w:val="00471F4B"/>
    <w:rsid w:val="00471FF1"/>
    <w:rsid w:val="004721B4"/>
    <w:rsid w:val="00472524"/>
    <w:rsid w:val="00472596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09B"/>
    <w:rsid w:val="00475936"/>
    <w:rsid w:val="00475BD5"/>
    <w:rsid w:val="00475CBB"/>
    <w:rsid w:val="00475E65"/>
    <w:rsid w:val="00475F77"/>
    <w:rsid w:val="00476009"/>
    <w:rsid w:val="00476035"/>
    <w:rsid w:val="00476176"/>
    <w:rsid w:val="0047619F"/>
    <w:rsid w:val="004763CA"/>
    <w:rsid w:val="00476889"/>
    <w:rsid w:val="00476899"/>
    <w:rsid w:val="00476E2C"/>
    <w:rsid w:val="00476E34"/>
    <w:rsid w:val="00476EE0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2F8B"/>
    <w:rsid w:val="00483165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0AF"/>
    <w:rsid w:val="004852D4"/>
    <w:rsid w:val="0048564E"/>
    <w:rsid w:val="00485811"/>
    <w:rsid w:val="00485BD8"/>
    <w:rsid w:val="00485C0E"/>
    <w:rsid w:val="00485F88"/>
    <w:rsid w:val="00485F9B"/>
    <w:rsid w:val="00486034"/>
    <w:rsid w:val="004864AE"/>
    <w:rsid w:val="004864C4"/>
    <w:rsid w:val="0048650D"/>
    <w:rsid w:val="00486988"/>
    <w:rsid w:val="00486FDA"/>
    <w:rsid w:val="00487026"/>
    <w:rsid w:val="004870D0"/>
    <w:rsid w:val="004871DA"/>
    <w:rsid w:val="004872F6"/>
    <w:rsid w:val="0048764D"/>
    <w:rsid w:val="004878E6"/>
    <w:rsid w:val="00487A00"/>
    <w:rsid w:val="00487BCC"/>
    <w:rsid w:val="00487C06"/>
    <w:rsid w:val="00487DCB"/>
    <w:rsid w:val="00487FBE"/>
    <w:rsid w:val="00490091"/>
    <w:rsid w:val="004902F6"/>
    <w:rsid w:val="00490423"/>
    <w:rsid w:val="004904BF"/>
    <w:rsid w:val="00490619"/>
    <w:rsid w:val="004906F0"/>
    <w:rsid w:val="004908FF"/>
    <w:rsid w:val="004909ED"/>
    <w:rsid w:val="00490C5D"/>
    <w:rsid w:val="00490F1C"/>
    <w:rsid w:val="00491265"/>
    <w:rsid w:val="0049167F"/>
    <w:rsid w:val="0049174A"/>
    <w:rsid w:val="00491A59"/>
    <w:rsid w:val="00491C7E"/>
    <w:rsid w:val="004927AE"/>
    <w:rsid w:val="0049295D"/>
    <w:rsid w:val="00492BF1"/>
    <w:rsid w:val="00492FAB"/>
    <w:rsid w:val="00493337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151"/>
    <w:rsid w:val="004955EB"/>
    <w:rsid w:val="004956B4"/>
    <w:rsid w:val="00495901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995"/>
    <w:rsid w:val="004A0AE0"/>
    <w:rsid w:val="004A114A"/>
    <w:rsid w:val="004A1469"/>
    <w:rsid w:val="004A163D"/>
    <w:rsid w:val="004A17BC"/>
    <w:rsid w:val="004A17EE"/>
    <w:rsid w:val="004A1C26"/>
    <w:rsid w:val="004A1E45"/>
    <w:rsid w:val="004A1E64"/>
    <w:rsid w:val="004A1EA4"/>
    <w:rsid w:val="004A2099"/>
    <w:rsid w:val="004A22F8"/>
    <w:rsid w:val="004A26F3"/>
    <w:rsid w:val="004A297D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162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106"/>
    <w:rsid w:val="004A67AD"/>
    <w:rsid w:val="004A693B"/>
    <w:rsid w:val="004A6A7D"/>
    <w:rsid w:val="004A6B04"/>
    <w:rsid w:val="004A6F37"/>
    <w:rsid w:val="004A6F59"/>
    <w:rsid w:val="004A7086"/>
    <w:rsid w:val="004A7653"/>
    <w:rsid w:val="004A7691"/>
    <w:rsid w:val="004A7B56"/>
    <w:rsid w:val="004A7E30"/>
    <w:rsid w:val="004B00F2"/>
    <w:rsid w:val="004B0599"/>
    <w:rsid w:val="004B05AB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52"/>
    <w:rsid w:val="004B3674"/>
    <w:rsid w:val="004B3798"/>
    <w:rsid w:val="004B3943"/>
    <w:rsid w:val="004B397F"/>
    <w:rsid w:val="004B3E1A"/>
    <w:rsid w:val="004B3E87"/>
    <w:rsid w:val="004B3EFB"/>
    <w:rsid w:val="004B439F"/>
    <w:rsid w:val="004B4669"/>
    <w:rsid w:val="004B47DC"/>
    <w:rsid w:val="004B4901"/>
    <w:rsid w:val="004B4A76"/>
    <w:rsid w:val="004B4AFD"/>
    <w:rsid w:val="004B4EC7"/>
    <w:rsid w:val="004B4FE5"/>
    <w:rsid w:val="004B5537"/>
    <w:rsid w:val="004B56C6"/>
    <w:rsid w:val="004B591B"/>
    <w:rsid w:val="004B5AD3"/>
    <w:rsid w:val="004B5D31"/>
    <w:rsid w:val="004B5FCA"/>
    <w:rsid w:val="004B64CF"/>
    <w:rsid w:val="004B6965"/>
    <w:rsid w:val="004B6A45"/>
    <w:rsid w:val="004B6C30"/>
    <w:rsid w:val="004B6EFD"/>
    <w:rsid w:val="004B7395"/>
    <w:rsid w:val="004B741F"/>
    <w:rsid w:val="004B7568"/>
    <w:rsid w:val="004B760A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1CAB"/>
    <w:rsid w:val="004D203F"/>
    <w:rsid w:val="004D2514"/>
    <w:rsid w:val="004D28C0"/>
    <w:rsid w:val="004D2FAD"/>
    <w:rsid w:val="004D33DB"/>
    <w:rsid w:val="004D3442"/>
    <w:rsid w:val="004D351E"/>
    <w:rsid w:val="004D3604"/>
    <w:rsid w:val="004D370C"/>
    <w:rsid w:val="004D371F"/>
    <w:rsid w:val="004D3A09"/>
    <w:rsid w:val="004D3B30"/>
    <w:rsid w:val="004D3E9E"/>
    <w:rsid w:val="004D4096"/>
    <w:rsid w:val="004D40C1"/>
    <w:rsid w:val="004D41C7"/>
    <w:rsid w:val="004D4425"/>
    <w:rsid w:val="004D44D0"/>
    <w:rsid w:val="004D465A"/>
    <w:rsid w:val="004D4818"/>
    <w:rsid w:val="004D487C"/>
    <w:rsid w:val="004D4B37"/>
    <w:rsid w:val="004D4C55"/>
    <w:rsid w:val="004D4CAB"/>
    <w:rsid w:val="004D4D6F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2E3"/>
    <w:rsid w:val="004D77EE"/>
    <w:rsid w:val="004D7FDE"/>
    <w:rsid w:val="004E0078"/>
    <w:rsid w:val="004E0168"/>
    <w:rsid w:val="004E03B2"/>
    <w:rsid w:val="004E03DC"/>
    <w:rsid w:val="004E03FF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AE9"/>
    <w:rsid w:val="004E2C51"/>
    <w:rsid w:val="004E2E8B"/>
    <w:rsid w:val="004E2EA5"/>
    <w:rsid w:val="004E2F00"/>
    <w:rsid w:val="004E2F9D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3FF2"/>
    <w:rsid w:val="004E4006"/>
    <w:rsid w:val="004E41DA"/>
    <w:rsid w:val="004E435D"/>
    <w:rsid w:val="004E43B2"/>
    <w:rsid w:val="004E456C"/>
    <w:rsid w:val="004E4AE8"/>
    <w:rsid w:val="004E4DB4"/>
    <w:rsid w:val="004E57CE"/>
    <w:rsid w:val="004E5950"/>
    <w:rsid w:val="004E59EA"/>
    <w:rsid w:val="004E5A03"/>
    <w:rsid w:val="004E5BF5"/>
    <w:rsid w:val="004E5E3C"/>
    <w:rsid w:val="004E5F79"/>
    <w:rsid w:val="004E5FB2"/>
    <w:rsid w:val="004E63CD"/>
    <w:rsid w:val="004E66D1"/>
    <w:rsid w:val="004E6E8D"/>
    <w:rsid w:val="004E732F"/>
    <w:rsid w:val="004E78B5"/>
    <w:rsid w:val="004E79B2"/>
    <w:rsid w:val="004E7BDC"/>
    <w:rsid w:val="004E7E67"/>
    <w:rsid w:val="004F015D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84"/>
    <w:rsid w:val="004F22C3"/>
    <w:rsid w:val="004F232E"/>
    <w:rsid w:val="004F26F9"/>
    <w:rsid w:val="004F2A0D"/>
    <w:rsid w:val="004F2DD7"/>
    <w:rsid w:val="004F32EF"/>
    <w:rsid w:val="004F3A98"/>
    <w:rsid w:val="004F3EDA"/>
    <w:rsid w:val="004F3F02"/>
    <w:rsid w:val="004F43D0"/>
    <w:rsid w:val="004F4656"/>
    <w:rsid w:val="004F4708"/>
    <w:rsid w:val="004F4AD0"/>
    <w:rsid w:val="004F4DBF"/>
    <w:rsid w:val="004F4F14"/>
    <w:rsid w:val="004F549C"/>
    <w:rsid w:val="004F54A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4F79AD"/>
    <w:rsid w:val="0050007C"/>
    <w:rsid w:val="0050019D"/>
    <w:rsid w:val="00501105"/>
    <w:rsid w:val="0050171C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C"/>
    <w:rsid w:val="005044F1"/>
    <w:rsid w:val="00504827"/>
    <w:rsid w:val="005048C1"/>
    <w:rsid w:val="005049B9"/>
    <w:rsid w:val="00504BF4"/>
    <w:rsid w:val="00504C7C"/>
    <w:rsid w:val="00504CA2"/>
    <w:rsid w:val="00504FB1"/>
    <w:rsid w:val="0050525E"/>
    <w:rsid w:val="005055E2"/>
    <w:rsid w:val="0050568B"/>
    <w:rsid w:val="00505A27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2"/>
    <w:rsid w:val="005077D6"/>
    <w:rsid w:val="00507D92"/>
    <w:rsid w:val="00510B01"/>
    <w:rsid w:val="00510B7A"/>
    <w:rsid w:val="00510CB8"/>
    <w:rsid w:val="00510DC3"/>
    <w:rsid w:val="00510E4E"/>
    <w:rsid w:val="005110C0"/>
    <w:rsid w:val="00511172"/>
    <w:rsid w:val="00511270"/>
    <w:rsid w:val="005112AF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B08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BBB"/>
    <w:rsid w:val="00516CBB"/>
    <w:rsid w:val="00516F1B"/>
    <w:rsid w:val="00517046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605"/>
    <w:rsid w:val="0052593F"/>
    <w:rsid w:val="00525A0B"/>
    <w:rsid w:val="00525C9E"/>
    <w:rsid w:val="00525EC1"/>
    <w:rsid w:val="00526082"/>
    <w:rsid w:val="0052613B"/>
    <w:rsid w:val="005261E5"/>
    <w:rsid w:val="0052631F"/>
    <w:rsid w:val="00526350"/>
    <w:rsid w:val="00526387"/>
    <w:rsid w:val="0052638A"/>
    <w:rsid w:val="00526445"/>
    <w:rsid w:val="0052645D"/>
    <w:rsid w:val="005268F1"/>
    <w:rsid w:val="00526986"/>
    <w:rsid w:val="00526A99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53E"/>
    <w:rsid w:val="005329C5"/>
    <w:rsid w:val="00532CEE"/>
    <w:rsid w:val="00532E85"/>
    <w:rsid w:val="00533095"/>
    <w:rsid w:val="005330A8"/>
    <w:rsid w:val="0053347D"/>
    <w:rsid w:val="0053357C"/>
    <w:rsid w:val="00533A13"/>
    <w:rsid w:val="00533A66"/>
    <w:rsid w:val="00533DDA"/>
    <w:rsid w:val="005342D3"/>
    <w:rsid w:val="00534320"/>
    <w:rsid w:val="005343B2"/>
    <w:rsid w:val="0053450F"/>
    <w:rsid w:val="005348D5"/>
    <w:rsid w:val="00535426"/>
    <w:rsid w:val="005354CA"/>
    <w:rsid w:val="0053550F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0E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4EB"/>
    <w:rsid w:val="0054472D"/>
    <w:rsid w:val="00544795"/>
    <w:rsid w:val="0054480D"/>
    <w:rsid w:val="00544CF7"/>
    <w:rsid w:val="005450A3"/>
    <w:rsid w:val="005452BC"/>
    <w:rsid w:val="00545393"/>
    <w:rsid w:val="0054561A"/>
    <w:rsid w:val="005458B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3B6"/>
    <w:rsid w:val="0054673F"/>
    <w:rsid w:val="005467AB"/>
    <w:rsid w:val="00546A28"/>
    <w:rsid w:val="00546F31"/>
    <w:rsid w:val="0054714D"/>
    <w:rsid w:val="0054726C"/>
    <w:rsid w:val="005473B3"/>
    <w:rsid w:val="00547745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0FD3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5E8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037"/>
    <w:rsid w:val="00557AE3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06E"/>
    <w:rsid w:val="00564291"/>
    <w:rsid w:val="0056443C"/>
    <w:rsid w:val="0056490C"/>
    <w:rsid w:val="00564A4C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0EC"/>
    <w:rsid w:val="00566A04"/>
    <w:rsid w:val="00566BB1"/>
    <w:rsid w:val="00566C19"/>
    <w:rsid w:val="005670B7"/>
    <w:rsid w:val="0056721E"/>
    <w:rsid w:val="00567615"/>
    <w:rsid w:val="005678FC"/>
    <w:rsid w:val="00567DC4"/>
    <w:rsid w:val="0057004F"/>
    <w:rsid w:val="00570B5A"/>
    <w:rsid w:val="005710F5"/>
    <w:rsid w:val="005712AE"/>
    <w:rsid w:val="00571B4A"/>
    <w:rsid w:val="00571CFF"/>
    <w:rsid w:val="00571FD2"/>
    <w:rsid w:val="0057208C"/>
    <w:rsid w:val="00572109"/>
    <w:rsid w:val="005722D7"/>
    <w:rsid w:val="0057248B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F7"/>
    <w:rsid w:val="00575375"/>
    <w:rsid w:val="0057544F"/>
    <w:rsid w:val="00575470"/>
    <w:rsid w:val="005754C0"/>
    <w:rsid w:val="005757D9"/>
    <w:rsid w:val="00575C9E"/>
    <w:rsid w:val="00575FCA"/>
    <w:rsid w:val="00575FCB"/>
    <w:rsid w:val="00576156"/>
    <w:rsid w:val="005763F3"/>
    <w:rsid w:val="00576827"/>
    <w:rsid w:val="00577134"/>
    <w:rsid w:val="0057728F"/>
    <w:rsid w:val="00577387"/>
    <w:rsid w:val="0057760E"/>
    <w:rsid w:val="00577BA4"/>
    <w:rsid w:val="00577D8E"/>
    <w:rsid w:val="00577E34"/>
    <w:rsid w:val="0058000D"/>
    <w:rsid w:val="00580094"/>
    <w:rsid w:val="0058023C"/>
    <w:rsid w:val="00580561"/>
    <w:rsid w:val="005806AA"/>
    <w:rsid w:val="005808A1"/>
    <w:rsid w:val="005809D5"/>
    <w:rsid w:val="00580CD5"/>
    <w:rsid w:val="00580F65"/>
    <w:rsid w:val="00580FD2"/>
    <w:rsid w:val="005814B0"/>
    <w:rsid w:val="00581557"/>
    <w:rsid w:val="00581968"/>
    <w:rsid w:val="005819E6"/>
    <w:rsid w:val="00581A2E"/>
    <w:rsid w:val="00581C6D"/>
    <w:rsid w:val="00581CD6"/>
    <w:rsid w:val="00581EBD"/>
    <w:rsid w:val="00582083"/>
    <w:rsid w:val="005822D2"/>
    <w:rsid w:val="005824E7"/>
    <w:rsid w:val="0058255D"/>
    <w:rsid w:val="0058265F"/>
    <w:rsid w:val="0058273C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4DD"/>
    <w:rsid w:val="005865C8"/>
    <w:rsid w:val="00586653"/>
    <w:rsid w:val="00586752"/>
    <w:rsid w:val="005869A5"/>
    <w:rsid w:val="00586A94"/>
    <w:rsid w:val="00586DC8"/>
    <w:rsid w:val="005870FC"/>
    <w:rsid w:val="00587244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6E"/>
    <w:rsid w:val="00590ECA"/>
    <w:rsid w:val="00590EF6"/>
    <w:rsid w:val="00590F17"/>
    <w:rsid w:val="005910EF"/>
    <w:rsid w:val="005910F2"/>
    <w:rsid w:val="00591277"/>
    <w:rsid w:val="00591359"/>
    <w:rsid w:val="005919D8"/>
    <w:rsid w:val="00591A84"/>
    <w:rsid w:val="00591C95"/>
    <w:rsid w:val="00591D27"/>
    <w:rsid w:val="00591D37"/>
    <w:rsid w:val="00591E30"/>
    <w:rsid w:val="00591F10"/>
    <w:rsid w:val="005921BF"/>
    <w:rsid w:val="00592529"/>
    <w:rsid w:val="005925D9"/>
    <w:rsid w:val="00592ACB"/>
    <w:rsid w:val="00592BAC"/>
    <w:rsid w:val="00592BFA"/>
    <w:rsid w:val="00592E3E"/>
    <w:rsid w:val="00593035"/>
    <w:rsid w:val="0059327C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34E"/>
    <w:rsid w:val="00596412"/>
    <w:rsid w:val="005964D8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0DE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B9B"/>
    <w:rsid w:val="005A5E5A"/>
    <w:rsid w:val="005A623B"/>
    <w:rsid w:val="005A6269"/>
    <w:rsid w:val="005A6396"/>
    <w:rsid w:val="005A691E"/>
    <w:rsid w:val="005A69E4"/>
    <w:rsid w:val="005A6B28"/>
    <w:rsid w:val="005A6DFD"/>
    <w:rsid w:val="005A708F"/>
    <w:rsid w:val="005A71C2"/>
    <w:rsid w:val="005A769C"/>
    <w:rsid w:val="005A7BC7"/>
    <w:rsid w:val="005B011E"/>
    <w:rsid w:val="005B0399"/>
    <w:rsid w:val="005B0640"/>
    <w:rsid w:val="005B08F4"/>
    <w:rsid w:val="005B0AAA"/>
    <w:rsid w:val="005B0C79"/>
    <w:rsid w:val="005B0D62"/>
    <w:rsid w:val="005B1020"/>
    <w:rsid w:val="005B1238"/>
    <w:rsid w:val="005B159A"/>
    <w:rsid w:val="005B17E1"/>
    <w:rsid w:val="005B194B"/>
    <w:rsid w:val="005B1DD1"/>
    <w:rsid w:val="005B1E0F"/>
    <w:rsid w:val="005B1FE5"/>
    <w:rsid w:val="005B2413"/>
    <w:rsid w:val="005B2767"/>
    <w:rsid w:val="005B27A5"/>
    <w:rsid w:val="005B2A72"/>
    <w:rsid w:val="005B2BA0"/>
    <w:rsid w:val="005B2C39"/>
    <w:rsid w:val="005B3059"/>
    <w:rsid w:val="005B3279"/>
    <w:rsid w:val="005B33BB"/>
    <w:rsid w:val="005B37B0"/>
    <w:rsid w:val="005B3A58"/>
    <w:rsid w:val="005B3C26"/>
    <w:rsid w:val="005B3E21"/>
    <w:rsid w:val="005B40AE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5B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C93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7DB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2F7"/>
    <w:rsid w:val="005E041F"/>
    <w:rsid w:val="005E0554"/>
    <w:rsid w:val="005E066E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7B7"/>
    <w:rsid w:val="005E281D"/>
    <w:rsid w:val="005E2854"/>
    <w:rsid w:val="005E2B64"/>
    <w:rsid w:val="005E2F87"/>
    <w:rsid w:val="005E32FE"/>
    <w:rsid w:val="005E3471"/>
    <w:rsid w:val="005E3523"/>
    <w:rsid w:val="005E3893"/>
    <w:rsid w:val="005E393F"/>
    <w:rsid w:val="005E3A55"/>
    <w:rsid w:val="005E3B7B"/>
    <w:rsid w:val="005E3C22"/>
    <w:rsid w:val="005E3DBE"/>
    <w:rsid w:val="005E433D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D0D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99A"/>
    <w:rsid w:val="005F1C3E"/>
    <w:rsid w:val="005F1D1B"/>
    <w:rsid w:val="005F287D"/>
    <w:rsid w:val="005F2AAE"/>
    <w:rsid w:val="005F3218"/>
    <w:rsid w:val="005F32FA"/>
    <w:rsid w:val="005F34CA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836"/>
    <w:rsid w:val="005F7A8D"/>
    <w:rsid w:val="005F7ACF"/>
    <w:rsid w:val="005F7C6A"/>
    <w:rsid w:val="005F7E02"/>
    <w:rsid w:val="005F7EFC"/>
    <w:rsid w:val="00600006"/>
    <w:rsid w:val="00600024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0D4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801"/>
    <w:rsid w:val="00606B86"/>
    <w:rsid w:val="00606C30"/>
    <w:rsid w:val="00606D77"/>
    <w:rsid w:val="00606F62"/>
    <w:rsid w:val="00607226"/>
    <w:rsid w:val="00607263"/>
    <w:rsid w:val="00607761"/>
    <w:rsid w:val="006078C6"/>
    <w:rsid w:val="006102CE"/>
    <w:rsid w:val="0061056C"/>
    <w:rsid w:val="0061057F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C6E"/>
    <w:rsid w:val="00611DB7"/>
    <w:rsid w:val="00611E00"/>
    <w:rsid w:val="00612065"/>
    <w:rsid w:val="0061208E"/>
    <w:rsid w:val="00612235"/>
    <w:rsid w:val="00612488"/>
    <w:rsid w:val="006124D3"/>
    <w:rsid w:val="00612759"/>
    <w:rsid w:val="0061276A"/>
    <w:rsid w:val="00612B49"/>
    <w:rsid w:val="00612F1C"/>
    <w:rsid w:val="006130B5"/>
    <w:rsid w:val="00613309"/>
    <w:rsid w:val="0061341D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ABE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CDB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995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782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5EFE"/>
    <w:rsid w:val="00626895"/>
    <w:rsid w:val="0062698E"/>
    <w:rsid w:val="006269C0"/>
    <w:rsid w:val="00626BD8"/>
    <w:rsid w:val="00626EAF"/>
    <w:rsid w:val="00627427"/>
    <w:rsid w:val="006276E3"/>
    <w:rsid w:val="006279D4"/>
    <w:rsid w:val="00627A73"/>
    <w:rsid w:val="00627B65"/>
    <w:rsid w:val="00627B73"/>
    <w:rsid w:val="0063017E"/>
    <w:rsid w:val="00630218"/>
    <w:rsid w:val="00630B1B"/>
    <w:rsid w:val="00630CDA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484"/>
    <w:rsid w:val="0063350E"/>
    <w:rsid w:val="0063369B"/>
    <w:rsid w:val="00633706"/>
    <w:rsid w:val="00633BB0"/>
    <w:rsid w:val="00633BEE"/>
    <w:rsid w:val="00633CED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AAD"/>
    <w:rsid w:val="00646D42"/>
    <w:rsid w:val="00647133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8DA"/>
    <w:rsid w:val="0065291D"/>
    <w:rsid w:val="00652A80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4F9"/>
    <w:rsid w:val="00654590"/>
    <w:rsid w:val="0065459B"/>
    <w:rsid w:val="00654652"/>
    <w:rsid w:val="00654C6E"/>
    <w:rsid w:val="00654D3F"/>
    <w:rsid w:val="00654E6D"/>
    <w:rsid w:val="00654E8D"/>
    <w:rsid w:val="006556D6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2CA"/>
    <w:rsid w:val="00657982"/>
    <w:rsid w:val="00657C15"/>
    <w:rsid w:val="00657D68"/>
    <w:rsid w:val="00660AB0"/>
    <w:rsid w:val="00660E23"/>
    <w:rsid w:val="006611DB"/>
    <w:rsid w:val="00661544"/>
    <w:rsid w:val="006615B7"/>
    <w:rsid w:val="006617F4"/>
    <w:rsid w:val="00661A13"/>
    <w:rsid w:val="00661C2D"/>
    <w:rsid w:val="00661D59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0"/>
    <w:rsid w:val="006651E1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2F8D"/>
    <w:rsid w:val="006730C2"/>
    <w:rsid w:val="006731D6"/>
    <w:rsid w:val="006736B0"/>
    <w:rsid w:val="006739DE"/>
    <w:rsid w:val="00673B47"/>
    <w:rsid w:val="006741E7"/>
    <w:rsid w:val="006747CC"/>
    <w:rsid w:val="00674A8D"/>
    <w:rsid w:val="00674CB9"/>
    <w:rsid w:val="00674D9B"/>
    <w:rsid w:val="006750DF"/>
    <w:rsid w:val="00675231"/>
    <w:rsid w:val="006752EA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D"/>
    <w:rsid w:val="006769AE"/>
    <w:rsid w:val="0067732B"/>
    <w:rsid w:val="0067746B"/>
    <w:rsid w:val="006774B5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68D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4A"/>
    <w:rsid w:val="00692F71"/>
    <w:rsid w:val="00692F8B"/>
    <w:rsid w:val="006931E4"/>
    <w:rsid w:val="00693254"/>
    <w:rsid w:val="00693274"/>
    <w:rsid w:val="006934CD"/>
    <w:rsid w:val="006937AD"/>
    <w:rsid w:val="00693893"/>
    <w:rsid w:val="00693C64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34"/>
    <w:rsid w:val="00696492"/>
    <w:rsid w:val="006969DE"/>
    <w:rsid w:val="00696F64"/>
    <w:rsid w:val="00696FD3"/>
    <w:rsid w:val="006971F5"/>
    <w:rsid w:val="00697306"/>
    <w:rsid w:val="00697540"/>
    <w:rsid w:val="006A02BD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2F7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7D7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0A"/>
    <w:rsid w:val="006A75EA"/>
    <w:rsid w:val="006A7741"/>
    <w:rsid w:val="006A7905"/>
    <w:rsid w:val="006A7D3E"/>
    <w:rsid w:val="006B00B1"/>
    <w:rsid w:val="006B05F3"/>
    <w:rsid w:val="006B061A"/>
    <w:rsid w:val="006B0991"/>
    <w:rsid w:val="006B0B58"/>
    <w:rsid w:val="006B0EE4"/>
    <w:rsid w:val="006B1125"/>
    <w:rsid w:val="006B1C22"/>
    <w:rsid w:val="006B1F86"/>
    <w:rsid w:val="006B2043"/>
    <w:rsid w:val="006B21CD"/>
    <w:rsid w:val="006B24B6"/>
    <w:rsid w:val="006B2775"/>
    <w:rsid w:val="006B2B83"/>
    <w:rsid w:val="006B2BC6"/>
    <w:rsid w:val="006B2C29"/>
    <w:rsid w:val="006B2F77"/>
    <w:rsid w:val="006B3239"/>
    <w:rsid w:val="006B3316"/>
    <w:rsid w:val="006B3368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BC"/>
    <w:rsid w:val="006B4EC0"/>
    <w:rsid w:val="006B54B4"/>
    <w:rsid w:val="006B57E2"/>
    <w:rsid w:val="006B58B5"/>
    <w:rsid w:val="006B59C9"/>
    <w:rsid w:val="006B5AAF"/>
    <w:rsid w:val="006B5B1D"/>
    <w:rsid w:val="006B5BA3"/>
    <w:rsid w:val="006B5BFA"/>
    <w:rsid w:val="006B5CAC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2DA"/>
    <w:rsid w:val="006C24D9"/>
    <w:rsid w:val="006C256B"/>
    <w:rsid w:val="006C263F"/>
    <w:rsid w:val="006C26C8"/>
    <w:rsid w:val="006C2E72"/>
    <w:rsid w:val="006C30DF"/>
    <w:rsid w:val="006C3212"/>
    <w:rsid w:val="006C33F2"/>
    <w:rsid w:val="006C34D2"/>
    <w:rsid w:val="006C38B0"/>
    <w:rsid w:val="006C39CE"/>
    <w:rsid w:val="006C3D84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17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54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2A"/>
    <w:rsid w:val="006D7D6D"/>
    <w:rsid w:val="006D7DBF"/>
    <w:rsid w:val="006E0360"/>
    <w:rsid w:val="006E05F3"/>
    <w:rsid w:val="006E0724"/>
    <w:rsid w:val="006E0D9A"/>
    <w:rsid w:val="006E18D9"/>
    <w:rsid w:val="006E18EE"/>
    <w:rsid w:val="006E1C0B"/>
    <w:rsid w:val="006E1D23"/>
    <w:rsid w:val="006E205A"/>
    <w:rsid w:val="006E23DE"/>
    <w:rsid w:val="006E3201"/>
    <w:rsid w:val="006E3367"/>
    <w:rsid w:val="006E3900"/>
    <w:rsid w:val="006E3948"/>
    <w:rsid w:val="006E40B3"/>
    <w:rsid w:val="006E47AA"/>
    <w:rsid w:val="006E47E2"/>
    <w:rsid w:val="006E4EB1"/>
    <w:rsid w:val="006E5346"/>
    <w:rsid w:val="006E54DE"/>
    <w:rsid w:val="006E56A9"/>
    <w:rsid w:val="006E5A40"/>
    <w:rsid w:val="006E5B46"/>
    <w:rsid w:val="006E5C1F"/>
    <w:rsid w:val="006E5C6E"/>
    <w:rsid w:val="006E5D84"/>
    <w:rsid w:val="006E5FBD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C96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2F4C"/>
    <w:rsid w:val="006F30B0"/>
    <w:rsid w:val="006F30EA"/>
    <w:rsid w:val="006F33C2"/>
    <w:rsid w:val="006F34EF"/>
    <w:rsid w:val="006F360E"/>
    <w:rsid w:val="006F389F"/>
    <w:rsid w:val="006F38D3"/>
    <w:rsid w:val="006F3928"/>
    <w:rsid w:val="006F3A1E"/>
    <w:rsid w:val="006F3E11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B3A"/>
    <w:rsid w:val="006F5B68"/>
    <w:rsid w:val="006F5CD8"/>
    <w:rsid w:val="006F5D19"/>
    <w:rsid w:val="006F65EC"/>
    <w:rsid w:val="006F66F2"/>
    <w:rsid w:val="006F67ED"/>
    <w:rsid w:val="006F6885"/>
    <w:rsid w:val="006F6915"/>
    <w:rsid w:val="006F6958"/>
    <w:rsid w:val="006F699D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9D6"/>
    <w:rsid w:val="00701CE9"/>
    <w:rsid w:val="00701EBA"/>
    <w:rsid w:val="00701FC5"/>
    <w:rsid w:val="00702289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D34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4E3"/>
    <w:rsid w:val="0070774C"/>
    <w:rsid w:val="007079B7"/>
    <w:rsid w:val="00707D66"/>
    <w:rsid w:val="00707D73"/>
    <w:rsid w:val="00710065"/>
    <w:rsid w:val="0071043D"/>
    <w:rsid w:val="00710604"/>
    <w:rsid w:val="00710B0A"/>
    <w:rsid w:val="00710EAC"/>
    <w:rsid w:val="007111C3"/>
    <w:rsid w:val="00711441"/>
    <w:rsid w:val="00711700"/>
    <w:rsid w:val="00711724"/>
    <w:rsid w:val="007118AD"/>
    <w:rsid w:val="00711BB6"/>
    <w:rsid w:val="00711BEA"/>
    <w:rsid w:val="00711D40"/>
    <w:rsid w:val="00711E3B"/>
    <w:rsid w:val="00712015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7B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408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3C4"/>
    <w:rsid w:val="0072190D"/>
    <w:rsid w:val="00721DE5"/>
    <w:rsid w:val="00721EB1"/>
    <w:rsid w:val="00721FAE"/>
    <w:rsid w:val="0072200A"/>
    <w:rsid w:val="00722268"/>
    <w:rsid w:val="007223F0"/>
    <w:rsid w:val="00722547"/>
    <w:rsid w:val="00722B01"/>
    <w:rsid w:val="00722DA1"/>
    <w:rsid w:val="00722DDC"/>
    <w:rsid w:val="00722EE4"/>
    <w:rsid w:val="007233E1"/>
    <w:rsid w:val="00723425"/>
    <w:rsid w:val="007236D3"/>
    <w:rsid w:val="00724427"/>
    <w:rsid w:val="0072494D"/>
    <w:rsid w:val="00724A6B"/>
    <w:rsid w:val="00724B50"/>
    <w:rsid w:val="00724CE0"/>
    <w:rsid w:val="00724E68"/>
    <w:rsid w:val="00724EE0"/>
    <w:rsid w:val="00724FBE"/>
    <w:rsid w:val="00725069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32C"/>
    <w:rsid w:val="0072745D"/>
    <w:rsid w:val="007275F7"/>
    <w:rsid w:val="00727DCB"/>
    <w:rsid w:val="00730194"/>
    <w:rsid w:val="007301F2"/>
    <w:rsid w:val="007303A4"/>
    <w:rsid w:val="007303EB"/>
    <w:rsid w:val="007303F8"/>
    <w:rsid w:val="0073045A"/>
    <w:rsid w:val="007305BB"/>
    <w:rsid w:val="00730A93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2A1C"/>
    <w:rsid w:val="0073322B"/>
    <w:rsid w:val="00733326"/>
    <w:rsid w:val="00733594"/>
    <w:rsid w:val="00733A18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7F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42"/>
    <w:rsid w:val="007400C5"/>
    <w:rsid w:val="007400D7"/>
    <w:rsid w:val="007400E6"/>
    <w:rsid w:val="00740308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2E27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3E9"/>
    <w:rsid w:val="00744A16"/>
    <w:rsid w:val="00744B1D"/>
    <w:rsid w:val="00744B82"/>
    <w:rsid w:val="007450B6"/>
    <w:rsid w:val="007450BB"/>
    <w:rsid w:val="007455FA"/>
    <w:rsid w:val="0074562B"/>
    <w:rsid w:val="00745D39"/>
    <w:rsid w:val="00745E67"/>
    <w:rsid w:val="00745EF4"/>
    <w:rsid w:val="0074602F"/>
    <w:rsid w:val="007463A1"/>
    <w:rsid w:val="00746430"/>
    <w:rsid w:val="00746489"/>
    <w:rsid w:val="007464E0"/>
    <w:rsid w:val="007466E0"/>
    <w:rsid w:val="007467B5"/>
    <w:rsid w:val="0074684B"/>
    <w:rsid w:val="00746A4C"/>
    <w:rsid w:val="00746B38"/>
    <w:rsid w:val="00746FA9"/>
    <w:rsid w:val="00747005"/>
    <w:rsid w:val="0074717E"/>
    <w:rsid w:val="00747298"/>
    <w:rsid w:val="007479F6"/>
    <w:rsid w:val="00747C52"/>
    <w:rsid w:val="00747F84"/>
    <w:rsid w:val="007500FB"/>
    <w:rsid w:val="0075042E"/>
    <w:rsid w:val="007508F2"/>
    <w:rsid w:val="00750990"/>
    <w:rsid w:val="00750B89"/>
    <w:rsid w:val="00750E4C"/>
    <w:rsid w:val="00750F5A"/>
    <w:rsid w:val="0075101F"/>
    <w:rsid w:val="00751947"/>
    <w:rsid w:val="00751D27"/>
    <w:rsid w:val="007520A0"/>
    <w:rsid w:val="00752B53"/>
    <w:rsid w:val="00752E4D"/>
    <w:rsid w:val="00752FFB"/>
    <w:rsid w:val="007534F0"/>
    <w:rsid w:val="007537B4"/>
    <w:rsid w:val="007538F5"/>
    <w:rsid w:val="00753A7B"/>
    <w:rsid w:val="00753BA2"/>
    <w:rsid w:val="00753F47"/>
    <w:rsid w:val="00754050"/>
    <w:rsid w:val="00754399"/>
    <w:rsid w:val="007548EB"/>
    <w:rsid w:val="00754D28"/>
    <w:rsid w:val="00755090"/>
    <w:rsid w:val="00755268"/>
    <w:rsid w:val="00755543"/>
    <w:rsid w:val="0075557E"/>
    <w:rsid w:val="007557A8"/>
    <w:rsid w:val="0075588B"/>
    <w:rsid w:val="00755954"/>
    <w:rsid w:val="00755AA3"/>
    <w:rsid w:val="00755B49"/>
    <w:rsid w:val="00755D06"/>
    <w:rsid w:val="00755E98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5C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268"/>
    <w:rsid w:val="00761389"/>
    <w:rsid w:val="00761418"/>
    <w:rsid w:val="007616BC"/>
    <w:rsid w:val="00761767"/>
    <w:rsid w:val="00761919"/>
    <w:rsid w:val="00761A34"/>
    <w:rsid w:val="00761C02"/>
    <w:rsid w:val="00761E10"/>
    <w:rsid w:val="007624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741"/>
    <w:rsid w:val="0076583F"/>
    <w:rsid w:val="00766508"/>
    <w:rsid w:val="0076664E"/>
    <w:rsid w:val="00766739"/>
    <w:rsid w:val="00766794"/>
    <w:rsid w:val="0076685E"/>
    <w:rsid w:val="00766892"/>
    <w:rsid w:val="00766F97"/>
    <w:rsid w:val="00766F98"/>
    <w:rsid w:val="0076751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192F"/>
    <w:rsid w:val="00771B36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95A"/>
    <w:rsid w:val="00774CCE"/>
    <w:rsid w:val="007751E2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A7C"/>
    <w:rsid w:val="00777BB9"/>
    <w:rsid w:val="00777D5E"/>
    <w:rsid w:val="00780000"/>
    <w:rsid w:val="0078015C"/>
    <w:rsid w:val="00780198"/>
    <w:rsid w:val="00780334"/>
    <w:rsid w:val="007804B9"/>
    <w:rsid w:val="0078058C"/>
    <w:rsid w:val="007806D4"/>
    <w:rsid w:val="00780B58"/>
    <w:rsid w:val="00780E33"/>
    <w:rsid w:val="00780FE7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8E8"/>
    <w:rsid w:val="00790D3D"/>
    <w:rsid w:val="00790DBF"/>
    <w:rsid w:val="00790F55"/>
    <w:rsid w:val="0079107F"/>
    <w:rsid w:val="0079137E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C23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ACB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5B"/>
    <w:rsid w:val="007A01DA"/>
    <w:rsid w:val="007A0212"/>
    <w:rsid w:val="007A0519"/>
    <w:rsid w:val="007A0663"/>
    <w:rsid w:val="007A0686"/>
    <w:rsid w:val="007A0BEB"/>
    <w:rsid w:val="007A0E0B"/>
    <w:rsid w:val="007A1567"/>
    <w:rsid w:val="007A174E"/>
    <w:rsid w:val="007A1851"/>
    <w:rsid w:val="007A18F2"/>
    <w:rsid w:val="007A1960"/>
    <w:rsid w:val="007A1CC1"/>
    <w:rsid w:val="007A1CCD"/>
    <w:rsid w:val="007A1E49"/>
    <w:rsid w:val="007A1E5C"/>
    <w:rsid w:val="007A1E78"/>
    <w:rsid w:val="007A1EBE"/>
    <w:rsid w:val="007A1FA4"/>
    <w:rsid w:val="007A2070"/>
    <w:rsid w:val="007A21CB"/>
    <w:rsid w:val="007A237A"/>
    <w:rsid w:val="007A28A1"/>
    <w:rsid w:val="007A2A5F"/>
    <w:rsid w:val="007A2B92"/>
    <w:rsid w:val="007A2B9A"/>
    <w:rsid w:val="007A3001"/>
    <w:rsid w:val="007A30D0"/>
    <w:rsid w:val="007A3300"/>
    <w:rsid w:val="007A33DD"/>
    <w:rsid w:val="007A3757"/>
    <w:rsid w:val="007A37FD"/>
    <w:rsid w:val="007A39DE"/>
    <w:rsid w:val="007A3BD8"/>
    <w:rsid w:val="007A3BF4"/>
    <w:rsid w:val="007A4366"/>
    <w:rsid w:val="007A464A"/>
    <w:rsid w:val="007A4704"/>
    <w:rsid w:val="007A4765"/>
    <w:rsid w:val="007A489A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8F1"/>
    <w:rsid w:val="007B09EE"/>
    <w:rsid w:val="007B0A9E"/>
    <w:rsid w:val="007B0B96"/>
    <w:rsid w:val="007B1693"/>
    <w:rsid w:val="007B198D"/>
    <w:rsid w:val="007B1F22"/>
    <w:rsid w:val="007B1F7C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A22"/>
    <w:rsid w:val="007B4B0F"/>
    <w:rsid w:val="007B4C41"/>
    <w:rsid w:val="007B4D19"/>
    <w:rsid w:val="007B4F71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4C9"/>
    <w:rsid w:val="007C16BF"/>
    <w:rsid w:val="007C1A75"/>
    <w:rsid w:val="007C1FF5"/>
    <w:rsid w:val="007C2635"/>
    <w:rsid w:val="007C26FE"/>
    <w:rsid w:val="007C29FD"/>
    <w:rsid w:val="007C2AB5"/>
    <w:rsid w:val="007C2DA2"/>
    <w:rsid w:val="007C3284"/>
    <w:rsid w:val="007C332D"/>
    <w:rsid w:val="007C347B"/>
    <w:rsid w:val="007C37A7"/>
    <w:rsid w:val="007C3A69"/>
    <w:rsid w:val="007C3C33"/>
    <w:rsid w:val="007C3EEB"/>
    <w:rsid w:val="007C44D1"/>
    <w:rsid w:val="007C4757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B36"/>
    <w:rsid w:val="007D014D"/>
    <w:rsid w:val="007D078F"/>
    <w:rsid w:val="007D09D0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2ED0"/>
    <w:rsid w:val="007D3BAD"/>
    <w:rsid w:val="007D42DE"/>
    <w:rsid w:val="007D4381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1A9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42A"/>
    <w:rsid w:val="007D7677"/>
    <w:rsid w:val="007D7AD5"/>
    <w:rsid w:val="007E0331"/>
    <w:rsid w:val="007E049C"/>
    <w:rsid w:val="007E04DE"/>
    <w:rsid w:val="007E08B4"/>
    <w:rsid w:val="007E0CC2"/>
    <w:rsid w:val="007E0E94"/>
    <w:rsid w:val="007E17D9"/>
    <w:rsid w:val="007E17EE"/>
    <w:rsid w:val="007E1A8B"/>
    <w:rsid w:val="007E1F79"/>
    <w:rsid w:val="007E2284"/>
    <w:rsid w:val="007E2484"/>
    <w:rsid w:val="007E248E"/>
    <w:rsid w:val="007E2562"/>
    <w:rsid w:val="007E25BD"/>
    <w:rsid w:val="007E2E62"/>
    <w:rsid w:val="007E2FD1"/>
    <w:rsid w:val="007E307A"/>
    <w:rsid w:val="007E333B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AB3"/>
    <w:rsid w:val="007E5F4B"/>
    <w:rsid w:val="007E62AF"/>
    <w:rsid w:val="007E648A"/>
    <w:rsid w:val="007E6793"/>
    <w:rsid w:val="007E688E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15"/>
    <w:rsid w:val="007F20CE"/>
    <w:rsid w:val="007F219E"/>
    <w:rsid w:val="007F24B9"/>
    <w:rsid w:val="007F2D8E"/>
    <w:rsid w:val="007F31CF"/>
    <w:rsid w:val="007F327D"/>
    <w:rsid w:val="007F3615"/>
    <w:rsid w:val="007F366C"/>
    <w:rsid w:val="007F391C"/>
    <w:rsid w:val="007F39C1"/>
    <w:rsid w:val="007F3B82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7F78C7"/>
    <w:rsid w:val="008001AF"/>
    <w:rsid w:val="00800416"/>
    <w:rsid w:val="008009CB"/>
    <w:rsid w:val="00800CD9"/>
    <w:rsid w:val="00800D77"/>
    <w:rsid w:val="00800DF0"/>
    <w:rsid w:val="00800F99"/>
    <w:rsid w:val="0080120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2A3"/>
    <w:rsid w:val="00806467"/>
    <w:rsid w:val="008069FB"/>
    <w:rsid w:val="008070CC"/>
    <w:rsid w:val="0080739F"/>
    <w:rsid w:val="008075DC"/>
    <w:rsid w:val="00807982"/>
    <w:rsid w:val="00807A9A"/>
    <w:rsid w:val="00807B73"/>
    <w:rsid w:val="00807C38"/>
    <w:rsid w:val="00807D0C"/>
    <w:rsid w:val="00807D59"/>
    <w:rsid w:val="00807DB0"/>
    <w:rsid w:val="00807DB1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7DE"/>
    <w:rsid w:val="0081197D"/>
    <w:rsid w:val="00811B8E"/>
    <w:rsid w:val="00811D3E"/>
    <w:rsid w:val="0081234F"/>
    <w:rsid w:val="008123C8"/>
    <w:rsid w:val="008124C5"/>
    <w:rsid w:val="00812582"/>
    <w:rsid w:val="00812702"/>
    <w:rsid w:val="00812951"/>
    <w:rsid w:val="00812994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04"/>
    <w:rsid w:val="008154B6"/>
    <w:rsid w:val="008154D7"/>
    <w:rsid w:val="008155A5"/>
    <w:rsid w:val="00815629"/>
    <w:rsid w:val="00815748"/>
    <w:rsid w:val="008157F1"/>
    <w:rsid w:val="008159E7"/>
    <w:rsid w:val="00815AB8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446"/>
    <w:rsid w:val="00817531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DF5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7D3"/>
    <w:rsid w:val="00827B1D"/>
    <w:rsid w:val="00827C70"/>
    <w:rsid w:val="00827DBF"/>
    <w:rsid w:val="00830098"/>
    <w:rsid w:val="008300A4"/>
    <w:rsid w:val="008301BD"/>
    <w:rsid w:val="00830394"/>
    <w:rsid w:val="008303A2"/>
    <w:rsid w:val="0083042C"/>
    <w:rsid w:val="008305B1"/>
    <w:rsid w:val="008306C1"/>
    <w:rsid w:val="008306EA"/>
    <w:rsid w:val="008307CB"/>
    <w:rsid w:val="00830E89"/>
    <w:rsid w:val="00831061"/>
    <w:rsid w:val="0083121A"/>
    <w:rsid w:val="00831290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639"/>
    <w:rsid w:val="00832E62"/>
    <w:rsid w:val="00832FF4"/>
    <w:rsid w:val="00833114"/>
    <w:rsid w:val="0083311C"/>
    <w:rsid w:val="008331A1"/>
    <w:rsid w:val="00833424"/>
    <w:rsid w:val="00833454"/>
    <w:rsid w:val="0083358C"/>
    <w:rsid w:val="00833598"/>
    <w:rsid w:val="00833600"/>
    <w:rsid w:val="0083383E"/>
    <w:rsid w:val="00833E7B"/>
    <w:rsid w:val="00833EFB"/>
    <w:rsid w:val="0083419D"/>
    <w:rsid w:val="00834205"/>
    <w:rsid w:val="008344E3"/>
    <w:rsid w:val="0083454D"/>
    <w:rsid w:val="00834606"/>
    <w:rsid w:val="0083461B"/>
    <w:rsid w:val="0083499D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05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0DF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52A"/>
    <w:rsid w:val="00841ADB"/>
    <w:rsid w:val="00841CD6"/>
    <w:rsid w:val="00841F16"/>
    <w:rsid w:val="00841FC5"/>
    <w:rsid w:val="00842167"/>
    <w:rsid w:val="0084224E"/>
    <w:rsid w:val="00842CE4"/>
    <w:rsid w:val="00842D32"/>
    <w:rsid w:val="00842FE6"/>
    <w:rsid w:val="00843333"/>
    <w:rsid w:val="008433D3"/>
    <w:rsid w:val="008434CA"/>
    <w:rsid w:val="00843724"/>
    <w:rsid w:val="00843DE6"/>
    <w:rsid w:val="00843F80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E71"/>
    <w:rsid w:val="00844FE0"/>
    <w:rsid w:val="008454C9"/>
    <w:rsid w:val="008456FA"/>
    <w:rsid w:val="00846112"/>
    <w:rsid w:val="008465FD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47CFA"/>
    <w:rsid w:val="0085051B"/>
    <w:rsid w:val="00850565"/>
    <w:rsid w:val="00850648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17"/>
    <w:rsid w:val="00851E75"/>
    <w:rsid w:val="00851F4B"/>
    <w:rsid w:val="00852118"/>
    <w:rsid w:val="00852237"/>
    <w:rsid w:val="0085223A"/>
    <w:rsid w:val="008522ED"/>
    <w:rsid w:val="00852586"/>
    <w:rsid w:val="008525A2"/>
    <w:rsid w:val="008527EA"/>
    <w:rsid w:val="00852837"/>
    <w:rsid w:val="00852B5D"/>
    <w:rsid w:val="00852CD5"/>
    <w:rsid w:val="00852F10"/>
    <w:rsid w:val="008532CC"/>
    <w:rsid w:val="0085366C"/>
    <w:rsid w:val="008536B1"/>
    <w:rsid w:val="0085377C"/>
    <w:rsid w:val="00853D5F"/>
    <w:rsid w:val="00854133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44A"/>
    <w:rsid w:val="008568B7"/>
    <w:rsid w:val="008569A9"/>
    <w:rsid w:val="008569D7"/>
    <w:rsid w:val="00856B36"/>
    <w:rsid w:val="00856E3E"/>
    <w:rsid w:val="00856E75"/>
    <w:rsid w:val="00857179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25D"/>
    <w:rsid w:val="008623E1"/>
    <w:rsid w:val="00862429"/>
    <w:rsid w:val="0086248C"/>
    <w:rsid w:val="00862840"/>
    <w:rsid w:val="008628DA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970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961"/>
    <w:rsid w:val="00867FDA"/>
    <w:rsid w:val="00867FF5"/>
    <w:rsid w:val="00870041"/>
    <w:rsid w:val="008703A0"/>
    <w:rsid w:val="008704F3"/>
    <w:rsid w:val="008706DA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A28"/>
    <w:rsid w:val="00871BF3"/>
    <w:rsid w:val="00872180"/>
    <w:rsid w:val="008721B0"/>
    <w:rsid w:val="0087228B"/>
    <w:rsid w:val="00872313"/>
    <w:rsid w:val="008723B0"/>
    <w:rsid w:val="0087281F"/>
    <w:rsid w:val="008729BF"/>
    <w:rsid w:val="00872C88"/>
    <w:rsid w:val="0087315C"/>
    <w:rsid w:val="0087321C"/>
    <w:rsid w:val="0087378F"/>
    <w:rsid w:val="00873DAA"/>
    <w:rsid w:val="00873E60"/>
    <w:rsid w:val="00873E6B"/>
    <w:rsid w:val="00873F0A"/>
    <w:rsid w:val="00873F52"/>
    <w:rsid w:val="00874229"/>
    <w:rsid w:val="00874307"/>
    <w:rsid w:val="008745E3"/>
    <w:rsid w:val="00874837"/>
    <w:rsid w:val="00874872"/>
    <w:rsid w:val="008748DF"/>
    <w:rsid w:val="00874BE1"/>
    <w:rsid w:val="00874DF8"/>
    <w:rsid w:val="00874E3B"/>
    <w:rsid w:val="00874EE3"/>
    <w:rsid w:val="00874F7E"/>
    <w:rsid w:val="00875122"/>
    <w:rsid w:val="008751E2"/>
    <w:rsid w:val="00875229"/>
    <w:rsid w:val="00875258"/>
    <w:rsid w:val="00875894"/>
    <w:rsid w:val="00875B8F"/>
    <w:rsid w:val="00875C45"/>
    <w:rsid w:val="008760E6"/>
    <w:rsid w:val="00876318"/>
    <w:rsid w:val="008766FC"/>
    <w:rsid w:val="00877164"/>
    <w:rsid w:val="0087751C"/>
    <w:rsid w:val="00877646"/>
    <w:rsid w:val="00877819"/>
    <w:rsid w:val="008778BA"/>
    <w:rsid w:val="00877A49"/>
    <w:rsid w:val="00877A6F"/>
    <w:rsid w:val="00877B1A"/>
    <w:rsid w:val="00877B80"/>
    <w:rsid w:val="00877F8C"/>
    <w:rsid w:val="00880014"/>
    <w:rsid w:val="0088001D"/>
    <w:rsid w:val="00880089"/>
    <w:rsid w:val="00880665"/>
    <w:rsid w:val="00880779"/>
    <w:rsid w:val="008807D4"/>
    <w:rsid w:val="008807D8"/>
    <w:rsid w:val="00880B59"/>
    <w:rsid w:val="00880BAA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1FD7"/>
    <w:rsid w:val="008827AA"/>
    <w:rsid w:val="0088291E"/>
    <w:rsid w:val="00882A70"/>
    <w:rsid w:val="00882B7E"/>
    <w:rsid w:val="00882BEE"/>
    <w:rsid w:val="00882DA9"/>
    <w:rsid w:val="00882FC4"/>
    <w:rsid w:val="0088306D"/>
    <w:rsid w:val="008831AE"/>
    <w:rsid w:val="00883433"/>
    <w:rsid w:val="00883782"/>
    <w:rsid w:val="00883860"/>
    <w:rsid w:val="00883A62"/>
    <w:rsid w:val="00883D0E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B64"/>
    <w:rsid w:val="00885CBC"/>
    <w:rsid w:val="00885CF5"/>
    <w:rsid w:val="00885E8F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3E0"/>
    <w:rsid w:val="0089141A"/>
    <w:rsid w:val="008915CB"/>
    <w:rsid w:val="008916A8"/>
    <w:rsid w:val="008916AF"/>
    <w:rsid w:val="00891B91"/>
    <w:rsid w:val="0089204F"/>
    <w:rsid w:val="00892141"/>
    <w:rsid w:val="008924CD"/>
    <w:rsid w:val="0089263A"/>
    <w:rsid w:val="008926CF"/>
    <w:rsid w:val="00892775"/>
    <w:rsid w:val="00893059"/>
    <w:rsid w:val="0089322C"/>
    <w:rsid w:val="00893300"/>
    <w:rsid w:val="0089355C"/>
    <w:rsid w:val="00893751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541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16"/>
    <w:rsid w:val="008A43FB"/>
    <w:rsid w:val="008A4624"/>
    <w:rsid w:val="008A50F6"/>
    <w:rsid w:val="008A51AB"/>
    <w:rsid w:val="008A52B2"/>
    <w:rsid w:val="008A54B6"/>
    <w:rsid w:val="008A54D5"/>
    <w:rsid w:val="008A55D9"/>
    <w:rsid w:val="008A572F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B92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1A61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1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52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89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03"/>
    <w:rsid w:val="008C1AEF"/>
    <w:rsid w:val="008C1BDD"/>
    <w:rsid w:val="008C1CCC"/>
    <w:rsid w:val="008C1F0A"/>
    <w:rsid w:val="008C223C"/>
    <w:rsid w:val="008C2350"/>
    <w:rsid w:val="008C27AF"/>
    <w:rsid w:val="008C290C"/>
    <w:rsid w:val="008C2F02"/>
    <w:rsid w:val="008C3328"/>
    <w:rsid w:val="008C3456"/>
    <w:rsid w:val="008C35A6"/>
    <w:rsid w:val="008C3ACE"/>
    <w:rsid w:val="008C4BC9"/>
    <w:rsid w:val="008C4D78"/>
    <w:rsid w:val="008C52A8"/>
    <w:rsid w:val="008C53D8"/>
    <w:rsid w:val="008C545D"/>
    <w:rsid w:val="008C5598"/>
    <w:rsid w:val="008C5A16"/>
    <w:rsid w:val="008C6234"/>
    <w:rsid w:val="008C66CE"/>
    <w:rsid w:val="008C67D5"/>
    <w:rsid w:val="008C67F3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81"/>
    <w:rsid w:val="008D00A7"/>
    <w:rsid w:val="008D00E5"/>
    <w:rsid w:val="008D02B8"/>
    <w:rsid w:val="008D036E"/>
    <w:rsid w:val="008D03A7"/>
    <w:rsid w:val="008D0C2D"/>
    <w:rsid w:val="008D0C83"/>
    <w:rsid w:val="008D0C9C"/>
    <w:rsid w:val="008D102A"/>
    <w:rsid w:val="008D159B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D45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71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D7E15"/>
    <w:rsid w:val="008E005A"/>
    <w:rsid w:val="008E00B6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325"/>
    <w:rsid w:val="008E1507"/>
    <w:rsid w:val="008E1592"/>
    <w:rsid w:val="008E1C21"/>
    <w:rsid w:val="008E1C48"/>
    <w:rsid w:val="008E1DA6"/>
    <w:rsid w:val="008E1DF8"/>
    <w:rsid w:val="008E1E20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04"/>
    <w:rsid w:val="008E4656"/>
    <w:rsid w:val="008E46A7"/>
    <w:rsid w:val="008E4D44"/>
    <w:rsid w:val="008E5053"/>
    <w:rsid w:val="008E5157"/>
    <w:rsid w:val="008E5263"/>
    <w:rsid w:val="008E540B"/>
    <w:rsid w:val="008E5481"/>
    <w:rsid w:val="008E55A4"/>
    <w:rsid w:val="008E56B3"/>
    <w:rsid w:val="008E5730"/>
    <w:rsid w:val="008E5A82"/>
    <w:rsid w:val="008E5CE1"/>
    <w:rsid w:val="008E5E5F"/>
    <w:rsid w:val="008E60AF"/>
    <w:rsid w:val="008E6790"/>
    <w:rsid w:val="008E728A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911"/>
    <w:rsid w:val="008F3EFE"/>
    <w:rsid w:val="008F3FD9"/>
    <w:rsid w:val="008F4010"/>
    <w:rsid w:val="008F40B0"/>
    <w:rsid w:val="008F40C8"/>
    <w:rsid w:val="008F4190"/>
    <w:rsid w:val="008F4285"/>
    <w:rsid w:val="008F446C"/>
    <w:rsid w:val="008F4569"/>
    <w:rsid w:val="008F49EE"/>
    <w:rsid w:val="008F4D55"/>
    <w:rsid w:val="008F4F29"/>
    <w:rsid w:val="008F4FBB"/>
    <w:rsid w:val="008F50C8"/>
    <w:rsid w:val="008F523F"/>
    <w:rsid w:val="008F55E3"/>
    <w:rsid w:val="008F5A73"/>
    <w:rsid w:val="008F5C6E"/>
    <w:rsid w:val="008F5EAB"/>
    <w:rsid w:val="008F60AD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165"/>
    <w:rsid w:val="0090017D"/>
    <w:rsid w:val="009004FB"/>
    <w:rsid w:val="00900507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DB"/>
    <w:rsid w:val="009032EF"/>
    <w:rsid w:val="00903392"/>
    <w:rsid w:val="009034A5"/>
    <w:rsid w:val="009034B6"/>
    <w:rsid w:val="00903836"/>
    <w:rsid w:val="0090398F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6F3"/>
    <w:rsid w:val="00910C02"/>
    <w:rsid w:val="00911008"/>
    <w:rsid w:val="00911292"/>
    <w:rsid w:val="00911313"/>
    <w:rsid w:val="009118A2"/>
    <w:rsid w:val="00911950"/>
    <w:rsid w:val="00911E13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0E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4DB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9C4"/>
    <w:rsid w:val="00916A92"/>
    <w:rsid w:val="00916AD4"/>
    <w:rsid w:val="00916B2E"/>
    <w:rsid w:val="00916EB8"/>
    <w:rsid w:val="00917004"/>
    <w:rsid w:val="00917058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466"/>
    <w:rsid w:val="0092177F"/>
    <w:rsid w:val="00921894"/>
    <w:rsid w:val="009218C5"/>
    <w:rsid w:val="00921B60"/>
    <w:rsid w:val="009223EE"/>
    <w:rsid w:val="00922485"/>
    <w:rsid w:val="009224EE"/>
    <w:rsid w:val="0092283B"/>
    <w:rsid w:val="00922C2A"/>
    <w:rsid w:val="00922E45"/>
    <w:rsid w:val="00923452"/>
    <w:rsid w:val="00923674"/>
    <w:rsid w:val="009236C5"/>
    <w:rsid w:val="0092385B"/>
    <w:rsid w:val="0092390E"/>
    <w:rsid w:val="00923A28"/>
    <w:rsid w:val="00923A8A"/>
    <w:rsid w:val="009242EF"/>
    <w:rsid w:val="00924518"/>
    <w:rsid w:val="00924943"/>
    <w:rsid w:val="009249B7"/>
    <w:rsid w:val="00924B33"/>
    <w:rsid w:val="00924B51"/>
    <w:rsid w:val="00924F83"/>
    <w:rsid w:val="00925233"/>
    <w:rsid w:val="0092559F"/>
    <w:rsid w:val="00925747"/>
    <w:rsid w:val="0092588E"/>
    <w:rsid w:val="00925937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77B"/>
    <w:rsid w:val="00931A15"/>
    <w:rsid w:val="00931A72"/>
    <w:rsid w:val="00931F67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2A"/>
    <w:rsid w:val="009336E3"/>
    <w:rsid w:val="00933F1A"/>
    <w:rsid w:val="00933F9C"/>
    <w:rsid w:val="00934201"/>
    <w:rsid w:val="00934355"/>
    <w:rsid w:val="0093436C"/>
    <w:rsid w:val="0093466C"/>
    <w:rsid w:val="00934678"/>
    <w:rsid w:val="0093469D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068"/>
    <w:rsid w:val="00936B2F"/>
    <w:rsid w:val="00936ECC"/>
    <w:rsid w:val="0093713F"/>
    <w:rsid w:val="0093745A"/>
    <w:rsid w:val="009400B3"/>
    <w:rsid w:val="0094067B"/>
    <w:rsid w:val="00940750"/>
    <w:rsid w:val="009407AA"/>
    <w:rsid w:val="00940A13"/>
    <w:rsid w:val="00940CC3"/>
    <w:rsid w:val="00941062"/>
    <w:rsid w:val="0094121F"/>
    <w:rsid w:val="00941429"/>
    <w:rsid w:val="00941943"/>
    <w:rsid w:val="00941947"/>
    <w:rsid w:val="00941A27"/>
    <w:rsid w:val="00941D7D"/>
    <w:rsid w:val="00942177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21A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47B88"/>
    <w:rsid w:val="00950B84"/>
    <w:rsid w:val="00950F4C"/>
    <w:rsid w:val="009511BF"/>
    <w:rsid w:val="0095136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86E"/>
    <w:rsid w:val="00952933"/>
    <w:rsid w:val="00952D8B"/>
    <w:rsid w:val="00952F7D"/>
    <w:rsid w:val="009530F4"/>
    <w:rsid w:val="00953146"/>
    <w:rsid w:val="0095343D"/>
    <w:rsid w:val="009535F0"/>
    <w:rsid w:val="00953712"/>
    <w:rsid w:val="009539C8"/>
    <w:rsid w:val="00953C30"/>
    <w:rsid w:val="00953D24"/>
    <w:rsid w:val="00953E1B"/>
    <w:rsid w:val="00953F16"/>
    <w:rsid w:val="00954AB5"/>
    <w:rsid w:val="00954ED6"/>
    <w:rsid w:val="0095549B"/>
    <w:rsid w:val="009554AC"/>
    <w:rsid w:val="009556EC"/>
    <w:rsid w:val="00955E51"/>
    <w:rsid w:val="009560CF"/>
    <w:rsid w:val="0095618E"/>
    <w:rsid w:val="00956437"/>
    <w:rsid w:val="009564ED"/>
    <w:rsid w:val="00956543"/>
    <w:rsid w:val="0095666C"/>
    <w:rsid w:val="00956746"/>
    <w:rsid w:val="009568F3"/>
    <w:rsid w:val="00956BD5"/>
    <w:rsid w:val="00956D42"/>
    <w:rsid w:val="00956E42"/>
    <w:rsid w:val="00957064"/>
    <w:rsid w:val="009570D1"/>
    <w:rsid w:val="009571C2"/>
    <w:rsid w:val="009572C0"/>
    <w:rsid w:val="009573F4"/>
    <w:rsid w:val="009574B4"/>
    <w:rsid w:val="00957717"/>
    <w:rsid w:val="009579A2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47A"/>
    <w:rsid w:val="009627AB"/>
    <w:rsid w:val="0096287F"/>
    <w:rsid w:val="00962B01"/>
    <w:rsid w:val="00962DC7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5E3D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9B7"/>
    <w:rsid w:val="00970BAE"/>
    <w:rsid w:val="0097144B"/>
    <w:rsid w:val="00971585"/>
    <w:rsid w:val="00971B6F"/>
    <w:rsid w:val="00971DB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40"/>
    <w:rsid w:val="0097376C"/>
    <w:rsid w:val="0097384E"/>
    <w:rsid w:val="00973BE6"/>
    <w:rsid w:val="00973CBD"/>
    <w:rsid w:val="00974001"/>
    <w:rsid w:val="00974155"/>
    <w:rsid w:val="0097441E"/>
    <w:rsid w:val="00974696"/>
    <w:rsid w:val="00974967"/>
    <w:rsid w:val="00974D7E"/>
    <w:rsid w:val="00974DAA"/>
    <w:rsid w:val="00974E6A"/>
    <w:rsid w:val="00974FC5"/>
    <w:rsid w:val="00975481"/>
    <w:rsid w:val="009754AB"/>
    <w:rsid w:val="0097563A"/>
    <w:rsid w:val="009757B2"/>
    <w:rsid w:val="00975F87"/>
    <w:rsid w:val="009764EA"/>
    <w:rsid w:val="0097662E"/>
    <w:rsid w:val="00976A46"/>
    <w:rsid w:val="00976DF0"/>
    <w:rsid w:val="00976E1C"/>
    <w:rsid w:val="009770E0"/>
    <w:rsid w:val="00977446"/>
    <w:rsid w:val="00977718"/>
    <w:rsid w:val="00977911"/>
    <w:rsid w:val="00977A1B"/>
    <w:rsid w:val="00977B2B"/>
    <w:rsid w:val="00977B61"/>
    <w:rsid w:val="00977C8A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788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2D07"/>
    <w:rsid w:val="009832D7"/>
    <w:rsid w:val="00983434"/>
    <w:rsid w:val="00983445"/>
    <w:rsid w:val="009838B2"/>
    <w:rsid w:val="00983D1E"/>
    <w:rsid w:val="00983ED9"/>
    <w:rsid w:val="0098425A"/>
    <w:rsid w:val="0098434D"/>
    <w:rsid w:val="0098458F"/>
    <w:rsid w:val="009845CA"/>
    <w:rsid w:val="00984B74"/>
    <w:rsid w:val="00984C42"/>
    <w:rsid w:val="00984DD9"/>
    <w:rsid w:val="0098508C"/>
    <w:rsid w:val="0098540E"/>
    <w:rsid w:val="009859F5"/>
    <w:rsid w:val="00985C25"/>
    <w:rsid w:val="00985C9B"/>
    <w:rsid w:val="00985DBA"/>
    <w:rsid w:val="00986A5B"/>
    <w:rsid w:val="00986B26"/>
    <w:rsid w:val="009870F3"/>
    <w:rsid w:val="009872E3"/>
    <w:rsid w:val="0098739F"/>
    <w:rsid w:val="009874C0"/>
    <w:rsid w:val="0098764E"/>
    <w:rsid w:val="009876F4"/>
    <w:rsid w:val="00987B5B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5AF"/>
    <w:rsid w:val="009937C9"/>
    <w:rsid w:val="00993854"/>
    <w:rsid w:val="00993A57"/>
    <w:rsid w:val="00993E38"/>
    <w:rsid w:val="0099434A"/>
    <w:rsid w:val="00994662"/>
    <w:rsid w:val="00994724"/>
    <w:rsid w:val="0099494B"/>
    <w:rsid w:val="00994F14"/>
    <w:rsid w:val="00995373"/>
    <w:rsid w:val="009955ED"/>
    <w:rsid w:val="0099583A"/>
    <w:rsid w:val="0099594C"/>
    <w:rsid w:val="00995A53"/>
    <w:rsid w:val="00995D98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286"/>
    <w:rsid w:val="00997349"/>
    <w:rsid w:val="009973C3"/>
    <w:rsid w:val="00997859"/>
    <w:rsid w:val="009A00ED"/>
    <w:rsid w:val="009A0145"/>
    <w:rsid w:val="009A0165"/>
    <w:rsid w:val="009A0459"/>
    <w:rsid w:val="009A04F3"/>
    <w:rsid w:val="009A0568"/>
    <w:rsid w:val="009A08C6"/>
    <w:rsid w:val="009A0ACA"/>
    <w:rsid w:val="009A0D64"/>
    <w:rsid w:val="009A11BA"/>
    <w:rsid w:val="009A11E2"/>
    <w:rsid w:val="009A131A"/>
    <w:rsid w:val="009A14B5"/>
    <w:rsid w:val="009A1541"/>
    <w:rsid w:val="009A1AEA"/>
    <w:rsid w:val="009A1D75"/>
    <w:rsid w:val="009A1ED0"/>
    <w:rsid w:val="009A1EF9"/>
    <w:rsid w:val="009A2067"/>
    <w:rsid w:val="009A20A2"/>
    <w:rsid w:val="009A232C"/>
    <w:rsid w:val="009A2622"/>
    <w:rsid w:val="009A2737"/>
    <w:rsid w:val="009A27E3"/>
    <w:rsid w:val="009A2B8C"/>
    <w:rsid w:val="009A2BE8"/>
    <w:rsid w:val="009A2C89"/>
    <w:rsid w:val="009A3048"/>
    <w:rsid w:val="009A353F"/>
    <w:rsid w:val="009A3794"/>
    <w:rsid w:val="009A37EA"/>
    <w:rsid w:val="009A389F"/>
    <w:rsid w:val="009A3A1B"/>
    <w:rsid w:val="009A3C4F"/>
    <w:rsid w:val="009A3C70"/>
    <w:rsid w:val="009A3EB9"/>
    <w:rsid w:val="009A3EE6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9F"/>
    <w:rsid w:val="009A59C1"/>
    <w:rsid w:val="009A5CC1"/>
    <w:rsid w:val="009A5EF3"/>
    <w:rsid w:val="009A61F0"/>
    <w:rsid w:val="009A636F"/>
    <w:rsid w:val="009A676F"/>
    <w:rsid w:val="009A6EE4"/>
    <w:rsid w:val="009A6F84"/>
    <w:rsid w:val="009A6FE4"/>
    <w:rsid w:val="009A72B0"/>
    <w:rsid w:val="009A768A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26"/>
    <w:rsid w:val="009B1D6D"/>
    <w:rsid w:val="009B1F0F"/>
    <w:rsid w:val="009B20EB"/>
    <w:rsid w:val="009B2177"/>
    <w:rsid w:val="009B22A7"/>
    <w:rsid w:val="009B235B"/>
    <w:rsid w:val="009B2B90"/>
    <w:rsid w:val="009B2F69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6FBD"/>
    <w:rsid w:val="009B714A"/>
    <w:rsid w:val="009B7180"/>
    <w:rsid w:val="009B7183"/>
    <w:rsid w:val="009B726D"/>
    <w:rsid w:val="009B72AD"/>
    <w:rsid w:val="009B73B6"/>
    <w:rsid w:val="009B75B5"/>
    <w:rsid w:val="009B7C3A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71D"/>
    <w:rsid w:val="009C1837"/>
    <w:rsid w:val="009C187E"/>
    <w:rsid w:val="009C18F6"/>
    <w:rsid w:val="009C192F"/>
    <w:rsid w:val="009C1933"/>
    <w:rsid w:val="009C1B92"/>
    <w:rsid w:val="009C205D"/>
    <w:rsid w:val="009C20AF"/>
    <w:rsid w:val="009C2210"/>
    <w:rsid w:val="009C267A"/>
    <w:rsid w:val="009C273F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BA"/>
    <w:rsid w:val="009C7B02"/>
    <w:rsid w:val="009C7B82"/>
    <w:rsid w:val="009C7C61"/>
    <w:rsid w:val="009C7C9D"/>
    <w:rsid w:val="009C7D53"/>
    <w:rsid w:val="009D03D8"/>
    <w:rsid w:val="009D08C8"/>
    <w:rsid w:val="009D0911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5C22"/>
    <w:rsid w:val="009D5C8E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6FD9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1F07"/>
    <w:rsid w:val="009E1F8D"/>
    <w:rsid w:val="009E239D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E776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B4C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5D1"/>
    <w:rsid w:val="009F36A3"/>
    <w:rsid w:val="009F3815"/>
    <w:rsid w:val="009F3DE1"/>
    <w:rsid w:val="009F3F8E"/>
    <w:rsid w:val="009F4524"/>
    <w:rsid w:val="009F45CD"/>
    <w:rsid w:val="009F465E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8C0"/>
    <w:rsid w:val="00A0197C"/>
    <w:rsid w:val="00A01B81"/>
    <w:rsid w:val="00A01CA8"/>
    <w:rsid w:val="00A01D5E"/>
    <w:rsid w:val="00A0228B"/>
    <w:rsid w:val="00A025E6"/>
    <w:rsid w:val="00A02731"/>
    <w:rsid w:val="00A02735"/>
    <w:rsid w:val="00A02A62"/>
    <w:rsid w:val="00A02C97"/>
    <w:rsid w:val="00A02D8C"/>
    <w:rsid w:val="00A02FA6"/>
    <w:rsid w:val="00A03123"/>
    <w:rsid w:val="00A032F8"/>
    <w:rsid w:val="00A033CE"/>
    <w:rsid w:val="00A033DD"/>
    <w:rsid w:val="00A0341A"/>
    <w:rsid w:val="00A0343D"/>
    <w:rsid w:val="00A03576"/>
    <w:rsid w:val="00A03798"/>
    <w:rsid w:val="00A042A9"/>
    <w:rsid w:val="00A04465"/>
    <w:rsid w:val="00A046EC"/>
    <w:rsid w:val="00A0498B"/>
    <w:rsid w:val="00A04A1E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D9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14A"/>
    <w:rsid w:val="00A1132F"/>
    <w:rsid w:val="00A113FE"/>
    <w:rsid w:val="00A115F5"/>
    <w:rsid w:val="00A11639"/>
    <w:rsid w:val="00A119B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A8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CD2"/>
    <w:rsid w:val="00A14D94"/>
    <w:rsid w:val="00A153D1"/>
    <w:rsid w:val="00A15516"/>
    <w:rsid w:val="00A15534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E97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5EE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5F13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DD8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88F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49A"/>
    <w:rsid w:val="00A41637"/>
    <w:rsid w:val="00A41878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842"/>
    <w:rsid w:val="00A43AC1"/>
    <w:rsid w:val="00A43EB9"/>
    <w:rsid w:val="00A43EC4"/>
    <w:rsid w:val="00A440C9"/>
    <w:rsid w:val="00A44281"/>
    <w:rsid w:val="00A445B8"/>
    <w:rsid w:val="00A44815"/>
    <w:rsid w:val="00A44A5D"/>
    <w:rsid w:val="00A44C1C"/>
    <w:rsid w:val="00A44CB5"/>
    <w:rsid w:val="00A44F0B"/>
    <w:rsid w:val="00A452EF"/>
    <w:rsid w:val="00A454C9"/>
    <w:rsid w:val="00A45518"/>
    <w:rsid w:val="00A455BA"/>
    <w:rsid w:val="00A4579E"/>
    <w:rsid w:val="00A459D9"/>
    <w:rsid w:val="00A45A52"/>
    <w:rsid w:val="00A45C6D"/>
    <w:rsid w:val="00A45D43"/>
    <w:rsid w:val="00A45F70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58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374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770"/>
    <w:rsid w:val="00A567CA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252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127"/>
    <w:rsid w:val="00A62200"/>
    <w:rsid w:val="00A623FB"/>
    <w:rsid w:val="00A6244C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5D9B"/>
    <w:rsid w:val="00A660AF"/>
    <w:rsid w:val="00A6642E"/>
    <w:rsid w:val="00A66552"/>
    <w:rsid w:val="00A666EB"/>
    <w:rsid w:val="00A6676D"/>
    <w:rsid w:val="00A66AEF"/>
    <w:rsid w:val="00A66EE9"/>
    <w:rsid w:val="00A67290"/>
    <w:rsid w:val="00A672A7"/>
    <w:rsid w:val="00A67676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0E47"/>
    <w:rsid w:val="00A713DB"/>
    <w:rsid w:val="00A71498"/>
    <w:rsid w:val="00A7170F"/>
    <w:rsid w:val="00A71A4A"/>
    <w:rsid w:val="00A71EBD"/>
    <w:rsid w:val="00A72288"/>
    <w:rsid w:val="00A724FC"/>
    <w:rsid w:val="00A72795"/>
    <w:rsid w:val="00A72821"/>
    <w:rsid w:val="00A72B70"/>
    <w:rsid w:val="00A72D2C"/>
    <w:rsid w:val="00A72F37"/>
    <w:rsid w:val="00A730B2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D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0E3F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4D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534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66A"/>
    <w:rsid w:val="00A907E6"/>
    <w:rsid w:val="00A90AA5"/>
    <w:rsid w:val="00A90AE0"/>
    <w:rsid w:val="00A90E52"/>
    <w:rsid w:val="00A90EA1"/>
    <w:rsid w:val="00A90FA5"/>
    <w:rsid w:val="00A91049"/>
    <w:rsid w:val="00A9113C"/>
    <w:rsid w:val="00A915C9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2DFD"/>
    <w:rsid w:val="00A933A5"/>
    <w:rsid w:val="00A934C3"/>
    <w:rsid w:val="00A93553"/>
    <w:rsid w:val="00A935DF"/>
    <w:rsid w:val="00A935EB"/>
    <w:rsid w:val="00A93805"/>
    <w:rsid w:val="00A938AA"/>
    <w:rsid w:val="00A938DC"/>
    <w:rsid w:val="00A93A8E"/>
    <w:rsid w:val="00A93BC7"/>
    <w:rsid w:val="00A93C5F"/>
    <w:rsid w:val="00A93C78"/>
    <w:rsid w:val="00A93E31"/>
    <w:rsid w:val="00A9407F"/>
    <w:rsid w:val="00A942D5"/>
    <w:rsid w:val="00A943D2"/>
    <w:rsid w:val="00A94765"/>
    <w:rsid w:val="00A94884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260"/>
    <w:rsid w:val="00A96457"/>
    <w:rsid w:val="00A965EB"/>
    <w:rsid w:val="00A966E8"/>
    <w:rsid w:val="00A96959"/>
    <w:rsid w:val="00A9696B"/>
    <w:rsid w:val="00A96B80"/>
    <w:rsid w:val="00A96E15"/>
    <w:rsid w:val="00A96EB7"/>
    <w:rsid w:val="00A9707C"/>
    <w:rsid w:val="00A970F6"/>
    <w:rsid w:val="00A971F1"/>
    <w:rsid w:val="00A972A9"/>
    <w:rsid w:val="00A9730F"/>
    <w:rsid w:val="00A97642"/>
    <w:rsid w:val="00A97E6E"/>
    <w:rsid w:val="00A97F1B"/>
    <w:rsid w:val="00AA039C"/>
    <w:rsid w:val="00AA04B5"/>
    <w:rsid w:val="00AA0B27"/>
    <w:rsid w:val="00AA0CA5"/>
    <w:rsid w:val="00AA0DAB"/>
    <w:rsid w:val="00AA0DC1"/>
    <w:rsid w:val="00AA132D"/>
    <w:rsid w:val="00AA148F"/>
    <w:rsid w:val="00AA1AAF"/>
    <w:rsid w:val="00AA1AC1"/>
    <w:rsid w:val="00AA1B1A"/>
    <w:rsid w:val="00AA1B67"/>
    <w:rsid w:val="00AA1B6A"/>
    <w:rsid w:val="00AA1FE9"/>
    <w:rsid w:val="00AA203E"/>
    <w:rsid w:val="00AA2175"/>
    <w:rsid w:val="00AA2548"/>
    <w:rsid w:val="00AA27C4"/>
    <w:rsid w:val="00AA29B9"/>
    <w:rsid w:val="00AA2D85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88E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6AA3"/>
    <w:rsid w:val="00AA7069"/>
    <w:rsid w:val="00AA7080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BA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AD1"/>
    <w:rsid w:val="00AB4D32"/>
    <w:rsid w:val="00AB53BD"/>
    <w:rsid w:val="00AB544F"/>
    <w:rsid w:val="00AB5450"/>
    <w:rsid w:val="00AB5784"/>
    <w:rsid w:val="00AB5B01"/>
    <w:rsid w:val="00AB5D78"/>
    <w:rsid w:val="00AB6044"/>
    <w:rsid w:val="00AB606C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2D9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83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85C"/>
    <w:rsid w:val="00AC49B5"/>
    <w:rsid w:val="00AC4A07"/>
    <w:rsid w:val="00AC4B59"/>
    <w:rsid w:val="00AC4BD6"/>
    <w:rsid w:val="00AC4C6E"/>
    <w:rsid w:val="00AC4DA1"/>
    <w:rsid w:val="00AC51B6"/>
    <w:rsid w:val="00AC51E7"/>
    <w:rsid w:val="00AC5333"/>
    <w:rsid w:val="00AC5357"/>
    <w:rsid w:val="00AC55CC"/>
    <w:rsid w:val="00AC55FD"/>
    <w:rsid w:val="00AC570B"/>
    <w:rsid w:val="00AC5A7F"/>
    <w:rsid w:val="00AC5C17"/>
    <w:rsid w:val="00AC5FD1"/>
    <w:rsid w:val="00AC6065"/>
    <w:rsid w:val="00AC623A"/>
    <w:rsid w:val="00AC623C"/>
    <w:rsid w:val="00AC6502"/>
    <w:rsid w:val="00AC6602"/>
    <w:rsid w:val="00AC6660"/>
    <w:rsid w:val="00AC6698"/>
    <w:rsid w:val="00AC688E"/>
    <w:rsid w:val="00AC6ACD"/>
    <w:rsid w:val="00AC6B1A"/>
    <w:rsid w:val="00AC7069"/>
    <w:rsid w:val="00AC71D9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3E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475"/>
    <w:rsid w:val="00AD55D3"/>
    <w:rsid w:val="00AD55F4"/>
    <w:rsid w:val="00AD5C0F"/>
    <w:rsid w:val="00AD5C99"/>
    <w:rsid w:val="00AD5F36"/>
    <w:rsid w:val="00AD634B"/>
    <w:rsid w:val="00AD6732"/>
    <w:rsid w:val="00AD6791"/>
    <w:rsid w:val="00AD6BAD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2E8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9F7"/>
    <w:rsid w:val="00AE3B0C"/>
    <w:rsid w:val="00AE3FF7"/>
    <w:rsid w:val="00AE4128"/>
    <w:rsid w:val="00AE41CB"/>
    <w:rsid w:val="00AE45B4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B55"/>
    <w:rsid w:val="00AE5D5F"/>
    <w:rsid w:val="00AE60FD"/>
    <w:rsid w:val="00AE64B9"/>
    <w:rsid w:val="00AE6912"/>
    <w:rsid w:val="00AE6939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3A"/>
    <w:rsid w:val="00AF05BB"/>
    <w:rsid w:val="00AF09BE"/>
    <w:rsid w:val="00AF0D31"/>
    <w:rsid w:val="00AF12F7"/>
    <w:rsid w:val="00AF15F7"/>
    <w:rsid w:val="00AF1677"/>
    <w:rsid w:val="00AF1ADF"/>
    <w:rsid w:val="00AF256E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5F6"/>
    <w:rsid w:val="00AF37BB"/>
    <w:rsid w:val="00AF3871"/>
    <w:rsid w:val="00AF3937"/>
    <w:rsid w:val="00AF3AB4"/>
    <w:rsid w:val="00AF3B22"/>
    <w:rsid w:val="00AF3E26"/>
    <w:rsid w:val="00AF4190"/>
    <w:rsid w:val="00AF4288"/>
    <w:rsid w:val="00AF4749"/>
    <w:rsid w:val="00AF4832"/>
    <w:rsid w:val="00AF48AF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AF7558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1EE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2A6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CCF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661"/>
    <w:rsid w:val="00B139AA"/>
    <w:rsid w:val="00B13ADB"/>
    <w:rsid w:val="00B13D9B"/>
    <w:rsid w:val="00B1443F"/>
    <w:rsid w:val="00B1477A"/>
    <w:rsid w:val="00B14784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5F62"/>
    <w:rsid w:val="00B16477"/>
    <w:rsid w:val="00B1700E"/>
    <w:rsid w:val="00B1741D"/>
    <w:rsid w:val="00B17504"/>
    <w:rsid w:val="00B17673"/>
    <w:rsid w:val="00B17F48"/>
    <w:rsid w:val="00B17F72"/>
    <w:rsid w:val="00B20163"/>
    <w:rsid w:val="00B202B9"/>
    <w:rsid w:val="00B2052D"/>
    <w:rsid w:val="00B205B2"/>
    <w:rsid w:val="00B20658"/>
    <w:rsid w:val="00B20676"/>
    <w:rsid w:val="00B208F9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BC5"/>
    <w:rsid w:val="00B21D5A"/>
    <w:rsid w:val="00B21D6D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0A2"/>
    <w:rsid w:val="00B24566"/>
    <w:rsid w:val="00B247C3"/>
    <w:rsid w:val="00B24ABC"/>
    <w:rsid w:val="00B24F32"/>
    <w:rsid w:val="00B25239"/>
    <w:rsid w:val="00B252CA"/>
    <w:rsid w:val="00B2533F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E69"/>
    <w:rsid w:val="00B27FFA"/>
    <w:rsid w:val="00B301B6"/>
    <w:rsid w:val="00B301D9"/>
    <w:rsid w:val="00B304E1"/>
    <w:rsid w:val="00B30529"/>
    <w:rsid w:val="00B306C3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CD"/>
    <w:rsid w:val="00B37EF2"/>
    <w:rsid w:val="00B37F48"/>
    <w:rsid w:val="00B4035E"/>
    <w:rsid w:val="00B40450"/>
    <w:rsid w:val="00B40630"/>
    <w:rsid w:val="00B40645"/>
    <w:rsid w:val="00B40CF9"/>
    <w:rsid w:val="00B41036"/>
    <w:rsid w:val="00B41095"/>
    <w:rsid w:val="00B41412"/>
    <w:rsid w:val="00B41BFF"/>
    <w:rsid w:val="00B41D40"/>
    <w:rsid w:val="00B42018"/>
    <w:rsid w:val="00B4221B"/>
    <w:rsid w:val="00B422C4"/>
    <w:rsid w:val="00B42523"/>
    <w:rsid w:val="00B42622"/>
    <w:rsid w:val="00B42986"/>
    <w:rsid w:val="00B42BC9"/>
    <w:rsid w:val="00B42F20"/>
    <w:rsid w:val="00B4314B"/>
    <w:rsid w:val="00B432E6"/>
    <w:rsid w:val="00B4333A"/>
    <w:rsid w:val="00B437B7"/>
    <w:rsid w:val="00B43AA0"/>
    <w:rsid w:val="00B43BB6"/>
    <w:rsid w:val="00B44220"/>
    <w:rsid w:val="00B444FC"/>
    <w:rsid w:val="00B447CD"/>
    <w:rsid w:val="00B44B34"/>
    <w:rsid w:val="00B44D53"/>
    <w:rsid w:val="00B44DBA"/>
    <w:rsid w:val="00B45083"/>
    <w:rsid w:val="00B45420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646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0E98"/>
    <w:rsid w:val="00B6111C"/>
    <w:rsid w:val="00B61260"/>
    <w:rsid w:val="00B616C0"/>
    <w:rsid w:val="00B6183F"/>
    <w:rsid w:val="00B61AB8"/>
    <w:rsid w:val="00B61C94"/>
    <w:rsid w:val="00B61CE0"/>
    <w:rsid w:val="00B61F0E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2C0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51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6E2"/>
    <w:rsid w:val="00B71794"/>
    <w:rsid w:val="00B7194B"/>
    <w:rsid w:val="00B71ABE"/>
    <w:rsid w:val="00B71C29"/>
    <w:rsid w:val="00B71C30"/>
    <w:rsid w:val="00B71CF5"/>
    <w:rsid w:val="00B7231C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9C3"/>
    <w:rsid w:val="00B76C3A"/>
    <w:rsid w:val="00B773FE"/>
    <w:rsid w:val="00B7770D"/>
    <w:rsid w:val="00B7782B"/>
    <w:rsid w:val="00B77943"/>
    <w:rsid w:val="00B77A55"/>
    <w:rsid w:val="00B77A7F"/>
    <w:rsid w:val="00B77CB6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B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54F"/>
    <w:rsid w:val="00B8268D"/>
    <w:rsid w:val="00B82763"/>
    <w:rsid w:val="00B82CC6"/>
    <w:rsid w:val="00B833CE"/>
    <w:rsid w:val="00B8370C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A41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57"/>
    <w:rsid w:val="00B87189"/>
    <w:rsid w:val="00B87B26"/>
    <w:rsid w:val="00B87DCA"/>
    <w:rsid w:val="00B87FB5"/>
    <w:rsid w:val="00B9029E"/>
    <w:rsid w:val="00B904B7"/>
    <w:rsid w:val="00B905CA"/>
    <w:rsid w:val="00B90771"/>
    <w:rsid w:val="00B9093C"/>
    <w:rsid w:val="00B90E6A"/>
    <w:rsid w:val="00B90FBF"/>
    <w:rsid w:val="00B91220"/>
    <w:rsid w:val="00B91851"/>
    <w:rsid w:val="00B9189E"/>
    <w:rsid w:val="00B91B99"/>
    <w:rsid w:val="00B91F87"/>
    <w:rsid w:val="00B92031"/>
    <w:rsid w:val="00B9224B"/>
    <w:rsid w:val="00B92556"/>
    <w:rsid w:val="00B9260E"/>
    <w:rsid w:val="00B9286D"/>
    <w:rsid w:val="00B92BBF"/>
    <w:rsid w:val="00B92EFB"/>
    <w:rsid w:val="00B9304A"/>
    <w:rsid w:val="00B93781"/>
    <w:rsid w:val="00B93D0D"/>
    <w:rsid w:val="00B93D6C"/>
    <w:rsid w:val="00B94816"/>
    <w:rsid w:val="00B94913"/>
    <w:rsid w:val="00B94A08"/>
    <w:rsid w:val="00B94DE4"/>
    <w:rsid w:val="00B94EC0"/>
    <w:rsid w:val="00B94F5E"/>
    <w:rsid w:val="00B94F91"/>
    <w:rsid w:val="00B94FB4"/>
    <w:rsid w:val="00B952BC"/>
    <w:rsid w:val="00B9561A"/>
    <w:rsid w:val="00B95681"/>
    <w:rsid w:val="00B95907"/>
    <w:rsid w:val="00B95BA8"/>
    <w:rsid w:val="00B95C35"/>
    <w:rsid w:val="00B95DBB"/>
    <w:rsid w:val="00B95F40"/>
    <w:rsid w:val="00B95F99"/>
    <w:rsid w:val="00B96343"/>
    <w:rsid w:val="00B9644E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B58"/>
    <w:rsid w:val="00B97E01"/>
    <w:rsid w:val="00BA0051"/>
    <w:rsid w:val="00BA0964"/>
    <w:rsid w:val="00BA0C24"/>
    <w:rsid w:val="00BA0E61"/>
    <w:rsid w:val="00BA13D9"/>
    <w:rsid w:val="00BA1599"/>
    <w:rsid w:val="00BA1874"/>
    <w:rsid w:val="00BA1AB3"/>
    <w:rsid w:val="00BA1F6D"/>
    <w:rsid w:val="00BA1F95"/>
    <w:rsid w:val="00BA225C"/>
    <w:rsid w:val="00BA2693"/>
    <w:rsid w:val="00BA2719"/>
    <w:rsid w:val="00BA2A42"/>
    <w:rsid w:val="00BA3212"/>
    <w:rsid w:val="00BA322A"/>
    <w:rsid w:val="00BA38C3"/>
    <w:rsid w:val="00BA39F8"/>
    <w:rsid w:val="00BA3A11"/>
    <w:rsid w:val="00BA418B"/>
    <w:rsid w:val="00BA44A6"/>
    <w:rsid w:val="00BA44B2"/>
    <w:rsid w:val="00BA46D0"/>
    <w:rsid w:val="00BA4717"/>
    <w:rsid w:val="00BA480C"/>
    <w:rsid w:val="00BA4C79"/>
    <w:rsid w:val="00BA55E8"/>
    <w:rsid w:val="00BA5A58"/>
    <w:rsid w:val="00BA5B2E"/>
    <w:rsid w:val="00BA5D25"/>
    <w:rsid w:val="00BA5D5B"/>
    <w:rsid w:val="00BA5F73"/>
    <w:rsid w:val="00BA6F6E"/>
    <w:rsid w:val="00BA7813"/>
    <w:rsid w:val="00BA7829"/>
    <w:rsid w:val="00BA7EB8"/>
    <w:rsid w:val="00BA7F72"/>
    <w:rsid w:val="00BA7F8B"/>
    <w:rsid w:val="00BA7F98"/>
    <w:rsid w:val="00BB003E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21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630"/>
    <w:rsid w:val="00BB4A56"/>
    <w:rsid w:val="00BB4C4A"/>
    <w:rsid w:val="00BB4CCC"/>
    <w:rsid w:val="00BB4DC2"/>
    <w:rsid w:val="00BB50D3"/>
    <w:rsid w:val="00BB5160"/>
    <w:rsid w:val="00BB53D6"/>
    <w:rsid w:val="00BB54D6"/>
    <w:rsid w:val="00BB54F0"/>
    <w:rsid w:val="00BB5987"/>
    <w:rsid w:val="00BB5CF0"/>
    <w:rsid w:val="00BB5E0E"/>
    <w:rsid w:val="00BB6058"/>
    <w:rsid w:val="00BB6359"/>
    <w:rsid w:val="00BB64C4"/>
    <w:rsid w:val="00BB65F8"/>
    <w:rsid w:val="00BB67C4"/>
    <w:rsid w:val="00BB691E"/>
    <w:rsid w:val="00BB69BA"/>
    <w:rsid w:val="00BB6B53"/>
    <w:rsid w:val="00BB6CBE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41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45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3CEC"/>
    <w:rsid w:val="00BD43D6"/>
    <w:rsid w:val="00BD44E4"/>
    <w:rsid w:val="00BD456A"/>
    <w:rsid w:val="00BD4845"/>
    <w:rsid w:val="00BD4AFE"/>
    <w:rsid w:val="00BD4EC7"/>
    <w:rsid w:val="00BD52B4"/>
    <w:rsid w:val="00BD5369"/>
    <w:rsid w:val="00BD55E3"/>
    <w:rsid w:val="00BD5764"/>
    <w:rsid w:val="00BD5906"/>
    <w:rsid w:val="00BD5978"/>
    <w:rsid w:val="00BD5A1F"/>
    <w:rsid w:val="00BD5E88"/>
    <w:rsid w:val="00BD5EB7"/>
    <w:rsid w:val="00BD6222"/>
    <w:rsid w:val="00BD623F"/>
    <w:rsid w:val="00BD6C53"/>
    <w:rsid w:val="00BD6E5E"/>
    <w:rsid w:val="00BD6FC9"/>
    <w:rsid w:val="00BD71C7"/>
    <w:rsid w:val="00BD746C"/>
    <w:rsid w:val="00BD7563"/>
    <w:rsid w:val="00BD75F9"/>
    <w:rsid w:val="00BD765D"/>
    <w:rsid w:val="00BD7DC1"/>
    <w:rsid w:val="00BE0897"/>
    <w:rsid w:val="00BE10FC"/>
    <w:rsid w:val="00BE11D0"/>
    <w:rsid w:val="00BE12C6"/>
    <w:rsid w:val="00BE13C4"/>
    <w:rsid w:val="00BE147A"/>
    <w:rsid w:val="00BE151C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6BC"/>
    <w:rsid w:val="00BE46CD"/>
    <w:rsid w:val="00BE4C14"/>
    <w:rsid w:val="00BE4DB8"/>
    <w:rsid w:val="00BE4F10"/>
    <w:rsid w:val="00BE5026"/>
    <w:rsid w:val="00BE513E"/>
    <w:rsid w:val="00BE545B"/>
    <w:rsid w:val="00BE6274"/>
    <w:rsid w:val="00BE6314"/>
    <w:rsid w:val="00BE644D"/>
    <w:rsid w:val="00BE6CF0"/>
    <w:rsid w:val="00BE6D6A"/>
    <w:rsid w:val="00BE6DC7"/>
    <w:rsid w:val="00BE70CB"/>
    <w:rsid w:val="00BE78F9"/>
    <w:rsid w:val="00BE79DA"/>
    <w:rsid w:val="00BE7B21"/>
    <w:rsid w:val="00BF0258"/>
    <w:rsid w:val="00BF02C4"/>
    <w:rsid w:val="00BF0326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7B4"/>
    <w:rsid w:val="00BF2A2A"/>
    <w:rsid w:val="00BF2B87"/>
    <w:rsid w:val="00BF2BA7"/>
    <w:rsid w:val="00BF2FD0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361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B99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E95"/>
    <w:rsid w:val="00C05F2A"/>
    <w:rsid w:val="00C062FC"/>
    <w:rsid w:val="00C0678F"/>
    <w:rsid w:val="00C0695A"/>
    <w:rsid w:val="00C06B02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9EA"/>
    <w:rsid w:val="00C12A2D"/>
    <w:rsid w:val="00C12C8C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121"/>
    <w:rsid w:val="00C142B3"/>
    <w:rsid w:val="00C142BF"/>
    <w:rsid w:val="00C14303"/>
    <w:rsid w:val="00C1471B"/>
    <w:rsid w:val="00C14B47"/>
    <w:rsid w:val="00C14B61"/>
    <w:rsid w:val="00C14D4A"/>
    <w:rsid w:val="00C14D61"/>
    <w:rsid w:val="00C1507E"/>
    <w:rsid w:val="00C1551B"/>
    <w:rsid w:val="00C155FD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6C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CF"/>
    <w:rsid w:val="00C221E1"/>
    <w:rsid w:val="00C2286C"/>
    <w:rsid w:val="00C229DF"/>
    <w:rsid w:val="00C22B1C"/>
    <w:rsid w:val="00C22DDB"/>
    <w:rsid w:val="00C22EFD"/>
    <w:rsid w:val="00C233E0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227"/>
    <w:rsid w:val="00C3041C"/>
    <w:rsid w:val="00C30DEF"/>
    <w:rsid w:val="00C310AE"/>
    <w:rsid w:val="00C3119F"/>
    <w:rsid w:val="00C3120D"/>
    <w:rsid w:val="00C31453"/>
    <w:rsid w:val="00C31745"/>
    <w:rsid w:val="00C31A98"/>
    <w:rsid w:val="00C31ABC"/>
    <w:rsid w:val="00C322D2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A59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C10"/>
    <w:rsid w:val="00C34E85"/>
    <w:rsid w:val="00C34EC6"/>
    <w:rsid w:val="00C356D5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303"/>
    <w:rsid w:val="00C379A1"/>
    <w:rsid w:val="00C37C05"/>
    <w:rsid w:val="00C37CE7"/>
    <w:rsid w:val="00C40486"/>
    <w:rsid w:val="00C40B4F"/>
    <w:rsid w:val="00C40C3C"/>
    <w:rsid w:val="00C415DD"/>
    <w:rsid w:val="00C41774"/>
    <w:rsid w:val="00C4183C"/>
    <w:rsid w:val="00C41ABB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A57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6D8"/>
    <w:rsid w:val="00C510F3"/>
    <w:rsid w:val="00C512CD"/>
    <w:rsid w:val="00C5137B"/>
    <w:rsid w:val="00C514C4"/>
    <w:rsid w:val="00C51670"/>
    <w:rsid w:val="00C51C98"/>
    <w:rsid w:val="00C51C9D"/>
    <w:rsid w:val="00C51FDB"/>
    <w:rsid w:val="00C5206A"/>
    <w:rsid w:val="00C52329"/>
    <w:rsid w:val="00C5265F"/>
    <w:rsid w:val="00C52713"/>
    <w:rsid w:val="00C5288E"/>
    <w:rsid w:val="00C528E0"/>
    <w:rsid w:val="00C528F4"/>
    <w:rsid w:val="00C52A1D"/>
    <w:rsid w:val="00C52BAB"/>
    <w:rsid w:val="00C52D04"/>
    <w:rsid w:val="00C52F58"/>
    <w:rsid w:val="00C52FE3"/>
    <w:rsid w:val="00C53475"/>
    <w:rsid w:val="00C53567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8E7"/>
    <w:rsid w:val="00C54B12"/>
    <w:rsid w:val="00C54C2E"/>
    <w:rsid w:val="00C54FC4"/>
    <w:rsid w:val="00C5504E"/>
    <w:rsid w:val="00C550AB"/>
    <w:rsid w:val="00C55863"/>
    <w:rsid w:val="00C560D8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9FF"/>
    <w:rsid w:val="00C60D9A"/>
    <w:rsid w:val="00C610A0"/>
    <w:rsid w:val="00C61424"/>
    <w:rsid w:val="00C6149D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E7D"/>
    <w:rsid w:val="00C62F94"/>
    <w:rsid w:val="00C63045"/>
    <w:rsid w:val="00C63197"/>
    <w:rsid w:val="00C63199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A67"/>
    <w:rsid w:val="00C64B2F"/>
    <w:rsid w:val="00C64BB0"/>
    <w:rsid w:val="00C65267"/>
    <w:rsid w:val="00C65411"/>
    <w:rsid w:val="00C6544D"/>
    <w:rsid w:val="00C65629"/>
    <w:rsid w:val="00C65E7E"/>
    <w:rsid w:val="00C6602E"/>
    <w:rsid w:val="00C66361"/>
    <w:rsid w:val="00C66449"/>
    <w:rsid w:val="00C66BFF"/>
    <w:rsid w:val="00C66CD6"/>
    <w:rsid w:val="00C66EA2"/>
    <w:rsid w:val="00C66F92"/>
    <w:rsid w:val="00C671BE"/>
    <w:rsid w:val="00C67385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2FA"/>
    <w:rsid w:val="00C7030D"/>
    <w:rsid w:val="00C70446"/>
    <w:rsid w:val="00C70488"/>
    <w:rsid w:val="00C706AB"/>
    <w:rsid w:val="00C70BBE"/>
    <w:rsid w:val="00C70C14"/>
    <w:rsid w:val="00C714BF"/>
    <w:rsid w:val="00C71659"/>
    <w:rsid w:val="00C71A33"/>
    <w:rsid w:val="00C7245A"/>
    <w:rsid w:val="00C72651"/>
    <w:rsid w:val="00C72697"/>
    <w:rsid w:val="00C727D5"/>
    <w:rsid w:val="00C72EE5"/>
    <w:rsid w:val="00C72EF3"/>
    <w:rsid w:val="00C73058"/>
    <w:rsid w:val="00C7336C"/>
    <w:rsid w:val="00C73C94"/>
    <w:rsid w:val="00C73E75"/>
    <w:rsid w:val="00C74058"/>
    <w:rsid w:val="00C74157"/>
    <w:rsid w:val="00C7439D"/>
    <w:rsid w:val="00C74469"/>
    <w:rsid w:val="00C744EE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2B7"/>
    <w:rsid w:val="00C767B0"/>
    <w:rsid w:val="00C76872"/>
    <w:rsid w:val="00C76A0E"/>
    <w:rsid w:val="00C76ACA"/>
    <w:rsid w:val="00C76CFA"/>
    <w:rsid w:val="00C76D42"/>
    <w:rsid w:val="00C76E92"/>
    <w:rsid w:val="00C77203"/>
    <w:rsid w:val="00C772B9"/>
    <w:rsid w:val="00C773E1"/>
    <w:rsid w:val="00C775CF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0CC3"/>
    <w:rsid w:val="00C8105C"/>
    <w:rsid w:val="00C81082"/>
    <w:rsid w:val="00C810A9"/>
    <w:rsid w:val="00C817B7"/>
    <w:rsid w:val="00C818DB"/>
    <w:rsid w:val="00C819E0"/>
    <w:rsid w:val="00C81CC1"/>
    <w:rsid w:val="00C81EE0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5F21"/>
    <w:rsid w:val="00C86356"/>
    <w:rsid w:val="00C864E9"/>
    <w:rsid w:val="00C869BB"/>
    <w:rsid w:val="00C869F4"/>
    <w:rsid w:val="00C86C23"/>
    <w:rsid w:val="00C86DCF"/>
    <w:rsid w:val="00C86FCE"/>
    <w:rsid w:val="00C870F9"/>
    <w:rsid w:val="00C8756C"/>
    <w:rsid w:val="00C87765"/>
    <w:rsid w:val="00C87A87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A1A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29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E8E"/>
    <w:rsid w:val="00C93FB5"/>
    <w:rsid w:val="00C93FB6"/>
    <w:rsid w:val="00C9402D"/>
    <w:rsid w:val="00C94540"/>
    <w:rsid w:val="00C94587"/>
    <w:rsid w:val="00C94645"/>
    <w:rsid w:val="00C9484D"/>
    <w:rsid w:val="00C94A0C"/>
    <w:rsid w:val="00C94ACE"/>
    <w:rsid w:val="00C94C4C"/>
    <w:rsid w:val="00C94D1A"/>
    <w:rsid w:val="00C955F7"/>
    <w:rsid w:val="00C95615"/>
    <w:rsid w:val="00C95B33"/>
    <w:rsid w:val="00C95EF9"/>
    <w:rsid w:val="00C95FB2"/>
    <w:rsid w:val="00C95FB3"/>
    <w:rsid w:val="00C961F7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B43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09A"/>
    <w:rsid w:val="00CA214F"/>
    <w:rsid w:val="00CA22CC"/>
    <w:rsid w:val="00CA23E8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1C3"/>
    <w:rsid w:val="00CA535A"/>
    <w:rsid w:val="00CA537F"/>
    <w:rsid w:val="00CA5638"/>
    <w:rsid w:val="00CA5741"/>
    <w:rsid w:val="00CA57BC"/>
    <w:rsid w:val="00CA5AEB"/>
    <w:rsid w:val="00CA5F25"/>
    <w:rsid w:val="00CA623D"/>
    <w:rsid w:val="00CA6506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1C5"/>
    <w:rsid w:val="00CB02F2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3FE5"/>
    <w:rsid w:val="00CB40D4"/>
    <w:rsid w:val="00CB42CD"/>
    <w:rsid w:val="00CB4618"/>
    <w:rsid w:val="00CB4764"/>
    <w:rsid w:val="00CB490A"/>
    <w:rsid w:val="00CB5040"/>
    <w:rsid w:val="00CB509B"/>
    <w:rsid w:val="00CB51A6"/>
    <w:rsid w:val="00CB524B"/>
    <w:rsid w:val="00CB5340"/>
    <w:rsid w:val="00CB5506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B7DA8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67"/>
    <w:rsid w:val="00CC67A0"/>
    <w:rsid w:val="00CC67C7"/>
    <w:rsid w:val="00CC68E0"/>
    <w:rsid w:val="00CC6C53"/>
    <w:rsid w:val="00CC6ECA"/>
    <w:rsid w:val="00CC715C"/>
    <w:rsid w:val="00CC7189"/>
    <w:rsid w:val="00CC7255"/>
    <w:rsid w:val="00CC7614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910"/>
    <w:rsid w:val="00CD1D21"/>
    <w:rsid w:val="00CD1F93"/>
    <w:rsid w:val="00CD1FCE"/>
    <w:rsid w:val="00CD2375"/>
    <w:rsid w:val="00CD27ED"/>
    <w:rsid w:val="00CD2819"/>
    <w:rsid w:val="00CD28A3"/>
    <w:rsid w:val="00CD2A07"/>
    <w:rsid w:val="00CD2B8D"/>
    <w:rsid w:val="00CD2C0F"/>
    <w:rsid w:val="00CD2EE4"/>
    <w:rsid w:val="00CD2F53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D1B"/>
    <w:rsid w:val="00CD4D83"/>
    <w:rsid w:val="00CD4F08"/>
    <w:rsid w:val="00CD4F17"/>
    <w:rsid w:val="00CD4F3D"/>
    <w:rsid w:val="00CD4FA9"/>
    <w:rsid w:val="00CD5001"/>
    <w:rsid w:val="00CD5177"/>
    <w:rsid w:val="00CD5331"/>
    <w:rsid w:val="00CD5419"/>
    <w:rsid w:val="00CD589F"/>
    <w:rsid w:val="00CD59C8"/>
    <w:rsid w:val="00CD5A71"/>
    <w:rsid w:val="00CD5BE9"/>
    <w:rsid w:val="00CD5C93"/>
    <w:rsid w:val="00CD5DFB"/>
    <w:rsid w:val="00CD5EA5"/>
    <w:rsid w:val="00CD5F3C"/>
    <w:rsid w:val="00CD60FA"/>
    <w:rsid w:val="00CD6144"/>
    <w:rsid w:val="00CD6193"/>
    <w:rsid w:val="00CD69F0"/>
    <w:rsid w:val="00CD6A5C"/>
    <w:rsid w:val="00CD6C67"/>
    <w:rsid w:val="00CD6F2F"/>
    <w:rsid w:val="00CD70EE"/>
    <w:rsid w:val="00CD717A"/>
    <w:rsid w:val="00CD7201"/>
    <w:rsid w:val="00CD7312"/>
    <w:rsid w:val="00CD74F4"/>
    <w:rsid w:val="00CD76C7"/>
    <w:rsid w:val="00CD785D"/>
    <w:rsid w:val="00CD79D2"/>
    <w:rsid w:val="00CD7C32"/>
    <w:rsid w:val="00CE05A5"/>
    <w:rsid w:val="00CE0ABB"/>
    <w:rsid w:val="00CE0BA0"/>
    <w:rsid w:val="00CE0D8A"/>
    <w:rsid w:val="00CE0DB2"/>
    <w:rsid w:val="00CE0F8E"/>
    <w:rsid w:val="00CE107C"/>
    <w:rsid w:val="00CE13E7"/>
    <w:rsid w:val="00CE13FF"/>
    <w:rsid w:val="00CE14AA"/>
    <w:rsid w:val="00CE1607"/>
    <w:rsid w:val="00CE1A6B"/>
    <w:rsid w:val="00CE21F6"/>
    <w:rsid w:val="00CE22AC"/>
    <w:rsid w:val="00CE24C2"/>
    <w:rsid w:val="00CE268B"/>
    <w:rsid w:val="00CE28AC"/>
    <w:rsid w:val="00CE2FF2"/>
    <w:rsid w:val="00CE3036"/>
    <w:rsid w:val="00CE307B"/>
    <w:rsid w:val="00CE322D"/>
    <w:rsid w:val="00CE330A"/>
    <w:rsid w:val="00CE348F"/>
    <w:rsid w:val="00CE39DB"/>
    <w:rsid w:val="00CE3E86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5C8E"/>
    <w:rsid w:val="00CE6225"/>
    <w:rsid w:val="00CE6A53"/>
    <w:rsid w:val="00CE6C3C"/>
    <w:rsid w:val="00CE705A"/>
    <w:rsid w:val="00CE73EA"/>
    <w:rsid w:val="00CE75A2"/>
    <w:rsid w:val="00CE787C"/>
    <w:rsid w:val="00CE7B1E"/>
    <w:rsid w:val="00CE7C02"/>
    <w:rsid w:val="00CE7C84"/>
    <w:rsid w:val="00CF010D"/>
    <w:rsid w:val="00CF04C2"/>
    <w:rsid w:val="00CF05F6"/>
    <w:rsid w:val="00CF0930"/>
    <w:rsid w:val="00CF0B93"/>
    <w:rsid w:val="00CF0EF0"/>
    <w:rsid w:val="00CF0F3D"/>
    <w:rsid w:val="00CF111F"/>
    <w:rsid w:val="00CF16BC"/>
    <w:rsid w:val="00CF1759"/>
    <w:rsid w:val="00CF1EE7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D04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1F81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53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324"/>
    <w:rsid w:val="00D063D5"/>
    <w:rsid w:val="00D066F0"/>
    <w:rsid w:val="00D06715"/>
    <w:rsid w:val="00D0671C"/>
    <w:rsid w:val="00D068E0"/>
    <w:rsid w:val="00D06B15"/>
    <w:rsid w:val="00D06C04"/>
    <w:rsid w:val="00D06C37"/>
    <w:rsid w:val="00D072CB"/>
    <w:rsid w:val="00D0799C"/>
    <w:rsid w:val="00D07C45"/>
    <w:rsid w:val="00D07FC2"/>
    <w:rsid w:val="00D10088"/>
    <w:rsid w:val="00D10230"/>
    <w:rsid w:val="00D102B1"/>
    <w:rsid w:val="00D10385"/>
    <w:rsid w:val="00D10604"/>
    <w:rsid w:val="00D107CD"/>
    <w:rsid w:val="00D11135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8A8"/>
    <w:rsid w:val="00D16EEC"/>
    <w:rsid w:val="00D16F9C"/>
    <w:rsid w:val="00D1713B"/>
    <w:rsid w:val="00D172C8"/>
    <w:rsid w:val="00D1731E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B0F"/>
    <w:rsid w:val="00D20D28"/>
    <w:rsid w:val="00D20D5F"/>
    <w:rsid w:val="00D21F3E"/>
    <w:rsid w:val="00D2208B"/>
    <w:rsid w:val="00D2225B"/>
    <w:rsid w:val="00D2250D"/>
    <w:rsid w:val="00D22746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969"/>
    <w:rsid w:val="00D24B3D"/>
    <w:rsid w:val="00D24E19"/>
    <w:rsid w:val="00D25613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A77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A24"/>
    <w:rsid w:val="00D31C91"/>
    <w:rsid w:val="00D3212D"/>
    <w:rsid w:val="00D32187"/>
    <w:rsid w:val="00D32406"/>
    <w:rsid w:val="00D3247E"/>
    <w:rsid w:val="00D32E66"/>
    <w:rsid w:val="00D3302B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9FB"/>
    <w:rsid w:val="00D35D76"/>
    <w:rsid w:val="00D35E25"/>
    <w:rsid w:val="00D35FC8"/>
    <w:rsid w:val="00D360DB"/>
    <w:rsid w:val="00D361C3"/>
    <w:rsid w:val="00D36287"/>
    <w:rsid w:val="00D36411"/>
    <w:rsid w:val="00D3665C"/>
    <w:rsid w:val="00D367B8"/>
    <w:rsid w:val="00D36821"/>
    <w:rsid w:val="00D368A1"/>
    <w:rsid w:val="00D36F02"/>
    <w:rsid w:val="00D36F33"/>
    <w:rsid w:val="00D36F93"/>
    <w:rsid w:val="00D37424"/>
    <w:rsid w:val="00D37D0C"/>
    <w:rsid w:val="00D37D97"/>
    <w:rsid w:val="00D37F7A"/>
    <w:rsid w:val="00D400F3"/>
    <w:rsid w:val="00D4024C"/>
    <w:rsid w:val="00D4082F"/>
    <w:rsid w:val="00D40C31"/>
    <w:rsid w:val="00D40C58"/>
    <w:rsid w:val="00D40CA7"/>
    <w:rsid w:val="00D40DEC"/>
    <w:rsid w:val="00D40E25"/>
    <w:rsid w:val="00D413C4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1B"/>
    <w:rsid w:val="00D437AD"/>
    <w:rsid w:val="00D43861"/>
    <w:rsid w:val="00D43A2F"/>
    <w:rsid w:val="00D43C1E"/>
    <w:rsid w:val="00D43CD7"/>
    <w:rsid w:val="00D440BC"/>
    <w:rsid w:val="00D44363"/>
    <w:rsid w:val="00D443D3"/>
    <w:rsid w:val="00D449B1"/>
    <w:rsid w:val="00D44A53"/>
    <w:rsid w:val="00D44C16"/>
    <w:rsid w:val="00D44C35"/>
    <w:rsid w:val="00D44F36"/>
    <w:rsid w:val="00D4598D"/>
    <w:rsid w:val="00D45ABA"/>
    <w:rsid w:val="00D45C71"/>
    <w:rsid w:val="00D45E85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58C"/>
    <w:rsid w:val="00D5463D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30D"/>
    <w:rsid w:val="00D5659D"/>
    <w:rsid w:val="00D565C7"/>
    <w:rsid w:val="00D56912"/>
    <w:rsid w:val="00D570F2"/>
    <w:rsid w:val="00D570F5"/>
    <w:rsid w:val="00D57151"/>
    <w:rsid w:val="00D573A0"/>
    <w:rsid w:val="00D574DC"/>
    <w:rsid w:val="00D574F1"/>
    <w:rsid w:val="00D57626"/>
    <w:rsid w:val="00D579E8"/>
    <w:rsid w:val="00D57A0A"/>
    <w:rsid w:val="00D57DA6"/>
    <w:rsid w:val="00D57DB8"/>
    <w:rsid w:val="00D57DE2"/>
    <w:rsid w:val="00D6010A"/>
    <w:rsid w:val="00D60267"/>
    <w:rsid w:val="00D60344"/>
    <w:rsid w:val="00D6042D"/>
    <w:rsid w:val="00D605D4"/>
    <w:rsid w:val="00D607B0"/>
    <w:rsid w:val="00D60C54"/>
    <w:rsid w:val="00D60DD3"/>
    <w:rsid w:val="00D613F1"/>
    <w:rsid w:val="00D6163D"/>
    <w:rsid w:val="00D618AD"/>
    <w:rsid w:val="00D618F8"/>
    <w:rsid w:val="00D6234F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C2D"/>
    <w:rsid w:val="00D63E40"/>
    <w:rsid w:val="00D64047"/>
    <w:rsid w:val="00D640C8"/>
    <w:rsid w:val="00D640F2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789"/>
    <w:rsid w:val="00D70D07"/>
    <w:rsid w:val="00D70D76"/>
    <w:rsid w:val="00D71139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57"/>
    <w:rsid w:val="00D754EA"/>
    <w:rsid w:val="00D757E4"/>
    <w:rsid w:val="00D75BA8"/>
    <w:rsid w:val="00D75EBB"/>
    <w:rsid w:val="00D75FB7"/>
    <w:rsid w:val="00D75FE6"/>
    <w:rsid w:val="00D75FF3"/>
    <w:rsid w:val="00D76130"/>
    <w:rsid w:val="00D76469"/>
    <w:rsid w:val="00D765AB"/>
    <w:rsid w:val="00D76625"/>
    <w:rsid w:val="00D76B11"/>
    <w:rsid w:val="00D76C53"/>
    <w:rsid w:val="00D76F1C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2CB"/>
    <w:rsid w:val="00D80335"/>
    <w:rsid w:val="00D804FC"/>
    <w:rsid w:val="00D808A9"/>
    <w:rsid w:val="00D808E4"/>
    <w:rsid w:val="00D80C66"/>
    <w:rsid w:val="00D80DF8"/>
    <w:rsid w:val="00D813EC"/>
    <w:rsid w:val="00D81979"/>
    <w:rsid w:val="00D82091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75"/>
    <w:rsid w:val="00D839BF"/>
    <w:rsid w:val="00D83C8D"/>
    <w:rsid w:val="00D83CB2"/>
    <w:rsid w:val="00D83E6F"/>
    <w:rsid w:val="00D83F52"/>
    <w:rsid w:val="00D83FF5"/>
    <w:rsid w:val="00D84151"/>
    <w:rsid w:val="00D843D6"/>
    <w:rsid w:val="00D84533"/>
    <w:rsid w:val="00D8479B"/>
    <w:rsid w:val="00D8494A"/>
    <w:rsid w:val="00D84B84"/>
    <w:rsid w:val="00D84CA3"/>
    <w:rsid w:val="00D852CC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5A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6E"/>
    <w:rsid w:val="00D91EC2"/>
    <w:rsid w:val="00D9204D"/>
    <w:rsid w:val="00D9290C"/>
    <w:rsid w:val="00D93B4A"/>
    <w:rsid w:val="00D93FAB"/>
    <w:rsid w:val="00D942D7"/>
    <w:rsid w:val="00D94467"/>
    <w:rsid w:val="00D946E4"/>
    <w:rsid w:val="00D9471A"/>
    <w:rsid w:val="00D94A96"/>
    <w:rsid w:val="00D94E14"/>
    <w:rsid w:val="00D94F13"/>
    <w:rsid w:val="00D94F66"/>
    <w:rsid w:val="00D94FC6"/>
    <w:rsid w:val="00D95100"/>
    <w:rsid w:val="00D95436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76"/>
    <w:rsid w:val="00D974AB"/>
    <w:rsid w:val="00D97ABD"/>
    <w:rsid w:val="00D97FD9"/>
    <w:rsid w:val="00DA0056"/>
    <w:rsid w:val="00DA007F"/>
    <w:rsid w:val="00DA0090"/>
    <w:rsid w:val="00DA0152"/>
    <w:rsid w:val="00DA019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1FF0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2F4D"/>
    <w:rsid w:val="00DA336F"/>
    <w:rsid w:val="00DA33E2"/>
    <w:rsid w:val="00DA3401"/>
    <w:rsid w:val="00DA3479"/>
    <w:rsid w:val="00DA367B"/>
    <w:rsid w:val="00DA3D8C"/>
    <w:rsid w:val="00DA4136"/>
    <w:rsid w:val="00DA4166"/>
    <w:rsid w:val="00DA45EB"/>
    <w:rsid w:val="00DA45FA"/>
    <w:rsid w:val="00DA472E"/>
    <w:rsid w:val="00DA4855"/>
    <w:rsid w:val="00DA4882"/>
    <w:rsid w:val="00DA49A9"/>
    <w:rsid w:val="00DA4D56"/>
    <w:rsid w:val="00DA4D9B"/>
    <w:rsid w:val="00DA522D"/>
    <w:rsid w:val="00DA5277"/>
    <w:rsid w:val="00DA52AF"/>
    <w:rsid w:val="00DA5688"/>
    <w:rsid w:val="00DA572E"/>
    <w:rsid w:val="00DA5B07"/>
    <w:rsid w:val="00DA5BBF"/>
    <w:rsid w:val="00DA5C29"/>
    <w:rsid w:val="00DA5CC5"/>
    <w:rsid w:val="00DA5DC6"/>
    <w:rsid w:val="00DA5F2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AEF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2DCD"/>
    <w:rsid w:val="00DB312D"/>
    <w:rsid w:val="00DB3609"/>
    <w:rsid w:val="00DB38CA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3F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295"/>
    <w:rsid w:val="00DB7422"/>
    <w:rsid w:val="00DB74D7"/>
    <w:rsid w:val="00DB763F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4E0"/>
    <w:rsid w:val="00DC261E"/>
    <w:rsid w:val="00DC2B0B"/>
    <w:rsid w:val="00DC2BB3"/>
    <w:rsid w:val="00DC2D33"/>
    <w:rsid w:val="00DC2DAB"/>
    <w:rsid w:val="00DC31D4"/>
    <w:rsid w:val="00DC3484"/>
    <w:rsid w:val="00DC3565"/>
    <w:rsid w:val="00DC3584"/>
    <w:rsid w:val="00DC358F"/>
    <w:rsid w:val="00DC36D0"/>
    <w:rsid w:val="00DC3A8C"/>
    <w:rsid w:val="00DC3DDF"/>
    <w:rsid w:val="00DC4060"/>
    <w:rsid w:val="00DC447A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CFE"/>
    <w:rsid w:val="00DC6D96"/>
    <w:rsid w:val="00DC6F2D"/>
    <w:rsid w:val="00DC70ED"/>
    <w:rsid w:val="00DC74AE"/>
    <w:rsid w:val="00DC75A0"/>
    <w:rsid w:val="00DC7752"/>
    <w:rsid w:val="00DC78C0"/>
    <w:rsid w:val="00DC79C5"/>
    <w:rsid w:val="00DC7BF9"/>
    <w:rsid w:val="00DC7E7E"/>
    <w:rsid w:val="00DD02BE"/>
    <w:rsid w:val="00DD02FC"/>
    <w:rsid w:val="00DD056B"/>
    <w:rsid w:val="00DD063C"/>
    <w:rsid w:val="00DD06BF"/>
    <w:rsid w:val="00DD06D0"/>
    <w:rsid w:val="00DD0835"/>
    <w:rsid w:val="00DD0925"/>
    <w:rsid w:val="00DD0BA3"/>
    <w:rsid w:val="00DD0D0F"/>
    <w:rsid w:val="00DD0D78"/>
    <w:rsid w:val="00DD0E72"/>
    <w:rsid w:val="00DD10E2"/>
    <w:rsid w:val="00DD11DB"/>
    <w:rsid w:val="00DD1541"/>
    <w:rsid w:val="00DD16DB"/>
    <w:rsid w:val="00DD1863"/>
    <w:rsid w:val="00DD186A"/>
    <w:rsid w:val="00DD19DB"/>
    <w:rsid w:val="00DD1B71"/>
    <w:rsid w:val="00DD1FD4"/>
    <w:rsid w:val="00DD236D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4CDF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3D8"/>
    <w:rsid w:val="00DD6487"/>
    <w:rsid w:val="00DD64BC"/>
    <w:rsid w:val="00DD66F7"/>
    <w:rsid w:val="00DD6A56"/>
    <w:rsid w:val="00DD6CCA"/>
    <w:rsid w:val="00DD6DF8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15"/>
    <w:rsid w:val="00DE3AB8"/>
    <w:rsid w:val="00DE3AC3"/>
    <w:rsid w:val="00DE405F"/>
    <w:rsid w:val="00DE417D"/>
    <w:rsid w:val="00DE43F1"/>
    <w:rsid w:val="00DE4561"/>
    <w:rsid w:val="00DE458B"/>
    <w:rsid w:val="00DE46D9"/>
    <w:rsid w:val="00DE492A"/>
    <w:rsid w:val="00DE4AC6"/>
    <w:rsid w:val="00DE4D45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5DB6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911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887"/>
    <w:rsid w:val="00DF2A18"/>
    <w:rsid w:val="00DF2C3D"/>
    <w:rsid w:val="00DF2D3E"/>
    <w:rsid w:val="00DF2FB2"/>
    <w:rsid w:val="00DF3202"/>
    <w:rsid w:val="00DF3C6C"/>
    <w:rsid w:val="00DF3DED"/>
    <w:rsid w:val="00DF3FD2"/>
    <w:rsid w:val="00DF4313"/>
    <w:rsid w:val="00DF460E"/>
    <w:rsid w:val="00DF4AD7"/>
    <w:rsid w:val="00DF4E11"/>
    <w:rsid w:val="00DF53EC"/>
    <w:rsid w:val="00DF54E2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19"/>
    <w:rsid w:val="00DF7FC1"/>
    <w:rsid w:val="00E0024D"/>
    <w:rsid w:val="00E0038B"/>
    <w:rsid w:val="00E00400"/>
    <w:rsid w:val="00E008CA"/>
    <w:rsid w:val="00E00B8D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271"/>
    <w:rsid w:val="00E033D8"/>
    <w:rsid w:val="00E03633"/>
    <w:rsid w:val="00E036EF"/>
    <w:rsid w:val="00E0393E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928"/>
    <w:rsid w:val="00E12963"/>
    <w:rsid w:val="00E12A0A"/>
    <w:rsid w:val="00E12AAC"/>
    <w:rsid w:val="00E12BDC"/>
    <w:rsid w:val="00E12C14"/>
    <w:rsid w:val="00E12DE4"/>
    <w:rsid w:val="00E12E8E"/>
    <w:rsid w:val="00E12FD2"/>
    <w:rsid w:val="00E12FD6"/>
    <w:rsid w:val="00E13087"/>
    <w:rsid w:val="00E13316"/>
    <w:rsid w:val="00E1338B"/>
    <w:rsid w:val="00E133E6"/>
    <w:rsid w:val="00E134C8"/>
    <w:rsid w:val="00E13613"/>
    <w:rsid w:val="00E13666"/>
    <w:rsid w:val="00E13992"/>
    <w:rsid w:val="00E1419A"/>
    <w:rsid w:val="00E14286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3CD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001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CBB"/>
    <w:rsid w:val="00E30D08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60D"/>
    <w:rsid w:val="00E327D0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973"/>
    <w:rsid w:val="00E33B51"/>
    <w:rsid w:val="00E33E39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B1D"/>
    <w:rsid w:val="00E36D70"/>
    <w:rsid w:val="00E36E32"/>
    <w:rsid w:val="00E36F7C"/>
    <w:rsid w:val="00E37189"/>
    <w:rsid w:val="00E371FC"/>
    <w:rsid w:val="00E37466"/>
    <w:rsid w:val="00E37553"/>
    <w:rsid w:val="00E375DF"/>
    <w:rsid w:val="00E379E8"/>
    <w:rsid w:val="00E379FD"/>
    <w:rsid w:val="00E37AA7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462"/>
    <w:rsid w:val="00E42586"/>
    <w:rsid w:val="00E427F3"/>
    <w:rsid w:val="00E42D2E"/>
    <w:rsid w:val="00E42D35"/>
    <w:rsid w:val="00E42DA9"/>
    <w:rsid w:val="00E43162"/>
    <w:rsid w:val="00E43404"/>
    <w:rsid w:val="00E441C6"/>
    <w:rsid w:val="00E44248"/>
    <w:rsid w:val="00E445B6"/>
    <w:rsid w:val="00E449DA"/>
    <w:rsid w:val="00E44DE3"/>
    <w:rsid w:val="00E45034"/>
    <w:rsid w:val="00E45053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6FA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2FD"/>
    <w:rsid w:val="00E53416"/>
    <w:rsid w:val="00E53626"/>
    <w:rsid w:val="00E5379B"/>
    <w:rsid w:val="00E53ACF"/>
    <w:rsid w:val="00E53B48"/>
    <w:rsid w:val="00E53BAD"/>
    <w:rsid w:val="00E542FE"/>
    <w:rsid w:val="00E543F6"/>
    <w:rsid w:val="00E5447B"/>
    <w:rsid w:val="00E5448C"/>
    <w:rsid w:val="00E54517"/>
    <w:rsid w:val="00E54830"/>
    <w:rsid w:val="00E54BE9"/>
    <w:rsid w:val="00E54CED"/>
    <w:rsid w:val="00E54D2E"/>
    <w:rsid w:val="00E54EC2"/>
    <w:rsid w:val="00E552B1"/>
    <w:rsid w:val="00E55319"/>
    <w:rsid w:val="00E55421"/>
    <w:rsid w:val="00E554DF"/>
    <w:rsid w:val="00E55635"/>
    <w:rsid w:val="00E5587C"/>
    <w:rsid w:val="00E55EEB"/>
    <w:rsid w:val="00E5642D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6FB"/>
    <w:rsid w:val="00E618BC"/>
    <w:rsid w:val="00E61963"/>
    <w:rsid w:val="00E61BAB"/>
    <w:rsid w:val="00E6208E"/>
    <w:rsid w:val="00E621FD"/>
    <w:rsid w:val="00E62340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463"/>
    <w:rsid w:val="00E646E3"/>
    <w:rsid w:val="00E647E3"/>
    <w:rsid w:val="00E64806"/>
    <w:rsid w:val="00E64A3A"/>
    <w:rsid w:val="00E64CB2"/>
    <w:rsid w:val="00E65028"/>
    <w:rsid w:val="00E653D7"/>
    <w:rsid w:val="00E6542C"/>
    <w:rsid w:val="00E6586A"/>
    <w:rsid w:val="00E65A5F"/>
    <w:rsid w:val="00E66146"/>
    <w:rsid w:val="00E665EB"/>
    <w:rsid w:val="00E66780"/>
    <w:rsid w:val="00E6682C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8A"/>
    <w:rsid w:val="00E707E3"/>
    <w:rsid w:val="00E7085D"/>
    <w:rsid w:val="00E70C04"/>
    <w:rsid w:val="00E71716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CE0"/>
    <w:rsid w:val="00E72EC1"/>
    <w:rsid w:val="00E73928"/>
    <w:rsid w:val="00E73BB5"/>
    <w:rsid w:val="00E73CD9"/>
    <w:rsid w:val="00E73EC7"/>
    <w:rsid w:val="00E74071"/>
    <w:rsid w:val="00E7413D"/>
    <w:rsid w:val="00E74230"/>
    <w:rsid w:val="00E7431E"/>
    <w:rsid w:val="00E7442D"/>
    <w:rsid w:val="00E747C2"/>
    <w:rsid w:val="00E74803"/>
    <w:rsid w:val="00E74A43"/>
    <w:rsid w:val="00E7537E"/>
    <w:rsid w:val="00E7552D"/>
    <w:rsid w:val="00E75759"/>
    <w:rsid w:val="00E75A28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805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692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4E8B"/>
    <w:rsid w:val="00E8513C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1F9"/>
    <w:rsid w:val="00E86203"/>
    <w:rsid w:val="00E862AE"/>
    <w:rsid w:val="00E864C1"/>
    <w:rsid w:val="00E8659F"/>
    <w:rsid w:val="00E86684"/>
    <w:rsid w:val="00E868D9"/>
    <w:rsid w:val="00E86BF7"/>
    <w:rsid w:val="00E86C37"/>
    <w:rsid w:val="00E87572"/>
    <w:rsid w:val="00E87599"/>
    <w:rsid w:val="00E87725"/>
    <w:rsid w:val="00E8775D"/>
    <w:rsid w:val="00E87D92"/>
    <w:rsid w:val="00E87E10"/>
    <w:rsid w:val="00E90083"/>
    <w:rsid w:val="00E900DF"/>
    <w:rsid w:val="00E901A5"/>
    <w:rsid w:val="00E904AB"/>
    <w:rsid w:val="00E9064D"/>
    <w:rsid w:val="00E90A94"/>
    <w:rsid w:val="00E90BEA"/>
    <w:rsid w:val="00E90C1C"/>
    <w:rsid w:val="00E90DB4"/>
    <w:rsid w:val="00E91284"/>
    <w:rsid w:val="00E91324"/>
    <w:rsid w:val="00E91565"/>
    <w:rsid w:val="00E91568"/>
    <w:rsid w:val="00E91F13"/>
    <w:rsid w:val="00E9208E"/>
    <w:rsid w:val="00E9223E"/>
    <w:rsid w:val="00E92512"/>
    <w:rsid w:val="00E92519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BDF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0"/>
    <w:rsid w:val="00E977E4"/>
    <w:rsid w:val="00E97A93"/>
    <w:rsid w:val="00E97C79"/>
    <w:rsid w:val="00E97F4C"/>
    <w:rsid w:val="00EA00F1"/>
    <w:rsid w:val="00EA02D9"/>
    <w:rsid w:val="00EA093A"/>
    <w:rsid w:val="00EA0AF1"/>
    <w:rsid w:val="00EA0E89"/>
    <w:rsid w:val="00EA0F9D"/>
    <w:rsid w:val="00EA11B0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2998"/>
    <w:rsid w:val="00EA33CC"/>
    <w:rsid w:val="00EA34F5"/>
    <w:rsid w:val="00EA3680"/>
    <w:rsid w:val="00EA3984"/>
    <w:rsid w:val="00EA4161"/>
    <w:rsid w:val="00EA436A"/>
    <w:rsid w:val="00EA4438"/>
    <w:rsid w:val="00EA46E3"/>
    <w:rsid w:val="00EA486E"/>
    <w:rsid w:val="00EA49B6"/>
    <w:rsid w:val="00EA4A90"/>
    <w:rsid w:val="00EA4B1C"/>
    <w:rsid w:val="00EA4B9F"/>
    <w:rsid w:val="00EA5397"/>
    <w:rsid w:val="00EA5868"/>
    <w:rsid w:val="00EA588D"/>
    <w:rsid w:val="00EA5D2B"/>
    <w:rsid w:val="00EA5D8A"/>
    <w:rsid w:val="00EA641F"/>
    <w:rsid w:val="00EA6859"/>
    <w:rsid w:val="00EA6957"/>
    <w:rsid w:val="00EA6C67"/>
    <w:rsid w:val="00EA6D1B"/>
    <w:rsid w:val="00EA6F24"/>
    <w:rsid w:val="00EA71F8"/>
    <w:rsid w:val="00EA723A"/>
    <w:rsid w:val="00EA73AE"/>
    <w:rsid w:val="00EA73FD"/>
    <w:rsid w:val="00EA7417"/>
    <w:rsid w:val="00EA748D"/>
    <w:rsid w:val="00EA7781"/>
    <w:rsid w:val="00EA7C98"/>
    <w:rsid w:val="00EB0074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79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38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B7C96"/>
    <w:rsid w:val="00EC00AF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8D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C8B"/>
    <w:rsid w:val="00EC6D85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90F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055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4D2"/>
    <w:rsid w:val="00ED6690"/>
    <w:rsid w:val="00ED669B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0F7C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BEA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34"/>
    <w:rsid w:val="00EE2BCE"/>
    <w:rsid w:val="00EE2D48"/>
    <w:rsid w:val="00EE3011"/>
    <w:rsid w:val="00EE3518"/>
    <w:rsid w:val="00EE35AB"/>
    <w:rsid w:val="00EE37AF"/>
    <w:rsid w:val="00EE413C"/>
    <w:rsid w:val="00EE434C"/>
    <w:rsid w:val="00EE43BE"/>
    <w:rsid w:val="00EE44D0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BD4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CC4"/>
    <w:rsid w:val="00EF2DE6"/>
    <w:rsid w:val="00EF2F70"/>
    <w:rsid w:val="00EF303A"/>
    <w:rsid w:val="00EF3383"/>
    <w:rsid w:val="00EF34A3"/>
    <w:rsid w:val="00EF35A6"/>
    <w:rsid w:val="00EF392A"/>
    <w:rsid w:val="00EF3A0A"/>
    <w:rsid w:val="00EF3CAA"/>
    <w:rsid w:val="00EF3F9E"/>
    <w:rsid w:val="00EF43B9"/>
    <w:rsid w:val="00EF43BC"/>
    <w:rsid w:val="00EF43E0"/>
    <w:rsid w:val="00EF4A72"/>
    <w:rsid w:val="00EF4C47"/>
    <w:rsid w:val="00EF4E6D"/>
    <w:rsid w:val="00EF5622"/>
    <w:rsid w:val="00EF5B44"/>
    <w:rsid w:val="00EF64FC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2FD"/>
    <w:rsid w:val="00F00416"/>
    <w:rsid w:val="00F004AC"/>
    <w:rsid w:val="00F005F0"/>
    <w:rsid w:val="00F008CF"/>
    <w:rsid w:val="00F00BCE"/>
    <w:rsid w:val="00F00E90"/>
    <w:rsid w:val="00F00EE2"/>
    <w:rsid w:val="00F0131D"/>
    <w:rsid w:val="00F013BB"/>
    <w:rsid w:val="00F015F7"/>
    <w:rsid w:val="00F01F20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F7D"/>
    <w:rsid w:val="00F042A0"/>
    <w:rsid w:val="00F046D3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6DB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1DB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E69"/>
    <w:rsid w:val="00F12FD0"/>
    <w:rsid w:val="00F1312D"/>
    <w:rsid w:val="00F13502"/>
    <w:rsid w:val="00F136AC"/>
    <w:rsid w:val="00F1372D"/>
    <w:rsid w:val="00F13AC3"/>
    <w:rsid w:val="00F13C5B"/>
    <w:rsid w:val="00F13D55"/>
    <w:rsid w:val="00F14492"/>
    <w:rsid w:val="00F1490F"/>
    <w:rsid w:val="00F14B62"/>
    <w:rsid w:val="00F15291"/>
    <w:rsid w:val="00F1531B"/>
    <w:rsid w:val="00F157A9"/>
    <w:rsid w:val="00F15998"/>
    <w:rsid w:val="00F159E8"/>
    <w:rsid w:val="00F15A16"/>
    <w:rsid w:val="00F15A8D"/>
    <w:rsid w:val="00F15B27"/>
    <w:rsid w:val="00F15BDB"/>
    <w:rsid w:val="00F15C94"/>
    <w:rsid w:val="00F15D94"/>
    <w:rsid w:val="00F15F15"/>
    <w:rsid w:val="00F160FE"/>
    <w:rsid w:val="00F1621E"/>
    <w:rsid w:val="00F165E3"/>
    <w:rsid w:val="00F16638"/>
    <w:rsid w:val="00F1679E"/>
    <w:rsid w:val="00F167E7"/>
    <w:rsid w:val="00F16B3B"/>
    <w:rsid w:val="00F16BB0"/>
    <w:rsid w:val="00F172FD"/>
    <w:rsid w:val="00F17304"/>
    <w:rsid w:val="00F1748A"/>
    <w:rsid w:val="00F175A6"/>
    <w:rsid w:val="00F175AD"/>
    <w:rsid w:val="00F1775D"/>
    <w:rsid w:val="00F1798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696"/>
    <w:rsid w:val="00F2392E"/>
    <w:rsid w:val="00F23A89"/>
    <w:rsid w:val="00F23CA9"/>
    <w:rsid w:val="00F23CB2"/>
    <w:rsid w:val="00F23CD1"/>
    <w:rsid w:val="00F23D64"/>
    <w:rsid w:val="00F23ED8"/>
    <w:rsid w:val="00F242F9"/>
    <w:rsid w:val="00F249DA"/>
    <w:rsid w:val="00F24B49"/>
    <w:rsid w:val="00F24B4F"/>
    <w:rsid w:val="00F24BDD"/>
    <w:rsid w:val="00F24C0D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106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AFD"/>
    <w:rsid w:val="00F32F78"/>
    <w:rsid w:val="00F33102"/>
    <w:rsid w:val="00F334B6"/>
    <w:rsid w:val="00F33A74"/>
    <w:rsid w:val="00F33D18"/>
    <w:rsid w:val="00F33FDB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55"/>
    <w:rsid w:val="00F362CB"/>
    <w:rsid w:val="00F36489"/>
    <w:rsid w:val="00F366D4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6B2"/>
    <w:rsid w:val="00F417D7"/>
    <w:rsid w:val="00F41A62"/>
    <w:rsid w:val="00F41B8F"/>
    <w:rsid w:val="00F4215D"/>
    <w:rsid w:val="00F42358"/>
    <w:rsid w:val="00F42493"/>
    <w:rsid w:val="00F42A49"/>
    <w:rsid w:val="00F42B2A"/>
    <w:rsid w:val="00F42EEC"/>
    <w:rsid w:val="00F431FA"/>
    <w:rsid w:val="00F439EE"/>
    <w:rsid w:val="00F43AF2"/>
    <w:rsid w:val="00F43DCF"/>
    <w:rsid w:val="00F44F09"/>
    <w:rsid w:val="00F44F38"/>
    <w:rsid w:val="00F44F49"/>
    <w:rsid w:val="00F44FBF"/>
    <w:rsid w:val="00F44FFC"/>
    <w:rsid w:val="00F4504A"/>
    <w:rsid w:val="00F45404"/>
    <w:rsid w:val="00F45438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93E"/>
    <w:rsid w:val="00F47A06"/>
    <w:rsid w:val="00F47B08"/>
    <w:rsid w:val="00F47C85"/>
    <w:rsid w:val="00F47CCD"/>
    <w:rsid w:val="00F47F70"/>
    <w:rsid w:val="00F50077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4C5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3D"/>
    <w:rsid w:val="00F5326D"/>
    <w:rsid w:val="00F532CD"/>
    <w:rsid w:val="00F53577"/>
    <w:rsid w:val="00F53727"/>
    <w:rsid w:val="00F53A09"/>
    <w:rsid w:val="00F53B35"/>
    <w:rsid w:val="00F53B9F"/>
    <w:rsid w:val="00F53E26"/>
    <w:rsid w:val="00F54153"/>
    <w:rsid w:val="00F5422C"/>
    <w:rsid w:val="00F5451A"/>
    <w:rsid w:val="00F548FA"/>
    <w:rsid w:val="00F5499B"/>
    <w:rsid w:val="00F54AFC"/>
    <w:rsid w:val="00F551DC"/>
    <w:rsid w:val="00F5532A"/>
    <w:rsid w:val="00F553CA"/>
    <w:rsid w:val="00F555B0"/>
    <w:rsid w:val="00F558D1"/>
    <w:rsid w:val="00F558D6"/>
    <w:rsid w:val="00F558F1"/>
    <w:rsid w:val="00F5594F"/>
    <w:rsid w:val="00F55A9D"/>
    <w:rsid w:val="00F55BAB"/>
    <w:rsid w:val="00F55EB6"/>
    <w:rsid w:val="00F560D6"/>
    <w:rsid w:val="00F56929"/>
    <w:rsid w:val="00F56D17"/>
    <w:rsid w:val="00F56F5E"/>
    <w:rsid w:val="00F57217"/>
    <w:rsid w:val="00F5724A"/>
    <w:rsid w:val="00F57485"/>
    <w:rsid w:val="00F57638"/>
    <w:rsid w:val="00F57893"/>
    <w:rsid w:val="00F57A0C"/>
    <w:rsid w:val="00F57A45"/>
    <w:rsid w:val="00F57CD7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8C4"/>
    <w:rsid w:val="00F649A2"/>
    <w:rsid w:val="00F64A78"/>
    <w:rsid w:val="00F64E0B"/>
    <w:rsid w:val="00F6535A"/>
    <w:rsid w:val="00F658B6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08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AB7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A19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77FB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247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6F63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29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5DC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603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5DC7"/>
    <w:rsid w:val="00F9633C"/>
    <w:rsid w:val="00F96398"/>
    <w:rsid w:val="00F965F1"/>
    <w:rsid w:val="00F96829"/>
    <w:rsid w:val="00F96FB0"/>
    <w:rsid w:val="00F9739C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08"/>
    <w:rsid w:val="00FA25D0"/>
    <w:rsid w:val="00FA27F4"/>
    <w:rsid w:val="00FA29A7"/>
    <w:rsid w:val="00FA2A82"/>
    <w:rsid w:val="00FA2BB5"/>
    <w:rsid w:val="00FA2C48"/>
    <w:rsid w:val="00FA2C60"/>
    <w:rsid w:val="00FA2DDE"/>
    <w:rsid w:val="00FA2DE7"/>
    <w:rsid w:val="00FA2E7F"/>
    <w:rsid w:val="00FA302B"/>
    <w:rsid w:val="00FA35C3"/>
    <w:rsid w:val="00FA3845"/>
    <w:rsid w:val="00FA3D72"/>
    <w:rsid w:val="00FA43DF"/>
    <w:rsid w:val="00FA478E"/>
    <w:rsid w:val="00FA4839"/>
    <w:rsid w:val="00FA48E6"/>
    <w:rsid w:val="00FA4B87"/>
    <w:rsid w:val="00FA4C11"/>
    <w:rsid w:val="00FA4FDD"/>
    <w:rsid w:val="00FA5273"/>
    <w:rsid w:val="00FA54DF"/>
    <w:rsid w:val="00FA5542"/>
    <w:rsid w:val="00FA5659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78D"/>
    <w:rsid w:val="00FA7B99"/>
    <w:rsid w:val="00FA7BA2"/>
    <w:rsid w:val="00FA7C88"/>
    <w:rsid w:val="00FA7F4E"/>
    <w:rsid w:val="00FB00F4"/>
    <w:rsid w:val="00FB0762"/>
    <w:rsid w:val="00FB0AD7"/>
    <w:rsid w:val="00FB0B9D"/>
    <w:rsid w:val="00FB0E33"/>
    <w:rsid w:val="00FB0EF0"/>
    <w:rsid w:val="00FB100F"/>
    <w:rsid w:val="00FB158A"/>
    <w:rsid w:val="00FB186B"/>
    <w:rsid w:val="00FB1C9D"/>
    <w:rsid w:val="00FB1F6B"/>
    <w:rsid w:val="00FB200D"/>
    <w:rsid w:val="00FB217E"/>
    <w:rsid w:val="00FB22F5"/>
    <w:rsid w:val="00FB2584"/>
    <w:rsid w:val="00FB261C"/>
    <w:rsid w:val="00FB27E4"/>
    <w:rsid w:val="00FB27EF"/>
    <w:rsid w:val="00FB2B85"/>
    <w:rsid w:val="00FB2ED3"/>
    <w:rsid w:val="00FB31FC"/>
    <w:rsid w:val="00FB346C"/>
    <w:rsid w:val="00FB361C"/>
    <w:rsid w:val="00FB379F"/>
    <w:rsid w:val="00FB3897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5AF"/>
    <w:rsid w:val="00FB6613"/>
    <w:rsid w:val="00FB6820"/>
    <w:rsid w:val="00FB68C3"/>
    <w:rsid w:val="00FB710F"/>
    <w:rsid w:val="00FB7227"/>
    <w:rsid w:val="00FB7675"/>
    <w:rsid w:val="00FB77D8"/>
    <w:rsid w:val="00FB781A"/>
    <w:rsid w:val="00FB799A"/>
    <w:rsid w:val="00FB7D71"/>
    <w:rsid w:val="00FC01A8"/>
    <w:rsid w:val="00FC0344"/>
    <w:rsid w:val="00FC09EF"/>
    <w:rsid w:val="00FC0A8C"/>
    <w:rsid w:val="00FC1033"/>
    <w:rsid w:val="00FC1149"/>
    <w:rsid w:val="00FC14AC"/>
    <w:rsid w:val="00FC1566"/>
    <w:rsid w:val="00FC157E"/>
    <w:rsid w:val="00FC1697"/>
    <w:rsid w:val="00FC1734"/>
    <w:rsid w:val="00FC1D0B"/>
    <w:rsid w:val="00FC1E21"/>
    <w:rsid w:val="00FC20EF"/>
    <w:rsid w:val="00FC21B2"/>
    <w:rsid w:val="00FC228C"/>
    <w:rsid w:val="00FC22D4"/>
    <w:rsid w:val="00FC2BEF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8D3"/>
    <w:rsid w:val="00FC4CDE"/>
    <w:rsid w:val="00FC5624"/>
    <w:rsid w:val="00FC56B2"/>
    <w:rsid w:val="00FC56CF"/>
    <w:rsid w:val="00FC5774"/>
    <w:rsid w:val="00FC5923"/>
    <w:rsid w:val="00FC5C64"/>
    <w:rsid w:val="00FC5FAC"/>
    <w:rsid w:val="00FC665F"/>
    <w:rsid w:val="00FC6809"/>
    <w:rsid w:val="00FC68BD"/>
    <w:rsid w:val="00FC6A90"/>
    <w:rsid w:val="00FC6B2D"/>
    <w:rsid w:val="00FC7573"/>
    <w:rsid w:val="00FC7831"/>
    <w:rsid w:val="00FC78F4"/>
    <w:rsid w:val="00FC7A88"/>
    <w:rsid w:val="00FC7BD3"/>
    <w:rsid w:val="00FC7DB3"/>
    <w:rsid w:val="00FD0226"/>
    <w:rsid w:val="00FD043B"/>
    <w:rsid w:val="00FD06BE"/>
    <w:rsid w:val="00FD0738"/>
    <w:rsid w:val="00FD0820"/>
    <w:rsid w:val="00FD09FF"/>
    <w:rsid w:val="00FD0AA3"/>
    <w:rsid w:val="00FD137E"/>
    <w:rsid w:val="00FD1422"/>
    <w:rsid w:val="00FD1C68"/>
    <w:rsid w:val="00FD1E87"/>
    <w:rsid w:val="00FD204A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6B6"/>
    <w:rsid w:val="00FD5C5F"/>
    <w:rsid w:val="00FD5D4A"/>
    <w:rsid w:val="00FD5DDD"/>
    <w:rsid w:val="00FD5F1A"/>
    <w:rsid w:val="00FD60FF"/>
    <w:rsid w:val="00FD6549"/>
    <w:rsid w:val="00FD678F"/>
    <w:rsid w:val="00FD69FF"/>
    <w:rsid w:val="00FD6DB7"/>
    <w:rsid w:val="00FD6DE8"/>
    <w:rsid w:val="00FD6EF3"/>
    <w:rsid w:val="00FD713B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1F6"/>
    <w:rsid w:val="00FE2210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6E8"/>
    <w:rsid w:val="00FE37AF"/>
    <w:rsid w:val="00FE38F5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338"/>
    <w:rsid w:val="00FE76AA"/>
    <w:rsid w:val="00FE7726"/>
    <w:rsid w:val="00FE772E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23E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8A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E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013FB5"/>
    <w:rPr>
      <w:sz w:val="18"/>
      <w:lang w:val="en-GB" w:bidi="ar-SA"/>
    </w:rPr>
  </w:style>
  <w:style w:type="character" w:styleId="FootnoteReference">
    <w:name w:val="footnote reference"/>
    <w:aliases w:val="fr"/>
    <w:uiPriority w:val="99"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60F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5F199A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210773-5A9E-469A-8D8F-96F7E54917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D34832-B290-4E9C-BE09-46085C603676}">
  <ds:schemaRefs>
    <ds:schemaRef ds:uri="http://purl.org/dc/dcmitype/"/>
    <ds:schemaRef ds:uri="http://schemas.microsoft.com/office/2006/documentManagement/types"/>
    <ds:schemaRef ds:uri="05716746-add9-412a-97a9-1b5167d151a3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4243d5be-521d-4052-81ca-f0f31ea6f2da"/>
    <ds:schemaRef ds:uri="http://www.w3.org/XML/1998/namespace"/>
    <ds:schemaRef ds:uri="f6ba49b0-bcda-4796-8236-5b5cc1493ace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3319B8F-7BDF-4333-A719-0EC8FAAB10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AA769A-D7B9-4CF4-AD29-461F4D591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1509</TotalTime>
  <Pages>11</Pages>
  <Words>2450</Words>
  <Characters>10320</Characters>
  <Application>Microsoft Office Word</Application>
  <DocSecurity>0</DocSecurity>
  <Lines>86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pthantapanit@deloitte.com</cp:lastModifiedBy>
  <cp:revision>446</cp:revision>
  <cp:lastPrinted>2025-08-14T01:02:00Z</cp:lastPrinted>
  <dcterms:created xsi:type="dcterms:W3CDTF">2024-05-09T10:35:00Z</dcterms:created>
  <dcterms:modified xsi:type="dcterms:W3CDTF">2025-08-14T01:02:00Z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