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222438E0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1493659C" w:rsidR="00726B9B" w:rsidRPr="00C52C41" w:rsidRDefault="008B233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11D485D5" w:rsidR="00726B9B" w:rsidRPr="00F969A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69A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B233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4A8D970B" w:rsidR="00BD265A" w:rsidRPr="00C52C41" w:rsidRDefault="008B233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34E86121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51E30A8D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0E189BB7" w:rsidR="0033736D" w:rsidRPr="00C52C41" w:rsidRDefault="008B233B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48A73D70" w:rsidR="00E245AE" w:rsidRPr="00E245AE" w:rsidRDefault="0033736D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245AE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19361FE4" w:rsidR="00E245AE" w:rsidRPr="006B116C" w:rsidRDefault="00003CA9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1F1BBE2" w14:textId="77777777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245AE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5071CAA5" w:rsidR="00E245AE" w:rsidRPr="006B116C" w:rsidRDefault="00003CA9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7DF9C16" w14:textId="77777777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03CA9" w:rsidRPr="00C52C41" w14:paraId="45244545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ED2F0F" w14:textId="1B8254CA" w:rsidR="00003CA9" w:rsidRDefault="00003CA9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332AB8" w14:textId="77777777" w:rsidR="00003CA9" w:rsidRPr="006B116C" w:rsidRDefault="00003CA9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BFA8746" w14:textId="758755F5" w:rsidR="00003CA9" w:rsidRPr="006B116C" w:rsidRDefault="00003CA9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828D64" w14:textId="77777777" w:rsidR="00C85FF1" w:rsidRPr="000D212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770594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</w:p>
    <w:p w14:paraId="641DC6D8" w14:textId="4EDA509A" w:rsidR="00C85FF1" w:rsidRPr="0026427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  <w:cs/>
        </w:rPr>
      </w:pPr>
      <w:r w:rsidRPr="008B0DF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>
        <w:rPr>
          <w:rFonts w:ascii="Angsana New" w:hAnsi="Angsana New" w:hint="cs"/>
          <w:sz w:val="30"/>
          <w:szCs w:val="30"/>
          <w:cs/>
        </w:rPr>
        <w:t>จากคณะกรรมการ</w:t>
      </w:r>
      <w:r w:rsidRPr="00771E51">
        <w:rPr>
          <w:rFonts w:ascii="Angsana New" w:hAnsi="Angsana New"/>
          <w:sz w:val="30"/>
          <w:szCs w:val="30"/>
          <w:cs/>
        </w:rPr>
        <w:t>เมื่อวันท</w:t>
      </w:r>
      <w:r w:rsidR="00003CA9">
        <w:rPr>
          <w:rFonts w:ascii="Angsana New" w:hAnsi="Angsana New" w:hint="cs"/>
          <w:sz w:val="30"/>
          <w:szCs w:val="30"/>
          <w:cs/>
        </w:rPr>
        <w:t xml:space="preserve">ี่ </w:t>
      </w:r>
      <w:r w:rsidR="00003CA9">
        <w:rPr>
          <w:rFonts w:ascii="Angsana New" w:hAnsi="Angsana New"/>
          <w:sz w:val="30"/>
          <w:szCs w:val="30"/>
        </w:rPr>
        <w:t>11</w:t>
      </w:r>
      <w:r w:rsidR="009E2D06">
        <w:rPr>
          <w:rFonts w:ascii="Angsana New" w:hAnsi="Angsana New"/>
          <w:sz w:val="30"/>
          <w:szCs w:val="30"/>
        </w:rPr>
        <w:t xml:space="preserve"> </w:t>
      </w:r>
      <w:r w:rsidR="009E2D06">
        <w:rPr>
          <w:rFonts w:ascii="Angsana New" w:hAnsi="Angsana New" w:hint="cs"/>
          <w:sz w:val="30"/>
          <w:szCs w:val="30"/>
          <w:cs/>
        </w:rPr>
        <w:t>สิงหาคม</w:t>
      </w:r>
      <w:r w:rsidR="00406288">
        <w:rPr>
          <w:rFonts w:ascii="Angsana New" w:hAnsi="Angsana New" w:hint="cs"/>
          <w:sz w:val="30"/>
          <w:szCs w:val="30"/>
          <w:cs/>
        </w:rPr>
        <w:t xml:space="preserve"> </w:t>
      </w:r>
      <w:r w:rsidR="00564757">
        <w:rPr>
          <w:rFonts w:ascii="Angsana New" w:hAnsi="Angsana New"/>
          <w:sz w:val="30"/>
          <w:szCs w:val="30"/>
        </w:rPr>
        <w:t>2568</w:t>
      </w:r>
    </w:p>
    <w:p w14:paraId="656242A1" w14:textId="77777777" w:rsidR="00C85FF1" w:rsidRPr="00303D3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83563CD" w14:textId="313E9A28" w:rsidR="00C85FF1" w:rsidRPr="009B4EB3" w:rsidRDefault="00C85FF1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 w:rsidRPr="00B23C3A">
        <w:rPr>
          <w:rFonts w:ascii="Angsana New" w:hAnsi="Angsana New"/>
          <w:b/>
          <w:bCs/>
          <w:sz w:val="30"/>
          <w:szCs w:val="30"/>
        </w:rPr>
        <w:tab/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9F2B4DB" w14:textId="77777777" w:rsidR="00C132DF" w:rsidRDefault="00C132DF" w:rsidP="00906C8B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7AC158" w14:textId="2CC5E2BA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92299">
        <w:rPr>
          <w:rFonts w:ascii="Angsana New" w:hAnsi="Angsana New"/>
          <w:sz w:val="30"/>
          <w:szCs w:val="30"/>
        </w:rPr>
        <w:t>34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เรื่อง </w:t>
      </w:r>
      <w:r w:rsidRPr="0029229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9229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</w:t>
      </w:r>
      <w:r w:rsidR="000C45FC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Pr="00292299">
        <w:rPr>
          <w:rFonts w:ascii="Angsana New" w:hAnsi="Angsana New"/>
          <w:sz w:val="30"/>
          <w:szCs w:val="30"/>
        </w:rPr>
        <w:t xml:space="preserve">31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 w:hint="cs"/>
          <w:sz w:val="30"/>
          <w:szCs w:val="30"/>
        </w:rPr>
        <w:t>256</w:t>
      </w:r>
      <w:r w:rsidR="009E2D06">
        <w:rPr>
          <w:rFonts w:ascii="Angsana New" w:hAnsi="Angsana New"/>
          <w:sz w:val="30"/>
          <w:szCs w:val="30"/>
        </w:rPr>
        <w:t>8</w:t>
      </w:r>
    </w:p>
    <w:p w14:paraId="725804CA" w14:textId="77777777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BC9F96" w14:textId="755D70D4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92299">
        <w:rPr>
          <w:rFonts w:ascii="Angsana New" w:hAnsi="Angsana New"/>
          <w:sz w:val="30"/>
          <w:szCs w:val="30"/>
        </w:rPr>
        <w:t>31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/>
          <w:sz w:val="30"/>
          <w:szCs w:val="30"/>
        </w:rPr>
        <w:t>256</w:t>
      </w:r>
      <w:r w:rsidR="009E2D06">
        <w:rPr>
          <w:rFonts w:ascii="Angsana New" w:hAnsi="Angsana New"/>
          <w:sz w:val="30"/>
          <w:szCs w:val="30"/>
        </w:rPr>
        <w:t>8</w:t>
      </w:r>
    </w:p>
    <w:p w14:paraId="48A43136" w14:textId="6F5CCB23" w:rsidR="00C85FF1" w:rsidRPr="00875146" w:rsidRDefault="00C85FF1" w:rsidP="0087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86906A" w14:textId="6D17B0C0" w:rsidR="009B3614" w:rsidRPr="008B233B" w:rsidRDefault="008B233B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  <w:cs/>
          <w:lang w:val="th-TH"/>
        </w:rPr>
      </w:pPr>
      <w:r w:rsidRPr="008B233B">
        <w:rPr>
          <w:rFonts w:ascii="Angsana New" w:hAnsi="Angsana New" w:hint="cs"/>
          <w:bCs/>
          <w:sz w:val="30"/>
          <w:szCs w:val="30"/>
          <w:cs/>
        </w:rPr>
        <w:t>2</w:t>
      </w:r>
      <w:r w:rsidR="009B3614" w:rsidRPr="008B233B">
        <w:rPr>
          <w:rFonts w:ascii="Angsana New" w:hAnsi="Angsana New"/>
          <w:bCs/>
          <w:sz w:val="30"/>
          <w:szCs w:val="30"/>
        </w:rPr>
        <w:tab/>
      </w:r>
      <w:r w:rsidR="009B3614" w:rsidRPr="008B233B">
        <w:rPr>
          <w:rFonts w:ascii="Angsana New" w:hAnsi="Angsana New"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64E3222C" w:rsidR="00917F8F" w:rsidRDefault="00917F8F" w:rsidP="0067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0300B7A6" w14:textId="6BE02CAB" w:rsidR="008B233B" w:rsidRDefault="008B233B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Pr="00292299">
        <w:rPr>
          <w:rFonts w:ascii="Angsana New" w:hAnsi="Angsana New" w:hint="cs"/>
          <w:sz w:val="30"/>
          <w:szCs w:val="30"/>
          <w:cs/>
        </w:rPr>
        <w:t>ร่วม</w:t>
      </w:r>
      <w:r w:rsidRPr="00292299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Pr="00292299">
        <w:rPr>
          <w:rFonts w:ascii="Angsana New" w:hAnsi="Angsana New"/>
          <w:sz w:val="30"/>
          <w:szCs w:val="30"/>
        </w:rPr>
        <w:t>3</w:t>
      </w:r>
      <w:r w:rsidRPr="00292299">
        <w:rPr>
          <w:rFonts w:ascii="Angsana New" w:hAnsi="Angsana New"/>
          <w:sz w:val="30"/>
          <w:szCs w:val="30"/>
          <w:cs/>
        </w:rPr>
        <w:t xml:space="preserve"> สำหรับความสัมพันธ์กับบุคคลหรือกิจการ</w:t>
      </w:r>
      <w:r w:rsidR="00BA6151">
        <w:rPr>
          <w:rFonts w:ascii="Angsana New" w:hAnsi="Angsana New" w:hint="cs"/>
          <w:sz w:val="30"/>
          <w:szCs w:val="30"/>
          <w:cs/>
        </w:rPr>
        <w:t>อื่น</w:t>
      </w:r>
      <w:r w:rsidR="00B712E7">
        <w:rPr>
          <w:rFonts w:ascii="Angsana New" w:hAnsi="Angsana New"/>
          <w:sz w:val="30"/>
          <w:szCs w:val="30"/>
          <w:cs/>
        </w:rPr>
        <w:br/>
      </w:r>
      <w:r w:rsidRPr="00292299">
        <w:rPr>
          <w:rFonts w:ascii="Angsana New" w:hAnsi="Angsana New"/>
          <w:sz w:val="30"/>
          <w:szCs w:val="30"/>
          <w:cs/>
        </w:rPr>
        <w:t>ที่เกี่ยวข้อง</w:t>
      </w:r>
      <w:r w:rsidR="00B712E7">
        <w:rPr>
          <w:rFonts w:ascii="Angsana New" w:hAnsi="Angsana New" w:hint="cs"/>
          <w:sz w:val="30"/>
          <w:szCs w:val="30"/>
          <w:cs/>
        </w:rPr>
        <w:t>กัน</w:t>
      </w:r>
      <w:r w:rsidRPr="00292299">
        <w:rPr>
          <w:rFonts w:ascii="Angsana New" w:hAnsi="Angsana New"/>
          <w:sz w:val="30"/>
          <w:szCs w:val="30"/>
          <w:cs/>
        </w:rPr>
        <w:t>ไม่มีการเปลี่ยนแปลงอย่างมีสาระสำคัญ</w:t>
      </w:r>
      <w:r w:rsidR="008237E7">
        <w:rPr>
          <w:rFonts w:ascii="Angsana New" w:hAnsi="Angsana New" w:hint="cs"/>
          <w:sz w:val="30"/>
          <w:szCs w:val="30"/>
          <w:cs/>
        </w:rPr>
        <w:t>จาก</w:t>
      </w:r>
      <w:r w:rsidR="00BA6151">
        <w:rPr>
          <w:rFonts w:ascii="Angsana New" w:hAnsi="Angsana New" w:hint="cs"/>
          <w:sz w:val="30"/>
          <w:szCs w:val="30"/>
          <w:cs/>
        </w:rPr>
        <w:t xml:space="preserve">งบการเงินสำหรับปีสิ้นสุดวันที่ </w:t>
      </w:r>
      <w:r w:rsidR="00BA6151">
        <w:rPr>
          <w:rFonts w:ascii="Angsana New" w:hAnsi="Angsana New"/>
          <w:sz w:val="30"/>
          <w:szCs w:val="30"/>
        </w:rPr>
        <w:t xml:space="preserve">31 </w:t>
      </w:r>
      <w:r w:rsidR="00BA615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A6151">
        <w:rPr>
          <w:rFonts w:ascii="Angsana New" w:hAnsi="Angsana New"/>
          <w:sz w:val="30"/>
          <w:szCs w:val="30"/>
        </w:rPr>
        <w:t>2568</w:t>
      </w:r>
    </w:p>
    <w:p w14:paraId="730191F5" w14:textId="77777777" w:rsidR="008B233B" w:rsidRDefault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710"/>
      </w:tblGrid>
      <w:tr w:rsidR="00003CA9" w:rsidRPr="00292299" w14:paraId="7C6A1881" w14:textId="77777777" w:rsidTr="00003CA9">
        <w:trPr>
          <w:tblHeader/>
        </w:trPr>
        <w:tc>
          <w:tcPr>
            <w:tcW w:w="5760" w:type="dxa"/>
          </w:tcPr>
          <w:p w14:paraId="33EF4BA1" w14:textId="77777777" w:rsidR="00003CA9" w:rsidRPr="0029229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3690" w:type="dxa"/>
            <w:gridSpan w:val="3"/>
          </w:tcPr>
          <w:p w14:paraId="7E353EA5" w14:textId="5A547F44" w:rsidR="00003CA9" w:rsidRPr="0029229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03CA9" w:rsidRPr="00292299" w14:paraId="103B7E42" w14:textId="77777777" w:rsidTr="00003CA9">
        <w:trPr>
          <w:tblHeader/>
        </w:trPr>
        <w:tc>
          <w:tcPr>
            <w:tcW w:w="5760" w:type="dxa"/>
          </w:tcPr>
          <w:p w14:paraId="0D3B0D5E" w14:textId="15C999E8" w:rsidR="00003CA9" w:rsidRPr="0029229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ที่เกี่ยวข้องกันสำหรับงวดสามเดือน</w:t>
            </w:r>
          </w:p>
        </w:tc>
        <w:tc>
          <w:tcPr>
            <w:tcW w:w="3690" w:type="dxa"/>
            <w:gridSpan w:val="3"/>
          </w:tcPr>
          <w:p w14:paraId="2D7C9668" w14:textId="6FD45F9C" w:rsidR="00003CA9" w:rsidRPr="0029229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03CA9" w:rsidRPr="00292299" w14:paraId="18627821" w14:textId="77777777" w:rsidTr="00003CA9">
        <w:trPr>
          <w:tblHeader/>
        </w:trPr>
        <w:tc>
          <w:tcPr>
            <w:tcW w:w="5760" w:type="dxa"/>
          </w:tcPr>
          <w:p w14:paraId="55676CBD" w14:textId="2B8184C4" w:rsidR="00003CA9" w:rsidRPr="00292299" w:rsidRDefault="00003CA9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710" w:type="dxa"/>
          </w:tcPr>
          <w:p w14:paraId="7BC3626D" w14:textId="0E964AA4" w:rsidR="00003CA9" w:rsidRPr="00292299" w:rsidRDefault="00003CA9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</w:tcPr>
          <w:p w14:paraId="11A3F2A7" w14:textId="77777777" w:rsidR="00003CA9" w:rsidRPr="00292299" w:rsidRDefault="00003CA9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A0984E" w14:textId="3D70953C" w:rsidR="00003CA9" w:rsidRPr="00292299" w:rsidRDefault="00003CA9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93F0D" w:rsidRPr="00292299" w14:paraId="55D9F276" w14:textId="77777777" w:rsidTr="00003CA9">
        <w:trPr>
          <w:tblHeader/>
        </w:trPr>
        <w:tc>
          <w:tcPr>
            <w:tcW w:w="5760" w:type="dxa"/>
          </w:tcPr>
          <w:p w14:paraId="14A73A9F" w14:textId="77777777" w:rsidR="00993F0D" w:rsidRPr="00292299" w:rsidRDefault="00993F0D" w:rsidP="00224742">
            <w:pPr>
              <w:pStyle w:val="Heading5"/>
              <w:tabs>
                <w:tab w:val="clear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3690" w:type="dxa"/>
            <w:gridSpan w:val="3"/>
          </w:tcPr>
          <w:p w14:paraId="6E8094D0" w14:textId="77777777" w:rsidR="00993F0D" w:rsidRPr="00292299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3CA9" w:rsidRPr="00292299" w14:paraId="67994E3C" w14:textId="77777777" w:rsidTr="00003CA9">
        <w:tc>
          <w:tcPr>
            <w:tcW w:w="5760" w:type="dxa"/>
          </w:tcPr>
          <w:p w14:paraId="25377F4C" w14:textId="2F83C8ED" w:rsidR="00003CA9" w:rsidRPr="00292299" w:rsidRDefault="00003CA9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Pr="005647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0" w:type="dxa"/>
          </w:tcPr>
          <w:p w14:paraId="5D1B45B3" w14:textId="77777777" w:rsidR="00003CA9" w:rsidRPr="00292299" w:rsidRDefault="00003CA9" w:rsidP="00224742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DBB9E" w14:textId="77777777" w:rsidR="00003CA9" w:rsidRPr="00292299" w:rsidRDefault="00003CA9" w:rsidP="00224742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238334" w14:textId="77777777" w:rsidR="00003CA9" w:rsidRPr="00003CA9" w:rsidRDefault="00003CA9" w:rsidP="00224742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CA9" w:rsidRPr="00E979BA" w14:paraId="34A2B06B" w14:textId="77777777" w:rsidTr="00003CA9">
        <w:tc>
          <w:tcPr>
            <w:tcW w:w="5760" w:type="dxa"/>
          </w:tcPr>
          <w:p w14:paraId="7F5B48AE" w14:textId="77777777" w:rsidR="00003CA9" w:rsidRPr="00B44A4C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4A4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710" w:type="dxa"/>
          </w:tcPr>
          <w:p w14:paraId="6C004933" w14:textId="4CD00914" w:rsidR="00003CA9" w:rsidRPr="00B44A4C" w:rsidRDefault="0053753C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11,746</w:t>
            </w:r>
          </w:p>
        </w:tc>
        <w:tc>
          <w:tcPr>
            <w:tcW w:w="270" w:type="dxa"/>
          </w:tcPr>
          <w:p w14:paraId="62050B75" w14:textId="77777777" w:rsidR="00003CA9" w:rsidRPr="00B44A4C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9570ED" w14:textId="667D102C" w:rsidR="00003CA9" w:rsidRPr="00B44A4C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07ED">
              <w:rPr>
                <w:rFonts w:asciiTheme="majorBidi" w:hAnsiTheme="majorBidi" w:cstheme="majorBidi"/>
                <w:sz w:val="30"/>
                <w:szCs w:val="30"/>
              </w:rPr>
              <w:t>4,671</w:t>
            </w:r>
          </w:p>
        </w:tc>
      </w:tr>
      <w:tr w:rsidR="00003CA9" w:rsidRPr="00E979BA" w14:paraId="7722EB9D" w14:textId="77777777" w:rsidTr="00003CA9">
        <w:tc>
          <w:tcPr>
            <w:tcW w:w="5760" w:type="dxa"/>
          </w:tcPr>
          <w:p w14:paraId="6056D8B4" w14:textId="77777777" w:rsidR="00003CA9" w:rsidRPr="00B44A4C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4A4C"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710" w:type="dxa"/>
          </w:tcPr>
          <w:p w14:paraId="7EC45770" w14:textId="73827A4E" w:rsidR="00003CA9" w:rsidRPr="00B44A4C" w:rsidRDefault="00F60D83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3,161</w:t>
            </w:r>
          </w:p>
        </w:tc>
        <w:tc>
          <w:tcPr>
            <w:tcW w:w="270" w:type="dxa"/>
          </w:tcPr>
          <w:p w14:paraId="4D5B7306" w14:textId="77777777" w:rsidR="00003CA9" w:rsidRPr="00B44A4C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589973" w14:textId="135CD24C" w:rsidR="00003CA9" w:rsidRPr="00B44A4C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07ED">
              <w:rPr>
                <w:rFonts w:asciiTheme="majorBidi" w:hAnsiTheme="majorBidi" w:cstheme="majorBidi"/>
                <w:sz w:val="30"/>
                <w:szCs w:val="30"/>
              </w:rPr>
              <w:t>3,945</w:t>
            </w:r>
          </w:p>
        </w:tc>
      </w:tr>
      <w:tr w:rsidR="00003CA9" w:rsidRPr="00E979BA" w14:paraId="3788E363" w14:textId="77777777" w:rsidTr="00003CA9">
        <w:tc>
          <w:tcPr>
            <w:tcW w:w="5760" w:type="dxa"/>
          </w:tcPr>
          <w:p w14:paraId="11B5EDBC" w14:textId="77777777" w:rsidR="00003CA9" w:rsidRPr="00B44A4C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4A4C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10" w:type="dxa"/>
          </w:tcPr>
          <w:p w14:paraId="0B6DF6FA" w14:textId="551A2361" w:rsidR="00003CA9" w:rsidRPr="00B44A4C" w:rsidRDefault="00260898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A898B5" w14:textId="77777777" w:rsidR="00003CA9" w:rsidRPr="00B44A4C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F720F6" w14:textId="723BD719" w:rsidR="00003CA9" w:rsidRPr="00B44A4C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07ED">
              <w:rPr>
                <w:rFonts w:asciiTheme="majorBidi" w:hAnsiTheme="majorBidi" w:cstheme="majorBidi"/>
                <w:sz w:val="30"/>
                <w:szCs w:val="30"/>
              </w:rPr>
              <w:t>2,545</w:t>
            </w:r>
          </w:p>
        </w:tc>
      </w:tr>
      <w:tr w:rsidR="00003CA9" w:rsidRPr="00E979BA" w14:paraId="4CE9DCF9" w14:textId="77777777" w:rsidTr="00003CA9">
        <w:tc>
          <w:tcPr>
            <w:tcW w:w="5760" w:type="dxa"/>
          </w:tcPr>
          <w:p w14:paraId="19880E01" w14:textId="77777777" w:rsidR="00003CA9" w:rsidRPr="00B44A4C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4A4C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710" w:type="dxa"/>
          </w:tcPr>
          <w:p w14:paraId="138E0951" w14:textId="5C6A138F" w:rsidR="00003CA9" w:rsidRPr="00B44A4C" w:rsidRDefault="00DA00C9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00C9">
              <w:rPr>
                <w:rFonts w:asciiTheme="majorBidi" w:hAnsiTheme="majorBidi" w:cstheme="majorBidi"/>
                <w:sz w:val="30"/>
                <w:szCs w:val="30"/>
              </w:rPr>
              <w:t>13,107</w:t>
            </w:r>
          </w:p>
        </w:tc>
        <w:tc>
          <w:tcPr>
            <w:tcW w:w="270" w:type="dxa"/>
          </w:tcPr>
          <w:p w14:paraId="4B0830CE" w14:textId="77777777" w:rsidR="00003CA9" w:rsidRPr="00B44A4C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453A83" w14:textId="311358BD" w:rsidR="00003CA9" w:rsidRPr="00B44A4C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07ED">
              <w:rPr>
                <w:rFonts w:asciiTheme="majorBidi" w:hAnsiTheme="majorBidi" w:cstheme="majorBidi"/>
                <w:sz w:val="30"/>
                <w:szCs w:val="30"/>
              </w:rPr>
              <w:t>12,168</w:t>
            </w:r>
          </w:p>
        </w:tc>
      </w:tr>
      <w:tr w:rsidR="00003CA9" w:rsidRPr="00E979BA" w14:paraId="76F9A1A2" w14:textId="77777777" w:rsidTr="00003CA9">
        <w:tc>
          <w:tcPr>
            <w:tcW w:w="5760" w:type="dxa"/>
          </w:tcPr>
          <w:p w14:paraId="42CF15C6" w14:textId="77777777" w:rsidR="00003CA9" w:rsidRPr="00B44A4C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4A4C">
              <w:rPr>
                <w:rFonts w:ascii="Angsana New" w:hAnsi="Angsana New"/>
                <w:sz w:val="30"/>
                <w:szCs w:val="30"/>
              </w:rPr>
              <w:t>Brand fee</w:t>
            </w:r>
          </w:p>
        </w:tc>
        <w:tc>
          <w:tcPr>
            <w:tcW w:w="1710" w:type="dxa"/>
          </w:tcPr>
          <w:p w14:paraId="1D831430" w14:textId="3F1FF3E7" w:rsidR="00003CA9" w:rsidRPr="00B44A4C" w:rsidRDefault="00260898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898">
              <w:rPr>
                <w:rFonts w:asciiTheme="majorBidi" w:hAnsiTheme="majorBidi" w:cstheme="majorBidi"/>
                <w:sz w:val="30"/>
                <w:szCs w:val="30"/>
              </w:rPr>
              <w:t>8,471</w:t>
            </w:r>
          </w:p>
        </w:tc>
        <w:tc>
          <w:tcPr>
            <w:tcW w:w="270" w:type="dxa"/>
          </w:tcPr>
          <w:p w14:paraId="48AA4550" w14:textId="77777777" w:rsidR="00003CA9" w:rsidRPr="00B44A4C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31D9AA" w14:textId="0AB1779C" w:rsidR="00003CA9" w:rsidRPr="00B44A4C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07ED">
              <w:rPr>
                <w:rFonts w:asciiTheme="majorBidi" w:hAnsiTheme="majorBidi" w:cstheme="majorBidi"/>
                <w:sz w:val="30"/>
                <w:szCs w:val="30"/>
              </w:rPr>
              <w:t>8,640</w:t>
            </w:r>
          </w:p>
        </w:tc>
      </w:tr>
      <w:tr w:rsidR="00003CA9" w:rsidRPr="00E979BA" w14:paraId="35DC7E04" w14:textId="77777777" w:rsidTr="00003CA9">
        <w:trPr>
          <w:trHeight w:val="272"/>
        </w:trPr>
        <w:tc>
          <w:tcPr>
            <w:tcW w:w="5760" w:type="dxa"/>
          </w:tcPr>
          <w:p w14:paraId="61BAC075" w14:textId="77777777" w:rsidR="00003CA9" w:rsidRPr="00B44A4C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4A4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</w:tcPr>
          <w:p w14:paraId="54763094" w14:textId="65F3CD5C" w:rsidR="00003CA9" w:rsidRPr="00B44A4C" w:rsidRDefault="00260898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898">
              <w:rPr>
                <w:rFonts w:asciiTheme="majorBidi" w:hAnsiTheme="majorBidi" w:cstheme="majorBidi"/>
                <w:sz w:val="30"/>
                <w:szCs w:val="30"/>
              </w:rPr>
              <w:t>3,309</w:t>
            </w:r>
          </w:p>
        </w:tc>
        <w:tc>
          <w:tcPr>
            <w:tcW w:w="270" w:type="dxa"/>
          </w:tcPr>
          <w:p w14:paraId="55328311" w14:textId="77777777" w:rsidR="00003CA9" w:rsidRPr="00B44A4C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DB1332" w14:textId="07C41A8C" w:rsidR="00003CA9" w:rsidRPr="00B44A4C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07ED">
              <w:rPr>
                <w:rFonts w:asciiTheme="majorBidi" w:hAnsiTheme="majorBidi" w:cstheme="majorBidi"/>
                <w:sz w:val="30"/>
                <w:szCs w:val="30"/>
              </w:rPr>
              <w:t>4,728</w:t>
            </w:r>
          </w:p>
        </w:tc>
      </w:tr>
      <w:tr w:rsidR="00003CA9" w:rsidRPr="00E979BA" w14:paraId="2138B9A5" w14:textId="77777777" w:rsidTr="00003CA9">
        <w:trPr>
          <w:trHeight w:val="60"/>
        </w:trPr>
        <w:tc>
          <w:tcPr>
            <w:tcW w:w="5760" w:type="dxa"/>
          </w:tcPr>
          <w:p w14:paraId="66DB2B5A" w14:textId="77777777" w:rsidR="00003CA9" w:rsidRPr="00B44A4C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11B1BFA" w14:textId="77777777" w:rsidR="00003CA9" w:rsidRPr="00B44A4C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CF81A" w14:textId="77777777" w:rsidR="00003CA9" w:rsidRPr="00B44A4C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96AC59" w14:textId="77777777" w:rsidR="00003CA9" w:rsidRPr="00B44A4C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CA9" w:rsidRPr="00E979BA" w14:paraId="44DDA4C7" w14:textId="77777777" w:rsidTr="00003CA9">
        <w:tc>
          <w:tcPr>
            <w:tcW w:w="5760" w:type="dxa"/>
          </w:tcPr>
          <w:p w14:paraId="1836A737" w14:textId="77777777" w:rsidR="00003CA9" w:rsidRPr="00292299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3B9AC45" w14:textId="77777777" w:rsidR="00003CA9" w:rsidRPr="00E979BA" w:rsidRDefault="00003CA9" w:rsidP="00DD6467">
            <w:pPr>
              <w:tabs>
                <w:tab w:val="decimal" w:pos="114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28AE4" w14:textId="77777777" w:rsidR="00003CA9" w:rsidRPr="00E979BA" w:rsidRDefault="00003CA9" w:rsidP="00DD6467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3670CAB" w14:textId="77777777" w:rsidR="00003CA9" w:rsidRPr="00B44A4C" w:rsidRDefault="00003CA9" w:rsidP="00003CA9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CA9" w:rsidRPr="00E979BA" w14:paraId="5858DE17" w14:textId="77777777" w:rsidTr="00003CA9">
        <w:tc>
          <w:tcPr>
            <w:tcW w:w="5760" w:type="dxa"/>
          </w:tcPr>
          <w:p w14:paraId="0607495A" w14:textId="77777777" w:rsidR="00003CA9" w:rsidRPr="00292299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710" w:type="dxa"/>
          </w:tcPr>
          <w:p w14:paraId="6095BA1D" w14:textId="05C32EB1" w:rsidR="00003CA9" w:rsidRPr="00E979BA" w:rsidRDefault="00BD60D8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60D8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6B11E21E" w14:textId="77777777" w:rsidR="00003CA9" w:rsidRPr="00E979BA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81C9535" w14:textId="5B6DECE9" w:rsidR="00003CA9" w:rsidRPr="00B44A4C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07ED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003CA9" w:rsidRPr="00E979BA" w14:paraId="6C934149" w14:textId="77777777" w:rsidTr="00003CA9">
        <w:tc>
          <w:tcPr>
            <w:tcW w:w="5760" w:type="dxa"/>
          </w:tcPr>
          <w:p w14:paraId="181F922D" w14:textId="77777777" w:rsidR="00003CA9" w:rsidRPr="00292299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0E3774A2" w14:textId="0EBF1B98" w:rsidR="00003CA9" w:rsidRPr="00E979BA" w:rsidRDefault="00BD60D8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60D8">
              <w:rPr>
                <w:rFonts w:asciiTheme="majorBidi" w:hAnsiTheme="majorBidi" w:cstheme="majorBidi"/>
                <w:sz w:val="30"/>
                <w:szCs w:val="30"/>
              </w:rPr>
              <w:t>1,264</w:t>
            </w:r>
          </w:p>
        </w:tc>
        <w:tc>
          <w:tcPr>
            <w:tcW w:w="270" w:type="dxa"/>
          </w:tcPr>
          <w:p w14:paraId="00822BBE" w14:textId="77777777" w:rsidR="00003CA9" w:rsidRPr="00E979BA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D4D70A" w14:textId="189FF543" w:rsidR="00003CA9" w:rsidRPr="00B44A4C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07ED">
              <w:rPr>
                <w:rFonts w:asciiTheme="majorBidi" w:hAnsiTheme="majorBidi" w:cstheme="majorBidi"/>
                <w:sz w:val="30"/>
                <w:szCs w:val="30"/>
              </w:rPr>
              <w:t>1,313</w:t>
            </w:r>
          </w:p>
        </w:tc>
      </w:tr>
      <w:tr w:rsidR="00003CA9" w:rsidRPr="00E979BA" w14:paraId="1C24A1CE" w14:textId="77777777" w:rsidTr="00003CA9">
        <w:tc>
          <w:tcPr>
            <w:tcW w:w="5760" w:type="dxa"/>
          </w:tcPr>
          <w:p w14:paraId="683C6DBA" w14:textId="77777777" w:rsidR="00003CA9" w:rsidRPr="00292299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10" w:type="dxa"/>
          </w:tcPr>
          <w:p w14:paraId="714A5B19" w14:textId="21214F4C" w:rsidR="00003CA9" w:rsidRPr="00E979BA" w:rsidRDefault="00BD60D8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60D8">
              <w:rPr>
                <w:rFonts w:asciiTheme="majorBidi" w:hAnsiTheme="majorBidi" w:cstheme="majorBidi"/>
                <w:sz w:val="30"/>
                <w:szCs w:val="30"/>
              </w:rPr>
              <w:t>591,532</w:t>
            </w:r>
          </w:p>
        </w:tc>
        <w:tc>
          <w:tcPr>
            <w:tcW w:w="270" w:type="dxa"/>
          </w:tcPr>
          <w:p w14:paraId="4C95C8D0" w14:textId="77777777" w:rsidR="00003CA9" w:rsidRPr="00E979BA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45C1C9" w14:textId="0DC0E966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 w:cstheme="majorBidi"/>
                <w:sz w:val="30"/>
                <w:szCs w:val="30"/>
              </w:rPr>
              <w:t>530,317</w:t>
            </w:r>
          </w:p>
        </w:tc>
      </w:tr>
      <w:tr w:rsidR="00003CA9" w:rsidRPr="00E979BA" w14:paraId="134AA010" w14:textId="77777777" w:rsidTr="00003CA9">
        <w:tc>
          <w:tcPr>
            <w:tcW w:w="5760" w:type="dxa"/>
          </w:tcPr>
          <w:p w14:paraId="44602198" w14:textId="77777777" w:rsidR="00003CA9" w:rsidRPr="00292299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6F5A22E" w14:textId="77777777" w:rsidR="00003CA9" w:rsidRPr="00E979BA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B9003" w14:textId="77777777" w:rsidR="00003CA9" w:rsidRPr="00E979BA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BB079A3" w14:textId="77777777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CA9" w:rsidRPr="00E979BA" w14:paraId="4D2F1DDB" w14:textId="77777777" w:rsidTr="00003CA9">
        <w:tc>
          <w:tcPr>
            <w:tcW w:w="5760" w:type="dxa"/>
          </w:tcPr>
          <w:p w14:paraId="30EB3D09" w14:textId="77777777" w:rsidR="00003CA9" w:rsidRPr="00292299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4B915717" w14:textId="77777777" w:rsidR="00003CA9" w:rsidRPr="00E979BA" w:rsidRDefault="00003CA9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6D883" w14:textId="77777777" w:rsidR="00003CA9" w:rsidRPr="00E979BA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6CD42F" w14:textId="77777777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CA9" w:rsidRPr="00E979BA" w14:paraId="7E0B18F8" w14:textId="77777777" w:rsidTr="00003CA9">
        <w:trPr>
          <w:trHeight w:val="299"/>
        </w:trPr>
        <w:tc>
          <w:tcPr>
            <w:tcW w:w="5760" w:type="dxa"/>
          </w:tcPr>
          <w:p w14:paraId="23992D95" w14:textId="607B122F" w:rsidR="00003CA9" w:rsidRPr="00292299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710" w:type="dxa"/>
          </w:tcPr>
          <w:p w14:paraId="46766A7F" w14:textId="41E68107" w:rsidR="00003CA9" w:rsidRPr="00E979BA" w:rsidRDefault="00BD60D8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60D8">
              <w:rPr>
                <w:rFonts w:asciiTheme="majorBidi" w:hAnsiTheme="majorBidi" w:cstheme="majorBidi"/>
                <w:sz w:val="30"/>
                <w:szCs w:val="30"/>
              </w:rPr>
              <w:t>601,743</w:t>
            </w:r>
          </w:p>
        </w:tc>
        <w:tc>
          <w:tcPr>
            <w:tcW w:w="270" w:type="dxa"/>
          </w:tcPr>
          <w:p w14:paraId="47E05AE9" w14:textId="77777777" w:rsidR="00003CA9" w:rsidRPr="00E979BA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0C6F25" w14:textId="120D19F8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F5B81">
              <w:rPr>
                <w:rFonts w:asciiTheme="majorBidi" w:hAnsiTheme="majorBidi" w:cstheme="majorBidi"/>
                <w:sz w:val="30"/>
                <w:szCs w:val="30"/>
              </w:rPr>
              <w:t>2,436</w:t>
            </w:r>
          </w:p>
        </w:tc>
      </w:tr>
      <w:tr w:rsidR="00003CA9" w:rsidRPr="00E979BA" w14:paraId="73B2248A" w14:textId="77777777" w:rsidTr="00003CA9">
        <w:trPr>
          <w:trHeight w:val="299"/>
        </w:trPr>
        <w:tc>
          <w:tcPr>
            <w:tcW w:w="5760" w:type="dxa"/>
          </w:tcPr>
          <w:p w14:paraId="0AC9CB39" w14:textId="71A8479B" w:rsidR="00003CA9" w:rsidRPr="00292299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7A85F72F" w14:textId="1EC91A73" w:rsidR="00003CA9" w:rsidRPr="00E979BA" w:rsidRDefault="00BD60D8" w:rsidP="00B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60D8">
              <w:rPr>
                <w:rFonts w:asciiTheme="majorBidi" w:hAnsiTheme="majorBidi" w:cstheme="majorBidi"/>
                <w:sz w:val="30"/>
                <w:szCs w:val="30"/>
              </w:rPr>
              <w:t>2,342</w:t>
            </w:r>
          </w:p>
        </w:tc>
        <w:tc>
          <w:tcPr>
            <w:tcW w:w="270" w:type="dxa"/>
          </w:tcPr>
          <w:p w14:paraId="0068D019" w14:textId="77777777" w:rsidR="00003CA9" w:rsidRPr="00E979BA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003F2AC" w14:textId="644F7FBD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</w:tr>
      <w:tr w:rsidR="00003CA9" w:rsidRPr="00E979BA" w14:paraId="77970D94" w14:textId="77777777" w:rsidTr="00003CA9">
        <w:tc>
          <w:tcPr>
            <w:tcW w:w="5760" w:type="dxa"/>
          </w:tcPr>
          <w:p w14:paraId="1430C57C" w14:textId="495C50C0" w:rsidR="00003CA9" w:rsidRPr="00292299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10" w:type="dxa"/>
          </w:tcPr>
          <w:p w14:paraId="2E14E98F" w14:textId="0B5B8CE2" w:rsidR="00003CA9" w:rsidRPr="00E979BA" w:rsidRDefault="00BD60D8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60D8">
              <w:rPr>
                <w:rFonts w:asciiTheme="majorBidi" w:hAnsiTheme="majorBidi" w:cstheme="majorBidi"/>
                <w:sz w:val="30"/>
                <w:szCs w:val="30"/>
              </w:rPr>
              <w:t>430,886</w:t>
            </w:r>
          </w:p>
        </w:tc>
        <w:tc>
          <w:tcPr>
            <w:tcW w:w="270" w:type="dxa"/>
          </w:tcPr>
          <w:p w14:paraId="7350DFAC" w14:textId="77777777" w:rsidR="00003CA9" w:rsidRPr="00E979BA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A1C9B1" w14:textId="4F1D35DF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 w:cstheme="majorBidi"/>
                <w:sz w:val="30"/>
                <w:szCs w:val="30"/>
              </w:rPr>
              <w:t>652,318</w:t>
            </w:r>
          </w:p>
        </w:tc>
      </w:tr>
      <w:tr w:rsidR="00003CA9" w:rsidRPr="00E979BA" w14:paraId="34EA54EA" w14:textId="77777777" w:rsidTr="00003CA9">
        <w:tc>
          <w:tcPr>
            <w:tcW w:w="5760" w:type="dxa"/>
          </w:tcPr>
          <w:p w14:paraId="78F0EC5C" w14:textId="1A2D0596" w:rsidR="00003CA9" w:rsidRPr="00292299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</w:t>
            </w:r>
          </w:p>
        </w:tc>
        <w:tc>
          <w:tcPr>
            <w:tcW w:w="1710" w:type="dxa"/>
          </w:tcPr>
          <w:p w14:paraId="4DA88087" w14:textId="5198B76F" w:rsidR="00003CA9" w:rsidRPr="00E979BA" w:rsidRDefault="00BD60D8" w:rsidP="00B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57A5AA" w14:textId="77777777" w:rsidR="00003CA9" w:rsidRPr="00E979BA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7B56CE" w14:textId="128B4937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59FB">
              <w:rPr>
                <w:rFonts w:asciiTheme="majorBidi" w:hAnsiTheme="majorBidi" w:cstheme="majorBidi"/>
                <w:sz w:val="30"/>
                <w:szCs w:val="30"/>
              </w:rPr>
              <w:t>5,533</w:t>
            </w:r>
          </w:p>
        </w:tc>
      </w:tr>
      <w:tr w:rsidR="00003CA9" w:rsidRPr="00E979BA" w14:paraId="5DE955F1" w14:textId="77777777" w:rsidTr="00003CA9">
        <w:tc>
          <w:tcPr>
            <w:tcW w:w="5760" w:type="dxa"/>
          </w:tcPr>
          <w:p w14:paraId="49B78F04" w14:textId="3751E381" w:rsidR="00003CA9" w:rsidRPr="00292299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710" w:type="dxa"/>
          </w:tcPr>
          <w:p w14:paraId="21F665EB" w14:textId="04AF0BB6" w:rsidR="00003CA9" w:rsidRDefault="00BD60D8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60D8">
              <w:rPr>
                <w:rFonts w:asciiTheme="majorBidi" w:hAnsiTheme="majorBidi" w:cstheme="majorBidi"/>
                <w:sz w:val="30"/>
                <w:szCs w:val="30"/>
              </w:rPr>
              <w:t>5,878</w:t>
            </w:r>
          </w:p>
        </w:tc>
        <w:tc>
          <w:tcPr>
            <w:tcW w:w="270" w:type="dxa"/>
          </w:tcPr>
          <w:p w14:paraId="04B0BD92" w14:textId="77777777" w:rsidR="00003CA9" w:rsidRPr="00E979BA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652B50" w14:textId="69737028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 w:cstheme="majorBidi"/>
                <w:sz w:val="30"/>
                <w:szCs w:val="30"/>
              </w:rPr>
              <w:t>9,089</w:t>
            </w:r>
          </w:p>
        </w:tc>
      </w:tr>
      <w:tr w:rsidR="00003CA9" w:rsidRPr="00E979BA" w14:paraId="572303D7" w14:textId="77777777" w:rsidTr="00003CA9">
        <w:tc>
          <w:tcPr>
            <w:tcW w:w="5760" w:type="dxa"/>
          </w:tcPr>
          <w:p w14:paraId="1CC870B9" w14:textId="7CB445E3" w:rsidR="00003CA9" w:rsidRPr="00292299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710" w:type="dxa"/>
          </w:tcPr>
          <w:p w14:paraId="50992945" w14:textId="43D0552E" w:rsidR="00003CA9" w:rsidRPr="00E979BA" w:rsidRDefault="00BD60D8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60D8">
              <w:rPr>
                <w:rFonts w:asciiTheme="majorBidi" w:hAnsiTheme="majorBidi" w:cstheme="majorBidi"/>
                <w:sz w:val="30"/>
                <w:szCs w:val="30"/>
              </w:rPr>
              <w:t>7,229</w:t>
            </w:r>
          </w:p>
        </w:tc>
        <w:tc>
          <w:tcPr>
            <w:tcW w:w="270" w:type="dxa"/>
          </w:tcPr>
          <w:p w14:paraId="1ED12186" w14:textId="77777777" w:rsidR="00003CA9" w:rsidRPr="00E979BA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FFC2E8" w14:textId="54396075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CF5B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5B81">
              <w:rPr>
                <w:rFonts w:asciiTheme="majorBidi" w:hAnsiTheme="majorBidi"/>
                <w:sz w:val="30"/>
                <w:szCs w:val="30"/>
                <w:cs/>
              </w:rPr>
              <w:t>941</w:t>
            </w:r>
          </w:p>
        </w:tc>
      </w:tr>
      <w:tr w:rsidR="00003CA9" w:rsidRPr="00E979BA" w14:paraId="4A3D8A87" w14:textId="77777777" w:rsidTr="00003CA9">
        <w:tc>
          <w:tcPr>
            <w:tcW w:w="5760" w:type="dxa"/>
          </w:tcPr>
          <w:p w14:paraId="75574484" w14:textId="722E48C7" w:rsidR="00003CA9" w:rsidRPr="00292299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</w:tcPr>
          <w:p w14:paraId="2FEC6DFF" w14:textId="44D978C9" w:rsidR="00003CA9" w:rsidRPr="00E979BA" w:rsidRDefault="00BD60D8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60D8">
              <w:rPr>
                <w:rFonts w:asciiTheme="majorBidi" w:hAnsiTheme="majorBidi" w:cstheme="majorBidi"/>
                <w:sz w:val="30"/>
                <w:szCs w:val="30"/>
              </w:rPr>
              <w:t>7,870</w:t>
            </w:r>
          </w:p>
        </w:tc>
        <w:tc>
          <w:tcPr>
            <w:tcW w:w="270" w:type="dxa"/>
          </w:tcPr>
          <w:p w14:paraId="1C4494CC" w14:textId="77777777" w:rsidR="00003CA9" w:rsidRPr="00E979BA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0D22B1" w14:textId="1445BF86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CF5B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5B81">
              <w:rPr>
                <w:rFonts w:asciiTheme="majorBidi" w:hAnsiTheme="majorBidi"/>
                <w:sz w:val="30"/>
                <w:szCs w:val="30"/>
                <w:cs/>
              </w:rPr>
              <w:t>36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003CA9" w:rsidRPr="00E979BA" w14:paraId="4DA621AF" w14:textId="77777777" w:rsidTr="00003CA9">
        <w:trPr>
          <w:trHeight w:val="146"/>
        </w:trPr>
        <w:tc>
          <w:tcPr>
            <w:tcW w:w="5760" w:type="dxa"/>
          </w:tcPr>
          <w:p w14:paraId="0CF190B8" w14:textId="77777777" w:rsidR="00003CA9" w:rsidRPr="00292299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A49A23C" w14:textId="77777777" w:rsidR="00003CA9" w:rsidRPr="00E979BA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E1A4E5" w14:textId="77777777" w:rsidR="00003CA9" w:rsidRPr="00E979BA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7FE1E0" w14:textId="77777777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CA9" w:rsidRPr="00E979BA" w14:paraId="77440E10" w14:textId="77777777" w:rsidTr="00003CA9">
        <w:trPr>
          <w:trHeight w:val="236"/>
        </w:trPr>
        <w:tc>
          <w:tcPr>
            <w:tcW w:w="5760" w:type="dxa"/>
          </w:tcPr>
          <w:p w14:paraId="796722B1" w14:textId="77777777" w:rsidR="00003CA9" w:rsidRPr="00292299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</w:tcPr>
          <w:p w14:paraId="04AAE4A1" w14:textId="77777777" w:rsidR="00003CA9" w:rsidRPr="00E979BA" w:rsidRDefault="00003CA9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19F93" w14:textId="77777777" w:rsidR="00003CA9" w:rsidRPr="00E979BA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238EE3" w14:textId="77777777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CA9" w:rsidRPr="00E979BA" w14:paraId="2E2C5964" w14:textId="77777777" w:rsidTr="00003CA9">
        <w:trPr>
          <w:trHeight w:val="191"/>
        </w:trPr>
        <w:tc>
          <w:tcPr>
            <w:tcW w:w="5760" w:type="dxa"/>
          </w:tcPr>
          <w:p w14:paraId="08DC8649" w14:textId="77777777" w:rsidR="00003CA9" w:rsidRPr="00292299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</w:tcPr>
          <w:p w14:paraId="0F184569" w14:textId="77777777" w:rsidR="00003CA9" w:rsidRPr="00E979BA" w:rsidRDefault="00003CA9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B8B09" w14:textId="77777777" w:rsidR="00003CA9" w:rsidRPr="00E979BA" w:rsidRDefault="00003CA9" w:rsidP="00DD6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81B374" w14:textId="77777777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CA9" w:rsidRPr="00E979BA" w14:paraId="7AE391B0" w14:textId="77777777" w:rsidTr="00003CA9">
        <w:trPr>
          <w:trHeight w:val="407"/>
        </w:trPr>
        <w:tc>
          <w:tcPr>
            <w:tcW w:w="5760" w:type="dxa"/>
          </w:tcPr>
          <w:p w14:paraId="766E2E03" w14:textId="77777777" w:rsidR="00003CA9" w:rsidRPr="00292299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710" w:type="dxa"/>
          </w:tcPr>
          <w:p w14:paraId="7BE81D60" w14:textId="1167562C" w:rsidR="00003CA9" w:rsidRPr="00E979BA" w:rsidRDefault="00BD60D8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11,552</w:t>
            </w:r>
          </w:p>
        </w:tc>
        <w:tc>
          <w:tcPr>
            <w:tcW w:w="270" w:type="dxa"/>
          </w:tcPr>
          <w:p w14:paraId="12BBE87C" w14:textId="77777777" w:rsidR="00003CA9" w:rsidRPr="00E979BA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D29338" w14:textId="17EE24C8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5B81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CF5B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5B81">
              <w:rPr>
                <w:rFonts w:asciiTheme="majorBidi" w:hAnsiTheme="majorBidi"/>
                <w:sz w:val="30"/>
                <w:szCs w:val="30"/>
                <w:cs/>
              </w:rPr>
              <w:t>589</w:t>
            </w:r>
          </w:p>
        </w:tc>
      </w:tr>
      <w:tr w:rsidR="00003CA9" w:rsidRPr="00E979BA" w14:paraId="1473FE6D" w14:textId="77777777" w:rsidTr="00003CA9">
        <w:tc>
          <w:tcPr>
            <w:tcW w:w="5760" w:type="dxa"/>
          </w:tcPr>
          <w:p w14:paraId="07590AE5" w14:textId="77777777" w:rsidR="00003CA9" w:rsidRPr="00292299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E03B3B4" w14:textId="4C5C37F1" w:rsidR="00003CA9" w:rsidRPr="00E979BA" w:rsidRDefault="00BD60D8" w:rsidP="0026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6F11E94A" w14:textId="77777777" w:rsidR="00003CA9" w:rsidRPr="00E979BA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D2FA11D" w14:textId="44EAF28F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59FB">
              <w:rPr>
                <w:rFonts w:asciiTheme="majorBidi" w:hAnsiTheme="majorBidi"/>
                <w:sz w:val="30"/>
                <w:szCs w:val="30"/>
                <w:cs/>
              </w:rPr>
              <w:t>214</w:t>
            </w:r>
          </w:p>
        </w:tc>
      </w:tr>
      <w:tr w:rsidR="00003CA9" w:rsidRPr="00E979BA" w14:paraId="03B7EB8A" w14:textId="77777777" w:rsidTr="00003CA9">
        <w:tc>
          <w:tcPr>
            <w:tcW w:w="5760" w:type="dxa"/>
          </w:tcPr>
          <w:p w14:paraId="40F451C5" w14:textId="77777777" w:rsidR="00003CA9" w:rsidRPr="00292299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7F1D8EA" w14:textId="12AC1C44" w:rsidR="00003CA9" w:rsidRPr="00E979BA" w:rsidRDefault="00BD60D8" w:rsidP="00BD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Pr="00BD60D8">
              <w:rPr>
                <w:rFonts w:asciiTheme="majorBidi" w:hAnsiTheme="majorBidi"/>
                <w:b/>
                <w:bCs/>
                <w:sz w:val="30"/>
                <w:szCs w:val="30"/>
              </w:rPr>
              <w:t>731</w:t>
            </w:r>
          </w:p>
        </w:tc>
        <w:tc>
          <w:tcPr>
            <w:tcW w:w="270" w:type="dxa"/>
          </w:tcPr>
          <w:p w14:paraId="141B8DDC" w14:textId="77777777" w:rsidR="00003CA9" w:rsidRPr="00E979BA" w:rsidRDefault="00003CA9" w:rsidP="00B4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01DE65A" w14:textId="2CBDDEE2" w:rsidR="00003CA9" w:rsidRPr="00E979B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9F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13</w:t>
            </w:r>
            <w:r w:rsidRPr="00AF59F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F59F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803</w:t>
            </w:r>
          </w:p>
        </w:tc>
      </w:tr>
    </w:tbl>
    <w:p w14:paraId="19ED8747" w14:textId="77777777" w:rsidR="00003CA9" w:rsidRDefault="00003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8F0FA8C" w14:textId="4B0BACB5" w:rsidR="00CF0607" w:rsidRPr="00406288" w:rsidRDefault="00CF0607" w:rsidP="00003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="00173C29" w:rsidRPr="0021653C">
        <w:rPr>
          <w:rFonts w:ascii="Angsana New" w:hAnsi="Angsana New" w:hint="cs"/>
          <w:sz w:val="30"/>
          <w:szCs w:val="30"/>
        </w:rPr>
        <w:t>3</w:t>
      </w:r>
      <w:r w:rsidR="00173C29">
        <w:rPr>
          <w:rFonts w:ascii="Angsana New" w:hAnsi="Angsana New"/>
          <w:sz w:val="30"/>
          <w:szCs w:val="30"/>
        </w:rPr>
        <w:t xml:space="preserve">0 </w:t>
      </w:r>
      <w:r w:rsidR="00173C29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779E3">
        <w:rPr>
          <w:rFonts w:ascii="Angsana New" w:hAnsi="Angsana New" w:hint="cs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แ</w:t>
      </w:r>
      <w:r>
        <w:rPr>
          <w:rFonts w:ascii="Angsana New" w:hAnsi="Angsana New" w:hint="cs"/>
          <w:sz w:val="30"/>
          <w:szCs w:val="30"/>
          <w:cs/>
        </w:rPr>
        <w:t xml:space="preserve">ละ </w:t>
      </w:r>
      <w:r w:rsidRPr="00A42740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779E3">
        <w:rPr>
          <w:rFonts w:ascii="Angsana New" w:hAnsi="Angsana New" w:hint="cs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FC8A19B" w14:textId="77777777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46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5764"/>
        <w:gridCol w:w="1711"/>
        <w:gridCol w:w="270"/>
        <w:gridCol w:w="1711"/>
      </w:tblGrid>
      <w:tr w:rsidR="00CF0607" w:rsidRPr="00DF743F" w14:paraId="7098074E" w14:textId="77777777" w:rsidTr="00224742">
        <w:trPr>
          <w:tblHeader/>
        </w:trPr>
        <w:tc>
          <w:tcPr>
            <w:tcW w:w="5773" w:type="dxa"/>
            <w:gridSpan w:val="2"/>
          </w:tcPr>
          <w:p w14:paraId="3EEC7B7E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  <w:hideMark/>
          </w:tcPr>
          <w:p w14:paraId="114A75DB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F0607" w:rsidRPr="00DF743F" w14:paraId="6B5B9517" w14:textId="77777777" w:rsidTr="00224742">
        <w:trPr>
          <w:tblHeader/>
        </w:trPr>
        <w:tc>
          <w:tcPr>
            <w:tcW w:w="5773" w:type="dxa"/>
            <w:gridSpan w:val="2"/>
          </w:tcPr>
          <w:p w14:paraId="135D36BF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7A09F727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F0607" w:rsidRPr="00DF743F" w14:paraId="5CB2E97C" w14:textId="77777777" w:rsidTr="00224742">
        <w:trPr>
          <w:tblHeader/>
        </w:trPr>
        <w:tc>
          <w:tcPr>
            <w:tcW w:w="5773" w:type="dxa"/>
            <w:gridSpan w:val="2"/>
          </w:tcPr>
          <w:p w14:paraId="3373925C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73C2A8C3" w14:textId="52CD23B0" w:rsidR="00CF0607" w:rsidRPr="00DF743F" w:rsidRDefault="00173C29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DD13CC6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2F153C31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CF0607" w:rsidRPr="00DF743F" w14:paraId="1758E801" w14:textId="77777777" w:rsidTr="00224742">
        <w:trPr>
          <w:tblHeader/>
        </w:trPr>
        <w:tc>
          <w:tcPr>
            <w:tcW w:w="5773" w:type="dxa"/>
            <w:gridSpan w:val="2"/>
          </w:tcPr>
          <w:p w14:paraId="56B4110A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54FE820D" w14:textId="1576B06E" w:rsidR="00CF0607" w:rsidRPr="00DF743F" w:rsidRDefault="000779E3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2D00942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42000F54" w14:textId="16BA5BDE" w:rsidR="00CF0607" w:rsidRPr="00DF743F" w:rsidRDefault="000779E3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F0607" w:rsidRPr="00DF743F" w14:paraId="310530F3" w14:textId="77777777" w:rsidTr="00224742">
        <w:trPr>
          <w:tblHeader/>
        </w:trPr>
        <w:tc>
          <w:tcPr>
            <w:tcW w:w="5773" w:type="dxa"/>
            <w:gridSpan w:val="2"/>
          </w:tcPr>
          <w:p w14:paraId="48C923B6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676BE38B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607" w:rsidRPr="00DF743F" w14:paraId="1D88B5B6" w14:textId="77777777" w:rsidTr="00224742">
        <w:tc>
          <w:tcPr>
            <w:tcW w:w="5773" w:type="dxa"/>
            <w:gridSpan w:val="2"/>
            <w:hideMark/>
          </w:tcPr>
          <w:p w14:paraId="2F33B1DF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692" w:type="dxa"/>
            <w:gridSpan w:val="3"/>
          </w:tcPr>
          <w:p w14:paraId="6D3B7873" w14:textId="77777777" w:rsidR="00CF0607" w:rsidRPr="00DF743F" w:rsidRDefault="00CF0607" w:rsidP="002247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C75F5" w:rsidRPr="00DF743F" w14:paraId="458DC98B" w14:textId="77777777" w:rsidTr="004B1933">
        <w:trPr>
          <w:trHeight w:val="272"/>
        </w:trPr>
        <w:tc>
          <w:tcPr>
            <w:tcW w:w="5773" w:type="dxa"/>
            <w:gridSpan w:val="2"/>
            <w:hideMark/>
          </w:tcPr>
          <w:p w14:paraId="20AFCA2E" w14:textId="7AB80EFB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12EC0FFE" w14:textId="4C427129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E0A">
              <w:rPr>
                <w:rFonts w:asciiTheme="majorBidi" w:hAnsiTheme="majorBidi" w:cstheme="majorBidi"/>
                <w:sz w:val="30"/>
                <w:szCs w:val="30"/>
              </w:rPr>
              <w:t>2,166</w:t>
            </w:r>
          </w:p>
        </w:tc>
        <w:tc>
          <w:tcPr>
            <w:tcW w:w="270" w:type="dxa"/>
          </w:tcPr>
          <w:p w14:paraId="052E4F7B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ABCABE" w14:textId="6FD90EB2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636EE">
              <w:rPr>
                <w:rFonts w:asciiTheme="majorBidi" w:hAnsiTheme="majorBidi" w:cstheme="majorBidi"/>
                <w:sz w:val="30"/>
                <w:szCs w:val="30"/>
              </w:rPr>
              <w:t>3,787</w:t>
            </w:r>
          </w:p>
        </w:tc>
      </w:tr>
      <w:tr w:rsidR="00BC75F5" w:rsidRPr="00DF743F" w14:paraId="3FA76B69" w14:textId="77777777" w:rsidTr="004B1933">
        <w:trPr>
          <w:trHeight w:val="272"/>
        </w:trPr>
        <w:tc>
          <w:tcPr>
            <w:tcW w:w="5773" w:type="dxa"/>
            <w:gridSpan w:val="2"/>
          </w:tcPr>
          <w:p w14:paraId="5BC634D9" w14:textId="1DBFC6BA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5DE6497D" w14:textId="2BFC061E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E2663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3385F8" w14:textId="5CED66E5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BC75F5" w:rsidRPr="00DF743F" w14:paraId="5A1B3DAB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6B79B043" w14:textId="77777777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BE138" w14:textId="227CACDA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E0A">
              <w:rPr>
                <w:rFonts w:asciiTheme="majorBidi" w:hAnsiTheme="majorBidi" w:cstheme="majorBidi"/>
                <w:sz w:val="30"/>
                <w:szCs w:val="30"/>
              </w:rPr>
              <w:t>551,698</w:t>
            </w:r>
          </w:p>
        </w:tc>
        <w:tc>
          <w:tcPr>
            <w:tcW w:w="270" w:type="dxa"/>
          </w:tcPr>
          <w:p w14:paraId="63ABE3F4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4F3D6" w14:textId="553C406A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5771">
              <w:rPr>
                <w:rFonts w:asciiTheme="majorBidi" w:hAnsiTheme="majorBidi" w:cstheme="majorBidi"/>
                <w:sz w:val="30"/>
                <w:szCs w:val="30"/>
              </w:rPr>
              <w:t>554,529</w:t>
            </w:r>
          </w:p>
        </w:tc>
      </w:tr>
      <w:tr w:rsidR="00BC75F5" w:rsidRPr="00DF743F" w14:paraId="5313E32C" w14:textId="77777777" w:rsidTr="004B1933">
        <w:trPr>
          <w:trHeight w:val="334"/>
        </w:trPr>
        <w:tc>
          <w:tcPr>
            <w:tcW w:w="5773" w:type="dxa"/>
            <w:gridSpan w:val="2"/>
          </w:tcPr>
          <w:p w14:paraId="6219BCA9" w14:textId="77777777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77CAF" w14:textId="1AC8ABC5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4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553,864</w:t>
            </w:r>
          </w:p>
        </w:tc>
        <w:tc>
          <w:tcPr>
            <w:tcW w:w="270" w:type="dxa"/>
          </w:tcPr>
          <w:p w14:paraId="6D26FE84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F0FF5" w14:textId="62EC1261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558,329</w:t>
            </w:r>
          </w:p>
        </w:tc>
      </w:tr>
      <w:tr w:rsidR="00BC75F5" w:rsidRPr="00DF743F" w14:paraId="205C30C4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3CFEFF87" w14:textId="77777777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1" w:type="dxa"/>
          </w:tcPr>
          <w:p w14:paraId="1D9DB124" w14:textId="5D906BE6" w:rsidR="00BC75F5" w:rsidRPr="001F1E84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1766A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E488D28" w14:textId="67AF260E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75F5" w:rsidRPr="00DF743F" w14:paraId="5C4B4FC0" w14:textId="77777777" w:rsidTr="004B1933">
        <w:trPr>
          <w:trHeight w:val="262"/>
        </w:trPr>
        <w:tc>
          <w:tcPr>
            <w:tcW w:w="5773" w:type="dxa"/>
            <w:gridSpan w:val="2"/>
            <w:hideMark/>
          </w:tcPr>
          <w:p w14:paraId="0BC7A500" w14:textId="77777777" w:rsidR="00BC75F5" w:rsidRPr="00DF743F" w:rsidRDefault="00BC75F5" w:rsidP="00BC75F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1A3A8" w14:textId="77A705A4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4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553,864</w:t>
            </w:r>
          </w:p>
        </w:tc>
        <w:tc>
          <w:tcPr>
            <w:tcW w:w="270" w:type="dxa"/>
          </w:tcPr>
          <w:p w14:paraId="10C00F6B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C35DE" w14:textId="3D83E313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558,329</w:t>
            </w:r>
          </w:p>
        </w:tc>
      </w:tr>
      <w:tr w:rsidR="00E979BA" w:rsidRPr="00D02092" w14:paraId="6956455F" w14:textId="77777777" w:rsidTr="00224742">
        <w:trPr>
          <w:trHeight w:val="260"/>
        </w:trPr>
        <w:tc>
          <w:tcPr>
            <w:tcW w:w="5773" w:type="dxa"/>
            <w:gridSpan w:val="2"/>
          </w:tcPr>
          <w:p w14:paraId="503F6B3D" w14:textId="77777777" w:rsidR="00E979BA" w:rsidRPr="00D02092" w:rsidRDefault="00E979BA" w:rsidP="00E979BA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F1FB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ACF675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7E342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79BA" w:rsidRPr="00DF743F" w14:paraId="284A18D1" w14:textId="77777777" w:rsidTr="00224742">
        <w:tc>
          <w:tcPr>
            <w:tcW w:w="5773" w:type="dxa"/>
            <w:gridSpan w:val="2"/>
            <w:hideMark/>
          </w:tcPr>
          <w:p w14:paraId="2DB04B05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</w:t>
            </w: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1" w:type="dxa"/>
          </w:tcPr>
          <w:p w14:paraId="5F3ABBCE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3C87E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226F70E0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C75F5" w:rsidRPr="00DF743F" w14:paraId="7F8D2DEA" w14:textId="77777777" w:rsidTr="004B1933">
        <w:tc>
          <w:tcPr>
            <w:tcW w:w="5773" w:type="dxa"/>
            <w:gridSpan w:val="2"/>
            <w:hideMark/>
          </w:tcPr>
          <w:p w14:paraId="3DA6E2CB" w14:textId="46F6DED9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4657498E" w14:textId="32871C77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E0A">
              <w:rPr>
                <w:rFonts w:asciiTheme="majorBidi" w:hAnsiTheme="majorBidi" w:cstheme="majorBidi"/>
                <w:sz w:val="30"/>
                <w:szCs w:val="30"/>
              </w:rPr>
              <w:t>3,904</w:t>
            </w:r>
          </w:p>
        </w:tc>
        <w:tc>
          <w:tcPr>
            <w:tcW w:w="270" w:type="dxa"/>
          </w:tcPr>
          <w:p w14:paraId="1DADB530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C0CBBCB" w14:textId="7FA9FC24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3,8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BC75F5" w:rsidRPr="00DF743F" w14:paraId="5166D967" w14:textId="77777777" w:rsidTr="004B1933">
        <w:tc>
          <w:tcPr>
            <w:tcW w:w="5773" w:type="dxa"/>
            <w:gridSpan w:val="2"/>
            <w:hideMark/>
          </w:tcPr>
          <w:p w14:paraId="66275BAC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0EF4C475" w14:textId="5562E690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E0A">
              <w:rPr>
                <w:rFonts w:asciiTheme="majorBidi" w:hAnsiTheme="majorBidi" w:cstheme="majorBidi"/>
                <w:sz w:val="30"/>
                <w:szCs w:val="30"/>
              </w:rPr>
              <w:t>4,419</w:t>
            </w:r>
          </w:p>
        </w:tc>
        <w:tc>
          <w:tcPr>
            <w:tcW w:w="270" w:type="dxa"/>
          </w:tcPr>
          <w:p w14:paraId="5F21705A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0E02136" w14:textId="6ACE6E55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5,359</w:t>
            </w:r>
          </w:p>
        </w:tc>
      </w:tr>
      <w:tr w:rsidR="00BC75F5" w:rsidRPr="00DF743F" w14:paraId="210B329D" w14:textId="77777777" w:rsidTr="00C158FE">
        <w:tc>
          <w:tcPr>
            <w:tcW w:w="5773" w:type="dxa"/>
            <w:gridSpan w:val="2"/>
            <w:hideMark/>
          </w:tcPr>
          <w:p w14:paraId="71AF1483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EC75" w14:textId="3AADB6E6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4E0A">
              <w:rPr>
                <w:rFonts w:asciiTheme="majorBidi" w:hAnsiTheme="majorBidi" w:cstheme="majorBidi"/>
                <w:sz w:val="30"/>
                <w:szCs w:val="30"/>
              </w:rPr>
              <w:t>1,582</w:t>
            </w:r>
          </w:p>
        </w:tc>
        <w:tc>
          <w:tcPr>
            <w:tcW w:w="270" w:type="dxa"/>
          </w:tcPr>
          <w:p w14:paraId="3F2642E9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1A888" w14:textId="18ED7362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sz w:val="30"/>
                <w:szCs w:val="30"/>
              </w:rPr>
              <w:t>2,020</w:t>
            </w:r>
          </w:p>
        </w:tc>
      </w:tr>
      <w:tr w:rsidR="00BC75F5" w:rsidRPr="00DF743F" w14:paraId="254F751A" w14:textId="77777777" w:rsidTr="00C158FE">
        <w:trPr>
          <w:trHeight w:val="77"/>
        </w:trPr>
        <w:tc>
          <w:tcPr>
            <w:tcW w:w="5773" w:type="dxa"/>
            <w:gridSpan w:val="2"/>
            <w:hideMark/>
          </w:tcPr>
          <w:p w14:paraId="45A17645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3089C" w14:textId="7CA32CBA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4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9,905</w:t>
            </w:r>
          </w:p>
        </w:tc>
        <w:tc>
          <w:tcPr>
            <w:tcW w:w="270" w:type="dxa"/>
          </w:tcPr>
          <w:p w14:paraId="4CAE36D1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79CA37" w14:textId="34E811F6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</w:tr>
      <w:tr w:rsidR="00613010" w:rsidRPr="00D02092" w14:paraId="6F845117" w14:textId="77777777" w:rsidTr="00C158FE">
        <w:trPr>
          <w:trHeight w:val="34"/>
        </w:trPr>
        <w:tc>
          <w:tcPr>
            <w:tcW w:w="5773" w:type="dxa"/>
            <w:gridSpan w:val="2"/>
          </w:tcPr>
          <w:p w14:paraId="744C271B" w14:textId="77777777" w:rsidR="00613010" w:rsidRPr="00D02092" w:rsidRDefault="00613010" w:rsidP="00613010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28852DA6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4F014" w14:textId="77777777" w:rsidR="00613010" w:rsidRPr="00D02092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41EB00A3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010" w:rsidRPr="00DF743F" w14:paraId="7E0B0A6D" w14:textId="77777777" w:rsidTr="00C158FE">
        <w:tc>
          <w:tcPr>
            <w:tcW w:w="5773" w:type="dxa"/>
            <w:gridSpan w:val="2"/>
            <w:hideMark/>
          </w:tcPr>
          <w:p w14:paraId="4227E46E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1" w:type="dxa"/>
          </w:tcPr>
          <w:p w14:paraId="0F731A38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C18A0B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4D9AE93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75F5" w:rsidRPr="00DF743F" w14:paraId="63D3A09A" w14:textId="77777777" w:rsidTr="00C158FE">
        <w:trPr>
          <w:trHeight w:val="245"/>
        </w:trPr>
        <w:tc>
          <w:tcPr>
            <w:tcW w:w="5773" w:type="dxa"/>
            <w:gridSpan w:val="2"/>
            <w:vAlign w:val="bottom"/>
            <w:hideMark/>
          </w:tcPr>
          <w:p w14:paraId="089BED50" w14:textId="4FB80A08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60EBD753" w14:textId="3786F7D8" w:rsidR="00BC75F5" w:rsidRPr="00E979BA" w:rsidRDefault="00774E0A" w:rsidP="0077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B06D02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552C81B" w14:textId="7F5B9CF9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C75F5" w:rsidRPr="00DF743F" w14:paraId="1E201F04" w14:textId="77777777" w:rsidTr="00C158FE">
        <w:tc>
          <w:tcPr>
            <w:tcW w:w="5773" w:type="dxa"/>
            <w:gridSpan w:val="2"/>
            <w:hideMark/>
          </w:tcPr>
          <w:p w14:paraId="48C52A42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4EF2F88C" w14:textId="11BD1047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E0A">
              <w:rPr>
                <w:rFonts w:asciiTheme="majorBidi" w:hAnsiTheme="majorBidi" w:cstheme="majorBidi"/>
                <w:sz w:val="30"/>
                <w:szCs w:val="30"/>
              </w:rPr>
              <w:t>219,443</w:t>
            </w:r>
          </w:p>
        </w:tc>
        <w:tc>
          <w:tcPr>
            <w:tcW w:w="270" w:type="dxa"/>
          </w:tcPr>
          <w:p w14:paraId="5A35F324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62BD9593" w14:textId="78611CD5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215,600</w:t>
            </w:r>
          </w:p>
        </w:tc>
      </w:tr>
      <w:tr w:rsidR="00BC75F5" w:rsidRPr="00DF743F" w14:paraId="202BEC7B" w14:textId="77777777" w:rsidTr="00C158FE">
        <w:tc>
          <w:tcPr>
            <w:tcW w:w="5773" w:type="dxa"/>
            <w:gridSpan w:val="2"/>
            <w:hideMark/>
          </w:tcPr>
          <w:p w14:paraId="5152A489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</w:tcPr>
          <w:p w14:paraId="6A7EEB91" w14:textId="4F09E3CC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E0A">
              <w:rPr>
                <w:rFonts w:asciiTheme="majorBidi" w:hAnsiTheme="majorBidi" w:cstheme="majorBidi"/>
                <w:sz w:val="30"/>
                <w:szCs w:val="30"/>
              </w:rPr>
              <w:t>245,525</w:t>
            </w:r>
          </w:p>
        </w:tc>
        <w:tc>
          <w:tcPr>
            <w:tcW w:w="270" w:type="dxa"/>
          </w:tcPr>
          <w:p w14:paraId="222004AD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41602302" w14:textId="3DE89065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332,419</w:t>
            </w:r>
          </w:p>
        </w:tc>
      </w:tr>
      <w:tr w:rsidR="00BC75F5" w:rsidRPr="00DF743F" w14:paraId="0DBA92A1" w14:textId="77777777" w:rsidTr="00C158FE">
        <w:trPr>
          <w:trHeight w:val="334"/>
        </w:trPr>
        <w:tc>
          <w:tcPr>
            <w:tcW w:w="5773" w:type="dxa"/>
            <w:gridSpan w:val="2"/>
            <w:hideMark/>
          </w:tcPr>
          <w:p w14:paraId="501BDB9C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4E0F6" w14:textId="0BEF4824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4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464,968</w:t>
            </w:r>
          </w:p>
        </w:tc>
        <w:tc>
          <w:tcPr>
            <w:tcW w:w="270" w:type="dxa"/>
          </w:tcPr>
          <w:p w14:paraId="36F72FC9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0F382" w14:textId="59F5EB11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548,026</w:t>
            </w:r>
          </w:p>
        </w:tc>
      </w:tr>
      <w:tr w:rsidR="00613010" w:rsidRPr="00D02092" w14:paraId="5FF3FE88" w14:textId="77777777" w:rsidTr="00C158FE">
        <w:trPr>
          <w:trHeight w:val="197"/>
        </w:trPr>
        <w:tc>
          <w:tcPr>
            <w:tcW w:w="5773" w:type="dxa"/>
            <w:gridSpan w:val="2"/>
          </w:tcPr>
          <w:p w14:paraId="4997DA24" w14:textId="77777777" w:rsidR="00613010" w:rsidRPr="00D02092" w:rsidRDefault="00613010" w:rsidP="00613010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884FF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331662" w14:textId="77777777" w:rsidR="00613010" w:rsidRPr="00D02092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E8F15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2623A20A" w14:textId="77777777" w:rsidTr="00C158FE">
        <w:trPr>
          <w:gridBefore w:val="1"/>
          <w:wBefore w:w="9" w:type="dxa"/>
          <w:trHeight w:val="389"/>
        </w:trPr>
        <w:tc>
          <w:tcPr>
            <w:tcW w:w="5764" w:type="dxa"/>
            <w:hideMark/>
          </w:tcPr>
          <w:p w14:paraId="2E78827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711" w:type="dxa"/>
          </w:tcPr>
          <w:p w14:paraId="60311D7D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452897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1332FD14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C75F5" w:rsidRPr="00DF743F" w14:paraId="2D64A00C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400C0ED5" w14:textId="05602CC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29A1D9DF" w14:textId="51166747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E0A">
              <w:rPr>
                <w:rFonts w:asciiTheme="majorBidi" w:hAnsiTheme="majorBidi" w:cstheme="majorBidi"/>
                <w:sz w:val="30"/>
                <w:szCs w:val="30"/>
              </w:rPr>
              <w:t>40,600</w:t>
            </w:r>
          </w:p>
        </w:tc>
        <w:tc>
          <w:tcPr>
            <w:tcW w:w="270" w:type="dxa"/>
          </w:tcPr>
          <w:p w14:paraId="41300758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6A9691CF" w14:textId="63125811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52,316</w:t>
            </w:r>
          </w:p>
        </w:tc>
      </w:tr>
      <w:tr w:rsidR="00BC75F5" w:rsidRPr="00DF743F" w14:paraId="75BCBA47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085CAAC7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05388" w14:textId="33C0D391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E0A">
              <w:rPr>
                <w:rFonts w:asciiTheme="majorBidi" w:hAnsiTheme="majorBidi" w:cstheme="majorBidi"/>
                <w:sz w:val="30"/>
                <w:szCs w:val="30"/>
              </w:rPr>
              <w:t>10,383</w:t>
            </w:r>
          </w:p>
        </w:tc>
        <w:tc>
          <w:tcPr>
            <w:tcW w:w="270" w:type="dxa"/>
          </w:tcPr>
          <w:p w14:paraId="1B616DF0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34863" w14:textId="765479CE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6,369</w:t>
            </w:r>
          </w:p>
        </w:tc>
      </w:tr>
      <w:tr w:rsidR="00BC75F5" w:rsidRPr="00DF743F" w14:paraId="1A4C2495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64433E76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01AB3" w14:textId="1A646607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4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50,983</w:t>
            </w:r>
          </w:p>
        </w:tc>
        <w:tc>
          <w:tcPr>
            <w:tcW w:w="270" w:type="dxa"/>
          </w:tcPr>
          <w:p w14:paraId="1ECCF2BC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88E87F" w14:textId="081408BA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58,685</w:t>
            </w:r>
          </w:p>
        </w:tc>
      </w:tr>
      <w:tr w:rsidR="00613010" w:rsidRPr="00DF743F" w14:paraId="76DAD96F" w14:textId="77777777" w:rsidTr="00224742">
        <w:trPr>
          <w:gridBefore w:val="1"/>
          <w:wBefore w:w="9" w:type="dxa"/>
        </w:trPr>
        <w:tc>
          <w:tcPr>
            <w:tcW w:w="5764" w:type="dxa"/>
            <w:hideMark/>
          </w:tcPr>
          <w:p w14:paraId="745BF9D1" w14:textId="0265B065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078BBC1E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BC81AD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8C774DB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0266" w:rsidRPr="00DF743F" w14:paraId="2CF66714" w14:textId="77777777" w:rsidTr="00224742">
        <w:trPr>
          <w:gridBefore w:val="1"/>
          <w:wBefore w:w="9" w:type="dxa"/>
        </w:trPr>
        <w:tc>
          <w:tcPr>
            <w:tcW w:w="5764" w:type="dxa"/>
          </w:tcPr>
          <w:p w14:paraId="36B77A4A" w14:textId="4C3B5B18" w:rsidR="00900266" w:rsidRPr="00DF743F" w:rsidRDefault="00900266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</w:t>
            </w:r>
          </w:p>
        </w:tc>
        <w:tc>
          <w:tcPr>
            <w:tcW w:w="1711" w:type="dxa"/>
          </w:tcPr>
          <w:p w14:paraId="37DB274D" w14:textId="77777777" w:rsidR="00900266" w:rsidRPr="00E979BA" w:rsidRDefault="00900266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7F7436" w14:textId="77777777" w:rsidR="00900266" w:rsidRPr="00DF743F" w:rsidRDefault="00900266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4D9A2125" w14:textId="77777777" w:rsidR="00900266" w:rsidRPr="00DF743F" w:rsidRDefault="00900266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5917E3E5" w14:textId="77777777" w:rsidTr="00224742">
        <w:trPr>
          <w:gridBefore w:val="1"/>
          <w:wBefore w:w="9" w:type="dxa"/>
        </w:trPr>
        <w:tc>
          <w:tcPr>
            <w:tcW w:w="5764" w:type="dxa"/>
            <w:hideMark/>
          </w:tcPr>
          <w:p w14:paraId="44D47C66" w14:textId="57BDA433" w:rsidR="00613010" w:rsidRPr="00DF743F" w:rsidRDefault="006C285E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26B51F4F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7EF3C4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5A5A666A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75F5" w:rsidRPr="00DF743F" w14:paraId="62B3A45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048EBDE8" w14:textId="77777777" w:rsidR="00BC75F5" w:rsidRPr="00DF743F" w:rsidRDefault="00BC75F5" w:rsidP="00BC75F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บันทึกไว้ในบัญชี 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711" w:type="dxa"/>
          </w:tcPr>
          <w:p w14:paraId="73182E77" w14:textId="1902CAE5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E0A">
              <w:rPr>
                <w:rFonts w:asciiTheme="majorBidi" w:hAnsiTheme="majorBidi" w:cstheme="majorBidi"/>
                <w:sz w:val="30"/>
                <w:szCs w:val="30"/>
              </w:rPr>
              <w:t>2,379</w:t>
            </w:r>
          </w:p>
        </w:tc>
        <w:tc>
          <w:tcPr>
            <w:tcW w:w="270" w:type="dxa"/>
            <w:vAlign w:val="bottom"/>
          </w:tcPr>
          <w:p w14:paraId="01BB8C7C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13093143" w14:textId="1392B4D8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2,379</w:t>
            </w:r>
          </w:p>
        </w:tc>
      </w:tr>
      <w:tr w:rsidR="00BC75F5" w:rsidRPr="00DF743F" w14:paraId="65AC59D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B59081" w14:textId="77777777" w:rsidR="00BC75F5" w:rsidRPr="00DF743F" w:rsidRDefault="00BC75F5" w:rsidP="00BC75F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1" w:type="dxa"/>
          </w:tcPr>
          <w:p w14:paraId="70755CFB" w14:textId="7F36F3E8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4E0A">
              <w:rPr>
                <w:rFonts w:asciiTheme="majorBidi" w:hAnsiTheme="majorBidi" w:cstheme="majorBidi"/>
                <w:sz w:val="30"/>
                <w:szCs w:val="30"/>
              </w:rPr>
              <w:t>1,586</w:t>
            </w:r>
          </w:p>
        </w:tc>
        <w:tc>
          <w:tcPr>
            <w:tcW w:w="270" w:type="dxa"/>
          </w:tcPr>
          <w:p w14:paraId="617D0B42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525C968" w14:textId="28066A19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2,181</w:t>
            </w:r>
          </w:p>
        </w:tc>
      </w:tr>
      <w:tr w:rsidR="00BC75F5" w:rsidRPr="00DF743F" w14:paraId="501F629B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00979B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4D5BF" w14:textId="36120B3A" w:rsidR="00BC75F5" w:rsidRPr="00E979BA" w:rsidRDefault="00774E0A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4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3,965</w:t>
            </w:r>
          </w:p>
        </w:tc>
        <w:tc>
          <w:tcPr>
            <w:tcW w:w="270" w:type="dxa"/>
          </w:tcPr>
          <w:p w14:paraId="0748E252" w14:textId="77777777" w:rsidR="00BC75F5" w:rsidRPr="00DF743F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F26C7" w14:textId="264C1ED2" w:rsidR="00BC75F5" w:rsidRPr="004B1933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4,560</w:t>
            </w:r>
          </w:p>
        </w:tc>
      </w:tr>
    </w:tbl>
    <w:p w14:paraId="646E4545" w14:textId="77777777" w:rsidR="00CF0607" w:rsidRPr="00235A07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40295F11" w14:textId="2E5A9762" w:rsidR="00CF0607" w:rsidRPr="002B1BE4" w:rsidRDefault="00CF0607" w:rsidP="00CF0607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E30EC17" w14:textId="77777777" w:rsidR="00CF0607" w:rsidRPr="00D02092" w:rsidRDefault="00CF0607" w:rsidP="00CF06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05DDEAD4" w14:textId="3528CBB1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</w:t>
      </w:r>
      <w:r w:rsidR="00F152C8">
        <w:rPr>
          <w:rFonts w:ascii="Angsana New" w:hAnsi="Angsana New" w:hint="cs"/>
          <w:spacing w:val="-2"/>
          <w:sz w:val="30"/>
          <w:szCs w:val="30"/>
          <w:cs/>
        </w:rPr>
        <w:t>ที่มีสาระสำคัญ</w:t>
      </w:r>
      <w:r w:rsidR="00B3228E">
        <w:rPr>
          <w:rFonts w:ascii="Angsana New" w:hAnsi="Angsana New" w:hint="cs"/>
          <w:spacing w:val="-2"/>
          <w:sz w:val="30"/>
          <w:szCs w:val="30"/>
          <w:cs/>
        </w:rPr>
        <w:t>จากงบการเงินสำหรับปีสิ้นสุดวันที่</w:t>
      </w:r>
      <w:r w:rsidR="00B712E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712E7">
        <w:rPr>
          <w:rFonts w:ascii="Angsana New" w:hAnsi="Angsana New"/>
          <w:spacing w:val="-2"/>
          <w:sz w:val="30"/>
          <w:szCs w:val="30"/>
          <w:cs/>
        </w:rPr>
        <w:br/>
      </w:r>
      <w:r w:rsidR="00B3228E">
        <w:rPr>
          <w:rFonts w:ascii="Angsana New" w:hAnsi="Angsana New"/>
          <w:spacing w:val="-2"/>
          <w:sz w:val="30"/>
          <w:szCs w:val="30"/>
        </w:rPr>
        <w:t xml:space="preserve">31 </w:t>
      </w:r>
      <w:r w:rsidR="00B3228E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B3228E">
        <w:rPr>
          <w:rFonts w:ascii="Angsana New" w:hAnsi="Angsana New"/>
          <w:spacing w:val="-2"/>
          <w:sz w:val="30"/>
          <w:szCs w:val="30"/>
        </w:rPr>
        <w:t>2568</w:t>
      </w:r>
    </w:p>
    <w:p w14:paraId="2D866A88" w14:textId="77777777" w:rsidR="00CF0607" w:rsidRPr="00406288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cs/>
          <w:lang w:val="en-US"/>
        </w:rPr>
      </w:pPr>
    </w:p>
    <w:p w14:paraId="3EE0FDF9" w14:textId="5CCAA27B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E1BCB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CC3C243" w14:textId="77777777" w:rsidR="005B0C8B" w:rsidRPr="006E1A17" w:rsidRDefault="005B0C8B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9DAC958" w14:textId="5B825332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C75F5">
        <w:rPr>
          <w:rFonts w:ascii="Angsana New" w:hAnsi="Angsana New"/>
          <w:spacing w:val="-2"/>
          <w:sz w:val="30"/>
          <w:szCs w:val="30"/>
        </w:rPr>
        <w:t>30</w:t>
      </w:r>
      <w:r w:rsidR="00BC75F5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</w:t>
      </w:r>
      <w:r w:rsidR="00993F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779E3">
        <w:rPr>
          <w:rFonts w:ascii="Angsana New" w:hAnsi="Angsana New" w:hint="cs"/>
          <w:spacing w:val="-2"/>
          <w:sz w:val="30"/>
          <w:szCs w:val="30"/>
        </w:rPr>
        <w:t>2568</w:t>
      </w:r>
      <w:r w:rsidR="001F1E84">
        <w:rPr>
          <w:rFonts w:ascii="Angsana New" w:hAnsi="Angsana New"/>
          <w:spacing w:val="-2"/>
          <w:sz w:val="30"/>
          <w:szCs w:val="30"/>
        </w:rPr>
        <w:t xml:space="preserve"> </w:t>
      </w:r>
      <w:r w:rsidR="00303D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3D39">
        <w:rPr>
          <w:rFonts w:ascii="Angsana New" w:hAnsi="Angsana New"/>
          <w:sz w:val="30"/>
          <w:szCs w:val="30"/>
        </w:rPr>
        <w:t>31</w:t>
      </w:r>
      <w:r w:rsidR="00303D39">
        <w:rPr>
          <w:rFonts w:ascii="Angsana New" w:hAnsi="Angsana New" w:hint="cs"/>
          <w:sz w:val="30"/>
          <w:szCs w:val="30"/>
          <w:cs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มีนาคม</w:t>
      </w:r>
      <w:r w:rsidR="00AA6189" w:rsidRPr="001E1BCB">
        <w:rPr>
          <w:rFonts w:ascii="Angsana New" w:hAnsi="Angsana New" w:hint="cs"/>
          <w:sz w:val="30"/>
          <w:szCs w:val="30"/>
          <w:cs/>
        </w:rPr>
        <w:t xml:space="preserve"> </w:t>
      </w:r>
      <w:r w:rsidR="000779E3">
        <w:rPr>
          <w:rFonts w:ascii="Angsana New" w:hAnsi="Angsana New"/>
          <w:sz w:val="30"/>
          <w:szCs w:val="30"/>
        </w:rPr>
        <w:t>2568</w:t>
      </w:r>
      <w:r w:rsidR="00303D39">
        <w:rPr>
          <w:rFonts w:ascii="Angsana New" w:hAnsi="Angsana New"/>
          <w:sz w:val="30"/>
          <w:szCs w:val="30"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บริษัทมีภาระผูกพันกับกิจการที่เกี่ยวข้องกันดังนี้</w:t>
      </w:r>
    </w:p>
    <w:p w14:paraId="496B0897" w14:textId="77777777" w:rsidR="001C4FF9" w:rsidRPr="006E1A17" w:rsidRDefault="001C4FF9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065DD4" w:rsidRPr="00B0181B" w14:paraId="4EA4E4F3" w14:textId="77777777" w:rsidTr="00AF191D">
        <w:tc>
          <w:tcPr>
            <w:tcW w:w="5769" w:type="dxa"/>
            <w:gridSpan w:val="2"/>
          </w:tcPr>
          <w:p w14:paraId="4DFB7660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2F931E8" w14:textId="6D0408E9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501BE54F" w14:textId="77777777" w:rsidTr="00AF191D">
        <w:tc>
          <w:tcPr>
            <w:tcW w:w="5769" w:type="dxa"/>
            <w:gridSpan w:val="2"/>
          </w:tcPr>
          <w:p w14:paraId="26F027C7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632CD8A" w14:textId="1E3C106F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BC75F5" w:rsidRPr="00B0181B" w14:paraId="33B992D2" w14:textId="77777777" w:rsidTr="00AF191D">
        <w:tc>
          <w:tcPr>
            <w:tcW w:w="5769" w:type="dxa"/>
            <w:gridSpan w:val="2"/>
          </w:tcPr>
          <w:p w14:paraId="25A1CBF5" w14:textId="77777777" w:rsidR="00BC75F5" w:rsidRPr="00B0181B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B1A2F53" w14:textId="1F085BB3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46965B45" w14:textId="77777777" w:rsidR="00BC75F5" w:rsidRPr="00B0181B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3830EC" w14:textId="4737A3D7" w:rsidR="00BC75F5" w:rsidRPr="00FB40CD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65DD4" w:rsidRPr="00B0181B" w14:paraId="7D829D32" w14:textId="77777777" w:rsidTr="00AF191D">
        <w:tc>
          <w:tcPr>
            <w:tcW w:w="5769" w:type="dxa"/>
            <w:gridSpan w:val="2"/>
          </w:tcPr>
          <w:p w14:paraId="5938F039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64A374" w14:textId="0B770D80" w:rsidR="00065DD4" w:rsidRPr="00284595" w:rsidRDefault="000779E3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7DF96CC" w14:textId="30A84BD4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A8DB1C" w14:textId="4A812C02" w:rsidR="00065DD4" w:rsidRPr="00284595" w:rsidRDefault="000779E3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A40ED" w:rsidRPr="00B0181B" w14:paraId="6329660B" w14:textId="77777777" w:rsidTr="00AF191D">
        <w:tc>
          <w:tcPr>
            <w:tcW w:w="5769" w:type="dxa"/>
            <w:gridSpan w:val="2"/>
          </w:tcPr>
          <w:p w14:paraId="16D5802D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7A2FF50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75F5" w:rsidRPr="003D047D" w14:paraId="48C8A8AC" w14:textId="77777777" w:rsidTr="00AF191D">
        <w:trPr>
          <w:gridBefore w:val="1"/>
          <w:wBefore w:w="9" w:type="dxa"/>
        </w:trPr>
        <w:tc>
          <w:tcPr>
            <w:tcW w:w="5760" w:type="dxa"/>
          </w:tcPr>
          <w:p w14:paraId="16B9D15F" w14:textId="262C88AC" w:rsidR="00BC75F5" w:rsidRPr="008C1619" w:rsidRDefault="00BC75F5" w:rsidP="00BC75F5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16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71A1DE8F" w14:textId="77777777" w:rsidR="00BC75F5" w:rsidRPr="003B322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E404DD" w14:textId="77777777" w:rsidR="00BC75F5" w:rsidRPr="003B322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B9B884B" w14:textId="77777777" w:rsidR="00BC75F5" w:rsidRPr="003B322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75F5" w:rsidRPr="003D047D" w14:paraId="4E9351C4" w14:textId="3D7B82B2" w:rsidTr="00AF191D">
        <w:trPr>
          <w:gridBefore w:val="1"/>
          <w:wBefore w:w="9" w:type="dxa"/>
        </w:trPr>
        <w:tc>
          <w:tcPr>
            <w:tcW w:w="5760" w:type="dxa"/>
          </w:tcPr>
          <w:p w14:paraId="589D5CA3" w14:textId="32619F94" w:rsidR="00BC75F5" w:rsidRPr="000568D6" w:rsidRDefault="00BC75F5" w:rsidP="00BC75F5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7B59A" w14:textId="67FC5502" w:rsidR="00BC75F5" w:rsidRPr="003B3227" w:rsidRDefault="00E63397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14,822</w:t>
            </w:r>
          </w:p>
        </w:tc>
        <w:tc>
          <w:tcPr>
            <w:tcW w:w="270" w:type="dxa"/>
          </w:tcPr>
          <w:p w14:paraId="64FEAD5C" w14:textId="77777777" w:rsidR="00BC75F5" w:rsidRPr="003B322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4D8927" w14:textId="644502A8" w:rsidR="00BC75F5" w:rsidRPr="00897CC5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40,730</w:t>
            </w:r>
          </w:p>
        </w:tc>
      </w:tr>
    </w:tbl>
    <w:p w14:paraId="7D6862DD" w14:textId="77777777" w:rsidR="00900266" w:rsidRDefault="00900266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A3CA7B0" w14:textId="1A244B45" w:rsidR="00FA25C1" w:rsidRPr="00981687" w:rsidRDefault="00CF0607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r w:rsidR="0052669F" w:rsidRPr="00981687">
        <w:rPr>
          <w:rFonts w:ascii="Angsana New" w:hAnsi="Angsana New"/>
          <w:b/>
          <w:bCs/>
          <w:sz w:val="30"/>
          <w:szCs w:val="30"/>
        </w:rPr>
        <w:tab/>
      </w:r>
      <w:r w:rsidR="00FA25C1" w:rsidRPr="00501AD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606B2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3FA06F3" w14:textId="77777777" w:rsidR="00FA25C1" w:rsidRPr="00616936" w:rsidRDefault="00FA25C1" w:rsidP="0082426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1350"/>
        <w:gridCol w:w="236"/>
        <w:gridCol w:w="34"/>
        <w:gridCol w:w="1413"/>
        <w:gridCol w:w="270"/>
        <w:gridCol w:w="1440"/>
        <w:gridCol w:w="270"/>
        <w:gridCol w:w="1395"/>
      </w:tblGrid>
      <w:tr w:rsidR="00616936" w:rsidRPr="00B0181B" w14:paraId="6A06D026" w14:textId="77777777" w:rsidTr="00C63705">
        <w:tc>
          <w:tcPr>
            <w:tcW w:w="2997" w:type="dxa"/>
          </w:tcPr>
          <w:p w14:paraId="26B5F894" w14:textId="77777777" w:rsidR="00616936" w:rsidRPr="00B0181B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E0E0BAD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BE2B161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4E569108" w14:textId="6270768C" w:rsidR="00616936" w:rsidRPr="003E5BB7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5F5" w:rsidRPr="00B0181B" w14:paraId="419E5315" w14:textId="77777777" w:rsidTr="00224742">
        <w:tc>
          <w:tcPr>
            <w:tcW w:w="2997" w:type="dxa"/>
          </w:tcPr>
          <w:p w14:paraId="226C1F64" w14:textId="7674DE18" w:rsidR="00BC75F5" w:rsidRPr="00B0181B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3033" w:type="dxa"/>
            <w:gridSpan w:val="4"/>
          </w:tcPr>
          <w:p w14:paraId="28FD1426" w14:textId="77777777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FFAC0F6" w14:textId="77777777" w:rsidR="00BC75F5" w:rsidRPr="00284595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72DDCA14" w14:textId="0F80C057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C75F5" w:rsidRPr="00B0181B" w14:paraId="0ED9B01D" w14:textId="77777777" w:rsidTr="00270674">
        <w:tc>
          <w:tcPr>
            <w:tcW w:w="2997" w:type="dxa"/>
          </w:tcPr>
          <w:p w14:paraId="78DC33A3" w14:textId="4EA1413F" w:rsidR="00BC75F5" w:rsidRPr="00B0181B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50" w:type="dxa"/>
          </w:tcPr>
          <w:p w14:paraId="32B5F6BE" w14:textId="133B68F0" w:rsidR="00BC75F5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09C79AB0" w14:textId="77777777" w:rsidR="00BC75F5" w:rsidRPr="00B0181B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4986063D" w14:textId="0C2C8159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35AA23C2" w14:textId="77777777" w:rsidR="00BC75F5" w:rsidRPr="00284595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2A9BE5" w14:textId="4345EC61" w:rsidR="00BC75F5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CAB98E8" w14:textId="77777777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E15A14C" w14:textId="781A3C68" w:rsidR="00BC75F5" w:rsidRPr="003E5BB7" w:rsidRDefault="00BC75F5" w:rsidP="00BC7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4B1F25" w:rsidRPr="007553D7" w14:paraId="6646202F" w14:textId="32361AB0" w:rsidTr="00C63705">
        <w:trPr>
          <w:trHeight w:val="380"/>
        </w:trPr>
        <w:tc>
          <w:tcPr>
            <w:tcW w:w="2997" w:type="dxa"/>
          </w:tcPr>
          <w:p w14:paraId="198E2420" w14:textId="77777777" w:rsidR="004B1F25" w:rsidRPr="007553D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8"/>
          </w:tcPr>
          <w:p w14:paraId="60AAA0FC" w14:textId="7062BE73" w:rsidR="004B1F25" w:rsidRPr="00E029E6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3CA9" w:rsidRPr="007553D7" w14:paraId="44ADDA33" w14:textId="0CEED597" w:rsidTr="00270674">
        <w:tc>
          <w:tcPr>
            <w:tcW w:w="2997" w:type="dxa"/>
          </w:tcPr>
          <w:p w14:paraId="2B4DA030" w14:textId="02B5857A" w:rsidR="00003CA9" w:rsidRPr="00156A78" w:rsidRDefault="00003CA9" w:rsidP="00003C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142EFBA9" w14:textId="6BE7D18C" w:rsidR="00003CA9" w:rsidRPr="00422A55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03CA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03CA9">
              <w:rPr>
                <w:rFonts w:ascii="Angsana New" w:hAnsi="Angsana New"/>
                <w:sz w:val="30"/>
                <w:szCs w:val="30"/>
              </w:rPr>
              <w:t>,</w:t>
            </w:r>
            <w:r w:rsidRPr="00003CA9">
              <w:rPr>
                <w:rFonts w:ascii="Angsana New" w:hAnsi="Angsana New"/>
                <w:sz w:val="30"/>
                <w:szCs w:val="30"/>
                <w:cs/>
              </w:rPr>
              <w:t>681</w:t>
            </w:r>
            <w:r w:rsidRPr="00003CA9">
              <w:rPr>
                <w:rFonts w:ascii="Angsana New" w:hAnsi="Angsana New"/>
                <w:sz w:val="30"/>
                <w:szCs w:val="30"/>
              </w:rPr>
              <w:t>,</w:t>
            </w:r>
            <w:r w:rsidRPr="00003CA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B3228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69793B30" w14:textId="77777777" w:rsidR="00003CA9" w:rsidRPr="007553D7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AE09480" w14:textId="2F3AF99D" w:rsidR="00003CA9" w:rsidRPr="00B111E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191D">
              <w:rPr>
                <w:rFonts w:ascii="Angsana New" w:hAnsi="Angsana New"/>
                <w:sz w:val="30"/>
                <w:szCs w:val="30"/>
              </w:rPr>
              <w:t>1,668,85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9132F0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BEC304" w14:textId="5564618D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9677B5F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184C6DD" w14:textId="28FCACF2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</w:tr>
      <w:tr w:rsidR="00003CA9" w:rsidRPr="007553D7" w14:paraId="028E89D6" w14:textId="1DCDF14A" w:rsidTr="00270674">
        <w:trPr>
          <w:trHeight w:val="281"/>
        </w:trPr>
        <w:tc>
          <w:tcPr>
            <w:tcW w:w="2997" w:type="dxa"/>
          </w:tcPr>
          <w:p w14:paraId="5C98BF5A" w14:textId="156F087A" w:rsidR="00003CA9" w:rsidRPr="00156A78" w:rsidRDefault="00003CA9" w:rsidP="00003C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44AF334" w14:textId="4557E244" w:rsidR="00003CA9" w:rsidRPr="00422A55" w:rsidRDefault="0031356A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33,112</w:t>
            </w:r>
          </w:p>
        </w:tc>
        <w:tc>
          <w:tcPr>
            <w:tcW w:w="236" w:type="dxa"/>
          </w:tcPr>
          <w:p w14:paraId="7A611084" w14:textId="77777777" w:rsidR="00003CA9" w:rsidRPr="007553D7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8C39741" w14:textId="44999A9B" w:rsidR="00003CA9" w:rsidRPr="00B111E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191D">
              <w:rPr>
                <w:rFonts w:ascii="Angsana New" w:hAnsi="Angsana New"/>
                <w:sz w:val="30"/>
                <w:szCs w:val="30"/>
              </w:rPr>
              <w:t>38,71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0FC6CF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93D0EB" w14:textId="06FF4A93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92F07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0AE7808" w14:textId="00839842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3CA9" w:rsidRPr="007553D7" w14:paraId="3CD25C4A" w14:textId="7CA17444" w:rsidTr="00270674">
        <w:tc>
          <w:tcPr>
            <w:tcW w:w="2997" w:type="dxa"/>
          </w:tcPr>
          <w:p w14:paraId="3337C867" w14:textId="3B5A11C0" w:rsidR="00003CA9" w:rsidRPr="00156A78" w:rsidRDefault="00003CA9" w:rsidP="00003C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52661CAE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75DAB8" w14:textId="3B12F88C" w:rsidR="00003CA9" w:rsidRPr="00422A55" w:rsidRDefault="0031356A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36" w:type="dxa"/>
            <w:vAlign w:val="bottom"/>
          </w:tcPr>
          <w:p w14:paraId="0054BC0F" w14:textId="77777777" w:rsidR="00003CA9" w:rsidRPr="007553D7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C4947C6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DBF3EA0" w14:textId="22537483" w:rsidR="00003CA9" w:rsidRPr="00B111E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F191D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vAlign w:val="bottom"/>
          </w:tcPr>
          <w:p w14:paraId="4F64A6F5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BA6365" w14:textId="0ADC8F8B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62CDA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8F63DE7" w14:textId="442A7C99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3CA9" w:rsidRPr="007553D7" w14:paraId="762553AF" w14:textId="79B1A1A7" w:rsidTr="00270674">
        <w:trPr>
          <w:trHeight w:val="352"/>
        </w:trPr>
        <w:tc>
          <w:tcPr>
            <w:tcW w:w="2997" w:type="dxa"/>
          </w:tcPr>
          <w:p w14:paraId="1E44529B" w14:textId="228BE4F7" w:rsidR="00003CA9" w:rsidRPr="00C131AE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6C3F7D23" w:rsidR="00003CA9" w:rsidRPr="00422A55" w:rsidRDefault="00BE5AA7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AA7">
              <w:rPr>
                <w:rFonts w:ascii="Angsana New" w:hAnsi="Angsana New"/>
                <w:b/>
                <w:bCs/>
                <w:sz w:val="30"/>
                <w:szCs w:val="30"/>
              </w:rPr>
              <w:t>1,714,5</w:t>
            </w:r>
            <w:r w:rsidR="00B3228E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12240989" w14:textId="77777777" w:rsidR="00003CA9" w:rsidRPr="007553D7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E88DE" w14:textId="610EB665" w:rsidR="00003CA9" w:rsidRPr="00B111EA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1D">
              <w:rPr>
                <w:rFonts w:ascii="Angsana New" w:hAnsi="Angsana New"/>
                <w:b/>
                <w:bCs/>
                <w:sz w:val="30"/>
                <w:szCs w:val="30"/>
              </w:rPr>
              <w:t>1,707,584</w:t>
            </w:r>
          </w:p>
        </w:tc>
        <w:tc>
          <w:tcPr>
            <w:tcW w:w="270" w:type="dxa"/>
          </w:tcPr>
          <w:p w14:paraId="58421DB2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C72C42" w14:textId="4A7B8C6E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6BD3E287" w14:textId="77777777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E938299" w14:textId="2CFACBC8" w:rsidR="00003CA9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9DBBE6" w14:textId="77777777" w:rsidR="00616936" w:rsidRPr="004B1F25" w:rsidRDefault="00616936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37E34A9" w14:textId="2C173CD0" w:rsidR="001E09C4" w:rsidRPr="004B1F25" w:rsidRDefault="00B40015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</w:t>
      </w:r>
      <w:r w:rsidR="00EC7BC7" w:rsidRPr="004B1F25">
        <w:rPr>
          <w:rFonts w:ascii="Angsana New" w:hAnsi="Angsana New" w:hint="cs"/>
          <w:sz w:val="30"/>
          <w:szCs w:val="30"/>
          <w:cs/>
        </w:rPr>
        <w:t>ระหว่าง</w:t>
      </w:r>
      <w:r w:rsidR="00EC7BC7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EC7BC7" w:rsidRPr="004B1F2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C7BC7">
        <w:rPr>
          <w:rFonts w:ascii="Angsana New" w:hAnsi="Angsana New" w:hint="cs"/>
          <w:spacing w:val="-2"/>
          <w:sz w:val="30"/>
          <w:szCs w:val="30"/>
        </w:rPr>
        <w:t>3</w:t>
      </w:r>
      <w:r w:rsidR="00EC7BC7">
        <w:rPr>
          <w:rFonts w:ascii="Angsana New" w:hAnsi="Angsana New"/>
          <w:spacing w:val="-2"/>
          <w:sz w:val="30"/>
          <w:szCs w:val="30"/>
        </w:rPr>
        <w:t>0</w:t>
      </w:r>
      <w:r w:rsidR="00EC7BC7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</w:t>
      </w:r>
      <w:r w:rsidR="00993F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779E3">
        <w:rPr>
          <w:rFonts w:ascii="Angsana New" w:hAnsi="Angsana New" w:hint="cs"/>
          <w:spacing w:val="-2"/>
          <w:sz w:val="30"/>
          <w:szCs w:val="30"/>
        </w:rPr>
        <w:t>2568</w:t>
      </w:r>
      <w:r w:rsidR="00B111EA">
        <w:rPr>
          <w:rFonts w:ascii="Angsana New" w:hAnsi="Angsana New"/>
          <w:spacing w:val="-2"/>
          <w:sz w:val="30"/>
          <w:szCs w:val="30"/>
        </w:rPr>
        <w:t xml:space="preserve"> 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3E5BB7" w:rsidRPr="004B1F25">
        <w:rPr>
          <w:rFonts w:ascii="Angsana New" w:hAnsi="Angsana New" w:hint="cs"/>
          <w:sz w:val="30"/>
          <w:szCs w:val="30"/>
        </w:rPr>
        <w:t>2</w:t>
      </w:r>
      <w:r w:rsidR="00297568" w:rsidRPr="004B1F25">
        <w:rPr>
          <w:rFonts w:ascii="Angsana New" w:hAnsi="Angsana New" w:hint="cs"/>
          <w:sz w:val="30"/>
          <w:szCs w:val="30"/>
        </w:rPr>
        <w:t>5</w:t>
      </w:r>
      <w:r w:rsidR="003E5BB7" w:rsidRPr="004B1F25">
        <w:rPr>
          <w:rFonts w:ascii="Angsana New" w:hAnsi="Angsana New" w:hint="cs"/>
          <w:sz w:val="30"/>
          <w:szCs w:val="30"/>
        </w:rPr>
        <w:t>6</w:t>
      </w:r>
      <w:r w:rsidR="00EC7BC7">
        <w:rPr>
          <w:rFonts w:ascii="Angsana New" w:hAnsi="Angsana New"/>
          <w:sz w:val="30"/>
          <w:szCs w:val="30"/>
        </w:rPr>
        <w:t>7</w:t>
      </w:r>
    </w:p>
    <w:p w14:paraId="134A0BE9" w14:textId="44A96F4C" w:rsidR="006E1A17" w:rsidRPr="00993F0D" w:rsidRDefault="006E1A17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75BFC27" w14:textId="7A246C99" w:rsidR="00BB286A" w:rsidRPr="004B1F25" w:rsidRDefault="00BB286A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B1F25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4B1F25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4B1F25">
        <w:rPr>
          <w:rFonts w:ascii="Angsana New" w:hAnsi="Angsana New"/>
          <w:sz w:val="30"/>
          <w:szCs w:val="30"/>
          <w:cs/>
        </w:rPr>
        <w:t xml:space="preserve"> </w:t>
      </w:r>
      <w:r w:rsidR="00EC7BC7" w:rsidRPr="004B1F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C7BC7">
        <w:rPr>
          <w:rFonts w:ascii="Angsana New" w:hAnsi="Angsana New" w:hint="cs"/>
          <w:spacing w:val="-2"/>
          <w:sz w:val="30"/>
          <w:szCs w:val="30"/>
        </w:rPr>
        <w:t>3</w:t>
      </w:r>
      <w:r w:rsidR="00EC7BC7">
        <w:rPr>
          <w:rFonts w:ascii="Angsana New" w:hAnsi="Angsana New"/>
          <w:spacing w:val="-2"/>
          <w:sz w:val="30"/>
          <w:szCs w:val="30"/>
        </w:rPr>
        <w:t>0</w:t>
      </w:r>
      <w:r w:rsidR="00EC7BC7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</w:t>
      </w:r>
      <w:r w:rsidR="00993F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779E3">
        <w:rPr>
          <w:rFonts w:ascii="Angsana New" w:hAnsi="Angsana New" w:hint="cs"/>
          <w:spacing w:val="-2"/>
          <w:sz w:val="30"/>
          <w:szCs w:val="30"/>
        </w:rPr>
        <w:t>2568</w:t>
      </w:r>
      <w:r w:rsidR="0061301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2B7CCD" w:rsidRPr="002B7CCD">
        <w:rPr>
          <w:rFonts w:ascii="Angsana New" w:hAnsi="Angsana New"/>
          <w:sz w:val="30"/>
          <w:szCs w:val="30"/>
        </w:rPr>
        <w:t xml:space="preserve">31 </w:t>
      </w:r>
      <w:r w:rsidR="002B7CCD" w:rsidRPr="002B7CCD">
        <w:rPr>
          <w:rFonts w:ascii="Angsana New" w:hAnsi="Angsana New"/>
          <w:sz w:val="30"/>
          <w:szCs w:val="30"/>
          <w:cs/>
        </w:rPr>
        <w:t xml:space="preserve">มีนาคม </w:t>
      </w:r>
      <w:r w:rsidR="000779E3">
        <w:rPr>
          <w:rFonts w:ascii="Angsana New" w:hAnsi="Angsana New"/>
          <w:sz w:val="30"/>
          <w:szCs w:val="30"/>
        </w:rPr>
        <w:t>2568</w:t>
      </w:r>
      <w:r w:rsidR="002B7CCD" w:rsidRPr="002B7CCD">
        <w:rPr>
          <w:rFonts w:ascii="Angsana New" w:hAnsi="Angsana New"/>
          <w:sz w:val="30"/>
          <w:szCs w:val="30"/>
        </w:rPr>
        <w:t xml:space="preserve"> </w:t>
      </w:r>
      <w:r w:rsidRPr="004B1F25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4B1F25" w:rsidRDefault="00FA25C1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990"/>
        <w:gridCol w:w="270"/>
        <w:gridCol w:w="1170"/>
        <w:gridCol w:w="270"/>
        <w:gridCol w:w="1260"/>
        <w:gridCol w:w="270"/>
        <w:gridCol w:w="1350"/>
      </w:tblGrid>
      <w:tr w:rsidR="00E2689B" w:rsidRPr="00343FE6" w14:paraId="0EA24ACF" w14:textId="510CD78B" w:rsidTr="001E24D6">
        <w:tc>
          <w:tcPr>
            <w:tcW w:w="1890" w:type="dxa"/>
          </w:tcPr>
          <w:p w14:paraId="5C33118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351D0C" w14:textId="221D0E30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90" w:type="dxa"/>
          </w:tcPr>
          <w:p w14:paraId="3DA60382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7CC884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4B5DADE" w14:textId="456AC1A4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E2689B" w:rsidRPr="00343FE6" w14:paraId="22FC9B07" w14:textId="7F9A5BA6" w:rsidTr="001E24D6">
        <w:tc>
          <w:tcPr>
            <w:tcW w:w="1890" w:type="dxa"/>
          </w:tcPr>
          <w:p w14:paraId="031CA4D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ED9EEE" w14:textId="2582B316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90" w:type="dxa"/>
          </w:tcPr>
          <w:p w14:paraId="17B51B9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C8BAE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BA646C" w14:textId="2F5BB0CA" w:rsidR="00E2689B" w:rsidRPr="00343FE6" w:rsidRDefault="00101CE7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0B55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BAE9D0" w14:textId="266B6D65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E2689B" w:rsidRPr="00343FE6" w14:paraId="45D9604B" w14:textId="20A8A9CE" w:rsidTr="001E24D6">
        <w:tc>
          <w:tcPr>
            <w:tcW w:w="1890" w:type="dxa"/>
          </w:tcPr>
          <w:p w14:paraId="4FD4136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FA6ED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3E0F1CA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20" w:type="dxa"/>
            <w:gridSpan w:val="5"/>
          </w:tcPr>
          <w:p w14:paraId="01870421" w14:textId="1A06FADA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89B" w:rsidRPr="00343FE6" w14:paraId="52BB5B2E" w14:textId="33B6139F" w:rsidTr="001E24D6">
        <w:tc>
          <w:tcPr>
            <w:tcW w:w="1890" w:type="dxa"/>
          </w:tcPr>
          <w:p w14:paraId="09E4AE60" w14:textId="77777777" w:rsidR="00E2689B" w:rsidRDefault="00E2689B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</w:t>
            </w:r>
          </w:p>
          <w:p w14:paraId="3F4FEF71" w14:textId="1C96B15F" w:rsidR="00E2689B" w:rsidRPr="00343FE6" w:rsidRDefault="00E2689B" w:rsidP="002A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5" w:right="-288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2A25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A259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A2598">
              <w:rPr>
                <w:rFonts w:ascii="Angsana New" w:hAnsi="Angsana New"/>
                <w:sz w:val="30"/>
                <w:szCs w:val="30"/>
              </w:rPr>
              <w:t>(“TTS”)</w:t>
            </w:r>
          </w:p>
        </w:tc>
        <w:tc>
          <w:tcPr>
            <w:tcW w:w="1080" w:type="dxa"/>
          </w:tcPr>
          <w:p w14:paraId="78A1A5DA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90" w:type="dxa"/>
          </w:tcPr>
          <w:p w14:paraId="6A804A6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0567DAD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6D7DA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9EF160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B1B85FD" w14:textId="0B1A45A9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003CA9" w:rsidRPr="00343FE6" w14:paraId="5E257EA6" w14:textId="19F02E57" w:rsidTr="001E24D6">
        <w:tc>
          <w:tcPr>
            <w:tcW w:w="1890" w:type="dxa"/>
          </w:tcPr>
          <w:p w14:paraId="78A5E1C7" w14:textId="3ACB64F4" w:rsidR="00003CA9" w:rsidRPr="00343FE6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0</w:t>
            </w:r>
            <w:r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มิถุนายน</w:t>
            </w:r>
            <w:r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0ED388FB" w14:textId="77777777" w:rsidR="00003CA9" w:rsidRPr="00343FE6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003CA9" w:rsidRPr="00343FE6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B3FE1A" w14:textId="2B5517A6" w:rsidR="00003CA9" w:rsidRPr="00D27E71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0327FF72" w14:textId="77777777" w:rsidR="00003CA9" w:rsidRPr="00D27E71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F5D48" w14:textId="7A790122" w:rsidR="00003CA9" w:rsidRPr="00D27E71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212A54B9" w14:textId="77777777" w:rsidR="00003CA9" w:rsidRPr="00D27E71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10536" w14:textId="0F2D80A6" w:rsidR="00003CA9" w:rsidRPr="00D27E71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CAE96B3" w14:textId="77777777" w:rsidR="00003CA9" w:rsidRPr="00D27E71" w:rsidRDefault="00003CA9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2E7F5F" w14:textId="544B836C" w:rsidR="00003CA9" w:rsidRPr="00D27E71" w:rsidRDefault="00BE5AA7" w:rsidP="00003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BE5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1,714,5</w:t>
            </w:r>
            <w:r w:rsidR="00B322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</w:tr>
      <w:tr w:rsidR="00EC7BC7" w:rsidRPr="00343FE6" w14:paraId="7FDD2F19" w14:textId="48D92917" w:rsidTr="001E24D6">
        <w:tc>
          <w:tcPr>
            <w:tcW w:w="1890" w:type="dxa"/>
          </w:tcPr>
          <w:p w14:paraId="5F78999E" w14:textId="5CDAA045" w:rsidR="00EC7BC7" w:rsidRPr="00343FE6" w:rsidRDefault="00EC7BC7" w:rsidP="00EC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30AA3125" w14:textId="77777777" w:rsidR="00EC7BC7" w:rsidRPr="00343FE6" w:rsidRDefault="00EC7BC7" w:rsidP="00EC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EC7BC7" w:rsidRPr="00343FE6" w:rsidRDefault="00EC7BC7" w:rsidP="00EC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7E2944" w14:textId="0E8328A7" w:rsidR="00EC7BC7" w:rsidRPr="00343FE6" w:rsidRDefault="00EC7BC7" w:rsidP="00EC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6A01D95C" w14:textId="77777777" w:rsidR="00EC7BC7" w:rsidRPr="00343FE6" w:rsidRDefault="00EC7BC7" w:rsidP="00EC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9F72" w14:textId="226C4093" w:rsidR="00EC7BC7" w:rsidRPr="00343FE6" w:rsidRDefault="00EC7BC7" w:rsidP="00EC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EC7BC7" w:rsidRPr="00343FE6" w:rsidRDefault="00EC7BC7" w:rsidP="00EC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AFC54D" w14:textId="50DCF8F4" w:rsidR="00EC7BC7" w:rsidRPr="00D20AF1" w:rsidRDefault="00EC7BC7" w:rsidP="00EC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1CCC7C89" w14:textId="77777777" w:rsidR="00EC7BC7" w:rsidRDefault="00EC7BC7" w:rsidP="00EC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A3F6E" w14:textId="35ACF78D" w:rsidR="00EC7BC7" w:rsidRDefault="00EC7BC7" w:rsidP="00EC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6D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1,681,3</w:t>
            </w:r>
            <w:r w:rsidR="00B322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</w:tbl>
    <w:p w14:paraId="4F3EF471" w14:textId="77777777" w:rsidR="00270C9A" w:rsidRPr="00F52B5C" w:rsidRDefault="00270C9A" w:rsidP="00F52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E1AD16" w14:textId="28C957ED" w:rsidR="00E8767F" w:rsidRPr="004B1F25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66A0DA88" w14:textId="3DE0EE61" w:rsidR="00E8767F" w:rsidRDefault="00E8767F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25CA63" w14:textId="43FE20CB" w:rsidR="001D7C67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2E0E">
        <w:rPr>
          <w:rFonts w:ascii="Angsana New" w:hAnsi="Angsana New"/>
          <w:sz w:val="30"/>
          <w:szCs w:val="30"/>
          <w:cs/>
        </w:rPr>
        <w:t xml:space="preserve">เนื่องจากบริษัทมีตัวแทนอยู่ในคณะกรรมการของ </w:t>
      </w:r>
      <w:r w:rsidRPr="00FC2E0E">
        <w:rPr>
          <w:rFonts w:ascii="Angsana New" w:hAnsi="Angsana New"/>
          <w:sz w:val="30"/>
          <w:szCs w:val="30"/>
        </w:rPr>
        <w:t xml:space="preserve">TTS </w:t>
      </w:r>
      <w:r w:rsidRPr="00FC2E0E">
        <w:rPr>
          <w:rFonts w:ascii="Angsana New" w:hAnsi="Angsana New"/>
          <w:sz w:val="30"/>
          <w:szCs w:val="30"/>
          <w:cs/>
        </w:rPr>
        <w:t>ดังนั้น บริษัทบันทึกเงินลงทุนดังกล่าว</w:t>
      </w:r>
      <w:r w:rsidR="00601DA1" w:rsidRPr="00FC2E0E">
        <w:rPr>
          <w:rFonts w:ascii="Angsana New" w:hAnsi="Angsana New" w:hint="cs"/>
          <w:sz w:val="30"/>
          <w:szCs w:val="30"/>
          <w:cs/>
        </w:rPr>
        <w:t>เป็น</w:t>
      </w:r>
      <w:r w:rsidRPr="00FC2E0E">
        <w:rPr>
          <w:rFonts w:ascii="Angsana New" w:hAnsi="Angsana New"/>
          <w:sz w:val="30"/>
          <w:szCs w:val="30"/>
          <w:cs/>
        </w:rPr>
        <w:t>เงินลงทุนใน</w:t>
      </w:r>
      <w:r w:rsidR="003A1A8B">
        <w:rPr>
          <w:rFonts w:ascii="Angsana New" w:hAnsi="Angsana New"/>
          <w:sz w:val="30"/>
          <w:szCs w:val="30"/>
        </w:rPr>
        <w:br/>
      </w:r>
      <w:r w:rsidRPr="00FC2E0E">
        <w:rPr>
          <w:rFonts w:ascii="Angsana New" w:hAnsi="Angsana New"/>
          <w:sz w:val="30"/>
          <w:szCs w:val="30"/>
          <w:cs/>
        </w:rPr>
        <w:t>บริษัท</w:t>
      </w:r>
      <w:r w:rsidRPr="001D7C67">
        <w:rPr>
          <w:rFonts w:ascii="Angsana New" w:hAnsi="Angsana New"/>
          <w:sz w:val="30"/>
          <w:szCs w:val="30"/>
          <w:cs/>
        </w:rPr>
        <w:t>ร่วมในงบการเงินที่แสดงเงินลงทุนตามวิธีส่วนได้เสีย</w:t>
      </w:r>
    </w:p>
    <w:p w14:paraId="51D2AF28" w14:textId="77777777" w:rsidR="001D7C67" w:rsidRPr="004B1F25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537143" w14:textId="124EBD37" w:rsidR="00A430C6" w:rsidRDefault="00B40015" w:rsidP="0029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 w:rsidRPr="004B1F2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4B1F25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 w:rsidRPr="004B1F25">
        <w:rPr>
          <w:rFonts w:ascii="Angsana New" w:hAnsi="Angsana New" w:hint="cs"/>
          <w:sz w:val="30"/>
          <w:szCs w:val="30"/>
          <w:cs/>
        </w:rPr>
        <w:t>น</w:t>
      </w:r>
      <w:r w:rsidR="00A430C6">
        <w:rPr>
          <w:rFonts w:ascii="Angsana New" w:hAnsi="Angsana New"/>
          <w:sz w:val="30"/>
          <w:szCs w:val="30"/>
          <w:cs/>
        </w:rPr>
        <w:br w:type="page"/>
      </w:r>
    </w:p>
    <w:p w14:paraId="5DD3E98F" w14:textId="78685505" w:rsidR="00F16F3D" w:rsidRPr="002B1BE4" w:rsidRDefault="00AA51CA" w:rsidP="00F16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F16F3D" w:rsidRPr="002B1BE4">
        <w:rPr>
          <w:rFonts w:ascii="Angsana New" w:hAnsi="Angsana New"/>
          <w:b/>
          <w:bCs/>
          <w:sz w:val="30"/>
          <w:szCs w:val="30"/>
        </w:rPr>
        <w:tab/>
      </w:r>
      <w:r w:rsidR="00F16F3D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25B3EDC4" w14:textId="77777777" w:rsidR="00F16F3D" w:rsidRPr="00C31CD0" w:rsidRDefault="00F16F3D" w:rsidP="00F16F3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6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252"/>
        <w:gridCol w:w="1188"/>
        <w:gridCol w:w="270"/>
        <w:gridCol w:w="1350"/>
        <w:gridCol w:w="270"/>
        <w:gridCol w:w="1170"/>
        <w:gridCol w:w="270"/>
        <w:gridCol w:w="1325"/>
      </w:tblGrid>
      <w:tr w:rsidR="00666B43" w:rsidRPr="008F7775" w14:paraId="710CBE2E" w14:textId="77777777" w:rsidTr="00C8178A">
        <w:tc>
          <w:tcPr>
            <w:tcW w:w="2430" w:type="dxa"/>
          </w:tcPr>
          <w:p w14:paraId="02B53161" w14:textId="0D29721D" w:rsidR="00666B43" w:rsidRPr="001419FC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7265" w:type="dxa"/>
            <w:gridSpan w:val="9"/>
          </w:tcPr>
          <w:p w14:paraId="7C33FA0D" w14:textId="444C8B4E" w:rsidR="00666B43" w:rsidRPr="008F777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00BA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64D" w:rsidRPr="008F7775" w14:paraId="6F1D6151" w14:textId="77777777" w:rsidTr="00C170EE">
        <w:tc>
          <w:tcPr>
            <w:tcW w:w="2430" w:type="dxa"/>
          </w:tcPr>
          <w:p w14:paraId="10E8EC6A" w14:textId="75F194CB" w:rsidR="0028264D" w:rsidRPr="00B111EA" w:rsidRDefault="0028264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right="-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230" w:type="dxa"/>
            <w:gridSpan w:val="5"/>
          </w:tcPr>
          <w:p w14:paraId="5F9714D2" w14:textId="20E6E9BE" w:rsidR="0028264D" w:rsidRPr="009B6A75" w:rsidRDefault="0028264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63CE64A" w14:textId="32BB8982" w:rsidR="0028264D" w:rsidRPr="009B6A75" w:rsidRDefault="0028264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5" w:type="dxa"/>
            <w:gridSpan w:val="3"/>
          </w:tcPr>
          <w:p w14:paraId="695B501D" w14:textId="4943B7A2" w:rsidR="0028264D" w:rsidRPr="009B6A75" w:rsidRDefault="0028264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4E1042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564757" w:rsidRPr="008F7775" w14:paraId="0665D0B6" w14:textId="77777777" w:rsidTr="00C8178A">
        <w:tc>
          <w:tcPr>
            <w:tcW w:w="2430" w:type="dxa"/>
          </w:tcPr>
          <w:p w14:paraId="552B5922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075F2A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64DACB16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8ADFC82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6A9E6512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249CE1" w14:textId="5EC5F03E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CE830" w14:textId="420698E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242E90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B1BD5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0907AC33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564757" w:rsidRPr="008F7775" w14:paraId="5E01B623" w14:textId="77777777" w:rsidTr="00C8178A">
        <w:tc>
          <w:tcPr>
            <w:tcW w:w="2430" w:type="dxa"/>
          </w:tcPr>
          <w:p w14:paraId="0B0481BB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F18B78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3B805EB3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6BDC647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4226B083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D289C0" w14:textId="5998489E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C760B" w14:textId="21A317BE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F9858C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0F8527F3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025A51D3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564757" w:rsidRPr="008F7775" w14:paraId="7C4C6C4C" w14:textId="77777777" w:rsidTr="00C8178A">
        <w:tc>
          <w:tcPr>
            <w:tcW w:w="2430" w:type="dxa"/>
          </w:tcPr>
          <w:p w14:paraId="02B53630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EC6EE7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15679F37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353BECC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17C434EA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EAD918" w14:textId="4890B5F1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ECB6C53" w14:textId="0FFB474C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7B2A6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0B5D65F2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191CAE03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564757" w:rsidRPr="008F7775" w14:paraId="50AC1B0E" w14:textId="77777777" w:rsidTr="00C8178A">
        <w:tc>
          <w:tcPr>
            <w:tcW w:w="2430" w:type="dxa"/>
          </w:tcPr>
          <w:p w14:paraId="1AE39D31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1224C3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38191D04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7AE391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13937C5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92AB44" w14:textId="201664FA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23790599" w14:textId="0D974730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882D7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31205E27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5" w:type="dxa"/>
          </w:tcPr>
          <w:p w14:paraId="41C8D54F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564757" w:rsidRPr="008F7775" w14:paraId="66D72D0B" w14:textId="77777777" w:rsidTr="00C8178A">
        <w:tc>
          <w:tcPr>
            <w:tcW w:w="2430" w:type="dxa"/>
          </w:tcPr>
          <w:p w14:paraId="7596BC61" w14:textId="77777777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65" w:type="dxa"/>
            <w:gridSpan w:val="9"/>
          </w:tcPr>
          <w:p w14:paraId="32C5BC57" w14:textId="6B1D6DE2" w:rsidR="00564757" w:rsidRPr="008F7775" w:rsidRDefault="00564757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B43" w:rsidRPr="008F7775" w14:paraId="35E9777F" w14:textId="77777777" w:rsidTr="00C8178A">
        <w:tc>
          <w:tcPr>
            <w:tcW w:w="2430" w:type="dxa"/>
          </w:tcPr>
          <w:p w14:paraId="67E7FE39" w14:textId="77777777" w:rsidR="00666B43" w:rsidRPr="008F777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4A10BAE1" w14:textId="24916705" w:rsidR="00666B43" w:rsidRPr="00FC5F88" w:rsidRDefault="00266450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44,742</w:t>
            </w:r>
          </w:p>
        </w:tc>
        <w:tc>
          <w:tcPr>
            <w:tcW w:w="252" w:type="dxa"/>
          </w:tcPr>
          <w:p w14:paraId="7EDE3256" w14:textId="77777777" w:rsidR="00666B43" w:rsidRPr="00FC5F8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D3DFCF6" w14:textId="21EAAC2D" w:rsidR="00666B43" w:rsidRPr="00FC5F88" w:rsidRDefault="008D0E27" w:rsidP="00C9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07418" w14:textId="77777777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28E9DD" w14:textId="3875D959" w:rsidR="00666B43" w:rsidRPr="009E29D1" w:rsidRDefault="003452A7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43,27</w:t>
            </w:r>
            <w:r w:rsidR="0044620C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E1E3C9D" w14:textId="16DC0E9A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08254F" w14:textId="612107D4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70" w:type="dxa"/>
            <w:vAlign w:val="bottom"/>
          </w:tcPr>
          <w:p w14:paraId="388C0C1C" w14:textId="77777777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6FB961CA" w14:textId="77C56A2B" w:rsidR="00666B43" w:rsidRPr="00B111EA" w:rsidRDefault="00666B43" w:rsidP="00C9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6B43" w:rsidRPr="008F7775" w14:paraId="761D66C8" w14:textId="77777777" w:rsidTr="00C8178A">
        <w:tc>
          <w:tcPr>
            <w:tcW w:w="2430" w:type="dxa"/>
          </w:tcPr>
          <w:p w14:paraId="589A1961" w14:textId="77777777" w:rsidR="00666B43" w:rsidRPr="008F777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2ACC7AB4" w14:textId="0E2CC879" w:rsidR="00666B43" w:rsidRPr="00FC5F88" w:rsidRDefault="00DB376F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63,770</w:t>
            </w:r>
          </w:p>
        </w:tc>
        <w:tc>
          <w:tcPr>
            <w:tcW w:w="252" w:type="dxa"/>
          </w:tcPr>
          <w:p w14:paraId="018C046A" w14:textId="77777777" w:rsidR="00666B43" w:rsidRPr="00FC5F8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9212BF" w14:textId="1E4C48E1" w:rsidR="00666B43" w:rsidRPr="00FC5F88" w:rsidRDefault="009505AD" w:rsidP="00C9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119B5D" w14:textId="77777777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9FCC85" w14:textId="3ED1E876" w:rsidR="00666B43" w:rsidRPr="009E29D1" w:rsidRDefault="00566124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69,284</w:t>
            </w:r>
          </w:p>
        </w:tc>
        <w:tc>
          <w:tcPr>
            <w:tcW w:w="270" w:type="dxa"/>
          </w:tcPr>
          <w:p w14:paraId="45E62B17" w14:textId="23A07471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0FE08E" w14:textId="30F771FD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sz w:val="30"/>
                <w:szCs w:val="30"/>
              </w:rPr>
              <w:t>27,026</w:t>
            </w:r>
          </w:p>
        </w:tc>
        <w:tc>
          <w:tcPr>
            <w:tcW w:w="270" w:type="dxa"/>
            <w:vAlign w:val="bottom"/>
          </w:tcPr>
          <w:p w14:paraId="3E268133" w14:textId="77777777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663764A8" w14:textId="71A950CE" w:rsidR="00666B43" w:rsidRPr="00B111EA" w:rsidRDefault="00666B43" w:rsidP="00C9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6B43" w:rsidRPr="008F7775" w14:paraId="15747F52" w14:textId="77777777" w:rsidTr="00C8178A">
        <w:tc>
          <w:tcPr>
            <w:tcW w:w="2430" w:type="dxa"/>
          </w:tcPr>
          <w:p w14:paraId="60FCFA1E" w14:textId="65196A1E" w:rsidR="00666B43" w:rsidRPr="008F777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29" w:right="-540" w:hanging="129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170" w:type="dxa"/>
          </w:tcPr>
          <w:p w14:paraId="07E27EB5" w14:textId="77777777" w:rsidR="003F2D11" w:rsidRDefault="003F2D11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144DA7" w14:textId="47193D08" w:rsidR="00666B43" w:rsidRPr="00FC5F88" w:rsidRDefault="00DB376F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</w:t>
            </w:r>
            <w:r w:rsidR="002669D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79F3EA10" w14:textId="77777777" w:rsidR="00666B43" w:rsidRPr="00FC5F8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D676552" w14:textId="7A5F47AA" w:rsidR="00666B43" w:rsidRPr="00FC5F88" w:rsidRDefault="00C90D7D" w:rsidP="00C9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505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F6D5D5" w14:textId="77777777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932F20" w14:textId="0604E980" w:rsidR="00666B43" w:rsidRPr="009E29D1" w:rsidRDefault="00C90D7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="000406E6">
              <w:rPr>
                <w:rFonts w:asciiTheme="majorBidi" w:hAnsiTheme="majorBidi" w:cstheme="majorBidi"/>
                <w:bCs/>
                <w:sz w:val="30"/>
                <w:szCs w:val="30"/>
              </w:rPr>
              <w:t>1,140</w:t>
            </w:r>
          </w:p>
        </w:tc>
        <w:tc>
          <w:tcPr>
            <w:tcW w:w="270" w:type="dxa"/>
          </w:tcPr>
          <w:p w14:paraId="22A6B7DC" w14:textId="5675F05E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E827D2" w14:textId="676F0E8A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sz w:val="30"/>
                <w:szCs w:val="30"/>
              </w:rPr>
              <w:t>3,604</w:t>
            </w:r>
          </w:p>
        </w:tc>
        <w:tc>
          <w:tcPr>
            <w:tcW w:w="270" w:type="dxa"/>
            <w:vAlign w:val="bottom"/>
          </w:tcPr>
          <w:p w14:paraId="154C8646" w14:textId="77777777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33C7DCF5" w14:textId="1708FE96" w:rsidR="00666B43" w:rsidRPr="00B111EA" w:rsidRDefault="00666B43" w:rsidP="00C9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6B43" w:rsidRPr="008F7775" w14:paraId="08BCE5D6" w14:textId="77777777" w:rsidTr="00C8178A">
        <w:tc>
          <w:tcPr>
            <w:tcW w:w="2430" w:type="dxa"/>
          </w:tcPr>
          <w:p w14:paraId="087EB244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</w:t>
            </w:r>
          </w:p>
          <w:p w14:paraId="314517E0" w14:textId="7621C490" w:rsidR="00666B43" w:rsidRPr="008F777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11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170" w:type="dxa"/>
          </w:tcPr>
          <w:p w14:paraId="4C021ADF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B1B0DC" w14:textId="3A530750" w:rsidR="00666B43" w:rsidRPr="00FC5F88" w:rsidRDefault="009505A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28,050</w:t>
            </w:r>
          </w:p>
        </w:tc>
        <w:tc>
          <w:tcPr>
            <w:tcW w:w="252" w:type="dxa"/>
          </w:tcPr>
          <w:p w14:paraId="35DAC283" w14:textId="77777777" w:rsidR="00666B43" w:rsidRPr="00FC5F8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1BA5767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64E638" w14:textId="69670647" w:rsidR="00666B43" w:rsidRPr="00FC5F88" w:rsidRDefault="00C31C16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108,124</w:t>
            </w:r>
          </w:p>
        </w:tc>
        <w:tc>
          <w:tcPr>
            <w:tcW w:w="270" w:type="dxa"/>
          </w:tcPr>
          <w:p w14:paraId="313AA8CD" w14:textId="77777777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9016F" w14:textId="5389438E" w:rsidR="00666B43" w:rsidRPr="00564757" w:rsidRDefault="00C90D7D" w:rsidP="00C9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="009505AD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0C8E3" w14:textId="7A83A474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877E70" w14:textId="6E813D21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0EB">
              <w:rPr>
                <w:rFonts w:asciiTheme="majorBidi" w:hAnsiTheme="majorBidi" w:cstheme="majorBidi"/>
                <w:sz w:val="30"/>
                <w:szCs w:val="30"/>
              </w:rPr>
              <w:t>102,963</w:t>
            </w:r>
          </w:p>
        </w:tc>
        <w:tc>
          <w:tcPr>
            <w:tcW w:w="270" w:type="dxa"/>
            <w:vAlign w:val="bottom"/>
          </w:tcPr>
          <w:p w14:paraId="400A5D96" w14:textId="77777777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68B52798" w14:textId="49776A73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sz w:val="30"/>
                <w:szCs w:val="30"/>
              </w:rPr>
              <w:t>22,800</w:t>
            </w:r>
          </w:p>
        </w:tc>
      </w:tr>
      <w:tr w:rsidR="00666B43" w:rsidRPr="008F7775" w14:paraId="61B6A38A" w14:textId="77777777" w:rsidTr="00C8178A">
        <w:tc>
          <w:tcPr>
            <w:tcW w:w="2430" w:type="dxa"/>
          </w:tcPr>
          <w:p w14:paraId="01E7BA1C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  <w:p w14:paraId="51CA00A2" w14:textId="64B153C6" w:rsidR="00666B43" w:rsidRPr="008F777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11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170" w:type="dxa"/>
          </w:tcPr>
          <w:p w14:paraId="42BE063E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87220A" w14:textId="6172C77D" w:rsidR="00666B43" w:rsidRPr="00FC5F88" w:rsidRDefault="002B3A07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252" w:type="dxa"/>
          </w:tcPr>
          <w:p w14:paraId="5431B5A5" w14:textId="77777777" w:rsidR="00666B43" w:rsidRPr="00FC5F8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66D425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1256E2" w14:textId="23D14335" w:rsidR="00666B43" w:rsidRPr="00FC5F88" w:rsidRDefault="00363FB4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15,716</w:t>
            </w:r>
          </w:p>
        </w:tc>
        <w:tc>
          <w:tcPr>
            <w:tcW w:w="270" w:type="dxa"/>
          </w:tcPr>
          <w:p w14:paraId="3E782331" w14:textId="77777777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5D07A8" w14:textId="517C86F9" w:rsidR="00666B43" w:rsidRPr="00564757" w:rsidRDefault="00C90D7D" w:rsidP="00C9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="009505AD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9BCAB4" w14:textId="36C8CC94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BC5AD8" w14:textId="59C15F3E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sz w:val="30"/>
                <w:szCs w:val="30"/>
              </w:rPr>
              <w:t>40,568</w:t>
            </w:r>
          </w:p>
        </w:tc>
        <w:tc>
          <w:tcPr>
            <w:tcW w:w="270" w:type="dxa"/>
            <w:vAlign w:val="bottom"/>
          </w:tcPr>
          <w:p w14:paraId="1FF5E930" w14:textId="77777777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14:paraId="37FF8C50" w14:textId="5A181993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sz w:val="30"/>
                <w:szCs w:val="30"/>
              </w:rPr>
              <w:t>76,124</w:t>
            </w:r>
          </w:p>
        </w:tc>
      </w:tr>
      <w:tr w:rsidR="00666B43" w:rsidRPr="008F7775" w14:paraId="73B71A02" w14:textId="77777777" w:rsidTr="00C8178A">
        <w:tc>
          <w:tcPr>
            <w:tcW w:w="2430" w:type="dxa"/>
          </w:tcPr>
          <w:p w14:paraId="36ACD41A" w14:textId="77777777" w:rsidR="00666B43" w:rsidRPr="008F777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51C3A9" w14:textId="30078A8F" w:rsidR="00666B43" w:rsidRPr="00FC5F88" w:rsidRDefault="009E42E5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E42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138,41</w:t>
            </w:r>
            <w:r w:rsidR="002669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1ECBF88C" w14:textId="77777777" w:rsidR="00666B43" w:rsidRPr="00FC5F8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20AD7A6" w14:textId="286841D4" w:rsidR="00666B43" w:rsidRPr="00FC5F88" w:rsidRDefault="009E42E5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42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123,840</w:t>
            </w:r>
          </w:p>
        </w:tc>
        <w:tc>
          <w:tcPr>
            <w:tcW w:w="270" w:type="dxa"/>
          </w:tcPr>
          <w:p w14:paraId="4C16CB4F" w14:textId="77777777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4BA75C" w14:textId="76151C77" w:rsidR="00666B43" w:rsidRPr="009E29D1" w:rsidRDefault="009E42E5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E42E5">
              <w:rPr>
                <w:rFonts w:asciiTheme="majorBidi" w:hAnsiTheme="majorBidi" w:cstheme="majorBidi"/>
                <w:b/>
                <w:sz w:val="30"/>
                <w:szCs w:val="30"/>
              </w:rPr>
              <w:t>113,69</w:t>
            </w:r>
            <w:r w:rsidR="0044620C">
              <w:rPr>
                <w:rFonts w:asciiTheme="majorBidi" w:hAnsiTheme="majorBidi" w:cstheme="majorBidi"/>
                <w:b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4FFA50A" w14:textId="1BFB9339" w:rsidR="00666B43" w:rsidRPr="009E29D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B5125" w14:textId="5448E605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174,522</w:t>
            </w:r>
          </w:p>
        </w:tc>
        <w:tc>
          <w:tcPr>
            <w:tcW w:w="270" w:type="dxa"/>
            <w:vAlign w:val="bottom"/>
          </w:tcPr>
          <w:p w14:paraId="1614AA1F" w14:textId="77777777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F2B26" w14:textId="0E2A5A72" w:rsidR="00666B43" w:rsidRPr="00B111EA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30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98,924</w:t>
            </w:r>
          </w:p>
        </w:tc>
      </w:tr>
    </w:tbl>
    <w:p w14:paraId="70FFF068" w14:textId="77777777" w:rsidR="00AA51CA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3DF8A8" w14:textId="77777777" w:rsidR="00AA51CA" w:rsidRDefault="00AA5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549096B" w14:textId="25B6BB58" w:rsidR="00150B4B" w:rsidRPr="00CF7C61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46D0288" w14:textId="77777777" w:rsidR="004366CA" w:rsidRDefault="004366CA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259E43" w14:textId="15872850" w:rsidR="00150B4B" w:rsidRPr="00CF7C61" w:rsidRDefault="001779DD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บริษัทเสนอข้อมูลส่วนงานดำเนินงานที่สำคัญ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27357C75" w14:textId="77777777" w:rsidR="00150B4B" w:rsidRPr="00F22402" w:rsidRDefault="00150B4B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5C98A5F0" w14:textId="77777777" w:rsidR="004366CA" w:rsidRDefault="004366CA" w:rsidP="00F2240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65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637"/>
        <w:gridCol w:w="900"/>
        <w:gridCol w:w="270"/>
        <w:gridCol w:w="900"/>
        <w:gridCol w:w="270"/>
        <w:gridCol w:w="900"/>
        <w:gridCol w:w="270"/>
        <w:gridCol w:w="990"/>
        <w:gridCol w:w="270"/>
        <w:gridCol w:w="1013"/>
        <w:gridCol w:w="270"/>
        <w:gridCol w:w="967"/>
      </w:tblGrid>
      <w:tr w:rsidR="00993F0D" w:rsidRPr="00D47FE8" w14:paraId="43D0BD2E" w14:textId="77777777" w:rsidTr="00EE15AD">
        <w:trPr>
          <w:tblHeader/>
        </w:trPr>
        <w:tc>
          <w:tcPr>
            <w:tcW w:w="2637" w:type="dxa"/>
          </w:tcPr>
          <w:p w14:paraId="267C58EA" w14:textId="77777777" w:rsidR="00993F0D" w:rsidRPr="00D47FE8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0B6BDB82" w14:textId="77777777" w:rsidR="00993F0D" w:rsidRPr="00D47FE8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666B43" w:rsidRPr="00D47FE8" w14:paraId="752C8EB5" w14:textId="77777777" w:rsidTr="00EE15AD">
        <w:trPr>
          <w:tblHeader/>
        </w:trPr>
        <w:tc>
          <w:tcPr>
            <w:tcW w:w="2637" w:type="dxa"/>
          </w:tcPr>
          <w:p w14:paraId="39F654F8" w14:textId="7AF33DBA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070" w:type="dxa"/>
            <w:gridSpan w:val="3"/>
          </w:tcPr>
          <w:p w14:paraId="3A267DF8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1BB5EB2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14:paraId="3C2CB712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A77F04E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064A8DBF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66B43" w:rsidRPr="006C7560" w14:paraId="6A825A34" w14:textId="77777777" w:rsidTr="00EE15AD">
        <w:trPr>
          <w:tblHeader/>
        </w:trPr>
        <w:tc>
          <w:tcPr>
            <w:tcW w:w="2637" w:type="dxa"/>
          </w:tcPr>
          <w:p w14:paraId="496BAA0B" w14:textId="26E58AED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42673E3D" w14:textId="1A2AEADD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0DCB86A0" w14:textId="7777777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F86125" w14:textId="1B8A46F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AB3AB0B" w14:textId="7777777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B5C6B2" w14:textId="1FE15C01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2D9484B0" w14:textId="7777777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B32E9A" w14:textId="643B9728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60F9B8B" w14:textId="7777777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FCEF5EC" w14:textId="680EEEA1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11BD0AB8" w14:textId="77777777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</w:tcPr>
          <w:p w14:paraId="1C510039" w14:textId="4229C022" w:rsidR="00666B43" w:rsidRPr="00D84DD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93F0D" w:rsidRPr="00D47FE8" w14:paraId="7187565A" w14:textId="77777777" w:rsidTr="00EE15AD">
        <w:trPr>
          <w:tblHeader/>
        </w:trPr>
        <w:tc>
          <w:tcPr>
            <w:tcW w:w="2637" w:type="dxa"/>
          </w:tcPr>
          <w:p w14:paraId="25CB7261" w14:textId="77777777" w:rsidR="00993F0D" w:rsidRPr="00D47FE8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08EFC5E3" w14:textId="77777777" w:rsidR="00993F0D" w:rsidRPr="00D47FE8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993F0D" w:rsidRPr="00D47FE8" w14:paraId="15F1C99A" w14:textId="77777777" w:rsidTr="00EE15AD">
        <w:tc>
          <w:tcPr>
            <w:tcW w:w="9657" w:type="dxa"/>
            <w:gridSpan w:val="12"/>
          </w:tcPr>
          <w:p w14:paraId="7008A012" w14:textId="77777777" w:rsidR="00993F0D" w:rsidRDefault="00993F0D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666B43" w:rsidRPr="00C96298" w14:paraId="0A432483" w14:textId="77777777" w:rsidTr="00EE15AD">
        <w:tc>
          <w:tcPr>
            <w:tcW w:w="2637" w:type="dxa"/>
          </w:tcPr>
          <w:p w14:paraId="77CFE48B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7D7FB343" w14:textId="0534CA39" w:rsidR="00666B43" w:rsidRPr="00BC37D5" w:rsidRDefault="005816BA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816BA">
              <w:rPr>
                <w:rFonts w:asciiTheme="majorBidi" w:hAnsiTheme="majorBidi" w:cstheme="majorBidi"/>
                <w:sz w:val="26"/>
                <w:szCs w:val="26"/>
              </w:rPr>
              <w:t>755,433</w:t>
            </w:r>
          </w:p>
        </w:tc>
        <w:tc>
          <w:tcPr>
            <w:tcW w:w="270" w:type="dxa"/>
          </w:tcPr>
          <w:p w14:paraId="270CFA77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F17B13" w14:textId="3C782A14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1,003,201</w:t>
            </w:r>
          </w:p>
        </w:tc>
        <w:tc>
          <w:tcPr>
            <w:tcW w:w="270" w:type="dxa"/>
          </w:tcPr>
          <w:p w14:paraId="460B6B8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2A16C1" w14:textId="7AF3F0D4" w:rsidR="00666B43" w:rsidRPr="00BC37D5" w:rsidRDefault="000E7A1A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E7A1A">
              <w:rPr>
                <w:rFonts w:asciiTheme="majorBidi" w:hAnsiTheme="majorBidi" w:cstheme="majorBidi"/>
                <w:sz w:val="26"/>
                <w:szCs w:val="26"/>
              </w:rPr>
              <w:t>1,194,334</w:t>
            </w:r>
          </w:p>
        </w:tc>
        <w:tc>
          <w:tcPr>
            <w:tcW w:w="270" w:type="dxa"/>
          </w:tcPr>
          <w:p w14:paraId="4CB7C0BB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699EE0" w14:textId="5C799CF3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1,329,710</w:t>
            </w:r>
          </w:p>
        </w:tc>
        <w:tc>
          <w:tcPr>
            <w:tcW w:w="270" w:type="dxa"/>
          </w:tcPr>
          <w:p w14:paraId="2F00C228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B2536A5" w14:textId="3E0A62BF" w:rsidR="00666B43" w:rsidRPr="003447E3" w:rsidRDefault="000E7A1A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447E3">
              <w:rPr>
                <w:rFonts w:asciiTheme="majorBidi" w:hAnsiTheme="majorBidi" w:cstheme="majorBidi"/>
                <w:sz w:val="26"/>
                <w:szCs w:val="26"/>
              </w:rPr>
              <w:t>1,949,76</w:t>
            </w:r>
            <w:r w:rsidR="007F7F3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DAE4808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520E50EB" w14:textId="5DAA749E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2,332,911</w:t>
            </w:r>
          </w:p>
        </w:tc>
      </w:tr>
      <w:tr w:rsidR="00666B43" w:rsidRPr="00C96298" w14:paraId="3022C491" w14:textId="77777777" w:rsidTr="00EE15AD">
        <w:tc>
          <w:tcPr>
            <w:tcW w:w="2637" w:type="dxa"/>
          </w:tcPr>
          <w:p w14:paraId="4CDC6099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72B176" w14:textId="691BEFB1" w:rsidR="00666B43" w:rsidRPr="00BC37D5" w:rsidRDefault="005816BA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816BA">
              <w:rPr>
                <w:rFonts w:asciiTheme="majorBidi" w:hAnsiTheme="majorBidi" w:cstheme="majorBidi"/>
                <w:sz w:val="26"/>
                <w:szCs w:val="26"/>
              </w:rPr>
              <w:t>(786,176)</w:t>
            </w:r>
          </w:p>
        </w:tc>
        <w:tc>
          <w:tcPr>
            <w:tcW w:w="270" w:type="dxa"/>
          </w:tcPr>
          <w:p w14:paraId="740EDA93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E42A04" w14:textId="52D39BED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(924,251)</w:t>
            </w:r>
          </w:p>
        </w:tc>
        <w:tc>
          <w:tcPr>
            <w:tcW w:w="270" w:type="dxa"/>
          </w:tcPr>
          <w:p w14:paraId="642CDBF4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FF0D43" w14:textId="1776B49D" w:rsidR="00666B43" w:rsidRPr="00BC37D5" w:rsidRDefault="004778DC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78DC">
              <w:rPr>
                <w:rFonts w:asciiTheme="majorBidi" w:hAnsiTheme="majorBidi" w:cstheme="majorBidi"/>
                <w:sz w:val="26"/>
                <w:szCs w:val="26"/>
              </w:rPr>
              <w:t>(1,063,546)</w:t>
            </w:r>
          </w:p>
        </w:tc>
        <w:tc>
          <w:tcPr>
            <w:tcW w:w="270" w:type="dxa"/>
          </w:tcPr>
          <w:p w14:paraId="7EAC9336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987095" w14:textId="1434FAE2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(1,166,71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E228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C23E89C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89F7267" w14:textId="2D8E99C8" w:rsidR="00666B43" w:rsidRPr="003447E3" w:rsidRDefault="000E7A1A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447E3">
              <w:rPr>
                <w:rFonts w:asciiTheme="majorBidi" w:hAnsiTheme="majorBidi" w:cstheme="majorBidi"/>
                <w:sz w:val="26"/>
                <w:szCs w:val="26"/>
              </w:rPr>
              <w:t>(1,849,72</w:t>
            </w:r>
            <w:r w:rsidR="00FF21C6" w:rsidRPr="003447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447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7F4A91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5006CE3C" w14:textId="563962A7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(2,090,9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E228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66B43" w:rsidRPr="00812335" w14:paraId="75811683" w14:textId="77777777" w:rsidTr="00EE15AD">
        <w:tc>
          <w:tcPr>
            <w:tcW w:w="2637" w:type="dxa"/>
          </w:tcPr>
          <w:p w14:paraId="40DBB050" w14:textId="036510C0" w:rsidR="00666B43" w:rsidRPr="00812335" w:rsidRDefault="003844C6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="00666B43"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707CB66" w14:textId="59F6CA18" w:rsidR="00666B43" w:rsidRPr="00BC37D5" w:rsidRDefault="00981B2E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1B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(30,743)</w:t>
            </w:r>
          </w:p>
        </w:tc>
        <w:tc>
          <w:tcPr>
            <w:tcW w:w="270" w:type="dxa"/>
          </w:tcPr>
          <w:p w14:paraId="1112D5D5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AA214B0" w14:textId="1182F516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78,950</w:t>
            </w:r>
          </w:p>
        </w:tc>
        <w:tc>
          <w:tcPr>
            <w:tcW w:w="270" w:type="dxa"/>
          </w:tcPr>
          <w:p w14:paraId="57006247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4C71C6D" w14:textId="05E9E61A" w:rsidR="00666B43" w:rsidRPr="00BC37D5" w:rsidRDefault="004778DC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78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130,788</w:t>
            </w:r>
          </w:p>
        </w:tc>
        <w:tc>
          <w:tcPr>
            <w:tcW w:w="270" w:type="dxa"/>
          </w:tcPr>
          <w:p w14:paraId="259A6B40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0112E13" w14:textId="663F251B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162,99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E214EBE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7ED69F91" w14:textId="07547664" w:rsidR="00666B43" w:rsidRPr="00BC37D5" w:rsidRDefault="000E7A1A" w:rsidP="0036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7A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100,04</w:t>
            </w:r>
            <w:r w:rsidR="003832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AB487F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4AD2011A" w14:textId="47568A35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241,94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993F0D" w:rsidRPr="00D47FE8" w14:paraId="2D3BA575" w14:textId="77777777" w:rsidTr="00EE15AD">
        <w:trPr>
          <w:trHeight w:hRule="exact" w:val="370"/>
        </w:trPr>
        <w:tc>
          <w:tcPr>
            <w:tcW w:w="2637" w:type="dxa"/>
          </w:tcPr>
          <w:p w14:paraId="74499826" w14:textId="77777777" w:rsidR="00993F0D" w:rsidRPr="00D47FE8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65ECDAF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5915C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6A647A4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175AE2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067720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4FD76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4C7501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3178BC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2F1A82E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CDA50E" w14:textId="77777777" w:rsidR="00993F0D" w:rsidRPr="00BC37D5" w:rsidRDefault="00993F0D" w:rsidP="0099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B41FAB3" w14:textId="77777777" w:rsidR="00993F0D" w:rsidRPr="00BC37D5" w:rsidRDefault="00993F0D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666B43" w:rsidRPr="00D47FE8" w14:paraId="0A3E75FE" w14:textId="77777777" w:rsidTr="00EE15AD">
        <w:tc>
          <w:tcPr>
            <w:tcW w:w="2637" w:type="dxa"/>
          </w:tcPr>
          <w:p w14:paraId="644739DE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1B83D49D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805225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4DC1760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79B815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A97E15B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AD5731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7F6EBAA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BB8BB5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3EB8C61" w14:textId="29E91602" w:rsidR="00666B43" w:rsidRPr="00BC37D5" w:rsidRDefault="00863BAF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(64,65</w:t>
            </w:r>
            <w:r w:rsidR="00C0562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E750ED3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7BC68738" w14:textId="55F656D4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(77,707)</w:t>
            </w:r>
          </w:p>
        </w:tc>
      </w:tr>
      <w:tr w:rsidR="00666B43" w:rsidRPr="00D47FE8" w14:paraId="6BB78587" w14:textId="77777777" w:rsidTr="00EE15AD">
        <w:tc>
          <w:tcPr>
            <w:tcW w:w="2637" w:type="dxa"/>
          </w:tcPr>
          <w:p w14:paraId="1941547D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A52F043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D824A9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1035E0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A3ACE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9EEE6F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20AFA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9FEC260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73C5A0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D71626A" w14:textId="5BF4045B" w:rsidR="00666B43" w:rsidRPr="00BC37D5" w:rsidRDefault="00A42918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E15AD" w:rsidRPr="00EE15AD">
              <w:rPr>
                <w:rFonts w:asciiTheme="majorBidi" w:hAnsiTheme="majorBidi" w:cstheme="majorBidi"/>
                <w:sz w:val="26"/>
                <w:szCs w:val="26"/>
              </w:rPr>
              <w:t>73,964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1D96DCD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7D561D85" w14:textId="20E3C20B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(48,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898</w:t>
            </w:r>
            <w:r w:rsidRPr="00E228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15AD" w:rsidRPr="00D47FE8" w14:paraId="66CD3FBA" w14:textId="77777777" w:rsidTr="00EE15AD">
        <w:tc>
          <w:tcPr>
            <w:tcW w:w="2637" w:type="dxa"/>
          </w:tcPr>
          <w:p w14:paraId="3913DDF4" w14:textId="3097607E" w:rsidR="00EE15AD" w:rsidRPr="00D47FE8" w:rsidRDefault="00EE15AD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5" w:right="-135" w:hanging="19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ขาดทุนจากการด้อยค่าอาคารและ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อุปกรณ์ และสินทรัพย์ไม่มีตัวตน</w:t>
            </w:r>
          </w:p>
        </w:tc>
        <w:tc>
          <w:tcPr>
            <w:tcW w:w="900" w:type="dxa"/>
          </w:tcPr>
          <w:p w14:paraId="4A36A757" w14:textId="77777777" w:rsidR="00EE15AD" w:rsidRPr="00BC37D5" w:rsidRDefault="00EE15A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DBE9C4F" w14:textId="77777777" w:rsidR="00EE15AD" w:rsidRPr="00BC37D5" w:rsidRDefault="00EE15A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47F452A" w14:textId="77777777" w:rsidR="00EE15AD" w:rsidRPr="00BC37D5" w:rsidRDefault="00EE15A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8D1428" w14:textId="77777777" w:rsidR="00EE15AD" w:rsidRPr="00BC37D5" w:rsidRDefault="00EE15A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C4B0957" w14:textId="77777777" w:rsidR="00EE15AD" w:rsidRPr="00BC37D5" w:rsidRDefault="00EE15A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B21B09" w14:textId="77777777" w:rsidR="00EE15AD" w:rsidRPr="00BC37D5" w:rsidRDefault="00EE15A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CC3E63C" w14:textId="77777777" w:rsidR="00EE15AD" w:rsidRPr="00BC37D5" w:rsidRDefault="00EE15A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646DF4" w14:textId="77777777" w:rsidR="00EE15AD" w:rsidRPr="00BC37D5" w:rsidRDefault="00EE15A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4C45930" w14:textId="77777777" w:rsidR="00EE15AD" w:rsidRDefault="00EE15A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DB0189" w14:textId="3A313D2A" w:rsidR="00EE15AD" w:rsidRDefault="00EE15A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(116,382)</w:t>
            </w:r>
          </w:p>
        </w:tc>
        <w:tc>
          <w:tcPr>
            <w:tcW w:w="270" w:type="dxa"/>
          </w:tcPr>
          <w:p w14:paraId="69D69AB7" w14:textId="77777777" w:rsidR="00EE15AD" w:rsidRPr="00BC37D5" w:rsidRDefault="00EE15AD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347905A2" w14:textId="77777777" w:rsidR="00EE15AD" w:rsidRDefault="00EE15AD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FA564A" w14:textId="153FF50D" w:rsidR="00EE15AD" w:rsidRPr="00E228E3" w:rsidRDefault="00EE15AD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66B43" w:rsidRPr="00D47FE8" w14:paraId="18F64506" w14:textId="77777777" w:rsidTr="00EE15AD">
        <w:tc>
          <w:tcPr>
            <w:tcW w:w="2637" w:type="dxa"/>
          </w:tcPr>
          <w:p w14:paraId="7A8A82F3" w14:textId="77777777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ECEAEAC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0FC2D7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9B2A173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E88F78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8D4CE80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2F185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6F8602B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8E3E58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8FA7EF4" w14:textId="6E1B4CEE" w:rsidR="00666B43" w:rsidRPr="00BC37D5" w:rsidRDefault="009F6368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F6368">
              <w:rPr>
                <w:rFonts w:asciiTheme="majorBidi" w:hAnsiTheme="majorBidi" w:cstheme="majorBidi"/>
                <w:sz w:val="26"/>
                <w:szCs w:val="26"/>
              </w:rPr>
              <w:t>15,685</w:t>
            </w:r>
          </w:p>
        </w:tc>
        <w:tc>
          <w:tcPr>
            <w:tcW w:w="270" w:type="dxa"/>
          </w:tcPr>
          <w:p w14:paraId="0CE506F9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108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9493800" w14:textId="47C6988F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6,682</w:t>
            </w:r>
          </w:p>
        </w:tc>
      </w:tr>
      <w:tr w:rsidR="00666B43" w:rsidRPr="00A942E3" w14:paraId="3EE4A44A" w14:textId="77777777" w:rsidTr="00EE15AD">
        <w:trPr>
          <w:trHeight w:val="352"/>
        </w:trPr>
        <w:tc>
          <w:tcPr>
            <w:tcW w:w="2637" w:type="dxa"/>
          </w:tcPr>
          <w:p w14:paraId="3AC2B5AC" w14:textId="1D0D6FAF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ขาดทุน) กำไรจากกิจกรรมดำเนินงาน</w:t>
            </w:r>
          </w:p>
        </w:tc>
        <w:tc>
          <w:tcPr>
            <w:tcW w:w="900" w:type="dxa"/>
          </w:tcPr>
          <w:p w14:paraId="5AC04DB1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7160B6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E97DEA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E519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CFBDEE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B64919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1F24D0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42C8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96675B9" w14:textId="77777777" w:rsidR="00666B43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0BC5543" w14:textId="5B139EFE" w:rsidR="00666B43" w:rsidRPr="00BC37D5" w:rsidRDefault="007E3299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32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(139,26</w:t>
            </w:r>
            <w:r w:rsidR="00C056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7E32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1FC39B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FDAE835" w14:textId="77777777" w:rsidR="00666B43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19FEA1A" w14:textId="3C0B1963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7B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142,01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</w:tr>
      <w:tr w:rsidR="00666B43" w:rsidRPr="00D47FE8" w14:paraId="67CE3446" w14:textId="77777777" w:rsidTr="00EE15AD">
        <w:tc>
          <w:tcPr>
            <w:tcW w:w="2637" w:type="dxa"/>
          </w:tcPr>
          <w:p w14:paraId="647F713D" w14:textId="4E3BFEBD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0828208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3CB8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354E67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B5CCC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3C3BC9A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72626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EF8793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30F157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7BA74F66" w14:textId="39612DC9" w:rsidR="00666B43" w:rsidRPr="00BC37D5" w:rsidRDefault="007A033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A0333">
              <w:rPr>
                <w:rFonts w:asciiTheme="majorBidi" w:hAnsiTheme="majorBidi" w:cstheme="majorBidi"/>
                <w:sz w:val="26"/>
                <w:szCs w:val="26"/>
              </w:rPr>
              <w:t>(3,798)</w:t>
            </w:r>
          </w:p>
        </w:tc>
        <w:tc>
          <w:tcPr>
            <w:tcW w:w="270" w:type="dxa"/>
          </w:tcPr>
          <w:p w14:paraId="5C9DF01E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321196AD" w14:textId="0DA4E168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(4,228)</w:t>
            </w:r>
          </w:p>
        </w:tc>
      </w:tr>
      <w:tr w:rsidR="00666B43" w:rsidRPr="00D47FE8" w14:paraId="09DDFA42" w14:textId="77777777" w:rsidTr="00EE15AD">
        <w:tc>
          <w:tcPr>
            <w:tcW w:w="2637" w:type="dxa"/>
          </w:tcPr>
          <w:p w14:paraId="6CB861EE" w14:textId="50FDD5FF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7891D501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A576C9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FCAB465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774316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05565E8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33309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DD3E9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B6441A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5E5F63D9" w14:textId="2961F71E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8663D6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1AB0C0B7" w14:textId="77777777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6B43" w:rsidRPr="00D47FE8" w14:paraId="3C50D068" w14:textId="77777777" w:rsidTr="00EE15AD">
        <w:tc>
          <w:tcPr>
            <w:tcW w:w="2637" w:type="dxa"/>
          </w:tcPr>
          <w:p w14:paraId="23D67E49" w14:textId="7AF21778" w:rsidR="00666B43" w:rsidRPr="00D47FE8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76B774DB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AFA8E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B3B034E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FAD2EE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E7AB739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D3D97A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E4AFA0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65ECA7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A3498E9" w14:textId="02C94C1D" w:rsidR="00666B43" w:rsidRPr="00BC37D5" w:rsidRDefault="00900B52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00B52">
              <w:rPr>
                <w:rFonts w:asciiTheme="majorBidi" w:hAnsiTheme="majorBidi" w:cstheme="majorBidi"/>
                <w:sz w:val="26"/>
                <w:szCs w:val="26"/>
              </w:rPr>
              <w:t>33,112</w:t>
            </w:r>
          </w:p>
        </w:tc>
        <w:tc>
          <w:tcPr>
            <w:tcW w:w="270" w:type="dxa"/>
          </w:tcPr>
          <w:p w14:paraId="3EDAFF1B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2798E31" w14:textId="7920887D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38,71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66B43" w:rsidRPr="00D47FE8" w14:paraId="62762A64" w14:textId="77777777" w:rsidTr="00EE15AD">
        <w:tc>
          <w:tcPr>
            <w:tcW w:w="2637" w:type="dxa"/>
            <w:vAlign w:val="bottom"/>
          </w:tcPr>
          <w:p w14:paraId="0358011F" w14:textId="538DB002" w:rsidR="00666B43" w:rsidRPr="00183EE9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(ขาดทุน) กำไร</w:t>
            </w: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00" w:type="dxa"/>
            <w:vAlign w:val="bottom"/>
          </w:tcPr>
          <w:p w14:paraId="622FC5D8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C5E987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9CB5C4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F5CBE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9B9955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563204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C978A6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267729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7DB6274C" w14:textId="5D63996F" w:rsidR="00666B43" w:rsidRPr="00BC37D5" w:rsidRDefault="00900B52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0B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(109,95</w:t>
            </w:r>
            <w:r w:rsidR="00C056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900B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00E92C8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A21EC61" w14:textId="3F18B58C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176,50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666B43" w:rsidRPr="00D47FE8" w14:paraId="3F7D3E62" w14:textId="77777777" w:rsidTr="00EE15AD">
        <w:tc>
          <w:tcPr>
            <w:tcW w:w="2637" w:type="dxa"/>
          </w:tcPr>
          <w:p w14:paraId="6A452068" w14:textId="0718A338" w:rsidR="00666B43" w:rsidRPr="00D47FE8" w:rsidRDefault="00900B52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66B43">
              <w:rPr>
                <w:rFonts w:ascii="Angsana New" w:hAnsi="Angsana New"/>
                <w:sz w:val="26"/>
                <w:szCs w:val="26"/>
              </w:rPr>
              <w:t>(</w:t>
            </w:r>
            <w:r w:rsidR="00666B43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666B43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="00666B4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</w:tcPr>
          <w:p w14:paraId="78F92D10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42C59D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EA3C2D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75C144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F841269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C335A3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ED92D8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74022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8D4461F" w14:textId="71992ABC" w:rsidR="00666B43" w:rsidRPr="00BC37D5" w:rsidRDefault="00900B52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00B52">
              <w:rPr>
                <w:rFonts w:asciiTheme="majorBidi" w:hAnsiTheme="majorBidi" w:cstheme="majorBidi"/>
                <w:sz w:val="26"/>
                <w:szCs w:val="26"/>
              </w:rPr>
              <w:t>27,810</w:t>
            </w:r>
          </w:p>
        </w:tc>
        <w:tc>
          <w:tcPr>
            <w:tcW w:w="270" w:type="dxa"/>
          </w:tcPr>
          <w:p w14:paraId="4292F126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A3A0923" w14:textId="4C4A6438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sz w:val="26"/>
                <w:szCs w:val="26"/>
              </w:rPr>
              <w:t>(27,103)</w:t>
            </w:r>
          </w:p>
        </w:tc>
      </w:tr>
      <w:tr w:rsidR="00666B43" w:rsidRPr="006A40DC" w14:paraId="0B1F9ED4" w14:textId="77777777" w:rsidTr="00EE15AD">
        <w:tc>
          <w:tcPr>
            <w:tcW w:w="2637" w:type="dxa"/>
          </w:tcPr>
          <w:p w14:paraId="42CF180F" w14:textId="27ADE67D" w:rsidR="00666B43" w:rsidRPr="00E14EE1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E14EE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1DDAC4DA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BEAB05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B3D820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772076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252ABA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515E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874F1C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2C47B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8687E51" w14:textId="4718DF84" w:rsidR="00666B43" w:rsidRPr="00BC37D5" w:rsidRDefault="00F05209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52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(82,14</w:t>
            </w:r>
            <w:r w:rsidR="00C056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F052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BC2EF3F" w14:textId="77777777" w:rsidR="00666B43" w:rsidRPr="00BC37D5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 w:firstLine="2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0612D9C" w14:textId="0930103F" w:rsidR="00666B43" w:rsidRPr="00BC37D5" w:rsidRDefault="00666B43" w:rsidP="00EE1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8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149,40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</w:tbl>
    <w:p w14:paraId="0E6A6BDE" w14:textId="293ED1AF" w:rsidR="005D44E3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9FEE0DE" w14:textId="23485195" w:rsidR="00311436" w:rsidRDefault="00311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017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19"/>
        <w:gridCol w:w="7"/>
        <w:gridCol w:w="1073"/>
        <w:gridCol w:w="9"/>
        <w:gridCol w:w="234"/>
        <w:gridCol w:w="9"/>
        <w:gridCol w:w="1007"/>
        <w:gridCol w:w="9"/>
        <w:gridCol w:w="227"/>
        <w:gridCol w:w="11"/>
        <w:gridCol w:w="1113"/>
        <w:gridCol w:w="241"/>
        <w:gridCol w:w="29"/>
        <w:gridCol w:w="980"/>
        <w:gridCol w:w="15"/>
        <w:gridCol w:w="270"/>
        <w:gridCol w:w="11"/>
        <w:gridCol w:w="1066"/>
        <w:gridCol w:w="272"/>
        <w:gridCol w:w="1169"/>
        <w:gridCol w:w="8"/>
      </w:tblGrid>
      <w:tr w:rsidR="007213E2" w:rsidRPr="007213E2" w14:paraId="28A9B27B" w14:textId="77777777" w:rsidTr="00583DDF">
        <w:tc>
          <w:tcPr>
            <w:tcW w:w="2419" w:type="dxa"/>
          </w:tcPr>
          <w:p w14:paraId="200AC364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60" w:type="dxa"/>
            <w:gridSpan w:val="20"/>
          </w:tcPr>
          <w:p w14:paraId="57F68DC5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76B7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51D7C" w:rsidRPr="007213E2" w14:paraId="6B30D740" w14:textId="77777777" w:rsidTr="00583DDF">
        <w:tc>
          <w:tcPr>
            <w:tcW w:w="2419" w:type="dxa"/>
          </w:tcPr>
          <w:p w14:paraId="1130F273" w14:textId="7D190610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gridSpan w:val="6"/>
          </w:tcPr>
          <w:p w14:paraId="1DD1F07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1A037C3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4" w:type="dxa"/>
            <w:gridSpan w:val="5"/>
          </w:tcPr>
          <w:p w14:paraId="12C05805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5" w:type="dxa"/>
            <w:gridSpan w:val="2"/>
          </w:tcPr>
          <w:p w14:paraId="77FD60B9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5"/>
          </w:tcPr>
          <w:p w14:paraId="4E74A02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66B43" w:rsidRPr="007213E2" w14:paraId="0E7B7DF2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4E2F1052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9203E3" w14:textId="4456AAD9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3" w:type="dxa"/>
            <w:gridSpan w:val="2"/>
          </w:tcPr>
          <w:p w14:paraId="42AC1419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5E8BEE01" w14:textId="32CC7982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gridSpan w:val="2"/>
            <w:vAlign w:val="bottom"/>
          </w:tcPr>
          <w:p w14:paraId="39367DEC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7A898D3D" w14:textId="28C89893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  <w:gridSpan w:val="2"/>
          </w:tcPr>
          <w:p w14:paraId="09FC5A72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1266F80" w14:textId="26EB3336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1" w:type="dxa"/>
            <w:gridSpan w:val="2"/>
            <w:vAlign w:val="bottom"/>
          </w:tcPr>
          <w:p w14:paraId="2A906229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00127E83" w14:textId="30A0295A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2" w:type="dxa"/>
          </w:tcPr>
          <w:p w14:paraId="608C233B" w14:textId="77777777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B307EC0" w14:textId="5B823639" w:rsidR="00666B43" w:rsidRPr="007213E2" w:rsidRDefault="00666B43" w:rsidP="00666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8C6175" w:rsidRPr="007213E2" w14:paraId="3962BA66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4BBE9F58" w14:textId="440A827B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F3DECA" w14:textId="14ABD199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43" w:type="dxa"/>
            <w:gridSpan w:val="2"/>
          </w:tcPr>
          <w:p w14:paraId="28B6D3D6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8E97450" w14:textId="47F77AA2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36" w:type="dxa"/>
            <w:gridSpan w:val="2"/>
            <w:vAlign w:val="bottom"/>
          </w:tcPr>
          <w:p w14:paraId="7F1FE40B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057C890A" w14:textId="36F87FA5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70" w:type="dxa"/>
            <w:gridSpan w:val="2"/>
          </w:tcPr>
          <w:p w14:paraId="15A1EEAC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04DEC25" w14:textId="6BD264B4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81" w:type="dxa"/>
            <w:gridSpan w:val="2"/>
            <w:vAlign w:val="bottom"/>
          </w:tcPr>
          <w:p w14:paraId="4868E8A2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7BB17A99" w14:textId="7F8C92FF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72" w:type="dxa"/>
          </w:tcPr>
          <w:p w14:paraId="62B92F73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55E2FF5" w14:textId="721F7360" w:rsidR="008C6175" w:rsidRPr="007213E2" w:rsidRDefault="000779E3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</w:tr>
      <w:tr w:rsidR="008C6175" w:rsidRPr="007213E2" w14:paraId="10DD7BDB" w14:textId="77777777" w:rsidTr="00583DDF">
        <w:trPr>
          <w:trHeight w:val="297"/>
        </w:trPr>
        <w:tc>
          <w:tcPr>
            <w:tcW w:w="2419" w:type="dxa"/>
          </w:tcPr>
          <w:p w14:paraId="1B95A037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0" w:type="dxa"/>
            <w:gridSpan w:val="20"/>
          </w:tcPr>
          <w:p w14:paraId="56302A8E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8C6175" w:rsidRPr="007213E2" w14:paraId="6A548BE8" w14:textId="77777777" w:rsidTr="00583DDF">
        <w:trPr>
          <w:gridAfter w:val="1"/>
          <w:wAfter w:w="8" w:type="dxa"/>
        </w:trPr>
        <w:tc>
          <w:tcPr>
            <w:tcW w:w="7383" w:type="dxa"/>
            <w:gridSpan w:val="15"/>
          </w:tcPr>
          <w:p w14:paraId="18CA5A80" w14:textId="77777777" w:rsidR="008C6175" w:rsidRPr="007213E2" w:rsidRDefault="008C6175" w:rsidP="008C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</w:tcPr>
          <w:p w14:paraId="25FEA237" w14:textId="77777777" w:rsidR="008C6175" w:rsidRPr="007213E2" w:rsidRDefault="008C6175" w:rsidP="008C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34A1D6EC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3FBEE564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1972F603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127E" w:rsidRPr="007213E2" w14:paraId="476E4EC7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488833AC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2" w:type="dxa"/>
            <w:gridSpan w:val="2"/>
          </w:tcPr>
          <w:p w14:paraId="2C333902" w14:textId="546D0769" w:rsidR="0047127E" w:rsidRPr="00FC5F88" w:rsidRDefault="0053122C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3122C">
              <w:rPr>
                <w:rFonts w:asciiTheme="majorBidi" w:hAnsiTheme="majorBidi" w:cstheme="majorBidi"/>
                <w:bCs/>
                <w:sz w:val="26"/>
                <w:szCs w:val="26"/>
              </w:rPr>
              <w:t>336,155</w:t>
            </w:r>
          </w:p>
        </w:tc>
        <w:tc>
          <w:tcPr>
            <w:tcW w:w="243" w:type="dxa"/>
            <w:gridSpan w:val="2"/>
          </w:tcPr>
          <w:p w14:paraId="441ECE4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6CDD523C" w14:textId="1F4A226E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441,288</w:t>
            </w:r>
          </w:p>
        </w:tc>
        <w:tc>
          <w:tcPr>
            <w:tcW w:w="238" w:type="dxa"/>
            <w:gridSpan w:val="2"/>
          </w:tcPr>
          <w:p w14:paraId="01A8C814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4310598B" w14:textId="0A4BA879" w:rsidR="0047127E" w:rsidRPr="00FC5F88" w:rsidRDefault="000456D4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456D4">
              <w:rPr>
                <w:rFonts w:asciiTheme="majorBidi" w:hAnsiTheme="majorBidi" w:cstheme="majorBidi"/>
                <w:bCs/>
                <w:sz w:val="26"/>
                <w:szCs w:val="26"/>
              </w:rPr>
              <w:t>1,240,876</w:t>
            </w:r>
          </w:p>
        </w:tc>
        <w:tc>
          <w:tcPr>
            <w:tcW w:w="241" w:type="dxa"/>
          </w:tcPr>
          <w:p w14:paraId="6547FEC4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6057F45" w14:textId="69C6D9BD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1,250,343</w:t>
            </w:r>
          </w:p>
        </w:tc>
        <w:tc>
          <w:tcPr>
            <w:tcW w:w="270" w:type="dxa"/>
          </w:tcPr>
          <w:p w14:paraId="6BF03A4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14:paraId="79F8A92E" w14:textId="0A956E9B" w:rsidR="0047127E" w:rsidRPr="00FC5F88" w:rsidRDefault="000456D4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456D4">
              <w:rPr>
                <w:rFonts w:asciiTheme="majorBidi" w:hAnsiTheme="majorBidi" w:cstheme="majorBidi"/>
                <w:bCs/>
                <w:sz w:val="26"/>
                <w:szCs w:val="26"/>
              </w:rPr>
              <w:t>1,577,031</w:t>
            </w:r>
          </w:p>
        </w:tc>
        <w:tc>
          <w:tcPr>
            <w:tcW w:w="272" w:type="dxa"/>
          </w:tcPr>
          <w:p w14:paraId="537F3F6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3B0F9DC" w14:textId="54319260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1,691,631</w:t>
            </w:r>
          </w:p>
        </w:tc>
      </w:tr>
      <w:tr w:rsidR="0047127E" w:rsidRPr="007213E2" w14:paraId="4838FF9E" w14:textId="77777777">
        <w:trPr>
          <w:gridAfter w:val="1"/>
          <w:wAfter w:w="8" w:type="dxa"/>
        </w:trPr>
        <w:tc>
          <w:tcPr>
            <w:tcW w:w="2426" w:type="dxa"/>
            <w:gridSpan w:val="2"/>
          </w:tcPr>
          <w:p w14:paraId="6DD10AAC" w14:textId="6D7AAD3C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</w:tcPr>
          <w:p w14:paraId="07935549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A3B7B1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16EE8D6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58B2A28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5811B1D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9DF6F2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BB8D96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7A20C3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21479D7A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5371137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4053E6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7127E" w:rsidRPr="007213E2" w14:paraId="6F7A8CEC" w14:textId="77777777">
        <w:trPr>
          <w:gridAfter w:val="1"/>
          <w:wAfter w:w="8" w:type="dxa"/>
        </w:trPr>
        <w:tc>
          <w:tcPr>
            <w:tcW w:w="2426" w:type="dxa"/>
            <w:gridSpan w:val="2"/>
          </w:tcPr>
          <w:p w14:paraId="4DB31B54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vAlign w:val="center"/>
          </w:tcPr>
          <w:p w14:paraId="6B2C3191" w14:textId="2235CDEE" w:rsidR="0047127E" w:rsidRPr="00FC5F88" w:rsidRDefault="000456D4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456D4">
              <w:rPr>
                <w:rFonts w:asciiTheme="majorBidi" w:hAnsiTheme="majorBidi" w:cstheme="majorBidi"/>
                <w:bCs/>
                <w:sz w:val="26"/>
                <w:szCs w:val="26"/>
              </w:rPr>
              <w:t>841,574</w:t>
            </w:r>
          </w:p>
        </w:tc>
        <w:tc>
          <w:tcPr>
            <w:tcW w:w="243" w:type="dxa"/>
            <w:gridSpan w:val="2"/>
            <w:vAlign w:val="center"/>
          </w:tcPr>
          <w:p w14:paraId="19766F8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6FA15E97" w14:textId="74C0F6B1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877,980</w:t>
            </w:r>
          </w:p>
        </w:tc>
        <w:tc>
          <w:tcPr>
            <w:tcW w:w="238" w:type="dxa"/>
            <w:gridSpan w:val="2"/>
            <w:vAlign w:val="center"/>
          </w:tcPr>
          <w:p w14:paraId="1CB6AAD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26C3AD07" w14:textId="6F50EB67" w:rsidR="0047127E" w:rsidRPr="00FC5F88" w:rsidRDefault="0054188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4188E">
              <w:rPr>
                <w:rFonts w:asciiTheme="majorBidi" w:hAnsiTheme="majorBidi" w:cstheme="majorBidi"/>
                <w:bCs/>
                <w:sz w:val="26"/>
                <w:szCs w:val="26"/>
              </w:rPr>
              <w:t>440,933</w:t>
            </w:r>
          </w:p>
        </w:tc>
        <w:tc>
          <w:tcPr>
            <w:tcW w:w="241" w:type="dxa"/>
            <w:vAlign w:val="center"/>
          </w:tcPr>
          <w:p w14:paraId="3BD1B99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vAlign w:val="center"/>
          </w:tcPr>
          <w:p w14:paraId="77CA8E3A" w14:textId="5C592A7A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391,319</w:t>
            </w:r>
          </w:p>
        </w:tc>
        <w:tc>
          <w:tcPr>
            <w:tcW w:w="270" w:type="dxa"/>
          </w:tcPr>
          <w:p w14:paraId="30BF513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369C68E7" w14:textId="7563C9C2" w:rsidR="0047127E" w:rsidRPr="00FC5F88" w:rsidRDefault="0054188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4188E">
              <w:rPr>
                <w:rFonts w:asciiTheme="majorBidi" w:hAnsiTheme="majorBidi" w:cstheme="majorBidi"/>
                <w:bCs/>
                <w:sz w:val="26"/>
                <w:szCs w:val="26"/>
              </w:rPr>
              <w:t>1,282,507</w:t>
            </w:r>
          </w:p>
        </w:tc>
        <w:tc>
          <w:tcPr>
            <w:tcW w:w="272" w:type="dxa"/>
          </w:tcPr>
          <w:p w14:paraId="2971344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6EFFAEF" w14:textId="22CCD395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1,269,299</w:t>
            </w:r>
          </w:p>
        </w:tc>
      </w:tr>
      <w:tr w:rsidR="0047127E" w:rsidRPr="007213E2" w14:paraId="7C774CE2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4B7D1B5E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vAlign w:val="center"/>
          </w:tcPr>
          <w:p w14:paraId="198FB2B4" w14:textId="0529F42A" w:rsidR="0047127E" w:rsidRPr="00FC5F88" w:rsidRDefault="000456D4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38C756C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52597473" w14:textId="004E4853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4CD53D4A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2B9D0DBC" w14:textId="3588946C" w:rsidR="0047127E" w:rsidRPr="00FC5F88" w:rsidRDefault="000456D4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324B49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vAlign w:val="center"/>
          </w:tcPr>
          <w:p w14:paraId="7230259E" w14:textId="3FC01296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2023C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380922B2" w14:textId="3E5E1EA0" w:rsidR="0047127E" w:rsidRPr="00FC5F88" w:rsidRDefault="0054188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4188E">
              <w:rPr>
                <w:rFonts w:asciiTheme="majorBidi" w:hAnsiTheme="majorBidi" w:cstheme="majorBidi"/>
                <w:bCs/>
                <w:sz w:val="26"/>
                <w:szCs w:val="26"/>
              </w:rPr>
              <w:t>175,931</w:t>
            </w:r>
          </w:p>
        </w:tc>
        <w:tc>
          <w:tcPr>
            <w:tcW w:w="272" w:type="dxa"/>
          </w:tcPr>
          <w:p w14:paraId="5184D03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F35C299" w14:textId="24D31BB4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181,127</w:t>
            </w:r>
          </w:p>
        </w:tc>
      </w:tr>
      <w:tr w:rsidR="0047127E" w:rsidRPr="007213E2" w14:paraId="5CFBE09D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07CD6A20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</w:tcPr>
          <w:p w14:paraId="6E6CF004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6440B19A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20EA4D5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57A6E29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3850AE93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A461BD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3EA5CF4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0ECDE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D3C2F" w14:textId="3102B0EB" w:rsidR="0047127E" w:rsidRPr="00FC5F88" w:rsidRDefault="0054188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4188E">
              <w:rPr>
                <w:rFonts w:asciiTheme="majorBidi" w:hAnsiTheme="majorBidi" w:cstheme="majorBidi"/>
                <w:bCs/>
                <w:sz w:val="26"/>
                <w:szCs w:val="26"/>
              </w:rPr>
              <w:t>1,458,438</w:t>
            </w:r>
          </w:p>
        </w:tc>
        <w:tc>
          <w:tcPr>
            <w:tcW w:w="272" w:type="dxa"/>
          </w:tcPr>
          <w:p w14:paraId="21FA8BE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5D292" w14:textId="46E878A5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1,450,426</w:t>
            </w:r>
          </w:p>
        </w:tc>
      </w:tr>
      <w:tr w:rsidR="0047127E" w:rsidRPr="007213E2" w14:paraId="62646619" w14:textId="77777777" w:rsidTr="00583DDF">
        <w:trPr>
          <w:gridAfter w:val="1"/>
          <w:wAfter w:w="8" w:type="dxa"/>
          <w:trHeight w:val="77"/>
        </w:trPr>
        <w:tc>
          <w:tcPr>
            <w:tcW w:w="2426" w:type="dxa"/>
            <w:gridSpan w:val="2"/>
          </w:tcPr>
          <w:p w14:paraId="45E4BC01" w14:textId="729480A9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</w:tcPr>
          <w:p w14:paraId="730D4B73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601479D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C93A2C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6D9369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2610077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FFB141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6E3E37C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EEB87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</w:tcPr>
          <w:p w14:paraId="5826974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5B872D0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BD841E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7127E" w:rsidRPr="007213E2" w14:paraId="7CDCB6E6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40ADB59B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vAlign w:val="center"/>
          </w:tcPr>
          <w:p w14:paraId="631CE40E" w14:textId="6944040E" w:rsidR="0047127E" w:rsidRPr="00FC5F88" w:rsidRDefault="00F37325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37325">
              <w:rPr>
                <w:rFonts w:asciiTheme="majorBidi" w:hAnsiTheme="majorBidi" w:cstheme="majorBidi"/>
                <w:bCs/>
                <w:sz w:val="26"/>
                <w:szCs w:val="26"/>
              </w:rPr>
              <w:t>881,264</w:t>
            </w:r>
          </w:p>
        </w:tc>
        <w:tc>
          <w:tcPr>
            <w:tcW w:w="243" w:type="dxa"/>
            <w:gridSpan w:val="2"/>
            <w:vAlign w:val="center"/>
          </w:tcPr>
          <w:p w14:paraId="6665EAB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6EEB45F3" w14:textId="6C8AAE84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1,040,491</w:t>
            </w:r>
          </w:p>
        </w:tc>
        <w:tc>
          <w:tcPr>
            <w:tcW w:w="238" w:type="dxa"/>
            <w:gridSpan w:val="2"/>
            <w:vAlign w:val="center"/>
          </w:tcPr>
          <w:p w14:paraId="52E76DB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1368073B" w14:textId="396A1BE5" w:rsidR="0047127E" w:rsidRPr="00FC5F88" w:rsidRDefault="00F37325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37325">
              <w:rPr>
                <w:rFonts w:asciiTheme="majorBidi" w:hAnsiTheme="majorBidi" w:cstheme="majorBidi"/>
                <w:bCs/>
                <w:sz w:val="26"/>
                <w:szCs w:val="26"/>
              </w:rPr>
              <w:t>277,194</w:t>
            </w:r>
          </w:p>
        </w:tc>
        <w:tc>
          <w:tcPr>
            <w:tcW w:w="241" w:type="dxa"/>
            <w:vAlign w:val="center"/>
          </w:tcPr>
          <w:p w14:paraId="18EA137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vAlign w:val="center"/>
          </w:tcPr>
          <w:p w14:paraId="66F88195" w14:textId="7C79CBD3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302,229</w:t>
            </w:r>
          </w:p>
        </w:tc>
        <w:tc>
          <w:tcPr>
            <w:tcW w:w="270" w:type="dxa"/>
            <w:vAlign w:val="center"/>
          </w:tcPr>
          <w:p w14:paraId="66901F6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42125A76" w14:textId="5498D839" w:rsidR="0047127E" w:rsidRPr="00FC5F88" w:rsidRDefault="00F37325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37325">
              <w:rPr>
                <w:rFonts w:asciiTheme="majorBidi" w:hAnsiTheme="majorBidi" w:cstheme="majorBidi"/>
                <w:bCs/>
                <w:sz w:val="26"/>
                <w:szCs w:val="26"/>
              </w:rPr>
              <w:t>1,158,458</w:t>
            </w:r>
          </w:p>
        </w:tc>
        <w:tc>
          <w:tcPr>
            <w:tcW w:w="272" w:type="dxa"/>
          </w:tcPr>
          <w:p w14:paraId="55252DB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E58B9CD" w14:textId="51770608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1,342,720</w:t>
            </w:r>
          </w:p>
        </w:tc>
      </w:tr>
      <w:tr w:rsidR="0047127E" w:rsidRPr="007213E2" w14:paraId="3B20AE29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3A61960F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</w:tcPr>
          <w:p w14:paraId="4CC684B5" w14:textId="53B2D0AB" w:rsidR="0047127E" w:rsidRPr="00FC5F88" w:rsidRDefault="000456D4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6DDE3A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39726317" w14:textId="3F914709" w:rsidR="0047127E" w:rsidRPr="00950950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74504DD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47C6D479" w14:textId="0DFC1D5F" w:rsidR="0047127E" w:rsidRPr="00FC5F88" w:rsidRDefault="000456D4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1D1F59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5EC8185E" w14:textId="373396D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5BBEEA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03B7FF03" w14:textId="23896659" w:rsidR="0047127E" w:rsidRPr="00FC5F88" w:rsidRDefault="00F37325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37325">
              <w:rPr>
                <w:rFonts w:asciiTheme="majorBidi" w:hAnsiTheme="majorBidi" w:cstheme="majorBidi"/>
                <w:bCs/>
                <w:sz w:val="26"/>
                <w:szCs w:val="26"/>
              </w:rPr>
              <w:t>185,472</w:t>
            </w:r>
          </w:p>
        </w:tc>
        <w:tc>
          <w:tcPr>
            <w:tcW w:w="272" w:type="dxa"/>
            <w:tcBorders>
              <w:left w:val="nil"/>
            </w:tcBorders>
          </w:tcPr>
          <w:p w14:paraId="44BECE1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6F40996" w14:textId="575D46FE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185,969</w:t>
            </w:r>
          </w:p>
        </w:tc>
      </w:tr>
      <w:tr w:rsidR="0047127E" w:rsidRPr="007213E2" w14:paraId="2B3244CE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6FBC9D49" w14:textId="77777777" w:rsidR="0047127E" w:rsidRPr="007213E2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</w:tcPr>
          <w:p w14:paraId="31EAEAF6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C44B98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138D7769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52AC00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4416827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E97337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99D62B2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02F0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24796D86" w14:textId="56D6E5C4" w:rsidR="0047127E" w:rsidRPr="00FC5F88" w:rsidRDefault="00B055D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055DA">
              <w:rPr>
                <w:rFonts w:asciiTheme="majorBidi" w:hAnsiTheme="majorBidi" w:cstheme="majorBidi"/>
                <w:bCs/>
                <w:sz w:val="26"/>
                <w:szCs w:val="26"/>
              </w:rPr>
              <w:t>1,343,930</w:t>
            </w:r>
          </w:p>
        </w:tc>
        <w:tc>
          <w:tcPr>
            <w:tcW w:w="272" w:type="dxa"/>
            <w:tcBorders>
              <w:left w:val="nil"/>
            </w:tcBorders>
          </w:tcPr>
          <w:p w14:paraId="616B6DD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160D758" w14:textId="3E1B9555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1,528,689</w:t>
            </w:r>
          </w:p>
        </w:tc>
      </w:tr>
      <w:tr w:rsidR="0047127E" w:rsidRPr="00D87B1A" w14:paraId="78B3494B" w14:textId="77777777">
        <w:trPr>
          <w:gridAfter w:val="1"/>
          <w:wAfter w:w="8" w:type="dxa"/>
        </w:trPr>
        <w:tc>
          <w:tcPr>
            <w:tcW w:w="2419" w:type="dxa"/>
          </w:tcPr>
          <w:p w14:paraId="722177A8" w14:textId="77777777" w:rsidR="0047127E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gridSpan w:val="3"/>
          </w:tcPr>
          <w:p w14:paraId="08F8657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C593C6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66F21C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06F610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BEB0B6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32287C0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EBEB63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60C07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3BC5157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2D617F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A62BB2C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127E" w:rsidRPr="00D87B1A" w14:paraId="364E73D2" w14:textId="77777777">
        <w:trPr>
          <w:gridAfter w:val="1"/>
          <w:wAfter w:w="8" w:type="dxa"/>
        </w:trPr>
        <w:tc>
          <w:tcPr>
            <w:tcW w:w="2419" w:type="dxa"/>
          </w:tcPr>
          <w:p w14:paraId="110FB8F0" w14:textId="77777777" w:rsidR="0047127E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9" w:type="dxa"/>
            <w:gridSpan w:val="3"/>
            <w:vAlign w:val="center"/>
          </w:tcPr>
          <w:p w14:paraId="233677E0" w14:textId="34C36A8F" w:rsidR="0047127E" w:rsidRPr="00FC5F88" w:rsidRDefault="003D3C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3D3C7E">
              <w:rPr>
                <w:rFonts w:asciiTheme="majorBidi" w:hAnsiTheme="majorBidi" w:cstheme="majorBidi"/>
                <w:sz w:val="26"/>
                <w:szCs w:val="26"/>
              </w:rPr>
              <w:t>198,474</w:t>
            </w:r>
          </w:p>
        </w:tc>
        <w:tc>
          <w:tcPr>
            <w:tcW w:w="243" w:type="dxa"/>
            <w:gridSpan w:val="2"/>
            <w:vAlign w:val="center"/>
          </w:tcPr>
          <w:p w14:paraId="7BA1980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1531619" w14:textId="2F7ADC02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204,606</w:t>
            </w:r>
          </w:p>
        </w:tc>
        <w:tc>
          <w:tcPr>
            <w:tcW w:w="238" w:type="dxa"/>
            <w:gridSpan w:val="2"/>
            <w:vAlign w:val="center"/>
          </w:tcPr>
          <w:p w14:paraId="6B837BC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2E311C3A" w14:textId="1F61BBF5" w:rsidR="0047127E" w:rsidRPr="0072413E" w:rsidRDefault="003D3C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D3C7E">
              <w:rPr>
                <w:rFonts w:asciiTheme="majorBidi" w:hAnsiTheme="majorBidi" w:cstheme="majorBidi"/>
                <w:bCs/>
                <w:sz w:val="26"/>
                <w:szCs w:val="26"/>
              </w:rPr>
              <w:t>1,914</w:t>
            </w:r>
          </w:p>
        </w:tc>
        <w:tc>
          <w:tcPr>
            <w:tcW w:w="241" w:type="dxa"/>
            <w:vAlign w:val="center"/>
          </w:tcPr>
          <w:p w14:paraId="2D14974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09FCD0E5" w14:textId="7E86946D" w:rsidR="0047127E" w:rsidRPr="0072413E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1,353</w:t>
            </w:r>
          </w:p>
        </w:tc>
        <w:tc>
          <w:tcPr>
            <w:tcW w:w="270" w:type="dxa"/>
          </w:tcPr>
          <w:p w14:paraId="42E6A0F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24B9A096" w14:textId="6931E7C7" w:rsidR="0047127E" w:rsidRPr="00FC5F88" w:rsidRDefault="00987C5C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87C5C">
              <w:rPr>
                <w:rFonts w:asciiTheme="majorBidi" w:hAnsiTheme="majorBidi" w:cstheme="majorBidi"/>
                <w:sz w:val="26"/>
                <w:szCs w:val="26"/>
              </w:rPr>
              <w:t>200,388</w:t>
            </w:r>
          </w:p>
        </w:tc>
        <w:tc>
          <w:tcPr>
            <w:tcW w:w="272" w:type="dxa"/>
          </w:tcPr>
          <w:p w14:paraId="00525C3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2A81C31" w14:textId="485204A5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205,959</w:t>
            </w:r>
          </w:p>
        </w:tc>
      </w:tr>
      <w:tr w:rsidR="0047127E" w:rsidRPr="00D87B1A" w14:paraId="116F3C16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7ABE166D" w14:textId="77777777" w:rsidR="0047127E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9" w:type="dxa"/>
            <w:gridSpan w:val="3"/>
          </w:tcPr>
          <w:p w14:paraId="696F5D50" w14:textId="1BFF728C" w:rsidR="0047127E" w:rsidRPr="00FC5F88" w:rsidRDefault="000456D4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05BC0D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B02F9B1" w14:textId="7F8797D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0C31A44A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7786C11" w14:textId="31DA1EB5" w:rsidR="0047127E" w:rsidRPr="00FC5F88" w:rsidRDefault="000456D4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1D6C96E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7FA4119" w14:textId="6AF2E6BD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A0488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5E0A5068" w14:textId="2CE34E2F" w:rsidR="0047127E" w:rsidRPr="00FC5F88" w:rsidRDefault="00224742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24742">
              <w:rPr>
                <w:rFonts w:asciiTheme="majorBidi" w:hAnsiTheme="majorBidi" w:cstheme="majorBidi"/>
                <w:sz w:val="26"/>
                <w:szCs w:val="26"/>
              </w:rPr>
              <w:t>27,185</w:t>
            </w:r>
          </w:p>
        </w:tc>
        <w:tc>
          <w:tcPr>
            <w:tcW w:w="272" w:type="dxa"/>
          </w:tcPr>
          <w:p w14:paraId="4CBB93ED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326C563" w14:textId="5D836F40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29,115</w:t>
            </w:r>
          </w:p>
        </w:tc>
      </w:tr>
      <w:tr w:rsidR="0047127E" w:rsidRPr="00D87B1A" w14:paraId="5BC283EF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7360D8A7" w14:textId="77777777" w:rsidR="0047127E" w:rsidRPr="00D47FE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gridSpan w:val="3"/>
          </w:tcPr>
          <w:p w14:paraId="65647581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9FCB2F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E6BD85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A589865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3DB1309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67630E4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F3E4E87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57779F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DBCA" w14:textId="771F2E66" w:rsidR="0047127E" w:rsidRPr="00FC5F88" w:rsidRDefault="005F39AA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F39AA">
              <w:rPr>
                <w:rFonts w:asciiTheme="majorBidi" w:hAnsiTheme="majorBidi" w:cstheme="majorBidi"/>
                <w:sz w:val="26"/>
                <w:szCs w:val="26"/>
              </w:rPr>
              <w:t>227,57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2" w:type="dxa"/>
          </w:tcPr>
          <w:p w14:paraId="4BC0A3BB" w14:textId="77777777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247C" w14:textId="0CC95C0A" w:rsidR="0047127E" w:rsidRPr="00FC5F88" w:rsidRDefault="0047127E" w:rsidP="00471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235,074</w:t>
            </w:r>
          </w:p>
        </w:tc>
      </w:tr>
      <w:tr w:rsidR="008C6175" w:rsidRPr="007213E2" w14:paraId="78E153EA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</w:tcPr>
          <w:p w14:paraId="5A8CA62D" w14:textId="65F667EE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 w:rsidRPr="007213E2">
              <w:rPr>
                <w:rFonts w:ascii="Angsana New" w:hAnsi="Angsana New"/>
                <w:sz w:val="26"/>
                <w:szCs w:val="26"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82" w:type="dxa"/>
            <w:gridSpan w:val="2"/>
          </w:tcPr>
          <w:p w14:paraId="7212BFDA" w14:textId="43778095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4570F8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2AFB4EF0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06101D11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3337BA6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BF758E9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5B1ACBC5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08186A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16590" w14:textId="77777777" w:rsidR="00FE42CC" w:rsidRDefault="00FE42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3A3E1D47" w14:textId="4BEC31AB" w:rsidR="00D349CC" w:rsidRPr="00FC5F88" w:rsidRDefault="00FE42CC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E42CC">
              <w:rPr>
                <w:rFonts w:asciiTheme="majorBidi" w:hAnsiTheme="majorBidi" w:cstheme="majorBidi"/>
                <w:bCs/>
                <w:sz w:val="26"/>
                <w:szCs w:val="26"/>
              </w:rPr>
              <w:t>3,983,82</w:t>
            </w:r>
            <w:r w:rsidR="00E06CFC">
              <w:rPr>
                <w:rFonts w:asciiTheme="majorBidi" w:hAnsiTheme="majorBidi" w:cstheme="majorBidi"/>
                <w:bCs/>
                <w:sz w:val="26"/>
                <w:szCs w:val="26"/>
              </w:rPr>
              <w:t>7</w:t>
            </w:r>
          </w:p>
        </w:tc>
        <w:tc>
          <w:tcPr>
            <w:tcW w:w="272" w:type="dxa"/>
            <w:tcBorders>
              <w:left w:val="nil"/>
            </w:tcBorders>
          </w:tcPr>
          <w:p w14:paraId="7BF60368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AB3B7" w14:textId="77777777" w:rsidR="008C6175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5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63EF92D8" w14:textId="6DE89D0D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bCs/>
                <w:sz w:val="26"/>
                <w:szCs w:val="26"/>
              </w:rPr>
              <w:t>3,</w:t>
            </w:r>
            <w:r w:rsidR="0047127E">
              <w:rPr>
                <w:rFonts w:asciiTheme="majorBidi" w:hAnsiTheme="majorBidi" w:cstheme="majorBidi"/>
                <w:bCs/>
                <w:sz w:val="26"/>
                <w:szCs w:val="26"/>
              </w:rPr>
              <w:t>902,070</w:t>
            </w:r>
          </w:p>
        </w:tc>
      </w:tr>
      <w:tr w:rsidR="008C6175" w:rsidRPr="007213E2" w14:paraId="38AF5CE3" w14:textId="77777777" w:rsidTr="00583DDF">
        <w:trPr>
          <w:gridAfter w:val="1"/>
          <w:wAfter w:w="8" w:type="dxa"/>
          <w:trHeight w:val="379"/>
        </w:trPr>
        <w:tc>
          <w:tcPr>
            <w:tcW w:w="2426" w:type="dxa"/>
            <w:gridSpan w:val="2"/>
          </w:tcPr>
          <w:p w14:paraId="775D23FA" w14:textId="77777777" w:rsidR="008C6175" w:rsidRPr="007213E2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2" w:type="dxa"/>
            <w:gridSpan w:val="2"/>
          </w:tcPr>
          <w:p w14:paraId="4B3A2448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08EBEB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F3837A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ABC8140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6CB73DD4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CCBD617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2E115BC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0B9DEB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62B4B" w14:textId="3A98B357" w:rsidR="008C6175" w:rsidRPr="00FC5F88" w:rsidRDefault="00F05209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52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8,590,79</w:t>
            </w:r>
            <w:r w:rsidR="00E06C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2" w:type="dxa"/>
            <w:vAlign w:val="center"/>
          </w:tcPr>
          <w:p w14:paraId="2FA7BDCE" w14:textId="77777777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294E58" w14:textId="7278408C" w:rsidR="008C6175" w:rsidRPr="00FC5F88" w:rsidRDefault="008C6175" w:rsidP="008C6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</w:t>
            </w:r>
            <w:r w:rsidR="004712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07,890</w:t>
            </w:r>
          </w:p>
        </w:tc>
      </w:tr>
    </w:tbl>
    <w:p w14:paraId="0BAE278D" w14:textId="271ECCFB"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AB092A" w14:textId="0094D108" w:rsidR="00590DAF" w:rsidRPr="000116C5" w:rsidRDefault="0074197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8C6175" w:rsidRPr="006A40DC" w14:paraId="63CEC6B5" w14:textId="77777777" w:rsidTr="00224742">
        <w:tc>
          <w:tcPr>
            <w:tcW w:w="2250" w:type="dxa"/>
          </w:tcPr>
          <w:p w14:paraId="319A48C8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06E6EAEA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E0E24" w:rsidRPr="006A40DC" w14:paraId="5455C059" w14:textId="77777777" w:rsidTr="00224742">
        <w:tc>
          <w:tcPr>
            <w:tcW w:w="2250" w:type="dxa"/>
          </w:tcPr>
          <w:p w14:paraId="0EA9F456" w14:textId="4E0A0338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3"/>
          </w:tcPr>
          <w:p w14:paraId="290F2DE8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4660ECA1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0F62C40B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B078E85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4BF36AD1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0E0E24" w:rsidRPr="006A40DC" w14:paraId="16F92565" w14:textId="77777777" w:rsidTr="00224742">
        <w:tc>
          <w:tcPr>
            <w:tcW w:w="2250" w:type="dxa"/>
          </w:tcPr>
          <w:p w14:paraId="78C0E9CD" w14:textId="7F0A574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30 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</w:tcPr>
          <w:p w14:paraId="1BD644A7" w14:textId="208FDE28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2568</w:t>
            </w:r>
          </w:p>
        </w:tc>
        <w:tc>
          <w:tcPr>
            <w:tcW w:w="252" w:type="dxa"/>
          </w:tcPr>
          <w:p w14:paraId="061472CB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848B18" w14:textId="3EED130A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47" w:type="dxa"/>
          </w:tcPr>
          <w:p w14:paraId="4CD8FE25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3B9AB6E5" w14:textId="36D958DE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2568</w:t>
            </w:r>
          </w:p>
        </w:tc>
        <w:tc>
          <w:tcPr>
            <w:tcW w:w="237" w:type="dxa"/>
          </w:tcPr>
          <w:p w14:paraId="396746C9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A134D75" w14:textId="01C1AD49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18F636F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4E682AC" w14:textId="1D5164C2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2568</w:t>
            </w:r>
          </w:p>
        </w:tc>
        <w:tc>
          <w:tcPr>
            <w:tcW w:w="262" w:type="dxa"/>
          </w:tcPr>
          <w:p w14:paraId="2A2FE929" w14:textId="77777777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B109A39" w14:textId="67A1B16B" w:rsidR="000E0E24" w:rsidRPr="006A40DC" w:rsidRDefault="000E0E24" w:rsidP="000E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8C6175" w:rsidRPr="006A40DC" w14:paraId="067FC766" w14:textId="77777777" w:rsidTr="00224742">
        <w:tc>
          <w:tcPr>
            <w:tcW w:w="2250" w:type="dxa"/>
          </w:tcPr>
          <w:p w14:paraId="6F1C5F5E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2E838486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8C6175" w:rsidRPr="006A40DC" w14:paraId="255A26E0" w14:textId="77777777" w:rsidTr="00224742">
        <w:tc>
          <w:tcPr>
            <w:tcW w:w="2250" w:type="dxa"/>
          </w:tcPr>
          <w:p w14:paraId="6F1148CD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7560" w:type="dxa"/>
            <w:gridSpan w:val="11"/>
          </w:tcPr>
          <w:p w14:paraId="0522DBE2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</w:tr>
      <w:tr w:rsidR="008C6175" w:rsidRPr="006A40DC" w14:paraId="131A217F" w14:textId="77777777" w:rsidTr="00224742">
        <w:tc>
          <w:tcPr>
            <w:tcW w:w="2250" w:type="dxa"/>
          </w:tcPr>
          <w:p w14:paraId="0E921494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152C23E5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969CF86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B4B1E85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1BDEC22A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4BCB83AC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874316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5258885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F334DF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40580E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B7EF378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04F0907" w14:textId="77777777" w:rsidR="008C6175" w:rsidRPr="006A40DC" w:rsidRDefault="008C6175" w:rsidP="00224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280B5C" w:rsidRPr="003E6192" w14:paraId="64753977" w14:textId="77777777" w:rsidTr="00224742">
        <w:tc>
          <w:tcPr>
            <w:tcW w:w="2250" w:type="dxa"/>
          </w:tcPr>
          <w:p w14:paraId="6C83B158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  <w:vAlign w:val="center"/>
          </w:tcPr>
          <w:p w14:paraId="13375D41" w14:textId="2BC74DB0" w:rsidR="00280B5C" w:rsidRPr="00D349CC" w:rsidRDefault="008117D1" w:rsidP="001A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117D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711,998</w:t>
            </w:r>
          </w:p>
        </w:tc>
        <w:tc>
          <w:tcPr>
            <w:tcW w:w="252" w:type="dxa"/>
            <w:vAlign w:val="bottom"/>
          </w:tcPr>
          <w:p w14:paraId="4E0149D3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2279FADF" w14:textId="01E2A1C7" w:rsidR="00280B5C" w:rsidRPr="00FC5F88" w:rsidRDefault="00280B5C" w:rsidP="001A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967,136</w:t>
            </w:r>
          </w:p>
        </w:tc>
        <w:tc>
          <w:tcPr>
            <w:tcW w:w="247" w:type="dxa"/>
            <w:vAlign w:val="bottom"/>
          </w:tcPr>
          <w:p w14:paraId="3C9A00F9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7B2420A1" w14:textId="6E3C5FC5" w:rsidR="00280B5C" w:rsidRPr="00D349CC" w:rsidRDefault="000E7A1A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E7A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1,192,859</w:t>
            </w:r>
          </w:p>
        </w:tc>
        <w:tc>
          <w:tcPr>
            <w:tcW w:w="237" w:type="dxa"/>
            <w:vAlign w:val="bottom"/>
          </w:tcPr>
          <w:p w14:paraId="3404A7F7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31AC82BA" w14:textId="47BFC2F0" w:rsidR="00280B5C" w:rsidRPr="00FC5F88" w:rsidRDefault="00280B5C" w:rsidP="001A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1,329,710</w:t>
            </w:r>
          </w:p>
        </w:tc>
        <w:tc>
          <w:tcPr>
            <w:tcW w:w="270" w:type="dxa"/>
          </w:tcPr>
          <w:p w14:paraId="421FE4CC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C994E09" w14:textId="677C864F" w:rsidR="00280B5C" w:rsidRPr="00FC5F88" w:rsidRDefault="00C53B36" w:rsidP="001A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53B3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1,904,857</w:t>
            </w:r>
          </w:p>
        </w:tc>
        <w:tc>
          <w:tcPr>
            <w:tcW w:w="262" w:type="dxa"/>
          </w:tcPr>
          <w:p w14:paraId="005386A4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1F60ED1D" w14:textId="7840E5E9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2,296,846</w:t>
            </w:r>
          </w:p>
        </w:tc>
      </w:tr>
      <w:tr w:rsidR="00280B5C" w:rsidRPr="003E6192" w14:paraId="6706A6CB" w14:textId="77777777" w:rsidTr="00224742">
        <w:tc>
          <w:tcPr>
            <w:tcW w:w="2250" w:type="dxa"/>
          </w:tcPr>
          <w:p w14:paraId="002A80D9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  <w:vAlign w:val="center"/>
          </w:tcPr>
          <w:p w14:paraId="799DA68C" w14:textId="4EFF3EE9" w:rsidR="00280B5C" w:rsidRPr="00D349CC" w:rsidRDefault="008117D1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117D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21,517</w:t>
            </w:r>
          </w:p>
        </w:tc>
        <w:tc>
          <w:tcPr>
            <w:tcW w:w="252" w:type="dxa"/>
            <w:vAlign w:val="bottom"/>
          </w:tcPr>
          <w:p w14:paraId="300B3F06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3A7D9C47" w14:textId="34954C54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12,186</w:t>
            </w:r>
          </w:p>
        </w:tc>
        <w:tc>
          <w:tcPr>
            <w:tcW w:w="247" w:type="dxa"/>
            <w:vAlign w:val="bottom"/>
          </w:tcPr>
          <w:p w14:paraId="7FE11420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8CE02A3" w14:textId="1A88D455" w:rsidR="00280B5C" w:rsidRPr="00FC5F88" w:rsidRDefault="005F2BA5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2482087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4149183" w14:textId="616AF3C6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1F50D0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06C3013" w14:textId="48C8F24B" w:rsidR="00280B5C" w:rsidRPr="00FC5F88" w:rsidRDefault="00B354F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354F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21,517</w:t>
            </w:r>
          </w:p>
        </w:tc>
        <w:tc>
          <w:tcPr>
            <w:tcW w:w="262" w:type="dxa"/>
          </w:tcPr>
          <w:p w14:paraId="617D340C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1B42A6D3" w14:textId="44034BDC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12,186</w:t>
            </w:r>
          </w:p>
        </w:tc>
      </w:tr>
      <w:tr w:rsidR="00280B5C" w:rsidRPr="003E6192" w14:paraId="27714A32" w14:textId="77777777" w:rsidTr="00224742">
        <w:trPr>
          <w:trHeight w:hRule="exact" w:val="360"/>
        </w:trPr>
        <w:tc>
          <w:tcPr>
            <w:tcW w:w="2250" w:type="dxa"/>
          </w:tcPr>
          <w:p w14:paraId="0539B827" w14:textId="699FD175" w:rsidR="00280B5C" w:rsidRPr="006A40DC" w:rsidRDefault="00CE6621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66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  <w:vAlign w:val="center"/>
          </w:tcPr>
          <w:p w14:paraId="125A740E" w14:textId="3A0E6B20" w:rsidR="00280B5C" w:rsidRPr="00D349CC" w:rsidRDefault="00BA37A0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A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13,591</w:t>
            </w:r>
          </w:p>
        </w:tc>
        <w:tc>
          <w:tcPr>
            <w:tcW w:w="252" w:type="dxa"/>
            <w:vAlign w:val="bottom"/>
          </w:tcPr>
          <w:p w14:paraId="3323064B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61B5307A" w14:textId="6D787151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10,829</w:t>
            </w:r>
          </w:p>
        </w:tc>
        <w:tc>
          <w:tcPr>
            <w:tcW w:w="247" w:type="dxa"/>
            <w:vAlign w:val="bottom"/>
          </w:tcPr>
          <w:p w14:paraId="7F11B23A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64EF4937" w14:textId="0E467BA0" w:rsidR="00280B5C" w:rsidRPr="00FC5F88" w:rsidRDefault="005F2BA5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AD89D6B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31BF4EC" w14:textId="0992098B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9006E3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A64DD66" w14:textId="1B207398" w:rsidR="00280B5C" w:rsidRPr="00FC5F88" w:rsidRDefault="00BA37A0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A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13,591</w:t>
            </w:r>
          </w:p>
        </w:tc>
        <w:tc>
          <w:tcPr>
            <w:tcW w:w="262" w:type="dxa"/>
          </w:tcPr>
          <w:p w14:paraId="4A8E6EF7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5543DC8F" w14:textId="119BDC96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10,829</w:t>
            </w:r>
          </w:p>
        </w:tc>
      </w:tr>
      <w:tr w:rsidR="00280B5C" w:rsidRPr="003E6192" w14:paraId="77CD2907" w14:textId="77777777" w:rsidTr="00224742">
        <w:tc>
          <w:tcPr>
            <w:tcW w:w="2250" w:type="dxa"/>
          </w:tcPr>
          <w:p w14:paraId="40381763" w14:textId="689C9B39" w:rsidR="00280B5C" w:rsidRPr="006A40DC" w:rsidRDefault="00CE6621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66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  <w:vAlign w:val="center"/>
          </w:tcPr>
          <w:p w14:paraId="42E605C9" w14:textId="339D9032" w:rsidR="00280B5C" w:rsidRPr="00D349CC" w:rsidRDefault="00981B2E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81B2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4,673</w:t>
            </w:r>
          </w:p>
        </w:tc>
        <w:tc>
          <w:tcPr>
            <w:tcW w:w="252" w:type="dxa"/>
            <w:vAlign w:val="bottom"/>
          </w:tcPr>
          <w:p w14:paraId="0D78BB2D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6BB167F0" w14:textId="5CCC9E5B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9,164</w:t>
            </w:r>
          </w:p>
        </w:tc>
        <w:tc>
          <w:tcPr>
            <w:tcW w:w="247" w:type="dxa"/>
            <w:vAlign w:val="bottom"/>
          </w:tcPr>
          <w:p w14:paraId="0FED640B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123A53B" w14:textId="1B9FAF6E" w:rsidR="00280B5C" w:rsidRPr="00FC5F88" w:rsidRDefault="005F2BA5" w:rsidP="001A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F2BA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1,475</w:t>
            </w:r>
          </w:p>
        </w:tc>
        <w:tc>
          <w:tcPr>
            <w:tcW w:w="237" w:type="dxa"/>
            <w:vAlign w:val="bottom"/>
          </w:tcPr>
          <w:p w14:paraId="6F869ADA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19EF95E8" w14:textId="7B53A2A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56B0BD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73C6F2C3" w14:textId="085683C1" w:rsidR="00280B5C" w:rsidRPr="00FC5F88" w:rsidRDefault="0073547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3547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6,148</w:t>
            </w:r>
          </w:p>
        </w:tc>
        <w:tc>
          <w:tcPr>
            <w:tcW w:w="262" w:type="dxa"/>
          </w:tcPr>
          <w:p w14:paraId="325C1435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1180085A" w14:textId="36C3E42A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9,164</w:t>
            </w:r>
          </w:p>
        </w:tc>
      </w:tr>
      <w:tr w:rsidR="00280B5C" w:rsidRPr="006A40DC" w14:paraId="0741FC5C" w14:textId="77777777" w:rsidTr="00224742">
        <w:tc>
          <w:tcPr>
            <w:tcW w:w="2250" w:type="dxa"/>
          </w:tcPr>
          <w:p w14:paraId="14ABE490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  <w:vAlign w:val="center"/>
          </w:tcPr>
          <w:p w14:paraId="216C14E6" w14:textId="5D1BE690" w:rsidR="00280B5C" w:rsidRPr="00D349CC" w:rsidRDefault="00981B2E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81B2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3,654</w:t>
            </w:r>
          </w:p>
        </w:tc>
        <w:tc>
          <w:tcPr>
            <w:tcW w:w="252" w:type="dxa"/>
            <w:vAlign w:val="bottom"/>
          </w:tcPr>
          <w:p w14:paraId="4A6A71F4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70A27288" w14:textId="3136C6B8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3,886</w:t>
            </w:r>
          </w:p>
        </w:tc>
        <w:tc>
          <w:tcPr>
            <w:tcW w:w="247" w:type="dxa"/>
            <w:vAlign w:val="bottom"/>
          </w:tcPr>
          <w:p w14:paraId="2310C3E5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5537DEAA" w14:textId="41016C30" w:rsidR="00280B5C" w:rsidRPr="00FC5F88" w:rsidRDefault="005F2BA5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B65FB9E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272D0C2" w14:textId="0CB3CD85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BFA60D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8521911" w14:textId="7C6CFAA1" w:rsidR="00280B5C" w:rsidRPr="00FC5F88" w:rsidRDefault="006B0A2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0A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3,654</w:t>
            </w:r>
          </w:p>
        </w:tc>
        <w:tc>
          <w:tcPr>
            <w:tcW w:w="262" w:type="dxa"/>
          </w:tcPr>
          <w:p w14:paraId="50985A92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7FD7721F" w14:textId="043A7F08" w:rsidR="00280B5C" w:rsidRPr="00FC5F88" w:rsidRDefault="00280B5C" w:rsidP="001A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3,886</w:t>
            </w:r>
          </w:p>
        </w:tc>
      </w:tr>
      <w:tr w:rsidR="00280B5C" w:rsidRPr="006A40DC" w14:paraId="4CEF988A" w14:textId="77777777" w:rsidTr="00224742">
        <w:tc>
          <w:tcPr>
            <w:tcW w:w="2250" w:type="dxa"/>
          </w:tcPr>
          <w:p w14:paraId="097B1AE2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C31230" w14:textId="24D77E08" w:rsidR="00280B5C" w:rsidRPr="00682C82" w:rsidRDefault="00B227AD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227A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755,433</w:t>
            </w:r>
          </w:p>
        </w:tc>
        <w:tc>
          <w:tcPr>
            <w:tcW w:w="252" w:type="dxa"/>
            <w:vAlign w:val="bottom"/>
          </w:tcPr>
          <w:p w14:paraId="209D9D39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9A548C1" w14:textId="4669E49E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1,003,201</w:t>
            </w:r>
          </w:p>
        </w:tc>
        <w:tc>
          <w:tcPr>
            <w:tcW w:w="247" w:type="dxa"/>
            <w:vAlign w:val="bottom"/>
          </w:tcPr>
          <w:p w14:paraId="34E50508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0FED37B" w14:textId="6A7E1D59" w:rsidR="00280B5C" w:rsidRPr="00682C82" w:rsidRDefault="005F2BA5" w:rsidP="005F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F2B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1,194,334</w:t>
            </w:r>
          </w:p>
        </w:tc>
        <w:tc>
          <w:tcPr>
            <w:tcW w:w="237" w:type="dxa"/>
            <w:vAlign w:val="bottom"/>
          </w:tcPr>
          <w:p w14:paraId="5B03EBC6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078FFD1" w14:textId="79A44194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1,329,710</w:t>
            </w:r>
          </w:p>
        </w:tc>
        <w:tc>
          <w:tcPr>
            <w:tcW w:w="270" w:type="dxa"/>
          </w:tcPr>
          <w:p w14:paraId="7CFADC8C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EBEF14" w14:textId="5F737A6C" w:rsidR="00280B5C" w:rsidRPr="00872142" w:rsidRDefault="008F3127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F312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1,949,767</w:t>
            </w:r>
          </w:p>
        </w:tc>
        <w:tc>
          <w:tcPr>
            <w:tcW w:w="262" w:type="dxa"/>
          </w:tcPr>
          <w:p w14:paraId="7C3FB4CB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07CA7B" w14:textId="444CEBA2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810F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2,332,911</w:t>
            </w:r>
          </w:p>
        </w:tc>
      </w:tr>
      <w:tr w:rsidR="00280B5C" w:rsidRPr="006A40DC" w14:paraId="31C6CF48" w14:textId="77777777" w:rsidTr="00224742">
        <w:tc>
          <w:tcPr>
            <w:tcW w:w="2250" w:type="dxa"/>
          </w:tcPr>
          <w:p w14:paraId="1EBBC764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4DD1854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0FB0F8D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A908789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25AC8184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65F16A43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798666DA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3424A338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967614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3CDC32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0D8389D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4200BFB1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280B5C" w:rsidRPr="006A40DC" w14:paraId="5F977322" w14:textId="77777777" w:rsidTr="00224742">
        <w:tc>
          <w:tcPr>
            <w:tcW w:w="2250" w:type="dxa"/>
          </w:tcPr>
          <w:p w14:paraId="330AB8CD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3D605A6D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3479EC27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46564DE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00DB642E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7B9EEFC8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1B61B8E8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EFF54DB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670E5A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9E86C3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CA4A840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3D78F0B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280B5C" w:rsidRPr="006A40DC" w14:paraId="20FF883F" w14:textId="77777777" w:rsidTr="00522F49">
        <w:tc>
          <w:tcPr>
            <w:tcW w:w="2250" w:type="dxa"/>
          </w:tcPr>
          <w:p w14:paraId="5028CCE5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48495C76" w14:textId="0A82C341" w:rsidR="00280B5C" w:rsidRPr="00FC5F88" w:rsidRDefault="00B763CB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763C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694,771</w:t>
            </w:r>
          </w:p>
        </w:tc>
        <w:tc>
          <w:tcPr>
            <w:tcW w:w="252" w:type="dxa"/>
            <w:vAlign w:val="bottom"/>
          </w:tcPr>
          <w:p w14:paraId="416CEA97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A7086E3" w14:textId="7680DD75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931,070</w:t>
            </w:r>
          </w:p>
        </w:tc>
        <w:tc>
          <w:tcPr>
            <w:tcW w:w="247" w:type="dxa"/>
          </w:tcPr>
          <w:p w14:paraId="19F378C0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2C6C1FC3" w14:textId="5D7BE0B7" w:rsidR="00280B5C" w:rsidRPr="00FC5F88" w:rsidRDefault="006B5F48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B0B56A7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D082434" w14:textId="664D93E5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61A913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99FEAA3" w14:textId="689F8432" w:rsidR="00280B5C" w:rsidRPr="00FC5F88" w:rsidRDefault="000907A2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0907A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694,771</w:t>
            </w:r>
          </w:p>
        </w:tc>
        <w:tc>
          <w:tcPr>
            <w:tcW w:w="262" w:type="dxa"/>
          </w:tcPr>
          <w:p w14:paraId="26F9338D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13B74E0" w14:textId="38788449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931,070</w:t>
            </w:r>
          </w:p>
        </w:tc>
      </w:tr>
      <w:tr w:rsidR="00280B5C" w:rsidRPr="006A40DC" w14:paraId="1449CCBE" w14:textId="77777777" w:rsidTr="00224742">
        <w:tc>
          <w:tcPr>
            <w:tcW w:w="2250" w:type="dxa"/>
          </w:tcPr>
          <w:p w14:paraId="061AAEAF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48AC223A" w14:textId="135F575D" w:rsidR="00280B5C" w:rsidRPr="00FC5F88" w:rsidRDefault="006B5F48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0EA9DCD2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5891E49" w14:textId="0DFF8781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185BA0A0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0E2DE641" w14:textId="00C1A44A" w:rsidR="00280B5C" w:rsidRPr="00FC5F88" w:rsidRDefault="006B5F48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F4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1,114,287</w:t>
            </w:r>
          </w:p>
        </w:tc>
        <w:tc>
          <w:tcPr>
            <w:tcW w:w="237" w:type="dxa"/>
          </w:tcPr>
          <w:p w14:paraId="11E71412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8F9C2D0" w14:textId="414CD6AE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1,249,335</w:t>
            </w:r>
          </w:p>
        </w:tc>
        <w:tc>
          <w:tcPr>
            <w:tcW w:w="270" w:type="dxa"/>
          </w:tcPr>
          <w:p w14:paraId="50B3A251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66E7D4" w14:textId="7360CB8E" w:rsidR="00280B5C" w:rsidRPr="00FC5F88" w:rsidRDefault="006B5F48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F4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1,114,287</w:t>
            </w:r>
          </w:p>
        </w:tc>
        <w:tc>
          <w:tcPr>
            <w:tcW w:w="262" w:type="dxa"/>
          </w:tcPr>
          <w:p w14:paraId="04D860CC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C062F19" w14:textId="45367375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1,249,335</w:t>
            </w:r>
          </w:p>
        </w:tc>
      </w:tr>
      <w:tr w:rsidR="00280B5C" w:rsidRPr="006A40DC" w14:paraId="6A50C43D" w14:textId="77777777" w:rsidTr="00522F49">
        <w:tc>
          <w:tcPr>
            <w:tcW w:w="2250" w:type="dxa"/>
          </w:tcPr>
          <w:p w14:paraId="6E4055D5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29D127" w14:textId="187F6570" w:rsidR="00280B5C" w:rsidRPr="00FC5F88" w:rsidRDefault="006B5F48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F4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60,662</w:t>
            </w:r>
          </w:p>
        </w:tc>
        <w:tc>
          <w:tcPr>
            <w:tcW w:w="252" w:type="dxa"/>
            <w:vAlign w:val="bottom"/>
          </w:tcPr>
          <w:p w14:paraId="204999EA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A26A31" w14:textId="12DCF1EE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72,131</w:t>
            </w:r>
          </w:p>
        </w:tc>
        <w:tc>
          <w:tcPr>
            <w:tcW w:w="247" w:type="dxa"/>
          </w:tcPr>
          <w:p w14:paraId="6BD0BEE0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23798DA" w14:textId="4A814D36" w:rsidR="00280B5C" w:rsidRPr="00FC5F88" w:rsidRDefault="006B5F48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5F4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80,047</w:t>
            </w:r>
          </w:p>
        </w:tc>
        <w:tc>
          <w:tcPr>
            <w:tcW w:w="237" w:type="dxa"/>
          </w:tcPr>
          <w:p w14:paraId="69EFB83D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C7BDC38" w14:textId="689EC44C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80,375</w:t>
            </w:r>
          </w:p>
        </w:tc>
        <w:tc>
          <w:tcPr>
            <w:tcW w:w="270" w:type="dxa"/>
          </w:tcPr>
          <w:p w14:paraId="26BC24F1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E1E7CD" w14:textId="6BDF3758" w:rsidR="00280B5C" w:rsidRPr="00FC5F88" w:rsidRDefault="006B5F48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5F4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140,709</w:t>
            </w:r>
          </w:p>
        </w:tc>
        <w:tc>
          <w:tcPr>
            <w:tcW w:w="262" w:type="dxa"/>
          </w:tcPr>
          <w:p w14:paraId="67866A6D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AADD853" w14:textId="50BB6D9B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777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152,506</w:t>
            </w:r>
          </w:p>
        </w:tc>
      </w:tr>
      <w:tr w:rsidR="00280B5C" w:rsidRPr="006A40DC" w14:paraId="48A009B1" w14:textId="77777777" w:rsidTr="00224742">
        <w:tc>
          <w:tcPr>
            <w:tcW w:w="2250" w:type="dxa"/>
          </w:tcPr>
          <w:p w14:paraId="37853B11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37CC07" w14:textId="2C15F3FE" w:rsidR="00280B5C" w:rsidRPr="00682C82" w:rsidRDefault="00B227AD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227A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755,433</w:t>
            </w:r>
          </w:p>
        </w:tc>
        <w:tc>
          <w:tcPr>
            <w:tcW w:w="252" w:type="dxa"/>
            <w:vAlign w:val="bottom"/>
          </w:tcPr>
          <w:p w14:paraId="309ADBA5" w14:textId="77777777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FE91E23" w14:textId="65E2ABC3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1,003,201</w:t>
            </w:r>
          </w:p>
        </w:tc>
        <w:tc>
          <w:tcPr>
            <w:tcW w:w="247" w:type="dxa"/>
          </w:tcPr>
          <w:p w14:paraId="6D35EC58" w14:textId="77777777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8B8DEAF" w14:textId="74B9BB0C" w:rsidR="00280B5C" w:rsidRPr="00682C82" w:rsidRDefault="006B5F48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B5F4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1,194,334</w:t>
            </w:r>
          </w:p>
        </w:tc>
        <w:tc>
          <w:tcPr>
            <w:tcW w:w="237" w:type="dxa"/>
          </w:tcPr>
          <w:p w14:paraId="7743BD02" w14:textId="77777777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CB6E2F8" w14:textId="27978970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1,329,710</w:t>
            </w:r>
          </w:p>
        </w:tc>
        <w:tc>
          <w:tcPr>
            <w:tcW w:w="270" w:type="dxa"/>
          </w:tcPr>
          <w:p w14:paraId="0F2E3E01" w14:textId="77777777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0D7437" w14:textId="14DF66EA" w:rsidR="00280B5C" w:rsidRPr="00682C82" w:rsidRDefault="008F3127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F312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1,949,767</w:t>
            </w:r>
          </w:p>
        </w:tc>
        <w:tc>
          <w:tcPr>
            <w:tcW w:w="262" w:type="dxa"/>
          </w:tcPr>
          <w:p w14:paraId="2B30699A" w14:textId="77777777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B500A17" w14:textId="6A429FE5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810F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2,332,911</w:t>
            </w:r>
          </w:p>
        </w:tc>
      </w:tr>
      <w:tr w:rsidR="00280B5C" w:rsidRPr="006A40DC" w14:paraId="360F0159" w14:textId="77777777" w:rsidTr="00224742">
        <w:tc>
          <w:tcPr>
            <w:tcW w:w="2250" w:type="dxa"/>
          </w:tcPr>
          <w:p w14:paraId="3EA0B686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68709BF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758DC0C5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A294458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7C2FCAB1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507FE9A0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56328CBE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C4E4B42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AA14F2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F24608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6756AA2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188BEDD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280B5C" w:rsidRPr="006A40DC" w14:paraId="23B99560" w14:textId="77777777" w:rsidTr="00224742">
        <w:trPr>
          <w:trHeight w:val="34"/>
        </w:trPr>
        <w:tc>
          <w:tcPr>
            <w:tcW w:w="2250" w:type="dxa"/>
          </w:tcPr>
          <w:p w14:paraId="78B37DBC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18EB7D4D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1D32AAF2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BD4D3B1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6EC9F59B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54E02003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3538F1BA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49E2FDB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9EC2BF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CA1D93A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817569F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262CF5B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280B5C" w:rsidRPr="006A40DC" w14:paraId="464E3F0B" w14:textId="77777777" w:rsidTr="00224742">
        <w:trPr>
          <w:trHeight w:val="34"/>
        </w:trPr>
        <w:tc>
          <w:tcPr>
            <w:tcW w:w="2250" w:type="dxa"/>
          </w:tcPr>
          <w:p w14:paraId="21A44A03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B8202B" w14:textId="53BC7617" w:rsidR="00280B5C" w:rsidRPr="00FC5F88" w:rsidRDefault="00B227AD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27A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755,433</w:t>
            </w:r>
          </w:p>
        </w:tc>
        <w:tc>
          <w:tcPr>
            <w:tcW w:w="252" w:type="dxa"/>
          </w:tcPr>
          <w:p w14:paraId="50B6EB9C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799F49" w14:textId="56B2F8A1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455A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1,003,201</w:t>
            </w:r>
          </w:p>
        </w:tc>
        <w:tc>
          <w:tcPr>
            <w:tcW w:w="247" w:type="dxa"/>
          </w:tcPr>
          <w:p w14:paraId="18E05E4E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728EA54F" w14:textId="7AB20221" w:rsidR="00280B5C" w:rsidRPr="00FC5F88" w:rsidRDefault="006B0A2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0A2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1,194,334</w:t>
            </w:r>
          </w:p>
        </w:tc>
        <w:tc>
          <w:tcPr>
            <w:tcW w:w="237" w:type="dxa"/>
          </w:tcPr>
          <w:p w14:paraId="6568B2C5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C9F1F22" w14:textId="03E607B3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1,329,710</w:t>
            </w:r>
          </w:p>
        </w:tc>
        <w:tc>
          <w:tcPr>
            <w:tcW w:w="270" w:type="dxa"/>
          </w:tcPr>
          <w:p w14:paraId="7F7A46F2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100ABD3" w14:textId="4B85BCCA" w:rsidR="00280B5C" w:rsidRPr="00FC5F88" w:rsidRDefault="008F3127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F312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1,949,767</w:t>
            </w:r>
          </w:p>
        </w:tc>
        <w:tc>
          <w:tcPr>
            <w:tcW w:w="262" w:type="dxa"/>
          </w:tcPr>
          <w:p w14:paraId="61CC8582" w14:textId="7777777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E2AAD7B" w14:textId="1FD65027" w:rsidR="00280B5C" w:rsidRPr="00FC5F88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810F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2,332,911</w:t>
            </w:r>
          </w:p>
        </w:tc>
      </w:tr>
      <w:tr w:rsidR="00280B5C" w:rsidRPr="006A40DC" w14:paraId="3B812DEB" w14:textId="77777777" w:rsidTr="00224742">
        <w:tc>
          <w:tcPr>
            <w:tcW w:w="2250" w:type="dxa"/>
          </w:tcPr>
          <w:p w14:paraId="42D57079" w14:textId="77777777" w:rsidR="00280B5C" w:rsidRPr="006A40DC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48A5E1" w14:textId="1BEC8E97" w:rsidR="00280B5C" w:rsidRPr="00682C82" w:rsidRDefault="00B227AD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227A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755,433</w:t>
            </w:r>
          </w:p>
        </w:tc>
        <w:tc>
          <w:tcPr>
            <w:tcW w:w="252" w:type="dxa"/>
          </w:tcPr>
          <w:p w14:paraId="2B106D00" w14:textId="77777777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0325EAF" w14:textId="33828CAF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1,003,201</w:t>
            </w:r>
          </w:p>
        </w:tc>
        <w:tc>
          <w:tcPr>
            <w:tcW w:w="247" w:type="dxa"/>
          </w:tcPr>
          <w:p w14:paraId="17673692" w14:textId="77777777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DA52E17" w14:textId="632ECF4C" w:rsidR="00280B5C" w:rsidRPr="00682C82" w:rsidRDefault="006B0A2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B0A2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1,194,334</w:t>
            </w:r>
          </w:p>
        </w:tc>
        <w:tc>
          <w:tcPr>
            <w:tcW w:w="237" w:type="dxa"/>
          </w:tcPr>
          <w:p w14:paraId="74E62B41" w14:textId="77777777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D16430A" w14:textId="71405DE1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16B4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1,329,710</w:t>
            </w:r>
          </w:p>
        </w:tc>
        <w:tc>
          <w:tcPr>
            <w:tcW w:w="270" w:type="dxa"/>
          </w:tcPr>
          <w:p w14:paraId="1A16BC2A" w14:textId="77777777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3D4F73" w14:textId="071D8808" w:rsidR="00280B5C" w:rsidRPr="00682C82" w:rsidRDefault="008F3127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F312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1,949,767</w:t>
            </w:r>
          </w:p>
        </w:tc>
        <w:tc>
          <w:tcPr>
            <w:tcW w:w="262" w:type="dxa"/>
          </w:tcPr>
          <w:p w14:paraId="4C1DF7D2" w14:textId="77777777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4B915AC" w14:textId="1B54498B" w:rsidR="00280B5C" w:rsidRPr="00682C82" w:rsidRDefault="00280B5C" w:rsidP="00280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810F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2,332,911</w:t>
            </w:r>
          </w:p>
        </w:tc>
      </w:tr>
    </w:tbl>
    <w:p w14:paraId="1B151A00" w14:textId="3E8C646E" w:rsidR="005640C9" w:rsidRPr="00F70FA8" w:rsidRDefault="005640C9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9D2F9C2" w14:textId="57C778B8" w:rsidR="00E245AE" w:rsidRDefault="00003CA9" w:rsidP="00E2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E245AE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E245AE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16BC1DE1" w14:textId="77777777" w:rsidR="00E245AE" w:rsidRPr="00C52C41" w:rsidRDefault="00E245AE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0E84324" w14:textId="44FAEA1C" w:rsidR="00B1338F" w:rsidRPr="009C40BF" w:rsidRDefault="00B1338F" w:rsidP="000304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firstLine="18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C40B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FA9120B" w14:textId="77777777" w:rsid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47D1F" w14:textId="3E5B637B" w:rsidR="00B1338F" w:rsidRPr="00B1338F" w:rsidRDefault="00B1338F" w:rsidP="00030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B133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 w:rsidR="004478DD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1338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E0CC63F" w14:textId="5348B393" w:rsidR="00E060C2" w:rsidRDefault="00E0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062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B1338F" w:rsidRPr="00F0616C" w14:paraId="74D2849E" w14:textId="77777777" w:rsidTr="00231946">
        <w:trPr>
          <w:cantSplit/>
          <w:trHeight w:val="326"/>
        </w:trPr>
        <w:tc>
          <w:tcPr>
            <w:tcW w:w="2340" w:type="dxa"/>
            <w:vAlign w:val="bottom"/>
          </w:tcPr>
          <w:p w14:paraId="42D4B624" w14:textId="080464D3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755C666E" w14:textId="3FA61769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1338F" w:rsidRPr="00F0616C" w14:paraId="50A68675" w14:textId="77777777" w:rsidTr="00231946">
        <w:trPr>
          <w:cantSplit/>
          <w:trHeight w:val="200"/>
        </w:trPr>
        <w:tc>
          <w:tcPr>
            <w:tcW w:w="2340" w:type="dxa"/>
            <w:vAlign w:val="bottom"/>
          </w:tcPr>
          <w:p w14:paraId="4B368893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6224DE4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D12D92D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vAlign w:val="bottom"/>
          </w:tcPr>
          <w:p w14:paraId="072279C7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A52F8" w:rsidRPr="00F0616C" w14:paraId="388E810A" w14:textId="77777777" w:rsidTr="00D91E39">
        <w:trPr>
          <w:cantSplit/>
        </w:trPr>
        <w:tc>
          <w:tcPr>
            <w:tcW w:w="2340" w:type="dxa"/>
            <w:vAlign w:val="bottom"/>
          </w:tcPr>
          <w:p w14:paraId="1F811511" w14:textId="3358CB48" w:rsidR="00CF7F0C" w:rsidRPr="00F0616C" w:rsidRDefault="00CF7F0C" w:rsidP="004478DD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994C12" w14:textId="7E1A710C" w:rsidR="00CF7F0C" w:rsidRPr="004478DD" w:rsidRDefault="00CF7F0C" w:rsidP="004478DD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611E97E" w14:textId="6708450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376914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C70A18" w14:textId="2C45C0E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 w:rsidR="002A52F8"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DB0EC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6D3AC9" w14:textId="77777777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974D90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2B6E19A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CF979EF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9C78703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69358FA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DC9555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FDB1735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16462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78DD" w:rsidRPr="00F0616C" w14:paraId="7F31F600" w14:textId="77777777" w:rsidTr="00231946">
        <w:trPr>
          <w:cantSplit/>
        </w:trPr>
        <w:tc>
          <w:tcPr>
            <w:tcW w:w="2340" w:type="dxa"/>
            <w:vAlign w:val="bottom"/>
          </w:tcPr>
          <w:p w14:paraId="4DF93712" w14:textId="77777777" w:rsidR="004478DD" w:rsidRPr="00F0616C" w:rsidRDefault="004478DD" w:rsidP="004478DD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6CC29098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280B5C" w:rsidRPr="00F0616C" w14:paraId="65C6FAF6" w14:textId="77777777" w:rsidTr="00231946">
        <w:trPr>
          <w:cantSplit/>
        </w:trPr>
        <w:tc>
          <w:tcPr>
            <w:tcW w:w="2340" w:type="dxa"/>
            <w:vAlign w:val="bottom"/>
          </w:tcPr>
          <w:p w14:paraId="64CD1C73" w14:textId="63868FA9" w:rsidR="00280B5C" w:rsidRPr="001D3D16" w:rsidRDefault="00280B5C" w:rsidP="00280B5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D3D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8280" w:type="dxa"/>
            <w:gridSpan w:val="13"/>
            <w:vAlign w:val="bottom"/>
          </w:tcPr>
          <w:p w14:paraId="2BC954CD" w14:textId="77777777" w:rsidR="00280B5C" w:rsidRPr="00F0616C" w:rsidRDefault="00280B5C" w:rsidP="00280B5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2A52F8" w:rsidRPr="00F0616C" w14:paraId="14B9CC5A" w14:textId="77777777" w:rsidTr="00D91E39">
        <w:trPr>
          <w:cantSplit/>
        </w:trPr>
        <w:tc>
          <w:tcPr>
            <w:tcW w:w="2340" w:type="dxa"/>
            <w:vAlign w:val="bottom"/>
          </w:tcPr>
          <w:p w14:paraId="595BC196" w14:textId="77777777" w:rsidR="00CF7F0C" w:rsidRPr="00920567" w:rsidRDefault="00CF7F0C" w:rsidP="004478DD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01E7F32" w14:textId="03D2C485" w:rsidR="00CF7F0C" w:rsidRPr="00872142" w:rsidRDefault="00CF7F0C" w:rsidP="00592F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0263A1" w14:textId="77777777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FB4CF62" w14:textId="47C9C84E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684CFC5" w14:textId="0A2AFC78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84F7004" w14:textId="231635B3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A88FB5B" w14:textId="77777777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41FAADA" w14:textId="2616D3F1" w:rsidR="00CF7F0C" w:rsidRPr="00872142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DEA2A0A" w14:textId="77777777" w:rsidR="00CF7F0C" w:rsidRPr="00872142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B5B87FD" w14:textId="1B37D7AD" w:rsidR="00CF7F0C" w:rsidRPr="00872142" w:rsidRDefault="00CF7F0C" w:rsidP="00D91E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5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17CE440" w14:textId="77777777" w:rsidR="00CF7F0C" w:rsidRPr="00872142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F4D684F" w14:textId="4470173A" w:rsidR="00CF7F0C" w:rsidRPr="00872142" w:rsidRDefault="00CF7F0C" w:rsidP="00D91E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7A7583F" w14:textId="77777777" w:rsidR="00CF7F0C" w:rsidRPr="00872142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9F12F8B" w14:textId="54CD9C11" w:rsidR="00CF7F0C" w:rsidRPr="00872142" w:rsidRDefault="00CF7F0C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2A52F8" w:rsidRPr="00F0616C" w14:paraId="65A8D3CD" w14:textId="77777777" w:rsidTr="00D91E39">
        <w:trPr>
          <w:cantSplit/>
          <w:trHeight w:val="227"/>
        </w:trPr>
        <w:tc>
          <w:tcPr>
            <w:tcW w:w="3600" w:type="dxa"/>
            <w:gridSpan w:val="2"/>
            <w:vAlign w:val="bottom"/>
          </w:tcPr>
          <w:p w14:paraId="7F02A552" w14:textId="1B122E8C" w:rsidR="00CF7F0C" w:rsidRPr="00F0616C" w:rsidRDefault="00CF7F0C" w:rsidP="00FA79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238D401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E06B39" w14:textId="2C99346E" w:rsidR="00CF7F0C" w:rsidRPr="00F0616C" w:rsidRDefault="00CF7F0C" w:rsidP="00592F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E64BD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698AF1" w14:textId="772A4B5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418F0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3DA3C6" w14:textId="5897055F" w:rsidR="00CF7F0C" w:rsidRPr="00F0616C" w:rsidRDefault="00CF7F0C" w:rsidP="00592F9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C0D50B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2B9F969" w14:textId="34B5FB22" w:rsidR="00CF7F0C" w:rsidRPr="00F0616C" w:rsidRDefault="00CF7F0C" w:rsidP="00D91E3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A21912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A89EE8" w14:textId="7E82B36D" w:rsidR="00CF7F0C" w:rsidRPr="00F0616C" w:rsidRDefault="00CF7F0C" w:rsidP="00592F9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E4FC2E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AB38A5" w14:textId="1706E4C2" w:rsidR="00CF7F0C" w:rsidRPr="00F0616C" w:rsidRDefault="00CF7F0C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D1737" w:rsidRPr="00F0616C" w14:paraId="6EC95545" w14:textId="77777777" w:rsidTr="00D91E39">
        <w:trPr>
          <w:cantSplit/>
        </w:trPr>
        <w:tc>
          <w:tcPr>
            <w:tcW w:w="2340" w:type="dxa"/>
            <w:vAlign w:val="bottom"/>
          </w:tcPr>
          <w:p w14:paraId="18D252B7" w14:textId="77777777" w:rsidR="00CD1737" w:rsidRPr="00B95942" w:rsidRDefault="00CD1737" w:rsidP="00CD1737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0BA4BF19" w14:textId="77777777" w:rsidR="00E85312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BF7E4" w14:textId="4A43E4C5" w:rsidR="00CD1737" w:rsidRPr="00B81D5F" w:rsidRDefault="00E85312" w:rsidP="00E85312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121D59F" w14:textId="77777777" w:rsidR="00CD1737" w:rsidRPr="00764939" w:rsidRDefault="00CD1737" w:rsidP="00CD1737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B8A47D" w14:textId="77777777" w:rsidR="00CD1737" w:rsidRDefault="00CD1737" w:rsidP="00CD1737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0D0EE6" w14:textId="16E0E8DE" w:rsidR="00E85312" w:rsidRPr="00B81D5F" w:rsidRDefault="00E85312" w:rsidP="00CD1737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61,054</w:t>
            </w:r>
          </w:p>
        </w:tc>
        <w:tc>
          <w:tcPr>
            <w:tcW w:w="180" w:type="dxa"/>
          </w:tcPr>
          <w:p w14:paraId="12017B1A" w14:textId="77777777" w:rsidR="00CD1737" w:rsidRPr="00764939" w:rsidRDefault="00CD1737" w:rsidP="00CD1737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9B1B7C" w14:textId="77777777" w:rsidR="00CD1737" w:rsidRDefault="00CD1737" w:rsidP="00CD173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A08DE7" w14:textId="5E54C4F4" w:rsidR="00E85312" w:rsidRPr="00B81D5F" w:rsidRDefault="00E85312" w:rsidP="00CD173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75,164</w:t>
            </w:r>
          </w:p>
        </w:tc>
        <w:tc>
          <w:tcPr>
            <w:tcW w:w="180" w:type="dxa"/>
            <w:vAlign w:val="bottom"/>
          </w:tcPr>
          <w:p w14:paraId="4A709D33" w14:textId="77777777" w:rsidR="00CD1737" w:rsidRPr="00B81D5F" w:rsidRDefault="00CD1737" w:rsidP="00CD173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7C6A6C" w14:textId="77777777" w:rsidR="00E85312" w:rsidRDefault="00E85312" w:rsidP="00E8531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4B95E7" w14:textId="790B5F76" w:rsidR="00CD1737" w:rsidRPr="00B81D5F" w:rsidRDefault="00E85312" w:rsidP="00E85312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75,164</w:t>
            </w:r>
          </w:p>
        </w:tc>
        <w:tc>
          <w:tcPr>
            <w:tcW w:w="180" w:type="dxa"/>
            <w:vAlign w:val="bottom"/>
          </w:tcPr>
          <w:p w14:paraId="37C299BB" w14:textId="77777777" w:rsidR="00CD1737" w:rsidRPr="00764939" w:rsidRDefault="00CD1737" w:rsidP="00CD1737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907A78" w14:textId="07525A50" w:rsidR="00CD1737" w:rsidRPr="00B81D5F" w:rsidRDefault="00E85312" w:rsidP="00CD1737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4B717C6" w14:textId="77777777" w:rsidR="00CD1737" w:rsidRPr="00764939" w:rsidRDefault="00CD1737" w:rsidP="00CD1737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17DA07" w14:textId="7D5F647C" w:rsidR="00CD1737" w:rsidRPr="00B81D5F" w:rsidRDefault="00E85312" w:rsidP="00CD1737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11402E0" w14:textId="77777777" w:rsidR="00CD1737" w:rsidRPr="00764939" w:rsidRDefault="00CD1737" w:rsidP="00CD1737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DD6AC3" w14:textId="77777777" w:rsidR="00E85312" w:rsidRDefault="00E85312" w:rsidP="00E8531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BF3E64" w14:textId="235570DD" w:rsidR="00CD1737" w:rsidRPr="00B81D5F" w:rsidRDefault="00E85312" w:rsidP="00E8531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75,164</w:t>
            </w:r>
          </w:p>
        </w:tc>
      </w:tr>
      <w:tr w:rsidR="00E85312" w:rsidRPr="00F0616C" w14:paraId="1427B93D" w14:textId="77777777" w:rsidTr="00D91E39">
        <w:trPr>
          <w:cantSplit/>
          <w:trHeight w:val="452"/>
        </w:trPr>
        <w:tc>
          <w:tcPr>
            <w:tcW w:w="2340" w:type="dxa"/>
            <w:vAlign w:val="bottom"/>
          </w:tcPr>
          <w:p w14:paraId="3CD93B31" w14:textId="77777777" w:rsidR="00E85312" w:rsidRPr="00B95942" w:rsidRDefault="00E85312" w:rsidP="00E85312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16545F53" w14:textId="77777777" w:rsidR="00E85312" w:rsidRDefault="00E85312" w:rsidP="00E8531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09BD7" w14:textId="3DD9B6F7" w:rsidR="00E85312" w:rsidRPr="00B81D5F" w:rsidRDefault="00E85312" w:rsidP="00E8531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278D88" w14:textId="77777777" w:rsidR="00E85312" w:rsidRPr="00764939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4CE3F7" w14:textId="77777777" w:rsidR="00E85312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D48CA" w14:textId="74D26A72" w:rsidR="00E85312" w:rsidRPr="00B81D5F" w:rsidRDefault="00E85312" w:rsidP="00E8531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5F8E3191" w14:textId="77777777" w:rsidR="00E85312" w:rsidRPr="00764939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4A90F3" w14:textId="77777777" w:rsidR="00E85312" w:rsidRDefault="00E85312" w:rsidP="00E853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6D9D1E" w14:textId="12A785BC" w:rsidR="00E85312" w:rsidRPr="00B81D5F" w:rsidRDefault="00E85312" w:rsidP="00E8531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42314198" w14:textId="77777777" w:rsidR="00E85312" w:rsidRPr="00B81D5F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AE38D0" w14:textId="3FC22D67" w:rsidR="00E85312" w:rsidRPr="00B81D5F" w:rsidRDefault="00E85312" w:rsidP="00E8531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4C6772E" w14:textId="77777777" w:rsidR="00E85312" w:rsidRPr="00764939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CD6DDAE" w14:textId="1754936D" w:rsidR="00E85312" w:rsidRPr="00B81D5F" w:rsidRDefault="00E85312" w:rsidP="00E85312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A031800" w14:textId="77777777" w:rsidR="00E85312" w:rsidRPr="00764939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3BCB641" w14:textId="22A86942" w:rsidR="00E85312" w:rsidRPr="00B81D5F" w:rsidRDefault="00E85312" w:rsidP="00E85312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59A8B800" w14:textId="77777777" w:rsidR="00E85312" w:rsidRPr="00764939" w:rsidRDefault="00E85312" w:rsidP="00E8531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A7B06B" w14:textId="31DAC658" w:rsidR="00E85312" w:rsidRPr="00B81D5F" w:rsidRDefault="00E85312" w:rsidP="00E8531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872142" w:rsidRPr="00F0616C" w14:paraId="0C643430" w14:textId="77777777" w:rsidTr="00872142">
        <w:trPr>
          <w:cantSplit/>
          <w:trHeight w:val="335"/>
        </w:trPr>
        <w:tc>
          <w:tcPr>
            <w:tcW w:w="2340" w:type="dxa"/>
            <w:vAlign w:val="bottom"/>
          </w:tcPr>
          <w:p w14:paraId="07893BF8" w14:textId="77777777" w:rsidR="00872142" w:rsidRDefault="00872142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CE5689" w14:textId="77777777" w:rsidR="00872142" w:rsidRPr="00DA3BD6" w:rsidRDefault="00872142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4DA9D83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D978F6" w14:textId="77777777" w:rsidR="00872142" w:rsidRDefault="00872142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02756C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5F740B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F3B298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1760F0" w14:textId="77777777" w:rsidR="00872142" w:rsidRPr="00B81D5F" w:rsidRDefault="00872142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FEEAA5C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0A56B9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ADE61B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6146B1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E1C692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8BB9CF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2142" w:rsidRPr="00F0616C" w14:paraId="0950CC4C" w14:textId="77777777" w:rsidTr="00D91E39">
        <w:trPr>
          <w:cantSplit/>
          <w:trHeight w:val="452"/>
        </w:trPr>
        <w:tc>
          <w:tcPr>
            <w:tcW w:w="2340" w:type="dxa"/>
            <w:vAlign w:val="bottom"/>
          </w:tcPr>
          <w:p w14:paraId="631D43B0" w14:textId="4FA9EBF5" w:rsidR="00872142" w:rsidRDefault="00872142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74BAA963" w14:textId="77777777" w:rsidR="00872142" w:rsidRDefault="00872142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013972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059545" w14:textId="77777777" w:rsidR="00872142" w:rsidRDefault="00872142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B3C3D26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02C6C6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2909051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FD4CF7" w14:textId="77777777" w:rsidR="00872142" w:rsidRPr="00B81D5F" w:rsidRDefault="00872142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67E7BE5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63C3B5" w14:textId="77777777" w:rsidR="00872142" w:rsidRPr="00B81D5F" w:rsidRDefault="00872142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579D1E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3361BE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396155" w14:textId="77777777" w:rsidR="00872142" w:rsidRPr="00764939" w:rsidRDefault="00872142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57D346" w14:textId="77777777" w:rsidR="00872142" w:rsidRDefault="00872142" w:rsidP="0087214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52F8" w:rsidRPr="00F0616C" w14:paraId="289B92C7" w14:textId="77777777" w:rsidTr="00D91E39">
        <w:trPr>
          <w:cantSplit/>
        </w:trPr>
        <w:tc>
          <w:tcPr>
            <w:tcW w:w="2340" w:type="dxa"/>
            <w:vAlign w:val="bottom"/>
          </w:tcPr>
          <w:p w14:paraId="61A80E10" w14:textId="2C9F5E29" w:rsidR="00CF7F0C" w:rsidRPr="00F0616C" w:rsidRDefault="00CF7F0C" w:rsidP="0076493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07305967" w14:textId="7A542B20" w:rsidR="00CF7F0C" w:rsidRPr="00764939" w:rsidRDefault="00E85312" w:rsidP="004E061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(3,770)</w:t>
            </w:r>
          </w:p>
        </w:tc>
        <w:tc>
          <w:tcPr>
            <w:tcW w:w="180" w:type="dxa"/>
            <w:vAlign w:val="bottom"/>
          </w:tcPr>
          <w:p w14:paraId="64E272D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5DC687" w14:textId="5613815F" w:rsidR="00CF7F0C" w:rsidRPr="00764939" w:rsidRDefault="00E85312" w:rsidP="003F4B07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960A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F39D47" w14:textId="4556EF88" w:rsidR="00CF7F0C" w:rsidRPr="00764939" w:rsidRDefault="00E85312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(3,770)</w:t>
            </w:r>
          </w:p>
        </w:tc>
        <w:tc>
          <w:tcPr>
            <w:tcW w:w="180" w:type="dxa"/>
            <w:vAlign w:val="bottom"/>
          </w:tcPr>
          <w:p w14:paraId="16E58343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DE96C57" w14:textId="58307263" w:rsidR="00CF7F0C" w:rsidRPr="00764939" w:rsidRDefault="00E85312" w:rsidP="00FD15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EE3EFC" w14:textId="77777777" w:rsidR="00CF7F0C" w:rsidRPr="00764939" w:rsidRDefault="00CF7F0C" w:rsidP="00764939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F353A5" w14:textId="55A12771" w:rsidR="00CF7F0C" w:rsidRPr="00764939" w:rsidRDefault="00E85312" w:rsidP="0076493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(3,770)</w:t>
            </w:r>
          </w:p>
        </w:tc>
        <w:tc>
          <w:tcPr>
            <w:tcW w:w="180" w:type="dxa"/>
            <w:vAlign w:val="bottom"/>
          </w:tcPr>
          <w:p w14:paraId="55DC8B6D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DDAE11" w14:textId="32BA0272" w:rsidR="00CF7F0C" w:rsidRPr="00764939" w:rsidRDefault="00E85312" w:rsidP="0081672C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B6B7102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DB215C" w14:textId="24FCA0B7" w:rsidR="00CF7F0C" w:rsidRPr="00764939" w:rsidRDefault="00E85312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(3,770)</w:t>
            </w:r>
          </w:p>
        </w:tc>
      </w:tr>
    </w:tbl>
    <w:p w14:paraId="5AD6AACF" w14:textId="24E81A10" w:rsidR="00C714C3" w:rsidRDefault="00C714C3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3CAC7A" w14:textId="77777777" w:rsidR="00C714C3" w:rsidRDefault="00C71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053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714C3" w:rsidRPr="00F0616C" w14:paraId="59E3E787" w14:textId="77777777" w:rsidTr="002D3A96">
        <w:trPr>
          <w:cantSplit/>
          <w:trHeight w:val="326"/>
        </w:trPr>
        <w:tc>
          <w:tcPr>
            <w:tcW w:w="2340" w:type="dxa"/>
            <w:vAlign w:val="bottom"/>
          </w:tcPr>
          <w:p w14:paraId="153AA0BB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0534E939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C714C3" w:rsidRPr="00F0616C" w14:paraId="3048F417" w14:textId="77777777" w:rsidTr="002D3A96">
        <w:trPr>
          <w:cantSplit/>
          <w:trHeight w:val="200"/>
        </w:trPr>
        <w:tc>
          <w:tcPr>
            <w:tcW w:w="2340" w:type="dxa"/>
            <w:vAlign w:val="bottom"/>
          </w:tcPr>
          <w:p w14:paraId="17360C3F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F809D70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4248F47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vAlign w:val="bottom"/>
          </w:tcPr>
          <w:p w14:paraId="19997C79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714C3" w:rsidRPr="00F0616C" w14:paraId="182B9AC9" w14:textId="77777777" w:rsidTr="002D3A96">
        <w:trPr>
          <w:cantSplit/>
        </w:trPr>
        <w:tc>
          <w:tcPr>
            <w:tcW w:w="2340" w:type="dxa"/>
            <w:vAlign w:val="bottom"/>
          </w:tcPr>
          <w:p w14:paraId="79C8F0CA" w14:textId="77777777" w:rsidR="00C714C3" w:rsidRPr="00F0616C" w:rsidRDefault="00C714C3" w:rsidP="00224742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CA7ECE" w14:textId="77777777" w:rsidR="00C714C3" w:rsidRPr="004478DD" w:rsidRDefault="00C714C3" w:rsidP="00224742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F6F5D67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E5F3DF1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D81467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A9382B1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09A0E2" w14:textId="77777777" w:rsidR="00C714C3" w:rsidRPr="00F0616C" w:rsidRDefault="00C714C3" w:rsidP="00224742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46DDD1C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C8614C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349908D" w14:textId="77777777" w:rsidR="00C714C3" w:rsidRPr="00F0616C" w:rsidRDefault="00C714C3" w:rsidP="0022474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3B594C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7DD9DEA" w14:textId="77777777" w:rsidR="00C714C3" w:rsidRPr="00F0616C" w:rsidRDefault="00C714C3" w:rsidP="0022474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BFFE3A9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2CDB971" w14:textId="77777777" w:rsidR="00C714C3" w:rsidRPr="00F0616C" w:rsidRDefault="00C714C3" w:rsidP="0022474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4FDF05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14C3" w:rsidRPr="00F0616C" w14:paraId="0D6EB5D1" w14:textId="77777777" w:rsidTr="002D3A96">
        <w:trPr>
          <w:cantSplit/>
        </w:trPr>
        <w:tc>
          <w:tcPr>
            <w:tcW w:w="2340" w:type="dxa"/>
            <w:vAlign w:val="bottom"/>
          </w:tcPr>
          <w:p w14:paraId="5BDDCDEF" w14:textId="77777777" w:rsidR="00C714C3" w:rsidRPr="00F0616C" w:rsidRDefault="00C714C3" w:rsidP="00224742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67323D83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714C3" w:rsidRPr="00F0616C" w14:paraId="359F10DE" w14:textId="77777777" w:rsidTr="002D3A96">
        <w:trPr>
          <w:cantSplit/>
        </w:trPr>
        <w:tc>
          <w:tcPr>
            <w:tcW w:w="2340" w:type="dxa"/>
            <w:vAlign w:val="bottom"/>
          </w:tcPr>
          <w:p w14:paraId="6B41C3A0" w14:textId="557E8158" w:rsidR="00C714C3" w:rsidRPr="001D3D16" w:rsidRDefault="00C714C3" w:rsidP="0022474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  <w:r w:rsidRPr="00C71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0779E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2568</w:t>
            </w:r>
          </w:p>
        </w:tc>
        <w:tc>
          <w:tcPr>
            <w:tcW w:w="8190" w:type="dxa"/>
            <w:gridSpan w:val="13"/>
            <w:vAlign w:val="bottom"/>
          </w:tcPr>
          <w:p w14:paraId="54FAD3E0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C714C3" w:rsidRPr="00F0616C" w14:paraId="7D9AFE8C" w14:textId="77777777" w:rsidTr="002D3A96">
        <w:trPr>
          <w:cantSplit/>
        </w:trPr>
        <w:tc>
          <w:tcPr>
            <w:tcW w:w="2340" w:type="dxa"/>
            <w:vAlign w:val="bottom"/>
          </w:tcPr>
          <w:p w14:paraId="3256DBFB" w14:textId="77777777" w:rsidR="00C714C3" w:rsidRPr="00920567" w:rsidRDefault="00C714C3" w:rsidP="00224742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9420306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47AEB07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A9729F4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431819C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A45FCD6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017C4C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60A78A8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C3810C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93A9628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79F4C7C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545DD41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445E6E5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8B7C8B1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C714C3" w:rsidRPr="00F0616C" w14:paraId="2EEBA6CC" w14:textId="77777777" w:rsidTr="002D3A96">
        <w:trPr>
          <w:cantSplit/>
          <w:trHeight w:val="227"/>
        </w:trPr>
        <w:tc>
          <w:tcPr>
            <w:tcW w:w="3600" w:type="dxa"/>
            <w:gridSpan w:val="2"/>
            <w:vAlign w:val="bottom"/>
          </w:tcPr>
          <w:p w14:paraId="3E242F4E" w14:textId="4999BC49" w:rsidR="00C714C3" w:rsidRPr="00F0616C" w:rsidRDefault="00C714C3" w:rsidP="0022474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="002D3A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0D37934A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A2A18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CD94A4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CC1AB6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9AEBA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210417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3A6BD20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EB23524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AD689E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933443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48D764" w14:textId="77777777" w:rsidR="00C714C3" w:rsidRPr="00F0616C" w:rsidRDefault="00C714C3" w:rsidP="002247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7BE421" w14:textId="77777777" w:rsidR="00C714C3" w:rsidRPr="00F0616C" w:rsidRDefault="00C714C3" w:rsidP="00224742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30E2E" w:rsidRPr="00F0616C" w14:paraId="047BAA80" w14:textId="77777777" w:rsidTr="002D3A96">
        <w:trPr>
          <w:cantSplit/>
        </w:trPr>
        <w:tc>
          <w:tcPr>
            <w:tcW w:w="2340" w:type="dxa"/>
            <w:vAlign w:val="bottom"/>
          </w:tcPr>
          <w:p w14:paraId="216AADAA" w14:textId="77777777" w:rsidR="00430E2E" w:rsidRPr="00B95942" w:rsidRDefault="00430E2E" w:rsidP="00430E2E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6C504FC8" w14:textId="77777777" w:rsidR="00430E2E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1A1D99" w14:textId="6011A291" w:rsidR="00430E2E" w:rsidRPr="00B81D5F" w:rsidRDefault="00430E2E" w:rsidP="00430E2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8EE5417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A17E09" w14:textId="77777777" w:rsidR="00430E2E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5FB250" w14:textId="759A1AB1" w:rsidR="00430E2E" w:rsidRPr="00B81D5F" w:rsidRDefault="00430E2E" w:rsidP="00430E2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64,42</w:t>
            </w:r>
            <w:r w:rsidR="00ED096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0C4887A6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E0EA5" w14:textId="77777777" w:rsidR="00430E2E" w:rsidRDefault="00430E2E" w:rsidP="00430E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068767" w14:textId="56E0E693" w:rsidR="00430E2E" w:rsidRPr="00EF1B25" w:rsidRDefault="00430E2E" w:rsidP="00430E2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78,53</w:t>
            </w:r>
            <w:r w:rsidR="00ED096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73856A5C" w14:textId="77777777" w:rsidR="00430E2E" w:rsidRPr="00B81D5F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4E33A5" w14:textId="34787DE0" w:rsidR="00430E2E" w:rsidRPr="00B81D5F" w:rsidRDefault="00430E2E" w:rsidP="00430E2E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78,5</w:t>
            </w:r>
            <w:r w:rsidR="00ED0963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80" w:type="dxa"/>
            <w:vAlign w:val="bottom"/>
          </w:tcPr>
          <w:p w14:paraId="33203442" w14:textId="77777777" w:rsidR="00430E2E" w:rsidRPr="00764939" w:rsidRDefault="00430E2E" w:rsidP="00430E2E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81905B" w14:textId="742859E7" w:rsidR="00430E2E" w:rsidRPr="00B81D5F" w:rsidRDefault="00430E2E" w:rsidP="00430E2E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68BDEBC" w14:textId="77777777" w:rsidR="00430E2E" w:rsidRPr="00764939" w:rsidRDefault="00430E2E" w:rsidP="00430E2E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EC8686" w14:textId="6EF01821" w:rsidR="00430E2E" w:rsidRPr="00B81D5F" w:rsidRDefault="00430E2E" w:rsidP="00430E2E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2F18D50" w14:textId="77777777" w:rsidR="00430E2E" w:rsidRPr="00764939" w:rsidRDefault="00430E2E" w:rsidP="00430E2E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C6E63E" w14:textId="4977AAFD" w:rsidR="00430E2E" w:rsidRPr="00B81D5F" w:rsidRDefault="00430E2E" w:rsidP="00430E2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78,53</w:t>
            </w:r>
            <w:r w:rsidR="00ED096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30E2E" w:rsidRPr="00F0616C" w14:paraId="463E6ECB" w14:textId="77777777" w:rsidTr="002D3A96">
        <w:trPr>
          <w:cantSplit/>
          <w:trHeight w:val="452"/>
        </w:trPr>
        <w:tc>
          <w:tcPr>
            <w:tcW w:w="2340" w:type="dxa"/>
            <w:vAlign w:val="bottom"/>
          </w:tcPr>
          <w:p w14:paraId="1748990A" w14:textId="77777777" w:rsidR="00430E2E" w:rsidRPr="00B95942" w:rsidRDefault="00430E2E" w:rsidP="00430E2E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1BD2D8F9" w14:textId="77777777" w:rsidR="00430E2E" w:rsidRDefault="00430E2E" w:rsidP="00430E2E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4A7A21" w14:textId="02DA99FC" w:rsidR="00430E2E" w:rsidRPr="00B81D5F" w:rsidRDefault="00430E2E" w:rsidP="00430E2E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3C01E2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7C2CAF" w14:textId="77777777" w:rsidR="00430E2E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A1331C" w14:textId="19CB1795" w:rsidR="00430E2E" w:rsidRPr="00B81D5F" w:rsidRDefault="00430E2E" w:rsidP="00430E2E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2E32951D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B5FF30" w14:textId="77777777" w:rsidR="00430E2E" w:rsidRDefault="00430E2E" w:rsidP="00430E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B9262" w14:textId="0F0B7EC6" w:rsidR="00430E2E" w:rsidRPr="00B81D5F" w:rsidRDefault="00430E2E" w:rsidP="00430E2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53EB819B" w14:textId="77777777" w:rsidR="00430E2E" w:rsidRPr="00B81D5F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D80681" w14:textId="15418EF1" w:rsidR="00430E2E" w:rsidRPr="00B81D5F" w:rsidRDefault="00430E2E" w:rsidP="00430E2E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67E4B9E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27D48C" w14:textId="4606C7B8" w:rsidR="00430E2E" w:rsidRPr="00B81D5F" w:rsidRDefault="00430E2E" w:rsidP="00430E2E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111EB23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763CE3" w14:textId="6F0FDB40" w:rsidR="00430E2E" w:rsidRPr="00B81D5F" w:rsidRDefault="00430E2E" w:rsidP="00430E2E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7E0A9985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B06C7A" w14:textId="190D2B68" w:rsidR="00430E2E" w:rsidRPr="00B81D5F" w:rsidRDefault="00430E2E" w:rsidP="00430E2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81AA4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430E2E" w:rsidRPr="00F0616C" w14:paraId="639F1521" w14:textId="77777777" w:rsidTr="002D3A96">
        <w:trPr>
          <w:cantSplit/>
        </w:trPr>
        <w:tc>
          <w:tcPr>
            <w:tcW w:w="2340" w:type="dxa"/>
            <w:vAlign w:val="bottom"/>
          </w:tcPr>
          <w:p w14:paraId="2E987612" w14:textId="37B54657" w:rsidR="00430E2E" w:rsidRPr="00F0616C" w:rsidRDefault="00430E2E" w:rsidP="00430E2E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29F66A9B" w14:textId="616EAA48" w:rsidR="00430E2E" w:rsidRPr="00764939" w:rsidRDefault="00430E2E" w:rsidP="00430E2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  <w:tc>
          <w:tcPr>
            <w:tcW w:w="180" w:type="dxa"/>
            <w:vAlign w:val="bottom"/>
          </w:tcPr>
          <w:p w14:paraId="6D647C85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09EDB5" w14:textId="0038241A" w:rsidR="00430E2E" w:rsidRPr="00764939" w:rsidRDefault="00430E2E" w:rsidP="00430E2E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EF1081A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D0B4FF" w14:textId="63979293" w:rsidR="00430E2E" w:rsidRPr="00764939" w:rsidRDefault="00430E2E" w:rsidP="00430E2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  <w:tc>
          <w:tcPr>
            <w:tcW w:w="180" w:type="dxa"/>
            <w:vAlign w:val="bottom"/>
          </w:tcPr>
          <w:p w14:paraId="74BC75AC" w14:textId="77777777" w:rsidR="00430E2E" w:rsidRPr="00764939" w:rsidRDefault="00430E2E" w:rsidP="00430E2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FB3BEB" w14:textId="2F31805E" w:rsidR="00430E2E" w:rsidRPr="00764939" w:rsidRDefault="00430E2E" w:rsidP="00430E2E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36B110" w14:textId="77777777" w:rsidR="00430E2E" w:rsidRPr="00764939" w:rsidRDefault="00430E2E" w:rsidP="00430E2E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33950B" w14:textId="0CB92FC0" w:rsidR="00430E2E" w:rsidRPr="00764939" w:rsidRDefault="00430E2E" w:rsidP="00430E2E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  <w:tc>
          <w:tcPr>
            <w:tcW w:w="180" w:type="dxa"/>
            <w:vAlign w:val="bottom"/>
          </w:tcPr>
          <w:p w14:paraId="43E9A5DB" w14:textId="77777777" w:rsidR="00430E2E" w:rsidRPr="00764939" w:rsidRDefault="00430E2E" w:rsidP="00430E2E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8C9ABF" w14:textId="66F341B7" w:rsidR="00430E2E" w:rsidRPr="00764939" w:rsidRDefault="00430E2E" w:rsidP="00430E2E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E198993" w14:textId="77777777" w:rsidR="00430E2E" w:rsidRPr="00764939" w:rsidRDefault="00430E2E" w:rsidP="00430E2E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BF8D5E" w14:textId="60BD1411" w:rsidR="00430E2E" w:rsidRPr="00764939" w:rsidRDefault="00430E2E" w:rsidP="00430E2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</w:tr>
    </w:tbl>
    <w:p w14:paraId="68FA85DA" w14:textId="77777777" w:rsidR="00C714C3" w:rsidRPr="00DF68CF" w:rsidRDefault="00C714C3" w:rsidP="00DF68C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/>
        </w:rPr>
      </w:pPr>
    </w:p>
    <w:p w14:paraId="384DA438" w14:textId="323D63B3" w:rsidR="00822942" w:rsidRPr="00822942" w:rsidRDefault="00822942" w:rsidP="0082294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294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</w:t>
      </w:r>
      <w:r w:rsidR="004E061D">
        <w:rPr>
          <w:rFonts w:asciiTheme="majorBidi" w:hAnsiTheme="majorBidi" w:cstheme="majorBidi"/>
          <w:sz w:val="30"/>
          <w:szCs w:val="30"/>
          <w:cs/>
        </w:rPr>
        <w:br/>
      </w:r>
      <w:r w:rsidRPr="00822942">
        <w:rPr>
          <w:rFonts w:asciiTheme="majorBidi" w:hAnsiTheme="majorBidi" w:cstheme="majorBidi"/>
          <w:sz w:val="30"/>
          <w:szCs w:val="30"/>
          <w:cs/>
        </w:rPr>
        <w:t>ในงบฐานะการเงิน</w:t>
      </w:r>
    </w:p>
    <w:p w14:paraId="795745C8" w14:textId="77777777" w:rsidR="00822942" w:rsidRPr="00B16CFC" w:rsidRDefault="00822942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</w:pPr>
    </w:p>
    <w:p w14:paraId="169EDDC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67AE9D50" w14:textId="5A5E0FC9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69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4084"/>
      </w:tblGrid>
      <w:tr w:rsidR="003B3ADE" w:rsidRPr="0065174F" w14:paraId="0EA95A46" w14:textId="77777777" w:rsidTr="00306019">
        <w:trPr>
          <w:tblHeader/>
        </w:trPr>
        <w:tc>
          <w:tcPr>
            <w:tcW w:w="2610" w:type="dxa"/>
            <w:vAlign w:val="bottom"/>
            <w:hideMark/>
          </w:tcPr>
          <w:p w14:paraId="72DC8DB1" w14:textId="77777777" w:rsidR="003B3ADE" w:rsidRPr="0065174F" w:rsidRDefault="003B3ADE" w:rsidP="0083002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234B1DF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  <w:vAlign w:val="bottom"/>
            <w:hideMark/>
          </w:tcPr>
          <w:p w14:paraId="0A986127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3ADE" w:rsidRPr="0065174F" w14:paraId="5D6BFA1A" w14:textId="77777777" w:rsidTr="00306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F58B21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715ED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14:paraId="6E4113FD" w14:textId="70B69C0F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0" w:right="-108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ที่ถูกปรับปรุง</w:t>
            </w:r>
          </w:p>
        </w:tc>
      </w:tr>
    </w:tbl>
    <w:p w14:paraId="65907B71" w14:textId="03899B7C" w:rsidR="006B3ED5" w:rsidRDefault="006B3ED5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p w14:paraId="511E9AAB" w14:textId="77777777" w:rsidR="006B3ED5" w:rsidRDefault="006B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cs/>
        </w:rPr>
      </w:pPr>
      <w:r>
        <w:rPr>
          <w:rFonts w:asciiTheme="majorBidi" w:hAnsiTheme="majorBidi"/>
          <w:b/>
          <w:bCs/>
          <w:sz w:val="24"/>
          <w:szCs w:val="24"/>
          <w:cs/>
        </w:rPr>
        <w:br w:type="page"/>
      </w:r>
    </w:p>
    <w:p w14:paraId="5931A09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5FEA5F80" w14:textId="77777777" w:rsidR="00CE08B1" w:rsidRPr="00C02579" w:rsidRDefault="00CE08B1" w:rsidP="00C02579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24"/>
      </w:tblGrid>
      <w:tr w:rsidR="00CE08B1" w:rsidRPr="00783B85" w14:paraId="3E019AA9" w14:textId="77777777" w:rsidTr="00BE02D3">
        <w:trPr>
          <w:tblHeader/>
        </w:trPr>
        <w:tc>
          <w:tcPr>
            <w:tcW w:w="2666" w:type="dxa"/>
          </w:tcPr>
          <w:p w14:paraId="3D5E9681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0A701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9D3D0E5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08B1" w:rsidRPr="00783B85" w14:paraId="6792C8D2" w14:textId="77777777" w:rsidTr="00BE02D3">
        <w:tc>
          <w:tcPr>
            <w:tcW w:w="2666" w:type="dxa"/>
          </w:tcPr>
          <w:p w14:paraId="5E972B72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86A9D63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D24CB29" w14:textId="77777777" w:rsidR="00CE08B1" w:rsidRPr="00783B85" w:rsidRDefault="00CE08B1" w:rsidP="00714BD8">
            <w:pPr>
              <w:pStyle w:val="block"/>
              <w:spacing w:after="0" w:line="240" w:lineRule="auto"/>
              <w:ind w:left="13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013E82D7" w14:textId="5AA33055" w:rsidR="00C32508" w:rsidRDefault="00C32508" w:rsidP="00C02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9BE1DDC" w14:textId="5ADC73AA" w:rsidR="00686A2E" w:rsidRPr="003F4FEE" w:rsidRDefault="00003CA9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686A2E" w:rsidRPr="003F4FEE">
        <w:rPr>
          <w:rFonts w:ascii="Angsana New" w:hAnsi="Angsana New"/>
          <w:b/>
          <w:bCs/>
          <w:sz w:val="30"/>
          <w:szCs w:val="30"/>
        </w:rPr>
        <w:tab/>
      </w:r>
      <w:r w:rsidR="00686A2E" w:rsidRPr="003F4FE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3F4FEE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3F4FEE" w:rsidRDefault="00686A2E" w:rsidP="00C02579">
      <w:pPr>
        <w:spacing w:line="240" w:lineRule="auto"/>
        <w:ind w:firstLine="14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46"/>
        <w:gridCol w:w="24"/>
        <w:gridCol w:w="1620"/>
      </w:tblGrid>
      <w:tr w:rsidR="000B3A17" w:rsidRPr="005640C9" w14:paraId="12C94141" w14:textId="77777777" w:rsidTr="000B3A17">
        <w:tc>
          <w:tcPr>
            <w:tcW w:w="5850" w:type="dxa"/>
          </w:tcPr>
          <w:p w14:paraId="2FC72A4B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6AE3E90" w14:textId="7777777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B3A17" w:rsidRPr="005640C9" w14:paraId="2F0B96D5" w14:textId="77777777" w:rsidTr="000B3A17">
        <w:tc>
          <w:tcPr>
            <w:tcW w:w="5850" w:type="dxa"/>
          </w:tcPr>
          <w:p w14:paraId="4DD91309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BBC117F" w14:textId="1B51F9E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971C73" w:rsidRPr="005640C9" w14:paraId="67E6ED5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2CC9DF5A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8A3FAF" w14:textId="7F3C70D6" w:rsidR="00971C73" w:rsidRPr="003E5BB7" w:rsidRDefault="00430E2E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6" w:type="dxa"/>
          </w:tcPr>
          <w:p w14:paraId="6DB9FB0E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12E14A2A" w14:textId="6175E2BB" w:rsidR="00971C73" w:rsidRPr="0010463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71C73" w:rsidRPr="005640C9" w14:paraId="10EEF96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2C78290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E86D1C" w14:textId="16D7B5BE" w:rsidR="00971C73" w:rsidRDefault="000779E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6" w:type="dxa"/>
          </w:tcPr>
          <w:p w14:paraId="01AE97C1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220083A8" w14:textId="5307FD3D" w:rsidR="00971C73" w:rsidRDefault="000779E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71C73" w:rsidRPr="005640C9" w14:paraId="790FA9E6" w14:textId="77777777" w:rsidTr="0015313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A3C9CA9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32621D6D" w14:textId="03B65A15" w:rsidR="00971C73" w:rsidRPr="003E5BB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1C73" w:rsidRPr="005640C9" w14:paraId="5C68879C" w14:textId="31D680ED" w:rsidTr="00D03993">
        <w:tc>
          <w:tcPr>
            <w:tcW w:w="5850" w:type="dxa"/>
          </w:tcPr>
          <w:p w14:paraId="4A6E4F91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4EF3829" w14:textId="61118556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4A1F22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0E2E" w:rsidRPr="005640C9" w14:paraId="3DBC5E5D" w14:textId="77777777" w:rsidTr="00224742">
        <w:tc>
          <w:tcPr>
            <w:tcW w:w="5850" w:type="dxa"/>
          </w:tcPr>
          <w:p w14:paraId="2128BF03" w14:textId="3FD651A8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333487B2" w14:textId="229DB0C0" w:rsidR="00430E2E" w:rsidRPr="00C52C41" w:rsidRDefault="00C13E2A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3,436</w:t>
            </w:r>
          </w:p>
        </w:tc>
        <w:tc>
          <w:tcPr>
            <w:tcW w:w="270" w:type="dxa"/>
            <w:gridSpan w:val="2"/>
          </w:tcPr>
          <w:p w14:paraId="01467496" w14:textId="77777777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F34575" w14:textId="64885DDD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6,357</w:t>
            </w:r>
          </w:p>
        </w:tc>
      </w:tr>
      <w:tr w:rsidR="00430E2E" w:rsidRPr="005640C9" w14:paraId="644BF12F" w14:textId="77777777" w:rsidTr="00224742">
        <w:tc>
          <w:tcPr>
            <w:tcW w:w="5850" w:type="dxa"/>
          </w:tcPr>
          <w:p w14:paraId="39B2E63E" w14:textId="1C076470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10" w:type="dxa"/>
          </w:tcPr>
          <w:p w14:paraId="1F37A148" w14:textId="33E31CF6" w:rsidR="00430E2E" w:rsidRPr="00C52C41" w:rsidRDefault="00C13E2A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11,024</w:t>
            </w:r>
          </w:p>
        </w:tc>
        <w:tc>
          <w:tcPr>
            <w:tcW w:w="270" w:type="dxa"/>
            <w:gridSpan w:val="2"/>
          </w:tcPr>
          <w:p w14:paraId="343308F2" w14:textId="77777777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EAF1D3" w14:textId="51989D62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16,894</w:t>
            </w:r>
          </w:p>
        </w:tc>
      </w:tr>
      <w:tr w:rsidR="00430E2E" w:rsidRPr="005640C9" w14:paraId="0ACBF5B1" w14:textId="77777777" w:rsidTr="002D589C">
        <w:trPr>
          <w:trHeight w:val="299"/>
        </w:trPr>
        <w:tc>
          <w:tcPr>
            <w:tcW w:w="5850" w:type="dxa"/>
          </w:tcPr>
          <w:p w14:paraId="60828481" w14:textId="075B4870" w:rsidR="00430E2E" w:rsidRPr="002D589C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58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2275A" w14:textId="4AD27CAD" w:rsidR="00430E2E" w:rsidRPr="00333C6C" w:rsidRDefault="00C13E2A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14,460</w:t>
            </w:r>
          </w:p>
        </w:tc>
        <w:tc>
          <w:tcPr>
            <w:tcW w:w="270" w:type="dxa"/>
            <w:gridSpan w:val="2"/>
            <w:vAlign w:val="bottom"/>
          </w:tcPr>
          <w:p w14:paraId="5B4C5D0B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A556D" w14:textId="6C7290BA" w:rsidR="00430E2E" w:rsidRPr="00104637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23,251</w:t>
            </w:r>
          </w:p>
        </w:tc>
      </w:tr>
      <w:tr w:rsidR="002D589C" w:rsidRPr="005640C9" w14:paraId="1F696BF6" w14:textId="77777777" w:rsidTr="005640C9">
        <w:tblPrEx>
          <w:tblLook w:val="04A0" w:firstRow="1" w:lastRow="0" w:firstColumn="1" w:lastColumn="0" w:noHBand="0" w:noVBand="1"/>
        </w:tblPrEx>
        <w:trPr>
          <w:trHeight w:val="134"/>
          <w:tblHeader/>
        </w:trPr>
        <w:tc>
          <w:tcPr>
            <w:tcW w:w="5850" w:type="dxa"/>
          </w:tcPr>
          <w:p w14:paraId="32C28D8A" w14:textId="2F0CC5CA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E3C5485" w14:textId="77777777" w:rsidR="002D589C" w:rsidRPr="00333C6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B832B7D" w14:textId="77777777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282497" w14:textId="77777777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589C" w:rsidRPr="005640C9" w14:paraId="5827D9F7" w14:textId="77777777" w:rsidTr="005A70FA">
        <w:tc>
          <w:tcPr>
            <w:tcW w:w="5850" w:type="dxa"/>
          </w:tcPr>
          <w:p w14:paraId="0083CA52" w14:textId="6E38A970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5AF54FAE" w14:textId="77777777" w:rsidR="002D589C" w:rsidRPr="00333C6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FEA047" w14:textId="77777777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578F79" w14:textId="77777777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0E2E" w:rsidRPr="005640C9" w14:paraId="3FF2048C" w14:textId="77777777" w:rsidTr="005A70FA">
        <w:tc>
          <w:tcPr>
            <w:tcW w:w="5850" w:type="dxa"/>
          </w:tcPr>
          <w:p w14:paraId="3EF8BD3F" w14:textId="4F564121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เลตเตอร์ออฟเครดิตเกี่ยวกับการซื้อวัตถุดิบ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6780F440" w14:textId="079D9D91" w:rsidR="00430E2E" w:rsidRPr="00333C6C" w:rsidRDefault="00CE027B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3,703</w:t>
            </w:r>
          </w:p>
        </w:tc>
        <w:tc>
          <w:tcPr>
            <w:tcW w:w="270" w:type="dxa"/>
            <w:gridSpan w:val="2"/>
            <w:vAlign w:val="bottom"/>
          </w:tcPr>
          <w:p w14:paraId="59271756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B72126" w14:textId="693F0406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12,017</w:t>
            </w:r>
          </w:p>
        </w:tc>
      </w:tr>
      <w:tr w:rsidR="00430E2E" w:rsidRPr="005640C9" w14:paraId="3C714FC1" w14:textId="77777777" w:rsidTr="005A70FA">
        <w:tc>
          <w:tcPr>
            <w:tcW w:w="5850" w:type="dxa"/>
          </w:tcPr>
          <w:p w14:paraId="56F7CE4A" w14:textId="77777777" w:rsidR="00430E2E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6CBA230A" w14:textId="7BB1C12C" w:rsidR="00430E2E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3BDF3783" w14:textId="03E384B6" w:rsidR="00430E2E" w:rsidRPr="00BA45D3" w:rsidRDefault="00CE027B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A45D3">
              <w:rPr>
                <w:rFonts w:asciiTheme="majorBidi" w:hAnsiTheme="majorBidi" w:cstheme="majorBidi"/>
                <w:sz w:val="30"/>
                <w:szCs w:val="30"/>
              </w:rPr>
              <w:t>31,089</w:t>
            </w:r>
          </w:p>
        </w:tc>
        <w:tc>
          <w:tcPr>
            <w:tcW w:w="270" w:type="dxa"/>
            <w:gridSpan w:val="2"/>
            <w:vAlign w:val="bottom"/>
          </w:tcPr>
          <w:p w14:paraId="7D61603F" w14:textId="77777777" w:rsidR="00430E2E" w:rsidRPr="00BA45D3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B651EA" w14:textId="1F5925B6" w:rsidR="00430E2E" w:rsidRPr="006917E8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46,327</w:t>
            </w:r>
          </w:p>
        </w:tc>
      </w:tr>
      <w:tr w:rsidR="00430E2E" w:rsidRPr="005640C9" w14:paraId="577A7CD0" w14:textId="77777777" w:rsidTr="005A70FA">
        <w:tc>
          <w:tcPr>
            <w:tcW w:w="5850" w:type="dxa"/>
          </w:tcPr>
          <w:p w14:paraId="121D01A1" w14:textId="45C81313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10" w:type="dxa"/>
            <w:vAlign w:val="bottom"/>
          </w:tcPr>
          <w:p w14:paraId="7DD42B91" w14:textId="20F84489" w:rsidR="00430E2E" w:rsidRPr="00333C6C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984EB7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1091D5" w14:textId="77777777" w:rsidR="00430E2E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E2E" w:rsidRPr="005640C9" w14:paraId="0FC7FA91" w14:textId="77777777" w:rsidTr="00F23C8D">
        <w:tc>
          <w:tcPr>
            <w:tcW w:w="5850" w:type="dxa"/>
          </w:tcPr>
          <w:p w14:paraId="141D0873" w14:textId="3D727373" w:rsidR="00430E2E" w:rsidRPr="002C53E6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3E6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  <w:vAlign w:val="bottom"/>
          </w:tcPr>
          <w:p w14:paraId="38D9E62A" w14:textId="4CE9E6A6" w:rsidR="00430E2E" w:rsidRPr="00333C6C" w:rsidRDefault="00F23C8D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88,802</w:t>
            </w:r>
          </w:p>
        </w:tc>
        <w:tc>
          <w:tcPr>
            <w:tcW w:w="270" w:type="dxa"/>
            <w:gridSpan w:val="2"/>
            <w:vAlign w:val="bottom"/>
          </w:tcPr>
          <w:p w14:paraId="1A5FB08D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04DC26" w14:textId="7501606F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88,802</w:t>
            </w:r>
          </w:p>
        </w:tc>
      </w:tr>
      <w:tr w:rsidR="00430E2E" w:rsidRPr="005640C9" w14:paraId="1A0DD032" w14:textId="77777777" w:rsidTr="00224742">
        <w:tc>
          <w:tcPr>
            <w:tcW w:w="5850" w:type="dxa"/>
          </w:tcPr>
          <w:p w14:paraId="3B0FBF5D" w14:textId="516C7E0C" w:rsidR="00430E2E" w:rsidRPr="00132529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  <w:vAlign w:val="center"/>
          </w:tcPr>
          <w:p w14:paraId="662D2C66" w14:textId="44425D20" w:rsidR="00430E2E" w:rsidRPr="00333C6C" w:rsidRDefault="00F23C8D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gridSpan w:val="2"/>
            <w:vAlign w:val="bottom"/>
          </w:tcPr>
          <w:p w14:paraId="6E0D282F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9CB78D5" w14:textId="59A3AC4B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430E2E" w:rsidRPr="005640C9" w14:paraId="08B25715" w14:textId="4EA2CA86" w:rsidTr="00224742">
        <w:trPr>
          <w:trHeight w:val="289"/>
        </w:trPr>
        <w:tc>
          <w:tcPr>
            <w:tcW w:w="5850" w:type="dxa"/>
          </w:tcPr>
          <w:p w14:paraId="7E6DFF54" w14:textId="77777777" w:rsidR="00430E2E" w:rsidRPr="00C52C41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9342C" w14:textId="0736214D" w:rsidR="00430E2E" w:rsidRPr="00333C6C" w:rsidRDefault="00CE027B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128,235</w:t>
            </w:r>
          </w:p>
        </w:tc>
        <w:tc>
          <w:tcPr>
            <w:tcW w:w="270" w:type="dxa"/>
            <w:gridSpan w:val="2"/>
            <w:vAlign w:val="bottom"/>
          </w:tcPr>
          <w:p w14:paraId="79836328" w14:textId="77777777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7FFA4E" w14:textId="1392CF54" w:rsidR="00430E2E" w:rsidRPr="005F4A02" w:rsidRDefault="00430E2E" w:rsidP="0043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151,787</w:t>
            </w:r>
          </w:p>
        </w:tc>
      </w:tr>
    </w:tbl>
    <w:p w14:paraId="2B480A13" w14:textId="11A12648" w:rsidR="00003CA9" w:rsidRDefault="00003CA9" w:rsidP="004E7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464496" w14:textId="77777777" w:rsidR="00003CA9" w:rsidRDefault="00003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657276B" w14:textId="77777777" w:rsidR="00003CA9" w:rsidRPr="00DE5F83" w:rsidRDefault="00003CA9" w:rsidP="00003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</w:rPr>
        <w:lastRenderedPageBreak/>
        <w:t>8</w:t>
      </w:r>
      <w:r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Pr="00DE5F8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เหตุการณ์ภายหลังรอบระยะเวลารายงาน </w:t>
      </w:r>
    </w:p>
    <w:p w14:paraId="08902085" w14:textId="77777777" w:rsidR="00003CA9" w:rsidRPr="002848CC" w:rsidRDefault="00003CA9" w:rsidP="00003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C3C507B" w14:textId="30AA292B" w:rsidR="00003CA9" w:rsidRDefault="00003CA9" w:rsidP="00003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23EC9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>30</w:t>
      </w:r>
      <w:r w:rsidRPr="00323EC9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323EC9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323EC9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ผู้ถือหุ้นมีมติอนุมัติจัดสรรกำไร</w:t>
      </w:r>
      <w:r w:rsidRPr="00323EC9">
        <w:rPr>
          <w:rFonts w:ascii="Angsana New" w:hAnsi="Angsana New"/>
          <w:sz w:val="30"/>
          <w:szCs w:val="30"/>
        </w:rPr>
        <w:br/>
      </w:r>
      <w:r w:rsidRPr="00BA45D3">
        <w:rPr>
          <w:rFonts w:ascii="Angsana New" w:hAnsi="Angsana New" w:hint="cs"/>
          <w:sz w:val="30"/>
          <w:szCs w:val="30"/>
          <w:cs/>
        </w:rPr>
        <w:t xml:space="preserve">เป็นเงินปันผลในอัตราหุ้นละ </w:t>
      </w:r>
      <w:r w:rsidRPr="00BA45D3">
        <w:rPr>
          <w:rFonts w:ascii="Angsana New" w:hAnsi="Angsana New"/>
          <w:sz w:val="30"/>
          <w:szCs w:val="30"/>
        </w:rPr>
        <w:t>1.5</w:t>
      </w:r>
      <w:r w:rsidR="00BA45D3" w:rsidRPr="00BA45D3">
        <w:rPr>
          <w:rFonts w:ascii="Angsana New" w:hAnsi="Angsana New"/>
          <w:sz w:val="30"/>
          <w:szCs w:val="30"/>
        </w:rPr>
        <w:t>0</w:t>
      </w:r>
      <w:r w:rsidRPr="00BA45D3">
        <w:rPr>
          <w:rFonts w:ascii="Angsana New" w:hAnsi="Angsana New" w:hint="cs"/>
          <w:sz w:val="30"/>
          <w:szCs w:val="30"/>
          <w:cs/>
        </w:rPr>
        <w:t xml:space="preserve"> บาท สำหรับหุ้นสามัญจำนวน </w:t>
      </w:r>
      <w:r w:rsidRPr="00BA45D3">
        <w:rPr>
          <w:rFonts w:ascii="Angsana New" w:hAnsi="Angsana New" w:hint="cs"/>
          <w:sz w:val="30"/>
          <w:szCs w:val="30"/>
        </w:rPr>
        <w:t>57</w:t>
      </w:r>
      <w:r w:rsidRPr="00BA45D3">
        <w:rPr>
          <w:rFonts w:ascii="Angsana New" w:hAnsi="Angsana New" w:hint="cs"/>
          <w:sz w:val="30"/>
          <w:szCs w:val="30"/>
          <w:cs/>
        </w:rPr>
        <w:t>.</w:t>
      </w:r>
      <w:r w:rsidRPr="00BA45D3">
        <w:rPr>
          <w:rFonts w:ascii="Angsana New" w:hAnsi="Angsana New" w:hint="cs"/>
          <w:sz w:val="30"/>
          <w:szCs w:val="30"/>
        </w:rPr>
        <w:t>84</w:t>
      </w:r>
      <w:r w:rsidRPr="00BA45D3">
        <w:rPr>
          <w:rFonts w:ascii="Angsana New" w:hAnsi="Angsana New" w:hint="cs"/>
          <w:sz w:val="30"/>
          <w:szCs w:val="30"/>
          <w:cs/>
        </w:rPr>
        <w:t xml:space="preserve"> ล้านหุ้น เป็นจำนวนทั้งสิ้น </w:t>
      </w:r>
      <w:r w:rsidR="00BA45D3" w:rsidRPr="00BA45D3">
        <w:rPr>
          <w:rFonts w:ascii="Angsana New" w:hAnsi="Angsana New"/>
          <w:sz w:val="30"/>
          <w:szCs w:val="30"/>
        </w:rPr>
        <w:t>86.76</w:t>
      </w:r>
      <w:r w:rsidRPr="00BA45D3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BA45D3">
        <w:rPr>
          <w:rFonts w:ascii="Angsana New" w:hAnsi="Angsana New"/>
          <w:sz w:val="30"/>
          <w:szCs w:val="30"/>
        </w:rPr>
        <w:br/>
      </w:r>
      <w:r w:rsidRPr="00BA45D3">
        <w:rPr>
          <w:rFonts w:ascii="Angsana New" w:hAnsi="Angsana New" w:hint="cs"/>
          <w:sz w:val="30"/>
          <w:szCs w:val="30"/>
          <w:cs/>
        </w:rPr>
        <w:t xml:space="preserve">ซึ่งจะจ่ายให้แก่ผู้ถือหุ้นในวันที่ </w:t>
      </w:r>
      <w:r w:rsidRPr="00BA45D3">
        <w:rPr>
          <w:rFonts w:ascii="Angsana New" w:hAnsi="Angsana New"/>
          <w:sz w:val="30"/>
          <w:szCs w:val="30"/>
        </w:rPr>
        <w:t>2</w:t>
      </w:r>
      <w:r w:rsidR="000D545D">
        <w:rPr>
          <w:rFonts w:ascii="Angsana New" w:hAnsi="Angsana New"/>
          <w:sz w:val="30"/>
          <w:szCs w:val="30"/>
        </w:rPr>
        <w:t>7</w:t>
      </w:r>
      <w:r w:rsidRPr="00BA45D3">
        <w:rPr>
          <w:rFonts w:ascii="Angsana New" w:hAnsi="Angsana New"/>
          <w:sz w:val="30"/>
          <w:szCs w:val="30"/>
        </w:rPr>
        <w:t xml:space="preserve"> </w:t>
      </w:r>
      <w:r w:rsidRPr="00BA45D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BA45D3">
        <w:rPr>
          <w:rFonts w:ascii="Angsana New" w:hAnsi="Angsana New" w:hint="cs"/>
          <w:sz w:val="30"/>
          <w:szCs w:val="30"/>
        </w:rPr>
        <w:t>256</w:t>
      </w:r>
      <w:r w:rsidR="00BA45D3" w:rsidRPr="00BA45D3">
        <w:rPr>
          <w:rFonts w:ascii="Angsana New" w:hAnsi="Angsana New"/>
          <w:sz w:val="30"/>
          <w:szCs w:val="30"/>
        </w:rPr>
        <w:t>8</w:t>
      </w:r>
    </w:p>
    <w:p w14:paraId="0FCEF532" w14:textId="77777777" w:rsidR="00E70462" w:rsidRDefault="00E70462" w:rsidP="004E7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E70462" w:rsidSect="00AB560F">
      <w:headerReference w:type="default" r:id="rId11"/>
      <w:footerReference w:type="default" r:id="rId12"/>
      <w:pgSz w:w="11909" w:h="16834" w:code="9"/>
      <w:pgMar w:top="691" w:right="1019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47EDF" w14:textId="77777777" w:rsidR="002065AA" w:rsidRDefault="002065AA">
      <w:r>
        <w:separator/>
      </w:r>
    </w:p>
  </w:endnote>
  <w:endnote w:type="continuationSeparator" w:id="0">
    <w:p w14:paraId="2A0CBF75" w14:textId="77777777" w:rsidR="002065AA" w:rsidRDefault="002065AA">
      <w:r>
        <w:continuationSeparator/>
      </w:r>
    </w:p>
  </w:endnote>
  <w:endnote w:type="continuationNotice" w:id="1">
    <w:p w14:paraId="660ACEC2" w14:textId="77777777" w:rsidR="002065AA" w:rsidRDefault="002065A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F8212" w14:textId="77777777" w:rsidR="002065AA" w:rsidRDefault="002065AA">
      <w:r>
        <w:separator/>
      </w:r>
    </w:p>
  </w:footnote>
  <w:footnote w:type="continuationSeparator" w:id="0">
    <w:p w14:paraId="1D1831FB" w14:textId="77777777" w:rsidR="002065AA" w:rsidRDefault="002065AA">
      <w:r>
        <w:continuationSeparator/>
      </w:r>
    </w:p>
  </w:footnote>
  <w:footnote w:type="continuationNotice" w:id="1">
    <w:p w14:paraId="3B66C0CE" w14:textId="77777777" w:rsidR="002065AA" w:rsidRDefault="002065A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003F" w14:textId="77777777" w:rsidR="003224CE" w:rsidRPr="00993F0D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93F0D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993F0D"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993F0D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5D613C6A" w14:textId="433941FE" w:rsidR="003224CE" w:rsidRPr="00993F0D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93F0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8B233B" w:rsidRPr="00993F0D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B93071" w14:textId="6C831B21" w:rsidR="00F16F3D" w:rsidRPr="00993F0D" w:rsidRDefault="009E2D06" w:rsidP="00F16F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 30 มิถุนายน 2568 (ไม่ได้ตรวจสอบ)</w:t>
    </w:r>
  </w:p>
  <w:p w14:paraId="17A089CD" w14:textId="77777777" w:rsidR="003224CE" w:rsidRPr="00993F0D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26073987">
    <w:abstractNumId w:val="6"/>
  </w:num>
  <w:num w:numId="2" w16cid:durableId="544634431">
    <w:abstractNumId w:val="5"/>
  </w:num>
  <w:num w:numId="3" w16cid:durableId="720396736">
    <w:abstractNumId w:val="9"/>
  </w:num>
  <w:num w:numId="4" w16cid:durableId="2127120568">
    <w:abstractNumId w:val="7"/>
  </w:num>
  <w:num w:numId="5" w16cid:durableId="1823152642">
    <w:abstractNumId w:val="8"/>
  </w:num>
  <w:num w:numId="6" w16cid:durableId="298002437">
    <w:abstractNumId w:val="3"/>
  </w:num>
  <w:num w:numId="7" w16cid:durableId="603415339">
    <w:abstractNumId w:val="2"/>
  </w:num>
  <w:num w:numId="8" w16cid:durableId="1950775214">
    <w:abstractNumId w:val="0"/>
  </w:num>
  <w:num w:numId="9" w16cid:durableId="617613067">
    <w:abstractNumId w:val="1"/>
  </w:num>
  <w:num w:numId="10" w16cid:durableId="166944021">
    <w:abstractNumId w:val="4"/>
  </w:num>
  <w:num w:numId="11" w16cid:durableId="1601832660">
    <w:abstractNumId w:val="18"/>
  </w:num>
  <w:num w:numId="12" w16cid:durableId="716589456">
    <w:abstractNumId w:val="14"/>
  </w:num>
  <w:num w:numId="13" w16cid:durableId="1903708830">
    <w:abstractNumId w:val="26"/>
  </w:num>
  <w:num w:numId="14" w16cid:durableId="980186593">
    <w:abstractNumId w:val="17"/>
  </w:num>
  <w:num w:numId="15" w16cid:durableId="191581196">
    <w:abstractNumId w:val="19"/>
  </w:num>
  <w:num w:numId="16" w16cid:durableId="1914391710">
    <w:abstractNumId w:val="21"/>
  </w:num>
  <w:num w:numId="17" w16cid:durableId="1571386358">
    <w:abstractNumId w:val="10"/>
  </w:num>
  <w:num w:numId="18" w16cid:durableId="393940931">
    <w:abstractNumId w:val="24"/>
  </w:num>
  <w:num w:numId="19" w16cid:durableId="1798797456">
    <w:abstractNumId w:val="11"/>
  </w:num>
  <w:num w:numId="20" w16cid:durableId="2132312018">
    <w:abstractNumId w:val="27"/>
  </w:num>
  <w:num w:numId="21" w16cid:durableId="2011444552">
    <w:abstractNumId w:val="13"/>
  </w:num>
  <w:num w:numId="22" w16cid:durableId="1288778509">
    <w:abstractNumId w:val="20"/>
  </w:num>
  <w:num w:numId="23" w16cid:durableId="1637370656">
    <w:abstractNumId w:val="23"/>
  </w:num>
  <w:num w:numId="24" w16cid:durableId="694041004">
    <w:abstractNumId w:val="15"/>
  </w:num>
  <w:num w:numId="25" w16cid:durableId="858272883">
    <w:abstractNumId w:val="28"/>
  </w:num>
  <w:num w:numId="26" w16cid:durableId="477496442">
    <w:abstractNumId w:val="22"/>
  </w:num>
  <w:num w:numId="27" w16cid:durableId="42288880">
    <w:abstractNumId w:val="12"/>
  </w:num>
  <w:num w:numId="28" w16cid:durableId="1432512602">
    <w:abstractNumId w:val="25"/>
  </w:num>
  <w:num w:numId="29" w16cid:durableId="33504987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CA9"/>
    <w:rsid w:val="00003D5A"/>
    <w:rsid w:val="00003E91"/>
    <w:rsid w:val="00004C77"/>
    <w:rsid w:val="00004EEF"/>
    <w:rsid w:val="000050C8"/>
    <w:rsid w:val="00005B1B"/>
    <w:rsid w:val="00005B42"/>
    <w:rsid w:val="00005BC1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7AD"/>
    <w:rsid w:val="00021921"/>
    <w:rsid w:val="00021A71"/>
    <w:rsid w:val="00021D5B"/>
    <w:rsid w:val="000223BB"/>
    <w:rsid w:val="00022C61"/>
    <w:rsid w:val="0002333E"/>
    <w:rsid w:val="00023C69"/>
    <w:rsid w:val="00024535"/>
    <w:rsid w:val="00024A64"/>
    <w:rsid w:val="00024B29"/>
    <w:rsid w:val="00024B74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349"/>
    <w:rsid w:val="00030415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8F6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6E6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881"/>
    <w:rsid w:val="00043B8A"/>
    <w:rsid w:val="00043D18"/>
    <w:rsid w:val="00043D66"/>
    <w:rsid w:val="00044BA8"/>
    <w:rsid w:val="00045073"/>
    <w:rsid w:val="0004557F"/>
    <w:rsid w:val="000456D4"/>
    <w:rsid w:val="000464A1"/>
    <w:rsid w:val="0004690D"/>
    <w:rsid w:val="00046B94"/>
    <w:rsid w:val="00046B98"/>
    <w:rsid w:val="000471E2"/>
    <w:rsid w:val="00047500"/>
    <w:rsid w:val="00047674"/>
    <w:rsid w:val="00047836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83B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09D"/>
    <w:rsid w:val="0005789C"/>
    <w:rsid w:val="00057B1B"/>
    <w:rsid w:val="000600F3"/>
    <w:rsid w:val="00060392"/>
    <w:rsid w:val="000604B0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9C6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AD"/>
    <w:rsid w:val="000735C6"/>
    <w:rsid w:val="00073726"/>
    <w:rsid w:val="00073B1F"/>
    <w:rsid w:val="00074633"/>
    <w:rsid w:val="00074D3B"/>
    <w:rsid w:val="00074E0A"/>
    <w:rsid w:val="000758B9"/>
    <w:rsid w:val="00075C2C"/>
    <w:rsid w:val="00075E58"/>
    <w:rsid w:val="0007608B"/>
    <w:rsid w:val="000760D3"/>
    <w:rsid w:val="00076CA3"/>
    <w:rsid w:val="00076F49"/>
    <w:rsid w:val="00077002"/>
    <w:rsid w:val="000779E3"/>
    <w:rsid w:val="00077C2D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2FB"/>
    <w:rsid w:val="000836F3"/>
    <w:rsid w:val="00083A32"/>
    <w:rsid w:val="00083BC2"/>
    <w:rsid w:val="00083C35"/>
    <w:rsid w:val="00083DBF"/>
    <w:rsid w:val="000851FA"/>
    <w:rsid w:val="000853B7"/>
    <w:rsid w:val="0008546F"/>
    <w:rsid w:val="000862FF"/>
    <w:rsid w:val="00086306"/>
    <w:rsid w:val="00086413"/>
    <w:rsid w:val="00086961"/>
    <w:rsid w:val="00086FFB"/>
    <w:rsid w:val="00087623"/>
    <w:rsid w:val="00090079"/>
    <w:rsid w:val="00090279"/>
    <w:rsid w:val="00090289"/>
    <w:rsid w:val="000906E1"/>
    <w:rsid w:val="000907A2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3DF9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0D03"/>
    <w:rsid w:val="000A137E"/>
    <w:rsid w:val="000A17C3"/>
    <w:rsid w:val="000A1A14"/>
    <w:rsid w:val="000A1CAA"/>
    <w:rsid w:val="000A293A"/>
    <w:rsid w:val="000A2A95"/>
    <w:rsid w:val="000A2B42"/>
    <w:rsid w:val="000A316A"/>
    <w:rsid w:val="000A3587"/>
    <w:rsid w:val="000A4431"/>
    <w:rsid w:val="000A4992"/>
    <w:rsid w:val="000A4EDA"/>
    <w:rsid w:val="000A536B"/>
    <w:rsid w:val="000A557A"/>
    <w:rsid w:val="000A5644"/>
    <w:rsid w:val="000A5B44"/>
    <w:rsid w:val="000A5C03"/>
    <w:rsid w:val="000A6708"/>
    <w:rsid w:val="000A6820"/>
    <w:rsid w:val="000A69EC"/>
    <w:rsid w:val="000A78D1"/>
    <w:rsid w:val="000A7BC0"/>
    <w:rsid w:val="000B10B7"/>
    <w:rsid w:val="000B10F4"/>
    <w:rsid w:val="000B15F8"/>
    <w:rsid w:val="000B1897"/>
    <w:rsid w:val="000B1939"/>
    <w:rsid w:val="000B1B69"/>
    <w:rsid w:val="000B2667"/>
    <w:rsid w:val="000B28D1"/>
    <w:rsid w:val="000B2999"/>
    <w:rsid w:val="000B2F23"/>
    <w:rsid w:val="000B3A17"/>
    <w:rsid w:val="000B3C67"/>
    <w:rsid w:val="000B3E52"/>
    <w:rsid w:val="000B40C9"/>
    <w:rsid w:val="000B47E6"/>
    <w:rsid w:val="000B4CAB"/>
    <w:rsid w:val="000B4EEE"/>
    <w:rsid w:val="000B5190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572"/>
    <w:rsid w:val="000C2901"/>
    <w:rsid w:val="000C2F72"/>
    <w:rsid w:val="000C3170"/>
    <w:rsid w:val="000C39C2"/>
    <w:rsid w:val="000C3A0A"/>
    <w:rsid w:val="000C3F4E"/>
    <w:rsid w:val="000C4106"/>
    <w:rsid w:val="000C45FC"/>
    <w:rsid w:val="000C478D"/>
    <w:rsid w:val="000C483E"/>
    <w:rsid w:val="000C4B52"/>
    <w:rsid w:val="000C4F21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2B2"/>
    <w:rsid w:val="000D2670"/>
    <w:rsid w:val="000D3378"/>
    <w:rsid w:val="000D38A6"/>
    <w:rsid w:val="000D3A17"/>
    <w:rsid w:val="000D3CD6"/>
    <w:rsid w:val="000D3D70"/>
    <w:rsid w:val="000D545D"/>
    <w:rsid w:val="000D5B7F"/>
    <w:rsid w:val="000D5CEE"/>
    <w:rsid w:val="000D5FB8"/>
    <w:rsid w:val="000D63B7"/>
    <w:rsid w:val="000D6A7B"/>
    <w:rsid w:val="000D6F6B"/>
    <w:rsid w:val="000D7D2A"/>
    <w:rsid w:val="000E00FA"/>
    <w:rsid w:val="000E06DB"/>
    <w:rsid w:val="000E0D95"/>
    <w:rsid w:val="000E0E24"/>
    <w:rsid w:val="000E0FF8"/>
    <w:rsid w:val="000E11FF"/>
    <w:rsid w:val="000E162A"/>
    <w:rsid w:val="000E20A7"/>
    <w:rsid w:val="000E23F7"/>
    <w:rsid w:val="000E2423"/>
    <w:rsid w:val="000E3410"/>
    <w:rsid w:val="000E39A2"/>
    <w:rsid w:val="000E4422"/>
    <w:rsid w:val="000E45F3"/>
    <w:rsid w:val="000E4863"/>
    <w:rsid w:val="000E4941"/>
    <w:rsid w:val="000E5015"/>
    <w:rsid w:val="000E528F"/>
    <w:rsid w:val="000E5664"/>
    <w:rsid w:val="000E5AA0"/>
    <w:rsid w:val="000E5B05"/>
    <w:rsid w:val="000E6287"/>
    <w:rsid w:val="000E7461"/>
    <w:rsid w:val="000E74F5"/>
    <w:rsid w:val="000E784B"/>
    <w:rsid w:val="000E7A1A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157"/>
    <w:rsid w:val="000F23BB"/>
    <w:rsid w:val="000F2594"/>
    <w:rsid w:val="000F2874"/>
    <w:rsid w:val="000F290E"/>
    <w:rsid w:val="000F2BB5"/>
    <w:rsid w:val="000F2D32"/>
    <w:rsid w:val="000F349E"/>
    <w:rsid w:val="000F3AE1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374"/>
    <w:rsid w:val="000F75F0"/>
    <w:rsid w:val="000F7A0E"/>
    <w:rsid w:val="001003FA"/>
    <w:rsid w:val="00100974"/>
    <w:rsid w:val="00101007"/>
    <w:rsid w:val="00101CE7"/>
    <w:rsid w:val="00102129"/>
    <w:rsid w:val="0010221C"/>
    <w:rsid w:val="0010251D"/>
    <w:rsid w:val="001028BF"/>
    <w:rsid w:val="001029F4"/>
    <w:rsid w:val="00102BB0"/>
    <w:rsid w:val="001030EB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056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680B"/>
    <w:rsid w:val="0010706B"/>
    <w:rsid w:val="00107249"/>
    <w:rsid w:val="001073E7"/>
    <w:rsid w:val="0010762E"/>
    <w:rsid w:val="00107AE9"/>
    <w:rsid w:val="00107D60"/>
    <w:rsid w:val="001100F9"/>
    <w:rsid w:val="001101A7"/>
    <w:rsid w:val="00110228"/>
    <w:rsid w:val="001105CD"/>
    <w:rsid w:val="0011062D"/>
    <w:rsid w:val="00110DA0"/>
    <w:rsid w:val="00110F5E"/>
    <w:rsid w:val="00110F7D"/>
    <w:rsid w:val="00111550"/>
    <w:rsid w:val="00111907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B9F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0BE3"/>
    <w:rsid w:val="0012127A"/>
    <w:rsid w:val="0012137B"/>
    <w:rsid w:val="00121786"/>
    <w:rsid w:val="00121813"/>
    <w:rsid w:val="00121E8B"/>
    <w:rsid w:val="00122108"/>
    <w:rsid w:val="00122405"/>
    <w:rsid w:val="00122852"/>
    <w:rsid w:val="00122D2E"/>
    <w:rsid w:val="00122FDB"/>
    <w:rsid w:val="00123130"/>
    <w:rsid w:val="0012397C"/>
    <w:rsid w:val="00123A0E"/>
    <w:rsid w:val="001244B8"/>
    <w:rsid w:val="00124565"/>
    <w:rsid w:val="00125080"/>
    <w:rsid w:val="0012518B"/>
    <w:rsid w:val="001255EC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196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44BC"/>
    <w:rsid w:val="00135B5E"/>
    <w:rsid w:val="00135C57"/>
    <w:rsid w:val="00136566"/>
    <w:rsid w:val="001367E6"/>
    <w:rsid w:val="0013696E"/>
    <w:rsid w:val="001373ED"/>
    <w:rsid w:val="001403E4"/>
    <w:rsid w:val="00140A4B"/>
    <w:rsid w:val="00140D27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932"/>
    <w:rsid w:val="00143BE0"/>
    <w:rsid w:val="00143E81"/>
    <w:rsid w:val="00143E91"/>
    <w:rsid w:val="001442C1"/>
    <w:rsid w:val="0014467E"/>
    <w:rsid w:val="00144700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4DB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3C"/>
    <w:rsid w:val="0015314D"/>
    <w:rsid w:val="0015391F"/>
    <w:rsid w:val="00153D36"/>
    <w:rsid w:val="00154039"/>
    <w:rsid w:val="00154EA8"/>
    <w:rsid w:val="00155AF2"/>
    <w:rsid w:val="00155BB4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2C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1A0C"/>
    <w:rsid w:val="001725A7"/>
    <w:rsid w:val="00172795"/>
    <w:rsid w:val="00172ECE"/>
    <w:rsid w:val="00173C29"/>
    <w:rsid w:val="00173C8B"/>
    <w:rsid w:val="00173D76"/>
    <w:rsid w:val="001740D8"/>
    <w:rsid w:val="00174999"/>
    <w:rsid w:val="00174CE4"/>
    <w:rsid w:val="00174DFA"/>
    <w:rsid w:val="00175700"/>
    <w:rsid w:val="00175773"/>
    <w:rsid w:val="001757EC"/>
    <w:rsid w:val="0017581E"/>
    <w:rsid w:val="00175A74"/>
    <w:rsid w:val="00177342"/>
    <w:rsid w:val="001779DD"/>
    <w:rsid w:val="0018058D"/>
    <w:rsid w:val="00180597"/>
    <w:rsid w:val="00180A47"/>
    <w:rsid w:val="00180DC1"/>
    <w:rsid w:val="00180E26"/>
    <w:rsid w:val="00181615"/>
    <w:rsid w:val="00181883"/>
    <w:rsid w:val="001819D0"/>
    <w:rsid w:val="00181FC1"/>
    <w:rsid w:val="0018208F"/>
    <w:rsid w:val="00182192"/>
    <w:rsid w:val="00182209"/>
    <w:rsid w:val="00182D78"/>
    <w:rsid w:val="0018366F"/>
    <w:rsid w:val="00183729"/>
    <w:rsid w:val="001837CC"/>
    <w:rsid w:val="0018406A"/>
    <w:rsid w:val="001841C5"/>
    <w:rsid w:val="00184276"/>
    <w:rsid w:val="001843E2"/>
    <w:rsid w:val="00184F74"/>
    <w:rsid w:val="00185F8D"/>
    <w:rsid w:val="001863B8"/>
    <w:rsid w:val="001864EE"/>
    <w:rsid w:val="00186817"/>
    <w:rsid w:val="001869D4"/>
    <w:rsid w:val="00186F1F"/>
    <w:rsid w:val="00187146"/>
    <w:rsid w:val="00187C8F"/>
    <w:rsid w:val="0019005B"/>
    <w:rsid w:val="00190C49"/>
    <w:rsid w:val="00190E18"/>
    <w:rsid w:val="001912D6"/>
    <w:rsid w:val="00191421"/>
    <w:rsid w:val="001933F6"/>
    <w:rsid w:val="001939C6"/>
    <w:rsid w:val="00193E06"/>
    <w:rsid w:val="00193F10"/>
    <w:rsid w:val="00194594"/>
    <w:rsid w:val="0019470C"/>
    <w:rsid w:val="00194D35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955"/>
    <w:rsid w:val="001A5CD1"/>
    <w:rsid w:val="001A5FA4"/>
    <w:rsid w:val="001A62C0"/>
    <w:rsid w:val="001A6C45"/>
    <w:rsid w:val="001A6E25"/>
    <w:rsid w:val="001A73B2"/>
    <w:rsid w:val="001A7F94"/>
    <w:rsid w:val="001A7FE3"/>
    <w:rsid w:val="001B056D"/>
    <w:rsid w:val="001B0626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05F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832"/>
    <w:rsid w:val="001C0D06"/>
    <w:rsid w:val="001C1328"/>
    <w:rsid w:val="001C1491"/>
    <w:rsid w:val="001C173F"/>
    <w:rsid w:val="001C1C5F"/>
    <w:rsid w:val="001C2226"/>
    <w:rsid w:val="001C2477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61"/>
    <w:rsid w:val="001C7181"/>
    <w:rsid w:val="001C7511"/>
    <w:rsid w:val="001C7772"/>
    <w:rsid w:val="001C78C1"/>
    <w:rsid w:val="001C7C5B"/>
    <w:rsid w:val="001D08DF"/>
    <w:rsid w:val="001D0B09"/>
    <w:rsid w:val="001D0BC3"/>
    <w:rsid w:val="001D0EE6"/>
    <w:rsid w:val="001D11A2"/>
    <w:rsid w:val="001D12BD"/>
    <w:rsid w:val="001D1405"/>
    <w:rsid w:val="001D1437"/>
    <w:rsid w:val="001D1C2A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59DD"/>
    <w:rsid w:val="001D618C"/>
    <w:rsid w:val="001D6319"/>
    <w:rsid w:val="001D655A"/>
    <w:rsid w:val="001D7037"/>
    <w:rsid w:val="001D72EC"/>
    <w:rsid w:val="001D7395"/>
    <w:rsid w:val="001D74FF"/>
    <w:rsid w:val="001D7B5D"/>
    <w:rsid w:val="001D7C67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C8E"/>
    <w:rsid w:val="001E5D2D"/>
    <w:rsid w:val="001E5E67"/>
    <w:rsid w:val="001E6C8B"/>
    <w:rsid w:val="001E7487"/>
    <w:rsid w:val="001E7AE6"/>
    <w:rsid w:val="001E7CD5"/>
    <w:rsid w:val="001E7DC7"/>
    <w:rsid w:val="001F0629"/>
    <w:rsid w:val="001F0E78"/>
    <w:rsid w:val="001F0FEC"/>
    <w:rsid w:val="001F12C2"/>
    <w:rsid w:val="001F13EC"/>
    <w:rsid w:val="001F1723"/>
    <w:rsid w:val="001F1E84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4FE"/>
    <w:rsid w:val="001F6B8A"/>
    <w:rsid w:val="001F6BE7"/>
    <w:rsid w:val="001F726B"/>
    <w:rsid w:val="001F73EC"/>
    <w:rsid w:val="001F793E"/>
    <w:rsid w:val="001F7C1D"/>
    <w:rsid w:val="0020011A"/>
    <w:rsid w:val="00200EAB"/>
    <w:rsid w:val="00200F10"/>
    <w:rsid w:val="00200F9E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65AA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694"/>
    <w:rsid w:val="00213CF9"/>
    <w:rsid w:val="00213EB0"/>
    <w:rsid w:val="00214120"/>
    <w:rsid w:val="0021475B"/>
    <w:rsid w:val="002151E9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791"/>
    <w:rsid w:val="00217DD3"/>
    <w:rsid w:val="002204FF"/>
    <w:rsid w:val="00220777"/>
    <w:rsid w:val="00220829"/>
    <w:rsid w:val="0022094C"/>
    <w:rsid w:val="002209A6"/>
    <w:rsid w:val="00220E90"/>
    <w:rsid w:val="00220FEC"/>
    <w:rsid w:val="00221146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570"/>
    <w:rsid w:val="00224618"/>
    <w:rsid w:val="0022465B"/>
    <w:rsid w:val="00224742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784"/>
    <w:rsid w:val="00227D1D"/>
    <w:rsid w:val="00230173"/>
    <w:rsid w:val="002302AA"/>
    <w:rsid w:val="00230584"/>
    <w:rsid w:val="0023078E"/>
    <w:rsid w:val="00231500"/>
    <w:rsid w:val="002316E0"/>
    <w:rsid w:val="00231946"/>
    <w:rsid w:val="002319A6"/>
    <w:rsid w:val="00231D16"/>
    <w:rsid w:val="0023228A"/>
    <w:rsid w:val="00232600"/>
    <w:rsid w:val="00232632"/>
    <w:rsid w:val="002334E3"/>
    <w:rsid w:val="002336D4"/>
    <w:rsid w:val="002337C6"/>
    <w:rsid w:val="00233ABF"/>
    <w:rsid w:val="00233F63"/>
    <w:rsid w:val="0023480E"/>
    <w:rsid w:val="002349F2"/>
    <w:rsid w:val="00234A27"/>
    <w:rsid w:val="00234EAD"/>
    <w:rsid w:val="0023529D"/>
    <w:rsid w:val="00235A07"/>
    <w:rsid w:val="00235A57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3D1"/>
    <w:rsid w:val="00245778"/>
    <w:rsid w:val="002457AC"/>
    <w:rsid w:val="00245C1F"/>
    <w:rsid w:val="00245DF3"/>
    <w:rsid w:val="002460FD"/>
    <w:rsid w:val="00246687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27C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0898"/>
    <w:rsid w:val="0026159B"/>
    <w:rsid w:val="00261749"/>
    <w:rsid w:val="002621E1"/>
    <w:rsid w:val="002622FA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66450"/>
    <w:rsid w:val="002669C5"/>
    <w:rsid w:val="002669D9"/>
    <w:rsid w:val="00266E48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2FC7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0B5C"/>
    <w:rsid w:val="00280C3B"/>
    <w:rsid w:val="00281198"/>
    <w:rsid w:val="00281A7B"/>
    <w:rsid w:val="00281B8A"/>
    <w:rsid w:val="00281C5A"/>
    <w:rsid w:val="002821D7"/>
    <w:rsid w:val="0028238A"/>
    <w:rsid w:val="00282469"/>
    <w:rsid w:val="0028264D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719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64A5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7E"/>
    <w:rsid w:val="002A1080"/>
    <w:rsid w:val="002A137A"/>
    <w:rsid w:val="002A16A1"/>
    <w:rsid w:val="002A2598"/>
    <w:rsid w:val="002A2A6D"/>
    <w:rsid w:val="002A2B6B"/>
    <w:rsid w:val="002A2C36"/>
    <w:rsid w:val="002A3153"/>
    <w:rsid w:val="002A3494"/>
    <w:rsid w:val="002A3A79"/>
    <w:rsid w:val="002A4255"/>
    <w:rsid w:val="002A4E7B"/>
    <w:rsid w:val="002A52F8"/>
    <w:rsid w:val="002A5317"/>
    <w:rsid w:val="002A565B"/>
    <w:rsid w:val="002A57D9"/>
    <w:rsid w:val="002A5DD2"/>
    <w:rsid w:val="002A6A9C"/>
    <w:rsid w:val="002A71AE"/>
    <w:rsid w:val="002A7295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2EB"/>
    <w:rsid w:val="002B363E"/>
    <w:rsid w:val="002B3A07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CCD"/>
    <w:rsid w:val="002B7DCF"/>
    <w:rsid w:val="002C05A0"/>
    <w:rsid w:val="002C08FB"/>
    <w:rsid w:val="002C0913"/>
    <w:rsid w:val="002C09A2"/>
    <w:rsid w:val="002C0E2B"/>
    <w:rsid w:val="002C1599"/>
    <w:rsid w:val="002C1849"/>
    <w:rsid w:val="002C2A0A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5F9"/>
    <w:rsid w:val="002D09F9"/>
    <w:rsid w:val="002D11A2"/>
    <w:rsid w:val="002D1A4C"/>
    <w:rsid w:val="002D1F8C"/>
    <w:rsid w:val="002D2070"/>
    <w:rsid w:val="002D268C"/>
    <w:rsid w:val="002D2D9F"/>
    <w:rsid w:val="002D2F5D"/>
    <w:rsid w:val="002D3277"/>
    <w:rsid w:val="002D3A96"/>
    <w:rsid w:val="002D3DE1"/>
    <w:rsid w:val="002D4A3F"/>
    <w:rsid w:val="002D4F2E"/>
    <w:rsid w:val="002D54A3"/>
    <w:rsid w:val="002D586A"/>
    <w:rsid w:val="002D589C"/>
    <w:rsid w:val="002D59F3"/>
    <w:rsid w:val="002D5CB6"/>
    <w:rsid w:val="002D5F2E"/>
    <w:rsid w:val="002D6BD9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3767"/>
    <w:rsid w:val="002E37A8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8E5"/>
    <w:rsid w:val="002F2AB1"/>
    <w:rsid w:val="002F31EB"/>
    <w:rsid w:val="002F3434"/>
    <w:rsid w:val="002F3845"/>
    <w:rsid w:val="002F3937"/>
    <w:rsid w:val="002F3EFD"/>
    <w:rsid w:val="002F45AA"/>
    <w:rsid w:val="002F5564"/>
    <w:rsid w:val="002F6BF6"/>
    <w:rsid w:val="002F72C1"/>
    <w:rsid w:val="003002FE"/>
    <w:rsid w:val="0030112B"/>
    <w:rsid w:val="00301C3E"/>
    <w:rsid w:val="00301ECA"/>
    <w:rsid w:val="00302990"/>
    <w:rsid w:val="00302FB6"/>
    <w:rsid w:val="00303D0C"/>
    <w:rsid w:val="00303D39"/>
    <w:rsid w:val="0030421E"/>
    <w:rsid w:val="00304295"/>
    <w:rsid w:val="003042CE"/>
    <w:rsid w:val="00304791"/>
    <w:rsid w:val="00304AFC"/>
    <w:rsid w:val="00304D24"/>
    <w:rsid w:val="00305375"/>
    <w:rsid w:val="00305F09"/>
    <w:rsid w:val="00306019"/>
    <w:rsid w:val="003062B0"/>
    <w:rsid w:val="00306645"/>
    <w:rsid w:val="003067C3"/>
    <w:rsid w:val="00306A52"/>
    <w:rsid w:val="00307369"/>
    <w:rsid w:val="003077DE"/>
    <w:rsid w:val="00307B73"/>
    <w:rsid w:val="00307EA0"/>
    <w:rsid w:val="0031063E"/>
    <w:rsid w:val="00310659"/>
    <w:rsid w:val="00311436"/>
    <w:rsid w:val="00311AE5"/>
    <w:rsid w:val="00311CF0"/>
    <w:rsid w:val="003123E6"/>
    <w:rsid w:val="00312BCE"/>
    <w:rsid w:val="00312BDC"/>
    <w:rsid w:val="00312D2C"/>
    <w:rsid w:val="00312E0E"/>
    <w:rsid w:val="0031356A"/>
    <w:rsid w:val="003136C4"/>
    <w:rsid w:val="00313E43"/>
    <w:rsid w:val="00313FF4"/>
    <w:rsid w:val="003142D2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17A5A"/>
    <w:rsid w:val="003200CA"/>
    <w:rsid w:val="003201A2"/>
    <w:rsid w:val="003208B8"/>
    <w:rsid w:val="003214AB"/>
    <w:rsid w:val="003214CA"/>
    <w:rsid w:val="00321582"/>
    <w:rsid w:val="0032179C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0D32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C6C"/>
    <w:rsid w:val="00333DEB"/>
    <w:rsid w:val="00333EA4"/>
    <w:rsid w:val="00333FD7"/>
    <w:rsid w:val="003341D9"/>
    <w:rsid w:val="00334245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4DF"/>
    <w:rsid w:val="0033782A"/>
    <w:rsid w:val="00337D25"/>
    <w:rsid w:val="00337EA5"/>
    <w:rsid w:val="00337F48"/>
    <w:rsid w:val="00340053"/>
    <w:rsid w:val="00340587"/>
    <w:rsid w:val="00340E96"/>
    <w:rsid w:val="0034127D"/>
    <w:rsid w:val="003416C2"/>
    <w:rsid w:val="00341C73"/>
    <w:rsid w:val="00342290"/>
    <w:rsid w:val="0034232D"/>
    <w:rsid w:val="00343097"/>
    <w:rsid w:val="00343FE6"/>
    <w:rsid w:val="003446E1"/>
    <w:rsid w:val="003447E3"/>
    <w:rsid w:val="0034493A"/>
    <w:rsid w:val="00344AC0"/>
    <w:rsid w:val="00344D51"/>
    <w:rsid w:val="00344FC0"/>
    <w:rsid w:val="00345137"/>
    <w:rsid w:val="003452A7"/>
    <w:rsid w:val="0034541D"/>
    <w:rsid w:val="003454C3"/>
    <w:rsid w:val="003454FC"/>
    <w:rsid w:val="00345822"/>
    <w:rsid w:val="003462B7"/>
    <w:rsid w:val="003464C8"/>
    <w:rsid w:val="00347516"/>
    <w:rsid w:val="00347579"/>
    <w:rsid w:val="003478E0"/>
    <w:rsid w:val="00347A00"/>
    <w:rsid w:val="00347E4F"/>
    <w:rsid w:val="0035067C"/>
    <w:rsid w:val="0035099E"/>
    <w:rsid w:val="00350CB9"/>
    <w:rsid w:val="00350DE7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2B9"/>
    <w:rsid w:val="003579B7"/>
    <w:rsid w:val="00357C40"/>
    <w:rsid w:val="0036011B"/>
    <w:rsid w:val="00360358"/>
    <w:rsid w:val="00360EB0"/>
    <w:rsid w:val="00361205"/>
    <w:rsid w:val="00361349"/>
    <w:rsid w:val="003614CC"/>
    <w:rsid w:val="003616B1"/>
    <w:rsid w:val="00361AF6"/>
    <w:rsid w:val="00361C9E"/>
    <w:rsid w:val="00361F02"/>
    <w:rsid w:val="00362208"/>
    <w:rsid w:val="0036236E"/>
    <w:rsid w:val="00363245"/>
    <w:rsid w:val="003633FB"/>
    <w:rsid w:val="00363795"/>
    <w:rsid w:val="00363FB4"/>
    <w:rsid w:val="0036401C"/>
    <w:rsid w:val="00364637"/>
    <w:rsid w:val="003646AC"/>
    <w:rsid w:val="003649DA"/>
    <w:rsid w:val="00364A81"/>
    <w:rsid w:val="00364C47"/>
    <w:rsid w:val="00364D42"/>
    <w:rsid w:val="0036551D"/>
    <w:rsid w:val="003658D4"/>
    <w:rsid w:val="00365B7B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023"/>
    <w:rsid w:val="00370E4A"/>
    <w:rsid w:val="00370F21"/>
    <w:rsid w:val="003712B4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51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45"/>
    <w:rsid w:val="0038130C"/>
    <w:rsid w:val="0038144B"/>
    <w:rsid w:val="00382096"/>
    <w:rsid w:val="0038211F"/>
    <w:rsid w:val="003821BA"/>
    <w:rsid w:val="0038235D"/>
    <w:rsid w:val="0038253E"/>
    <w:rsid w:val="003828BA"/>
    <w:rsid w:val="00382F87"/>
    <w:rsid w:val="00383298"/>
    <w:rsid w:val="003835B9"/>
    <w:rsid w:val="003837D5"/>
    <w:rsid w:val="00384448"/>
    <w:rsid w:val="003844C6"/>
    <w:rsid w:val="00385B14"/>
    <w:rsid w:val="00385E91"/>
    <w:rsid w:val="003860B0"/>
    <w:rsid w:val="0038618F"/>
    <w:rsid w:val="00386917"/>
    <w:rsid w:val="003869BC"/>
    <w:rsid w:val="0038710D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3C44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49C"/>
    <w:rsid w:val="003974AB"/>
    <w:rsid w:val="00397579"/>
    <w:rsid w:val="003A01FC"/>
    <w:rsid w:val="003A0726"/>
    <w:rsid w:val="003A0785"/>
    <w:rsid w:val="003A0E67"/>
    <w:rsid w:val="003A1292"/>
    <w:rsid w:val="003A12A2"/>
    <w:rsid w:val="003A1A8B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57DD"/>
    <w:rsid w:val="003A70C5"/>
    <w:rsid w:val="003A759F"/>
    <w:rsid w:val="003A7B8F"/>
    <w:rsid w:val="003A7F16"/>
    <w:rsid w:val="003B0738"/>
    <w:rsid w:val="003B12D0"/>
    <w:rsid w:val="003B17D2"/>
    <w:rsid w:val="003B1801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6D60"/>
    <w:rsid w:val="003B79E1"/>
    <w:rsid w:val="003B7B34"/>
    <w:rsid w:val="003B7F84"/>
    <w:rsid w:val="003C0130"/>
    <w:rsid w:val="003C0D13"/>
    <w:rsid w:val="003C12E9"/>
    <w:rsid w:val="003C142C"/>
    <w:rsid w:val="003C263F"/>
    <w:rsid w:val="003C3672"/>
    <w:rsid w:val="003C4853"/>
    <w:rsid w:val="003C4E5B"/>
    <w:rsid w:val="003C5880"/>
    <w:rsid w:val="003C5B7D"/>
    <w:rsid w:val="003C5BB8"/>
    <w:rsid w:val="003C68AF"/>
    <w:rsid w:val="003C69B8"/>
    <w:rsid w:val="003C7537"/>
    <w:rsid w:val="003C7B1B"/>
    <w:rsid w:val="003C7F0D"/>
    <w:rsid w:val="003D047D"/>
    <w:rsid w:val="003D070E"/>
    <w:rsid w:val="003D0D11"/>
    <w:rsid w:val="003D179B"/>
    <w:rsid w:val="003D2092"/>
    <w:rsid w:val="003D236A"/>
    <w:rsid w:val="003D2EDD"/>
    <w:rsid w:val="003D2F59"/>
    <w:rsid w:val="003D379E"/>
    <w:rsid w:val="003D3C7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192"/>
    <w:rsid w:val="003E6956"/>
    <w:rsid w:val="003E6CDC"/>
    <w:rsid w:val="003E6E37"/>
    <w:rsid w:val="003E75D1"/>
    <w:rsid w:val="003E7E18"/>
    <w:rsid w:val="003E7E70"/>
    <w:rsid w:val="003F043D"/>
    <w:rsid w:val="003F0B7F"/>
    <w:rsid w:val="003F0BE1"/>
    <w:rsid w:val="003F0FE4"/>
    <w:rsid w:val="003F0FED"/>
    <w:rsid w:val="003F1420"/>
    <w:rsid w:val="003F185F"/>
    <w:rsid w:val="003F18F0"/>
    <w:rsid w:val="003F1AF5"/>
    <w:rsid w:val="003F219C"/>
    <w:rsid w:val="003F2B45"/>
    <w:rsid w:val="003F2BD9"/>
    <w:rsid w:val="003F2C41"/>
    <w:rsid w:val="003F2D11"/>
    <w:rsid w:val="003F2EE3"/>
    <w:rsid w:val="003F320B"/>
    <w:rsid w:val="003F3C80"/>
    <w:rsid w:val="003F422C"/>
    <w:rsid w:val="003F46ED"/>
    <w:rsid w:val="003F4720"/>
    <w:rsid w:val="003F477D"/>
    <w:rsid w:val="003F4B07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9C5"/>
    <w:rsid w:val="00401A21"/>
    <w:rsid w:val="00401C1F"/>
    <w:rsid w:val="00401DB1"/>
    <w:rsid w:val="0040237B"/>
    <w:rsid w:val="00402C00"/>
    <w:rsid w:val="00402F5B"/>
    <w:rsid w:val="00403154"/>
    <w:rsid w:val="0040381C"/>
    <w:rsid w:val="00403A8E"/>
    <w:rsid w:val="00403B3F"/>
    <w:rsid w:val="00403B9E"/>
    <w:rsid w:val="00403BA1"/>
    <w:rsid w:val="00403EFD"/>
    <w:rsid w:val="00403F0E"/>
    <w:rsid w:val="00404303"/>
    <w:rsid w:val="00404486"/>
    <w:rsid w:val="00404AC9"/>
    <w:rsid w:val="0040531C"/>
    <w:rsid w:val="00405417"/>
    <w:rsid w:val="004055CA"/>
    <w:rsid w:val="0040560A"/>
    <w:rsid w:val="004058BE"/>
    <w:rsid w:val="00406288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260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08"/>
    <w:rsid w:val="00415BC9"/>
    <w:rsid w:val="0041654E"/>
    <w:rsid w:val="00416769"/>
    <w:rsid w:val="0041690C"/>
    <w:rsid w:val="00416E85"/>
    <w:rsid w:val="00416F4A"/>
    <w:rsid w:val="00417044"/>
    <w:rsid w:val="00417829"/>
    <w:rsid w:val="00420722"/>
    <w:rsid w:val="00420BEA"/>
    <w:rsid w:val="00420E3C"/>
    <w:rsid w:val="00420FC8"/>
    <w:rsid w:val="0042108B"/>
    <w:rsid w:val="0042160E"/>
    <w:rsid w:val="00421742"/>
    <w:rsid w:val="00421ADA"/>
    <w:rsid w:val="00421F7F"/>
    <w:rsid w:val="004222E1"/>
    <w:rsid w:val="00422596"/>
    <w:rsid w:val="0042267B"/>
    <w:rsid w:val="004227A0"/>
    <w:rsid w:val="00422A55"/>
    <w:rsid w:val="00422AA2"/>
    <w:rsid w:val="00423081"/>
    <w:rsid w:val="00423269"/>
    <w:rsid w:val="00423275"/>
    <w:rsid w:val="004247CB"/>
    <w:rsid w:val="00424A4C"/>
    <w:rsid w:val="00424F32"/>
    <w:rsid w:val="00425185"/>
    <w:rsid w:val="00426144"/>
    <w:rsid w:val="00426521"/>
    <w:rsid w:val="00427588"/>
    <w:rsid w:val="00427FE8"/>
    <w:rsid w:val="00430140"/>
    <w:rsid w:val="00430A0E"/>
    <w:rsid w:val="00430E2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C3D"/>
    <w:rsid w:val="00442E87"/>
    <w:rsid w:val="004449BD"/>
    <w:rsid w:val="00445625"/>
    <w:rsid w:val="00445AC6"/>
    <w:rsid w:val="00445B5E"/>
    <w:rsid w:val="00445F09"/>
    <w:rsid w:val="00445FA2"/>
    <w:rsid w:val="0044620C"/>
    <w:rsid w:val="00446367"/>
    <w:rsid w:val="00446472"/>
    <w:rsid w:val="0044677B"/>
    <w:rsid w:val="0044694E"/>
    <w:rsid w:val="00447034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27D0"/>
    <w:rsid w:val="00452F52"/>
    <w:rsid w:val="00453787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03D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5F69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27E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8DC"/>
    <w:rsid w:val="00477EC5"/>
    <w:rsid w:val="0048004F"/>
    <w:rsid w:val="00480803"/>
    <w:rsid w:val="00480B52"/>
    <w:rsid w:val="0048344F"/>
    <w:rsid w:val="00483749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36B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97B5D"/>
    <w:rsid w:val="004A07C5"/>
    <w:rsid w:val="004A0C6D"/>
    <w:rsid w:val="004A0CEC"/>
    <w:rsid w:val="004A0D3D"/>
    <w:rsid w:val="004A176B"/>
    <w:rsid w:val="004A1DCF"/>
    <w:rsid w:val="004A2B4C"/>
    <w:rsid w:val="004A345A"/>
    <w:rsid w:val="004A380F"/>
    <w:rsid w:val="004A394A"/>
    <w:rsid w:val="004A395B"/>
    <w:rsid w:val="004A3974"/>
    <w:rsid w:val="004A3B87"/>
    <w:rsid w:val="004A3C1B"/>
    <w:rsid w:val="004A49B3"/>
    <w:rsid w:val="004A4A8A"/>
    <w:rsid w:val="004A4B89"/>
    <w:rsid w:val="004A4C81"/>
    <w:rsid w:val="004A4EA7"/>
    <w:rsid w:val="004A560E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58A"/>
    <w:rsid w:val="004A79D6"/>
    <w:rsid w:val="004A7A2E"/>
    <w:rsid w:val="004B0200"/>
    <w:rsid w:val="004B046B"/>
    <w:rsid w:val="004B0717"/>
    <w:rsid w:val="004B1933"/>
    <w:rsid w:val="004B1D8D"/>
    <w:rsid w:val="004B1F25"/>
    <w:rsid w:val="004B1F47"/>
    <w:rsid w:val="004B24B1"/>
    <w:rsid w:val="004B25C2"/>
    <w:rsid w:val="004B2686"/>
    <w:rsid w:val="004B2FB1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437"/>
    <w:rsid w:val="004B5505"/>
    <w:rsid w:val="004B55E2"/>
    <w:rsid w:val="004B565C"/>
    <w:rsid w:val="004B5775"/>
    <w:rsid w:val="004B5BFB"/>
    <w:rsid w:val="004B6469"/>
    <w:rsid w:val="004B674E"/>
    <w:rsid w:val="004B6FE1"/>
    <w:rsid w:val="004B7569"/>
    <w:rsid w:val="004B7CE6"/>
    <w:rsid w:val="004C0605"/>
    <w:rsid w:val="004C0A8F"/>
    <w:rsid w:val="004C1402"/>
    <w:rsid w:val="004C1677"/>
    <w:rsid w:val="004C1BB9"/>
    <w:rsid w:val="004C1F3A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BCD"/>
    <w:rsid w:val="004C5E2F"/>
    <w:rsid w:val="004C6411"/>
    <w:rsid w:val="004C648F"/>
    <w:rsid w:val="004C702C"/>
    <w:rsid w:val="004C709C"/>
    <w:rsid w:val="004C70E2"/>
    <w:rsid w:val="004C7716"/>
    <w:rsid w:val="004C77D6"/>
    <w:rsid w:val="004C787E"/>
    <w:rsid w:val="004C7D62"/>
    <w:rsid w:val="004C7E13"/>
    <w:rsid w:val="004C7E6A"/>
    <w:rsid w:val="004D0417"/>
    <w:rsid w:val="004D089D"/>
    <w:rsid w:val="004D0DB8"/>
    <w:rsid w:val="004D1432"/>
    <w:rsid w:val="004D18AC"/>
    <w:rsid w:val="004D18D1"/>
    <w:rsid w:val="004D25E5"/>
    <w:rsid w:val="004D2640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061D"/>
    <w:rsid w:val="004E1042"/>
    <w:rsid w:val="004E1650"/>
    <w:rsid w:val="004E1932"/>
    <w:rsid w:val="004E1A17"/>
    <w:rsid w:val="004E1C10"/>
    <w:rsid w:val="004E1CCE"/>
    <w:rsid w:val="004E2483"/>
    <w:rsid w:val="004E2EFC"/>
    <w:rsid w:val="004E338A"/>
    <w:rsid w:val="004E351F"/>
    <w:rsid w:val="004E3FC5"/>
    <w:rsid w:val="004E4137"/>
    <w:rsid w:val="004E4498"/>
    <w:rsid w:val="004E4E34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E7D0C"/>
    <w:rsid w:val="004F0403"/>
    <w:rsid w:val="004F110C"/>
    <w:rsid w:val="004F1DC9"/>
    <w:rsid w:val="004F2375"/>
    <w:rsid w:val="004F2BA0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ADA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4A1"/>
    <w:rsid w:val="005059CB"/>
    <w:rsid w:val="00505D4B"/>
    <w:rsid w:val="00505E5A"/>
    <w:rsid w:val="00506182"/>
    <w:rsid w:val="00506344"/>
    <w:rsid w:val="0050637B"/>
    <w:rsid w:val="00506A9A"/>
    <w:rsid w:val="00506B04"/>
    <w:rsid w:val="00506BAF"/>
    <w:rsid w:val="00506BB2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4E07"/>
    <w:rsid w:val="005153A1"/>
    <w:rsid w:val="00515465"/>
    <w:rsid w:val="005155DD"/>
    <w:rsid w:val="005159B5"/>
    <w:rsid w:val="005159D9"/>
    <w:rsid w:val="00515AEC"/>
    <w:rsid w:val="00515C3D"/>
    <w:rsid w:val="00515CBE"/>
    <w:rsid w:val="00516181"/>
    <w:rsid w:val="00516731"/>
    <w:rsid w:val="00517424"/>
    <w:rsid w:val="0051767C"/>
    <w:rsid w:val="00517AD7"/>
    <w:rsid w:val="00520065"/>
    <w:rsid w:val="00520716"/>
    <w:rsid w:val="005208B4"/>
    <w:rsid w:val="00520D6A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2F49"/>
    <w:rsid w:val="005232F4"/>
    <w:rsid w:val="005239B0"/>
    <w:rsid w:val="00523B8C"/>
    <w:rsid w:val="00523FC3"/>
    <w:rsid w:val="00524133"/>
    <w:rsid w:val="005245E8"/>
    <w:rsid w:val="00524BB1"/>
    <w:rsid w:val="005250CB"/>
    <w:rsid w:val="00525674"/>
    <w:rsid w:val="00526203"/>
    <w:rsid w:val="005262BC"/>
    <w:rsid w:val="005265F7"/>
    <w:rsid w:val="0052669F"/>
    <w:rsid w:val="0052680A"/>
    <w:rsid w:val="0052690F"/>
    <w:rsid w:val="00527740"/>
    <w:rsid w:val="00527C23"/>
    <w:rsid w:val="00527F0D"/>
    <w:rsid w:val="0053017A"/>
    <w:rsid w:val="0053032F"/>
    <w:rsid w:val="00530C0D"/>
    <w:rsid w:val="0053122C"/>
    <w:rsid w:val="00532EE8"/>
    <w:rsid w:val="0053396D"/>
    <w:rsid w:val="0053487C"/>
    <w:rsid w:val="0053492D"/>
    <w:rsid w:val="00534DA2"/>
    <w:rsid w:val="00534FBC"/>
    <w:rsid w:val="005350A7"/>
    <w:rsid w:val="005352D0"/>
    <w:rsid w:val="0053573B"/>
    <w:rsid w:val="00535772"/>
    <w:rsid w:val="00535981"/>
    <w:rsid w:val="00535C29"/>
    <w:rsid w:val="00536401"/>
    <w:rsid w:val="0053753C"/>
    <w:rsid w:val="00537763"/>
    <w:rsid w:val="005400C3"/>
    <w:rsid w:val="00540A47"/>
    <w:rsid w:val="0054188E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D6F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45C"/>
    <w:rsid w:val="00550A00"/>
    <w:rsid w:val="00550C28"/>
    <w:rsid w:val="0055146B"/>
    <w:rsid w:val="005515AF"/>
    <w:rsid w:val="00551A8A"/>
    <w:rsid w:val="00552216"/>
    <w:rsid w:val="005528AD"/>
    <w:rsid w:val="00552D5A"/>
    <w:rsid w:val="0055349D"/>
    <w:rsid w:val="005538DC"/>
    <w:rsid w:val="00554042"/>
    <w:rsid w:val="005543EE"/>
    <w:rsid w:val="0055442F"/>
    <w:rsid w:val="00554769"/>
    <w:rsid w:val="00554A60"/>
    <w:rsid w:val="0055512A"/>
    <w:rsid w:val="005552B1"/>
    <w:rsid w:val="00555E8B"/>
    <w:rsid w:val="005563C0"/>
    <w:rsid w:val="005565F2"/>
    <w:rsid w:val="00556F0F"/>
    <w:rsid w:val="005570D1"/>
    <w:rsid w:val="005577AF"/>
    <w:rsid w:val="00557A7D"/>
    <w:rsid w:val="00557F68"/>
    <w:rsid w:val="0056034F"/>
    <w:rsid w:val="005603FE"/>
    <w:rsid w:val="0056087B"/>
    <w:rsid w:val="00560C59"/>
    <w:rsid w:val="005610FC"/>
    <w:rsid w:val="00561345"/>
    <w:rsid w:val="005613CA"/>
    <w:rsid w:val="00561911"/>
    <w:rsid w:val="00561B3A"/>
    <w:rsid w:val="00561C56"/>
    <w:rsid w:val="00562215"/>
    <w:rsid w:val="00562516"/>
    <w:rsid w:val="005627C8"/>
    <w:rsid w:val="00562AE2"/>
    <w:rsid w:val="005633CA"/>
    <w:rsid w:val="005635B1"/>
    <w:rsid w:val="0056396D"/>
    <w:rsid w:val="00563D41"/>
    <w:rsid w:val="005640C9"/>
    <w:rsid w:val="0056422F"/>
    <w:rsid w:val="005644E4"/>
    <w:rsid w:val="0056456D"/>
    <w:rsid w:val="00564757"/>
    <w:rsid w:val="00564B3A"/>
    <w:rsid w:val="00564B6C"/>
    <w:rsid w:val="00564D72"/>
    <w:rsid w:val="00564FBE"/>
    <w:rsid w:val="0056506B"/>
    <w:rsid w:val="005650A4"/>
    <w:rsid w:val="00565537"/>
    <w:rsid w:val="00565538"/>
    <w:rsid w:val="005657C2"/>
    <w:rsid w:val="00565D3F"/>
    <w:rsid w:val="00565E0E"/>
    <w:rsid w:val="00566124"/>
    <w:rsid w:val="005667DB"/>
    <w:rsid w:val="00566A60"/>
    <w:rsid w:val="00566A9D"/>
    <w:rsid w:val="00566AE9"/>
    <w:rsid w:val="00566C07"/>
    <w:rsid w:val="0056763E"/>
    <w:rsid w:val="0056769D"/>
    <w:rsid w:val="00567BD0"/>
    <w:rsid w:val="00567CF1"/>
    <w:rsid w:val="00570128"/>
    <w:rsid w:val="005706C8"/>
    <w:rsid w:val="00570BAB"/>
    <w:rsid w:val="00570D52"/>
    <w:rsid w:val="00570D67"/>
    <w:rsid w:val="005717AD"/>
    <w:rsid w:val="0057192C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BD7"/>
    <w:rsid w:val="00573C95"/>
    <w:rsid w:val="00573EFD"/>
    <w:rsid w:val="00573F06"/>
    <w:rsid w:val="0057404D"/>
    <w:rsid w:val="0057423C"/>
    <w:rsid w:val="00574E62"/>
    <w:rsid w:val="00575029"/>
    <w:rsid w:val="0057580C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6BA"/>
    <w:rsid w:val="00581896"/>
    <w:rsid w:val="005830FD"/>
    <w:rsid w:val="0058318D"/>
    <w:rsid w:val="00583721"/>
    <w:rsid w:val="0058387D"/>
    <w:rsid w:val="00583DDF"/>
    <w:rsid w:val="00584320"/>
    <w:rsid w:val="005843D6"/>
    <w:rsid w:val="00584A9F"/>
    <w:rsid w:val="00584AD5"/>
    <w:rsid w:val="00585225"/>
    <w:rsid w:val="00585279"/>
    <w:rsid w:val="00585320"/>
    <w:rsid w:val="0058545B"/>
    <w:rsid w:val="0058545E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476"/>
    <w:rsid w:val="00590DAF"/>
    <w:rsid w:val="00590F45"/>
    <w:rsid w:val="005915F0"/>
    <w:rsid w:val="00591A96"/>
    <w:rsid w:val="00592221"/>
    <w:rsid w:val="00592DC5"/>
    <w:rsid w:val="00592F93"/>
    <w:rsid w:val="005934E5"/>
    <w:rsid w:val="00593D38"/>
    <w:rsid w:val="00594302"/>
    <w:rsid w:val="00594435"/>
    <w:rsid w:val="00594475"/>
    <w:rsid w:val="00594B7C"/>
    <w:rsid w:val="00594C47"/>
    <w:rsid w:val="00594E58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01C"/>
    <w:rsid w:val="005A24CD"/>
    <w:rsid w:val="005A2741"/>
    <w:rsid w:val="005A2D6A"/>
    <w:rsid w:val="005A31B9"/>
    <w:rsid w:val="005A329E"/>
    <w:rsid w:val="005A35E1"/>
    <w:rsid w:val="005A371C"/>
    <w:rsid w:val="005A3B09"/>
    <w:rsid w:val="005A3BB3"/>
    <w:rsid w:val="005A3D21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16D"/>
    <w:rsid w:val="005A68FC"/>
    <w:rsid w:val="005A6CB5"/>
    <w:rsid w:val="005A6D49"/>
    <w:rsid w:val="005A6F62"/>
    <w:rsid w:val="005A70FA"/>
    <w:rsid w:val="005A7289"/>
    <w:rsid w:val="005B0274"/>
    <w:rsid w:val="005B0839"/>
    <w:rsid w:val="005B0B0A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05"/>
    <w:rsid w:val="005B482F"/>
    <w:rsid w:val="005B4909"/>
    <w:rsid w:val="005B4AC6"/>
    <w:rsid w:val="005B4AFC"/>
    <w:rsid w:val="005B4B92"/>
    <w:rsid w:val="005B54D2"/>
    <w:rsid w:val="005B5EAA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450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63A"/>
    <w:rsid w:val="005D0959"/>
    <w:rsid w:val="005D11DB"/>
    <w:rsid w:val="005D16A6"/>
    <w:rsid w:val="005D24A7"/>
    <w:rsid w:val="005D3210"/>
    <w:rsid w:val="005D3664"/>
    <w:rsid w:val="005D3D50"/>
    <w:rsid w:val="005D44E3"/>
    <w:rsid w:val="005D48A6"/>
    <w:rsid w:val="005D4D44"/>
    <w:rsid w:val="005D52BC"/>
    <w:rsid w:val="005D56B4"/>
    <w:rsid w:val="005D5D22"/>
    <w:rsid w:val="005D5D44"/>
    <w:rsid w:val="005D5E0E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635"/>
    <w:rsid w:val="005E68EA"/>
    <w:rsid w:val="005E6D10"/>
    <w:rsid w:val="005E74AD"/>
    <w:rsid w:val="005E7502"/>
    <w:rsid w:val="005E75DB"/>
    <w:rsid w:val="005E77C4"/>
    <w:rsid w:val="005E7C3C"/>
    <w:rsid w:val="005E7DA0"/>
    <w:rsid w:val="005F0987"/>
    <w:rsid w:val="005F0A93"/>
    <w:rsid w:val="005F1DB3"/>
    <w:rsid w:val="005F2999"/>
    <w:rsid w:val="005F2BA5"/>
    <w:rsid w:val="005F2D4C"/>
    <w:rsid w:val="005F2E9D"/>
    <w:rsid w:val="005F3939"/>
    <w:rsid w:val="005F3967"/>
    <w:rsid w:val="005F39AA"/>
    <w:rsid w:val="005F3C12"/>
    <w:rsid w:val="005F3D74"/>
    <w:rsid w:val="005F41ED"/>
    <w:rsid w:val="005F4403"/>
    <w:rsid w:val="005F4739"/>
    <w:rsid w:val="005F49C8"/>
    <w:rsid w:val="005F4A02"/>
    <w:rsid w:val="005F4B9E"/>
    <w:rsid w:val="005F4BBC"/>
    <w:rsid w:val="005F54DC"/>
    <w:rsid w:val="005F55EF"/>
    <w:rsid w:val="005F5A50"/>
    <w:rsid w:val="005F5ACD"/>
    <w:rsid w:val="005F5BAA"/>
    <w:rsid w:val="005F650A"/>
    <w:rsid w:val="005F65F4"/>
    <w:rsid w:val="005F704B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DA1"/>
    <w:rsid w:val="00601E31"/>
    <w:rsid w:val="006026E8"/>
    <w:rsid w:val="006028D7"/>
    <w:rsid w:val="00602B65"/>
    <w:rsid w:val="00602F3A"/>
    <w:rsid w:val="00603098"/>
    <w:rsid w:val="00603BE8"/>
    <w:rsid w:val="0060439B"/>
    <w:rsid w:val="0060479C"/>
    <w:rsid w:val="00604A0F"/>
    <w:rsid w:val="00604C6E"/>
    <w:rsid w:val="00604CC2"/>
    <w:rsid w:val="00604E56"/>
    <w:rsid w:val="00605A6F"/>
    <w:rsid w:val="00605ACF"/>
    <w:rsid w:val="00605B85"/>
    <w:rsid w:val="00605ED2"/>
    <w:rsid w:val="00606B23"/>
    <w:rsid w:val="00606E98"/>
    <w:rsid w:val="0060760A"/>
    <w:rsid w:val="00607A3F"/>
    <w:rsid w:val="00607A98"/>
    <w:rsid w:val="006100E8"/>
    <w:rsid w:val="006103AE"/>
    <w:rsid w:val="00610545"/>
    <w:rsid w:val="006106A1"/>
    <w:rsid w:val="00610D6B"/>
    <w:rsid w:val="00610E37"/>
    <w:rsid w:val="00611151"/>
    <w:rsid w:val="006111C3"/>
    <w:rsid w:val="00611411"/>
    <w:rsid w:val="00611E05"/>
    <w:rsid w:val="006123C2"/>
    <w:rsid w:val="00612455"/>
    <w:rsid w:val="006128DD"/>
    <w:rsid w:val="00612D6A"/>
    <w:rsid w:val="00612DDE"/>
    <w:rsid w:val="00613010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47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598"/>
    <w:rsid w:val="006216E8"/>
    <w:rsid w:val="00621ECB"/>
    <w:rsid w:val="0062203F"/>
    <w:rsid w:val="006228A2"/>
    <w:rsid w:val="0062363C"/>
    <w:rsid w:val="006238C2"/>
    <w:rsid w:val="00623B6E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4F6A"/>
    <w:rsid w:val="00625410"/>
    <w:rsid w:val="00625979"/>
    <w:rsid w:val="006261A3"/>
    <w:rsid w:val="00626484"/>
    <w:rsid w:val="00626918"/>
    <w:rsid w:val="00626A7A"/>
    <w:rsid w:val="00626B49"/>
    <w:rsid w:val="00626BDF"/>
    <w:rsid w:val="0062784C"/>
    <w:rsid w:val="006309A9"/>
    <w:rsid w:val="00630B14"/>
    <w:rsid w:val="00630D32"/>
    <w:rsid w:val="0063159D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1D12"/>
    <w:rsid w:val="00642390"/>
    <w:rsid w:val="00642597"/>
    <w:rsid w:val="006427F5"/>
    <w:rsid w:val="0064314B"/>
    <w:rsid w:val="00643194"/>
    <w:rsid w:val="00643B45"/>
    <w:rsid w:val="00643B70"/>
    <w:rsid w:val="00643EB8"/>
    <w:rsid w:val="00643FCC"/>
    <w:rsid w:val="006446BD"/>
    <w:rsid w:val="00644704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475E5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2A44"/>
    <w:rsid w:val="006537D1"/>
    <w:rsid w:val="006537D7"/>
    <w:rsid w:val="00653B12"/>
    <w:rsid w:val="006542F6"/>
    <w:rsid w:val="00654AFC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DD5"/>
    <w:rsid w:val="00662B67"/>
    <w:rsid w:val="00662E63"/>
    <w:rsid w:val="00662FDF"/>
    <w:rsid w:val="00663160"/>
    <w:rsid w:val="00663E42"/>
    <w:rsid w:val="006641BB"/>
    <w:rsid w:val="0066432F"/>
    <w:rsid w:val="00664947"/>
    <w:rsid w:val="00664AD8"/>
    <w:rsid w:val="00664E94"/>
    <w:rsid w:val="00665B20"/>
    <w:rsid w:val="00665E16"/>
    <w:rsid w:val="00665E5E"/>
    <w:rsid w:val="00665F95"/>
    <w:rsid w:val="00666049"/>
    <w:rsid w:val="00666B43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1B45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4F88"/>
    <w:rsid w:val="006750AF"/>
    <w:rsid w:val="00675228"/>
    <w:rsid w:val="00675B19"/>
    <w:rsid w:val="00675B4A"/>
    <w:rsid w:val="00675D94"/>
    <w:rsid w:val="00675F32"/>
    <w:rsid w:val="006766C5"/>
    <w:rsid w:val="0067677A"/>
    <w:rsid w:val="006769F9"/>
    <w:rsid w:val="00676B71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1C54"/>
    <w:rsid w:val="0068205C"/>
    <w:rsid w:val="00682060"/>
    <w:rsid w:val="006828F8"/>
    <w:rsid w:val="00682C82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7C3"/>
    <w:rsid w:val="00687E05"/>
    <w:rsid w:val="00687FEE"/>
    <w:rsid w:val="006902DE"/>
    <w:rsid w:val="00690439"/>
    <w:rsid w:val="006908BF"/>
    <w:rsid w:val="006908D4"/>
    <w:rsid w:val="006909DC"/>
    <w:rsid w:val="00690A9D"/>
    <w:rsid w:val="00690B37"/>
    <w:rsid w:val="00690D3C"/>
    <w:rsid w:val="00690DBD"/>
    <w:rsid w:val="00691493"/>
    <w:rsid w:val="00691734"/>
    <w:rsid w:val="006917AE"/>
    <w:rsid w:val="006917E8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C50"/>
    <w:rsid w:val="00696DC5"/>
    <w:rsid w:val="00697313"/>
    <w:rsid w:val="00697608"/>
    <w:rsid w:val="006A0188"/>
    <w:rsid w:val="006A0493"/>
    <w:rsid w:val="006A04C7"/>
    <w:rsid w:val="006A0B79"/>
    <w:rsid w:val="006A0D38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3C55"/>
    <w:rsid w:val="006A436C"/>
    <w:rsid w:val="006A444F"/>
    <w:rsid w:val="006A4ED0"/>
    <w:rsid w:val="006A5B22"/>
    <w:rsid w:val="006A5C88"/>
    <w:rsid w:val="006A5CF3"/>
    <w:rsid w:val="006A5F6F"/>
    <w:rsid w:val="006A6054"/>
    <w:rsid w:val="006A679B"/>
    <w:rsid w:val="006A682D"/>
    <w:rsid w:val="006A718A"/>
    <w:rsid w:val="006A743E"/>
    <w:rsid w:val="006A74DC"/>
    <w:rsid w:val="006A756C"/>
    <w:rsid w:val="006A77B4"/>
    <w:rsid w:val="006A79A3"/>
    <w:rsid w:val="006A7BC3"/>
    <w:rsid w:val="006B0A2C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2A8A"/>
    <w:rsid w:val="006B33B1"/>
    <w:rsid w:val="006B3486"/>
    <w:rsid w:val="006B3ED5"/>
    <w:rsid w:val="006B4DD5"/>
    <w:rsid w:val="006B4E87"/>
    <w:rsid w:val="006B53F7"/>
    <w:rsid w:val="006B572F"/>
    <w:rsid w:val="006B597E"/>
    <w:rsid w:val="006B5BF8"/>
    <w:rsid w:val="006B5F22"/>
    <w:rsid w:val="006B5F48"/>
    <w:rsid w:val="006B6043"/>
    <w:rsid w:val="006B6357"/>
    <w:rsid w:val="006B66D0"/>
    <w:rsid w:val="006B7922"/>
    <w:rsid w:val="006B7984"/>
    <w:rsid w:val="006B79B5"/>
    <w:rsid w:val="006B7F48"/>
    <w:rsid w:val="006C00B3"/>
    <w:rsid w:val="006C07A5"/>
    <w:rsid w:val="006C0B39"/>
    <w:rsid w:val="006C0C84"/>
    <w:rsid w:val="006C109C"/>
    <w:rsid w:val="006C113C"/>
    <w:rsid w:val="006C1C73"/>
    <w:rsid w:val="006C2129"/>
    <w:rsid w:val="006C285E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414"/>
    <w:rsid w:val="006D6F70"/>
    <w:rsid w:val="006D6FF0"/>
    <w:rsid w:val="006D7287"/>
    <w:rsid w:val="006D7298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A17"/>
    <w:rsid w:val="006E1BCF"/>
    <w:rsid w:val="006E272B"/>
    <w:rsid w:val="006E28AF"/>
    <w:rsid w:val="006E2AFA"/>
    <w:rsid w:val="006E3496"/>
    <w:rsid w:val="006E34EC"/>
    <w:rsid w:val="006E40ED"/>
    <w:rsid w:val="006E419B"/>
    <w:rsid w:val="006E4858"/>
    <w:rsid w:val="006E4A5E"/>
    <w:rsid w:val="006E4BBF"/>
    <w:rsid w:val="006E4F5B"/>
    <w:rsid w:val="006E5433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2E7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72B"/>
    <w:rsid w:val="006F3887"/>
    <w:rsid w:val="006F3B1B"/>
    <w:rsid w:val="006F42EC"/>
    <w:rsid w:val="006F45AC"/>
    <w:rsid w:val="006F4C9D"/>
    <w:rsid w:val="006F4DDA"/>
    <w:rsid w:val="006F6F01"/>
    <w:rsid w:val="006F6F65"/>
    <w:rsid w:val="006F7171"/>
    <w:rsid w:val="006F719B"/>
    <w:rsid w:val="006F71A4"/>
    <w:rsid w:val="006F76B1"/>
    <w:rsid w:val="006F7C13"/>
    <w:rsid w:val="006F7DAA"/>
    <w:rsid w:val="006F7E89"/>
    <w:rsid w:val="0070058E"/>
    <w:rsid w:val="007005FB"/>
    <w:rsid w:val="0070069C"/>
    <w:rsid w:val="007008D9"/>
    <w:rsid w:val="007009A9"/>
    <w:rsid w:val="00701026"/>
    <w:rsid w:val="007011C0"/>
    <w:rsid w:val="0070147D"/>
    <w:rsid w:val="0070152C"/>
    <w:rsid w:val="00701F7B"/>
    <w:rsid w:val="0070202E"/>
    <w:rsid w:val="00702C19"/>
    <w:rsid w:val="00702D42"/>
    <w:rsid w:val="00703C8D"/>
    <w:rsid w:val="00703DEC"/>
    <w:rsid w:val="007044D3"/>
    <w:rsid w:val="00704876"/>
    <w:rsid w:val="00704D56"/>
    <w:rsid w:val="007050CC"/>
    <w:rsid w:val="00705633"/>
    <w:rsid w:val="007059BD"/>
    <w:rsid w:val="00706101"/>
    <w:rsid w:val="0070613D"/>
    <w:rsid w:val="0070670B"/>
    <w:rsid w:val="00706A74"/>
    <w:rsid w:val="00706ACD"/>
    <w:rsid w:val="00706EEA"/>
    <w:rsid w:val="007072FF"/>
    <w:rsid w:val="0070733B"/>
    <w:rsid w:val="0070755E"/>
    <w:rsid w:val="00707BC4"/>
    <w:rsid w:val="00710DC4"/>
    <w:rsid w:val="0071144D"/>
    <w:rsid w:val="007116C7"/>
    <w:rsid w:val="00711E88"/>
    <w:rsid w:val="007121CE"/>
    <w:rsid w:val="007122F1"/>
    <w:rsid w:val="007124B0"/>
    <w:rsid w:val="00713213"/>
    <w:rsid w:val="00713688"/>
    <w:rsid w:val="0071380A"/>
    <w:rsid w:val="00713B51"/>
    <w:rsid w:val="00713F0E"/>
    <w:rsid w:val="00714BD8"/>
    <w:rsid w:val="007155F7"/>
    <w:rsid w:val="0071567C"/>
    <w:rsid w:val="00715D4C"/>
    <w:rsid w:val="007164B3"/>
    <w:rsid w:val="007164EB"/>
    <w:rsid w:val="00716F36"/>
    <w:rsid w:val="0071779D"/>
    <w:rsid w:val="0072006F"/>
    <w:rsid w:val="00720B91"/>
    <w:rsid w:val="00720F65"/>
    <w:rsid w:val="007210C0"/>
    <w:rsid w:val="0072123A"/>
    <w:rsid w:val="007213E2"/>
    <w:rsid w:val="00721831"/>
    <w:rsid w:val="00721ABB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413E"/>
    <w:rsid w:val="00725BE9"/>
    <w:rsid w:val="00725D2F"/>
    <w:rsid w:val="00725FEB"/>
    <w:rsid w:val="00726062"/>
    <w:rsid w:val="007261AE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3A70"/>
    <w:rsid w:val="007350CA"/>
    <w:rsid w:val="00735376"/>
    <w:rsid w:val="00735465"/>
    <w:rsid w:val="0073547C"/>
    <w:rsid w:val="007355D5"/>
    <w:rsid w:val="00735D4E"/>
    <w:rsid w:val="00736CAE"/>
    <w:rsid w:val="00736F63"/>
    <w:rsid w:val="007375CD"/>
    <w:rsid w:val="0073793C"/>
    <w:rsid w:val="007411A9"/>
    <w:rsid w:val="0074130C"/>
    <w:rsid w:val="0074197F"/>
    <w:rsid w:val="00741A48"/>
    <w:rsid w:val="00741B3F"/>
    <w:rsid w:val="00741F81"/>
    <w:rsid w:val="007420B5"/>
    <w:rsid w:val="007421F6"/>
    <w:rsid w:val="00742644"/>
    <w:rsid w:val="0074344A"/>
    <w:rsid w:val="00743AFF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2E9C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147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78A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6CD"/>
    <w:rsid w:val="00762858"/>
    <w:rsid w:val="00762A77"/>
    <w:rsid w:val="00762D20"/>
    <w:rsid w:val="00763B59"/>
    <w:rsid w:val="00763C2A"/>
    <w:rsid w:val="007640F3"/>
    <w:rsid w:val="00764531"/>
    <w:rsid w:val="007647E0"/>
    <w:rsid w:val="007648E3"/>
    <w:rsid w:val="00764939"/>
    <w:rsid w:val="007651B7"/>
    <w:rsid w:val="007656E2"/>
    <w:rsid w:val="0076575A"/>
    <w:rsid w:val="00765AEC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4E0A"/>
    <w:rsid w:val="00775376"/>
    <w:rsid w:val="007754C8"/>
    <w:rsid w:val="007755C4"/>
    <w:rsid w:val="007766DD"/>
    <w:rsid w:val="00776DC9"/>
    <w:rsid w:val="00777067"/>
    <w:rsid w:val="00777104"/>
    <w:rsid w:val="00777163"/>
    <w:rsid w:val="007771AB"/>
    <w:rsid w:val="00777299"/>
    <w:rsid w:val="0077751C"/>
    <w:rsid w:val="007819DC"/>
    <w:rsid w:val="00781C9C"/>
    <w:rsid w:val="00781F8B"/>
    <w:rsid w:val="00782789"/>
    <w:rsid w:val="00782CC3"/>
    <w:rsid w:val="00782EB9"/>
    <w:rsid w:val="00783143"/>
    <w:rsid w:val="007831AF"/>
    <w:rsid w:val="0078322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4FD5"/>
    <w:rsid w:val="0078530F"/>
    <w:rsid w:val="00785925"/>
    <w:rsid w:val="00785935"/>
    <w:rsid w:val="00785E36"/>
    <w:rsid w:val="00785F08"/>
    <w:rsid w:val="00786256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1D77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3FE7"/>
    <w:rsid w:val="00794084"/>
    <w:rsid w:val="0079416A"/>
    <w:rsid w:val="0079419D"/>
    <w:rsid w:val="007942FB"/>
    <w:rsid w:val="0079453E"/>
    <w:rsid w:val="00794618"/>
    <w:rsid w:val="007946E8"/>
    <w:rsid w:val="00794780"/>
    <w:rsid w:val="00795EDF"/>
    <w:rsid w:val="00796ED0"/>
    <w:rsid w:val="0079713A"/>
    <w:rsid w:val="0079719E"/>
    <w:rsid w:val="00797296"/>
    <w:rsid w:val="00797B14"/>
    <w:rsid w:val="00797DC8"/>
    <w:rsid w:val="007A0333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2B8"/>
    <w:rsid w:val="007A342B"/>
    <w:rsid w:val="007A3856"/>
    <w:rsid w:val="007A3DEB"/>
    <w:rsid w:val="007A41C9"/>
    <w:rsid w:val="007A4830"/>
    <w:rsid w:val="007A48F4"/>
    <w:rsid w:val="007A48F5"/>
    <w:rsid w:val="007A4A4D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7D0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3AB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07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2EA2"/>
    <w:rsid w:val="007D321B"/>
    <w:rsid w:val="007D4397"/>
    <w:rsid w:val="007D48B7"/>
    <w:rsid w:val="007D5604"/>
    <w:rsid w:val="007D637B"/>
    <w:rsid w:val="007D63C2"/>
    <w:rsid w:val="007D6957"/>
    <w:rsid w:val="007D69CB"/>
    <w:rsid w:val="007D6EEC"/>
    <w:rsid w:val="007D7831"/>
    <w:rsid w:val="007D7920"/>
    <w:rsid w:val="007D7AA2"/>
    <w:rsid w:val="007E00B9"/>
    <w:rsid w:val="007E0BB9"/>
    <w:rsid w:val="007E0F41"/>
    <w:rsid w:val="007E147E"/>
    <w:rsid w:val="007E1ED9"/>
    <w:rsid w:val="007E20E0"/>
    <w:rsid w:val="007E31AC"/>
    <w:rsid w:val="007E3299"/>
    <w:rsid w:val="007E3876"/>
    <w:rsid w:val="007E3922"/>
    <w:rsid w:val="007E43B2"/>
    <w:rsid w:val="007E47B4"/>
    <w:rsid w:val="007E514C"/>
    <w:rsid w:val="007E5980"/>
    <w:rsid w:val="007E59AD"/>
    <w:rsid w:val="007E5A80"/>
    <w:rsid w:val="007E642F"/>
    <w:rsid w:val="007E67DE"/>
    <w:rsid w:val="007E68C3"/>
    <w:rsid w:val="007E69DF"/>
    <w:rsid w:val="007E7A1A"/>
    <w:rsid w:val="007F01FD"/>
    <w:rsid w:val="007F036E"/>
    <w:rsid w:val="007F105D"/>
    <w:rsid w:val="007F106A"/>
    <w:rsid w:val="007F142C"/>
    <w:rsid w:val="007F1516"/>
    <w:rsid w:val="007F1A18"/>
    <w:rsid w:val="007F1BFE"/>
    <w:rsid w:val="007F1D7A"/>
    <w:rsid w:val="007F2DA3"/>
    <w:rsid w:val="007F31FA"/>
    <w:rsid w:val="007F36A9"/>
    <w:rsid w:val="007F3AFE"/>
    <w:rsid w:val="007F3D29"/>
    <w:rsid w:val="007F3E54"/>
    <w:rsid w:val="007F44FA"/>
    <w:rsid w:val="007F4946"/>
    <w:rsid w:val="007F4E51"/>
    <w:rsid w:val="007F555A"/>
    <w:rsid w:val="007F5576"/>
    <w:rsid w:val="007F5AAE"/>
    <w:rsid w:val="007F5AC8"/>
    <w:rsid w:val="007F5B0A"/>
    <w:rsid w:val="007F5C05"/>
    <w:rsid w:val="007F664E"/>
    <w:rsid w:val="007F68B6"/>
    <w:rsid w:val="007F7C0A"/>
    <w:rsid w:val="007F7F33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66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186"/>
    <w:rsid w:val="00810D63"/>
    <w:rsid w:val="00810DF8"/>
    <w:rsid w:val="00811555"/>
    <w:rsid w:val="008117D1"/>
    <w:rsid w:val="00812011"/>
    <w:rsid w:val="008122B7"/>
    <w:rsid w:val="008122D0"/>
    <w:rsid w:val="0081255C"/>
    <w:rsid w:val="00813513"/>
    <w:rsid w:val="00813557"/>
    <w:rsid w:val="0081358B"/>
    <w:rsid w:val="00813AF1"/>
    <w:rsid w:val="00813BE4"/>
    <w:rsid w:val="00814713"/>
    <w:rsid w:val="00814AB7"/>
    <w:rsid w:val="0081508E"/>
    <w:rsid w:val="008152F3"/>
    <w:rsid w:val="008154FB"/>
    <w:rsid w:val="00815EEF"/>
    <w:rsid w:val="008166D3"/>
    <w:rsid w:val="0081672C"/>
    <w:rsid w:val="00816741"/>
    <w:rsid w:val="00816CB6"/>
    <w:rsid w:val="00816E66"/>
    <w:rsid w:val="00816FF5"/>
    <w:rsid w:val="008172AC"/>
    <w:rsid w:val="00817521"/>
    <w:rsid w:val="00817D98"/>
    <w:rsid w:val="00817F9F"/>
    <w:rsid w:val="00820677"/>
    <w:rsid w:val="00820D4C"/>
    <w:rsid w:val="00820D83"/>
    <w:rsid w:val="00820EF8"/>
    <w:rsid w:val="00821145"/>
    <w:rsid w:val="008214B3"/>
    <w:rsid w:val="00821EF0"/>
    <w:rsid w:val="0082217E"/>
    <w:rsid w:val="00822571"/>
    <w:rsid w:val="008226DE"/>
    <w:rsid w:val="008227EA"/>
    <w:rsid w:val="00822942"/>
    <w:rsid w:val="00822A90"/>
    <w:rsid w:val="00822C77"/>
    <w:rsid w:val="00822D84"/>
    <w:rsid w:val="00822DE0"/>
    <w:rsid w:val="00823156"/>
    <w:rsid w:val="008231B9"/>
    <w:rsid w:val="008231D9"/>
    <w:rsid w:val="008235F1"/>
    <w:rsid w:val="008235F7"/>
    <w:rsid w:val="008237E7"/>
    <w:rsid w:val="00823E65"/>
    <w:rsid w:val="00823F77"/>
    <w:rsid w:val="0082419C"/>
    <w:rsid w:val="0082426D"/>
    <w:rsid w:val="008242ED"/>
    <w:rsid w:val="00824AC1"/>
    <w:rsid w:val="00824C7F"/>
    <w:rsid w:val="008259D4"/>
    <w:rsid w:val="00826282"/>
    <w:rsid w:val="008268A2"/>
    <w:rsid w:val="00826A5C"/>
    <w:rsid w:val="00826AC1"/>
    <w:rsid w:val="00827275"/>
    <w:rsid w:val="00827370"/>
    <w:rsid w:val="008278CC"/>
    <w:rsid w:val="0082790D"/>
    <w:rsid w:val="0083002A"/>
    <w:rsid w:val="00830748"/>
    <w:rsid w:val="00830D0C"/>
    <w:rsid w:val="00830D0E"/>
    <w:rsid w:val="008313A7"/>
    <w:rsid w:val="00831550"/>
    <w:rsid w:val="008319B8"/>
    <w:rsid w:val="0083249E"/>
    <w:rsid w:val="0083351B"/>
    <w:rsid w:val="00833562"/>
    <w:rsid w:val="0083373A"/>
    <w:rsid w:val="00833A3C"/>
    <w:rsid w:val="00834204"/>
    <w:rsid w:val="00834578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901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3BAF"/>
    <w:rsid w:val="00864A50"/>
    <w:rsid w:val="00864A51"/>
    <w:rsid w:val="00864D53"/>
    <w:rsid w:val="00865135"/>
    <w:rsid w:val="00865142"/>
    <w:rsid w:val="008653CB"/>
    <w:rsid w:val="0086579B"/>
    <w:rsid w:val="0086584E"/>
    <w:rsid w:val="00865917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142"/>
    <w:rsid w:val="00872222"/>
    <w:rsid w:val="008725A8"/>
    <w:rsid w:val="008725CE"/>
    <w:rsid w:val="00872C41"/>
    <w:rsid w:val="00872E7B"/>
    <w:rsid w:val="00873201"/>
    <w:rsid w:val="0087374C"/>
    <w:rsid w:val="00873D54"/>
    <w:rsid w:val="00874760"/>
    <w:rsid w:val="00874875"/>
    <w:rsid w:val="00874A12"/>
    <w:rsid w:val="00874F75"/>
    <w:rsid w:val="0087503A"/>
    <w:rsid w:val="00875146"/>
    <w:rsid w:val="0087580C"/>
    <w:rsid w:val="00875CD0"/>
    <w:rsid w:val="0087653E"/>
    <w:rsid w:val="008768E7"/>
    <w:rsid w:val="00876C66"/>
    <w:rsid w:val="00876E27"/>
    <w:rsid w:val="00877604"/>
    <w:rsid w:val="008779C6"/>
    <w:rsid w:val="00880866"/>
    <w:rsid w:val="008811AB"/>
    <w:rsid w:val="0088140D"/>
    <w:rsid w:val="008814A3"/>
    <w:rsid w:val="0088160B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0686"/>
    <w:rsid w:val="008906BE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76A"/>
    <w:rsid w:val="00893A7E"/>
    <w:rsid w:val="00893B36"/>
    <w:rsid w:val="00893D45"/>
    <w:rsid w:val="00894850"/>
    <w:rsid w:val="00894DB1"/>
    <w:rsid w:val="00896399"/>
    <w:rsid w:val="0089679E"/>
    <w:rsid w:val="008969E7"/>
    <w:rsid w:val="00897206"/>
    <w:rsid w:val="0089785D"/>
    <w:rsid w:val="00897CC5"/>
    <w:rsid w:val="008A0435"/>
    <w:rsid w:val="008A0526"/>
    <w:rsid w:val="008A0DCC"/>
    <w:rsid w:val="008A12AB"/>
    <w:rsid w:val="008A1427"/>
    <w:rsid w:val="008A1FF2"/>
    <w:rsid w:val="008A21F4"/>
    <w:rsid w:val="008A2493"/>
    <w:rsid w:val="008A263A"/>
    <w:rsid w:val="008A3177"/>
    <w:rsid w:val="008A3824"/>
    <w:rsid w:val="008A392A"/>
    <w:rsid w:val="008A3E00"/>
    <w:rsid w:val="008A3F48"/>
    <w:rsid w:val="008A4C33"/>
    <w:rsid w:val="008A4FBB"/>
    <w:rsid w:val="008A54B0"/>
    <w:rsid w:val="008A56BD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33B"/>
    <w:rsid w:val="008B256B"/>
    <w:rsid w:val="008B40F4"/>
    <w:rsid w:val="008B4D80"/>
    <w:rsid w:val="008B55C3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17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27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5C4C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701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75D"/>
    <w:rsid w:val="008E4922"/>
    <w:rsid w:val="008E495D"/>
    <w:rsid w:val="008E4A3B"/>
    <w:rsid w:val="008E4DC5"/>
    <w:rsid w:val="008E4E49"/>
    <w:rsid w:val="008E5049"/>
    <w:rsid w:val="008E5290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D2"/>
    <w:rsid w:val="008F0FF8"/>
    <w:rsid w:val="008F1332"/>
    <w:rsid w:val="008F1957"/>
    <w:rsid w:val="008F1AD2"/>
    <w:rsid w:val="008F2971"/>
    <w:rsid w:val="008F2D97"/>
    <w:rsid w:val="008F2ED3"/>
    <w:rsid w:val="008F3127"/>
    <w:rsid w:val="008F3306"/>
    <w:rsid w:val="008F3D7A"/>
    <w:rsid w:val="008F3DAE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58"/>
    <w:rsid w:val="008F7F7B"/>
    <w:rsid w:val="00900266"/>
    <w:rsid w:val="009005F0"/>
    <w:rsid w:val="00900710"/>
    <w:rsid w:val="0090078B"/>
    <w:rsid w:val="009009F7"/>
    <w:rsid w:val="00900B52"/>
    <w:rsid w:val="00900BA1"/>
    <w:rsid w:val="00900C7D"/>
    <w:rsid w:val="00900CFD"/>
    <w:rsid w:val="00901023"/>
    <w:rsid w:val="009015EB"/>
    <w:rsid w:val="00901D6E"/>
    <w:rsid w:val="009020A8"/>
    <w:rsid w:val="00902192"/>
    <w:rsid w:val="00902336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B3C"/>
    <w:rsid w:val="00907C8B"/>
    <w:rsid w:val="00910402"/>
    <w:rsid w:val="00910739"/>
    <w:rsid w:val="00910B60"/>
    <w:rsid w:val="00910D82"/>
    <w:rsid w:val="00911138"/>
    <w:rsid w:val="009113B5"/>
    <w:rsid w:val="00911451"/>
    <w:rsid w:val="00911894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4E0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567"/>
    <w:rsid w:val="00920D5A"/>
    <w:rsid w:val="00920FE7"/>
    <w:rsid w:val="009214B8"/>
    <w:rsid w:val="00921854"/>
    <w:rsid w:val="009219D0"/>
    <w:rsid w:val="00921FDF"/>
    <w:rsid w:val="0092221C"/>
    <w:rsid w:val="00923030"/>
    <w:rsid w:val="00923422"/>
    <w:rsid w:val="009239D1"/>
    <w:rsid w:val="00923A92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0F3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0F0A"/>
    <w:rsid w:val="0094127C"/>
    <w:rsid w:val="009414F3"/>
    <w:rsid w:val="00941619"/>
    <w:rsid w:val="0094240D"/>
    <w:rsid w:val="00942623"/>
    <w:rsid w:val="009428C5"/>
    <w:rsid w:val="00942907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5B76"/>
    <w:rsid w:val="00946000"/>
    <w:rsid w:val="00946127"/>
    <w:rsid w:val="0094655D"/>
    <w:rsid w:val="00946745"/>
    <w:rsid w:val="00950377"/>
    <w:rsid w:val="009505AD"/>
    <w:rsid w:val="00950950"/>
    <w:rsid w:val="009509DC"/>
    <w:rsid w:val="0095223B"/>
    <w:rsid w:val="009525D6"/>
    <w:rsid w:val="00952676"/>
    <w:rsid w:val="009528DA"/>
    <w:rsid w:val="0095295D"/>
    <w:rsid w:val="0095302F"/>
    <w:rsid w:val="0095348F"/>
    <w:rsid w:val="00954EAF"/>
    <w:rsid w:val="0095591D"/>
    <w:rsid w:val="0095623D"/>
    <w:rsid w:val="009564F9"/>
    <w:rsid w:val="0095657A"/>
    <w:rsid w:val="00956825"/>
    <w:rsid w:val="00956878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2D7F"/>
    <w:rsid w:val="009633DC"/>
    <w:rsid w:val="00963613"/>
    <w:rsid w:val="00963F44"/>
    <w:rsid w:val="009644E6"/>
    <w:rsid w:val="00964E4B"/>
    <w:rsid w:val="0096561F"/>
    <w:rsid w:val="0096621F"/>
    <w:rsid w:val="0096651D"/>
    <w:rsid w:val="00966939"/>
    <w:rsid w:val="00966E4E"/>
    <w:rsid w:val="00966F22"/>
    <w:rsid w:val="00967027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1793"/>
    <w:rsid w:val="00971C73"/>
    <w:rsid w:val="00972490"/>
    <w:rsid w:val="009725BB"/>
    <w:rsid w:val="0097360F"/>
    <w:rsid w:val="00973DE9"/>
    <w:rsid w:val="0097408B"/>
    <w:rsid w:val="00974610"/>
    <w:rsid w:val="00974842"/>
    <w:rsid w:val="00974F34"/>
    <w:rsid w:val="0097505A"/>
    <w:rsid w:val="009758B6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2E"/>
    <w:rsid w:val="00981BAA"/>
    <w:rsid w:val="00981E31"/>
    <w:rsid w:val="00981FEF"/>
    <w:rsid w:val="009825A3"/>
    <w:rsid w:val="009825A5"/>
    <w:rsid w:val="009828EE"/>
    <w:rsid w:val="009832F1"/>
    <w:rsid w:val="00983366"/>
    <w:rsid w:val="009838CC"/>
    <w:rsid w:val="00983A6A"/>
    <w:rsid w:val="009841FE"/>
    <w:rsid w:val="00984CC5"/>
    <w:rsid w:val="00985738"/>
    <w:rsid w:val="00985A84"/>
    <w:rsid w:val="00985AD7"/>
    <w:rsid w:val="00985E86"/>
    <w:rsid w:val="0098657C"/>
    <w:rsid w:val="009867D4"/>
    <w:rsid w:val="009869AD"/>
    <w:rsid w:val="00986AF8"/>
    <w:rsid w:val="00986FAE"/>
    <w:rsid w:val="00987C5C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23FF"/>
    <w:rsid w:val="00993970"/>
    <w:rsid w:val="00993F0D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40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3AF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798"/>
    <w:rsid w:val="009B2E0F"/>
    <w:rsid w:val="009B2E4A"/>
    <w:rsid w:val="009B2F08"/>
    <w:rsid w:val="009B33E8"/>
    <w:rsid w:val="009B34F2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EB3"/>
    <w:rsid w:val="009B4FC4"/>
    <w:rsid w:val="009B5696"/>
    <w:rsid w:val="009B5AC0"/>
    <w:rsid w:val="009B5B04"/>
    <w:rsid w:val="009B5E70"/>
    <w:rsid w:val="009B60E5"/>
    <w:rsid w:val="009B62EB"/>
    <w:rsid w:val="009B6CAA"/>
    <w:rsid w:val="009B7790"/>
    <w:rsid w:val="009B7899"/>
    <w:rsid w:val="009B7A98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1AB2"/>
    <w:rsid w:val="009C2BCE"/>
    <w:rsid w:val="009C2DE8"/>
    <w:rsid w:val="009C35F0"/>
    <w:rsid w:val="009C39A7"/>
    <w:rsid w:val="009C40BF"/>
    <w:rsid w:val="009C40DA"/>
    <w:rsid w:val="009C42AD"/>
    <w:rsid w:val="009C4473"/>
    <w:rsid w:val="009C4873"/>
    <w:rsid w:val="009C4E0A"/>
    <w:rsid w:val="009C4EDF"/>
    <w:rsid w:val="009C532F"/>
    <w:rsid w:val="009C61A9"/>
    <w:rsid w:val="009C6842"/>
    <w:rsid w:val="009C6BFF"/>
    <w:rsid w:val="009C6C2E"/>
    <w:rsid w:val="009C7000"/>
    <w:rsid w:val="009C74B2"/>
    <w:rsid w:val="009C75B8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7A2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2D06"/>
    <w:rsid w:val="009E310A"/>
    <w:rsid w:val="009E3391"/>
    <w:rsid w:val="009E3952"/>
    <w:rsid w:val="009E3F04"/>
    <w:rsid w:val="009E400D"/>
    <w:rsid w:val="009E418F"/>
    <w:rsid w:val="009E4281"/>
    <w:rsid w:val="009E42E5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2B"/>
    <w:rsid w:val="009F445E"/>
    <w:rsid w:val="009F4473"/>
    <w:rsid w:val="009F4B01"/>
    <w:rsid w:val="009F4CF0"/>
    <w:rsid w:val="009F5226"/>
    <w:rsid w:val="009F60DF"/>
    <w:rsid w:val="009F61EC"/>
    <w:rsid w:val="009F6368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DAD"/>
    <w:rsid w:val="00A02EB0"/>
    <w:rsid w:val="00A03079"/>
    <w:rsid w:val="00A032A1"/>
    <w:rsid w:val="00A032E2"/>
    <w:rsid w:val="00A037D3"/>
    <w:rsid w:val="00A038BD"/>
    <w:rsid w:val="00A039A2"/>
    <w:rsid w:val="00A04B53"/>
    <w:rsid w:val="00A05330"/>
    <w:rsid w:val="00A0557A"/>
    <w:rsid w:val="00A055C1"/>
    <w:rsid w:val="00A05870"/>
    <w:rsid w:val="00A05D95"/>
    <w:rsid w:val="00A0641B"/>
    <w:rsid w:val="00A065AC"/>
    <w:rsid w:val="00A07607"/>
    <w:rsid w:val="00A07C39"/>
    <w:rsid w:val="00A10E82"/>
    <w:rsid w:val="00A10F8F"/>
    <w:rsid w:val="00A11178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AD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2FA"/>
    <w:rsid w:val="00A22944"/>
    <w:rsid w:val="00A22DEA"/>
    <w:rsid w:val="00A232C0"/>
    <w:rsid w:val="00A23378"/>
    <w:rsid w:val="00A23BF8"/>
    <w:rsid w:val="00A23CE2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47"/>
    <w:rsid w:val="00A311CA"/>
    <w:rsid w:val="00A31221"/>
    <w:rsid w:val="00A3191A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3D4"/>
    <w:rsid w:val="00A41AA3"/>
    <w:rsid w:val="00A41AAC"/>
    <w:rsid w:val="00A41D01"/>
    <w:rsid w:val="00A4217E"/>
    <w:rsid w:val="00A4286E"/>
    <w:rsid w:val="00A42918"/>
    <w:rsid w:val="00A42B63"/>
    <w:rsid w:val="00A42D3A"/>
    <w:rsid w:val="00A42DAC"/>
    <w:rsid w:val="00A430C6"/>
    <w:rsid w:val="00A431C0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68A7"/>
    <w:rsid w:val="00A47232"/>
    <w:rsid w:val="00A473B6"/>
    <w:rsid w:val="00A473DD"/>
    <w:rsid w:val="00A47DE0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584B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1D96"/>
    <w:rsid w:val="00A62328"/>
    <w:rsid w:val="00A6242B"/>
    <w:rsid w:val="00A62857"/>
    <w:rsid w:val="00A62991"/>
    <w:rsid w:val="00A63857"/>
    <w:rsid w:val="00A6397E"/>
    <w:rsid w:val="00A63A06"/>
    <w:rsid w:val="00A63D21"/>
    <w:rsid w:val="00A63EF2"/>
    <w:rsid w:val="00A64363"/>
    <w:rsid w:val="00A64591"/>
    <w:rsid w:val="00A64C39"/>
    <w:rsid w:val="00A652FF"/>
    <w:rsid w:val="00A65BA6"/>
    <w:rsid w:val="00A66227"/>
    <w:rsid w:val="00A6629A"/>
    <w:rsid w:val="00A66415"/>
    <w:rsid w:val="00A6694B"/>
    <w:rsid w:val="00A66B17"/>
    <w:rsid w:val="00A673B0"/>
    <w:rsid w:val="00A6742C"/>
    <w:rsid w:val="00A67898"/>
    <w:rsid w:val="00A67FDC"/>
    <w:rsid w:val="00A70793"/>
    <w:rsid w:val="00A709E3"/>
    <w:rsid w:val="00A70FFE"/>
    <w:rsid w:val="00A71645"/>
    <w:rsid w:val="00A71C74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49D9"/>
    <w:rsid w:val="00A856F1"/>
    <w:rsid w:val="00A868F6"/>
    <w:rsid w:val="00A875BB"/>
    <w:rsid w:val="00A87BB6"/>
    <w:rsid w:val="00A87D3A"/>
    <w:rsid w:val="00A9016B"/>
    <w:rsid w:val="00A9061E"/>
    <w:rsid w:val="00A90622"/>
    <w:rsid w:val="00A90D3A"/>
    <w:rsid w:val="00A917B2"/>
    <w:rsid w:val="00A92121"/>
    <w:rsid w:val="00A92275"/>
    <w:rsid w:val="00A935AF"/>
    <w:rsid w:val="00A93716"/>
    <w:rsid w:val="00A93C8E"/>
    <w:rsid w:val="00A942AC"/>
    <w:rsid w:val="00A942D1"/>
    <w:rsid w:val="00A94ECF"/>
    <w:rsid w:val="00A958FF"/>
    <w:rsid w:val="00A95932"/>
    <w:rsid w:val="00A95F0C"/>
    <w:rsid w:val="00A95F2B"/>
    <w:rsid w:val="00A96198"/>
    <w:rsid w:val="00A966B4"/>
    <w:rsid w:val="00A967F7"/>
    <w:rsid w:val="00A96DEB"/>
    <w:rsid w:val="00A971AE"/>
    <w:rsid w:val="00A97624"/>
    <w:rsid w:val="00A976FC"/>
    <w:rsid w:val="00A977AD"/>
    <w:rsid w:val="00A97815"/>
    <w:rsid w:val="00A9783A"/>
    <w:rsid w:val="00A97CFD"/>
    <w:rsid w:val="00AA0764"/>
    <w:rsid w:val="00AA09BA"/>
    <w:rsid w:val="00AA0AB0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1CA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A7E79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60F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2F3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79E"/>
    <w:rsid w:val="00AD78C0"/>
    <w:rsid w:val="00AE02B2"/>
    <w:rsid w:val="00AE0705"/>
    <w:rsid w:val="00AE0B5E"/>
    <w:rsid w:val="00AE0C1E"/>
    <w:rsid w:val="00AE1206"/>
    <w:rsid w:val="00AE1A39"/>
    <w:rsid w:val="00AE1BEB"/>
    <w:rsid w:val="00AE2596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5B31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0D76"/>
    <w:rsid w:val="00AF1418"/>
    <w:rsid w:val="00AF1555"/>
    <w:rsid w:val="00AF1841"/>
    <w:rsid w:val="00AF191D"/>
    <w:rsid w:val="00AF2208"/>
    <w:rsid w:val="00AF22F1"/>
    <w:rsid w:val="00AF2742"/>
    <w:rsid w:val="00AF2943"/>
    <w:rsid w:val="00AF2BCA"/>
    <w:rsid w:val="00AF31E9"/>
    <w:rsid w:val="00AF3212"/>
    <w:rsid w:val="00AF39B4"/>
    <w:rsid w:val="00AF3D02"/>
    <w:rsid w:val="00AF3DB6"/>
    <w:rsid w:val="00AF453B"/>
    <w:rsid w:val="00AF470D"/>
    <w:rsid w:val="00AF4740"/>
    <w:rsid w:val="00AF4828"/>
    <w:rsid w:val="00AF50A6"/>
    <w:rsid w:val="00AF55E9"/>
    <w:rsid w:val="00AF5984"/>
    <w:rsid w:val="00AF59FB"/>
    <w:rsid w:val="00AF5F29"/>
    <w:rsid w:val="00AF6746"/>
    <w:rsid w:val="00AF67E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2EA9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5DA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A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7AD"/>
    <w:rsid w:val="00B229CC"/>
    <w:rsid w:val="00B235E3"/>
    <w:rsid w:val="00B239E6"/>
    <w:rsid w:val="00B23C3A"/>
    <w:rsid w:val="00B2408A"/>
    <w:rsid w:val="00B245FA"/>
    <w:rsid w:val="00B24675"/>
    <w:rsid w:val="00B24D59"/>
    <w:rsid w:val="00B24F1B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228E"/>
    <w:rsid w:val="00B32592"/>
    <w:rsid w:val="00B330B5"/>
    <w:rsid w:val="00B3374B"/>
    <w:rsid w:val="00B33977"/>
    <w:rsid w:val="00B341DB"/>
    <w:rsid w:val="00B3486F"/>
    <w:rsid w:val="00B34A5D"/>
    <w:rsid w:val="00B34AB2"/>
    <w:rsid w:val="00B34E02"/>
    <w:rsid w:val="00B34E83"/>
    <w:rsid w:val="00B354FC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4C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75E"/>
    <w:rsid w:val="00B52828"/>
    <w:rsid w:val="00B528AC"/>
    <w:rsid w:val="00B529F2"/>
    <w:rsid w:val="00B529FC"/>
    <w:rsid w:val="00B52ED1"/>
    <w:rsid w:val="00B54A72"/>
    <w:rsid w:val="00B557A8"/>
    <w:rsid w:val="00B55AC6"/>
    <w:rsid w:val="00B56295"/>
    <w:rsid w:val="00B57372"/>
    <w:rsid w:val="00B57734"/>
    <w:rsid w:val="00B60090"/>
    <w:rsid w:val="00B60ADB"/>
    <w:rsid w:val="00B60B2F"/>
    <w:rsid w:val="00B60FA6"/>
    <w:rsid w:val="00B611F9"/>
    <w:rsid w:val="00B6122D"/>
    <w:rsid w:val="00B61251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157"/>
    <w:rsid w:val="00B649CB"/>
    <w:rsid w:val="00B64A7D"/>
    <w:rsid w:val="00B650EB"/>
    <w:rsid w:val="00B6565D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12E7"/>
    <w:rsid w:val="00B716B3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3CB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185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6294"/>
    <w:rsid w:val="00B86A43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296"/>
    <w:rsid w:val="00B92467"/>
    <w:rsid w:val="00B926D3"/>
    <w:rsid w:val="00B92989"/>
    <w:rsid w:val="00B936A2"/>
    <w:rsid w:val="00B937FD"/>
    <w:rsid w:val="00B93989"/>
    <w:rsid w:val="00B93C69"/>
    <w:rsid w:val="00B942DE"/>
    <w:rsid w:val="00B94452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56D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0"/>
    <w:rsid w:val="00BA37AB"/>
    <w:rsid w:val="00BA38E0"/>
    <w:rsid w:val="00BA3D98"/>
    <w:rsid w:val="00BA407D"/>
    <w:rsid w:val="00BA45D3"/>
    <w:rsid w:val="00BA4820"/>
    <w:rsid w:val="00BA4847"/>
    <w:rsid w:val="00BA4AB0"/>
    <w:rsid w:val="00BA4D66"/>
    <w:rsid w:val="00BA4E9F"/>
    <w:rsid w:val="00BA54B6"/>
    <w:rsid w:val="00BA5761"/>
    <w:rsid w:val="00BA5F75"/>
    <w:rsid w:val="00BA6151"/>
    <w:rsid w:val="00BA649B"/>
    <w:rsid w:val="00BA6FB2"/>
    <w:rsid w:val="00BA71A7"/>
    <w:rsid w:val="00BA740B"/>
    <w:rsid w:val="00BB05A4"/>
    <w:rsid w:val="00BB0903"/>
    <w:rsid w:val="00BB09A9"/>
    <w:rsid w:val="00BB0F3C"/>
    <w:rsid w:val="00BB0FFF"/>
    <w:rsid w:val="00BB130D"/>
    <w:rsid w:val="00BB142D"/>
    <w:rsid w:val="00BB1707"/>
    <w:rsid w:val="00BB177E"/>
    <w:rsid w:val="00BB1AB5"/>
    <w:rsid w:val="00BB1D06"/>
    <w:rsid w:val="00BB20BE"/>
    <w:rsid w:val="00BB25B8"/>
    <w:rsid w:val="00BB286A"/>
    <w:rsid w:val="00BB2B6C"/>
    <w:rsid w:val="00BB2C17"/>
    <w:rsid w:val="00BB40D0"/>
    <w:rsid w:val="00BB417E"/>
    <w:rsid w:val="00BB4908"/>
    <w:rsid w:val="00BB4C99"/>
    <w:rsid w:val="00BB507E"/>
    <w:rsid w:val="00BB52C6"/>
    <w:rsid w:val="00BB5310"/>
    <w:rsid w:val="00BB5AB4"/>
    <w:rsid w:val="00BB5BDF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2E8C"/>
    <w:rsid w:val="00BC30B9"/>
    <w:rsid w:val="00BC379D"/>
    <w:rsid w:val="00BC37D5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5F5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27A0"/>
    <w:rsid w:val="00BD306E"/>
    <w:rsid w:val="00BD37DD"/>
    <w:rsid w:val="00BD3832"/>
    <w:rsid w:val="00BD3ABC"/>
    <w:rsid w:val="00BD527D"/>
    <w:rsid w:val="00BD57BE"/>
    <w:rsid w:val="00BD60D8"/>
    <w:rsid w:val="00BD620D"/>
    <w:rsid w:val="00BD62ED"/>
    <w:rsid w:val="00BD6E86"/>
    <w:rsid w:val="00BD7E7C"/>
    <w:rsid w:val="00BE00F2"/>
    <w:rsid w:val="00BE02D3"/>
    <w:rsid w:val="00BE051C"/>
    <w:rsid w:val="00BE0889"/>
    <w:rsid w:val="00BE08C4"/>
    <w:rsid w:val="00BE0D4A"/>
    <w:rsid w:val="00BE0E22"/>
    <w:rsid w:val="00BE16A6"/>
    <w:rsid w:val="00BE18BB"/>
    <w:rsid w:val="00BE196E"/>
    <w:rsid w:val="00BE1CCE"/>
    <w:rsid w:val="00BE230C"/>
    <w:rsid w:val="00BE249B"/>
    <w:rsid w:val="00BE2FAF"/>
    <w:rsid w:val="00BE3143"/>
    <w:rsid w:val="00BE31D9"/>
    <w:rsid w:val="00BE3296"/>
    <w:rsid w:val="00BE3377"/>
    <w:rsid w:val="00BE34C0"/>
    <w:rsid w:val="00BE34EB"/>
    <w:rsid w:val="00BE363B"/>
    <w:rsid w:val="00BE3C51"/>
    <w:rsid w:val="00BE424C"/>
    <w:rsid w:val="00BE4310"/>
    <w:rsid w:val="00BE4334"/>
    <w:rsid w:val="00BE45F7"/>
    <w:rsid w:val="00BE46D2"/>
    <w:rsid w:val="00BE4C9C"/>
    <w:rsid w:val="00BE5AA7"/>
    <w:rsid w:val="00BE5CC3"/>
    <w:rsid w:val="00BE63B5"/>
    <w:rsid w:val="00BE7BF1"/>
    <w:rsid w:val="00BE7C1A"/>
    <w:rsid w:val="00BF0415"/>
    <w:rsid w:val="00BF09B1"/>
    <w:rsid w:val="00BF0AB3"/>
    <w:rsid w:val="00BF0B4D"/>
    <w:rsid w:val="00BF0E32"/>
    <w:rsid w:val="00BF1295"/>
    <w:rsid w:val="00BF1937"/>
    <w:rsid w:val="00BF24AD"/>
    <w:rsid w:val="00BF26B8"/>
    <w:rsid w:val="00BF2707"/>
    <w:rsid w:val="00BF29EE"/>
    <w:rsid w:val="00BF30C0"/>
    <w:rsid w:val="00BF32E9"/>
    <w:rsid w:val="00BF3588"/>
    <w:rsid w:val="00BF3692"/>
    <w:rsid w:val="00BF3BC2"/>
    <w:rsid w:val="00BF3F6C"/>
    <w:rsid w:val="00BF4206"/>
    <w:rsid w:val="00BF4B44"/>
    <w:rsid w:val="00BF4EA9"/>
    <w:rsid w:val="00BF5072"/>
    <w:rsid w:val="00BF54AC"/>
    <w:rsid w:val="00BF577B"/>
    <w:rsid w:val="00BF6320"/>
    <w:rsid w:val="00BF6398"/>
    <w:rsid w:val="00BF63B5"/>
    <w:rsid w:val="00BF66B6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579"/>
    <w:rsid w:val="00C02779"/>
    <w:rsid w:val="00C02C0C"/>
    <w:rsid w:val="00C037C0"/>
    <w:rsid w:val="00C03ABF"/>
    <w:rsid w:val="00C03C29"/>
    <w:rsid w:val="00C03E7E"/>
    <w:rsid w:val="00C03FBE"/>
    <w:rsid w:val="00C04202"/>
    <w:rsid w:val="00C04A6E"/>
    <w:rsid w:val="00C04E14"/>
    <w:rsid w:val="00C055C6"/>
    <w:rsid w:val="00C05621"/>
    <w:rsid w:val="00C056C7"/>
    <w:rsid w:val="00C0579D"/>
    <w:rsid w:val="00C05CD0"/>
    <w:rsid w:val="00C06074"/>
    <w:rsid w:val="00C0631D"/>
    <w:rsid w:val="00C06488"/>
    <w:rsid w:val="00C066A5"/>
    <w:rsid w:val="00C06DFC"/>
    <w:rsid w:val="00C076A4"/>
    <w:rsid w:val="00C07BC8"/>
    <w:rsid w:val="00C102CD"/>
    <w:rsid w:val="00C103CE"/>
    <w:rsid w:val="00C1041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3E2A"/>
    <w:rsid w:val="00C14176"/>
    <w:rsid w:val="00C145A3"/>
    <w:rsid w:val="00C1512B"/>
    <w:rsid w:val="00C151F8"/>
    <w:rsid w:val="00C1540E"/>
    <w:rsid w:val="00C158FE"/>
    <w:rsid w:val="00C15F01"/>
    <w:rsid w:val="00C162CF"/>
    <w:rsid w:val="00C1686A"/>
    <w:rsid w:val="00C16962"/>
    <w:rsid w:val="00C20383"/>
    <w:rsid w:val="00C2049E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82E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1C16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019"/>
    <w:rsid w:val="00C45595"/>
    <w:rsid w:val="00C45E25"/>
    <w:rsid w:val="00C46278"/>
    <w:rsid w:val="00C4656C"/>
    <w:rsid w:val="00C465EE"/>
    <w:rsid w:val="00C468D5"/>
    <w:rsid w:val="00C4700D"/>
    <w:rsid w:val="00C4725B"/>
    <w:rsid w:val="00C479F9"/>
    <w:rsid w:val="00C47BD6"/>
    <w:rsid w:val="00C47DF3"/>
    <w:rsid w:val="00C50246"/>
    <w:rsid w:val="00C506DC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B36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916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0FD4"/>
    <w:rsid w:val="00C714C3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C4"/>
    <w:rsid w:val="00C805DC"/>
    <w:rsid w:val="00C80F84"/>
    <w:rsid w:val="00C814FC"/>
    <w:rsid w:val="00C81546"/>
    <w:rsid w:val="00C8178A"/>
    <w:rsid w:val="00C81A35"/>
    <w:rsid w:val="00C81EE9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567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7D"/>
    <w:rsid w:val="00C90D96"/>
    <w:rsid w:val="00C90F9C"/>
    <w:rsid w:val="00C91475"/>
    <w:rsid w:val="00C91CBC"/>
    <w:rsid w:val="00C9209D"/>
    <w:rsid w:val="00C93BBF"/>
    <w:rsid w:val="00C93BDB"/>
    <w:rsid w:val="00C93D55"/>
    <w:rsid w:val="00C93DC0"/>
    <w:rsid w:val="00C941DB"/>
    <w:rsid w:val="00C9461F"/>
    <w:rsid w:val="00C949A6"/>
    <w:rsid w:val="00C94D5E"/>
    <w:rsid w:val="00C95005"/>
    <w:rsid w:val="00C95052"/>
    <w:rsid w:val="00C95482"/>
    <w:rsid w:val="00C9568F"/>
    <w:rsid w:val="00C95AE2"/>
    <w:rsid w:val="00C95E0C"/>
    <w:rsid w:val="00C95F97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14"/>
    <w:rsid w:val="00CA1560"/>
    <w:rsid w:val="00CA1647"/>
    <w:rsid w:val="00CA1C57"/>
    <w:rsid w:val="00CA1D4C"/>
    <w:rsid w:val="00CA2084"/>
    <w:rsid w:val="00CA31E8"/>
    <w:rsid w:val="00CA334D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6A7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D0A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737"/>
    <w:rsid w:val="00CD1799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94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27B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2A05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6621"/>
    <w:rsid w:val="00CE7303"/>
    <w:rsid w:val="00CE7899"/>
    <w:rsid w:val="00CF0607"/>
    <w:rsid w:val="00CF0B46"/>
    <w:rsid w:val="00CF0FCC"/>
    <w:rsid w:val="00CF161D"/>
    <w:rsid w:val="00CF1900"/>
    <w:rsid w:val="00CF2079"/>
    <w:rsid w:val="00CF2413"/>
    <w:rsid w:val="00CF2571"/>
    <w:rsid w:val="00CF2731"/>
    <w:rsid w:val="00CF2B1C"/>
    <w:rsid w:val="00CF2C5E"/>
    <w:rsid w:val="00CF2E96"/>
    <w:rsid w:val="00CF338C"/>
    <w:rsid w:val="00CF37B5"/>
    <w:rsid w:val="00CF3C5D"/>
    <w:rsid w:val="00CF4B99"/>
    <w:rsid w:val="00CF4BDC"/>
    <w:rsid w:val="00CF5548"/>
    <w:rsid w:val="00CF5B81"/>
    <w:rsid w:val="00CF5E0B"/>
    <w:rsid w:val="00CF61EA"/>
    <w:rsid w:val="00CF6263"/>
    <w:rsid w:val="00CF6351"/>
    <w:rsid w:val="00CF6D47"/>
    <w:rsid w:val="00CF71B9"/>
    <w:rsid w:val="00CF7C61"/>
    <w:rsid w:val="00CF7CC3"/>
    <w:rsid w:val="00CF7F0C"/>
    <w:rsid w:val="00D00788"/>
    <w:rsid w:val="00D00B5E"/>
    <w:rsid w:val="00D00C3F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993"/>
    <w:rsid w:val="00D03BB4"/>
    <w:rsid w:val="00D03FD8"/>
    <w:rsid w:val="00D04118"/>
    <w:rsid w:val="00D042E7"/>
    <w:rsid w:val="00D0450F"/>
    <w:rsid w:val="00D0458C"/>
    <w:rsid w:val="00D04592"/>
    <w:rsid w:val="00D045AA"/>
    <w:rsid w:val="00D047B2"/>
    <w:rsid w:val="00D047B3"/>
    <w:rsid w:val="00D04962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B69"/>
    <w:rsid w:val="00D14CDE"/>
    <w:rsid w:val="00D152C0"/>
    <w:rsid w:val="00D15780"/>
    <w:rsid w:val="00D157FA"/>
    <w:rsid w:val="00D15943"/>
    <w:rsid w:val="00D15EBB"/>
    <w:rsid w:val="00D15EFF"/>
    <w:rsid w:val="00D15FC7"/>
    <w:rsid w:val="00D16300"/>
    <w:rsid w:val="00D16346"/>
    <w:rsid w:val="00D16373"/>
    <w:rsid w:val="00D16C41"/>
    <w:rsid w:val="00D16C6C"/>
    <w:rsid w:val="00D16D50"/>
    <w:rsid w:val="00D16EE1"/>
    <w:rsid w:val="00D172D7"/>
    <w:rsid w:val="00D176D2"/>
    <w:rsid w:val="00D17C5D"/>
    <w:rsid w:val="00D201C0"/>
    <w:rsid w:val="00D206E1"/>
    <w:rsid w:val="00D20AF1"/>
    <w:rsid w:val="00D2187A"/>
    <w:rsid w:val="00D21C39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77B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6F2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9CC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10CC"/>
    <w:rsid w:val="00D41373"/>
    <w:rsid w:val="00D42388"/>
    <w:rsid w:val="00D423D0"/>
    <w:rsid w:val="00D4275B"/>
    <w:rsid w:val="00D42F3B"/>
    <w:rsid w:val="00D436B8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0B1"/>
    <w:rsid w:val="00D527B4"/>
    <w:rsid w:val="00D529B7"/>
    <w:rsid w:val="00D52E81"/>
    <w:rsid w:val="00D532C3"/>
    <w:rsid w:val="00D5432A"/>
    <w:rsid w:val="00D567C1"/>
    <w:rsid w:val="00D56830"/>
    <w:rsid w:val="00D56FBA"/>
    <w:rsid w:val="00D57406"/>
    <w:rsid w:val="00D5740B"/>
    <w:rsid w:val="00D57505"/>
    <w:rsid w:val="00D5793A"/>
    <w:rsid w:val="00D579A0"/>
    <w:rsid w:val="00D57D69"/>
    <w:rsid w:val="00D57F0E"/>
    <w:rsid w:val="00D603EB"/>
    <w:rsid w:val="00D60480"/>
    <w:rsid w:val="00D6051E"/>
    <w:rsid w:val="00D605CA"/>
    <w:rsid w:val="00D60A4B"/>
    <w:rsid w:val="00D61679"/>
    <w:rsid w:val="00D61A2E"/>
    <w:rsid w:val="00D61AB2"/>
    <w:rsid w:val="00D61ED8"/>
    <w:rsid w:val="00D6233E"/>
    <w:rsid w:val="00D6235F"/>
    <w:rsid w:val="00D62548"/>
    <w:rsid w:val="00D62E1F"/>
    <w:rsid w:val="00D6331B"/>
    <w:rsid w:val="00D63342"/>
    <w:rsid w:val="00D63ADA"/>
    <w:rsid w:val="00D63ECB"/>
    <w:rsid w:val="00D63F3D"/>
    <w:rsid w:val="00D63F73"/>
    <w:rsid w:val="00D64043"/>
    <w:rsid w:val="00D640B0"/>
    <w:rsid w:val="00D6439C"/>
    <w:rsid w:val="00D646C8"/>
    <w:rsid w:val="00D64801"/>
    <w:rsid w:val="00D64A01"/>
    <w:rsid w:val="00D64A66"/>
    <w:rsid w:val="00D64EA3"/>
    <w:rsid w:val="00D64F30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884"/>
    <w:rsid w:val="00D70BA6"/>
    <w:rsid w:val="00D70D36"/>
    <w:rsid w:val="00D70EA4"/>
    <w:rsid w:val="00D7120A"/>
    <w:rsid w:val="00D71395"/>
    <w:rsid w:val="00D716CC"/>
    <w:rsid w:val="00D717F2"/>
    <w:rsid w:val="00D717FC"/>
    <w:rsid w:val="00D7185A"/>
    <w:rsid w:val="00D7192C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94F"/>
    <w:rsid w:val="00D73F08"/>
    <w:rsid w:val="00D74903"/>
    <w:rsid w:val="00D74CE1"/>
    <w:rsid w:val="00D74FCC"/>
    <w:rsid w:val="00D751BD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1B4F"/>
    <w:rsid w:val="00D827EB"/>
    <w:rsid w:val="00D82930"/>
    <w:rsid w:val="00D82A0C"/>
    <w:rsid w:val="00D82B19"/>
    <w:rsid w:val="00D82BA3"/>
    <w:rsid w:val="00D837D3"/>
    <w:rsid w:val="00D83912"/>
    <w:rsid w:val="00D8395E"/>
    <w:rsid w:val="00D83DF9"/>
    <w:rsid w:val="00D83E55"/>
    <w:rsid w:val="00D84220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E39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0C9"/>
    <w:rsid w:val="00DA02DA"/>
    <w:rsid w:val="00DA04E4"/>
    <w:rsid w:val="00DA0984"/>
    <w:rsid w:val="00DA0F8B"/>
    <w:rsid w:val="00DA0FE7"/>
    <w:rsid w:val="00DA18C9"/>
    <w:rsid w:val="00DA190F"/>
    <w:rsid w:val="00DA1C13"/>
    <w:rsid w:val="00DA289A"/>
    <w:rsid w:val="00DA2F68"/>
    <w:rsid w:val="00DA30DE"/>
    <w:rsid w:val="00DA312E"/>
    <w:rsid w:val="00DA3217"/>
    <w:rsid w:val="00DA386B"/>
    <w:rsid w:val="00DA3B2A"/>
    <w:rsid w:val="00DA3BD6"/>
    <w:rsid w:val="00DA4091"/>
    <w:rsid w:val="00DA4093"/>
    <w:rsid w:val="00DA41F1"/>
    <w:rsid w:val="00DA4D40"/>
    <w:rsid w:val="00DA4ED8"/>
    <w:rsid w:val="00DA4FE5"/>
    <w:rsid w:val="00DA500F"/>
    <w:rsid w:val="00DA5355"/>
    <w:rsid w:val="00DA59E2"/>
    <w:rsid w:val="00DA5CC2"/>
    <w:rsid w:val="00DA5CC5"/>
    <w:rsid w:val="00DA5DEA"/>
    <w:rsid w:val="00DA7AE0"/>
    <w:rsid w:val="00DB01A6"/>
    <w:rsid w:val="00DB0943"/>
    <w:rsid w:val="00DB09E4"/>
    <w:rsid w:val="00DB0ACC"/>
    <w:rsid w:val="00DB0E8F"/>
    <w:rsid w:val="00DB12FA"/>
    <w:rsid w:val="00DB1FED"/>
    <w:rsid w:val="00DB2072"/>
    <w:rsid w:val="00DB2274"/>
    <w:rsid w:val="00DB2E89"/>
    <w:rsid w:val="00DB304C"/>
    <w:rsid w:val="00DB31FC"/>
    <w:rsid w:val="00DB376F"/>
    <w:rsid w:val="00DB3E13"/>
    <w:rsid w:val="00DB43A8"/>
    <w:rsid w:val="00DB4641"/>
    <w:rsid w:val="00DB497C"/>
    <w:rsid w:val="00DB4AC3"/>
    <w:rsid w:val="00DB5840"/>
    <w:rsid w:val="00DB5941"/>
    <w:rsid w:val="00DB5B26"/>
    <w:rsid w:val="00DB61AA"/>
    <w:rsid w:val="00DB749D"/>
    <w:rsid w:val="00DB7D93"/>
    <w:rsid w:val="00DC02D0"/>
    <w:rsid w:val="00DC0757"/>
    <w:rsid w:val="00DC0C5C"/>
    <w:rsid w:val="00DC0D77"/>
    <w:rsid w:val="00DC1576"/>
    <w:rsid w:val="00DC170C"/>
    <w:rsid w:val="00DC1892"/>
    <w:rsid w:val="00DC1C3D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6B1E"/>
    <w:rsid w:val="00DC7760"/>
    <w:rsid w:val="00DC7BFC"/>
    <w:rsid w:val="00DC7CA8"/>
    <w:rsid w:val="00DD0728"/>
    <w:rsid w:val="00DD0D74"/>
    <w:rsid w:val="00DD0F97"/>
    <w:rsid w:val="00DD152F"/>
    <w:rsid w:val="00DD1CF3"/>
    <w:rsid w:val="00DD2464"/>
    <w:rsid w:val="00DD29C4"/>
    <w:rsid w:val="00DD3336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467"/>
    <w:rsid w:val="00DD6765"/>
    <w:rsid w:val="00DD6998"/>
    <w:rsid w:val="00DD6E81"/>
    <w:rsid w:val="00DD7AA2"/>
    <w:rsid w:val="00DE03AC"/>
    <w:rsid w:val="00DE0418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1F3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10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8CF"/>
    <w:rsid w:val="00DF6DFB"/>
    <w:rsid w:val="00DF6E91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1E08"/>
    <w:rsid w:val="00E020E7"/>
    <w:rsid w:val="00E0216D"/>
    <w:rsid w:val="00E02331"/>
    <w:rsid w:val="00E029E6"/>
    <w:rsid w:val="00E03512"/>
    <w:rsid w:val="00E0353B"/>
    <w:rsid w:val="00E037EF"/>
    <w:rsid w:val="00E0394A"/>
    <w:rsid w:val="00E03BEC"/>
    <w:rsid w:val="00E04940"/>
    <w:rsid w:val="00E04D18"/>
    <w:rsid w:val="00E04E1B"/>
    <w:rsid w:val="00E04F4B"/>
    <w:rsid w:val="00E04FA9"/>
    <w:rsid w:val="00E05233"/>
    <w:rsid w:val="00E0529F"/>
    <w:rsid w:val="00E052D3"/>
    <w:rsid w:val="00E05AC2"/>
    <w:rsid w:val="00E060C2"/>
    <w:rsid w:val="00E06679"/>
    <w:rsid w:val="00E06784"/>
    <w:rsid w:val="00E068B5"/>
    <w:rsid w:val="00E06CFC"/>
    <w:rsid w:val="00E0720B"/>
    <w:rsid w:val="00E1070F"/>
    <w:rsid w:val="00E10D2D"/>
    <w:rsid w:val="00E10E68"/>
    <w:rsid w:val="00E110A4"/>
    <w:rsid w:val="00E11165"/>
    <w:rsid w:val="00E11694"/>
    <w:rsid w:val="00E1172A"/>
    <w:rsid w:val="00E11D8B"/>
    <w:rsid w:val="00E12F0E"/>
    <w:rsid w:val="00E130BA"/>
    <w:rsid w:val="00E131A7"/>
    <w:rsid w:val="00E131AF"/>
    <w:rsid w:val="00E13528"/>
    <w:rsid w:val="00E13609"/>
    <w:rsid w:val="00E13894"/>
    <w:rsid w:val="00E13E15"/>
    <w:rsid w:val="00E142DF"/>
    <w:rsid w:val="00E14707"/>
    <w:rsid w:val="00E14B26"/>
    <w:rsid w:val="00E14CB6"/>
    <w:rsid w:val="00E14D38"/>
    <w:rsid w:val="00E14EBD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1D05"/>
    <w:rsid w:val="00E222E3"/>
    <w:rsid w:val="00E22316"/>
    <w:rsid w:val="00E223CE"/>
    <w:rsid w:val="00E228E3"/>
    <w:rsid w:val="00E22A9F"/>
    <w:rsid w:val="00E22AA1"/>
    <w:rsid w:val="00E23539"/>
    <w:rsid w:val="00E242D5"/>
    <w:rsid w:val="00E245AE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164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B06"/>
    <w:rsid w:val="00E35D1C"/>
    <w:rsid w:val="00E36115"/>
    <w:rsid w:val="00E36156"/>
    <w:rsid w:val="00E3674F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4637"/>
    <w:rsid w:val="00E451F4"/>
    <w:rsid w:val="00E453EA"/>
    <w:rsid w:val="00E45587"/>
    <w:rsid w:val="00E455A4"/>
    <w:rsid w:val="00E4568A"/>
    <w:rsid w:val="00E4569C"/>
    <w:rsid w:val="00E45B18"/>
    <w:rsid w:val="00E45E74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172"/>
    <w:rsid w:val="00E502A1"/>
    <w:rsid w:val="00E50696"/>
    <w:rsid w:val="00E506B3"/>
    <w:rsid w:val="00E5077B"/>
    <w:rsid w:val="00E50B94"/>
    <w:rsid w:val="00E50E03"/>
    <w:rsid w:val="00E513BC"/>
    <w:rsid w:val="00E517B2"/>
    <w:rsid w:val="00E51A94"/>
    <w:rsid w:val="00E52359"/>
    <w:rsid w:val="00E52D6E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34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B70"/>
    <w:rsid w:val="00E62DA3"/>
    <w:rsid w:val="00E63397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2C3"/>
    <w:rsid w:val="00E67334"/>
    <w:rsid w:val="00E674E9"/>
    <w:rsid w:val="00E6792B"/>
    <w:rsid w:val="00E67968"/>
    <w:rsid w:val="00E70462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007"/>
    <w:rsid w:val="00E751F7"/>
    <w:rsid w:val="00E753CF"/>
    <w:rsid w:val="00E75B44"/>
    <w:rsid w:val="00E75E45"/>
    <w:rsid w:val="00E76131"/>
    <w:rsid w:val="00E76741"/>
    <w:rsid w:val="00E76880"/>
    <w:rsid w:val="00E76972"/>
    <w:rsid w:val="00E76E03"/>
    <w:rsid w:val="00E7710A"/>
    <w:rsid w:val="00E77239"/>
    <w:rsid w:val="00E77412"/>
    <w:rsid w:val="00E77528"/>
    <w:rsid w:val="00E77EFC"/>
    <w:rsid w:val="00E80530"/>
    <w:rsid w:val="00E805C1"/>
    <w:rsid w:val="00E806B1"/>
    <w:rsid w:val="00E808F1"/>
    <w:rsid w:val="00E80A9C"/>
    <w:rsid w:val="00E80E1E"/>
    <w:rsid w:val="00E810FC"/>
    <w:rsid w:val="00E81171"/>
    <w:rsid w:val="00E8122C"/>
    <w:rsid w:val="00E8162E"/>
    <w:rsid w:val="00E828D5"/>
    <w:rsid w:val="00E82981"/>
    <w:rsid w:val="00E829E0"/>
    <w:rsid w:val="00E82C9E"/>
    <w:rsid w:val="00E82CEB"/>
    <w:rsid w:val="00E8305B"/>
    <w:rsid w:val="00E83257"/>
    <w:rsid w:val="00E83433"/>
    <w:rsid w:val="00E836B6"/>
    <w:rsid w:val="00E83C9D"/>
    <w:rsid w:val="00E8416E"/>
    <w:rsid w:val="00E85258"/>
    <w:rsid w:val="00E85312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87B09"/>
    <w:rsid w:val="00E9018D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3200"/>
    <w:rsid w:val="00E941FC"/>
    <w:rsid w:val="00E944E4"/>
    <w:rsid w:val="00E94689"/>
    <w:rsid w:val="00E94D27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9BA"/>
    <w:rsid w:val="00E97A87"/>
    <w:rsid w:val="00EA0502"/>
    <w:rsid w:val="00EA0C83"/>
    <w:rsid w:val="00EA0CFA"/>
    <w:rsid w:val="00EA0DD0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D39"/>
    <w:rsid w:val="00EA6FFD"/>
    <w:rsid w:val="00EA72E7"/>
    <w:rsid w:val="00EA75D5"/>
    <w:rsid w:val="00EB0388"/>
    <w:rsid w:val="00EB062A"/>
    <w:rsid w:val="00EB0706"/>
    <w:rsid w:val="00EB0BEA"/>
    <w:rsid w:val="00EB0D75"/>
    <w:rsid w:val="00EB0E28"/>
    <w:rsid w:val="00EB1632"/>
    <w:rsid w:val="00EB18B9"/>
    <w:rsid w:val="00EB1D17"/>
    <w:rsid w:val="00EB1E09"/>
    <w:rsid w:val="00EB304C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86C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13A5"/>
    <w:rsid w:val="00EC1ED4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732"/>
    <w:rsid w:val="00EC5A5E"/>
    <w:rsid w:val="00EC671B"/>
    <w:rsid w:val="00EC6A00"/>
    <w:rsid w:val="00EC71E2"/>
    <w:rsid w:val="00EC74C9"/>
    <w:rsid w:val="00EC7BC7"/>
    <w:rsid w:val="00EC7CFA"/>
    <w:rsid w:val="00ED02F2"/>
    <w:rsid w:val="00ED047A"/>
    <w:rsid w:val="00ED07B2"/>
    <w:rsid w:val="00ED0963"/>
    <w:rsid w:val="00ED121A"/>
    <w:rsid w:val="00ED16CB"/>
    <w:rsid w:val="00ED172B"/>
    <w:rsid w:val="00ED18B7"/>
    <w:rsid w:val="00ED258A"/>
    <w:rsid w:val="00ED25B2"/>
    <w:rsid w:val="00ED28D5"/>
    <w:rsid w:val="00ED2B29"/>
    <w:rsid w:val="00ED2BBF"/>
    <w:rsid w:val="00ED2FB5"/>
    <w:rsid w:val="00ED32F1"/>
    <w:rsid w:val="00ED3541"/>
    <w:rsid w:val="00ED3750"/>
    <w:rsid w:val="00ED4748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D7F50"/>
    <w:rsid w:val="00ED7FEE"/>
    <w:rsid w:val="00EE0027"/>
    <w:rsid w:val="00EE0DCD"/>
    <w:rsid w:val="00EE15AD"/>
    <w:rsid w:val="00EE1A95"/>
    <w:rsid w:val="00EE1D24"/>
    <w:rsid w:val="00EE22C2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25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0E85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3D34"/>
    <w:rsid w:val="00F043C7"/>
    <w:rsid w:val="00F04D80"/>
    <w:rsid w:val="00F05209"/>
    <w:rsid w:val="00F05594"/>
    <w:rsid w:val="00F05D92"/>
    <w:rsid w:val="00F066C9"/>
    <w:rsid w:val="00F068F1"/>
    <w:rsid w:val="00F06F88"/>
    <w:rsid w:val="00F105AA"/>
    <w:rsid w:val="00F10BB8"/>
    <w:rsid w:val="00F10D2D"/>
    <w:rsid w:val="00F1128D"/>
    <w:rsid w:val="00F11423"/>
    <w:rsid w:val="00F116F9"/>
    <w:rsid w:val="00F117D9"/>
    <w:rsid w:val="00F11A6D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2C8"/>
    <w:rsid w:val="00F15818"/>
    <w:rsid w:val="00F15B11"/>
    <w:rsid w:val="00F15BBF"/>
    <w:rsid w:val="00F15C6B"/>
    <w:rsid w:val="00F16217"/>
    <w:rsid w:val="00F16842"/>
    <w:rsid w:val="00F16C06"/>
    <w:rsid w:val="00F16E6A"/>
    <w:rsid w:val="00F16F3D"/>
    <w:rsid w:val="00F17252"/>
    <w:rsid w:val="00F179AF"/>
    <w:rsid w:val="00F2006C"/>
    <w:rsid w:val="00F20182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402"/>
    <w:rsid w:val="00F22882"/>
    <w:rsid w:val="00F23005"/>
    <w:rsid w:val="00F2320F"/>
    <w:rsid w:val="00F2350E"/>
    <w:rsid w:val="00F23A9E"/>
    <w:rsid w:val="00F23C44"/>
    <w:rsid w:val="00F23C8D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27FDA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2D9B"/>
    <w:rsid w:val="00F3372B"/>
    <w:rsid w:val="00F3378D"/>
    <w:rsid w:val="00F3471B"/>
    <w:rsid w:val="00F35046"/>
    <w:rsid w:val="00F35223"/>
    <w:rsid w:val="00F357F2"/>
    <w:rsid w:val="00F35BD2"/>
    <w:rsid w:val="00F35F73"/>
    <w:rsid w:val="00F361D8"/>
    <w:rsid w:val="00F36508"/>
    <w:rsid w:val="00F3662A"/>
    <w:rsid w:val="00F36B08"/>
    <w:rsid w:val="00F36BAC"/>
    <w:rsid w:val="00F36CB5"/>
    <w:rsid w:val="00F370B8"/>
    <w:rsid w:val="00F37325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1E2F"/>
    <w:rsid w:val="00F51F64"/>
    <w:rsid w:val="00F52417"/>
    <w:rsid w:val="00F52962"/>
    <w:rsid w:val="00F52AA3"/>
    <w:rsid w:val="00F52B5C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168"/>
    <w:rsid w:val="00F60D83"/>
    <w:rsid w:val="00F60F10"/>
    <w:rsid w:val="00F60FE9"/>
    <w:rsid w:val="00F60FFB"/>
    <w:rsid w:val="00F6161A"/>
    <w:rsid w:val="00F616E7"/>
    <w:rsid w:val="00F61E60"/>
    <w:rsid w:val="00F62584"/>
    <w:rsid w:val="00F62E04"/>
    <w:rsid w:val="00F631CA"/>
    <w:rsid w:val="00F634E3"/>
    <w:rsid w:val="00F63879"/>
    <w:rsid w:val="00F642E3"/>
    <w:rsid w:val="00F648F6"/>
    <w:rsid w:val="00F655F6"/>
    <w:rsid w:val="00F657A9"/>
    <w:rsid w:val="00F65BD0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06C3"/>
    <w:rsid w:val="00F71A12"/>
    <w:rsid w:val="00F72A05"/>
    <w:rsid w:val="00F73257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A5"/>
    <w:rsid w:val="00F762C5"/>
    <w:rsid w:val="00F763E1"/>
    <w:rsid w:val="00F76497"/>
    <w:rsid w:val="00F765CA"/>
    <w:rsid w:val="00F76EBF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27BD"/>
    <w:rsid w:val="00F83105"/>
    <w:rsid w:val="00F83138"/>
    <w:rsid w:val="00F835A1"/>
    <w:rsid w:val="00F83645"/>
    <w:rsid w:val="00F84210"/>
    <w:rsid w:val="00F84488"/>
    <w:rsid w:val="00F84505"/>
    <w:rsid w:val="00F84559"/>
    <w:rsid w:val="00F84BE2"/>
    <w:rsid w:val="00F856D2"/>
    <w:rsid w:val="00F857AD"/>
    <w:rsid w:val="00F85916"/>
    <w:rsid w:val="00F85F26"/>
    <w:rsid w:val="00F8605B"/>
    <w:rsid w:val="00F86067"/>
    <w:rsid w:val="00F86213"/>
    <w:rsid w:val="00F86341"/>
    <w:rsid w:val="00F86762"/>
    <w:rsid w:val="00F86D23"/>
    <w:rsid w:val="00F87F15"/>
    <w:rsid w:val="00F87FDB"/>
    <w:rsid w:val="00F90431"/>
    <w:rsid w:val="00F904DD"/>
    <w:rsid w:val="00F90E86"/>
    <w:rsid w:val="00F91B47"/>
    <w:rsid w:val="00F91FEA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5C3C"/>
    <w:rsid w:val="00F9604B"/>
    <w:rsid w:val="00F96634"/>
    <w:rsid w:val="00F96873"/>
    <w:rsid w:val="00F969A5"/>
    <w:rsid w:val="00F970BC"/>
    <w:rsid w:val="00F970C6"/>
    <w:rsid w:val="00F972B9"/>
    <w:rsid w:val="00F97471"/>
    <w:rsid w:val="00F975BB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8EC"/>
    <w:rsid w:val="00FA6FB8"/>
    <w:rsid w:val="00FA755E"/>
    <w:rsid w:val="00FA75A4"/>
    <w:rsid w:val="00FA7726"/>
    <w:rsid w:val="00FA7962"/>
    <w:rsid w:val="00FA7A59"/>
    <w:rsid w:val="00FB018F"/>
    <w:rsid w:val="00FB0DEA"/>
    <w:rsid w:val="00FB0F7D"/>
    <w:rsid w:val="00FB136A"/>
    <w:rsid w:val="00FB1406"/>
    <w:rsid w:val="00FB14A4"/>
    <w:rsid w:val="00FB1A6A"/>
    <w:rsid w:val="00FB1F3C"/>
    <w:rsid w:val="00FB2456"/>
    <w:rsid w:val="00FB28C1"/>
    <w:rsid w:val="00FB2C01"/>
    <w:rsid w:val="00FB2C3B"/>
    <w:rsid w:val="00FB330E"/>
    <w:rsid w:val="00FB3997"/>
    <w:rsid w:val="00FB3F53"/>
    <w:rsid w:val="00FB40CD"/>
    <w:rsid w:val="00FB49D7"/>
    <w:rsid w:val="00FB4DC1"/>
    <w:rsid w:val="00FB5178"/>
    <w:rsid w:val="00FB5212"/>
    <w:rsid w:val="00FB52E3"/>
    <w:rsid w:val="00FB561D"/>
    <w:rsid w:val="00FB6F01"/>
    <w:rsid w:val="00FB7127"/>
    <w:rsid w:val="00FB7210"/>
    <w:rsid w:val="00FB79AA"/>
    <w:rsid w:val="00FB7A29"/>
    <w:rsid w:val="00FC0068"/>
    <w:rsid w:val="00FC130C"/>
    <w:rsid w:val="00FC1C69"/>
    <w:rsid w:val="00FC1F10"/>
    <w:rsid w:val="00FC1FFD"/>
    <w:rsid w:val="00FC2917"/>
    <w:rsid w:val="00FC2DC7"/>
    <w:rsid w:val="00FC2E0E"/>
    <w:rsid w:val="00FC3847"/>
    <w:rsid w:val="00FC3D41"/>
    <w:rsid w:val="00FC4588"/>
    <w:rsid w:val="00FC5273"/>
    <w:rsid w:val="00FC5751"/>
    <w:rsid w:val="00FC5F88"/>
    <w:rsid w:val="00FC6042"/>
    <w:rsid w:val="00FC664C"/>
    <w:rsid w:val="00FC69F7"/>
    <w:rsid w:val="00FC6CE3"/>
    <w:rsid w:val="00FC7434"/>
    <w:rsid w:val="00FC746D"/>
    <w:rsid w:val="00FD0232"/>
    <w:rsid w:val="00FD0590"/>
    <w:rsid w:val="00FD05B9"/>
    <w:rsid w:val="00FD0827"/>
    <w:rsid w:val="00FD11AB"/>
    <w:rsid w:val="00FD153A"/>
    <w:rsid w:val="00FD15D3"/>
    <w:rsid w:val="00FD1827"/>
    <w:rsid w:val="00FD1963"/>
    <w:rsid w:val="00FD1D6A"/>
    <w:rsid w:val="00FD22F4"/>
    <w:rsid w:val="00FD2630"/>
    <w:rsid w:val="00FD279D"/>
    <w:rsid w:val="00FD27D3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0"/>
    <w:rsid w:val="00FE0D45"/>
    <w:rsid w:val="00FE0D5D"/>
    <w:rsid w:val="00FE1123"/>
    <w:rsid w:val="00FE2565"/>
    <w:rsid w:val="00FE27E7"/>
    <w:rsid w:val="00FE31E6"/>
    <w:rsid w:val="00FE3915"/>
    <w:rsid w:val="00FE42CC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1C6"/>
    <w:rsid w:val="00FF26AC"/>
    <w:rsid w:val="00FF2756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65C1"/>
    <w:rsid w:val="00FF6B57"/>
    <w:rsid w:val="00FF708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32BA1F0B-7DA6-4A1C-9C69-D670C367D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1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6A77F9-5263-46B1-9A5E-EBB127B37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17DBA6-46C2-4565-A684-F3CAC44AB2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608E80-EF5D-4B1F-9C49-555BC3A5D3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14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12634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Supannee, Nooniem</cp:lastModifiedBy>
  <cp:revision>2</cp:revision>
  <cp:lastPrinted>2025-07-30T08:38:00Z</cp:lastPrinted>
  <dcterms:created xsi:type="dcterms:W3CDTF">2025-08-07T08:45:00Z</dcterms:created>
  <dcterms:modified xsi:type="dcterms:W3CDTF">2025-08-07T08:45:00Z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