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2716B" w14:textId="77777777" w:rsidR="00917A7C" w:rsidRPr="00802AA5" w:rsidRDefault="00917A7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02AA5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802AA5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802AA5">
        <w:rPr>
          <w:rFonts w:ascii="Angsana New" w:hAnsi="Angsana New" w:cs="Angsana New"/>
          <w:sz w:val="52"/>
          <w:szCs w:val="52"/>
        </w:rPr>
        <w:t>(</w:t>
      </w:r>
      <w:r w:rsidRPr="00802AA5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802AA5">
        <w:rPr>
          <w:rFonts w:ascii="Angsana New" w:hAnsi="Angsana New" w:cs="Angsana New"/>
          <w:sz w:val="52"/>
          <w:szCs w:val="52"/>
        </w:rPr>
        <w:t xml:space="preserve">) </w:t>
      </w:r>
      <w:r w:rsidRPr="00802AA5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802AA5" w:rsidRDefault="00DE1C23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802AA5" w:rsidRDefault="009B046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2AA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02A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186529E7" w:rsidR="001819E4" w:rsidRPr="00802AA5" w:rsidRDefault="001819E4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2A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B3700F" w:rsidRPr="00802A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A60605" w:rsidRPr="00802A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02A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สุดวันที่</w:t>
      </w:r>
      <w:r w:rsidRPr="00802AA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802AA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D7CB6" w:rsidRPr="00802AA5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02AA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D7CB6" w:rsidRPr="00802A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76D63" w:rsidRPr="00802AA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802AA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33C10" w:rsidRPr="00802AA5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B088A9D" w14:textId="65073CEC" w:rsidR="009B046C" w:rsidRPr="00802AA5" w:rsidRDefault="009B046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2AA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802AA5" w:rsidRDefault="009B046C" w:rsidP="009E081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2A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802AA5" w:rsidRDefault="00DE1C23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802AA5" w:rsidRDefault="00DE1C2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802AA5" w:rsidSect="00360081">
          <w:headerReference w:type="default" r:id="rId13"/>
          <w:footerReference w:type="even" r:id="rId14"/>
          <w:foot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40E75B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02AA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802AA5">
        <w:rPr>
          <w:rFonts w:ascii="Angsana New" w:hAnsi="Angsana New"/>
          <w:b/>
          <w:bCs/>
          <w:sz w:val="30"/>
          <w:szCs w:val="30"/>
        </w:rPr>
        <w:t xml:space="preserve"> </w:t>
      </w:r>
      <w:r w:rsidRPr="00802AA5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273C8543" w:rsidR="00BD593D" w:rsidRPr="00802AA5" w:rsidRDefault="00A06A5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3700F" w:rsidRPr="00802AA5">
        <w:rPr>
          <w:rFonts w:ascii="Angsana New" w:hAnsi="Angsana New"/>
          <w:sz w:val="30"/>
          <w:szCs w:val="30"/>
        </w:rPr>
        <w:t xml:space="preserve">30 </w:t>
      </w:r>
      <w:r w:rsidR="00B3700F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B3700F" w:rsidRPr="00802AA5">
        <w:rPr>
          <w:rFonts w:ascii="Angsana New" w:hAnsi="Angsana New"/>
          <w:sz w:val="30"/>
          <w:szCs w:val="30"/>
          <w:cs/>
        </w:rPr>
        <w:t xml:space="preserve"> </w:t>
      </w:r>
      <w:r w:rsidR="00487F85" w:rsidRPr="00802AA5">
        <w:rPr>
          <w:rFonts w:ascii="Angsana New" w:hAnsi="Angsana New"/>
          <w:sz w:val="30"/>
          <w:szCs w:val="30"/>
        </w:rPr>
        <w:t>256</w:t>
      </w:r>
      <w:r w:rsidR="00B45626" w:rsidRPr="00802AA5">
        <w:rPr>
          <w:rFonts w:ascii="Angsana New" w:hAnsi="Angsana New"/>
          <w:sz w:val="30"/>
          <w:szCs w:val="30"/>
        </w:rPr>
        <w:t>8</w:t>
      </w:r>
      <w:r w:rsidR="006B2852" w:rsidRPr="00802AA5">
        <w:rPr>
          <w:rFonts w:ascii="Angsana New" w:hAnsi="Angsana New"/>
          <w:sz w:val="30"/>
          <w:szCs w:val="30"/>
        </w:rPr>
        <w:t xml:space="preserve"> </w:t>
      </w:r>
      <w:r w:rsidR="00487F85" w:rsidRPr="00802AA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141F5" w:rsidRPr="00802AA5">
        <w:rPr>
          <w:rFonts w:ascii="Angsana New" w:hAnsi="Angsana New"/>
          <w:sz w:val="30"/>
          <w:szCs w:val="30"/>
        </w:rPr>
        <w:t xml:space="preserve"> </w:t>
      </w:r>
      <w:r w:rsidR="007822F5" w:rsidRPr="00802AA5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7822F5" w:rsidRPr="00802AA5">
        <w:rPr>
          <w:rFonts w:ascii="Angsana New" w:hAnsi="Angsana New"/>
          <w:sz w:val="30"/>
          <w:szCs w:val="30"/>
          <w:cs/>
        </w:rPr>
        <w:t xml:space="preserve"> </w:t>
      </w:r>
      <w:r w:rsidR="007822F5" w:rsidRPr="00802AA5">
        <w:rPr>
          <w:rFonts w:ascii="Angsana New" w:hAnsi="Angsana New"/>
          <w:sz w:val="30"/>
          <w:szCs w:val="30"/>
        </w:rPr>
        <w:t xml:space="preserve">30 </w:t>
      </w:r>
      <w:r w:rsidR="007822F5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7822F5" w:rsidRPr="00802AA5">
        <w:rPr>
          <w:rFonts w:ascii="Angsana New" w:hAnsi="Angsana New"/>
          <w:sz w:val="30"/>
          <w:szCs w:val="30"/>
          <w:cs/>
        </w:rPr>
        <w:t xml:space="preserve"> </w:t>
      </w:r>
      <w:r w:rsidR="007822F5" w:rsidRPr="00802AA5">
        <w:rPr>
          <w:rFonts w:ascii="Angsana New" w:hAnsi="Angsana New"/>
          <w:sz w:val="30"/>
          <w:szCs w:val="30"/>
        </w:rPr>
        <w:t>2568</w:t>
      </w:r>
      <w:r w:rsidR="00487F85" w:rsidRPr="00802AA5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487F85" w:rsidRPr="00802AA5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FF5C0A" w:rsidRPr="00802AA5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7822F5" w:rsidRPr="00802AA5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376D63" w:rsidRPr="00802AA5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819E4" w:rsidRPr="00802AA5">
        <w:rPr>
          <w:rFonts w:ascii="Angsana New" w:hAnsi="Angsana New" w:hint="cs"/>
          <w:spacing w:val="-6"/>
          <w:sz w:val="30"/>
          <w:szCs w:val="30"/>
          <w:cs/>
        </w:rPr>
        <w:t>ดือนสิ้นสุด</w:t>
      </w:r>
      <w:r w:rsidR="000A071F" w:rsidRPr="00802AA5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B3700F" w:rsidRPr="00802AA5">
        <w:rPr>
          <w:rFonts w:ascii="Angsana New" w:hAnsi="Angsana New"/>
          <w:spacing w:val="-6"/>
          <w:sz w:val="30"/>
          <w:szCs w:val="30"/>
        </w:rPr>
        <w:t xml:space="preserve">30 </w:t>
      </w:r>
      <w:r w:rsidR="00B3700F" w:rsidRPr="00802AA5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B3700F" w:rsidRPr="00802AA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3700F" w:rsidRPr="00802AA5">
        <w:rPr>
          <w:rFonts w:ascii="Angsana New" w:hAnsi="Angsana New"/>
          <w:spacing w:val="-6"/>
          <w:sz w:val="30"/>
          <w:szCs w:val="30"/>
        </w:rPr>
        <w:t xml:space="preserve">2568 </w:t>
      </w:r>
      <w:r w:rsidR="00487F85" w:rsidRPr="00802AA5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C92493" w:rsidRPr="00802AA5">
        <w:rPr>
          <w:rFonts w:ascii="Angsana New" w:hAnsi="Angsana New"/>
          <w:spacing w:val="-6"/>
          <w:sz w:val="30"/>
          <w:szCs w:val="30"/>
          <w:cs/>
        </w:rPr>
        <w:br/>
      </w:r>
      <w:r w:rsidR="00487F85" w:rsidRPr="00802AA5">
        <w:rPr>
          <w:rFonts w:ascii="Angsana New" w:hAnsi="Angsana New"/>
          <w:spacing w:val="-6"/>
          <w:sz w:val="30"/>
          <w:szCs w:val="30"/>
          <w:cs/>
        </w:rPr>
        <w:t>แบบย่อ (ข้อมูลทางการเงินระหว่างกาล)</w:t>
      </w:r>
      <w:r w:rsidR="00487F85" w:rsidRPr="00802AA5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802AA5">
        <w:rPr>
          <w:rFonts w:ascii="Angsana New" w:hAnsi="Angsana New"/>
          <w:sz w:val="30"/>
          <w:szCs w:val="30"/>
        </w:rPr>
        <w:t xml:space="preserve"> </w:t>
      </w:r>
      <w:r w:rsidR="00487F85" w:rsidRPr="00802AA5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="00C65EA3" w:rsidRPr="00802AA5">
        <w:rPr>
          <w:rFonts w:ascii="Angsana New" w:hAnsi="Angsana New"/>
          <w:sz w:val="30"/>
          <w:szCs w:val="30"/>
        </w:rPr>
        <w:t xml:space="preserve"> </w:t>
      </w:r>
      <w:r w:rsidR="00487F85" w:rsidRPr="00802AA5">
        <w:rPr>
          <w:rFonts w:ascii="Angsana New" w:hAnsi="Angsana New"/>
          <w:sz w:val="30"/>
          <w:szCs w:val="30"/>
          <w:cs/>
        </w:rPr>
        <w:t>บริษัท แอสเสท เวิรด์ คอร์ป จำกัด (มหาชน)</w:t>
      </w:r>
      <w:r w:rsidR="00487F85" w:rsidRPr="00802AA5">
        <w:rPr>
          <w:rFonts w:ascii="Angsana New" w:hAnsi="Angsana New"/>
          <w:sz w:val="30"/>
          <w:szCs w:val="30"/>
        </w:rPr>
        <w:t xml:space="preserve"> </w:t>
      </w:r>
      <w:r w:rsidR="00487F85" w:rsidRPr="00802AA5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802AA5">
        <w:rPr>
          <w:rFonts w:ascii="Angsana New" w:hAnsi="Angsana New"/>
          <w:sz w:val="30"/>
          <w:szCs w:val="30"/>
        </w:rPr>
        <w:t xml:space="preserve"> </w:t>
      </w:r>
      <w:r w:rsidR="00487F85" w:rsidRPr="00802AA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802AA5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802AA5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802AA5">
        <w:rPr>
          <w:rFonts w:ascii="Angsana New" w:hAnsi="Angsana New"/>
          <w:sz w:val="30"/>
          <w:szCs w:val="30"/>
        </w:rPr>
        <w:t>34</w:t>
      </w:r>
      <w:r w:rsidR="00487F85" w:rsidRPr="00802AA5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802AA5">
        <w:rPr>
          <w:rFonts w:ascii="Angsana New" w:hAnsi="Angsana New"/>
          <w:sz w:val="30"/>
          <w:szCs w:val="30"/>
        </w:rPr>
        <w:t xml:space="preserve"> </w:t>
      </w:r>
      <w:r w:rsidR="00487F85" w:rsidRPr="00802AA5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802AA5">
        <w:rPr>
          <w:rFonts w:ascii="Angsana New" w:hAnsi="Angsana New"/>
          <w:sz w:val="30"/>
          <w:szCs w:val="30"/>
        </w:rPr>
        <w:t xml:space="preserve"> </w:t>
      </w:r>
      <w:r w:rsidR="00C92493" w:rsidRPr="00802AA5">
        <w:rPr>
          <w:rFonts w:ascii="Angsana New" w:hAnsi="Angsana New"/>
          <w:sz w:val="30"/>
          <w:szCs w:val="30"/>
          <w:cs/>
        </w:rPr>
        <w:br/>
      </w:r>
      <w:r w:rsidR="00487F85" w:rsidRPr="00802AA5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802AA5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802AA5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02AA5">
        <w:rPr>
          <w:rFonts w:ascii="Angsana New" w:hAnsi="Angsana New"/>
          <w:sz w:val="30"/>
          <w:szCs w:val="30"/>
        </w:rPr>
        <w:t>2410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“</w:t>
      </w:r>
      <w:r w:rsidRPr="00802AA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802AA5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802AA5">
        <w:rPr>
          <w:rFonts w:ascii="Angsana New" w:hAnsi="Angsana New"/>
          <w:sz w:val="30"/>
          <w:szCs w:val="30"/>
        </w:rPr>
        <w:t xml:space="preserve">” </w:t>
      </w:r>
      <w:r w:rsidRPr="00802AA5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802AA5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     </w:t>
      </w:r>
      <w:r w:rsidRPr="00802AA5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619C7F6" w14:textId="77777777" w:rsidR="00F36876" w:rsidRDefault="00F3687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36876" w:rsidSect="008B04D1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0A1C65B4" w14:textId="22073C4C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02AA5">
        <w:rPr>
          <w:rFonts w:ascii="Angsana New" w:hAnsi="Angsana New"/>
          <w:spacing w:val="-6"/>
          <w:sz w:val="30"/>
          <w:szCs w:val="30"/>
        </w:rPr>
        <w:t>34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802AA5" w:rsidRDefault="00324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Default="00F24EAF" w:rsidP="009E0819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C9DFEAB" w14:textId="77777777" w:rsidR="005E20BB" w:rsidRPr="00802AA5" w:rsidRDefault="005E20BB" w:rsidP="009E0819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2C680A" w14:textId="6148F5B1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8DDEB5F" w14:textId="6234D075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(</w:t>
      </w:r>
      <w:r w:rsidR="00403ACB" w:rsidRPr="00802AA5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802AA5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802AA5" w:rsidRDefault="00F24EAF" w:rsidP="009E0819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802AA5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802AA5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802AA5" w:rsidRDefault="00F24EAF" w:rsidP="009E0819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802AA5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15327419" w:rsidR="003C54E6" w:rsidRPr="00802AA5" w:rsidRDefault="001715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</w:rPr>
        <w:t>8</w:t>
      </w:r>
      <w:r w:rsidR="00C92493" w:rsidRPr="00802AA5">
        <w:rPr>
          <w:rFonts w:ascii="Angsana New" w:hAnsi="Angsana New"/>
          <w:sz w:val="30"/>
          <w:szCs w:val="30"/>
        </w:rPr>
        <w:t xml:space="preserve"> </w:t>
      </w:r>
      <w:r w:rsidR="00C92493" w:rsidRPr="00802AA5">
        <w:rPr>
          <w:rFonts w:ascii="Angsana New" w:hAnsi="Angsana New" w:hint="cs"/>
          <w:sz w:val="30"/>
          <w:szCs w:val="30"/>
          <w:cs/>
        </w:rPr>
        <w:t>สิงหาคม</w:t>
      </w:r>
      <w:r w:rsidR="00487F85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B45626" w:rsidRPr="00802AA5">
        <w:rPr>
          <w:rFonts w:ascii="Angsana New" w:hAnsi="Angsana New"/>
          <w:sz w:val="30"/>
          <w:szCs w:val="30"/>
        </w:rPr>
        <w:t>8</w:t>
      </w:r>
    </w:p>
    <w:p w14:paraId="2630EAEC" w14:textId="77777777" w:rsidR="0084374E" w:rsidRPr="00802AA5" w:rsidRDefault="0084374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802AA5" w:rsidRDefault="0084374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802AA5" w:rsidSect="008B04D1"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2EC89" w14:textId="77777777" w:rsidR="002B5202" w:rsidRDefault="002B5202">
      <w:r>
        <w:separator/>
      </w:r>
    </w:p>
  </w:endnote>
  <w:endnote w:type="continuationSeparator" w:id="0">
    <w:p w14:paraId="40BA6FC3" w14:textId="77777777" w:rsidR="002B5202" w:rsidRDefault="002B5202">
      <w:r>
        <w:continuationSeparator/>
      </w:r>
    </w:p>
  </w:endnote>
  <w:endnote w:type="continuationNotice" w:id="1">
    <w:p w14:paraId="7E3643FA" w14:textId="77777777" w:rsidR="002B5202" w:rsidRDefault="002B52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2782" w14:textId="5960D40F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B17D87" w:rsidRPr="00B17D87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C1A51" w14:textId="7A3C2EF6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17D87" w:rsidRPr="00B17D87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32141" w14:textId="77777777" w:rsidR="00A94AFF" w:rsidRPr="007916B1" w:rsidRDefault="00A94AFF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1F7F79" w14:textId="77777777" w:rsidR="00A94AFF" w:rsidRPr="002F7024" w:rsidRDefault="00A94AFF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C6697" w14:textId="51BAC779" w:rsidR="00A94AFF" w:rsidRPr="00AC7B7C" w:rsidRDefault="00A94AFF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21159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B3B9A8A" w14:textId="381E8B10" w:rsidR="008B04D1" w:rsidRPr="008B04D1" w:rsidRDefault="008B04D1" w:rsidP="008B04D1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8B04D1">
          <w:rPr>
            <w:rFonts w:ascii="Angsana New" w:hAnsi="Angsana New"/>
            <w:sz w:val="30"/>
            <w:szCs w:val="30"/>
          </w:rPr>
          <w:fldChar w:fldCharType="begin"/>
        </w:r>
        <w:r w:rsidRPr="008B04D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B04D1">
          <w:rPr>
            <w:rFonts w:ascii="Angsana New" w:hAnsi="Angsana New"/>
            <w:sz w:val="30"/>
            <w:szCs w:val="30"/>
          </w:rPr>
          <w:fldChar w:fldCharType="separate"/>
        </w:r>
        <w:r w:rsidRPr="008B04D1">
          <w:rPr>
            <w:rFonts w:ascii="Angsana New" w:hAnsi="Angsana New"/>
            <w:noProof/>
            <w:sz w:val="30"/>
            <w:szCs w:val="30"/>
          </w:rPr>
          <w:t>2</w:t>
        </w:r>
        <w:r w:rsidRPr="008B04D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369B" w14:textId="77777777" w:rsidR="002B5202" w:rsidRDefault="002B5202">
      <w:r>
        <w:separator/>
      </w:r>
    </w:p>
  </w:footnote>
  <w:footnote w:type="continuationSeparator" w:id="0">
    <w:p w14:paraId="27A74DBD" w14:textId="77777777" w:rsidR="002B5202" w:rsidRDefault="002B5202">
      <w:r>
        <w:continuationSeparator/>
      </w:r>
    </w:p>
  </w:footnote>
  <w:footnote w:type="continuationNotice" w:id="1">
    <w:p w14:paraId="2D58E21D" w14:textId="77777777" w:rsidR="002B5202" w:rsidRDefault="002B52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72F7C" w14:textId="77777777" w:rsidR="00F36876" w:rsidRDefault="00F36876">
    <w:pPr>
      <w:pStyle w:val="Header"/>
      <w:rPr>
        <w:rFonts w:asciiTheme="majorBidi" w:hAnsiTheme="majorBidi" w:cstheme="majorBidi"/>
        <w:sz w:val="52"/>
        <w:szCs w:val="52"/>
      </w:rPr>
    </w:pPr>
  </w:p>
  <w:p w14:paraId="18E303C9" w14:textId="77777777" w:rsidR="00F36876" w:rsidRDefault="00F36876">
    <w:pPr>
      <w:pStyle w:val="Header"/>
      <w:rPr>
        <w:rFonts w:asciiTheme="majorBidi" w:hAnsiTheme="majorBidi" w:cstheme="majorBidi"/>
        <w:sz w:val="52"/>
        <w:szCs w:val="52"/>
      </w:rPr>
    </w:pPr>
  </w:p>
  <w:p w14:paraId="37EC40AD" w14:textId="77777777" w:rsidR="00F36876" w:rsidRDefault="00F36876">
    <w:pPr>
      <w:pStyle w:val="Header"/>
      <w:rPr>
        <w:rFonts w:asciiTheme="majorBidi" w:hAnsiTheme="majorBidi" w:cstheme="majorBidi"/>
        <w:sz w:val="52"/>
        <w:szCs w:val="52"/>
      </w:rPr>
    </w:pPr>
  </w:p>
  <w:p w14:paraId="4D230253" w14:textId="77777777" w:rsidR="00F36876" w:rsidRDefault="00F36876">
    <w:pPr>
      <w:pStyle w:val="Header"/>
      <w:rPr>
        <w:rFonts w:asciiTheme="majorBidi" w:hAnsiTheme="majorBidi" w:cstheme="majorBidi"/>
        <w:sz w:val="52"/>
        <w:szCs w:val="52"/>
      </w:rPr>
    </w:pPr>
  </w:p>
  <w:p w14:paraId="1C9928A7" w14:textId="77777777" w:rsidR="00F36876" w:rsidRDefault="00F36876">
    <w:pPr>
      <w:pStyle w:val="Header"/>
      <w:rPr>
        <w:rFonts w:asciiTheme="majorBidi" w:hAnsiTheme="majorBidi" w:cstheme="majorBidi"/>
        <w:sz w:val="52"/>
        <w:szCs w:val="52"/>
      </w:rPr>
    </w:pPr>
  </w:p>
  <w:p w14:paraId="72C6391B" w14:textId="77777777" w:rsidR="00F36876" w:rsidRPr="00F36876" w:rsidRDefault="00F3687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919E" w14:textId="77777777" w:rsidR="00C81CA6" w:rsidRDefault="00C81CA6" w:rsidP="00F36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7B6C5C87" w14:textId="77777777" w:rsidR="00F36876" w:rsidRDefault="00F36876" w:rsidP="00F36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6D89B4A2" w14:textId="77777777" w:rsidR="00F36876" w:rsidRDefault="00F36876" w:rsidP="00F36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75573EBA" w14:textId="77777777" w:rsidR="00F36876" w:rsidRDefault="00F36876" w:rsidP="00F36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828D" w14:textId="77777777" w:rsidR="000A071F" w:rsidRPr="00F3687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16AD63E4" w14:textId="77777777" w:rsidR="00F36876" w:rsidRP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1D752133" w14:textId="77777777" w:rsidR="00F36876" w:rsidRP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329DB8F7" w14:textId="77777777" w:rsidR="00F36876" w:rsidRP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5FB5EE8" w14:textId="77777777" w:rsid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15648412" w14:textId="77777777" w:rsidR="00F36876" w:rsidRP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44D133BA" w14:textId="77777777" w:rsidR="00F36876" w:rsidRP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0DF4FA6C" w14:textId="77777777" w:rsidR="00F36876" w:rsidRP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F326E" w14:textId="77777777" w:rsid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53D5416E" w14:textId="77777777" w:rsid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15C6C724" w14:textId="77777777" w:rsidR="00F36876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76BD282A" w14:textId="77777777" w:rsidR="00F36876" w:rsidRPr="00333087" w:rsidRDefault="00F3687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6"/>
  </w:num>
  <w:num w:numId="12" w16cid:durableId="1155100608">
    <w:abstractNumId w:val="13"/>
  </w:num>
  <w:num w:numId="13" w16cid:durableId="1265921519">
    <w:abstractNumId w:val="27"/>
  </w:num>
  <w:num w:numId="14" w16cid:durableId="1290935523">
    <w:abstractNumId w:val="15"/>
  </w:num>
  <w:num w:numId="15" w16cid:durableId="981886655">
    <w:abstractNumId w:val="18"/>
  </w:num>
  <w:num w:numId="16" w16cid:durableId="736633362">
    <w:abstractNumId w:val="11"/>
  </w:num>
  <w:num w:numId="17" w16cid:durableId="1216431051">
    <w:abstractNumId w:val="29"/>
  </w:num>
  <w:num w:numId="18" w16cid:durableId="1832941182">
    <w:abstractNumId w:val="20"/>
  </w:num>
  <w:num w:numId="19" w16cid:durableId="1603609294">
    <w:abstractNumId w:val="19"/>
  </w:num>
  <w:num w:numId="20" w16cid:durableId="799765472">
    <w:abstractNumId w:val="24"/>
  </w:num>
  <w:num w:numId="21" w16cid:durableId="629163680">
    <w:abstractNumId w:val="14"/>
  </w:num>
  <w:num w:numId="22" w16cid:durableId="86119911">
    <w:abstractNumId w:val="25"/>
  </w:num>
  <w:num w:numId="23" w16cid:durableId="307589430">
    <w:abstractNumId w:val="23"/>
  </w:num>
  <w:num w:numId="24" w16cid:durableId="1092120692">
    <w:abstractNumId w:val="22"/>
  </w:num>
  <w:num w:numId="25" w16cid:durableId="2147047424">
    <w:abstractNumId w:val="17"/>
  </w:num>
  <w:num w:numId="26" w16cid:durableId="897014810">
    <w:abstractNumId w:val="12"/>
  </w:num>
  <w:num w:numId="27" w16cid:durableId="992873398">
    <w:abstractNumId w:val="28"/>
  </w:num>
  <w:num w:numId="28" w16cid:durableId="2123065700">
    <w:abstractNumId w:val="10"/>
  </w:num>
  <w:num w:numId="29" w16cid:durableId="1095633398">
    <w:abstractNumId w:val="21"/>
  </w:num>
  <w:num w:numId="30" w16cid:durableId="195108129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2008"/>
    <w:rsid w:val="000025B6"/>
    <w:rsid w:val="000025D4"/>
    <w:rsid w:val="000026AE"/>
    <w:rsid w:val="000027A3"/>
    <w:rsid w:val="00002880"/>
    <w:rsid w:val="000029DA"/>
    <w:rsid w:val="00002AD8"/>
    <w:rsid w:val="0000319F"/>
    <w:rsid w:val="000031D7"/>
    <w:rsid w:val="00003227"/>
    <w:rsid w:val="0000323B"/>
    <w:rsid w:val="00003389"/>
    <w:rsid w:val="0000343C"/>
    <w:rsid w:val="000034AA"/>
    <w:rsid w:val="000035CA"/>
    <w:rsid w:val="000035E3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1FC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A1C"/>
    <w:rsid w:val="00010AA3"/>
    <w:rsid w:val="00010B2D"/>
    <w:rsid w:val="00010B3F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D2"/>
    <w:rsid w:val="000126D7"/>
    <w:rsid w:val="00012733"/>
    <w:rsid w:val="000127EE"/>
    <w:rsid w:val="000127F5"/>
    <w:rsid w:val="0001280D"/>
    <w:rsid w:val="0001281E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40"/>
    <w:rsid w:val="000137BB"/>
    <w:rsid w:val="000137E8"/>
    <w:rsid w:val="0001383D"/>
    <w:rsid w:val="000138FD"/>
    <w:rsid w:val="00013945"/>
    <w:rsid w:val="000139CC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EB7"/>
    <w:rsid w:val="00021EEC"/>
    <w:rsid w:val="00021FB2"/>
    <w:rsid w:val="000221BA"/>
    <w:rsid w:val="00022248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BD"/>
    <w:rsid w:val="000233D1"/>
    <w:rsid w:val="00023527"/>
    <w:rsid w:val="00023596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941"/>
    <w:rsid w:val="00025945"/>
    <w:rsid w:val="00025B71"/>
    <w:rsid w:val="00025CF5"/>
    <w:rsid w:val="00025DAB"/>
    <w:rsid w:val="00025E7A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13F"/>
    <w:rsid w:val="00027166"/>
    <w:rsid w:val="00027195"/>
    <w:rsid w:val="0002722B"/>
    <w:rsid w:val="00027245"/>
    <w:rsid w:val="000275FE"/>
    <w:rsid w:val="00027675"/>
    <w:rsid w:val="0002770C"/>
    <w:rsid w:val="000277DA"/>
    <w:rsid w:val="000277E7"/>
    <w:rsid w:val="000279C1"/>
    <w:rsid w:val="00027A34"/>
    <w:rsid w:val="00027B72"/>
    <w:rsid w:val="00027E5C"/>
    <w:rsid w:val="000302E8"/>
    <w:rsid w:val="0003047C"/>
    <w:rsid w:val="000305F8"/>
    <w:rsid w:val="00030637"/>
    <w:rsid w:val="000306CD"/>
    <w:rsid w:val="0003077D"/>
    <w:rsid w:val="00030893"/>
    <w:rsid w:val="00030902"/>
    <w:rsid w:val="000309A6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52F"/>
    <w:rsid w:val="00032701"/>
    <w:rsid w:val="00032821"/>
    <w:rsid w:val="00032839"/>
    <w:rsid w:val="00032918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BBB"/>
    <w:rsid w:val="00033C10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12D"/>
    <w:rsid w:val="0004023D"/>
    <w:rsid w:val="00040275"/>
    <w:rsid w:val="000402BD"/>
    <w:rsid w:val="000403EA"/>
    <w:rsid w:val="0004044A"/>
    <w:rsid w:val="0004053B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89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C4D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D7E"/>
    <w:rsid w:val="00045ECF"/>
    <w:rsid w:val="00045ED5"/>
    <w:rsid w:val="00045FA1"/>
    <w:rsid w:val="000460AC"/>
    <w:rsid w:val="000460AD"/>
    <w:rsid w:val="000460EC"/>
    <w:rsid w:val="000461CA"/>
    <w:rsid w:val="000462AA"/>
    <w:rsid w:val="0004632C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DD2"/>
    <w:rsid w:val="00047F21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B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E98"/>
    <w:rsid w:val="00053015"/>
    <w:rsid w:val="0005308D"/>
    <w:rsid w:val="000532E3"/>
    <w:rsid w:val="000534FE"/>
    <w:rsid w:val="00053685"/>
    <w:rsid w:val="00053710"/>
    <w:rsid w:val="00053733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9EA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39"/>
    <w:rsid w:val="00056291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A15"/>
    <w:rsid w:val="00057ACB"/>
    <w:rsid w:val="00057C03"/>
    <w:rsid w:val="00057C91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5A9"/>
    <w:rsid w:val="0006179C"/>
    <w:rsid w:val="00061B95"/>
    <w:rsid w:val="00061BD7"/>
    <w:rsid w:val="00061D66"/>
    <w:rsid w:val="00061E9C"/>
    <w:rsid w:val="00061FFE"/>
    <w:rsid w:val="0006204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75E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4D3"/>
    <w:rsid w:val="00065695"/>
    <w:rsid w:val="000658CD"/>
    <w:rsid w:val="00065A5B"/>
    <w:rsid w:val="00065F3B"/>
    <w:rsid w:val="00066212"/>
    <w:rsid w:val="000662C9"/>
    <w:rsid w:val="000663EF"/>
    <w:rsid w:val="000663F0"/>
    <w:rsid w:val="00066625"/>
    <w:rsid w:val="00066891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3CB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DE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E5B"/>
    <w:rsid w:val="00073F55"/>
    <w:rsid w:val="0007407B"/>
    <w:rsid w:val="00074147"/>
    <w:rsid w:val="00074279"/>
    <w:rsid w:val="000742BA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CEA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65C"/>
    <w:rsid w:val="00082873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5B4"/>
    <w:rsid w:val="00090846"/>
    <w:rsid w:val="00090D3A"/>
    <w:rsid w:val="00090D96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736"/>
    <w:rsid w:val="000937B4"/>
    <w:rsid w:val="00093921"/>
    <w:rsid w:val="000939C9"/>
    <w:rsid w:val="00093D07"/>
    <w:rsid w:val="00093F51"/>
    <w:rsid w:val="0009400D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906"/>
    <w:rsid w:val="00095A5B"/>
    <w:rsid w:val="00095C40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396"/>
    <w:rsid w:val="000A0413"/>
    <w:rsid w:val="000A04A1"/>
    <w:rsid w:val="000A05C9"/>
    <w:rsid w:val="000A071C"/>
    <w:rsid w:val="000A071F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469"/>
    <w:rsid w:val="000A3B96"/>
    <w:rsid w:val="000A3C06"/>
    <w:rsid w:val="000A3E00"/>
    <w:rsid w:val="000A3EE4"/>
    <w:rsid w:val="000A4040"/>
    <w:rsid w:val="000A4090"/>
    <w:rsid w:val="000A426F"/>
    <w:rsid w:val="000A4322"/>
    <w:rsid w:val="000A43F1"/>
    <w:rsid w:val="000A4624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94D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30B"/>
    <w:rsid w:val="000A7317"/>
    <w:rsid w:val="000A7319"/>
    <w:rsid w:val="000A732F"/>
    <w:rsid w:val="000A7569"/>
    <w:rsid w:val="000A757F"/>
    <w:rsid w:val="000A7603"/>
    <w:rsid w:val="000A7657"/>
    <w:rsid w:val="000A79D6"/>
    <w:rsid w:val="000A7D4E"/>
    <w:rsid w:val="000A7E06"/>
    <w:rsid w:val="000A7F88"/>
    <w:rsid w:val="000A7FA6"/>
    <w:rsid w:val="000A7FBC"/>
    <w:rsid w:val="000B00CD"/>
    <w:rsid w:val="000B02BF"/>
    <w:rsid w:val="000B02EA"/>
    <w:rsid w:val="000B046B"/>
    <w:rsid w:val="000B0609"/>
    <w:rsid w:val="000B0A73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1E3"/>
    <w:rsid w:val="000B1286"/>
    <w:rsid w:val="000B12FC"/>
    <w:rsid w:val="000B13F1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69A"/>
    <w:rsid w:val="000B7703"/>
    <w:rsid w:val="000B77A1"/>
    <w:rsid w:val="000B78DB"/>
    <w:rsid w:val="000B7950"/>
    <w:rsid w:val="000B7958"/>
    <w:rsid w:val="000B79B1"/>
    <w:rsid w:val="000B7A01"/>
    <w:rsid w:val="000B7E29"/>
    <w:rsid w:val="000C0042"/>
    <w:rsid w:val="000C0163"/>
    <w:rsid w:val="000C0192"/>
    <w:rsid w:val="000C054A"/>
    <w:rsid w:val="000C05D8"/>
    <w:rsid w:val="000C06AB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B07"/>
    <w:rsid w:val="000C3B91"/>
    <w:rsid w:val="000C3C4B"/>
    <w:rsid w:val="000C3D60"/>
    <w:rsid w:val="000C3DB4"/>
    <w:rsid w:val="000C3FBE"/>
    <w:rsid w:val="000C401E"/>
    <w:rsid w:val="000C422D"/>
    <w:rsid w:val="000C429D"/>
    <w:rsid w:val="000C429F"/>
    <w:rsid w:val="000C42D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8B2"/>
    <w:rsid w:val="000C58C4"/>
    <w:rsid w:val="000C596B"/>
    <w:rsid w:val="000C59A5"/>
    <w:rsid w:val="000C59E1"/>
    <w:rsid w:val="000C5A7A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87"/>
    <w:rsid w:val="000C778B"/>
    <w:rsid w:val="000C7878"/>
    <w:rsid w:val="000C799A"/>
    <w:rsid w:val="000C7B6F"/>
    <w:rsid w:val="000C7CE5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62B"/>
    <w:rsid w:val="000D380F"/>
    <w:rsid w:val="000D3829"/>
    <w:rsid w:val="000D382E"/>
    <w:rsid w:val="000D38D0"/>
    <w:rsid w:val="000D3A0F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C88"/>
    <w:rsid w:val="000E5E7B"/>
    <w:rsid w:val="000E5F8D"/>
    <w:rsid w:val="000E63FF"/>
    <w:rsid w:val="000E6498"/>
    <w:rsid w:val="000E64E6"/>
    <w:rsid w:val="000E64F9"/>
    <w:rsid w:val="000E654D"/>
    <w:rsid w:val="000E66F7"/>
    <w:rsid w:val="000E68AE"/>
    <w:rsid w:val="000E68C6"/>
    <w:rsid w:val="000E6D3C"/>
    <w:rsid w:val="000E6E79"/>
    <w:rsid w:val="000E6E7C"/>
    <w:rsid w:val="000E7107"/>
    <w:rsid w:val="000E71ED"/>
    <w:rsid w:val="000E75E9"/>
    <w:rsid w:val="000E765C"/>
    <w:rsid w:val="000E770D"/>
    <w:rsid w:val="000E77E0"/>
    <w:rsid w:val="000E79B9"/>
    <w:rsid w:val="000E7A2D"/>
    <w:rsid w:val="000E7A96"/>
    <w:rsid w:val="000E7BCE"/>
    <w:rsid w:val="000E7BF9"/>
    <w:rsid w:val="000E7C10"/>
    <w:rsid w:val="000E7C3F"/>
    <w:rsid w:val="000E7C5A"/>
    <w:rsid w:val="000E7D0C"/>
    <w:rsid w:val="000E7D3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C0B"/>
    <w:rsid w:val="000F7E19"/>
    <w:rsid w:val="000F7F3F"/>
    <w:rsid w:val="000F7FB3"/>
    <w:rsid w:val="0010009C"/>
    <w:rsid w:val="001000E1"/>
    <w:rsid w:val="0010014D"/>
    <w:rsid w:val="001001BD"/>
    <w:rsid w:val="001002BE"/>
    <w:rsid w:val="001002F0"/>
    <w:rsid w:val="00100539"/>
    <w:rsid w:val="0010068B"/>
    <w:rsid w:val="00100698"/>
    <w:rsid w:val="001009DC"/>
    <w:rsid w:val="00100D95"/>
    <w:rsid w:val="00101020"/>
    <w:rsid w:val="00101061"/>
    <w:rsid w:val="001012A6"/>
    <w:rsid w:val="001012BA"/>
    <w:rsid w:val="00101355"/>
    <w:rsid w:val="001013C3"/>
    <w:rsid w:val="001017BC"/>
    <w:rsid w:val="001018C7"/>
    <w:rsid w:val="00101C33"/>
    <w:rsid w:val="00101FB2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C13"/>
    <w:rsid w:val="00107CC7"/>
    <w:rsid w:val="00107F19"/>
    <w:rsid w:val="00107FAB"/>
    <w:rsid w:val="00107FF8"/>
    <w:rsid w:val="0011034D"/>
    <w:rsid w:val="00110463"/>
    <w:rsid w:val="00110574"/>
    <w:rsid w:val="00110730"/>
    <w:rsid w:val="00110A33"/>
    <w:rsid w:val="00110B6E"/>
    <w:rsid w:val="00110B9D"/>
    <w:rsid w:val="00110C32"/>
    <w:rsid w:val="00110C91"/>
    <w:rsid w:val="00110D9E"/>
    <w:rsid w:val="00110E6E"/>
    <w:rsid w:val="00110E7B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362C"/>
    <w:rsid w:val="001136B4"/>
    <w:rsid w:val="001138EF"/>
    <w:rsid w:val="00113919"/>
    <w:rsid w:val="00113932"/>
    <w:rsid w:val="001139AF"/>
    <w:rsid w:val="00113AEA"/>
    <w:rsid w:val="00113AFC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57"/>
    <w:rsid w:val="0011448E"/>
    <w:rsid w:val="001145D4"/>
    <w:rsid w:val="00114628"/>
    <w:rsid w:val="0011474E"/>
    <w:rsid w:val="0011487C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938"/>
    <w:rsid w:val="00115948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CA5"/>
    <w:rsid w:val="00116D85"/>
    <w:rsid w:val="00116DA2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C9F"/>
    <w:rsid w:val="00125E1C"/>
    <w:rsid w:val="00125F9F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F59"/>
    <w:rsid w:val="001311C3"/>
    <w:rsid w:val="00131238"/>
    <w:rsid w:val="001313BF"/>
    <w:rsid w:val="001313FD"/>
    <w:rsid w:val="00131546"/>
    <w:rsid w:val="00131594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58"/>
    <w:rsid w:val="001320D5"/>
    <w:rsid w:val="00132120"/>
    <w:rsid w:val="00132257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0C6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CCA"/>
    <w:rsid w:val="00136DF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1F3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90E"/>
    <w:rsid w:val="00145911"/>
    <w:rsid w:val="00145A7C"/>
    <w:rsid w:val="00145BA8"/>
    <w:rsid w:val="001461A3"/>
    <w:rsid w:val="001461E3"/>
    <w:rsid w:val="0014633E"/>
    <w:rsid w:val="001465DC"/>
    <w:rsid w:val="0014668D"/>
    <w:rsid w:val="0014677C"/>
    <w:rsid w:val="001467AC"/>
    <w:rsid w:val="0014681F"/>
    <w:rsid w:val="0014682B"/>
    <w:rsid w:val="00146904"/>
    <w:rsid w:val="0014693A"/>
    <w:rsid w:val="001469E6"/>
    <w:rsid w:val="00146ABD"/>
    <w:rsid w:val="00146B3B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50E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AEC"/>
    <w:rsid w:val="00153B63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D05"/>
    <w:rsid w:val="00155E84"/>
    <w:rsid w:val="00155EB7"/>
    <w:rsid w:val="00155EBC"/>
    <w:rsid w:val="001560BE"/>
    <w:rsid w:val="001562CB"/>
    <w:rsid w:val="0015637C"/>
    <w:rsid w:val="00156382"/>
    <w:rsid w:val="001565F5"/>
    <w:rsid w:val="001566A2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41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099"/>
    <w:rsid w:val="001631D8"/>
    <w:rsid w:val="00163377"/>
    <w:rsid w:val="00163459"/>
    <w:rsid w:val="00163464"/>
    <w:rsid w:val="001635CB"/>
    <w:rsid w:val="00163750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C23"/>
    <w:rsid w:val="00171F74"/>
    <w:rsid w:val="0017209C"/>
    <w:rsid w:val="0017219B"/>
    <w:rsid w:val="00172514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98"/>
    <w:rsid w:val="00176CC5"/>
    <w:rsid w:val="00176DA0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B94"/>
    <w:rsid w:val="00177CDF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4A"/>
    <w:rsid w:val="00180C74"/>
    <w:rsid w:val="00180D38"/>
    <w:rsid w:val="00180E4E"/>
    <w:rsid w:val="00180E68"/>
    <w:rsid w:val="00180F59"/>
    <w:rsid w:val="001811C2"/>
    <w:rsid w:val="0018124B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00"/>
    <w:rsid w:val="001843FD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BA"/>
    <w:rsid w:val="001849FF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E1"/>
    <w:rsid w:val="0018536D"/>
    <w:rsid w:val="001853B1"/>
    <w:rsid w:val="0018543E"/>
    <w:rsid w:val="00185636"/>
    <w:rsid w:val="00185692"/>
    <w:rsid w:val="001856B9"/>
    <w:rsid w:val="001858B8"/>
    <w:rsid w:val="00185DBE"/>
    <w:rsid w:val="00185E75"/>
    <w:rsid w:val="00185EDB"/>
    <w:rsid w:val="00185F74"/>
    <w:rsid w:val="00186300"/>
    <w:rsid w:val="00186307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6F44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2AA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7F"/>
    <w:rsid w:val="00195989"/>
    <w:rsid w:val="00195BC3"/>
    <w:rsid w:val="00195BF8"/>
    <w:rsid w:val="00195C2B"/>
    <w:rsid w:val="00195CF4"/>
    <w:rsid w:val="00195D17"/>
    <w:rsid w:val="00195D2D"/>
    <w:rsid w:val="00195DD0"/>
    <w:rsid w:val="00195ECB"/>
    <w:rsid w:val="001960DD"/>
    <w:rsid w:val="0019615A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013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16"/>
    <w:rsid w:val="00197B5D"/>
    <w:rsid w:val="00197D2B"/>
    <w:rsid w:val="00197D51"/>
    <w:rsid w:val="00197F0D"/>
    <w:rsid w:val="001A0031"/>
    <w:rsid w:val="001A0089"/>
    <w:rsid w:val="001A00A1"/>
    <w:rsid w:val="001A03CC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4F8A"/>
    <w:rsid w:val="001B505C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61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151"/>
    <w:rsid w:val="001C22A4"/>
    <w:rsid w:val="001C22CB"/>
    <w:rsid w:val="001C2326"/>
    <w:rsid w:val="001C2547"/>
    <w:rsid w:val="001C2962"/>
    <w:rsid w:val="001C2A06"/>
    <w:rsid w:val="001C2B01"/>
    <w:rsid w:val="001C2D3B"/>
    <w:rsid w:val="001C3021"/>
    <w:rsid w:val="001C3102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7F3"/>
    <w:rsid w:val="001C4868"/>
    <w:rsid w:val="001C4918"/>
    <w:rsid w:val="001C4932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A6C"/>
    <w:rsid w:val="001D0B35"/>
    <w:rsid w:val="001D0C11"/>
    <w:rsid w:val="001D0E2A"/>
    <w:rsid w:val="001D0E8F"/>
    <w:rsid w:val="001D11E5"/>
    <w:rsid w:val="001D136C"/>
    <w:rsid w:val="001D13BD"/>
    <w:rsid w:val="001D1421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56F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66"/>
    <w:rsid w:val="001D5F70"/>
    <w:rsid w:val="001D606C"/>
    <w:rsid w:val="001D6150"/>
    <w:rsid w:val="001D61F7"/>
    <w:rsid w:val="001D6335"/>
    <w:rsid w:val="001D634A"/>
    <w:rsid w:val="001D65E2"/>
    <w:rsid w:val="001D6612"/>
    <w:rsid w:val="001D6738"/>
    <w:rsid w:val="001D693E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90D"/>
    <w:rsid w:val="001D7943"/>
    <w:rsid w:val="001D7975"/>
    <w:rsid w:val="001D798C"/>
    <w:rsid w:val="001D79C9"/>
    <w:rsid w:val="001D7B9D"/>
    <w:rsid w:val="001D7C91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4F8"/>
    <w:rsid w:val="001E18DB"/>
    <w:rsid w:val="001E1B42"/>
    <w:rsid w:val="001E1B86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B19"/>
    <w:rsid w:val="001E2C3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3F5E"/>
    <w:rsid w:val="001E4063"/>
    <w:rsid w:val="001E4130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205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34"/>
    <w:rsid w:val="001E61ED"/>
    <w:rsid w:val="001E6481"/>
    <w:rsid w:val="001E64A5"/>
    <w:rsid w:val="001E67AF"/>
    <w:rsid w:val="001E67F9"/>
    <w:rsid w:val="001E691C"/>
    <w:rsid w:val="001E693A"/>
    <w:rsid w:val="001E6D27"/>
    <w:rsid w:val="001E6D4A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D3D"/>
    <w:rsid w:val="001F3E3A"/>
    <w:rsid w:val="001F3E43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52C"/>
    <w:rsid w:val="00201545"/>
    <w:rsid w:val="002015F1"/>
    <w:rsid w:val="0020166E"/>
    <w:rsid w:val="00201AF9"/>
    <w:rsid w:val="00201B88"/>
    <w:rsid w:val="00201D21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13"/>
    <w:rsid w:val="00202A50"/>
    <w:rsid w:val="00202BDE"/>
    <w:rsid w:val="00202CC7"/>
    <w:rsid w:val="00202DDA"/>
    <w:rsid w:val="00202EA2"/>
    <w:rsid w:val="00202FDF"/>
    <w:rsid w:val="002031B4"/>
    <w:rsid w:val="00203576"/>
    <w:rsid w:val="00203578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AC7"/>
    <w:rsid w:val="00205B72"/>
    <w:rsid w:val="00205C30"/>
    <w:rsid w:val="00205C9F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43F"/>
    <w:rsid w:val="002125C1"/>
    <w:rsid w:val="00212758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C8B"/>
    <w:rsid w:val="00220DE7"/>
    <w:rsid w:val="00220E3D"/>
    <w:rsid w:val="002212C7"/>
    <w:rsid w:val="002212CC"/>
    <w:rsid w:val="00221431"/>
    <w:rsid w:val="0022148D"/>
    <w:rsid w:val="00221538"/>
    <w:rsid w:val="002216BA"/>
    <w:rsid w:val="0022177D"/>
    <w:rsid w:val="002217E9"/>
    <w:rsid w:val="002218F6"/>
    <w:rsid w:val="002219F0"/>
    <w:rsid w:val="00221A01"/>
    <w:rsid w:val="00221B1D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343"/>
    <w:rsid w:val="00223346"/>
    <w:rsid w:val="002233D4"/>
    <w:rsid w:val="00223722"/>
    <w:rsid w:val="00223769"/>
    <w:rsid w:val="0022385A"/>
    <w:rsid w:val="00223AB3"/>
    <w:rsid w:val="00223ADD"/>
    <w:rsid w:val="00223DB2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93"/>
    <w:rsid w:val="00227388"/>
    <w:rsid w:val="00227823"/>
    <w:rsid w:val="00227886"/>
    <w:rsid w:val="002278B9"/>
    <w:rsid w:val="0022796A"/>
    <w:rsid w:val="002279FD"/>
    <w:rsid w:val="00227A59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0FC1"/>
    <w:rsid w:val="00230FF7"/>
    <w:rsid w:val="002311BA"/>
    <w:rsid w:val="00231535"/>
    <w:rsid w:val="002315F1"/>
    <w:rsid w:val="0023162D"/>
    <w:rsid w:val="0023170F"/>
    <w:rsid w:val="00231926"/>
    <w:rsid w:val="0023193F"/>
    <w:rsid w:val="00231C58"/>
    <w:rsid w:val="00231D31"/>
    <w:rsid w:val="00232157"/>
    <w:rsid w:val="002321BD"/>
    <w:rsid w:val="00232227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ACF"/>
    <w:rsid w:val="00234B63"/>
    <w:rsid w:val="00234CA7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AC1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578"/>
    <w:rsid w:val="00241763"/>
    <w:rsid w:val="002417D2"/>
    <w:rsid w:val="002417D7"/>
    <w:rsid w:val="00241993"/>
    <w:rsid w:val="00241BC8"/>
    <w:rsid w:val="00241DF9"/>
    <w:rsid w:val="00241F34"/>
    <w:rsid w:val="0024206F"/>
    <w:rsid w:val="00242171"/>
    <w:rsid w:val="0024229D"/>
    <w:rsid w:val="00242339"/>
    <w:rsid w:val="00242422"/>
    <w:rsid w:val="00242446"/>
    <w:rsid w:val="00242469"/>
    <w:rsid w:val="0024254D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0C7"/>
    <w:rsid w:val="0024422B"/>
    <w:rsid w:val="00244252"/>
    <w:rsid w:val="002442A9"/>
    <w:rsid w:val="00244343"/>
    <w:rsid w:val="002443E1"/>
    <w:rsid w:val="0024441E"/>
    <w:rsid w:val="0024454C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547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43"/>
    <w:rsid w:val="00247CC1"/>
    <w:rsid w:val="00247D9E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A3"/>
    <w:rsid w:val="002509FD"/>
    <w:rsid w:val="00250ABF"/>
    <w:rsid w:val="00250B99"/>
    <w:rsid w:val="00250BEA"/>
    <w:rsid w:val="00250D9D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D13"/>
    <w:rsid w:val="00254E3E"/>
    <w:rsid w:val="00255121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5F6D"/>
    <w:rsid w:val="00256002"/>
    <w:rsid w:val="002560BD"/>
    <w:rsid w:val="002560D2"/>
    <w:rsid w:val="00256170"/>
    <w:rsid w:val="00256309"/>
    <w:rsid w:val="0025649E"/>
    <w:rsid w:val="00256567"/>
    <w:rsid w:val="00256571"/>
    <w:rsid w:val="002567FC"/>
    <w:rsid w:val="0025681C"/>
    <w:rsid w:val="0025688E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EDD"/>
    <w:rsid w:val="00260F12"/>
    <w:rsid w:val="0026101D"/>
    <w:rsid w:val="00261050"/>
    <w:rsid w:val="00261182"/>
    <w:rsid w:val="002611D0"/>
    <w:rsid w:val="002611EA"/>
    <w:rsid w:val="00261469"/>
    <w:rsid w:val="002614A4"/>
    <w:rsid w:val="00261580"/>
    <w:rsid w:val="00261633"/>
    <w:rsid w:val="0026193E"/>
    <w:rsid w:val="00261958"/>
    <w:rsid w:val="00261A56"/>
    <w:rsid w:val="00261C0E"/>
    <w:rsid w:val="00261DB3"/>
    <w:rsid w:val="00261EE0"/>
    <w:rsid w:val="00261F11"/>
    <w:rsid w:val="0026204A"/>
    <w:rsid w:val="002623BD"/>
    <w:rsid w:val="002625C8"/>
    <w:rsid w:val="002625DD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82"/>
    <w:rsid w:val="00265AAB"/>
    <w:rsid w:val="00265BB0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48A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43A"/>
    <w:rsid w:val="002675D0"/>
    <w:rsid w:val="00267652"/>
    <w:rsid w:val="00267690"/>
    <w:rsid w:val="0026769B"/>
    <w:rsid w:val="002676F5"/>
    <w:rsid w:val="00267954"/>
    <w:rsid w:val="00267A84"/>
    <w:rsid w:val="00267B41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7D0"/>
    <w:rsid w:val="002737EC"/>
    <w:rsid w:val="002738B2"/>
    <w:rsid w:val="00273914"/>
    <w:rsid w:val="00273952"/>
    <w:rsid w:val="00273BEF"/>
    <w:rsid w:val="00273D99"/>
    <w:rsid w:val="00273E1A"/>
    <w:rsid w:val="00273E29"/>
    <w:rsid w:val="00273F8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23C"/>
    <w:rsid w:val="00275277"/>
    <w:rsid w:val="002753FD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01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430"/>
    <w:rsid w:val="00281670"/>
    <w:rsid w:val="002817BF"/>
    <w:rsid w:val="002818F9"/>
    <w:rsid w:val="002819AF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6CE"/>
    <w:rsid w:val="00284710"/>
    <w:rsid w:val="0028494A"/>
    <w:rsid w:val="002849AA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970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A70"/>
    <w:rsid w:val="00287B6B"/>
    <w:rsid w:val="00287BF5"/>
    <w:rsid w:val="00287E57"/>
    <w:rsid w:val="00287F8C"/>
    <w:rsid w:val="00287FDB"/>
    <w:rsid w:val="00290012"/>
    <w:rsid w:val="0029024B"/>
    <w:rsid w:val="0029028B"/>
    <w:rsid w:val="002902BD"/>
    <w:rsid w:val="002903AA"/>
    <w:rsid w:val="00290561"/>
    <w:rsid w:val="00290821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831"/>
    <w:rsid w:val="00291A09"/>
    <w:rsid w:val="00291B8A"/>
    <w:rsid w:val="00291C22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68F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D37"/>
    <w:rsid w:val="002A2FCA"/>
    <w:rsid w:val="002A3007"/>
    <w:rsid w:val="002A33F5"/>
    <w:rsid w:val="002A3475"/>
    <w:rsid w:val="002A360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09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D74"/>
    <w:rsid w:val="002B1E12"/>
    <w:rsid w:val="002B1EA4"/>
    <w:rsid w:val="002B2010"/>
    <w:rsid w:val="002B2086"/>
    <w:rsid w:val="002B20A9"/>
    <w:rsid w:val="002B20F5"/>
    <w:rsid w:val="002B2115"/>
    <w:rsid w:val="002B224A"/>
    <w:rsid w:val="002B24F7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27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DC"/>
    <w:rsid w:val="002B531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72"/>
    <w:rsid w:val="002C0FED"/>
    <w:rsid w:val="002C102B"/>
    <w:rsid w:val="002C14F1"/>
    <w:rsid w:val="002C1501"/>
    <w:rsid w:val="002C1785"/>
    <w:rsid w:val="002C181C"/>
    <w:rsid w:val="002C18D7"/>
    <w:rsid w:val="002C1924"/>
    <w:rsid w:val="002C1990"/>
    <w:rsid w:val="002C19CA"/>
    <w:rsid w:val="002C1A3B"/>
    <w:rsid w:val="002C1B38"/>
    <w:rsid w:val="002C1C4E"/>
    <w:rsid w:val="002C1CA4"/>
    <w:rsid w:val="002C1D7C"/>
    <w:rsid w:val="002C1E95"/>
    <w:rsid w:val="002C20D4"/>
    <w:rsid w:val="002C20D8"/>
    <w:rsid w:val="002C2114"/>
    <w:rsid w:val="002C218C"/>
    <w:rsid w:val="002C23C3"/>
    <w:rsid w:val="002C24C1"/>
    <w:rsid w:val="002C26F7"/>
    <w:rsid w:val="002C2776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B8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8F9"/>
    <w:rsid w:val="002C59A7"/>
    <w:rsid w:val="002C5A69"/>
    <w:rsid w:val="002C5CED"/>
    <w:rsid w:val="002C5DD7"/>
    <w:rsid w:val="002C5FE8"/>
    <w:rsid w:val="002C612C"/>
    <w:rsid w:val="002C6143"/>
    <w:rsid w:val="002C6216"/>
    <w:rsid w:val="002C627A"/>
    <w:rsid w:val="002C62BF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DF2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AF9"/>
    <w:rsid w:val="002D1BA2"/>
    <w:rsid w:val="002D1BB5"/>
    <w:rsid w:val="002D1C49"/>
    <w:rsid w:val="002D1C5C"/>
    <w:rsid w:val="002D1CCA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5D"/>
    <w:rsid w:val="002D4AB8"/>
    <w:rsid w:val="002D4BEF"/>
    <w:rsid w:val="002D4D1B"/>
    <w:rsid w:val="002D4D60"/>
    <w:rsid w:val="002D4DFD"/>
    <w:rsid w:val="002D4E83"/>
    <w:rsid w:val="002D4F39"/>
    <w:rsid w:val="002D4F9F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83"/>
    <w:rsid w:val="002D70A2"/>
    <w:rsid w:val="002D7126"/>
    <w:rsid w:val="002D717B"/>
    <w:rsid w:val="002D71BD"/>
    <w:rsid w:val="002D7367"/>
    <w:rsid w:val="002D739D"/>
    <w:rsid w:val="002D76F2"/>
    <w:rsid w:val="002D77FB"/>
    <w:rsid w:val="002D77FF"/>
    <w:rsid w:val="002D7821"/>
    <w:rsid w:val="002D7887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105B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40D"/>
    <w:rsid w:val="002E5410"/>
    <w:rsid w:val="002E5420"/>
    <w:rsid w:val="002E5479"/>
    <w:rsid w:val="002E59B7"/>
    <w:rsid w:val="002E5AA5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759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5B1"/>
    <w:rsid w:val="002F06BE"/>
    <w:rsid w:val="002F0BD7"/>
    <w:rsid w:val="002F0E0F"/>
    <w:rsid w:val="002F0E5C"/>
    <w:rsid w:val="002F0EAC"/>
    <w:rsid w:val="002F0F04"/>
    <w:rsid w:val="002F10CA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D6"/>
    <w:rsid w:val="002F20E9"/>
    <w:rsid w:val="002F21B1"/>
    <w:rsid w:val="002F22EE"/>
    <w:rsid w:val="002F24A5"/>
    <w:rsid w:val="002F253B"/>
    <w:rsid w:val="002F255A"/>
    <w:rsid w:val="002F270E"/>
    <w:rsid w:val="002F2973"/>
    <w:rsid w:val="002F2AE4"/>
    <w:rsid w:val="002F2B2B"/>
    <w:rsid w:val="002F2BB6"/>
    <w:rsid w:val="002F2E58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BAB"/>
    <w:rsid w:val="002F4C37"/>
    <w:rsid w:val="002F53C7"/>
    <w:rsid w:val="002F548D"/>
    <w:rsid w:val="002F56FA"/>
    <w:rsid w:val="002F5734"/>
    <w:rsid w:val="002F57FE"/>
    <w:rsid w:val="002F5828"/>
    <w:rsid w:val="002F5A07"/>
    <w:rsid w:val="002F5A1E"/>
    <w:rsid w:val="002F5F4B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CE"/>
    <w:rsid w:val="002F7816"/>
    <w:rsid w:val="002F78C3"/>
    <w:rsid w:val="002F7A8C"/>
    <w:rsid w:val="002F7B6D"/>
    <w:rsid w:val="002F7CF5"/>
    <w:rsid w:val="002F7D85"/>
    <w:rsid w:val="002F7F0C"/>
    <w:rsid w:val="002F7F39"/>
    <w:rsid w:val="002F7F8A"/>
    <w:rsid w:val="003002E2"/>
    <w:rsid w:val="003003B1"/>
    <w:rsid w:val="00300433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D31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A8"/>
    <w:rsid w:val="00302AF9"/>
    <w:rsid w:val="00302B57"/>
    <w:rsid w:val="00302BC6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06"/>
    <w:rsid w:val="0030495F"/>
    <w:rsid w:val="003049FA"/>
    <w:rsid w:val="003049FD"/>
    <w:rsid w:val="00304A4E"/>
    <w:rsid w:val="00304A86"/>
    <w:rsid w:val="00304C89"/>
    <w:rsid w:val="00304CFB"/>
    <w:rsid w:val="00304DDC"/>
    <w:rsid w:val="003051DF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C2"/>
    <w:rsid w:val="00306936"/>
    <w:rsid w:val="00306AAD"/>
    <w:rsid w:val="00306B05"/>
    <w:rsid w:val="00306D23"/>
    <w:rsid w:val="00306D42"/>
    <w:rsid w:val="00306DAE"/>
    <w:rsid w:val="00306E30"/>
    <w:rsid w:val="00306F1A"/>
    <w:rsid w:val="00307156"/>
    <w:rsid w:val="0030715D"/>
    <w:rsid w:val="00307204"/>
    <w:rsid w:val="003072A1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24C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84"/>
    <w:rsid w:val="0031364A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0D6F"/>
    <w:rsid w:val="00321017"/>
    <w:rsid w:val="00321057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527E"/>
    <w:rsid w:val="00325345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1B4"/>
    <w:rsid w:val="003343EE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6F9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37E"/>
    <w:rsid w:val="003405B3"/>
    <w:rsid w:val="003405C2"/>
    <w:rsid w:val="00340690"/>
    <w:rsid w:val="0034069F"/>
    <w:rsid w:val="00340994"/>
    <w:rsid w:val="00340AAC"/>
    <w:rsid w:val="00340B1E"/>
    <w:rsid w:val="00340B7E"/>
    <w:rsid w:val="00340C78"/>
    <w:rsid w:val="00340CC1"/>
    <w:rsid w:val="00340D11"/>
    <w:rsid w:val="00340DA4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A9"/>
    <w:rsid w:val="003419B7"/>
    <w:rsid w:val="003419FF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A75"/>
    <w:rsid w:val="00343EA7"/>
    <w:rsid w:val="00343F13"/>
    <w:rsid w:val="00343FE8"/>
    <w:rsid w:val="003441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506E"/>
    <w:rsid w:val="0034516E"/>
    <w:rsid w:val="003451C8"/>
    <w:rsid w:val="00345294"/>
    <w:rsid w:val="003453B0"/>
    <w:rsid w:val="00345417"/>
    <w:rsid w:val="003454EF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1A"/>
    <w:rsid w:val="00346701"/>
    <w:rsid w:val="0034670E"/>
    <w:rsid w:val="00346739"/>
    <w:rsid w:val="0034675F"/>
    <w:rsid w:val="00346815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A2"/>
    <w:rsid w:val="00351DB7"/>
    <w:rsid w:val="00351F25"/>
    <w:rsid w:val="00351FD8"/>
    <w:rsid w:val="0035207F"/>
    <w:rsid w:val="003520A5"/>
    <w:rsid w:val="003522C1"/>
    <w:rsid w:val="003522EC"/>
    <w:rsid w:val="0035235E"/>
    <w:rsid w:val="00352412"/>
    <w:rsid w:val="00352563"/>
    <w:rsid w:val="00352647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EE5"/>
    <w:rsid w:val="0035309E"/>
    <w:rsid w:val="00353442"/>
    <w:rsid w:val="0035355E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B19"/>
    <w:rsid w:val="00354CF3"/>
    <w:rsid w:val="00354EE5"/>
    <w:rsid w:val="00354F24"/>
    <w:rsid w:val="0035513E"/>
    <w:rsid w:val="0035529E"/>
    <w:rsid w:val="003554E0"/>
    <w:rsid w:val="00355591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A0"/>
    <w:rsid w:val="00355B6B"/>
    <w:rsid w:val="00355C72"/>
    <w:rsid w:val="00355CCF"/>
    <w:rsid w:val="00355DA8"/>
    <w:rsid w:val="00355E4F"/>
    <w:rsid w:val="00355F83"/>
    <w:rsid w:val="00356473"/>
    <w:rsid w:val="00356496"/>
    <w:rsid w:val="0035659B"/>
    <w:rsid w:val="003565AC"/>
    <w:rsid w:val="003565DA"/>
    <w:rsid w:val="00356830"/>
    <w:rsid w:val="00356AA6"/>
    <w:rsid w:val="00356ADC"/>
    <w:rsid w:val="00356E17"/>
    <w:rsid w:val="0035702C"/>
    <w:rsid w:val="003570BA"/>
    <w:rsid w:val="003571A5"/>
    <w:rsid w:val="0035745C"/>
    <w:rsid w:val="0035757A"/>
    <w:rsid w:val="003575C0"/>
    <w:rsid w:val="00357691"/>
    <w:rsid w:val="00357A6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35"/>
    <w:rsid w:val="0036046E"/>
    <w:rsid w:val="00360501"/>
    <w:rsid w:val="003607FA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C8"/>
    <w:rsid w:val="003628DD"/>
    <w:rsid w:val="00362944"/>
    <w:rsid w:val="00362A1D"/>
    <w:rsid w:val="00362AFA"/>
    <w:rsid w:val="00362BCB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EF3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144"/>
    <w:rsid w:val="003652DF"/>
    <w:rsid w:val="003655B6"/>
    <w:rsid w:val="003655BC"/>
    <w:rsid w:val="0036562E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769"/>
    <w:rsid w:val="0036676C"/>
    <w:rsid w:val="00366865"/>
    <w:rsid w:val="0036686B"/>
    <w:rsid w:val="00366D5D"/>
    <w:rsid w:val="00366E12"/>
    <w:rsid w:val="00366FF2"/>
    <w:rsid w:val="00367072"/>
    <w:rsid w:val="003670DC"/>
    <w:rsid w:val="00367289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567"/>
    <w:rsid w:val="00373609"/>
    <w:rsid w:val="003738A8"/>
    <w:rsid w:val="00373D7C"/>
    <w:rsid w:val="00373DDF"/>
    <w:rsid w:val="003740DE"/>
    <w:rsid w:val="00374125"/>
    <w:rsid w:val="00374307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AA1"/>
    <w:rsid w:val="00377AB6"/>
    <w:rsid w:val="00377B17"/>
    <w:rsid w:val="00377CEA"/>
    <w:rsid w:val="00377D6C"/>
    <w:rsid w:val="00377D8C"/>
    <w:rsid w:val="00377EBA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6E"/>
    <w:rsid w:val="00381CAF"/>
    <w:rsid w:val="00381E29"/>
    <w:rsid w:val="00381F6C"/>
    <w:rsid w:val="00382324"/>
    <w:rsid w:val="003824C5"/>
    <w:rsid w:val="0038254E"/>
    <w:rsid w:val="0038256D"/>
    <w:rsid w:val="00382639"/>
    <w:rsid w:val="003826DF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34D"/>
    <w:rsid w:val="0039291A"/>
    <w:rsid w:val="00392AC2"/>
    <w:rsid w:val="00392C5F"/>
    <w:rsid w:val="00392D49"/>
    <w:rsid w:val="00392E6D"/>
    <w:rsid w:val="00392EBA"/>
    <w:rsid w:val="00392F01"/>
    <w:rsid w:val="00393028"/>
    <w:rsid w:val="0039310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A2E"/>
    <w:rsid w:val="00394B34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46"/>
    <w:rsid w:val="003A04CD"/>
    <w:rsid w:val="003A065A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769"/>
    <w:rsid w:val="003A1852"/>
    <w:rsid w:val="003A1891"/>
    <w:rsid w:val="003A194A"/>
    <w:rsid w:val="003A1A8B"/>
    <w:rsid w:val="003A1B1C"/>
    <w:rsid w:val="003A1D02"/>
    <w:rsid w:val="003A1E1A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D"/>
    <w:rsid w:val="003A7F37"/>
    <w:rsid w:val="003B011E"/>
    <w:rsid w:val="003B029C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7F8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3F45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53"/>
    <w:rsid w:val="003B7170"/>
    <w:rsid w:val="003B7234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F0E"/>
    <w:rsid w:val="003C00BE"/>
    <w:rsid w:val="003C010A"/>
    <w:rsid w:val="003C043E"/>
    <w:rsid w:val="003C0640"/>
    <w:rsid w:val="003C06AB"/>
    <w:rsid w:val="003C0794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0AF"/>
    <w:rsid w:val="003C21DB"/>
    <w:rsid w:val="003C224E"/>
    <w:rsid w:val="003C2320"/>
    <w:rsid w:val="003C25E4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85"/>
    <w:rsid w:val="003D2A66"/>
    <w:rsid w:val="003D2BA0"/>
    <w:rsid w:val="003D2BA9"/>
    <w:rsid w:val="003D2EFD"/>
    <w:rsid w:val="003D2F78"/>
    <w:rsid w:val="003D2F9E"/>
    <w:rsid w:val="003D2FEB"/>
    <w:rsid w:val="003D3173"/>
    <w:rsid w:val="003D3423"/>
    <w:rsid w:val="003D3556"/>
    <w:rsid w:val="003D3657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ACF"/>
    <w:rsid w:val="003D5B5B"/>
    <w:rsid w:val="003D5BFF"/>
    <w:rsid w:val="003D5C98"/>
    <w:rsid w:val="003D5CD9"/>
    <w:rsid w:val="003D5CF8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882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D7B"/>
    <w:rsid w:val="003E1E13"/>
    <w:rsid w:val="003E2133"/>
    <w:rsid w:val="003E2224"/>
    <w:rsid w:val="003E222F"/>
    <w:rsid w:val="003E2306"/>
    <w:rsid w:val="003E233D"/>
    <w:rsid w:val="003E247F"/>
    <w:rsid w:val="003E2494"/>
    <w:rsid w:val="003E2B98"/>
    <w:rsid w:val="003E2D99"/>
    <w:rsid w:val="003E2DE9"/>
    <w:rsid w:val="003E2E4D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C8A"/>
    <w:rsid w:val="003E7D33"/>
    <w:rsid w:val="003E7D63"/>
    <w:rsid w:val="003E7E6C"/>
    <w:rsid w:val="003E7F61"/>
    <w:rsid w:val="003F01B4"/>
    <w:rsid w:val="003F0283"/>
    <w:rsid w:val="003F02F7"/>
    <w:rsid w:val="003F065E"/>
    <w:rsid w:val="003F07FE"/>
    <w:rsid w:val="003F085D"/>
    <w:rsid w:val="003F0D59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97"/>
    <w:rsid w:val="003F2CB3"/>
    <w:rsid w:val="003F2D4D"/>
    <w:rsid w:val="003F2DAB"/>
    <w:rsid w:val="003F2F09"/>
    <w:rsid w:val="003F314C"/>
    <w:rsid w:val="003F3208"/>
    <w:rsid w:val="003F32CF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056"/>
    <w:rsid w:val="003F413D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2C"/>
    <w:rsid w:val="003F6735"/>
    <w:rsid w:val="003F68BC"/>
    <w:rsid w:val="003F699D"/>
    <w:rsid w:val="003F6C2C"/>
    <w:rsid w:val="003F6C37"/>
    <w:rsid w:val="003F6CCB"/>
    <w:rsid w:val="003F6D33"/>
    <w:rsid w:val="003F7160"/>
    <w:rsid w:val="003F7186"/>
    <w:rsid w:val="003F736D"/>
    <w:rsid w:val="003F7403"/>
    <w:rsid w:val="003F75CA"/>
    <w:rsid w:val="003F780A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A6"/>
    <w:rsid w:val="00402BB1"/>
    <w:rsid w:val="00402C36"/>
    <w:rsid w:val="00402E24"/>
    <w:rsid w:val="00402EA3"/>
    <w:rsid w:val="00402EBA"/>
    <w:rsid w:val="00402FCA"/>
    <w:rsid w:val="004033F6"/>
    <w:rsid w:val="00403616"/>
    <w:rsid w:val="004036AB"/>
    <w:rsid w:val="00403ACB"/>
    <w:rsid w:val="00403AD9"/>
    <w:rsid w:val="00403C55"/>
    <w:rsid w:val="00403C7E"/>
    <w:rsid w:val="00403C9E"/>
    <w:rsid w:val="00403CF5"/>
    <w:rsid w:val="00403E33"/>
    <w:rsid w:val="00403E78"/>
    <w:rsid w:val="00404067"/>
    <w:rsid w:val="0040417B"/>
    <w:rsid w:val="0040434A"/>
    <w:rsid w:val="00404458"/>
    <w:rsid w:val="004044F8"/>
    <w:rsid w:val="00404508"/>
    <w:rsid w:val="00404838"/>
    <w:rsid w:val="0040483E"/>
    <w:rsid w:val="00404A91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1EB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DD5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91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513"/>
    <w:rsid w:val="004146C5"/>
    <w:rsid w:val="0041484B"/>
    <w:rsid w:val="00414889"/>
    <w:rsid w:val="004149F2"/>
    <w:rsid w:val="00414A74"/>
    <w:rsid w:val="00414C6D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7E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405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CB"/>
    <w:rsid w:val="00417DF4"/>
    <w:rsid w:val="00417E69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B0"/>
    <w:rsid w:val="004224BB"/>
    <w:rsid w:val="004226A6"/>
    <w:rsid w:val="0042271B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588"/>
    <w:rsid w:val="004268CC"/>
    <w:rsid w:val="00426E1B"/>
    <w:rsid w:val="0042703F"/>
    <w:rsid w:val="004270C0"/>
    <w:rsid w:val="00427127"/>
    <w:rsid w:val="0042717D"/>
    <w:rsid w:val="004271B8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256"/>
    <w:rsid w:val="0043128B"/>
    <w:rsid w:val="004312BF"/>
    <w:rsid w:val="004313C7"/>
    <w:rsid w:val="00431592"/>
    <w:rsid w:val="0043165C"/>
    <w:rsid w:val="00431702"/>
    <w:rsid w:val="00431767"/>
    <w:rsid w:val="004319B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1FA"/>
    <w:rsid w:val="00432260"/>
    <w:rsid w:val="004322B5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BB3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B9A"/>
    <w:rsid w:val="00435C88"/>
    <w:rsid w:val="00435EB1"/>
    <w:rsid w:val="00435FED"/>
    <w:rsid w:val="00436130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53F"/>
    <w:rsid w:val="0043755E"/>
    <w:rsid w:val="00437793"/>
    <w:rsid w:val="0043785E"/>
    <w:rsid w:val="00437A1E"/>
    <w:rsid w:val="00437C14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0F0C"/>
    <w:rsid w:val="00441243"/>
    <w:rsid w:val="004412DE"/>
    <w:rsid w:val="00441564"/>
    <w:rsid w:val="004416CE"/>
    <w:rsid w:val="00441756"/>
    <w:rsid w:val="00441BBA"/>
    <w:rsid w:val="00441DAD"/>
    <w:rsid w:val="00441E4D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900"/>
    <w:rsid w:val="00446985"/>
    <w:rsid w:val="00446B84"/>
    <w:rsid w:val="00446C41"/>
    <w:rsid w:val="00446C61"/>
    <w:rsid w:val="00446CE8"/>
    <w:rsid w:val="00446D3E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7B4"/>
    <w:rsid w:val="00447863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39F"/>
    <w:rsid w:val="004563C0"/>
    <w:rsid w:val="004563D3"/>
    <w:rsid w:val="004564F4"/>
    <w:rsid w:val="00456581"/>
    <w:rsid w:val="004566A4"/>
    <w:rsid w:val="00456A8E"/>
    <w:rsid w:val="00456AC6"/>
    <w:rsid w:val="00456B42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71B"/>
    <w:rsid w:val="0045775F"/>
    <w:rsid w:val="00457761"/>
    <w:rsid w:val="0045776B"/>
    <w:rsid w:val="0045781E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A2"/>
    <w:rsid w:val="004608FB"/>
    <w:rsid w:val="004609ED"/>
    <w:rsid w:val="00460A48"/>
    <w:rsid w:val="00460A97"/>
    <w:rsid w:val="00460AD0"/>
    <w:rsid w:val="00460B30"/>
    <w:rsid w:val="00460B3F"/>
    <w:rsid w:val="00460B54"/>
    <w:rsid w:val="00460BA8"/>
    <w:rsid w:val="00460E78"/>
    <w:rsid w:val="00460E95"/>
    <w:rsid w:val="00460F78"/>
    <w:rsid w:val="00460FC8"/>
    <w:rsid w:val="00460FCE"/>
    <w:rsid w:val="00461002"/>
    <w:rsid w:val="0046100C"/>
    <w:rsid w:val="00461140"/>
    <w:rsid w:val="0046119E"/>
    <w:rsid w:val="004611B7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C16"/>
    <w:rsid w:val="00464CD7"/>
    <w:rsid w:val="00464F30"/>
    <w:rsid w:val="00465035"/>
    <w:rsid w:val="00465077"/>
    <w:rsid w:val="00465182"/>
    <w:rsid w:val="0046520D"/>
    <w:rsid w:val="00465353"/>
    <w:rsid w:val="00465693"/>
    <w:rsid w:val="0046576D"/>
    <w:rsid w:val="00465C9C"/>
    <w:rsid w:val="00465E30"/>
    <w:rsid w:val="00465EC2"/>
    <w:rsid w:val="00466115"/>
    <w:rsid w:val="0046616D"/>
    <w:rsid w:val="0046628A"/>
    <w:rsid w:val="0046641E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469"/>
    <w:rsid w:val="004674FB"/>
    <w:rsid w:val="00467557"/>
    <w:rsid w:val="00467769"/>
    <w:rsid w:val="00467775"/>
    <w:rsid w:val="00467A24"/>
    <w:rsid w:val="00467A2F"/>
    <w:rsid w:val="00467B16"/>
    <w:rsid w:val="00467C98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A7"/>
    <w:rsid w:val="00471CAC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50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93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AFD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65"/>
    <w:rsid w:val="0048620D"/>
    <w:rsid w:val="0048623A"/>
    <w:rsid w:val="00486245"/>
    <w:rsid w:val="0048645F"/>
    <w:rsid w:val="00486489"/>
    <w:rsid w:val="0048649D"/>
    <w:rsid w:val="004865F3"/>
    <w:rsid w:val="0048699E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5F6"/>
    <w:rsid w:val="004906E4"/>
    <w:rsid w:val="00490737"/>
    <w:rsid w:val="00490765"/>
    <w:rsid w:val="004907DC"/>
    <w:rsid w:val="0049094C"/>
    <w:rsid w:val="0049094E"/>
    <w:rsid w:val="00490992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F0"/>
    <w:rsid w:val="0049145A"/>
    <w:rsid w:val="004914BF"/>
    <w:rsid w:val="00491719"/>
    <w:rsid w:val="004917CF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8F"/>
    <w:rsid w:val="00493CD2"/>
    <w:rsid w:val="00493D0A"/>
    <w:rsid w:val="00493DA6"/>
    <w:rsid w:val="00493DF8"/>
    <w:rsid w:val="00493EB5"/>
    <w:rsid w:val="00493EB6"/>
    <w:rsid w:val="00493EE9"/>
    <w:rsid w:val="004940C1"/>
    <w:rsid w:val="004941C4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21A"/>
    <w:rsid w:val="00496466"/>
    <w:rsid w:val="0049649C"/>
    <w:rsid w:val="004964ED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982"/>
    <w:rsid w:val="004A4B11"/>
    <w:rsid w:val="004A4EAE"/>
    <w:rsid w:val="004A52BE"/>
    <w:rsid w:val="004A59B4"/>
    <w:rsid w:val="004A5BC3"/>
    <w:rsid w:val="004A5BFC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FF2"/>
    <w:rsid w:val="004A7039"/>
    <w:rsid w:val="004A7096"/>
    <w:rsid w:val="004A73A9"/>
    <w:rsid w:val="004A7443"/>
    <w:rsid w:val="004A765D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1C2"/>
    <w:rsid w:val="004B030B"/>
    <w:rsid w:val="004B05D2"/>
    <w:rsid w:val="004B06A5"/>
    <w:rsid w:val="004B07C0"/>
    <w:rsid w:val="004B084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CC3"/>
    <w:rsid w:val="004B1DF6"/>
    <w:rsid w:val="004B1F4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CA"/>
    <w:rsid w:val="004B32F6"/>
    <w:rsid w:val="004B342A"/>
    <w:rsid w:val="004B3615"/>
    <w:rsid w:val="004B364C"/>
    <w:rsid w:val="004B3719"/>
    <w:rsid w:val="004B390D"/>
    <w:rsid w:val="004B3989"/>
    <w:rsid w:val="004B3AB6"/>
    <w:rsid w:val="004B3D12"/>
    <w:rsid w:val="004B3F66"/>
    <w:rsid w:val="004B425D"/>
    <w:rsid w:val="004B42FA"/>
    <w:rsid w:val="004B4324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956"/>
    <w:rsid w:val="004B5B54"/>
    <w:rsid w:val="004B5B69"/>
    <w:rsid w:val="004B5B97"/>
    <w:rsid w:val="004B5BBB"/>
    <w:rsid w:val="004B5BC0"/>
    <w:rsid w:val="004B5C81"/>
    <w:rsid w:val="004B5CA7"/>
    <w:rsid w:val="004B5D81"/>
    <w:rsid w:val="004B5F00"/>
    <w:rsid w:val="004B61C3"/>
    <w:rsid w:val="004B65DA"/>
    <w:rsid w:val="004B660D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0CBA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0"/>
    <w:rsid w:val="004C1AB9"/>
    <w:rsid w:val="004C1B1A"/>
    <w:rsid w:val="004C1B73"/>
    <w:rsid w:val="004C1C38"/>
    <w:rsid w:val="004C1C71"/>
    <w:rsid w:val="004C1D7D"/>
    <w:rsid w:val="004C1F69"/>
    <w:rsid w:val="004C20CA"/>
    <w:rsid w:val="004C2422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143"/>
    <w:rsid w:val="004C326F"/>
    <w:rsid w:val="004C3339"/>
    <w:rsid w:val="004C34FE"/>
    <w:rsid w:val="004C3805"/>
    <w:rsid w:val="004C381A"/>
    <w:rsid w:val="004C38A7"/>
    <w:rsid w:val="004C39D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CB8"/>
    <w:rsid w:val="004C7D8C"/>
    <w:rsid w:val="004C7EAE"/>
    <w:rsid w:val="004C7ECB"/>
    <w:rsid w:val="004D0073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A1"/>
    <w:rsid w:val="004D3B8D"/>
    <w:rsid w:val="004D3BC7"/>
    <w:rsid w:val="004D3D91"/>
    <w:rsid w:val="004D3DBB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5AC"/>
    <w:rsid w:val="004D462E"/>
    <w:rsid w:val="004D47C9"/>
    <w:rsid w:val="004D4833"/>
    <w:rsid w:val="004D4981"/>
    <w:rsid w:val="004D4A96"/>
    <w:rsid w:val="004D4BF6"/>
    <w:rsid w:val="004D4C1B"/>
    <w:rsid w:val="004D4D05"/>
    <w:rsid w:val="004D4D08"/>
    <w:rsid w:val="004D4D1D"/>
    <w:rsid w:val="004D4D4E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35B"/>
    <w:rsid w:val="004D6535"/>
    <w:rsid w:val="004D656C"/>
    <w:rsid w:val="004D66AA"/>
    <w:rsid w:val="004D66CD"/>
    <w:rsid w:val="004D67F4"/>
    <w:rsid w:val="004D680D"/>
    <w:rsid w:val="004D68AE"/>
    <w:rsid w:val="004D69A9"/>
    <w:rsid w:val="004D6DED"/>
    <w:rsid w:val="004D700C"/>
    <w:rsid w:val="004D703E"/>
    <w:rsid w:val="004D71C4"/>
    <w:rsid w:val="004D72DB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AA2"/>
    <w:rsid w:val="004D7E23"/>
    <w:rsid w:val="004D7E55"/>
    <w:rsid w:val="004E0091"/>
    <w:rsid w:val="004E02C9"/>
    <w:rsid w:val="004E036E"/>
    <w:rsid w:val="004E04A9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F7"/>
    <w:rsid w:val="004E1006"/>
    <w:rsid w:val="004E1057"/>
    <w:rsid w:val="004E113A"/>
    <w:rsid w:val="004E11F5"/>
    <w:rsid w:val="004E1262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648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7B"/>
    <w:rsid w:val="004E54A8"/>
    <w:rsid w:val="004E54DA"/>
    <w:rsid w:val="004E55BC"/>
    <w:rsid w:val="004E5865"/>
    <w:rsid w:val="004E58A2"/>
    <w:rsid w:val="004E59CC"/>
    <w:rsid w:val="004E5AD6"/>
    <w:rsid w:val="004E5BB5"/>
    <w:rsid w:val="004E60FB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D80"/>
    <w:rsid w:val="004F3E7B"/>
    <w:rsid w:val="004F3EF4"/>
    <w:rsid w:val="004F42D3"/>
    <w:rsid w:val="004F43EE"/>
    <w:rsid w:val="004F4419"/>
    <w:rsid w:val="004F45E2"/>
    <w:rsid w:val="004F463E"/>
    <w:rsid w:val="004F471B"/>
    <w:rsid w:val="004F4721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3D"/>
    <w:rsid w:val="004F5F80"/>
    <w:rsid w:val="004F5FED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CA"/>
    <w:rsid w:val="00500878"/>
    <w:rsid w:val="00500975"/>
    <w:rsid w:val="00500BCB"/>
    <w:rsid w:val="00500C2F"/>
    <w:rsid w:val="00500C7C"/>
    <w:rsid w:val="00500CE2"/>
    <w:rsid w:val="00500D36"/>
    <w:rsid w:val="00500E18"/>
    <w:rsid w:val="00500FD0"/>
    <w:rsid w:val="0050117E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9E6"/>
    <w:rsid w:val="00504B2A"/>
    <w:rsid w:val="00504BC5"/>
    <w:rsid w:val="00504C23"/>
    <w:rsid w:val="00504D35"/>
    <w:rsid w:val="00504D58"/>
    <w:rsid w:val="00504EB6"/>
    <w:rsid w:val="00504F10"/>
    <w:rsid w:val="00504F20"/>
    <w:rsid w:val="00504FA2"/>
    <w:rsid w:val="00504FCB"/>
    <w:rsid w:val="00504FFB"/>
    <w:rsid w:val="00505016"/>
    <w:rsid w:val="005050A4"/>
    <w:rsid w:val="0050513A"/>
    <w:rsid w:val="00505A0F"/>
    <w:rsid w:val="00505B61"/>
    <w:rsid w:val="00505C36"/>
    <w:rsid w:val="00505CB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19"/>
    <w:rsid w:val="00513598"/>
    <w:rsid w:val="005135C2"/>
    <w:rsid w:val="0051366E"/>
    <w:rsid w:val="00513858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F1"/>
    <w:rsid w:val="00515259"/>
    <w:rsid w:val="005152EA"/>
    <w:rsid w:val="005155E7"/>
    <w:rsid w:val="00515740"/>
    <w:rsid w:val="00515807"/>
    <w:rsid w:val="0051591E"/>
    <w:rsid w:val="00515C28"/>
    <w:rsid w:val="00515CB6"/>
    <w:rsid w:val="00515FB7"/>
    <w:rsid w:val="00515FDB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E37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5E5"/>
    <w:rsid w:val="00521766"/>
    <w:rsid w:val="005218AD"/>
    <w:rsid w:val="0052191C"/>
    <w:rsid w:val="00521AE2"/>
    <w:rsid w:val="00521BF5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9E9"/>
    <w:rsid w:val="00522A2C"/>
    <w:rsid w:val="00522BBF"/>
    <w:rsid w:val="00522C87"/>
    <w:rsid w:val="00522DB5"/>
    <w:rsid w:val="00522DE1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FB"/>
    <w:rsid w:val="00524D2A"/>
    <w:rsid w:val="00524F3C"/>
    <w:rsid w:val="00524F7F"/>
    <w:rsid w:val="00525029"/>
    <w:rsid w:val="00525260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443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951"/>
    <w:rsid w:val="00530BFB"/>
    <w:rsid w:val="00530C83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23C"/>
    <w:rsid w:val="0053237E"/>
    <w:rsid w:val="00532462"/>
    <w:rsid w:val="005324FA"/>
    <w:rsid w:val="005326D8"/>
    <w:rsid w:val="00532738"/>
    <w:rsid w:val="005327AD"/>
    <w:rsid w:val="00532903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B5"/>
    <w:rsid w:val="00534921"/>
    <w:rsid w:val="005349D1"/>
    <w:rsid w:val="005349FA"/>
    <w:rsid w:val="00534A94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F1"/>
    <w:rsid w:val="00537579"/>
    <w:rsid w:val="00537666"/>
    <w:rsid w:val="00537767"/>
    <w:rsid w:val="00537A73"/>
    <w:rsid w:val="00537AE2"/>
    <w:rsid w:val="00537B94"/>
    <w:rsid w:val="00537C76"/>
    <w:rsid w:val="00537CB4"/>
    <w:rsid w:val="00537D08"/>
    <w:rsid w:val="00537DFB"/>
    <w:rsid w:val="00540067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2EA"/>
    <w:rsid w:val="00541340"/>
    <w:rsid w:val="0054141C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E3"/>
    <w:rsid w:val="00543630"/>
    <w:rsid w:val="005436A1"/>
    <w:rsid w:val="00543757"/>
    <w:rsid w:val="005438F0"/>
    <w:rsid w:val="005439B5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871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82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FD"/>
    <w:rsid w:val="00552412"/>
    <w:rsid w:val="005524EE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89"/>
    <w:rsid w:val="005534EA"/>
    <w:rsid w:val="005537F0"/>
    <w:rsid w:val="005539FA"/>
    <w:rsid w:val="00553AEA"/>
    <w:rsid w:val="00553CDB"/>
    <w:rsid w:val="00553CFA"/>
    <w:rsid w:val="00553D2D"/>
    <w:rsid w:val="00553DD9"/>
    <w:rsid w:val="00553EE1"/>
    <w:rsid w:val="00553FB1"/>
    <w:rsid w:val="00554009"/>
    <w:rsid w:val="005543C1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9A7"/>
    <w:rsid w:val="00561AA5"/>
    <w:rsid w:val="00561C9E"/>
    <w:rsid w:val="00561F5C"/>
    <w:rsid w:val="00561F94"/>
    <w:rsid w:val="00561FEB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B1"/>
    <w:rsid w:val="005706FE"/>
    <w:rsid w:val="00570716"/>
    <w:rsid w:val="0057080E"/>
    <w:rsid w:val="0057080F"/>
    <w:rsid w:val="0057085D"/>
    <w:rsid w:val="005708CE"/>
    <w:rsid w:val="00570931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D81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086"/>
    <w:rsid w:val="005753EF"/>
    <w:rsid w:val="00575448"/>
    <w:rsid w:val="00575584"/>
    <w:rsid w:val="005755A7"/>
    <w:rsid w:val="005756ED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DA"/>
    <w:rsid w:val="00576AF5"/>
    <w:rsid w:val="00576BCC"/>
    <w:rsid w:val="00576C1B"/>
    <w:rsid w:val="00576C62"/>
    <w:rsid w:val="00576D4C"/>
    <w:rsid w:val="00576EF2"/>
    <w:rsid w:val="0057707A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238"/>
    <w:rsid w:val="00583544"/>
    <w:rsid w:val="005836E6"/>
    <w:rsid w:val="005836ED"/>
    <w:rsid w:val="00583776"/>
    <w:rsid w:val="005837AA"/>
    <w:rsid w:val="005838EF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85A"/>
    <w:rsid w:val="005848F7"/>
    <w:rsid w:val="00584979"/>
    <w:rsid w:val="00584A86"/>
    <w:rsid w:val="00584A90"/>
    <w:rsid w:val="00584ADD"/>
    <w:rsid w:val="00584DD0"/>
    <w:rsid w:val="00584EAD"/>
    <w:rsid w:val="00584F45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4AD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2C1"/>
    <w:rsid w:val="0058731F"/>
    <w:rsid w:val="00587596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BFF"/>
    <w:rsid w:val="00593E23"/>
    <w:rsid w:val="00593EF3"/>
    <w:rsid w:val="00593F46"/>
    <w:rsid w:val="00593F89"/>
    <w:rsid w:val="0059407C"/>
    <w:rsid w:val="005940D1"/>
    <w:rsid w:val="005941D3"/>
    <w:rsid w:val="0059429B"/>
    <w:rsid w:val="005943C2"/>
    <w:rsid w:val="005946F4"/>
    <w:rsid w:val="00594D74"/>
    <w:rsid w:val="00594E12"/>
    <w:rsid w:val="00594F6A"/>
    <w:rsid w:val="0059517B"/>
    <w:rsid w:val="00595300"/>
    <w:rsid w:val="005953BC"/>
    <w:rsid w:val="005953F3"/>
    <w:rsid w:val="0059558A"/>
    <w:rsid w:val="00595849"/>
    <w:rsid w:val="00595D51"/>
    <w:rsid w:val="00595D77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94D"/>
    <w:rsid w:val="00597AC0"/>
    <w:rsid w:val="00597CAB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799"/>
    <w:rsid w:val="005A3963"/>
    <w:rsid w:val="005A3A03"/>
    <w:rsid w:val="005A3BE7"/>
    <w:rsid w:val="005A3D46"/>
    <w:rsid w:val="005A3E89"/>
    <w:rsid w:val="005A3ED9"/>
    <w:rsid w:val="005A3F9A"/>
    <w:rsid w:val="005A4046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AEB"/>
    <w:rsid w:val="005A6BD6"/>
    <w:rsid w:val="005A6BD8"/>
    <w:rsid w:val="005A6CB4"/>
    <w:rsid w:val="005A6D49"/>
    <w:rsid w:val="005A6DB6"/>
    <w:rsid w:val="005A6E00"/>
    <w:rsid w:val="005A6ED3"/>
    <w:rsid w:val="005A7341"/>
    <w:rsid w:val="005A7499"/>
    <w:rsid w:val="005A74AF"/>
    <w:rsid w:val="005A74BD"/>
    <w:rsid w:val="005A75D8"/>
    <w:rsid w:val="005A76A2"/>
    <w:rsid w:val="005A772F"/>
    <w:rsid w:val="005A781B"/>
    <w:rsid w:val="005A7B30"/>
    <w:rsid w:val="005A7B97"/>
    <w:rsid w:val="005A7F3D"/>
    <w:rsid w:val="005B0041"/>
    <w:rsid w:val="005B009E"/>
    <w:rsid w:val="005B0127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C"/>
    <w:rsid w:val="005B2D8E"/>
    <w:rsid w:val="005B2E13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94E"/>
    <w:rsid w:val="005B3C3C"/>
    <w:rsid w:val="005B3C7F"/>
    <w:rsid w:val="005B3CE9"/>
    <w:rsid w:val="005B3DD0"/>
    <w:rsid w:val="005B3F74"/>
    <w:rsid w:val="005B4011"/>
    <w:rsid w:val="005B4030"/>
    <w:rsid w:val="005B4133"/>
    <w:rsid w:val="005B41CB"/>
    <w:rsid w:val="005B42CA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67"/>
    <w:rsid w:val="005B73A2"/>
    <w:rsid w:val="005B73EB"/>
    <w:rsid w:val="005B778C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7FA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9"/>
    <w:rsid w:val="005D1889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B"/>
    <w:rsid w:val="005D2C39"/>
    <w:rsid w:val="005D2E29"/>
    <w:rsid w:val="005D2F96"/>
    <w:rsid w:val="005D30A1"/>
    <w:rsid w:val="005D313B"/>
    <w:rsid w:val="005D3245"/>
    <w:rsid w:val="005D3276"/>
    <w:rsid w:val="005D3413"/>
    <w:rsid w:val="005D348C"/>
    <w:rsid w:val="005D35F3"/>
    <w:rsid w:val="005D3607"/>
    <w:rsid w:val="005D3B22"/>
    <w:rsid w:val="005D3DAB"/>
    <w:rsid w:val="005D3FDE"/>
    <w:rsid w:val="005D3FF9"/>
    <w:rsid w:val="005D4084"/>
    <w:rsid w:val="005D40FE"/>
    <w:rsid w:val="005D416C"/>
    <w:rsid w:val="005D439A"/>
    <w:rsid w:val="005D4447"/>
    <w:rsid w:val="005D44F2"/>
    <w:rsid w:val="005D4674"/>
    <w:rsid w:val="005D46BE"/>
    <w:rsid w:val="005D46C3"/>
    <w:rsid w:val="005D471E"/>
    <w:rsid w:val="005D497D"/>
    <w:rsid w:val="005D498E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8A6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DC"/>
    <w:rsid w:val="005E2095"/>
    <w:rsid w:val="005E20BB"/>
    <w:rsid w:val="005E23F1"/>
    <w:rsid w:val="005E243B"/>
    <w:rsid w:val="005E250A"/>
    <w:rsid w:val="005E25B0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DD0"/>
    <w:rsid w:val="005E4EA9"/>
    <w:rsid w:val="005E4F08"/>
    <w:rsid w:val="005E4FBA"/>
    <w:rsid w:val="005E509C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9DA"/>
    <w:rsid w:val="005F0B80"/>
    <w:rsid w:val="005F0C9A"/>
    <w:rsid w:val="005F0E89"/>
    <w:rsid w:val="005F0FA8"/>
    <w:rsid w:val="005F0FF2"/>
    <w:rsid w:val="005F109D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4AD"/>
    <w:rsid w:val="005F352C"/>
    <w:rsid w:val="005F3602"/>
    <w:rsid w:val="005F370E"/>
    <w:rsid w:val="005F38F1"/>
    <w:rsid w:val="005F39C9"/>
    <w:rsid w:val="005F3A11"/>
    <w:rsid w:val="005F3A12"/>
    <w:rsid w:val="005F3BFB"/>
    <w:rsid w:val="005F3D18"/>
    <w:rsid w:val="005F3E5C"/>
    <w:rsid w:val="005F4008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ECA"/>
    <w:rsid w:val="005F4F1F"/>
    <w:rsid w:val="005F4F30"/>
    <w:rsid w:val="005F50E0"/>
    <w:rsid w:val="005F5296"/>
    <w:rsid w:val="005F52C2"/>
    <w:rsid w:val="005F52E0"/>
    <w:rsid w:val="005F53CC"/>
    <w:rsid w:val="005F543D"/>
    <w:rsid w:val="005F54E3"/>
    <w:rsid w:val="005F59B4"/>
    <w:rsid w:val="005F59DE"/>
    <w:rsid w:val="005F5BB4"/>
    <w:rsid w:val="005F5C60"/>
    <w:rsid w:val="005F5C71"/>
    <w:rsid w:val="005F5C83"/>
    <w:rsid w:val="005F5CA4"/>
    <w:rsid w:val="005F5F35"/>
    <w:rsid w:val="005F5FF8"/>
    <w:rsid w:val="005F632D"/>
    <w:rsid w:val="005F6680"/>
    <w:rsid w:val="005F669A"/>
    <w:rsid w:val="005F66DF"/>
    <w:rsid w:val="005F6854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A4"/>
    <w:rsid w:val="006001C0"/>
    <w:rsid w:val="006003E9"/>
    <w:rsid w:val="0060040B"/>
    <w:rsid w:val="0060041B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F57"/>
    <w:rsid w:val="00606079"/>
    <w:rsid w:val="006060BA"/>
    <w:rsid w:val="00606101"/>
    <w:rsid w:val="00606145"/>
    <w:rsid w:val="0060624A"/>
    <w:rsid w:val="00606261"/>
    <w:rsid w:val="006063E3"/>
    <w:rsid w:val="006063FC"/>
    <w:rsid w:val="006064E0"/>
    <w:rsid w:val="00606557"/>
    <w:rsid w:val="0060655B"/>
    <w:rsid w:val="0060656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2F9"/>
    <w:rsid w:val="00610320"/>
    <w:rsid w:val="006103EA"/>
    <w:rsid w:val="00610686"/>
    <w:rsid w:val="006109C5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59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14F"/>
    <w:rsid w:val="006171C4"/>
    <w:rsid w:val="0061724E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1B7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E31"/>
    <w:rsid w:val="00634F26"/>
    <w:rsid w:val="00634F75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75"/>
    <w:rsid w:val="00636783"/>
    <w:rsid w:val="006367C4"/>
    <w:rsid w:val="006368AC"/>
    <w:rsid w:val="006368FC"/>
    <w:rsid w:val="006369A3"/>
    <w:rsid w:val="00636A0E"/>
    <w:rsid w:val="00636A92"/>
    <w:rsid w:val="00636F09"/>
    <w:rsid w:val="00636FB4"/>
    <w:rsid w:val="00636FBC"/>
    <w:rsid w:val="00636FE0"/>
    <w:rsid w:val="006371A7"/>
    <w:rsid w:val="006374E4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40"/>
    <w:rsid w:val="00637DF2"/>
    <w:rsid w:val="00637EAE"/>
    <w:rsid w:val="00637EE8"/>
    <w:rsid w:val="00637F3C"/>
    <w:rsid w:val="00640145"/>
    <w:rsid w:val="00640201"/>
    <w:rsid w:val="0064023B"/>
    <w:rsid w:val="0064030A"/>
    <w:rsid w:val="006403C5"/>
    <w:rsid w:val="00640718"/>
    <w:rsid w:val="00640A1B"/>
    <w:rsid w:val="00640A65"/>
    <w:rsid w:val="00640BE6"/>
    <w:rsid w:val="00640C31"/>
    <w:rsid w:val="00640C83"/>
    <w:rsid w:val="00640DDD"/>
    <w:rsid w:val="00640E40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DC"/>
    <w:rsid w:val="00643941"/>
    <w:rsid w:val="00643985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F8F"/>
    <w:rsid w:val="006460F0"/>
    <w:rsid w:val="006461AA"/>
    <w:rsid w:val="006461B0"/>
    <w:rsid w:val="00646223"/>
    <w:rsid w:val="00646334"/>
    <w:rsid w:val="00646501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113"/>
    <w:rsid w:val="0064714B"/>
    <w:rsid w:val="00647157"/>
    <w:rsid w:val="006473DB"/>
    <w:rsid w:val="00647449"/>
    <w:rsid w:val="00647561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8C5"/>
    <w:rsid w:val="00654972"/>
    <w:rsid w:val="00654BE2"/>
    <w:rsid w:val="00654DFE"/>
    <w:rsid w:val="006553C2"/>
    <w:rsid w:val="006553F3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9B3"/>
    <w:rsid w:val="00661A5A"/>
    <w:rsid w:val="00661BC3"/>
    <w:rsid w:val="00661E55"/>
    <w:rsid w:val="00661EEB"/>
    <w:rsid w:val="00661FDF"/>
    <w:rsid w:val="0066211A"/>
    <w:rsid w:val="00662230"/>
    <w:rsid w:val="00662367"/>
    <w:rsid w:val="0066243D"/>
    <w:rsid w:val="0066265F"/>
    <w:rsid w:val="006626D4"/>
    <w:rsid w:val="0066270D"/>
    <w:rsid w:val="0066298E"/>
    <w:rsid w:val="00662A81"/>
    <w:rsid w:val="00662AB3"/>
    <w:rsid w:val="00662B0E"/>
    <w:rsid w:val="00662D84"/>
    <w:rsid w:val="00662E71"/>
    <w:rsid w:val="0066325D"/>
    <w:rsid w:val="006632AD"/>
    <w:rsid w:val="00663425"/>
    <w:rsid w:val="006635D3"/>
    <w:rsid w:val="006637F0"/>
    <w:rsid w:val="00663800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45E"/>
    <w:rsid w:val="00666530"/>
    <w:rsid w:val="00666626"/>
    <w:rsid w:val="00666705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C2"/>
    <w:rsid w:val="006723B6"/>
    <w:rsid w:val="006725C7"/>
    <w:rsid w:val="006725EE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1A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4DA"/>
    <w:rsid w:val="00675514"/>
    <w:rsid w:val="0067560A"/>
    <w:rsid w:val="00675637"/>
    <w:rsid w:val="006756FC"/>
    <w:rsid w:val="00675704"/>
    <w:rsid w:val="006757AE"/>
    <w:rsid w:val="00675A69"/>
    <w:rsid w:val="00675AC3"/>
    <w:rsid w:val="00675B3F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512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321"/>
    <w:rsid w:val="0068244E"/>
    <w:rsid w:val="00682479"/>
    <w:rsid w:val="006824F3"/>
    <w:rsid w:val="006825E4"/>
    <w:rsid w:val="00682657"/>
    <w:rsid w:val="00682662"/>
    <w:rsid w:val="006826DD"/>
    <w:rsid w:val="006827D1"/>
    <w:rsid w:val="006828E1"/>
    <w:rsid w:val="00682BB5"/>
    <w:rsid w:val="00682C08"/>
    <w:rsid w:val="00682DA2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04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56F"/>
    <w:rsid w:val="006946D3"/>
    <w:rsid w:val="006946F0"/>
    <w:rsid w:val="00694716"/>
    <w:rsid w:val="006947C8"/>
    <w:rsid w:val="006949B2"/>
    <w:rsid w:val="006949C1"/>
    <w:rsid w:val="00694A70"/>
    <w:rsid w:val="00694D2D"/>
    <w:rsid w:val="00694DD6"/>
    <w:rsid w:val="0069506F"/>
    <w:rsid w:val="006950F8"/>
    <w:rsid w:val="00695216"/>
    <w:rsid w:val="0069530A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E39"/>
    <w:rsid w:val="00696E87"/>
    <w:rsid w:val="00696E9C"/>
    <w:rsid w:val="00696F58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97DD0"/>
    <w:rsid w:val="006A0437"/>
    <w:rsid w:val="006A0513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542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4C0"/>
    <w:rsid w:val="006A44F3"/>
    <w:rsid w:val="006A46E6"/>
    <w:rsid w:val="006A4806"/>
    <w:rsid w:val="006A4815"/>
    <w:rsid w:val="006A4832"/>
    <w:rsid w:val="006A4A3A"/>
    <w:rsid w:val="006A4B7A"/>
    <w:rsid w:val="006A5000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6A3"/>
    <w:rsid w:val="006A773B"/>
    <w:rsid w:val="006A789E"/>
    <w:rsid w:val="006A78C2"/>
    <w:rsid w:val="006A78DC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AC"/>
    <w:rsid w:val="006B064B"/>
    <w:rsid w:val="006B0975"/>
    <w:rsid w:val="006B0BDD"/>
    <w:rsid w:val="006B0FDA"/>
    <w:rsid w:val="006B1076"/>
    <w:rsid w:val="006B108D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8A"/>
    <w:rsid w:val="006B57A4"/>
    <w:rsid w:val="006B57B5"/>
    <w:rsid w:val="006B57E4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3A3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B9"/>
    <w:rsid w:val="006C1EE2"/>
    <w:rsid w:val="006C1FFA"/>
    <w:rsid w:val="006C22D7"/>
    <w:rsid w:val="006C23FC"/>
    <w:rsid w:val="006C24D6"/>
    <w:rsid w:val="006C253B"/>
    <w:rsid w:val="006C25A8"/>
    <w:rsid w:val="006C25CC"/>
    <w:rsid w:val="006C2617"/>
    <w:rsid w:val="006C2731"/>
    <w:rsid w:val="006C281E"/>
    <w:rsid w:val="006C296E"/>
    <w:rsid w:val="006C2A66"/>
    <w:rsid w:val="006C2B8A"/>
    <w:rsid w:val="006C2B92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2D0"/>
    <w:rsid w:val="006D0548"/>
    <w:rsid w:val="006D0630"/>
    <w:rsid w:val="006D075F"/>
    <w:rsid w:val="006D09BD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331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E49"/>
    <w:rsid w:val="006D2FFF"/>
    <w:rsid w:val="006D302F"/>
    <w:rsid w:val="006D3096"/>
    <w:rsid w:val="006D31A2"/>
    <w:rsid w:val="006D35CB"/>
    <w:rsid w:val="006D35E0"/>
    <w:rsid w:val="006D373D"/>
    <w:rsid w:val="006D38B7"/>
    <w:rsid w:val="006D391F"/>
    <w:rsid w:val="006D3923"/>
    <w:rsid w:val="006D3A1D"/>
    <w:rsid w:val="006D3ACC"/>
    <w:rsid w:val="006D3B71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3ED"/>
    <w:rsid w:val="006D558E"/>
    <w:rsid w:val="006D559F"/>
    <w:rsid w:val="006D5751"/>
    <w:rsid w:val="006D585A"/>
    <w:rsid w:val="006D599F"/>
    <w:rsid w:val="006D5A6D"/>
    <w:rsid w:val="006D5A6F"/>
    <w:rsid w:val="006D5ACE"/>
    <w:rsid w:val="006D605D"/>
    <w:rsid w:val="006D6074"/>
    <w:rsid w:val="006D617E"/>
    <w:rsid w:val="006D6187"/>
    <w:rsid w:val="006D6220"/>
    <w:rsid w:val="006D6461"/>
    <w:rsid w:val="006D6478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0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9AA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BEA"/>
    <w:rsid w:val="006E1D24"/>
    <w:rsid w:val="006E1FFB"/>
    <w:rsid w:val="006E2000"/>
    <w:rsid w:val="006E205C"/>
    <w:rsid w:val="006E20AF"/>
    <w:rsid w:val="006E222B"/>
    <w:rsid w:val="006E225F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E3E"/>
    <w:rsid w:val="006E3E4B"/>
    <w:rsid w:val="006E3F2C"/>
    <w:rsid w:val="006E4238"/>
    <w:rsid w:val="006E4389"/>
    <w:rsid w:val="006E4408"/>
    <w:rsid w:val="006E4451"/>
    <w:rsid w:val="006E4666"/>
    <w:rsid w:val="006E47EC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C1"/>
    <w:rsid w:val="006E70DA"/>
    <w:rsid w:val="006E72CB"/>
    <w:rsid w:val="006E7344"/>
    <w:rsid w:val="006E73C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9C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99"/>
    <w:rsid w:val="006F09EF"/>
    <w:rsid w:val="006F09FA"/>
    <w:rsid w:val="006F0A94"/>
    <w:rsid w:val="006F0C64"/>
    <w:rsid w:val="006F0CAD"/>
    <w:rsid w:val="006F0DD7"/>
    <w:rsid w:val="006F0E0D"/>
    <w:rsid w:val="006F0E4C"/>
    <w:rsid w:val="006F0EFD"/>
    <w:rsid w:val="006F0F8B"/>
    <w:rsid w:val="006F10A9"/>
    <w:rsid w:val="006F10F5"/>
    <w:rsid w:val="006F1184"/>
    <w:rsid w:val="006F12A3"/>
    <w:rsid w:val="006F1352"/>
    <w:rsid w:val="006F1430"/>
    <w:rsid w:val="006F143F"/>
    <w:rsid w:val="006F1460"/>
    <w:rsid w:val="006F1688"/>
    <w:rsid w:val="006F16E3"/>
    <w:rsid w:val="006F1737"/>
    <w:rsid w:val="006F17B7"/>
    <w:rsid w:val="006F1B19"/>
    <w:rsid w:val="006F1BE7"/>
    <w:rsid w:val="006F1FBE"/>
    <w:rsid w:val="006F1FF3"/>
    <w:rsid w:val="006F20AF"/>
    <w:rsid w:val="006F20D1"/>
    <w:rsid w:val="006F2192"/>
    <w:rsid w:val="006F2235"/>
    <w:rsid w:val="006F22E0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D73"/>
    <w:rsid w:val="00700E02"/>
    <w:rsid w:val="00700F44"/>
    <w:rsid w:val="00700FC7"/>
    <w:rsid w:val="00701033"/>
    <w:rsid w:val="00701062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E0"/>
    <w:rsid w:val="00705901"/>
    <w:rsid w:val="00705A6D"/>
    <w:rsid w:val="00705A89"/>
    <w:rsid w:val="00705B6C"/>
    <w:rsid w:val="00705CB5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5D5"/>
    <w:rsid w:val="0070681D"/>
    <w:rsid w:val="007068A1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356"/>
    <w:rsid w:val="00707412"/>
    <w:rsid w:val="00707ABF"/>
    <w:rsid w:val="00707C81"/>
    <w:rsid w:val="00707D64"/>
    <w:rsid w:val="00707F93"/>
    <w:rsid w:val="00707FA5"/>
    <w:rsid w:val="0071008F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47"/>
    <w:rsid w:val="0071176C"/>
    <w:rsid w:val="007117F2"/>
    <w:rsid w:val="00711815"/>
    <w:rsid w:val="007118BB"/>
    <w:rsid w:val="00711C16"/>
    <w:rsid w:val="00711C2C"/>
    <w:rsid w:val="00711C35"/>
    <w:rsid w:val="00711DED"/>
    <w:rsid w:val="00711F2D"/>
    <w:rsid w:val="00712034"/>
    <w:rsid w:val="00712221"/>
    <w:rsid w:val="0071222C"/>
    <w:rsid w:val="0071228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5A7"/>
    <w:rsid w:val="007135DB"/>
    <w:rsid w:val="00713634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9F"/>
    <w:rsid w:val="00714A00"/>
    <w:rsid w:val="00714A2E"/>
    <w:rsid w:val="00714AA3"/>
    <w:rsid w:val="00714C84"/>
    <w:rsid w:val="00714D72"/>
    <w:rsid w:val="00714E99"/>
    <w:rsid w:val="00714F0D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ED"/>
    <w:rsid w:val="0072147A"/>
    <w:rsid w:val="007217F6"/>
    <w:rsid w:val="00721831"/>
    <w:rsid w:val="00721875"/>
    <w:rsid w:val="00721925"/>
    <w:rsid w:val="00721932"/>
    <w:rsid w:val="00721973"/>
    <w:rsid w:val="00721AB6"/>
    <w:rsid w:val="00721B36"/>
    <w:rsid w:val="00721CA9"/>
    <w:rsid w:val="00722055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50"/>
    <w:rsid w:val="00722E93"/>
    <w:rsid w:val="00722FAE"/>
    <w:rsid w:val="00723214"/>
    <w:rsid w:val="00723316"/>
    <w:rsid w:val="007233A9"/>
    <w:rsid w:val="0072344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B66"/>
    <w:rsid w:val="00724C90"/>
    <w:rsid w:val="00724DE3"/>
    <w:rsid w:val="00724DEC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A04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B93"/>
    <w:rsid w:val="00730D10"/>
    <w:rsid w:val="00730E89"/>
    <w:rsid w:val="00730EF4"/>
    <w:rsid w:val="00731060"/>
    <w:rsid w:val="007310CD"/>
    <w:rsid w:val="007310FB"/>
    <w:rsid w:val="00731260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4A4"/>
    <w:rsid w:val="00733595"/>
    <w:rsid w:val="00733709"/>
    <w:rsid w:val="00733750"/>
    <w:rsid w:val="00733817"/>
    <w:rsid w:val="0073386C"/>
    <w:rsid w:val="007338A1"/>
    <w:rsid w:val="00733AB0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99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6E88"/>
    <w:rsid w:val="00737083"/>
    <w:rsid w:val="00737435"/>
    <w:rsid w:val="00737520"/>
    <w:rsid w:val="007377E0"/>
    <w:rsid w:val="007378F1"/>
    <w:rsid w:val="00737986"/>
    <w:rsid w:val="007379AB"/>
    <w:rsid w:val="00737CEE"/>
    <w:rsid w:val="00737D92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C5E"/>
    <w:rsid w:val="00741D29"/>
    <w:rsid w:val="00741E1C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D0C"/>
    <w:rsid w:val="00742D11"/>
    <w:rsid w:val="00742D5F"/>
    <w:rsid w:val="00742E0C"/>
    <w:rsid w:val="00742E20"/>
    <w:rsid w:val="00742F40"/>
    <w:rsid w:val="00742F55"/>
    <w:rsid w:val="007430A4"/>
    <w:rsid w:val="00743232"/>
    <w:rsid w:val="007432A1"/>
    <w:rsid w:val="00743315"/>
    <w:rsid w:val="00743367"/>
    <w:rsid w:val="007433C1"/>
    <w:rsid w:val="007435C7"/>
    <w:rsid w:val="007437E0"/>
    <w:rsid w:val="00743825"/>
    <w:rsid w:val="00743853"/>
    <w:rsid w:val="00743B5B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A62"/>
    <w:rsid w:val="00747EDE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5CF"/>
    <w:rsid w:val="00751699"/>
    <w:rsid w:val="007516F1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2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D0"/>
    <w:rsid w:val="007531A9"/>
    <w:rsid w:val="0075329B"/>
    <w:rsid w:val="00753509"/>
    <w:rsid w:val="00753938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F6"/>
    <w:rsid w:val="00760212"/>
    <w:rsid w:val="00760300"/>
    <w:rsid w:val="00760388"/>
    <w:rsid w:val="007605C3"/>
    <w:rsid w:val="0076060B"/>
    <w:rsid w:val="0076090A"/>
    <w:rsid w:val="00760AE3"/>
    <w:rsid w:val="00760B45"/>
    <w:rsid w:val="00760B5F"/>
    <w:rsid w:val="00760CA1"/>
    <w:rsid w:val="00760D5D"/>
    <w:rsid w:val="00760DA6"/>
    <w:rsid w:val="00760DBE"/>
    <w:rsid w:val="00760EC9"/>
    <w:rsid w:val="007613E9"/>
    <w:rsid w:val="0076144D"/>
    <w:rsid w:val="007616B2"/>
    <w:rsid w:val="00761733"/>
    <w:rsid w:val="0076181D"/>
    <w:rsid w:val="0076192C"/>
    <w:rsid w:val="00761A30"/>
    <w:rsid w:val="00761B1B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FC"/>
    <w:rsid w:val="00762677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A9E"/>
    <w:rsid w:val="00766C92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298"/>
    <w:rsid w:val="0077046F"/>
    <w:rsid w:val="0077049D"/>
    <w:rsid w:val="007704C8"/>
    <w:rsid w:val="007706CD"/>
    <w:rsid w:val="00770912"/>
    <w:rsid w:val="0077098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993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18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59A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1F"/>
    <w:rsid w:val="007821D7"/>
    <w:rsid w:val="007821E2"/>
    <w:rsid w:val="007822F5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BE9"/>
    <w:rsid w:val="00784C11"/>
    <w:rsid w:val="00784C98"/>
    <w:rsid w:val="00784D20"/>
    <w:rsid w:val="00784E54"/>
    <w:rsid w:val="00784E94"/>
    <w:rsid w:val="00784EA1"/>
    <w:rsid w:val="00784EC9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50"/>
    <w:rsid w:val="0078601F"/>
    <w:rsid w:val="00786074"/>
    <w:rsid w:val="00786560"/>
    <w:rsid w:val="007865B0"/>
    <w:rsid w:val="007866D4"/>
    <w:rsid w:val="007866E4"/>
    <w:rsid w:val="007867BA"/>
    <w:rsid w:val="007867E5"/>
    <w:rsid w:val="007868B0"/>
    <w:rsid w:val="00786905"/>
    <w:rsid w:val="007869AA"/>
    <w:rsid w:val="007869E6"/>
    <w:rsid w:val="00786A1E"/>
    <w:rsid w:val="00786AD5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ED"/>
    <w:rsid w:val="007876B2"/>
    <w:rsid w:val="007876DD"/>
    <w:rsid w:val="007876EA"/>
    <w:rsid w:val="007878AE"/>
    <w:rsid w:val="0078790C"/>
    <w:rsid w:val="00787C7C"/>
    <w:rsid w:val="00787DBF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A1"/>
    <w:rsid w:val="00791084"/>
    <w:rsid w:val="0079109D"/>
    <w:rsid w:val="007910AD"/>
    <w:rsid w:val="0079112F"/>
    <w:rsid w:val="00791131"/>
    <w:rsid w:val="00791457"/>
    <w:rsid w:val="00791681"/>
    <w:rsid w:val="007917C3"/>
    <w:rsid w:val="00791B0F"/>
    <w:rsid w:val="00791B1B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47"/>
    <w:rsid w:val="007944F9"/>
    <w:rsid w:val="0079488A"/>
    <w:rsid w:val="00794981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A0E"/>
    <w:rsid w:val="00795B04"/>
    <w:rsid w:val="00795D03"/>
    <w:rsid w:val="00795F59"/>
    <w:rsid w:val="0079615B"/>
    <w:rsid w:val="007962B5"/>
    <w:rsid w:val="0079640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6E6B"/>
    <w:rsid w:val="00797183"/>
    <w:rsid w:val="007971F8"/>
    <w:rsid w:val="0079733C"/>
    <w:rsid w:val="00797401"/>
    <w:rsid w:val="0079742F"/>
    <w:rsid w:val="007974F9"/>
    <w:rsid w:val="0079753B"/>
    <w:rsid w:val="007975DB"/>
    <w:rsid w:val="00797619"/>
    <w:rsid w:val="007976CE"/>
    <w:rsid w:val="0079778C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D7B"/>
    <w:rsid w:val="007A10B6"/>
    <w:rsid w:val="007A1242"/>
    <w:rsid w:val="007A12D0"/>
    <w:rsid w:val="007A12F5"/>
    <w:rsid w:val="007A1420"/>
    <w:rsid w:val="007A14BF"/>
    <w:rsid w:val="007A1591"/>
    <w:rsid w:val="007A15F7"/>
    <w:rsid w:val="007A1616"/>
    <w:rsid w:val="007A172C"/>
    <w:rsid w:val="007A1819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97E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536"/>
    <w:rsid w:val="007A360F"/>
    <w:rsid w:val="007A3790"/>
    <w:rsid w:val="007A385E"/>
    <w:rsid w:val="007A3904"/>
    <w:rsid w:val="007A3A71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5B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5A"/>
    <w:rsid w:val="007B75B4"/>
    <w:rsid w:val="007B762F"/>
    <w:rsid w:val="007B7AF1"/>
    <w:rsid w:val="007B7BCE"/>
    <w:rsid w:val="007B7BE4"/>
    <w:rsid w:val="007B7D83"/>
    <w:rsid w:val="007B7DFB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CDB"/>
    <w:rsid w:val="007C0CDC"/>
    <w:rsid w:val="007C0DBE"/>
    <w:rsid w:val="007C0F12"/>
    <w:rsid w:val="007C0F7F"/>
    <w:rsid w:val="007C13F7"/>
    <w:rsid w:val="007C1574"/>
    <w:rsid w:val="007C165B"/>
    <w:rsid w:val="007C1695"/>
    <w:rsid w:val="007C1791"/>
    <w:rsid w:val="007C1992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C6"/>
    <w:rsid w:val="007C2F73"/>
    <w:rsid w:val="007C2FAD"/>
    <w:rsid w:val="007C2FDD"/>
    <w:rsid w:val="007C2FE0"/>
    <w:rsid w:val="007C3176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AB8"/>
    <w:rsid w:val="007C3C47"/>
    <w:rsid w:val="007C3C68"/>
    <w:rsid w:val="007C3D20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99"/>
    <w:rsid w:val="007C44FA"/>
    <w:rsid w:val="007C456E"/>
    <w:rsid w:val="007C45E7"/>
    <w:rsid w:val="007C468C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26"/>
    <w:rsid w:val="007C7D8F"/>
    <w:rsid w:val="007C7E5F"/>
    <w:rsid w:val="007C7E82"/>
    <w:rsid w:val="007C7F0F"/>
    <w:rsid w:val="007C7FD1"/>
    <w:rsid w:val="007D014B"/>
    <w:rsid w:val="007D0164"/>
    <w:rsid w:val="007D01A3"/>
    <w:rsid w:val="007D01F3"/>
    <w:rsid w:val="007D0353"/>
    <w:rsid w:val="007D04EB"/>
    <w:rsid w:val="007D056E"/>
    <w:rsid w:val="007D05CE"/>
    <w:rsid w:val="007D0836"/>
    <w:rsid w:val="007D08A8"/>
    <w:rsid w:val="007D0CD7"/>
    <w:rsid w:val="007D0D51"/>
    <w:rsid w:val="007D0EBE"/>
    <w:rsid w:val="007D0EF8"/>
    <w:rsid w:val="007D0F34"/>
    <w:rsid w:val="007D1014"/>
    <w:rsid w:val="007D1083"/>
    <w:rsid w:val="007D10DF"/>
    <w:rsid w:val="007D1172"/>
    <w:rsid w:val="007D1287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D93"/>
    <w:rsid w:val="007D5EB7"/>
    <w:rsid w:val="007D5EF9"/>
    <w:rsid w:val="007D5F54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0FA"/>
    <w:rsid w:val="007D738E"/>
    <w:rsid w:val="007D73DF"/>
    <w:rsid w:val="007D7457"/>
    <w:rsid w:val="007D74CD"/>
    <w:rsid w:val="007D7732"/>
    <w:rsid w:val="007D7910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8F3"/>
    <w:rsid w:val="007E0B05"/>
    <w:rsid w:val="007E0C3B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5B7"/>
    <w:rsid w:val="007E15E4"/>
    <w:rsid w:val="007E1752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DB4"/>
    <w:rsid w:val="007E4E15"/>
    <w:rsid w:val="007E4F5C"/>
    <w:rsid w:val="007E4FA6"/>
    <w:rsid w:val="007E4FE4"/>
    <w:rsid w:val="007E521C"/>
    <w:rsid w:val="007E5386"/>
    <w:rsid w:val="007E53B5"/>
    <w:rsid w:val="007E53F6"/>
    <w:rsid w:val="007E5511"/>
    <w:rsid w:val="007E5690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44D"/>
    <w:rsid w:val="007E6580"/>
    <w:rsid w:val="007E686A"/>
    <w:rsid w:val="007E690E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7B2"/>
    <w:rsid w:val="007F0A4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AA"/>
    <w:rsid w:val="007F2EA1"/>
    <w:rsid w:val="007F2ECF"/>
    <w:rsid w:val="007F2F8D"/>
    <w:rsid w:val="007F3099"/>
    <w:rsid w:val="007F340D"/>
    <w:rsid w:val="007F3425"/>
    <w:rsid w:val="007F350A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3C"/>
    <w:rsid w:val="007F597D"/>
    <w:rsid w:val="007F5A4A"/>
    <w:rsid w:val="007F5C47"/>
    <w:rsid w:val="007F5CD6"/>
    <w:rsid w:val="007F5E38"/>
    <w:rsid w:val="007F5E57"/>
    <w:rsid w:val="007F5E7F"/>
    <w:rsid w:val="007F6007"/>
    <w:rsid w:val="007F60C2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6FF"/>
    <w:rsid w:val="007F7789"/>
    <w:rsid w:val="007F78D0"/>
    <w:rsid w:val="007F7969"/>
    <w:rsid w:val="007F7B2D"/>
    <w:rsid w:val="007F7B44"/>
    <w:rsid w:val="007F7E07"/>
    <w:rsid w:val="007F7E35"/>
    <w:rsid w:val="00800019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A8"/>
    <w:rsid w:val="00800984"/>
    <w:rsid w:val="008009DE"/>
    <w:rsid w:val="00800C8D"/>
    <w:rsid w:val="00800CCB"/>
    <w:rsid w:val="00800CEC"/>
    <w:rsid w:val="00800FAA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AA5"/>
    <w:rsid w:val="00802B1D"/>
    <w:rsid w:val="00802B64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EC"/>
    <w:rsid w:val="00806526"/>
    <w:rsid w:val="00806598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75"/>
    <w:rsid w:val="00807B44"/>
    <w:rsid w:val="00807BC6"/>
    <w:rsid w:val="00807E5B"/>
    <w:rsid w:val="00810142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57F"/>
    <w:rsid w:val="008116D6"/>
    <w:rsid w:val="00811708"/>
    <w:rsid w:val="00811727"/>
    <w:rsid w:val="008119E7"/>
    <w:rsid w:val="00811C1A"/>
    <w:rsid w:val="00811EC9"/>
    <w:rsid w:val="00811ED5"/>
    <w:rsid w:val="00811EEE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4B9"/>
    <w:rsid w:val="00814520"/>
    <w:rsid w:val="008145A9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F3"/>
    <w:rsid w:val="0081701D"/>
    <w:rsid w:val="00817051"/>
    <w:rsid w:val="00817223"/>
    <w:rsid w:val="00817419"/>
    <w:rsid w:val="008175F6"/>
    <w:rsid w:val="00817687"/>
    <w:rsid w:val="00817735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438"/>
    <w:rsid w:val="00820661"/>
    <w:rsid w:val="008206BB"/>
    <w:rsid w:val="00820732"/>
    <w:rsid w:val="00820756"/>
    <w:rsid w:val="00820868"/>
    <w:rsid w:val="00820887"/>
    <w:rsid w:val="00820896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9F"/>
    <w:rsid w:val="008223CF"/>
    <w:rsid w:val="00822415"/>
    <w:rsid w:val="00822673"/>
    <w:rsid w:val="0082275E"/>
    <w:rsid w:val="00822836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DE"/>
    <w:rsid w:val="00823070"/>
    <w:rsid w:val="0082321B"/>
    <w:rsid w:val="008232E1"/>
    <w:rsid w:val="00823363"/>
    <w:rsid w:val="008233BC"/>
    <w:rsid w:val="008233F0"/>
    <w:rsid w:val="008235AF"/>
    <w:rsid w:val="008235DC"/>
    <w:rsid w:val="00823662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F30"/>
    <w:rsid w:val="0082605D"/>
    <w:rsid w:val="00826077"/>
    <w:rsid w:val="008262D4"/>
    <w:rsid w:val="00826583"/>
    <w:rsid w:val="00826701"/>
    <w:rsid w:val="008268DC"/>
    <w:rsid w:val="00826B7E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EFB"/>
    <w:rsid w:val="00830F43"/>
    <w:rsid w:val="00830F66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055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5C29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3194"/>
    <w:rsid w:val="00843385"/>
    <w:rsid w:val="008434B5"/>
    <w:rsid w:val="0084374E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5D1"/>
    <w:rsid w:val="00844652"/>
    <w:rsid w:val="00844791"/>
    <w:rsid w:val="00844A95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B83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607"/>
    <w:rsid w:val="00852886"/>
    <w:rsid w:val="00852BE3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B8D"/>
    <w:rsid w:val="00853BDA"/>
    <w:rsid w:val="00853C84"/>
    <w:rsid w:val="00853CAA"/>
    <w:rsid w:val="00853DDC"/>
    <w:rsid w:val="00853F08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848"/>
    <w:rsid w:val="008568F2"/>
    <w:rsid w:val="00856A35"/>
    <w:rsid w:val="00856A6A"/>
    <w:rsid w:val="00856AD6"/>
    <w:rsid w:val="00856C33"/>
    <w:rsid w:val="00856E93"/>
    <w:rsid w:val="00856EB2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5C9"/>
    <w:rsid w:val="008626BC"/>
    <w:rsid w:val="0086295C"/>
    <w:rsid w:val="00862A86"/>
    <w:rsid w:val="00862B2E"/>
    <w:rsid w:val="00862B30"/>
    <w:rsid w:val="00862BB3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E9C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6D2"/>
    <w:rsid w:val="00870793"/>
    <w:rsid w:val="008708B8"/>
    <w:rsid w:val="00870A1A"/>
    <w:rsid w:val="00870C36"/>
    <w:rsid w:val="00870C5C"/>
    <w:rsid w:val="00870C73"/>
    <w:rsid w:val="00870C79"/>
    <w:rsid w:val="00870C98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917"/>
    <w:rsid w:val="0087197F"/>
    <w:rsid w:val="00871A68"/>
    <w:rsid w:val="00871A99"/>
    <w:rsid w:val="00871C80"/>
    <w:rsid w:val="00871E0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8CC"/>
    <w:rsid w:val="00873936"/>
    <w:rsid w:val="00873A43"/>
    <w:rsid w:val="00873B33"/>
    <w:rsid w:val="00873BA1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33"/>
    <w:rsid w:val="00874D95"/>
    <w:rsid w:val="00874DF9"/>
    <w:rsid w:val="008750F7"/>
    <w:rsid w:val="008751EA"/>
    <w:rsid w:val="0087520D"/>
    <w:rsid w:val="008752BA"/>
    <w:rsid w:val="008753CD"/>
    <w:rsid w:val="008753FC"/>
    <w:rsid w:val="00875455"/>
    <w:rsid w:val="008754B5"/>
    <w:rsid w:val="0087573E"/>
    <w:rsid w:val="008757E3"/>
    <w:rsid w:val="008759E9"/>
    <w:rsid w:val="00875A57"/>
    <w:rsid w:val="00875C4C"/>
    <w:rsid w:val="00875CDA"/>
    <w:rsid w:val="00875E9F"/>
    <w:rsid w:val="00875F50"/>
    <w:rsid w:val="00876004"/>
    <w:rsid w:val="0087603B"/>
    <w:rsid w:val="0087617C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80090"/>
    <w:rsid w:val="00880178"/>
    <w:rsid w:val="00880223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A35"/>
    <w:rsid w:val="00882A6F"/>
    <w:rsid w:val="00882B35"/>
    <w:rsid w:val="00882BA5"/>
    <w:rsid w:val="00882CB5"/>
    <w:rsid w:val="00882D61"/>
    <w:rsid w:val="0088336E"/>
    <w:rsid w:val="0088340C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8CA"/>
    <w:rsid w:val="00885A8C"/>
    <w:rsid w:val="00885BC1"/>
    <w:rsid w:val="00885BDF"/>
    <w:rsid w:val="00885DF3"/>
    <w:rsid w:val="00886208"/>
    <w:rsid w:val="0088634D"/>
    <w:rsid w:val="008865FC"/>
    <w:rsid w:val="0088673F"/>
    <w:rsid w:val="008868B9"/>
    <w:rsid w:val="0088693E"/>
    <w:rsid w:val="00886CB6"/>
    <w:rsid w:val="008870A7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DE"/>
    <w:rsid w:val="00894940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FC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7D"/>
    <w:rsid w:val="008A220C"/>
    <w:rsid w:val="008A2331"/>
    <w:rsid w:val="008A245F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8E7"/>
    <w:rsid w:val="008A4B18"/>
    <w:rsid w:val="008A4B8A"/>
    <w:rsid w:val="008A4CBF"/>
    <w:rsid w:val="008A4D3D"/>
    <w:rsid w:val="008A4EAC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925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86F"/>
    <w:rsid w:val="008A6A00"/>
    <w:rsid w:val="008A6A2B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79A"/>
    <w:rsid w:val="008A77C1"/>
    <w:rsid w:val="008A785E"/>
    <w:rsid w:val="008A7900"/>
    <w:rsid w:val="008A7B7D"/>
    <w:rsid w:val="008A7C2F"/>
    <w:rsid w:val="008A7D29"/>
    <w:rsid w:val="008A7F6D"/>
    <w:rsid w:val="008B0176"/>
    <w:rsid w:val="008B0320"/>
    <w:rsid w:val="008B0458"/>
    <w:rsid w:val="008B04D1"/>
    <w:rsid w:val="008B077E"/>
    <w:rsid w:val="008B08A4"/>
    <w:rsid w:val="008B0BBE"/>
    <w:rsid w:val="008B0C1F"/>
    <w:rsid w:val="008B0C43"/>
    <w:rsid w:val="008B0C84"/>
    <w:rsid w:val="008B0DC5"/>
    <w:rsid w:val="008B0E5F"/>
    <w:rsid w:val="008B11AA"/>
    <w:rsid w:val="008B12A8"/>
    <w:rsid w:val="008B1451"/>
    <w:rsid w:val="008B14CE"/>
    <w:rsid w:val="008B176B"/>
    <w:rsid w:val="008B17BD"/>
    <w:rsid w:val="008B19C6"/>
    <w:rsid w:val="008B1BEA"/>
    <w:rsid w:val="008B1E58"/>
    <w:rsid w:val="008B1F0B"/>
    <w:rsid w:val="008B2133"/>
    <w:rsid w:val="008B22E1"/>
    <w:rsid w:val="008B231F"/>
    <w:rsid w:val="008B236A"/>
    <w:rsid w:val="008B2377"/>
    <w:rsid w:val="008B23FC"/>
    <w:rsid w:val="008B2411"/>
    <w:rsid w:val="008B261B"/>
    <w:rsid w:val="008B272E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449"/>
    <w:rsid w:val="008B548C"/>
    <w:rsid w:val="008B55EC"/>
    <w:rsid w:val="008B58B4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275"/>
    <w:rsid w:val="008C02E4"/>
    <w:rsid w:val="008C0318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089"/>
    <w:rsid w:val="008C1143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696"/>
    <w:rsid w:val="008C3A55"/>
    <w:rsid w:val="008C3D99"/>
    <w:rsid w:val="008C3DEF"/>
    <w:rsid w:val="008C3E64"/>
    <w:rsid w:val="008C3FB9"/>
    <w:rsid w:val="008C44DB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1"/>
    <w:rsid w:val="008C4FD9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65"/>
    <w:rsid w:val="008C61DD"/>
    <w:rsid w:val="008C628B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65D"/>
    <w:rsid w:val="008C7786"/>
    <w:rsid w:val="008C783B"/>
    <w:rsid w:val="008C78C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165"/>
    <w:rsid w:val="008D0254"/>
    <w:rsid w:val="008D064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51"/>
    <w:rsid w:val="008D3FD6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5A"/>
    <w:rsid w:val="008D4F9E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E4"/>
    <w:rsid w:val="008D7AF9"/>
    <w:rsid w:val="008D7B35"/>
    <w:rsid w:val="008D7C28"/>
    <w:rsid w:val="008D7CCE"/>
    <w:rsid w:val="008E0089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01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B7"/>
    <w:rsid w:val="008E22B9"/>
    <w:rsid w:val="008E23D5"/>
    <w:rsid w:val="008E23E6"/>
    <w:rsid w:val="008E2636"/>
    <w:rsid w:val="008E27DB"/>
    <w:rsid w:val="008E283B"/>
    <w:rsid w:val="008E28CF"/>
    <w:rsid w:val="008E28E3"/>
    <w:rsid w:val="008E2ACF"/>
    <w:rsid w:val="008E2AD3"/>
    <w:rsid w:val="008E2B5D"/>
    <w:rsid w:val="008E2BA0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A27"/>
    <w:rsid w:val="008E4B10"/>
    <w:rsid w:val="008E4BC2"/>
    <w:rsid w:val="008E4C05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36"/>
    <w:rsid w:val="008F0A86"/>
    <w:rsid w:val="008F0AFF"/>
    <w:rsid w:val="008F0B33"/>
    <w:rsid w:val="008F0C3B"/>
    <w:rsid w:val="008F0CC8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82E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CED"/>
    <w:rsid w:val="008F3DBB"/>
    <w:rsid w:val="008F3E6C"/>
    <w:rsid w:val="008F4034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9C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3B1"/>
    <w:rsid w:val="0090263C"/>
    <w:rsid w:val="0090276C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340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E1"/>
    <w:rsid w:val="00912F11"/>
    <w:rsid w:val="00912FC7"/>
    <w:rsid w:val="00912FFD"/>
    <w:rsid w:val="00913041"/>
    <w:rsid w:val="00913058"/>
    <w:rsid w:val="009130FE"/>
    <w:rsid w:val="009133A9"/>
    <w:rsid w:val="0091348E"/>
    <w:rsid w:val="0091362E"/>
    <w:rsid w:val="00913780"/>
    <w:rsid w:val="00913894"/>
    <w:rsid w:val="009138F3"/>
    <w:rsid w:val="0091396B"/>
    <w:rsid w:val="009139B2"/>
    <w:rsid w:val="00913AD6"/>
    <w:rsid w:val="00913D2F"/>
    <w:rsid w:val="00913D47"/>
    <w:rsid w:val="00913DA9"/>
    <w:rsid w:val="00913E30"/>
    <w:rsid w:val="0091408C"/>
    <w:rsid w:val="009140C8"/>
    <w:rsid w:val="009141F5"/>
    <w:rsid w:val="0091420F"/>
    <w:rsid w:val="0091425A"/>
    <w:rsid w:val="00914440"/>
    <w:rsid w:val="009145A9"/>
    <w:rsid w:val="00914779"/>
    <w:rsid w:val="009147D3"/>
    <w:rsid w:val="00914853"/>
    <w:rsid w:val="00914C7B"/>
    <w:rsid w:val="00914D75"/>
    <w:rsid w:val="00914D8A"/>
    <w:rsid w:val="00915034"/>
    <w:rsid w:val="00915129"/>
    <w:rsid w:val="0091515E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934"/>
    <w:rsid w:val="00920BE0"/>
    <w:rsid w:val="00920C9D"/>
    <w:rsid w:val="00920D39"/>
    <w:rsid w:val="00920D83"/>
    <w:rsid w:val="00920E4C"/>
    <w:rsid w:val="00920E8B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2C7"/>
    <w:rsid w:val="0092253E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9B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61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E4A"/>
    <w:rsid w:val="00931F47"/>
    <w:rsid w:val="009321CE"/>
    <w:rsid w:val="0093223E"/>
    <w:rsid w:val="00932356"/>
    <w:rsid w:val="00932446"/>
    <w:rsid w:val="009324B1"/>
    <w:rsid w:val="00932504"/>
    <w:rsid w:val="0093250D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30DA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9B4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76C"/>
    <w:rsid w:val="00936803"/>
    <w:rsid w:val="009368CB"/>
    <w:rsid w:val="009369DB"/>
    <w:rsid w:val="00936AA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2F17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A1A"/>
    <w:rsid w:val="00944BBC"/>
    <w:rsid w:val="00944D3D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80C"/>
    <w:rsid w:val="0094790B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755"/>
    <w:rsid w:val="00950769"/>
    <w:rsid w:val="00950845"/>
    <w:rsid w:val="0095091D"/>
    <w:rsid w:val="00950A98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D3"/>
    <w:rsid w:val="00951DDA"/>
    <w:rsid w:val="00951FD4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519"/>
    <w:rsid w:val="00954573"/>
    <w:rsid w:val="0095462C"/>
    <w:rsid w:val="00954732"/>
    <w:rsid w:val="00954918"/>
    <w:rsid w:val="009549D0"/>
    <w:rsid w:val="00954ADA"/>
    <w:rsid w:val="00954BA5"/>
    <w:rsid w:val="00954CC6"/>
    <w:rsid w:val="00954D28"/>
    <w:rsid w:val="00954DC7"/>
    <w:rsid w:val="00954DFC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89A"/>
    <w:rsid w:val="009578C3"/>
    <w:rsid w:val="009579D8"/>
    <w:rsid w:val="00957A2F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9BA"/>
    <w:rsid w:val="00962A48"/>
    <w:rsid w:val="00962D34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55C3"/>
    <w:rsid w:val="009655CC"/>
    <w:rsid w:val="0096579D"/>
    <w:rsid w:val="009657B3"/>
    <w:rsid w:val="009658EB"/>
    <w:rsid w:val="00965A54"/>
    <w:rsid w:val="00965C59"/>
    <w:rsid w:val="00965DBA"/>
    <w:rsid w:val="00965E64"/>
    <w:rsid w:val="00965E77"/>
    <w:rsid w:val="00965F73"/>
    <w:rsid w:val="009660CE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8D1"/>
    <w:rsid w:val="009709C3"/>
    <w:rsid w:val="00970A74"/>
    <w:rsid w:val="00970AFF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54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A1D"/>
    <w:rsid w:val="00972A55"/>
    <w:rsid w:val="00972B47"/>
    <w:rsid w:val="00972B90"/>
    <w:rsid w:val="00972EF8"/>
    <w:rsid w:val="00972FC1"/>
    <w:rsid w:val="00972FCB"/>
    <w:rsid w:val="0097317A"/>
    <w:rsid w:val="0097337A"/>
    <w:rsid w:val="00973662"/>
    <w:rsid w:val="009736E1"/>
    <w:rsid w:val="00973A66"/>
    <w:rsid w:val="00973B07"/>
    <w:rsid w:val="00973C04"/>
    <w:rsid w:val="00973E8A"/>
    <w:rsid w:val="00973F33"/>
    <w:rsid w:val="00973FD7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2CC"/>
    <w:rsid w:val="0097635C"/>
    <w:rsid w:val="0097662B"/>
    <w:rsid w:val="00976636"/>
    <w:rsid w:val="009767E4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7A0"/>
    <w:rsid w:val="00982886"/>
    <w:rsid w:val="0098290B"/>
    <w:rsid w:val="00982A21"/>
    <w:rsid w:val="00982A8D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4A"/>
    <w:rsid w:val="0098471B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330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058"/>
    <w:rsid w:val="00992258"/>
    <w:rsid w:val="0099225B"/>
    <w:rsid w:val="00992465"/>
    <w:rsid w:val="009924F9"/>
    <w:rsid w:val="009926AB"/>
    <w:rsid w:val="009929FA"/>
    <w:rsid w:val="00992F6B"/>
    <w:rsid w:val="00992F7A"/>
    <w:rsid w:val="009932E8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62B"/>
    <w:rsid w:val="00994814"/>
    <w:rsid w:val="0099494C"/>
    <w:rsid w:val="009949D9"/>
    <w:rsid w:val="00994A7F"/>
    <w:rsid w:val="00994B94"/>
    <w:rsid w:val="00994BE6"/>
    <w:rsid w:val="00994CD2"/>
    <w:rsid w:val="00994D08"/>
    <w:rsid w:val="0099500A"/>
    <w:rsid w:val="0099527F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4F"/>
    <w:rsid w:val="00996B7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8FF"/>
    <w:rsid w:val="00997A72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98"/>
    <w:rsid w:val="009A06E6"/>
    <w:rsid w:val="009A0712"/>
    <w:rsid w:val="009A097B"/>
    <w:rsid w:val="009A09F8"/>
    <w:rsid w:val="009A09F9"/>
    <w:rsid w:val="009A0A2E"/>
    <w:rsid w:val="009A0B9B"/>
    <w:rsid w:val="009A0C94"/>
    <w:rsid w:val="009A0CF4"/>
    <w:rsid w:val="009A0D11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A2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EA"/>
    <w:rsid w:val="009A5EEC"/>
    <w:rsid w:val="009A5EF5"/>
    <w:rsid w:val="009A615F"/>
    <w:rsid w:val="009A633F"/>
    <w:rsid w:val="009A6635"/>
    <w:rsid w:val="009A665D"/>
    <w:rsid w:val="009A68E9"/>
    <w:rsid w:val="009A6B4C"/>
    <w:rsid w:val="009A6D4D"/>
    <w:rsid w:val="009A6D82"/>
    <w:rsid w:val="009A6F56"/>
    <w:rsid w:val="009A6FA5"/>
    <w:rsid w:val="009A70E1"/>
    <w:rsid w:val="009A71A1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2CF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282"/>
    <w:rsid w:val="009B1468"/>
    <w:rsid w:val="009B15AC"/>
    <w:rsid w:val="009B17DB"/>
    <w:rsid w:val="009B17E6"/>
    <w:rsid w:val="009B1A0A"/>
    <w:rsid w:val="009B1C24"/>
    <w:rsid w:val="009B1C34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19"/>
    <w:rsid w:val="009C275A"/>
    <w:rsid w:val="009C2793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B38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35C"/>
    <w:rsid w:val="009C4500"/>
    <w:rsid w:val="009C47F6"/>
    <w:rsid w:val="009C4831"/>
    <w:rsid w:val="009C48BF"/>
    <w:rsid w:val="009C48EB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E64"/>
    <w:rsid w:val="009C5EA6"/>
    <w:rsid w:val="009C5EE4"/>
    <w:rsid w:val="009C5F36"/>
    <w:rsid w:val="009C5F3E"/>
    <w:rsid w:val="009C604D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97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3E1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68"/>
    <w:rsid w:val="009D63BD"/>
    <w:rsid w:val="009D648F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2A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217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CB"/>
    <w:rsid w:val="009F3920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367"/>
    <w:rsid w:val="009F544C"/>
    <w:rsid w:val="009F5670"/>
    <w:rsid w:val="009F57F6"/>
    <w:rsid w:val="009F57F9"/>
    <w:rsid w:val="009F5846"/>
    <w:rsid w:val="009F594F"/>
    <w:rsid w:val="009F5B94"/>
    <w:rsid w:val="009F5FC5"/>
    <w:rsid w:val="009F6481"/>
    <w:rsid w:val="009F64C8"/>
    <w:rsid w:val="009F65A3"/>
    <w:rsid w:val="009F66BD"/>
    <w:rsid w:val="009F6782"/>
    <w:rsid w:val="009F67E3"/>
    <w:rsid w:val="009F6858"/>
    <w:rsid w:val="009F689F"/>
    <w:rsid w:val="009F68AD"/>
    <w:rsid w:val="009F6903"/>
    <w:rsid w:val="009F6AE3"/>
    <w:rsid w:val="009F6B8A"/>
    <w:rsid w:val="009F6DF9"/>
    <w:rsid w:val="009F6E7A"/>
    <w:rsid w:val="009F727E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884"/>
    <w:rsid w:val="00A02914"/>
    <w:rsid w:val="00A02AFC"/>
    <w:rsid w:val="00A02E9E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38"/>
    <w:rsid w:val="00A1116D"/>
    <w:rsid w:val="00A111E2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72F"/>
    <w:rsid w:val="00A16830"/>
    <w:rsid w:val="00A16835"/>
    <w:rsid w:val="00A168C0"/>
    <w:rsid w:val="00A168D0"/>
    <w:rsid w:val="00A16BBA"/>
    <w:rsid w:val="00A16CB2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21"/>
    <w:rsid w:val="00A176AE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5BD"/>
    <w:rsid w:val="00A226E7"/>
    <w:rsid w:val="00A22755"/>
    <w:rsid w:val="00A228F4"/>
    <w:rsid w:val="00A228FF"/>
    <w:rsid w:val="00A22B63"/>
    <w:rsid w:val="00A22C03"/>
    <w:rsid w:val="00A22D21"/>
    <w:rsid w:val="00A22D44"/>
    <w:rsid w:val="00A22D5D"/>
    <w:rsid w:val="00A22E9C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A1"/>
    <w:rsid w:val="00A23FE5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174"/>
    <w:rsid w:val="00A271C3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0F9A"/>
    <w:rsid w:val="00A3100A"/>
    <w:rsid w:val="00A310D0"/>
    <w:rsid w:val="00A31236"/>
    <w:rsid w:val="00A312FB"/>
    <w:rsid w:val="00A314F6"/>
    <w:rsid w:val="00A31612"/>
    <w:rsid w:val="00A316E1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3027"/>
    <w:rsid w:val="00A33185"/>
    <w:rsid w:val="00A33252"/>
    <w:rsid w:val="00A334A8"/>
    <w:rsid w:val="00A334BE"/>
    <w:rsid w:val="00A3357C"/>
    <w:rsid w:val="00A33639"/>
    <w:rsid w:val="00A3367B"/>
    <w:rsid w:val="00A338F0"/>
    <w:rsid w:val="00A33A58"/>
    <w:rsid w:val="00A33B13"/>
    <w:rsid w:val="00A33DCF"/>
    <w:rsid w:val="00A33EE8"/>
    <w:rsid w:val="00A33F89"/>
    <w:rsid w:val="00A33FA8"/>
    <w:rsid w:val="00A3402B"/>
    <w:rsid w:val="00A34117"/>
    <w:rsid w:val="00A341A9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10B"/>
    <w:rsid w:val="00A35241"/>
    <w:rsid w:val="00A3524C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445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01E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598"/>
    <w:rsid w:val="00A4776B"/>
    <w:rsid w:val="00A477D9"/>
    <w:rsid w:val="00A47879"/>
    <w:rsid w:val="00A47896"/>
    <w:rsid w:val="00A478D8"/>
    <w:rsid w:val="00A47C63"/>
    <w:rsid w:val="00A47D33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77F"/>
    <w:rsid w:val="00A5090C"/>
    <w:rsid w:val="00A50918"/>
    <w:rsid w:val="00A50A47"/>
    <w:rsid w:val="00A50A5E"/>
    <w:rsid w:val="00A50DD4"/>
    <w:rsid w:val="00A50FC9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36E"/>
    <w:rsid w:val="00A52396"/>
    <w:rsid w:val="00A5248F"/>
    <w:rsid w:val="00A52666"/>
    <w:rsid w:val="00A5268B"/>
    <w:rsid w:val="00A52710"/>
    <w:rsid w:val="00A52744"/>
    <w:rsid w:val="00A52851"/>
    <w:rsid w:val="00A528A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B5"/>
    <w:rsid w:val="00A53CD7"/>
    <w:rsid w:val="00A53D34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945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274"/>
    <w:rsid w:val="00A60305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2352"/>
    <w:rsid w:val="00A623C4"/>
    <w:rsid w:val="00A6265E"/>
    <w:rsid w:val="00A6280E"/>
    <w:rsid w:val="00A62846"/>
    <w:rsid w:val="00A62C02"/>
    <w:rsid w:val="00A62D34"/>
    <w:rsid w:val="00A62D39"/>
    <w:rsid w:val="00A62D5F"/>
    <w:rsid w:val="00A631EB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69"/>
    <w:rsid w:val="00A64E95"/>
    <w:rsid w:val="00A64E98"/>
    <w:rsid w:val="00A64FEB"/>
    <w:rsid w:val="00A65164"/>
    <w:rsid w:val="00A6537F"/>
    <w:rsid w:val="00A65489"/>
    <w:rsid w:val="00A655D1"/>
    <w:rsid w:val="00A657FA"/>
    <w:rsid w:val="00A65977"/>
    <w:rsid w:val="00A6597D"/>
    <w:rsid w:val="00A65C9A"/>
    <w:rsid w:val="00A65E93"/>
    <w:rsid w:val="00A65F0C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E71"/>
    <w:rsid w:val="00A70FC7"/>
    <w:rsid w:val="00A710F6"/>
    <w:rsid w:val="00A71178"/>
    <w:rsid w:val="00A711E2"/>
    <w:rsid w:val="00A713D4"/>
    <w:rsid w:val="00A7153D"/>
    <w:rsid w:val="00A7163E"/>
    <w:rsid w:val="00A71653"/>
    <w:rsid w:val="00A7170F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15D"/>
    <w:rsid w:val="00A7220C"/>
    <w:rsid w:val="00A72241"/>
    <w:rsid w:val="00A72453"/>
    <w:rsid w:val="00A725E5"/>
    <w:rsid w:val="00A7269B"/>
    <w:rsid w:val="00A72899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DD0"/>
    <w:rsid w:val="00A73E88"/>
    <w:rsid w:val="00A73EA6"/>
    <w:rsid w:val="00A74601"/>
    <w:rsid w:val="00A747BF"/>
    <w:rsid w:val="00A747F1"/>
    <w:rsid w:val="00A749EB"/>
    <w:rsid w:val="00A74B2B"/>
    <w:rsid w:val="00A74D8E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5FD4"/>
    <w:rsid w:val="00A7600A"/>
    <w:rsid w:val="00A76074"/>
    <w:rsid w:val="00A76143"/>
    <w:rsid w:val="00A76289"/>
    <w:rsid w:val="00A76351"/>
    <w:rsid w:val="00A763A2"/>
    <w:rsid w:val="00A763F1"/>
    <w:rsid w:val="00A763F7"/>
    <w:rsid w:val="00A76539"/>
    <w:rsid w:val="00A76583"/>
    <w:rsid w:val="00A76730"/>
    <w:rsid w:val="00A76A33"/>
    <w:rsid w:val="00A76BB3"/>
    <w:rsid w:val="00A76C27"/>
    <w:rsid w:val="00A76C70"/>
    <w:rsid w:val="00A76D6C"/>
    <w:rsid w:val="00A76E76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962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408"/>
    <w:rsid w:val="00A82448"/>
    <w:rsid w:val="00A8261D"/>
    <w:rsid w:val="00A826F1"/>
    <w:rsid w:val="00A82917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17"/>
    <w:rsid w:val="00A844FB"/>
    <w:rsid w:val="00A8452F"/>
    <w:rsid w:val="00A848AB"/>
    <w:rsid w:val="00A849F8"/>
    <w:rsid w:val="00A84A0E"/>
    <w:rsid w:val="00A84D3A"/>
    <w:rsid w:val="00A84ECE"/>
    <w:rsid w:val="00A850A7"/>
    <w:rsid w:val="00A850EF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5B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07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AFF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93D"/>
    <w:rsid w:val="00A96995"/>
    <w:rsid w:val="00A96A07"/>
    <w:rsid w:val="00A96E53"/>
    <w:rsid w:val="00A96FFC"/>
    <w:rsid w:val="00A970A1"/>
    <w:rsid w:val="00A970DD"/>
    <w:rsid w:val="00A974B6"/>
    <w:rsid w:val="00A9775D"/>
    <w:rsid w:val="00A9777C"/>
    <w:rsid w:val="00A978DB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4A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C5"/>
    <w:rsid w:val="00AA47CC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82B"/>
    <w:rsid w:val="00AA69D6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4D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41F"/>
    <w:rsid w:val="00AB144C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543"/>
    <w:rsid w:val="00AB66D5"/>
    <w:rsid w:val="00AB67AE"/>
    <w:rsid w:val="00AB689B"/>
    <w:rsid w:val="00AB696B"/>
    <w:rsid w:val="00AB6A28"/>
    <w:rsid w:val="00AB6A5C"/>
    <w:rsid w:val="00AB6A7D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8AC"/>
    <w:rsid w:val="00AC08C3"/>
    <w:rsid w:val="00AC0A90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B68"/>
    <w:rsid w:val="00AC2B86"/>
    <w:rsid w:val="00AC2E38"/>
    <w:rsid w:val="00AC2EE3"/>
    <w:rsid w:val="00AC2F56"/>
    <w:rsid w:val="00AC31EB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5B83"/>
    <w:rsid w:val="00AC6043"/>
    <w:rsid w:val="00AC6153"/>
    <w:rsid w:val="00AC6166"/>
    <w:rsid w:val="00AC6313"/>
    <w:rsid w:val="00AC635F"/>
    <w:rsid w:val="00AC6465"/>
    <w:rsid w:val="00AC6495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3DB"/>
    <w:rsid w:val="00AD23E3"/>
    <w:rsid w:val="00AD2636"/>
    <w:rsid w:val="00AD267B"/>
    <w:rsid w:val="00AD2950"/>
    <w:rsid w:val="00AD295E"/>
    <w:rsid w:val="00AD2B1C"/>
    <w:rsid w:val="00AD2B66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4D6"/>
    <w:rsid w:val="00AD563E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6A6"/>
    <w:rsid w:val="00AE1829"/>
    <w:rsid w:val="00AE1839"/>
    <w:rsid w:val="00AE188E"/>
    <w:rsid w:val="00AE18A4"/>
    <w:rsid w:val="00AE1962"/>
    <w:rsid w:val="00AE1B31"/>
    <w:rsid w:val="00AE1B89"/>
    <w:rsid w:val="00AE1DE9"/>
    <w:rsid w:val="00AE1EC8"/>
    <w:rsid w:val="00AE1F5B"/>
    <w:rsid w:val="00AE2047"/>
    <w:rsid w:val="00AE20AF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4E20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8B5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C66"/>
    <w:rsid w:val="00AF2D0A"/>
    <w:rsid w:val="00AF2E96"/>
    <w:rsid w:val="00AF2F7B"/>
    <w:rsid w:val="00AF3211"/>
    <w:rsid w:val="00AF3379"/>
    <w:rsid w:val="00AF33F4"/>
    <w:rsid w:val="00AF352A"/>
    <w:rsid w:val="00AF35C9"/>
    <w:rsid w:val="00AF3695"/>
    <w:rsid w:val="00AF372C"/>
    <w:rsid w:val="00AF387A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60C0"/>
    <w:rsid w:val="00AF617B"/>
    <w:rsid w:val="00AF6235"/>
    <w:rsid w:val="00AF6379"/>
    <w:rsid w:val="00AF637D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6D"/>
    <w:rsid w:val="00B022C9"/>
    <w:rsid w:val="00B0236B"/>
    <w:rsid w:val="00B0236F"/>
    <w:rsid w:val="00B0240E"/>
    <w:rsid w:val="00B02423"/>
    <w:rsid w:val="00B024EF"/>
    <w:rsid w:val="00B027A3"/>
    <w:rsid w:val="00B0288A"/>
    <w:rsid w:val="00B02964"/>
    <w:rsid w:val="00B02B04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2F2"/>
    <w:rsid w:val="00B053B6"/>
    <w:rsid w:val="00B05462"/>
    <w:rsid w:val="00B05496"/>
    <w:rsid w:val="00B05540"/>
    <w:rsid w:val="00B05658"/>
    <w:rsid w:val="00B058D6"/>
    <w:rsid w:val="00B059B2"/>
    <w:rsid w:val="00B059BB"/>
    <w:rsid w:val="00B05C1B"/>
    <w:rsid w:val="00B05D6A"/>
    <w:rsid w:val="00B05F73"/>
    <w:rsid w:val="00B05F8F"/>
    <w:rsid w:val="00B06063"/>
    <w:rsid w:val="00B0619C"/>
    <w:rsid w:val="00B06399"/>
    <w:rsid w:val="00B067E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78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6121"/>
    <w:rsid w:val="00B165CE"/>
    <w:rsid w:val="00B168B0"/>
    <w:rsid w:val="00B16965"/>
    <w:rsid w:val="00B16B8D"/>
    <w:rsid w:val="00B16C54"/>
    <w:rsid w:val="00B16D5A"/>
    <w:rsid w:val="00B16E26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F7A"/>
    <w:rsid w:val="00B2001F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65"/>
    <w:rsid w:val="00B22745"/>
    <w:rsid w:val="00B2283C"/>
    <w:rsid w:val="00B22892"/>
    <w:rsid w:val="00B228DA"/>
    <w:rsid w:val="00B22992"/>
    <w:rsid w:val="00B22B80"/>
    <w:rsid w:val="00B22DC1"/>
    <w:rsid w:val="00B22ED5"/>
    <w:rsid w:val="00B23089"/>
    <w:rsid w:val="00B231BC"/>
    <w:rsid w:val="00B23229"/>
    <w:rsid w:val="00B23313"/>
    <w:rsid w:val="00B2348B"/>
    <w:rsid w:val="00B234A6"/>
    <w:rsid w:val="00B2360D"/>
    <w:rsid w:val="00B23617"/>
    <w:rsid w:val="00B23786"/>
    <w:rsid w:val="00B23997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B"/>
    <w:rsid w:val="00B27A3D"/>
    <w:rsid w:val="00B27ACE"/>
    <w:rsid w:val="00B27AE3"/>
    <w:rsid w:val="00B27B89"/>
    <w:rsid w:val="00B27BE3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46B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4A8"/>
    <w:rsid w:val="00B3451F"/>
    <w:rsid w:val="00B345E3"/>
    <w:rsid w:val="00B349D5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9E3"/>
    <w:rsid w:val="00B35A14"/>
    <w:rsid w:val="00B35F10"/>
    <w:rsid w:val="00B360CD"/>
    <w:rsid w:val="00B3613E"/>
    <w:rsid w:val="00B363C9"/>
    <w:rsid w:val="00B367ED"/>
    <w:rsid w:val="00B3689B"/>
    <w:rsid w:val="00B36967"/>
    <w:rsid w:val="00B36AD6"/>
    <w:rsid w:val="00B36AF6"/>
    <w:rsid w:val="00B36BDA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CEF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E07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B43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3DB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AE3"/>
    <w:rsid w:val="00B51CC4"/>
    <w:rsid w:val="00B51D8C"/>
    <w:rsid w:val="00B51E30"/>
    <w:rsid w:val="00B51E44"/>
    <w:rsid w:val="00B51EA4"/>
    <w:rsid w:val="00B52094"/>
    <w:rsid w:val="00B5219C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497"/>
    <w:rsid w:val="00B53807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4D"/>
    <w:rsid w:val="00B5478F"/>
    <w:rsid w:val="00B548A9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57F54"/>
    <w:rsid w:val="00B602D2"/>
    <w:rsid w:val="00B60541"/>
    <w:rsid w:val="00B606CA"/>
    <w:rsid w:val="00B608B9"/>
    <w:rsid w:val="00B609A8"/>
    <w:rsid w:val="00B60F53"/>
    <w:rsid w:val="00B60FB8"/>
    <w:rsid w:val="00B61116"/>
    <w:rsid w:val="00B611F8"/>
    <w:rsid w:val="00B611FE"/>
    <w:rsid w:val="00B61225"/>
    <w:rsid w:val="00B6144C"/>
    <w:rsid w:val="00B6145D"/>
    <w:rsid w:val="00B61489"/>
    <w:rsid w:val="00B61544"/>
    <w:rsid w:val="00B617FB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0"/>
    <w:rsid w:val="00B62978"/>
    <w:rsid w:val="00B62AA2"/>
    <w:rsid w:val="00B62BCC"/>
    <w:rsid w:val="00B62C29"/>
    <w:rsid w:val="00B62CFD"/>
    <w:rsid w:val="00B62E65"/>
    <w:rsid w:val="00B62F9C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705"/>
    <w:rsid w:val="00B649D8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40F"/>
    <w:rsid w:val="00B66435"/>
    <w:rsid w:val="00B66458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E4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2C"/>
    <w:rsid w:val="00B71257"/>
    <w:rsid w:val="00B71271"/>
    <w:rsid w:val="00B71321"/>
    <w:rsid w:val="00B71399"/>
    <w:rsid w:val="00B71440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9A7"/>
    <w:rsid w:val="00B72A3B"/>
    <w:rsid w:val="00B72CF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ACC"/>
    <w:rsid w:val="00B83BB2"/>
    <w:rsid w:val="00B83D35"/>
    <w:rsid w:val="00B83DE7"/>
    <w:rsid w:val="00B83F07"/>
    <w:rsid w:val="00B83F62"/>
    <w:rsid w:val="00B83FF7"/>
    <w:rsid w:val="00B84093"/>
    <w:rsid w:val="00B84275"/>
    <w:rsid w:val="00B842D7"/>
    <w:rsid w:val="00B84375"/>
    <w:rsid w:val="00B8487A"/>
    <w:rsid w:val="00B8498C"/>
    <w:rsid w:val="00B849F6"/>
    <w:rsid w:val="00B84BCB"/>
    <w:rsid w:val="00B84BE8"/>
    <w:rsid w:val="00B84C90"/>
    <w:rsid w:val="00B84DD2"/>
    <w:rsid w:val="00B8505F"/>
    <w:rsid w:val="00B851E6"/>
    <w:rsid w:val="00B85204"/>
    <w:rsid w:val="00B85342"/>
    <w:rsid w:val="00B853E6"/>
    <w:rsid w:val="00B85453"/>
    <w:rsid w:val="00B85670"/>
    <w:rsid w:val="00B85847"/>
    <w:rsid w:val="00B859A7"/>
    <w:rsid w:val="00B859D5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65"/>
    <w:rsid w:val="00B86AB3"/>
    <w:rsid w:val="00B86C53"/>
    <w:rsid w:val="00B86CFF"/>
    <w:rsid w:val="00B86D32"/>
    <w:rsid w:val="00B870B3"/>
    <w:rsid w:val="00B8716D"/>
    <w:rsid w:val="00B872A6"/>
    <w:rsid w:val="00B87465"/>
    <w:rsid w:val="00B87711"/>
    <w:rsid w:val="00B87750"/>
    <w:rsid w:val="00B879F4"/>
    <w:rsid w:val="00B87AB2"/>
    <w:rsid w:val="00B87AC9"/>
    <w:rsid w:val="00B87BD7"/>
    <w:rsid w:val="00B87C34"/>
    <w:rsid w:val="00B87D38"/>
    <w:rsid w:val="00B87D7C"/>
    <w:rsid w:val="00B87E13"/>
    <w:rsid w:val="00B900D7"/>
    <w:rsid w:val="00B9012A"/>
    <w:rsid w:val="00B90277"/>
    <w:rsid w:val="00B90367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95F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63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0FA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DF0"/>
    <w:rsid w:val="00BA0E97"/>
    <w:rsid w:val="00BA0F31"/>
    <w:rsid w:val="00BA1232"/>
    <w:rsid w:val="00BA1349"/>
    <w:rsid w:val="00BA13FF"/>
    <w:rsid w:val="00BA143B"/>
    <w:rsid w:val="00BA146B"/>
    <w:rsid w:val="00BA149F"/>
    <w:rsid w:val="00BA1531"/>
    <w:rsid w:val="00BA16C2"/>
    <w:rsid w:val="00BA1700"/>
    <w:rsid w:val="00BA174B"/>
    <w:rsid w:val="00BA18C5"/>
    <w:rsid w:val="00BA18DC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B0"/>
    <w:rsid w:val="00BA24F0"/>
    <w:rsid w:val="00BA26B5"/>
    <w:rsid w:val="00BA26E3"/>
    <w:rsid w:val="00BA27D0"/>
    <w:rsid w:val="00BA2983"/>
    <w:rsid w:val="00BA2BAF"/>
    <w:rsid w:val="00BA2BC9"/>
    <w:rsid w:val="00BA2BF5"/>
    <w:rsid w:val="00BA2C1A"/>
    <w:rsid w:val="00BA2D6B"/>
    <w:rsid w:val="00BA2E93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AAB"/>
    <w:rsid w:val="00BA3B50"/>
    <w:rsid w:val="00BA3B62"/>
    <w:rsid w:val="00BA3D37"/>
    <w:rsid w:val="00BA405E"/>
    <w:rsid w:val="00BA410B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D2"/>
    <w:rsid w:val="00BA48E1"/>
    <w:rsid w:val="00BA497C"/>
    <w:rsid w:val="00BA4B29"/>
    <w:rsid w:val="00BA4B8D"/>
    <w:rsid w:val="00BA4C86"/>
    <w:rsid w:val="00BA4D39"/>
    <w:rsid w:val="00BA5010"/>
    <w:rsid w:val="00BA506F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C5"/>
    <w:rsid w:val="00BA7BE1"/>
    <w:rsid w:val="00BA7D14"/>
    <w:rsid w:val="00BA7E2A"/>
    <w:rsid w:val="00BA7E62"/>
    <w:rsid w:val="00BA7E87"/>
    <w:rsid w:val="00BA7F30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C73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AB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0D9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0B5"/>
    <w:rsid w:val="00BB61A3"/>
    <w:rsid w:val="00BB61FB"/>
    <w:rsid w:val="00BB62FD"/>
    <w:rsid w:val="00BB640F"/>
    <w:rsid w:val="00BB646B"/>
    <w:rsid w:val="00BB6584"/>
    <w:rsid w:val="00BB67A2"/>
    <w:rsid w:val="00BB6973"/>
    <w:rsid w:val="00BB69CC"/>
    <w:rsid w:val="00BB6A46"/>
    <w:rsid w:val="00BB6BC2"/>
    <w:rsid w:val="00BB6C2E"/>
    <w:rsid w:val="00BB6DDD"/>
    <w:rsid w:val="00BB6F29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28"/>
    <w:rsid w:val="00BC16C4"/>
    <w:rsid w:val="00BC192D"/>
    <w:rsid w:val="00BC1A12"/>
    <w:rsid w:val="00BC1C2F"/>
    <w:rsid w:val="00BC1C56"/>
    <w:rsid w:val="00BC1CEE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A9C"/>
    <w:rsid w:val="00BC3B16"/>
    <w:rsid w:val="00BC3B3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88E"/>
    <w:rsid w:val="00BC4A10"/>
    <w:rsid w:val="00BC4C20"/>
    <w:rsid w:val="00BC4E3E"/>
    <w:rsid w:val="00BC4E56"/>
    <w:rsid w:val="00BC4E95"/>
    <w:rsid w:val="00BC4EDC"/>
    <w:rsid w:val="00BC5000"/>
    <w:rsid w:val="00BC534E"/>
    <w:rsid w:val="00BC5550"/>
    <w:rsid w:val="00BC5594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734"/>
    <w:rsid w:val="00BC7914"/>
    <w:rsid w:val="00BC7962"/>
    <w:rsid w:val="00BC796D"/>
    <w:rsid w:val="00BC79DF"/>
    <w:rsid w:val="00BC7C7C"/>
    <w:rsid w:val="00BC7D4F"/>
    <w:rsid w:val="00BC7DF0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BE7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8EE"/>
    <w:rsid w:val="00BD1922"/>
    <w:rsid w:val="00BD1B3C"/>
    <w:rsid w:val="00BD1CA4"/>
    <w:rsid w:val="00BD1CD3"/>
    <w:rsid w:val="00BD1D08"/>
    <w:rsid w:val="00BD1EB7"/>
    <w:rsid w:val="00BD1EE0"/>
    <w:rsid w:val="00BD1FD2"/>
    <w:rsid w:val="00BD2082"/>
    <w:rsid w:val="00BD21BE"/>
    <w:rsid w:val="00BD223D"/>
    <w:rsid w:val="00BD223E"/>
    <w:rsid w:val="00BD2587"/>
    <w:rsid w:val="00BD2588"/>
    <w:rsid w:val="00BD26BF"/>
    <w:rsid w:val="00BD274B"/>
    <w:rsid w:val="00BD275D"/>
    <w:rsid w:val="00BD27B1"/>
    <w:rsid w:val="00BD29A0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56E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47"/>
    <w:rsid w:val="00BD3F65"/>
    <w:rsid w:val="00BD4151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6BF"/>
    <w:rsid w:val="00BD7719"/>
    <w:rsid w:val="00BD7AEE"/>
    <w:rsid w:val="00BD7BF5"/>
    <w:rsid w:val="00BD7C8A"/>
    <w:rsid w:val="00BD7D01"/>
    <w:rsid w:val="00BD7F58"/>
    <w:rsid w:val="00BD7F9D"/>
    <w:rsid w:val="00BD7FAC"/>
    <w:rsid w:val="00BE01ED"/>
    <w:rsid w:val="00BE01F8"/>
    <w:rsid w:val="00BE0277"/>
    <w:rsid w:val="00BE038F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723"/>
    <w:rsid w:val="00BE1735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39"/>
    <w:rsid w:val="00BE24A4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5D"/>
    <w:rsid w:val="00BE3FFF"/>
    <w:rsid w:val="00BE40B3"/>
    <w:rsid w:val="00BE40D9"/>
    <w:rsid w:val="00BE4252"/>
    <w:rsid w:val="00BE4352"/>
    <w:rsid w:val="00BE4559"/>
    <w:rsid w:val="00BE4571"/>
    <w:rsid w:val="00BE45FB"/>
    <w:rsid w:val="00BE46B7"/>
    <w:rsid w:val="00BE4728"/>
    <w:rsid w:val="00BE4847"/>
    <w:rsid w:val="00BE48F9"/>
    <w:rsid w:val="00BE491B"/>
    <w:rsid w:val="00BE4BE0"/>
    <w:rsid w:val="00BE4BE5"/>
    <w:rsid w:val="00BE4D85"/>
    <w:rsid w:val="00BE4E0D"/>
    <w:rsid w:val="00BE4EB4"/>
    <w:rsid w:val="00BE4F40"/>
    <w:rsid w:val="00BE5000"/>
    <w:rsid w:val="00BE5037"/>
    <w:rsid w:val="00BE52CB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63"/>
    <w:rsid w:val="00BF0386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7B"/>
    <w:rsid w:val="00BF1CC7"/>
    <w:rsid w:val="00BF1E2F"/>
    <w:rsid w:val="00BF1FB5"/>
    <w:rsid w:val="00BF20C3"/>
    <w:rsid w:val="00BF214A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0D0"/>
    <w:rsid w:val="00BF31AC"/>
    <w:rsid w:val="00BF31E1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978"/>
    <w:rsid w:val="00BF6AE4"/>
    <w:rsid w:val="00BF6C54"/>
    <w:rsid w:val="00BF6DE0"/>
    <w:rsid w:val="00BF6DF7"/>
    <w:rsid w:val="00BF6EB4"/>
    <w:rsid w:val="00BF6ECF"/>
    <w:rsid w:val="00BF6EE1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D16"/>
    <w:rsid w:val="00BF7D2A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5B8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C57"/>
    <w:rsid w:val="00C01D34"/>
    <w:rsid w:val="00C01E2C"/>
    <w:rsid w:val="00C01E40"/>
    <w:rsid w:val="00C01EDA"/>
    <w:rsid w:val="00C01F4F"/>
    <w:rsid w:val="00C02113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1B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E6"/>
    <w:rsid w:val="00C07618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0F81"/>
    <w:rsid w:val="00C110BC"/>
    <w:rsid w:val="00C111FA"/>
    <w:rsid w:val="00C11456"/>
    <w:rsid w:val="00C1166B"/>
    <w:rsid w:val="00C116EB"/>
    <w:rsid w:val="00C117D4"/>
    <w:rsid w:val="00C1180A"/>
    <w:rsid w:val="00C118B6"/>
    <w:rsid w:val="00C119A3"/>
    <w:rsid w:val="00C11CAF"/>
    <w:rsid w:val="00C11D11"/>
    <w:rsid w:val="00C11E7C"/>
    <w:rsid w:val="00C11F01"/>
    <w:rsid w:val="00C11FE3"/>
    <w:rsid w:val="00C12094"/>
    <w:rsid w:val="00C120D0"/>
    <w:rsid w:val="00C1230B"/>
    <w:rsid w:val="00C123C3"/>
    <w:rsid w:val="00C1252F"/>
    <w:rsid w:val="00C126A8"/>
    <w:rsid w:val="00C12760"/>
    <w:rsid w:val="00C12A2D"/>
    <w:rsid w:val="00C12A35"/>
    <w:rsid w:val="00C12B7C"/>
    <w:rsid w:val="00C12B89"/>
    <w:rsid w:val="00C12C7F"/>
    <w:rsid w:val="00C12C84"/>
    <w:rsid w:val="00C12DEB"/>
    <w:rsid w:val="00C12F66"/>
    <w:rsid w:val="00C13250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F4"/>
    <w:rsid w:val="00C2039F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B0D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ACA"/>
    <w:rsid w:val="00C26B9E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3014"/>
    <w:rsid w:val="00C3308C"/>
    <w:rsid w:val="00C333F3"/>
    <w:rsid w:val="00C3347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E10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BB3"/>
    <w:rsid w:val="00C37CAF"/>
    <w:rsid w:val="00C37D8C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3B3"/>
    <w:rsid w:val="00C4342C"/>
    <w:rsid w:val="00C43470"/>
    <w:rsid w:val="00C437B7"/>
    <w:rsid w:val="00C438BA"/>
    <w:rsid w:val="00C43A94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3CD"/>
    <w:rsid w:val="00C444BB"/>
    <w:rsid w:val="00C44519"/>
    <w:rsid w:val="00C44558"/>
    <w:rsid w:val="00C4468C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812"/>
    <w:rsid w:val="00C45B91"/>
    <w:rsid w:val="00C45BB2"/>
    <w:rsid w:val="00C45D58"/>
    <w:rsid w:val="00C45DF1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A05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ACB"/>
    <w:rsid w:val="00C47B32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B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137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2C1"/>
    <w:rsid w:val="00C562FD"/>
    <w:rsid w:val="00C5635B"/>
    <w:rsid w:val="00C563F7"/>
    <w:rsid w:val="00C5646D"/>
    <w:rsid w:val="00C564A3"/>
    <w:rsid w:val="00C56563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F1C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9A7"/>
    <w:rsid w:val="00C65A5E"/>
    <w:rsid w:val="00C65A63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4F3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9B"/>
    <w:rsid w:val="00C670B7"/>
    <w:rsid w:val="00C671D2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3D0"/>
    <w:rsid w:val="00C71446"/>
    <w:rsid w:val="00C714CB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0D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2B3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4F3A"/>
    <w:rsid w:val="00C74F8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51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334"/>
    <w:rsid w:val="00C83798"/>
    <w:rsid w:val="00C838C0"/>
    <w:rsid w:val="00C838DE"/>
    <w:rsid w:val="00C8397B"/>
    <w:rsid w:val="00C83ACA"/>
    <w:rsid w:val="00C83C59"/>
    <w:rsid w:val="00C83E8C"/>
    <w:rsid w:val="00C83ECA"/>
    <w:rsid w:val="00C83EED"/>
    <w:rsid w:val="00C840CD"/>
    <w:rsid w:val="00C8438A"/>
    <w:rsid w:val="00C84793"/>
    <w:rsid w:val="00C849F0"/>
    <w:rsid w:val="00C84E9C"/>
    <w:rsid w:val="00C84F2A"/>
    <w:rsid w:val="00C8522E"/>
    <w:rsid w:val="00C852B7"/>
    <w:rsid w:val="00C852BA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C2"/>
    <w:rsid w:val="00C86B92"/>
    <w:rsid w:val="00C86CCC"/>
    <w:rsid w:val="00C86D6C"/>
    <w:rsid w:val="00C86D79"/>
    <w:rsid w:val="00C86E28"/>
    <w:rsid w:val="00C86EA3"/>
    <w:rsid w:val="00C86FA3"/>
    <w:rsid w:val="00C8717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E6"/>
    <w:rsid w:val="00C9061C"/>
    <w:rsid w:val="00C906AD"/>
    <w:rsid w:val="00C90965"/>
    <w:rsid w:val="00C90A3D"/>
    <w:rsid w:val="00C90AA3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FC"/>
    <w:rsid w:val="00C96DD4"/>
    <w:rsid w:val="00C96F7F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0FCB"/>
    <w:rsid w:val="00CA10B9"/>
    <w:rsid w:val="00CA10D0"/>
    <w:rsid w:val="00CA1449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2042"/>
    <w:rsid w:val="00CA20D9"/>
    <w:rsid w:val="00CA226D"/>
    <w:rsid w:val="00CA2615"/>
    <w:rsid w:val="00CA271F"/>
    <w:rsid w:val="00CA28E4"/>
    <w:rsid w:val="00CA295F"/>
    <w:rsid w:val="00CA2B70"/>
    <w:rsid w:val="00CA2CB9"/>
    <w:rsid w:val="00CA2CD3"/>
    <w:rsid w:val="00CA2E62"/>
    <w:rsid w:val="00CA2E64"/>
    <w:rsid w:val="00CA301F"/>
    <w:rsid w:val="00CA31C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55"/>
    <w:rsid w:val="00CA45F5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2A3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946"/>
    <w:rsid w:val="00CA7A01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3"/>
    <w:rsid w:val="00CB0D64"/>
    <w:rsid w:val="00CB0DCF"/>
    <w:rsid w:val="00CB0E22"/>
    <w:rsid w:val="00CB0ECF"/>
    <w:rsid w:val="00CB0F7C"/>
    <w:rsid w:val="00CB0F98"/>
    <w:rsid w:val="00CB14C1"/>
    <w:rsid w:val="00CB14EF"/>
    <w:rsid w:val="00CB16B4"/>
    <w:rsid w:val="00CB1A6E"/>
    <w:rsid w:val="00CB1B38"/>
    <w:rsid w:val="00CB1C0D"/>
    <w:rsid w:val="00CB1D09"/>
    <w:rsid w:val="00CB1DF0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BDB"/>
    <w:rsid w:val="00CB7C7F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ED"/>
    <w:rsid w:val="00CC2119"/>
    <w:rsid w:val="00CC225E"/>
    <w:rsid w:val="00CC233F"/>
    <w:rsid w:val="00CC2449"/>
    <w:rsid w:val="00CC265B"/>
    <w:rsid w:val="00CC28B8"/>
    <w:rsid w:val="00CC2914"/>
    <w:rsid w:val="00CC29CE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643"/>
    <w:rsid w:val="00CC4AAA"/>
    <w:rsid w:val="00CC4AF9"/>
    <w:rsid w:val="00CC4BDF"/>
    <w:rsid w:val="00CC4EBF"/>
    <w:rsid w:val="00CC4FC8"/>
    <w:rsid w:val="00CC52A1"/>
    <w:rsid w:val="00CC53F5"/>
    <w:rsid w:val="00CC54E8"/>
    <w:rsid w:val="00CC5547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5F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0F01"/>
    <w:rsid w:val="00CD1164"/>
    <w:rsid w:val="00CD1174"/>
    <w:rsid w:val="00CD118D"/>
    <w:rsid w:val="00CD1197"/>
    <w:rsid w:val="00CD1264"/>
    <w:rsid w:val="00CD1283"/>
    <w:rsid w:val="00CD1361"/>
    <w:rsid w:val="00CD1470"/>
    <w:rsid w:val="00CD159D"/>
    <w:rsid w:val="00CD15B2"/>
    <w:rsid w:val="00CD17C9"/>
    <w:rsid w:val="00CD19E8"/>
    <w:rsid w:val="00CD1A36"/>
    <w:rsid w:val="00CD1AFA"/>
    <w:rsid w:val="00CD1BB8"/>
    <w:rsid w:val="00CD1BE2"/>
    <w:rsid w:val="00CD1E94"/>
    <w:rsid w:val="00CD1EB7"/>
    <w:rsid w:val="00CD1F04"/>
    <w:rsid w:val="00CD242E"/>
    <w:rsid w:val="00CD247F"/>
    <w:rsid w:val="00CD2542"/>
    <w:rsid w:val="00CD27A6"/>
    <w:rsid w:val="00CD2944"/>
    <w:rsid w:val="00CD2AD4"/>
    <w:rsid w:val="00CD2B46"/>
    <w:rsid w:val="00CD2BD4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D87"/>
    <w:rsid w:val="00CD4E9B"/>
    <w:rsid w:val="00CD50D9"/>
    <w:rsid w:val="00CD517F"/>
    <w:rsid w:val="00CD5290"/>
    <w:rsid w:val="00CD52A8"/>
    <w:rsid w:val="00CD52FC"/>
    <w:rsid w:val="00CD5316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4C"/>
    <w:rsid w:val="00CD5B77"/>
    <w:rsid w:val="00CD5B79"/>
    <w:rsid w:val="00CD5BEE"/>
    <w:rsid w:val="00CD5C38"/>
    <w:rsid w:val="00CD5C90"/>
    <w:rsid w:val="00CD5D92"/>
    <w:rsid w:val="00CD5FBE"/>
    <w:rsid w:val="00CD5FEF"/>
    <w:rsid w:val="00CD60C9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C"/>
    <w:rsid w:val="00CD75B7"/>
    <w:rsid w:val="00CD7656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589"/>
    <w:rsid w:val="00CE1680"/>
    <w:rsid w:val="00CE16C4"/>
    <w:rsid w:val="00CE16EF"/>
    <w:rsid w:val="00CE17EC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471"/>
    <w:rsid w:val="00CE266D"/>
    <w:rsid w:val="00CE2697"/>
    <w:rsid w:val="00CE2715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A16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B8B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AF"/>
    <w:rsid w:val="00CF1414"/>
    <w:rsid w:val="00CF1802"/>
    <w:rsid w:val="00CF1857"/>
    <w:rsid w:val="00CF1907"/>
    <w:rsid w:val="00CF1924"/>
    <w:rsid w:val="00CF196B"/>
    <w:rsid w:val="00CF1A4A"/>
    <w:rsid w:val="00CF1C65"/>
    <w:rsid w:val="00CF1FEA"/>
    <w:rsid w:val="00CF20C8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28C"/>
    <w:rsid w:val="00CF5355"/>
    <w:rsid w:val="00CF538F"/>
    <w:rsid w:val="00CF54E2"/>
    <w:rsid w:val="00CF563D"/>
    <w:rsid w:val="00CF580B"/>
    <w:rsid w:val="00CF58F2"/>
    <w:rsid w:val="00CF5995"/>
    <w:rsid w:val="00CF5A6B"/>
    <w:rsid w:val="00CF5A87"/>
    <w:rsid w:val="00CF5AA2"/>
    <w:rsid w:val="00CF5BA6"/>
    <w:rsid w:val="00CF5D2B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AD8"/>
    <w:rsid w:val="00CF6AE9"/>
    <w:rsid w:val="00CF6AF5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8B1"/>
    <w:rsid w:val="00D01B09"/>
    <w:rsid w:val="00D01D21"/>
    <w:rsid w:val="00D01DB2"/>
    <w:rsid w:val="00D01E93"/>
    <w:rsid w:val="00D01EFA"/>
    <w:rsid w:val="00D01F6A"/>
    <w:rsid w:val="00D0225E"/>
    <w:rsid w:val="00D0229C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78E"/>
    <w:rsid w:val="00D03A23"/>
    <w:rsid w:val="00D03B68"/>
    <w:rsid w:val="00D03C17"/>
    <w:rsid w:val="00D03CE8"/>
    <w:rsid w:val="00D03D5B"/>
    <w:rsid w:val="00D03F26"/>
    <w:rsid w:val="00D03FB7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323"/>
    <w:rsid w:val="00D05531"/>
    <w:rsid w:val="00D05635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F9"/>
    <w:rsid w:val="00D1012F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87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900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6F"/>
    <w:rsid w:val="00D16883"/>
    <w:rsid w:val="00D16894"/>
    <w:rsid w:val="00D168C5"/>
    <w:rsid w:val="00D169E1"/>
    <w:rsid w:val="00D169EE"/>
    <w:rsid w:val="00D16A5C"/>
    <w:rsid w:val="00D16A9D"/>
    <w:rsid w:val="00D16B27"/>
    <w:rsid w:val="00D16B3E"/>
    <w:rsid w:val="00D16B42"/>
    <w:rsid w:val="00D16BDB"/>
    <w:rsid w:val="00D16CA7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8CD"/>
    <w:rsid w:val="00D21B11"/>
    <w:rsid w:val="00D21D43"/>
    <w:rsid w:val="00D21E06"/>
    <w:rsid w:val="00D2241B"/>
    <w:rsid w:val="00D224D9"/>
    <w:rsid w:val="00D227C7"/>
    <w:rsid w:val="00D229E8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40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6"/>
    <w:rsid w:val="00D255AA"/>
    <w:rsid w:val="00D2560F"/>
    <w:rsid w:val="00D25662"/>
    <w:rsid w:val="00D2581D"/>
    <w:rsid w:val="00D258EF"/>
    <w:rsid w:val="00D258F8"/>
    <w:rsid w:val="00D259B5"/>
    <w:rsid w:val="00D25AAC"/>
    <w:rsid w:val="00D25C0B"/>
    <w:rsid w:val="00D25C54"/>
    <w:rsid w:val="00D25CBE"/>
    <w:rsid w:val="00D25D4C"/>
    <w:rsid w:val="00D25E28"/>
    <w:rsid w:val="00D25FAF"/>
    <w:rsid w:val="00D2603D"/>
    <w:rsid w:val="00D26047"/>
    <w:rsid w:val="00D260D5"/>
    <w:rsid w:val="00D26130"/>
    <w:rsid w:val="00D26263"/>
    <w:rsid w:val="00D26302"/>
    <w:rsid w:val="00D263B0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E99"/>
    <w:rsid w:val="00D27ED7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80F"/>
    <w:rsid w:val="00D319AC"/>
    <w:rsid w:val="00D31BD7"/>
    <w:rsid w:val="00D31C26"/>
    <w:rsid w:val="00D31CE5"/>
    <w:rsid w:val="00D31CF9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50F6"/>
    <w:rsid w:val="00D35262"/>
    <w:rsid w:val="00D35305"/>
    <w:rsid w:val="00D35401"/>
    <w:rsid w:val="00D3540F"/>
    <w:rsid w:val="00D35465"/>
    <w:rsid w:val="00D35471"/>
    <w:rsid w:val="00D35544"/>
    <w:rsid w:val="00D35552"/>
    <w:rsid w:val="00D35859"/>
    <w:rsid w:val="00D3596F"/>
    <w:rsid w:val="00D359AD"/>
    <w:rsid w:val="00D359C3"/>
    <w:rsid w:val="00D35B10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D0"/>
    <w:rsid w:val="00D36DF3"/>
    <w:rsid w:val="00D36EC8"/>
    <w:rsid w:val="00D36F0A"/>
    <w:rsid w:val="00D371E0"/>
    <w:rsid w:val="00D37278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BC"/>
    <w:rsid w:val="00D40529"/>
    <w:rsid w:val="00D406D7"/>
    <w:rsid w:val="00D409B2"/>
    <w:rsid w:val="00D409CF"/>
    <w:rsid w:val="00D409D8"/>
    <w:rsid w:val="00D40B44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0F8"/>
    <w:rsid w:val="00D45332"/>
    <w:rsid w:val="00D453C7"/>
    <w:rsid w:val="00D455D1"/>
    <w:rsid w:val="00D456AA"/>
    <w:rsid w:val="00D456D1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64A"/>
    <w:rsid w:val="00D466BC"/>
    <w:rsid w:val="00D46841"/>
    <w:rsid w:val="00D46A29"/>
    <w:rsid w:val="00D46B5C"/>
    <w:rsid w:val="00D46B84"/>
    <w:rsid w:val="00D46BBA"/>
    <w:rsid w:val="00D46D6C"/>
    <w:rsid w:val="00D46DA3"/>
    <w:rsid w:val="00D46E11"/>
    <w:rsid w:val="00D46F71"/>
    <w:rsid w:val="00D470D4"/>
    <w:rsid w:val="00D47394"/>
    <w:rsid w:val="00D47460"/>
    <w:rsid w:val="00D475E8"/>
    <w:rsid w:val="00D476E4"/>
    <w:rsid w:val="00D47A4F"/>
    <w:rsid w:val="00D47A98"/>
    <w:rsid w:val="00D47AA4"/>
    <w:rsid w:val="00D47B0B"/>
    <w:rsid w:val="00D47B86"/>
    <w:rsid w:val="00D47BFA"/>
    <w:rsid w:val="00D47C57"/>
    <w:rsid w:val="00D47D95"/>
    <w:rsid w:val="00D47DFD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0ED"/>
    <w:rsid w:val="00D5210B"/>
    <w:rsid w:val="00D5212E"/>
    <w:rsid w:val="00D521C5"/>
    <w:rsid w:val="00D523D8"/>
    <w:rsid w:val="00D52635"/>
    <w:rsid w:val="00D5270D"/>
    <w:rsid w:val="00D52949"/>
    <w:rsid w:val="00D52A8E"/>
    <w:rsid w:val="00D52B74"/>
    <w:rsid w:val="00D52CD6"/>
    <w:rsid w:val="00D52DAC"/>
    <w:rsid w:val="00D52E31"/>
    <w:rsid w:val="00D52EE4"/>
    <w:rsid w:val="00D52F7C"/>
    <w:rsid w:val="00D53070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9C"/>
    <w:rsid w:val="00D561D9"/>
    <w:rsid w:val="00D562BA"/>
    <w:rsid w:val="00D56343"/>
    <w:rsid w:val="00D56382"/>
    <w:rsid w:val="00D563CB"/>
    <w:rsid w:val="00D563FE"/>
    <w:rsid w:val="00D56424"/>
    <w:rsid w:val="00D56691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5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2E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C09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E89"/>
    <w:rsid w:val="00D63F6F"/>
    <w:rsid w:val="00D63F8C"/>
    <w:rsid w:val="00D6427D"/>
    <w:rsid w:val="00D642F1"/>
    <w:rsid w:val="00D64378"/>
    <w:rsid w:val="00D64428"/>
    <w:rsid w:val="00D644DC"/>
    <w:rsid w:val="00D645FC"/>
    <w:rsid w:val="00D646A1"/>
    <w:rsid w:val="00D647CA"/>
    <w:rsid w:val="00D6486E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E6D"/>
    <w:rsid w:val="00D65EA3"/>
    <w:rsid w:val="00D65FB8"/>
    <w:rsid w:val="00D6609C"/>
    <w:rsid w:val="00D660BA"/>
    <w:rsid w:val="00D66171"/>
    <w:rsid w:val="00D661C3"/>
    <w:rsid w:val="00D66555"/>
    <w:rsid w:val="00D6657D"/>
    <w:rsid w:val="00D66654"/>
    <w:rsid w:val="00D6670C"/>
    <w:rsid w:val="00D667B4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A2"/>
    <w:rsid w:val="00D708D4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905"/>
    <w:rsid w:val="00D7299F"/>
    <w:rsid w:val="00D729BF"/>
    <w:rsid w:val="00D72ADD"/>
    <w:rsid w:val="00D72D22"/>
    <w:rsid w:val="00D72E59"/>
    <w:rsid w:val="00D72F2E"/>
    <w:rsid w:val="00D72F4E"/>
    <w:rsid w:val="00D7301A"/>
    <w:rsid w:val="00D7320A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E1"/>
    <w:rsid w:val="00D75CC9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402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FFC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100"/>
    <w:rsid w:val="00D83140"/>
    <w:rsid w:val="00D83258"/>
    <w:rsid w:val="00D8328A"/>
    <w:rsid w:val="00D83543"/>
    <w:rsid w:val="00D8358D"/>
    <w:rsid w:val="00D835F5"/>
    <w:rsid w:val="00D8364E"/>
    <w:rsid w:val="00D836FA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E36"/>
    <w:rsid w:val="00D85E3B"/>
    <w:rsid w:val="00D85EE2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2248"/>
    <w:rsid w:val="00D926BC"/>
    <w:rsid w:val="00D9272A"/>
    <w:rsid w:val="00D92832"/>
    <w:rsid w:val="00D928EE"/>
    <w:rsid w:val="00D929F0"/>
    <w:rsid w:val="00D92B3B"/>
    <w:rsid w:val="00D92C36"/>
    <w:rsid w:val="00D92DFD"/>
    <w:rsid w:val="00D92E7A"/>
    <w:rsid w:val="00D9309C"/>
    <w:rsid w:val="00D930C4"/>
    <w:rsid w:val="00D93103"/>
    <w:rsid w:val="00D9317F"/>
    <w:rsid w:val="00D931F1"/>
    <w:rsid w:val="00D9324C"/>
    <w:rsid w:val="00D933CF"/>
    <w:rsid w:val="00D934D5"/>
    <w:rsid w:val="00D937A4"/>
    <w:rsid w:val="00D93A4A"/>
    <w:rsid w:val="00D93BD0"/>
    <w:rsid w:val="00D93E84"/>
    <w:rsid w:val="00D9408E"/>
    <w:rsid w:val="00D940CD"/>
    <w:rsid w:val="00D941B8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B79"/>
    <w:rsid w:val="00D95D5C"/>
    <w:rsid w:val="00D95EBE"/>
    <w:rsid w:val="00D95EC0"/>
    <w:rsid w:val="00D95F8F"/>
    <w:rsid w:val="00D960B7"/>
    <w:rsid w:val="00D9628A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66"/>
    <w:rsid w:val="00DA1625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876"/>
    <w:rsid w:val="00DA49CC"/>
    <w:rsid w:val="00DA4A46"/>
    <w:rsid w:val="00DA4B76"/>
    <w:rsid w:val="00DA4C0D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7C9"/>
    <w:rsid w:val="00DA7897"/>
    <w:rsid w:val="00DA78E6"/>
    <w:rsid w:val="00DA792B"/>
    <w:rsid w:val="00DA79F0"/>
    <w:rsid w:val="00DA7AA2"/>
    <w:rsid w:val="00DA7B2C"/>
    <w:rsid w:val="00DA7BC1"/>
    <w:rsid w:val="00DA7BD5"/>
    <w:rsid w:val="00DA7D2E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AF5"/>
    <w:rsid w:val="00DB0B01"/>
    <w:rsid w:val="00DB0BAD"/>
    <w:rsid w:val="00DB0C10"/>
    <w:rsid w:val="00DB0D3D"/>
    <w:rsid w:val="00DB10AF"/>
    <w:rsid w:val="00DB115A"/>
    <w:rsid w:val="00DB1260"/>
    <w:rsid w:val="00DB17F3"/>
    <w:rsid w:val="00DB18BE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3072"/>
    <w:rsid w:val="00DB31BC"/>
    <w:rsid w:val="00DB321B"/>
    <w:rsid w:val="00DB34FA"/>
    <w:rsid w:val="00DB350A"/>
    <w:rsid w:val="00DB350C"/>
    <w:rsid w:val="00DB3693"/>
    <w:rsid w:val="00DB3796"/>
    <w:rsid w:val="00DB386F"/>
    <w:rsid w:val="00DB389C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C2C"/>
    <w:rsid w:val="00DB4EE9"/>
    <w:rsid w:val="00DB4F3B"/>
    <w:rsid w:val="00DB4F70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BA3"/>
    <w:rsid w:val="00DB5DDC"/>
    <w:rsid w:val="00DB5FDD"/>
    <w:rsid w:val="00DB608F"/>
    <w:rsid w:val="00DB6301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41D"/>
    <w:rsid w:val="00DB7651"/>
    <w:rsid w:val="00DB76AA"/>
    <w:rsid w:val="00DB781E"/>
    <w:rsid w:val="00DB7937"/>
    <w:rsid w:val="00DB79AE"/>
    <w:rsid w:val="00DB7BA0"/>
    <w:rsid w:val="00DB7BE3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33"/>
    <w:rsid w:val="00DC1F6A"/>
    <w:rsid w:val="00DC1FE7"/>
    <w:rsid w:val="00DC2068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EB3"/>
    <w:rsid w:val="00DC2EEC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89B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BF2"/>
    <w:rsid w:val="00DD1CF6"/>
    <w:rsid w:val="00DD1D92"/>
    <w:rsid w:val="00DD1F30"/>
    <w:rsid w:val="00DD23F0"/>
    <w:rsid w:val="00DD23F2"/>
    <w:rsid w:val="00DD244E"/>
    <w:rsid w:val="00DD259F"/>
    <w:rsid w:val="00DD25F5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E6F"/>
    <w:rsid w:val="00DE00B1"/>
    <w:rsid w:val="00DE00DE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FFA"/>
    <w:rsid w:val="00DE103E"/>
    <w:rsid w:val="00DE123E"/>
    <w:rsid w:val="00DE12E5"/>
    <w:rsid w:val="00DE14F2"/>
    <w:rsid w:val="00DE185E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B5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7D"/>
    <w:rsid w:val="00DE716E"/>
    <w:rsid w:val="00DE7538"/>
    <w:rsid w:val="00DE759F"/>
    <w:rsid w:val="00DE75F8"/>
    <w:rsid w:val="00DE7603"/>
    <w:rsid w:val="00DE760B"/>
    <w:rsid w:val="00DE7754"/>
    <w:rsid w:val="00DE7791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C9"/>
    <w:rsid w:val="00DF0DCB"/>
    <w:rsid w:val="00DF0DDA"/>
    <w:rsid w:val="00DF0ECE"/>
    <w:rsid w:val="00DF0F80"/>
    <w:rsid w:val="00DF10A9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D16"/>
    <w:rsid w:val="00DF1F1F"/>
    <w:rsid w:val="00DF2091"/>
    <w:rsid w:val="00DF21D9"/>
    <w:rsid w:val="00DF2302"/>
    <w:rsid w:val="00DF24DC"/>
    <w:rsid w:val="00DF27E2"/>
    <w:rsid w:val="00DF29FD"/>
    <w:rsid w:val="00DF2A6F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5DC"/>
    <w:rsid w:val="00DF3600"/>
    <w:rsid w:val="00DF379F"/>
    <w:rsid w:val="00DF37DB"/>
    <w:rsid w:val="00DF38B2"/>
    <w:rsid w:val="00DF38DC"/>
    <w:rsid w:val="00DF3A07"/>
    <w:rsid w:val="00DF3BA5"/>
    <w:rsid w:val="00DF4094"/>
    <w:rsid w:val="00DF40B0"/>
    <w:rsid w:val="00DF414A"/>
    <w:rsid w:val="00DF4174"/>
    <w:rsid w:val="00DF4361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5"/>
    <w:rsid w:val="00DF7D57"/>
    <w:rsid w:val="00DF7DED"/>
    <w:rsid w:val="00DF7EA8"/>
    <w:rsid w:val="00DF7F48"/>
    <w:rsid w:val="00E00044"/>
    <w:rsid w:val="00E000D2"/>
    <w:rsid w:val="00E00183"/>
    <w:rsid w:val="00E0018F"/>
    <w:rsid w:val="00E003E3"/>
    <w:rsid w:val="00E003F0"/>
    <w:rsid w:val="00E004D2"/>
    <w:rsid w:val="00E00550"/>
    <w:rsid w:val="00E00569"/>
    <w:rsid w:val="00E0065E"/>
    <w:rsid w:val="00E00747"/>
    <w:rsid w:val="00E0078A"/>
    <w:rsid w:val="00E0084E"/>
    <w:rsid w:val="00E008C6"/>
    <w:rsid w:val="00E00917"/>
    <w:rsid w:val="00E00932"/>
    <w:rsid w:val="00E0098C"/>
    <w:rsid w:val="00E0099A"/>
    <w:rsid w:val="00E0099F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1F"/>
    <w:rsid w:val="00E0368C"/>
    <w:rsid w:val="00E036FB"/>
    <w:rsid w:val="00E037E5"/>
    <w:rsid w:val="00E037EE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76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19"/>
    <w:rsid w:val="00E12E36"/>
    <w:rsid w:val="00E12E57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731"/>
    <w:rsid w:val="00E15A39"/>
    <w:rsid w:val="00E15A62"/>
    <w:rsid w:val="00E15BD0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C1"/>
    <w:rsid w:val="00E17CC7"/>
    <w:rsid w:val="00E17D3C"/>
    <w:rsid w:val="00E17E6D"/>
    <w:rsid w:val="00E17F0D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CAD"/>
    <w:rsid w:val="00E21E1C"/>
    <w:rsid w:val="00E21ECB"/>
    <w:rsid w:val="00E21ECD"/>
    <w:rsid w:val="00E21F6C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E94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454"/>
    <w:rsid w:val="00E305EC"/>
    <w:rsid w:val="00E306FD"/>
    <w:rsid w:val="00E3078D"/>
    <w:rsid w:val="00E30796"/>
    <w:rsid w:val="00E30B59"/>
    <w:rsid w:val="00E30BF9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70C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E5"/>
    <w:rsid w:val="00E32136"/>
    <w:rsid w:val="00E3214E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104E"/>
    <w:rsid w:val="00E41296"/>
    <w:rsid w:val="00E412C9"/>
    <w:rsid w:val="00E41357"/>
    <w:rsid w:val="00E41443"/>
    <w:rsid w:val="00E41498"/>
    <w:rsid w:val="00E414A5"/>
    <w:rsid w:val="00E414FF"/>
    <w:rsid w:val="00E41965"/>
    <w:rsid w:val="00E41B08"/>
    <w:rsid w:val="00E41B30"/>
    <w:rsid w:val="00E41BDC"/>
    <w:rsid w:val="00E41D62"/>
    <w:rsid w:val="00E41D7C"/>
    <w:rsid w:val="00E42068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85"/>
    <w:rsid w:val="00E42C30"/>
    <w:rsid w:val="00E42CE6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3D4E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D8C"/>
    <w:rsid w:val="00E44E2B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C88"/>
    <w:rsid w:val="00E45F8E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92F"/>
    <w:rsid w:val="00E46965"/>
    <w:rsid w:val="00E46998"/>
    <w:rsid w:val="00E46C0C"/>
    <w:rsid w:val="00E46E44"/>
    <w:rsid w:val="00E46EA3"/>
    <w:rsid w:val="00E471E3"/>
    <w:rsid w:val="00E47290"/>
    <w:rsid w:val="00E47400"/>
    <w:rsid w:val="00E47554"/>
    <w:rsid w:val="00E47680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54B"/>
    <w:rsid w:val="00E52573"/>
    <w:rsid w:val="00E527D7"/>
    <w:rsid w:val="00E52823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BCE"/>
    <w:rsid w:val="00E53CDE"/>
    <w:rsid w:val="00E53D2F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D7"/>
    <w:rsid w:val="00E54C51"/>
    <w:rsid w:val="00E54CA7"/>
    <w:rsid w:val="00E54CD7"/>
    <w:rsid w:val="00E54D0B"/>
    <w:rsid w:val="00E54D2D"/>
    <w:rsid w:val="00E54D60"/>
    <w:rsid w:val="00E54DD4"/>
    <w:rsid w:val="00E54F22"/>
    <w:rsid w:val="00E5533E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2FBF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6A"/>
    <w:rsid w:val="00E63BF4"/>
    <w:rsid w:val="00E63F49"/>
    <w:rsid w:val="00E63FD2"/>
    <w:rsid w:val="00E6406E"/>
    <w:rsid w:val="00E640FC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9BD"/>
    <w:rsid w:val="00E65C8A"/>
    <w:rsid w:val="00E65D20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D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AFC"/>
    <w:rsid w:val="00E67CE5"/>
    <w:rsid w:val="00E67D44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707"/>
    <w:rsid w:val="00E71716"/>
    <w:rsid w:val="00E7185E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774"/>
    <w:rsid w:val="00E727CF"/>
    <w:rsid w:val="00E72997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BB"/>
    <w:rsid w:val="00E747E9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A1"/>
    <w:rsid w:val="00E75328"/>
    <w:rsid w:val="00E7552C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092"/>
    <w:rsid w:val="00E825A1"/>
    <w:rsid w:val="00E826AB"/>
    <w:rsid w:val="00E827CD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BB1"/>
    <w:rsid w:val="00E83CEA"/>
    <w:rsid w:val="00E83D2F"/>
    <w:rsid w:val="00E83D83"/>
    <w:rsid w:val="00E83E0D"/>
    <w:rsid w:val="00E83F9F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E83"/>
    <w:rsid w:val="00E86F0A"/>
    <w:rsid w:val="00E86F7C"/>
    <w:rsid w:val="00E86FB8"/>
    <w:rsid w:val="00E870E3"/>
    <w:rsid w:val="00E874F7"/>
    <w:rsid w:val="00E8757F"/>
    <w:rsid w:val="00E877D2"/>
    <w:rsid w:val="00E877FB"/>
    <w:rsid w:val="00E878FE"/>
    <w:rsid w:val="00E87DF7"/>
    <w:rsid w:val="00E90022"/>
    <w:rsid w:val="00E9006F"/>
    <w:rsid w:val="00E90137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33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82"/>
    <w:rsid w:val="00E928B3"/>
    <w:rsid w:val="00E92A87"/>
    <w:rsid w:val="00E92AC0"/>
    <w:rsid w:val="00E92C6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E03"/>
    <w:rsid w:val="00E95E14"/>
    <w:rsid w:val="00E96083"/>
    <w:rsid w:val="00E960F1"/>
    <w:rsid w:val="00E96160"/>
    <w:rsid w:val="00E962B5"/>
    <w:rsid w:val="00E965D5"/>
    <w:rsid w:val="00E96848"/>
    <w:rsid w:val="00E9696F"/>
    <w:rsid w:val="00E969B2"/>
    <w:rsid w:val="00E96BF3"/>
    <w:rsid w:val="00E96D3F"/>
    <w:rsid w:val="00E96D86"/>
    <w:rsid w:val="00E96E31"/>
    <w:rsid w:val="00E96F79"/>
    <w:rsid w:val="00E96F95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93"/>
    <w:rsid w:val="00E97AEA"/>
    <w:rsid w:val="00E97CCB"/>
    <w:rsid w:val="00E97E41"/>
    <w:rsid w:val="00E97F91"/>
    <w:rsid w:val="00E97FDB"/>
    <w:rsid w:val="00EA0010"/>
    <w:rsid w:val="00EA022E"/>
    <w:rsid w:val="00EA02C4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133"/>
    <w:rsid w:val="00EA122B"/>
    <w:rsid w:val="00EA1360"/>
    <w:rsid w:val="00EA140C"/>
    <w:rsid w:val="00EA14B8"/>
    <w:rsid w:val="00EA1563"/>
    <w:rsid w:val="00EA1673"/>
    <w:rsid w:val="00EA189C"/>
    <w:rsid w:val="00EA1A33"/>
    <w:rsid w:val="00EA1A83"/>
    <w:rsid w:val="00EA1AB8"/>
    <w:rsid w:val="00EA1BD7"/>
    <w:rsid w:val="00EA1CBE"/>
    <w:rsid w:val="00EA1DB3"/>
    <w:rsid w:val="00EA1FA6"/>
    <w:rsid w:val="00EA20B7"/>
    <w:rsid w:val="00EA215E"/>
    <w:rsid w:val="00EA21B1"/>
    <w:rsid w:val="00EA2329"/>
    <w:rsid w:val="00EA242A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7DD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C8"/>
    <w:rsid w:val="00EA6098"/>
    <w:rsid w:val="00EA66A7"/>
    <w:rsid w:val="00EA679C"/>
    <w:rsid w:val="00EA6AE2"/>
    <w:rsid w:val="00EA6B85"/>
    <w:rsid w:val="00EA6C68"/>
    <w:rsid w:val="00EA6D10"/>
    <w:rsid w:val="00EA6EA0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70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0D6"/>
    <w:rsid w:val="00EB0325"/>
    <w:rsid w:val="00EB032D"/>
    <w:rsid w:val="00EB034E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18F"/>
    <w:rsid w:val="00EB119D"/>
    <w:rsid w:val="00EB131B"/>
    <w:rsid w:val="00EB13B6"/>
    <w:rsid w:val="00EB1423"/>
    <w:rsid w:val="00EB151C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A9E"/>
    <w:rsid w:val="00EB2B5A"/>
    <w:rsid w:val="00EB2F06"/>
    <w:rsid w:val="00EB2F42"/>
    <w:rsid w:val="00EB2FA3"/>
    <w:rsid w:val="00EB2FAA"/>
    <w:rsid w:val="00EB2FF8"/>
    <w:rsid w:val="00EB30E7"/>
    <w:rsid w:val="00EB31B5"/>
    <w:rsid w:val="00EB3302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FC5"/>
    <w:rsid w:val="00EB40B0"/>
    <w:rsid w:val="00EB40D6"/>
    <w:rsid w:val="00EB44C2"/>
    <w:rsid w:val="00EB4539"/>
    <w:rsid w:val="00EB4541"/>
    <w:rsid w:val="00EB45C3"/>
    <w:rsid w:val="00EB4618"/>
    <w:rsid w:val="00EB46D5"/>
    <w:rsid w:val="00EB47CC"/>
    <w:rsid w:val="00EB48F2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71B"/>
    <w:rsid w:val="00EB6B51"/>
    <w:rsid w:val="00EB6E18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0B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B54"/>
    <w:rsid w:val="00EC2BD2"/>
    <w:rsid w:val="00EC2C3C"/>
    <w:rsid w:val="00EC2CE8"/>
    <w:rsid w:val="00EC2E5B"/>
    <w:rsid w:val="00EC2F57"/>
    <w:rsid w:val="00EC2FCE"/>
    <w:rsid w:val="00EC2FEC"/>
    <w:rsid w:val="00EC3127"/>
    <w:rsid w:val="00EC3135"/>
    <w:rsid w:val="00EC31C0"/>
    <w:rsid w:val="00EC3216"/>
    <w:rsid w:val="00EC329B"/>
    <w:rsid w:val="00EC3331"/>
    <w:rsid w:val="00EC3358"/>
    <w:rsid w:val="00EC3444"/>
    <w:rsid w:val="00EC3531"/>
    <w:rsid w:val="00EC364E"/>
    <w:rsid w:val="00EC36AF"/>
    <w:rsid w:val="00EC36C2"/>
    <w:rsid w:val="00EC36F2"/>
    <w:rsid w:val="00EC3918"/>
    <w:rsid w:val="00EC399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CC9"/>
    <w:rsid w:val="00EC4DEB"/>
    <w:rsid w:val="00EC4EBD"/>
    <w:rsid w:val="00EC503B"/>
    <w:rsid w:val="00EC519D"/>
    <w:rsid w:val="00EC53FC"/>
    <w:rsid w:val="00EC5548"/>
    <w:rsid w:val="00EC5656"/>
    <w:rsid w:val="00EC5791"/>
    <w:rsid w:val="00EC597A"/>
    <w:rsid w:val="00EC5990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164"/>
    <w:rsid w:val="00ED122E"/>
    <w:rsid w:val="00ED12CA"/>
    <w:rsid w:val="00ED12EC"/>
    <w:rsid w:val="00ED13BF"/>
    <w:rsid w:val="00ED1556"/>
    <w:rsid w:val="00ED1987"/>
    <w:rsid w:val="00ED1A21"/>
    <w:rsid w:val="00ED1A48"/>
    <w:rsid w:val="00ED1AED"/>
    <w:rsid w:val="00ED1CA5"/>
    <w:rsid w:val="00ED1D77"/>
    <w:rsid w:val="00ED1E77"/>
    <w:rsid w:val="00ED1FFF"/>
    <w:rsid w:val="00ED2070"/>
    <w:rsid w:val="00ED20AF"/>
    <w:rsid w:val="00ED2106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C1"/>
    <w:rsid w:val="00ED2EF8"/>
    <w:rsid w:val="00ED2F37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866"/>
    <w:rsid w:val="00ED6897"/>
    <w:rsid w:val="00ED69EB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6B9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2CE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5D3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43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D76"/>
    <w:rsid w:val="00EF0EBA"/>
    <w:rsid w:val="00EF107D"/>
    <w:rsid w:val="00EF1248"/>
    <w:rsid w:val="00EF149A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28E"/>
    <w:rsid w:val="00EF2492"/>
    <w:rsid w:val="00EF27C9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7F"/>
    <w:rsid w:val="00EF40A2"/>
    <w:rsid w:val="00EF43CF"/>
    <w:rsid w:val="00EF4459"/>
    <w:rsid w:val="00EF44CE"/>
    <w:rsid w:val="00EF4740"/>
    <w:rsid w:val="00EF477C"/>
    <w:rsid w:val="00EF480A"/>
    <w:rsid w:val="00EF48FC"/>
    <w:rsid w:val="00EF4B86"/>
    <w:rsid w:val="00EF4BAD"/>
    <w:rsid w:val="00EF4CBD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AA2"/>
    <w:rsid w:val="00F00B4D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DC6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79A"/>
    <w:rsid w:val="00F048D4"/>
    <w:rsid w:val="00F04A52"/>
    <w:rsid w:val="00F04B8A"/>
    <w:rsid w:val="00F04CCD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87A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65E"/>
    <w:rsid w:val="00F0672B"/>
    <w:rsid w:val="00F067C3"/>
    <w:rsid w:val="00F06844"/>
    <w:rsid w:val="00F06992"/>
    <w:rsid w:val="00F06ABB"/>
    <w:rsid w:val="00F06B4D"/>
    <w:rsid w:val="00F06B8C"/>
    <w:rsid w:val="00F06BB7"/>
    <w:rsid w:val="00F07160"/>
    <w:rsid w:val="00F071B5"/>
    <w:rsid w:val="00F07333"/>
    <w:rsid w:val="00F0744B"/>
    <w:rsid w:val="00F075D4"/>
    <w:rsid w:val="00F07631"/>
    <w:rsid w:val="00F0776B"/>
    <w:rsid w:val="00F07808"/>
    <w:rsid w:val="00F07998"/>
    <w:rsid w:val="00F07B52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348"/>
    <w:rsid w:val="00F10590"/>
    <w:rsid w:val="00F105AF"/>
    <w:rsid w:val="00F105ED"/>
    <w:rsid w:val="00F105EF"/>
    <w:rsid w:val="00F10652"/>
    <w:rsid w:val="00F108CC"/>
    <w:rsid w:val="00F10A51"/>
    <w:rsid w:val="00F10B68"/>
    <w:rsid w:val="00F10B6E"/>
    <w:rsid w:val="00F10BA6"/>
    <w:rsid w:val="00F10CC0"/>
    <w:rsid w:val="00F10E85"/>
    <w:rsid w:val="00F10F2A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6C6"/>
    <w:rsid w:val="00F157E2"/>
    <w:rsid w:val="00F159A5"/>
    <w:rsid w:val="00F15B43"/>
    <w:rsid w:val="00F15C61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91"/>
    <w:rsid w:val="00F16CBB"/>
    <w:rsid w:val="00F16E1F"/>
    <w:rsid w:val="00F16EF4"/>
    <w:rsid w:val="00F16F7B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E0"/>
    <w:rsid w:val="00F17CED"/>
    <w:rsid w:val="00F17CF5"/>
    <w:rsid w:val="00F17D12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B1D"/>
    <w:rsid w:val="00F32C49"/>
    <w:rsid w:val="00F32F89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C3"/>
    <w:rsid w:val="00F345A2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59E"/>
    <w:rsid w:val="00F35660"/>
    <w:rsid w:val="00F35712"/>
    <w:rsid w:val="00F3584C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76"/>
    <w:rsid w:val="00F368C6"/>
    <w:rsid w:val="00F3699F"/>
    <w:rsid w:val="00F369A5"/>
    <w:rsid w:val="00F36B75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B6C"/>
    <w:rsid w:val="00F37CFF"/>
    <w:rsid w:val="00F37EB5"/>
    <w:rsid w:val="00F37FA1"/>
    <w:rsid w:val="00F40156"/>
    <w:rsid w:val="00F4020E"/>
    <w:rsid w:val="00F4028A"/>
    <w:rsid w:val="00F4042B"/>
    <w:rsid w:val="00F4070A"/>
    <w:rsid w:val="00F407D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E43"/>
    <w:rsid w:val="00F42EE5"/>
    <w:rsid w:val="00F4302B"/>
    <w:rsid w:val="00F4312D"/>
    <w:rsid w:val="00F432D4"/>
    <w:rsid w:val="00F43455"/>
    <w:rsid w:val="00F43618"/>
    <w:rsid w:val="00F4395B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50EE"/>
    <w:rsid w:val="00F45122"/>
    <w:rsid w:val="00F45196"/>
    <w:rsid w:val="00F45372"/>
    <w:rsid w:val="00F45392"/>
    <w:rsid w:val="00F457E7"/>
    <w:rsid w:val="00F458B2"/>
    <w:rsid w:val="00F4595D"/>
    <w:rsid w:val="00F459AD"/>
    <w:rsid w:val="00F45A0A"/>
    <w:rsid w:val="00F45A10"/>
    <w:rsid w:val="00F45A9A"/>
    <w:rsid w:val="00F45B0A"/>
    <w:rsid w:val="00F45BCD"/>
    <w:rsid w:val="00F45CAC"/>
    <w:rsid w:val="00F45EFF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4B5"/>
    <w:rsid w:val="00F475E9"/>
    <w:rsid w:val="00F4762B"/>
    <w:rsid w:val="00F47704"/>
    <w:rsid w:val="00F477D8"/>
    <w:rsid w:val="00F4785B"/>
    <w:rsid w:val="00F47871"/>
    <w:rsid w:val="00F478FE"/>
    <w:rsid w:val="00F4791D"/>
    <w:rsid w:val="00F47A35"/>
    <w:rsid w:val="00F47C5D"/>
    <w:rsid w:val="00F47D2B"/>
    <w:rsid w:val="00F500D6"/>
    <w:rsid w:val="00F50179"/>
    <w:rsid w:val="00F503BE"/>
    <w:rsid w:val="00F50447"/>
    <w:rsid w:val="00F5044C"/>
    <w:rsid w:val="00F50470"/>
    <w:rsid w:val="00F50575"/>
    <w:rsid w:val="00F505FA"/>
    <w:rsid w:val="00F50600"/>
    <w:rsid w:val="00F50609"/>
    <w:rsid w:val="00F5099A"/>
    <w:rsid w:val="00F50A42"/>
    <w:rsid w:val="00F50A6D"/>
    <w:rsid w:val="00F50AE7"/>
    <w:rsid w:val="00F50B7E"/>
    <w:rsid w:val="00F50C4E"/>
    <w:rsid w:val="00F50D6B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56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752"/>
    <w:rsid w:val="00F67899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B61"/>
    <w:rsid w:val="00F70B83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464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F4"/>
    <w:rsid w:val="00F7488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4B"/>
    <w:rsid w:val="00F75EB8"/>
    <w:rsid w:val="00F75F72"/>
    <w:rsid w:val="00F75F94"/>
    <w:rsid w:val="00F7659F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B8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68"/>
    <w:rsid w:val="00F900D6"/>
    <w:rsid w:val="00F900E0"/>
    <w:rsid w:val="00F900F4"/>
    <w:rsid w:val="00F9026D"/>
    <w:rsid w:val="00F90487"/>
    <w:rsid w:val="00F904C9"/>
    <w:rsid w:val="00F90554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F8D"/>
    <w:rsid w:val="00F93043"/>
    <w:rsid w:val="00F930C1"/>
    <w:rsid w:val="00F930DF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831"/>
    <w:rsid w:val="00F968DA"/>
    <w:rsid w:val="00F96950"/>
    <w:rsid w:val="00F96972"/>
    <w:rsid w:val="00F96A29"/>
    <w:rsid w:val="00F96AA7"/>
    <w:rsid w:val="00F96C77"/>
    <w:rsid w:val="00F96C9F"/>
    <w:rsid w:val="00F96D86"/>
    <w:rsid w:val="00F96D87"/>
    <w:rsid w:val="00F96EA8"/>
    <w:rsid w:val="00F96F3A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622"/>
    <w:rsid w:val="00F976CF"/>
    <w:rsid w:val="00F97737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3C"/>
    <w:rsid w:val="00FA3E53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5139"/>
    <w:rsid w:val="00FA5221"/>
    <w:rsid w:val="00FA53EE"/>
    <w:rsid w:val="00FA5478"/>
    <w:rsid w:val="00FA57CD"/>
    <w:rsid w:val="00FA57E1"/>
    <w:rsid w:val="00FA58A5"/>
    <w:rsid w:val="00FA5917"/>
    <w:rsid w:val="00FA592F"/>
    <w:rsid w:val="00FA59F0"/>
    <w:rsid w:val="00FA5A2E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A18"/>
    <w:rsid w:val="00FA6A73"/>
    <w:rsid w:val="00FA6BA3"/>
    <w:rsid w:val="00FA6BF1"/>
    <w:rsid w:val="00FA6C70"/>
    <w:rsid w:val="00FA6CAF"/>
    <w:rsid w:val="00FA6FA7"/>
    <w:rsid w:val="00FA6FDE"/>
    <w:rsid w:val="00FA7090"/>
    <w:rsid w:val="00FA71B1"/>
    <w:rsid w:val="00FA7202"/>
    <w:rsid w:val="00FA7470"/>
    <w:rsid w:val="00FA7851"/>
    <w:rsid w:val="00FA7852"/>
    <w:rsid w:val="00FA7891"/>
    <w:rsid w:val="00FA7929"/>
    <w:rsid w:val="00FA7CD2"/>
    <w:rsid w:val="00FA7DD0"/>
    <w:rsid w:val="00FA7E94"/>
    <w:rsid w:val="00FB0016"/>
    <w:rsid w:val="00FB0063"/>
    <w:rsid w:val="00FB00B0"/>
    <w:rsid w:val="00FB015F"/>
    <w:rsid w:val="00FB01C7"/>
    <w:rsid w:val="00FB03D2"/>
    <w:rsid w:val="00FB03EF"/>
    <w:rsid w:val="00FB060C"/>
    <w:rsid w:val="00FB0651"/>
    <w:rsid w:val="00FB0694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B0E"/>
    <w:rsid w:val="00FB1C81"/>
    <w:rsid w:val="00FB1CED"/>
    <w:rsid w:val="00FB1EBF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635"/>
    <w:rsid w:val="00FB4691"/>
    <w:rsid w:val="00FB46C0"/>
    <w:rsid w:val="00FB4743"/>
    <w:rsid w:val="00FB48B7"/>
    <w:rsid w:val="00FB4A14"/>
    <w:rsid w:val="00FB4D9D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A01"/>
    <w:rsid w:val="00FB7BE1"/>
    <w:rsid w:val="00FB7C8D"/>
    <w:rsid w:val="00FB7E2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D46"/>
    <w:rsid w:val="00FC1F44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6"/>
    <w:rsid w:val="00FC2B1A"/>
    <w:rsid w:val="00FC2B6F"/>
    <w:rsid w:val="00FC2D66"/>
    <w:rsid w:val="00FC2DDF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A3"/>
    <w:rsid w:val="00FC41A6"/>
    <w:rsid w:val="00FC41EF"/>
    <w:rsid w:val="00FC437C"/>
    <w:rsid w:val="00FC4546"/>
    <w:rsid w:val="00FC4573"/>
    <w:rsid w:val="00FC47F8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C09"/>
    <w:rsid w:val="00FC5EFA"/>
    <w:rsid w:val="00FC5F43"/>
    <w:rsid w:val="00FC5FDA"/>
    <w:rsid w:val="00FC60F5"/>
    <w:rsid w:val="00FC6176"/>
    <w:rsid w:val="00FC622D"/>
    <w:rsid w:val="00FC654E"/>
    <w:rsid w:val="00FC65CE"/>
    <w:rsid w:val="00FC665E"/>
    <w:rsid w:val="00FC6805"/>
    <w:rsid w:val="00FC6A08"/>
    <w:rsid w:val="00FC6B45"/>
    <w:rsid w:val="00FC6E1A"/>
    <w:rsid w:val="00FC6E90"/>
    <w:rsid w:val="00FC6F0F"/>
    <w:rsid w:val="00FC6F15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1CE"/>
    <w:rsid w:val="00FD1422"/>
    <w:rsid w:val="00FD149E"/>
    <w:rsid w:val="00FD1587"/>
    <w:rsid w:val="00FD15AD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145"/>
    <w:rsid w:val="00FD21D3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DB"/>
    <w:rsid w:val="00FD34F1"/>
    <w:rsid w:val="00FD3689"/>
    <w:rsid w:val="00FD3795"/>
    <w:rsid w:val="00FD3809"/>
    <w:rsid w:val="00FD3958"/>
    <w:rsid w:val="00FD39BF"/>
    <w:rsid w:val="00FD39E5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E75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E3"/>
    <w:rsid w:val="00FE1714"/>
    <w:rsid w:val="00FE17C8"/>
    <w:rsid w:val="00FE1A2D"/>
    <w:rsid w:val="00FE1ADB"/>
    <w:rsid w:val="00FE1BD4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8B4"/>
    <w:rsid w:val="00FF096E"/>
    <w:rsid w:val="00FF09CB"/>
    <w:rsid w:val="00FF0AD4"/>
    <w:rsid w:val="00FF0BB6"/>
    <w:rsid w:val="00FF0C9D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1B"/>
    <w:rsid w:val="00FF1F2E"/>
    <w:rsid w:val="00FF2105"/>
    <w:rsid w:val="00FF2286"/>
    <w:rsid w:val="00FF22F2"/>
    <w:rsid w:val="00FF22FA"/>
    <w:rsid w:val="00FF23FE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0C6"/>
    <w:rsid w:val="00FF4152"/>
    <w:rsid w:val="00FF41B0"/>
    <w:rsid w:val="00FF41FC"/>
    <w:rsid w:val="00FF4272"/>
    <w:rsid w:val="00FF429E"/>
    <w:rsid w:val="00FF42BF"/>
    <w:rsid w:val="00FF4322"/>
    <w:rsid w:val="00FF45D2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0A66318E-551D-4AC5-B3B7-F26757E1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e69ace40e0f6407b0c27b40a0c1d0b2b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fc2a8db0de6991cbd333bee7d3ae500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MDYJPH7RTKF3-899612618-3512207</_dlc_DocId>
    <_dlc_DocIdUrl xmlns="4280bfd0-8d39-4c8f-a2d7-e53cc45df9c8">
      <Url>https://assetworldcorpth.sharepoint.com/sites/File_Sharing/_layouts/15/DocIdRedir.aspx?ID=MDYJPH7RTKF3-899612618-3512207</Url>
      <Description>MDYJPH7RTKF3-899612618-3512207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DEBED-F279-4AF7-86EE-A20DBFA62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F8A6A7-7C68-4C3D-983F-4AEA19584977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1892</TotalTime>
  <Pages>3</Pages>
  <Words>411</Words>
  <Characters>1597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92</cp:revision>
  <cp:lastPrinted>2025-08-05T05:26:00Z</cp:lastPrinted>
  <dcterms:created xsi:type="dcterms:W3CDTF">2025-08-01T13:42:00Z</dcterms:created>
  <dcterms:modified xsi:type="dcterms:W3CDTF">2025-08-07T04:21:00Z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1c06bba0-19b3-441a-8e2d-c72dd797405b</vt:lpwstr>
  </property>
  <property fmtid="{D5CDD505-2E9C-101B-9397-08002B2CF9AE}" pid="11" name="GrammarlyDocumentId">
    <vt:lpwstr>037d4d2bab190268844b0877127b6fd34c151f57287f4f4782dad32590404536</vt:lpwstr>
  </property>
</Properties>
</file>