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66918" w14:textId="77777777" w:rsidR="00B036A2" w:rsidRPr="00050B88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B267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267CE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267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B267CE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BCABF67" w14:textId="77777777" w:rsidR="00CA2370" w:rsidRPr="00B267CE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C1DD132" w14:textId="2A6A8170" w:rsidR="00CA2370" w:rsidRPr="00B267CE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E2572CB" w14:textId="4C10B676" w:rsidR="00CA2370" w:rsidRPr="00B267CE" w:rsidRDefault="00B036A2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1E0FF3C" w14:textId="77777777" w:rsidR="00CA2370" w:rsidRPr="00B267CE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6A87273E" w14:textId="50D15DFF" w:rsidR="00CA2370" w:rsidRPr="00B267CE" w:rsidRDefault="00CF4EE1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ส่วนปรับปรุงอาคารเช่า</w:t>
      </w:r>
      <w:r w:rsidR="00DF4C1F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DF4C1F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3260B04" w14:textId="706EF58B" w:rsidR="00462A98" w:rsidRDefault="00962CE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DA11D5" w:rsidRPr="00B267CE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8D4684" w:rsidRPr="00B267CE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</w:t>
      </w:r>
      <w:r w:rsidR="00DA11D5" w:rsidRPr="00B267CE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</w:p>
    <w:p w14:paraId="63E0C6DD" w14:textId="39900BAA" w:rsidR="00A44ED0" w:rsidRDefault="00A44ED0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43D67B2" w14:textId="0A61781A" w:rsidR="00627D37" w:rsidRDefault="00627D37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23AA046" w14:textId="1EBAF39F" w:rsidR="006141D6" w:rsidRDefault="00E60F55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_Hlk196493233"/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48D05AC8" w14:textId="77777777" w:rsidR="005B0722" w:rsidRPr="00B267CE" w:rsidRDefault="005B0722" w:rsidP="001B424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C378637" w14:textId="77777777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br w:type="page"/>
      </w:r>
      <w:r w:rsidRPr="00B267C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3E3824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1DB27" w14:textId="62C3DC81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 w:rsidRPr="00B267CE">
        <w:rPr>
          <w:rFonts w:asciiTheme="majorBidi" w:hAnsiTheme="majorBidi" w:cstheme="majorBidi"/>
          <w:sz w:val="30"/>
          <w:szCs w:val="30"/>
          <w:cs/>
        </w:rPr>
        <w:t>รเงินจากคณะกรรมการเมื่อวันที่</w:t>
      </w:r>
      <w:r w:rsidR="004914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C4380" w:rsidRPr="007C4380">
        <w:rPr>
          <w:rFonts w:asciiTheme="majorBidi" w:hAnsiTheme="majorBidi" w:cstheme="majorBidi"/>
          <w:sz w:val="30"/>
          <w:szCs w:val="30"/>
        </w:rPr>
        <w:t>8</w:t>
      </w:r>
      <w:r w:rsidR="00EB1BDA">
        <w:rPr>
          <w:rFonts w:asciiTheme="majorBidi" w:hAnsiTheme="majorBidi" w:cstheme="majorBidi"/>
          <w:sz w:val="30"/>
          <w:szCs w:val="30"/>
        </w:rPr>
        <w:t xml:space="preserve"> </w:t>
      </w:r>
      <w:r w:rsidR="00A44ED0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412D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C4380" w:rsidRPr="007C4380">
        <w:rPr>
          <w:rFonts w:asciiTheme="majorBidi" w:hAnsiTheme="majorBidi" w:cstheme="majorBidi"/>
          <w:sz w:val="30"/>
          <w:szCs w:val="30"/>
        </w:rPr>
        <w:t>2568</w:t>
      </w:r>
    </w:p>
    <w:p w14:paraId="17511EB1" w14:textId="77777777" w:rsidR="00B036A2" w:rsidRPr="00491409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1336A2" w14:textId="77777777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3E3824" w:rsidRDefault="00B036A2" w:rsidP="00617A3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4CEA53" w14:textId="730ED3D4" w:rsidR="001608E9" w:rsidRPr="00B267CE" w:rsidRDefault="00F44639" w:rsidP="00617A33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กลุ่ม</w:t>
      </w:r>
      <w:r w:rsidR="00283D0D" w:rsidRPr="00B267CE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A2728B" w:rsidRPr="00B267CE">
        <w:rPr>
          <w:rFonts w:asciiTheme="majorBidi" w:hAnsiTheme="majorBidi" w:cstheme="majorBidi"/>
          <w:sz w:val="30"/>
          <w:szCs w:val="30"/>
          <w:cs/>
        </w:rPr>
        <w:t>การจำหน่ายและให้บริการซ่อม</w:t>
      </w:r>
      <w:r w:rsidR="006A2C0B" w:rsidRPr="00B267CE">
        <w:rPr>
          <w:rFonts w:asciiTheme="majorBidi" w:hAnsiTheme="majorBidi" w:cstheme="majorBidi"/>
          <w:sz w:val="30"/>
          <w:szCs w:val="30"/>
          <w:cs/>
        </w:rPr>
        <w:t>เครื่อง</w:t>
      </w:r>
      <w:r w:rsidR="00B036A2" w:rsidRPr="00B267CE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0D4E5E" w:rsidRPr="00B267C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มือถือ </w:t>
      </w:r>
      <w:r w:rsidR="00B036A2" w:rsidRPr="00B267CE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283D0D" w:rsidRPr="00B267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BAE8B5" w14:textId="77777777" w:rsidR="00D0775A" w:rsidRPr="003E3824" w:rsidRDefault="00D0775A" w:rsidP="00617A33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27E3AB4" w14:textId="781C2379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6A89BE8F" w14:textId="77777777" w:rsidR="0010547F" w:rsidRPr="003E3824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line="240" w:lineRule="auto"/>
        <w:ind w:left="576" w:right="-14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381B7A4F" w14:textId="717BD38D" w:rsidR="0010547F" w:rsidRPr="00B267CE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267CE">
        <w:rPr>
          <w:rFonts w:asciiTheme="majorBidi" w:hAnsiTheme="majorBidi" w:cstheme="majorBidi"/>
          <w:sz w:val="30"/>
          <w:szCs w:val="30"/>
        </w:rPr>
        <w:br/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="00D6770F" w:rsidRPr="00D6770F">
        <w:rPr>
          <w:rFonts w:asciiTheme="majorBidi" w:hAnsiTheme="majorBidi" w:cstheme="majorBidi"/>
          <w:sz w:val="30"/>
          <w:szCs w:val="30"/>
        </w:rPr>
        <w:t>(</w:t>
      </w:r>
      <w:r w:rsidRPr="00B267CE">
        <w:rPr>
          <w:rFonts w:asciiTheme="majorBidi" w:hAnsiTheme="majorBidi" w:cstheme="majorBidi"/>
          <w:sz w:val="30"/>
          <w:szCs w:val="30"/>
          <w:cs/>
        </w:rPr>
        <w:t>“งบการเงินระหว่างกาล”</w:t>
      </w:r>
      <w:r w:rsidR="00D6770F" w:rsidRPr="00D6770F">
        <w:rPr>
          <w:rFonts w:asciiTheme="majorBidi" w:hAnsiTheme="majorBidi" w:cstheme="majorBidi"/>
          <w:sz w:val="30"/>
          <w:szCs w:val="30"/>
        </w:rPr>
        <w:t>)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 ตามมาตรฐานการบัญชี ฉบับที่ </w:t>
      </w:r>
      <w:r w:rsidR="007C4380" w:rsidRPr="007C4380">
        <w:rPr>
          <w:rFonts w:asciiTheme="majorBidi" w:hAnsiTheme="majorBidi" w:cstheme="majorBidi"/>
          <w:sz w:val="30"/>
          <w:szCs w:val="30"/>
        </w:rPr>
        <w:t>34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267C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C4380" w:rsidRPr="007C4380">
        <w:rPr>
          <w:rFonts w:asciiTheme="majorBidi" w:hAnsiTheme="majorBidi" w:cstheme="majorBidi"/>
          <w:sz w:val="30"/>
          <w:szCs w:val="30"/>
        </w:rPr>
        <w:t>31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C4380" w:rsidRPr="007C4380">
        <w:rPr>
          <w:rFonts w:asciiTheme="majorBidi" w:hAnsiTheme="majorBidi" w:cstheme="majorBidi"/>
          <w:sz w:val="30"/>
          <w:szCs w:val="30"/>
        </w:rPr>
        <w:t>2567</w:t>
      </w:r>
    </w:p>
    <w:p w14:paraId="7C131C2C" w14:textId="77777777" w:rsidR="0010547F" w:rsidRPr="003E3824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A4355" w14:textId="76F34B97" w:rsidR="00B036A2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3902B9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C4380" w:rsidRPr="007C4380">
        <w:rPr>
          <w:rFonts w:asciiTheme="majorBidi" w:hAnsiTheme="majorBidi" w:cstheme="majorBidi"/>
          <w:sz w:val="30"/>
          <w:szCs w:val="30"/>
        </w:rPr>
        <w:t>31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C4380" w:rsidRPr="007C4380">
        <w:rPr>
          <w:rFonts w:asciiTheme="majorBidi" w:hAnsiTheme="majorBidi" w:cstheme="majorBidi"/>
          <w:sz w:val="30"/>
          <w:szCs w:val="30"/>
        </w:rPr>
        <w:t>2567</w:t>
      </w:r>
    </w:p>
    <w:p w14:paraId="5C625B21" w14:textId="062E3503" w:rsidR="003E3824" w:rsidRDefault="003E3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D404280" w14:textId="6EF02F9B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cs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6543EDBB" w14:textId="77777777" w:rsidR="00B036A2" w:rsidRPr="0023525C" w:rsidRDefault="00B036A2" w:rsidP="00617A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5"/>
          <w:szCs w:val="25"/>
        </w:rPr>
      </w:pPr>
    </w:p>
    <w:p w14:paraId="2BA704E6" w14:textId="080B041B" w:rsidR="005F3717" w:rsidRPr="00B267CE" w:rsidRDefault="005F3717" w:rsidP="00617A33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  <w:r w:rsidRPr="00B267CE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</w:t>
      </w:r>
      <w:r w:rsidRPr="00B267CE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กิจการที่เกี่ยวข้องกันสำหรับงวด</w:t>
      </w:r>
      <w:r w:rsidR="00A44ED0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หก</w:t>
      </w:r>
      <w:r w:rsidR="006F7A9C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เดือน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7C4380" w:rsidRPr="007C4380">
        <w:rPr>
          <w:rFonts w:asciiTheme="majorBidi" w:hAnsiTheme="majorBidi" w:cstheme="majorBidi"/>
          <w:bCs/>
          <w:sz w:val="30"/>
          <w:szCs w:val="30"/>
          <w:lang w:val="en-US"/>
        </w:rPr>
        <w:t>30</w:t>
      </w:r>
      <w:r w:rsidR="00A44ED0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A44ED0" w:rsidRPr="006F7A9C">
        <w:rPr>
          <w:rFonts w:asciiTheme="majorBidi" w:hAnsiTheme="majorBidi" w:cstheme="majorBidi"/>
          <w:b/>
          <w:sz w:val="30"/>
          <w:szCs w:val="30"/>
          <w:cs/>
          <w:lang w:bidi="th-TH"/>
        </w:rPr>
        <w:t>มิถุนายน</w:t>
      </w:r>
      <w:r w:rsidR="00A44ED0">
        <w:rPr>
          <w:rFonts w:asciiTheme="majorBidi" w:hAnsiTheme="majorBidi" w:cstheme="majorBidi" w:hint="cs"/>
          <w:bCs/>
          <w:sz w:val="30"/>
          <w:szCs w:val="30"/>
          <w:cs/>
          <w:lang w:val="en-US" w:bidi="th-TH"/>
        </w:rPr>
        <w:t xml:space="preserve"> </w:t>
      </w:r>
      <w:r w:rsidR="007C4380" w:rsidRPr="007C4380">
        <w:rPr>
          <w:rFonts w:asciiTheme="majorBidi" w:hAnsiTheme="majorBidi" w:cstheme="majorBidi"/>
          <w:bCs/>
          <w:sz w:val="30"/>
          <w:szCs w:val="30"/>
          <w:lang w:val="en-US" w:bidi="th-TH"/>
        </w:rPr>
        <w:t>2568</w:t>
      </w:r>
      <w:r w:rsidR="002E2F09">
        <w:rPr>
          <w:rFonts w:asciiTheme="majorBidi" w:hAnsiTheme="majorBidi" w:cstheme="majorBidi"/>
          <w:bCs/>
          <w:sz w:val="30"/>
          <w:szCs w:val="30"/>
          <w:lang w:val="en-US" w:bidi="th-TH"/>
        </w:rPr>
        <w:t xml:space="preserve"> </w:t>
      </w:r>
      <w:r w:rsidRPr="00B267CE">
        <w:rPr>
          <w:rFonts w:asciiTheme="majorBidi" w:hAnsiTheme="majorBidi" w:cstheme="majorBidi"/>
          <w:b/>
          <w:sz w:val="30"/>
          <w:szCs w:val="30"/>
          <w:cs/>
          <w:lang w:bidi="th-TH"/>
        </w:rPr>
        <w:t>และ</w:t>
      </w:r>
      <w:r w:rsidRPr="00B267CE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</w:t>
      </w:r>
      <w:r w:rsidR="007C4380" w:rsidRPr="007C4380">
        <w:rPr>
          <w:rFonts w:asciiTheme="majorBidi" w:hAnsiTheme="majorBidi" w:cstheme="majorBidi"/>
          <w:bCs/>
          <w:sz w:val="30"/>
          <w:szCs w:val="30"/>
          <w:lang w:val="en-US" w:bidi="th-TH"/>
        </w:rPr>
        <w:t>2567</w:t>
      </w:r>
      <w:r w:rsidRPr="00B267CE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>สรุปได้ดังนี้</w:t>
      </w:r>
    </w:p>
    <w:p w14:paraId="1BF629E9" w14:textId="1651C0B6" w:rsidR="003B595F" w:rsidRPr="0023525C" w:rsidRDefault="003B595F" w:rsidP="00617A33">
      <w:pPr>
        <w:spacing w:line="240" w:lineRule="auto"/>
        <w:rPr>
          <w:rFonts w:asciiTheme="majorBidi" w:hAnsiTheme="majorBidi" w:cstheme="majorBidi"/>
          <w:sz w:val="25"/>
          <w:szCs w:val="25"/>
          <w:lang w:bidi="ar-SA"/>
        </w:rPr>
      </w:pPr>
    </w:p>
    <w:tbl>
      <w:tblPr>
        <w:tblW w:w="93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271"/>
        <w:gridCol w:w="1094"/>
        <w:gridCol w:w="271"/>
        <w:gridCol w:w="1128"/>
        <w:gridCol w:w="250"/>
        <w:gridCol w:w="1104"/>
      </w:tblGrid>
      <w:tr w:rsidR="00B267CE" w:rsidRPr="00B267CE" w14:paraId="704F2330" w14:textId="77777777" w:rsidTr="00296634">
        <w:tc>
          <w:tcPr>
            <w:tcW w:w="2217" w:type="pct"/>
          </w:tcPr>
          <w:p w14:paraId="30EA2CA8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</w:p>
        </w:tc>
        <w:tc>
          <w:tcPr>
            <w:tcW w:w="1309" w:type="pct"/>
            <w:gridSpan w:val="3"/>
          </w:tcPr>
          <w:p w14:paraId="22C0093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3C2F4BB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7D7799A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67CE" w:rsidRPr="00B267CE" w14:paraId="42C9F82C" w14:textId="77777777" w:rsidTr="00296634">
        <w:tc>
          <w:tcPr>
            <w:tcW w:w="2217" w:type="pct"/>
          </w:tcPr>
          <w:p w14:paraId="2705E233" w14:textId="188CD48A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A44E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หก</w:t>
            </w:r>
            <w:r w:rsidR="006F7A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เดือน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สิ้นสุดวันที่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="007C4380" w:rsidRPr="007C4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30</w:t>
            </w:r>
            <w:r w:rsidR="00A44ED0" w:rsidRPr="00A44E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="00A44ED0" w:rsidRPr="00A44ED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78" w:type="pct"/>
          </w:tcPr>
          <w:p w14:paraId="27C37873" w14:textId="5C99D840" w:rsidR="00B267CE" w:rsidRPr="00B267CE" w:rsidRDefault="007C4380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5" w:type="pct"/>
          </w:tcPr>
          <w:p w14:paraId="10F096E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8DA5F41" w14:textId="2E33050F" w:rsidR="00B267CE" w:rsidRPr="00B267CE" w:rsidRDefault="007C4380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5" w:type="pct"/>
          </w:tcPr>
          <w:p w14:paraId="6C852F0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C6B2266" w14:textId="37C44E97" w:rsidR="00B267CE" w:rsidRPr="00B267CE" w:rsidRDefault="007C4380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34" w:type="pct"/>
          </w:tcPr>
          <w:p w14:paraId="451375B3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6973B48" w14:textId="559A5221" w:rsidR="00B267CE" w:rsidRPr="00B267CE" w:rsidRDefault="007C4380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B267CE" w:rsidRPr="00B267CE" w14:paraId="026BA9FF" w14:textId="77777777" w:rsidTr="00296634">
        <w:tc>
          <w:tcPr>
            <w:tcW w:w="2217" w:type="pct"/>
          </w:tcPr>
          <w:p w14:paraId="5942809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7"/>
          </w:tcPr>
          <w:p w14:paraId="674CA53B" w14:textId="08A5323B" w:rsidR="00B267CE" w:rsidRPr="00B267CE" w:rsidRDefault="00D6770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 w:line="240" w:lineRule="auto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B267CE"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267CE" w:rsidRPr="00B267CE" w14:paraId="7DD69B6A" w14:textId="77777777" w:rsidTr="00296634">
        <w:tc>
          <w:tcPr>
            <w:tcW w:w="2217" w:type="pct"/>
          </w:tcPr>
          <w:p w14:paraId="77653BC7" w14:textId="7DB654F2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8" w:type="pct"/>
          </w:tcPr>
          <w:p w14:paraId="01B33E9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47472E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269F30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59D008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32907B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81AC45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5EA053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44ED0" w:rsidRPr="00B267CE" w14:paraId="19283BEE" w14:textId="77777777" w:rsidTr="00296634">
        <w:tc>
          <w:tcPr>
            <w:tcW w:w="2217" w:type="pct"/>
          </w:tcPr>
          <w:p w14:paraId="49E346CA" w14:textId="4641C291" w:rsidR="00A44ED0" w:rsidRPr="00B267CE" w:rsidRDefault="00A44ED0" w:rsidP="00A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4ED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2F1F868E" w14:textId="409ED493" w:rsidR="00A44ED0" w:rsidRPr="00484D0B" w:rsidRDefault="007C438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5" w:type="pct"/>
          </w:tcPr>
          <w:p w14:paraId="6779C0E3" w14:textId="77777777" w:rsidR="00A44ED0" w:rsidRPr="00484D0B" w:rsidRDefault="00A44ED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4E9B35C" w14:textId="219C4855" w:rsidR="00A44ED0" w:rsidRPr="00484D0B" w:rsidRDefault="007C4380" w:rsidP="00B03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</w:t>
            </w:r>
          </w:p>
        </w:tc>
        <w:tc>
          <w:tcPr>
            <w:tcW w:w="145" w:type="pct"/>
          </w:tcPr>
          <w:p w14:paraId="5492A3AB" w14:textId="77777777" w:rsidR="00A44ED0" w:rsidRPr="00484D0B" w:rsidRDefault="00A44ED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89DA965" w14:textId="4E57D918" w:rsidR="00A44ED0" w:rsidRPr="00484D0B" w:rsidRDefault="007C438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4" w:type="pct"/>
          </w:tcPr>
          <w:p w14:paraId="73784C19" w14:textId="77777777" w:rsidR="00A44ED0" w:rsidRPr="00484D0B" w:rsidRDefault="00A44ED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90C5510" w14:textId="3A2A71D3" w:rsidR="00A44ED0" w:rsidRPr="00B267CE" w:rsidRDefault="007C4380" w:rsidP="00B03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</w:t>
            </w:r>
          </w:p>
        </w:tc>
      </w:tr>
      <w:tr w:rsidR="00A44ED0" w:rsidRPr="00B267CE" w14:paraId="33F4491D" w14:textId="77777777" w:rsidTr="000D29B4">
        <w:tc>
          <w:tcPr>
            <w:tcW w:w="2217" w:type="pct"/>
          </w:tcPr>
          <w:p w14:paraId="2D15378E" w14:textId="77777777" w:rsidR="00A44ED0" w:rsidRPr="00B267CE" w:rsidRDefault="00A44ED0" w:rsidP="00A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</w:tcPr>
          <w:p w14:paraId="22011AC7" w14:textId="0B6EF9D7" w:rsidR="00A44ED0" w:rsidRPr="00B267CE" w:rsidRDefault="007C438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189</w:t>
            </w:r>
          </w:p>
        </w:tc>
        <w:tc>
          <w:tcPr>
            <w:tcW w:w="145" w:type="pct"/>
          </w:tcPr>
          <w:p w14:paraId="1F6D161E" w14:textId="77777777" w:rsidR="00A44ED0" w:rsidRPr="00B267CE" w:rsidRDefault="00A44ED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6F63DDD" w14:textId="52811A7E" w:rsidR="00A44ED0" w:rsidRPr="00B267CE" w:rsidRDefault="007C438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189</w:t>
            </w:r>
          </w:p>
        </w:tc>
        <w:tc>
          <w:tcPr>
            <w:tcW w:w="145" w:type="pct"/>
          </w:tcPr>
          <w:p w14:paraId="1FB00D45" w14:textId="77777777" w:rsidR="00A44ED0" w:rsidRPr="00B267CE" w:rsidRDefault="00A44ED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FF9DC92" w14:textId="58DD1F85" w:rsidR="00A44ED0" w:rsidRPr="00B267CE" w:rsidRDefault="007C438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123</w:t>
            </w:r>
          </w:p>
        </w:tc>
        <w:tc>
          <w:tcPr>
            <w:tcW w:w="134" w:type="pct"/>
          </w:tcPr>
          <w:p w14:paraId="6F8F91F8" w14:textId="77777777" w:rsidR="00A44ED0" w:rsidRPr="00B267CE" w:rsidRDefault="00A44ED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1DFDB7D" w14:textId="7B84BFAE" w:rsidR="00A44ED0" w:rsidRPr="00B267CE" w:rsidRDefault="007C438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123</w:t>
            </w:r>
          </w:p>
        </w:tc>
      </w:tr>
      <w:tr w:rsidR="006F7A9C" w:rsidRPr="0023525C" w14:paraId="1259DEEA" w14:textId="77777777" w:rsidTr="00050B88">
        <w:trPr>
          <w:trHeight w:val="479"/>
        </w:trPr>
        <w:tc>
          <w:tcPr>
            <w:tcW w:w="2217" w:type="pct"/>
          </w:tcPr>
          <w:p w14:paraId="0BC88BEC" w14:textId="77777777" w:rsidR="006F7A9C" w:rsidRPr="00A93B9F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8" w:type="pct"/>
          </w:tcPr>
          <w:p w14:paraId="27AC8C3E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</w:tcPr>
          <w:p w14:paraId="218CE025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6" w:type="pct"/>
          </w:tcPr>
          <w:p w14:paraId="347FB911" w14:textId="710BD03D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</w:tcPr>
          <w:p w14:paraId="22EBA1E9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604" w:type="pct"/>
          </w:tcPr>
          <w:p w14:paraId="44AF2E3A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4" w:type="pct"/>
          </w:tcPr>
          <w:p w14:paraId="0F8D44F5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399B3555" w14:textId="67603630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6F7A9C" w:rsidRPr="00B267CE" w14:paraId="76129899" w14:textId="77777777" w:rsidTr="00296634">
        <w:tc>
          <w:tcPr>
            <w:tcW w:w="2217" w:type="pct"/>
          </w:tcPr>
          <w:p w14:paraId="2AB9C496" w14:textId="1569DCB4" w:rsidR="006F7A9C" w:rsidRPr="00B267CE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33B771B4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F91DD9C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9EF6DA2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14DB007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C66BDA9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C86A9F3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532B9E7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44ED0" w:rsidRPr="00B267CE" w14:paraId="3A777CA7" w14:textId="77777777" w:rsidTr="007F7B9D">
        <w:tc>
          <w:tcPr>
            <w:tcW w:w="2217" w:type="pct"/>
          </w:tcPr>
          <w:p w14:paraId="427522F0" w14:textId="161B3674" w:rsidR="00A44ED0" w:rsidRPr="00B267CE" w:rsidRDefault="00A44ED0" w:rsidP="00A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22CA26AF" w14:textId="54F1D32D" w:rsidR="00A44ED0" w:rsidRPr="00B267CE" w:rsidRDefault="007C438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403AC4B7" w14:textId="77777777" w:rsidR="00A44ED0" w:rsidRPr="00B267CE" w:rsidRDefault="00A44ED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99982B7" w14:textId="049281A5" w:rsidR="00A44ED0" w:rsidRPr="00B267CE" w:rsidRDefault="007C438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01385EFB" w14:textId="77777777" w:rsidR="00A44ED0" w:rsidRPr="00B267CE" w:rsidRDefault="00A44ED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6AA07502" w14:textId="29FF6612" w:rsidR="00A44ED0" w:rsidRPr="006D6612" w:rsidRDefault="007C438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US"/>
              </w:rPr>
              <w:t>209</w:t>
            </w:r>
          </w:p>
        </w:tc>
        <w:tc>
          <w:tcPr>
            <w:tcW w:w="134" w:type="pct"/>
          </w:tcPr>
          <w:p w14:paraId="28B5C5EA" w14:textId="77777777" w:rsidR="00A44ED0" w:rsidRPr="00B267CE" w:rsidRDefault="00A44ED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0766E6F" w14:textId="39725BD0" w:rsidR="00A44ED0" w:rsidRPr="00B267CE" w:rsidRDefault="007C438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US"/>
              </w:rPr>
              <w:t>153</w:t>
            </w:r>
          </w:p>
        </w:tc>
      </w:tr>
      <w:tr w:rsidR="00A44ED0" w:rsidRPr="00B267CE" w14:paraId="23BBD5BE" w14:textId="77777777" w:rsidTr="00D62DD4">
        <w:tc>
          <w:tcPr>
            <w:tcW w:w="2217" w:type="pct"/>
          </w:tcPr>
          <w:p w14:paraId="14F5F4D4" w14:textId="2BE97DDA" w:rsidR="00A44ED0" w:rsidRPr="00B267CE" w:rsidRDefault="00A44ED0" w:rsidP="00A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78" w:type="pct"/>
          </w:tcPr>
          <w:p w14:paraId="3ABE1A8B" w14:textId="036750B9" w:rsidR="00A44ED0" w:rsidRPr="00B267CE" w:rsidRDefault="007C438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A0D22CF" w14:textId="77777777" w:rsidR="00A44ED0" w:rsidRPr="00B267CE" w:rsidRDefault="00A44ED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4FD30A5" w14:textId="19966810" w:rsidR="00A44ED0" w:rsidRPr="00B267CE" w:rsidRDefault="007C438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04014CB" w14:textId="77777777" w:rsidR="00A44ED0" w:rsidRPr="00B267CE" w:rsidRDefault="00A44ED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56A63FA" w14:textId="5C75F9EA" w:rsidR="00A44ED0" w:rsidRPr="00B267CE" w:rsidRDefault="007C438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915</w:t>
            </w:r>
          </w:p>
        </w:tc>
        <w:tc>
          <w:tcPr>
            <w:tcW w:w="134" w:type="pct"/>
          </w:tcPr>
          <w:p w14:paraId="5D8A1216" w14:textId="77777777" w:rsidR="00A44ED0" w:rsidRPr="00B267CE" w:rsidRDefault="00A44ED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4E4AC8A" w14:textId="12E900EF" w:rsidR="00A44ED0" w:rsidRPr="00B267CE" w:rsidRDefault="007C438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693</w:t>
            </w:r>
          </w:p>
        </w:tc>
      </w:tr>
      <w:tr w:rsidR="00A44ED0" w:rsidRPr="00B267CE" w14:paraId="65EA241D" w14:textId="77777777" w:rsidTr="00D62DD4">
        <w:tc>
          <w:tcPr>
            <w:tcW w:w="2217" w:type="pct"/>
          </w:tcPr>
          <w:p w14:paraId="72861DE8" w14:textId="378DDDED" w:rsidR="00A44ED0" w:rsidRPr="00B267CE" w:rsidRDefault="00A44ED0" w:rsidP="00A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1E364458" w14:textId="66E4A8A8" w:rsidR="00A44ED0" w:rsidRPr="00B267CE" w:rsidRDefault="007C438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2E8AF93" w14:textId="77777777" w:rsidR="00A44ED0" w:rsidRPr="00B267CE" w:rsidRDefault="00A44ED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3A45871" w14:textId="11B3ED2F" w:rsidR="00A44ED0" w:rsidRPr="00B267CE" w:rsidRDefault="007C438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62E1D02C" w14:textId="77777777" w:rsidR="00A44ED0" w:rsidRPr="00B267CE" w:rsidRDefault="00A44ED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BFC221F" w14:textId="5CA15E40" w:rsidR="00A44ED0" w:rsidRPr="00B267CE" w:rsidRDefault="007C438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1,303</w:t>
            </w:r>
          </w:p>
        </w:tc>
        <w:tc>
          <w:tcPr>
            <w:tcW w:w="134" w:type="pct"/>
          </w:tcPr>
          <w:p w14:paraId="62B5B595" w14:textId="77777777" w:rsidR="00A44ED0" w:rsidRPr="00B267CE" w:rsidRDefault="00A44ED0" w:rsidP="00A4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004096A" w14:textId="6DCE98C1" w:rsidR="00A44ED0" w:rsidRPr="00B267CE" w:rsidRDefault="007C4380" w:rsidP="00A1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491409" w:rsidRPr="00B267CE" w14:paraId="4C450B19" w14:textId="77777777" w:rsidTr="00D62DD4">
        <w:tc>
          <w:tcPr>
            <w:tcW w:w="2217" w:type="pct"/>
          </w:tcPr>
          <w:p w14:paraId="4062854E" w14:textId="65952872" w:rsidR="00491409" w:rsidRPr="00B267CE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1EA0DB2D" w14:textId="57DA4865" w:rsidR="00491409" w:rsidRPr="00B267CE" w:rsidRDefault="007C4380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C051F06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B83DC36" w14:textId="78438449" w:rsidR="00491409" w:rsidRPr="00B267CE" w:rsidRDefault="007C4380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CA3AB7A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DF65971" w14:textId="465DFBCB" w:rsidR="00491409" w:rsidRPr="00B267CE" w:rsidRDefault="007C4380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5,486</w:t>
            </w:r>
          </w:p>
        </w:tc>
        <w:tc>
          <w:tcPr>
            <w:tcW w:w="134" w:type="pct"/>
          </w:tcPr>
          <w:p w14:paraId="3ED1E9AA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5FDFFA5" w14:textId="4EEFFC1E" w:rsidR="00491409" w:rsidRPr="00B267CE" w:rsidRDefault="007C4380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4,551</w:t>
            </w:r>
          </w:p>
        </w:tc>
      </w:tr>
      <w:tr w:rsidR="00491409" w:rsidRPr="00B267CE" w14:paraId="0A26D81E" w14:textId="77777777" w:rsidTr="00D62DD4">
        <w:tc>
          <w:tcPr>
            <w:tcW w:w="2217" w:type="pct"/>
          </w:tcPr>
          <w:p w14:paraId="0FC793BA" w14:textId="228462B7" w:rsidR="00491409" w:rsidRPr="00744A55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8" w:type="pct"/>
          </w:tcPr>
          <w:p w14:paraId="767B11A5" w14:textId="427B58BF" w:rsidR="00491409" w:rsidRPr="00B267CE" w:rsidRDefault="007C4380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6A60E74B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29607EF" w14:textId="0C00AED7" w:rsidR="00491409" w:rsidRPr="00B267CE" w:rsidRDefault="007C4380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0BB0D93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5304B19E" w14:textId="30F041F6" w:rsidR="00491409" w:rsidRPr="00B267CE" w:rsidRDefault="007C4380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111,946</w:t>
            </w:r>
          </w:p>
        </w:tc>
        <w:tc>
          <w:tcPr>
            <w:tcW w:w="134" w:type="pct"/>
          </w:tcPr>
          <w:p w14:paraId="761EE5EB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A675B50" w14:textId="25818E5F" w:rsidR="00491409" w:rsidRPr="00B267CE" w:rsidRDefault="007C4380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122,325</w:t>
            </w:r>
          </w:p>
        </w:tc>
      </w:tr>
      <w:tr w:rsidR="00AA04F8" w:rsidRPr="00B267CE" w14:paraId="32CFC6FF" w14:textId="77777777" w:rsidTr="00D62DD4">
        <w:tc>
          <w:tcPr>
            <w:tcW w:w="2217" w:type="pct"/>
          </w:tcPr>
          <w:p w14:paraId="0F3DB864" w14:textId="625635EA" w:rsidR="00AA04F8" w:rsidRPr="00744A55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8" w:type="pct"/>
          </w:tcPr>
          <w:p w14:paraId="4DD77E5D" w14:textId="65B0F326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F178BCD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55B2565" w14:textId="7F8B340B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34B65913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52840F62" w14:textId="4F0017A0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2F4F0881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60617E8" w14:textId="6C68B51F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</w:tr>
      <w:tr w:rsidR="00AA04F8" w:rsidRPr="00B267CE" w14:paraId="00BAC056" w14:textId="77777777" w:rsidTr="00D62DD4">
        <w:tc>
          <w:tcPr>
            <w:tcW w:w="2217" w:type="pct"/>
          </w:tcPr>
          <w:p w14:paraId="4E444454" w14:textId="0141118E" w:rsidR="00AA04F8" w:rsidRPr="00744A55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</w:tcPr>
          <w:p w14:paraId="2BFE25DB" w14:textId="3078A553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4FFF0625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59B8D24" w14:textId="6F69D7F4" w:rsidR="00AA04F8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3B824D6F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0E16D60" w14:textId="5A781C6D" w:rsidR="00AA04F8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332DAB61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A148838" w14:textId="6D1B7B88" w:rsidR="00AA04F8" w:rsidRPr="006F7A9C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</w:tr>
      <w:tr w:rsidR="00AA04F8" w:rsidRPr="0023525C" w14:paraId="76E110D9" w14:textId="77777777" w:rsidTr="009F6FF6">
        <w:trPr>
          <w:trHeight w:val="389"/>
        </w:trPr>
        <w:tc>
          <w:tcPr>
            <w:tcW w:w="2217" w:type="pct"/>
          </w:tcPr>
          <w:p w14:paraId="10ED0D06" w14:textId="54D1F687" w:rsidR="00AA04F8" w:rsidRPr="00A93B9F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8" w:type="pct"/>
          </w:tcPr>
          <w:p w14:paraId="711967DC" w14:textId="15EB7402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</w:tcPr>
          <w:p w14:paraId="76B2441A" w14:textId="77777777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6" w:type="pct"/>
          </w:tcPr>
          <w:p w14:paraId="2FEB89EA" w14:textId="5830A9DC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</w:tcPr>
          <w:p w14:paraId="7A16A235" w14:textId="77777777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604" w:type="pct"/>
          </w:tcPr>
          <w:p w14:paraId="5159C10A" w14:textId="7640CEAD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4" w:type="pct"/>
          </w:tcPr>
          <w:p w14:paraId="7B4F8B26" w14:textId="77777777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359A2DF0" w14:textId="78A7CB56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AA04F8" w:rsidRPr="00B267CE" w14:paraId="4406B580" w14:textId="77777777" w:rsidTr="00D62DD4">
        <w:tc>
          <w:tcPr>
            <w:tcW w:w="2217" w:type="pct"/>
          </w:tcPr>
          <w:p w14:paraId="6811E273" w14:textId="2172A5D1" w:rsidR="00AA04F8" w:rsidRPr="00744A55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A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1129505D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8FCB98D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2675827" w14:textId="0E40F54D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1AD8272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87224AF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6DF61C2C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5A3B295" w14:textId="5DF1546E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A04F8" w:rsidRPr="00B267CE" w14:paraId="00659E16" w14:textId="77777777" w:rsidTr="00D62DD4">
        <w:trPr>
          <w:trHeight w:val="80"/>
        </w:trPr>
        <w:tc>
          <w:tcPr>
            <w:tcW w:w="2217" w:type="pct"/>
          </w:tcPr>
          <w:p w14:paraId="506DD241" w14:textId="1B82C025" w:rsidR="00AA04F8" w:rsidRPr="00744A55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2027F0E4" w14:textId="2AF1A34F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261</w:t>
            </w:r>
          </w:p>
        </w:tc>
        <w:tc>
          <w:tcPr>
            <w:tcW w:w="145" w:type="pct"/>
          </w:tcPr>
          <w:p w14:paraId="3751162C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CCC6A6E" w14:textId="544CCD34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361</w:t>
            </w:r>
          </w:p>
        </w:tc>
        <w:tc>
          <w:tcPr>
            <w:tcW w:w="145" w:type="pct"/>
          </w:tcPr>
          <w:p w14:paraId="091BCCA4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A86586B" w14:textId="5BE23B5C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246</w:t>
            </w:r>
          </w:p>
        </w:tc>
        <w:tc>
          <w:tcPr>
            <w:tcW w:w="134" w:type="pct"/>
          </w:tcPr>
          <w:p w14:paraId="5EFAB41F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2DCEC64" w14:textId="177022A7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361</w:t>
            </w:r>
          </w:p>
        </w:tc>
      </w:tr>
      <w:tr w:rsidR="00AA04F8" w:rsidRPr="00B267CE" w14:paraId="3EAD58EB" w14:textId="77777777" w:rsidTr="00037BA5">
        <w:tc>
          <w:tcPr>
            <w:tcW w:w="2217" w:type="pct"/>
          </w:tcPr>
          <w:p w14:paraId="556E58BB" w14:textId="0B5898EA" w:rsidR="00AA04F8" w:rsidRPr="00744A55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054ED442" w14:textId="39046432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5" w:type="pct"/>
          </w:tcPr>
          <w:p w14:paraId="3C318D11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3FD9BA4" w14:textId="059FAD5B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4348D3F2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5BF7BDEF" w14:textId="1573EC47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4" w:type="pct"/>
          </w:tcPr>
          <w:p w14:paraId="4A3E5D8E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597E15C" w14:textId="3F294E70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AA04F8" w:rsidRPr="00B267CE" w14:paraId="3A844427" w14:textId="77777777" w:rsidTr="00037BA5">
        <w:tc>
          <w:tcPr>
            <w:tcW w:w="2217" w:type="pct"/>
          </w:tcPr>
          <w:p w14:paraId="07BB0183" w14:textId="4CDA3862" w:rsidR="00AA04F8" w:rsidRPr="00744A55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78" w:type="pct"/>
          </w:tcPr>
          <w:p w14:paraId="2C35ADB9" w14:textId="0256BACC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16,199</w:t>
            </w:r>
          </w:p>
        </w:tc>
        <w:tc>
          <w:tcPr>
            <w:tcW w:w="145" w:type="pct"/>
          </w:tcPr>
          <w:p w14:paraId="22564F5A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42EEB90" w14:textId="0766FF7C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13,483</w:t>
            </w:r>
          </w:p>
        </w:tc>
        <w:tc>
          <w:tcPr>
            <w:tcW w:w="145" w:type="pct"/>
          </w:tcPr>
          <w:p w14:paraId="770FD22B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4FEBA2D" w14:textId="341033B5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11,908</w:t>
            </w:r>
          </w:p>
        </w:tc>
        <w:tc>
          <w:tcPr>
            <w:tcW w:w="134" w:type="pct"/>
          </w:tcPr>
          <w:p w14:paraId="2B39223F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9E392D1" w14:textId="4A7CBEB6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9,903</w:t>
            </w:r>
          </w:p>
        </w:tc>
      </w:tr>
      <w:tr w:rsidR="00AA04F8" w:rsidRPr="00B267CE" w14:paraId="459666E9" w14:textId="77777777" w:rsidTr="00037BA5">
        <w:tc>
          <w:tcPr>
            <w:tcW w:w="2217" w:type="pct"/>
          </w:tcPr>
          <w:p w14:paraId="1B3908B0" w14:textId="0DEDF36C" w:rsidR="00AA04F8" w:rsidRPr="00744A55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A5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</w:t>
            </w:r>
            <w:r w:rsidRPr="00744A55"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</w:p>
        </w:tc>
        <w:tc>
          <w:tcPr>
            <w:tcW w:w="578" w:type="pct"/>
          </w:tcPr>
          <w:p w14:paraId="760F0F31" w14:textId="42934551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5,505</w:t>
            </w:r>
          </w:p>
        </w:tc>
        <w:tc>
          <w:tcPr>
            <w:tcW w:w="145" w:type="pct"/>
          </w:tcPr>
          <w:p w14:paraId="3AC6C10A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5E86862" w14:textId="21512F23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4,405</w:t>
            </w:r>
          </w:p>
        </w:tc>
        <w:tc>
          <w:tcPr>
            <w:tcW w:w="145" w:type="pct"/>
          </w:tcPr>
          <w:p w14:paraId="6FF969F1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E622395" w14:textId="491A7F3E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5,390</w:t>
            </w:r>
          </w:p>
        </w:tc>
        <w:tc>
          <w:tcPr>
            <w:tcW w:w="134" w:type="pct"/>
          </w:tcPr>
          <w:p w14:paraId="25FBEDA9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CD940C3" w14:textId="70D81A6C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4,172</w:t>
            </w:r>
          </w:p>
        </w:tc>
      </w:tr>
      <w:tr w:rsidR="00AA04F8" w:rsidRPr="0023525C" w14:paraId="0967AC00" w14:textId="77777777" w:rsidTr="009F6FF6">
        <w:trPr>
          <w:trHeight w:val="479"/>
        </w:trPr>
        <w:tc>
          <w:tcPr>
            <w:tcW w:w="2217" w:type="pct"/>
          </w:tcPr>
          <w:p w14:paraId="35F6CBF7" w14:textId="4F47B88E" w:rsidR="00AA04F8" w:rsidRPr="00A93B9F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8" w:type="pct"/>
          </w:tcPr>
          <w:p w14:paraId="57FB9BF8" w14:textId="0D7FF0D0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5" w:type="pct"/>
          </w:tcPr>
          <w:p w14:paraId="6A9B5FBE" w14:textId="77777777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6" w:type="pct"/>
          </w:tcPr>
          <w:p w14:paraId="65B4F661" w14:textId="25A5BFD8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5" w:type="pct"/>
          </w:tcPr>
          <w:p w14:paraId="6A5CD8D4" w14:textId="77777777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604" w:type="pct"/>
          </w:tcPr>
          <w:p w14:paraId="06F724F2" w14:textId="1A264B08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34" w:type="pct"/>
          </w:tcPr>
          <w:p w14:paraId="525108EB" w14:textId="77777777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09CFF145" w14:textId="104AEE54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</w:tr>
      <w:tr w:rsidR="00AA04F8" w:rsidRPr="00B267CE" w14:paraId="335A185A" w14:textId="77777777" w:rsidTr="00037BA5">
        <w:tc>
          <w:tcPr>
            <w:tcW w:w="2217" w:type="pct"/>
          </w:tcPr>
          <w:p w14:paraId="35B5C6D3" w14:textId="45091A9E" w:rsidR="00AA04F8" w:rsidRPr="00B267CE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14:paraId="19994F7E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98B4926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F820F5E" w14:textId="1BABFD86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B947DD0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2AAB6749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CA62361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CA7FB21" w14:textId="62BD8534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A04F8" w:rsidRPr="00B267CE" w14:paraId="7866213E" w14:textId="77777777" w:rsidTr="006718EF">
        <w:tc>
          <w:tcPr>
            <w:tcW w:w="2217" w:type="pct"/>
          </w:tcPr>
          <w:p w14:paraId="2264F5BC" w14:textId="38882AA1" w:rsidR="00AA04F8" w:rsidRPr="00B267CE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1633FA40" w14:textId="6E260F93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587</w:t>
            </w:r>
          </w:p>
        </w:tc>
        <w:tc>
          <w:tcPr>
            <w:tcW w:w="145" w:type="pct"/>
          </w:tcPr>
          <w:p w14:paraId="631431A1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8C0D92A" w14:textId="588C8902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676</w:t>
            </w:r>
          </w:p>
        </w:tc>
        <w:tc>
          <w:tcPr>
            <w:tcW w:w="145" w:type="pct"/>
          </w:tcPr>
          <w:p w14:paraId="3957D469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97C83CD" w14:textId="6F16070D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587</w:t>
            </w:r>
          </w:p>
        </w:tc>
        <w:tc>
          <w:tcPr>
            <w:tcW w:w="134" w:type="pct"/>
          </w:tcPr>
          <w:p w14:paraId="38D95080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3F21040" w14:textId="6FA62707" w:rsidR="00AA04F8" w:rsidRPr="00B267CE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676</w:t>
            </w:r>
          </w:p>
        </w:tc>
      </w:tr>
      <w:tr w:rsidR="00AA04F8" w:rsidRPr="00B267CE" w14:paraId="0AAD6271" w14:textId="77777777" w:rsidTr="006718EF">
        <w:tc>
          <w:tcPr>
            <w:tcW w:w="2217" w:type="pct"/>
          </w:tcPr>
          <w:p w14:paraId="24FCAB29" w14:textId="77777777" w:rsidR="00AA04F8" w:rsidRPr="00B267CE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0C3F0AA1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98787F2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F77375E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B93CC90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201BB217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618BE6E8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F264838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A04F8" w:rsidRPr="00B267CE" w14:paraId="274C976E" w14:textId="77777777" w:rsidTr="006718EF">
        <w:tc>
          <w:tcPr>
            <w:tcW w:w="2217" w:type="pct"/>
          </w:tcPr>
          <w:p w14:paraId="56CC31DA" w14:textId="77777777" w:rsidR="00AA04F8" w:rsidRPr="00B267CE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72A16ECE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624C348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B64711B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753EB62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979C886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200E7FD1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74A452C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A04F8" w:rsidRPr="00D45635" w14:paraId="7FD284A9" w14:textId="77777777" w:rsidTr="00753A10">
        <w:tc>
          <w:tcPr>
            <w:tcW w:w="2217" w:type="pct"/>
          </w:tcPr>
          <w:p w14:paraId="47C00011" w14:textId="642009B7" w:rsidR="00AA04F8" w:rsidRPr="00B267CE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</w:p>
        </w:tc>
        <w:tc>
          <w:tcPr>
            <w:tcW w:w="1309" w:type="pct"/>
            <w:gridSpan w:val="3"/>
          </w:tcPr>
          <w:p w14:paraId="459BCE52" w14:textId="673C73B1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0546F955" w14:textId="77777777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2217A2F0" w14:textId="4D4A8DAD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A04F8" w:rsidRPr="00D45635" w14:paraId="5DB92E13" w14:textId="77777777" w:rsidTr="006718EF">
        <w:tc>
          <w:tcPr>
            <w:tcW w:w="2217" w:type="pct"/>
          </w:tcPr>
          <w:p w14:paraId="5F3D5FC0" w14:textId="1ACCCF14" w:rsidR="00AA04F8" w:rsidRPr="00B267CE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4ED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44ED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C4380" w:rsidRPr="007C438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44ED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4ED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8" w:type="pct"/>
          </w:tcPr>
          <w:p w14:paraId="508F3A91" w14:textId="5AA4EE91" w:rsidR="00AA04F8" w:rsidRPr="00D45635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5" w:type="pct"/>
          </w:tcPr>
          <w:p w14:paraId="21C6A325" w14:textId="77777777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C6D8D71" w14:textId="732BA20B" w:rsidR="00AA04F8" w:rsidRPr="00D45635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5" w:type="pct"/>
          </w:tcPr>
          <w:p w14:paraId="71D8216F" w14:textId="77777777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B87830F" w14:textId="1BDFC47A" w:rsidR="00AA04F8" w:rsidRPr="00D45635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34" w:type="pct"/>
          </w:tcPr>
          <w:p w14:paraId="68BB80EE" w14:textId="77777777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C4E2A49" w14:textId="1CB3640A" w:rsidR="00AA04F8" w:rsidRPr="00D45635" w:rsidRDefault="007C4380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AA04F8" w:rsidRPr="00D45635" w14:paraId="4E3469B2" w14:textId="77777777" w:rsidTr="00B34E0C">
        <w:tc>
          <w:tcPr>
            <w:tcW w:w="2217" w:type="pct"/>
          </w:tcPr>
          <w:p w14:paraId="4646C8A2" w14:textId="77777777" w:rsidR="00AA04F8" w:rsidRPr="00B267CE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7"/>
          </w:tcPr>
          <w:p w14:paraId="11F3BA07" w14:textId="315F68DA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A04F8" w:rsidRPr="00D45635" w14:paraId="7335F876" w14:textId="77777777" w:rsidTr="006718EF">
        <w:tc>
          <w:tcPr>
            <w:tcW w:w="2217" w:type="pct"/>
          </w:tcPr>
          <w:p w14:paraId="011637FF" w14:textId="66C515CE" w:rsidR="00AA04F8" w:rsidRPr="00D45635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4C6ED77A" w14:textId="31E27EFE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34D32BF" w14:textId="77777777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3A09D01" w14:textId="4E639054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3B4247A" w14:textId="77777777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0E8327D" w14:textId="6ACEAC41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26E5BAE8" w14:textId="77777777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640136C" w14:textId="3029CB28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587D5A" w:rsidRPr="00B267CE" w14:paraId="61FC6424" w14:textId="77777777" w:rsidTr="009460F4">
        <w:tc>
          <w:tcPr>
            <w:tcW w:w="2217" w:type="pct"/>
          </w:tcPr>
          <w:p w14:paraId="7889CC16" w14:textId="7D4DED4F" w:rsidR="00587D5A" w:rsidRPr="00B267CE" w:rsidRDefault="00587D5A" w:rsidP="0058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8" w:type="pct"/>
          </w:tcPr>
          <w:p w14:paraId="596766B2" w14:textId="52347298" w:rsidR="00587D5A" w:rsidRPr="006136CE" w:rsidRDefault="007C4380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21</w:t>
            </w: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7C4380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385</w:t>
            </w:r>
          </w:p>
        </w:tc>
        <w:tc>
          <w:tcPr>
            <w:tcW w:w="145" w:type="pct"/>
          </w:tcPr>
          <w:p w14:paraId="6EDB9A7F" w14:textId="77777777" w:rsidR="00587D5A" w:rsidRPr="006136CE" w:rsidRDefault="00587D5A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9C2E030" w14:textId="10AE821A" w:rsidR="00587D5A" w:rsidRPr="006136CE" w:rsidRDefault="007C4380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17,646</w:t>
            </w:r>
          </w:p>
        </w:tc>
        <w:tc>
          <w:tcPr>
            <w:tcW w:w="145" w:type="pct"/>
          </w:tcPr>
          <w:p w14:paraId="441F7A90" w14:textId="77777777" w:rsidR="00587D5A" w:rsidRPr="006136CE" w:rsidRDefault="00587D5A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6ADBA29" w14:textId="534F9EB5" w:rsidR="00587D5A" w:rsidRPr="006136CE" w:rsidRDefault="007C4380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18,778</w:t>
            </w:r>
          </w:p>
        </w:tc>
        <w:tc>
          <w:tcPr>
            <w:tcW w:w="134" w:type="pct"/>
          </w:tcPr>
          <w:p w14:paraId="51CB742F" w14:textId="77777777" w:rsidR="00587D5A" w:rsidRPr="009460F4" w:rsidRDefault="00587D5A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5351F3F" w14:textId="7D09E1E5" w:rsidR="00587D5A" w:rsidRPr="009460F4" w:rsidRDefault="007C4380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15,616</w:t>
            </w:r>
          </w:p>
        </w:tc>
      </w:tr>
      <w:tr w:rsidR="00587D5A" w:rsidRPr="00B267CE" w14:paraId="09928C85" w14:textId="77777777" w:rsidTr="009460F4">
        <w:tc>
          <w:tcPr>
            <w:tcW w:w="2217" w:type="pct"/>
          </w:tcPr>
          <w:p w14:paraId="2A9A9205" w14:textId="684DB191" w:rsidR="00587D5A" w:rsidRPr="00B267CE" w:rsidRDefault="00587D5A" w:rsidP="0058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6E09499" w14:textId="35A93BCB" w:rsidR="00587D5A" w:rsidRPr="006136CE" w:rsidRDefault="007C4380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193</w:t>
            </w:r>
          </w:p>
        </w:tc>
        <w:tc>
          <w:tcPr>
            <w:tcW w:w="145" w:type="pct"/>
          </w:tcPr>
          <w:p w14:paraId="70B16FB2" w14:textId="77777777" w:rsidR="00587D5A" w:rsidRPr="006136CE" w:rsidRDefault="00587D5A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216EFC1" w14:textId="73C77D06" w:rsidR="00587D5A" w:rsidRPr="006136CE" w:rsidRDefault="007C4380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178</w:t>
            </w:r>
          </w:p>
        </w:tc>
        <w:tc>
          <w:tcPr>
            <w:tcW w:w="145" w:type="pct"/>
          </w:tcPr>
          <w:p w14:paraId="24F8B521" w14:textId="77777777" w:rsidR="00587D5A" w:rsidRPr="006136CE" w:rsidRDefault="00587D5A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44969AF" w14:textId="4E01B009" w:rsidR="00587D5A" w:rsidRPr="006136CE" w:rsidRDefault="007C4380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162</w:t>
            </w:r>
          </w:p>
        </w:tc>
        <w:tc>
          <w:tcPr>
            <w:tcW w:w="134" w:type="pct"/>
          </w:tcPr>
          <w:p w14:paraId="3F684F57" w14:textId="77777777" w:rsidR="00587D5A" w:rsidRPr="00B267CE" w:rsidRDefault="00587D5A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FB8A4AF" w14:textId="40080340" w:rsidR="00587D5A" w:rsidRPr="00B267CE" w:rsidRDefault="007C4380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147</w:t>
            </w:r>
          </w:p>
        </w:tc>
      </w:tr>
      <w:tr w:rsidR="00587D5A" w:rsidRPr="00B267CE" w14:paraId="4EFA5F09" w14:textId="77777777" w:rsidTr="009460F4">
        <w:tc>
          <w:tcPr>
            <w:tcW w:w="2217" w:type="pct"/>
          </w:tcPr>
          <w:p w14:paraId="56256D9B" w14:textId="4FC16B2D" w:rsidR="00587D5A" w:rsidRPr="00B267CE" w:rsidRDefault="00587D5A" w:rsidP="0058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4EAC259" w14:textId="54B8D279" w:rsidR="00587D5A" w:rsidRPr="006136CE" w:rsidRDefault="007C4380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21,578</w:t>
            </w:r>
          </w:p>
        </w:tc>
        <w:tc>
          <w:tcPr>
            <w:tcW w:w="145" w:type="pct"/>
          </w:tcPr>
          <w:p w14:paraId="6D2ED7E0" w14:textId="77777777" w:rsidR="00587D5A" w:rsidRPr="006136CE" w:rsidRDefault="00587D5A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91C9CD8" w14:textId="37FA5092" w:rsidR="00587D5A" w:rsidRPr="006136CE" w:rsidRDefault="007C4380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17,824</w:t>
            </w:r>
          </w:p>
        </w:tc>
        <w:tc>
          <w:tcPr>
            <w:tcW w:w="145" w:type="pct"/>
          </w:tcPr>
          <w:p w14:paraId="19B9D6AC" w14:textId="77777777" w:rsidR="00587D5A" w:rsidRPr="006136CE" w:rsidRDefault="00587D5A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096D53E9" w14:textId="0E7CB15D" w:rsidR="00587D5A" w:rsidRPr="006136CE" w:rsidRDefault="007C4380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18,940</w:t>
            </w:r>
          </w:p>
        </w:tc>
        <w:tc>
          <w:tcPr>
            <w:tcW w:w="134" w:type="pct"/>
          </w:tcPr>
          <w:p w14:paraId="4238D9CD" w14:textId="77777777" w:rsidR="00587D5A" w:rsidRPr="00BD19AD" w:rsidRDefault="00587D5A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A08643E" w14:textId="652290AA" w:rsidR="00587D5A" w:rsidRPr="00034F14" w:rsidRDefault="007C4380" w:rsidP="00587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15,763</w:t>
            </w:r>
          </w:p>
        </w:tc>
      </w:tr>
    </w:tbl>
    <w:p w14:paraId="335F8F78" w14:textId="77777777" w:rsidR="009F6FF6" w:rsidRDefault="009F6FF6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9B082D5" w14:textId="7BB1090B" w:rsidR="00E647CB" w:rsidRPr="00B267CE" w:rsidRDefault="00E647CB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7C4380" w:rsidRPr="007C4380">
        <w:rPr>
          <w:rFonts w:asciiTheme="majorBidi" w:hAnsiTheme="majorBidi" w:cstheme="majorBidi"/>
          <w:sz w:val="30"/>
          <w:szCs w:val="30"/>
        </w:rPr>
        <w:t>30</w:t>
      </w:r>
      <w:r w:rsidR="00A44ED0">
        <w:rPr>
          <w:rFonts w:asciiTheme="majorBidi" w:hAnsiTheme="majorBidi" w:cstheme="majorBidi"/>
          <w:sz w:val="30"/>
          <w:szCs w:val="30"/>
        </w:rPr>
        <w:t xml:space="preserve"> </w:t>
      </w:r>
      <w:r w:rsidR="00A44ED0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2E2F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C4380" w:rsidRPr="007C4380">
        <w:rPr>
          <w:rFonts w:asciiTheme="majorBidi" w:hAnsiTheme="majorBidi" w:cstheme="majorBidi"/>
          <w:sz w:val="30"/>
          <w:szCs w:val="30"/>
        </w:rPr>
        <w:t>2568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B267C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C4380" w:rsidRPr="007C4380">
        <w:rPr>
          <w:rFonts w:asciiTheme="majorBidi" w:hAnsiTheme="majorBidi" w:cstheme="majorBidi"/>
          <w:sz w:val="30"/>
          <w:szCs w:val="30"/>
        </w:rPr>
        <w:t>31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C4380" w:rsidRPr="007C4380">
        <w:rPr>
          <w:rFonts w:asciiTheme="majorBidi" w:hAnsiTheme="majorBidi" w:cstheme="majorBidi"/>
          <w:sz w:val="30"/>
          <w:szCs w:val="30"/>
        </w:rPr>
        <w:t>2567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397EBBC" w14:textId="7DFB4737" w:rsidR="00E647CB" w:rsidRPr="00883191" w:rsidRDefault="00E647CB" w:rsidP="00617A3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080"/>
      </w:tblGrid>
      <w:tr w:rsidR="003B595F" w:rsidRPr="00B267CE" w14:paraId="40558CCB" w14:textId="77777777" w:rsidTr="00A8188F">
        <w:tc>
          <w:tcPr>
            <w:tcW w:w="2212" w:type="pct"/>
          </w:tcPr>
          <w:p w14:paraId="078E9F60" w14:textId="68F8D420" w:rsidR="003B595F" w:rsidRPr="00B267CE" w:rsidRDefault="003B595F" w:rsidP="00617A3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bookmarkStart w:id="1" w:name="OLE_LINK2"/>
          </w:p>
        </w:tc>
        <w:tc>
          <w:tcPr>
            <w:tcW w:w="1298" w:type="pct"/>
            <w:gridSpan w:val="3"/>
          </w:tcPr>
          <w:p w14:paraId="0584DA41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7" w:right="-110" w:hanging="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4B5A1D0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570D9D3A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2169C2" w:rsidRPr="00B267CE" w14:paraId="06903903" w14:textId="77777777" w:rsidTr="00A8188F">
        <w:tc>
          <w:tcPr>
            <w:tcW w:w="2212" w:type="pct"/>
          </w:tcPr>
          <w:p w14:paraId="1AA563F7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5F8A85D" w14:textId="5F87D9E6" w:rsidR="002169C2" w:rsidRPr="00B267CE" w:rsidRDefault="007C4380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A44E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44ED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" w:type="pct"/>
          </w:tcPr>
          <w:p w14:paraId="3F5FCE84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9826E20" w14:textId="36BD7084" w:rsidR="002169C2" w:rsidRPr="00B267CE" w:rsidRDefault="007C4380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169C2"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169C2"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4" w:type="pct"/>
          </w:tcPr>
          <w:p w14:paraId="7BC7A919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5AF1E5E" w14:textId="354A1F8E" w:rsidR="002169C2" w:rsidRPr="00B267CE" w:rsidRDefault="007C4380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A44E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44ED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" w:type="pct"/>
          </w:tcPr>
          <w:p w14:paraId="1A2CC069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DE41D4" w14:textId="384ABD99" w:rsidR="002169C2" w:rsidRPr="00B267CE" w:rsidRDefault="007C4380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169C2"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169C2"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169C2" w:rsidRPr="00B267CE" w14:paraId="36CE4A90" w14:textId="77777777" w:rsidTr="00A8188F">
        <w:tc>
          <w:tcPr>
            <w:tcW w:w="2212" w:type="pct"/>
          </w:tcPr>
          <w:p w14:paraId="2D070F9B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2EE6835" w14:textId="21CFF662" w:rsidR="002169C2" w:rsidRPr="002169C2" w:rsidRDefault="007C4380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</w:tcPr>
          <w:p w14:paraId="0F2063E4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8A4E2DE" w14:textId="1A326AC4" w:rsidR="002169C2" w:rsidRPr="002E2F09" w:rsidRDefault="007C4380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</w:tcPr>
          <w:p w14:paraId="18A0429B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727F39F" w14:textId="2774E195" w:rsidR="002169C2" w:rsidRPr="002E2F09" w:rsidRDefault="007C4380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</w:tcPr>
          <w:p w14:paraId="32BA0742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5B5496B" w14:textId="1ADE0743" w:rsidR="002169C2" w:rsidRPr="002E2F09" w:rsidRDefault="007C4380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A93B9F" w:rsidRPr="00B267CE" w14:paraId="29479348" w14:textId="77777777" w:rsidTr="00A8188F">
        <w:tc>
          <w:tcPr>
            <w:tcW w:w="2212" w:type="pct"/>
          </w:tcPr>
          <w:p w14:paraId="230F5519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1E40714F" w14:textId="08791EC6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A93B9F"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93B9F" w:rsidRPr="00B267CE" w14:paraId="51006813" w14:textId="77777777" w:rsidTr="00A8188F">
        <w:tc>
          <w:tcPr>
            <w:tcW w:w="2212" w:type="pct"/>
          </w:tcPr>
          <w:p w14:paraId="69D0CDA8" w14:textId="2CEEC1D1" w:rsidR="00A93B9F" w:rsidRPr="00EA1649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6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88" w:type="pct"/>
            <w:gridSpan w:val="7"/>
          </w:tcPr>
          <w:p w14:paraId="0A6EA018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93B9F" w:rsidRPr="00B267CE" w14:paraId="6FC725A2" w14:textId="77777777" w:rsidTr="00A8188F">
        <w:tc>
          <w:tcPr>
            <w:tcW w:w="2212" w:type="pct"/>
          </w:tcPr>
          <w:p w14:paraId="2B4A67C0" w14:textId="6D060D21" w:rsidR="00A93B9F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07AFD1A" w14:textId="09BFFD9D" w:rsidR="00A93B9F" w:rsidRDefault="007C4380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694CABCE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D67E41D" w14:textId="00102E68" w:rsidR="00A93B9F" w:rsidRPr="000B4D59" w:rsidRDefault="007C4380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55A7040D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353468F" w14:textId="2190EAA6" w:rsidR="00A93B9F" w:rsidRDefault="007C4380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144" w:type="pct"/>
          </w:tcPr>
          <w:p w14:paraId="2CC69BA4" w14:textId="77777777" w:rsidR="00A93B9F" w:rsidRPr="00790711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4DA531" w14:textId="43B031F9" w:rsidR="00A93B9F" w:rsidRPr="000B4D59" w:rsidRDefault="007C4380" w:rsidP="007B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</w:tr>
      <w:tr w:rsidR="0042583D" w:rsidRPr="00B267CE" w14:paraId="16C9CD8A" w14:textId="77777777" w:rsidTr="00A8188F">
        <w:tc>
          <w:tcPr>
            <w:tcW w:w="2212" w:type="pct"/>
          </w:tcPr>
          <w:p w14:paraId="2B1D1A0B" w14:textId="07136209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67CED6B" w14:textId="74903EAB" w:rsidR="0042583D" w:rsidRPr="00BB146A" w:rsidRDefault="007C4380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51ACD80B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EE90458" w14:textId="181CE0AC" w:rsidR="0042583D" w:rsidRPr="007B5B9D" w:rsidRDefault="007C4380" w:rsidP="00B03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</w:p>
        </w:tc>
        <w:tc>
          <w:tcPr>
            <w:tcW w:w="144" w:type="pct"/>
          </w:tcPr>
          <w:p w14:paraId="7C58A8D0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05135B6" w14:textId="787B8CD6" w:rsidR="0042583D" w:rsidRPr="00BB146A" w:rsidRDefault="007C4380" w:rsidP="00AC4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6867496" w14:textId="77777777" w:rsidR="0042583D" w:rsidRPr="00790711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F3386DF" w14:textId="79CB0436" w:rsidR="0042583D" w:rsidRPr="007B5B9D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</w:tr>
      <w:tr w:rsidR="004C7B68" w:rsidRPr="00B267CE" w14:paraId="2F1A2B1A" w14:textId="77777777" w:rsidTr="00A8188F">
        <w:tc>
          <w:tcPr>
            <w:tcW w:w="2212" w:type="pct"/>
          </w:tcPr>
          <w:p w14:paraId="40331767" w14:textId="77777777" w:rsidR="004C7B68" w:rsidRDefault="004C7B68" w:rsidP="004C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0315A05D" w14:textId="6AC738E0" w:rsidR="004C7B68" w:rsidRPr="00BB146A" w:rsidRDefault="007C4380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6FB5D05F" w14:textId="77777777" w:rsidR="004C7B68" w:rsidRPr="00B267CE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D07BC62" w14:textId="127A7283" w:rsidR="004C7B68" w:rsidRPr="007B5B9D" w:rsidRDefault="007C4380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</w:p>
        </w:tc>
        <w:tc>
          <w:tcPr>
            <w:tcW w:w="144" w:type="pct"/>
          </w:tcPr>
          <w:p w14:paraId="1CD2CD5A" w14:textId="77777777" w:rsidR="004C7B68" w:rsidRPr="00B267CE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5E1CAFB0" w14:textId="120FA3A9" w:rsidR="004C7B68" w:rsidRPr="00BB146A" w:rsidRDefault="007C4380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144" w:type="pct"/>
          </w:tcPr>
          <w:p w14:paraId="0D8CE369" w14:textId="77777777" w:rsidR="004C7B68" w:rsidRPr="00790711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0FCD8E8" w14:textId="116FB558" w:rsidR="004C7B68" w:rsidRPr="007B5B9D" w:rsidRDefault="007C4380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</w:tr>
      <w:tr w:rsidR="004C7B68" w:rsidRPr="00B267CE" w14:paraId="74406FD6" w14:textId="77777777" w:rsidTr="00CF73BE">
        <w:tc>
          <w:tcPr>
            <w:tcW w:w="2212" w:type="pct"/>
          </w:tcPr>
          <w:p w14:paraId="5B5F3534" w14:textId="77777777" w:rsidR="004C7B68" w:rsidRDefault="004C7B68" w:rsidP="004C7B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8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4851A715" w14:textId="0D93476D" w:rsidR="004C7B68" w:rsidRDefault="004C7B68" w:rsidP="004C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616F34F" w14:textId="77777777" w:rsidR="004C7B68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F83BCAC" w14:textId="12407F2D" w:rsidR="004C7B68" w:rsidRPr="0005097C" w:rsidRDefault="007C4380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BEA0FD6" w14:textId="77777777" w:rsidR="004C7B68" w:rsidRPr="00BB146A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D6E8099" w14:textId="0780334B" w:rsidR="004C7B68" w:rsidRPr="006A556E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3485129" w14:textId="77777777" w:rsidR="004C7B68" w:rsidRPr="00B267CE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385E7B18" w14:textId="17877D59" w:rsidR="004C7B68" w:rsidRPr="00BB146A" w:rsidRDefault="007C4380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1BA52276" w14:textId="77777777" w:rsidR="004C7B68" w:rsidRPr="00790711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927BB12" w14:textId="140BC799" w:rsidR="004C7B68" w:rsidRPr="006A556E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C7B68" w:rsidRPr="00B267CE" w14:paraId="5211E7F6" w14:textId="77777777" w:rsidTr="00A8188F">
        <w:tc>
          <w:tcPr>
            <w:tcW w:w="2212" w:type="pct"/>
          </w:tcPr>
          <w:p w14:paraId="5F281906" w14:textId="492FE151" w:rsidR="004C7B68" w:rsidRDefault="004C7B68" w:rsidP="004C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054E7C1" w14:textId="2C5DE71A" w:rsidR="004C7B68" w:rsidRPr="0005097C" w:rsidRDefault="007C4380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44B9227" w14:textId="77777777" w:rsidR="004C7B68" w:rsidRPr="006A556E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232E778" w14:textId="37D6AB11" w:rsidR="004C7B68" w:rsidRPr="006A556E" w:rsidRDefault="007C4380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</w:t>
            </w:r>
          </w:p>
        </w:tc>
        <w:tc>
          <w:tcPr>
            <w:tcW w:w="144" w:type="pct"/>
          </w:tcPr>
          <w:p w14:paraId="45E69F77" w14:textId="77777777" w:rsidR="004C7B68" w:rsidRPr="006A556E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B806CE6" w14:textId="76DEBEE2" w:rsidR="004C7B68" w:rsidRPr="006A556E" w:rsidRDefault="007C4380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217</w:t>
            </w:r>
          </w:p>
        </w:tc>
        <w:tc>
          <w:tcPr>
            <w:tcW w:w="144" w:type="pct"/>
          </w:tcPr>
          <w:p w14:paraId="48DE9722" w14:textId="77777777" w:rsidR="004C7B68" w:rsidRPr="006A556E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E58DC8E" w14:textId="01597D67" w:rsidR="004C7B68" w:rsidRPr="006A556E" w:rsidRDefault="007C4380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124</w:t>
            </w:r>
          </w:p>
        </w:tc>
      </w:tr>
    </w:tbl>
    <w:p w14:paraId="59C915BA" w14:textId="77777777" w:rsidR="003B39AC" w:rsidRPr="00883191" w:rsidRDefault="003B39AC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0"/>
        <w:gridCol w:w="270"/>
        <w:gridCol w:w="1080"/>
        <w:gridCol w:w="271"/>
        <w:gridCol w:w="1172"/>
        <w:gridCol w:w="271"/>
        <w:gridCol w:w="1075"/>
      </w:tblGrid>
      <w:tr w:rsidR="00AC2688" w:rsidRPr="00B267CE" w14:paraId="7BE847D8" w14:textId="77777777" w:rsidTr="00A8188F">
        <w:trPr>
          <w:tblHeader/>
        </w:trPr>
        <w:tc>
          <w:tcPr>
            <w:tcW w:w="2212" w:type="pct"/>
          </w:tcPr>
          <w:p w14:paraId="1296E30E" w14:textId="492BFB79" w:rsidR="00B267CE" w:rsidRPr="0039592E" w:rsidRDefault="0039592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OLE_LINK3"/>
            <w:r w:rsidRPr="003959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788" w:type="pct"/>
            <w:gridSpan w:val="7"/>
          </w:tcPr>
          <w:p w14:paraId="41913D45" w14:textId="6F253FD1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583D" w:rsidRPr="00B267CE" w14:paraId="20102962" w14:textId="77777777" w:rsidTr="0042583D">
        <w:tc>
          <w:tcPr>
            <w:tcW w:w="2212" w:type="pct"/>
          </w:tcPr>
          <w:p w14:paraId="19192A20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7571BC74" w14:textId="6B62AB81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27579C23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0DB711" w14:textId="7E185975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C438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434E48A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14:paraId="4C30420C" w14:textId="6633F430" w:rsidR="0042583D" w:rsidRPr="005B10E7" w:rsidRDefault="007C4380" w:rsidP="00404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4,704</w:t>
            </w:r>
          </w:p>
        </w:tc>
        <w:tc>
          <w:tcPr>
            <w:tcW w:w="145" w:type="pct"/>
          </w:tcPr>
          <w:p w14:paraId="72629DDF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C4F7A35" w14:textId="144B81CD" w:rsidR="0042583D" w:rsidRPr="00AF5FD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10,681</w:t>
            </w:r>
          </w:p>
        </w:tc>
      </w:tr>
      <w:tr w:rsidR="0042583D" w:rsidRPr="00B267CE" w14:paraId="50B82795" w14:textId="77777777" w:rsidTr="0042583D">
        <w:tc>
          <w:tcPr>
            <w:tcW w:w="2212" w:type="pct"/>
            <w:shd w:val="clear" w:color="auto" w:fill="FFFFFF"/>
          </w:tcPr>
          <w:p w14:paraId="27105E2F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9F9F2C9" w14:textId="57A0AC7C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4,781</w:t>
            </w:r>
          </w:p>
        </w:tc>
        <w:tc>
          <w:tcPr>
            <w:tcW w:w="144" w:type="pct"/>
          </w:tcPr>
          <w:p w14:paraId="44E3EE53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73AAFCE" w14:textId="6083D2F6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2,623</w:t>
            </w:r>
          </w:p>
        </w:tc>
        <w:tc>
          <w:tcPr>
            <w:tcW w:w="145" w:type="pct"/>
          </w:tcPr>
          <w:p w14:paraId="217760E2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BCC7911" w14:textId="28D1B225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4,781</w:t>
            </w:r>
          </w:p>
        </w:tc>
        <w:tc>
          <w:tcPr>
            <w:tcW w:w="145" w:type="pct"/>
          </w:tcPr>
          <w:p w14:paraId="6E4D7F81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E215B4B" w14:textId="5699916A" w:rsidR="0042583D" w:rsidRPr="00AF5FD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2,562</w:t>
            </w:r>
          </w:p>
        </w:tc>
      </w:tr>
      <w:tr w:rsidR="0042583D" w:rsidRPr="00B267CE" w14:paraId="04A9DE04" w14:textId="77777777" w:rsidTr="0042583D">
        <w:tc>
          <w:tcPr>
            <w:tcW w:w="2212" w:type="pct"/>
            <w:shd w:val="clear" w:color="auto" w:fill="FFFFFF"/>
          </w:tcPr>
          <w:p w14:paraId="7FEAB9C1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AE50F1B" w14:textId="46DB83F3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4,781</w:t>
            </w:r>
          </w:p>
        </w:tc>
        <w:tc>
          <w:tcPr>
            <w:tcW w:w="144" w:type="pct"/>
          </w:tcPr>
          <w:p w14:paraId="70817185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30ECFF1E" w14:textId="3DD1C088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2,623</w:t>
            </w:r>
          </w:p>
        </w:tc>
        <w:tc>
          <w:tcPr>
            <w:tcW w:w="145" w:type="pct"/>
          </w:tcPr>
          <w:p w14:paraId="0F03E8DC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2408F3ED" w14:textId="0A90E398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9,485</w:t>
            </w:r>
          </w:p>
        </w:tc>
        <w:tc>
          <w:tcPr>
            <w:tcW w:w="145" w:type="pct"/>
          </w:tcPr>
          <w:p w14:paraId="068280D3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794DB31" w14:textId="5DB931BA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13,243</w:t>
            </w:r>
          </w:p>
        </w:tc>
      </w:tr>
      <w:tr w:rsidR="00260AB5" w:rsidRPr="00B267CE" w14:paraId="1BF834B0" w14:textId="77777777" w:rsidTr="00CF73BE">
        <w:tc>
          <w:tcPr>
            <w:tcW w:w="2212" w:type="pct"/>
            <w:shd w:val="clear" w:color="auto" w:fill="FFFFFF"/>
          </w:tcPr>
          <w:p w14:paraId="0F13421E" w14:textId="77777777" w:rsidR="006A556E" w:rsidRDefault="006A556E" w:rsidP="006A55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DFFDF1D" w14:textId="28F2884A" w:rsidR="006A556E" w:rsidRPr="006A556E" w:rsidRDefault="006A556E" w:rsidP="006A55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ที่คาดว่าจะเกิดขึ้น</w:t>
            </w:r>
          </w:p>
        </w:tc>
        <w:tc>
          <w:tcPr>
            <w:tcW w:w="577" w:type="pct"/>
          </w:tcPr>
          <w:p w14:paraId="420C51C1" w14:textId="77777777" w:rsidR="00405677" w:rsidRDefault="00405677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C1F4483" w14:textId="5DA72CEB" w:rsidR="006A556E" w:rsidRPr="00F10CCF" w:rsidRDefault="007C4380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26941B80" w14:textId="77777777" w:rsidR="006A556E" w:rsidRPr="00B267CE" w:rsidRDefault="006A556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AEFC309" w14:textId="67D12B23" w:rsidR="006A556E" w:rsidRPr="006A556E" w:rsidRDefault="006A556E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B19F952" w14:textId="77777777" w:rsidR="006A556E" w:rsidRPr="00B267CE" w:rsidRDefault="006A556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E7EC2D0" w14:textId="299FA1D3" w:rsidR="006A556E" w:rsidRPr="00F10CCF" w:rsidRDefault="007C4380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0048180" w14:textId="77777777" w:rsidR="006A556E" w:rsidRPr="009376B3" w:rsidRDefault="006A556E" w:rsidP="0093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left="-11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4" w:type="pct"/>
          </w:tcPr>
          <w:p w14:paraId="57E8E078" w14:textId="3613F074" w:rsidR="006A556E" w:rsidRPr="006A556E" w:rsidRDefault="006A556E" w:rsidP="00C71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60AB5" w:rsidRPr="00B267CE" w14:paraId="38B128FE" w14:textId="77777777" w:rsidTr="0042583D">
        <w:tc>
          <w:tcPr>
            <w:tcW w:w="2212" w:type="pct"/>
          </w:tcPr>
          <w:p w14:paraId="4A4065B8" w14:textId="07A7767B" w:rsidR="00B267CE" w:rsidRPr="00B267CE" w:rsidRDefault="006A556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38B301E" w14:textId="67140C39" w:rsidR="00B267CE" w:rsidRPr="00B267CE" w:rsidRDefault="007C4380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4,781</w:t>
            </w:r>
          </w:p>
        </w:tc>
        <w:tc>
          <w:tcPr>
            <w:tcW w:w="144" w:type="pct"/>
          </w:tcPr>
          <w:p w14:paraId="2DC1B46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B33CF60" w14:textId="50F92E45" w:rsidR="00B267CE" w:rsidRPr="00B267CE" w:rsidRDefault="007C4380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2,623</w:t>
            </w:r>
          </w:p>
        </w:tc>
        <w:tc>
          <w:tcPr>
            <w:tcW w:w="145" w:type="pct"/>
          </w:tcPr>
          <w:p w14:paraId="0DA799E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1C7E87D" w14:textId="3F7CADC8" w:rsidR="00B267CE" w:rsidRPr="00B267CE" w:rsidRDefault="007C4380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9,485</w:t>
            </w:r>
          </w:p>
        </w:tc>
        <w:tc>
          <w:tcPr>
            <w:tcW w:w="145" w:type="pct"/>
          </w:tcPr>
          <w:p w14:paraId="1D2EFEB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EEF9844" w14:textId="4D5745B9" w:rsidR="00B267CE" w:rsidRPr="00B267CE" w:rsidRDefault="007C4380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13,243</w:t>
            </w:r>
          </w:p>
        </w:tc>
      </w:tr>
      <w:bookmarkEnd w:id="2"/>
    </w:tbl>
    <w:p w14:paraId="378E9C7D" w14:textId="77777777" w:rsidR="00050B88" w:rsidRDefault="00050B88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2B8A73" w14:textId="77777777" w:rsidR="00E004B3" w:rsidRPr="00883191" w:rsidRDefault="00E004B3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3"/>
        <w:gridCol w:w="1085"/>
        <w:gridCol w:w="270"/>
        <w:gridCol w:w="1172"/>
        <w:gridCol w:w="236"/>
        <w:gridCol w:w="33"/>
        <w:gridCol w:w="1084"/>
        <w:gridCol w:w="236"/>
        <w:gridCol w:w="31"/>
        <w:gridCol w:w="1078"/>
      </w:tblGrid>
      <w:tr w:rsidR="001F0856" w:rsidRPr="00B267CE" w14:paraId="4BAC671B" w14:textId="77777777" w:rsidTr="00FA21CF">
        <w:tc>
          <w:tcPr>
            <w:tcW w:w="2160" w:type="pct"/>
          </w:tcPr>
          <w:p w14:paraId="093FB4DA" w14:textId="77777777" w:rsidR="001F0856" w:rsidRPr="00B267CE" w:rsidRDefault="001F0856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</w:tcPr>
          <w:p w14:paraId="639CBF8C" w14:textId="18F60A6B" w:rsidR="001F0856" w:rsidRPr="00B267CE" w:rsidRDefault="000E03EF" w:rsidP="000E0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F6D36F4" w14:textId="77777777" w:rsidR="001F0856" w:rsidRPr="00B267CE" w:rsidRDefault="001F0856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8" w:type="pct"/>
            <w:gridSpan w:val="5"/>
          </w:tcPr>
          <w:p w14:paraId="6C09B688" w14:textId="0B5BE2F9" w:rsidR="001F0856" w:rsidRPr="00B267CE" w:rsidRDefault="000E03EF" w:rsidP="000E0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2583D" w:rsidRPr="00B267CE" w14:paraId="41CDAA71" w14:textId="77777777" w:rsidTr="00FA21CF">
        <w:tc>
          <w:tcPr>
            <w:tcW w:w="2160" w:type="pct"/>
          </w:tcPr>
          <w:p w14:paraId="4B481BC5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60086D2" w14:textId="65AB1A6E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A44E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44ED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2D40E2C2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D47F65B" w14:textId="5D6D78F3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8" w:type="pct"/>
          </w:tcPr>
          <w:p w14:paraId="3CC2DEA5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7" w:type="pct"/>
            <w:gridSpan w:val="2"/>
          </w:tcPr>
          <w:p w14:paraId="1AE434C3" w14:textId="03E196D0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A44E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44ED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  <w:gridSpan w:val="2"/>
          </w:tcPr>
          <w:p w14:paraId="3FC8E7FE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285E396C" w14:textId="7CC77364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2583D" w:rsidRPr="00B267CE" w14:paraId="03AE76B4" w14:textId="77777777" w:rsidTr="00FA21CF">
        <w:tc>
          <w:tcPr>
            <w:tcW w:w="2160" w:type="pct"/>
          </w:tcPr>
          <w:p w14:paraId="17ED79EC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57B9B43" w14:textId="7ADDAC79" w:rsidR="0042583D" w:rsidRPr="00B267CE" w:rsidRDefault="007C4380" w:rsidP="0064409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7" w:type="pct"/>
          </w:tcPr>
          <w:p w14:paraId="12002ADD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B792BBD" w14:textId="584AE00F" w:rsidR="0042583D" w:rsidRPr="0042583D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8" w:type="pct"/>
          </w:tcPr>
          <w:p w14:paraId="628FC820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7" w:type="pct"/>
            <w:gridSpan w:val="2"/>
          </w:tcPr>
          <w:p w14:paraId="40FD64FE" w14:textId="079BE679" w:rsidR="0042583D" w:rsidRPr="00B267CE" w:rsidRDefault="007C4380" w:rsidP="0064409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5" w:type="pct"/>
            <w:gridSpan w:val="2"/>
          </w:tcPr>
          <w:p w14:paraId="5418374B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0C6B1918" w14:textId="67B8DA73" w:rsidR="0042583D" w:rsidRPr="00070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0E03EF" w:rsidRPr="00B267CE" w14:paraId="61D7A1D3" w14:textId="77777777" w:rsidTr="000E03EF">
        <w:tc>
          <w:tcPr>
            <w:tcW w:w="2160" w:type="pct"/>
          </w:tcPr>
          <w:p w14:paraId="4BFF6ABC" w14:textId="77777777" w:rsidR="000E03EF" w:rsidRPr="00B267CE" w:rsidRDefault="000E03EF" w:rsidP="000E03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9"/>
          </w:tcPr>
          <w:p w14:paraId="20AE82AB" w14:textId="36134CE3" w:rsidR="000E03EF" w:rsidRPr="00B267CE" w:rsidRDefault="00D6770F" w:rsidP="000E03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0E03EF"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A21CF" w:rsidRPr="00B267CE" w14:paraId="28A35C52" w14:textId="77777777" w:rsidTr="000E03EF">
        <w:tc>
          <w:tcPr>
            <w:tcW w:w="2160" w:type="pct"/>
          </w:tcPr>
          <w:p w14:paraId="4D59362A" w14:textId="77B73F64" w:rsidR="00FA21CF" w:rsidRPr="00FA21CF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21C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840" w:type="pct"/>
            <w:gridSpan w:val="9"/>
          </w:tcPr>
          <w:p w14:paraId="727FB72E" w14:textId="77777777" w:rsidR="00FA21CF" w:rsidRPr="00FA21CF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FA21CF" w:rsidRPr="00B267CE" w14:paraId="24341180" w14:textId="77777777" w:rsidTr="00FA21CF">
        <w:tc>
          <w:tcPr>
            <w:tcW w:w="2160" w:type="pct"/>
          </w:tcPr>
          <w:p w14:paraId="571BC713" w14:textId="4C07DA5C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0369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0BDCDC1E" w14:textId="1AF3C89F" w:rsidR="00FA21CF" w:rsidRPr="00E64CB8" w:rsidRDefault="007C4380" w:rsidP="00056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32F51EE6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00AF39A5" w14:textId="43CD76C8" w:rsidR="00FA21CF" w:rsidRPr="00B267CE" w:rsidRDefault="007C4380" w:rsidP="00FA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5D432B7B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74E804E5" w14:textId="7F487B95" w:rsidR="00FA21CF" w:rsidRPr="00DD2742" w:rsidRDefault="007C4380" w:rsidP="00FA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145" w:type="pct"/>
            <w:gridSpan w:val="2"/>
          </w:tcPr>
          <w:p w14:paraId="0410AA20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FB0FF03" w14:textId="5A6E2AEB" w:rsidR="00FA21CF" w:rsidRPr="0042583D" w:rsidRDefault="007C4380" w:rsidP="00B03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60,000</w:t>
            </w:r>
          </w:p>
        </w:tc>
      </w:tr>
      <w:tr w:rsidR="00FA21CF" w:rsidRPr="00B267CE" w14:paraId="1F37A931" w14:textId="77777777" w:rsidTr="000E03EF">
        <w:tc>
          <w:tcPr>
            <w:tcW w:w="2160" w:type="pct"/>
          </w:tcPr>
          <w:p w14:paraId="2F022178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9"/>
          </w:tcPr>
          <w:p w14:paraId="7FCAB967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A21CF" w:rsidRPr="00B267CE" w14:paraId="3AB5A6B6" w14:textId="77777777" w:rsidTr="000E03EF">
        <w:tc>
          <w:tcPr>
            <w:tcW w:w="2160" w:type="pct"/>
          </w:tcPr>
          <w:p w14:paraId="06483C6A" w14:textId="7FA0630C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2840" w:type="pct"/>
            <w:gridSpan w:val="9"/>
          </w:tcPr>
          <w:p w14:paraId="1C4268A8" w14:textId="3F8A9D9A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21CF" w:rsidRPr="007E72B9" w14:paraId="6959A0BE" w14:textId="77777777" w:rsidTr="00FA21CF">
        <w:tc>
          <w:tcPr>
            <w:tcW w:w="2160" w:type="pct"/>
          </w:tcPr>
          <w:p w14:paraId="65C95800" w14:textId="77777777" w:rsidR="00FA21CF" w:rsidRPr="00F03698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69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7841E791" w14:textId="660331EC" w:rsidR="00FA21CF" w:rsidRPr="007E72B9" w:rsidRDefault="007C4380" w:rsidP="00204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7" w:type="pct"/>
          </w:tcPr>
          <w:p w14:paraId="135D9147" w14:textId="77777777" w:rsidR="00FA21CF" w:rsidRPr="007E72B9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079AFDFA" w14:textId="0D08A345" w:rsidR="00FA21CF" w:rsidRPr="007E72B9" w:rsidRDefault="007C4380" w:rsidP="00204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199</w:t>
            </w:r>
          </w:p>
        </w:tc>
        <w:tc>
          <w:tcPr>
            <w:tcW w:w="128" w:type="pct"/>
          </w:tcPr>
          <w:p w14:paraId="600E279A" w14:textId="77777777" w:rsidR="00FA21CF" w:rsidRPr="007E72B9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bottom w:val="double" w:sz="4" w:space="0" w:color="auto"/>
            </w:tcBorders>
          </w:tcPr>
          <w:p w14:paraId="1A12193D" w14:textId="38C89B6D" w:rsidR="00FA21CF" w:rsidRPr="007E72B9" w:rsidRDefault="007C4380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28" w:type="pct"/>
          </w:tcPr>
          <w:p w14:paraId="435EE7EA" w14:textId="77777777" w:rsidR="00FA21CF" w:rsidRPr="007E72B9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double" w:sz="4" w:space="0" w:color="auto"/>
            </w:tcBorders>
          </w:tcPr>
          <w:p w14:paraId="2AF3E309" w14:textId="7DA65BC4" w:rsidR="00FA21CF" w:rsidRPr="007E72B9" w:rsidRDefault="007C4380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</w:p>
        </w:tc>
      </w:tr>
    </w:tbl>
    <w:p w14:paraId="6A5ACA0E" w14:textId="161105ED" w:rsidR="00251EB1" w:rsidRPr="00F653E4" w:rsidRDefault="00251EB1" w:rsidP="00617A3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1085"/>
        <w:gridCol w:w="259"/>
        <w:gridCol w:w="1173"/>
        <w:gridCol w:w="270"/>
        <w:gridCol w:w="1087"/>
        <w:gridCol w:w="237"/>
        <w:gridCol w:w="1114"/>
      </w:tblGrid>
      <w:tr w:rsidR="00B267CE" w:rsidRPr="00B267CE" w14:paraId="3489B60F" w14:textId="77777777" w:rsidTr="006A556E">
        <w:tc>
          <w:tcPr>
            <w:tcW w:w="2154" w:type="pct"/>
            <w:tcBorders>
              <w:bottom w:val="nil"/>
            </w:tcBorders>
          </w:tcPr>
          <w:p w14:paraId="00ECF76C" w14:textId="02AC3750" w:rsidR="00B267CE" w:rsidRPr="00B267CE" w:rsidRDefault="0039592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46" w:type="pct"/>
            <w:gridSpan w:val="7"/>
            <w:tcBorders>
              <w:top w:val="nil"/>
              <w:bottom w:val="nil"/>
            </w:tcBorders>
          </w:tcPr>
          <w:p w14:paraId="1DDCA3EE" w14:textId="54DA8473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A556E" w:rsidRPr="007E72B9" w14:paraId="710D2060" w14:textId="77777777" w:rsidTr="000E03EF">
        <w:tc>
          <w:tcPr>
            <w:tcW w:w="2154" w:type="pct"/>
            <w:tcBorders>
              <w:bottom w:val="nil"/>
            </w:tcBorders>
          </w:tcPr>
          <w:p w14:paraId="221A1F33" w14:textId="77777777" w:rsidR="006A556E" w:rsidRPr="00F03698" w:rsidRDefault="006A556E" w:rsidP="006A55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69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tcBorders>
              <w:top w:val="nil"/>
              <w:bottom w:val="double" w:sz="4" w:space="0" w:color="auto"/>
            </w:tcBorders>
          </w:tcPr>
          <w:p w14:paraId="5F2BBD22" w14:textId="4DAE0E43" w:rsidR="006A556E" w:rsidRPr="007E72B9" w:rsidRDefault="007C4380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2C039C21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nil"/>
              <w:bottom w:val="double" w:sz="4" w:space="0" w:color="auto"/>
            </w:tcBorders>
          </w:tcPr>
          <w:p w14:paraId="218966D2" w14:textId="48D9A145" w:rsidR="006A556E" w:rsidRPr="007E72B9" w:rsidRDefault="007C4380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F3A4F0C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nil"/>
              <w:bottom w:val="double" w:sz="4" w:space="0" w:color="auto"/>
            </w:tcBorders>
          </w:tcPr>
          <w:p w14:paraId="6AF74125" w14:textId="4AB1835B" w:rsidR="006A556E" w:rsidRPr="007E72B9" w:rsidRDefault="007C4380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37,776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2A8B14B7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top w:val="nil"/>
              <w:bottom w:val="double" w:sz="4" w:space="0" w:color="auto"/>
            </w:tcBorders>
          </w:tcPr>
          <w:p w14:paraId="34A67617" w14:textId="53B75FEE" w:rsidR="006A556E" w:rsidRPr="007E72B9" w:rsidRDefault="007C4380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39,529</w:t>
            </w:r>
          </w:p>
        </w:tc>
      </w:tr>
    </w:tbl>
    <w:p w14:paraId="65C3D0D6" w14:textId="49FD05E5" w:rsidR="006A556E" w:rsidRPr="0023525C" w:rsidRDefault="006A556E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1"/>
          <w:szCs w:val="21"/>
          <w:lang w:val="th-TH" w:eastAsia="x-none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106"/>
        <w:gridCol w:w="242"/>
        <w:gridCol w:w="1163"/>
        <w:gridCol w:w="240"/>
        <w:gridCol w:w="1114"/>
        <w:gridCol w:w="272"/>
        <w:gridCol w:w="1071"/>
      </w:tblGrid>
      <w:tr w:rsidR="00803D14" w:rsidRPr="00B267CE" w14:paraId="7FA06162" w14:textId="77777777" w:rsidTr="000E03EF">
        <w:tc>
          <w:tcPr>
            <w:tcW w:w="2161" w:type="pct"/>
          </w:tcPr>
          <w:p w14:paraId="2CF16393" w14:textId="7FD825D1" w:rsidR="00803D14" w:rsidRPr="00EA1649" w:rsidRDefault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839" w:type="pct"/>
            <w:gridSpan w:val="7"/>
          </w:tcPr>
          <w:p w14:paraId="4385D099" w14:textId="77777777" w:rsidR="00803D14" w:rsidRPr="00B267CE" w:rsidRDefault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2583D" w:rsidRPr="00B267CE" w14:paraId="08233423" w14:textId="77777777" w:rsidTr="0042583D">
        <w:tc>
          <w:tcPr>
            <w:tcW w:w="2161" w:type="pct"/>
          </w:tcPr>
          <w:p w14:paraId="46C4EAB5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</w:tcPr>
          <w:p w14:paraId="0B6CF035" w14:textId="61EE49A6" w:rsidR="0042583D" w:rsidRPr="00BB146A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6D47DB8C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8BE6FD5" w14:textId="5BBAB972" w:rsidR="0042583D" w:rsidRPr="007B5B9D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CD546D3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0ADDA6" w14:textId="2F07C8A4" w:rsidR="0042583D" w:rsidRPr="00BB146A" w:rsidRDefault="007C4380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1,289</w:t>
            </w:r>
          </w:p>
        </w:tc>
        <w:tc>
          <w:tcPr>
            <w:tcW w:w="148" w:type="pct"/>
          </w:tcPr>
          <w:p w14:paraId="04E610B6" w14:textId="77777777" w:rsidR="0042583D" w:rsidRPr="00790711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91BBCB5" w14:textId="4831183B" w:rsidR="0042583D" w:rsidRPr="007B5B9D" w:rsidRDefault="007C4380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</w:tr>
      <w:tr w:rsidR="0042583D" w:rsidRPr="00B267CE" w14:paraId="7D24751F" w14:textId="77777777" w:rsidTr="0042583D">
        <w:tc>
          <w:tcPr>
            <w:tcW w:w="2161" w:type="pct"/>
          </w:tcPr>
          <w:p w14:paraId="4993E806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4A3908B1" w14:textId="6A093725" w:rsidR="0042583D" w:rsidRPr="00BB146A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9,268</w:t>
            </w:r>
          </w:p>
        </w:tc>
        <w:tc>
          <w:tcPr>
            <w:tcW w:w="132" w:type="pct"/>
          </w:tcPr>
          <w:p w14:paraId="090F5854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2CBC42D1" w14:textId="4589E596" w:rsidR="0042583D" w:rsidRPr="007B5B9D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6,493</w:t>
            </w:r>
          </w:p>
        </w:tc>
        <w:tc>
          <w:tcPr>
            <w:tcW w:w="131" w:type="pct"/>
          </w:tcPr>
          <w:p w14:paraId="4D5C1D86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1E57019" w14:textId="74F3FF9F" w:rsidR="0042583D" w:rsidRPr="00BB146A" w:rsidRDefault="007C4380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7,787</w:t>
            </w:r>
          </w:p>
        </w:tc>
        <w:tc>
          <w:tcPr>
            <w:tcW w:w="148" w:type="pct"/>
          </w:tcPr>
          <w:p w14:paraId="3A0A67CB" w14:textId="77777777" w:rsidR="0042583D" w:rsidRPr="00790711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C3CA220" w14:textId="24988C0D" w:rsidR="0042583D" w:rsidRPr="007B5B9D" w:rsidRDefault="007C4380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5,059</w:t>
            </w:r>
          </w:p>
        </w:tc>
      </w:tr>
      <w:tr w:rsidR="0042583D" w:rsidRPr="00B267CE" w14:paraId="14995D05" w14:textId="77777777" w:rsidTr="0042583D">
        <w:tc>
          <w:tcPr>
            <w:tcW w:w="2161" w:type="pct"/>
          </w:tcPr>
          <w:p w14:paraId="5B92F6ED" w14:textId="4B1722BE" w:rsidR="0042583D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3017D62A" w14:textId="6E8269C9" w:rsidR="0042583D" w:rsidRPr="0005097C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9,268</w:t>
            </w:r>
          </w:p>
        </w:tc>
        <w:tc>
          <w:tcPr>
            <w:tcW w:w="132" w:type="pct"/>
          </w:tcPr>
          <w:p w14:paraId="1D7FCA99" w14:textId="77777777" w:rsidR="0042583D" w:rsidRPr="006A556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A8C120B" w14:textId="43BEAAF8" w:rsidR="0042583D" w:rsidRPr="006A556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6,493</w:t>
            </w:r>
          </w:p>
        </w:tc>
        <w:tc>
          <w:tcPr>
            <w:tcW w:w="131" w:type="pct"/>
          </w:tcPr>
          <w:p w14:paraId="7A9D0E41" w14:textId="77777777" w:rsidR="0042583D" w:rsidRPr="006A556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638C0C8" w14:textId="31796537" w:rsidR="0042583D" w:rsidRPr="006A556E" w:rsidRDefault="007C4380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9,076</w:t>
            </w:r>
          </w:p>
        </w:tc>
        <w:tc>
          <w:tcPr>
            <w:tcW w:w="148" w:type="pct"/>
          </w:tcPr>
          <w:p w14:paraId="7A48AB85" w14:textId="77777777" w:rsidR="0042583D" w:rsidRPr="006A556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0E8F8B0" w14:textId="646EE57D" w:rsidR="0042583D" w:rsidRPr="006A556E" w:rsidRDefault="007C4380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5,182</w:t>
            </w:r>
          </w:p>
        </w:tc>
      </w:tr>
    </w:tbl>
    <w:p w14:paraId="305ACD12" w14:textId="45F43607" w:rsidR="00ED7072" w:rsidRPr="00A23800" w:rsidRDefault="00ED7072" w:rsidP="00ED707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18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</w:p>
    <w:p w14:paraId="21FD9D7E" w14:textId="6DD8C718" w:rsidR="00B036A2" w:rsidRPr="00ED7072" w:rsidRDefault="00B036A2" w:rsidP="00ED7072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D70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</w:p>
    <w:p w14:paraId="5124B783" w14:textId="77777777" w:rsidR="001F7AA2" w:rsidRPr="008B22A9" w:rsidRDefault="001F7A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918"/>
        <w:gridCol w:w="1176"/>
        <w:gridCol w:w="268"/>
        <w:gridCol w:w="1073"/>
        <w:gridCol w:w="241"/>
        <w:gridCol w:w="1151"/>
        <w:gridCol w:w="236"/>
        <w:gridCol w:w="37"/>
        <w:gridCol w:w="1134"/>
      </w:tblGrid>
      <w:tr w:rsidR="001F7AA2" w:rsidRPr="00B267CE" w14:paraId="3EC616D1" w14:textId="77777777" w:rsidTr="00A35740">
        <w:trPr>
          <w:trHeight w:val="241"/>
        </w:trPr>
        <w:tc>
          <w:tcPr>
            <w:tcW w:w="3918" w:type="dxa"/>
            <w:hideMark/>
          </w:tcPr>
          <w:p w14:paraId="08A107BE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  <w:hideMark/>
          </w:tcPr>
          <w:p w14:paraId="24B2ADC3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5C0CBFB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4"/>
            <w:hideMark/>
          </w:tcPr>
          <w:p w14:paraId="005E5A98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583D" w:rsidRPr="00B267CE" w14:paraId="2AC8AA44" w14:textId="77777777" w:rsidTr="00A35740">
        <w:trPr>
          <w:trHeight w:val="241"/>
        </w:trPr>
        <w:tc>
          <w:tcPr>
            <w:tcW w:w="3918" w:type="dxa"/>
          </w:tcPr>
          <w:p w14:paraId="4BADB362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61C79CCD" w14:textId="049F685F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A44E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44ED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14:paraId="41D75B62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DD9A28D" w14:textId="59751877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41" w:type="dxa"/>
          </w:tcPr>
          <w:p w14:paraId="213E0744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3A981E9" w14:textId="1B9A666B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A44E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44ED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78E9A90C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70736A8" w14:textId="7FEE5C7A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42583D" w:rsidRPr="00B267CE" w14:paraId="65E797C4" w14:textId="77777777" w:rsidTr="00A35740">
        <w:trPr>
          <w:trHeight w:val="241"/>
        </w:trPr>
        <w:tc>
          <w:tcPr>
            <w:tcW w:w="3918" w:type="dxa"/>
          </w:tcPr>
          <w:p w14:paraId="5066201A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78EA54F1" w14:textId="23D84904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50C9970A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0B42D47" w14:textId="1D3A1393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41" w:type="dxa"/>
          </w:tcPr>
          <w:p w14:paraId="7B39E40A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</w:tcPr>
          <w:p w14:paraId="76EE5F5F" w14:textId="3492CBA6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31CDB693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BE1F101" w14:textId="1EE83C53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A93B9F" w:rsidRPr="00B267CE" w14:paraId="5CE7CA35" w14:textId="77777777" w:rsidTr="00A35740">
        <w:trPr>
          <w:trHeight w:val="232"/>
        </w:trPr>
        <w:tc>
          <w:tcPr>
            <w:tcW w:w="3918" w:type="dxa"/>
          </w:tcPr>
          <w:p w14:paraId="00B62355" w14:textId="77777777" w:rsidR="00A93B9F" w:rsidRPr="00B267CE" w:rsidRDefault="00A93B9F" w:rsidP="00A93B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hideMark/>
          </w:tcPr>
          <w:p w14:paraId="66762149" w14:textId="581C5698" w:rsidR="00A93B9F" w:rsidRPr="00B267CE" w:rsidRDefault="00D6770F" w:rsidP="00A93B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A93B9F" w:rsidRPr="00B267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D677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42583D" w:rsidRPr="003A6773" w14:paraId="1DC5DD9B" w14:textId="77777777" w:rsidTr="00501090">
        <w:trPr>
          <w:trHeight w:val="164"/>
        </w:trPr>
        <w:tc>
          <w:tcPr>
            <w:tcW w:w="3918" w:type="dxa"/>
            <w:hideMark/>
          </w:tcPr>
          <w:p w14:paraId="43452CA5" w14:textId="53E39C50" w:rsidR="0042583D" w:rsidRPr="003A6773" w:rsidRDefault="0042583D" w:rsidP="0042583D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  <w:r w:rsidR="00E319D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มีไว้เพื่อขาย</w:t>
            </w:r>
          </w:p>
        </w:tc>
        <w:tc>
          <w:tcPr>
            <w:tcW w:w="1176" w:type="dxa"/>
            <w:shd w:val="clear" w:color="auto" w:fill="FFFFFF" w:themeFill="background1"/>
          </w:tcPr>
          <w:p w14:paraId="4FCE842A" w14:textId="2BB6A08C" w:rsidR="0042583D" w:rsidRPr="00A87B41" w:rsidRDefault="007C438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1,034,095</w:t>
            </w:r>
          </w:p>
        </w:tc>
        <w:tc>
          <w:tcPr>
            <w:tcW w:w="268" w:type="dxa"/>
            <w:shd w:val="clear" w:color="auto" w:fill="FFFFFF" w:themeFill="background1"/>
          </w:tcPr>
          <w:p w14:paraId="40B13160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14:paraId="68BFFBDA" w14:textId="0159551E" w:rsidR="0042583D" w:rsidRPr="003A6773" w:rsidRDefault="007C4380" w:rsidP="00B0346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968,998</w:t>
            </w:r>
          </w:p>
        </w:tc>
        <w:tc>
          <w:tcPr>
            <w:tcW w:w="241" w:type="dxa"/>
            <w:shd w:val="clear" w:color="auto" w:fill="FFFFFF" w:themeFill="background1"/>
          </w:tcPr>
          <w:p w14:paraId="282DBB14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FFFFFF" w:themeFill="background1"/>
          </w:tcPr>
          <w:p w14:paraId="7D6EC2C8" w14:textId="6D65C7A1" w:rsidR="0042583D" w:rsidRPr="003A6773" w:rsidRDefault="007C438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938,369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1D336EAA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293AE9" w14:textId="7ABFA7E9" w:rsidR="0042583D" w:rsidRPr="003A6773" w:rsidRDefault="007C438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908,510</w:t>
            </w:r>
          </w:p>
        </w:tc>
      </w:tr>
      <w:tr w:rsidR="0042583D" w:rsidRPr="003A6773" w14:paraId="2DF69063" w14:textId="77777777" w:rsidTr="00501090">
        <w:trPr>
          <w:trHeight w:val="320"/>
        </w:trPr>
        <w:tc>
          <w:tcPr>
            <w:tcW w:w="3918" w:type="dxa"/>
          </w:tcPr>
          <w:p w14:paraId="4AD3386F" w14:textId="77777777" w:rsidR="0042583D" w:rsidRPr="003A6773" w:rsidRDefault="0042583D" w:rsidP="0042583D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428CBD9" w14:textId="10727372" w:rsidR="0042583D" w:rsidRPr="003A6773" w:rsidRDefault="007C438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7,753</w:t>
            </w:r>
          </w:p>
        </w:tc>
        <w:tc>
          <w:tcPr>
            <w:tcW w:w="268" w:type="dxa"/>
            <w:shd w:val="clear" w:color="auto" w:fill="FFFFFF" w:themeFill="background1"/>
            <w:vAlign w:val="bottom"/>
          </w:tcPr>
          <w:p w14:paraId="4C210F49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B5439FD" w14:textId="14EA2138" w:rsidR="0042583D" w:rsidRPr="003A6773" w:rsidRDefault="007C438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3,307</w:t>
            </w:r>
          </w:p>
        </w:tc>
        <w:tc>
          <w:tcPr>
            <w:tcW w:w="241" w:type="dxa"/>
            <w:shd w:val="clear" w:color="auto" w:fill="FFFFFF" w:themeFill="background1"/>
            <w:vAlign w:val="bottom"/>
          </w:tcPr>
          <w:p w14:paraId="594169EA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D890907" w14:textId="14306BFA" w:rsidR="0042583D" w:rsidRPr="003A6773" w:rsidRDefault="007C4380" w:rsidP="00695EA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3" w:type="dxa"/>
            <w:gridSpan w:val="2"/>
            <w:shd w:val="clear" w:color="auto" w:fill="FFFFFF" w:themeFill="background1"/>
            <w:vAlign w:val="bottom"/>
          </w:tcPr>
          <w:p w14:paraId="4D2C3546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4048F34" w14:textId="4CE00BF3" w:rsidR="0042583D" w:rsidRPr="003A6773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1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2583D" w:rsidRPr="003A6773" w14:paraId="4A6303C3" w14:textId="77777777" w:rsidTr="00501090">
        <w:trPr>
          <w:trHeight w:val="320"/>
        </w:trPr>
        <w:tc>
          <w:tcPr>
            <w:tcW w:w="3918" w:type="dxa"/>
            <w:hideMark/>
          </w:tcPr>
          <w:p w14:paraId="670DFF47" w14:textId="77777777" w:rsidR="0042583D" w:rsidRPr="003A6773" w:rsidRDefault="0042583D" w:rsidP="0042583D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F07346A" w14:textId="53BF3AAE" w:rsidR="0042583D" w:rsidRPr="003A6773" w:rsidRDefault="007C438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1,041,84</w:t>
            </w:r>
            <w:r w:rsidR="00A500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8" w:type="dxa"/>
            <w:shd w:val="clear" w:color="auto" w:fill="FFFFFF" w:themeFill="background1"/>
          </w:tcPr>
          <w:p w14:paraId="72729661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0FFF935" w14:textId="649186BC" w:rsidR="0042583D" w:rsidRPr="003A6773" w:rsidRDefault="007C438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972,305</w:t>
            </w:r>
          </w:p>
        </w:tc>
        <w:tc>
          <w:tcPr>
            <w:tcW w:w="241" w:type="dxa"/>
            <w:shd w:val="clear" w:color="auto" w:fill="FFFFFF" w:themeFill="background1"/>
          </w:tcPr>
          <w:p w14:paraId="6708245E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E681A3E" w14:textId="743DA425" w:rsidR="0042583D" w:rsidRPr="003A6773" w:rsidRDefault="007C438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938,394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3AC38C2C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AE5510B" w14:textId="5387F411" w:rsidR="0042583D" w:rsidRPr="003A6773" w:rsidRDefault="007C438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908,510</w:t>
            </w:r>
          </w:p>
        </w:tc>
      </w:tr>
      <w:tr w:rsidR="0042583D" w:rsidRPr="003A6773" w14:paraId="6E3A9B58" w14:textId="77777777" w:rsidTr="00501090">
        <w:trPr>
          <w:trHeight w:val="320"/>
        </w:trPr>
        <w:tc>
          <w:tcPr>
            <w:tcW w:w="3918" w:type="dxa"/>
            <w:hideMark/>
          </w:tcPr>
          <w:p w14:paraId="539437EA" w14:textId="77777777" w:rsidR="0042583D" w:rsidRPr="003A6773" w:rsidRDefault="0042583D" w:rsidP="0042583D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31F14F" w14:textId="38479D2A" w:rsidR="0042583D" w:rsidRPr="003A6773" w:rsidRDefault="00EC03C2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63,965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shd w:val="clear" w:color="auto" w:fill="FFFFFF" w:themeFill="background1"/>
          </w:tcPr>
          <w:p w14:paraId="2F0353B8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AF829A" w14:textId="76ACB488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49,489</w:t>
            </w: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FFFFFF" w:themeFill="background1"/>
          </w:tcPr>
          <w:p w14:paraId="41320FBC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926535" w14:textId="653EC262" w:rsidR="0042583D" w:rsidRPr="003A6773" w:rsidRDefault="00A55121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50,718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634167C9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377970" w14:textId="1DBDE32A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45,768</w:t>
            </w: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2583D" w:rsidRPr="003A6773" w14:paraId="7198E2C3" w14:textId="77777777" w:rsidTr="00CC4140">
        <w:trPr>
          <w:trHeight w:val="320"/>
        </w:trPr>
        <w:tc>
          <w:tcPr>
            <w:tcW w:w="3918" w:type="dxa"/>
            <w:hideMark/>
          </w:tcPr>
          <w:p w14:paraId="5966811E" w14:textId="77777777" w:rsidR="0042583D" w:rsidRPr="003A6773" w:rsidRDefault="0042583D" w:rsidP="0042583D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C74495E" w14:textId="29EA650C" w:rsidR="0042583D" w:rsidRPr="006F2D75" w:rsidRDefault="007C4380" w:rsidP="00EC1CB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977,883</w:t>
            </w:r>
          </w:p>
        </w:tc>
        <w:tc>
          <w:tcPr>
            <w:tcW w:w="268" w:type="dxa"/>
            <w:shd w:val="clear" w:color="auto" w:fill="FFFFFF" w:themeFill="background1"/>
          </w:tcPr>
          <w:p w14:paraId="242F8373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DD2A69F" w14:textId="6CDBAEBD" w:rsidR="0042583D" w:rsidRPr="00EC1CBC" w:rsidRDefault="007C4380" w:rsidP="00EC1CB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922,816</w:t>
            </w:r>
          </w:p>
        </w:tc>
        <w:tc>
          <w:tcPr>
            <w:tcW w:w="241" w:type="dxa"/>
            <w:shd w:val="clear" w:color="auto" w:fill="FFFFFF" w:themeFill="background1"/>
          </w:tcPr>
          <w:p w14:paraId="254F056B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38FA3AC" w14:textId="1500BB74" w:rsidR="0042583D" w:rsidRPr="003A6773" w:rsidRDefault="007C4380" w:rsidP="00EC1CB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887,676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1886FA78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D43802C" w14:textId="782E1A70" w:rsidR="0042583D" w:rsidRPr="003A6773" w:rsidRDefault="007C4380" w:rsidP="00EC1CB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862,742</w:t>
            </w:r>
          </w:p>
        </w:tc>
      </w:tr>
      <w:tr w:rsidR="00CC4140" w:rsidRPr="003A6773" w14:paraId="3AB21C40" w14:textId="77777777" w:rsidTr="00CC4140">
        <w:trPr>
          <w:trHeight w:val="320"/>
        </w:trPr>
        <w:tc>
          <w:tcPr>
            <w:tcW w:w="3918" w:type="dxa"/>
          </w:tcPr>
          <w:p w14:paraId="4F94CE87" w14:textId="77777777" w:rsidR="00CC4140" w:rsidRPr="003A6773" w:rsidRDefault="00CC4140" w:rsidP="0042583D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1AC3DEE5" w14:textId="77777777" w:rsidR="00CC4140" w:rsidRPr="00D6770F" w:rsidRDefault="00CC4140" w:rsidP="006F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14:paraId="674AC677" w14:textId="77777777" w:rsidR="00CC4140" w:rsidRPr="003A6773" w:rsidRDefault="00CC4140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AACA3D0" w14:textId="77777777" w:rsidR="00CC4140" w:rsidRPr="00D6770F" w:rsidRDefault="00CC414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shd w:val="clear" w:color="auto" w:fill="FFFFFF" w:themeFill="background1"/>
          </w:tcPr>
          <w:p w14:paraId="0C154193" w14:textId="77777777" w:rsidR="00CC4140" w:rsidRPr="003A6773" w:rsidRDefault="00CC4140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2681642B" w14:textId="77777777" w:rsidR="00CC4140" w:rsidRPr="00D6770F" w:rsidRDefault="00CC414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4CEC8F33" w14:textId="77777777" w:rsidR="00CC4140" w:rsidRPr="003A6773" w:rsidRDefault="00CC4140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2A3E7F9B" w14:textId="77777777" w:rsidR="00CC4140" w:rsidRPr="00D6770F" w:rsidRDefault="00CC414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15AC401E" w14:textId="18AF8379" w:rsidR="00860BE0" w:rsidRDefault="0086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62"/>
        <w:gridCol w:w="11"/>
        <w:gridCol w:w="261"/>
        <w:gridCol w:w="11"/>
        <w:gridCol w:w="1085"/>
        <w:gridCol w:w="14"/>
        <w:gridCol w:w="227"/>
        <w:gridCol w:w="9"/>
        <w:gridCol w:w="1085"/>
        <w:gridCol w:w="9"/>
        <w:gridCol w:w="265"/>
        <w:gridCol w:w="9"/>
        <w:gridCol w:w="1161"/>
      </w:tblGrid>
      <w:tr w:rsidR="00B267CE" w:rsidRPr="003A6773" w14:paraId="1D0D3B67" w14:textId="77777777" w:rsidTr="00A44ED0">
        <w:trPr>
          <w:tblHeader/>
        </w:trPr>
        <w:tc>
          <w:tcPr>
            <w:tcW w:w="2191" w:type="pct"/>
          </w:tcPr>
          <w:p w14:paraId="026F4364" w14:textId="197F5AD7" w:rsidR="00B267CE" w:rsidRPr="003A6773" w:rsidRDefault="00F653E4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38" w:type="pct"/>
            <w:gridSpan w:val="5"/>
          </w:tcPr>
          <w:p w14:paraId="01790084" w14:textId="77777777" w:rsidR="00B267CE" w:rsidRPr="003A6773" w:rsidRDefault="00B267CE" w:rsidP="003A677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14:paraId="1A156960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3" w:type="pct"/>
            <w:gridSpan w:val="6"/>
          </w:tcPr>
          <w:p w14:paraId="427852CC" w14:textId="77777777" w:rsidR="00B267CE" w:rsidRPr="003A6773" w:rsidRDefault="00B267CE" w:rsidP="003B56BE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67CE" w:rsidRPr="003A6773" w14:paraId="2854B04C" w14:textId="77777777" w:rsidTr="00A11A84">
        <w:trPr>
          <w:tblHeader/>
        </w:trPr>
        <w:tc>
          <w:tcPr>
            <w:tcW w:w="2191" w:type="pct"/>
          </w:tcPr>
          <w:p w14:paraId="1FAC9B90" w14:textId="744FB893" w:rsidR="00B267CE" w:rsidRPr="003A6773" w:rsidRDefault="00A44ED0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4ED0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44ED0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C4380" w:rsidRPr="007C4380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</w:rPr>
              <w:t>30</w:t>
            </w:r>
            <w:r w:rsidRPr="00A44ED0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4ED0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1" w:type="pct"/>
            <w:gridSpan w:val="2"/>
          </w:tcPr>
          <w:p w14:paraId="3BD89F2E" w14:textId="093BD2B7" w:rsidR="00B267CE" w:rsidRPr="003A6773" w:rsidRDefault="007C4380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5" w:right="-110" w:firstLine="6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  <w:gridSpan w:val="2"/>
          </w:tcPr>
          <w:p w14:paraId="005F8693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6BBA673A" w14:textId="27869536" w:rsidR="00B267CE" w:rsidRPr="003A6773" w:rsidRDefault="007C4380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5" w:type="pct"/>
            <w:gridSpan w:val="2"/>
          </w:tcPr>
          <w:p w14:paraId="69171441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3570F754" w14:textId="03CE3FC9" w:rsidR="00B267CE" w:rsidRPr="003A6773" w:rsidRDefault="007C4380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  <w:gridSpan w:val="2"/>
          </w:tcPr>
          <w:p w14:paraId="49CD12B4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4" w:type="pct"/>
          </w:tcPr>
          <w:p w14:paraId="5B535E47" w14:textId="1C544DE1" w:rsidR="00B267CE" w:rsidRPr="003A6773" w:rsidRDefault="007C4380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267CE" w:rsidRPr="003A6773" w14:paraId="6391F008" w14:textId="77777777" w:rsidTr="00A44ED0">
        <w:trPr>
          <w:tblHeader/>
        </w:trPr>
        <w:tc>
          <w:tcPr>
            <w:tcW w:w="2191" w:type="pct"/>
          </w:tcPr>
          <w:p w14:paraId="53FC19AB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9" w:type="pct"/>
            <w:gridSpan w:val="13"/>
          </w:tcPr>
          <w:p w14:paraId="09718898" w14:textId="0B651048" w:rsidR="00B267CE" w:rsidRPr="003A6773" w:rsidRDefault="00D6770F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B267CE" w:rsidRPr="003A67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D677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A93B9F" w:rsidRPr="003A6773" w14:paraId="302359D3" w14:textId="77777777" w:rsidTr="00A11A84">
        <w:tc>
          <w:tcPr>
            <w:tcW w:w="2191" w:type="pct"/>
          </w:tcPr>
          <w:p w14:paraId="70B24150" w14:textId="74D4AD4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615" w:type="pct"/>
          </w:tcPr>
          <w:p w14:paraId="0180952C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gridSpan w:val="2"/>
          </w:tcPr>
          <w:p w14:paraId="3CE77D3F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17BC9F93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3A42867F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252E838A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</w:tcPr>
          <w:p w14:paraId="047910F7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338C8050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93B9F" w:rsidRPr="003A6773" w14:paraId="79A21202" w14:textId="77777777" w:rsidTr="00A11A84">
        <w:tc>
          <w:tcPr>
            <w:tcW w:w="2191" w:type="pct"/>
          </w:tcPr>
          <w:p w14:paraId="5739C88C" w14:textId="45FDDC6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รวมในบัญชีต้นทุนขายและบริการ</w:t>
            </w:r>
          </w:p>
        </w:tc>
        <w:tc>
          <w:tcPr>
            <w:tcW w:w="615" w:type="pct"/>
          </w:tcPr>
          <w:p w14:paraId="5ECF74FB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gridSpan w:val="2"/>
          </w:tcPr>
          <w:p w14:paraId="57C79E05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200601AE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217B3E37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100E7AD5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</w:tcPr>
          <w:p w14:paraId="168AEF5C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6B0D55D1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11A84" w:rsidRPr="003A6773" w14:paraId="3EC56C61" w14:textId="77777777" w:rsidTr="00A11A84">
        <w:tc>
          <w:tcPr>
            <w:tcW w:w="2191" w:type="pct"/>
          </w:tcPr>
          <w:p w14:paraId="5999C3E5" w14:textId="77777777" w:rsidR="00A11A84" w:rsidRPr="003A6773" w:rsidRDefault="00A11A84" w:rsidP="00A11A84">
            <w:pPr>
              <w:numPr>
                <w:ilvl w:val="0"/>
                <w:numId w:val="7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15" w:type="pct"/>
            <w:shd w:val="clear" w:color="auto" w:fill="FFFFFF" w:themeFill="background1"/>
          </w:tcPr>
          <w:p w14:paraId="7AFD1B0E" w14:textId="0CB75D9D" w:rsidR="00A11A84" w:rsidRPr="003A6773" w:rsidRDefault="007C4380" w:rsidP="00A11A8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4,539,418</w:t>
            </w:r>
          </w:p>
        </w:tc>
        <w:tc>
          <w:tcPr>
            <w:tcW w:w="144" w:type="pct"/>
            <w:gridSpan w:val="2"/>
            <w:shd w:val="clear" w:color="auto" w:fill="FFFFFF" w:themeFill="background1"/>
          </w:tcPr>
          <w:p w14:paraId="5B03D362" w14:textId="035CCF07" w:rsidR="00A11A84" w:rsidRPr="003A6773" w:rsidRDefault="00A11A84" w:rsidP="00A11A8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FFFFFF" w:themeFill="background1"/>
          </w:tcPr>
          <w:p w14:paraId="3CD134A3" w14:textId="75CEBE98" w:rsidR="00A11A84" w:rsidRPr="003A6773" w:rsidRDefault="007C4380" w:rsidP="00B0346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3,763,573</w:t>
            </w:r>
          </w:p>
        </w:tc>
        <w:tc>
          <w:tcPr>
            <w:tcW w:w="127" w:type="pct"/>
            <w:gridSpan w:val="2"/>
            <w:shd w:val="clear" w:color="auto" w:fill="FFFFFF" w:themeFill="background1"/>
          </w:tcPr>
          <w:p w14:paraId="40DD297B" w14:textId="77777777" w:rsidR="00A11A84" w:rsidRPr="003A6773" w:rsidRDefault="00A11A84" w:rsidP="00A11A8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FFFFFF" w:themeFill="background1"/>
          </w:tcPr>
          <w:p w14:paraId="7F8D2C78" w14:textId="5B7B0A2F" w:rsidR="00A11A84" w:rsidRPr="003A6773" w:rsidRDefault="007C4380" w:rsidP="00A11A8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4,404,028</w:t>
            </w:r>
          </w:p>
        </w:tc>
        <w:tc>
          <w:tcPr>
            <w:tcW w:w="145" w:type="pct"/>
            <w:gridSpan w:val="2"/>
            <w:shd w:val="clear" w:color="auto" w:fill="FFFFFF" w:themeFill="background1"/>
          </w:tcPr>
          <w:p w14:paraId="65F00129" w14:textId="77777777" w:rsidR="00A11A84" w:rsidRPr="003A6773" w:rsidRDefault="00A11A84" w:rsidP="00A11A8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shd w:val="clear" w:color="auto" w:fill="FFFFFF" w:themeFill="background1"/>
          </w:tcPr>
          <w:p w14:paraId="43696E9E" w14:textId="35A4C8F5" w:rsidR="00A11A84" w:rsidRPr="003A6773" w:rsidRDefault="007C4380" w:rsidP="00B0346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3,676,304</w:t>
            </w:r>
          </w:p>
        </w:tc>
      </w:tr>
      <w:tr w:rsidR="00A11A84" w:rsidRPr="003A6773" w14:paraId="1DAC5C88" w14:textId="77777777" w:rsidTr="0056117C">
        <w:tc>
          <w:tcPr>
            <w:tcW w:w="2191" w:type="pct"/>
          </w:tcPr>
          <w:p w14:paraId="795EAE0A" w14:textId="24B19D25" w:rsidR="00A11A84" w:rsidRPr="00A44ED0" w:rsidRDefault="00A11A84" w:rsidP="00A11A84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4ED0">
              <w:rPr>
                <w:rFonts w:asciiTheme="majorBidi" w:hAnsiTheme="majorBidi" w:hint="cs"/>
                <w:sz w:val="30"/>
                <w:szCs w:val="30"/>
                <w:cs/>
              </w:rPr>
              <w:t>การปรับลดมูลค่าสุทธิที่คาดว่าจะได้รับ</w:t>
            </w:r>
          </w:p>
          <w:p w14:paraId="340C6930" w14:textId="4047A2BB" w:rsidR="00A11A84" w:rsidRPr="003A6773" w:rsidRDefault="00A11A84" w:rsidP="00A11A84">
            <w:pPr>
              <w:pStyle w:val="ListParagraph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4ED0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A44ED0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  <w:r w:rsidRPr="00A44ED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615" w:type="pct"/>
            <w:shd w:val="clear" w:color="auto" w:fill="FFFFFF" w:themeFill="background1"/>
            <w:vAlign w:val="bottom"/>
          </w:tcPr>
          <w:p w14:paraId="5B2C18AC" w14:textId="515BD8E5" w:rsidR="00A11A84" w:rsidRPr="00D6770F" w:rsidRDefault="007C4380" w:rsidP="00A11A8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14,476</w:t>
            </w:r>
          </w:p>
        </w:tc>
        <w:tc>
          <w:tcPr>
            <w:tcW w:w="144" w:type="pct"/>
            <w:gridSpan w:val="2"/>
            <w:shd w:val="clear" w:color="auto" w:fill="FFFFFF" w:themeFill="background1"/>
          </w:tcPr>
          <w:p w14:paraId="45BB6E34" w14:textId="77777777" w:rsidR="00A11A84" w:rsidRPr="003A6773" w:rsidRDefault="00A11A84" w:rsidP="00A11A8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0" w:type="pct"/>
            <w:gridSpan w:val="2"/>
            <w:shd w:val="clear" w:color="auto" w:fill="FFFFFF" w:themeFill="background1"/>
          </w:tcPr>
          <w:p w14:paraId="18FDCC36" w14:textId="77777777" w:rsidR="00A11A84" w:rsidRDefault="00A11A84" w:rsidP="00A11A8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27F9410" w14:textId="55F2FB60" w:rsidR="00A11A84" w:rsidRPr="00D6770F" w:rsidRDefault="007C4380" w:rsidP="00A11A8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1,491</w:t>
            </w:r>
          </w:p>
        </w:tc>
        <w:tc>
          <w:tcPr>
            <w:tcW w:w="127" w:type="pct"/>
            <w:gridSpan w:val="2"/>
            <w:shd w:val="clear" w:color="auto" w:fill="FFFFFF" w:themeFill="background1"/>
          </w:tcPr>
          <w:p w14:paraId="335FF51E" w14:textId="77777777" w:rsidR="00A11A84" w:rsidRPr="003A6773" w:rsidRDefault="00A11A84" w:rsidP="00A11A8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9" w:type="pct"/>
            <w:gridSpan w:val="2"/>
            <w:shd w:val="clear" w:color="auto" w:fill="FFFFFF" w:themeFill="background1"/>
            <w:vAlign w:val="bottom"/>
          </w:tcPr>
          <w:p w14:paraId="034B486F" w14:textId="246CAD3F" w:rsidR="00A11A84" w:rsidRPr="00D6770F" w:rsidRDefault="007C4380" w:rsidP="00A11A8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4,950</w:t>
            </w:r>
          </w:p>
        </w:tc>
        <w:tc>
          <w:tcPr>
            <w:tcW w:w="145" w:type="pct"/>
            <w:gridSpan w:val="2"/>
            <w:shd w:val="clear" w:color="auto" w:fill="FFFFFF" w:themeFill="background1"/>
          </w:tcPr>
          <w:p w14:paraId="7A267734" w14:textId="77777777" w:rsidR="00A11A84" w:rsidRPr="003A6773" w:rsidRDefault="00A11A84" w:rsidP="00A11A8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  <w:gridSpan w:val="2"/>
            <w:shd w:val="clear" w:color="auto" w:fill="FFFFFF" w:themeFill="background1"/>
          </w:tcPr>
          <w:p w14:paraId="19225CA4" w14:textId="77777777" w:rsidR="00A11A84" w:rsidRDefault="00A11A84" w:rsidP="00A11A8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0B7FE87" w14:textId="27FFD71E" w:rsidR="00A11A84" w:rsidRPr="00D6770F" w:rsidRDefault="00A11A84" w:rsidP="00A11A8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1A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8,516</w:t>
            </w:r>
            <w:r w:rsidRPr="00A11A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11A84" w:rsidRPr="008330AA" w14:paraId="2263B8EB" w14:textId="77777777" w:rsidTr="00A11A84">
        <w:tc>
          <w:tcPr>
            <w:tcW w:w="2191" w:type="pct"/>
          </w:tcPr>
          <w:p w14:paraId="57BF64CB" w14:textId="77777777" w:rsidR="00A11A84" w:rsidRPr="003A6773" w:rsidRDefault="00A11A84" w:rsidP="00A11A8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48A9C81" w14:textId="0DD4E22A" w:rsidR="00A11A84" w:rsidRPr="003A6773" w:rsidRDefault="007C4380" w:rsidP="00A11A8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4,553,894</w:t>
            </w:r>
          </w:p>
        </w:tc>
        <w:tc>
          <w:tcPr>
            <w:tcW w:w="144" w:type="pct"/>
            <w:gridSpan w:val="2"/>
            <w:shd w:val="clear" w:color="auto" w:fill="FFFFFF" w:themeFill="background1"/>
          </w:tcPr>
          <w:p w14:paraId="34A2FC1F" w14:textId="77777777" w:rsidR="00A11A84" w:rsidRPr="003A6773" w:rsidRDefault="00A11A84" w:rsidP="00A11A8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BAF0361" w14:textId="4FFA08BF" w:rsidR="00A11A84" w:rsidRPr="003A6773" w:rsidRDefault="007C4380" w:rsidP="00A11A8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3,765,064</w:t>
            </w:r>
          </w:p>
        </w:tc>
        <w:tc>
          <w:tcPr>
            <w:tcW w:w="127" w:type="pct"/>
            <w:gridSpan w:val="2"/>
            <w:shd w:val="clear" w:color="auto" w:fill="FFFFFF" w:themeFill="background1"/>
          </w:tcPr>
          <w:p w14:paraId="3421A370" w14:textId="77777777" w:rsidR="00A11A84" w:rsidRPr="003A6773" w:rsidRDefault="00A11A84" w:rsidP="00A11A8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87DBA1" w14:textId="579E0A24" w:rsidR="00A11A84" w:rsidRPr="003A6773" w:rsidRDefault="007C4380" w:rsidP="00A11A8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4,408,978</w:t>
            </w:r>
          </w:p>
        </w:tc>
        <w:tc>
          <w:tcPr>
            <w:tcW w:w="145" w:type="pct"/>
            <w:gridSpan w:val="2"/>
            <w:shd w:val="clear" w:color="auto" w:fill="FFFFFF" w:themeFill="background1"/>
          </w:tcPr>
          <w:p w14:paraId="3C015E18" w14:textId="77777777" w:rsidR="00A11A84" w:rsidRPr="003A6773" w:rsidRDefault="00A11A84" w:rsidP="00A11A8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B8397D0" w14:textId="08B8F34F" w:rsidR="00A11A84" w:rsidRPr="008330AA" w:rsidRDefault="007C4380" w:rsidP="00A11A8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6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3,667,788</w:t>
            </w:r>
          </w:p>
        </w:tc>
      </w:tr>
    </w:tbl>
    <w:p w14:paraId="44FCC54B" w14:textId="77777777" w:rsidR="007C55CA" w:rsidRPr="000D38EA" w:rsidRDefault="007C55CA" w:rsidP="007C55CA">
      <w:pPr>
        <w:pStyle w:val="Heading1"/>
        <w:keepLines/>
        <w:shd w:val="clear" w:color="auto" w:fill="auto"/>
        <w:tabs>
          <w:tab w:val="clear" w:pos="414"/>
        </w:tabs>
        <w:ind w:left="518" w:right="-45" w:firstLine="0"/>
        <w:jc w:val="thaiDistribute"/>
        <w:rPr>
          <w:rFonts w:asciiTheme="majorBidi" w:hAnsiTheme="majorBidi" w:cstheme="majorBidi"/>
          <w:sz w:val="21"/>
          <w:szCs w:val="21"/>
          <w:u w:val="none"/>
          <w:lang w:val="th-TH"/>
        </w:rPr>
      </w:pPr>
    </w:p>
    <w:p w14:paraId="09BB4EA9" w14:textId="7384B410" w:rsidR="00D61673" w:rsidRPr="00147230" w:rsidRDefault="004B36E8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ส่วนปรับปรุงอาคารเช่าและอุปกรณ์ </w:t>
      </w:r>
      <w:r w:rsidR="00F96631"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0E569AAA" w14:textId="77777777" w:rsidR="00B12AB2" w:rsidRPr="00B267CE" w:rsidRDefault="00B12AB2" w:rsidP="004C2C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1D0FB7" w14:paraId="37A0F756" w14:textId="77777777">
        <w:trPr>
          <w:cantSplit/>
          <w:tblHeader/>
        </w:trPr>
        <w:tc>
          <w:tcPr>
            <w:tcW w:w="4950" w:type="dxa"/>
            <w:vAlign w:val="bottom"/>
          </w:tcPr>
          <w:p w14:paraId="43AA8C24" w14:textId="2D513248" w:rsidR="001D0FB7" w:rsidRPr="001D0FB7" w:rsidRDefault="001D0FB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D0F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A44E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1D0F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B12A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7C4380" w:rsidRPr="007C4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B12A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B12A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  <w:r w:rsidR="00A44E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ิถุนายน</w:t>
            </w:r>
            <w:r w:rsidRPr="001D0F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7C4380" w:rsidRPr="007C4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00CF1753" w14:textId="77777777" w:rsidR="001D0FB7" w:rsidRPr="001D0FB7" w:rsidRDefault="001D0F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3BE8141" w14:textId="27BF6D72" w:rsidR="001D0FB7" w:rsidRPr="001D0FB7" w:rsidRDefault="001D0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F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5E7153A2" w14:textId="77777777" w:rsidR="001D0FB7" w:rsidRPr="001D0FB7" w:rsidRDefault="001D0FB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CA25BF6" w14:textId="77777777" w:rsidR="001D0FB7" w:rsidRPr="001D0FB7" w:rsidRDefault="001D0FB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D0F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BAEAFF4" w14:textId="6100413A" w:rsidR="001D0FB7" w:rsidRPr="001D0FB7" w:rsidRDefault="001D0FB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1D0F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1D0FB7" w14:paraId="261AC0DC" w14:textId="77777777" w:rsidTr="00864A45">
        <w:trPr>
          <w:cantSplit/>
        </w:trPr>
        <w:tc>
          <w:tcPr>
            <w:tcW w:w="4950" w:type="dxa"/>
          </w:tcPr>
          <w:p w14:paraId="353D73F6" w14:textId="77777777" w:rsidR="001D0FB7" w:rsidRPr="001D0FB7" w:rsidRDefault="001D0F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96766B" w14:textId="77777777" w:rsidR="001D0FB7" w:rsidRPr="001D0FB7" w:rsidRDefault="001D0FB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54499660" w14:textId="4732970B" w:rsidR="001D0FB7" w:rsidRPr="001D0FB7" w:rsidRDefault="001D0F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D0F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46F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D0F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D0FB7" w14:paraId="612E90CD" w14:textId="77777777">
        <w:trPr>
          <w:cantSplit/>
        </w:trPr>
        <w:tc>
          <w:tcPr>
            <w:tcW w:w="4950" w:type="dxa"/>
          </w:tcPr>
          <w:p w14:paraId="6B65858C" w14:textId="3F657AC0" w:rsidR="001D0FB7" w:rsidRPr="001D0FB7" w:rsidRDefault="001D0F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30C12C98" w14:textId="77777777" w:rsidR="001D0FB7" w:rsidRPr="001D0FB7" w:rsidRDefault="001D0FB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DD889DF" w14:textId="4998D733" w:rsidR="001D0FB7" w:rsidRPr="001D0FB7" w:rsidRDefault="007C4380" w:rsidP="00E3574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9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57,284</w:t>
            </w:r>
          </w:p>
        </w:tc>
        <w:tc>
          <w:tcPr>
            <w:tcW w:w="180" w:type="dxa"/>
          </w:tcPr>
          <w:p w14:paraId="772E3B3A" w14:textId="77777777" w:rsidR="001D0FB7" w:rsidRPr="001D0FB7" w:rsidRDefault="001D0F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3A30CCB" w14:textId="05DF929B" w:rsidR="001D0FB7" w:rsidRPr="00E3574A" w:rsidRDefault="007C4380" w:rsidP="00E3574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53,062</w:t>
            </w:r>
          </w:p>
        </w:tc>
      </w:tr>
      <w:tr w:rsidR="001D0FB7" w14:paraId="55736D3D" w14:textId="77777777">
        <w:trPr>
          <w:cantSplit/>
        </w:trPr>
        <w:tc>
          <w:tcPr>
            <w:tcW w:w="4950" w:type="dxa"/>
          </w:tcPr>
          <w:p w14:paraId="5275E622" w14:textId="5EEB7BE8" w:rsidR="001D0FB7" w:rsidRPr="001D0FB7" w:rsidRDefault="001D0F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สินทรัพย์สิทธิการใช้ 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100A8224" w14:textId="77777777" w:rsidR="001D0FB7" w:rsidRPr="001D0FB7" w:rsidRDefault="001D0FB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E2F661B" w14:textId="689C6A74" w:rsidR="001D0FB7" w:rsidRPr="00E3574A" w:rsidRDefault="007C4380" w:rsidP="00E3574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9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136,277</w:t>
            </w:r>
          </w:p>
        </w:tc>
        <w:tc>
          <w:tcPr>
            <w:tcW w:w="180" w:type="dxa"/>
          </w:tcPr>
          <w:p w14:paraId="7B6D2180" w14:textId="77777777" w:rsidR="001D0FB7" w:rsidRPr="001D0FB7" w:rsidRDefault="001D0F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AB29E8" w14:textId="27347E82" w:rsidR="001D0FB7" w:rsidRPr="00E3574A" w:rsidRDefault="007C4380" w:rsidP="00E3574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136,277</w:t>
            </w:r>
          </w:p>
        </w:tc>
      </w:tr>
      <w:tr w:rsidR="001D0FB7" w14:paraId="4E13D92C" w14:textId="77777777">
        <w:trPr>
          <w:cantSplit/>
        </w:trPr>
        <w:tc>
          <w:tcPr>
            <w:tcW w:w="4950" w:type="dxa"/>
          </w:tcPr>
          <w:p w14:paraId="4832B3B2" w14:textId="3267B13A" w:rsidR="001D0FB7" w:rsidRPr="001D0FB7" w:rsidRDefault="001D0F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170" w:type="dxa"/>
          </w:tcPr>
          <w:p w14:paraId="5C249B23" w14:textId="77777777" w:rsidR="001D0FB7" w:rsidRPr="001D0FB7" w:rsidRDefault="001D0FB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3608800" w14:textId="2AD2C4AC" w:rsidR="001D0FB7" w:rsidRPr="00E3574A" w:rsidRDefault="00E76304" w:rsidP="00E3574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9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65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94E2C43" w14:textId="77777777" w:rsidR="001D0FB7" w:rsidRPr="001D0FB7" w:rsidRDefault="001D0F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704CC06" w14:textId="3C297757" w:rsidR="001D0FB7" w:rsidRPr="00E3574A" w:rsidRDefault="00E76304" w:rsidP="00E3574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65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AC03A15" w14:textId="77777777" w:rsidR="00937E5A" w:rsidRDefault="00937E5A" w:rsidP="00864A45">
      <w:pPr>
        <w:spacing w:line="240" w:lineRule="auto"/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4AB450C9" w14:textId="45952FDE" w:rsidR="006E12C5" w:rsidRPr="006E12C5" w:rsidRDefault="00864A45" w:rsidP="006E12C5">
      <w:pPr>
        <w:ind w:left="540"/>
        <w:rPr>
          <w:rFonts w:ascii="Angsana New" w:hAnsi="Angsana New" w:cs="Angsana New"/>
          <w:b/>
          <w:sz w:val="30"/>
          <w:szCs w:val="30"/>
        </w:rPr>
      </w:pPr>
      <w:r w:rsidRPr="0063492D">
        <w:rPr>
          <w:rFonts w:ascii="Angsana New" w:hAnsi="Angsana New" w:cs="Angsana New" w:hint="cs"/>
          <w:b/>
          <w:sz w:val="30"/>
          <w:szCs w:val="30"/>
          <w:cs/>
        </w:rPr>
        <w:t>ในปี</w:t>
      </w:r>
      <w:r w:rsidRPr="0063492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7C4380" w:rsidRPr="007C4380">
        <w:rPr>
          <w:rFonts w:ascii="Angsana New" w:hAnsi="Angsana New" w:cs="Angsana New"/>
          <w:bCs/>
          <w:sz w:val="30"/>
          <w:szCs w:val="30"/>
        </w:rPr>
        <w:t>2568</w:t>
      </w:r>
      <w:r w:rsidRPr="0063492D">
        <w:rPr>
          <w:rFonts w:ascii="Angsana New" w:hAnsi="Angsana New" w:cs="Angsana New"/>
          <w:b/>
          <w:sz w:val="30"/>
          <w:szCs w:val="30"/>
        </w:rPr>
        <w:t xml:space="preserve"> </w:t>
      </w:r>
      <w:r w:rsidRPr="0063492D">
        <w:rPr>
          <w:rFonts w:ascii="Angsana New" w:hAnsi="Angsana New" w:cs="Angsana New"/>
          <w:b/>
          <w:sz w:val="30"/>
          <w:szCs w:val="30"/>
          <w:cs/>
        </w:rPr>
        <w:t>บริษัทได้เข้าทำสัญญาเช่า</w:t>
      </w:r>
      <w:r w:rsidR="00917CFB">
        <w:rPr>
          <w:rFonts w:ascii="Angsana New" w:hAnsi="Angsana New" w:cs="Angsana New" w:hint="cs"/>
          <w:b/>
          <w:sz w:val="30"/>
          <w:szCs w:val="30"/>
          <w:cs/>
        </w:rPr>
        <w:t>พื้นที่</w:t>
      </w:r>
      <w:r w:rsidR="0006137B">
        <w:rPr>
          <w:rFonts w:ascii="Angsana New" w:hAnsi="Angsana New" w:cs="Angsana New" w:hint="cs"/>
          <w:b/>
          <w:sz w:val="30"/>
          <w:szCs w:val="30"/>
          <w:cs/>
        </w:rPr>
        <w:t>หลายฉบับ</w:t>
      </w:r>
      <w:r w:rsidRPr="0063492D">
        <w:rPr>
          <w:rFonts w:ascii="Angsana New" w:hAnsi="Angsana New" w:cs="Angsana New"/>
          <w:b/>
          <w:sz w:val="30"/>
          <w:szCs w:val="30"/>
          <w:cs/>
        </w:rPr>
        <w:t xml:space="preserve">เป็นระยะเวลา </w:t>
      </w:r>
      <w:r w:rsidR="007C4380" w:rsidRPr="007C4380">
        <w:rPr>
          <w:rFonts w:ascii="Angsana New" w:hAnsi="Angsana New" w:cs="Angsana New"/>
          <w:bCs/>
          <w:sz w:val="30"/>
          <w:szCs w:val="30"/>
        </w:rPr>
        <w:t>3</w:t>
      </w:r>
      <w:r w:rsidRPr="0063492D">
        <w:rPr>
          <w:rFonts w:ascii="Angsana New" w:hAnsi="Angsana New" w:cs="Angsana New"/>
          <w:b/>
          <w:sz w:val="30"/>
          <w:szCs w:val="30"/>
          <w:cs/>
        </w:rPr>
        <w:t xml:space="preserve"> ปี</w:t>
      </w:r>
    </w:p>
    <w:p w14:paraId="458978BE" w14:textId="028C160D" w:rsidR="006B0307" w:rsidRPr="000D38EA" w:rsidRDefault="006B0307" w:rsidP="006E12C5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21"/>
          <w:szCs w:val="21"/>
        </w:rPr>
      </w:pPr>
    </w:p>
    <w:p w14:paraId="79A59D8C" w14:textId="45F48827" w:rsidR="00792C02" w:rsidRPr="00C14CFF" w:rsidRDefault="0079023D" w:rsidP="00C14CFF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3" w:name="_Hlk23765408"/>
      <w:r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</w:t>
      </w:r>
      <w:r w:rsidR="00792C0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งานดำเนินงาน</w:t>
      </w:r>
      <w:r w:rsidR="00AA3F8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</w:t>
      </w:r>
      <w:r w:rsidR="00960F80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การจำแนก</w:t>
      </w:r>
      <w:r w:rsidR="00AA3F8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รายได้</w:t>
      </w:r>
      <w:bookmarkEnd w:id="3"/>
    </w:p>
    <w:p w14:paraId="180D78A4" w14:textId="77777777" w:rsidR="000105D6" w:rsidRPr="00050B88" w:rsidRDefault="000105D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6"/>
          <w:szCs w:val="26"/>
        </w:rPr>
      </w:pPr>
    </w:p>
    <w:p w14:paraId="6CA90AD6" w14:textId="206D316A" w:rsidR="004F39B6" w:rsidRPr="00C14CFF" w:rsidRDefault="004F39B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</w:t>
      </w:r>
      <w:r w:rsidR="00A65058" w:rsidRPr="00C14C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161F" w:rsidRPr="00C14CFF">
        <w:rPr>
          <w:rFonts w:asciiTheme="majorBidi" w:hAnsiTheme="majorBidi" w:cstheme="majorBidi"/>
          <w:sz w:val="30"/>
          <w:szCs w:val="30"/>
          <w:cs/>
        </w:rPr>
        <w:t>มือถือ</w:t>
      </w:r>
      <w:r w:rsidRPr="00C14CFF">
        <w:rPr>
          <w:rFonts w:asciiTheme="majorBidi" w:hAnsiTheme="majorBidi" w:cstheme="majorBidi"/>
          <w:sz w:val="30"/>
          <w:szCs w:val="30"/>
          <w:cs/>
        </w:rPr>
        <w:t>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35EE127A" w14:textId="1C46912B" w:rsidR="00F00DE2" w:rsidRDefault="00F00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72F66A45" w14:textId="77777777" w:rsidR="00A11A84" w:rsidRDefault="00A1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5821D912" w14:textId="77777777" w:rsidR="00135763" w:rsidRDefault="0013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5828D731" w14:textId="77777777" w:rsidR="00135763" w:rsidRDefault="0013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2AF2AEF5" w14:textId="77777777" w:rsidR="00A11A84" w:rsidRDefault="00A1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706EFA36" w14:textId="77777777" w:rsidR="009E5AF2" w:rsidRPr="00050B88" w:rsidRDefault="009E5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</w:p>
    <w:p w14:paraId="3B096114" w14:textId="2A69BFC1" w:rsidR="0079023D" w:rsidRPr="00C14CFF" w:rsidRDefault="00960F80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C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การจำแนก</w:t>
      </w:r>
      <w:r w:rsidR="00792C02" w:rsidRPr="00C14C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71DE0458" w14:textId="77777777" w:rsidR="00BF6C64" w:rsidRPr="00050B88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6"/>
          <w:szCs w:val="26"/>
          <w:lang w:eastAsia="x-none"/>
        </w:rPr>
      </w:pPr>
    </w:p>
    <w:p w14:paraId="6D599A21" w14:textId="49A55865" w:rsidR="00BF6C64" w:rsidRPr="00C14CFF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รายได้หลักของกลุ่มบริษัทและบริษัทได้มาจากการขายสินค้า</w:t>
      </w:r>
      <w:r w:rsidR="00480EFB" w:rsidRPr="00C14CFF">
        <w:rPr>
          <w:rFonts w:asciiTheme="majorBidi" w:hAnsiTheme="majorBidi" w:cstheme="majorBidi"/>
          <w:sz w:val="30"/>
          <w:szCs w:val="30"/>
          <w:cs/>
        </w:rPr>
        <w:t>และการให้บริการ</w:t>
      </w:r>
    </w:p>
    <w:p w14:paraId="5D2680CA" w14:textId="707DB521" w:rsidR="00684BD7" w:rsidRPr="00050B88" w:rsidRDefault="00684BD7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6"/>
          <w:szCs w:val="26"/>
        </w:rPr>
      </w:pPr>
    </w:p>
    <w:p w14:paraId="47FAB4B4" w14:textId="01094EF3" w:rsidR="00A1213F" w:rsidRPr="00C14CFF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732124" w:rsidRPr="00C14CFF">
        <w:rPr>
          <w:rFonts w:asciiTheme="majorBidi" w:hAnsiTheme="majorBidi" w:cstheme="majorBidi"/>
          <w:sz w:val="30"/>
          <w:szCs w:val="30"/>
          <w:cs/>
        </w:rPr>
        <w:t>ส่วนงานภูมิศาสตร์หลัก</w:t>
      </w:r>
      <w:r w:rsidR="008F58E6" w:rsidRPr="00C14CFF">
        <w:rPr>
          <w:rFonts w:asciiTheme="majorBidi" w:hAnsiTheme="majorBidi" w:cstheme="majorBidi"/>
          <w:sz w:val="30"/>
          <w:szCs w:val="30"/>
        </w:rPr>
        <w:t xml:space="preserve"> </w:t>
      </w:r>
      <w:r w:rsidRPr="00C14CFF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30701003" w14:textId="5B3E94F9" w:rsidR="00B775EE" w:rsidRPr="00050B88" w:rsidRDefault="00B775EE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25"/>
        <w:gridCol w:w="270"/>
        <w:gridCol w:w="1205"/>
        <w:gridCol w:w="236"/>
        <w:gridCol w:w="1165"/>
        <w:gridCol w:w="240"/>
        <w:gridCol w:w="1149"/>
      </w:tblGrid>
      <w:tr w:rsidR="00B267CE" w:rsidRPr="00C14CFF" w14:paraId="42A1C8C3" w14:textId="77777777" w:rsidTr="00296634">
        <w:tc>
          <w:tcPr>
            <w:tcW w:w="3690" w:type="dxa"/>
            <w:vAlign w:val="bottom"/>
          </w:tcPr>
          <w:p w14:paraId="72B53FD6" w14:textId="77777777" w:rsidR="00B267CE" w:rsidRPr="00C14CFF" w:rsidRDefault="00B267CE" w:rsidP="00C14CF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00" w:type="dxa"/>
            <w:gridSpan w:val="3"/>
          </w:tcPr>
          <w:p w14:paraId="2E5EF8D8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0C7D32F0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3A17EB11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A93B9F" w:rsidRPr="00C14CFF" w14:paraId="6A7F5B07" w14:textId="77777777" w:rsidTr="00296634">
        <w:tc>
          <w:tcPr>
            <w:tcW w:w="3690" w:type="dxa"/>
            <w:vAlign w:val="bottom"/>
          </w:tcPr>
          <w:p w14:paraId="539FB5A8" w14:textId="77777777" w:rsidR="00A93B9F" w:rsidRPr="00C14CFF" w:rsidRDefault="00A93B9F" w:rsidP="00A93B9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3108DF8D" w14:textId="403E2D4B" w:rsidR="00A93B9F" w:rsidRPr="00C14CFF" w:rsidRDefault="00A44ED0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44ED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สำหรับงวดหกเดือนสิ้นสุด</w:t>
            </w:r>
          </w:p>
        </w:tc>
        <w:tc>
          <w:tcPr>
            <w:tcW w:w="236" w:type="dxa"/>
          </w:tcPr>
          <w:p w14:paraId="3C74DED1" w14:textId="77777777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6A94D369" w14:textId="329E3606" w:rsidR="00A93B9F" w:rsidRPr="00C14CFF" w:rsidRDefault="00A44ED0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44ED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สำหรับงวดหกเดือนสิ้นสุด</w:t>
            </w:r>
          </w:p>
        </w:tc>
      </w:tr>
      <w:tr w:rsidR="00A93B9F" w:rsidRPr="00C14CFF" w14:paraId="3D6747C9" w14:textId="77777777" w:rsidTr="00296634">
        <w:tc>
          <w:tcPr>
            <w:tcW w:w="3690" w:type="dxa"/>
            <w:vAlign w:val="bottom"/>
          </w:tcPr>
          <w:p w14:paraId="32D40D5C" w14:textId="77777777" w:rsidR="00A93B9F" w:rsidRPr="00C14CFF" w:rsidRDefault="00A93B9F" w:rsidP="00A93B9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0C1158E5" w14:textId="0E8E4C42" w:rsidR="00A93B9F" w:rsidRPr="002E2F09" w:rsidRDefault="00A44ED0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A44ED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วันที่</w:t>
            </w:r>
            <w:r w:rsidRPr="00A44E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="007C4380" w:rsidRPr="007C4380">
              <w:rPr>
                <w:rFonts w:ascii="Angsana New" w:hAnsi="Angsana New"/>
                <w:sz w:val="30"/>
                <w:szCs w:val="30"/>
                <w:lang w:val="en-US" w:eastAsia="en-GB"/>
              </w:rPr>
              <w:t>30</w:t>
            </w:r>
            <w:r w:rsidRPr="00A44E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A44ED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236" w:type="dxa"/>
          </w:tcPr>
          <w:p w14:paraId="108BEDD6" w14:textId="77777777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632FD766" w14:textId="7D75D098" w:rsidR="00A93B9F" w:rsidRPr="00C14CFF" w:rsidRDefault="00A44ED0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44ED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วันที่</w:t>
            </w:r>
            <w:r w:rsidRPr="00A44E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="007C4380" w:rsidRPr="007C4380">
              <w:rPr>
                <w:rFonts w:ascii="Angsana New" w:hAnsi="Angsana New"/>
                <w:sz w:val="30"/>
                <w:szCs w:val="30"/>
                <w:lang w:val="en-US" w:eastAsia="en-GB"/>
              </w:rPr>
              <w:t>30</w:t>
            </w:r>
            <w:r w:rsidRPr="00A44E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A44ED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มิถุนายน</w:t>
            </w:r>
          </w:p>
        </w:tc>
      </w:tr>
      <w:tr w:rsidR="00A93B9F" w:rsidRPr="00C14CFF" w14:paraId="0533F440" w14:textId="77777777" w:rsidTr="00296634">
        <w:tc>
          <w:tcPr>
            <w:tcW w:w="3690" w:type="dxa"/>
            <w:vAlign w:val="bottom"/>
          </w:tcPr>
          <w:p w14:paraId="3E39BACB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47BFD03E" w14:textId="28F0082E" w:rsidR="00A93B9F" w:rsidRPr="00C14CFF" w:rsidRDefault="007C4380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GB"/>
              </w:rPr>
              <w:t>2568</w:t>
            </w:r>
          </w:p>
        </w:tc>
        <w:tc>
          <w:tcPr>
            <w:tcW w:w="270" w:type="dxa"/>
          </w:tcPr>
          <w:p w14:paraId="24A4B3D7" w14:textId="77777777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5D94065C" w14:textId="42E28A88" w:rsidR="00A93B9F" w:rsidRPr="00C14CFF" w:rsidRDefault="007C4380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236" w:type="dxa"/>
          </w:tcPr>
          <w:p w14:paraId="12C4EDA9" w14:textId="77777777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7DE3800" w14:textId="3022B4F1" w:rsidR="00A93B9F" w:rsidRPr="00C14CFF" w:rsidRDefault="007C4380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GB"/>
              </w:rPr>
              <w:t>2568</w:t>
            </w:r>
          </w:p>
        </w:tc>
        <w:tc>
          <w:tcPr>
            <w:tcW w:w="240" w:type="dxa"/>
          </w:tcPr>
          <w:p w14:paraId="1317160B" w14:textId="77777777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77B566C1" w14:textId="1CD3A0C5" w:rsidR="00A93B9F" w:rsidRPr="00C14CFF" w:rsidRDefault="007C4380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GB"/>
              </w:rPr>
              <w:t>2567</w:t>
            </w:r>
          </w:p>
        </w:tc>
      </w:tr>
      <w:tr w:rsidR="00A93B9F" w:rsidRPr="00C14CFF" w14:paraId="79EADA89" w14:textId="77777777" w:rsidTr="00296634">
        <w:tc>
          <w:tcPr>
            <w:tcW w:w="3690" w:type="dxa"/>
            <w:vAlign w:val="bottom"/>
          </w:tcPr>
          <w:p w14:paraId="352DF1B9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490" w:type="dxa"/>
            <w:gridSpan w:val="7"/>
          </w:tcPr>
          <w:p w14:paraId="3E9F2212" w14:textId="30BE6751" w:rsidR="00A93B9F" w:rsidRPr="00C14CFF" w:rsidRDefault="00D6770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D6770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="00A93B9F" w:rsidRPr="00C14CF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="00A93B9F" w:rsidRPr="00C14CF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D6770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A93B9F" w:rsidRPr="00C14CFF" w14:paraId="54E2F6AA" w14:textId="77777777" w:rsidTr="00296634">
        <w:tc>
          <w:tcPr>
            <w:tcW w:w="3690" w:type="dxa"/>
            <w:hideMark/>
          </w:tcPr>
          <w:p w14:paraId="41CEBD58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3342B14F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0990376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29267E97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44D32D96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7488BF50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3D204883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1A8AAB86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1E5150" w:rsidRPr="00C14CFF" w14:paraId="0D9B499F" w14:textId="77777777" w:rsidTr="00074754">
        <w:tc>
          <w:tcPr>
            <w:tcW w:w="3690" w:type="dxa"/>
            <w:hideMark/>
          </w:tcPr>
          <w:p w14:paraId="221DC06F" w14:textId="77777777" w:rsidR="001E5150" w:rsidRPr="00C14CFF" w:rsidRDefault="001E5150" w:rsidP="001E5150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vAlign w:val="bottom"/>
          </w:tcPr>
          <w:p w14:paraId="6A6C32A5" w14:textId="79B16409" w:rsidR="001E5150" w:rsidRPr="00C14CFF" w:rsidRDefault="007C438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US"/>
              </w:rPr>
              <w:t>5,169,623</w:t>
            </w:r>
          </w:p>
        </w:tc>
        <w:tc>
          <w:tcPr>
            <w:tcW w:w="270" w:type="dxa"/>
            <w:vAlign w:val="bottom"/>
          </w:tcPr>
          <w:p w14:paraId="53DFD95A" w14:textId="77777777" w:rsidR="001E5150" w:rsidRPr="00C14CFF" w:rsidRDefault="001E5150" w:rsidP="001E5150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vAlign w:val="bottom"/>
          </w:tcPr>
          <w:p w14:paraId="4DA243BC" w14:textId="05DC174F" w:rsidR="001E5150" w:rsidRPr="00C14CFF" w:rsidRDefault="007C438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US"/>
              </w:rPr>
              <w:t>4,276,267</w:t>
            </w:r>
          </w:p>
        </w:tc>
        <w:tc>
          <w:tcPr>
            <w:tcW w:w="236" w:type="dxa"/>
            <w:vAlign w:val="bottom"/>
          </w:tcPr>
          <w:p w14:paraId="650D6EAB" w14:textId="77777777" w:rsidR="001E5150" w:rsidRPr="00C14CFF" w:rsidRDefault="001E5150" w:rsidP="001E5150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4F5B7B20" w14:textId="1F87632D" w:rsidR="001E5150" w:rsidRPr="00C14CFF" w:rsidRDefault="007C438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US"/>
              </w:rPr>
              <w:t>4,934,239</w:t>
            </w:r>
          </w:p>
        </w:tc>
        <w:tc>
          <w:tcPr>
            <w:tcW w:w="240" w:type="dxa"/>
            <w:vAlign w:val="bottom"/>
          </w:tcPr>
          <w:p w14:paraId="038F4EC6" w14:textId="77777777" w:rsidR="001E5150" w:rsidRPr="00C14CFF" w:rsidRDefault="001E5150" w:rsidP="001E5150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vAlign w:val="bottom"/>
          </w:tcPr>
          <w:p w14:paraId="2BCDB4BC" w14:textId="327723DF" w:rsidR="001E5150" w:rsidRPr="00C14CFF" w:rsidRDefault="007C438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US"/>
              </w:rPr>
              <w:t>4,114,138</w:t>
            </w:r>
          </w:p>
        </w:tc>
      </w:tr>
      <w:tr w:rsidR="001E5150" w:rsidRPr="00C14CFF" w14:paraId="44264970" w14:textId="77777777" w:rsidTr="00074754">
        <w:tc>
          <w:tcPr>
            <w:tcW w:w="3690" w:type="dxa"/>
            <w:hideMark/>
          </w:tcPr>
          <w:p w14:paraId="19640A84" w14:textId="77777777" w:rsidR="001E5150" w:rsidRPr="00C14CFF" w:rsidRDefault="001E5150" w:rsidP="001E5150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434CF" w14:textId="703F36CD" w:rsidR="001E5150" w:rsidRPr="00043E1E" w:rsidRDefault="007C438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5,169,623</w:t>
            </w:r>
          </w:p>
        </w:tc>
        <w:tc>
          <w:tcPr>
            <w:tcW w:w="270" w:type="dxa"/>
          </w:tcPr>
          <w:p w14:paraId="0C9AAE49" w14:textId="77777777" w:rsidR="001E5150" w:rsidRPr="00C14CFF" w:rsidRDefault="001E5150" w:rsidP="001E5150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1CEC21" w14:textId="7F79D94A" w:rsidR="001E5150" w:rsidRPr="00C14CFF" w:rsidRDefault="007C438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4,276,267</w:t>
            </w:r>
          </w:p>
        </w:tc>
        <w:tc>
          <w:tcPr>
            <w:tcW w:w="236" w:type="dxa"/>
          </w:tcPr>
          <w:p w14:paraId="619B7E03" w14:textId="77777777" w:rsidR="001E5150" w:rsidRPr="00C14CFF" w:rsidRDefault="001E5150" w:rsidP="001E5150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3E12A2" w14:textId="0153CB85" w:rsidR="001E5150" w:rsidRPr="001E5150" w:rsidRDefault="007C438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4,934,239</w:t>
            </w:r>
          </w:p>
        </w:tc>
        <w:tc>
          <w:tcPr>
            <w:tcW w:w="240" w:type="dxa"/>
          </w:tcPr>
          <w:p w14:paraId="595D86A6" w14:textId="77777777" w:rsidR="001E5150" w:rsidRPr="00C14CFF" w:rsidRDefault="001E5150" w:rsidP="001E5150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3782D" w14:textId="439A823D" w:rsidR="001E5150" w:rsidRPr="00C14CFF" w:rsidRDefault="007C438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4,114,138</w:t>
            </w:r>
          </w:p>
        </w:tc>
      </w:tr>
      <w:tr w:rsidR="001E5150" w:rsidRPr="008405C6" w14:paraId="3F14D888" w14:textId="77777777" w:rsidTr="00296634">
        <w:tc>
          <w:tcPr>
            <w:tcW w:w="3690" w:type="dxa"/>
          </w:tcPr>
          <w:p w14:paraId="0BDC2788" w14:textId="77777777" w:rsidR="001E5150" w:rsidRPr="008405C6" w:rsidRDefault="001E5150" w:rsidP="001E5150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25" w:type="dxa"/>
          </w:tcPr>
          <w:p w14:paraId="17E537B8" w14:textId="77777777" w:rsidR="001E5150" w:rsidRPr="008405C6" w:rsidRDefault="001E515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F9740DF" w14:textId="77777777" w:rsidR="001E5150" w:rsidRPr="008405C6" w:rsidRDefault="001E5150" w:rsidP="001E5150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205" w:type="dxa"/>
          </w:tcPr>
          <w:p w14:paraId="78A0793C" w14:textId="77777777" w:rsidR="001E5150" w:rsidRPr="008405C6" w:rsidRDefault="001E515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</w:tcPr>
          <w:p w14:paraId="3F57E4EA" w14:textId="77777777" w:rsidR="001E5150" w:rsidRPr="008405C6" w:rsidRDefault="001E5150" w:rsidP="001E5150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65" w:type="dxa"/>
          </w:tcPr>
          <w:p w14:paraId="29F5B110" w14:textId="77777777" w:rsidR="001E5150" w:rsidRPr="008405C6" w:rsidRDefault="001E515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</w:tcPr>
          <w:p w14:paraId="5196744D" w14:textId="77777777" w:rsidR="001E5150" w:rsidRPr="008405C6" w:rsidRDefault="001E5150" w:rsidP="001E5150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49" w:type="dxa"/>
          </w:tcPr>
          <w:p w14:paraId="13F87E60" w14:textId="77777777" w:rsidR="001E5150" w:rsidRPr="008405C6" w:rsidRDefault="001E515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E5150" w:rsidRPr="00C14CFF" w14:paraId="471DE348" w14:textId="77777777" w:rsidTr="00296634">
        <w:tc>
          <w:tcPr>
            <w:tcW w:w="3690" w:type="dxa"/>
            <w:hideMark/>
          </w:tcPr>
          <w:p w14:paraId="1DC3A0F7" w14:textId="77777777" w:rsidR="001E5150" w:rsidRPr="00C14CFF" w:rsidRDefault="001E5150" w:rsidP="001E5150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7502E91C" w14:textId="77777777" w:rsidR="001E5150" w:rsidRPr="00C14CFF" w:rsidRDefault="001E515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BB5DF05" w14:textId="77777777" w:rsidR="001E5150" w:rsidRPr="00C14CFF" w:rsidRDefault="001E5150" w:rsidP="001E5150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5B39826E" w14:textId="77777777" w:rsidR="001E5150" w:rsidRPr="00C14CFF" w:rsidRDefault="001E515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484D97F8" w14:textId="77777777" w:rsidR="001E5150" w:rsidRPr="00C14CFF" w:rsidRDefault="001E5150" w:rsidP="001E5150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63CBCF0C" w14:textId="77777777" w:rsidR="001E5150" w:rsidRPr="00C14CFF" w:rsidRDefault="001E515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</w:tcPr>
          <w:p w14:paraId="1CD2E3EA" w14:textId="77777777" w:rsidR="001E5150" w:rsidRPr="00C14CFF" w:rsidRDefault="001E5150" w:rsidP="001E5150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617E58B4" w14:textId="77777777" w:rsidR="001E5150" w:rsidRPr="00C14CFF" w:rsidRDefault="001E515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E5150" w:rsidRPr="00C14CFF" w14:paraId="3646D0E0" w14:textId="77777777" w:rsidTr="00324497">
        <w:tc>
          <w:tcPr>
            <w:tcW w:w="3690" w:type="dxa"/>
            <w:hideMark/>
          </w:tcPr>
          <w:p w14:paraId="60A51E97" w14:textId="77777777" w:rsidR="001E5150" w:rsidRPr="00C14CFF" w:rsidRDefault="001E5150" w:rsidP="001E5150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</w:tcPr>
          <w:p w14:paraId="3993741A" w14:textId="3F8944E8" w:rsidR="001E5150" w:rsidRPr="00C14CFF" w:rsidRDefault="007C438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US"/>
              </w:rPr>
              <w:t>5,100,349</w:t>
            </w:r>
          </w:p>
        </w:tc>
        <w:tc>
          <w:tcPr>
            <w:tcW w:w="270" w:type="dxa"/>
          </w:tcPr>
          <w:p w14:paraId="68D9DCD7" w14:textId="77777777" w:rsidR="001E5150" w:rsidRPr="00C14CFF" w:rsidRDefault="001E5150" w:rsidP="001E5150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08FA0451" w14:textId="3B572B55" w:rsidR="001E5150" w:rsidRPr="00C14CFF" w:rsidRDefault="007C438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US"/>
              </w:rPr>
              <w:t>4,222,774</w:t>
            </w:r>
          </w:p>
        </w:tc>
        <w:tc>
          <w:tcPr>
            <w:tcW w:w="236" w:type="dxa"/>
          </w:tcPr>
          <w:p w14:paraId="7A845397" w14:textId="77777777" w:rsidR="001E5150" w:rsidRPr="00C14CFF" w:rsidRDefault="001E5150" w:rsidP="001E5150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4187C297" w14:textId="41EB3B33" w:rsidR="001E5150" w:rsidRPr="00707AED" w:rsidRDefault="007C438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US"/>
              </w:rPr>
              <w:t>4,865,293</w:t>
            </w:r>
          </w:p>
        </w:tc>
        <w:tc>
          <w:tcPr>
            <w:tcW w:w="240" w:type="dxa"/>
          </w:tcPr>
          <w:p w14:paraId="1040E2B7" w14:textId="77777777" w:rsidR="001E5150" w:rsidRPr="00C14CFF" w:rsidRDefault="001E5150" w:rsidP="001E5150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24464160" w14:textId="2FE7A571" w:rsidR="001E5150" w:rsidRPr="00C14CFF" w:rsidRDefault="007C438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US"/>
              </w:rPr>
              <w:t>4,060,757</w:t>
            </w:r>
          </w:p>
        </w:tc>
      </w:tr>
      <w:tr w:rsidR="001E5150" w:rsidRPr="00C14CFF" w14:paraId="2C9490BF" w14:textId="77777777" w:rsidTr="00072320">
        <w:tc>
          <w:tcPr>
            <w:tcW w:w="3690" w:type="dxa"/>
            <w:hideMark/>
          </w:tcPr>
          <w:p w14:paraId="55C7E269" w14:textId="22FC5029" w:rsidR="001E5150" w:rsidRPr="00C14CFF" w:rsidRDefault="001E5150" w:rsidP="001E5150">
            <w:pPr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ให้บริการซ่อม</w:t>
            </w:r>
          </w:p>
        </w:tc>
        <w:tc>
          <w:tcPr>
            <w:tcW w:w="1225" w:type="dxa"/>
          </w:tcPr>
          <w:p w14:paraId="7045C975" w14:textId="1D5F51A2" w:rsidR="001E5150" w:rsidRPr="00C14CFF" w:rsidRDefault="007C438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US"/>
              </w:rPr>
              <w:t>69,274</w:t>
            </w:r>
          </w:p>
        </w:tc>
        <w:tc>
          <w:tcPr>
            <w:tcW w:w="270" w:type="dxa"/>
          </w:tcPr>
          <w:p w14:paraId="404E7C40" w14:textId="77777777" w:rsidR="001E5150" w:rsidRPr="00C14CFF" w:rsidRDefault="001E5150" w:rsidP="001E5150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1E0168B6" w14:textId="52D4ACDA" w:rsidR="001E5150" w:rsidRPr="00C14CFF" w:rsidRDefault="007C438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US"/>
              </w:rPr>
              <w:t>53,493</w:t>
            </w:r>
          </w:p>
        </w:tc>
        <w:tc>
          <w:tcPr>
            <w:tcW w:w="236" w:type="dxa"/>
          </w:tcPr>
          <w:p w14:paraId="371AD034" w14:textId="77777777" w:rsidR="001E5150" w:rsidRPr="00C14CFF" w:rsidRDefault="001E5150" w:rsidP="001E5150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1AB23CAD" w14:textId="1ABA1A0D" w:rsidR="001E5150" w:rsidRPr="00C14CFF" w:rsidRDefault="007C438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US"/>
              </w:rPr>
              <w:t>68,946</w:t>
            </w:r>
          </w:p>
        </w:tc>
        <w:tc>
          <w:tcPr>
            <w:tcW w:w="240" w:type="dxa"/>
          </w:tcPr>
          <w:p w14:paraId="42CE6DE6" w14:textId="77777777" w:rsidR="001E5150" w:rsidRPr="00C14CFF" w:rsidRDefault="001E5150" w:rsidP="001E5150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045ADB1D" w14:textId="63836C63" w:rsidR="001E5150" w:rsidRPr="00C14CFF" w:rsidRDefault="007C438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US"/>
              </w:rPr>
              <w:t>53,381</w:t>
            </w:r>
          </w:p>
        </w:tc>
      </w:tr>
      <w:tr w:rsidR="001E5150" w:rsidRPr="00C14CFF" w14:paraId="25065EF4" w14:textId="77777777" w:rsidTr="00072320">
        <w:tc>
          <w:tcPr>
            <w:tcW w:w="3690" w:type="dxa"/>
            <w:hideMark/>
          </w:tcPr>
          <w:p w14:paraId="5A81C57A" w14:textId="77777777" w:rsidR="001E5150" w:rsidRPr="00C14CFF" w:rsidRDefault="001E5150" w:rsidP="001E5150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1CE35" w14:textId="5E8778E8" w:rsidR="001E5150" w:rsidRPr="00043E1E" w:rsidRDefault="007C438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5,169,623</w:t>
            </w:r>
          </w:p>
        </w:tc>
        <w:tc>
          <w:tcPr>
            <w:tcW w:w="270" w:type="dxa"/>
          </w:tcPr>
          <w:p w14:paraId="71D0AEE1" w14:textId="77777777" w:rsidR="001E5150" w:rsidRPr="00C14CFF" w:rsidRDefault="001E5150" w:rsidP="001E5150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1CF98" w14:textId="3F6C9C3C" w:rsidR="001E5150" w:rsidRPr="00C14CFF" w:rsidRDefault="007C438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4,276,267</w:t>
            </w:r>
          </w:p>
        </w:tc>
        <w:tc>
          <w:tcPr>
            <w:tcW w:w="236" w:type="dxa"/>
          </w:tcPr>
          <w:p w14:paraId="2515DCC0" w14:textId="77777777" w:rsidR="001E5150" w:rsidRPr="00C14CFF" w:rsidRDefault="001E5150" w:rsidP="001E5150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28632" w14:textId="74C618CE" w:rsidR="001E5150" w:rsidRPr="00803D14" w:rsidRDefault="007C438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4,934,239</w:t>
            </w:r>
          </w:p>
        </w:tc>
        <w:tc>
          <w:tcPr>
            <w:tcW w:w="240" w:type="dxa"/>
          </w:tcPr>
          <w:p w14:paraId="0BA2FAD8" w14:textId="77777777" w:rsidR="001E5150" w:rsidRPr="00C14CFF" w:rsidRDefault="001E5150" w:rsidP="001E5150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DD94F" w14:textId="2A125576" w:rsidR="001E5150" w:rsidRPr="00C14CFF" w:rsidRDefault="007C438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4,114,138</w:t>
            </w:r>
          </w:p>
        </w:tc>
      </w:tr>
      <w:tr w:rsidR="001E5150" w:rsidRPr="008405C6" w14:paraId="062E8E3F" w14:textId="77777777" w:rsidTr="00296634">
        <w:tc>
          <w:tcPr>
            <w:tcW w:w="3690" w:type="dxa"/>
          </w:tcPr>
          <w:p w14:paraId="00757369" w14:textId="77777777" w:rsidR="001E5150" w:rsidRPr="008405C6" w:rsidRDefault="001E5150" w:rsidP="001E5150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25" w:type="dxa"/>
          </w:tcPr>
          <w:p w14:paraId="34D94289" w14:textId="77777777" w:rsidR="001E5150" w:rsidRPr="008405C6" w:rsidRDefault="001E515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DDA4EE0" w14:textId="77777777" w:rsidR="001E5150" w:rsidRPr="008405C6" w:rsidRDefault="001E5150" w:rsidP="001E5150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05" w:type="dxa"/>
          </w:tcPr>
          <w:p w14:paraId="0B10A2D6" w14:textId="77777777" w:rsidR="001E5150" w:rsidRPr="008405C6" w:rsidRDefault="001E515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236" w:type="dxa"/>
          </w:tcPr>
          <w:p w14:paraId="18439119" w14:textId="77777777" w:rsidR="001E5150" w:rsidRPr="008405C6" w:rsidRDefault="001E5150" w:rsidP="001E5150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165" w:type="dxa"/>
          </w:tcPr>
          <w:p w14:paraId="73222164" w14:textId="77777777" w:rsidR="001E5150" w:rsidRPr="008405C6" w:rsidRDefault="001E515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0" w:type="dxa"/>
          </w:tcPr>
          <w:p w14:paraId="7F67EF73" w14:textId="77777777" w:rsidR="001E5150" w:rsidRPr="008405C6" w:rsidRDefault="001E5150" w:rsidP="001E5150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515A0996" w14:textId="77777777" w:rsidR="001E5150" w:rsidRPr="008405C6" w:rsidRDefault="001E515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E5150" w:rsidRPr="00C14CFF" w14:paraId="263E74D2" w14:textId="77777777" w:rsidTr="00296634">
        <w:tc>
          <w:tcPr>
            <w:tcW w:w="3690" w:type="dxa"/>
          </w:tcPr>
          <w:p w14:paraId="4313B6B1" w14:textId="77777777" w:rsidR="001E5150" w:rsidRPr="00C14CFF" w:rsidRDefault="001E5150" w:rsidP="001E5150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665479CB" w14:textId="77777777" w:rsidR="001E5150" w:rsidRPr="00C14CFF" w:rsidRDefault="001E515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1D14440" w14:textId="77777777" w:rsidR="001E5150" w:rsidRPr="00C14CFF" w:rsidRDefault="001E5150" w:rsidP="001E5150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64342D7B" w14:textId="77777777" w:rsidR="001E5150" w:rsidRPr="00C14CFF" w:rsidRDefault="001E515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236" w:type="dxa"/>
          </w:tcPr>
          <w:p w14:paraId="40C1A68B" w14:textId="77777777" w:rsidR="001E5150" w:rsidRPr="00C14CFF" w:rsidRDefault="001E5150" w:rsidP="001E5150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01EFAAF" w14:textId="77777777" w:rsidR="001E5150" w:rsidRPr="00C14CFF" w:rsidRDefault="001E515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</w:tcPr>
          <w:p w14:paraId="1F8403C3" w14:textId="77777777" w:rsidR="001E5150" w:rsidRPr="00C14CFF" w:rsidRDefault="001E5150" w:rsidP="001E5150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269110CE" w14:textId="77777777" w:rsidR="001E5150" w:rsidRPr="00C14CFF" w:rsidRDefault="001E5150" w:rsidP="001E51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12C64" w:rsidRPr="00C14CFF" w14:paraId="43761F2A" w14:textId="77777777" w:rsidTr="00074754">
        <w:tc>
          <w:tcPr>
            <w:tcW w:w="3690" w:type="dxa"/>
            <w:vAlign w:val="bottom"/>
            <w:hideMark/>
          </w:tcPr>
          <w:p w14:paraId="451468CA" w14:textId="77777777" w:rsidR="00F12C64" w:rsidRPr="00C14CFF" w:rsidRDefault="00F12C64" w:rsidP="00F12C64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vAlign w:val="bottom"/>
          </w:tcPr>
          <w:p w14:paraId="3B04F8AE" w14:textId="10D81226" w:rsidR="00F12C64" w:rsidRPr="00C14CFF" w:rsidRDefault="007C4380" w:rsidP="00F1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US"/>
              </w:rPr>
              <w:t>5,169,623</w:t>
            </w:r>
          </w:p>
        </w:tc>
        <w:tc>
          <w:tcPr>
            <w:tcW w:w="270" w:type="dxa"/>
            <w:vAlign w:val="bottom"/>
          </w:tcPr>
          <w:p w14:paraId="48C5093F" w14:textId="77777777" w:rsidR="00F12C64" w:rsidRPr="00C14CFF" w:rsidRDefault="00F12C64" w:rsidP="00F12C64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vAlign w:val="bottom"/>
          </w:tcPr>
          <w:p w14:paraId="4A008E27" w14:textId="15B8108B" w:rsidR="00F12C64" w:rsidRPr="00C14CFF" w:rsidRDefault="007C4380" w:rsidP="00F1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US"/>
              </w:rPr>
              <w:t>4,276,267</w:t>
            </w:r>
          </w:p>
        </w:tc>
        <w:tc>
          <w:tcPr>
            <w:tcW w:w="236" w:type="dxa"/>
            <w:vAlign w:val="bottom"/>
          </w:tcPr>
          <w:p w14:paraId="125A46F6" w14:textId="77777777" w:rsidR="00F12C64" w:rsidRPr="00C14CFF" w:rsidRDefault="00F12C64" w:rsidP="00F12C64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2C610836" w14:textId="0F2FC203" w:rsidR="00F12C64" w:rsidRPr="00C14CFF" w:rsidRDefault="007C4380" w:rsidP="00F1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US"/>
              </w:rPr>
              <w:t>4,934,239</w:t>
            </w:r>
          </w:p>
        </w:tc>
        <w:tc>
          <w:tcPr>
            <w:tcW w:w="240" w:type="dxa"/>
            <w:vAlign w:val="bottom"/>
          </w:tcPr>
          <w:p w14:paraId="2184C5FA" w14:textId="77777777" w:rsidR="00F12C64" w:rsidRPr="00C14CFF" w:rsidRDefault="00F12C64" w:rsidP="00F12C64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vAlign w:val="bottom"/>
          </w:tcPr>
          <w:p w14:paraId="7DABD0CC" w14:textId="332D405A" w:rsidR="00F12C64" w:rsidRPr="00C14CFF" w:rsidRDefault="007C4380" w:rsidP="00F1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sz w:val="30"/>
                <w:szCs w:val="30"/>
                <w:lang w:val="en-US" w:eastAsia="en-US"/>
              </w:rPr>
              <w:t>4,114,138</w:t>
            </w:r>
          </w:p>
        </w:tc>
      </w:tr>
      <w:tr w:rsidR="00F12C64" w:rsidRPr="00C14CFF" w14:paraId="7EE9EFB7" w14:textId="77777777" w:rsidTr="00074754">
        <w:tc>
          <w:tcPr>
            <w:tcW w:w="3690" w:type="dxa"/>
            <w:hideMark/>
          </w:tcPr>
          <w:p w14:paraId="25966E3E" w14:textId="77777777" w:rsidR="00F12C64" w:rsidRPr="00C14CFF" w:rsidRDefault="00F12C64" w:rsidP="00F12C64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00E27" w14:textId="27E67504" w:rsidR="00F12C64" w:rsidRPr="00043E1E" w:rsidRDefault="007C4380" w:rsidP="00F1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5,169,623</w:t>
            </w:r>
          </w:p>
        </w:tc>
        <w:tc>
          <w:tcPr>
            <w:tcW w:w="270" w:type="dxa"/>
          </w:tcPr>
          <w:p w14:paraId="5DFBA889" w14:textId="77777777" w:rsidR="00F12C64" w:rsidRPr="00C14CFF" w:rsidRDefault="00F12C64" w:rsidP="00F12C64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7D7CB8" w14:textId="2ADF1BEB" w:rsidR="00F12C64" w:rsidRPr="00C14CFF" w:rsidRDefault="007C4380" w:rsidP="00F1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4,276,267</w:t>
            </w:r>
          </w:p>
        </w:tc>
        <w:tc>
          <w:tcPr>
            <w:tcW w:w="236" w:type="dxa"/>
          </w:tcPr>
          <w:p w14:paraId="5B26565D" w14:textId="77777777" w:rsidR="00F12C64" w:rsidRPr="00C14CFF" w:rsidRDefault="00F12C64" w:rsidP="00F12C64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CC1E7A" w14:textId="6D2E27DA" w:rsidR="00F12C64" w:rsidRPr="00475CC9" w:rsidRDefault="007C4380" w:rsidP="00F1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4,934,239</w:t>
            </w:r>
          </w:p>
        </w:tc>
        <w:tc>
          <w:tcPr>
            <w:tcW w:w="240" w:type="dxa"/>
          </w:tcPr>
          <w:p w14:paraId="79BA0F59" w14:textId="77777777" w:rsidR="00F12C64" w:rsidRPr="00C14CFF" w:rsidRDefault="00F12C64" w:rsidP="00F12C64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EBD226" w14:textId="5F3DAAAE" w:rsidR="00F12C64" w:rsidRPr="00C14CFF" w:rsidRDefault="007C4380" w:rsidP="00F1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C438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4,114,138</w:t>
            </w:r>
          </w:p>
        </w:tc>
      </w:tr>
    </w:tbl>
    <w:p w14:paraId="6E72B7A5" w14:textId="77777777" w:rsidR="00A81FFD" w:rsidRDefault="00A81FFD" w:rsidP="00A81FFD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18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</w:p>
    <w:p w14:paraId="00930098" w14:textId="77777777" w:rsidR="00A81FFD" w:rsidRDefault="00A81FFD" w:rsidP="00A81FFD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18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</w:p>
    <w:p w14:paraId="34194148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7D1EE2A9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4E958E42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64A7C91A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4B9D4B33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6F4DBA42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639E5F94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03CBC738" w14:textId="77777777" w:rsidR="00794A7A" w:rsidRDefault="00794A7A" w:rsidP="00A81FFD">
      <w:pPr>
        <w:rPr>
          <w:rFonts w:cstheme="minorBidi"/>
          <w:lang w:val="x-none" w:eastAsia="x-none"/>
        </w:rPr>
      </w:pPr>
    </w:p>
    <w:p w14:paraId="5B157283" w14:textId="14C95B4C" w:rsidR="00794A7A" w:rsidRPr="00B255C6" w:rsidRDefault="00794A7A" w:rsidP="00794A7A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B255C6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566B8E33" w14:textId="77777777" w:rsidR="00794A7A" w:rsidRPr="00B255C6" w:rsidRDefault="00794A7A" w:rsidP="00794A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B255C6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 มีดังนี้</w:t>
      </w:r>
    </w:p>
    <w:p w14:paraId="773B13FD" w14:textId="77777777" w:rsidR="00794A7A" w:rsidRPr="00B255C6" w:rsidRDefault="00794A7A" w:rsidP="00794A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4"/>
        <w:gridCol w:w="1796"/>
        <w:gridCol w:w="1801"/>
        <w:gridCol w:w="1441"/>
        <w:gridCol w:w="1438"/>
      </w:tblGrid>
      <w:tr w:rsidR="00794A7A" w:rsidRPr="00B255C6" w14:paraId="3EA636BA" w14:textId="77777777">
        <w:trPr>
          <w:trHeight w:val="418"/>
        </w:trPr>
        <w:tc>
          <w:tcPr>
            <w:tcW w:w="1473" w:type="pct"/>
          </w:tcPr>
          <w:p w14:paraId="307ACC78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78" w:type="pct"/>
          </w:tcPr>
          <w:p w14:paraId="7202DF4C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255C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วันที่อนุมัติ</w:t>
            </w:r>
          </w:p>
        </w:tc>
        <w:tc>
          <w:tcPr>
            <w:tcW w:w="981" w:type="pct"/>
          </w:tcPr>
          <w:p w14:paraId="733D604A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55C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กำหนดจ่าย</w:t>
            </w:r>
          </w:p>
        </w:tc>
        <w:tc>
          <w:tcPr>
            <w:tcW w:w="785" w:type="pct"/>
          </w:tcPr>
          <w:p w14:paraId="14A3F67D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55C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อัตราต่อหุ้น</w:t>
            </w:r>
          </w:p>
          <w:p w14:paraId="7133D9C5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255C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255C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 w:rsidRPr="00B255C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783" w:type="pct"/>
          </w:tcPr>
          <w:p w14:paraId="6D365BE4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55C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จำนวนเงิน</w:t>
            </w:r>
          </w:p>
          <w:p w14:paraId="59702772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255C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255C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B255C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94A7A" w:rsidRPr="00B255C6" w14:paraId="61F2A36F" w14:textId="77777777">
        <w:trPr>
          <w:trHeight w:val="418"/>
        </w:trPr>
        <w:tc>
          <w:tcPr>
            <w:tcW w:w="1473" w:type="pct"/>
          </w:tcPr>
          <w:p w14:paraId="098E5025" w14:textId="5E977C7E" w:rsidR="00794A7A" w:rsidRPr="00B255C6" w:rsidRDefault="007C4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978" w:type="pct"/>
          </w:tcPr>
          <w:p w14:paraId="33A5555D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81" w:type="pct"/>
          </w:tcPr>
          <w:p w14:paraId="68C893EB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5" w:type="pct"/>
          </w:tcPr>
          <w:p w14:paraId="71DF94FB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3" w:type="pct"/>
          </w:tcPr>
          <w:p w14:paraId="29634FA1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94A7A" w:rsidRPr="00B255C6" w14:paraId="7108AD03" w14:textId="77777777" w:rsidTr="00CF73BE">
        <w:trPr>
          <w:trHeight w:val="405"/>
        </w:trPr>
        <w:tc>
          <w:tcPr>
            <w:tcW w:w="1473" w:type="pct"/>
          </w:tcPr>
          <w:p w14:paraId="3474D242" w14:textId="5031D569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B25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978" w:type="pct"/>
          </w:tcPr>
          <w:p w14:paraId="00B30E43" w14:textId="4F5350E2" w:rsidR="00794A7A" w:rsidRPr="00B255C6" w:rsidRDefault="007C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left="-129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794A7A" w:rsidRPr="00B25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7C438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81" w:type="pct"/>
          </w:tcPr>
          <w:p w14:paraId="7036E379" w14:textId="637FC939" w:rsidR="00794A7A" w:rsidRPr="00B255C6" w:rsidRDefault="007C4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794A7A" w:rsidRPr="00B255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4A7A" w:rsidRPr="00B255C6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794A7A" w:rsidRPr="00B255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785" w:type="pct"/>
          </w:tcPr>
          <w:p w14:paraId="04C18F93" w14:textId="1DF5EBC9" w:rsidR="00794A7A" w:rsidRPr="00B255C6" w:rsidRDefault="007C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29" w:right="349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7783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C438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783" w:type="pct"/>
          </w:tcPr>
          <w:p w14:paraId="10ADA7BD" w14:textId="64D165EF" w:rsidR="00794A7A" w:rsidRPr="00B255C6" w:rsidRDefault="007C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</w:rPr>
              <w:t>72,000</w:t>
            </w:r>
          </w:p>
        </w:tc>
      </w:tr>
      <w:tr w:rsidR="00794A7A" w:rsidRPr="00B255C6" w14:paraId="493FA3BD" w14:textId="77777777">
        <w:trPr>
          <w:trHeight w:val="405"/>
        </w:trPr>
        <w:tc>
          <w:tcPr>
            <w:tcW w:w="1473" w:type="pct"/>
          </w:tcPr>
          <w:p w14:paraId="74E2447F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8" w:type="pct"/>
          </w:tcPr>
          <w:p w14:paraId="276AB872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pct"/>
          </w:tcPr>
          <w:p w14:paraId="4432AE14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5" w:type="pct"/>
          </w:tcPr>
          <w:p w14:paraId="674D05BD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3" w:type="pct"/>
          </w:tcPr>
          <w:p w14:paraId="10E200A6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255C6" w:rsidRPr="00B255C6" w14:paraId="0A46D7AE" w14:textId="77777777">
        <w:trPr>
          <w:trHeight w:val="405"/>
        </w:trPr>
        <w:tc>
          <w:tcPr>
            <w:tcW w:w="1473" w:type="pct"/>
          </w:tcPr>
          <w:p w14:paraId="297975C9" w14:textId="5404F6AB" w:rsidR="00B255C6" w:rsidRPr="00B255C6" w:rsidRDefault="007C4380" w:rsidP="00B2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C438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978" w:type="pct"/>
          </w:tcPr>
          <w:p w14:paraId="33A8579E" w14:textId="77777777" w:rsidR="00B255C6" w:rsidRPr="00B255C6" w:rsidRDefault="00B255C6" w:rsidP="00B2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pct"/>
          </w:tcPr>
          <w:p w14:paraId="5C3619B2" w14:textId="77777777" w:rsidR="00B255C6" w:rsidRPr="00B255C6" w:rsidRDefault="00B255C6" w:rsidP="00B2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22849E94" w14:textId="77777777" w:rsidR="00B255C6" w:rsidRPr="00B255C6" w:rsidRDefault="00B255C6" w:rsidP="00B2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54C4503B" w14:textId="77777777" w:rsidR="00B255C6" w:rsidRPr="00B255C6" w:rsidRDefault="00B255C6" w:rsidP="00B2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5C6" w:rsidRPr="00C14CFF" w14:paraId="1E17027B" w14:textId="77777777" w:rsidTr="00CF73BE">
        <w:trPr>
          <w:trHeight w:val="405"/>
        </w:trPr>
        <w:tc>
          <w:tcPr>
            <w:tcW w:w="1473" w:type="pct"/>
          </w:tcPr>
          <w:p w14:paraId="5ACCE56F" w14:textId="5991AE8E" w:rsidR="00B255C6" w:rsidRPr="00B255C6" w:rsidRDefault="00B255C6" w:rsidP="00B2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978" w:type="pct"/>
          </w:tcPr>
          <w:p w14:paraId="018AA826" w14:textId="0F0E13CA" w:rsidR="00B255C6" w:rsidRPr="00B255C6" w:rsidRDefault="007C4380" w:rsidP="00B2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B255C6" w:rsidRPr="00B25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981" w:type="pct"/>
          </w:tcPr>
          <w:p w14:paraId="3F615E98" w14:textId="3F4BB9F9" w:rsidR="00B255C6" w:rsidRPr="00B255C6" w:rsidRDefault="007C4380" w:rsidP="00B2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255C6" w:rsidRPr="00B255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255C6" w:rsidRPr="00B255C6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B255C6" w:rsidRPr="00B255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785" w:type="pct"/>
          </w:tcPr>
          <w:p w14:paraId="1576CE2E" w14:textId="427C954F" w:rsidR="00B255C6" w:rsidRPr="00B255C6" w:rsidRDefault="007C4380" w:rsidP="00B2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B255C6" w:rsidRPr="00B255C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783" w:type="pct"/>
          </w:tcPr>
          <w:p w14:paraId="09D07B4E" w14:textId="52D51A3A" w:rsidR="00B255C6" w:rsidRPr="00B255C6" w:rsidRDefault="007C4380" w:rsidP="00B2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84,000</w:t>
            </w:r>
          </w:p>
        </w:tc>
      </w:tr>
    </w:tbl>
    <w:p w14:paraId="7A88942E" w14:textId="77777777" w:rsidR="00794A7A" w:rsidRDefault="00794A7A" w:rsidP="00A81FFD">
      <w:pPr>
        <w:rPr>
          <w:rFonts w:cstheme="minorBidi"/>
          <w:lang w:val="x-none" w:eastAsia="x-none"/>
        </w:rPr>
      </w:pPr>
    </w:p>
    <w:p w14:paraId="305A23AE" w14:textId="77777777" w:rsidR="00A81FFD" w:rsidRPr="00A81FFD" w:rsidRDefault="00A81FFD" w:rsidP="00A81FFD">
      <w:pPr>
        <w:rPr>
          <w:rFonts w:cstheme="minorBidi"/>
          <w:lang w:val="x-none" w:eastAsia="x-none"/>
        </w:rPr>
      </w:pPr>
    </w:p>
    <w:p w14:paraId="10BB4E0A" w14:textId="41FC2137" w:rsidR="00744A55" w:rsidRPr="007E03A1" w:rsidRDefault="00E60F55" w:rsidP="00794A7A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7E03A1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</w:t>
      </w:r>
      <w:r w:rsidRPr="007E03A1">
        <w:rPr>
          <w:rFonts w:asciiTheme="majorBidi" w:hAnsiTheme="majorBidi" w:cstheme="majorBidi" w:hint="cs"/>
          <w:sz w:val="30"/>
          <w:szCs w:val="30"/>
          <w:u w:val="none"/>
          <w:cs/>
        </w:rPr>
        <w:t>น</w:t>
      </w:r>
    </w:p>
    <w:p w14:paraId="5E1B079E" w14:textId="77777777" w:rsidR="00F60C66" w:rsidRPr="00050B88" w:rsidRDefault="00F60C66" w:rsidP="00F60C66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075"/>
        <w:gridCol w:w="270"/>
        <w:gridCol w:w="1174"/>
        <w:gridCol w:w="270"/>
        <w:gridCol w:w="1170"/>
        <w:gridCol w:w="270"/>
        <w:gridCol w:w="1163"/>
      </w:tblGrid>
      <w:tr w:rsidR="00E60F55" w:rsidRPr="00C14CFF" w14:paraId="36E1A9D1" w14:textId="77777777">
        <w:trPr>
          <w:trHeight w:val="418"/>
        </w:trPr>
        <w:tc>
          <w:tcPr>
            <w:tcW w:w="2060" w:type="pct"/>
          </w:tcPr>
          <w:p w14:paraId="534B40CD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74" w:type="pct"/>
            <w:gridSpan w:val="3"/>
          </w:tcPr>
          <w:p w14:paraId="0901D935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26F68CD7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9" w:type="pct"/>
            <w:gridSpan w:val="3"/>
          </w:tcPr>
          <w:p w14:paraId="5B85CBA0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0F55" w:rsidRPr="00022236" w14:paraId="2B415C48" w14:textId="77777777" w:rsidTr="00B76BD8">
        <w:trPr>
          <w:trHeight w:val="418"/>
        </w:trPr>
        <w:tc>
          <w:tcPr>
            <w:tcW w:w="2060" w:type="pct"/>
          </w:tcPr>
          <w:p w14:paraId="0A3C97F6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7" w:type="pct"/>
          </w:tcPr>
          <w:p w14:paraId="519E7475" w14:textId="4514ED70" w:rsidR="00E60F55" w:rsidRPr="00022236" w:rsidRDefault="007C4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794A7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794A7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7" w:type="pct"/>
          </w:tcPr>
          <w:p w14:paraId="46E6A045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9" w:type="pct"/>
          </w:tcPr>
          <w:p w14:paraId="189F42E6" w14:textId="5CE52C65" w:rsidR="00E60F55" w:rsidRPr="00022236" w:rsidRDefault="007C4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E60F5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30D61E23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14:paraId="214F017A" w14:textId="15FBF315" w:rsidR="00E60F55" w:rsidRPr="00022236" w:rsidRDefault="007C4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794A7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794A7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7" w:type="pct"/>
          </w:tcPr>
          <w:p w14:paraId="6EF87A36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4" w:type="pct"/>
          </w:tcPr>
          <w:p w14:paraId="4D75621A" w14:textId="5EFBFE0D" w:rsidR="00E60F55" w:rsidRPr="00022236" w:rsidRDefault="007C4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E60F5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E60F55" w:rsidRPr="00022236" w14:paraId="308BA23B" w14:textId="77777777" w:rsidTr="00B76BD8">
        <w:trPr>
          <w:trHeight w:val="418"/>
        </w:trPr>
        <w:tc>
          <w:tcPr>
            <w:tcW w:w="2060" w:type="pct"/>
          </w:tcPr>
          <w:p w14:paraId="057E1206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7" w:type="pct"/>
          </w:tcPr>
          <w:p w14:paraId="508617D1" w14:textId="14C36635" w:rsidR="00E60F55" w:rsidRPr="00022236" w:rsidRDefault="007C4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7" w:type="pct"/>
          </w:tcPr>
          <w:p w14:paraId="434C8A23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9" w:type="pct"/>
          </w:tcPr>
          <w:p w14:paraId="6A5C390E" w14:textId="549A7398" w:rsidR="00E60F55" w:rsidRPr="00022236" w:rsidRDefault="007C4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7" w:type="pct"/>
          </w:tcPr>
          <w:p w14:paraId="6F05ADD7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14:paraId="47EB168D" w14:textId="2CF5B362" w:rsidR="00E60F55" w:rsidRPr="00022236" w:rsidRDefault="007C4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7" w:type="pct"/>
          </w:tcPr>
          <w:p w14:paraId="20CD0C65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4" w:type="pct"/>
          </w:tcPr>
          <w:p w14:paraId="75614B1E" w14:textId="04567F00" w:rsidR="00E60F55" w:rsidRPr="00022236" w:rsidRDefault="007C4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E60F55" w:rsidRPr="00C14CFF" w14:paraId="003C20B9" w14:textId="77777777">
        <w:trPr>
          <w:trHeight w:val="434"/>
        </w:trPr>
        <w:tc>
          <w:tcPr>
            <w:tcW w:w="2060" w:type="pct"/>
          </w:tcPr>
          <w:p w14:paraId="77DB6D4C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40" w:type="pct"/>
            <w:gridSpan w:val="7"/>
          </w:tcPr>
          <w:p w14:paraId="37FD01D5" w14:textId="5565F6DD" w:rsidR="00E60F55" w:rsidRPr="00C14CFF" w:rsidRDefault="00D67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E60F55" w:rsidRPr="00C14C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E60F55" w:rsidRPr="00C14CFF" w14:paraId="450AF3BA" w14:textId="77777777">
        <w:trPr>
          <w:trHeight w:val="418"/>
        </w:trPr>
        <w:tc>
          <w:tcPr>
            <w:tcW w:w="2060" w:type="pct"/>
          </w:tcPr>
          <w:p w14:paraId="1DC0129B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74" w:type="pct"/>
            <w:gridSpan w:val="3"/>
          </w:tcPr>
          <w:p w14:paraId="6C967D07" w14:textId="337D1948" w:rsidR="00E60F55" w:rsidRPr="00C14CFF" w:rsidRDefault="00E60F55" w:rsidP="00E45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64477106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9" w:type="pct"/>
            <w:gridSpan w:val="3"/>
          </w:tcPr>
          <w:p w14:paraId="23C7DA35" w14:textId="613F9FAB" w:rsidR="00E60F55" w:rsidRPr="00C14CFF" w:rsidRDefault="00E60F55" w:rsidP="008B0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65180" w:rsidRPr="00C14CFF" w14:paraId="5171B48F" w14:textId="77777777" w:rsidTr="00B76BD8">
        <w:trPr>
          <w:trHeight w:val="405"/>
        </w:trPr>
        <w:tc>
          <w:tcPr>
            <w:tcW w:w="2060" w:type="pct"/>
          </w:tcPr>
          <w:p w14:paraId="3A8A4A5A" w14:textId="22C4573B" w:rsidR="00165180" w:rsidRDefault="00165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587" w:type="pct"/>
          </w:tcPr>
          <w:p w14:paraId="66532713" w14:textId="6963D868" w:rsidR="00165180" w:rsidRPr="008070E3" w:rsidRDefault="007C4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2,757</w:t>
            </w:r>
          </w:p>
        </w:tc>
        <w:tc>
          <w:tcPr>
            <w:tcW w:w="147" w:type="pct"/>
          </w:tcPr>
          <w:p w14:paraId="1F0EEF94" w14:textId="77777777" w:rsidR="00165180" w:rsidRPr="00C14CFF" w:rsidRDefault="0016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3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B09B4EB" w14:textId="4F44BD17" w:rsidR="00165180" w:rsidRPr="00DF244C" w:rsidRDefault="007C4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6,287</w:t>
            </w:r>
          </w:p>
        </w:tc>
        <w:tc>
          <w:tcPr>
            <w:tcW w:w="147" w:type="pct"/>
          </w:tcPr>
          <w:p w14:paraId="5E6E5F08" w14:textId="77777777" w:rsidR="00165180" w:rsidRPr="00C14CFF" w:rsidRDefault="0016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B409092" w14:textId="5CC05A34" w:rsidR="00165180" w:rsidRPr="00C14CFF" w:rsidRDefault="007C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</w:rPr>
              <w:t>2,757</w:t>
            </w:r>
          </w:p>
        </w:tc>
        <w:tc>
          <w:tcPr>
            <w:tcW w:w="147" w:type="pct"/>
          </w:tcPr>
          <w:p w14:paraId="06F702A4" w14:textId="77777777" w:rsidR="00165180" w:rsidRPr="00C14CFF" w:rsidRDefault="0016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4D2CF9A3" w14:textId="7E8FE90F" w:rsidR="00165180" w:rsidRPr="00C14CFF" w:rsidRDefault="007C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</w:rPr>
              <w:t>2,156</w:t>
            </w:r>
          </w:p>
        </w:tc>
      </w:tr>
      <w:tr w:rsidR="00E60F55" w:rsidRPr="00C14CFF" w14:paraId="727751F7" w14:textId="77777777" w:rsidTr="00D74262">
        <w:trPr>
          <w:trHeight w:val="405"/>
        </w:trPr>
        <w:tc>
          <w:tcPr>
            <w:tcW w:w="2060" w:type="pct"/>
          </w:tcPr>
          <w:p w14:paraId="5035038E" w14:textId="633CAC5D" w:rsidR="00E60F55" w:rsidRPr="00BA4072" w:rsidRDefault="008F7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ค่าลิขสิทธิ์ และ</w:t>
            </w:r>
            <w:r w:rsidR="00BA407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โปรแกรมระหว่างพัฒนา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CD64863" w14:textId="25916913" w:rsidR="00E60F55" w:rsidRPr="00BE302B" w:rsidRDefault="007C4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1,833</w:t>
            </w:r>
          </w:p>
        </w:tc>
        <w:tc>
          <w:tcPr>
            <w:tcW w:w="147" w:type="pct"/>
          </w:tcPr>
          <w:p w14:paraId="63A3C3B9" w14:textId="77777777" w:rsidR="00E60F55" w:rsidRPr="00BE302B" w:rsidRDefault="00E6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3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1C986E2B" w14:textId="6FC3A1B3" w:rsidR="00E60F55" w:rsidRPr="00BE302B" w:rsidRDefault="007C4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1,394</w:t>
            </w:r>
          </w:p>
        </w:tc>
        <w:tc>
          <w:tcPr>
            <w:tcW w:w="147" w:type="pct"/>
          </w:tcPr>
          <w:p w14:paraId="1EC738EC" w14:textId="77777777" w:rsidR="00E60F55" w:rsidRPr="00BE302B" w:rsidRDefault="00E6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BDF6C48" w14:textId="2E5E844E" w:rsidR="00E60F55" w:rsidRPr="00BE302B" w:rsidRDefault="007C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</w:rPr>
              <w:t>1,594</w:t>
            </w:r>
          </w:p>
        </w:tc>
        <w:tc>
          <w:tcPr>
            <w:tcW w:w="147" w:type="pct"/>
          </w:tcPr>
          <w:p w14:paraId="2549E8FD" w14:textId="77777777" w:rsidR="00E60F55" w:rsidRPr="00BE302B" w:rsidRDefault="00E6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F7BFBCB" w14:textId="3FBC5D35" w:rsidR="00E60F55" w:rsidRPr="00BE302B" w:rsidRDefault="007C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</w:rPr>
              <w:t>1,394</w:t>
            </w:r>
          </w:p>
        </w:tc>
      </w:tr>
      <w:tr w:rsidR="003B3DF8" w:rsidRPr="006D3C72" w14:paraId="475B915D" w14:textId="77777777" w:rsidTr="00D74262">
        <w:trPr>
          <w:trHeight w:val="405"/>
        </w:trPr>
        <w:tc>
          <w:tcPr>
            <w:tcW w:w="2060" w:type="pct"/>
          </w:tcPr>
          <w:p w14:paraId="21141880" w14:textId="1F930814" w:rsidR="003B3DF8" w:rsidRPr="00B74E9B" w:rsidRDefault="00165180" w:rsidP="00165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4E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AFCB45A" w14:textId="03A7CCEA" w:rsidR="003B3DF8" w:rsidRPr="00B74E9B" w:rsidRDefault="007C4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4,590</w:t>
            </w:r>
          </w:p>
        </w:tc>
        <w:tc>
          <w:tcPr>
            <w:tcW w:w="147" w:type="pct"/>
          </w:tcPr>
          <w:p w14:paraId="6B9FAFF8" w14:textId="77777777" w:rsidR="003B3DF8" w:rsidRPr="00B74E9B" w:rsidRDefault="003B3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3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682E9DAD" w14:textId="08E0F038" w:rsidR="003B3DF8" w:rsidRPr="00B74E9B" w:rsidRDefault="007C4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7,681</w:t>
            </w:r>
          </w:p>
        </w:tc>
        <w:tc>
          <w:tcPr>
            <w:tcW w:w="147" w:type="pct"/>
          </w:tcPr>
          <w:p w14:paraId="5F63D4EE" w14:textId="77777777" w:rsidR="003B3DF8" w:rsidRPr="00B74E9B" w:rsidRDefault="003B3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3EC9B8F" w14:textId="2EC1014E" w:rsidR="003B3DF8" w:rsidRPr="00B74E9B" w:rsidRDefault="007C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4,351</w:t>
            </w:r>
          </w:p>
        </w:tc>
        <w:tc>
          <w:tcPr>
            <w:tcW w:w="147" w:type="pct"/>
          </w:tcPr>
          <w:p w14:paraId="77188268" w14:textId="77777777" w:rsidR="003B3DF8" w:rsidRPr="00B74E9B" w:rsidRDefault="003B3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024FB83C" w14:textId="07CC5187" w:rsidR="003B3DF8" w:rsidRPr="00B74E9B" w:rsidRDefault="007C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3,550</w:t>
            </w:r>
          </w:p>
        </w:tc>
      </w:tr>
      <w:tr w:rsidR="00E60F55" w:rsidRPr="00C14CFF" w14:paraId="3AF84D19" w14:textId="77777777">
        <w:trPr>
          <w:trHeight w:val="405"/>
        </w:trPr>
        <w:tc>
          <w:tcPr>
            <w:tcW w:w="2060" w:type="pct"/>
          </w:tcPr>
          <w:p w14:paraId="66906BE9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</w:tcPr>
          <w:p w14:paraId="4D88BB29" w14:textId="77777777" w:rsidR="00E60F55" w:rsidRPr="00BE302B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180F4DB" w14:textId="77777777" w:rsidR="00E60F55" w:rsidRPr="00BE302B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9" w:type="pct"/>
            <w:gridSpan w:val="3"/>
          </w:tcPr>
          <w:p w14:paraId="1B3E2AAF" w14:textId="77777777" w:rsidR="00E60F55" w:rsidRPr="00BE302B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60F55" w:rsidRPr="00C14CFF" w14:paraId="67B4BD77" w14:textId="77777777" w:rsidTr="00B74E9B">
        <w:trPr>
          <w:trHeight w:val="405"/>
        </w:trPr>
        <w:tc>
          <w:tcPr>
            <w:tcW w:w="2060" w:type="pct"/>
          </w:tcPr>
          <w:p w14:paraId="62B28388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374" w:type="pct"/>
            <w:gridSpan w:val="3"/>
          </w:tcPr>
          <w:p w14:paraId="756CF53C" w14:textId="77777777" w:rsidR="00E60F55" w:rsidRPr="00C14CFF" w:rsidRDefault="00E6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08F029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9" w:type="pct"/>
            <w:gridSpan w:val="3"/>
          </w:tcPr>
          <w:p w14:paraId="21F24E5B" w14:textId="77777777" w:rsidR="00E60F55" w:rsidRPr="00C14CFF" w:rsidRDefault="00E6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F55" w:rsidRPr="00C14CFF" w14:paraId="11756F04" w14:textId="77777777" w:rsidTr="00B74E9B">
        <w:trPr>
          <w:trHeight w:val="405"/>
        </w:trPr>
        <w:tc>
          <w:tcPr>
            <w:tcW w:w="2060" w:type="pct"/>
          </w:tcPr>
          <w:p w14:paraId="1BD57837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4CF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6771A4BA" w14:textId="3DCC6433" w:rsidR="00E60F55" w:rsidRPr="00B74E9B" w:rsidRDefault="007C4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229,550</w:t>
            </w:r>
          </w:p>
        </w:tc>
        <w:tc>
          <w:tcPr>
            <w:tcW w:w="147" w:type="pct"/>
          </w:tcPr>
          <w:p w14:paraId="0DC9701B" w14:textId="77777777" w:rsidR="00E60F55" w:rsidRPr="00B74E9B" w:rsidRDefault="00E6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03DE6AF1" w14:textId="014A8BF3" w:rsidR="00E60F55" w:rsidRPr="00B74E9B" w:rsidRDefault="007C4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229,350</w:t>
            </w:r>
          </w:p>
        </w:tc>
        <w:tc>
          <w:tcPr>
            <w:tcW w:w="147" w:type="pct"/>
          </w:tcPr>
          <w:p w14:paraId="06B95CB2" w14:textId="77777777" w:rsidR="00E60F55" w:rsidRPr="00B74E9B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1025D489" w14:textId="05A97E7B" w:rsidR="00E60F55" w:rsidRPr="00B74E9B" w:rsidRDefault="007C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229,550</w:t>
            </w:r>
          </w:p>
        </w:tc>
        <w:tc>
          <w:tcPr>
            <w:tcW w:w="147" w:type="pct"/>
          </w:tcPr>
          <w:p w14:paraId="16574445" w14:textId="77777777" w:rsidR="00E60F55" w:rsidRPr="00B74E9B" w:rsidRDefault="00E6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2CE2BCE5" w14:textId="2D442F14" w:rsidR="00E60F55" w:rsidRPr="00B74E9B" w:rsidRDefault="007C4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229,350</w:t>
            </w:r>
          </w:p>
        </w:tc>
      </w:tr>
    </w:tbl>
    <w:p w14:paraId="756B6D4C" w14:textId="77777777" w:rsidR="00744A55" w:rsidRPr="00FB56B7" w:rsidRDefault="00744A55" w:rsidP="00744A55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4E7E6BEC" w14:textId="4BD57E16" w:rsidR="00F40BF4" w:rsidRDefault="00E60F55" w:rsidP="00794A7A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9854BA">
        <w:rPr>
          <w:rFonts w:asciiTheme="majorBidi" w:hAnsiTheme="majorBidi" w:cstheme="majorBidi" w:hint="cs"/>
          <w:sz w:val="30"/>
          <w:szCs w:val="30"/>
          <w:u w:val="none"/>
          <w:cs/>
        </w:rPr>
        <w:t>เหตุการณ์ภายหลังรอบระยะเวลารายงา</w:t>
      </w:r>
      <w:r w:rsidRPr="009854BA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น</w:t>
      </w:r>
    </w:p>
    <w:p w14:paraId="0571D056" w14:textId="77777777" w:rsidR="00247077" w:rsidRPr="00247077" w:rsidRDefault="00247077" w:rsidP="00247077">
      <w:pPr>
        <w:rPr>
          <w:lang w:eastAsia="x-none"/>
        </w:rPr>
      </w:pPr>
    </w:p>
    <w:p w14:paraId="658EC14F" w14:textId="22182BF0" w:rsidR="00EF5914" w:rsidRPr="00050B88" w:rsidRDefault="001B5033" w:rsidP="00247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eastAsia="x-none"/>
        </w:rPr>
      </w:pPr>
      <w:r w:rsidRPr="00975CA3">
        <w:rPr>
          <w:rFonts w:asciiTheme="majorBidi" w:hAnsiTheme="majorBidi" w:cstheme="majorBidi"/>
          <w:spacing w:val="5"/>
          <w:sz w:val="30"/>
          <w:szCs w:val="30"/>
          <w:cs/>
          <w:lang w:eastAsia="x-none"/>
        </w:rPr>
        <w:t xml:space="preserve">เมื่อวันที่ </w:t>
      </w:r>
      <w:r w:rsidR="00EC1E80">
        <w:rPr>
          <w:rFonts w:asciiTheme="majorBidi" w:hAnsiTheme="majorBidi" w:cstheme="majorBidi"/>
          <w:spacing w:val="5"/>
          <w:sz w:val="30"/>
          <w:szCs w:val="30"/>
          <w:lang w:eastAsia="x-none"/>
        </w:rPr>
        <w:t xml:space="preserve">8 </w:t>
      </w:r>
      <w:r w:rsidR="00EC1E80">
        <w:rPr>
          <w:rFonts w:asciiTheme="majorBidi" w:hAnsiTheme="majorBidi" w:cstheme="majorBidi" w:hint="cs"/>
          <w:spacing w:val="5"/>
          <w:sz w:val="30"/>
          <w:szCs w:val="30"/>
          <w:cs/>
          <w:lang w:eastAsia="x-none"/>
        </w:rPr>
        <w:t>สิงหาคม</w:t>
      </w:r>
      <w:r w:rsidRPr="00975CA3">
        <w:rPr>
          <w:rFonts w:asciiTheme="majorBidi" w:hAnsiTheme="majorBidi" w:cstheme="majorBidi"/>
          <w:spacing w:val="5"/>
          <w:sz w:val="30"/>
          <w:szCs w:val="30"/>
          <w:cs/>
          <w:lang w:eastAsia="x-none"/>
        </w:rPr>
        <w:t xml:space="preserve"> </w:t>
      </w:r>
      <w:r w:rsidR="007C4380" w:rsidRPr="00975CA3">
        <w:rPr>
          <w:rFonts w:asciiTheme="majorBidi" w:hAnsiTheme="majorBidi" w:cstheme="majorBidi"/>
          <w:spacing w:val="5"/>
          <w:sz w:val="30"/>
          <w:szCs w:val="30"/>
          <w:lang w:eastAsia="x-none"/>
        </w:rPr>
        <w:t>2568</w:t>
      </w:r>
      <w:r w:rsidRPr="00975CA3">
        <w:rPr>
          <w:rFonts w:asciiTheme="majorBidi" w:hAnsiTheme="majorBidi" w:cstheme="majorBidi"/>
          <w:spacing w:val="5"/>
          <w:sz w:val="30"/>
          <w:szCs w:val="30"/>
          <w:lang w:eastAsia="x-none"/>
        </w:rPr>
        <w:t xml:space="preserve"> </w:t>
      </w:r>
      <w:r w:rsidR="00AE5E1D">
        <w:rPr>
          <w:rFonts w:asciiTheme="majorBidi" w:hAnsiTheme="majorBidi" w:cstheme="majorBidi" w:hint="cs"/>
          <w:spacing w:val="5"/>
          <w:sz w:val="30"/>
          <w:szCs w:val="30"/>
          <w:cs/>
          <w:lang w:eastAsia="x-none"/>
        </w:rPr>
        <w:t>ที่ประชุมคณะกรรมการบริษัท</w:t>
      </w:r>
      <w:r w:rsidRPr="00975CA3">
        <w:rPr>
          <w:rFonts w:asciiTheme="majorBidi" w:hAnsiTheme="majorBidi" w:cstheme="majorBidi"/>
          <w:spacing w:val="5"/>
          <w:sz w:val="30"/>
          <w:szCs w:val="30"/>
          <w:cs/>
          <w:lang w:eastAsia="x-none"/>
        </w:rPr>
        <w:t>มีมติอนุมัติจ่ายเงินปันผล</w:t>
      </w:r>
      <w:r w:rsidR="00AE5E1D">
        <w:rPr>
          <w:rFonts w:asciiTheme="majorBidi" w:hAnsiTheme="majorBidi" w:cstheme="majorBidi" w:hint="cs"/>
          <w:spacing w:val="5"/>
          <w:sz w:val="30"/>
          <w:szCs w:val="30"/>
          <w:cs/>
          <w:lang w:eastAsia="x-none"/>
        </w:rPr>
        <w:t>ระหว่างกาล</w:t>
      </w:r>
      <w:r w:rsidRPr="00975CA3">
        <w:rPr>
          <w:rFonts w:asciiTheme="majorBidi" w:hAnsiTheme="majorBidi" w:cstheme="majorBidi"/>
          <w:spacing w:val="7"/>
          <w:sz w:val="30"/>
          <w:szCs w:val="30"/>
          <w:cs/>
          <w:lang w:eastAsia="x-none"/>
        </w:rPr>
        <w:t xml:space="preserve">ปี </w:t>
      </w:r>
      <w:r w:rsidR="007C4380" w:rsidRPr="00975CA3">
        <w:rPr>
          <w:rFonts w:asciiTheme="majorBidi" w:hAnsiTheme="majorBidi" w:cstheme="majorBidi"/>
          <w:spacing w:val="7"/>
          <w:sz w:val="30"/>
          <w:szCs w:val="30"/>
          <w:lang w:eastAsia="x-none"/>
        </w:rPr>
        <w:t>256</w:t>
      </w:r>
      <w:r w:rsidR="00FD0573">
        <w:rPr>
          <w:rFonts w:asciiTheme="majorBidi" w:hAnsiTheme="majorBidi" w:cstheme="majorBidi"/>
          <w:spacing w:val="7"/>
          <w:sz w:val="30"/>
          <w:szCs w:val="30"/>
          <w:lang w:eastAsia="x-none"/>
        </w:rPr>
        <w:t>8</w:t>
      </w:r>
      <w:r w:rsidR="00FA069E" w:rsidRPr="00975CA3">
        <w:rPr>
          <w:rFonts w:asciiTheme="majorBidi" w:hAnsiTheme="majorBidi" w:cs="Angsana New"/>
          <w:spacing w:val="3"/>
          <w:sz w:val="30"/>
          <w:szCs w:val="30"/>
          <w:cs/>
        </w:rPr>
        <w:t xml:space="preserve"> </w:t>
      </w:r>
      <w:r w:rsidR="00FA069E" w:rsidRPr="00975CA3">
        <w:rPr>
          <w:rFonts w:asciiTheme="majorBidi" w:hAnsiTheme="majorBidi" w:cs="Angsana New" w:hint="cs"/>
          <w:spacing w:val="3"/>
          <w:sz w:val="30"/>
          <w:szCs w:val="30"/>
          <w:cs/>
        </w:rPr>
        <w:t>ในอัตราหุ้นละ</w:t>
      </w:r>
      <w:r w:rsidR="00FA069E" w:rsidRPr="00975CA3">
        <w:rPr>
          <w:rFonts w:asciiTheme="majorBidi" w:hAnsiTheme="majorBidi" w:cs="Angsana New"/>
          <w:spacing w:val="3"/>
          <w:sz w:val="30"/>
          <w:szCs w:val="30"/>
          <w:cs/>
        </w:rPr>
        <w:t xml:space="preserve"> </w:t>
      </w:r>
      <w:r w:rsidR="007C4380" w:rsidRPr="00975CA3">
        <w:rPr>
          <w:rFonts w:asciiTheme="majorBidi" w:hAnsiTheme="majorBidi" w:cs="Angsana New"/>
          <w:spacing w:val="3"/>
          <w:sz w:val="30"/>
          <w:szCs w:val="30"/>
        </w:rPr>
        <w:t>0</w:t>
      </w:r>
      <w:r w:rsidR="00FA069E" w:rsidRPr="00975CA3">
        <w:rPr>
          <w:rFonts w:asciiTheme="majorBidi" w:hAnsiTheme="majorBidi" w:cs="Angsana New"/>
          <w:spacing w:val="3"/>
          <w:sz w:val="30"/>
          <w:szCs w:val="30"/>
          <w:cs/>
        </w:rPr>
        <w:t>.</w:t>
      </w:r>
      <w:r w:rsidR="007C4380" w:rsidRPr="00975CA3">
        <w:rPr>
          <w:rFonts w:asciiTheme="majorBidi" w:hAnsiTheme="majorBidi" w:cs="Angsana New"/>
          <w:spacing w:val="3"/>
          <w:sz w:val="30"/>
          <w:szCs w:val="30"/>
        </w:rPr>
        <w:t>0</w:t>
      </w:r>
      <w:r w:rsidR="004D1C53">
        <w:rPr>
          <w:rFonts w:asciiTheme="majorBidi" w:hAnsiTheme="majorBidi" w:cs="Angsana New"/>
          <w:spacing w:val="3"/>
          <w:sz w:val="30"/>
          <w:szCs w:val="30"/>
        </w:rPr>
        <w:t>4</w:t>
      </w:r>
      <w:r w:rsidR="00FA069E" w:rsidRPr="00975CA3">
        <w:rPr>
          <w:rFonts w:asciiTheme="majorBidi" w:hAnsiTheme="majorBidi" w:cs="Angsana New"/>
          <w:spacing w:val="3"/>
          <w:sz w:val="30"/>
          <w:szCs w:val="30"/>
          <w:cs/>
        </w:rPr>
        <w:t xml:space="preserve"> </w:t>
      </w:r>
      <w:r w:rsidR="00FA069E" w:rsidRPr="00975CA3">
        <w:rPr>
          <w:rFonts w:asciiTheme="majorBidi" w:hAnsiTheme="majorBidi" w:cs="Angsana New" w:hint="cs"/>
          <w:spacing w:val="3"/>
          <w:sz w:val="30"/>
          <w:szCs w:val="30"/>
          <w:cs/>
        </w:rPr>
        <w:t>บาท</w:t>
      </w:r>
      <w:r w:rsidR="00FA069E" w:rsidRPr="00975CA3">
        <w:rPr>
          <w:rFonts w:asciiTheme="majorBidi" w:hAnsiTheme="majorBidi" w:cs="Angsana New"/>
          <w:spacing w:val="3"/>
          <w:sz w:val="30"/>
          <w:szCs w:val="30"/>
          <w:cs/>
        </w:rPr>
        <w:t xml:space="preserve"> </w:t>
      </w:r>
      <w:r w:rsidR="009D4880" w:rsidRPr="00975CA3">
        <w:rPr>
          <w:rFonts w:asciiTheme="majorBidi" w:hAnsiTheme="majorBidi" w:cs="Angsana New" w:hint="cs"/>
          <w:spacing w:val="3"/>
          <w:sz w:val="30"/>
          <w:szCs w:val="30"/>
          <w:cs/>
        </w:rPr>
        <w:t xml:space="preserve">เป็นจำนวนเงินทั้งสิ้น </w:t>
      </w:r>
      <w:r w:rsidR="004D1C53">
        <w:rPr>
          <w:rFonts w:asciiTheme="majorBidi" w:hAnsiTheme="majorBidi" w:cs="Angsana New"/>
          <w:spacing w:val="3"/>
          <w:sz w:val="30"/>
          <w:szCs w:val="30"/>
        </w:rPr>
        <w:t>24</w:t>
      </w:r>
      <w:r w:rsidR="009D4880" w:rsidRPr="00975CA3">
        <w:rPr>
          <w:rFonts w:asciiTheme="majorBidi" w:hAnsiTheme="majorBidi" w:cs="Angsana New"/>
          <w:spacing w:val="3"/>
          <w:sz w:val="30"/>
          <w:szCs w:val="30"/>
        </w:rPr>
        <w:t xml:space="preserve"> </w:t>
      </w:r>
      <w:r w:rsidR="009D4880" w:rsidRPr="00975CA3">
        <w:rPr>
          <w:rFonts w:asciiTheme="majorBidi" w:hAnsiTheme="majorBidi" w:cs="Angsana New" w:hint="cs"/>
          <w:spacing w:val="3"/>
          <w:sz w:val="30"/>
          <w:szCs w:val="30"/>
          <w:cs/>
        </w:rPr>
        <w:t xml:space="preserve">ล้านบาท </w:t>
      </w:r>
      <w:r w:rsidR="00185E45">
        <w:rPr>
          <w:rFonts w:asciiTheme="majorBidi" w:hAnsiTheme="majorBidi" w:cs="Angsana New" w:hint="cs"/>
          <w:spacing w:val="3"/>
          <w:sz w:val="30"/>
          <w:szCs w:val="30"/>
          <w:cs/>
        </w:rPr>
        <w:t>โดยกำหนดจ่ายเงินปันผลใน</w:t>
      </w:r>
      <w:r w:rsidR="00FA069E" w:rsidRPr="00975CA3">
        <w:rPr>
          <w:rFonts w:asciiTheme="majorBidi" w:hAnsiTheme="majorBidi" w:cs="Angsana New" w:hint="cs"/>
          <w:spacing w:val="3"/>
          <w:sz w:val="30"/>
          <w:szCs w:val="30"/>
          <w:cs/>
        </w:rPr>
        <w:t>วันที่</w:t>
      </w:r>
      <w:r w:rsidR="00FA069E" w:rsidRPr="00975CA3">
        <w:rPr>
          <w:rFonts w:asciiTheme="majorBidi" w:hAnsiTheme="majorBidi" w:cs="Angsana New"/>
          <w:spacing w:val="3"/>
          <w:sz w:val="30"/>
          <w:szCs w:val="30"/>
          <w:cs/>
        </w:rPr>
        <w:t xml:space="preserve"> </w:t>
      </w:r>
      <w:r w:rsidR="004D1C53">
        <w:rPr>
          <w:rFonts w:asciiTheme="majorBidi" w:hAnsiTheme="majorBidi" w:cs="Angsana New"/>
          <w:spacing w:val="3"/>
          <w:sz w:val="30"/>
          <w:szCs w:val="30"/>
        </w:rPr>
        <w:t>4</w:t>
      </w:r>
      <w:r w:rsidR="00FA069E" w:rsidRPr="00975CA3">
        <w:rPr>
          <w:rFonts w:asciiTheme="majorBidi" w:hAnsiTheme="majorBidi" w:cs="Angsana New"/>
          <w:spacing w:val="3"/>
          <w:sz w:val="30"/>
          <w:szCs w:val="30"/>
          <w:cs/>
        </w:rPr>
        <w:t xml:space="preserve"> </w:t>
      </w:r>
      <w:r w:rsidR="00FA069E" w:rsidRPr="00975CA3">
        <w:rPr>
          <w:rFonts w:asciiTheme="majorBidi" w:hAnsiTheme="majorBidi" w:cs="Angsana New" w:hint="cs"/>
          <w:spacing w:val="3"/>
          <w:sz w:val="30"/>
          <w:szCs w:val="30"/>
          <w:cs/>
        </w:rPr>
        <w:t>กันยายน</w:t>
      </w:r>
      <w:r w:rsidR="00FA069E" w:rsidRPr="00975CA3">
        <w:rPr>
          <w:rFonts w:asciiTheme="majorBidi" w:hAnsiTheme="majorBidi" w:cs="Angsana New"/>
          <w:spacing w:val="3"/>
          <w:sz w:val="30"/>
          <w:szCs w:val="30"/>
          <w:cs/>
        </w:rPr>
        <w:t xml:space="preserve"> </w:t>
      </w:r>
      <w:r w:rsidR="007C4380" w:rsidRPr="00975CA3">
        <w:rPr>
          <w:rFonts w:asciiTheme="majorBidi" w:hAnsiTheme="majorBidi" w:cs="Angsana New"/>
          <w:spacing w:val="3"/>
          <w:sz w:val="30"/>
          <w:szCs w:val="30"/>
        </w:rPr>
        <w:t>256</w:t>
      </w:r>
      <w:r w:rsidR="00185E45">
        <w:rPr>
          <w:rFonts w:asciiTheme="majorBidi" w:hAnsiTheme="majorBidi" w:cs="Angsana New"/>
          <w:spacing w:val="3"/>
          <w:sz w:val="30"/>
          <w:szCs w:val="30"/>
        </w:rPr>
        <w:t>8</w:t>
      </w:r>
    </w:p>
    <w:sectPr w:rsidR="00EF5914" w:rsidRPr="00050B88" w:rsidSect="004F2E7A">
      <w:headerReference w:type="default" r:id="rId11"/>
      <w:footerReference w:type="default" r:id="rId12"/>
      <w:headerReference w:type="first" r:id="rId13"/>
      <w:footerReference w:type="first" r:id="rId14"/>
      <w:type w:val="nextColumn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D082E" w14:textId="77777777" w:rsidR="00C210C6" w:rsidRDefault="00C210C6">
      <w:r>
        <w:separator/>
      </w:r>
    </w:p>
  </w:endnote>
  <w:endnote w:type="continuationSeparator" w:id="0">
    <w:p w14:paraId="31ED8FA4" w14:textId="77777777" w:rsidR="00C210C6" w:rsidRDefault="00C210C6">
      <w:r>
        <w:continuationSeparator/>
      </w:r>
    </w:p>
  </w:endnote>
  <w:endnote w:type="continuationNotice" w:id="1">
    <w:p w14:paraId="4894ED3D" w14:textId="77777777" w:rsidR="00C210C6" w:rsidRDefault="00C210C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73555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2F7512" w14:textId="4F7E7471" w:rsidR="00050B88" w:rsidRPr="00050B88" w:rsidRDefault="00050B8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50B8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50B8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50B8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C4380" w:rsidRPr="007C438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050B8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DD6345B" w14:textId="77777777" w:rsidR="00050B88" w:rsidRDefault="00050B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358CC" w14:textId="695B9EF2" w:rsidR="005266CA" w:rsidRPr="0059016C" w:rsidRDefault="005266CA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59016C">
      <w:rPr>
        <w:rFonts w:asciiTheme="majorBidi" w:hAnsiTheme="majorBidi" w:cstheme="majorBidi"/>
        <w:sz w:val="30"/>
        <w:szCs w:val="30"/>
      </w:rPr>
      <w:fldChar w:fldCharType="begin"/>
    </w:r>
    <w:r w:rsidRPr="0059016C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59016C">
      <w:rPr>
        <w:rFonts w:asciiTheme="majorBidi" w:hAnsiTheme="majorBidi" w:cstheme="majorBidi"/>
        <w:sz w:val="30"/>
        <w:szCs w:val="30"/>
      </w:rPr>
      <w:fldChar w:fldCharType="separate"/>
    </w:r>
    <w:r w:rsidR="007C4380" w:rsidRPr="007C4380">
      <w:rPr>
        <w:rFonts w:asciiTheme="majorBidi" w:hAnsiTheme="majorBidi" w:cstheme="majorBidi"/>
        <w:noProof/>
        <w:sz w:val="30"/>
        <w:szCs w:val="30"/>
        <w:lang w:val="en-US"/>
      </w:rPr>
      <w:t>2</w:t>
    </w:r>
    <w:r w:rsidRPr="0059016C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9BF82" w14:textId="77777777" w:rsidR="00C210C6" w:rsidRDefault="00C210C6">
      <w:r>
        <w:separator/>
      </w:r>
    </w:p>
  </w:footnote>
  <w:footnote w:type="continuationSeparator" w:id="0">
    <w:p w14:paraId="5D30614D" w14:textId="77777777" w:rsidR="00C210C6" w:rsidRDefault="00C210C6">
      <w:r>
        <w:continuationSeparator/>
      </w:r>
    </w:p>
  </w:footnote>
  <w:footnote w:type="continuationNotice" w:id="1">
    <w:p w14:paraId="53CBD7CD" w14:textId="77777777" w:rsidR="00C210C6" w:rsidRDefault="00C210C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97EEC" w14:textId="2AEA9F2E" w:rsidR="00050B88" w:rsidRPr="00050B88" w:rsidRDefault="00050B88" w:rsidP="00050B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050B88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 w:rsidRPr="00050B88">
      <w:rPr>
        <w:rFonts w:ascii="Angsana New" w:hAnsi="Angsana New" w:cs="Angsana New"/>
        <w:b/>
        <w:bCs/>
        <w:sz w:val="32"/>
        <w:szCs w:val="32"/>
      </w:rPr>
      <w:t xml:space="preserve"> </w:t>
    </w:r>
    <w:r w:rsidRPr="00050B88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 w:rsidRPr="00050B88">
      <w:rPr>
        <w:rFonts w:ascii="Angsana New" w:hAnsi="Angsana New" w:cs="Angsana New"/>
        <w:b/>
        <w:bCs/>
        <w:sz w:val="32"/>
        <w:szCs w:val="32"/>
      </w:rPr>
      <w:t xml:space="preserve"> </w:t>
    </w:r>
    <w:r w:rsidR="00D6770F" w:rsidRPr="00D6770F">
      <w:rPr>
        <w:rFonts w:ascii="Angsana New" w:hAnsi="Angsana New" w:cs="Angsana New"/>
        <w:b/>
        <w:bCs/>
        <w:sz w:val="32"/>
        <w:szCs w:val="32"/>
      </w:rPr>
      <w:t>(</w:t>
    </w:r>
    <w:r w:rsidRPr="00050B88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="00D6770F" w:rsidRPr="00D6770F">
      <w:rPr>
        <w:rFonts w:ascii="Angsana New" w:hAnsi="Angsana New" w:cs="Angsana New"/>
        <w:b/>
        <w:bCs/>
        <w:sz w:val="32"/>
        <w:szCs w:val="32"/>
      </w:rPr>
      <w:t>)</w:t>
    </w:r>
    <w:r w:rsidRPr="00050B88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26DE2E" w14:textId="77777777" w:rsidR="00050B88" w:rsidRPr="00050B88" w:rsidRDefault="00050B88" w:rsidP="00050B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50B88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050B88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3265844" w14:textId="4E9B168A" w:rsidR="00050B88" w:rsidRPr="00050B88" w:rsidRDefault="00A44ED0" w:rsidP="00050B8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7C4380" w:rsidRPr="007C4380">
      <w:rPr>
        <w:rFonts w:ascii="Angsana New" w:hAnsi="Angsana New" w:cs="Angsana New" w:hint="cs"/>
        <w:bCs/>
        <w:sz w:val="32"/>
        <w:szCs w:val="32"/>
        <w:lang w:val="en-US" w:bidi="th-TH"/>
      </w:rPr>
      <w:t>30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มิถุนายน </w:t>
    </w:r>
    <w:r w:rsidR="007C4380" w:rsidRPr="007C4380">
      <w:rPr>
        <w:rFonts w:ascii="Angsana New" w:hAnsi="Angsana New" w:cs="Angsana New"/>
        <w:bCs/>
        <w:sz w:val="32"/>
        <w:szCs w:val="32"/>
        <w:lang w:val="en-US" w:bidi="th-TH"/>
      </w:rPr>
      <w:t>2568</w:t>
    </w:r>
    <w:r w:rsidR="00050B88" w:rsidRPr="00050B88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="00D6770F" w:rsidRPr="00D6770F">
      <w:rPr>
        <w:rFonts w:ascii="Angsana New" w:hAnsi="Angsana New" w:cs="Angsana New" w:hint="cs"/>
        <w:bCs/>
        <w:sz w:val="32"/>
        <w:szCs w:val="32"/>
        <w:lang w:val="en-US" w:bidi="th-TH"/>
      </w:rPr>
      <w:t>(</w:t>
    </w:r>
    <w:r w:rsidR="00050B88" w:rsidRPr="00050B88">
      <w:rPr>
        <w:rFonts w:ascii="Angsana New" w:hAnsi="Angsana New" w:cs="Angsana New" w:hint="cs"/>
        <w:bCs/>
        <w:sz w:val="32"/>
        <w:szCs w:val="32"/>
        <w:cs/>
        <w:lang w:bidi="th-TH"/>
      </w:rPr>
      <w:t>ไม่ได้ตรวจสอบ</w:t>
    </w:r>
    <w:r w:rsidR="00D6770F" w:rsidRPr="00D6770F">
      <w:rPr>
        <w:rFonts w:ascii="Angsana New" w:hAnsi="Angsana New" w:cs="Angsana New" w:hint="cs"/>
        <w:bCs/>
        <w:sz w:val="32"/>
        <w:szCs w:val="32"/>
        <w:lang w:val="en-US" w:bidi="th-TH"/>
      </w:rPr>
      <w:t>)</w:t>
    </w:r>
  </w:p>
  <w:p w14:paraId="68ED18E4" w14:textId="77777777" w:rsidR="00050B88" w:rsidRPr="00050B88" w:rsidRDefault="00050B8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6C9AF" w14:textId="0FBB5971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D6770F" w:rsidRPr="00D6770F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="00D6770F" w:rsidRPr="00D6770F">
      <w:rPr>
        <w:rFonts w:ascii="Angsana New" w:hAnsi="Angsana New" w:cs="Angsana New"/>
        <w:b/>
        <w:bCs/>
        <w:sz w:val="32"/>
        <w:szCs w:val="32"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E417BE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7CD155F" w14:textId="1244096F" w:rsidR="00491409" w:rsidRDefault="00A44ED0" w:rsidP="0049140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7C4380" w:rsidRPr="007C4380">
      <w:rPr>
        <w:rFonts w:ascii="Angsana New" w:hAnsi="Angsana New" w:cs="Angsana New" w:hint="cs"/>
        <w:bCs/>
        <w:sz w:val="32"/>
        <w:szCs w:val="32"/>
        <w:lang w:val="en-US" w:bidi="th-TH"/>
      </w:rPr>
      <w:t>30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มิถุนายน </w:t>
    </w:r>
    <w:r w:rsidR="007C4380" w:rsidRPr="007C4380">
      <w:rPr>
        <w:rFonts w:ascii="Angsana New" w:hAnsi="Angsana New" w:cs="Angsana New"/>
        <w:bCs/>
        <w:sz w:val="32"/>
        <w:szCs w:val="32"/>
        <w:lang w:val="en-US" w:bidi="th-TH"/>
      </w:rPr>
      <w:t>2568</w:t>
    </w:r>
    <w:r w:rsidR="00491409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="00D6770F" w:rsidRPr="00D6770F">
      <w:rPr>
        <w:rFonts w:ascii="Angsana New" w:hAnsi="Angsana New" w:cs="Angsana New" w:hint="cs"/>
        <w:bCs/>
        <w:sz w:val="32"/>
        <w:szCs w:val="32"/>
        <w:lang w:val="en-US" w:bidi="th-TH"/>
      </w:rPr>
      <w:t>(</w:t>
    </w:r>
    <w:r w:rsidR="00491409">
      <w:rPr>
        <w:rFonts w:ascii="Angsana New" w:hAnsi="Angsana New" w:cs="Angsana New" w:hint="cs"/>
        <w:bCs/>
        <w:sz w:val="32"/>
        <w:szCs w:val="32"/>
        <w:cs/>
        <w:lang w:bidi="th-TH"/>
      </w:rPr>
      <w:t>ไม่ได้ตรวจสอบ</w:t>
    </w:r>
    <w:r w:rsidR="00D6770F" w:rsidRPr="00D6770F">
      <w:rPr>
        <w:rFonts w:ascii="Angsana New" w:hAnsi="Angsana New" w:cs="Angsana New" w:hint="cs"/>
        <w:bCs/>
        <w:sz w:val="32"/>
        <w:szCs w:val="32"/>
        <w:lang w:val="en-US" w:bidi="th-TH"/>
      </w:rPr>
      <w:t>)</w:t>
    </w:r>
  </w:p>
  <w:p w14:paraId="788E4115" w14:textId="77777777" w:rsidR="005266CA" w:rsidRPr="001F7AA2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3D2210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4436644"/>
    <w:multiLevelType w:val="hybridMultilevel"/>
    <w:tmpl w:val="453A23F2"/>
    <w:lvl w:ilvl="0" w:tplc="42B6D490">
      <w:numFmt w:val="bullet"/>
      <w:lvlText w:val=""/>
      <w:lvlJc w:val="left"/>
      <w:pPr>
        <w:ind w:left="342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4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8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3619">
    <w:abstractNumId w:val="11"/>
  </w:num>
  <w:num w:numId="2" w16cid:durableId="531117654">
    <w:abstractNumId w:val="22"/>
  </w:num>
  <w:num w:numId="3" w16cid:durableId="889533489">
    <w:abstractNumId w:val="0"/>
  </w:num>
  <w:num w:numId="4" w16cid:durableId="1047950257">
    <w:abstractNumId w:val="17"/>
  </w:num>
  <w:num w:numId="5" w16cid:durableId="798035997">
    <w:abstractNumId w:val="9"/>
  </w:num>
  <w:num w:numId="6" w16cid:durableId="1220826067">
    <w:abstractNumId w:val="1"/>
  </w:num>
  <w:num w:numId="7" w16cid:durableId="1597518016">
    <w:abstractNumId w:val="18"/>
  </w:num>
  <w:num w:numId="8" w16cid:durableId="348408432">
    <w:abstractNumId w:val="4"/>
  </w:num>
  <w:num w:numId="9" w16cid:durableId="853958911">
    <w:abstractNumId w:val="3"/>
  </w:num>
  <w:num w:numId="10" w16cid:durableId="1913008882">
    <w:abstractNumId w:val="23"/>
  </w:num>
  <w:num w:numId="11" w16cid:durableId="767459239">
    <w:abstractNumId w:val="21"/>
  </w:num>
  <w:num w:numId="12" w16cid:durableId="1665476739">
    <w:abstractNumId w:val="15"/>
  </w:num>
  <w:num w:numId="13" w16cid:durableId="1496922158">
    <w:abstractNumId w:val="5"/>
  </w:num>
  <w:num w:numId="14" w16cid:durableId="1647780597">
    <w:abstractNumId w:val="16"/>
  </w:num>
  <w:num w:numId="15" w16cid:durableId="907500588">
    <w:abstractNumId w:val="19"/>
  </w:num>
  <w:num w:numId="16" w16cid:durableId="1237010275">
    <w:abstractNumId w:val="14"/>
  </w:num>
  <w:num w:numId="17" w16cid:durableId="792402417">
    <w:abstractNumId w:val="12"/>
  </w:num>
  <w:num w:numId="18" w16cid:durableId="618026002">
    <w:abstractNumId w:val="6"/>
  </w:num>
  <w:num w:numId="19" w16cid:durableId="1619680823">
    <w:abstractNumId w:val="8"/>
  </w:num>
  <w:num w:numId="20" w16cid:durableId="1839415902">
    <w:abstractNumId w:val="7"/>
  </w:num>
  <w:num w:numId="21" w16cid:durableId="1613321632">
    <w:abstractNumId w:val="10"/>
  </w:num>
  <w:num w:numId="22" w16cid:durableId="1612861186">
    <w:abstractNumId w:val="6"/>
  </w:num>
  <w:num w:numId="23" w16cid:durableId="822502311">
    <w:abstractNumId w:val="20"/>
  </w:num>
  <w:num w:numId="24" w16cid:durableId="361631051">
    <w:abstractNumId w:val="13"/>
  </w:num>
  <w:num w:numId="25" w16cid:durableId="213204352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80"/>
    <w:rsid w:val="00000794"/>
    <w:rsid w:val="00001175"/>
    <w:rsid w:val="00001BEF"/>
    <w:rsid w:val="00001E92"/>
    <w:rsid w:val="00001FA0"/>
    <w:rsid w:val="0000238E"/>
    <w:rsid w:val="0000257E"/>
    <w:rsid w:val="00002D6B"/>
    <w:rsid w:val="0000362D"/>
    <w:rsid w:val="00003757"/>
    <w:rsid w:val="000039AE"/>
    <w:rsid w:val="0000435C"/>
    <w:rsid w:val="0000464A"/>
    <w:rsid w:val="0000499E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A5B"/>
    <w:rsid w:val="00011BD6"/>
    <w:rsid w:val="00011F8D"/>
    <w:rsid w:val="00012E83"/>
    <w:rsid w:val="000135F7"/>
    <w:rsid w:val="0001364C"/>
    <w:rsid w:val="00013DD6"/>
    <w:rsid w:val="00013EC4"/>
    <w:rsid w:val="00014453"/>
    <w:rsid w:val="00014580"/>
    <w:rsid w:val="00014EB6"/>
    <w:rsid w:val="000156D3"/>
    <w:rsid w:val="00015C52"/>
    <w:rsid w:val="0001654C"/>
    <w:rsid w:val="000167A3"/>
    <w:rsid w:val="00017047"/>
    <w:rsid w:val="000177D5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118"/>
    <w:rsid w:val="00022236"/>
    <w:rsid w:val="00022B88"/>
    <w:rsid w:val="00022E3C"/>
    <w:rsid w:val="00023CBC"/>
    <w:rsid w:val="00023CE6"/>
    <w:rsid w:val="000241C7"/>
    <w:rsid w:val="000243A7"/>
    <w:rsid w:val="0002440D"/>
    <w:rsid w:val="0002447E"/>
    <w:rsid w:val="00024953"/>
    <w:rsid w:val="000249CA"/>
    <w:rsid w:val="00024B97"/>
    <w:rsid w:val="00024E37"/>
    <w:rsid w:val="00024F30"/>
    <w:rsid w:val="00024FAF"/>
    <w:rsid w:val="000251F8"/>
    <w:rsid w:val="000255DB"/>
    <w:rsid w:val="00025769"/>
    <w:rsid w:val="00025C3D"/>
    <w:rsid w:val="00025FCC"/>
    <w:rsid w:val="00026132"/>
    <w:rsid w:val="0002666D"/>
    <w:rsid w:val="00027A4F"/>
    <w:rsid w:val="00027F3D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4F14"/>
    <w:rsid w:val="000350E4"/>
    <w:rsid w:val="000351D6"/>
    <w:rsid w:val="00035A15"/>
    <w:rsid w:val="000364A0"/>
    <w:rsid w:val="00036553"/>
    <w:rsid w:val="000366ED"/>
    <w:rsid w:val="00036C0F"/>
    <w:rsid w:val="00036C24"/>
    <w:rsid w:val="00036D16"/>
    <w:rsid w:val="00036E95"/>
    <w:rsid w:val="00036EAF"/>
    <w:rsid w:val="00037302"/>
    <w:rsid w:val="000375FA"/>
    <w:rsid w:val="00037651"/>
    <w:rsid w:val="00037979"/>
    <w:rsid w:val="00037BA5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11B"/>
    <w:rsid w:val="00042213"/>
    <w:rsid w:val="00042F74"/>
    <w:rsid w:val="000432FE"/>
    <w:rsid w:val="00043355"/>
    <w:rsid w:val="000434F1"/>
    <w:rsid w:val="00043904"/>
    <w:rsid w:val="00043A01"/>
    <w:rsid w:val="00043C72"/>
    <w:rsid w:val="00043DDD"/>
    <w:rsid w:val="00043E1E"/>
    <w:rsid w:val="00043EF5"/>
    <w:rsid w:val="00044253"/>
    <w:rsid w:val="0004445C"/>
    <w:rsid w:val="000444A8"/>
    <w:rsid w:val="00044542"/>
    <w:rsid w:val="00044694"/>
    <w:rsid w:val="00044B94"/>
    <w:rsid w:val="000451CF"/>
    <w:rsid w:val="00045613"/>
    <w:rsid w:val="00045E6A"/>
    <w:rsid w:val="000463AC"/>
    <w:rsid w:val="00046620"/>
    <w:rsid w:val="00046723"/>
    <w:rsid w:val="00046A73"/>
    <w:rsid w:val="00046A90"/>
    <w:rsid w:val="00046B12"/>
    <w:rsid w:val="00046E17"/>
    <w:rsid w:val="00046EA2"/>
    <w:rsid w:val="00046FC1"/>
    <w:rsid w:val="00047022"/>
    <w:rsid w:val="000471C2"/>
    <w:rsid w:val="000504F2"/>
    <w:rsid w:val="000506CE"/>
    <w:rsid w:val="00050935"/>
    <w:rsid w:val="0005097C"/>
    <w:rsid w:val="00050B88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2C19"/>
    <w:rsid w:val="0005331B"/>
    <w:rsid w:val="00053A3A"/>
    <w:rsid w:val="00053DDA"/>
    <w:rsid w:val="0005401D"/>
    <w:rsid w:val="00054433"/>
    <w:rsid w:val="000544EB"/>
    <w:rsid w:val="00054A54"/>
    <w:rsid w:val="00055047"/>
    <w:rsid w:val="000551F8"/>
    <w:rsid w:val="0005542F"/>
    <w:rsid w:val="000558C4"/>
    <w:rsid w:val="00055B09"/>
    <w:rsid w:val="00055B77"/>
    <w:rsid w:val="00056074"/>
    <w:rsid w:val="000561CE"/>
    <w:rsid w:val="0005637A"/>
    <w:rsid w:val="00057AFD"/>
    <w:rsid w:val="0006008E"/>
    <w:rsid w:val="0006054C"/>
    <w:rsid w:val="00060829"/>
    <w:rsid w:val="00060993"/>
    <w:rsid w:val="00060C7C"/>
    <w:rsid w:val="00060F47"/>
    <w:rsid w:val="00061250"/>
    <w:rsid w:val="0006137B"/>
    <w:rsid w:val="00061440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2B7"/>
    <w:rsid w:val="0006537A"/>
    <w:rsid w:val="0006543E"/>
    <w:rsid w:val="00065604"/>
    <w:rsid w:val="0006571F"/>
    <w:rsid w:val="00065AA6"/>
    <w:rsid w:val="00065C76"/>
    <w:rsid w:val="0006607C"/>
    <w:rsid w:val="00066597"/>
    <w:rsid w:val="00066CF3"/>
    <w:rsid w:val="000672F9"/>
    <w:rsid w:val="000675C1"/>
    <w:rsid w:val="000677BE"/>
    <w:rsid w:val="00067DEA"/>
    <w:rsid w:val="00070602"/>
    <w:rsid w:val="000707CE"/>
    <w:rsid w:val="00070CBA"/>
    <w:rsid w:val="00070D40"/>
    <w:rsid w:val="000710E3"/>
    <w:rsid w:val="000713A1"/>
    <w:rsid w:val="0007170E"/>
    <w:rsid w:val="00071E82"/>
    <w:rsid w:val="00072320"/>
    <w:rsid w:val="000724F0"/>
    <w:rsid w:val="00072552"/>
    <w:rsid w:val="00072C45"/>
    <w:rsid w:val="00072C5E"/>
    <w:rsid w:val="00072F3C"/>
    <w:rsid w:val="00073367"/>
    <w:rsid w:val="00073B75"/>
    <w:rsid w:val="00074754"/>
    <w:rsid w:val="00074891"/>
    <w:rsid w:val="00074C76"/>
    <w:rsid w:val="00074F14"/>
    <w:rsid w:val="000752E3"/>
    <w:rsid w:val="000754F4"/>
    <w:rsid w:val="00075907"/>
    <w:rsid w:val="00075927"/>
    <w:rsid w:val="000759DB"/>
    <w:rsid w:val="00075B9F"/>
    <w:rsid w:val="00075FFE"/>
    <w:rsid w:val="00076D09"/>
    <w:rsid w:val="000771ED"/>
    <w:rsid w:val="00077245"/>
    <w:rsid w:val="00077773"/>
    <w:rsid w:val="00077AEF"/>
    <w:rsid w:val="00077E11"/>
    <w:rsid w:val="0008036A"/>
    <w:rsid w:val="000803DF"/>
    <w:rsid w:val="00080867"/>
    <w:rsid w:val="00080BB0"/>
    <w:rsid w:val="00080E9F"/>
    <w:rsid w:val="0008193E"/>
    <w:rsid w:val="00081B90"/>
    <w:rsid w:val="000822F7"/>
    <w:rsid w:val="000823FA"/>
    <w:rsid w:val="00082881"/>
    <w:rsid w:val="0008353E"/>
    <w:rsid w:val="00083E92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A6D"/>
    <w:rsid w:val="00087F02"/>
    <w:rsid w:val="000900D2"/>
    <w:rsid w:val="00090144"/>
    <w:rsid w:val="000901E2"/>
    <w:rsid w:val="0009021F"/>
    <w:rsid w:val="00090284"/>
    <w:rsid w:val="000904B7"/>
    <w:rsid w:val="00090B55"/>
    <w:rsid w:val="00090EBA"/>
    <w:rsid w:val="00090F48"/>
    <w:rsid w:val="000913A0"/>
    <w:rsid w:val="00091549"/>
    <w:rsid w:val="0009217B"/>
    <w:rsid w:val="00092224"/>
    <w:rsid w:val="0009228E"/>
    <w:rsid w:val="00092734"/>
    <w:rsid w:val="00092A0F"/>
    <w:rsid w:val="00092B09"/>
    <w:rsid w:val="00092B29"/>
    <w:rsid w:val="00092D90"/>
    <w:rsid w:val="0009353D"/>
    <w:rsid w:val="000936BB"/>
    <w:rsid w:val="00093931"/>
    <w:rsid w:val="00093B30"/>
    <w:rsid w:val="00093CF2"/>
    <w:rsid w:val="0009417F"/>
    <w:rsid w:val="0009470A"/>
    <w:rsid w:val="00094765"/>
    <w:rsid w:val="00094BAF"/>
    <w:rsid w:val="00094C9A"/>
    <w:rsid w:val="00094D1B"/>
    <w:rsid w:val="00094FB4"/>
    <w:rsid w:val="00095088"/>
    <w:rsid w:val="00095319"/>
    <w:rsid w:val="00095A5F"/>
    <w:rsid w:val="00095E09"/>
    <w:rsid w:val="0009622E"/>
    <w:rsid w:val="000962A9"/>
    <w:rsid w:val="000965E3"/>
    <w:rsid w:val="000967D6"/>
    <w:rsid w:val="00096972"/>
    <w:rsid w:val="00096F57"/>
    <w:rsid w:val="00097659"/>
    <w:rsid w:val="00097F61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86B"/>
    <w:rsid w:val="000A1E4E"/>
    <w:rsid w:val="000A1EB0"/>
    <w:rsid w:val="000A1F36"/>
    <w:rsid w:val="000A2D75"/>
    <w:rsid w:val="000A2ED9"/>
    <w:rsid w:val="000A2F44"/>
    <w:rsid w:val="000A312C"/>
    <w:rsid w:val="000A3416"/>
    <w:rsid w:val="000A4117"/>
    <w:rsid w:val="000A48BA"/>
    <w:rsid w:val="000A49A3"/>
    <w:rsid w:val="000A4D19"/>
    <w:rsid w:val="000A4DFB"/>
    <w:rsid w:val="000A5169"/>
    <w:rsid w:val="000A518C"/>
    <w:rsid w:val="000A5B56"/>
    <w:rsid w:val="000A5C96"/>
    <w:rsid w:val="000A6B33"/>
    <w:rsid w:val="000A6D5A"/>
    <w:rsid w:val="000A74A7"/>
    <w:rsid w:val="000A74FD"/>
    <w:rsid w:val="000A7701"/>
    <w:rsid w:val="000A78E1"/>
    <w:rsid w:val="000A7BAD"/>
    <w:rsid w:val="000A7E2C"/>
    <w:rsid w:val="000B00A5"/>
    <w:rsid w:val="000B0A54"/>
    <w:rsid w:val="000B0D32"/>
    <w:rsid w:val="000B13F1"/>
    <w:rsid w:val="000B142E"/>
    <w:rsid w:val="000B14A1"/>
    <w:rsid w:val="000B171B"/>
    <w:rsid w:val="000B1A31"/>
    <w:rsid w:val="000B1ACA"/>
    <w:rsid w:val="000B1B9A"/>
    <w:rsid w:val="000B287F"/>
    <w:rsid w:val="000B33FE"/>
    <w:rsid w:val="000B34A1"/>
    <w:rsid w:val="000B3641"/>
    <w:rsid w:val="000B429F"/>
    <w:rsid w:val="000B444E"/>
    <w:rsid w:val="000B471A"/>
    <w:rsid w:val="000B4D59"/>
    <w:rsid w:val="000B5543"/>
    <w:rsid w:val="000B57F9"/>
    <w:rsid w:val="000B5A36"/>
    <w:rsid w:val="000B632C"/>
    <w:rsid w:val="000B6CDD"/>
    <w:rsid w:val="000B6D3D"/>
    <w:rsid w:val="000B70DF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2"/>
    <w:rsid w:val="000C37D4"/>
    <w:rsid w:val="000C3858"/>
    <w:rsid w:val="000C4292"/>
    <w:rsid w:val="000C4BEF"/>
    <w:rsid w:val="000C4DF0"/>
    <w:rsid w:val="000C4EBA"/>
    <w:rsid w:val="000C539F"/>
    <w:rsid w:val="000C582A"/>
    <w:rsid w:val="000C5849"/>
    <w:rsid w:val="000C58E3"/>
    <w:rsid w:val="000C5F10"/>
    <w:rsid w:val="000C5F69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0F1"/>
    <w:rsid w:val="000D165D"/>
    <w:rsid w:val="000D16F5"/>
    <w:rsid w:val="000D1947"/>
    <w:rsid w:val="000D1F12"/>
    <w:rsid w:val="000D2518"/>
    <w:rsid w:val="000D29B4"/>
    <w:rsid w:val="000D3265"/>
    <w:rsid w:val="000D33AC"/>
    <w:rsid w:val="000D3629"/>
    <w:rsid w:val="000D38EA"/>
    <w:rsid w:val="000D3EDE"/>
    <w:rsid w:val="000D3F3E"/>
    <w:rsid w:val="000D406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176"/>
    <w:rsid w:val="000D52D5"/>
    <w:rsid w:val="000D59C5"/>
    <w:rsid w:val="000D5A9D"/>
    <w:rsid w:val="000D60C6"/>
    <w:rsid w:val="000D6696"/>
    <w:rsid w:val="000D6859"/>
    <w:rsid w:val="000D6971"/>
    <w:rsid w:val="000D72B5"/>
    <w:rsid w:val="000D7311"/>
    <w:rsid w:val="000E03EF"/>
    <w:rsid w:val="000E0429"/>
    <w:rsid w:val="000E069E"/>
    <w:rsid w:val="000E09BB"/>
    <w:rsid w:val="000E0AE5"/>
    <w:rsid w:val="000E14C0"/>
    <w:rsid w:val="000E16D7"/>
    <w:rsid w:val="000E192D"/>
    <w:rsid w:val="000E199A"/>
    <w:rsid w:val="000E19AA"/>
    <w:rsid w:val="000E20CD"/>
    <w:rsid w:val="000E21B3"/>
    <w:rsid w:val="000E27F1"/>
    <w:rsid w:val="000E2F85"/>
    <w:rsid w:val="000E31D8"/>
    <w:rsid w:val="000E3767"/>
    <w:rsid w:val="000E3890"/>
    <w:rsid w:val="000E392E"/>
    <w:rsid w:val="000E39E5"/>
    <w:rsid w:val="000E3A2C"/>
    <w:rsid w:val="000E3C11"/>
    <w:rsid w:val="000E42B7"/>
    <w:rsid w:val="000E4796"/>
    <w:rsid w:val="000E48C0"/>
    <w:rsid w:val="000E4BD7"/>
    <w:rsid w:val="000E52F6"/>
    <w:rsid w:val="000E56AF"/>
    <w:rsid w:val="000E5B65"/>
    <w:rsid w:val="000E5F52"/>
    <w:rsid w:val="000E621C"/>
    <w:rsid w:val="000E622B"/>
    <w:rsid w:val="000E6788"/>
    <w:rsid w:val="000E6C2F"/>
    <w:rsid w:val="000E6F74"/>
    <w:rsid w:val="000E7191"/>
    <w:rsid w:val="000E7873"/>
    <w:rsid w:val="000E7A6C"/>
    <w:rsid w:val="000E7BE0"/>
    <w:rsid w:val="000F072B"/>
    <w:rsid w:val="000F0740"/>
    <w:rsid w:val="000F0BC6"/>
    <w:rsid w:val="000F0E7C"/>
    <w:rsid w:val="000F19CC"/>
    <w:rsid w:val="000F1A6F"/>
    <w:rsid w:val="000F1B66"/>
    <w:rsid w:val="000F1F35"/>
    <w:rsid w:val="000F2285"/>
    <w:rsid w:val="000F23F3"/>
    <w:rsid w:val="000F24CC"/>
    <w:rsid w:val="000F2772"/>
    <w:rsid w:val="000F2AC5"/>
    <w:rsid w:val="000F2C64"/>
    <w:rsid w:val="000F2E40"/>
    <w:rsid w:val="000F3AF2"/>
    <w:rsid w:val="000F3B52"/>
    <w:rsid w:val="000F3B53"/>
    <w:rsid w:val="000F3E74"/>
    <w:rsid w:val="000F4B5E"/>
    <w:rsid w:val="000F4C1D"/>
    <w:rsid w:val="000F5F42"/>
    <w:rsid w:val="000F6808"/>
    <w:rsid w:val="000F6D31"/>
    <w:rsid w:val="000F6DE7"/>
    <w:rsid w:val="000F6F02"/>
    <w:rsid w:val="000F70F5"/>
    <w:rsid w:val="00100142"/>
    <w:rsid w:val="00100649"/>
    <w:rsid w:val="00100743"/>
    <w:rsid w:val="00100A6A"/>
    <w:rsid w:val="0010182B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3AA"/>
    <w:rsid w:val="00104960"/>
    <w:rsid w:val="001052F4"/>
    <w:rsid w:val="0010547F"/>
    <w:rsid w:val="001054AC"/>
    <w:rsid w:val="001054ED"/>
    <w:rsid w:val="0010558B"/>
    <w:rsid w:val="00106290"/>
    <w:rsid w:val="00107596"/>
    <w:rsid w:val="00107BAC"/>
    <w:rsid w:val="00107E7D"/>
    <w:rsid w:val="0011021A"/>
    <w:rsid w:val="00110C30"/>
    <w:rsid w:val="00110F68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9A"/>
    <w:rsid w:val="001210C0"/>
    <w:rsid w:val="001215CC"/>
    <w:rsid w:val="00121944"/>
    <w:rsid w:val="0012194F"/>
    <w:rsid w:val="00121B94"/>
    <w:rsid w:val="00121C06"/>
    <w:rsid w:val="0012246B"/>
    <w:rsid w:val="00122503"/>
    <w:rsid w:val="00122D03"/>
    <w:rsid w:val="00122E8F"/>
    <w:rsid w:val="00123587"/>
    <w:rsid w:val="001238A0"/>
    <w:rsid w:val="001239BC"/>
    <w:rsid w:val="00123A32"/>
    <w:rsid w:val="001243EB"/>
    <w:rsid w:val="00124AB3"/>
    <w:rsid w:val="00124E23"/>
    <w:rsid w:val="001250E7"/>
    <w:rsid w:val="001253D7"/>
    <w:rsid w:val="0012558E"/>
    <w:rsid w:val="00125754"/>
    <w:rsid w:val="00125897"/>
    <w:rsid w:val="00126006"/>
    <w:rsid w:val="00126617"/>
    <w:rsid w:val="00126CAC"/>
    <w:rsid w:val="001271E0"/>
    <w:rsid w:val="00127668"/>
    <w:rsid w:val="00127C4B"/>
    <w:rsid w:val="00130C96"/>
    <w:rsid w:val="00130D47"/>
    <w:rsid w:val="00130D89"/>
    <w:rsid w:val="001311D3"/>
    <w:rsid w:val="001313AD"/>
    <w:rsid w:val="00131892"/>
    <w:rsid w:val="00131B88"/>
    <w:rsid w:val="00131C54"/>
    <w:rsid w:val="00131D82"/>
    <w:rsid w:val="00131EB2"/>
    <w:rsid w:val="00132222"/>
    <w:rsid w:val="001323F6"/>
    <w:rsid w:val="001324DC"/>
    <w:rsid w:val="0013267D"/>
    <w:rsid w:val="00132715"/>
    <w:rsid w:val="0013272D"/>
    <w:rsid w:val="0013274C"/>
    <w:rsid w:val="00132980"/>
    <w:rsid w:val="00132A01"/>
    <w:rsid w:val="00132BA5"/>
    <w:rsid w:val="00132F57"/>
    <w:rsid w:val="0013370B"/>
    <w:rsid w:val="00134349"/>
    <w:rsid w:val="00134355"/>
    <w:rsid w:val="0013447B"/>
    <w:rsid w:val="0013450B"/>
    <w:rsid w:val="001346D4"/>
    <w:rsid w:val="001347EF"/>
    <w:rsid w:val="00134A64"/>
    <w:rsid w:val="00134A9F"/>
    <w:rsid w:val="00134D5F"/>
    <w:rsid w:val="0013510E"/>
    <w:rsid w:val="00135138"/>
    <w:rsid w:val="0013549D"/>
    <w:rsid w:val="00135763"/>
    <w:rsid w:val="001357F2"/>
    <w:rsid w:val="00135BA3"/>
    <w:rsid w:val="0013657B"/>
    <w:rsid w:val="00136659"/>
    <w:rsid w:val="0013678C"/>
    <w:rsid w:val="00137083"/>
    <w:rsid w:val="0013717D"/>
    <w:rsid w:val="001371F3"/>
    <w:rsid w:val="0013796D"/>
    <w:rsid w:val="00137DF0"/>
    <w:rsid w:val="001400CC"/>
    <w:rsid w:val="001401E0"/>
    <w:rsid w:val="00140292"/>
    <w:rsid w:val="0014045F"/>
    <w:rsid w:val="00140632"/>
    <w:rsid w:val="00140DBF"/>
    <w:rsid w:val="001412D2"/>
    <w:rsid w:val="0014184E"/>
    <w:rsid w:val="0014187D"/>
    <w:rsid w:val="00141A20"/>
    <w:rsid w:val="00141D2E"/>
    <w:rsid w:val="00141D86"/>
    <w:rsid w:val="0014220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430B"/>
    <w:rsid w:val="00144B0F"/>
    <w:rsid w:val="00144C30"/>
    <w:rsid w:val="0014517B"/>
    <w:rsid w:val="001451D1"/>
    <w:rsid w:val="0014520F"/>
    <w:rsid w:val="0014562F"/>
    <w:rsid w:val="00145F9B"/>
    <w:rsid w:val="00146706"/>
    <w:rsid w:val="00147230"/>
    <w:rsid w:val="0014738E"/>
    <w:rsid w:val="001476E8"/>
    <w:rsid w:val="001476EA"/>
    <w:rsid w:val="00147E9B"/>
    <w:rsid w:val="00147F14"/>
    <w:rsid w:val="00147FF3"/>
    <w:rsid w:val="00150190"/>
    <w:rsid w:val="00150273"/>
    <w:rsid w:val="001504E8"/>
    <w:rsid w:val="00150681"/>
    <w:rsid w:val="001506BB"/>
    <w:rsid w:val="00150A11"/>
    <w:rsid w:val="00150DDF"/>
    <w:rsid w:val="00151AC4"/>
    <w:rsid w:val="00151C7F"/>
    <w:rsid w:val="00151CA8"/>
    <w:rsid w:val="00151D2B"/>
    <w:rsid w:val="00152D0A"/>
    <w:rsid w:val="00152E00"/>
    <w:rsid w:val="00152FF7"/>
    <w:rsid w:val="00153848"/>
    <w:rsid w:val="00153E26"/>
    <w:rsid w:val="001544E3"/>
    <w:rsid w:val="0015451C"/>
    <w:rsid w:val="001546A1"/>
    <w:rsid w:val="00154776"/>
    <w:rsid w:val="00154BBB"/>
    <w:rsid w:val="001550B0"/>
    <w:rsid w:val="0015512B"/>
    <w:rsid w:val="00155479"/>
    <w:rsid w:val="0015657D"/>
    <w:rsid w:val="00156F42"/>
    <w:rsid w:val="001573FD"/>
    <w:rsid w:val="00157C97"/>
    <w:rsid w:val="00157CDB"/>
    <w:rsid w:val="00157D83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74"/>
    <w:rsid w:val="00164FA7"/>
    <w:rsid w:val="00165180"/>
    <w:rsid w:val="001655A3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67EE5"/>
    <w:rsid w:val="00167FC9"/>
    <w:rsid w:val="0017004C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352B"/>
    <w:rsid w:val="00174060"/>
    <w:rsid w:val="00174563"/>
    <w:rsid w:val="00174ACD"/>
    <w:rsid w:val="00174B2E"/>
    <w:rsid w:val="00174D47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7E"/>
    <w:rsid w:val="001765EE"/>
    <w:rsid w:val="001766ED"/>
    <w:rsid w:val="00176801"/>
    <w:rsid w:val="00176D33"/>
    <w:rsid w:val="0017704E"/>
    <w:rsid w:val="001771DA"/>
    <w:rsid w:val="00177335"/>
    <w:rsid w:val="0017765D"/>
    <w:rsid w:val="001776FB"/>
    <w:rsid w:val="00177841"/>
    <w:rsid w:val="00177CEF"/>
    <w:rsid w:val="0018021B"/>
    <w:rsid w:val="00180479"/>
    <w:rsid w:val="0018075B"/>
    <w:rsid w:val="00181C68"/>
    <w:rsid w:val="00181DD8"/>
    <w:rsid w:val="00181DE0"/>
    <w:rsid w:val="001821AA"/>
    <w:rsid w:val="00182829"/>
    <w:rsid w:val="00182AD8"/>
    <w:rsid w:val="00182D71"/>
    <w:rsid w:val="00183254"/>
    <w:rsid w:val="0018390E"/>
    <w:rsid w:val="00183A9B"/>
    <w:rsid w:val="00183CA4"/>
    <w:rsid w:val="00184715"/>
    <w:rsid w:val="001850A3"/>
    <w:rsid w:val="00185228"/>
    <w:rsid w:val="001855D1"/>
    <w:rsid w:val="0018561C"/>
    <w:rsid w:val="00185E45"/>
    <w:rsid w:val="00185EB4"/>
    <w:rsid w:val="00185FDB"/>
    <w:rsid w:val="0018617B"/>
    <w:rsid w:val="0018681D"/>
    <w:rsid w:val="001869EA"/>
    <w:rsid w:val="00186E89"/>
    <w:rsid w:val="00187423"/>
    <w:rsid w:val="00187628"/>
    <w:rsid w:val="00187992"/>
    <w:rsid w:val="0019003D"/>
    <w:rsid w:val="001909D1"/>
    <w:rsid w:val="001909F3"/>
    <w:rsid w:val="00190A62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13B"/>
    <w:rsid w:val="001972FF"/>
    <w:rsid w:val="0019739F"/>
    <w:rsid w:val="00197519"/>
    <w:rsid w:val="00197591"/>
    <w:rsid w:val="001978A8"/>
    <w:rsid w:val="00197EE5"/>
    <w:rsid w:val="001A00D6"/>
    <w:rsid w:val="001A09D5"/>
    <w:rsid w:val="001A11F9"/>
    <w:rsid w:val="001A1837"/>
    <w:rsid w:val="001A1BA6"/>
    <w:rsid w:val="001A2217"/>
    <w:rsid w:val="001A23EA"/>
    <w:rsid w:val="001A262D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5FD"/>
    <w:rsid w:val="001A5881"/>
    <w:rsid w:val="001A5AE5"/>
    <w:rsid w:val="001A5D60"/>
    <w:rsid w:val="001A5E35"/>
    <w:rsid w:val="001A626F"/>
    <w:rsid w:val="001A636B"/>
    <w:rsid w:val="001A6BB5"/>
    <w:rsid w:val="001A7198"/>
    <w:rsid w:val="001A754E"/>
    <w:rsid w:val="001A7857"/>
    <w:rsid w:val="001A7B99"/>
    <w:rsid w:val="001A7C47"/>
    <w:rsid w:val="001A7CB1"/>
    <w:rsid w:val="001B087C"/>
    <w:rsid w:val="001B0E0A"/>
    <w:rsid w:val="001B0E5A"/>
    <w:rsid w:val="001B1480"/>
    <w:rsid w:val="001B15BE"/>
    <w:rsid w:val="001B1AF3"/>
    <w:rsid w:val="001B1BE6"/>
    <w:rsid w:val="001B1EFC"/>
    <w:rsid w:val="001B1F4C"/>
    <w:rsid w:val="001B245E"/>
    <w:rsid w:val="001B24DE"/>
    <w:rsid w:val="001B2627"/>
    <w:rsid w:val="001B2937"/>
    <w:rsid w:val="001B2CCE"/>
    <w:rsid w:val="001B38ED"/>
    <w:rsid w:val="001B3A57"/>
    <w:rsid w:val="001B4246"/>
    <w:rsid w:val="001B4367"/>
    <w:rsid w:val="001B49E6"/>
    <w:rsid w:val="001B4DCA"/>
    <w:rsid w:val="001B4EA1"/>
    <w:rsid w:val="001B4F5D"/>
    <w:rsid w:val="001B5033"/>
    <w:rsid w:val="001B5418"/>
    <w:rsid w:val="001B5D1B"/>
    <w:rsid w:val="001B5F95"/>
    <w:rsid w:val="001B60DC"/>
    <w:rsid w:val="001B662B"/>
    <w:rsid w:val="001B6DC0"/>
    <w:rsid w:val="001B742F"/>
    <w:rsid w:val="001B764A"/>
    <w:rsid w:val="001B76DF"/>
    <w:rsid w:val="001B7900"/>
    <w:rsid w:val="001B7928"/>
    <w:rsid w:val="001B7A52"/>
    <w:rsid w:val="001B7E1F"/>
    <w:rsid w:val="001B7ECC"/>
    <w:rsid w:val="001C069E"/>
    <w:rsid w:val="001C0759"/>
    <w:rsid w:val="001C0A85"/>
    <w:rsid w:val="001C0CE9"/>
    <w:rsid w:val="001C1415"/>
    <w:rsid w:val="001C1946"/>
    <w:rsid w:val="001C246C"/>
    <w:rsid w:val="001C2576"/>
    <w:rsid w:val="001C27D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4F7A"/>
    <w:rsid w:val="001C50F2"/>
    <w:rsid w:val="001C57F7"/>
    <w:rsid w:val="001C66A8"/>
    <w:rsid w:val="001C6B2D"/>
    <w:rsid w:val="001C6CAA"/>
    <w:rsid w:val="001C7109"/>
    <w:rsid w:val="001C711C"/>
    <w:rsid w:val="001C74C6"/>
    <w:rsid w:val="001C76F1"/>
    <w:rsid w:val="001C7BC3"/>
    <w:rsid w:val="001C7DB7"/>
    <w:rsid w:val="001C7DE7"/>
    <w:rsid w:val="001D0CC8"/>
    <w:rsid w:val="001D0EFA"/>
    <w:rsid w:val="001D0FB7"/>
    <w:rsid w:val="001D1011"/>
    <w:rsid w:val="001D13A9"/>
    <w:rsid w:val="001D16F9"/>
    <w:rsid w:val="001D1889"/>
    <w:rsid w:val="001D1B27"/>
    <w:rsid w:val="001D1FD7"/>
    <w:rsid w:val="001D25E0"/>
    <w:rsid w:val="001D2725"/>
    <w:rsid w:val="001D36DE"/>
    <w:rsid w:val="001D3CF1"/>
    <w:rsid w:val="001D4B96"/>
    <w:rsid w:val="001D522E"/>
    <w:rsid w:val="001D5890"/>
    <w:rsid w:val="001D5D99"/>
    <w:rsid w:val="001D6389"/>
    <w:rsid w:val="001D6ABB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15"/>
    <w:rsid w:val="001E152F"/>
    <w:rsid w:val="001E1705"/>
    <w:rsid w:val="001E1C32"/>
    <w:rsid w:val="001E2637"/>
    <w:rsid w:val="001E34C8"/>
    <w:rsid w:val="001E394B"/>
    <w:rsid w:val="001E40C1"/>
    <w:rsid w:val="001E4733"/>
    <w:rsid w:val="001E4828"/>
    <w:rsid w:val="001E4FB5"/>
    <w:rsid w:val="001E5150"/>
    <w:rsid w:val="001E5336"/>
    <w:rsid w:val="001E56F2"/>
    <w:rsid w:val="001E6BC8"/>
    <w:rsid w:val="001E6E8B"/>
    <w:rsid w:val="001E7112"/>
    <w:rsid w:val="001E7427"/>
    <w:rsid w:val="001E7747"/>
    <w:rsid w:val="001E78FD"/>
    <w:rsid w:val="001E7A88"/>
    <w:rsid w:val="001E7EF8"/>
    <w:rsid w:val="001F0671"/>
    <w:rsid w:val="001F0845"/>
    <w:rsid w:val="001F0856"/>
    <w:rsid w:val="001F09C3"/>
    <w:rsid w:val="001F0AB1"/>
    <w:rsid w:val="001F0B07"/>
    <w:rsid w:val="001F0EB6"/>
    <w:rsid w:val="001F0FCA"/>
    <w:rsid w:val="001F134A"/>
    <w:rsid w:val="001F1557"/>
    <w:rsid w:val="001F160F"/>
    <w:rsid w:val="001F182C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30F"/>
    <w:rsid w:val="001F568E"/>
    <w:rsid w:val="001F594D"/>
    <w:rsid w:val="001F5A86"/>
    <w:rsid w:val="001F5C19"/>
    <w:rsid w:val="001F5C3D"/>
    <w:rsid w:val="001F624B"/>
    <w:rsid w:val="001F6453"/>
    <w:rsid w:val="001F6556"/>
    <w:rsid w:val="001F680F"/>
    <w:rsid w:val="001F6863"/>
    <w:rsid w:val="001F6DAD"/>
    <w:rsid w:val="001F71DC"/>
    <w:rsid w:val="001F7AA2"/>
    <w:rsid w:val="001F7CA1"/>
    <w:rsid w:val="001F7F80"/>
    <w:rsid w:val="00200861"/>
    <w:rsid w:val="00200B79"/>
    <w:rsid w:val="00200CD1"/>
    <w:rsid w:val="002011EF"/>
    <w:rsid w:val="00201484"/>
    <w:rsid w:val="002014D4"/>
    <w:rsid w:val="00202E9D"/>
    <w:rsid w:val="00203872"/>
    <w:rsid w:val="00203B9F"/>
    <w:rsid w:val="002046EA"/>
    <w:rsid w:val="002047F4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4E4"/>
    <w:rsid w:val="002068FC"/>
    <w:rsid w:val="0020690E"/>
    <w:rsid w:val="002069CF"/>
    <w:rsid w:val="00206C97"/>
    <w:rsid w:val="00206DEC"/>
    <w:rsid w:val="00207168"/>
    <w:rsid w:val="00207231"/>
    <w:rsid w:val="00207444"/>
    <w:rsid w:val="00207B13"/>
    <w:rsid w:val="00207D06"/>
    <w:rsid w:val="00207DD8"/>
    <w:rsid w:val="0021019E"/>
    <w:rsid w:val="002107F4"/>
    <w:rsid w:val="00210EC5"/>
    <w:rsid w:val="00211CAB"/>
    <w:rsid w:val="00211DED"/>
    <w:rsid w:val="00212504"/>
    <w:rsid w:val="0021287D"/>
    <w:rsid w:val="00212EE1"/>
    <w:rsid w:val="0021327E"/>
    <w:rsid w:val="00213291"/>
    <w:rsid w:val="0021349C"/>
    <w:rsid w:val="002134EA"/>
    <w:rsid w:val="002138B9"/>
    <w:rsid w:val="002138D7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6A6"/>
    <w:rsid w:val="00216859"/>
    <w:rsid w:val="002169C2"/>
    <w:rsid w:val="00216B87"/>
    <w:rsid w:val="00216ED9"/>
    <w:rsid w:val="00217424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67E"/>
    <w:rsid w:val="002217C2"/>
    <w:rsid w:val="00221EB8"/>
    <w:rsid w:val="00221F0A"/>
    <w:rsid w:val="00222080"/>
    <w:rsid w:val="0022230B"/>
    <w:rsid w:val="00222360"/>
    <w:rsid w:val="00222558"/>
    <w:rsid w:val="00222634"/>
    <w:rsid w:val="00222920"/>
    <w:rsid w:val="0022333A"/>
    <w:rsid w:val="0022359D"/>
    <w:rsid w:val="00223650"/>
    <w:rsid w:val="00223AC9"/>
    <w:rsid w:val="00223AEC"/>
    <w:rsid w:val="00223D0C"/>
    <w:rsid w:val="00223F7C"/>
    <w:rsid w:val="00224BB2"/>
    <w:rsid w:val="00224D67"/>
    <w:rsid w:val="002254D7"/>
    <w:rsid w:val="00225800"/>
    <w:rsid w:val="00225CCF"/>
    <w:rsid w:val="00225D4D"/>
    <w:rsid w:val="002265D8"/>
    <w:rsid w:val="0022661A"/>
    <w:rsid w:val="00226884"/>
    <w:rsid w:val="00226899"/>
    <w:rsid w:val="00226C7D"/>
    <w:rsid w:val="0022736F"/>
    <w:rsid w:val="00227398"/>
    <w:rsid w:val="002275DF"/>
    <w:rsid w:val="00227969"/>
    <w:rsid w:val="00227E99"/>
    <w:rsid w:val="00230246"/>
    <w:rsid w:val="00230751"/>
    <w:rsid w:val="0023079E"/>
    <w:rsid w:val="00230A2A"/>
    <w:rsid w:val="00230B50"/>
    <w:rsid w:val="00230FE6"/>
    <w:rsid w:val="00231648"/>
    <w:rsid w:val="00231765"/>
    <w:rsid w:val="00231C4B"/>
    <w:rsid w:val="0023200A"/>
    <w:rsid w:val="00232028"/>
    <w:rsid w:val="00232417"/>
    <w:rsid w:val="002325B3"/>
    <w:rsid w:val="002325BE"/>
    <w:rsid w:val="0023288E"/>
    <w:rsid w:val="00232A65"/>
    <w:rsid w:val="002338AE"/>
    <w:rsid w:val="0023412E"/>
    <w:rsid w:val="00234148"/>
    <w:rsid w:val="002349D5"/>
    <w:rsid w:val="00234B12"/>
    <w:rsid w:val="0023525C"/>
    <w:rsid w:val="002354DA"/>
    <w:rsid w:val="00236096"/>
    <w:rsid w:val="00236EFF"/>
    <w:rsid w:val="00237C8B"/>
    <w:rsid w:val="00237D5A"/>
    <w:rsid w:val="00237DA6"/>
    <w:rsid w:val="00237EF0"/>
    <w:rsid w:val="00240336"/>
    <w:rsid w:val="002403EE"/>
    <w:rsid w:val="00240583"/>
    <w:rsid w:val="002406B0"/>
    <w:rsid w:val="00240B99"/>
    <w:rsid w:val="00240D9B"/>
    <w:rsid w:val="00240F04"/>
    <w:rsid w:val="00241415"/>
    <w:rsid w:val="00241A1A"/>
    <w:rsid w:val="00241DE9"/>
    <w:rsid w:val="0024228A"/>
    <w:rsid w:val="00242AF0"/>
    <w:rsid w:val="00242F29"/>
    <w:rsid w:val="002430EB"/>
    <w:rsid w:val="002431DA"/>
    <w:rsid w:val="0024351C"/>
    <w:rsid w:val="00243581"/>
    <w:rsid w:val="00243648"/>
    <w:rsid w:val="00243C74"/>
    <w:rsid w:val="00243DB9"/>
    <w:rsid w:val="00244D95"/>
    <w:rsid w:val="002454A5"/>
    <w:rsid w:val="00245805"/>
    <w:rsid w:val="00246AA9"/>
    <w:rsid w:val="00247077"/>
    <w:rsid w:val="00250423"/>
    <w:rsid w:val="00250B66"/>
    <w:rsid w:val="0025105F"/>
    <w:rsid w:val="002514BD"/>
    <w:rsid w:val="0025164D"/>
    <w:rsid w:val="00251B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3F8D"/>
    <w:rsid w:val="00254201"/>
    <w:rsid w:val="002548AF"/>
    <w:rsid w:val="00254BE5"/>
    <w:rsid w:val="00254FD9"/>
    <w:rsid w:val="00255332"/>
    <w:rsid w:val="00255478"/>
    <w:rsid w:val="00255C1A"/>
    <w:rsid w:val="00255C3F"/>
    <w:rsid w:val="00255F48"/>
    <w:rsid w:val="0025606B"/>
    <w:rsid w:val="00256750"/>
    <w:rsid w:val="002571B5"/>
    <w:rsid w:val="002573B5"/>
    <w:rsid w:val="002574C0"/>
    <w:rsid w:val="00260241"/>
    <w:rsid w:val="002602AD"/>
    <w:rsid w:val="002603B1"/>
    <w:rsid w:val="0026092F"/>
    <w:rsid w:val="00260AB5"/>
    <w:rsid w:val="00260F18"/>
    <w:rsid w:val="002618F8"/>
    <w:rsid w:val="00262B89"/>
    <w:rsid w:val="00262BC6"/>
    <w:rsid w:val="00262F94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187"/>
    <w:rsid w:val="00267877"/>
    <w:rsid w:val="0026796B"/>
    <w:rsid w:val="00267D5B"/>
    <w:rsid w:val="002702F0"/>
    <w:rsid w:val="00270CC8"/>
    <w:rsid w:val="00270F60"/>
    <w:rsid w:val="00271098"/>
    <w:rsid w:val="00271216"/>
    <w:rsid w:val="0027140C"/>
    <w:rsid w:val="00271969"/>
    <w:rsid w:val="00272D23"/>
    <w:rsid w:val="00272DAF"/>
    <w:rsid w:val="00272E4B"/>
    <w:rsid w:val="00273145"/>
    <w:rsid w:val="002734AC"/>
    <w:rsid w:val="00273588"/>
    <w:rsid w:val="0027358C"/>
    <w:rsid w:val="0027389A"/>
    <w:rsid w:val="002740F1"/>
    <w:rsid w:val="0027427D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CCA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466"/>
    <w:rsid w:val="00283D0D"/>
    <w:rsid w:val="002848CD"/>
    <w:rsid w:val="00284F39"/>
    <w:rsid w:val="00284FE0"/>
    <w:rsid w:val="002850CF"/>
    <w:rsid w:val="00285301"/>
    <w:rsid w:val="00285E7C"/>
    <w:rsid w:val="002862EB"/>
    <w:rsid w:val="00286617"/>
    <w:rsid w:val="00286671"/>
    <w:rsid w:val="00286AD3"/>
    <w:rsid w:val="002873E5"/>
    <w:rsid w:val="00287940"/>
    <w:rsid w:val="0028799B"/>
    <w:rsid w:val="00287BD2"/>
    <w:rsid w:val="00290015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74E"/>
    <w:rsid w:val="00293B13"/>
    <w:rsid w:val="00293D74"/>
    <w:rsid w:val="0029489D"/>
    <w:rsid w:val="0029490E"/>
    <w:rsid w:val="00294959"/>
    <w:rsid w:val="002949AA"/>
    <w:rsid w:val="00294C8E"/>
    <w:rsid w:val="00294D7F"/>
    <w:rsid w:val="00294FCB"/>
    <w:rsid w:val="00295127"/>
    <w:rsid w:val="0029526C"/>
    <w:rsid w:val="002954CA"/>
    <w:rsid w:val="002965B8"/>
    <w:rsid w:val="00296634"/>
    <w:rsid w:val="0029672F"/>
    <w:rsid w:val="002968DE"/>
    <w:rsid w:val="00296A92"/>
    <w:rsid w:val="0029719B"/>
    <w:rsid w:val="002975B1"/>
    <w:rsid w:val="00297603"/>
    <w:rsid w:val="00297F7E"/>
    <w:rsid w:val="002A0390"/>
    <w:rsid w:val="002A03F0"/>
    <w:rsid w:val="002A04C8"/>
    <w:rsid w:val="002A0838"/>
    <w:rsid w:val="002A09C2"/>
    <w:rsid w:val="002A1013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39F3"/>
    <w:rsid w:val="002A407D"/>
    <w:rsid w:val="002A41AA"/>
    <w:rsid w:val="002A443C"/>
    <w:rsid w:val="002A447F"/>
    <w:rsid w:val="002A4578"/>
    <w:rsid w:val="002A4609"/>
    <w:rsid w:val="002A495F"/>
    <w:rsid w:val="002A4B3E"/>
    <w:rsid w:val="002A4C02"/>
    <w:rsid w:val="002A53DC"/>
    <w:rsid w:val="002A553C"/>
    <w:rsid w:val="002A5751"/>
    <w:rsid w:val="002A5A34"/>
    <w:rsid w:val="002A622D"/>
    <w:rsid w:val="002A6394"/>
    <w:rsid w:val="002A65B1"/>
    <w:rsid w:val="002A6930"/>
    <w:rsid w:val="002A7720"/>
    <w:rsid w:val="002A777B"/>
    <w:rsid w:val="002A77A0"/>
    <w:rsid w:val="002A7BA5"/>
    <w:rsid w:val="002A7D0F"/>
    <w:rsid w:val="002B02ED"/>
    <w:rsid w:val="002B04C8"/>
    <w:rsid w:val="002B163E"/>
    <w:rsid w:val="002B1B2F"/>
    <w:rsid w:val="002B2032"/>
    <w:rsid w:val="002B21D2"/>
    <w:rsid w:val="002B2285"/>
    <w:rsid w:val="002B2C4D"/>
    <w:rsid w:val="002B2CA7"/>
    <w:rsid w:val="002B2DD6"/>
    <w:rsid w:val="002B3072"/>
    <w:rsid w:val="002B3523"/>
    <w:rsid w:val="002B35E0"/>
    <w:rsid w:val="002B3750"/>
    <w:rsid w:val="002B3CF6"/>
    <w:rsid w:val="002B3D80"/>
    <w:rsid w:val="002B3EC7"/>
    <w:rsid w:val="002B41AE"/>
    <w:rsid w:val="002B49D1"/>
    <w:rsid w:val="002B5679"/>
    <w:rsid w:val="002B5721"/>
    <w:rsid w:val="002B5B13"/>
    <w:rsid w:val="002B5DCF"/>
    <w:rsid w:val="002B5EC1"/>
    <w:rsid w:val="002B64A4"/>
    <w:rsid w:val="002B68C0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1C1C"/>
    <w:rsid w:val="002C26CC"/>
    <w:rsid w:val="002C2AE3"/>
    <w:rsid w:val="002C2BCB"/>
    <w:rsid w:val="002C2E66"/>
    <w:rsid w:val="002C30FE"/>
    <w:rsid w:val="002C33D5"/>
    <w:rsid w:val="002C368E"/>
    <w:rsid w:val="002C39A9"/>
    <w:rsid w:val="002C3C13"/>
    <w:rsid w:val="002C3F5F"/>
    <w:rsid w:val="002C3FD2"/>
    <w:rsid w:val="002C3FE5"/>
    <w:rsid w:val="002C48B8"/>
    <w:rsid w:val="002C577C"/>
    <w:rsid w:val="002C5D65"/>
    <w:rsid w:val="002C6394"/>
    <w:rsid w:val="002C653B"/>
    <w:rsid w:val="002C737B"/>
    <w:rsid w:val="002C753D"/>
    <w:rsid w:val="002C755C"/>
    <w:rsid w:val="002D0057"/>
    <w:rsid w:val="002D02C7"/>
    <w:rsid w:val="002D07E9"/>
    <w:rsid w:val="002D084E"/>
    <w:rsid w:val="002D0861"/>
    <w:rsid w:val="002D0E8D"/>
    <w:rsid w:val="002D14C5"/>
    <w:rsid w:val="002D2248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26B"/>
    <w:rsid w:val="002D55E7"/>
    <w:rsid w:val="002D5B85"/>
    <w:rsid w:val="002D5BE0"/>
    <w:rsid w:val="002D5DB7"/>
    <w:rsid w:val="002D60EF"/>
    <w:rsid w:val="002D671F"/>
    <w:rsid w:val="002D68ED"/>
    <w:rsid w:val="002D6D42"/>
    <w:rsid w:val="002D7384"/>
    <w:rsid w:val="002D7A0A"/>
    <w:rsid w:val="002D7CD8"/>
    <w:rsid w:val="002D7FA1"/>
    <w:rsid w:val="002E00A6"/>
    <w:rsid w:val="002E05B7"/>
    <w:rsid w:val="002E071A"/>
    <w:rsid w:val="002E07B3"/>
    <w:rsid w:val="002E0BE4"/>
    <w:rsid w:val="002E10A1"/>
    <w:rsid w:val="002E1446"/>
    <w:rsid w:val="002E15C5"/>
    <w:rsid w:val="002E15D5"/>
    <w:rsid w:val="002E17FD"/>
    <w:rsid w:val="002E1A8E"/>
    <w:rsid w:val="002E1BBC"/>
    <w:rsid w:val="002E2783"/>
    <w:rsid w:val="002E2AD3"/>
    <w:rsid w:val="002E2F09"/>
    <w:rsid w:val="002E34D3"/>
    <w:rsid w:val="002E3751"/>
    <w:rsid w:val="002E3DC9"/>
    <w:rsid w:val="002E3FC1"/>
    <w:rsid w:val="002E4149"/>
    <w:rsid w:val="002E4347"/>
    <w:rsid w:val="002E4968"/>
    <w:rsid w:val="002E4C88"/>
    <w:rsid w:val="002E4D02"/>
    <w:rsid w:val="002E4EAE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E7C18"/>
    <w:rsid w:val="002F0BBB"/>
    <w:rsid w:val="002F0E1D"/>
    <w:rsid w:val="002F0F2C"/>
    <w:rsid w:val="002F12BA"/>
    <w:rsid w:val="002F182A"/>
    <w:rsid w:val="002F1864"/>
    <w:rsid w:val="002F1907"/>
    <w:rsid w:val="002F1A0B"/>
    <w:rsid w:val="002F1CCE"/>
    <w:rsid w:val="002F22BB"/>
    <w:rsid w:val="002F2734"/>
    <w:rsid w:val="002F2811"/>
    <w:rsid w:val="002F2F19"/>
    <w:rsid w:val="002F2F73"/>
    <w:rsid w:val="002F3269"/>
    <w:rsid w:val="002F3282"/>
    <w:rsid w:val="002F33BD"/>
    <w:rsid w:val="002F3848"/>
    <w:rsid w:val="002F3855"/>
    <w:rsid w:val="002F3893"/>
    <w:rsid w:val="002F4BAD"/>
    <w:rsid w:val="002F4F33"/>
    <w:rsid w:val="002F54C4"/>
    <w:rsid w:val="002F57D1"/>
    <w:rsid w:val="002F5A0C"/>
    <w:rsid w:val="002F5D87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139"/>
    <w:rsid w:val="003034E8"/>
    <w:rsid w:val="0030378E"/>
    <w:rsid w:val="003038F3"/>
    <w:rsid w:val="00303BF7"/>
    <w:rsid w:val="00303C49"/>
    <w:rsid w:val="003043A5"/>
    <w:rsid w:val="0030490B"/>
    <w:rsid w:val="00304D20"/>
    <w:rsid w:val="00304D2A"/>
    <w:rsid w:val="00305A4F"/>
    <w:rsid w:val="00305B63"/>
    <w:rsid w:val="00305BD8"/>
    <w:rsid w:val="00306A89"/>
    <w:rsid w:val="00306D66"/>
    <w:rsid w:val="003100A2"/>
    <w:rsid w:val="003102D7"/>
    <w:rsid w:val="003102DA"/>
    <w:rsid w:val="00310BAA"/>
    <w:rsid w:val="00310DBE"/>
    <w:rsid w:val="0031133F"/>
    <w:rsid w:val="00311503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AD6"/>
    <w:rsid w:val="00314B8A"/>
    <w:rsid w:val="00315F55"/>
    <w:rsid w:val="003164E2"/>
    <w:rsid w:val="003167B1"/>
    <w:rsid w:val="003172E7"/>
    <w:rsid w:val="003177CF"/>
    <w:rsid w:val="00317DF0"/>
    <w:rsid w:val="00317E7E"/>
    <w:rsid w:val="0032019F"/>
    <w:rsid w:val="0032044C"/>
    <w:rsid w:val="00320691"/>
    <w:rsid w:val="00320893"/>
    <w:rsid w:val="00320AC9"/>
    <w:rsid w:val="00320FCA"/>
    <w:rsid w:val="0032185C"/>
    <w:rsid w:val="00321924"/>
    <w:rsid w:val="00322044"/>
    <w:rsid w:val="00324055"/>
    <w:rsid w:val="00324497"/>
    <w:rsid w:val="003248A0"/>
    <w:rsid w:val="00324B27"/>
    <w:rsid w:val="00324F7F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2E43"/>
    <w:rsid w:val="00332FAA"/>
    <w:rsid w:val="0033332E"/>
    <w:rsid w:val="00333CDA"/>
    <w:rsid w:val="00333CEF"/>
    <w:rsid w:val="00333E34"/>
    <w:rsid w:val="0033455F"/>
    <w:rsid w:val="00334BDB"/>
    <w:rsid w:val="00334FEB"/>
    <w:rsid w:val="0033508A"/>
    <w:rsid w:val="003352AA"/>
    <w:rsid w:val="00335477"/>
    <w:rsid w:val="003355A9"/>
    <w:rsid w:val="0033590D"/>
    <w:rsid w:val="00335B0F"/>
    <w:rsid w:val="00335B65"/>
    <w:rsid w:val="00335ED4"/>
    <w:rsid w:val="00336320"/>
    <w:rsid w:val="003365F3"/>
    <w:rsid w:val="00336681"/>
    <w:rsid w:val="0033674A"/>
    <w:rsid w:val="00336B92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900"/>
    <w:rsid w:val="00343BAE"/>
    <w:rsid w:val="00343D43"/>
    <w:rsid w:val="00343FFC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4E0"/>
    <w:rsid w:val="003475AD"/>
    <w:rsid w:val="00347707"/>
    <w:rsid w:val="00347CC5"/>
    <w:rsid w:val="00347F14"/>
    <w:rsid w:val="003501A3"/>
    <w:rsid w:val="00350981"/>
    <w:rsid w:val="00350989"/>
    <w:rsid w:val="00350AF4"/>
    <w:rsid w:val="00350C01"/>
    <w:rsid w:val="00350D3C"/>
    <w:rsid w:val="00351441"/>
    <w:rsid w:val="0035173D"/>
    <w:rsid w:val="00351862"/>
    <w:rsid w:val="0035281F"/>
    <w:rsid w:val="00352B60"/>
    <w:rsid w:val="003540C5"/>
    <w:rsid w:val="00354205"/>
    <w:rsid w:val="00354368"/>
    <w:rsid w:val="00354618"/>
    <w:rsid w:val="003548E4"/>
    <w:rsid w:val="003549F5"/>
    <w:rsid w:val="00354A28"/>
    <w:rsid w:val="00354A33"/>
    <w:rsid w:val="00354FA6"/>
    <w:rsid w:val="003551D0"/>
    <w:rsid w:val="003555EA"/>
    <w:rsid w:val="0035585D"/>
    <w:rsid w:val="00355CA1"/>
    <w:rsid w:val="00355F3C"/>
    <w:rsid w:val="00356569"/>
    <w:rsid w:val="0035667D"/>
    <w:rsid w:val="00356AF6"/>
    <w:rsid w:val="003576C7"/>
    <w:rsid w:val="00357D2A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1D6"/>
    <w:rsid w:val="003633FA"/>
    <w:rsid w:val="003635BE"/>
    <w:rsid w:val="00363C35"/>
    <w:rsid w:val="00363E3B"/>
    <w:rsid w:val="00363F3D"/>
    <w:rsid w:val="003642E0"/>
    <w:rsid w:val="0036437C"/>
    <w:rsid w:val="003650C6"/>
    <w:rsid w:val="003651FC"/>
    <w:rsid w:val="00365305"/>
    <w:rsid w:val="0036575D"/>
    <w:rsid w:val="003657EC"/>
    <w:rsid w:val="003658E3"/>
    <w:rsid w:val="00365C86"/>
    <w:rsid w:val="00365F41"/>
    <w:rsid w:val="003679C8"/>
    <w:rsid w:val="00367DDB"/>
    <w:rsid w:val="00367E22"/>
    <w:rsid w:val="00367E33"/>
    <w:rsid w:val="00367E9C"/>
    <w:rsid w:val="003702BE"/>
    <w:rsid w:val="003705CF"/>
    <w:rsid w:val="00370611"/>
    <w:rsid w:val="003708B1"/>
    <w:rsid w:val="00371122"/>
    <w:rsid w:val="0037131C"/>
    <w:rsid w:val="0037137D"/>
    <w:rsid w:val="00371BBF"/>
    <w:rsid w:val="0037248A"/>
    <w:rsid w:val="00372A4F"/>
    <w:rsid w:val="00372AAC"/>
    <w:rsid w:val="00372DDE"/>
    <w:rsid w:val="00372FB3"/>
    <w:rsid w:val="003730B0"/>
    <w:rsid w:val="0037352F"/>
    <w:rsid w:val="00373E5F"/>
    <w:rsid w:val="00374343"/>
    <w:rsid w:val="003743F7"/>
    <w:rsid w:val="003744FD"/>
    <w:rsid w:val="00374517"/>
    <w:rsid w:val="0037492A"/>
    <w:rsid w:val="00374998"/>
    <w:rsid w:val="00374A81"/>
    <w:rsid w:val="00374D8C"/>
    <w:rsid w:val="00375105"/>
    <w:rsid w:val="00375348"/>
    <w:rsid w:val="0037556C"/>
    <w:rsid w:val="0037559B"/>
    <w:rsid w:val="003757CE"/>
    <w:rsid w:val="003759BE"/>
    <w:rsid w:val="00375A3F"/>
    <w:rsid w:val="00375E2D"/>
    <w:rsid w:val="003760D4"/>
    <w:rsid w:val="003765F3"/>
    <w:rsid w:val="00376738"/>
    <w:rsid w:val="003767B7"/>
    <w:rsid w:val="00377413"/>
    <w:rsid w:val="0037773C"/>
    <w:rsid w:val="00377833"/>
    <w:rsid w:val="00377CE9"/>
    <w:rsid w:val="0038051B"/>
    <w:rsid w:val="003805FC"/>
    <w:rsid w:val="003807EB"/>
    <w:rsid w:val="00381A7E"/>
    <w:rsid w:val="00381B8F"/>
    <w:rsid w:val="00381CD2"/>
    <w:rsid w:val="00381E34"/>
    <w:rsid w:val="003820D0"/>
    <w:rsid w:val="00382439"/>
    <w:rsid w:val="00382906"/>
    <w:rsid w:val="003830F0"/>
    <w:rsid w:val="0038322A"/>
    <w:rsid w:val="00383858"/>
    <w:rsid w:val="00383A98"/>
    <w:rsid w:val="00384653"/>
    <w:rsid w:val="00384667"/>
    <w:rsid w:val="003847A9"/>
    <w:rsid w:val="00384A59"/>
    <w:rsid w:val="00384EA0"/>
    <w:rsid w:val="00385487"/>
    <w:rsid w:val="0038579F"/>
    <w:rsid w:val="00385CFC"/>
    <w:rsid w:val="00385E3F"/>
    <w:rsid w:val="00385E60"/>
    <w:rsid w:val="00385EC6"/>
    <w:rsid w:val="003877C8"/>
    <w:rsid w:val="0039024C"/>
    <w:rsid w:val="003902B9"/>
    <w:rsid w:val="00390628"/>
    <w:rsid w:val="003908B6"/>
    <w:rsid w:val="00390943"/>
    <w:rsid w:val="00391515"/>
    <w:rsid w:val="003916EC"/>
    <w:rsid w:val="003920EB"/>
    <w:rsid w:val="003924DC"/>
    <w:rsid w:val="00392525"/>
    <w:rsid w:val="00392A7D"/>
    <w:rsid w:val="0039388E"/>
    <w:rsid w:val="00393A82"/>
    <w:rsid w:val="00393A9B"/>
    <w:rsid w:val="00393B38"/>
    <w:rsid w:val="00393D16"/>
    <w:rsid w:val="00393E88"/>
    <w:rsid w:val="00394017"/>
    <w:rsid w:val="00394415"/>
    <w:rsid w:val="00394980"/>
    <w:rsid w:val="0039519B"/>
    <w:rsid w:val="003955B1"/>
    <w:rsid w:val="0039592E"/>
    <w:rsid w:val="00395D09"/>
    <w:rsid w:val="00395FC9"/>
    <w:rsid w:val="0039688F"/>
    <w:rsid w:val="00396930"/>
    <w:rsid w:val="003969E7"/>
    <w:rsid w:val="00396AEA"/>
    <w:rsid w:val="00396DDB"/>
    <w:rsid w:val="00397F53"/>
    <w:rsid w:val="003A00DB"/>
    <w:rsid w:val="003A0174"/>
    <w:rsid w:val="003A02A1"/>
    <w:rsid w:val="003A05D5"/>
    <w:rsid w:val="003A0E2D"/>
    <w:rsid w:val="003A0EF4"/>
    <w:rsid w:val="003A1095"/>
    <w:rsid w:val="003A152A"/>
    <w:rsid w:val="003A1B86"/>
    <w:rsid w:val="003A1E89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5FF"/>
    <w:rsid w:val="003A3711"/>
    <w:rsid w:val="003A3924"/>
    <w:rsid w:val="003A3B2C"/>
    <w:rsid w:val="003A3FE3"/>
    <w:rsid w:val="003A412D"/>
    <w:rsid w:val="003A44EC"/>
    <w:rsid w:val="003A45A9"/>
    <w:rsid w:val="003A4876"/>
    <w:rsid w:val="003A52E8"/>
    <w:rsid w:val="003A5BD1"/>
    <w:rsid w:val="003A6143"/>
    <w:rsid w:val="003A627A"/>
    <w:rsid w:val="003A6475"/>
    <w:rsid w:val="003A6773"/>
    <w:rsid w:val="003A699A"/>
    <w:rsid w:val="003A6C6E"/>
    <w:rsid w:val="003A6F0C"/>
    <w:rsid w:val="003A7166"/>
    <w:rsid w:val="003A778E"/>
    <w:rsid w:val="003A7923"/>
    <w:rsid w:val="003B05D8"/>
    <w:rsid w:val="003B0A78"/>
    <w:rsid w:val="003B0BAC"/>
    <w:rsid w:val="003B0BE2"/>
    <w:rsid w:val="003B0CA7"/>
    <w:rsid w:val="003B0E45"/>
    <w:rsid w:val="003B1665"/>
    <w:rsid w:val="003B1682"/>
    <w:rsid w:val="003B1F86"/>
    <w:rsid w:val="003B2962"/>
    <w:rsid w:val="003B3390"/>
    <w:rsid w:val="003B34D0"/>
    <w:rsid w:val="003B3518"/>
    <w:rsid w:val="003B392D"/>
    <w:rsid w:val="003B39AC"/>
    <w:rsid w:val="003B3DF8"/>
    <w:rsid w:val="003B43B5"/>
    <w:rsid w:val="003B4550"/>
    <w:rsid w:val="003B4752"/>
    <w:rsid w:val="003B4A3B"/>
    <w:rsid w:val="003B50D2"/>
    <w:rsid w:val="003B53F2"/>
    <w:rsid w:val="003B56BE"/>
    <w:rsid w:val="003B57AC"/>
    <w:rsid w:val="003B595F"/>
    <w:rsid w:val="003B5BC3"/>
    <w:rsid w:val="003B68CF"/>
    <w:rsid w:val="003B6E9B"/>
    <w:rsid w:val="003B749E"/>
    <w:rsid w:val="003B77D4"/>
    <w:rsid w:val="003B78FE"/>
    <w:rsid w:val="003B7D16"/>
    <w:rsid w:val="003B7E09"/>
    <w:rsid w:val="003C005A"/>
    <w:rsid w:val="003C05E9"/>
    <w:rsid w:val="003C094B"/>
    <w:rsid w:val="003C0AF6"/>
    <w:rsid w:val="003C0D7F"/>
    <w:rsid w:val="003C0DF1"/>
    <w:rsid w:val="003C15AA"/>
    <w:rsid w:val="003C16EB"/>
    <w:rsid w:val="003C2133"/>
    <w:rsid w:val="003C2274"/>
    <w:rsid w:val="003C284E"/>
    <w:rsid w:val="003C30A8"/>
    <w:rsid w:val="003C30FC"/>
    <w:rsid w:val="003C3236"/>
    <w:rsid w:val="003C37B1"/>
    <w:rsid w:val="003C40AB"/>
    <w:rsid w:val="003C4350"/>
    <w:rsid w:val="003C5796"/>
    <w:rsid w:val="003C606E"/>
    <w:rsid w:val="003C6FC4"/>
    <w:rsid w:val="003C71E0"/>
    <w:rsid w:val="003C763B"/>
    <w:rsid w:val="003C78F0"/>
    <w:rsid w:val="003C7900"/>
    <w:rsid w:val="003C796F"/>
    <w:rsid w:val="003C7A56"/>
    <w:rsid w:val="003C7ED8"/>
    <w:rsid w:val="003C7FBB"/>
    <w:rsid w:val="003D0087"/>
    <w:rsid w:val="003D0808"/>
    <w:rsid w:val="003D08E1"/>
    <w:rsid w:val="003D08E7"/>
    <w:rsid w:val="003D0AC3"/>
    <w:rsid w:val="003D0CFC"/>
    <w:rsid w:val="003D0DD8"/>
    <w:rsid w:val="003D0F42"/>
    <w:rsid w:val="003D16BC"/>
    <w:rsid w:val="003D1AF0"/>
    <w:rsid w:val="003D1C00"/>
    <w:rsid w:val="003D1DCB"/>
    <w:rsid w:val="003D1E25"/>
    <w:rsid w:val="003D1F93"/>
    <w:rsid w:val="003D25D6"/>
    <w:rsid w:val="003D2616"/>
    <w:rsid w:val="003D274C"/>
    <w:rsid w:val="003D2EE4"/>
    <w:rsid w:val="003D3339"/>
    <w:rsid w:val="003D36A5"/>
    <w:rsid w:val="003D36E9"/>
    <w:rsid w:val="003D3873"/>
    <w:rsid w:val="003D38EF"/>
    <w:rsid w:val="003D3B95"/>
    <w:rsid w:val="003D3BFF"/>
    <w:rsid w:val="003D3C01"/>
    <w:rsid w:val="003D3C3C"/>
    <w:rsid w:val="003D3D3C"/>
    <w:rsid w:val="003D3FB7"/>
    <w:rsid w:val="003D4AFF"/>
    <w:rsid w:val="003D4BB4"/>
    <w:rsid w:val="003D5AFD"/>
    <w:rsid w:val="003D66B1"/>
    <w:rsid w:val="003D6A85"/>
    <w:rsid w:val="003D6BA4"/>
    <w:rsid w:val="003D70DD"/>
    <w:rsid w:val="003D79F8"/>
    <w:rsid w:val="003D7B34"/>
    <w:rsid w:val="003D7B43"/>
    <w:rsid w:val="003E0154"/>
    <w:rsid w:val="003E0FB3"/>
    <w:rsid w:val="003E1346"/>
    <w:rsid w:val="003E1C03"/>
    <w:rsid w:val="003E202C"/>
    <w:rsid w:val="003E2159"/>
    <w:rsid w:val="003E22AD"/>
    <w:rsid w:val="003E24C3"/>
    <w:rsid w:val="003E265E"/>
    <w:rsid w:val="003E2695"/>
    <w:rsid w:val="003E2E45"/>
    <w:rsid w:val="003E2EDC"/>
    <w:rsid w:val="003E2F27"/>
    <w:rsid w:val="003E3824"/>
    <w:rsid w:val="003E3873"/>
    <w:rsid w:val="003E396A"/>
    <w:rsid w:val="003E4111"/>
    <w:rsid w:val="003E4DFE"/>
    <w:rsid w:val="003E4FB7"/>
    <w:rsid w:val="003E5029"/>
    <w:rsid w:val="003E516A"/>
    <w:rsid w:val="003E580F"/>
    <w:rsid w:val="003E58B6"/>
    <w:rsid w:val="003E5DB7"/>
    <w:rsid w:val="003E63A3"/>
    <w:rsid w:val="003E6A5C"/>
    <w:rsid w:val="003E6D58"/>
    <w:rsid w:val="003E7613"/>
    <w:rsid w:val="003E761E"/>
    <w:rsid w:val="003E7ACA"/>
    <w:rsid w:val="003E7D62"/>
    <w:rsid w:val="003F06E0"/>
    <w:rsid w:val="003F0899"/>
    <w:rsid w:val="003F13B0"/>
    <w:rsid w:val="003F148A"/>
    <w:rsid w:val="003F1C9A"/>
    <w:rsid w:val="003F1E10"/>
    <w:rsid w:val="003F1F0F"/>
    <w:rsid w:val="003F226E"/>
    <w:rsid w:val="003F2371"/>
    <w:rsid w:val="003F2D39"/>
    <w:rsid w:val="003F2DC4"/>
    <w:rsid w:val="003F2E6D"/>
    <w:rsid w:val="003F2E99"/>
    <w:rsid w:val="003F31F5"/>
    <w:rsid w:val="003F337F"/>
    <w:rsid w:val="003F357A"/>
    <w:rsid w:val="003F36EB"/>
    <w:rsid w:val="003F3D32"/>
    <w:rsid w:val="003F3E80"/>
    <w:rsid w:val="003F491D"/>
    <w:rsid w:val="003F4CA6"/>
    <w:rsid w:val="003F5100"/>
    <w:rsid w:val="003F51A4"/>
    <w:rsid w:val="003F549D"/>
    <w:rsid w:val="003F5568"/>
    <w:rsid w:val="003F6E8E"/>
    <w:rsid w:val="003F728F"/>
    <w:rsid w:val="003F759B"/>
    <w:rsid w:val="003F7674"/>
    <w:rsid w:val="003F7692"/>
    <w:rsid w:val="003F7EBF"/>
    <w:rsid w:val="0040009E"/>
    <w:rsid w:val="004003D7"/>
    <w:rsid w:val="00400A0A"/>
    <w:rsid w:val="00400B11"/>
    <w:rsid w:val="00400DE0"/>
    <w:rsid w:val="00400E41"/>
    <w:rsid w:val="004011B4"/>
    <w:rsid w:val="00401222"/>
    <w:rsid w:val="00401310"/>
    <w:rsid w:val="00401335"/>
    <w:rsid w:val="004016A4"/>
    <w:rsid w:val="00401973"/>
    <w:rsid w:val="0040209C"/>
    <w:rsid w:val="004023EF"/>
    <w:rsid w:val="0040266A"/>
    <w:rsid w:val="0040297E"/>
    <w:rsid w:val="00402B06"/>
    <w:rsid w:val="0040306B"/>
    <w:rsid w:val="00403344"/>
    <w:rsid w:val="004036D0"/>
    <w:rsid w:val="004039A5"/>
    <w:rsid w:val="00403A67"/>
    <w:rsid w:val="0040429E"/>
    <w:rsid w:val="0040443D"/>
    <w:rsid w:val="0040468B"/>
    <w:rsid w:val="004046A6"/>
    <w:rsid w:val="00404B48"/>
    <w:rsid w:val="00405062"/>
    <w:rsid w:val="00405677"/>
    <w:rsid w:val="0040570A"/>
    <w:rsid w:val="0040574F"/>
    <w:rsid w:val="00405E43"/>
    <w:rsid w:val="004060EC"/>
    <w:rsid w:val="00406518"/>
    <w:rsid w:val="004065C3"/>
    <w:rsid w:val="00406E82"/>
    <w:rsid w:val="0040745C"/>
    <w:rsid w:val="00407769"/>
    <w:rsid w:val="00407D55"/>
    <w:rsid w:val="00407EED"/>
    <w:rsid w:val="00410032"/>
    <w:rsid w:val="004104F9"/>
    <w:rsid w:val="00410770"/>
    <w:rsid w:val="00410D5D"/>
    <w:rsid w:val="00410DE7"/>
    <w:rsid w:val="00410E02"/>
    <w:rsid w:val="00410E5B"/>
    <w:rsid w:val="0041106F"/>
    <w:rsid w:val="00411246"/>
    <w:rsid w:val="004119BC"/>
    <w:rsid w:val="00411DD6"/>
    <w:rsid w:val="00411FFE"/>
    <w:rsid w:val="00412237"/>
    <w:rsid w:val="004123F4"/>
    <w:rsid w:val="00412508"/>
    <w:rsid w:val="00412C32"/>
    <w:rsid w:val="00412D33"/>
    <w:rsid w:val="00412F79"/>
    <w:rsid w:val="00413666"/>
    <w:rsid w:val="00413B38"/>
    <w:rsid w:val="00413D5B"/>
    <w:rsid w:val="004143EF"/>
    <w:rsid w:val="00414666"/>
    <w:rsid w:val="004146E0"/>
    <w:rsid w:val="00414843"/>
    <w:rsid w:val="0041487D"/>
    <w:rsid w:val="00414A88"/>
    <w:rsid w:val="00414DCE"/>
    <w:rsid w:val="00415345"/>
    <w:rsid w:val="0041541C"/>
    <w:rsid w:val="00415652"/>
    <w:rsid w:val="00415A0F"/>
    <w:rsid w:val="00415BA7"/>
    <w:rsid w:val="00415CA1"/>
    <w:rsid w:val="00415E3E"/>
    <w:rsid w:val="004168A3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2F7D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583D"/>
    <w:rsid w:val="00425AFF"/>
    <w:rsid w:val="00425BC5"/>
    <w:rsid w:val="0042644B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2F5"/>
    <w:rsid w:val="004313F8"/>
    <w:rsid w:val="00431917"/>
    <w:rsid w:val="004319EC"/>
    <w:rsid w:val="00431E65"/>
    <w:rsid w:val="00431E86"/>
    <w:rsid w:val="00432B27"/>
    <w:rsid w:val="0043315F"/>
    <w:rsid w:val="004331EC"/>
    <w:rsid w:val="004332E8"/>
    <w:rsid w:val="004336F9"/>
    <w:rsid w:val="00433C08"/>
    <w:rsid w:val="0043421F"/>
    <w:rsid w:val="004342D5"/>
    <w:rsid w:val="00434652"/>
    <w:rsid w:val="00434A99"/>
    <w:rsid w:val="00434CC9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0805"/>
    <w:rsid w:val="00440CC5"/>
    <w:rsid w:val="00440CCC"/>
    <w:rsid w:val="00441371"/>
    <w:rsid w:val="004414A1"/>
    <w:rsid w:val="004416F2"/>
    <w:rsid w:val="00441AF9"/>
    <w:rsid w:val="00441B6A"/>
    <w:rsid w:val="00441E8F"/>
    <w:rsid w:val="0044245F"/>
    <w:rsid w:val="004424A7"/>
    <w:rsid w:val="00442E6C"/>
    <w:rsid w:val="0044312A"/>
    <w:rsid w:val="00443210"/>
    <w:rsid w:val="0044342F"/>
    <w:rsid w:val="004434FD"/>
    <w:rsid w:val="00443593"/>
    <w:rsid w:val="00443CF7"/>
    <w:rsid w:val="004444F7"/>
    <w:rsid w:val="00445196"/>
    <w:rsid w:val="004456EC"/>
    <w:rsid w:val="00446209"/>
    <w:rsid w:val="004464BA"/>
    <w:rsid w:val="00446657"/>
    <w:rsid w:val="004466C1"/>
    <w:rsid w:val="00446880"/>
    <w:rsid w:val="00446B86"/>
    <w:rsid w:val="00446C96"/>
    <w:rsid w:val="00446CE8"/>
    <w:rsid w:val="00446EC4"/>
    <w:rsid w:val="00447101"/>
    <w:rsid w:val="00447BB8"/>
    <w:rsid w:val="00447DD2"/>
    <w:rsid w:val="00450081"/>
    <w:rsid w:val="0045017E"/>
    <w:rsid w:val="004505A3"/>
    <w:rsid w:val="004509EE"/>
    <w:rsid w:val="00450A25"/>
    <w:rsid w:val="00450BAC"/>
    <w:rsid w:val="00450C5D"/>
    <w:rsid w:val="00451064"/>
    <w:rsid w:val="004511FA"/>
    <w:rsid w:val="0045127E"/>
    <w:rsid w:val="0045141E"/>
    <w:rsid w:val="0045193E"/>
    <w:rsid w:val="00452029"/>
    <w:rsid w:val="00452351"/>
    <w:rsid w:val="00453514"/>
    <w:rsid w:val="00453F18"/>
    <w:rsid w:val="00454289"/>
    <w:rsid w:val="00454DCF"/>
    <w:rsid w:val="004550BD"/>
    <w:rsid w:val="00455248"/>
    <w:rsid w:val="0045600B"/>
    <w:rsid w:val="004561B5"/>
    <w:rsid w:val="00456251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7A"/>
    <w:rsid w:val="00462A98"/>
    <w:rsid w:val="004633C1"/>
    <w:rsid w:val="00464433"/>
    <w:rsid w:val="004648B8"/>
    <w:rsid w:val="00464B00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5F93"/>
    <w:rsid w:val="004661CA"/>
    <w:rsid w:val="00466223"/>
    <w:rsid w:val="0046642E"/>
    <w:rsid w:val="004664D3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5D6"/>
    <w:rsid w:val="00470AC8"/>
    <w:rsid w:val="00470E45"/>
    <w:rsid w:val="00471087"/>
    <w:rsid w:val="004712A2"/>
    <w:rsid w:val="0047156B"/>
    <w:rsid w:val="00471A00"/>
    <w:rsid w:val="00471C79"/>
    <w:rsid w:val="00471DC9"/>
    <w:rsid w:val="00471EA6"/>
    <w:rsid w:val="00471F5D"/>
    <w:rsid w:val="00472011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4B64"/>
    <w:rsid w:val="004759A1"/>
    <w:rsid w:val="00475CC9"/>
    <w:rsid w:val="00475DCD"/>
    <w:rsid w:val="00475DED"/>
    <w:rsid w:val="004760B1"/>
    <w:rsid w:val="00476D97"/>
    <w:rsid w:val="00477138"/>
    <w:rsid w:val="0047798B"/>
    <w:rsid w:val="00477A1A"/>
    <w:rsid w:val="00477C7D"/>
    <w:rsid w:val="00480284"/>
    <w:rsid w:val="0048031E"/>
    <w:rsid w:val="00480494"/>
    <w:rsid w:val="004806FA"/>
    <w:rsid w:val="00480709"/>
    <w:rsid w:val="00480DE6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47F"/>
    <w:rsid w:val="00483F2A"/>
    <w:rsid w:val="00484690"/>
    <w:rsid w:val="004846F9"/>
    <w:rsid w:val="00484BF8"/>
    <w:rsid w:val="00484D0B"/>
    <w:rsid w:val="004850EE"/>
    <w:rsid w:val="004855EA"/>
    <w:rsid w:val="00485AA2"/>
    <w:rsid w:val="00485AD6"/>
    <w:rsid w:val="00485CF1"/>
    <w:rsid w:val="00485ED4"/>
    <w:rsid w:val="00485F7F"/>
    <w:rsid w:val="0048612A"/>
    <w:rsid w:val="0048666C"/>
    <w:rsid w:val="00486725"/>
    <w:rsid w:val="00486E3E"/>
    <w:rsid w:val="00487521"/>
    <w:rsid w:val="00487951"/>
    <w:rsid w:val="00487F3F"/>
    <w:rsid w:val="00490351"/>
    <w:rsid w:val="00490624"/>
    <w:rsid w:val="004906E4"/>
    <w:rsid w:val="00490820"/>
    <w:rsid w:val="00490BF1"/>
    <w:rsid w:val="004910CA"/>
    <w:rsid w:val="00491409"/>
    <w:rsid w:val="00491E6B"/>
    <w:rsid w:val="00492496"/>
    <w:rsid w:val="00493061"/>
    <w:rsid w:val="00493BA8"/>
    <w:rsid w:val="00493EEC"/>
    <w:rsid w:val="00493FE9"/>
    <w:rsid w:val="00494348"/>
    <w:rsid w:val="00495BAF"/>
    <w:rsid w:val="00495D51"/>
    <w:rsid w:val="004960E1"/>
    <w:rsid w:val="0049688E"/>
    <w:rsid w:val="00497162"/>
    <w:rsid w:val="004973AE"/>
    <w:rsid w:val="00497E7B"/>
    <w:rsid w:val="004A03B5"/>
    <w:rsid w:val="004A0898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29E"/>
    <w:rsid w:val="004A2683"/>
    <w:rsid w:val="004A276A"/>
    <w:rsid w:val="004A2982"/>
    <w:rsid w:val="004A2A45"/>
    <w:rsid w:val="004A2B1A"/>
    <w:rsid w:val="004A2E96"/>
    <w:rsid w:val="004A2EAA"/>
    <w:rsid w:val="004A339F"/>
    <w:rsid w:val="004A36A7"/>
    <w:rsid w:val="004A36E5"/>
    <w:rsid w:val="004A38AE"/>
    <w:rsid w:val="004A3FBE"/>
    <w:rsid w:val="004A4A7A"/>
    <w:rsid w:val="004A5300"/>
    <w:rsid w:val="004A5676"/>
    <w:rsid w:val="004A57EE"/>
    <w:rsid w:val="004A5F17"/>
    <w:rsid w:val="004A5F59"/>
    <w:rsid w:val="004A64E4"/>
    <w:rsid w:val="004A6A6B"/>
    <w:rsid w:val="004A6A7D"/>
    <w:rsid w:val="004A72BB"/>
    <w:rsid w:val="004A75DE"/>
    <w:rsid w:val="004A79A3"/>
    <w:rsid w:val="004A79AC"/>
    <w:rsid w:val="004A7B47"/>
    <w:rsid w:val="004A7B84"/>
    <w:rsid w:val="004B0297"/>
    <w:rsid w:val="004B0810"/>
    <w:rsid w:val="004B0C03"/>
    <w:rsid w:val="004B1E0F"/>
    <w:rsid w:val="004B2086"/>
    <w:rsid w:val="004B226C"/>
    <w:rsid w:val="004B2BE8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B70B4"/>
    <w:rsid w:val="004B7ACF"/>
    <w:rsid w:val="004C02ED"/>
    <w:rsid w:val="004C067E"/>
    <w:rsid w:val="004C0883"/>
    <w:rsid w:val="004C08CA"/>
    <w:rsid w:val="004C0937"/>
    <w:rsid w:val="004C10B7"/>
    <w:rsid w:val="004C11EE"/>
    <w:rsid w:val="004C19CD"/>
    <w:rsid w:val="004C218D"/>
    <w:rsid w:val="004C2855"/>
    <w:rsid w:val="004C2963"/>
    <w:rsid w:val="004C29E3"/>
    <w:rsid w:val="004C2BB0"/>
    <w:rsid w:val="004C2C3B"/>
    <w:rsid w:val="004C2F7F"/>
    <w:rsid w:val="004C2FAC"/>
    <w:rsid w:val="004C30EA"/>
    <w:rsid w:val="004C331E"/>
    <w:rsid w:val="004C343F"/>
    <w:rsid w:val="004C3E0C"/>
    <w:rsid w:val="004C3F86"/>
    <w:rsid w:val="004C44DC"/>
    <w:rsid w:val="004C455E"/>
    <w:rsid w:val="004C45B6"/>
    <w:rsid w:val="004C466D"/>
    <w:rsid w:val="004C4931"/>
    <w:rsid w:val="004C5026"/>
    <w:rsid w:val="004C521B"/>
    <w:rsid w:val="004C56AA"/>
    <w:rsid w:val="004C6184"/>
    <w:rsid w:val="004C61E4"/>
    <w:rsid w:val="004C6642"/>
    <w:rsid w:val="004C6871"/>
    <w:rsid w:val="004C73CA"/>
    <w:rsid w:val="004C7873"/>
    <w:rsid w:val="004C7B68"/>
    <w:rsid w:val="004C7B6E"/>
    <w:rsid w:val="004D01C2"/>
    <w:rsid w:val="004D051D"/>
    <w:rsid w:val="004D05C9"/>
    <w:rsid w:val="004D05E1"/>
    <w:rsid w:val="004D0991"/>
    <w:rsid w:val="004D0A3F"/>
    <w:rsid w:val="004D0D96"/>
    <w:rsid w:val="004D116E"/>
    <w:rsid w:val="004D12D9"/>
    <w:rsid w:val="004D142F"/>
    <w:rsid w:val="004D158E"/>
    <w:rsid w:val="004D18FB"/>
    <w:rsid w:val="004D196D"/>
    <w:rsid w:val="004D1A83"/>
    <w:rsid w:val="004D1B22"/>
    <w:rsid w:val="004D1C53"/>
    <w:rsid w:val="004D1E33"/>
    <w:rsid w:val="004D1F6E"/>
    <w:rsid w:val="004D2474"/>
    <w:rsid w:val="004D2638"/>
    <w:rsid w:val="004D28AB"/>
    <w:rsid w:val="004D2F54"/>
    <w:rsid w:val="004D3702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A0"/>
    <w:rsid w:val="004D74E8"/>
    <w:rsid w:val="004D765F"/>
    <w:rsid w:val="004D7A58"/>
    <w:rsid w:val="004D7F6C"/>
    <w:rsid w:val="004E0114"/>
    <w:rsid w:val="004E0299"/>
    <w:rsid w:val="004E030B"/>
    <w:rsid w:val="004E043D"/>
    <w:rsid w:val="004E0503"/>
    <w:rsid w:val="004E0536"/>
    <w:rsid w:val="004E0CBC"/>
    <w:rsid w:val="004E2444"/>
    <w:rsid w:val="004E25EA"/>
    <w:rsid w:val="004E2859"/>
    <w:rsid w:val="004E2B41"/>
    <w:rsid w:val="004E2FA7"/>
    <w:rsid w:val="004E30CC"/>
    <w:rsid w:val="004E31B3"/>
    <w:rsid w:val="004E33C8"/>
    <w:rsid w:val="004E390B"/>
    <w:rsid w:val="004E3A1B"/>
    <w:rsid w:val="004E3D5B"/>
    <w:rsid w:val="004E424E"/>
    <w:rsid w:val="004E45DE"/>
    <w:rsid w:val="004E49B3"/>
    <w:rsid w:val="004E4A39"/>
    <w:rsid w:val="004E5A32"/>
    <w:rsid w:val="004E5D5D"/>
    <w:rsid w:val="004E662D"/>
    <w:rsid w:val="004E69A0"/>
    <w:rsid w:val="004E69B8"/>
    <w:rsid w:val="004E6C10"/>
    <w:rsid w:val="004E6CBE"/>
    <w:rsid w:val="004E70DA"/>
    <w:rsid w:val="004E7651"/>
    <w:rsid w:val="004E7C71"/>
    <w:rsid w:val="004F04EA"/>
    <w:rsid w:val="004F04F0"/>
    <w:rsid w:val="004F0B86"/>
    <w:rsid w:val="004F0BD5"/>
    <w:rsid w:val="004F11F7"/>
    <w:rsid w:val="004F1AFE"/>
    <w:rsid w:val="004F1CFC"/>
    <w:rsid w:val="004F2C13"/>
    <w:rsid w:val="004F2E7A"/>
    <w:rsid w:val="004F2F31"/>
    <w:rsid w:val="004F2F6B"/>
    <w:rsid w:val="004F2FA3"/>
    <w:rsid w:val="004F3823"/>
    <w:rsid w:val="004F39B6"/>
    <w:rsid w:val="004F3CEB"/>
    <w:rsid w:val="004F3DDA"/>
    <w:rsid w:val="004F3FA9"/>
    <w:rsid w:val="004F473B"/>
    <w:rsid w:val="004F48FA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B5B"/>
    <w:rsid w:val="00500C77"/>
    <w:rsid w:val="00500D5C"/>
    <w:rsid w:val="00501090"/>
    <w:rsid w:val="00501373"/>
    <w:rsid w:val="00501565"/>
    <w:rsid w:val="005015EB"/>
    <w:rsid w:val="00502565"/>
    <w:rsid w:val="00502CEB"/>
    <w:rsid w:val="00502E9A"/>
    <w:rsid w:val="005033C8"/>
    <w:rsid w:val="005034CC"/>
    <w:rsid w:val="005035B5"/>
    <w:rsid w:val="00503A39"/>
    <w:rsid w:val="00503C23"/>
    <w:rsid w:val="00503F43"/>
    <w:rsid w:val="005049A9"/>
    <w:rsid w:val="005049D1"/>
    <w:rsid w:val="00504DC5"/>
    <w:rsid w:val="00505025"/>
    <w:rsid w:val="0050526C"/>
    <w:rsid w:val="005053F1"/>
    <w:rsid w:val="0050617B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968"/>
    <w:rsid w:val="00510CCA"/>
    <w:rsid w:val="005112D8"/>
    <w:rsid w:val="005118D4"/>
    <w:rsid w:val="00511A04"/>
    <w:rsid w:val="00511BC5"/>
    <w:rsid w:val="00512282"/>
    <w:rsid w:val="0051239F"/>
    <w:rsid w:val="00512DDB"/>
    <w:rsid w:val="00512FED"/>
    <w:rsid w:val="00513618"/>
    <w:rsid w:val="00513669"/>
    <w:rsid w:val="005137F5"/>
    <w:rsid w:val="00513D41"/>
    <w:rsid w:val="00514B48"/>
    <w:rsid w:val="00515810"/>
    <w:rsid w:val="00515915"/>
    <w:rsid w:val="00515E5C"/>
    <w:rsid w:val="00516DAB"/>
    <w:rsid w:val="00516E47"/>
    <w:rsid w:val="005170FF"/>
    <w:rsid w:val="005171A5"/>
    <w:rsid w:val="00517632"/>
    <w:rsid w:val="00517792"/>
    <w:rsid w:val="00517A12"/>
    <w:rsid w:val="00517FB2"/>
    <w:rsid w:val="005200AE"/>
    <w:rsid w:val="00520135"/>
    <w:rsid w:val="0052030B"/>
    <w:rsid w:val="00520AAB"/>
    <w:rsid w:val="00520C2E"/>
    <w:rsid w:val="00520D60"/>
    <w:rsid w:val="00520DFC"/>
    <w:rsid w:val="00520E3D"/>
    <w:rsid w:val="00520ED1"/>
    <w:rsid w:val="0052138F"/>
    <w:rsid w:val="005215C3"/>
    <w:rsid w:val="0052176E"/>
    <w:rsid w:val="00521827"/>
    <w:rsid w:val="00521905"/>
    <w:rsid w:val="00521933"/>
    <w:rsid w:val="00521E1E"/>
    <w:rsid w:val="005227A5"/>
    <w:rsid w:val="00522BB3"/>
    <w:rsid w:val="00522C43"/>
    <w:rsid w:val="00522D22"/>
    <w:rsid w:val="00522D68"/>
    <w:rsid w:val="00522F35"/>
    <w:rsid w:val="00522FB2"/>
    <w:rsid w:val="00523102"/>
    <w:rsid w:val="00523A22"/>
    <w:rsid w:val="005240D9"/>
    <w:rsid w:val="00524AAF"/>
    <w:rsid w:val="005250BE"/>
    <w:rsid w:val="00526069"/>
    <w:rsid w:val="00526415"/>
    <w:rsid w:val="005266CA"/>
    <w:rsid w:val="005275AF"/>
    <w:rsid w:val="00527A8F"/>
    <w:rsid w:val="00527EC0"/>
    <w:rsid w:val="005303EA"/>
    <w:rsid w:val="0053084D"/>
    <w:rsid w:val="00530B9F"/>
    <w:rsid w:val="00530CE8"/>
    <w:rsid w:val="00530E18"/>
    <w:rsid w:val="00531196"/>
    <w:rsid w:val="00531793"/>
    <w:rsid w:val="005319C4"/>
    <w:rsid w:val="00531F33"/>
    <w:rsid w:val="00532007"/>
    <w:rsid w:val="00532032"/>
    <w:rsid w:val="005321B6"/>
    <w:rsid w:val="005323BC"/>
    <w:rsid w:val="00532C28"/>
    <w:rsid w:val="00532F8A"/>
    <w:rsid w:val="00533049"/>
    <w:rsid w:val="0053391A"/>
    <w:rsid w:val="00533A4C"/>
    <w:rsid w:val="00533D9A"/>
    <w:rsid w:val="00534921"/>
    <w:rsid w:val="0053496D"/>
    <w:rsid w:val="00534C7D"/>
    <w:rsid w:val="00535BAF"/>
    <w:rsid w:val="00535BD7"/>
    <w:rsid w:val="005365BA"/>
    <w:rsid w:val="00536919"/>
    <w:rsid w:val="0053712C"/>
    <w:rsid w:val="00537AF8"/>
    <w:rsid w:val="00537EB7"/>
    <w:rsid w:val="00540438"/>
    <w:rsid w:val="0054080D"/>
    <w:rsid w:val="00540AF3"/>
    <w:rsid w:val="00540B0B"/>
    <w:rsid w:val="00541A47"/>
    <w:rsid w:val="00541A72"/>
    <w:rsid w:val="0054218D"/>
    <w:rsid w:val="005427A5"/>
    <w:rsid w:val="005432DF"/>
    <w:rsid w:val="005432F0"/>
    <w:rsid w:val="005432F4"/>
    <w:rsid w:val="005434C7"/>
    <w:rsid w:val="00544316"/>
    <w:rsid w:val="00544B13"/>
    <w:rsid w:val="00544E77"/>
    <w:rsid w:val="005457AC"/>
    <w:rsid w:val="00545951"/>
    <w:rsid w:val="00545D68"/>
    <w:rsid w:val="00545EE9"/>
    <w:rsid w:val="0054651A"/>
    <w:rsid w:val="0054667F"/>
    <w:rsid w:val="00546F3E"/>
    <w:rsid w:val="00546FB9"/>
    <w:rsid w:val="0054706F"/>
    <w:rsid w:val="00547258"/>
    <w:rsid w:val="005472AF"/>
    <w:rsid w:val="005473D4"/>
    <w:rsid w:val="005474CF"/>
    <w:rsid w:val="0054788C"/>
    <w:rsid w:val="00547CB2"/>
    <w:rsid w:val="00550108"/>
    <w:rsid w:val="005507C0"/>
    <w:rsid w:val="0055090F"/>
    <w:rsid w:val="00550F34"/>
    <w:rsid w:val="00551171"/>
    <w:rsid w:val="00551B37"/>
    <w:rsid w:val="0055212D"/>
    <w:rsid w:val="005528DF"/>
    <w:rsid w:val="00552C6E"/>
    <w:rsid w:val="00552E94"/>
    <w:rsid w:val="0055332F"/>
    <w:rsid w:val="0055376B"/>
    <w:rsid w:val="00553CBB"/>
    <w:rsid w:val="00553D3B"/>
    <w:rsid w:val="00554469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C8B"/>
    <w:rsid w:val="00557EB3"/>
    <w:rsid w:val="00560059"/>
    <w:rsid w:val="005600C3"/>
    <w:rsid w:val="005604E2"/>
    <w:rsid w:val="005606A7"/>
    <w:rsid w:val="00560E52"/>
    <w:rsid w:val="00561060"/>
    <w:rsid w:val="0056117C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0DE"/>
    <w:rsid w:val="005654C0"/>
    <w:rsid w:val="00565C0A"/>
    <w:rsid w:val="0056643C"/>
    <w:rsid w:val="005664D4"/>
    <w:rsid w:val="00566D21"/>
    <w:rsid w:val="00567E72"/>
    <w:rsid w:val="00570159"/>
    <w:rsid w:val="005707AF"/>
    <w:rsid w:val="00570ECB"/>
    <w:rsid w:val="00571200"/>
    <w:rsid w:val="0057161B"/>
    <w:rsid w:val="005717B1"/>
    <w:rsid w:val="00571AAF"/>
    <w:rsid w:val="0057213F"/>
    <w:rsid w:val="00572958"/>
    <w:rsid w:val="0057299C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237"/>
    <w:rsid w:val="00576E93"/>
    <w:rsid w:val="00577291"/>
    <w:rsid w:val="00577525"/>
    <w:rsid w:val="00577753"/>
    <w:rsid w:val="00577ACA"/>
    <w:rsid w:val="00577B93"/>
    <w:rsid w:val="00577E41"/>
    <w:rsid w:val="0058029F"/>
    <w:rsid w:val="0058078C"/>
    <w:rsid w:val="00580DF7"/>
    <w:rsid w:val="0058116B"/>
    <w:rsid w:val="00581969"/>
    <w:rsid w:val="00581A14"/>
    <w:rsid w:val="00581AAF"/>
    <w:rsid w:val="00581D27"/>
    <w:rsid w:val="00581FE4"/>
    <w:rsid w:val="00582328"/>
    <w:rsid w:val="005829D1"/>
    <w:rsid w:val="00582CB6"/>
    <w:rsid w:val="00582DEB"/>
    <w:rsid w:val="00583736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6E5B"/>
    <w:rsid w:val="0058724E"/>
    <w:rsid w:val="00587319"/>
    <w:rsid w:val="0058753F"/>
    <w:rsid w:val="00587B8D"/>
    <w:rsid w:val="00587C97"/>
    <w:rsid w:val="00587D5A"/>
    <w:rsid w:val="00587DA3"/>
    <w:rsid w:val="0059012C"/>
    <w:rsid w:val="0059016C"/>
    <w:rsid w:val="00590188"/>
    <w:rsid w:val="0059063A"/>
    <w:rsid w:val="0059084B"/>
    <w:rsid w:val="00590891"/>
    <w:rsid w:val="00590C55"/>
    <w:rsid w:val="005910AB"/>
    <w:rsid w:val="0059192C"/>
    <w:rsid w:val="00591A8D"/>
    <w:rsid w:val="005921B5"/>
    <w:rsid w:val="005929F0"/>
    <w:rsid w:val="00592D70"/>
    <w:rsid w:val="005930FF"/>
    <w:rsid w:val="005932D8"/>
    <w:rsid w:val="0059334C"/>
    <w:rsid w:val="005935CE"/>
    <w:rsid w:val="005937ED"/>
    <w:rsid w:val="00593B7B"/>
    <w:rsid w:val="00594360"/>
    <w:rsid w:val="0059444F"/>
    <w:rsid w:val="00595340"/>
    <w:rsid w:val="00595AC6"/>
    <w:rsid w:val="005963F9"/>
    <w:rsid w:val="00596437"/>
    <w:rsid w:val="00596686"/>
    <w:rsid w:val="005967C0"/>
    <w:rsid w:val="005968FE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97F95"/>
    <w:rsid w:val="005A0990"/>
    <w:rsid w:val="005A1437"/>
    <w:rsid w:val="005A1511"/>
    <w:rsid w:val="005A162D"/>
    <w:rsid w:val="005A2674"/>
    <w:rsid w:val="005A27A4"/>
    <w:rsid w:val="005A31A0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4CAF"/>
    <w:rsid w:val="005A513B"/>
    <w:rsid w:val="005A58B4"/>
    <w:rsid w:val="005A5AFC"/>
    <w:rsid w:val="005A6C13"/>
    <w:rsid w:val="005A6CAA"/>
    <w:rsid w:val="005A7402"/>
    <w:rsid w:val="005A777D"/>
    <w:rsid w:val="005B0722"/>
    <w:rsid w:val="005B0784"/>
    <w:rsid w:val="005B0D2C"/>
    <w:rsid w:val="005B0F57"/>
    <w:rsid w:val="005B10E7"/>
    <w:rsid w:val="005B125A"/>
    <w:rsid w:val="005B1578"/>
    <w:rsid w:val="005B16DD"/>
    <w:rsid w:val="005B17A9"/>
    <w:rsid w:val="005B194B"/>
    <w:rsid w:val="005B1B1E"/>
    <w:rsid w:val="005B2504"/>
    <w:rsid w:val="005B294D"/>
    <w:rsid w:val="005B3130"/>
    <w:rsid w:val="005B33F5"/>
    <w:rsid w:val="005B35AB"/>
    <w:rsid w:val="005B360D"/>
    <w:rsid w:val="005B3988"/>
    <w:rsid w:val="005B3C1A"/>
    <w:rsid w:val="005B3ED8"/>
    <w:rsid w:val="005B40EA"/>
    <w:rsid w:val="005B4286"/>
    <w:rsid w:val="005B459C"/>
    <w:rsid w:val="005B45C5"/>
    <w:rsid w:val="005B4701"/>
    <w:rsid w:val="005B4A00"/>
    <w:rsid w:val="005B5122"/>
    <w:rsid w:val="005B537B"/>
    <w:rsid w:val="005B55A7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8A4"/>
    <w:rsid w:val="005B7989"/>
    <w:rsid w:val="005B7A4A"/>
    <w:rsid w:val="005B7D30"/>
    <w:rsid w:val="005B7D56"/>
    <w:rsid w:val="005C0601"/>
    <w:rsid w:val="005C0AA0"/>
    <w:rsid w:val="005C0AF7"/>
    <w:rsid w:val="005C0E8F"/>
    <w:rsid w:val="005C0F4F"/>
    <w:rsid w:val="005C1723"/>
    <w:rsid w:val="005C174C"/>
    <w:rsid w:val="005C1997"/>
    <w:rsid w:val="005C19B9"/>
    <w:rsid w:val="005C201C"/>
    <w:rsid w:val="005C2545"/>
    <w:rsid w:val="005C2688"/>
    <w:rsid w:val="005C2AAD"/>
    <w:rsid w:val="005C2B83"/>
    <w:rsid w:val="005C2BB6"/>
    <w:rsid w:val="005C2CD3"/>
    <w:rsid w:val="005C2D1A"/>
    <w:rsid w:val="005C322B"/>
    <w:rsid w:val="005C3298"/>
    <w:rsid w:val="005C4256"/>
    <w:rsid w:val="005C478E"/>
    <w:rsid w:val="005C4C72"/>
    <w:rsid w:val="005C4DA6"/>
    <w:rsid w:val="005C5019"/>
    <w:rsid w:val="005C52A1"/>
    <w:rsid w:val="005C55F6"/>
    <w:rsid w:val="005C56C2"/>
    <w:rsid w:val="005C57B1"/>
    <w:rsid w:val="005C5D0D"/>
    <w:rsid w:val="005C5DCD"/>
    <w:rsid w:val="005C5EF2"/>
    <w:rsid w:val="005C6272"/>
    <w:rsid w:val="005C6356"/>
    <w:rsid w:val="005C6524"/>
    <w:rsid w:val="005C6B86"/>
    <w:rsid w:val="005C6EBA"/>
    <w:rsid w:val="005C76C7"/>
    <w:rsid w:val="005C76E0"/>
    <w:rsid w:val="005D0CE0"/>
    <w:rsid w:val="005D0F71"/>
    <w:rsid w:val="005D1409"/>
    <w:rsid w:val="005D1A55"/>
    <w:rsid w:val="005D2750"/>
    <w:rsid w:val="005D28A4"/>
    <w:rsid w:val="005D2931"/>
    <w:rsid w:val="005D29A2"/>
    <w:rsid w:val="005D2AA2"/>
    <w:rsid w:val="005D2C18"/>
    <w:rsid w:val="005D2E2B"/>
    <w:rsid w:val="005D34D6"/>
    <w:rsid w:val="005D3953"/>
    <w:rsid w:val="005D3D8E"/>
    <w:rsid w:val="005D438D"/>
    <w:rsid w:val="005D4486"/>
    <w:rsid w:val="005D4595"/>
    <w:rsid w:val="005D4981"/>
    <w:rsid w:val="005D4ED9"/>
    <w:rsid w:val="005D557E"/>
    <w:rsid w:val="005D5C8B"/>
    <w:rsid w:val="005D5FD6"/>
    <w:rsid w:val="005D6CDE"/>
    <w:rsid w:val="005D706E"/>
    <w:rsid w:val="005D70B9"/>
    <w:rsid w:val="005D72AC"/>
    <w:rsid w:val="005D7DE5"/>
    <w:rsid w:val="005E00C2"/>
    <w:rsid w:val="005E03A0"/>
    <w:rsid w:val="005E0727"/>
    <w:rsid w:val="005E0793"/>
    <w:rsid w:val="005E0A1E"/>
    <w:rsid w:val="005E16AA"/>
    <w:rsid w:val="005E1B45"/>
    <w:rsid w:val="005E1DE1"/>
    <w:rsid w:val="005E23D9"/>
    <w:rsid w:val="005E23EA"/>
    <w:rsid w:val="005E250F"/>
    <w:rsid w:val="005E2BC0"/>
    <w:rsid w:val="005E43BC"/>
    <w:rsid w:val="005E4547"/>
    <w:rsid w:val="005E4642"/>
    <w:rsid w:val="005E4647"/>
    <w:rsid w:val="005E464B"/>
    <w:rsid w:val="005E4C17"/>
    <w:rsid w:val="005E4C2A"/>
    <w:rsid w:val="005E510E"/>
    <w:rsid w:val="005E54E3"/>
    <w:rsid w:val="005E5773"/>
    <w:rsid w:val="005E5862"/>
    <w:rsid w:val="005E58A7"/>
    <w:rsid w:val="005E61D7"/>
    <w:rsid w:val="005E64EF"/>
    <w:rsid w:val="005E693D"/>
    <w:rsid w:val="005E6B2A"/>
    <w:rsid w:val="005E703A"/>
    <w:rsid w:val="005E7266"/>
    <w:rsid w:val="005E7274"/>
    <w:rsid w:val="005E7466"/>
    <w:rsid w:val="005E7519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7FC"/>
    <w:rsid w:val="005F285E"/>
    <w:rsid w:val="005F2DED"/>
    <w:rsid w:val="005F2E48"/>
    <w:rsid w:val="005F3158"/>
    <w:rsid w:val="005F3717"/>
    <w:rsid w:val="005F382B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5E00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0E3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902"/>
    <w:rsid w:val="00603A3E"/>
    <w:rsid w:val="00603A65"/>
    <w:rsid w:val="00603F19"/>
    <w:rsid w:val="006040AC"/>
    <w:rsid w:val="00604146"/>
    <w:rsid w:val="006048DC"/>
    <w:rsid w:val="00604A5E"/>
    <w:rsid w:val="00605452"/>
    <w:rsid w:val="00605A61"/>
    <w:rsid w:val="00606275"/>
    <w:rsid w:val="00606428"/>
    <w:rsid w:val="00606493"/>
    <w:rsid w:val="00606AD0"/>
    <w:rsid w:val="00606BA7"/>
    <w:rsid w:val="006072AA"/>
    <w:rsid w:val="00607560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C9B"/>
    <w:rsid w:val="00612DF9"/>
    <w:rsid w:val="006136CE"/>
    <w:rsid w:val="006141B5"/>
    <w:rsid w:val="006141D6"/>
    <w:rsid w:val="006152F1"/>
    <w:rsid w:val="006155DD"/>
    <w:rsid w:val="006155F6"/>
    <w:rsid w:val="006156CC"/>
    <w:rsid w:val="00615C6B"/>
    <w:rsid w:val="00615D73"/>
    <w:rsid w:val="00615F52"/>
    <w:rsid w:val="00615F86"/>
    <w:rsid w:val="00617417"/>
    <w:rsid w:val="00617985"/>
    <w:rsid w:val="006179C5"/>
    <w:rsid w:val="00617A33"/>
    <w:rsid w:val="00617D94"/>
    <w:rsid w:val="00617F1B"/>
    <w:rsid w:val="00620341"/>
    <w:rsid w:val="0062085C"/>
    <w:rsid w:val="00620955"/>
    <w:rsid w:val="00620E8D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A42"/>
    <w:rsid w:val="00626BA6"/>
    <w:rsid w:val="0062761F"/>
    <w:rsid w:val="00627910"/>
    <w:rsid w:val="00627913"/>
    <w:rsid w:val="00627C7B"/>
    <w:rsid w:val="00627D37"/>
    <w:rsid w:val="00627D83"/>
    <w:rsid w:val="00627DA9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1FEF"/>
    <w:rsid w:val="00632261"/>
    <w:rsid w:val="0063301F"/>
    <w:rsid w:val="006331C7"/>
    <w:rsid w:val="00633939"/>
    <w:rsid w:val="00633DDC"/>
    <w:rsid w:val="00634010"/>
    <w:rsid w:val="0063492D"/>
    <w:rsid w:val="00634B90"/>
    <w:rsid w:val="00634C60"/>
    <w:rsid w:val="00634F15"/>
    <w:rsid w:val="00635965"/>
    <w:rsid w:val="00635BD3"/>
    <w:rsid w:val="00635D6F"/>
    <w:rsid w:val="006361F4"/>
    <w:rsid w:val="006366C3"/>
    <w:rsid w:val="00636869"/>
    <w:rsid w:val="00636DD8"/>
    <w:rsid w:val="00636E66"/>
    <w:rsid w:val="00637173"/>
    <w:rsid w:val="00637207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E7C"/>
    <w:rsid w:val="00643F0D"/>
    <w:rsid w:val="00644097"/>
    <w:rsid w:val="006440B2"/>
    <w:rsid w:val="00644380"/>
    <w:rsid w:val="00645069"/>
    <w:rsid w:val="00645189"/>
    <w:rsid w:val="0064598E"/>
    <w:rsid w:val="00645DCC"/>
    <w:rsid w:val="00646066"/>
    <w:rsid w:val="006474F4"/>
    <w:rsid w:val="006506EA"/>
    <w:rsid w:val="00650BD7"/>
    <w:rsid w:val="00650BF6"/>
    <w:rsid w:val="006510B8"/>
    <w:rsid w:val="00651289"/>
    <w:rsid w:val="00651313"/>
    <w:rsid w:val="00651367"/>
    <w:rsid w:val="0065137C"/>
    <w:rsid w:val="006513C5"/>
    <w:rsid w:val="0065165E"/>
    <w:rsid w:val="00651DDC"/>
    <w:rsid w:val="00651E4F"/>
    <w:rsid w:val="006521CF"/>
    <w:rsid w:val="0065301E"/>
    <w:rsid w:val="00653284"/>
    <w:rsid w:val="006532BF"/>
    <w:rsid w:val="006536D3"/>
    <w:rsid w:val="00653744"/>
    <w:rsid w:val="00653873"/>
    <w:rsid w:val="00653A2C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017"/>
    <w:rsid w:val="0065619B"/>
    <w:rsid w:val="006564E9"/>
    <w:rsid w:val="0065728B"/>
    <w:rsid w:val="006573FD"/>
    <w:rsid w:val="00657400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5C7"/>
    <w:rsid w:val="00661609"/>
    <w:rsid w:val="00661CFD"/>
    <w:rsid w:val="00661F0C"/>
    <w:rsid w:val="006626AF"/>
    <w:rsid w:val="00662A02"/>
    <w:rsid w:val="00662BB5"/>
    <w:rsid w:val="00662F2D"/>
    <w:rsid w:val="0066372A"/>
    <w:rsid w:val="00663C4E"/>
    <w:rsid w:val="00663FB5"/>
    <w:rsid w:val="0066410D"/>
    <w:rsid w:val="006642C8"/>
    <w:rsid w:val="00664481"/>
    <w:rsid w:val="00665BD5"/>
    <w:rsid w:val="00666276"/>
    <w:rsid w:val="006669C5"/>
    <w:rsid w:val="00666AD6"/>
    <w:rsid w:val="00666C58"/>
    <w:rsid w:val="0066727C"/>
    <w:rsid w:val="0066747C"/>
    <w:rsid w:val="00667662"/>
    <w:rsid w:val="00670072"/>
    <w:rsid w:val="00670169"/>
    <w:rsid w:val="0067024C"/>
    <w:rsid w:val="0067030A"/>
    <w:rsid w:val="00670438"/>
    <w:rsid w:val="00670838"/>
    <w:rsid w:val="0067139B"/>
    <w:rsid w:val="006715D8"/>
    <w:rsid w:val="0067170B"/>
    <w:rsid w:val="006718EF"/>
    <w:rsid w:val="00671F09"/>
    <w:rsid w:val="00672330"/>
    <w:rsid w:val="00672643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0EE0"/>
    <w:rsid w:val="006815CF"/>
    <w:rsid w:val="00682544"/>
    <w:rsid w:val="0068294E"/>
    <w:rsid w:val="00682A24"/>
    <w:rsid w:val="00682A48"/>
    <w:rsid w:val="00682B0F"/>
    <w:rsid w:val="00682EE0"/>
    <w:rsid w:val="006836CC"/>
    <w:rsid w:val="006836E2"/>
    <w:rsid w:val="00683869"/>
    <w:rsid w:val="00683CDE"/>
    <w:rsid w:val="00683FEA"/>
    <w:rsid w:val="0068426B"/>
    <w:rsid w:val="00684291"/>
    <w:rsid w:val="00684642"/>
    <w:rsid w:val="00684BD7"/>
    <w:rsid w:val="00685002"/>
    <w:rsid w:val="006852FE"/>
    <w:rsid w:val="00685444"/>
    <w:rsid w:val="00685725"/>
    <w:rsid w:val="00685B00"/>
    <w:rsid w:val="00685B8F"/>
    <w:rsid w:val="00685C82"/>
    <w:rsid w:val="00685EB5"/>
    <w:rsid w:val="0068628F"/>
    <w:rsid w:val="0068633C"/>
    <w:rsid w:val="006865F0"/>
    <w:rsid w:val="0068669B"/>
    <w:rsid w:val="0068793D"/>
    <w:rsid w:val="00687A27"/>
    <w:rsid w:val="00687AB4"/>
    <w:rsid w:val="00687E1C"/>
    <w:rsid w:val="00687F1A"/>
    <w:rsid w:val="00690435"/>
    <w:rsid w:val="006905A4"/>
    <w:rsid w:val="00691761"/>
    <w:rsid w:val="006921D8"/>
    <w:rsid w:val="006928F4"/>
    <w:rsid w:val="00693E35"/>
    <w:rsid w:val="00693E9F"/>
    <w:rsid w:val="006941D4"/>
    <w:rsid w:val="006943E6"/>
    <w:rsid w:val="006947AF"/>
    <w:rsid w:val="00694B77"/>
    <w:rsid w:val="0069555C"/>
    <w:rsid w:val="0069563B"/>
    <w:rsid w:val="0069563C"/>
    <w:rsid w:val="00695900"/>
    <w:rsid w:val="00695D08"/>
    <w:rsid w:val="00695EAA"/>
    <w:rsid w:val="00695F87"/>
    <w:rsid w:val="006960F2"/>
    <w:rsid w:val="00696195"/>
    <w:rsid w:val="00696A00"/>
    <w:rsid w:val="00696F0F"/>
    <w:rsid w:val="0069751C"/>
    <w:rsid w:val="00697A5E"/>
    <w:rsid w:val="006A0094"/>
    <w:rsid w:val="006A06CA"/>
    <w:rsid w:val="006A0942"/>
    <w:rsid w:val="006A0AB9"/>
    <w:rsid w:val="006A14CC"/>
    <w:rsid w:val="006A1804"/>
    <w:rsid w:val="006A183F"/>
    <w:rsid w:val="006A1945"/>
    <w:rsid w:val="006A1B0E"/>
    <w:rsid w:val="006A1B37"/>
    <w:rsid w:val="006A1B7A"/>
    <w:rsid w:val="006A2695"/>
    <w:rsid w:val="006A270E"/>
    <w:rsid w:val="006A2A2F"/>
    <w:rsid w:val="006A2C0B"/>
    <w:rsid w:val="006A2F21"/>
    <w:rsid w:val="006A2F74"/>
    <w:rsid w:val="006A3427"/>
    <w:rsid w:val="006A3AD9"/>
    <w:rsid w:val="006A3ED8"/>
    <w:rsid w:val="006A4AD9"/>
    <w:rsid w:val="006A5253"/>
    <w:rsid w:val="006A556E"/>
    <w:rsid w:val="006A61DB"/>
    <w:rsid w:val="006A68A1"/>
    <w:rsid w:val="006A708F"/>
    <w:rsid w:val="006A7A7C"/>
    <w:rsid w:val="006B0307"/>
    <w:rsid w:val="006B0EEF"/>
    <w:rsid w:val="006B105C"/>
    <w:rsid w:val="006B170D"/>
    <w:rsid w:val="006B1C94"/>
    <w:rsid w:val="006B1F70"/>
    <w:rsid w:val="006B2232"/>
    <w:rsid w:val="006B2356"/>
    <w:rsid w:val="006B240B"/>
    <w:rsid w:val="006B27DE"/>
    <w:rsid w:val="006B29EC"/>
    <w:rsid w:val="006B2F26"/>
    <w:rsid w:val="006B31FD"/>
    <w:rsid w:val="006B34D7"/>
    <w:rsid w:val="006B3754"/>
    <w:rsid w:val="006B377C"/>
    <w:rsid w:val="006B3AE2"/>
    <w:rsid w:val="006B3B4D"/>
    <w:rsid w:val="006B3B4E"/>
    <w:rsid w:val="006B3E7C"/>
    <w:rsid w:val="006B3E81"/>
    <w:rsid w:val="006B3F72"/>
    <w:rsid w:val="006B496E"/>
    <w:rsid w:val="006B4A55"/>
    <w:rsid w:val="006B4B5F"/>
    <w:rsid w:val="006B4C71"/>
    <w:rsid w:val="006B4F57"/>
    <w:rsid w:val="006B5383"/>
    <w:rsid w:val="006B6306"/>
    <w:rsid w:val="006B640E"/>
    <w:rsid w:val="006B6ACF"/>
    <w:rsid w:val="006B6C26"/>
    <w:rsid w:val="006B6F47"/>
    <w:rsid w:val="006B70AE"/>
    <w:rsid w:val="006B7166"/>
    <w:rsid w:val="006B7560"/>
    <w:rsid w:val="006B7898"/>
    <w:rsid w:val="006B7967"/>
    <w:rsid w:val="006C0113"/>
    <w:rsid w:val="006C01F9"/>
    <w:rsid w:val="006C0369"/>
    <w:rsid w:val="006C05E7"/>
    <w:rsid w:val="006C0B2E"/>
    <w:rsid w:val="006C0B66"/>
    <w:rsid w:val="006C0EDD"/>
    <w:rsid w:val="006C19BE"/>
    <w:rsid w:val="006C1C84"/>
    <w:rsid w:val="006C1F19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17"/>
    <w:rsid w:val="006C3F9D"/>
    <w:rsid w:val="006C4F56"/>
    <w:rsid w:val="006C5741"/>
    <w:rsid w:val="006C5958"/>
    <w:rsid w:val="006C5AB6"/>
    <w:rsid w:val="006C5CB9"/>
    <w:rsid w:val="006C76C0"/>
    <w:rsid w:val="006C772C"/>
    <w:rsid w:val="006C7827"/>
    <w:rsid w:val="006C7877"/>
    <w:rsid w:val="006D01AF"/>
    <w:rsid w:val="006D030B"/>
    <w:rsid w:val="006D03D2"/>
    <w:rsid w:val="006D0518"/>
    <w:rsid w:val="006D061B"/>
    <w:rsid w:val="006D0C4B"/>
    <w:rsid w:val="006D1067"/>
    <w:rsid w:val="006D1512"/>
    <w:rsid w:val="006D17AE"/>
    <w:rsid w:val="006D1FA4"/>
    <w:rsid w:val="006D22A0"/>
    <w:rsid w:val="006D23EA"/>
    <w:rsid w:val="006D25B9"/>
    <w:rsid w:val="006D25CE"/>
    <w:rsid w:val="006D2775"/>
    <w:rsid w:val="006D2F99"/>
    <w:rsid w:val="006D3089"/>
    <w:rsid w:val="006D32CA"/>
    <w:rsid w:val="006D32E8"/>
    <w:rsid w:val="006D376F"/>
    <w:rsid w:val="006D3AA0"/>
    <w:rsid w:val="006D3C2D"/>
    <w:rsid w:val="006D3C72"/>
    <w:rsid w:val="006D3DF5"/>
    <w:rsid w:val="006D3ED1"/>
    <w:rsid w:val="006D4582"/>
    <w:rsid w:val="006D48FB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612"/>
    <w:rsid w:val="006D67E7"/>
    <w:rsid w:val="006D6AB4"/>
    <w:rsid w:val="006D6D32"/>
    <w:rsid w:val="006D6F1A"/>
    <w:rsid w:val="006D7274"/>
    <w:rsid w:val="006D7332"/>
    <w:rsid w:val="006D7415"/>
    <w:rsid w:val="006D745C"/>
    <w:rsid w:val="006D7910"/>
    <w:rsid w:val="006D7E58"/>
    <w:rsid w:val="006E023B"/>
    <w:rsid w:val="006E0758"/>
    <w:rsid w:val="006E089F"/>
    <w:rsid w:val="006E1138"/>
    <w:rsid w:val="006E12C5"/>
    <w:rsid w:val="006E1C60"/>
    <w:rsid w:val="006E2023"/>
    <w:rsid w:val="006E21E7"/>
    <w:rsid w:val="006E2478"/>
    <w:rsid w:val="006E264A"/>
    <w:rsid w:val="006E288C"/>
    <w:rsid w:val="006E2A0D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95B"/>
    <w:rsid w:val="006E6B04"/>
    <w:rsid w:val="006E7356"/>
    <w:rsid w:val="006E754B"/>
    <w:rsid w:val="006E7928"/>
    <w:rsid w:val="006F03F0"/>
    <w:rsid w:val="006F070A"/>
    <w:rsid w:val="006F07AB"/>
    <w:rsid w:val="006F1391"/>
    <w:rsid w:val="006F151F"/>
    <w:rsid w:val="006F1B26"/>
    <w:rsid w:val="006F1BB5"/>
    <w:rsid w:val="006F2113"/>
    <w:rsid w:val="006F2D75"/>
    <w:rsid w:val="006F30BF"/>
    <w:rsid w:val="006F3158"/>
    <w:rsid w:val="006F3442"/>
    <w:rsid w:val="006F347C"/>
    <w:rsid w:val="006F36AC"/>
    <w:rsid w:val="006F3878"/>
    <w:rsid w:val="006F3E3E"/>
    <w:rsid w:val="006F3F05"/>
    <w:rsid w:val="006F43DA"/>
    <w:rsid w:val="006F46DF"/>
    <w:rsid w:val="006F4846"/>
    <w:rsid w:val="006F4973"/>
    <w:rsid w:val="006F4C57"/>
    <w:rsid w:val="006F53D2"/>
    <w:rsid w:val="006F5506"/>
    <w:rsid w:val="006F5CAB"/>
    <w:rsid w:val="006F5D5C"/>
    <w:rsid w:val="006F5D80"/>
    <w:rsid w:val="006F5E33"/>
    <w:rsid w:val="006F6445"/>
    <w:rsid w:val="006F6529"/>
    <w:rsid w:val="006F66B2"/>
    <w:rsid w:val="006F6773"/>
    <w:rsid w:val="006F6959"/>
    <w:rsid w:val="006F6D0F"/>
    <w:rsid w:val="006F6EEE"/>
    <w:rsid w:val="006F7074"/>
    <w:rsid w:val="006F707F"/>
    <w:rsid w:val="006F7397"/>
    <w:rsid w:val="006F7456"/>
    <w:rsid w:val="006F74C7"/>
    <w:rsid w:val="006F7A9C"/>
    <w:rsid w:val="007007B6"/>
    <w:rsid w:val="00700829"/>
    <w:rsid w:val="00701C8E"/>
    <w:rsid w:val="00701D6F"/>
    <w:rsid w:val="00701F4D"/>
    <w:rsid w:val="007029D8"/>
    <w:rsid w:val="00702A9F"/>
    <w:rsid w:val="00702BDE"/>
    <w:rsid w:val="00702EE4"/>
    <w:rsid w:val="00703280"/>
    <w:rsid w:val="00703582"/>
    <w:rsid w:val="0070380A"/>
    <w:rsid w:val="00703952"/>
    <w:rsid w:val="00703B96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62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07AED"/>
    <w:rsid w:val="00710772"/>
    <w:rsid w:val="007108B1"/>
    <w:rsid w:val="00710AA6"/>
    <w:rsid w:val="00710CE7"/>
    <w:rsid w:val="0071101F"/>
    <w:rsid w:val="0071119A"/>
    <w:rsid w:val="00711215"/>
    <w:rsid w:val="00711316"/>
    <w:rsid w:val="007118A4"/>
    <w:rsid w:val="00712066"/>
    <w:rsid w:val="0071211A"/>
    <w:rsid w:val="00712160"/>
    <w:rsid w:val="007122B4"/>
    <w:rsid w:val="00712F07"/>
    <w:rsid w:val="007132DF"/>
    <w:rsid w:val="007136E4"/>
    <w:rsid w:val="007139BC"/>
    <w:rsid w:val="00713AF9"/>
    <w:rsid w:val="00713BFC"/>
    <w:rsid w:val="00713C50"/>
    <w:rsid w:val="00713D63"/>
    <w:rsid w:val="0071407D"/>
    <w:rsid w:val="00714304"/>
    <w:rsid w:val="00714CB7"/>
    <w:rsid w:val="0071520C"/>
    <w:rsid w:val="00715475"/>
    <w:rsid w:val="00715D75"/>
    <w:rsid w:val="00715D8E"/>
    <w:rsid w:val="00715F3D"/>
    <w:rsid w:val="00715FBB"/>
    <w:rsid w:val="007164D9"/>
    <w:rsid w:val="007169A9"/>
    <w:rsid w:val="00716A80"/>
    <w:rsid w:val="00716C88"/>
    <w:rsid w:val="00716CD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4FE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619"/>
    <w:rsid w:val="00723937"/>
    <w:rsid w:val="0072440E"/>
    <w:rsid w:val="00724952"/>
    <w:rsid w:val="00724ADC"/>
    <w:rsid w:val="00724BCB"/>
    <w:rsid w:val="00724D28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8F3"/>
    <w:rsid w:val="00727C3E"/>
    <w:rsid w:val="00727E1A"/>
    <w:rsid w:val="00727E20"/>
    <w:rsid w:val="00730323"/>
    <w:rsid w:val="0073048F"/>
    <w:rsid w:val="007307C2"/>
    <w:rsid w:val="00730B4D"/>
    <w:rsid w:val="00730C99"/>
    <w:rsid w:val="00731227"/>
    <w:rsid w:val="00731A3B"/>
    <w:rsid w:val="00731DBF"/>
    <w:rsid w:val="00732124"/>
    <w:rsid w:val="007321CF"/>
    <w:rsid w:val="00732222"/>
    <w:rsid w:val="00732243"/>
    <w:rsid w:val="00732268"/>
    <w:rsid w:val="007324D4"/>
    <w:rsid w:val="0073260A"/>
    <w:rsid w:val="0073350B"/>
    <w:rsid w:val="00733BE9"/>
    <w:rsid w:val="00733C2E"/>
    <w:rsid w:val="0073453D"/>
    <w:rsid w:val="007345DF"/>
    <w:rsid w:val="00734803"/>
    <w:rsid w:val="007349A7"/>
    <w:rsid w:val="00734B3C"/>
    <w:rsid w:val="00734DB0"/>
    <w:rsid w:val="0073540A"/>
    <w:rsid w:val="0073586A"/>
    <w:rsid w:val="00735AD5"/>
    <w:rsid w:val="00735FA2"/>
    <w:rsid w:val="00736188"/>
    <w:rsid w:val="00736215"/>
    <w:rsid w:val="007362B4"/>
    <w:rsid w:val="00736F65"/>
    <w:rsid w:val="007371C5"/>
    <w:rsid w:val="007371F5"/>
    <w:rsid w:val="00737B51"/>
    <w:rsid w:val="00737BAD"/>
    <w:rsid w:val="00737CD1"/>
    <w:rsid w:val="0074001C"/>
    <w:rsid w:val="0074035E"/>
    <w:rsid w:val="007408BD"/>
    <w:rsid w:val="0074091C"/>
    <w:rsid w:val="00740BB7"/>
    <w:rsid w:val="00741318"/>
    <w:rsid w:val="0074136C"/>
    <w:rsid w:val="00741486"/>
    <w:rsid w:val="0074161F"/>
    <w:rsid w:val="0074262E"/>
    <w:rsid w:val="00742C89"/>
    <w:rsid w:val="00743106"/>
    <w:rsid w:val="007432D3"/>
    <w:rsid w:val="007432E4"/>
    <w:rsid w:val="007436C9"/>
    <w:rsid w:val="00743970"/>
    <w:rsid w:val="00743992"/>
    <w:rsid w:val="00743F35"/>
    <w:rsid w:val="0074414F"/>
    <w:rsid w:val="007444F0"/>
    <w:rsid w:val="00744503"/>
    <w:rsid w:val="00744A55"/>
    <w:rsid w:val="00744F2E"/>
    <w:rsid w:val="00745AD0"/>
    <w:rsid w:val="00745F93"/>
    <w:rsid w:val="00746202"/>
    <w:rsid w:val="00746218"/>
    <w:rsid w:val="007464D0"/>
    <w:rsid w:val="007467FD"/>
    <w:rsid w:val="00746D72"/>
    <w:rsid w:val="00747354"/>
    <w:rsid w:val="0074764C"/>
    <w:rsid w:val="007477AC"/>
    <w:rsid w:val="0074786B"/>
    <w:rsid w:val="00747D1F"/>
    <w:rsid w:val="00747EB5"/>
    <w:rsid w:val="007501BE"/>
    <w:rsid w:val="00750496"/>
    <w:rsid w:val="0075069D"/>
    <w:rsid w:val="007508BE"/>
    <w:rsid w:val="00750CE4"/>
    <w:rsid w:val="00750EC8"/>
    <w:rsid w:val="007512BD"/>
    <w:rsid w:val="00751825"/>
    <w:rsid w:val="007518C2"/>
    <w:rsid w:val="00751A6B"/>
    <w:rsid w:val="007524D6"/>
    <w:rsid w:val="00752892"/>
    <w:rsid w:val="00752A14"/>
    <w:rsid w:val="00752DCA"/>
    <w:rsid w:val="00752E29"/>
    <w:rsid w:val="00753237"/>
    <w:rsid w:val="00753594"/>
    <w:rsid w:val="00753A10"/>
    <w:rsid w:val="00753E69"/>
    <w:rsid w:val="00753FE1"/>
    <w:rsid w:val="00754709"/>
    <w:rsid w:val="0075492F"/>
    <w:rsid w:val="00754E32"/>
    <w:rsid w:val="00755055"/>
    <w:rsid w:val="00755579"/>
    <w:rsid w:val="00755A6A"/>
    <w:rsid w:val="00755DB4"/>
    <w:rsid w:val="007564C5"/>
    <w:rsid w:val="0075652F"/>
    <w:rsid w:val="007565F7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0952"/>
    <w:rsid w:val="0076118A"/>
    <w:rsid w:val="00761512"/>
    <w:rsid w:val="007618AD"/>
    <w:rsid w:val="0076226D"/>
    <w:rsid w:val="007625C9"/>
    <w:rsid w:val="00762817"/>
    <w:rsid w:val="00762D0F"/>
    <w:rsid w:val="00762E13"/>
    <w:rsid w:val="00762E1F"/>
    <w:rsid w:val="007633FF"/>
    <w:rsid w:val="00764FAD"/>
    <w:rsid w:val="00765145"/>
    <w:rsid w:val="00765B63"/>
    <w:rsid w:val="00765F11"/>
    <w:rsid w:val="00765FD6"/>
    <w:rsid w:val="007660E5"/>
    <w:rsid w:val="00766351"/>
    <w:rsid w:val="00766F59"/>
    <w:rsid w:val="00767AED"/>
    <w:rsid w:val="007704E8"/>
    <w:rsid w:val="00770DEC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3FE0"/>
    <w:rsid w:val="00774191"/>
    <w:rsid w:val="00774752"/>
    <w:rsid w:val="0077647D"/>
    <w:rsid w:val="00776941"/>
    <w:rsid w:val="00776DA2"/>
    <w:rsid w:val="00776DA7"/>
    <w:rsid w:val="00776F56"/>
    <w:rsid w:val="007770FA"/>
    <w:rsid w:val="007773CD"/>
    <w:rsid w:val="007778C7"/>
    <w:rsid w:val="00777BE9"/>
    <w:rsid w:val="00777EA0"/>
    <w:rsid w:val="00777EA8"/>
    <w:rsid w:val="00780105"/>
    <w:rsid w:val="00780156"/>
    <w:rsid w:val="00780304"/>
    <w:rsid w:val="007803F2"/>
    <w:rsid w:val="00781069"/>
    <w:rsid w:val="0078114B"/>
    <w:rsid w:val="007814B0"/>
    <w:rsid w:val="0078164B"/>
    <w:rsid w:val="00782510"/>
    <w:rsid w:val="00782B7B"/>
    <w:rsid w:val="00782D66"/>
    <w:rsid w:val="00782D91"/>
    <w:rsid w:val="00782EDE"/>
    <w:rsid w:val="00782F39"/>
    <w:rsid w:val="00782FAC"/>
    <w:rsid w:val="007831B1"/>
    <w:rsid w:val="00783DEE"/>
    <w:rsid w:val="00784321"/>
    <w:rsid w:val="0078589E"/>
    <w:rsid w:val="007859F5"/>
    <w:rsid w:val="00785E02"/>
    <w:rsid w:val="0078614E"/>
    <w:rsid w:val="007863D2"/>
    <w:rsid w:val="0078648C"/>
    <w:rsid w:val="00786729"/>
    <w:rsid w:val="007867ED"/>
    <w:rsid w:val="00786B40"/>
    <w:rsid w:val="00787819"/>
    <w:rsid w:val="00787A5F"/>
    <w:rsid w:val="00787C6A"/>
    <w:rsid w:val="0079023D"/>
    <w:rsid w:val="00790711"/>
    <w:rsid w:val="00790740"/>
    <w:rsid w:val="0079086F"/>
    <w:rsid w:val="00790B12"/>
    <w:rsid w:val="0079139E"/>
    <w:rsid w:val="007916B1"/>
    <w:rsid w:val="007921B2"/>
    <w:rsid w:val="00792B42"/>
    <w:rsid w:val="00792C02"/>
    <w:rsid w:val="00793293"/>
    <w:rsid w:val="0079348E"/>
    <w:rsid w:val="007934C4"/>
    <w:rsid w:val="007935D8"/>
    <w:rsid w:val="00793B72"/>
    <w:rsid w:val="00793CF7"/>
    <w:rsid w:val="00793ED5"/>
    <w:rsid w:val="0079406C"/>
    <w:rsid w:val="007945C6"/>
    <w:rsid w:val="00794A7A"/>
    <w:rsid w:val="0079509F"/>
    <w:rsid w:val="007952A2"/>
    <w:rsid w:val="00795843"/>
    <w:rsid w:val="007967A0"/>
    <w:rsid w:val="00796B1D"/>
    <w:rsid w:val="00797353"/>
    <w:rsid w:val="00797463"/>
    <w:rsid w:val="00797588"/>
    <w:rsid w:val="0079769B"/>
    <w:rsid w:val="007977FF"/>
    <w:rsid w:val="00797EFD"/>
    <w:rsid w:val="00797F99"/>
    <w:rsid w:val="00797FA0"/>
    <w:rsid w:val="007A0174"/>
    <w:rsid w:val="007A03BA"/>
    <w:rsid w:val="007A03FF"/>
    <w:rsid w:val="007A046F"/>
    <w:rsid w:val="007A08C1"/>
    <w:rsid w:val="007A1023"/>
    <w:rsid w:val="007A1785"/>
    <w:rsid w:val="007A1DA3"/>
    <w:rsid w:val="007A1DDE"/>
    <w:rsid w:val="007A1F1B"/>
    <w:rsid w:val="007A20E7"/>
    <w:rsid w:val="007A2521"/>
    <w:rsid w:val="007A25E3"/>
    <w:rsid w:val="007A275A"/>
    <w:rsid w:val="007A2BED"/>
    <w:rsid w:val="007A327F"/>
    <w:rsid w:val="007A3B02"/>
    <w:rsid w:val="007A3BA2"/>
    <w:rsid w:val="007A3CD6"/>
    <w:rsid w:val="007A3DD1"/>
    <w:rsid w:val="007A4273"/>
    <w:rsid w:val="007A4366"/>
    <w:rsid w:val="007A4670"/>
    <w:rsid w:val="007A4883"/>
    <w:rsid w:val="007A4AA0"/>
    <w:rsid w:val="007A4C22"/>
    <w:rsid w:val="007A53E3"/>
    <w:rsid w:val="007A592A"/>
    <w:rsid w:val="007A60F5"/>
    <w:rsid w:val="007A6A6E"/>
    <w:rsid w:val="007A6A9E"/>
    <w:rsid w:val="007A6AC7"/>
    <w:rsid w:val="007A6DB2"/>
    <w:rsid w:val="007A770C"/>
    <w:rsid w:val="007A7A90"/>
    <w:rsid w:val="007A7E12"/>
    <w:rsid w:val="007A7EFD"/>
    <w:rsid w:val="007B080F"/>
    <w:rsid w:val="007B0ACA"/>
    <w:rsid w:val="007B0B43"/>
    <w:rsid w:val="007B0D41"/>
    <w:rsid w:val="007B0DFC"/>
    <w:rsid w:val="007B1177"/>
    <w:rsid w:val="007B1627"/>
    <w:rsid w:val="007B1801"/>
    <w:rsid w:val="007B189E"/>
    <w:rsid w:val="007B1A3D"/>
    <w:rsid w:val="007B2147"/>
    <w:rsid w:val="007B2165"/>
    <w:rsid w:val="007B2246"/>
    <w:rsid w:val="007B2342"/>
    <w:rsid w:val="007B2884"/>
    <w:rsid w:val="007B2BF0"/>
    <w:rsid w:val="007B301B"/>
    <w:rsid w:val="007B3E95"/>
    <w:rsid w:val="007B3EDE"/>
    <w:rsid w:val="007B4809"/>
    <w:rsid w:val="007B52BE"/>
    <w:rsid w:val="007B5544"/>
    <w:rsid w:val="007B5B9D"/>
    <w:rsid w:val="007B5F61"/>
    <w:rsid w:val="007B609E"/>
    <w:rsid w:val="007B6323"/>
    <w:rsid w:val="007B64D4"/>
    <w:rsid w:val="007B68A4"/>
    <w:rsid w:val="007B691A"/>
    <w:rsid w:val="007B6BFD"/>
    <w:rsid w:val="007B6DDF"/>
    <w:rsid w:val="007B6E99"/>
    <w:rsid w:val="007B6FFE"/>
    <w:rsid w:val="007B7B2B"/>
    <w:rsid w:val="007C0141"/>
    <w:rsid w:val="007C022C"/>
    <w:rsid w:val="007C023C"/>
    <w:rsid w:val="007C0276"/>
    <w:rsid w:val="007C031C"/>
    <w:rsid w:val="007C053B"/>
    <w:rsid w:val="007C0671"/>
    <w:rsid w:val="007C0E22"/>
    <w:rsid w:val="007C2014"/>
    <w:rsid w:val="007C25C5"/>
    <w:rsid w:val="007C2630"/>
    <w:rsid w:val="007C2777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380"/>
    <w:rsid w:val="007C444B"/>
    <w:rsid w:val="007C4777"/>
    <w:rsid w:val="007C4E85"/>
    <w:rsid w:val="007C4F29"/>
    <w:rsid w:val="007C55CA"/>
    <w:rsid w:val="007C5CE5"/>
    <w:rsid w:val="007C681E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3B0"/>
    <w:rsid w:val="007D3C2B"/>
    <w:rsid w:val="007D3D1F"/>
    <w:rsid w:val="007D3FC2"/>
    <w:rsid w:val="007D40B6"/>
    <w:rsid w:val="007D4155"/>
    <w:rsid w:val="007D44C3"/>
    <w:rsid w:val="007D5091"/>
    <w:rsid w:val="007D517A"/>
    <w:rsid w:val="007D55B3"/>
    <w:rsid w:val="007D56C6"/>
    <w:rsid w:val="007D5BAA"/>
    <w:rsid w:val="007D601F"/>
    <w:rsid w:val="007D6519"/>
    <w:rsid w:val="007D67E5"/>
    <w:rsid w:val="007D6B05"/>
    <w:rsid w:val="007D6E2C"/>
    <w:rsid w:val="007D7242"/>
    <w:rsid w:val="007D758E"/>
    <w:rsid w:val="007D781E"/>
    <w:rsid w:val="007D7B5D"/>
    <w:rsid w:val="007E0298"/>
    <w:rsid w:val="007E03A1"/>
    <w:rsid w:val="007E0455"/>
    <w:rsid w:val="007E0C28"/>
    <w:rsid w:val="007E0F8E"/>
    <w:rsid w:val="007E1172"/>
    <w:rsid w:val="007E122A"/>
    <w:rsid w:val="007E1331"/>
    <w:rsid w:val="007E1B50"/>
    <w:rsid w:val="007E1CA3"/>
    <w:rsid w:val="007E1F44"/>
    <w:rsid w:val="007E1FE9"/>
    <w:rsid w:val="007E21C9"/>
    <w:rsid w:val="007E2AFF"/>
    <w:rsid w:val="007E32E8"/>
    <w:rsid w:val="007E3A3B"/>
    <w:rsid w:val="007E40C0"/>
    <w:rsid w:val="007E411D"/>
    <w:rsid w:val="007E44E0"/>
    <w:rsid w:val="007E4D27"/>
    <w:rsid w:val="007E4F02"/>
    <w:rsid w:val="007E5029"/>
    <w:rsid w:val="007E58F3"/>
    <w:rsid w:val="007E5962"/>
    <w:rsid w:val="007E5CFD"/>
    <w:rsid w:val="007E63AD"/>
    <w:rsid w:val="007E6F26"/>
    <w:rsid w:val="007E6FA2"/>
    <w:rsid w:val="007E72B9"/>
    <w:rsid w:val="007E7559"/>
    <w:rsid w:val="007E7E60"/>
    <w:rsid w:val="007F0282"/>
    <w:rsid w:val="007F068D"/>
    <w:rsid w:val="007F173C"/>
    <w:rsid w:val="007F17A5"/>
    <w:rsid w:val="007F1855"/>
    <w:rsid w:val="007F1A7F"/>
    <w:rsid w:val="007F1D87"/>
    <w:rsid w:val="007F228D"/>
    <w:rsid w:val="007F2778"/>
    <w:rsid w:val="007F2939"/>
    <w:rsid w:val="007F2C08"/>
    <w:rsid w:val="007F2F5B"/>
    <w:rsid w:val="007F33C8"/>
    <w:rsid w:val="007F3454"/>
    <w:rsid w:val="007F374D"/>
    <w:rsid w:val="007F3B40"/>
    <w:rsid w:val="007F3CA1"/>
    <w:rsid w:val="007F400E"/>
    <w:rsid w:val="007F4ACF"/>
    <w:rsid w:val="007F5AB8"/>
    <w:rsid w:val="007F5C56"/>
    <w:rsid w:val="007F60DF"/>
    <w:rsid w:val="007F6171"/>
    <w:rsid w:val="007F71DC"/>
    <w:rsid w:val="007F741B"/>
    <w:rsid w:val="007F74F0"/>
    <w:rsid w:val="007F786A"/>
    <w:rsid w:val="007F79DC"/>
    <w:rsid w:val="007F7B9D"/>
    <w:rsid w:val="00800048"/>
    <w:rsid w:val="008012C0"/>
    <w:rsid w:val="008013FC"/>
    <w:rsid w:val="00801583"/>
    <w:rsid w:val="00801663"/>
    <w:rsid w:val="008019DD"/>
    <w:rsid w:val="00801DC1"/>
    <w:rsid w:val="0080231E"/>
    <w:rsid w:val="00802466"/>
    <w:rsid w:val="008024CF"/>
    <w:rsid w:val="00802732"/>
    <w:rsid w:val="00802C27"/>
    <w:rsid w:val="008034BB"/>
    <w:rsid w:val="00803800"/>
    <w:rsid w:val="00803A47"/>
    <w:rsid w:val="00803B0B"/>
    <w:rsid w:val="00803D14"/>
    <w:rsid w:val="00804175"/>
    <w:rsid w:val="00804216"/>
    <w:rsid w:val="00804561"/>
    <w:rsid w:val="00804C7F"/>
    <w:rsid w:val="00805110"/>
    <w:rsid w:val="008058F7"/>
    <w:rsid w:val="00805930"/>
    <w:rsid w:val="00805B4A"/>
    <w:rsid w:val="00805D1D"/>
    <w:rsid w:val="00806129"/>
    <w:rsid w:val="008064AF"/>
    <w:rsid w:val="00806D6D"/>
    <w:rsid w:val="008070E3"/>
    <w:rsid w:val="008071AD"/>
    <w:rsid w:val="008078BD"/>
    <w:rsid w:val="00807B5A"/>
    <w:rsid w:val="00810A27"/>
    <w:rsid w:val="00810C02"/>
    <w:rsid w:val="00810F7C"/>
    <w:rsid w:val="00811823"/>
    <w:rsid w:val="00811848"/>
    <w:rsid w:val="00811A7B"/>
    <w:rsid w:val="008121E7"/>
    <w:rsid w:val="00812218"/>
    <w:rsid w:val="00813ED1"/>
    <w:rsid w:val="00813FA6"/>
    <w:rsid w:val="00814209"/>
    <w:rsid w:val="00814756"/>
    <w:rsid w:val="00814806"/>
    <w:rsid w:val="00814934"/>
    <w:rsid w:val="00814F19"/>
    <w:rsid w:val="00815005"/>
    <w:rsid w:val="00815B9E"/>
    <w:rsid w:val="00815BCB"/>
    <w:rsid w:val="00815BE1"/>
    <w:rsid w:val="008163D9"/>
    <w:rsid w:val="00816428"/>
    <w:rsid w:val="00816692"/>
    <w:rsid w:val="00817028"/>
    <w:rsid w:val="00817049"/>
    <w:rsid w:val="008172A1"/>
    <w:rsid w:val="008173D6"/>
    <w:rsid w:val="008174D9"/>
    <w:rsid w:val="008176AF"/>
    <w:rsid w:val="00817BD8"/>
    <w:rsid w:val="00817C10"/>
    <w:rsid w:val="00817EAA"/>
    <w:rsid w:val="00820435"/>
    <w:rsid w:val="00820553"/>
    <w:rsid w:val="0082097C"/>
    <w:rsid w:val="0082143C"/>
    <w:rsid w:val="0082169C"/>
    <w:rsid w:val="00821981"/>
    <w:rsid w:val="00821A79"/>
    <w:rsid w:val="008222F5"/>
    <w:rsid w:val="00822988"/>
    <w:rsid w:val="00823687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6AA9"/>
    <w:rsid w:val="00826D28"/>
    <w:rsid w:val="00827023"/>
    <w:rsid w:val="008273A6"/>
    <w:rsid w:val="00827F45"/>
    <w:rsid w:val="0083041D"/>
    <w:rsid w:val="00830657"/>
    <w:rsid w:val="00830EE8"/>
    <w:rsid w:val="0083113D"/>
    <w:rsid w:val="008316E8"/>
    <w:rsid w:val="008316FF"/>
    <w:rsid w:val="00831915"/>
    <w:rsid w:val="00831B32"/>
    <w:rsid w:val="00831F23"/>
    <w:rsid w:val="0083218C"/>
    <w:rsid w:val="0083243E"/>
    <w:rsid w:val="00832969"/>
    <w:rsid w:val="00833797"/>
    <w:rsid w:val="00833B3A"/>
    <w:rsid w:val="00833DB5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5E3"/>
    <w:rsid w:val="00835E66"/>
    <w:rsid w:val="00835FD9"/>
    <w:rsid w:val="00836AF3"/>
    <w:rsid w:val="00836C77"/>
    <w:rsid w:val="00836D75"/>
    <w:rsid w:val="00837731"/>
    <w:rsid w:val="008377FC"/>
    <w:rsid w:val="00837CE9"/>
    <w:rsid w:val="00840270"/>
    <w:rsid w:val="00840361"/>
    <w:rsid w:val="00840532"/>
    <w:rsid w:val="008405C6"/>
    <w:rsid w:val="008407D1"/>
    <w:rsid w:val="008409E1"/>
    <w:rsid w:val="00840C8B"/>
    <w:rsid w:val="008410C6"/>
    <w:rsid w:val="00841264"/>
    <w:rsid w:val="0084130B"/>
    <w:rsid w:val="008415F4"/>
    <w:rsid w:val="00841636"/>
    <w:rsid w:val="00841D46"/>
    <w:rsid w:val="00842AA8"/>
    <w:rsid w:val="00843043"/>
    <w:rsid w:val="008431DB"/>
    <w:rsid w:val="008433BF"/>
    <w:rsid w:val="00843BC6"/>
    <w:rsid w:val="0084407E"/>
    <w:rsid w:val="00844579"/>
    <w:rsid w:val="008445D5"/>
    <w:rsid w:val="00844B83"/>
    <w:rsid w:val="00844BB4"/>
    <w:rsid w:val="00844F03"/>
    <w:rsid w:val="008456F6"/>
    <w:rsid w:val="00845998"/>
    <w:rsid w:val="008459D5"/>
    <w:rsid w:val="00846021"/>
    <w:rsid w:val="00846506"/>
    <w:rsid w:val="00846D2D"/>
    <w:rsid w:val="00847186"/>
    <w:rsid w:val="00847265"/>
    <w:rsid w:val="008474DF"/>
    <w:rsid w:val="008477F7"/>
    <w:rsid w:val="00847836"/>
    <w:rsid w:val="00847A39"/>
    <w:rsid w:val="00847CAE"/>
    <w:rsid w:val="00847EA7"/>
    <w:rsid w:val="008501C9"/>
    <w:rsid w:val="00850932"/>
    <w:rsid w:val="00850D3B"/>
    <w:rsid w:val="00851069"/>
    <w:rsid w:val="008510B2"/>
    <w:rsid w:val="008519D4"/>
    <w:rsid w:val="00851AAD"/>
    <w:rsid w:val="008520C6"/>
    <w:rsid w:val="00852174"/>
    <w:rsid w:val="008524F0"/>
    <w:rsid w:val="00852B06"/>
    <w:rsid w:val="008533AF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93"/>
    <w:rsid w:val="008559AE"/>
    <w:rsid w:val="008562B4"/>
    <w:rsid w:val="0085643B"/>
    <w:rsid w:val="0085663D"/>
    <w:rsid w:val="00856CF6"/>
    <w:rsid w:val="00856D89"/>
    <w:rsid w:val="00857080"/>
    <w:rsid w:val="00857228"/>
    <w:rsid w:val="0085730E"/>
    <w:rsid w:val="00857318"/>
    <w:rsid w:val="0085758E"/>
    <w:rsid w:val="008579C6"/>
    <w:rsid w:val="0086050C"/>
    <w:rsid w:val="00860B0A"/>
    <w:rsid w:val="00860BE0"/>
    <w:rsid w:val="00860C12"/>
    <w:rsid w:val="00860C89"/>
    <w:rsid w:val="00860DF7"/>
    <w:rsid w:val="008617B7"/>
    <w:rsid w:val="00861A00"/>
    <w:rsid w:val="00861A6E"/>
    <w:rsid w:val="00861F1F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A45"/>
    <w:rsid w:val="00864E4E"/>
    <w:rsid w:val="008659BC"/>
    <w:rsid w:val="00865A32"/>
    <w:rsid w:val="00865BB3"/>
    <w:rsid w:val="00865DA5"/>
    <w:rsid w:val="008660AA"/>
    <w:rsid w:val="008660B0"/>
    <w:rsid w:val="00866415"/>
    <w:rsid w:val="00866D07"/>
    <w:rsid w:val="00866DAA"/>
    <w:rsid w:val="00867953"/>
    <w:rsid w:val="008708F6"/>
    <w:rsid w:val="0087099E"/>
    <w:rsid w:val="00870DA6"/>
    <w:rsid w:val="008710A1"/>
    <w:rsid w:val="0087113A"/>
    <w:rsid w:val="00871184"/>
    <w:rsid w:val="008714D3"/>
    <w:rsid w:val="008716B8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39EE"/>
    <w:rsid w:val="00873AC4"/>
    <w:rsid w:val="008742CE"/>
    <w:rsid w:val="00874729"/>
    <w:rsid w:val="00874CB4"/>
    <w:rsid w:val="0087534A"/>
    <w:rsid w:val="008753BF"/>
    <w:rsid w:val="00875DDC"/>
    <w:rsid w:val="0087682A"/>
    <w:rsid w:val="00877B7B"/>
    <w:rsid w:val="008809BC"/>
    <w:rsid w:val="00880B5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191"/>
    <w:rsid w:val="008832E2"/>
    <w:rsid w:val="0088366C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5C"/>
    <w:rsid w:val="00886B7F"/>
    <w:rsid w:val="00887052"/>
    <w:rsid w:val="008879A5"/>
    <w:rsid w:val="00887A9B"/>
    <w:rsid w:val="00890104"/>
    <w:rsid w:val="008902C8"/>
    <w:rsid w:val="0089060E"/>
    <w:rsid w:val="00890861"/>
    <w:rsid w:val="00890D38"/>
    <w:rsid w:val="00890E50"/>
    <w:rsid w:val="00890F40"/>
    <w:rsid w:val="00891242"/>
    <w:rsid w:val="008913DC"/>
    <w:rsid w:val="0089156F"/>
    <w:rsid w:val="0089164E"/>
    <w:rsid w:val="00891FC4"/>
    <w:rsid w:val="008921A6"/>
    <w:rsid w:val="0089241B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4F4"/>
    <w:rsid w:val="008948C4"/>
    <w:rsid w:val="00894951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49A"/>
    <w:rsid w:val="008974E0"/>
    <w:rsid w:val="00897783"/>
    <w:rsid w:val="00897795"/>
    <w:rsid w:val="0089785F"/>
    <w:rsid w:val="008978FB"/>
    <w:rsid w:val="00897980"/>
    <w:rsid w:val="00897E86"/>
    <w:rsid w:val="008A06AE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2FF0"/>
    <w:rsid w:val="008A352D"/>
    <w:rsid w:val="008A3BFB"/>
    <w:rsid w:val="008A3C03"/>
    <w:rsid w:val="008A3F84"/>
    <w:rsid w:val="008A3F96"/>
    <w:rsid w:val="008A410E"/>
    <w:rsid w:val="008A4604"/>
    <w:rsid w:val="008A4A90"/>
    <w:rsid w:val="008A4AFB"/>
    <w:rsid w:val="008A4EA8"/>
    <w:rsid w:val="008A4FAD"/>
    <w:rsid w:val="008A515B"/>
    <w:rsid w:val="008A5256"/>
    <w:rsid w:val="008A5398"/>
    <w:rsid w:val="008A5941"/>
    <w:rsid w:val="008A5A0A"/>
    <w:rsid w:val="008A663B"/>
    <w:rsid w:val="008A66B6"/>
    <w:rsid w:val="008A6FFE"/>
    <w:rsid w:val="008A7AFD"/>
    <w:rsid w:val="008A7D7A"/>
    <w:rsid w:val="008B00F7"/>
    <w:rsid w:val="008B0430"/>
    <w:rsid w:val="008B04FB"/>
    <w:rsid w:val="008B06EC"/>
    <w:rsid w:val="008B07F3"/>
    <w:rsid w:val="008B09A3"/>
    <w:rsid w:val="008B10F1"/>
    <w:rsid w:val="008B15A8"/>
    <w:rsid w:val="008B17EE"/>
    <w:rsid w:val="008B1DF8"/>
    <w:rsid w:val="008B1E9B"/>
    <w:rsid w:val="008B22A9"/>
    <w:rsid w:val="008B2471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4C4D"/>
    <w:rsid w:val="008B534A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A79"/>
    <w:rsid w:val="008C0F10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47F"/>
    <w:rsid w:val="008C5930"/>
    <w:rsid w:val="008C59C3"/>
    <w:rsid w:val="008C5E39"/>
    <w:rsid w:val="008C5F9A"/>
    <w:rsid w:val="008C5FA8"/>
    <w:rsid w:val="008C60D3"/>
    <w:rsid w:val="008C613D"/>
    <w:rsid w:val="008C63B6"/>
    <w:rsid w:val="008C66C0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2F69"/>
    <w:rsid w:val="008D31DB"/>
    <w:rsid w:val="008D3706"/>
    <w:rsid w:val="008D41DA"/>
    <w:rsid w:val="008D4684"/>
    <w:rsid w:val="008D4910"/>
    <w:rsid w:val="008D4E0F"/>
    <w:rsid w:val="008D4E8F"/>
    <w:rsid w:val="008D523E"/>
    <w:rsid w:val="008D5B73"/>
    <w:rsid w:val="008D5D13"/>
    <w:rsid w:val="008D6387"/>
    <w:rsid w:val="008D6398"/>
    <w:rsid w:val="008D647E"/>
    <w:rsid w:val="008D653E"/>
    <w:rsid w:val="008D75A9"/>
    <w:rsid w:val="008D7989"/>
    <w:rsid w:val="008D7BB1"/>
    <w:rsid w:val="008D7FD8"/>
    <w:rsid w:val="008E00CF"/>
    <w:rsid w:val="008E01CD"/>
    <w:rsid w:val="008E027F"/>
    <w:rsid w:val="008E03DC"/>
    <w:rsid w:val="008E0433"/>
    <w:rsid w:val="008E0440"/>
    <w:rsid w:val="008E0CFB"/>
    <w:rsid w:val="008E0D4B"/>
    <w:rsid w:val="008E0ED3"/>
    <w:rsid w:val="008E17BA"/>
    <w:rsid w:val="008E1A9E"/>
    <w:rsid w:val="008E1E2D"/>
    <w:rsid w:val="008E252C"/>
    <w:rsid w:val="008E2689"/>
    <w:rsid w:val="008E2DDC"/>
    <w:rsid w:val="008E3003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21A"/>
    <w:rsid w:val="008E7813"/>
    <w:rsid w:val="008E795E"/>
    <w:rsid w:val="008F0968"/>
    <w:rsid w:val="008F0B59"/>
    <w:rsid w:val="008F0DC5"/>
    <w:rsid w:val="008F0ED8"/>
    <w:rsid w:val="008F1006"/>
    <w:rsid w:val="008F1011"/>
    <w:rsid w:val="008F106C"/>
    <w:rsid w:val="008F1A22"/>
    <w:rsid w:val="008F1B3E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9DE"/>
    <w:rsid w:val="008F3D94"/>
    <w:rsid w:val="008F3F48"/>
    <w:rsid w:val="008F4222"/>
    <w:rsid w:val="008F436C"/>
    <w:rsid w:val="008F49A1"/>
    <w:rsid w:val="008F4ECF"/>
    <w:rsid w:val="008F550E"/>
    <w:rsid w:val="008F5884"/>
    <w:rsid w:val="008F58E6"/>
    <w:rsid w:val="008F5A0C"/>
    <w:rsid w:val="008F5A23"/>
    <w:rsid w:val="008F5D71"/>
    <w:rsid w:val="008F5D75"/>
    <w:rsid w:val="008F5F2E"/>
    <w:rsid w:val="008F6123"/>
    <w:rsid w:val="008F656C"/>
    <w:rsid w:val="008F6F36"/>
    <w:rsid w:val="008F7144"/>
    <w:rsid w:val="008F751B"/>
    <w:rsid w:val="008F7651"/>
    <w:rsid w:val="008F7B76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195A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B74"/>
    <w:rsid w:val="00904E4C"/>
    <w:rsid w:val="009053AE"/>
    <w:rsid w:val="0090541A"/>
    <w:rsid w:val="00905954"/>
    <w:rsid w:val="00905F9B"/>
    <w:rsid w:val="00906245"/>
    <w:rsid w:val="00906466"/>
    <w:rsid w:val="0090685E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ED3"/>
    <w:rsid w:val="00912FFE"/>
    <w:rsid w:val="009130EB"/>
    <w:rsid w:val="00913498"/>
    <w:rsid w:val="009139DD"/>
    <w:rsid w:val="00914177"/>
    <w:rsid w:val="009147A6"/>
    <w:rsid w:val="00914F63"/>
    <w:rsid w:val="00915626"/>
    <w:rsid w:val="00915ACC"/>
    <w:rsid w:val="009162ED"/>
    <w:rsid w:val="009163C4"/>
    <w:rsid w:val="009166CE"/>
    <w:rsid w:val="00916B48"/>
    <w:rsid w:val="00916EB1"/>
    <w:rsid w:val="009173CE"/>
    <w:rsid w:val="00917866"/>
    <w:rsid w:val="00917B33"/>
    <w:rsid w:val="00917C5F"/>
    <w:rsid w:val="00917CFB"/>
    <w:rsid w:val="00917FDA"/>
    <w:rsid w:val="00920521"/>
    <w:rsid w:val="00920B27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65F"/>
    <w:rsid w:val="00923732"/>
    <w:rsid w:val="00923BEB"/>
    <w:rsid w:val="00924041"/>
    <w:rsid w:val="00924265"/>
    <w:rsid w:val="00924365"/>
    <w:rsid w:val="00924499"/>
    <w:rsid w:val="00924536"/>
    <w:rsid w:val="009249AA"/>
    <w:rsid w:val="0092526C"/>
    <w:rsid w:val="00925299"/>
    <w:rsid w:val="00925694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053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8A3"/>
    <w:rsid w:val="00936992"/>
    <w:rsid w:val="00937252"/>
    <w:rsid w:val="009376B3"/>
    <w:rsid w:val="0093798B"/>
    <w:rsid w:val="00937C2B"/>
    <w:rsid w:val="00937C5D"/>
    <w:rsid w:val="00937C89"/>
    <w:rsid w:val="00937CCD"/>
    <w:rsid w:val="00937DBF"/>
    <w:rsid w:val="00937E5A"/>
    <w:rsid w:val="00937F4C"/>
    <w:rsid w:val="00937F80"/>
    <w:rsid w:val="009400DF"/>
    <w:rsid w:val="009404E1"/>
    <w:rsid w:val="009405B9"/>
    <w:rsid w:val="00940666"/>
    <w:rsid w:val="00940877"/>
    <w:rsid w:val="009415A2"/>
    <w:rsid w:val="0094165C"/>
    <w:rsid w:val="00941A6B"/>
    <w:rsid w:val="00942531"/>
    <w:rsid w:val="00942716"/>
    <w:rsid w:val="00942B3B"/>
    <w:rsid w:val="00943921"/>
    <w:rsid w:val="00943CCF"/>
    <w:rsid w:val="009442A5"/>
    <w:rsid w:val="009442EC"/>
    <w:rsid w:val="00944477"/>
    <w:rsid w:val="00944483"/>
    <w:rsid w:val="009444BA"/>
    <w:rsid w:val="00944A9F"/>
    <w:rsid w:val="00944E1C"/>
    <w:rsid w:val="00945103"/>
    <w:rsid w:val="0094511A"/>
    <w:rsid w:val="00945272"/>
    <w:rsid w:val="0094534A"/>
    <w:rsid w:val="00945441"/>
    <w:rsid w:val="0094552A"/>
    <w:rsid w:val="009455CB"/>
    <w:rsid w:val="009460CD"/>
    <w:rsid w:val="009460F4"/>
    <w:rsid w:val="009462E5"/>
    <w:rsid w:val="00946544"/>
    <w:rsid w:val="0094713F"/>
    <w:rsid w:val="00947437"/>
    <w:rsid w:val="009479CA"/>
    <w:rsid w:val="009501F4"/>
    <w:rsid w:val="00950262"/>
    <w:rsid w:val="00951236"/>
    <w:rsid w:val="009512BD"/>
    <w:rsid w:val="009517BC"/>
    <w:rsid w:val="00951D51"/>
    <w:rsid w:val="0095302A"/>
    <w:rsid w:val="00953F4F"/>
    <w:rsid w:val="00954446"/>
    <w:rsid w:val="00954970"/>
    <w:rsid w:val="009553B2"/>
    <w:rsid w:val="00955617"/>
    <w:rsid w:val="00956105"/>
    <w:rsid w:val="00956382"/>
    <w:rsid w:val="009567C6"/>
    <w:rsid w:val="00956C32"/>
    <w:rsid w:val="00956FEE"/>
    <w:rsid w:val="00957553"/>
    <w:rsid w:val="00957775"/>
    <w:rsid w:val="009577E8"/>
    <w:rsid w:val="00957D00"/>
    <w:rsid w:val="00957F81"/>
    <w:rsid w:val="009602FA"/>
    <w:rsid w:val="0096060C"/>
    <w:rsid w:val="00960645"/>
    <w:rsid w:val="0096081B"/>
    <w:rsid w:val="00960AE1"/>
    <w:rsid w:val="00960F80"/>
    <w:rsid w:val="009617BF"/>
    <w:rsid w:val="0096189C"/>
    <w:rsid w:val="00961B5B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3AFA"/>
    <w:rsid w:val="00963EA1"/>
    <w:rsid w:val="00964418"/>
    <w:rsid w:val="00965008"/>
    <w:rsid w:val="009654B8"/>
    <w:rsid w:val="009655DE"/>
    <w:rsid w:val="00965EE7"/>
    <w:rsid w:val="0096606A"/>
    <w:rsid w:val="0096652B"/>
    <w:rsid w:val="00966678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0E3A"/>
    <w:rsid w:val="009717B0"/>
    <w:rsid w:val="00971A94"/>
    <w:rsid w:val="0097253B"/>
    <w:rsid w:val="0097260E"/>
    <w:rsid w:val="0097287F"/>
    <w:rsid w:val="00972B5A"/>
    <w:rsid w:val="00972EF5"/>
    <w:rsid w:val="009731D6"/>
    <w:rsid w:val="0097329E"/>
    <w:rsid w:val="00973A74"/>
    <w:rsid w:val="00974514"/>
    <w:rsid w:val="00974550"/>
    <w:rsid w:val="00974872"/>
    <w:rsid w:val="00974B5C"/>
    <w:rsid w:val="00975694"/>
    <w:rsid w:val="00975CA3"/>
    <w:rsid w:val="00975CE6"/>
    <w:rsid w:val="009762D7"/>
    <w:rsid w:val="00976316"/>
    <w:rsid w:val="00976523"/>
    <w:rsid w:val="0097682B"/>
    <w:rsid w:val="0097689D"/>
    <w:rsid w:val="00977F07"/>
    <w:rsid w:val="009801AA"/>
    <w:rsid w:val="00980246"/>
    <w:rsid w:val="009807B5"/>
    <w:rsid w:val="00980875"/>
    <w:rsid w:val="00980C46"/>
    <w:rsid w:val="00980C70"/>
    <w:rsid w:val="0098137F"/>
    <w:rsid w:val="00981477"/>
    <w:rsid w:val="009815B1"/>
    <w:rsid w:val="0098192E"/>
    <w:rsid w:val="00981B1A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4BA"/>
    <w:rsid w:val="00985DFF"/>
    <w:rsid w:val="00985FAB"/>
    <w:rsid w:val="00986140"/>
    <w:rsid w:val="00986418"/>
    <w:rsid w:val="00986747"/>
    <w:rsid w:val="009869D7"/>
    <w:rsid w:val="00986F20"/>
    <w:rsid w:val="009870DC"/>
    <w:rsid w:val="00987143"/>
    <w:rsid w:val="00987756"/>
    <w:rsid w:val="00987DE5"/>
    <w:rsid w:val="00987F28"/>
    <w:rsid w:val="00987F2F"/>
    <w:rsid w:val="009902D9"/>
    <w:rsid w:val="009906AE"/>
    <w:rsid w:val="00990DC0"/>
    <w:rsid w:val="00990F85"/>
    <w:rsid w:val="0099121F"/>
    <w:rsid w:val="009914AF"/>
    <w:rsid w:val="0099166A"/>
    <w:rsid w:val="009918B9"/>
    <w:rsid w:val="00991995"/>
    <w:rsid w:val="00991E7B"/>
    <w:rsid w:val="00992246"/>
    <w:rsid w:val="00992F46"/>
    <w:rsid w:val="0099306C"/>
    <w:rsid w:val="009934CB"/>
    <w:rsid w:val="0099360C"/>
    <w:rsid w:val="009936F4"/>
    <w:rsid w:val="009937D0"/>
    <w:rsid w:val="00993A1B"/>
    <w:rsid w:val="0099511E"/>
    <w:rsid w:val="009951D2"/>
    <w:rsid w:val="00995510"/>
    <w:rsid w:val="009956B4"/>
    <w:rsid w:val="009959DE"/>
    <w:rsid w:val="00995C97"/>
    <w:rsid w:val="00995CEA"/>
    <w:rsid w:val="00995DE1"/>
    <w:rsid w:val="00996307"/>
    <w:rsid w:val="0099702D"/>
    <w:rsid w:val="009A011B"/>
    <w:rsid w:val="009A015B"/>
    <w:rsid w:val="009A0945"/>
    <w:rsid w:val="009A0E1E"/>
    <w:rsid w:val="009A0F49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2BD3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61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691"/>
    <w:rsid w:val="009A78C9"/>
    <w:rsid w:val="009A7938"/>
    <w:rsid w:val="009A7A53"/>
    <w:rsid w:val="009A7C8C"/>
    <w:rsid w:val="009A7EF8"/>
    <w:rsid w:val="009A7EF9"/>
    <w:rsid w:val="009B0026"/>
    <w:rsid w:val="009B0351"/>
    <w:rsid w:val="009B1623"/>
    <w:rsid w:val="009B196F"/>
    <w:rsid w:val="009B1D8C"/>
    <w:rsid w:val="009B1FCD"/>
    <w:rsid w:val="009B2566"/>
    <w:rsid w:val="009B2673"/>
    <w:rsid w:val="009B2ABC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9EA"/>
    <w:rsid w:val="009B6DB6"/>
    <w:rsid w:val="009B70B2"/>
    <w:rsid w:val="009B7489"/>
    <w:rsid w:val="009B7681"/>
    <w:rsid w:val="009B7C22"/>
    <w:rsid w:val="009C03BA"/>
    <w:rsid w:val="009C0CB0"/>
    <w:rsid w:val="009C0E8F"/>
    <w:rsid w:val="009C0FB2"/>
    <w:rsid w:val="009C1764"/>
    <w:rsid w:val="009C1BB5"/>
    <w:rsid w:val="009C1C22"/>
    <w:rsid w:val="009C2350"/>
    <w:rsid w:val="009C2C50"/>
    <w:rsid w:val="009C2D5B"/>
    <w:rsid w:val="009C3479"/>
    <w:rsid w:val="009C384C"/>
    <w:rsid w:val="009C3859"/>
    <w:rsid w:val="009C3F06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C781A"/>
    <w:rsid w:val="009C7B6B"/>
    <w:rsid w:val="009C7F72"/>
    <w:rsid w:val="009D01B6"/>
    <w:rsid w:val="009D06C2"/>
    <w:rsid w:val="009D06E0"/>
    <w:rsid w:val="009D07F9"/>
    <w:rsid w:val="009D08A8"/>
    <w:rsid w:val="009D0B59"/>
    <w:rsid w:val="009D0C23"/>
    <w:rsid w:val="009D0F8D"/>
    <w:rsid w:val="009D0FB6"/>
    <w:rsid w:val="009D109F"/>
    <w:rsid w:val="009D16A3"/>
    <w:rsid w:val="009D170B"/>
    <w:rsid w:val="009D1760"/>
    <w:rsid w:val="009D182E"/>
    <w:rsid w:val="009D1902"/>
    <w:rsid w:val="009D1C63"/>
    <w:rsid w:val="009D2335"/>
    <w:rsid w:val="009D242C"/>
    <w:rsid w:val="009D2912"/>
    <w:rsid w:val="009D2A49"/>
    <w:rsid w:val="009D2F94"/>
    <w:rsid w:val="009D32E8"/>
    <w:rsid w:val="009D3602"/>
    <w:rsid w:val="009D3949"/>
    <w:rsid w:val="009D4880"/>
    <w:rsid w:val="009D5377"/>
    <w:rsid w:val="009D53B2"/>
    <w:rsid w:val="009D5979"/>
    <w:rsid w:val="009D5D26"/>
    <w:rsid w:val="009D5DD0"/>
    <w:rsid w:val="009D60E5"/>
    <w:rsid w:val="009D6853"/>
    <w:rsid w:val="009D68C8"/>
    <w:rsid w:val="009D6F27"/>
    <w:rsid w:val="009D7190"/>
    <w:rsid w:val="009D72D0"/>
    <w:rsid w:val="009D7ABA"/>
    <w:rsid w:val="009E07C8"/>
    <w:rsid w:val="009E0CB6"/>
    <w:rsid w:val="009E0D5A"/>
    <w:rsid w:val="009E1553"/>
    <w:rsid w:val="009E1593"/>
    <w:rsid w:val="009E17EB"/>
    <w:rsid w:val="009E1880"/>
    <w:rsid w:val="009E1ABA"/>
    <w:rsid w:val="009E1BFF"/>
    <w:rsid w:val="009E1E50"/>
    <w:rsid w:val="009E2B14"/>
    <w:rsid w:val="009E2CC1"/>
    <w:rsid w:val="009E2DEC"/>
    <w:rsid w:val="009E2FB1"/>
    <w:rsid w:val="009E3146"/>
    <w:rsid w:val="009E3702"/>
    <w:rsid w:val="009E3910"/>
    <w:rsid w:val="009E3C7D"/>
    <w:rsid w:val="009E404B"/>
    <w:rsid w:val="009E42CC"/>
    <w:rsid w:val="009E4442"/>
    <w:rsid w:val="009E4C3C"/>
    <w:rsid w:val="009E4F0F"/>
    <w:rsid w:val="009E5AF2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6EC"/>
    <w:rsid w:val="009E7988"/>
    <w:rsid w:val="009E7B18"/>
    <w:rsid w:val="009E7CA3"/>
    <w:rsid w:val="009E7D1A"/>
    <w:rsid w:val="009F0516"/>
    <w:rsid w:val="009F05DC"/>
    <w:rsid w:val="009F080F"/>
    <w:rsid w:val="009F0958"/>
    <w:rsid w:val="009F0A2A"/>
    <w:rsid w:val="009F184D"/>
    <w:rsid w:val="009F1971"/>
    <w:rsid w:val="009F1DB5"/>
    <w:rsid w:val="009F1DFC"/>
    <w:rsid w:val="009F2932"/>
    <w:rsid w:val="009F2978"/>
    <w:rsid w:val="009F2D8D"/>
    <w:rsid w:val="009F3727"/>
    <w:rsid w:val="009F39A8"/>
    <w:rsid w:val="009F3A05"/>
    <w:rsid w:val="009F3B0B"/>
    <w:rsid w:val="009F3E48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980"/>
    <w:rsid w:val="009F6A28"/>
    <w:rsid w:val="009F6AC3"/>
    <w:rsid w:val="009F6FF6"/>
    <w:rsid w:val="009F7B63"/>
    <w:rsid w:val="009F7BDC"/>
    <w:rsid w:val="009F7FC6"/>
    <w:rsid w:val="00A00720"/>
    <w:rsid w:val="00A00922"/>
    <w:rsid w:val="00A00ACF"/>
    <w:rsid w:val="00A00BF2"/>
    <w:rsid w:val="00A01082"/>
    <w:rsid w:val="00A0121C"/>
    <w:rsid w:val="00A012CB"/>
    <w:rsid w:val="00A0141D"/>
    <w:rsid w:val="00A014D0"/>
    <w:rsid w:val="00A01A84"/>
    <w:rsid w:val="00A022E6"/>
    <w:rsid w:val="00A023E6"/>
    <w:rsid w:val="00A02707"/>
    <w:rsid w:val="00A02B75"/>
    <w:rsid w:val="00A02D74"/>
    <w:rsid w:val="00A031CD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4B4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07EFB"/>
    <w:rsid w:val="00A07F7E"/>
    <w:rsid w:val="00A100FA"/>
    <w:rsid w:val="00A10193"/>
    <w:rsid w:val="00A10231"/>
    <w:rsid w:val="00A10701"/>
    <w:rsid w:val="00A10C88"/>
    <w:rsid w:val="00A10EDE"/>
    <w:rsid w:val="00A116DA"/>
    <w:rsid w:val="00A11712"/>
    <w:rsid w:val="00A1187B"/>
    <w:rsid w:val="00A11A51"/>
    <w:rsid w:val="00A11A84"/>
    <w:rsid w:val="00A11F54"/>
    <w:rsid w:val="00A1213F"/>
    <w:rsid w:val="00A121B9"/>
    <w:rsid w:val="00A1249D"/>
    <w:rsid w:val="00A12B5B"/>
    <w:rsid w:val="00A12B60"/>
    <w:rsid w:val="00A132B5"/>
    <w:rsid w:val="00A135C1"/>
    <w:rsid w:val="00A1378D"/>
    <w:rsid w:val="00A1391A"/>
    <w:rsid w:val="00A13BCA"/>
    <w:rsid w:val="00A141CE"/>
    <w:rsid w:val="00A14231"/>
    <w:rsid w:val="00A14996"/>
    <w:rsid w:val="00A152FB"/>
    <w:rsid w:val="00A153CF"/>
    <w:rsid w:val="00A1544E"/>
    <w:rsid w:val="00A15691"/>
    <w:rsid w:val="00A15A80"/>
    <w:rsid w:val="00A15CAB"/>
    <w:rsid w:val="00A15D78"/>
    <w:rsid w:val="00A15DDC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0AB4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2B8B"/>
    <w:rsid w:val="00A23351"/>
    <w:rsid w:val="00A234F3"/>
    <w:rsid w:val="00A23800"/>
    <w:rsid w:val="00A23E26"/>
    <w:rsid w:val="00A24602"/>
    <w:rsid w:val="00A24C4E"/>
    <w:rsid w:val="00A256BB"/>
    <w:rsid w:val="00A25F88"/>
    <w:rsid w:val="00A26764"/>
    <w:rsid w:val="00A2728B"/>
    <w:rsid w:val="00A276AC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34A"/>
    <w:rsid w:val="00A31591"/>
    <w:rsid w:val="00A31842"/>
    <w:rsid w:val="00A318AB"/>
    <w:rsid w:val="00A31F27"/>
    <w:rsid w:val="00A322D4"/>
    <w:rsid w:val="00A326B0"/>
    <w:rsid w:val="00A32A92"/>
    <w:rsid w:val="00A32AFD"/>
    <w:rsid w:val="00A32DE0"/>
    <w:rsid w:val="00A32E7B"/>
    <w:rsid w:val="00A33271"/>
    <w:rsid w:val="00A3358C"/>
    <w:rsid w:val="00A337DA"/>
    <w:rsid w:val="00A33E4D"/>
    <w:rsid w:val="00A345FB"/>
    <w:rsid w:val="00A34775"/>
    <w:rsid w:val="00A34E33"/>
    <w:rsid w:val="00A34ED6"/>
    <w:rsid w:val="00A3520A"/>
    <w:rsid w:val="00A35740"/>
    <w:rsid w:val="00A36A4E"/>
    <w:rsid w:val="00A36FF7"/>
    <w:rsid w:val="00A37361"/>
    <w:rsid w:val="00A3742D"/>
    <w:rsid w:val="00A37552"/>
    <w:rsid w:val="00A3764D"/>
    <w:rsid w:val="00A376F3"/>
    <w:rsid w:val="00A37BC5"/>
    <w:rsid w:val="00A37FB5"/>
    <w:rsid w:val="00A401CC"/>
    <w:rsid w:val="00A406DB"/>
    <w:rsid w:val="00A408D6"/>
    <w:rsid w:val="00A40ED4"/>
    <w:rsid w:val="00A41074"/>
    <w:rsid w:val="00A41BFD"/>
    <w:rsid w:val="00A41D8A"/>
    <w:rsid w:val="00A41DB9"/>
    <w:rsid w:val="00A41E84"/>
    <w:rsid w:val="00A4230F"/>
    <w:rsid w:val="00A426D1"/>
    <w:rsid w:val="00A42EBE"/>
    <w:rsid w:val="00A4318A"/>
    <w:rsid w:val="00A438F2"/>
    <w:rsid w:val="00A43ADA"/>
    <w:rsid w:val="00A43F7E"/>
    <w:rsid w:val="00A43FA0"/>
    <w:rsid w:val="00A4429C"/>
    <w:rsid w:val="00A44536"/>
    <w:rsid w:val="00A44AA2"/>
    <w:rsid w:val="00A44CD8"/>
    <w:rsid w:val="00A44ED0"/>
    <w:rsid w:val="00A45039"/>
    <w:rsid w:val="00A4559F"/>
    <w:rsid w:val="00A45D73"/>
    <w:rsid w:val="00A4649A"/>
    <w:rsid w:val="00A464ED"/>
    <w:rsid w:val="00A46657"/>
    <w:rsid w:val="00A46820"/>
    <w:rsid w:val="00A46D5F"/>
    <w:rsid w:val="00A46F91"/>
    <w:rsid w:val="00A471F1"/>
    <w:rsid w:val="00A474D9"/>
    <w:rsid w:val="00A47C49"/>
    <w:rsid w:val="00A47D8E"/>
    <w:rsid w:val="00A47EF1"/>
    <w:rsid w:val="00A47EF8"/>
    <w:rsid w:val="00A50040"/>
    <w:rsid w:val="00A50766"/>
    <w:rsid w:val="00A507A2"/>
    <w:rsid w:val="00A5138B"/>
    <w:rsid w:val="00A5155C"/>
    <w:rsid w:val="00A52172"/>
    <w:rsid w:val="00A52238"/>
    <w:rsid w:val="00A5267C"/>
    <w:rsid w:val="00A5267E"/>
    <w:rsid w:val="00A52863"/>
    <w:rsid w:val="00A528C8"/>
    <w:rsid w:val="00A52AB3"/>
    <w:rsid w:val="00A53176"/>
    <w:rsid w:val="00A5411E"/>
    <w:rsid w:val="00A545FC"/>
    <w:rsid w:val="00A547CE"/>
    <w:rsid w:val="00A54C56"/>
    <w:rsid w:val="00A55121"/>
    <w:rsid w:val="00A5536E"/>
    <w:rsid w:val="00A55A05"/>
    <w:rsid w:val="00A55CEA"/>
    <w:rsid w:val="00A55FA3"/>
    <w:rsid w:val="00A5650E"/>
    <w:rsid w:val="00A56931"/>
    <w:rsid w:val="00A575B9"/>
    <w:rsid w:val="00A57764"/>
    <w:rsid w:val="00A57ACF"/>
    <w:rsid w:val="00A606DE"/>
    <w:rsid w:val="00A60880"/>
    <w:rsid w:val="00A60D06"/>
    <w:rsid w:val="00A61497"/>
    <w:rsid w:val="00A619CC"/>
    <w:rsid w:val="00A61DEF"/>
    <w:rsid w:val="00A61E2B"/>
    <w:rsid w:val="00A62153"/>
    <w:rsid w:val="00A62649"/>
    <w:rsid w:val="00A629EA"/>
    <w:rsid w:val="00A62A6B"/>
    <w:rsid w:val="00A62BAC"/>
    <w:rsid w:val="00A631AE"/>
    <w:rsid w:val="00A63504"/>
    <w:rsid w:val="00A638A3"/>
    <w:rsid w:val="00A638B9"/>
    <w:rsid w:val="00A638FA"/>
    <w:rsid w:val="00A63E4E"/>
    <w:rsid w:val="00A64516"/>
    <w:rsid w:val="00A647A0"/>
    <w:rsid w:val="00A64D20"/>
    <w:rsid w:val="00A65058"/>
    <w:rsid w:val="00A650DF"/>
    <w:rsid w:val="00A6567A"/>
    <w:rsid w:val="00A65732"/>
    <w:rsid w:val="00A659BD"/>
    <w:rsid w:val="00A65A25"/>
    <w:rsid w:val="00A65ADB"/>
    <w:rsid w:val="00A65C5C"/>
    <w:rsid w:val="00A65D2C"/>
    <w:rsid w:val="00A6677E"/>
    <w:rsid w:val="00A67180"/>
    <w:rsid w:val="00A67833"/>
    <w:rsid w:val="00A67A0F"/>
    <w:rsid w:val="00A67DC9"/>
    <w:rsid w:val="00A67E3F"/>
    <w:rsid w:val="00A7013A"/>
    <w:rsid w:val="00A70295"/>
    <w:rsid w:val="00A703E3"/>
    <w:rsid w:val="00A70581"/>
    <w:rsid w:val="00A705CB"/>
    <w:rsid w:val="00A70A73"/>
    <w:rsid w:val="00A70A7D"/>
    <w:rsid w:val="00A7138C"/>
    <w:rsid w:val="00A71478"/>
    <w:rsid w:val="00A719F3"/>
    <w:rsid w:val="00A71B5D"/>
    <w:rsid w:val="00A71BBB"/>
    <w:rsid w:val="00A71C40"/>
    <w:rsid w:val="00A720C2"/>
    <w:rsid w:val="00A722BE"/>
    <w:rsid w:val="00A7252A"/>
    <w:rsid w:val="00A72706"/>
    <w:rsid w:val="00A72795"/>
    <w:rsid w:val="00A72C93"/>
    <w:rsid w:val="00A72CA4"/>
    <w:rsid w:val="00A72D19"/>
    <w:rsid w:val="00A73617"/>
    <w:rsid w:val="00A73DA4"/>
    <w:rsid w:val="00A74414"/>
    <w:rsid w:val="00A7445B"/>
    <w:rsid w:val="00A74461"/>
    <w:rsid w:val="00A7475D"/>
    <w:rsid w:val="00A74C07"/>
    <w:rsid w:val="00A75558"/>
    <w:rsid w:val="00A75847"/>
    <w:rsid w:val="00A75C38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88F"/>
    <w:rsid w:val="00A81926"/>
    <w:rsid w:val="00A81952"/>
    <w:rsid w:val="00A81995"/>
    <w:rsid w:val="00A81C89"/>
    <w:rsid w:val="00A81EA2"/>
    <w:rsid w:val="00A81FFD"/>
    <w:rsid w:val="00A82D17"/>
    <w:rsid w:val="00A82D2C"/>
    <w:rsid w:val="00A82DAC"/>
    <w:rsid w:val="00A83320"/>
    <w:rsid w:val="00A834E3"/>
    <w:rsid w:val="00A836C8"/>
    <w:rsid w:val="00A8451C"/>
    <w:rsid w:val="00A8494E"/>
    <w:rsid w:val="00A84FC4"/>
    <w:rsid w:val="00A858D9"/>
    <w:rsid w:val="00A863B7"/>
    <w:rsid w:val="00A86AB1"/>
    <w:rsid w:val="00A86C1B"/>
    <w:rsid w:val="00A86D37"/>
    <w:rsid w:val="00A86E27"/>
    <w:rsid w:val="00A86FBA"/>
    <w:rsid w:val="00A87B41"/>
    <w:rsid w:val="00A87D50"/>
    <w:rsid w:val="00A9031D"/>
    <w:rsid w:val="00A90438"/>
    <w:rsid w:val="00A90552"/>
    <w:rsid w:val="00A9055D"/>
    <w:rsid w:val="00A905BB"/>
    <w:rsid w:val="00A9082F"/>
    <w:rsid w:val="00A90BB1"/>
    <w:rsid w:val="00A90FA3"/>
    <w:rsid w:val="00A9157F"/>
    <w:rsid w:val="00A9159A"/>
    <w:rsid w:val="00A916D5"/>
    <w:rsid w:val="00A91C84"/>
    <w:rsid w:val="00A91F41"/>
    <w:rsid w:val="00A92AB6"/>
    <w:rsid w:val="00A92B2C"/>
    <w:rsid w:val="00A92BCA"/>
    <w:rsid w:val="00A92EA7"/>
    <w:rsid w:val="00A933BC"/>
    <w:rsid w:val="00A93858"/>
    <w:rsid w:val="00A93B63"/>
    <w:rsid w:val="00A93B9F"/>
    <w:rsid w:val="00A94210"/>
    <w:rsid w:val="00A9493D"/>
    <w:rsid w:val="00A9509F"/>
    <w:rsid w:val="00A954BA"/>
    <w:rsid w:val="00A95CE3"/>
    <w:rsid w:val="00A95D24"/>
    <w:rsid w:val="00A95DF0"/>
    <w:rsid w:val="00A960AE"/>
    <w:rsid w:val="00A96859"/>
    <w:rsid w:val="00A96E1D"/>
    <w:rsid w:val="00A97979"/>
    <w:rsid w:val="00A979FE"/>
    <w:rsid w:val="00A97CAC"/>
    <w:rsid w:val="00A97F16"/>
    <w:rsid w:val="00AA04F8"/>
    <w:rsid w:val="00AA0DF7"/>
    <w:rsid w:val="00AA1249"/>
    <w:rsid w:val="00AA1A60"/>
    <w:rsid w:val="00AA1C99"/>
    <w:rsid w:val="00AA1CCA"/>
    <w:rsid w:val="00AA1D8A"/>
    <w:rsid w:val="00AA1FE6"/>
    <w:rsid w:val="00AA284E"/>
    <w:rsid w:val="00AA2ABA"/>
    <w:rsid w:val="00AA2B8E"/>
    <w:rsid w:val="00AA303C"/>
    <w:rsid w:val="00AA3062"/>
    <w:rsid w:val="00AA3087"/>
    <w:rsid w:val="00AA38FD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D99"/>
    <w:rsid w:val="00AB0E78"/>
    <w:rsid w:val="00AB0F6C"/>
    <w:rsid w:val="00AB1EFF"/>
    <w:rsid w:val="00AB2147"/>
    <w:rsid w:val="00AB27C2"/>
    <w:rsid w:val="00AB348F"/>
    <w:rsid w:val="00AB3722"/>
    <w:rsid w:val="00AB39FB"/>
    <w:rsid w:val="00AB3C9D"/>
    <w:rsid w:val="00AB3D17"/>
    <w:rsid w:val="00AB3FD1"/>
    <w:rsid w:val="00AB40DD"/>
    <w:rsid w:val="00AB4279"/>
    <w:rsid w:val="00AB436B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688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C6C"/>
    <w:rsid w:val="00AC4DF0"/>
    <w:rsid w:val="00AC5038"/>
    <w:rsid w:val="00AC504F"/>
    <w:rsid w:val="00AC54F3"/>
    <w:rsid w:val="00AC5539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4F0"/>
    <w:rsid w:val="00AD1546"/>
    <w:rsid w:val="00AD1A1A"/>
    <w:rsid w:val="00AD1B00"/>
    <w:rsid w:val="00AD1B19"/>
    <w:rsid w:val="00AD1CAC"/>
    <w:rsid w:val="00AD1D17"/>
    <w:rsid w:val="00AD1D39"/>
    <w:rsid w:val="00AD1E32"/>
    <w:rsid w:val="00AD2289"/>
    <w:rsid w:val="00AD23B9"/>
    <w:rsid w:val="00AD29B3"/>
    <w:rsid w:val="00AD2CF6"/>
    <w:rsid w:val="00AD3000"/>
    <w:rsid w:val="00AD3001"/>
    <w:rsid w:val="00AD307C"/>
    <w:rsid w:val="00AD31F9"/>
    <w:rsid w:val="00AD3283"/>
    <w:rsid w:val="00AD32A7"/>
    <w:rsid w:val="00AD3393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9A8"/>
    <w:rsid w:val="00AD7AA5"/>
    <w:rsid w:val="00AD7CB2"/>
    <w:rsid w:val="00AD7F93"/>
    <w:rsid w:val="00AE009D"/>
    <w:rsid w:val="00AE0428"/>
    <w:rsid w:val="00AE0974"/>
    <w:rsid w:val="00AE09A5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5DF7"/>
    <w:rsid w:val="00AE5E1D"/>
    <w:rsid w:val="00AE64BF"/>
    <w:rsid w:val="00AE64E0"/>
    <w:rsid w:val="00AE6608"/>
    <w:rsid w:val="00AE6850"/>
    <w:rsid w:val="00AE6ECD"/>
    <w:rsid w:val="00AE6FFF"/>
    <w:rsid w:val="00AE73C1"/>
    <w:rsid w:val="00AE7900"/>
    <w:rsid w:val="00AE7A80"/>
    <w:rsid w:val="00AE7DA4"/>
    <w:rsid w:val="00AF002D"/>
    <w:rsid w:val="00AF0260"/>
    <w:rsid w:val="00AF02C8"/>
    <w:rsid w:val="00AF0647"/>
    <w:rsid w:val="00AF0DAF"/>
    <w:rsid w:val="00AF0DE4"/>
    <w:rsid w:val="00AF0F79"/>
    <w:rsid w:val="00AF0FAA"/>
    <w:rsid w:val="00AF1429"/>
    <w:rsid w:val="00AF188E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1C5"/>
    <w:rsid w:val="00AF424D"/>
    <w:rsid w:val="00AF4489"/>
    <w:rsid w:val="00AF4E28"/>
    <w:rsid w:val="00AF4FDE"/>
    <w:rsid w:val="00AF51DC"/>
    <w:rsid w:val="00AF5233"/>
    <w:rsid w:val="00AF5298"/>
    <w:rsid w:val="00AF5916"/>
    <w:rsid w:val="00AF5AFB"/>
    <w:rsid w:val="00AF5ED3"/>
    <w:rsid w:val="00AF5FDE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5CE"/>
    <w:rsid w:val="00B016FF"/>
    <w:rsid w:val="00B01949"/>
    <w:rsid w:val="00B01C7C"/>
    <w:rsid w:val="00B022D1"/>
    <w:rsid w:val="00B02437"/>
    <w:rsid w:val="00B0243C"/>
    <w:rsid w:val="00B02A39"/>
    <w:rsid w:val="00B03466"/>
    <w:rsid w:val="00B036A2"/>
    <w:rsid w:val="00B0373A"/>
    <w:rsid w:val="00B03B5B"/>
    <w:rsid w:val="00B04047"/>
    <w:rsid w:val="00B042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747"/>
    <w:rsid w:val="00B0698A"/>
    <w:rsid w:val="00B06C0D"/>
    <w:rsid w:val="00B06C23"/>
    <w:rsid w:val="00B06DE6"/>
    <w:rsid w:val="00B06ECC"/>
    <w:rsid w:val="00B06FAA"/>
    <w:rsid w:val="00B07B90"/>
    <w:rsid w:val="00B07D8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AB2"/>
    <w:rsid w:val="00B12C6E"/>
    <w:rsid w:val="00B1398A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D72"/>
    <w:rsid w:val="00B14FD9"/>
    <w:rsid w:val="00B15231"/>
    <w:rsid w:val="00B1562E"/>
    <w:rsid w:val="00B1576D"/>
    <w:rsid w:val="00B1591A"/>
    <w:rsid w:val="00B15DA0"/>
    <w:rsid w:val="00B15F66"/>
    <w:rsid w:val="00B1656E"/>
    <w:rsid w:val="00B166E7"/>
    <w:rsid w:val="00B167AA"/>
    <w:rsid w:val="00B16898"/>
    <w:rsid w:val="00B16970"/>
    <w:rsid w:val="00B16CCA"/>
    <w:rsid w:val="00B16D1C"/>
    <w:rsid w:val="00B16E03"/>
    <w:rsid w:val="00B17252"/>
    <w:rsid w:val="00B172E7"/>
    <w:rsid w:val="00B178A4"/>
    <w:rsid w:val="00B179F9"/>
    <w:rsid w:val="00B17D53"/>
    <w:rsid w:val="00B17D54"/>
    <w:rsid w:val="00B20D3B"/>
    <w:rsid w:val="00B20D54"/>
    <w:rsid w:val="00B20DA9"/>
    <w:rsid w:val="00B213E6"/>
    <w:rsid w:val="00B21FD4"/>
    <w:rsid w:val="00B22555"/>
    <w:rsid w:val="00B22833"/>
    <w:rsid w:val="00B229B5"/>
    <w:rsid w:val="00B22C53"/>
    <w:rsid w:val="00B22C81"/>
    <w:rsid w:val="00B22E96"/>
    <w:rsid w:val="00B230D3"/>
    <w:rsid w:val="00B2323E"/>
    <w:rsid w:val="00B234ED"/>
    <w:rsid w:val="00B23661"/>
    <w:rsid w:val="00B243CF"/>
    <w:rsid w:val="00B246DE"/>
    <w:rsid w:val="00B24A55"/>
    <w:rsid w:val="00B24D16"/>
    <w:rsid w:val="00B2557D"/>
    <w:rsid w:val="00B255C6"/>
    <w:rsid w:val="00B259A4"/>
    <w:rsid w:val="00B2607A"/>
    <w:rsid w:val="00B267CE"/>
    <w:rsid w:val="00B26A21"/>
    <w:rsid w:val="00B27934"/>
    <w:rsid w:val="00B27978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567"/>
    <w:rsid w:val="00B325D7"/>
    <w:rsid w:val="00B32E74"/>
    <w:rsid w:val="00B336A9"/>
    <w:rsid w:val="00B33AFF"/>
    <w:rsid w:val="00B34654"/>
    <w:rsid w:val="00B348C3"/>
    <w:rsid w:val="00B34DA3"/>
    <w:rsid w:val="00B34E0C"/>
    <w:rsid w:val="00B351EE"/>
    <w:rsid w:val="00B35DA9"/>
    <w:rsid w:val="00B35DFC"/>
    <w:rsid w:val="00B36387"/>
    <w:rsid w:val="00B36414"/>
    <w:rsid w:val="00B3687F"/>
    <w:rsid w:val="00B36AD2"/>
    <w:rsid w:val="00B400EA"/>
    <w:rsid w:val="00B40ACF"/>
    <w:rsid w:val="00B40C2F"/>
    <w:rsid w:val="00B40D99"/>
    <w:rsid w:val="00B4125D"/>
    <w:rsid w:val="00B414B4"/>
    <w:rsid w:val="00B41BBF"/>
    <w:rsid w:val="00B422F9"/>
    <w:rsid w:val="00B42755"/>
    <w:rsid w:val="00B428C2"/>
    <w:rsid w:val="00B431B6"/>
    <w:rsid w:val="00B435EA"/>
    <w:rsid w:val="00B43688"/>
    <w:rsid w:val="00B4399A"/>
    <w:rsid w:val="00B43A07"/>
    <w:rsid w:val="00B43B69"/>
    <w:rsid w:val="00B43DAA"/>
    <w:rsid w:val="00B43E90"/>
    <w:rsid w:val="00B43FB9"/>
    <w:rsid w:val="00B448B1"/>
    <w:rsid w:val="00B44BE3"/>
    <w:rsid w:val="00B44FBF"/>
    <w:rsid w:val="00B45295"/>
    <w:rsid w:val="00B45421"/>
    <w:rsid w:val="00B45D84"/>
    <w:rsid w:val="00B464BC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1AF2"/>
    <w:rsid w:val="00B51E77"/>
    <w:rsid w:val="00B52003"/>
    <w:rsid w:val="00B5223B"/>
    <w:rsid w:val="00B52371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489B"/>
    <w:rsid w:val="00B55038"/>
    <w:rsid w:val="00B5505A"/>
    <w:rsid w:val="00B55152"/>
    <w:rsid w:val="00B55280"/>
    <w:rsid w:val="00B5556B"/>
    <w:rsid w:val="00B55936"/>
    <w:rsid w:val="00B55A7A"/>
    <w:rsid w:val="00B55D74"/>
    <w:rsid w:val="00B56712"/>
    <w:rsid w:val="00B56745"/>
    <w:rsid w:val="00B56D68"/>
    <w:rsid w:val="00B56DD4"/>
    <w:rsid w:val="00B56DFF"/>
    <w:rsid w:val="00B57477"/>
    <w:rsid w:val="00B574CE"/>
    <w:rsid w:val="00B57991"/>
    <w:rsid w:val="00B601CD"/>
    <w:rsid w:val="00B6022E"/>
    <w:rsid w:val="00B60BBC"/>
    <w:rsid w:val="00B60BC1"/>
    <w:rsid w:val="00B611D8"/>
    <w:rsid w:val="00B6126D"/>
    <w:rsid w:val="00B612DB"/>
    <w:rsid w:val="00B61559"/>
    <w:rsid w:val="00B61D84"/>
    <w:rsid w:val="00B62770"/>
    <w:rsid w:val="00B634AD"/>
    <w:rsid w:val="00B63675"/>
    <w:rsid w:val="00B63D0A"/>
    <w:rsid w:val="00B64902"/>
    <w:rsid w:val="00B651F5"/>
    <w:rsid w:val="00B6664B"/>
    <w:rsid w:val="00B6667E"/>
    <w:rsid w:val="00B67BC4"/>
    <w:rsid w:val="00B67CD2"/>
    <w:rsid w:val="00B70329"/>
    <w:rsid w:val="00B7049E"/>
    <w:rsid w:val="00B70816"/>
    <w:rsid w:val="00B70A5E"/>
    <w:rsid w:val="00B71283"/>
    <w:rsid w:val="00B71411"/>
    <w:rsid w:val="00B71AD7"/>
    <w:rsid w:val="00B72695"/>
    <w:rsid w:val="00B728C3"/>
    <w:rsid w:val="00B72C17"/>
    <w:rsid w:val="00B731CF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E9B"/>
    <w:rsid w:val="00B74F70"/>
    <w:rsid w:val="00B75148"/>
    <w:rsid w:val="00B759C8"/>
    <w:rsid w:val="00B75DC1"/>
    <w:rsid w:val="00B75DF7"/>
    <w:rsid w:val="00B76662"/>
    <w:rsid w:val="00B767DF"/>
    <w:rsid w:val="00B76BD8"/>
    <w:rsid w:val="00B76BDF"/>
    <w:rsid w:val="00B76C91"/>
    <w:rsid w:val="00B76CD9"/>
    <w:rsid w:val="00B76E76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61"/>
    <w:rsid w:val="00B82C96"/>
    <w:rsid w:val="00B837F1"/>
    <w:rsid w:val="00B838D2"/>
    <w:rsid w:val="00B83C92"/>
    <w:rsid w:val="00B83EE9"/>
    <w:rsid w:val="00B840CC"/>
    <w:rsid w:val="00B841C8"/>
    <w:rsid w:val="00B8457E"/>
    <w:rsid w:val="00B845E6"/>
    <w:rsid w:val="00B8463E"/>
    <w:rsid w:val="00B847CD"/>
    <w:rsid w:val="00B84898"/>
    <w:rsid w:val="00B85792"/>
    <w:rsid w:val="00B85892"/>
    <w:rsid w:val="00B8597E"/>
    <w:rsid w:val="00B85C9C"/>
    <w:rsid w:val="00B85F17"/>
    <w:rsid w:val="00B861A7"/>
    <w:rsid w:val="00B86323"/>
    <w:rsid w:val="00B86366"/>
    <w:rsid w:val="00B8655C"/>
    <w:rsid w:val="00B86D3D"/>
    <w:rsid w:val="00B872C3"/>
    <w:rsid w:val="00B87792"/>
    <w:rsid w:val="00B87973"/>
    <w:rsid w:val="00B87DC3"/>
    <w:rsid w:val="00B87E2B"/>
    <w:rsid w:val="00B9001A"/>
    <w:rsid w:val="00B901C0"/>
    <w:rsid w:val="00B90348"/>
    <w:rsid w:val="00B9035C"/>
    <w:rsid w:val="00B903CF"/>
    <w:rsid w:val="00B91136"/>
    <w:rsid w:val="00B91353"/>
    <w:rsid w:val="00B9173F"/>
    <w:rsid w:val="00B91BDC"/>
    <w:rsid w:val="00B91DF4"/>
    <w:rsid w:val="00B91E08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0C"/>
    <w:rsid w:val="00B9417F"/>
    <w:rsid w:val="00B945E2"/>
    <w:rsid w:val="00B94D9C"/>
    <w:rsid w:val="00B94EC2"/>
    <w:rsid w:val="00B94F57"/>
    <w:rsid w:val="00B95020"/>
    <w:rsid w:val="00B95295"/>
    <w:rsid w:val="00B9578D"/>
    <w:rsid w:val="00B95D4B"/>
    <w:rsid w:val="00B96304"/>
    <w:rsid w:val="00B96C7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740"/>
    <w:rsid w:val="00BA0DFB"/>
    <w:rsid w:val="00BA1341"/>
    <w:rsid w:val="00BA1C6E"/>
    <w:rsid w:val="00BA2298"/>
    <w:rsid w:val="00BA22D3"/>
    <w:rsid w:val="00BA26CF"/>
    <w:rsid w:val="00BA2768"/>
    <w:rsid w:val="00BA28C6"/>
    <w:rsid w:val="00BA378A"/>
    <w:rsid w:val="00BA38A7"/>
    <w:rsid w:val="00BA4072"/>
    <w:rsid w:val="00BA418B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664"/>
    <w:rsid w:val="00BA67D6"/>
    <w:rsid w:val="00BA699B"/>
    <w:rsid w:val="00BA6D33"/>
    <w:rsid w:val="00BA720D"/>
    <w:rsid w:val="00BA7536"/>
    <w:rsid w:val="00BA7663"/>
    <w:rsid w:val="00BA7942"/>
    <w:rsid w:val="00BA7FDF"/>
    <w:rsid w:val="00BB0576"/>
    <w:rsid w:val="00BB0AEE"/>
    <w:rsid w:val="00BB11C5"/>
    <w:rsid w:val="00BB146A"/>
    <w:rsid w:val="00BB168E"/>
    <w:rsid w:val="00BB16DC"/>
    <w:rsid w:val="00BB1D68"/>
    <w:rsid w:val="00BB1E99"/>
    <w:rsid w:val="00BB2186"/>
    <w:rsid w:val="00BB21B2"/>
    <w:rsid w:val="00BB25DB"/>
    <w:rsid w:val="00BB293C"/>
    <w:rsid w:val="00BB29D0"/>
    <w:rsid w:val="00BB2BB3"/>
    <w:rsid w:val="00BB2BDD"/>
    <w:rsid w:val="00BB2DA5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02D"/>
    <w:rsid w:val="00BB5751"/>
    <w:rsid w:val="00BB5B86"/>
    <w:rsid w:val="00BB61EB"/>
    <w:rsid w:val="00BB6286"/>
    <w:rsid w:val="00BB662D"/>
    <w:rsid w:val="00BB66B1"/>
    <w:rsid w:val="00BB694F"/>
    <w:rsid w:val="00BB6AB2"/>
    <w:rsid w:val="00BB6B58"/>
    <w:rsid w:val="00BB70F1"/>
    <w:rsid w:val="00BB734A"/>
    <w:rsid w:val="00BB7BF9"/>
    <w:rsid w:val="00BC00D3"/>
    <w:rsid w:val="00BC019B"/>
    <w:rsid w:val="00BC076D"/>
    <w:rsid w:val="00BC0A41"/>
    <w:rsid w:val="00BC0AD9"/>
    <w:rsid w:val="00BC0D6E"/>
    <w:rsid w:val="00BC11AF"/>
    <w:rsid w:val="00BC1241"/>
    <w:rsid w:val="00BC1453"/>
    <w:rsid w:val="00BC1C43"/>
    <w:rsid w:val="00BC1D67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91F"/>
    <w:rsid w:val="00BC5DB7"/>
    <w:rsid w:val="00BC5F0F"/>
    <w:rsid w:val="00BC6066"/>
    <w:rsid w:val="00BC60C8"/>
    <w:rsid w:val="00BC63DD"/>
    <w:rsid w:val="00BC694C"/>
    <w:rsid w:val="00BC6991"/>
    <w:rsid w:val="00BC69A6"/>
    <w:rsid w:val="00BC6ADB"/>
    <w:rsid w:val="00BC6E64"/>
    <w:rsid w:val="00BC6F42"/>
    <w:rsid w:val="00BC7A3F"/>
    <w:rsid w:val="00BC7B8B"/>
    <w:rsid w:val="00BC7C1D"/>
    <w:rsid w:val="00BD0766"/>
    <w:rsid w:val="00BD0ACA"/>
    <w:rsid w:val="00BD1405"/>
    <w:rsid w:val="00BD15E9"/>
    <w:rsid w:val="00BD16C9"/>
    <w:rsid w:val="00BD19AA"/>
    <w:rsid w:val="00BD19AD"/>
    <w:rsid w:val="00BD2180"/>
    <w:rsid w:val="00BD2622"/>
    <w:rsid w:val="00BD3166"/>
    <w:rsid w:val="00BD31A4"/>
    <w:rsid w:val="00BD3376"/>
    <w:rsid w:val="00BD3456"/>
    <w:rsid w:val="00BD3741"/>
    <w:rsid w:val="00BD3E78"/>
    <w:rsid w:val="00BD4467"/>
    <w:rsid w:val="00BD4A82"/>
    <w:rsid w:val="00BD5A89"/>
    <w:rsid w:val="00BD5B37"/>
    <w:rsid w:val="00BD5B4D"/>
    <w:rsid w:val="00BD5D64"/>
    <w:rsid w:val="00BD63A7"/>
    <w:rsid w:val="00BD6518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65E"/>
    <w:rsid w:val="00BD7D1A"/>
    <w:rsid w:val="00BE00C5"/>
    <w:rsid w:val="00BE08DD"/>
    <w:rsid w:val="00BE0A4E"/>
    <w:rsid w:val="00BE0C07"/>
    <w:rsid w:val="00BE1075"/>
    <w:rsid w:val="00BE108B"/>
    <w:rsid w:val="00BE133A"/>
    <w:rsid w:val="00BE1484"/>
    <w:rsid w:val="00BE1FC9"/>
    <w:rsid w:val="00BE22E4"/>
    <w:rsid w:val="00BE24D6"/>
    <w:rsid w:val="00BE2A42"/>
    <w:rsid w:val="00BE2AC1"/>
    <w:rsid w:val="00BE2C6C"/>
    <w:rsid w:val="00BE302B"/>
    <w:rsid w:val="00BE32C6"/>
    <w:rsid w:val="00BE333D"/>
    <w:rsid w:val="00BE3714"/>
    <w:rsid w:val="00BE44EF"/>
    <w:rsid w:val="00BE48F9"/>
    <w:rsid w:val="00BE499A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0B71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A06"/>
    <w:rsid w:val="00BF2E5D"/>
    <w:rsid w:val="00BF300E"/>
    <w:rsid w:val="00BF35BC"/>
    <w:rsid w:val="00BF36C3"/>
    <w:rsid w:val="00BF36EC"/>
    <w:rsid w:val="00BF3E16"/>
    <w:rsid w:val="00BF402A"/>
    <w:rsid w:val="00BF41DE"/>
    <w:rsid w:val="00BF431C"/>
    <w:rsid w:val="00BF44F3"/>
    <w:rsid w:val="00BF47CC"/>
    <w:rsid w:val="00BF48C3"/>
    <w:rsid w:val="00BF4D1A"/>
    <w:rsid w:val="00BF4FA8"/>
    <w:rsid w:val="00BF505F"/>
    <w:rsid w:val="00BF5111"/>
    <w:rsid w:val="00BF5734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02B"/>
    <w:rsid w:val="00C04223"/>
    <w:rsid w:val="00C043AD"/>
    <w:rsid w:val="00C04DE0"/>
    <w:rsid w:val="00C04F7F"/>
    <w:rsid w:val="00C05553"/>
    <w:rsid w:val="00C0602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83"/>
    <w:rsid w:val="00C112BE"/>
    <w:rsid w:val="00C11933"/>
    <w:rsid w:val="00C11AC7"/>
    <w:rsid w:val="00C1219E"/>
    <w:rsid w:val="00C126F8"/>
    <w:rsid w:val="00C12810"/>
    <w:rsid w:val="00C12821"/>
    <w:rsid w:val="00C12BC7"/>
    <w:rsid w:val="00C12DFF"/>
    <w:rsid w:val="00C12FA7"/>
    <w:rsid w:val="00C130F0"/>
    <w:rsid w:val="00C133DD"/>
    <w:rsid w:val="00C1372B"/>
    <w:rsid w:val="00C13996"/>
    <w:rsid w:val="00C13A20"/>
    <w:rsid w:val="00C14165"/>
    <w:rsid w:val="00C142AE"/>
    <w:rsid w:val="00C1453F"/>
    <w:rsid w:val="00C14BA7"/>
    <w:rsid w:val="00C14C08"/>
    <w:rsid w:val="00C14C2B"/>
    <w:rsid w:val="00C14CFF"/>
    <w:rsid w:val="00C1570A"/>
    <w:rsid w:val="00C1625E"/>
    <w:rsid w:val="00C16B4D"/>
    <w:rsid w:val="00C16FF5"/>
    <w:rsid w:val="00C170A5"/>
    <w:rsid w:val="00C17189"/>
    <w:rsid w:val="00C1751B"/>
    <w:rsid w:val="00C1794A"/>
    <w:rsid w:val="00C17E16"/>
    <w:rsid w:val="00C203CE"/>
    <w:rsid w:val="00C20CED"/>
    <w:rsid w:val="00C210C6"/>
    <w:rsid w:val="00C21314"/>
    <w:rsid w:val="00C21752"/>
    <w:rsid w:val="00C218DC"/>
    <w:rsid w:val="00C21E7C"/>
    <w:rsid w:val="00C221FF"/>
    <w:rsid w:val="00C222A5"/>
    <w:rsid w:val="00C23145"/>
    <w:rsid w:val="00C231AA"/>
    <w:rsid w:val="00C235C8"/>
    <w:rsid w:val="00C237B9"/>
    <w:rsid w:val="00C23869"/>
    <w:rsid w:val="00C23C09"/>
    <w:rsid w:val="00C23CFA"/>
    <w:rsid w:val="00C23EEB"/>
    <w:rsid w:val="00C24143"/>
    <w:rsid w:val="00C242A1"/>
    <w:rsid w:val="00C24ED8"/>
    <w:rsid w:val="00C250BB"/>
    <w:rsid w:val="00C255E2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273A2"/>
    <w:rsid w:val="00C30E14"/>
    <w:rsid w:val="00C31326"/>
    <w:rsid w:val="00C31641"/>
    <w:rsid w:val="00C31828"/>
    <w:rsid w:val="00C3189B"/>
    <w:rsid w:val="00C31BAD"/>
    <w:rsid w:val="00C325D2"/>
    <w:rsid w:val="00C3260E"/>
    <w:rsid w:val="00C326AA"/>
    <w:rsid w:val="00C330A9"/>
    <w:rsid w:val="00C331FD"/>
    <w:rsid w:val="00C33227"/>
    <w:rsid w:val="00C332E1"/>
    <w:rsid w:val="00C333C9"/>
    <w:rsid w:val="00C33799"/>
    <w:rsid w:val="00C3402B"/>
    <w:rsid w:val="00C34496"/>
    <w:rsid w:val="00C344C0"/>
    <w:rsid w:val="00C34525"/>
    <w:rsid w:val="00C34844"/>
    <w:rsid w:val="00C350C8"/>
    <w:rsid w:val="00C35193"/>
    <w:rsid w:val="00C35688"/>
    <w:rsid w:val="00C35F09"/>
    <w:rsid w:val="00C36595"/>
    <w:rsid w:val="00C3663C"/>
    <w:rsid w:val="00C36768"/>
    <w:rsid w:val="00C369AF"/>
    <w:rsid w:val="00C36FEB"/>
    <w:rsid w:val="00C37236"/>
    <w:rsid w:val="00C37475"/>
    <w:rsid w:val="00C37A93"/>
    <w:rsid w:val="00C37B8F"/>
    <w:rsid w:val="00C37F8D"/>
    <w:rsid w:val="00C40165"/>
    <w:rsid w:val="00C40440"/>
    <w:rsid w:val="00C40F39"/>
    <w:rsid w:val="00C41057"/>
    <w:rsid w:val="00C41427"/>
    <w:rsid w:val="00C41920"/>
    <w:rsid w:val="00C42649"/>
    <w:rsid w:val="00C42777"/>
    <w:rsid w:val="00C42A03"/>
    <w:rsid w:val="00C432E7"/>
    <w:rsid w:val="00C437CC"/>
    <w:rsid w:val="00C4391F"/>
    <w:rsid w:val="00C44140"/>
    <w:rsid w:val="00C443CB"/>
    <w:rsid w:val="00C44542"/>
    <w:rsid w:val="00C44622"/>
    <w:rsid w:val="00C44B70"/>
    <w:rsid w:val="00C44FF7"/>
    <w:rsid w:val="00C45D3A"/>
    <w:rsid w:val="00C46064"/>
    <w:rsid w:val="00C461FF"/>
    <w:rsid w:val="00C46409"/>
    <w:rsid w:val="00C46787"/>
    <w:rsid w:val="00C471BF"/>
    <w:rsid w:val="00C4795B"/>
    <w:rsid w:val="00C47C65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2A56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99"/>
    <w:rsid w:val="00C551C8"/>
    <w:rsid w:val="00C55328"/>
    <w:rsid w:val="00C55504"/>
    <w:rsid w:val="00C55E43"/>
    <w:rsid w:val="00C563F8"/>
    <w:rsid w:val="00C564FE"/>
    <w:rsid w:val="00C565FB"/>
    <w:rsid w:val="00C570F6"/>
    <w:rsid w:val="00C5765D"/>
    <w:rsid w:val="00C576CF"/>
    <w:rsid w:val="00C6034F"/>
    <w:rsid w:val="00C60544"/>
    <w:rsid w:val="00C60AD9"/>
    <w:rsid w:val="00C60B19"/>
    <w:rsid w:val="00C60ECD"/>
    <w:rsid w:val="00C60F73"/>
    <w:rsid w:val="00C610D6"/>
    <w:rsid w:val="00C614C0"/>
    <w:rsid w:val="00C615A4"/>
    <w:rsid w:val="00C61646"/>
    <w:rsid w:val="00C61BE2"/>
    <w:rsid w:val="00C61D1D"/>
    <w:rsid w:val="00C61DFE"/>
    <w:rsid w:val="00C61F91"/>
    <w:rsid w:val="00C621E7"/>
    <w:rsid w:val="00C6232A"/>
    <w:rsid w:val="00C625A4"/>
    <w:rsid w:val="00C6278E"/>
    <w:rsid w:val="00C64487"/>
    <w:rsid w:val="00C644E7"/>
    <w:rsid w:val="00C64B07"/>
    <w:rsid w:val="00C64F45"/>
    <w:rsid w:val="00C65111"/>
    <w:rsid w:val="00C65115"/>
    <w:rsid w:val="00C65AF7"/>
    <w:rsid w:val="00C65CA4"/>
    <w:rsid w:val="00C65F90"/>
    <w:rsid w:val="00C6601C"/>
    <w:rsid w:val="00C661CC"/>
    <w:rsid w:val="00C661E1"/>
    <w:rsid w:val="00C665C5"/>
    <w:rsid w:val="00C66922"/>
    <w:rsid w:val="00C66C1A"/>
    <w:rsid w:val="00C67773"/>
    <w:rsid w:val="00C67D57"/>
    <w:rsid w:val="00C67D79"/>
    <w:rsid w:val="00C67FE9"/>
    <w:rsid w:val="00C70036"/>
    <w:rsid w:val="00C703BE"/>
    <w:rsid w:val="00C709CE"/>
    <w:rsid w:val="00C711CA"/>
    <w:rsid w:val="00C7144A"/>
    <w:rsid w:val="00C716A9"/>
    <w:rsid w:val="00C71950"/>
    <w:rsid w:val="00C71E6A"/>
    <w:rsid w:val="00C71EEF"/>
    <w:rsid w:val="00C71FAF"/>
    <w:rsid w:val="00C72135"/>
    <w:rsid w:val="00C72827"/>
    <w:rsid w:val="00C734BD"/>
    <w:rsid w:val="00C73E54"/>
    <w:rsid w:val="00C7498A"/>
    <w:rsid w:val="00C753E8"/>
    <w:rsid w:val="00C765FC"/>
    <w:rsid w:val="00C76CDE"/>
    <w:rsid w:val="00C76E5A"/>
    <w:rsid w:val="00C77218"/>
    <w:rsid w:val="00C774EB"/>
    <w:rsid w:val="00C778F9"/>
    <w:rsid w:val="00C77D6C"/>
    <w:rsid w:val="00C77E42"/>
    <w:rsid w:val="00C77F74"/>
    <w:rsid w:val="00C801BF"/>
    <w:rsid w:val="00C802D3"/>
    <w:rsid w:val="00C80570"/>
    <w:rsid w:val="00C805D4"/>
    <w:rsid w:val="00C80601"/>
    <w:rsid w:val="00C80FAC"/>
    <w:rsid w:val="00C81200"/>
    <w:rsid w:val="00C814F9"/>
    <w:rsid w:val="00C815AB"/>
    <w:rsid w:val="00C81828"/>
    <w:rsid w:val="00C81E76"/>
    <w:rsid w:val="00C82018"/>
    <w:rsid w:val="00C82093"/>
    <w:rsid w:val="00C82226"/>
    <w:rsid w:val="00C824F7"/>
    <w:rsid w:val="00C827F6"/>
    <w:rsid w:val="00C8304B"/>
    <w:rsid w:val="00C83F65"/>
    <w:rsid w:val="00C83F81"/>
    <w:rsid w:val="00C84642"/>
    <w:rsid w:val="00C84767"/>
    <w:rsid w:val="00C85186"/>
    <w:rsid w:val="00C85339"/>
    <w:rsid w:val="00C85403"/>
    <w:rsid w:val="00C858FB"/>
    <w:rsid w:val="00C85A09"/>
    <w:rsid w:val="00C85A84"/>
    <w:rsid w:val="00C85BA0"/>
    <w:rsid w:val="00C860FC"/>
    <w:rsid w:val="00C86145"/>
    <w:rsid w:val="00C86A3E"/>
    <w:rsid w:val="00C87305"/>
    <w:rsid w:val="00C877F6"/>
    <w:rsid w:val="00C87861"/>
    <w:rsid w:val="00C878B2"/>
    <w:rsid w:val="00C879AA"/>
    <w:rsid w:val="00C87A40"/>
    <w:rsid w:val="00C87A58"/>
    <w:rsid w:val="00C87F86"/>
    <w:rsid w:val="00C90957"/>
    <w:rsid w:val="00C90D36"/>
    <w:rsid w:val="00C90E6D"/>
    <w:rsid w:val="00C911E4"/>
    <w:rsid w:val="00C9183D"/>
    <w:rsid w:val="00C91A08"/>
    <w:rsid w:val="00C91E5E"/>
    <w:rsid w:val="00C9238F"/>
    <w:rsid w:val="00C92D9C"/>
    <w:rsid w:val="00C932AB"/>
    <w:rsid w:val="00C934D5"/>
    <w:rsid w:val="00C9390B"/>
    <w:rsid w:val="00C93BB1"/>
    <w:rsid w:val="00C93CC2"/>
    <w:rsid w:val="00C93D52"/>
    <w:rsid w:val="00C93ECE"/>
    <w:rsid w:val="00C9474C"/>
    <w:rsid w:val="00C954C7"/>
    <w:rsid w:val="00C958A0"/>
    <w:rsid w:val="00C95AD9"/>
    <w:rsid w:val="00C95BF7"/>
    <w:rsid w:val="00C95C12"/>
    <w:rsid w:val="00C961BC"/>
    <w:rsid w:val="00C964B3"/>
    <w:rsid w:val="00C96613"/>
    <w:rsid w:val="00C966E8"/>
    <w:rsid w:val="00C96E28"/>
    <w:rsid w:val="00C9781C"/>
    <w:rsid w:val="00C97F8B"/>
    <w:rsid w:val="00CA00C9"/>
    <w:rsid w:val="00CA02AB"/>
    <w:rsid w:val="00CA042A"/>
    <w:rsid w:val="00CA0956"/>
    <w:rsid w:val="00CA0C52"/>
    <w:rsid w:val="00CA11AA"/>
    <w:rsid w:val="00CA11D5"/>
    <w:rsid w:val="00CA13FC"/>
    <w:rsid w:val="00CA162F"/>
    <w:rsid w:val="00CA17BC"/>
    <w:rsid w:val="00CA19C8"/>
    <w:rsid w:val="00CA19D6"/>
    <w:rsid w:val="00CA1A7A"/>
    <w:rsid w:val="00CA1CC3"/>
    <w:rsid w:val="00CA1E5B"/>
    <w:rsid w:val="00CA1E6E"/>
    <w:rsid w:val="00CA2370"/>
    <w:rsid w:val="00CA2DB8"/>
    <w:rsid w:val="00CA2F9C"/>
    <w:rsid w:val="00CA333D"/>
    <w:rsid w:val="00CA344D"/>
    <w:rsid w:val="00CA3708"/>
    <w:rsid w:val="00CA402C"/>
    <w:rsid w:val="00CA46CA"/>
    <w:rsid w:val="00CA4721"/>
    <w:rsid w:val="00CA4974"/>
    <w:rsid w:val="00CA4F56"/>
    <w:rsid w:val="00CA4F7F"/>
    <w:rsid w:val="00CA55BC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D0F"/>
    <w:rsid w:val="00CB0E64"/>
    <w:rsid w:val="00CB0F41"/>
    <w:rsid w:val="00CB113B"/>
    <w:rsid w:val="00CB15C7"/>
    <w:rsid w:val="00CB167A"/>
    <w:rsid w:val="00CB17C6"/>
    <w:rsid w:val="00CB1910"/>
    <w:rsid w:val="00CB1ACC"/>
    <w:rsid w:val="00CB2420"/>
    <w:rsid w:val="00CB246B"/>
    <w:rsid w:val="00CB35A6"/>
    <w:rsid w:val="00CB47DF"/>
    <w:rsid w:val="00CB47E4"/>
    <w:rsid w:val="00CB4C89"/>
    <w:rsid w:val="00CB504E"/>
    <w:rsid w:val="00CB5536"/>
    <w:rsid w:val="00CB55EC"/>
    <w:rsid w:val="00CB5943"/>
    <w:rsid w:val="00CB5A24"/>
    <w:rsid w:val="00CB5BB6"/>
    <w:rsid w:val="00CB5C9E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69A"/>
    <w:rsid w:val="00CC07B8"/>
    <w:rsid w:val="00CC0DD7"/>
    <w:rsid w:val="00CC1020"/>
    <w:rsid w:val="00CC1621"/>
    <w:rsid w:val="00CC177A"/>
    <w:rsid w:val="00CC197A"/>
    <w:rsid w:val="00CC1CC1"/>
    <w:rsid w:val="00CC1E88"/>
    <w:rsid w:val="00CC23EB"/>
    <w:rsid w:val="00CC26D4"/>
    <w:rsid w:val="00CC277C"/>
    <w:rsid w:val="00CC2AA4"/>
    <w:rsid w:val="00CC2DBA"/>
    <w:rsid w:val="00CC3312"/>
    <w:rsid w:val="00CC4140"/>
    <w:rsid w:val="00CC464E"/>
    <w:rsid w:val="00CC5921"/>
    <w:rsid w:val="00CC5D98"/>
    <w:rsid w:val="00CC5E8A"/>
    <w:rsid w:val="00CC6029"/>
    <w:rsid w:val="00CC6092"/>
    <w:rsid w:val="00CC6109"/>
    <w:rsid w:val="00CC651A"/>
    <w:rsid w:val="00CC6888"/>
    <w:rsid w:val="00CC6A59"/>
    <w:rsid w:val="00CC6D0B"/>
    <w:rsid w:val="00CC6D1F"/>
    <w:rsid w:val="00CC6EDA"/>
    <w:rsid w:val="00CC722B"/>
    <w:rsid w:val="00CC72AD"/>
    <w:rsid w:val="00CC72EE"/>
    <w:rsid w:val="00CC7C03"/>
    <w:rsid w:val="00CD0423"/>
    <w:rsid w:val="00CD0B9D"/>
    <w:rsid w:val="00CD0D95"/>
    <w:rsid w:val="00CD0EA8"/>
    <w:rsid w:val="00CD11F8"/>
    <w:rsid w:val="00CD129C"/>
    <w:rsid w:val="00CD1E43"/>
    <w:rsid w:val="00CD2310"/>
    <w:rsid w:val="00CD2ABD"/>
    <w:rsid w:val="00CD2FA6"/>
    <w:rsid w:val="00CD36F3"/>
    <w:rsid w:val="00CD3E20"/>
    <w:rsid w:val="00CD3E55"/>
    <w:rsid w:val="00CD3F51"/>
    <w:rsid w:val="00CD4270"/>
    <w:rsid w:val="00CD46DB"/>
    <w:rsid w:val="00CD4928"/>
    <w:rsid w:val="00CD4CC0"/>
    <w:rsid w:val="00CD4D01"/>
    <w:rsid w:val="00CD4FFC"/>
    <w:rsid w:val="00CD54F6"/>
    <w:rsid w:val="00CD6E59"/>
    <w:rsid w:val="00CD6FEE"/>
    <w:rsid w:val="00CD77FF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62F"/>
    <w:rsid w:val="00CE3B7D"/>
    <w:rsid w:val="00CE3D73"/>
    <w:rsid w:val="00CE4108"/>
    <w:rsid w:val="00CE4414"/>
    <w:rsid w:val="00CE4C1D"/>
    <w:rsid w:val="00CE4CD3"/>
    <w:rsid w:val="00CE51BC"/>
    <w:rsid w:val="00CE52E2"/>
    <w:rsid w:val="00CE551F"/>
    <w:rsid w:val="00CE57E8"/>
    <w:rsid w:val="00CE60ED"/>
    <w:rsid w:val="00CE650E"/>
    <w:rsid w:val="00CE67BC"/>
    <w:rsid w:val="00CE6D43"/>
    <w:rsid w:val="00CE70D6"/>
    <w:rsid w:val="00CE7136"/>
    <w:rsid w:val="00CE72F1"/>
    <w:rsid w:val="00CE7340"/>
    <w:rsid w:val="00CE753A"/>
    <w:rsid w:val="00CE7877"/>
    <w:rsid w:val="00CE7BEC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B5D"/>
    <w:rsid w:val="00CF4EE1"/>
    <w:rsid w:val="00CF4FF5"/>
    <w:rsid w:val="00CF55A1"/>
    <w:rsid w:val="00CF5835"/>
    <w:rsid w:val="00CF5B41"/>
    <w:rsid w:val="00CF5DD4"/>
    <w:rsid w:val="00CF6370"/>
    <w:rsid w:val="00CF6CBF"/>
    <w:rsid w:val="00CF7019"/>
    <w:rsid w:val="00CF7221"/>
    <w:rsid w:val="00CF72C5"/>
    <w:rsid w:val="00CF73BE"/>
    <w:rsid w:val="00CF765C"/>
    <w:rsid w:val="00CF77EC"/>
    <w:rsid w:val="00CF798E"/>
    <w:rsid w:val="00CF7BEF"/>
    <w:rsid w:val="00CF7EBB"/>
    <w:rsid w:val="00CF7EDF"/>
    <w:rsid w:val="00D00026"/>
    <w:rsid w:val="00D00040"/>
    <w:rsid w:val="00D0023D"/>
    <w:rsid w:val="00D00B0B"/>
    <w:rsid w:val="00D00BE5"/>
    <w:rsid w:val="00D00EB6"/>
    <w:rsid w:val="00D01225"/>
    <w:rsid w:val="00D01312"/>
    <w:rsid w:val="00D01367"/>
    <w:rsid w:val="00D014CB"/>
    <w:rsid w:val="00D01665"/>
    <w:rsid w:val="00D01C9C"/>
    <w:rsid w:val="00D020E3"/>
    <w:rsid w:val="00D026E6"/>
    <w:rsid w:val="00D026EE"/>
    <w:rsid w:val="00D03126"/>
    <w:rsid w:val="00D0354C"/>
    <w:rsid w:val="00D03AA9"/>
    <w:rsid w:val="00D0406D"/>
    <w:rsid w:val="00D0438F"/>
    <w:rsid w:val="00D04593"/>
    <w:rsid w:val="00D04699"/>
    <w:rsid w:val="00D04A01"/>
    <w:rsid w:val="00D04F83"/>
    <w:rsid w:val="00D05163"/>
    <w:rsid w:val="00D0568E"/>
    <w:rsid w:val="00D05A71"/>
    <w:rsid w:val="00D05AAC"/>
    <w:rsid w:val="00D05C49"/>
    <w:rsid w:val="00D066E4"/>
    <w:rsid w:val="00D06AF5"/>
    <w:rsid w:val="00D06E02"/>
    <w:rsid w:val="00D07205"/>
    <w:rsid w:val="00D07639"/>
    <w:rsid w:val="00D0775A"/>
    <w:rsid w:val="00D07A98"/>
    <w:rsid w:val="00D07D5D"/>
    <w:rsid w:val="00D07E34"/>
    <w:rsid w:val="00D10495"/>
    <w:rsid w:val="00D104D0"/>
    <w:rsid w:val="00D10725"/>
    <w:rsid w:val="00D107AF"/>
    <w:rsid w:val="00D1125B"/>
    <w:rsid w:val="00D11329"/>
    <w:rsid w:val="00D124E7"/>
    <w:rsid w:val="00D129EB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5FAE"/>
    <w:rsid w:val="00D165D9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17FAC"/>
    <w:rsid w:val="00D2000B"/>
    <w:rsid w:val="00D200CC"/>
    <w:rsid w:val="00D2027B"/>
    <w:rsid w:val="00D205F1"/>
    <w:rsid w:val="00D206AE"/>
    <w:rsid w:val="00D20EE7"/>
    <w:rsid w:val="00D213AC"/>
    <w:rsid w:val="00D215B8"/>
    <w:rsid w:val="00D2163D"/>
    <w:rsid w:val="00D218A4"/>
    <w:rsid w:val="00D21F83"/>
    <w:rsid w:val="00D2213E"/>
    <w:rsid w:val="00D22C5C"/>
    <w:rsid w:val="00D22D59"/>
    <w:rsid w:val="00D23D14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6FC3"/>
    <w:rsid w:val="00D272E6"/>
    <w:rsid w:val="00D27710"/>
    <w:rsid w:val="00D27799"/>
    <w:rsid w:val="00D30050"/>
    <w:rsid w:val="00D3053D"/>
    <w:rsid w:val="00D30AA1"/>
    <w:rsid w:val="00D30EAB"/>
    <w:rsid w:val="00D31286"/>
    <w:rsid w:val="00D31317"/>
    <w:rsid w:val="00D3175A"/>
    <w:rsid w:val="00D31877"/>
    <w:rsid w:val="00D31B52"/>
    <w:rsid w:val="00D323C3"/>
    <w:rsid w:val="00D32885"/>
    <w:rsid w:val="00D32E5E"/>
    <w:rsid w:val="00D33068"/>
    <w:rsid w:val="00D331CA"/>
    <w:rsid w:val="00D33741"/>
    <w:rsid w:val="00D33805"/>
    <w:rsid w:val="00D33A13"/>
    <w:rsid w:val="00D33E5F"/>
    <w:rsid w:val="00D340C9"/>
    <w:rsid w:val="00D34202"/>
    <w:rsid w:val="00D3456C"/>
    <w:rsid w:val="00D346EF"/>
    <w:rsid w:val="00D34742"/>
    <w:rsid w:val="00D34833"/>
    <w:rsid w:val="00D34AD9"/>
    <w:rsid w:val="00D34AED"/>
    <w:rsid w:val="00D34B7C"/>
    <w:rsid w:val="00D34EF7"/>
    <w:rsid w:val="00D35774"/>
    <w:rsid w:val="00D36396"/>
    <w:rsid w:val="00D3639B"/>
    <w:rsid w:val="00D36C23"/>
    <w:rsid w:val="00D371E6"/>
    <w:rsid w:val="00D37520"/>
    <w:rsid w:val="00D3786F"/>
    <w:rsid w:val="00D37961"/>
    <w:rsid w:val="00D4005C"/>
    <w:rsid w:val="00D40228"/>
    <w:rsid w:val="00D40381"/>
    <w:rsid w:val="00D403AD"/>
    <w:rsid w:val="00D405FB"/>
    <w:rsid w:val="00D40CF3"/>
    <w:rsid w:val="00D4138E"/>
    <w:rsid w:val="00D41DE3"/>
    <w:rsid w:val="00D41E75"/>
    <w:rsid w:val="00D42057"/>
    <w:rsid w:val="00D427A2"/>
    <w:rsid w:val="00D42874"/>
    <w:rsid w:val="00D4318E"/>
    <w:rsid w:val="00D43410"/>
    <w:rsid w:val="00D43608"/>
    <w:rsid w:val="00D43654"/>
    <w:rsid w:val="00D438FD"/>
    <w:rsid w:val="00D43CC9"/>
    <w:rsid w:val="00D43D12"/>
    <w:rsid w:val="00D43DE3"/>
    <w:rsid w:val="00D441AF"/>
    <w:rsid w:val="00D445A4"/>
    <w:rsid w:val="00D4465F"/>
    <w:rsid w:val="00D44B17"/>
    <w:rsid w:val="00D44F6B"/>
    <w:rsid w:val="00D45286"/>
    <w:rsid w:val="00D45577"/>
    <w:rsid w:val="00D45635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008"/>
    <w:rsid w:val="00D47191"/>
    <w:rsid w:val="00D471F9"/>
    <w:rsid w:val="00D4781F"/>
    <w:rsid w:val="00D50321"/>
    <w:rsid w:val="00D50971"/>
    <w:rsid w:val="00D50A39"/>
    <w:rsid w:val="00D50BFC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20"/>
    <w:rsid w:val="00D520EE"/>
    <w:rsid w:val="00D5265F"/>
    <w:rsid w:val="00D5289A"/>
    <w:rsid w:val="00D53756"/>
    <w:rsid w:val="00D539CA"/>
    <w:rsid w:val="00D53E09"/>
    <w:rsid w:val="00D53FD0"/>
    <w:rsid w:val="00D54006"/>
    <w:rsid w:val="00D5408E"/>
    <w:rsid w:val="00D541BD"/>
    <w:rsid w:val="00D54938"/>
    <w:rsid w:val="00D54B18"/>
    <w:rsid w:val="00D54BB6"/>
    <w:rsid w:val="00D54F32"/>
    <w:rsid w:val="00D558A2"/>
    <w:rsid w:val="00D55910"/>
    <w:rsid w:val="00D560C8"/>
    <w:rsid w:val="00D564CA"/>
    <w:rsid w:val="00D567AF"/>
    <w:rsid w:val="00D57987"/>
    <w:rsid w:val="00D604D3"/>
    <w:rsid w:val="00D60D5D"/>
    <w:rsid w:val="00D61046"/>
    <w:rsid w:val="00D615B8"/>
    <w:rsid w:val="00D615E5"/>
    <w:rsid w:val="00D61673"/>
    <w:rsid w:val="00D61C09"/>
    <w:rsid w:val="00D61CC2"/>
    <w:rsid w:val="00D621AB"/>
    <w:rsid w:val="00D62DD4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4A76"/>
    <w:rsid w:val="00D65397"/>
    <w:rsid w:val="00D65C2B"/>
    <w:rsid w:val="00D65F3A"/>
    <w:rsid w:val="00D6616F"/>
    <w:rsid w:val="00D664E3"/>
    <w:rsid w:val="00D66CEC"/>
    <w:rsid w:val="00D6742A"/>
    <w:rsid w:val="00D6770F"/>
    <w:rsid w:val="00D70494"/>
    <w:rsid w:val="00D705D0"/>
    <w:rsid w:val="00D70A3C"/>
    <w:rsid w:val="00D70FF4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262"/>
    <w:rsid w:val="00D74488"/>
    <w:rsid w:val="00D744A5"/>
    <w:rsid w:val="00D7478A"/>
    <w:rsid w:val="00D754C9"/>
    <w:rsid w:val="00D758FE"/>
    <w:rsid w:val="00D75910"/>
    <w:rsid w:val="00D75D2C"/>
    <w:rsid w:val="00D75D6E"/>
    <w:rsid w:val="00D761F7"/>
    <w:rsid w:val="00D763CC"/>
    <w:rsid w:val="00D766C2"/>
    <w:rsid w:val="00D76863"/>
    <w:rsid w:val="00D7688F"/>
    <w:rsid w:val="00D7694B"/>
    <w:rsid w:val="00D7755E"/>
    <w:rsid w:val="00D775F8"/>
    <w:rsid w:val="00D7792E"/>
    <w:rsid w:val="00D7799A"/>
    <w:rsid w:val="00D77B7B"/>
    <w:rsid w:val="00D77D8D"/>
    <w:rsid w:val="00D77F12"/>
    <w:rsid w:val="00D8099E"/>
    <w:rsid w:val="00D80AD4"/>
    <w:rsid w:val="00D80C31"/>
    <w:rsid w:val="00D8199C"/>
    <w:rsid w:val="00D81D72"/>
    <w:rsid w:val="00D827F2"/>
    <w:rsid w:val="00D82C85"/>
    <w:rsid w:val="00D83398"/>
    <w:rsid w:val="00D835B0"/>
    <w:rsid w:val="00D8394C"/>
    <w:rsid w:val="00D84287"/>
    <w:rsid w:val="00D84419"/>
    <w:rsid w:val="00D84465"/>
    <w:rsid w:val="00D84D13"/>
    <w:rsid w:val="00D85060"/>
    <w:rsid w:val="00D8588D"/>
    <w:rsid w:val="00D85C7F"/>
    <w:rsid w:val="00D85E52"/>
    <w:rsid w:val="00D86177"/>
    <w:rsid w:val="00D86624"/>
    <w:rsid w:val="00D8679C"/>
    <w:rsid w:val="00D86CAB"/>
    <w:rsid w:val="00D86CE0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89A"/>
    <w:rsid w:val="00D91B77"/>
    <w:rsid w:val="00D91BF6"/>
    <w:rsid w:val="00D91E32"/>
    <w:rsid w:val="00D9238C"/>
    <w:rsid w:val="00D92EF3"/>
    <w:rsid w:val="00D92F01"/>
    <w:rsid w:val="00D944FC"/>
    <w:rsid w:val="00D945DA"/>
    <w:rsid w:val="00D946AF"/>
    <w:rsid w:val="00D946E0"/>
    <w:rsid w:val="00D94FED"/>
    <w:rsid w:val="00D95440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778"/>
    <w:rsid w:val="00DA0843"/>
    <w:rsid w:val="00DA11D5"/>
    <w:rsid w:val="00DA1355"/>
    <w:rsid w:val="00DA1B47"/>
    <w:rsid w:val="00DA23AE"/>
    <w:rsid w:val="00DA3204"/>
    <w:rsid w:val="00DA39A3"/>
    <w:rsid w:val="00DA3FD1"/>
    <w:rsid w:val="00DA430B"/>
    <w:rsid w:val="00DA4A2B"/>
    <w:rsid w:val="00DA4CC0"/>
    <w:rsid w:val="00DA4FDF"/>
    <w:rsid w:val="00DA5120"/>
    <w:rsid w:val="00DA53DD"/>
    <w:rsid w:val="00DA59C7"/>
    <w:rsid w:val="00DA6157"/>
    <w:rsid w:val="00DA6228"/>
    <w:rsid w:val="00DA6554"/>
    <w:rsid w:val="00DA6603"/>
    <w:rsid w:val="00DA7CF9"/>
    <w:rsid w:val="00DA7E75"/>
    <w:rsid w:val="00DA7EDD"/>
    <w:rsid w:val="00DB008F"/>
    <w:rsid w:val="00DB0120"/>
    <w:rsid w:val="00DB02D5"/>
    <w:rsid w:val="00DB1063"/>
    <w:rsid w:val="00DB1072"/>
    <w:rsid w:val="00DB1D87"/>
    <w:rsid w:val="00DB2227"/>
    <w:rsid w:val="00DB24ED"/>
    <w:rsid w:val="00DB2BA9"/>
    <w:rsid w:val="00DB2BFB"/>
    <w:rsid w:val="00DB34A2"/>
    <w:rsid w:val="00DB3574"/>
    <w:rsid w:val="00DB3D77"/>
    <w:rsid w:val="00DB41F3"/>
    <w:rsid w:val="00DB4213"/>
    <w:rsid w:val="00DB474C"/>
    <w:rsid w:val="00DB4A89"/>
    <w:rsid w:val="00DB4F1C"/>
    <w:rsid w:val="00DB591A"/>
    <w:rsid w:val="00DB59F6"/>
    <w:rsid w:val="00DB5EDC"/>
    <w:rsid w:val="00DB6234"/>
    <w:rsid w:val="00DB624B"/>
    <w:rsid w:val="00DB66CE"/>
    <w:rsid w:val="00DB678D"/>
    <w:rsid w:val="00DB6B97"/>
    <w:rsid w:val="00DB6D8A"/>
    <w:rsid w:val="00DB7004"/>
    <w:rsid w:val="00DB74F7"/>
    <w:rsid w:val="00DB7DD3"/>
    <w:rsid w:val="00DC0724"/>
    <w:rsid w:val="00DC09FD"/>
    <w:rsid w:val="00DC0AB4"/>
    <w:rsid w:val="00DC11FD"/>
    <w:rsid w:val="00DC1297"/>
    <w:rsid w:val="00DC13A9"/>
    <w:rsid w:val="00DC18FE"/>
    <w:rsid w:val="00DC23B3"/>
    <w:rsid w:val="00DC24EF"/>
    <w:rsid w:val="00DC2893"/>
    <w:rsid w:val="00DC2A2D"/>
    <w:rsid w:val="00DC2DF0"/>
    <w:rsid w:val="00DC303D"/>
    <w:rsid w:val="00DC306E"/>
    <w:rsid w:val="00DC4089"/>
    <w:rsid w:val="00DC439A"/>
    <w:rsid w:val="00DC46FF"/>
    <w:rsid w:val="00DC4866"/>
    <w:rsid w:val="00DC4A02"/>
    <w:rsid w:val="00DC5639"/>
    <w:rsid w:val="00DC5651"/>
    <w:rsid w:val="00DC57E0"/>
    <w:rsid w:val="00DC5F43"/>
    <w:rsid w:val="00DC682B"/>
    <w:rsid w:val="00DC6927"/>
    <w:rsid w:val="00DC6BFC"/>
    <w:rsid w:val="00DC6C8C"/>
    <w:rsid w:val="00DC6E02"/>
    <w:rsid w:val="00DC70E8"/>
    <w:rsid w:val="00DC7154"/>
    <w:rsid w:val="00DC7539"/>
    <w:rsid w:val="00DC77E9"/>
    <w:rsid w:val="00DD0572"/>
    <w:rsid w:val="00DD08D1"/>
    <w:rsid w:val="00DD0B12"/>
    <w:rsid w:val="00DD0DC0"/>
    <w:rsid w:val="00DD0E18"/>
    <w:rsid w:val="00DD12B9"/>
    <w:rsid w:val="00DD22A2"/>
    <w:rsid w:val="00DD22F9"/>
    <w:rsid w:val="00DD2489"/>
    <w:rsid w:val="00DD24C7"/>
    <w:rsid w:val="00DD2742"/>
    <w:rsid w:val="00DD2969"/>
    <w:rsid w:val="00DD2993"/>
    <w:rsid w:val="00DD2D6E"/>
    <w:rsid w:val="00DD32FE"/>
    <w:rsid w:val="00DD33DC"/>
    <w:rsid w:val="00DD34A6"/>
    <w:rsid w:val="00DD36EF"/>
    <w:rsid w:val="00DD38B0"/>
    <w:rsid w:val="00DD3EAC"/>
    <w:rsid w:val="00DD3F91"/>
    <w:rsid w:val="00DD3FD0"/>
    <w:rsid w:val="00DD4B89"/>
    <w:rsid w:val="00DD50E2"/>
    <w:rsid w:val="00DD5272"/>
    <w:rsid w:val="00DD52A2"/>
    <w:rsid w:val="00DD5455"/>
    <w:rsid w:val="00DD54F8"/>
    <w:rsid w:val="00DD5564"/>
    <w:rsid w:val="00DD5F3B"/>
    <w:rsid w:val="00DD638F"/>
    <w:rsid w:val="00DD664E"/>
    <w:rsid w:val="00DD6E94"/>
    <w:rsid w:val="00DD6E96"/>
    <w:rsid w:val="00DD7023"/>
    <w:rsid w:val="00DD7353"/>
    <w:rsid w:val="00DD73C0"/>
    <w:rsid w:val="00DD7670"/>
    <w:rsid w:val="00DD7AA9"/>
    <w:rsid w:val="00DD7D1F"/>
    <w:rsid w:val="00DE0299"/>
    <w:rsid w:val="00DE0324"/>
    <w:rsid w:val="00DE0C67"/>
    <w:rsid w:val="00DE1192"/>
    <w:rsid w:val="00DE1614"/>
    <w:rsid w:val="00DE1975"/>
    <w:rsid w:val="00DE1C4D"/>
    <w:rsid w:val="00DE28A6"/>
    <w:rsid w:val="00DE2C37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3E0C"/>
    <w:rsid w:val="00DE490B"/>
    <w:rsid w:val="00DE4D22"/>
    <w:rsid w:val="00DE54CC"/>
    <w:rsid w:val="00DE58CB"/>
    <w:rsid w:val="00DE592D"/>
    <w:rsid w:val="00DE5971"/>
    <w:rsid w:val="00DE5D25"/>
    <w:rsid w:val="00DE65D6"/>
    <w:rsid w:val="00DE668E"/>
    <w:rsid w:val="00DE6D69"/>
    <w:rsid w:val="00DE6D8B"/>
    <w:rsid w:val="00DE74BA"/>
    <w:rsid w:val="00DE7CC9"/>
    <w:rsid w:val="00DF04BF"/>
    <w:rsid w:val="00DF106A"/>
    <w:rsid w:val="00DF1350"/>
    <w:rsid w:val="00DF137F"/>
    <w:rsid w:val="00DF16A3"/>
    <w:rsid w:val="00DF2153"/>
    <w:rsid w:val="00DF21BC"/>
    <w:rsid w:val="00DF21E2"/>
    <w:rsid w:val="00DF244C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8AA"/>
    <w:rsid w:val="00DF69A0"/>
    <w:rsid w:val="00DF6B33"/>
    <w:rsid w:val="00DF710F"/>
    <w:rsid w:val="00DF7233"/>
    <w:rsid w:val="00DF74ED"/>
    <w:rsid w:val="00DF750E"/>
    <w:rsid w:val="00DF751F"/>
    <w:rsid w:val="00DF7973"/>
    <w:rsid w:val="00DF7B0A"/>
    <w:rsid w:val="00DF7B4E"/>
    <w:rsid w:val="00DF7B72"/>
    <w:rsid w:val="00DF7CB1"/>
    <w:rsid w:val="00DF7E06"/>
    <w:rsid w:val="00E0035D"/>
    <w:rsid w:val="00E00440"/>
    <w:rsid w:val="00E004B3"/>
    <w:rsid w:val="00E00806"/>
    <w:rsid w:val="00E00979"/>
    <w:rsid w:val="00E00A89"/>
    <w:rsid w:val="00E00BA5"/>
    <w:rsid w:val="00E00F89"/>
    <w:rsid w:val="00E01015"/>
    <w:rsid w:val="00E01267"/>
    <w:rsid w:val="00E01414"/>
    <w:rsid w:val="00E015D3"/>
    <w:rsid w:val="00E01AF5"/>
    <w:rsid w:val="00E01E6D"/>
    <w:rsid w:val="00E02084"/>
    <w:rsid w:val="00E0240D"/>
    <w:rsid w:val="00E02432"/>
    <w:rsid w:val="00E02748"/>
    <w:rsid w:val="00E02E52"/>
    <w:rsid w:val="00E02FC5"/>
    <w:rsid w:val="00E0315A"/>
    <w:rsid w:val="00E032C6"/>
    <w:rsid w:val="00E033A4"/>
    <w:rsid w:val="00E03578"/>
    <w:rsid w:val="00E040DA"/>
    <w:rsid w:val="00E0429F"/>
    <w:rsid w:val="00E042D0"/>
    <w:rsid w:val="00E042D3"/>
    <w:rsid w:val="00E045EF"/>
    <w:rsid w:val="00E048C2"/>
    <w:rsid w:val="00E049A1"/>
    <w:rsid w:val="00E04B21"/>
    <w:rsid w:val="00E04BC4"/>
    <w:rsid w:val="00E0521A"/>
    <w:rsid w:val="00E052B3"/>
    <w:rsid w:val="00E0548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6BA3"/>
    <w:rsid w:val="00E06C88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64"/>
    <w:rsid w:val="00E10ECA"/>
    <w:rsid w:val="00E10F42"/>
    <w:rsid w:val="00E112F3"/>
    <w:rsid w:val="00E118F2"/>
    <w:rsid w:val="00E11F2E"/>
    <w:rsid w:val="00E127CE"/>
    <w:rsid w:val="00E128D7"/>
    <w:rsid w:val="00E1368C"/>
    <w:rsid w:val="00E13722"/>
    <w:rsid w:val="00E150B6"/>
    <w:rsid w:val="00E1563C"/>
    <w:rsid w:val="00E15647"/>
    <w:rsid w:val="00E15D18"/>
    <w:rsid w:val="00E1612D"/>
    <w:rsid w:val="00E1614C"/>
    <w:rsid w:val="00E163C5"/>
    <w:rsid w:val="00E16686"/>
    <w:rsid w:val="00E167AF"/>
    <w:rsid w:val="00E16966"/>
    <w:rsid w:val="00E1697B"/>
    <w:rsid w:val="00E16D12"/>
    <w:rsid w:val="00E1774A"/>
    <w:rsid w:val="00E17A74"/>
    <w:rsid w:val="00E207DE"/>
    <w:rsid w:val="00E2093A"/>
    <w:rsid w:val="00E20F4E"/>
    <w:rsid w:val="00E21308"/>
    <w:rsid w:val="00E214D9"/>
    <w:rsid w:val="00E21EA6"/>
    <w:rsid w:val="00E22007"/>
    <w:rsid w:val="00E2253F"/>
    <w:rsid w:val="00E22878"/>
    <w:rsid w:val="00E2321D"/>
    <w:rsid w:val="00E237BD"/>
    <w:rsid w:val="00E23850"/>
    <w:rsid w:val="00E23958"/>
    <w:rsid w:val="00E23970"/>
    <w:rsid w:val="00E23A60"/>
    <w:rsid w:val="00E23D73"/>
    <w:rsid w:val="00E23DE1"/>
    <w:rsid w:val="00E24254"/>
    <w:rsid w:val="00E243F9"/>
    <w:rsid w:val="00E2461B"/>
    <w:rsid w:val="00E258C6"/>
    <w:rsid w:val="00E25A5D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994"/>
    <w:rsid w:val="00E27C9D"/>
    <w:rsid w:val="00E27D38"/>
    <w:rsid w:val="00E304B2"/>
    <w:rsid w:val="00E3055E"/>
    <w:rsid w:val="00E30DF2"/>
    <w:rsid w:val="00E310C2"/>
    <w:rsid w:val="00E31436"/>
    <w:rsid w:val="00E31957"/>
    <w:rsid w:val="00E319D9"/>
    <w:rsid w:val="00E31A1E"/>
    <w:rsid w:val="00E320DF"/>
    <w:rsid w:val="00E33153"/>
    <w:rsid w:val="00E33634"/>
    <w:rsid w:val="00E33ABD"/>
    <w:rsid w:val="00E33C12"/>
    <w:rsid w:val="00E343FA"/>
    <w:rsid w:val="00E34800"/>
    <w:rsid w:val="00E3499E"/>
    <w:rsid w:val="00E34E01"/>
    <w:rsid w:val="00E34EC5"/>
    <w:rsid w:val="00E34EEA"/>
    <w:rsid w:val="00E35648"/>
    <w:rsid w:val="00E3574A"/>
    <w:rsid w:val="00E3581E"/>
    <w:rsid w:val="00E35F98"/>
    <w:rsid w:val="00E36005"/>
    <w:rsid w:val="00E36BD1"/>
    <w:rsid w:val="00E37373"/>
    <w:rsid w:val="00E3746E"/>
    <w:rsid w:val="00E3756E"/>
    <w:rsid w:val="00E37769"/>
    <w:rsid w:val="00E37E08"/>
    <w:rsid w:val="00E401CC"/>
    <w:rsid w:val="00E40653"/>
    <w:rsid w:val="00E409C0"/>
    <w:rsid w:val="00E40CEE"/>
    <w:rsid w:val="00E41305"/>
    <w:rsid w:val="00E418AE"/>
    <w:rsid w:val="00E41C2A"/>
    <w:rsid w:val="00E41E92"/>
    <w:rsid w:val="00E41EE9"/>
    <w:rsid w:val="00E41F34"/>
    <w:rsid w:val="00E42114"/>
    <w:rsid w:val="00E4236B"/>
    <w:rsid w:val="00E426E8"/>
    <w:rsid w:val="00E4303E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76E"/>
    <w:rsid w:val="00E44EA6"/>
    <w:rsid w:val="00E44F72"/>
    <w:rsid w:val="00E4515F"/>
    <w:rsid w:val="00E45165"/>
    <w:rsid w:val="00E453E8"/>
    <w:rsid w:val="00E4553F"/>
    <w:rsid w:val="00E45725"/>
    <w:rsid w:val="00E45796"/>
    <w:rsid w:val="00E45BD5"/>
    <w:rsid w:val="00E45FAE"/>
    <w:rsid w:val="00E46A17"/>
    <w:rsid w:val="00E46F53"/>
    <w:rsid w:val="00E471EC"/>
    <w:rsid w:val="00E47B93"/>
    <w:rsid w:val="00E5124C"/>
    <w:rsid w:val="00E51372"/>
    <w:rsid w:val="00E513CD"/>
    <w:rsid w:val="00E5184E"/>
    <w:rsid w:val="00E519FF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3D83"/>
    <w:rsid w:val="00E5409F"/>
    <w:rsid w:val="00E5461B"/>
    <w:rsid w:val="00E54A3A"/>
    <w:rsid w:val="00E54AA6"/>
    <w:rsid w:val="00E54B1E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423"/>
    <w:rsid w:val="00E575B6"/>
    <w:rsid w:val="00E5760B"/>
    <w:rsid w:val="00E60065"/>
    <w:rsid w:val="00E601B2"/>
    <w:rsid w:val="00E60248"/>
    <w:rsid w:val="00E60A70"/>
    <w:rsid w:val="00E60D30"/>
    <w:rsid w:val="00E60E19"/>
    <w:rsid w:val="00E60F55"/>
    <w:rsid w:val="00E614B9"/>
    <w:rsid w:val="00E61754"/>
    <w:rsid w:val="00E617A6"/>
    <w:rsid w:val="00E61FE5"/>
    <w:rsid w:val="00E62163"/>
    <w:rsid w:val="00E6236C"/>
    <w:rsid w:val="00E626A1"/>
    <w:rsid w:val="00E62DAA"/>
    <w:rsid w:val="00E638A5"/>
    <w:rsid w:val="00E63EEC"/>
    <w:rsid w:val="00E63F4A"/>
    <w:rsid w:val="00E6407D"/>
    <w:rsid w:val="00E641FE"/>
    <w:rsid w:val="00E647CB"/>
    <w:rsid w:val="00E64B8C"/>
    <w:rsid w:val="00E64BA3"/>
    <w:rsid w:val="00E64CB8"/>
    <w:rsid w:val="00E6508F"/>
    <w:rsid w:val="00E6541B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2978"/>
    <w:rsid w:val="00E736D8"/>
    <w:rsid w:val="00E737A7"/>
    <w:rsid w:val="00E739DD"/>
    <w:rsid w:val="00E74163"/>
    <w:rsid w:val="00E74CE7"/>
    <w:rsid w:val="00E7569F"/>
    <w:rsid w:val="00E758DE"/>
    <w:rsid w:val="00E75B9F"/>
    <w:rsid w:val="00E76296"/>
    <w:rsid w:val="00E76304"/>
    <w:rsid w:val="00E76769"/>
    <w:rsid w:val="00E76B72"/>
    <w:rsid w:val="00E77372"/>
    <w:rsid w:val="00E778DC"/>
    <w:rsid w:val="00E77B69"/>
    <w:rsid w:val="00E77C07"/>
    <w:rsid w:val="00E77C21"/>
    <w:rsid w:val="00E77C5B"/>
    <w:rsid w:val="00E8039D"/>
    <w:rsid w:val="00E804D5"/>
    <w:rsid w:val="00E8099D"/>
    <w:rsid w:val="00E80AEF"/>
    <w:rsid w:val="00E80C3B"/>
    <w:rsid w:val="00E80D37"/>
    <w:rsid w:val="00E8112E"/>
    <w:rsid w:val="00E81317"/>
    <w:rsid w:val="00E81353"/>
    <w:rsid w:val="00E819CC"/>
    <w:rsid w:val="00E819D0"/>
    <w:rsid w:val="00E81C0C"/>
    <w:rsid w:val="00E81C58"/>
    <w:rsid w:val="00E81ED0"/>
    <w:rsid w:val="00E8208A"/>
    <w:rsid w:val="00E8254D"/>
    <w:rsid w:val="00E828D7"/>
    <w:rsid w:val="00E836E3"/>
    <w:rsid w:val="00E83C0D"/>
    <w:rsid w:val="00E842A1"/>
    <w:rsid w:val="00E84461"/>
    <w:rsid w:val="00E84A6F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87FDC"/>
    <w:rsid w:val="00E909EB"/>
    <w:rsid w:val="00E91DB6"/>
    <w:rsid w:val="00E91FF9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82F"/>
    <w:rsid w:val="00E94934"/>
    <w:rsid w:val="00E949BE"/>
    <w:rsid w:val="00E94DEB"/>
    <w:rsid w:val="00E952EC"/>
    <w:rsid w:val="00E95E6D"/>
    <w:rsid w:val="00E9602C"/>
    <w:rsid w:val="00E9619B"/>
    <w:rsid w:val="00E9669E"/>
    <w:rsid w:val="00E969F7"/>
    <w:rsid w:val="00E96BA0"/>
    <w:rsid w:val="00E96CB5"/>
    <w:rsid w:val="00E9717B"/>
    <w:rsid w:val="00E97CDB"/>
    <w:rsid w:val="00EA0412"/>
    <w:rsid w:val="00EA0A6B"/>
    <w:rsid w:val="00EA0C4C"/>
    <w:rsid w:val="00EA0D86"/>
    <w:rsid w:val="00EA1649"/>
    <w:rsid w:val="00EA1D1F"/>
    <w:rsid w:val="00EA1DFB"/>
    <w:rsid w:val="00EA2550"/>
    <w:rsid w:val="00EA297B"/>
    <w:rsid w:val="00EA2EB5"/>
    <w:rsid w:val="00EA32BD"/>
    <w:rsid w:val="00EA3676"/>
    <w:rsid w:val="00EA3E8C"/>
    <w:rsid w:val="00EA409D"/>
    <w:rsid w:val="00EA42F2"/>
    <w:rsid w:val="00EA4303"/>
    <w:rsid w:val="00EA4668"/>
    <w:rsid w:val="00EA4A90"/>
    <w:rsid w:val="00EA4BB7"/>
    <w:rsid w:val="00EA4C58"/>
    <w:rsid w:val="00EA53D3"/>
    <w:rsid w:val="00EA677D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69A"/>
    <w:rsid w:val="00EB1BDA"/>
    <w:rsid w:val="00EB1C45"/>
    <w:rsid w:val="00EB2AB1"/>
    <w:rsid w:val="00EB2D2A"/>
    <w:rsid w:val="00EB30F6"/>
    <w:rsid w:val="00EB372E"/>
    <w:rsid w:val="00EB3C1D"/>
    <w:rsid w:val="00EB4473"/>
    <w:rsid w:val="00EB49AD"/>
    <w:rsid w:val="00EB49E6"/>
    <w:rsid w:val="00EB4E31"/>
    <w:rsid w:val="00EB4FD8"/>
    <w:rsid w:val="00EB54F0"/>
    <w:rsid w:val="00EB63D2"/>
    <w:rsid w:val="00EB6D0C"/>
    <w:rsid w:val="00EB7701"/>
    <w:rsid w:val="00EC0071"/>
    <w:rsid w:val="00EC038B"/>
    <w:rsid w:val="00EC03C2"/>
    <w:rsid w:val="00EC06C6"/>
    <w:rsid w:val="00EC0AA8"/>
    <w:rsid w:val="00EC0AEF"/>
    <w:rsid w:val="00EC0F4F"/>
    <w:rsid w:val="00EC12FB"/>
    <w:rsid w:val="00EC1482"/>
    <w:rsid w:val="00EC14AD"/>
    <w:rsid w:val="00EC1C78"/>
    <w:rsid w:val="00EC1CBC"/>
    <w:rsid w:val="00EC1E27"/>
    <w:rsid w:val="00EC1E80"/>
    <w:rsid w:val="00EC232A"/>
    <w:rsid w:val="00EC2B6C"/>
    <w:rsid w:val="00EC2DB9"/>
    <w:rsid w:val="00EC2FFD"/>
    <w:rsid w:val="00EC3235"/>
    <w:rsid w:val="00EC3BF9"/>
    <w:rsid w:val="00EC3FC0"/>
    <w:rsid w:val="00EC412E"/>
    <w:rsid w:val="00EC414B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04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0FFE"/>
    <w:rsid w:val="00ED1776"/>
    <w:rsid w:val="00ED2034"/>
    <w:rsid w:val="00ED20B8"/>
    <w:rsid w:val="00ED24D1"/>
    <w:rsid w:val="00ED346D"/>
    <w:rsid w:val="00ED38FA"/>
    <w:rsid w:val="00ED39C8"/>
    <w:rsid w:val="00ED3DF4"/>
    <w:rsid w:val="00ED42B5"/>
    <w:rsid w:val="00ED43B1"/>
    <w:rsid w:val="00ED4F07"/>
    <w:rsid w:val="00ED53C8"/>
    <w:rsid w:val="00ED564F"/>
    <w:rsid w:val="00ED5664"/>
    <w:rsid w:val="00ED5695"/>
    <w:rsid w:val="00ED596D"/>
    <w:rsid w:val="00ED5A28"/>
    <w:rsid w:val="00ED5E65"/>
    <w:rsid w:val="00ED6495"/>
    <w:rsid w:val="00ED6AFE"/>
    <w:rsid w:val="00ED6C70"/>
    <w:rsid w:val="00ED6EB2"/>
    <w:rsid w:val="00ED6ED6"/>
    <w:rsid w:val="00ED7072"/>
    <w:rsid w:val="00ED7479"/>
    <w:rsid w:val="00ED7493"/>
    <w:rsid w:val="00ED757A"/>
    <w:rsid w:val="00ED7947"/>
    <w:rsid w:val="00ED797A"/>
    <w:rsid w:val="00EE03E7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930"/>
    <w:rsid w:val="00EE5A75"/>
    <w:rsid w:val="00EE652E"/>
    <w:rsid w:val="00EE6DBE"/>
    <w:rsid w:val="00EE71EB"/>
    <w:rsid w:val="00EE73CB"/>
    <w:rsid w:val="00EE742B"/>
    <w:rsid w:val="00EE7510"/>
    <w:rsid w:val="00EE7600"/>
    <w:rsid w:val="00EE77C2"/>
    <w:rsid w:val="00EE7A69"/>
    <w:rsid w:val="00EE7C0C"/>
    <w:rsid w:val="00EF01A2"/>
    <w:rsid w:val="00EF038D"/>
    <w:rsid w:val="00EF039F"/>
    <w:rsid w:val="00EF0B84"/>
    <w:rsid w:val="00EF0B94"/>
    <w:rsid w:val="00EF0C6D"/>
    <w:rsid w:val="00EF1439"/>
    <w:rsid w:val="00EF1A23"/>
    <w:rsid w:val="00EF245F"/>
    <w:rsid w:val="00EF2A39"/>
    <w:rsid w:val="00EF3109"/>
    <w:rsid w:val="00EF322D"/>
    <w:rsid w:val="00EF3741"/>
    <w:rsid w:val="00EF397C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455"/>
    <w:rsid w:val="00F0073C"/>
    <w:rsid w:val="00F00BC0"/>
    <w:rsid w:val="00F00DE2"/>
    <w:rsid w:val="00F01E44"/>
    <w:rsid w:val="00F01E45"/>
    <w:rsid w:val="00F0233B"/>
    <w:rsid w:val="00F0245D"/>
    <w:rsid w:val="00F0253C"/>
    <w:rsid w:val="00F0284D"/>
    <w:rsid w:val="00F03162"/>
    <w:rsid w:val="00F03698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CCF"/>
    <w:rsid w:val="00F10E89"/>
    <w:rsid w:val="00F10EC2"/>
    <w:rsid w:val="00F10EE8"/>
    <w:rsid w:val="00F10FC0"/>
    <w:rsid w:val="00F11927"/>
    <w:rsid w:val="00F11E70"/>
    <w:rsid w:val="00F1201E"/>
    <w:rsid w:val="00F12314"/>
    <w:rsid w:val="00F124D0"/>
    <w:rsid w:val="00F1273D"/>
    <w:rsid w:val="00F127EA"/>
    <w:rsid w:val="00F12B38"/>
    <w:rsid w:val="00F12C64"/>
    <w:rsid w:val="00F12E4E"/>
    <w:rsid w:val="00F12E94"/>
    <w:rsid w:val="00F13171"/>
    <w:rsid w:val="00F131AD"/>
    <w:rsid w:val="00F13E03"/>
    <w:rsid w:val="00F13E85"/>
    <w:rsid w:val="00F14093"/>
    <w:rsid w:val="00F141E6"/>
    <w:rsid w:val="00F14682"/>
    <w:rsid w:val="00F15451"/>
    <w:rsid w:val="00F15970"/>
    <w:rsid w:val="00F15D49"/>
    <w:rsid w:val="00F15D69"/>
    <w:rsid w:val="00F15DFF"/>
    <w:rsid w:val="00F16021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49C"/>
    <w:rsid w:val="00F22727"/>
    <w:rsid w:val="00F227F0"/>
    <w:rsid w:val="00F22BEB"/>
    <w:rsid w:val="00F22E0F"/>
    <w:rsid w:val="00F2327A"/>
    <w:rsid w:val="00F232E4"/>
    <w:rsid w:val="00F237EC"/>
    <w:rsid w:val="00F239CD"/>
    <w:rsid w:val="00F23B36"/>
    <w:rsid w:val="00F24239"/>
    <w:rsid w:val="00F24532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A6"/>
    <w:rsid w:val="00F26BE1"/>
    <w:rsid w:val="00F271A8"/>
    <w:rsid w:val="00F2769A"/>
    <w:rsid w:val="00F2798C"/>
    <w:rsid w:val="00F27C0D"/>
    <w:rsid w:val="00F27C95"/>
    <w:rsid w:val="00F27EB1"/>
    <w:rsid w:val="00F301D4"/>
    <w:rsid w:val="00F31B12"/>
    <w:rsid w:val="00F3202B"/>
    <w:rsid w:val="00F32038"/>
    <w:rsid w:val="00F32106"/>
    <w:rsid w:val="00F32632"/>
    <w:rsid w:val="00F32866"/>
    <w:rsid w:val="00F3320E"/>
    <w:rsid w:val="00F33371"/>
    <w:rsid w:val="00F34438"/>
    <w:rsid w:val="00F34D18"/>
    <w:rsid w:val="00F356E7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14"/>
    <w:rsid w:val="00F40BF4"/>
    <w:rsid w:val="00F40CCE"/>
    <w:rsid w:val="00F40EF0"/>
    <w:rsid w:val="00F413F7"/>
    <w:rsid w:val="00F41962"/>
    <w:rsid w:val="00F41B50"/>
    <w:rsid w:val="00F41C4D"/>
    <w:rsid w:val="00F424B8"/>
    <w:rsid w:val="00F427CB"/>
    <w:rsid w:val="00F428CC"/>
    <w:rsid w:val="00F42978"/>
    <w:rsid w:val="00F429F6"/>
    <w:rsid w:val="00F43043"/>
    <w:rsid w:val="00F430EB"/>
    <w:rsid w:val="00F4323B"/>
    <w:rsid w:val="00F4325F"/>
    <w:rsid w:val="00F43669"/>
    <w:rsid w:val="00F43D28"/>
    <w:rsid w:val="00F43EB3"/>
    <w:rsid w:val="00F43EF6"/>
    <w:rsid w:val="00F44081"/>
    <w:rsid w:val="00F4413E"/>
    <w:rsid w:val="00F44639"/>
    <w:rsid w:val="00F44BE1"/>
    <w:rsid w:val="00F44DF0"/>
    <w:rsid w:val="00F4515C"/>
    <w:rsid w:val="00F4558E"/>
    <w:rsid w:val="00F45B53"/>
    <w:rsid w:val="00F45E3D"/>
    <w:rsid w:val="00F46297"/>
    <w:rsid w:val="00F462F7"/>
    <w:rsid w:val="00F467F7"/>
    <w:rsid w:val="00F46896"/>
    <w:rsid w:val="00F47AA4"/>
    <w:rsid w:val="00F47B0A"/>
    <w:rsid w:val="00F508F1"/>
    <w:rsid w:val="00F511DE"/>
    <w:rsid w:val="00F512FD"/>
    <w:rsid w:val="00F5178C"/>
    <w:rsid w:val="00F518A5"/>
    <w:rsid w:val="00F51AC3"/>
    <w:rsid w:val="00F51AD7"/>
    <w:rsid w:val="00F5220D"/>
    <w:rsid w:val="00F52D5B"/>
    <w:rsid w:val="00F52FAB"/>
    <w:rsid w:val="00F5316C"/>
    <w:rsid w:val="00F53623"/>
    <w:rsid w:val="00F53C02"/>
    <w:rsid w:val="00F53D6A"/>
    <w:rsid w:val="00F541DD"/>
    <w:rsid w:val="00F54B85"/>
    <w:rsid w:val="00F55640"/>
    <w:rsid w:val="00F556E0"/>
    <w:rsid w:val="00F5574E"/>
    <w:rsid w:val="00F55992"/>
    <w:rsid w:val="00F56709"/>
    <w:rsid w:val="00F57111"/>
    <w:rsid w:val="00F5744C"/>
    <w:rsid w:val="00F57C04"/>
    <w:rsid w:val="00F57D6F"/>
    <w:rsid w:val="00F60316"/>
    <w:rsid w:val="00F60634"/>
    <w:rsid w:val="00F6077A"/>
    <w:rsid w:val="00F60929"/>
    <w:rsid w:val="00F609DA"/>
    <w:rsid w:val="00F60A95"/>
    <w:rsid w:val="00F60C66"/>
    <w:rsid w:val="00F611FA"/>
    <w:rsid w:val="00F61C32"/>
    <w:rsid w:val="00F61F4B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38E"/>
    <w:rsid w:val="00F653E4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6C2"/>
    <w:rsid w:val="00F67E38"/>
    <w:rsid w:val="00F67E48"/>
    <w:rsid w:val="00F702DB"/>
    <w:rsid w:val="00F708C2"/>
    <w:rsid w:val="00F70AC2"/>
    <w:rsid w:val="00F70D9F"/>
    <w:rsid w:val="00F713A1"/>
    <w:rsid w:val="00F7155C"/>
    <w:rsid w:val="00F719C7"/>
    <w:rsid w:val="00F722F6"/>
    <w:rsid w:val="00F72803"/>
    <w:rsid w:val="00F72B65"/>
    <w:rsid w:val="00F72C96"/>
    <w:rsid w:val="00F73154"/>
    <w:rsid w:val="00F73184"/>
    <w:rsid w:val="00F73509"/>
    <w:rsid w:val="00F7350F"/>
    <w:rsid w:val="00F736FE"/>
    <w:rsid w:val="00F739DB"/>
    <w:rsid w:val="00F73B99"/>
    <w:rsid w:val="00F74276"/>
    <w:rsid w:val="00F742EF"/>
    <w:rsid w:val="00F745CA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788"/>
    <w:rsid w:val="00F768CD"/>
    <w:rsid w:val="00F807AD"/>
    <w:rsid w:val="00F80D8F"/>
    <w:rsid w:val="00F81185"/>
    <w:rsid w:val="00F81225"/>
    <w:rsid w:val="00F8132E"/>
    <w:rsid w:val="00F8145B"/>
    <w:rsid w:val="00F81954"/>
    <w:rsid w:val="00F8225D"/>
    <w:rsid w:val="00F82327"/>
    <w:rsid w:val="00F825CD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4FB8"/>
    <w:rsid w:val="00F853AE"/>
    <w:rsid w:val="00F858A9"/>
    <w:rsid w:val="00F85AA2"/>
    <w:rsid w:val="00F85E16"/>
    <w:rsid w:val="00F85E65"/>
    <w:rsid w:val="00F86556"/>
    <w:rsid w:val="00F8669C"/>
    <w:rsid w:val="00F866DB"/>
    <w:rsid w:val="00F86A76"/>
    <w:rsid w:val="00F86C65"/>
    <w:rsid w:val="00F87005"/>
    <w:rsid w:val="00F872C2"/>
    <w:rsid w:val="00F874A8"/>
    <w:rsid w:val="00F87580"/>
    <w:rsid w:val="00F8760E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A73"/>
    <w:rsid w:val="00F92D76"/>
    <w:rsid w:val="00F9322E"/>
    <w:rsid w:val="00F93383"/>
    <w:rsid w:val="00F934F7"/>
    <w:rsid w:val="00F9379F"/>
    <w:rsid w:val="00F93BF8"/>
    <w:rsid w:val="00F93EA0"/>
    <w:rsid w:val="00F94605"/>
    <w:rsid w:val="00F946E7"/>
    <w:rsid w:val="00F94D09"/>
    <w:rsid w:val="00F95223"/>
    <w:rsid w:val="00F95237"/>
    <w:rsid w:val="00F95343"/>
    <w:rsid w:val="00F957E8"/>
    <w:rsid w:val="00F95A9C"/>
    <w:rsid w:val="00F95AAB"/>
    <w:rsid w:val="00F96631"/>
    <w:rsid w:val="00F968CD"/>
    <w:rsid w:val="00F968FB"/>
    <w:rsid w:val="00F96ADC"/>
    <w:rsid w:val="00F96BC0"/>
    <w:rsid w:val="00F96C75"/>
    <w:rsid w:val="00F96E32"/>
    <w:rsid w:val="00F97031"/>
    <w:rsid w:val="00F9704A"/>
    <w:rsid w:val="00F97DD8"/>
    <w:rsid w:val="00FA069E"/>
    <w:rsid w:val="00FA06F8"/>
    <w:rsid w:val="00FA11C1"/>
    <w:rsid w:val="00FA16CB"/>
    <w:rsid w:val="00FA1EBD"/>
    <w:rsid w:val="00FA21CF"/>
    <w:rsid w:val="00FA2377"/>
    <w:rsid w:val="00FA25DB"/>
    <w:rsid w:val="00FA2616"/>
    <w:rsid w:val="00FA2E7D"/>
    <w:rsid w:val="00FA35C3"/>
    <w:rsid w:val="00FA3B23"/>
    <w:rsid w:val="00FA415A"/>
    <w:rsid w:val="00FA416A"/>
    <w:rsid w:val="00FA41F0"/>
    <w:rsid w:val="00FA4439"/>
    <w:rsid w:val="00FA45B1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25B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9D4"/>
    <w:rsid w:val="00FB2D40"/>
    <w:rsid w:val="00FB33FC"/>
    <w:rsid w:val="00FB3496"/>
    <w:rsid w:val="00FB3A67"/>
    <w:rsid w:val="00FB3A80"/>
    <w:rsid w:val="00FB416A"/>
    <w:rsid w:val="00FB49B3"/>
    <w:rsid w:val="00FB541A"/>
    <w:rsid w:val="00FB5649"/>
    <w:rsid w:val="00FB56B7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316"/>
    <w:rsid w:val="00FC0604"/>
    <w:rsid w:val="00FC0AA5"/>
    <w:rsid w:val="00FC111A"/>
    <w:rsid w:val="00FC166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59FA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C7F82"/>
    <w:rsid w:val="00FD0109"/>
    <w:rsid w:val="00FD0300"/>
    <w:rsid w:val="00FD0363"/>
    <w:rsid w:val="00FD0573"/>
    <w:rsid w:val="00FD128F"/>
    <w:rsid w:val="00FD2344"/>
    <w:rsid w:val="00FD269F"/>
    <w:rsid w:val="00FD26B8"/>
    <w:rsid w:val="00FD28F7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23C8"/>
    <w:rsid w:val="00FE2A41"/>
    <w:rsid w:val="00FE332B"/>
    <w:rsid w:val="00FE3512"/>
    <w:rsid w:val="00FE3958"/>
    <w:rsid w:val="00FE3AAC"/>
    <w:rsid w:val="00FE3CFA"/>
    <w:rsid w:val="00FE4293"/>
    <w:rsid w:val="00FE4641"/>
    <w:rsid w:val="00FE46F7"/>
    <w:rsid w:val="00FE4A22"/>
    <w:rsid w:val="00FE4EE2"/>
    <w:rsid w:val="00FE4F16"/>
    <w:rsid w:val="00FE4F74"/>
    <w:rsid w:val="00FE51AE"/>
    <w:rsid w:val="00FE52EA"/>
    <w:rsid w:val="00FE5EC1"/>
    <w:rsid w:val="00FE600C"/>
    <w:rsid w:val="00FE6819"/>
    <w:rsid w:val="00FE68A9"/>
    <w:rsid w:val="00FE6AF3"/>
    <w:rsid w:val="00FE6D3E"/>
    <w:rsid w:val="00FE7009"/>
    <w:rsid w:val="00FE7047"/>
    <w:rsid w:val="00FE715A"/>
    <w:rsid w:val="00FE7875"/>
    <w:rsid w:val="00FF09E9"/>
    <w:rsid w:val="00FF0DDB"/>
    <w:rsid w:val="00FF0EEC"/>
    <w:rsid w:val="00FF0F7D"/>
    <w:rsid w:val="00FF0F9A"/>
    <w:rsid w:val="00FF117F"/>
    <w:rsid w:val="00FF1838"/>
    <w:rsid w:val="00FF1A6E"/>
    <w:rsid w:val="00FF1CBF"/>
    <w:rsid w:val="00FF21CB"/>
    <w:rsid w:val="00FF284C"/>
    <w:rsid w:val="00FF2F9F"/>
    <w:rsid w:val="00FF37E0"/>
    <w:rsid w:val="00FF3897"/>
    <w:rsid w:val="00FF3AE1"/>
    <w:rsid w:val="00FF3F4A"/>
    <w:rsid w:val="00FF482C"/>
    <w:rsid w:val="00FF531F"/>
    <w:rsid w:val="00FF54CC"/>
    <w:rsid w:val="00FF5573"/>
    <w:rsid w:val="00FF6411"/>
    <w:rsid w:val="00FF6560"/>
    <w:rsid w:val="00FF6AB2"/>
    <w:rsid w:val="00FF6BD9"/>
    <w:rsid w:val="00FF757A"/>
    <w:rsid w:val="00FF7999"/>
    <w:rsid w:val="3EFB9200"/>
    <w:rsid w:val="7A0EC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1B6AF53D-E827-44F9-9F57-6DCEAA97F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F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8974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682544"/>
  </w:style>
  <w:style w:type="character" w:customStyle="1" w:styleId="eop">
    <w:name w:val="eop"/>
    <w:basedOn w:val="DefaultParagraphFont"/>
    <w:rsid w:val="006825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1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B3BCE1-C671-4BCA-BA39-54B33EF15CA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78DD2B-731C-449A-A0CA-317617209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CDA4DA-FFA5-462F-BD62-36CD59D8B09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428</TotalTime>
  <Pages>8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Puangchompoo, Jan-a-tikun</cp:lastModifiedBy>
  <cp:revision>27</cp:revision>
  <cp:lastPrinted>2025-07-30T04:32:00Z</cp:lastPrinted>
  <dcterms:created xsi:type="dcterms:W3CDTF">2025-07-29T16:40:00Z</dcterms:created>
  <dcterms:modified xsi:type="dcterms:W3CDTF">2025-08-08T05:56:00Z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