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982B9" w14:textId="77777777" w:rsidR="003D743A" w:rsidRPr="00B12C0A" w:rsidRDefault="003D743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3A38B119" w14:textId="77777777" w:rsidR="00662D6D" w:rsidRPr="00B12C0A" w:rsidRDefault="00662D6D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trike/>
        </w:rPr>
      </w:pPr>
    </w:p>
    <w:p w14:paraId="2BEEE74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072B1E1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1C2DC13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2259BCDD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67AF1D02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43F8D4CE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3C08BF13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36970662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5ADCA635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5DE11977" w14:textId="77777777" w:rsidR="006F6438" w:rsidRPr="00B12C0A" w:rsidRDefault="006F6438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  <w:bookmarkStart w:id="0" w:name="Start"/>
      <w:bookmarkEnd w:id="0"/>
    </w:p>
    <w:p w14:paraId="48F6958D" w14:textId="77777777" w:rsidR="00241A17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           </w:t>
      </w:r>
      <w:r w:rsidRPr="00AE5961">
        <w:rPr>
          <w:rFonts w:ascii="Angsana New" w:hAnsi="Angsana New" w:cs="Angsana New"/>
          <w:sz w:val="52"/>
          <w:szCs w:val="52"/>
          <w:cs/>
        </w:rPr>
        <w:t>บริษัท ดับบลิว เอส โอ แอล จำกัด (มหาชน) และบริษัทย่อย</w:t>
      </w:r>
    </w:p>
    <w:p w14:paraId="36D42474" w14:textId="77777777" w:rsidR="00241A17" w:rsidRPr="004928F9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firstLine="630"/>
        <w:jc w:val="thaiDistribute"/>
        <w:rPr>
          <w:rFonts w:ascii="Angsana New" w:hAnsi="Angsana New" w:cs="Angsana New"/>
          <w:sz w:val="52"/>
          <w:szCs w:val="52"/>
          <w:cs/>
        </w:rPr>
      </w:pPr>
      <w:r w:rsidRPr="00C4771B">
        <w:rPr>
          <w:rFonts w:ascii="Angsana New" w:hAnsi="Angsana New" w:cs="Angsana New"/>
          <w:sz w:val="52"/>
          <w:szCs w:val="52"/>
          <w:cs/>
        </w:rPr>
        <w:t>(เดิมชื่อ บริษัท สบาย เทคโนโลยี จำกัด (มหาชน) และบริษัทย่อย)</w:t>
      </w:r>
    </w:p>
    <w:p w14:paraId="66730A15" w14:textId="5D6F2EA7" w:rsidR="006F6438" w:rsidRPr="004928F9" w:rsidRDefault="002D2D89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jc w:val="thaiDistribute"/>
        <w:rPr>
          <w:rFonts w:ascii="Angsana New" w:hAnsi="Angsana New" w:cs="Angsana New"/>
          <w:sz w:val="44"/>
          <w:szCs w:val="44"/>
          <w:cs/>
        </w:rPr>
      </w:pPr>
      <w:r w:rsidRPr="004928F9">
        <w:rPr>
          <w:rFonts w:ascii="Angsana New" w:hAnsi="Angsana New" w:cs="Angsana New"/>
          <w:sz w:val="44"/>
          <w:szCs w:val="44"/>
        </w:rPr>
        <w:tab/>
      </w:r>
      <w:r w:rsidRPr="004928F9">
        <w:rPr>
          <w:rFonts w:ascii="Angsana New" w:hAnsi="Angsana New" w:cs="Angsana New"/>
          <w:sz w:val="44"/>
          <w:szCs w:val="44"/>
        </w:rPr>
        <w:tab/>
      </w:r>
    </w:p>
    <w:p w14:paraId="4F108AB6" w14:textId="77777777" w:rsidR="00241A17" w:rsidRPr="004928F9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48A6397D" w14:textId="77777777" w:rsidR="00241A17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4928F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2BF8544B" w14:textId="77777777" w:rsidR="00241A17" w:rsidRPr="004928F9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0C67997" w14:textId="77777777" w:rsidR="00241A17" w:rsidRPr="004928F9" w:rsidRDefault="00241A17" w:rsidP="00241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4928F9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4928F9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Pr="004928F9">
        <w:rPr>
          <w:rFonts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5F7404FD" w14:textId="77777777" w:rsidR="00C27EA7" w:rsidRPr="004928F9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0F04983" w14:textId="77777777" w:rsidR="003D4E48" w:rsidRPr="004928F9" w:rsidRDefault="003D4E48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  <w:sectPr w:rsidR="003D4E48" w:rsidRPr="004928F9" w:rsidSect="001C3C1E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D40D3C6" w14:textId="77777777" w:rsidR="00F470B8" w:rsidRPr="004928F9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4928F9" w:rsidRDefault="00277F3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A6B799" w14:textId="57DE3349" w:rsidR="008F6358" w:rsidRDefault="008F635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886681" w14:textId="77777777" w:rsidR="00785FEF" w:rsidRDefault="00785FEF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F2A177" w14:textId="77777777" w:rsidR="00785FEF" w:rsidRDefault="00785FEF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BCEE01" w14:textId="77777777" w:rsidR="00E908FF" w:rsidRDefault="00E908FF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95A92D" w14:textId="77777777" w:rsidR="00E908FF" w:rsidRPr="00E653CB" w:rsidRDefault="00E908FF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4D1F3E" w14:textId="77777777" w:rsidR="00785FEF" w:rsidRPr="004928F9" w:rsidRDefault="00785FEF" w:rsidP="00785FEF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28F9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4928F9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4928F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AB44B30" w14:textId="77777777" w:rsidR="00785FEF" w:rsidRPr="004928F9" w:rsidRDefault="00785FEF" w:rsidP="00785FEF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B55D16" w14:textId="77777777" w:rsidR="00785FEF" w:rsidRPr="00264C0C" w:rsidRDefault="00785FEF" w:rsidP="00785FEF">
      <w:pPr>
        <w:jc w:val="thaiDistribute"/>
        <w:rPr>
          <w:rFonts w:asciiTheme="minorHAnsi" w:hAnsiTheme="minorHAnsi" w:cstheme="minorHAnsi"/>
          <w:b/>
          <w:bCs/>
          <w:sz w:val="30"/>
          <w:szCs w:val="30"/>
        </w:rPr>
      </w:pPr>
      <w:r w:rsidRPr="00264C0C">
        <w:rPr>
          <w:rFonts w:asciiTheme="minorHAnsi" w:hAnsiTheme="minorHAnsi" w:cstheme="minorHAnsi"/>
          <w:b/>
          <w:bCs/>
          <w:sz w:val="30"/>
          <w:szCs w:val="30"/>
          <w:cs/>
        </w:rPr>
        <w:t xml:space="preserve">เสนอ คณะกรรมการบริษัท ดับบลิว เอส โอ แอล จำกัด (มหาชน) </w:t>
      </w:r>
      <w:r w:rsidRPr="00264C0C">
        <w:rPr>
          <w:rFonts w:ascii="Angsana New" w:hAnsi="Angsana New"/>
          <w:b/>
          <w:bCs/>
          <w:sz w:val="30"/>
          <w:szCs w:val="30"/>
          <w:cs/>
          <w:lang w:val="th-TH"/>
        </w:rPr>
        <w:t>(</w:t>
      </w:r>
      <w:r w:rsidRPr="00264C0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เดิมชื่อ</w:t>
      </w:r>
      <w:r w:rsidRPr="00264C0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264C0C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บริษัท</w:t>
      </w:r>
      <w:r w:rsidRPr="00264C0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264C0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สบาย</w:t>
      </w:r>
      <w:r w:rsidRPr="00264C0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264C0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เทคโนโลยี</w:t>
      </w:r>
      <w:r w:rsidRPr="00264C0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264C0C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จำกัด</w:t>
      </w:r>
      <w:r w:rsidRPr="00264C0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Pr="00264C0C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มหาชน</w:t>
      </w:r>
      <w:r w:rsidRPr="00264C0C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 w:rsidRPr="00264C0C">
        <w:rPr>
          <w:rFonts w:ascii="Angsana New" w:hAnsi="Angsana New"/>
          <w:b/>
          <w:bCs/>
          <w:sz w:val="30"/>
          <w:szCs w:val="30"/>
        </w:rPr>
        <w:t>)</w:t>
      </w:r>
    </w:p>
    <w:p w14:paraId="260E9728" w14:textId="04C5C76A" w:rsidR="00E54C08" w:rsidRPr="0096355E" w:rsidRDefault="00E54C08" w:rsidP="00EF506F">
      <w:pPr>
        <w:jc w:val="thaiDistribute"/>
        <w:rPr>
          <w:rFonts w:asciiTheme="minorHAnsi" w:hAnsiTheme="minorHAnsi" w:cstheme="minorHAnsi"/>
          <w:b/>
          <w:bCs/>
          <w:sz w:val="30"/>
          <w:szCs w:val="30"/>
        </w:rPr>
      </w:pPr>
    </w:p>
    <w:p w14:paraId="09958536" w14:textId="733A6852" w:rsidR="00BE3E8B" w:rsidRPr="00264C0C" w:rsidRDefault="000C1079" w:rsidP="00BE3E8B">
      <w:pPr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  <w:r w:rsidRPr="0096355E">
        <w:rPr>
          <w:rFonts w:asciiTheme="minorHAnsi" w:hAnsiTheme="minorHAnsi" w:cstheme="minorHAnsi"/>
          <w:sz w:val="30"/>
          <w:szCs w:val="30"/>
          <w:cs/>
        </w:rPr>
        <w:t>ข้าพเจ้า</w:t>
      </w:r>
      <w:r w:rsidR="007468A2">
        <w:rPr>
          <w:rFonts w:asciiTheme="minorHAnsi" w:hAnsiTheme="minorHAnsi" w:cstheme="minorHAnsi" w:hint="cs"/>
          <w:sz w:val="30"/>
          <w:szCs w:val="30"/>
          <w:cs/>
        </w:rPr>
        <w:t>ได้</w:t>
      </w:r>
      <w:r w:rsidRPr="0096355E">
        <w:rPr>
          <w:rFonts w:asciiTheme="minorHAnsi" w:hAnsiTheme="minorHAnsi" w:cstheme="minorHAnsi"/>
          <w:sz w:val="30"/>
          <w:szCs w:val="30"/>
          <w:cs/>
        </w:rPr>
        <w:t>สอบทาน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BE3E8B" w:rsidRPr="00264C0C">
        <w:rPr>
          <w:rFonts w:asciiTheme="minorHAnsi" w:hAnsiTheme="minorHAnsi" w:cstheme="minorHAnsi"/>
          <w:sz w:val="30"/>
          <w:szCs w:val="30"/>
        </w:rPr>
        <w:t xml:space="preserve"> 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>ณ</w:t>
      </w:r>
      <w:r w:rsidR="00BE3E8B" w:rsidRPr="00264C0C">
        <w:rPr>
          <w:rFonts w:asciiTheme="minorHAnsi" w:hAnsiTheme="minorHAnsi" w:cstheme="minorHAnsi"/>
          <w:sz w:val="30"/>
          <w:szCs w:val="30"/>
        </w:rPr>
        <w:t xml:space="preserve"> 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>วันที่</w:t>
      </w:r>
      <w:r w:rsidR="00BE3E8B" w:rsidRPr="00264C0C">
        <w:rPr>
          <w:rFonts w:asciiTheme="minorHAnsi" w:hAnsiTheme="minorHAnsi" w:cstheme="minorHAnsi"/>
          <w:sz w:val="30"/>
          <w:szCs w:val="30"/>
        </w:rPr>
        <w:t xml:space="preserve"> 30 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 xml:space="preserve">มิถุนายน </w:t>
      </w:r>
      <w:r w:rsidR="00BE3E8B" w:rsidRPr="00264C0C">
        <w:rPr>
          <w:rFonts w:asciiTheme="minorHAnsi" w:hAnsiTheme="minorHAnsi" w:cstheme="minorHAnsi"/>
          <w:sz w:val="30"/>
          <w:szCs w:val="30"/>
        </w:rPr>
        <w:t xml:space="preserve">2568 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="00BE3E8B" w:rsidRPr="00264C0C">
        <w:rPr>
          <w:rFonts w:asciiTheme="minorHAnsi" w:hAnsiTheme="minorHAnsi" w:cstheme="minorHAnsi"/>
          <w:sz w:val="30"/>
          <w:szCs w:val="30"/>
        </w:rPr>
        <w:t xml:space="preserve">30 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 xml:space="preserve">มิถุนายน </w:t>
      </w:r>
      <w:r w:rsidR="00BE3E8B" w:rsidRPr="00264C0C">
        <w:rPr>
          <w:rFonts w:asciiTheme="minorHAnsi" w:hAnsiTheme="minorHAnsi" w:cstheme="minorHAnsi"/>
          <w:sz w:val="30"/>
          <w:szCs w:val="30"/>
        </w:rPr>
        <w:t xml:space="preserve">2568 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หกเดือนสิ้นสุดวันที่ </w:t>
      </w:r>
      <w:r w:rsidR="00BE3E8B" w:rsidRPr="00264C0C">
        <w:rPr>
          <w:rFonts w:asciiTheme="minorHAnsi" w:hAnsiTheme="minorHAnsi" w:cstheme="minorHAnsi"/>
          <w:sz w:val="30"/>
          <w:szCs w:val="30"/>
        </w:rPr>
        <w:t xml:space="preserve">30 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 xml:space="preserve">มิถุนายน </w:t>
      </w:r>
      <w:r w:rsidR="00BE3E8B" w:rsidRPr="00264C0C">
        <w:rPr>
          <w:rFonts w:asciiTheme="minorHAnsi" w:hAnsiTheme="minorHAnsi" w:cstheme="minorHAnsi"/>
          <w:sz w:val="30"/>
          <w:szCs w:val="30"/>
        </w:rPr>
        <w:t xml:space="preserve">2568 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 xml:space="preserve">และหมายเหตุประกอบงบการเงินแบบย่อ </w:t>
      </w:r>
      <w:r w:rsidR="00BE3E8B" w:rsidRPr="00264C0C">
        <w:rPr>
          <w:rFonts w:asciiTheme="minorHAnsi" w:hAnsiTheme="minorHAnsi" w:cstheme="minorHAnsi"/>
          <w:sz w:val="30"/>
          <w:szCs w:val="30"/>
        </w:rPr>
        <w:t>(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>ข้อมูลทางการเงินระหว่างกาล) ของบริษัท ดับบลิว เอส โอ แอล จำกัด (มหาชน) และบริษัทย่อย</w:t>
      </w:r>
      <w:r w:rsidR="00BE3E8B" w:rsidRPr="00264C0C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BE3E8B" w:rsidRPr="00264C0C">
        <w:rPr>
          <w:rFonts w:ascii="Angsana New" w:hAnsi="Angsana New"/>
          <w:sz w:val="30"/>
          <w:szCs w:val="30"/>
          <w:cs/>
        </w:rPr>
        <w:t>(</w:t>
      </w:r>
      <w:r w:rsidR="00BE3E8B" w:rsidRPr="00264C0C">
        <w:rPr>
          <w:rFonts w:ascii="Angsana New" w:hAnsi="Angsana New" w:hint="cs"/>
          <w:sz w:val="30"/>
          <w:szCs w:val="30"/>
          <w:cs/>
        </w:rPr>
        <w:t>เดิมชื่อ</w:t>
      </w:r>
      <w:r w:rsidR="00BE3E8B" w:rsidRPr="00264C0C">
        <w:rPr>
          <w:rFonts w:ascii="Angsana New" w:hAnsi="Angsana New"/>
          <w:sz w:val="30"/>
          <w:szCs w:val="30"/>
          <w:cs/>
        </w:rPr>
        <w:t xml:space="preserve"> </w:t>
      </w:r>
      <w:r w:rsidR="00BE3E8B" w:rsidRPr="00264C0C">
        <w:rPr>
          <w:rFonts w:ascii="Angsana New" w:hAnsi="Angsana New" w:hint="cs"/>
          <w:sz w:val="30"/>
          <w:szCs w:val="30"/>
          <w:cs/>
        </w:rPr>
        <w:t>บริษัท</w:t>
      </w:r>
      <w:r w:rsidR="00BE3E8B" w:rsidRPr="00264C0C">
        <w:rPr>
          <w:rFonts w:ascii="Angsana New" w:hAnsi="Angsana New"/>
          <w:sz w:val="30"/>
          <w:szCs w:val="30"/>
          <w:cs/>
        </w:rPr>
        <w:t xml:space="preserve"> </w:t>
      </w:r>
      <w:r w:rsidR="00BE3E8B" w:rsidRPr="00264C0C">
        <w:rPr>
          <w:rFonts w:ascii="Angsana New" w:hAnsi="Angsana New" w:hint="cs"/>
          <w:sz w:val="30"/>
          <w:szCs w:val="30"/>
          <w:cs/>
        </w:rPr>
        <w:t>สบาย</w:t>
      </w:r>
      <w:r w:rsidR="00BE3E8B" w:rsidRPr="00264C0C">
        <w:rPr>
          <w:rFonts w:ascii="Angsana New" w:hAnsi="Angsana New"/>
          <w:sz w:val="30"/>
          <w:szCs w:val="30"/>
          <w:cs/>
        </w:rPr>
        <w:t xml:space="preserve"> </w:t>
      </w:r>
      <w:r w:rsidR="00BE3E8B" w:rsidRPr="00264C0C">
        <w:rPr>
          <w:rFonts w:ascii="Angsana New" w:hAnsi="Angsana New" w:hint="cs"/>
          <w:sz w:val="30"/>
          <w:szCs w:val="30"/>
          <w:cs/>
        </w:rPr>
        <w:t>เทคโนโลยี</w:t>
      </w:r>
      <w:r w:rsidR="00BE3E8B" w:rsidRPr="00264C0C">
        <w:rPr>
          <w:rFonts w:ascii="Angsana New" w:hAnsi="Angsana New"/>
          <w:sz w:val="30"/>
          <w:szCs w:val="30"/>
          <w:cs/>
        </w:rPr>
        <w:t xml:space="preserve"> </w:t>
      </w:r>
      <w:r w:rsidR="00BE3E8B" w:rsidRPr="00264C0C">
        <w:rPr>
          <w:rFonts w:ascii="Angsana New" w:hAnsi="Angsana New" w:hint="cs"/>
          <w:sz w:val="30"/>
          <w:szCs w:val="30"/>
          <w:cs/>
        </w:rPr>
        <w:t>จำกัด</w:t>
      </w:r>
      <w:r w:rsidR="00BE3E8B" w:rsidRPr="00264C0C">
        <w:rPr>
          <w:rFonts w:ascii="Angsana New" w:hAnsi="Angsana New"/>
          <w:sz w:val="30"/>
          <w:szCs w:val="30"/>
          <w:cs/>
        </w:rPr>
        <w:t xml:space="preserve"> (</w:t>
      </w:r>
      <w:r w:rsidR="00BE3E8B" w:rsidRPr="00264C0C">
        <w:rPr>
          <w:rFonts w:ascii="Angsana New" w:hAnsi="Angsana New" w:hint="cs"/>
          <w:sz w:val="30"/>
          <w:szCs w:val="30"/>
          <w:cs/>
        </w:rPr>
        <w:t>มหาชน</w:t>
      </w:r>
      <w:r w:rsidR="00BE3E8B" w:rsidRPr="00264C0C">
        <w:rPr>
          <w:rFonts w:ascii="Angsana New" w:hAnsi="Angsana New"/>
          <w:sz w:val="30"/>
          <w:szCs w:val="30"/>
          <w:cs/>
        </w:rPr>
        <w:t>)</w:t>
      </w:r>
      <w:r w:rsidR="00BE3E8B" w:rsidRPr="00264C0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BE3E8B" w:rsidRPr="00264C0C">
        <w:rPr>
          <w:rFonts w:ascii="Angsana New" w:hAnsi="Angsana New"/>
          <w:sz w:val="30"/>
          <w:szCs w:val="30"/>
          <w:cs/>
        </w:rPr>
        <w:t>)</w:t>
      </w:r>
      <w:r w:rsidR="00BE3E8B">
        <w:rPr>
          <w:rFonts w:ascii="Angsana New" w:hAnsi="Angsana New"/>
          <w:sz w:val="30"/>
          <w:szCs w:val="30"/>
        </w:rPr>
        <w:t xml:space="preserve"> (“</w:t>
      </w:r>
      <w:r w:rsidR="00BE3E8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E3E8B">
        <w:rPr>
          <w:rFonts w:ascii="Angsana New" w:hAnsi="Angsana New"/>
          <w:sz w:val="30"/>
          <w:szCs w:val="30"/>
        </w:rPr>
        <w:t>”)</w:t>
      </w:r>
      <w:r w:rsidR="00BE3E8B" w:rsidRPr="00264C0C">
        <w:rPr>
          <w:rFonts w:ascii="Angsana New" w:hAnsi="Angsana New"/>
          <w:sz w:val="30"/>
          <w:szCs w:val="30"/>
        </w:rPr>
        <w:t xml:space="preserve"> 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 xml:space="preserve">และของเฉพาะบริษัท ดับบลิว เอส โอ แอล จำกัด (มหาชน) </w:t>
      </w:r>
      <w:r w:rsidR="00BE3E8B" w:rsidRPr="00264C0C">
        <w:rPr>
          <w:rFonts w:ascii="Angsana New" w:hAnsi="Angsana New"/>
          <w:sz w:val="30"/>
          <w:szCs w:val="30"/>
          <w:cs/>
        </w:rPr>
        <w:t>(</w:t>
      </w:r>
      <w:r w:rsidR="00BE3E8B" w:rsidRPr="00264C0C">
        <w:rPr>
          <w:rFonts w:ascii="Angsana New" w:hAnsi="Angsana New" w:hint="cs"/>
          <w:sz w:val="30"/>
          <w:szCs w:val="30"/>
          <w:cs/>
        </w:rPr>
        <w:t>เดิมชื่อ</w:t>
      </w:r>
      <w:r w:rsidR="00BE3E8B" w:rsidRPr="00264C0C">
        <w:rPr>
          <w:rFonts w:ascii="Angsana New" w:hAnsi="Angsana New"/>
          <w:sz w:val="30"/>
          <w:szCs w:val="30"/>
          <w:cs/>
        </w:rPr>
        <w:t xml:space="preserve"> </w:t>
      </w:r>
      <w:r w:rsidR="00BE3E8B" w:rsidRPr="00264C0C">
        <w:rPr>
          <w:rFonts w:ascii="Angsana New" w:hAnsi="Angsana New" w:hint="cs"/>
          <w:sz w:val="30"/>
          <w:szCs w:val="30"/>
          <w:cs/>
        </w:rPr>
        <w:t>บริษัท</w:t>
      </w:r>
      <w:r w:rsidR="00BE3E8B" w:rsidRPr="00264C0C">
        <w:rPr>
          <w:rFonts w:ascii="Angsana New" w:hAnsi="Angsana New"/>
          <w:sz w:val="30"/>
          <w:szCs w:val="30"/>
          <w:cs/>
        </w:rPr>
        <w:t xml:space="preserve"> </w:t>
      </w:r>
      <w:r w:rsidR="00BE3E8B" w:rsidRPr="00264C0C">
        <w:rPr>
          <w:rFonts w:ascii="Angsana New" w:hAnsi="Angsana New" w:hint="cs"/>
          <w:sz w:val="30"/>
          <w:szCs w:val="30"/>
          <w:cs/>
        </w:rPr>
        <w:t>สบาย</w:t>
      </w:r>
      <w:r w:rsidR="00BE3E8B" w:rsidRPr="00264C0C">
        <w:rPr>
          <w:rFonts w:ascii="Angsana New" w:hAnsi="Angsana New"/>
          <w:sz w:val="30"/>
          <w:szCs w:val="30"/>
          <w:cs/>
        </w:rPr>
        <w:t xml:space="preserve"> </w:t>
      </w:r>
      <w:r w:rsidR="00BE3E8B" w:rsidRPr="00264C0C">
        <w:rPr>
          <w:rFonts w:ascii="Angsana New" w:hAnsi="Angsana New" w:hint="cs"/>
          <w:sz w:val="30"/>
          <w:szCs w:val="30"/>
          <w:cs/>
        </w:rPr>
        <w:t>เทคโนโลยี</w:t>
      </w:r>
      <w:r w:rsidR="00BE3E8B" w:rsidRPr="00264C0C">
        <w:rPr>
          <w:rFonts w:ascii="Angsana New" w:hAnsi="Angsana New"/>
          <w:sz w:val="30"/>
          <w:szCs w:val="30"/>
          <w:cs/>
        </w:rPr>
        <w:t xml:space="preserve"> </w:t>
      </w:r>
      <w:r w:rsidR="00BE3E8B" w:rsidRPr="00264C0C">
        <w:rPr>
          <w:rFonts w:ascii="Angsana New" w:hAnsi="Angsana New" w:hint="cs"/>
          <w:sz w:val="30"/>
          <w:szCs w:val="30"/>
          <w:cs/>
        </w:rPr>
        <w:t>จำกัด</w:t>
      </w:r>
      <w:r w:rsidR="00BE3E8B" w:rsidRPr="00264C0C">
        <w:rPr>
          <w:rFonts w:ascii="Angsana New" w:hAnsi="Angsana New"/>
          <w:sz w:val="30"/>
          <w:szCs w:val="30"/>
          <w:cs/>
        </w:rPr>
        <w:t xml:space="preserve"> (</w:t>
      </w:r>
      <w:r w:rsidR="00BE3E8B" w:rsidRPr="00264C0C">
        <w:rPr>
          <w:rFonts w:ascii="Angsana New" w:hAnsi="Angsana New" w:hint="cs"/>
          <w:sz w:val="30"/>
          <w:szCs w:val="30"/>
          <w:cs/>
        </w:rPr>
        <w:t>มหาชน</w:t>
      </w:r>
      <w:r w:rsidR="00BE3E8B" w:rsidRPr="00264C0C">
        <w:rPr>
          <w:rFonts w:ascii="Angsana New" w:hAnsi="Angsana New"/>
          <w:sz w:val="30"/>
          <w:szCs w:val="30"/>
          <w:cs/>
        </w:rPr>
        <w:t>)</w:t>
      </w:r>
      <w:r w:rsidR="00BE3E8B" w:rsidRPr="00264C0C">
        <w:rPr>
          <w:rFonts w:ascii="Angsana New" w:hAnsi="Angsana New" w:hint="cs"/>
          <w:sz w:val="30"/>
          <w:szCs w:val="30"/>
          <w:cs/>
        </w:rPr>
        <w:t>)</w:t>
      </w:r>
      <w:r w:rsidR="00BE3E8B">
        <w:rPr>
          <w:rFonts w:ascii="Angsana New" w:hAnsi="Angsana New"/>
          <w:sz w:val="30"/>
          <w:szCs w:val="30"/>
        </w:rPr>
        <w:t xml:space="preserve"> (“</w:t>
      </w:r>
      <w:r w:rsidR="00BE3E8B">
        <w:rPr>
          <w:rFonts w:ascii="Angsana New" w:hAnsi="Angsana New" w:hint="cs"/>
          <w:sz w:val="30"/>
          <w:szCs w:val="30"/>
          <w:cs/>
        </w:rPr>
        <w:t>บริษัท</w:t>
      </w:r>
      <w:r w:rsidR="00BE3E8B">
        <w:rPr>
          <w:rFonts w:ascii="Angsana New" w:hAnsi="Angsana New"/>
          <w:sz w:val="30"/>
          <w:szCs w:val="30"/>
        </w:rPr>
        <w:t>”)</w:t>
      </w:r>
      <w:r w:rsidR="00BE3E8B" w:rsidRPr="00264C0C">
        <w:rPr>
          <w:rFonts w:ascii="Angsana New" w:hAnsi="Angsana New" w:hint="cs"/>
          <w:sz w:val="30"/>
          <w:szCs w:val="30"/>
          <w:cs/>
        </w:rPr>
        <w:t xml:space="preserve"> 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E3E8B" w:rsidRPr="00264C0C">
        <w:rPr>
          <w:rFonts w:asciiTheme="minorHAnsi" w:hAnsiTheme="minorHAnsi" w:cstheme="minorHAnsi"/>
          <w:sz w:val="30"/>
          <w:szCs w:val="30"/>
        </w:rPr>
        <w:t>34</w:t>
      </w:r>
      <w:r w:rsidR="00BE3E8B" w:rsidRPr="00264C0C">
        <w:rPr>
          <w:rFonts w:asciiTheme="minorHAnsi" w:hAnsiTheme="minorHAnsi" w:cstheme="minorHAns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8240E4E" w14:textId="77777777" w:rsidR="00BE3E8B" w:rsidRPr="004928F9" w:rsidRDefault="00BE3E8B" w:rsidP="00BE3E8B">
      <w:pPr>
        <w:jc w:val="thaiDistribute"/>
        <w:rPr>
          <w:rFonts w:ascii="Angsana New" w:hAnsi="Angsana New"/>
          <w:sz w:val="30"/>
          <w:szCs w:val="30"/>
        </w:rPr>
      </w:pPr>
    </w:p>
    <w:p w14:paraId="2479DA6F" w14:textId="77777777" w:rsidR="003067C4" w:rsidRPr="0096355E" w:rsidRDefault="003067C4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96355E">
        <w:rPr>
          <w:rFonts w:asciiTheme="minorHAnsi" w:hAnsiTheme="minorHAnsi" w:cstheme="minorHAnsi"/>
          <w:i/>
          <w:iCs/>
          <w:sz w:val="30"/>
          <w:szCs w:val="30"/>
          <w:cs/>
        </w:rPr>
        <w:t>ขอบเขตการสอบทาน</w:t>
      </w:r>
    </w:p>
    <w:p w14:paraId="71BD915A" w14:textId="77777777" w:rsidR="003067C4" w:rsidRPr="0096355E" w:rsidRDefault="003067C4" w:rsidP="00EF5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07E14A9" w14:textId="37A058DF" w:rsidR="003067C4" w:rsidRPr="0096355E" w:rsidRDefault="00241A17" w:rsidP="00EF506F">
      <w:pPr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  <w:r w:rsidRPr="0096355E">
        <w:rPr>
          <w:rFonts w:asciiTheme="minorHAnsi" w:hAnsiTheme="minorHAnsi" w:cstheme="minorHAnsi"/>
          <w:sz w:val="30"/>
          <w:szCs w:val="30"/>
          <w:cs/>
        </w:rPr>
        <w:t xml:space="preserve">ยกเว้นเรื่องที่จะกล่าวในวรรคถัดไป </w:t>
      </w:r>
      <w:r w:rsidRPr="0096355E">
        <w:rPr>
          <w:rFonts w:asciiTheme="minorHAnsi" w:hAnsiTheme="minorHAnsi" w:cstheme="minorHAnsi"/>
          <w:sz w:val="30"/>
          <w:szCs w:val="30"/>
        </w:rPr>
        <w:t xml:space="preserve"> </w:t>
      </w:r>
      <w:r w:rsidR="003067C4" w:rsidRPr="0096355E">
        <w:rPr>
          <w:rFonts w:asciiTheme="minorHAnsi" w:hAnsiTheme="minorHAnsi" w:cstheme="minorHAns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3067C4" w:rsidRPr="0096355E">
        <w:rPr>
          <w:rFonts w:asciiTheme="minorHAnsi" w:hAnsiTheme="minorHAnsi" w:cstheme="minorHAnsi"/>
          <w:sz w:val="30"/>
          <w:szCs w:val="30"/>
        </w:rPr>
        <w:t xml:space="preserve"> </w:t>
      </w:r>
      <w:r w:rsidR="006214E7" w:rsidRPr="0096355E">
        <w:rPr>
          <w:rFonts w:asciiTheme="minorHAnsi" w:hAnsiTheme="minorHAnsi" w:cstheme="minorHAnsi"/>
          <w:sz w:val="30"/>
          <w:szCs w:val="30"/>
        </w:rPr>
        <w:t>241</w:t>
      </w:r>
      <w:r w:rsidR="001526E8" w:rsidRPr="0096355E">
        <w:rPr>
          <w:rFonts w:asciiTheme="minorHAnsi" w:hAnsiTheme="minorHAnsi" w:cstheme="minorHAnsi"/>
          <w:sz w:val="30"/>
          <w:szCs w:val="30"/>
        </w:rPr>
        <w:t>0</w:t>
      </w:r>
      <w:r w:rsidR="003067C4" w:rsidRPr="0096355E">
        <w:rPr>
          <w:rFonts w:asciiTheme="minorHAnsi" w:hAnsiTheme="minorHAnsi" w:cstheme="minorHAnsi"/>
          <w:sz w:val="30"/>
          <w:szCs w:val="30"/>
        </w:rPr>
        <w:t xml:space="preserve"> “</w:t>
      </w:r>
      <w:r w:rsidR="003067C4" w:rsidRPr="0096355E">
        <w:rPr>
          <w:rFonts w:asciiTheme="minorHAnsi" w:hAnsiTheme="minorHAnsi" w:cstheme="minorHAns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3067C4" w:rsidRPr="0096355E">
        <w:rPr>
          <w:rFonts w:asciiTheme="minorHAnsi" w:hAnsiTheme="minorHAnsi" w:cstheme="minorHAnsi"/>
          <w:sz w:val="30"/>
          <w:szCs w:val="30"/>
        </w:rPr>
        <w:t>”</w:t>
      </w:r>
      <w:r w:rsidR="003067C4" w:rsidRPr="0096355E">
        <w:rPr>
          <w:rFonts w:asciiTheme="minorHAnsi" w:hAnsiTheme="minorHAnsi" w:cstheme="minorHAnsi"/>
          <w:sz w:val="30"/>
          <w:szCs w:val="30"/>
          <w:cs/>
        </w:rPr>
        <w:t xml:space="preserve"> การสอบทานดังกล่าวประกอบด้วย</w:t>
      </w:r>
      <w:r w:rsidR="003067C4" w:rsidRPr="0096355E">
        <w:rPr>
          <w:rFonts w:asciiTheme="minorHAnsi" w:hAnsiTheme="minorHAnsi" w:cstheme="minorHAnsi"/>
          <w:sz w:val="30"/>
          <w:szCs w:val="30"/>
        </w:rPr>
        <w:t xml:space="preserve"> </w:t>
      </w:r>
      <w:r w:rsidR="003067C4" w:rsidRPr="0096355E">
        <w:rPr>
          <w:rFonts w:asciiTheme="minorHAnsi" w:hAnsiTheme="minorHAnsi" w:cstheme="minorHAns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3067C4" w:rsidRPr="0096355E">
        <w:rPr>
          <w:rFonts w:asciiTheme="minorHAnsi" w:hAnsiTheme="minorHAnsi" w:cstheme="minorHAnsi"/>
          <w:sz w:val="30"/>
          <w:szCs w:val="30"/>
        </w:rPr>
        <w:t xml:space="preserve"> </w:t>
      </w:r>
      <w:r w:rsidR="003067C4" w:rsidRPr="0096355E">
        <w:rPr>
          <w:rFonts w:asciiTheme="minorHAnsi" w:hAnsiTheme="minorHAnsi" w:cstheme="minorHAns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067C4" w:rsidRPr="0096355E">
        <w:rPr>
          <w:rFonts w:asciiTheme="minorHAnsi" w:hAnsiTheme="minorHAnsi" w:cstheme="minorHAnsi"/>
          <w:sz w:val="30"/>
          <w:szCs w:val="30"/>
        </w:rPr>
        <w:t xml:space="preserve"> </w:t>
      </w:r>
      <w:r w:rsidR="003067C4" w:rsidRPr="0096355E">
        <w:rPr>
          <w:rFonts w:asciiTheme="minorHAnsi" w:hAnsiTheme="minorHAnsi" w:cstheme="minorHAns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B5E7E7A" w14:textId="3846322A" w:rsidR="00785FEF" w:rsidRDefault="00785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sz w:val="30"/>
          <w:szCs w:val="30"/>
        </w:rPr>
        <w:br w:type="page"/>
      </w:r>
    </w:p>
    <w:p w14:paraId="77FF4D38" w14:textId="77777777" w:rsidR="0040072A" w:rsidRDefault="0040072A" w:rsidP="00E3408E">
      <w:pPr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675C550" w14:textId="77777777" w:rsidR="00785FEF" w:rsidRDefault="00785FEF" w:rsidP="00E3408E">
      <w:pPr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6D409E33" w14:textId="77777777" w:rsidR="00785FEF" w:rsidRDefault="00785FEF" w:rsidP="00E3408E">
      <w:pPr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99D2531" w14:textId="77777777" w:rsidR="00785FEF" w:rsidRPr="0096355E" w:rsidRDefault="00785FEF" w:rsidP="00E3408E">
      <w:pPr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15F564B" w14:textId="77777777" w:rsidR="00241A17" w:rsidRDefault="00241A17" w:rsidP="00241A17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30"/>
          <w:szCs w:val="30"/>
        </w:rPr>
      </w:pPr>
      <w:r w:rsidRPr="0096355E">
        <w:rPr>
          <w:rFonts w:asciiTheme="minorHAnsi" w:hAnsiTheme="minorHAnsi" w:cstheme="minorHAnsi"/>
          <w:i/>
          <w:iCs/>
          <w:sz w:val="30"/>
          <w:szCs w:val="30"/>
          <w:cs/>
        </w:rPr>
        <w:t>เกณฑ์ในการให้ข้อสรุปอย่างมีเงื่อนไข</w:t>
      </w:r>
    </w:p>
    <w:p w14:paraId="037FDB7A" w14:textId="77777777" w:rsidR="00F70535" w:rsidRDefault="00F70535" w:rsidP="00241A17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30"/>
          <w:szCs w:val="30"/>
        </w:rPr>
      </w:pPr>
    </w:p>
    <w:p w14:paraId="009E6499" w14:textId="77777777" w:rsidR="00F70535" w:rsidRDefault="00F70535" w:rsidP="00F70535">
      <w:pPr>
        <w:autoSpaceDE w:val="0"/>
        <w:autoSpaceDN w:val="0"/>
        <w:adjustRightInd w:val="0"/>
        <w:jc w:val="thaiDistribute"/>
        <w:rPr>
          <w:rFonts w:asciiTheme="minorHAnsi" w:hAnsiTheme="minorHAnsi" w:cstheme="minorHAnsi"/>
          <w:sz w:val="30"/>
          <w:szCs w:val="30"/>
        </w:rPr>
      </w:pPr>
      <w:r w:rsidRPr="000B4CF8" w:rsidDel="001D4D52">
        <w:rPr>
          <w:rFonts w:asciiTheme="minorHAnsi" w:hAnsiTheme="minorHAnsi" w:cstheme="minorHAnsi"/>
          <w:sz w:val="30"/>
          <w:szCs w:val="30"/>
          <w:cs/>
        </w:rPr>
        <w:t>ตามที่</w:t>
      </w:r>
      <w:r>
        <w:rPr>
          <w:rFonts w:asciiTheme="minorHAnsi" w:hAnsiTheme="minorHAnsi" w:cstheme="minorHAnsi" w:hint="cs"/>
          <w:sz w:val="30"/>
          <w:szCs w:val="30"/>
          <w:cs/>
        </w:rPr>
        <w:t>ได้เปิดเผย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ในหมายเหตุประกอบข้อมูลทางการเงินระหว่างกาลข้อ </w:t>
      </w:r>
      <w:r>
        <w:rPr>
          <w:rFonts w:asciiTheme="minorHAnsi" w:hAnsiTheme="minorHAnsi" w:cstheme="minorHAnsi"/>
          <w:sz w:val="30"/>
          <w:szCs w:val="30"/>
        </w:rPr>
        <w:t>6</w:t>
      </w:r>
      <w:r w:rsidRPr="000B4CF8" w:rsidDel="001D4D52">
        <w:rPr>
          <w:rFonts w:asciiTheme="minorHAnsi" w:hAnsiTheme="minorHAnsi" w:cstheme="minorHAnsi"/>
          <w:sz w:val="30"/>
          <w:szCs w:val="30"/>
        </w:rPr>
        <w:t xml:space="preserve"> 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ในระหว่างปี </w:t>
      </w:r>
      <w:r w:rsidDel="001D4D52">
        <w:rPr>
          <w:rFonts w:asciiTheme="minorHAnsi" w:hAnsiTheme="minorHAnsi" w:cstheme="minorHAnsi"/>
          <w:sz w:val="30"/>
          <w:szCs w:val="30"/>
        </w:rPr>
        <w:t>2568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 บริษัทได้รับหนังสือจากบริษัทย่อย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>ทางอ้อม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>แห่งหนึ่ง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>เพื่อ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เสนอการชำระหนี้ด้วยเครื่องจำหน่ายสินค้าอัตโนมัติ และบริษัทได้ตอบรับข้อเสนอดังกล่าว อย่างไรก็ตาม การตีทรัพย์ชำระหนี้ยังไม่แล้วเสร็จภายในรอบระยะเวลาบัญชีสิ้นสุดวันที่ </w:t>
      </w:r>
      <w:r w:rsidDel="001D4D52">
        <w:rPr>
          <w:rFonts w:asciiTheme="minorHAnsi" w:hAnsiTheme="minorHAnsi" w:cstheme="minorHAnsi"/>
          <w:sz w:val="30"/>
          <w:szCs w:val="30"/>
        </w:rPr>
        <w:t>30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 มิถุนายน </w:t>
      </w:r>
      <w:r w:rsidDel="001D4D52">
        <w:rPr>
          <w:rFonts w:asciiTheme="minorHAnsi" w:hAnsiTheme="minorHAnsi" w:cstheme="minorHAnsi"/>
          <w:sz w:val="30"/>
          <w:szCs w:val="30"/>
        </w:rPr>
        <w:t>2568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 ต่อมา 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>กลุ่ม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>บริษัทได้ขายเงินลงทุนในบริษัทย่อย</w:t>
      </w:r>
      <w:r>
        <w:rPr>
          <w:rFonts w:asciiTheme="minorHAnsi" w:hAnsiTheme="minorHAnsi" w:cstheme="minorHAnsi" w:hint="cs"/>
          <w:sz w:val="30"/>
          <w:szCs w:val="30"/>
          <w:cs/>
        </w:rPr>
        <w:t>ทางอ้อม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ดังกล่าวเมื่อวันที่ </w:t>
      </w:r>
      <w:r w:rsidDel="001D4D52">
        <w:rPr>
          <w:rFonts w:asciiTheme="minorHAnsi" w:hAnsiTheme="minorHAnsi" w:cstheme="minorHAnsi"/>
          <w:sz w:val="30"/>
          <w:szCs w:val="30"/>
        </w:rPr>
        <w:t>1</w:t>
      </w:r>
      <w:r>
        <w:rPr>
          <w:rFonts w:asciiTheme="minorHAnsi" w:hAnsiTheme="minorHAnsi" w:cstheme="minorHAnsi"/>
          <w:sz w:val="30"/>
          <w:szCs w:val="30"/>
        </w:rPr>
        <w:t>8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 กรกฎาคม </w:t>
      </w:r>
      <w:r w:rsidDel="001D4D52">
        <w:rPr>
          <w:rFonts w:asciiTheme="minorHAnsi" w:hAnsiTheme="minorHAnsi" w:cstheme="minorHAnsi"/>
          <w:sz w:val="30"/>
          <w:szCs w:val="30"/>
        </w:rPr>
        <w:t>2568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 ส่งผลให้บริษัทดังกล่าวสิ้นสุดสภาพการเป็นบริษัทย่อย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>ทางอ้อม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>ของบริษัท ณ วันที่รายงานของผู้สอบบัญชี</w:t>
      </w:r>
      <w:r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>บริษัทอยู่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>ใน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ระหว่างการเข้าทำบันทึกข้อตกลงโอนทรัพย์เพื่อชำระหนี้ </w:t>
      </w:r>
    </w:p>
    <w:p w14:paraId="6618E4C9" w14:textId="77777777" w:rsidR="006D2B20" w:rsidDel="001D4D52" w:rsidRDefault="006D2B20" w:rsidP="00F70535">
      <w:pPr>
        <w:autoSpaceDE w:val="0"/>
        <w:autoSpaceDN w:val="0"/>
        <w:adjustRightInd w:val="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CC3F047" w14:textId="77777777" w:rsidR="00F70535" w:rsidRDefault="00F70535" w:rsidP="00F70535">
      <w:pPr>
        <w:autoSpaceDE w:val="0"/>
        <w:autoSpaceDN w:val="0"/>
        <w:adjustRightInd w:val="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ณ วันที่ </w:t>
      </w:r>
      <w:r w:rsidDel="001D4D52">
        <w:rPr>
          <w:rFonts w:asciiTheme="minorHAnsi" w:hAnsiTheme="minorHAnsi" w:cstheme="minorHAnsi"/>
          <w:sz w:val="30"/>
          <w:szCs w:val="30"/>
        </w:rPr>
        <w:t>30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 มิถุนายน </w:t>
      </w:r>
      <w:r w:rsidDel="001D4D52">
        <w:rPr>
          <w:rFonts w:asciiTheme="minorHAnsi" w:hAnsiTheme="minorHAnsi" w:cstheme="minorHAnsi"/>
          <w:sz w:val="30"/>
          <w:szCs w:val="30"/>
        </w:rPr>
        <w:t>2568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 xml:space="preserve"> เงินให้กู้ยืมระยะสั้น และดอกเบี้ยค้างรับกับบริษัทย่อย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>ทางอ้อม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>ดังกล่าว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>
        <w:rPr>
          <w:rFonts w:asciiTheme="minorHAnsi" w:hAnsiTheme="minorHAnsi" w:cstheme="minorHAnsi" w:hint="cs"/>
          <w:sz w:val="30"/>
          <w:szCs w:val="30"/>
          <w:cs/>
        </w:rPr>
        <w:t>มี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>จำนวน</w:t>
      </w:r>
      <w:r w:rsidDel="001D4D52">
        <w:rPr>
          <w:rFonts w:asciiTheme="minorHAnsi" w:hAnsiTheme="minorHAnsi" w:cstheme="minorHAnsi"/>
          <w:sz w:val="30"/>
          <w:szCs w:val="30"/>
        </w:rPr>
        <w:t xml:space="preserve"> </w:t>
      </w:r>
      <w:r>
        <w:rPr>
          <w:rFonts w:asciiTheme="minorHAnsi" w:hAnsiTheme="minorHAnsi" w:cstheme="minorHAnsi"/>
          <w:sz w:val="30"/>
          <w:szCs w:val="30"/>
        </w:rPr>
        <w:t>280.0</w:t>
      </w:r>
      <w:r w:rsidDel="001D4D52">
        <w:rPr>
          <w:rFonts w:asciiTheme="minorHAnsi" w:hAnsiTheme="minorHAnsi" w:cstheme="minorHAnsi"/>
          <w:sz w:val="30"/>
          <w:szCs w:val="30"/>
        </w:rPr>
        <w:t xml:space="preserve"> 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 xml:space="preserve">ล้านบาทและ </w:t>
      </w:r>
      <w:r>
        <w:rPr>
          <w:rFonts w:asciiTheme="minorHAnsi" w:hAnsiTheme="minorHAnsi" w:cstheme="minorHAnsi"/>
          <w:sz w:val="30"/>
          <w:szCs w:val="30"/>
        </w:rPr>
        <w:t>9.5</w:t>
      </w:r>
      <w:r w:rsidDel="001D4D52">
        <w:rPr>
          <w:rFonts w:asciiTheme="minorHAnsi" w:hAnsiTheme="minorHAnsi" w:cstheme="minorHAnsi"/>
          <w:sz w:val="30"/>
          <w:szCs w:val="30"/>
        </w:rPr>
        <w:t xml:space="preserve"> 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>ล้านบาท ตามลำดับ ผู้บริหารพิจารณาว่ามีความเป็นไปได้ที่ผู้ซื้อจะไม่สามารถจ่ายชำระเงินให้กู้ยืมระยะสั้นและดอกเบี้ยค้างรับดังกล่าวได้เต็มจำนวน อย่างไรก็ตาม ผู้บริหาร</w:t>
      </w:r>
      <w:r>
        <w:rPr>
          <w:rFonts w:asciiTheme="minorHAnsi" w:hAnsiTheme="minorHAnsi" w:cstheme="minorHAnsi" w:hint="cs"/>
          <w:sz w:val="30"/>
          <w:szCs w:val="30"/>
          <w:cs/>
        </w:rPr>
        <w:t>อยู่ระหว่างการ</w:t>
      </w:r>
      <w:r w:rsidRPr="000B4CF8" w:rsidDel="001D4D52">
        <w:rPr>
          <w:rFonts w:asciiTheme="minorHAnsi" w:hAnsiTheme="minorHAnsi" w:cstheme="minorHAnsi"/>
          <w:sz w:val="30"/>
          <w:szCs w:val="30"/>
          <w:cs/>
        </w:rPr>
        <w:t>พิจารณาผลขาดทุนด้านเครดิตที่คาดว่าจะเกิดขึ้น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>เนื่องจากมูลค่าของสินทรัพย์ที่คาดว่าจะได้รับ</w:t>
      </w:r>
      <w:r>
        <w:rPr>
          <w:rFonts w:asciiTheme="minorHAnsi" w:hAnsiTheme="minorHAnsi" w:cstheme="minorHAnsi" w:hint="cs"/>
          <w:sz w:val="30"/>
          <w:szCs w:val="30"/>
          <w:cs/>
        </w:rPr>
        <w:t>ขึ้นอยู่กับ</w:t>
      </w:r>
      <w:r w:rsidDel="001D4D52">
        <w:rPr>
          <w:rFonts w:asciiTheme="minorHAnsi" w:hAnsiTheme="minorHAnsi" w:cstheme="minorHAnsi" w:hint="cs"/>
          <w:sz w:val="30"/>
          <w:szCs w:val="30"/>
          <w:cs/>
        </w:rPr>
        <w:t xml:space="preserve">กระบวนการตีทรัพย์ชำระหนี้ </w:t>
      </w:r>
      <w:r>
        <w:rPr>
          <w:rFonts w:asciiTheme="minorHAnsi" w:hAnsiTheme="minorHAnsi" w:cstheme="minorHAnsi" w:hint="cs"/>
          <w:sz w:val="30"/>
          <w:szCs w:val="30"/>
          <w:cs/>
        </w:rPr>
        <w:t xml:space="preserve">ข้าพเจ้าไม่สามารถใช้วิธีการสอบทานอื่นให้เป็นที่พอใจเกี่ยวกับผลขาดทุนทางเครดิตที่คาดว่าจะเกิดขึ้น ข้าพเจ้าจึงไม่สามารถระบุได้ว่ามีรายการปรับปรุงใดที่จำเป็นต่อมูลค่าที่คาดว่าจะได้รับคืนของเงินให้กู้ยืมระยะสั้นและดอกเบี้ยค้างรับกับบริษัทย่อยทางอ้อม </w:t>
      </w:r>
      <w:r>
        <w:rPr>
          <w:rFonts w:asciiTheme="minorHAnsi" w:hAnsiTheme="minorHAnsi" w:cstheme="minorHAnsi"/>
          <w:sz w:val="30"/>
          <w:szCs w:val="30"/>
          <w:cs/>
        </w:rPr>
        <w:br/>
      </w:r>
      <w:r>
        <w:rPr>
          <w:rFonts w:asciiTheme="minorHAnsi" w:hAnsiTheme="minorHAnsi" w:cstheme="minorHAnsi" w:hint="cs"/>
          <w:sz w:val="30"/>
          <w:szCs w:val="30"/>
          <w:cs/>
        </w:rPr>
        <w:t xml:space="preserve">ณ วันที่ </w:t>
      </w:r>
      <w:r>
        <w:rPr>
          <w:rFonts w:asciiTheme="minorHAnsi" w:hAnsiTheme="minorHAnsi" w:cstheme="minorHAnsi"/>
          <w:sz w:val="30"/>
          <w:szCs w:val="30"/>
        </w:rPr>
        <w:t xml:space="preserve">30 </w:t>
      </w:r>
      <w:r>
        <w:rPr>
          <w:rFonts w:asciiTheme="minorHAnsi" w:hAnsiTheme="minorHAnsi" w:cstheme="minorHAnsi" w:hint="cs"/>
          <w:sz w:val="30"/>
          <w:szCs w:val="30"/>
          <w:cs/>
        </w:rPr>
        <w:t xml:space="preserve">มิถุนายน </w:t>
      </w:r>
      <w:r>
        <w:rPr>
          <w:rFonts w:asciiTheme="minorHAnsi" w:hAnsiTheme="minorHAnsi" w:cstheme="minorHAnsi"/>
          <w:sz w:val="30"/>
          <w:szCs w:val="30"/>
        </w:rPr>
        <w:t>2568</w:t>
      </w:r>
      <w:r>
        <w:rPr>
          <w:rFonts w:asciiTheme="minorHAnsi" w:hAnsiTheme="minorHAnsi" w:cstheme="minorHAnsi" w:hint="cs"/>
          <w:sz w:val="30"/>
          <w:szCs w:val="30"/>
          <w:cs/>
        </w:rPr>
        <w:t xml:space="preserve"> หรือไม่ </w:t>
      </w:r>
    </w:p>
    <w:p w14:paraId="1550C1D9" w14:textId="77777777" w:rsidR="00F70535" w:rsidRPr="0096355E" w:rsidRDefault="00F70535" w:rsidP="00241A17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30"/>
          <w:szCs w:val="30"/>
        </w:rPr>
      </w:pPr>
    </w:p>
    <w:p w14:paraId="71FE829B" w14:textId="77777777" w:rsidR="00341BFD" w:rsidRPr="0096355E" w:rsidRDefault="00341BFD" w:rsidP="00341BFD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30"/>
          <w:szCs w:val="30"/>
        </w:rPr>
      </w:pPr>
      <w:r w:rsidRPr="0096355E">
        <w:rPr>
          <w:rFonts w:asciiTheme="minorHAnsi" w:hAnsiTheme="minorHAnsi" w:cstheme="minorHAnsi"/>
          <w:i/>
          <w:iCs/>
          <w:sz w:val="30"/>
          <w:szCs w:val="30"/>
          <w:cs/>
        </w:rPr>
        <w:t>ข้อสรุปอย่างมีเงื่อนไข</w:t>
      </w:r>
    </w:p>
    <w:p w14:paraId="4BE55B7C" w14:textId="77777777" w:rsidR="00341BFD" w:rsidRPr="0096355E" w:rsidRDefault="00341BFD" w:rsidP="00341BF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30"/>
          <w:szCs w:val="30"/>
          <w:cs/>
        </w:rPr>
      </w:pPr>
    </w:p>
    <w:p w14:paraId="38F38288" w14:textId="77777777" w:rsidR="00341BFD" w:rsidRPr="0096355E" w:rsidRDefault="00341BFD" w:rsidP="00341BFD">
      <w:pPr>
        <w:autoSpaceDE w:val="0"/>
        <w:autoSpaceDN w:val="0"/>
        <w:adjustRightInd w:val="0"/>
        <w:jc w:val="thaiDistribute"/>
        <w:rPr>
          <w:rFonts w:asciiTheme="minorHAnsi" w:hAnsiTheme="minorHAnsi" w:cstheme="minorHAnsi"/>
          <w:sz w:val="30"/>
          <w:szCs w:val="30"/>
        </w:rPr>
      </w:pPr>
      <w:r w:rsidRPr="0096355E">
        <w:rPr>
          <w:rFonts w:asciiTheme="minorHAnsi" w:hAnsiTheme="minorHAnsi" w:cstheme="minorHAnsi"/>
          <w:sz w:val="30"/>
          <w:szCs w:val="30"/>
          <w:cs/>
        </w:rPr>
        <w:t>ยกเว้นผลกระทบซึ่งอาจจะเกิดขึ้นจากเรื่องที่กล่าวไว้ในวรรคเกณฑ์ในการให้ข้อสรุปอย่างมีเงื่อนไข</w:t>
      </w:r>
      <w:r w:rsidRPr="0096355E">
        <w:rPr>
          <w:rFonts w:asciiTheme="minorHAnsi" w:hAnsiTheme="minorHAnsi" w:cstheme="minorHAnsi"/>
          <w:sz w:val="30"/>
          <w:szCs w:val="30"/>
        </w:rPr>
        <w:t xml:space="preserve"> </w:t>
      </w:r>
      <w:r w:rsidRPr="0096355E">
        <w:rPr>
          <w:rFonts w:asciiTheme="minorHAnsi" w:hAnsiTheme="minorHAnsi" w:cstheme="minorHAns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6355E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Pr="0096355E">
        <w:rPr>
          <w:rFonts w:asciiTheme="minorHAnsi" w:hAnsiTheme="minorHAnsi" w:cstheme="minorHAnsi"/>
          <w:sz w:val="30"/>
          <w:szCs w:val="30"/>
        </w:rPr>
        <w:t>34</w:t>
      </w:r>
      <w:r w:rsidRPr="0096355E">
        <w:rPr>
          <w:rFonts w:asciiTheme="minorHAnsi" w:hAnsiTheme="minorHAnsi" w:cstheme="minorHAns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10BF8BD" w14:textId="27784724" w:rsidR="00785FEF" w:rsidRDefault="00785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sz w:val="30"/>
          <w:szCs w:val="30"/>
        </w:rPr>
        <w:br w:type="page"/>
      </w:r>
    </w:p>
    <w:p w14:paraId="4C4DEC3F" w14:textId="77777777" w:rsidR="00726A88" w:rsidRDefault="00726A88" w:rsidP="00F47EA0">
      <w:pPr>
        <w:autoSpaceDE w:val="0"/>
        <w:autoSpaceDN w:val="0"/>
        <w:adjustRightInd w:val="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4D608AF" w14:textId="77777777" w:rsidR="00785FEF" w:rsidRDefault="00785FEF" w:rsidP="00F47EA0">
      <w:pPr>
        <w:autoSpaceDE w:val="0"/>
        <w:autoSpaceDN w:val="0"/>
        <w:adjustRightInd w:val="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2B5BF0A" w14:textId="77777777" w:rsidR="00785FEF" w:rsidRDefault="00785FEF" w:rsidP="00F47EA0">
      <w:pPr>
        <w:autoSpaceDE w:val="0"/>
        <w:autoSpaceDN w:val="0"/>
        <w:adjustRightInd w:val="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6CAF6E68" w14:textId="77777777" w:rsidR="00E07484" w:rsidRPr="0096355E" w:rsidRDefault="00E07484" w:rsidP="00E0748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i/>
          <w:iCs/>
          <w:sz w:val="30"/>
          <w:szCs w:val="30"/>
        </w:rPr>
      </w:pPr>
      <w:bookmarkStart w:id="1" w:name="_Hlk174195915"/>
      <w:r w:rsidRPr="0096355E">
        <w:rPr>
          <w:rFonts w:asciiTheme="minorHAnsi" w:hAnsiTheme="minorHAnsi" w:cstheme="minorHAnsi"/>
          <w:i/>
          <w:iCs/>
          <w:sz w:val="30"/>
          <w:szCs w:val="30"/>
          <w:cs/>
        </w:rPr>
        <w:t>ข้อมูลและเหตุการณ์ที่เน้น</w:t>
      </w:r>
    </w:p>
    <w:p w14:paraId="212B8F22" w14:textId="77777777" w:rsidR="00E07484" w:rsidRPr="0096355E" w:rsidRDefault="00E07484" w:rsidP="00E07484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i/>
          <w:iCs/>
          <w:sz w:val="30"/>
          <w:szCs w:val="30"/>
        </w:rPr>
      </w:pPr>
    </w:p>
    <w:p w14:paraId="1F1ECEDD" w14:textId="1367DC01" w:rsidR="00E07484" w:rsidRPr="0096355E" w:rsidRDefault="00E07484" w:rsidP="002F712E">
      <w:pPr>
        <w:tabs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pacing w:val="-6"/>
          <w:sz w:val="30"/>
          <w:szCs w:val="30"/>
        </w:rPr>
      </w:pPr>
      <w:r w:rsidRPr="0096355E">
        <w:rPr>
          <w:rFonts w:asciiTheme="minorHAnsi" w:hAnsiTheme="minorHAnsi" w:cstheme="minorHAnsi"/>
          <w:spacing w:val="-6"/>
          <w:sz w:val="30"/>
          <w:szCs w:val="30"/>
          <w:cs/>
        </w:rPr>
        <w:t xml:space="preserve">ข้าพเจ้าขอให้สังเกตเรื่องดังต่อไปนี้ </w:t>
      </w:r>
      <w:r w:rsidR="002F712E" w:rsidRPr="0096355E">
        <w:rPr>
          <w:rFonts w:asciiTheme="minorHAnsi" w:hAnsiTheme="minorHAnsi" w:cstheme="minorHAnsi"/>
          <w:spacing w:val="-6"/>
          <w:sz w:val="30"/>
          <w:szCs w:val="30"/>
          <w:cs/>
        </w:rPr>
        <w:tab/>
      </w:r>
    </w:p>
    <w:p w14:paraId="7BF2C102" w14:textId="77777777" w:rsidR="00E07484" w:rsidRPr="0096355E" w:rsidRDefault="00E07484" w:rsidP="00E07484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i/>
          <w:iCs/>
          <w:sz w:val="30"/>
          <w:szCs w:val="30"/>
        </w:rPr>
      </w:pPr>
    </w:p>
    <w:p w14:paraId="16FDEF92" w14:textId="00586670" w:rsidR="00A66B85" w:rsidRDefault="00F70535" w:rsidP="00785FEF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pacing w:val="-6"/>
          <w:sz w:val="30"/>
          <w:szCs w:val="30"/>
        </w:rPr>
      </w:pPr>
      <w:r w:rsidRPr="00F7053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Pr="00F70535">
        <w:rPr>
          <w:rFonts w:asciiTheme="majorBidi" w:hAnsiTheme="majorBidi" w:cstheme="majorBidi"/>
          <w:sz w:val="30"/>
          <w:szCs w:val="30"/>
        </w:rPr>
        <w:t xml:space="preserve">2 </w:t>
      </w:r>
      <w:r w:rsidRPr="00785FEF">
        <w:rPr>
          <w:rFonts w:asciiTheme="majorBidi" w:hAnsiTheme="majorBidi" w:cstheme="majorBidi" w:hint="cs"/>
          <w:sz w:val="30"/>
          <w:szCs w:val="30"/>
          <w:cs/>
        </w:rPr>
        <w:t>เกี่ยวกับการใช้เกณฑ์ในการดำเนินงานต่อเนื่อง</w:t>
      </w:r>
      <w:r w:rsidRPr="00785F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5FEF">
        <w:rPr>
          <w:rFonts w:asciiTheme="majorBidi" w:hAnsiTheme="majorBidi" w:cstheme="majorBidi"/>
          <w:sz w:val="30"/>
          <w:szCs w:val="30"/>
        </w:rPr>
        <w:t xml:space="preserve"> </w:t>
      </w:r>
      <w:r w:rsidRPr="00785FE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บริษัทและบริษัทมีผลการดำเนินงานขาดทุนสุทธิสำหรับงวดสามเดือนสิ้นสุดวันที่ 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30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มิถุนายน 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2568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จำนวน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 478.2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ล้านบาท และ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346.5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ล้านบาท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ตามลำดับ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 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>และสำหรับ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งวดหกเดือนสิ้นสุดวันที่ 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30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มิถุนายน 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>256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8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จำนวน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>1,9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>05.6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ล้านบาท และ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801.4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ล้านบาท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ตามลำดับ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และ ณ วันเดียวกัน กลุ่มบริษัทและบริษัทมีขาดทุนสะสมจำนวน 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>9,7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>89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>.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>7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ล้านบาท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และ 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>9,7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>29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>.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>9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ล้านบาท ตามลำดับ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>และ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มีหนี้สินหมุนเวียนมากกว่าสินทรัพย์หมุนเวียนจำนวน 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>7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>68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>.4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 ล้านบาท และ 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>898.</w:t>
      </w:r>
      <w:r w:rsidRPr="00F70535">
        <w:rPr>
          <w:rFonts w:asciiTheme="minorHAnsi" w:hAnsiTheme="minorHAnsi" w:cstheme="minorHAnsi" w:hint="cs"/>
          <w:spacing w:val="-6"/>
          <w:sz w:val="30"/>
          <w:szCs w:val="30"/>
          <w:cs/>
        </w:rPr>
        <w:t>9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ล้านบาท</w:t>
      </w:r>
      <w:r w:rsidRPr="00F7053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F70535">
        <w:rPr>
          <w:rFonts w:asciiTheme="minorHAnsi" w:hAnsiTheme="minorHAnsi" w:cstheme="minorHAnsi"/>
          <w:spacing w:val="-6"/>
          <w:sz w:val="30"/>
          <w:szCs w:val="30"/>
          <w:cs/>
        </w:rPr>
        <w:t>ตามลำดับ</w:t>
      </w:r>
      <w:r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</w:p>
    <w:p w14:paraId="369E207F" w14:textId="12303AA3" w:rsidR="000D4B55" w:rsidRPr="00AA34A9" w:rsidRDefault="000D4B55" w:rsidP="000D4B55">
      <w:pPr>
        <w:pStyle w:val="BodyText2"/>
        <w:ind w:left="720"/>
        <w:rPr>
          <w:color w:val="FF0000"/>
          <w:lang w:val="en-US" w:eastAsia="en-GB"/>
        </w:rPr>
      </w:pPr>
      <w:r>
        <w:rPr>
          <w:rFonts w:asciiTheme="majorBidi" w:hAnsiTheme="majorBidi" w:cstheme="majorBidi" w:hint="cs"/>
          <w:cs/>
        </w:rPr>
        <w:t xml:space="preserve">นอกจากนี้ </w:t>
      </w:r>
      <w:r w:rsidRPr="008C6154">
        <w:rPr>
          <w:rFonts w:asciiTheme="majorBidi" w:hAnsiTheme="majorBidi" w:cstheme="majorBidi"/>
          <w:cs/>
        </w:rPr>
        <w:t xml:space="preserve">ตามที่ได้เปิดเผยในหมายเหตุประกอบข้อมูลทางการเงินระหว่างกาลข้อ </w:t>
      </w:r>
      <w:r>
        <w:rPr>
          <w:rFonts w:asciiTheme="majorBidi" w:hAnsiTheme="majorBidi" w:cstheme="majorBidi"/>
          <w:lang w:val="en-US"/>
        </w:rPr>
        <w:t>10.6</w:t>
      </w:r>
      <w:r>
        <w:rPr>
          <w:rFonts w:asciiTheme="majorBidi" w:hAnsiTheme="majorBidi" w:cstheme="majorBidi" w:hint="cs"/>
          <w:cs/>
        </w:rPr>
        <w:t xml:space="preserve"> </w:t>
      </w:r>
      <w:r w:rsidRPr="00264C0C">
        <w:rPr>
          <w:rFonts w:asciiTheme="majorBidi" w:hAnsiTheme="majorBidi" w:cstheme="majorBidi"/>
          <w:cs/>
        </w:rPr>
        <w:t>บริษัทไม่สามารถชำระ</w:t>
      </w:r>
      <w:r w:rsidRPr="00F628EA">
        <w:rPr>
          <w:rFonts w:asciiTheme="majorBidi" w:hAnsiTheme="majorBidi" w:cstheme="majorBidi"/>
          <w:cs/>
        </w:rPr>
        <w:t>เงินกู้ยืมระยะ</w:t>
      </w:r>
      <w:r w:rsidRPr="00AA34A9">
        <w:rPr>
          <w:rFonts w:asciiTheme="majorBidi" w:hAnsiTheme="majorBidi" w:cstheme="majorBidi"/>
          <w:cs/>
        </w:rPr>
        <w:t>ยาว</w:t>
      </w:r>
      <w:r w:rsidRPr="00F628EA">
        <w:rPr>
          <w:rFonts w:asciiTheme="majorBidi" w:hAnsiTheme="majorBidi" w:cstheme="majorBidi"/>
          <w:cs/>
        </w:rPr>
        <w:t xml:space="preserve"> และดอ</w:t>
      </w:r>
      <w:r w:rsidRPr="00264C0C">
        <w:rPr>
          <w:rFonts w:asciiTheme="majorBidi" w:hAnsiTheme="majorBidi" w:cstheme="majorBidi"/>
          <w:cs/>
        </w:rPr>
        <w:t>กเบี้ย</w:t>
      </w:r>
      <w:r w:rsidRPr="00264C0C">
        <w:rPr>
          <w:rFonts w:asciiTheme="majorBidi" w:hAnsiTheme="majorBidi" w:cstheme="majorBidi" w:hint="cs"/>
          <w:cs/>
        </w:rPr>
        <w:t>ที่ครบกำหนด</w:t>
      </w:r>
      <w:r w:rsidRPr="00264C0C">
        <w:rPr>
          <w:rFonts w:asciiTheme="majorBidi" w:hAnsiTheme="majorBidi" w:cstheme="majorBidi"/>
          <w:cs/>
        </w:rPr>
        <w:t>ตามจำนวนและ/หรือกำหนดเวลาที่ระบุไว้ในสัญญากู้ยืมเงินกับสถาบันการเงิน</w:t>
      </w:r>
      <w:r>
        <w:rPr>
          <w:rFonts w:asciiTheme="majorBidi" w:hAnsiTheme="majorBidi" w:cstheme="majorBidi" w:hint="cs"/>
          <w:cs/>
        </w:rPr>
        <w:t xml:space="preserve">แห่งหนึ่ง </w:t>
      </w:r>
      <w:r w:rsidRPr="00264C0C">
        <w:rPr>
          <w:rFonts w:asciiTheme="majorBidi" w:hAnsiTheme="majorBidi" w:cstheme="majorBidi"/>
          <w:cs/>
        </w:rPr>
        <w:t>บริษัทได้รับการอนุมัติการ</w:t>
      </w:r>
      <w:r>
        <w:rPr>
          <w:rFonts w:asciiTheme="majorBidi" w:hAnsiTheme="majorBidi" w:cstheme="majorBidi" w:hint="cs"/>
          <w:cs/>
          <w:lang w:val="en-US"/>
        </w:rPr>
        <w:t>แผนการปรับโครงสร้างหนี้ และ</w:t>
      </w:r>
      <w:r w:rsidRPr="00264C0C">
        <w:rPr>
          <w:rFonts w:asciiTheme="majorBidi" w:hAnsiTheme="majorBidi" w:cstheme="majorBidi"/>
          <w:cs/>
        </w:rPr>
        <w:t xml:space="preserve">ขยายระยะเวลาของสัญญาวงเงินสินเชื่อเมื่อวันที่ </w:t>
      </w:r>
      <w:r w:rsidRPr="00264C0C">
        <w:rPr>
          <w:rFonts w:asciiTheme="majorBidi" w:hAnsiTheme="majorBidi" w:cstheme="majorBidi"/>
        </w:rPr>
        <w:t>28</w:t>
      </w:r>
      <w:r w:rsidRPr="00264C0C">
        <w:rPr>
          <w:rFonts w:asciiTheme="majorBidi" w:hAnsiTheme="majorBidi" w:cstheme="majorBidi"/>
          <w:cs/>
        </w:rPr>
        <w:t xml:space="preserve"> สิงหาคม </w:t>
      </w:r>
      <w:r w:rsidRPr="00264C0C">
        <w:rPr>
          <w:rFonts w:asciiTheme="majorBidi" w:hAnsiTheme="majorBidi" w:cstheme="majorBidi"/>
        </w:rPr>
        <w:t>2567</w:t>
      </w:r>
      <w:r w:rsidRPr="00264C0C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อย่างไรก็ตามตั้งแต่เดือนพฤษภาคม </w:t>
      </w:r>
      <w:r>
        <w:rPr>
          <w:rFonts w:asciiTheme="majorBidi" w:hAnsiTheme="majorBidi" w:cstheme="majorBidi"/>
          <w:lang w:val="en-US"/>
        </w:rPr>
        <w:t>2568</w:t>
      </w:r>
      <w:r>
        <w:rPr>
          <w:rFonts w:asciiTheme="majorBidi" w:hAnsiTheme="majorBidi" w:cstheme="majorBidi" w:hint="cs"/>
          <w:cs/>
          <w:lang w:val="en-US"/>
        </w:rPr>
        <w:t xml:space="preserve"> เป็นต้นมา</w:t>
      </w:r>
      <w:r w:rsidRPr="0027224C">
        <w:rPr>
          <w:cs/>
          <w:lang w:val="en-GB" w:eastAsia="en-GB"/>
        </w:rPr>
        <w:t xml:space="preserve"> บริษัทไม่สามารถชำระ</w:t>
      </w:r>
      <w:r>
        <w:rPr>
          <w:rFonts w:hint="cs"/>
          <w:cs/>
          <w:lang w:val="en-GB" w:eastAsia="en-GB"/>
        </w:rPr>
        <w:t>ดอกเบี้ยที่ครบกำหนด</w:t>
      </w:r>
      <w:r w:rsidRPr="00264C0C">
        <w:rPr>
          <w:rFonts w:asciiTheme="majorBidi" w:hAnsiTheme="majorBidi" w:cstheme="majorBidi"/>
          <w:lang w:val="en-US"/>
        </w:rPr>
        <w:t xml:space="preserve"> </w:t>
      </w:r>
      <w:r w:rsidRPr="00264C0C">
        <w:rPr>
          <w:rFonts w:asciiTheme="majorBidi" w:hAnsiTheme="majorBidi" w:cstheme="majorBidi" w:hint="cs"/>
          <w:cs/>
          <w:lang w:val="en-US"/>
        </w:rPr>
        <w:t>ที่ระบุไว้ในสัญญาวงเงินสินเชื่อวงเงินทุนระยะยาว</w:t>
      </w:r>
      <w:r w:rsidRPr="00264C0C">
        <w:rPr>
          <w:rFonts w:asciiTheme="majorBidi" w:hAnsiTheme="majorBidi" w:cstheme="majorBidi"/>
          <w:cs/>
          <w:lang w:val="en-US"/>
        </w:rPr>
        <w:t>ซึ่</w:t>
      </w:r>
      <w:r>
        <w:rPr>
          <w:rFonts w:asciiTheme="majorBidi" w:hAnsiTheme="majorBidi" w:cstheme="majorBidi" w:hint="cs"/>
          <w:cs/>
          <w:lang w:val="en-US"/>
        </w:rPr>
        <w:t>ง</w:t>
      </w:r>
      <w:r w:rsidRPr="00264C0C">
        <w:rPr>
          <w:rFonts w:asciiTheme="majorBidi" w:hAnsiTheme="majorBidi" w:cstheme="majorBidi"/>
          <w:cs/>
          <w:lang w:val="en-US"/>
        </w:rPr>
        <w:t>ถือว่าเป็น</w:t>
      </w:r>
      <w:r>
        <w:rPr>
          <w:rFonts w:asciiTheme="majorBidi" w:hAnsiTheme="majorBidi" w:cstheme="majorBidi" w:hint="cs"/>
          <w:cs/>
          <w:lang w:val="en-US"/>
        </w:rPr>
        <w:t>เหตุแห่งการณ์ผิดนัด</w:t>
      </w:r>
      <w:r w:rsidRPr="00264C0C">
        <w:rPr>
          <w:rFonts w:asciiTheme="majorBidi" w:hAnsiTheme="majorBidi" w:cstheme="majorBidi"/>
          <w:cs/>
          <w:lang w:val="en-US"/>
        </w:rPr>
        <w:t xml:space="preserve"> ส่งผลให้สถาบันการเงินมีสิทธิเรียกให้ชำระเงินกู้ยืม</w:t>
      </w:r>
      <w:r>
        <w:rPr>
          <w:rFonts w:asciiTheme="majorBidi" w:hAnsiTheme="majorBidi" w:cstheme="majorBidi" w:hint="cs"/>
          <w:cs/>
          <w:lang w:val="en-US"/>
        </w:rPr>
        <w:t>และดอกเบี้ยคงค้าง</w:t>
      </w:r>
      <w:r w:rsidRPr="00264C0C">
        <w:rPr>
          <w:rFonts w:asciiTheme="majorBidi" w:hAnsiTheme="majorBidi" w:cstheme="majorBidi"/>
          <w:cs/>
          <w:lang w:val="en-US"/>
        </w:rPr>
        <w:t>ทั้งหมด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จำนวน </w:t>
      </w:r>
      <w:r w:rsidRPr="00B11E65">
        <w:rPr>
          <w:rFonts w:asciiTheme="majorBidi" w:hAnsiTheme="majorBidi" w:cstheme="majorBidi"/>
        </w:rPr>
        <w:t>92</w:t>
      </w:r>
      <w:r w:rsidRPr="00B11E65">
        <w:rPr>
          <w:rFonts w:asciiTheme="majorBidi" w:hAnsiTheme="majorBidi" w:cstheme="majorBidi"/>
          <w:lang w:val="en-US"/>
        </w:rPr>
        <w:t>7.</w:t>
      </w:r>
      <w:r>
        <w:rPr>
          <w:rFonts w:asciiTheme="majorBidi" w:hAnsiTheme="majorBidi" w:cstheme="majorBidi"/>
          <w:lang w:val="en-US"/>
        </w:rPr>
        <w:t>7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ล้านบาทและ </w:t>
      </w:r>
      <w:r>
        <w:rPr>
          <w:rFonts w:asciiTheme="majorBidi" w:hAnsiTheme="majorBidi" w:cstheme="majorBidi"/>
          <w:lang w:val="en-US"/>
        </w:rPr>
        <w:t xml:space="preserve">26.9 </w:t>
      </w:r>
      <w:r>
        <w:rPr>
          <w:rFonts w:asciiTheme="majorBidi" w:hAnsiTheme="majorBidi" w:cstheme="majorBidi" w:hint="cs"/>
          <w:cs/>
          <w:lang w:val="en-US"/>
        </w:rPr>
        <w:t xml:space="preserve">ล้านบาท </w:t>
      </w:r>
      <w:r>
        <w:rPr>
          <w:rFonts w:asciiTheme="majorBidi" w:hAnsiTheme="majorBidi" w:cstheme="majorBidi" w:hint="cs"/>
          <w:cs/>
        </w:rPr>
        <w:t>ตามลำดับ</w:t>
      </w:r>
      <w:r>
        <w:rPr>
          <w:rFonts w:asciiTheme="majorBidi" w:hAnsiTheme="majorBidi" w:cstheme="majorBidi"/>
          <w:lang w:val="en-US"/>
        </w:rPr>
        <w:t xml:space="preserve"> </w:t>
      </w:r>
      <w:r w:rsidRPr="00264C0C">
        <w:rPr>
          <w:rFonts w:asciiTheme="majorBidi" w:hAnsiTheme="majorBidi" w:cstheme="majorBidi"/>
          <w:cs/>
          <w:lang w:val="en-US"/>
        </w:rPr>
        <w:t>คืนในทันที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4ACD59CD" w14:textId="77777777" w:rsidR="00A66B85" w:rsidRPr="000D4B55" w:rsidRDefault="00A66B85" w:rsidP="000D4B55">
      <w:pPr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pacing w:val="-6"/>
          <w:sz w:val="30"/>
          <w:szCs w:val="30"/>
        </w:rPr>
      </w:pPr>
    </w:p>
    <w:p w14:paraId="715902EA" w14:textId="499AA786" w:rsidR="000D4B55" w:rsidRDefault="000D4B55" w:rsidP="000D4B55">
      <w:pPr>
        <w:pStyle w:val="BodyText2"/>
        <w:ind w:left="720"/>
        <w:rPr>
          <w:lang w:val="en-GB" w:eastAsia="en-GB"/>
        </w:rPr>
      </w:pPr>
      <w:r>
        <w:rPr>
          <w:rFonts w:hint="cs"/>
          <w:cs/>
          <w:lang w:val="en-GB" w:eastAsia="en-GB"/>
        </w:rPr>
        <w:t xml:space="preserve">นอกจากนี้ </w:t>
      </w:r>
      <w:r w:rsidRPr="008C6154">
        <w:rPr>
          <w:rFonts w:asciiTheme="majorBidi" w:hAnsiTheme="majorBidi" w:cstheme="majorBidi"/>
          <w:cs/>
        </w:rPr>
        <w:t xml:space="preserve">ตามที่ได้เปิดเผยในหมายเหตุประกอบข้อมูลทางการเงินระหว่างกาลข้อ </w:t>
      </w:r>
      <w:r>
        <w:rPr>
          <w:rFonts w:asciiTheme="majorBidi" w:hAnsiTheme="majorBidi" w:cstheme="majorBidi"/>
          <w:lang w:val="en-US"/>
        </w:rPr>
        <w:t xml:space="preserve">10.5 </w:t>
      </w:r>
      <w:r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lang w:val="en-US"/>
        </w:rPr>
        <w:t xml:space="preserve">30 </w:t>
      </w:r>
      <w:r>
        <w:rPr>
          <w:rFonts w:asciiTheme="majorBidi" w:hAnsiTheme="majorBidi" w:cstheme="majorBidi" w:hint="cs"/>
          <w:cs/>
          <w:lang w:val="en-US"/>
        </w:rPr>
        <w:t>มิถุนายน 2568</w:t>
      </w:r>
      <w:r>
        <w:rPr>
          <w:rFonts w:asciiTheme="majorBidi" w:hAnsiTheme="majorBidi" w:cstheme="majorBidi"/>
          <w:lang w:val="en-US"/>
        </w:rPr>
        <w:t xml:space="preserve"> </w:t>
      </w:r>
      <w:r w:rsidRPr="00925D10">
        <w:rPr>
          <w:cs/>
          <w:lang w:val="en-GB" w:eastAsia="en-GB"/>
        </w:rPr>
        <w:t>กลุ่มบริษัทและบริษัทมีเงิน</w:t>
      </w:r>
      <w:r w:rsidRPr="00DF3DEB">
        <w:rPr>
          <w:spacing w:val="-6"/>
          <w:cs/>
          <w:lang w:val="en-US"/>
        </w:rPr>
        <w:t>กู้ยืม</w:t>
      </w:r>
      <w:r w:rsidRPr="00AA34A9">
        <w:rPr>
          <w:rFonts w:asciiTheme="majorBidi" w:hAnsiTheme="majorBidi" w:cstheme="majorBidi"/>
          <w:cs/>
          <w:lang w:val="en-US"/>
        </w:rPr>
        <w:t>ระยะสั้นกับ</w:t>
      </w:r>
      <w:r w:rsidRPr="00925D10">
        <w:rPr>
          <w:cs/>
          <w:lang w:val="en-GB" w:eastAsia="en-GB"/>
        </w:rPr>
        <w:t>สถาบันการเงิน</w:t>
      </w:r>
      <w:r>
        <w:rPr>
          <w:rFonts w:hint="cs"/>
          <w:cs/>
          <w:lang w:val="en-GB" w:eastAsia="en-GB"/>
        </w:rPr>
        <w:t>สอง</w:t>
      </w:r>
      <w:r w:rsidRPr="00925D10">
        <w:rPr>
          <w:cs/>
          <w:lang w:val="en-GB" w:eastAsia="en-GB"/>
        </w:rPr>
        <w:t>แห่งซึ่งมียอดคงเหลือ</w:t>
      </w:r>
      <w:r w:rsidRPr="00504A58">
        <w:rPr>
          <w:cs/>
          <w:lang w:val="en-GB" w:eastAsia="en-GB"/>
        </w:rPr>
        <w:t xml:space="preserve">จำนวน </w:t>
      </w:r>
      <w:r w:rsidRPr="00504A58">
        <w:rPr>
          <w:lang w:val="en-GB" w:eastAsia="en-GB"/>
        </w:rPr>
        <w:t>1</w:t>
      </w:r>
      <w:r>
        <w:rPr>
          <w:lang w:val="en-GB" w:eastAsia="en-GB"/>
        </w:rPr>
        <w:t>12</w:t>
      </w:r>
      <w:r w:rsidRPr="00504A58">
        <w:rPr>
          <w:lang w:val="en-GB" w:eastAsia="en-GB"/>
        </w:rPr>
        <w:t xml:space="preserve">.3 </w:t>
      </w:r>
      <w:r w:rsidRPr="00504A58">
        <w:rPr>
          <w:cs/>
          <w:lang w:val="en-GB" w:eastAsia="en-GB"/>
        </w:rPr>
        <w:t xml:space="preserve">ล้านบาท และ </w:t>
      </w:r>
      <w:r>
        <w:rPr>
          <w:lang w:val="en-GB" w:eastAsia="en-GB"/>
        </w:rPr>
        <w:t>86</w:t>
      </w:r>
      <w:r w:rsidRPr="00504A58">
        <w:rPr>
          <w:lang w:val="en-GB" w:eastAsia="en-GB"/>
        </w:rPr>
        <w:t xml:space="preserve">.3 </w:t>
      </w:r>
      <w:r w:rsidRPr="00504A58">
        <w:rPr>
          <w:cs/>
          <w:lang w:val="en-GB" w:eastAsia="en-GB"/>
        </w:rPr>
        <w:t xml:space="preserve">ล้านบาท ตามลำดับ ณ วันที่ </w:t>
      </w:r>
      <w:r w:rsidRPr="00504A58">
        <w:rPr>
          <w:spacing w:val="-6"/>
          <w:lang w:val="en-US"/>
        </w:rPr>
        <w:t>30</w:t>
      </w:r>
      <w:r w:rsidRPr="00504A58">
        <w:rPr>
          <w:rFonts w:hint="cs"/>
          <w:spacing w:val="-6"/>
          <w:cs/>
          <w:lang w:val="en-US"/>
        </w:rPr>
        <w:t xml:space="preserve"> มิถุนายน </w:t>
      </w:r>
      <w:r w:rsidRPr="00504A58">
        <w:rPr>
          <w:lang w:val="en-GB" w:eastAsia="en-GB"/>
        </w:rPr>
        <w:t xml:space="preserve">2568 </w:t>
      </w:r>
      <w:r w:rsidRPr="00504A58">
        <w:rPr>
          <w:rFonts w:hint="cs"/>
          <w:cs/>
          <w:lang w:val="en-GB" w:eastAsia="en-GB"/>
        </w:rPr>
        <w:t>กลุ่มบริษัทและ</w:t>
      </w:r>
      <w:r w:rsidRPr="00504A58">
        <w:rPr>
          <w:cs/>
          <w:lang w:val="en-GB" w:eastAsia="en-GB"/>
        </w:rPr>
        <w:t>บริษัทไม่สามารถชำระเงินกู้ยืมและ</w:t>
      </w:r>
      <w:r w:rsidRPr="00925D10">
        <w:rPr>
          <w:cs/>
          <w:lang w:val="en-GB" w:eastAsia="en-GB"/>
        </w:rPr>
        <w:t xml:space="preserve">ดอกเบี้ยที่ครบกำหนดตั้งแต่เดือนมิถุนายน </w:t>
      </w:r>
      <w:r w:rsidRPr="00925D10">
        <w:rPr>
          <w:lang w:val="en-GB" w:eastAsia="en-GB"/>
        </w:rPr>
        <w:t>2567</w:t>
      </w:r>
      <w:r>
        <w:rPr>
          <w:rFonts w:hint="cs"/>
          <w:cs/>
          <w:lang w:val="en-GB" w:eastAsia="en-GB"/>
        </w:rPr>
        <w:t xml:space="preserve"> </w:t>
      </w:r>
      <w:r w:rsidRPr="00E37E42">
        <w:rPr>
          <w:cs/>
          <w:lang w:val="en-GB" w:eastAsia="en-GB"/>
        </w:rPr>
        <w:t>มีผลทำให้สถาบันการเงินสามารถเรียกคืนเงินกู้ยืมดังกล่าวในทันที</w:t>
      </w:r>
      <w:r>
        <w:rPr>
          <w:lang w:val="en-GB" w:eastAsia="en-GB"/>
        </w:rPr>
        <w:t xml:space="preserve"> </w:t>
      </w:r>
      <w:r w:rsidRPr="00925D10">
        <w:rPr>
          <w:cs/>
          <w:lang w:val="en-GB" w:eastAsia="en-GB"/>
        </w:rPr>
        <w:t>กลุ่มบริษัทและบริษัทอยู่ในระหว่างการเจรจาเพื่อขออนุมัติแผนการชำระ</w:t>
      </w:r>
      <w:r>
        <w:rPr>
          <w:rFonts w:hint="cs"/>
          <w:cs/>
          <w:lang w:val="en-GB" w:eastAsia="en-GB"/>
        </w:rPr>
        <w:t>หนี้</w:t>
      </w:r>
      <w:r w:rsidRPr="00925D10">
        <w:rPr>
          <w:cs/>
          <w:lang w:val="en-GB" w:eastAsia="en-GB"/>
        </w:rPr>
        <w:t>จากสถาบันการเงิน</w:t>
      </w:r>
    </w:p>
    <w:p w14:paraId="0A4E1A70" w14:textId="77777777" w:rsidR="000D4B55" w:rsidRPr="00BB78A1" w:rsidRDefault="000D4B55" w:rsidP="00BB78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38CFE0" w14:textId="441D36AF" w:rsidR="00F70535" w:rsidRPr="00785FEF" w:rsidRDefault="00F70535" w:rsidP="00E908FF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pacing w:val="-6"/>
          <w:sz w:val="30"/>
          <w:szCs w:val="30"/>
        </w:rPr>
      </w:pPr>
      <w:r w:rsidRPr="00785FE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785FEF">
        <w:rPr>
          <w:rFonts w:asciiTheme="majorBidi" w:hAnsiTheme="majorBidi" w:cstheme="majorBidi" w:hint="cs"/>
          <w:sz w:val="30"/>
          <w:szCs w:val="30"/>
          <w:cs/>
        </w:rPr>
        <w:t>ได้จัดทำแผน</w:t>
      </w:r>
      <w:r w:rsidRPr="00785FEF">
        <w:rPr>
          <w:rFonts w:asciiTheme="majorBidi" w:hAnsiTheme="majorBidi" w:cstheme="majorBidi"/>
          <w:sz w:val="30"/>
          <w:szCs w:val="30"/>
          <w:cs/>
        </w:rPr>
        <w:t>การ</w:t>
      </w:r>
      <w:r w:rsidRPr="00F44FB8">
        <w:rPr>
          <w:rFonts w:asciiTheme="majorBidi" w:hAnsiTheme="majorBidi" w:cstheme="majorBidi" w:hint="cs"/>
          <w:sz w:val="30"/>
          <w:szCs w:val="30"/>
          <w:cs/>
        </w:rPr>
        <w:t>จัดหาแหล่งเงินทุน</w:t>
      </w:r>
      <w:r w:rsidRPr="00785F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5FEF">
        <w:rPr>
          <w:rFonts w:asciiTheme="majorBidi" w:hAnsiTheme="majorBidi" w:cstheme="majorBidi"/>
          <w:sz w:val="30"/>
          <w:szCs w:val="30"/>
          <w:cs/>
        </w:rPr>
        <w:t>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  <w:r w:rsidRPr="00785FEF">
        <w:rPr>
          <w:rFonts w:asciiTheme="majorBidi" w:hAnsiTheme="majorBidi" w:cstheme="majorBidi" w:hint="cs"/>
          <w:sz w:val="30"/>
          <w:szCs w:val="30"/>
          <w:cs/>
        </w:rPr>
        <w:t xml:space="preserve"> เพื่อให้มี</w:t>
      </w:r>
      <w:r w:rsidRPr="00785FEF">
        <w:rPr>
          <w:rFonts w:asciiTheme="majorBidi" w:hAnsiTheme="majorBidi" w:cstheme="majorBidi"/>
          <w:sz w:val="30"/>
          <w:szCs w:val="30"/>
          <w:cs/>
        </w:rPr>
        <w:t xml:space="preserve">ความสามารถในการชำระหนี้เมื่อครบกำหนดและดำเนินธุรกิจได้อย่างต่อเนื่อง </w:t>
      </w:r>
      <w:r w:rsidRPr="00785FEF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785FEF">
        <w:rPr>
          <w:rFonts w:asciiTheme="majorBidi" w:hAnsiTheme="majorBidi" w:cstheme="majorBidi"/>
          <w:sz w:val="30"/>
          <w:szCs w:val="30"/>
          <w:cs/>
        </w:rPr>
        <w:t>ปัจจัยในด้านสภาพคล่องของกลุ่มบริษัทและบริษัท</w:t>
      </w:r>
      <w:r w:rsidRPr="00A66B85">
        <w:rPr>
          <w:rFonts w:asciiTheme="majorBidi" w:hAnsiTheme="majorBidi" w:cstheme="majorBidi"/>
          <w:sz w:val="30"/>
          <w:szCs w:val="30"/>
          <w:cs/>
        </w:rPr>
        <w:t>ขึ้นอยู่กับ</w:t>
      </w:r>
      <w:r w:rsidR="001C7E1F" w:rsidRPr="00F44FB8">
        <w:rPr>
          <w:rFonts w:asciiTheme="majorBidi" w:hAnsiTheme="majorBidi" w:cstheme="majorBidi"/>
          <w:sz w:val="30"/>
          <w:szCs w:val="30"/>
          <w:cs/>
        </w:rPr>
        <w:t>ผลการอนุมัติ</w:t>
      </w:r>
      <w:r w:rsidRPr="00A66B85">
        <w:rPr>
          <w:rFonts w:asciiTheme="majorBidi" w:hAnsiTheme="majorBidi" w:cstheme="majorBidi"/>
          <w:sz w:val="30"/>
          <w:szCs w:val="30"/>
          <w:cs/>
        </w:rPr>
        <w:t>การ</w:t>
      </w:r>
      <w:r w:rsidR="001C7E1F" w:rsidRPr="00F44FB8">
        <w:rPr>
          <w:rFonts w:asciiTheme="majorBidi" w:hAnsiTheme="majorBidi" w:cstheme="majorBidi"/>
          <w:sz w:val="30"/>
          <w:szCs w:val="30"/>
          <w:cs/>
        </w:rPr>
        <w:t>ปรับโครงสร้างหนี้</w:t>
      </w:r>
      <w:r w:rsidRPr="00A66B85">
        <w:rPr>
          <w:rFonts w:asciiTheme="majorBidi" w:hAnsiTheme="majorBidi" w:cstheme="majorBidi"/>
          <w:sz w:val="30"/>
          <w:szCs w:val="30"/>
          <w:cs/>
        </w:rPr>
        <w:t>กับสถาบันการเงิน</w:t>
      </w:r>
      <w:r w:rsidRPr="00A66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B85">
        <w:rPr>
          <w:rFonts w:asciiTheme="majorBidi" w:hAnsiTheme="majorBidi" w:cstheme="majorBidi"/>
          <w:sz w:val="30"/>
          <w:szCs w:val="30"/>
          <w:cs/>
        </w:rPr>
        <w:t>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</w:t>
      </w:r>
      <w:r w:rsidRPr="00A66B85">
        <w:rPr>
          <w:rFonts w:asciiTheme="majorBidi" w:hAnsiTheme="majorBidi" w:cstheme="majorBidi" w:hint="cs"/>
          <w:sz w:val="30"/>
          <w:szCs w:val="30"/>
          <w:cs/>
        </w:rPr>
        <w:t xml:space="preserve"> รวมถึง</w:t>
      </w:r>
      <w:r w:rsidRPr="00A66B85">
        <w:rPr>
          <w:rFonts w:asciiTheme="majorBidi" w:hAnsiTheme="majorBidi" w:cstheme="majorBidi"/>
          <w:sz w:val="30"/>
          <w:szCs w:val="30"/>
          <w:cs/>
        </w:rPr>
        <w:t>การขายสินทรัพย์เพื่อชำระหนี้</w:t>
      </w:r>
      <w:r w:rsidRPr="00A66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5FEF" w:rsidRPr="00A66B85">
        <w:rPr>
          <w:rFonts w:asciiTheme="majorBidi" w:hAnsiTheme="majorBidi" w:cstheme="majorBidi"/>
          <w:sz w:val="30"/>
          <w:szCs w:val="30"/>
          <w:cs/>
        </w:rPr>
        <w:t>สถานการณ์ดังกล่าว</w:t>
      </w:r>
      <w:r w:rsidR="00785FEF" w:rsidRPr="00A66B85">
        <w:rPr>
          <w:rFonts w:asciiTheme="majorBidi" w:hAnsiTheme="majorBidi" w:cstheme="majorBidi" w:hint="cs"/>
          <w:sz w:val="30"/>
          <w:szCs w:val="30"/>
          <w:cs/>
          <w:lang w:val="en-US"/>
        </w:rPr>
        <w:t>ตลอดจนเรื่องอื่นที่กล่าวถึงในหมายเหตุประกอบข้อมูลทาง</w:t>
      </w:r>
      <w:r w:rsidR="00785FEF">
        <w:rPr>
          <w:rFonts w:asciiTheme="majorBidi" w:hAnsiTheme="majorBidi" w:cstheme="majorBidi" w:hint="cs"/>
          <w:sz w:val="30"/>
          <w:szCs w:val="30"/>
          <w:cs/>
          <w:lang w:val="en-US"/>
        </w:rPr>
        <w:t>การเงินระหว่างกาลข้อ</w:t>
      </w:r>
      <w:r w:rsidR="00785FEF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="00785FEF" w:rsidRPr="00785FEF">
        <w:rPr>
          <w:rFonts w:asciiTheme="majorBidi" w:hAnsiTheme="majorBidi" w:cstheme="majorBidi"/>
          <w:sz w:val="30"/>
          <w:szCs w:val="30"/>
          <w:cs/>
        </w:rPr>
        <w:t>แสดงถึงความไม่แน่นอนที่มีสาระสำคัญ</w:t>
      </w:r>
      <w:r w:rsidR="00785FEF" w:rsidRPr="00785FEF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7468A2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="00785FEF" w:rsidRPr="00785FEF">
        <w:rPr>
          <w:rFonts w:asciiTheme="majorBidi" w:hAnsiTheme="majorBidi" w:cstheme="majorBidi"/>
          <w:sz w:val="30"/>
          <w:szCs w:val="30"/>
          <w:cs/>
        </w:rPr>
        <w:t>เป็นเหตุให้เกิดข้อสงสัยอย่างมีนัยสำคัญเกี่ยวกับความสามารถ</w:t>
      </w:r>
      <w:r w:rsidR="00785FEF" w:rsidRPr="00785FEF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="00785FEF" w:rsidRPr="00785FEF">
        <w:rPr>
          <w:rFonts w:asciiTheme="majorBidi" w:hAnsiTheme="majorBidi" w:cstheme="majorBidi"/>
          <w:sz w:val="30"/>
          <w:szCs w:val="30"/>
          <w:cs/>
        </w:rPr>
        <w:t>ดำเนินงานต่อเนื่องของ</w:t>
      </w:r>
      <w:r w:rsidR="00785FEF" w:rsidRPr="00785FE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85FEF" w:rsidRPr="00785FE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85FEF" w:rsidRPr="00785FE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</w:p>
    <w:p w14:paraId="7163A134" w14:textId="77777777" w:rsidR="00E07484" w:rsidRDefault="00E07484" w:rsidP="00E07484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pacing w:val="-6"/>
          <w:sz w:val="30"/>
          <w:szCs w:val="30"/>
        </w:rPr>
      </w:pPr>
    </w:p>
    <w:p w14:paraId="1C806F14" w14:textId="77777777" w:rsidR="00E908FF" w:rsidRDefault="00E908FF" w:rsidP="00E07484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pacing w:val="-6"/>
          <w:sz w:val="30"/>
          <w:szCs w:val="30"/>
        </w:rPr>
      </w:pPr>
    </w:p>
    <w:p w14:paraId="47C85F0F" w14:textId="77777777" w:rsidR="00E908FF" w:rsidRPr="0096355E" w:rsidRDefault="00E908FF" w:rsidP="00E07484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pacing w:val="-6"/>
          <w:sz w:val="30"/>
          <w:szCs w:val="30"/>
          <w:cs/>
        </w:rPr>
      </w:pPr>
    </w:p>
    <w:p w14:paraId="63A23042" w14:textId="7101F876" w:rsidR="0096355E" w:rsidRDefault="0096355E" w:rsidP="0096355E">
      <w:pPr>
        <w:pStyle w:val="ListParagraph"/>
        <w:numPr>
          <w:ilvl w:val="0"/>
          <w:numId w:val="59"/>
        </w:numPr>
        <w:spacing w:line="240" w:lineRule="auto"/>
        <w:jc w:val="thaiDistribute"/>
        <w:rPr>
          <w:rFonts w:asciiTheme="minorHAnsi" w:hAnsiTheme="minorHAnsi" w:cstheme="minorHAnsi"/>
          <w:sz w:val="30"/>
          <w:szCs w:val="30"/>
          <w:lang w:val="en-US"/>
        </w:rPr>
      </w:pPr>
      <w:r w:rsidRPr="0096355E">
        <w:rPr>
          <w:rFonts w:asciiTheme="minorHAnsi" w:hAnsiTheme="minorHAnsi" w:cstheme="minorHAnsi"/>
          <w:sz w:val="30"/>
          <w:szCs w:val="30"/>
          <w:cs/>
          <w:lang w:val="en-US"/>
        </w:rPr>
        <w:t xml:space="preserve">หมายเหตุประกอบข้อมูลทางการเงินระหว่างกาลข้อ </w:t>
      </w:r>
      <w:r w:rsidRPr="0096355E">
        <w:rPr>
          <w:rFonts w:asciiTheme="minorHAnsi" w:hAnsiTheme="minorHAnsi" w:cstheme="minorHAnsi"/>
          <w:sz w:val="30"/>
          <w:szCs w:val="30"/>
          <w:lang w:val="en-US"/>
        </w:rPr>
        <w:t>2</w:t>
      </w:r>
      <w:r w:rsidRPr="0096355E">
        <w:rPr>
          <w:rFonts w:asciiTheme="minorHAnsi" w:hAnsiTheme="minorHAnsi" w:cstheme="minorHAnsi"/>
          <w:sz w:val="30"/>
          <w:szCs w:val="30"/>
          <w:cs/>
          <w:lang w:val="en-US"/>
        </w:rPr>
        <w:t xml:space="preserve"> สินค้าคงเหลือตามรายงานสินค้าคงเหลือ และอุปกรณ์ตามทะเบียนทรัพย์สินของกลุ่มบริษัทและบริษัทสูงกว่าปริมาณที่มีอยู่จริงตามที่ตรวจสอบได้ จากที่เคยรายงานไว้ในงบการเงินประจำปี </w:t>
      </w:r>
      <w:r w:rsidRPr="0096355E">
        <w:rPr>
          <w:rFonts w:asciiTheme="minorHAnsi" w:hAnsiTheme="minorHAnsi" w:cstheme="minorHAnsi"/>
          <w:sz w:val="30"/>
          <w:szCs w:val="30"/>
          <w:lang w:val="en-US"/>
        </w:rPr>
        <w:t xml:space="preserve">2567 </w:t>
      </w:r>
      <w:r w:rsidRPr="0096355E">
        <w:rPr>
          <w:rFonts w:asciiTheme="minorHAnsi" w:hAnsiTheme="minorHAnsi" w:cstheme="minorHAnsi"/>
          <w:sz w:val="30"/>
          <w:szCs w:val="30"/>
          <w:cs/>
          <w:lang w:val="en-US"/>
        </w:rPr>
        <w:t>คณะกรรมการบริษัทได้มีมติอนุมัติให้ดำเนินการตรวจสอบข้อเท็จจริงเชิงลึกในเรื่องดังกล่าว ณ วันที่ในรายงานของผู้สอบบัญชี กลุ่มบริษัทและบริษัทยังอยู่ระหว่างการตรวจสอบข้อเท็จจริง และยังไม่ได้ข้อสรุปในเรื่องดังกล่าว</w:t>
      </w:r>
    </w:p>
    <w:p w14:paraId="0C54A280" w14:textId="77777777" w:rsidR="00467A41" w:rsidRPr="0096355E" w:rsidRDefault="00467A41" w:rsidP="00467A41">
      <w:pPr>
        <w:pStyle w:val="ListParagraph"/>
        <w:spacing w:line="240" w:lineRule="auto"/>
        <w:jc w:val="thaiDistribute"/>
        <w:rPr>
          <w:rFonts w:asciiTheme="minorHAnsi" w:hAnsiTheme="minorHAnsi" w:cstheme="minorHAnsi"/>
          <w:sz w:val="30"/>
          <w:szCs w:val="30"/>
          <w:lang w:val="en-US"/>
        </w:rPr>
      </w:pPr>
    </w:p>
    <w:p w14:paraId="6D719E3F" w14:textId="6A1964C0" w:rsidR="0096355E" w:rsidRPr="0096355E" w:rsidRDefault="0096355E" w:rsidP="0096355E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  <w:r w:rsidRPr="0096355E">
        <w:rPr>
          <w:rFonts w:asciiTheme="minorHAnsi" w:hAnsiTheme="minorHAnsi" w:cstheme="minorHAns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Pr="0096355E">
        <w:rPr>
          <w:rFonts w:asciiTheme="minorHAnsi" w:hAnsiTheme="minorHAnsi" w:cstheme="minorHAnsi"/>
          <w:sz w:val="30"/>
          <w:szCs w:val="30"/>
        </w:rPr>
        <w:t>3</w:t>
      </w:r>
      <w:r w:rsidRPr="0096355E">
        <w:rPr>
          <w:rFonts w:asciiTheme="minorHAnsi" w:hAnsiTheme="minorHAnsi" w:cstheme="minorHAnsi"/>
          <w:sz w:val="30"/>
          <w:szCs w:val="30"/>
          <w:cs/>
        </w:rPr>
        <w:t xml:space="preserve"> ในระหว่างปี </w:t>
      </w:r>
      <w:r w:rsidRPr="0096355E">
        <w:rPr>
          <w:rFonts w:asciiTheme="minorHAnsi" w:hAnsiTheme="minorHAnsi" w:cstheme="minorHAnsi"/>
          <w:sz w:val="30"/>
          <w:szCs w:val="30"/>
        </w:rPr>
        <w:t>256</w:t>
      </w:r>
      <w:r w:rsidR="004E44E9">
        <w:rPr>
          <w:rFonts w:asciiTheme="minorHAnsi" w:hAnsiTheme="minorHAnsi" w:cstheme="minorHAnsi"/>
          <w:sz w:val="30"/>
          <w:szCs w:val="30"/>
        </w:rPr>
        <w:t>7</w:t>
      </w:r>
      <w:r w:rsidRPr="0096355E">
        <w:rPr>
          <w:rFonts w:asciiTheme="minorHAnsi" w:hAnsiTheme="minorHAnsi" w:cstheme="minorHAnsi"/>
          <w:sz w:val="30"/>
          <w:szCs w:val="30"/>
          <w:cs/>
        </w:rPr>
        <w:t xml:space="preserve"> กลุ่มบริษัทได้เข้าซื้อธุรกิจ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วันที่งบการเงินนี้ได้รับการอนุมัติ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</w:t>
      </w:r>
    </w:p>
    <w:p w14:paraId="3AD0C87B" w14:textId="77777777" w:rsidR="0096355E" w:rsidRPr="0096355E" w:rsidRDefault="0096355E" w:rsidP="0096355E">
      <w:pPr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6A7D83E" w14:textId="77777777" w:rsidR="0096355E" w:rsidRPr="0096355E" w:rsidRDefault="0096355E" w:rsidP="0096355E">
      <w:pPr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  <w:r w:rsidRPr="0096355E">
        <w:rPr>
          <w:rFonts w:asciiTheme="minorHAnsi" w:hAnsiTheme="minorHAnsi" w:cstheme="minorHAnsi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ทั้งนี้ข้อสรุปของข้าพเจ้าไม่ได้เปลี่ยนแปลงไปเนื่องจากเรื่องเหล่านี้</w:t>
      </w:r>
    </w:p>
    <w:p w14:paraId="41DE4A5A" w14:textId="77777777" w:rsidR="0046161C" w:rsidRPr="0096355E" w:rsidRDefault="0046161C" w:rsidP="00E3408E">
      <w:pPr>
        <w:jc w:val="thaiDistribute"/>
        <w:rPr>
          <w:rFonts w:asciiTheme="minorHAnsi" w:hAnsiTheme="minorHAnsi" w:cstheme="minorHAnsi"/>
          <w:sz w:val="30"/>
          <w:szCs w:val="30"/>
        </w:rPr>
      </w:pPr>
    </w:p>
    <w:bookmarkEnd w:id="1"/>
    <w:p w14:paraId="087B889B" w14:textId="77777777" w:rsidR="00B12C0A" w:rsidRDefault="00B12C0A" w:rsidP="00EF506F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2BB0DA9B" w14:textId="77777777" w:rsidR="0083481C" w:rsidRDefault="0083481C" w:rsidP="00EF506F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523E87AA" w14:textId="77777777" w:rsidR="0083481C" w:rsidRDefault="0083481C" w:rsidP="00EF506F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1E220563" w14:textId="77777777" w:rsidR="0083481C" w:rsidRDefault="0083481C" w:rsidP="00EF506F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009EA1BF" w14:textId="77777777" w:rsidR="0083481C" w:rsidRDefault="0083481C" w:rsidP="00EF506F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28715D1F" w14:textId="77777777" w:rsidR="0083481C" w:rsidRPr="0096355E" w:rsidRDefault="0083481C" w:rsidP="00EF506F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45FD90C6" w14:textId="17350B4F" w:rsidR="003067C4" w:rsidRPr="0096355E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96355E">
        <w:rPr>
          <w:rFonts w:asciiTheme="minorHAnsi" w:hAnsiTheme="minorHAnsi" w:cstheme="minorHAnsi"/>
          <w:sz w:val="30"/>
          <w:szCs w:val="30"/>
        </w:rPr>
        <w:t>(</w:t>
      </w:r>
      <w:r w:rsidR="00BA3F72" w:rsidRPr="0096355E">
        <w:rPr>
          <w:rFonts w:asciiTheme="minorHAnsi" w:hAnsiTheme="minorHAnsi" w:cstheme="minorHAnsi"/>
          <w:sz w:val="30"/>
          <w:szCs w:val="30"/>
          <w:cs/>
        </w:rPr>
        <w:t>ยุทธพงศ์ สุนทรินคะ</w:t>
      </w:r>
      <w:r w:rsidRPr="0096355E">
        <w:rPr>
          <w:rFonts w:asciiTheme="minorHAnsi" w:hAnsiTheme="minorHAnsi" w:cstheme="minorHAnsi"/>
          <w:sz w:val="30"/>
          <w:szCs w:val="30"/>
        </w:rPr>
        <w:t>)</w:t>
      </w:r>
    </w:p>
    <w:p w14:paraId="2BA7E6A1" w14:textId="77777777" w:rsidR="003067C4" w:rsidRPr="0096355E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Theme="minorHAnsi" w:hAnsiTheme="minorHAnsi" w:cstheme="minorHAnsi"/>
          <w:sz w:val="30"/>
          <w:szCs w:val="30"/>
        </w:rPr>
      </w:pPr>
      <w:r w:rsidRPr="0096355E">
        <w:rPr>
          <w:rFonts w:asciiTheme="minorHAnsi" w:hAnsiTheme="minorHAnsi" w:cstheme="minorHAnsi"/>
          <w:sz w:val="30"/>
          <w:szCs w:val="30"/>
          <w:cs/>
        </w:rPr>
        <w:t>ผู้สอบบัญชีรับอนุญาต</w:t>
      </w:r>
    </w:p>
    <w:p w14:paraId="63477B23" w14:textId="15ECE7B0" w:rsidR="003067C4" w:rsidRPr="0096355E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Theme="minorHAnsi" w:hAnsiTheme="minorHAnsi" w:cstheme="minorHAnsi"/>
          <w:sz w:val="30"/>
          <w:szCs w:val="30"/>
        </w:rPr>
      </w:pPr>
      <w:r w:rsidRPr="0096355E">
        <w:rPr>
          <w:rFonts w:asciiTheme="minorHAnsi" w:hAnsiTheme="minorHAnsi" w:cstheme="minorHAnsi"/>
          <w:sz w:val="30"/>
          <w:szCs w:val="30"/>
          <w:cs/>
        </w:rPr>
        <w:t xml:space="preserve">เลขทะเบียน </w:t>
      </w:r>
      <w:r w:rsidR="00D33DAF" w:rsidRPr="0096355E">
        <w:rPr>
          <w:rFonts w:asciiTheme="minorHAnsi" w:hAnsiTheme="minorHAnsi" w:cstheme="minorHAnsi"/>
          <w:sz w:val="30"/>
          <w:szCs w:val="30"/>
        </w:rPr>
        <w:t>10604</w:t>
      </w:r>
    </w:p>
    <w:p w14:paraId="484BE6F3" w14:textId="77777777" w:rsidR="003067C4" w:rsidRPr="0096355E" w:rsidRDefault="003067C4" w:rsidP="00E3408E">
      <w:pPr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2E7CE13" w14:textId="77777777" w:rsidR="003067C4" w:rsidRPr="0096355E" w:rsidRDefault="003067C4" w:rsidP="00E3408E">
      <w:pPr>
        <w:jc w:val="thaiDistribute"/>
        <w:rPr>
          <w:rFonts w:asciiTheme="minorHAnsi" w:hAnsiTheme="minorHAnsi" w:cstheme="minorHAnsi"/>
          <w:sz w:val="30"/>
          <w:szCs w:val="30"/>
        </w:rPr>
      </w:pPr>
      <w:r w:rsidRPr="0096355E">
        <w:rPr>
          <w:rFonts w:asciiTheme="minorHAnsi" w:hAnsiTheme="minorHAnsi" w:cstheme="minorHAnsi"/>
          <w:sz w:val="30"/>
          <w:szCs w:val="30"/>
          <w:cs/>
        </w:rPr>
        <w:t>บริษัท เคพีเอ็มจี ภูมิไชย สอบบัญชี จำกัด</w:t>
      </w:r>
    </w:p>
    <w:p w14:paraId="31D9618E" w14:textId="77777777" w:rsidR="003067C4" w:rsidRPr="0096355E" w:rsidRDefault="003067C4" w:rsidP="00E3408E">
      <w:pPr>
        <w:jc w:val="thaiDistribute"/>
        <w:rPr>
          <w:rFonts w:asciiTheme="minorHAnsi" w:hAnsiTheme="minorHAnsi" w:cstheme="minorHAnsi"/>
          <w:sz w:val="30"/>
          <w:szCs w:val="30"/>
        </w:rPr>
      </w:pPr>
      <w:r w:rsidRPr="0096355E">
        <w:rPr>
          <w:rFonts w:asciiTheme="minorHAnsi" w:hAnsiTheme="minorHAnsi" w:cstheme="minorHAnsi"/>
          <w:sz w:val="30"/>
          <w:szCs w:val="30"/>
          <w:cs/>
        </w:rPr>
        <w:t>กรุงเทพมหานคร</w:t>
      </w:r>
    </w:p>
    <w:p w14:paraId="04FCBFDE" w14:textId="59BD5A45" w:rsidR="002A27ED" w:rsidRPr="0096355E" w:rsidRDefault="00B12C0A" w:rsidP="00D06670">
      <w:pPr>
        <w:autoSpaceDE w:val="0"/>
        <w:autoSpaceDN w:val="0"/>
        <w:adjustRightInd w:val="0"/>
        <w:spacing w:line="240" w:lineRule="auto"/>
        <w:jc w:val="thaiDistribute"/>
        <w:rPr>
          <w:rFonts w:asciiTheme="minorHAnsi" w:hAnsiTheme="minorHAnsi" w:cstheme="minorHAnsi"/>
          <w:spacing w:val="-6"/>
          <w:sz w:val="30"/>
          <w:szCs w:val="30"/>
        </w:rPr>
      </w:pPr>
      <w:r w:rsidRPr="0096355E">
        <w:rPr>
          <w:rFonts w:asciiTheme="minorHAnsi" w:hAnsiTheme="minorHAnsi" w:cstheme="minorHAnsi"/>
          <w:sz w:val="30"/>
          <w:szCs w:val="30"/>
        </w:rPr>
        <w:t>1</w:t>
      </w:r>
      <w:r w:rsidR="00510C48">
        <w:rPr>
          <w:rFonts w:asciiTheme="minorHAnsi" w:hAnsiTheme="minorHAnsi" w:cstheme="minorHAnsi"/>
          <w:sz w:val="30"/>
          <w:szCs w:val="30"/>
        </w:rPr>
        <w:t>8</w:t>
      </w:r>
      <w:r w:rsidRPr="0096355E">
        <w:rPr>
          <w:rFonts w:asciiTheme="minorHAnsi" w:hAnsiTheme="minorHAnsi" w:cstheme="minorHAnsi"/>
          <w:sz w:val="30"/>
          <w:szCs w:val="30"/>
          <w:cs/>
        </w:rPr>
        <w:t xml:space="preserve"> สิงหาคม </w:t>
      </w:r>
      <w:r w:rsidRPr="0096355E">
        <w:rPr>
          <w:rFonts w:asciiTheme="minorHAnsi" w:hAnsiTheme="minorHAnsi" w:cstheme="minorHAnsi"/>
          <w:sz w:val="30"/>
          <w:szCs w:val="30"/>
        </w:rPr>
        <w:t>25</w:t>
      </w:r>
      <w:r w:rsidR="00E07484" w:rsidRPr="0096355E">
        <w:rPr>
          <w:rFonts w:asciiTheme="minorHAnsi" w:hAnsiTheme="minorHAnsi" w:cstheme="minorHAnsi"/>
          <w:sz w:val="30"/>
          <w:szCs w:val="30"/>
          <w:cs/>
        </w:rPr>
        <w:t>6</w:t>
      </w:r>
      <w:r w:rsidR="00785FEF">
        <w:rPr>
          <w:rFonts w:asciiTheme="minorHAnsi" w:hAnsiTheme="minorHAnsi" w:cstheme="minorHAnsi"/>
          <w:sz w:val="30"/>
          <w:szCs w:val="30"/>
        </w:rPr>
        <w:t>8</w:t>
      </w:r>
    </w:p>
    <w:sectPr w:rsidR="002A27ED" w:rsidRPr="0096355E" w:rsidSect="009E654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6317D" w14:textId="77777777" w:rsidR="004969A2" w:rsidRDefault="004969A2" w:rsidP="003D743A">
      <w:r>
        <w:separator/>
      </w:r>
    </w:p>
  </w:endnote>
  <w:endnote w:type="continuationSeparator" w:id="0">
    <w:p w14:paraId="228BBDAE" w14:textId="77777777" w:rsidR="004969A2" w:rsidRDefault="004969A2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ADB3" w14:textId="77777777" w:rsidR="00694E93" w:rsidRPr="00EA1E3C" w:rsidRDefault="00694E93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0D75E46B" w:rsidR="00A47A49" w:rsidRPr="00227E50" w:rsidRDefault="00A47A49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5F109" w14:textId="77777777" w:rsidR="004969A2" w:rsidRDefault="004969A2" w:rsidP="003D743A">
      <w:r>
        <w:separator/>
      </w:r>
    </w:p>
  </w:footnote>
  <w:footnote w:type="continuationSeparator" w:id="0">
    <w:p w14:paraId="14B0605B" w14:textId="77777777" w:rsidR="004969A2" w:rsidRDefault="004969A2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546B" w14:textId="77777777" w:rsidR="00694E93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694E93" w:rsidRPr="00562FFF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4293B" w14:textId="77777777" w:rsidR="00694E93" w:rsidRPr="00E07484" w:rsidRDefault="00694E93" w:rsidP="00E074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F2D80"/>
    <w:multiLevelType w:val="hybridMultilevel"/>
    <w:tmpl w:val="8E1419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773A5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165CCF"/>
    <w:multiLevelType w:val="hybridMultilevel"/>
    <w:tmpl w:val="7820C37C"/>
    <w:lvl w:ilvl="0" w:tplc="0504DF5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2C43B5"/>
    <w:multiLevelType w:val="multilevel"/>
    <w:tmpl w:val="C548ECF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8" w15:restartNumberingAfterBreak="0">
    <w:nsid w:val="1CFF0D2B"/>
    <w:multiLevelType w:val="hybridMultilevel"/>
    <w:tmpl w:val="7F6CC80A"/>
    <w:lvl w:ilvl="0" w:tplc="3084A1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76D8A"/>
    <w:multiLevelType w:val="hybridMultilevel"/>
    <w:tmpl w:val="32CC3D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F8B6215"/>
    <w:multiLevelType w:val="hybridMultilevel"/>
    <w:tmpl w:val="63A4F920"/>
    <w:lvl w:ilvl="0" w:tplc="ECB0E060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9EF6FC8"/>
    <w:multiLevelType w:val="hybridMultilevel"/>
    <w:tmpl w:val="684A713C"/>
    <w:lvl w:ilvl="0" w:tplc="55CA94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2D984BA1"/>
    <w:multiLevelType w:val="hybridMultilevel"/>
    <w:tmpl w:val="4F4201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62D2045"/>
    <w:multiLevelType w:val="hybridMultilevel"/>
    <w:tmpl w:val="6FCC80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52F36"/>
    <w:multiLevelType w:val="hybridMultilevel"/>
    <w:tmpl w:val="823CABE0"/>
    <w:lvl w:ilvl="0" w:tplc="BC4C37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AE062B4"/>
    <w:multiLevelType w:val="hybridMultilevel"/>
    <w:tmpl w:val="C548ECF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2450FEF"/>
    <w:multiLevelType w:val="hybridMultilevel"/>
    <w:tmpl w:val="C764C8CA"/>
    <w:lvl w:ilvl="0" w:tplc="28FCAAF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5F4668"/>
    <w:multiLevelType w:val="hybridMultilevel"/>
    <w:tmpl w:val="DF007E54"/>
    <w:lvl w:ilvl="0" w:tplc="7B7A6B60">
      <w:start w:val="1"/>
      <w:numFmt w:val="thaiLett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2A069D"/>
    <w:multiLevelType w:val="hybridMultilevel"/>
    <w:tmpl w:val="03820EC8"/>
    <w:lvl w:ilvl="0" w:tplc="2B7A32A4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5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FE70F52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1730036"/>
    <w:multiLevelType w:val="hybridMultilevel"/>
    <w:tmpl w:val="232CB38E"/>
    <w:lvl w:ilvl="0" w:tplc="E09A3202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55B2637F"/>
    <w:multiLevelType w:val="multilevel"/>
    <w:tmpl w:val="724EB112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56EC737D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06A1F48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099059C"/>
    <w:multiLevelType w:val="hybridMultilevel"/>
    <w:tmpl w:val="D84C86FE"/>
    <w:lvl w:ilvl="0" w:tplc="D7DEEC82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43" w15:restartNumberingAfterBreak="0">
    <w:nsid w:val="64642529"/>
    <w:multiLevelType w:val="multilevel"/>
    <w:tmpl w:val="7B94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5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6285E29"/>
    <w:multiLevelType w:val="hybridMultilevel"/>
    <w:tmpl w:val="61C078A6"/>
    <w:lvl w:ilvl="0" w:tplc="AF9216DC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0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655BB5"/>
    <w:multiLevelType w:val="singleLevel"/>
    <w:tmpl w:val="98E2A73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4" w15:restartNumberingAfterBreak="0">
    <w:nsid w:val="767B1B43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6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57" w15:restartNumberingAfterBreak="0">
    <w:nsid w:val="7B507873"/>
    <w:multiLevelType w:val="hybridMultilevel"/>
    <w:tmpl w:val="85B86D20"/>
    <w:lvl w:ilvl="0" w:tplc="CACA58F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8" w15:restartNumberingAfterBreak="0">
    <w:nsid w:val="7B7A575B"/>
    <w:multiLevelType w:val="hybridMultilevel"/>
    <w:tmpl w:val="ED10FFB0"/>
    <w:lvl w:ilvl="0" w:tplc="A30C714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28"/>
  </w:num>
  <w:num w:numId="12" w16cid:durableId="2088727833">
    <w:abstractNumId w:val="22"/>
  </w:num>
  <w:num w:numId="13" w16cid:durableId="233856962">
    <w:abstractNumId w:val="48"/>
  </w:num>
  <w:num w:numId="14" w16cid:durableId="1435247518">
    <w:abstractNumId w:val="25"/>
  </w:num>
  <w:num w:numId="15" w16cid:durableId="1649703447">
    <w:abstractNumId w:val="30"/>
  </w:num>
  <w:num w:numId="16" w16cid:durableId="589580701">
    <w:abstractNumId w:val="53"/>
  </w:num>
  <w:num w:numId="17" w16cid:durableId="2056267345">
    <w:abstractNumId w:val="55"/>
  </w:num>
  <w:num w:numId="18" w16cid:durableId="1637876923">
    <w:abstractNumId w:val="37"/>
  </w:num>
  <w:num w:numId="19" w16cid:durableId="1648167249">
    <w:abstractNumId w:val="15"/>
  </w:num>
  <w:num w:numId="20" w16cid:durableId="1902672489">
    <w:abstractNumId w:val="14"/>
  </w:num>
  <w:num w:numId="21" w16cid:durableId="627778025">
    <w:abstractNumId w:val="10"/>
  </w:num>
  <w:num w:numId="22" w16cid:durableId="1413623212">
    <w:abstractNumId w:val="50"/>
  </w:num>
  <w:num w:numId="23" w16cid:durableId="128523621">
    <w:abstractNumId w:val="44"/>
  </w:num>
  <w:num w:numId="24" w16cid:durableId="1449470780">
    <w:abstractNumId w:val="56"/>
  </w:num>
  <w:num w:numId="25" w16cid:durableId="121928510">
    <w:abstractNumId w:val="17"/>
  </w:num>
  <w:num w:numId="26" w16cid:durableId="2035812077">
    <w:abstractNumId w:val="47"/>
  </w:num>
  <w:num w:numId="27" w16cid:durableId="1338383434">
    <w:abstractNumId w:val="52"/>
  </w:num>
  <w:num w:numId="28" w16cid:durableId="487863937">
    <w:abstractNumId w:val="35"/>
  </w:num>
  <w:num w:numId="29" w16cid:durableId="290523327">
    <w:abstractNumId w:val="33"/>
  </w:num>
  <w:num w:numId="30" w16cid:durableId="2088073192">
    <w:abstractNumId w:val="21"/>
  </w:num>
  <w:num w:numId="31" w16cid:durableId="1636838890">
    <w:abstractNumId w:val="45"/>
  </w:num>
  <w:num w:numId="32" w16cid:durableId="498737658">
    <w:abstractNumId w:val="49"/>
  </w:num>
  <w:num w:numId="33" w16cid:durableId="475074935">
    <w:abstractNumId w:val="38"/>
  </w:num>
  <w:num w:numId="34" w16cid:durableId="1868785557">
    <w:abstractNumId w:val="46"/>
  </w:num>
  <w:num w:numId="35" w16cid:durableId="1924023944">
    <w:abstractNumId w:val="19"/>
  </w:num>
  <w:num w:numId="36" w16cid:durableId="521936581">
    <w:abstractNumId w:val="36"/>
  </w:num>
  <w:num w:numId="37" w16cid:durableId="235867287">
    <w:abstractNumId w:val="40"/>
  </w:num>
  <w:num w:numId="38" w16cid:durableId="1015496020">
    <w:abstractNumId w:val="54"/>
  </w:num>
  <w:num w:numId="39" w16cid:durableId="1475372171">
    <w:abstractNumId w:val="39"/>
  </w:num>
  <w:num w:numId="40" w16cid:durableId="2130005566">
    <w:abstractNumId w:val="57"/>
  </w:num>
  <w:num w:numId="41" w16cid:durableId="2133818876">
    <w:abstractNumId w:val="12"/>
  </w:num>
  <w:num w:numId="42" w16cid:durableId="82534495">
    <w:abstractNumId w:val="41"/>
  </w:num>
  <w:num w:numId="43" w16cid:durableId="1996835444">
    <w:abstractNumId w:val="18"/>
  </w:num>
  <w:num w:numId="44" w16cid:durableId="1196696822">
    <w:abstractNumId w:val="23"/>
  </w:num>
  <w:num w:numId="45" w16cid:durableId="2049723287">
    <w:abstractNumId w:val="13"/>
  </w:num>
  <w:num w:numId="46" w16cid:durableId="1899659175">
    <w:abstractNumId w:val="42"/>
  </w:num>
  <w:num w:numId="47" w16cid:durableId="888608321">
    <w:abstractNumId w:val="27"/>
  </w:num>
  <w:num w:numId="48" w16cid:durableId="1140147678">
    <w:abstractNumId w:val="11"/>
  </w:num>
  <w:num w:numId="49" w16cid:durableId="309336366">
    <w:abstractNumId w:val="26"/>
  </w:num>
  <w:num w:numId="50" w16cid:durableId="77609526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87764559">
    <w:abstractNumId w:val="20"/>
  </w:num>
  <w:num w:numId="52" w16cid:durableId="1784152530">
    <w:abstractNumId w:val="34"/>
  </w:num>
  <w:num w:numId="53" w16cid:durableId="63069498">
    <w:abstractNumId w:val="29"/>
  </w:num>
  <w:num w:numId="54" w16cid:durableId="1345982519">
    <w:abstractNumId w:val="32"/>
  </w:num>
  <w:num w:numId="55" w16cid:durableId="597061025">
    <w:abstractNumId w:val="16"/>
  </w:num>
  <w:num w:numId="56" w16cid:durableId="578833926">
    <w:abstractNumId w:val="43"/>
  </w:num>
  <w:num w:numId="57" w16cid:durableId="1534152384">
    <w:abstractNumId w:val="51"/>
  </w:num>
  <w:num w:numId="58" w16cid:durableId="1415778648">
    <w:abstractNumId w:val="31"/>
  </w:num>
  <w:num w:numId="59" w16cid:durableId="807472156">
    <w:abstractNumId w:val="2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EE5"/>
    <w:rsid w:val="000011BF"/>
    <w:rsid w:val="00001210"/>
    <w:rsid w:val="000012B4"/>
    <w:rsid w:val="00001402"/>
    <w:rsid w:val="000015A3"/>
    <w:rsid w:val="000015CF"/>
    <w:rsid w:val="00001D7F"/>
    <w:rsid w:val="0000200C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A2"/>
    <w:rsid w:val="00004769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76C"/>
    <w:rsid w:val="000068C3"/>
    <w:rsid w:val="000068C4"/>
    <w:rsid w:val="00006A5E"/>
    <w:rsid w:val="00007016"/>
    <w:rsid w:val="0000720D"/>
    <w:rsid w:val="000072EF"/>
    <w:rsid w:val="000079E0"/>
    <w:rsid w:val="00007B22"/>
    <w:rsid w:val="00007CDD"/>
    <w:rsid w:val="00007CEB"/>
    <w:rsid w:val="0001001F"/>
    <w:rsid w:val="00010113"/>
    <w:rsid w:val="00010474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1CE8"/>
    <w:rsid w:val="000122E7"/>
    <w:rsid w:val="00012AC5"/>
    <w:rsid w:val="00012F1B"/>
    <w:rsid w:val="0001354F"/>
    <w:rsid w:val="00013673"/>
    <w:rsid w:val="00013887"/>
    <w:rsid w:val="00013E15"/>
    <w:rsid w:val="00013F04"/>
    <w:rsid w:val="00014239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6042"/>
    <w:rsid w:val="00016D87"/>
    <w:rsid w:val="00017B1F"/>
    <w:rsid w:val="00017B35"/>
    <w:rsid w:val="00017BDE"/>
    <w:rsid w:val="00017C87"/>
    <w:rsid w:val="00017D44"/>
    <w:rsid w:val="000200F4"/>
    <w:rsid w:val="000203BB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61F"/>
    <w:rsid w:val="0002276C"/>
    <w:rsid w:val="0002285B"/>
    <w:rsid w:val="000228BF"/>
    <w:rsid w:val="00022BDD"/>
    <w:rsid w:val="000231BC"/>
    <w:rsid w:val="000231DB"/>
    <w:rsid w:val="00023260"/>
    <w:rsid w:val="000232BF"/>
    <w:rsid w:val="00023328"/>
    <w:rsid w:val="000239E8"/>
    <w:rsid w:val="00023E80"/>
    <w:rsid w:val="0002402B"/>
    <w:rsid w:val="00024686"/>
    <w:rsid w:val="000246C8"/>
    <w:rsid w:val="0002475E"/>
    <w:rsid w:val="00024812"/>
    <w:rsid w:val="000249B4"/>
    <w:rsid w:val="00024B32"/>
    <w:rsid w:val="00024F7C"/>
    <w:rsid w:val="000255D9"/>
    <w:rsid w:val="00025670"/>
    <w:rsid w:val="00025B21"/>
    <w:rsid w:val="00025DF5"/>
    <w:rsid w:val="000260A3"/>
    <w:rsid w:val="00026CE0"/>
    <w:rsid w:val="00026F42"/>
    <w:rsid w:val="000273AB"/>
    <w:rsid w:val="000273C0"/>
    <w:rsid w:val="000276E5"/>
    <w:rsid w:val="000277B9"/>
    <w:rsid w:val="00027A9C"/>
    <w:rsid w:val="00027DA4"/>
    <w:rsid w:val="00027F78"/>
    <w:rsid w:val="00027F91"/>
    <w:rsid w:val="00027FFE"/>
    <w:rsid w:val="00030249"/>
    <w:rsid w:val="0003026C"/>
    <w:rsid w:val="0003030E"/>
    <w:rsid w:val="000303C4"/>
    <w:rsid w:val="000305E6"/>
    <w:rsid w:val="0003085D"/>
    <w:rsid w:val="00030A73"/>
    <w:rsid w:val="00030AA6"/>
    <w:rsid w:val="00030C00"/>
    <w:rsid w:val="00030E4F"/>
    <w:rsid w:val="00030E78"/>
    <w:rsid w:val="00031244"/>
    <w:rsid w:val="000314DD"/>
    <w:rsid w:val="00031689"/>
    <w:rsid w:val="00031A2A"/>
    <w:rsid w:val="00031D21"/>
    <w:rsid w:val="00031EBA"/>
    <w:rsid w:val="000322DE"/>
    <w:rsid w:val="0003286A"/>
    <w:rsid w:val="00032AC5"/>
    <w:rsid w:val="00032F33"/>
    <w:rsid w:val="00033081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C3F"/>
    <w:rsid w:val="00034FD3"/>
    <w:rsid w:val="00035060"/>
    <w:rsid w:val="00035149"/>
    <w:rsid w:val="0003514A"/>
    <w:rsid w:val="00035452"/>
    <w:rsid w:val="000355ED"/>
    <w:rsid w:val="000358F4"/>
    <w:rsid w:val="00035C4B"/>
    <w:rsid w:val="00035C84"/>
    <w:rsid w:val="00035D1B"/>
    <w:rsid w:val="00035D36"/>
    <w:rsid w:val="00035EC1"/>
    <w:rsid w:val="00035FEE"/>
    <w:rsid w:val="00036078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1C32"/>
    <w:rsid w:val="00042012"/>
    <w:rsid w:val="0004214F"/>
    <w:rsid w:val="000421A4"/>
    <w:rsid w:val="0004243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E2F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4F8D"/>
    <w:rsid w:val="00045020"/>
    <w:rsid w:val="0004506E"/>
    <w:rsid w:val="00045267"/>
    <w:rsid w:val="00045465"/>
    <w:rsid w:val="0004567D"/>
    <w:rsid w:val="000458D2"/>
    <w:rsid w:val="00045B6B"/>
    <w:rsid w:val="00045B99"/>
    <w:rsid w:val="00045BD3"/>
    <w:rsid w:val="00045CF9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595"/>
    <w:rsid w:val="000505C7"/>
    <w:rsid w:val="000505E5"/>
    <w:rsid w:val="000507D5"/>
    <w:rsid w:val="00050A6B"/>
    <w:rsid w:val="00050C9F"/>
    <w:rsid w:val="00050FEC"/>
    <w:rsid w:val="0005108A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FC5"/>
    <w:rsid w:val="000520B1"/>
    <w:rsid w:val="0005220B"/>
    <w:rsid w:val="0005231C"/>
    <w:rsid w:val="000523D4"/>
    <w:rsid w:val="000525FE"/>
    <w:rsid w:val="00052821"/>
    <w:rsid w:val="00052C28"/>
    <w:rsid w:val="00052D14"/>
    <w:rsid w:val="00052D35"/>
    <w:rsid w:val="00052D61"/>
    <w:rsid w:val="00052F9C"/>
    <w:rsid w:val="000530C6"/>
    <w:rsid w:val="00053159"/>
    <w:rsid w:val="0005316C"/>
    <w:rsid w:val="0005318B"/>
    <w:rsid w:val="000532F4"/>
    <w:rsid w:val="00053624"/>
    <w:rsid w:val="000537EA"/>
    <w:rsid w:val="00053CB1"/>
    <w:rsid w:val="000541C9"/>
    <w:rsid w:val="0005435E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197"/>
    <w:rsid w:val="0005649B"/>
    <w:rsid w:val="00056B0C"/>
    <w:rsid w:val="00056ECE"/>
    <w:rsid w:val="00057D59"/>
    <w:rsid w:val="00057F7A"/>
    <w:rsid w:val="0006043B"/>
    <w:rsid w:val="00060440"/>
    <w:rsid w:val="0006047E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7C7"/>
    <w:rsid w:val="00061A69"/>
    <w:rsid w:val="00061B47"/>
    <w:rsid w:val="00061BC2"/>
    <w:rsid w:val="00061BE0"/>
    <w:rsid w:val="00062003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971"/>
    <w:rsid w:val="000639C3"/>
    <w:rsid w:val="00063A8F"/>
    <w:rsid w:val="00063B38"/>
    <w:rsid w:val="00064164"/>
    <w:rsid w:val="00064280"/>
    <w:rsid w:val="000645F1"/>
    <w:rsid w:val="000648D8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48C"/>
    <w:rsid w:val="00066853"/>
    <w:rsid w:val="000669AF"/>
    <w:rsid w:val="00066A49"/>
    <w:rsid w:val="00066EC9"/>
    <w:rsid w:val="00067191"/>
    <w:rsid w:val="000675E2"/>
    <w:rsid w:val="000676F4"/>
    <w:rsid w:val="00067AA6"/>
    <w:rsid w:val="00067B9C"/>
    <w:rsid w:val="00067F80"/>
    <w:rsid w:val="000702D5"/>
    <w:rsid w:val="0007072F"/>
    <w:rsid w:val="000708D1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339"/>
    <w:rsid w:val="0007243C"/>
    <w:rsid w:val="000727D3"/>
    <w:rsid w:val="00072C19"/>
    <w:rsid w:val="00072F41"/>
    <w:rsid w:val="0007303C"/>
    <w:rsid w:val="0007333A"/>
    <w:rsid w:val="000735E5"/>
    <w:rsid w:val="0007369A"/>
    <w:rsid w:val="00073914"/>
    <w:rsid w:val="00073952"/>
    <w:rsid w:val="000739E3"/>
    <w:rsid w:val="00073A1E"/>
    <w:rsid w:val="00073B05"/>
    <w:rsid w:val="00073E58"/>
    <w:rsid w:val="0007409F"/>
    <w:rsid w:val="000742A7"/>
    <w:rsid w:val="0007438D"/>
    <w:rsid w:val="0007457F"/>
    <w:rsid w:val="0007469B"/>
    <w:rsid w:val="000747BB"/>
    <w:rsid w:val="00075107"/>
    <w:rsid w:val="000751EB"/>
    <w:rsid w:val="00075337"/>
    <w:rsid w:val="000757D1"/>
    <w:rsid w:val="000758AF"/>
    <w:rsid w:val="0007594F"/>
    <w:rsid w:val="00075C23"/>
    <w:rsid w:val="00075C89"/>
    <w:rsid w:val="00075CFD"/>
    <w:rsid w:val="00076039"/>
    <w:rsid w:val="00076484"/>
    <w:rsid w:val="000764FA"/>
    <w:rsid w:val="0007657C"/>
    <w:rsid w:val="000765FC"/>
    <w:rsid w:val="000766DA"/>
    <w:rsid w:val="000766E5"/>
    <w:rsid w:val="000768DD"/>
    <w:rsid w:val="000769B3"/>
    <w:rsid w:val="000769D2"/>
    <w:rsid w:val="00076A81"/>
    <w:rsid w:val="00076B96"/>
    <w:rsid w:val="00076E76"/>
    <w:rsid w:val="00077275"/>
    <w:rsid w:val="000773AD"/>
    <w:rsid w:val="000774D2"/>
    <w:rsid w:val="00077973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EA8"/>
    <w:rsid w:val="00083276"/>
    <w:rsid w:val="000836D1"/>
    <w:rsid w:val="0008370C"/>
    <w:rsid w:val="00083959"/>
    <w:rsid w:val="00083A63"/>
    <w:rsid w:val="00083C14"/>
    <w:rsid w:val="00084AE4"/>
    <w:rsid w:val="00084B49"/>
    <w:rsid w:val="00084BCE"/>
    <w:rsid w:val="00084F81"/>
    <w:rsid w:val="000850D7"/>
    <w:rsid w:val="00085198"/>
    <w:rsid w:val="000851A5"/>
    <w:rsid w:val="00085566"/>
    <w:rsid w:val="00085869"/>
    <w:rsid w:val="00085A47"/>
    <w:rsid w:val="00085E22"/>
    <w:rsid w:val="00085E36"/>
    <w:rsid w:val="00085FC0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03F"/>
    <w:rsid w:val="000911D1"/>
    <w:rsid w:val="000912BA"/>
    <w:rsid w:val="000912EC"/>
    <w:rsid w:val="000915BA"/>
    <w:rsid w:val="00091765"/>
    <w:rsid w:val="000917AD"/>
    <w:rsid w:val="0009192B"/>
    <w:rsid w:val="000919E1"/>
    <w:rsid w:val="00091B49"/>
    <w:rsid w:val="000924E0"/>
    <w:rsid w:val="00092E69"/>
    <w:rsid w:val="000934C6"/>
    <w:rsid w:val="000935EA"/>
    <w:rsid w:val="000936CF"/>
    <w:rsid w:val="00093A32"/>
    <w:rsid w:val="00093E02"/>
    <w:rsid w:val="00093E11"/>
    <w:rsid w:val="000940CE"/>
    <w:rsid w:val="000941D7"/>
    <w:rsid w:val="00094436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8A5"/>
    <w:rsid w:val="00096991"/>
    <w:rsid w:val="000969EC"/>
    <w:rsid w:val="00096A88"/>
    <w:rsid w:val="00096E03"/>
    <w:rsid w:val="00096F03"/>
    <w:rsid w:val="00097219"/>
    <w:rsid w:val="000973FD"/>
    <w:rsid w:val="0009759D"/>
    <w:rsid w:val="00097BC6"/>
    <w:rsid w:val="00097D74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4D2"/>
    <w:rsid w:val="000A1903"/>
    <w:rsid w:val="000A1974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9A2"/>
    <w:rsid w:val="000A39CE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7597"/>
    <w:rsid w:val="000A79CB"/>
    <w:rsid w:val="000A7AFC"/>
    <w:rsid w:val="000A7B81"/>
    <w:rsid w:val="000A7BB6"/>
    <w:rsid w:val="000A7D6E"/>
    <w:rsid w:val="000B0192"/>
    <w:rsid w:val="000B0915"/>
    <w:rsid w:val="000B104D"/>
    <w:rsid w:val="000B1295"/>
    <w:rsid w:val="000B18C4"/>
    <w:rsid w:val="000B1E03"/>
    <w:rsid w:val="000B1E95"/>
    <w:rsid w:val="000B2080"/>
    <w:rsid w:val="000B22AE"/>
    <w:rsid w:val="000B2453"/>
    <w:rsid w:val="000B268D"/>
    <w:rsid w:val="000B26A0"/>
    <w:rsid w:val="000B26E8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BED"/>
    <w:rsid w:val="000B4CF8"/>
    <w:rsid w:val="000B4F05"/>
    <w:rsid w:val="000B4FEC"/>
    <w:rsid w:val="000B536C"/>
    <w:rsid w:val="000B545B"/>
    <w:rsid w:val="000B548D"/>
    <w:rsid w:val="000B5510"/>
    <w:rsid w:val="000B573B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6E94"/>
    <w:rsid w:val="000B7207"/>
    <w:rsid w:val="000B720E"/>
    <w:rsid w:val="000B7248"/>
    <w:rsid w:val="000B7365"/>
    <w:rsid w:val="000B74CE"/>
    <w:rsid w:val="000B79C5"/>
    <w:rsid w:val="000B7AC3"/>
    <w:rsid w:val="000B7AE5"/>
    <w:rsid w:val="000B7BED"/>
    <w:rsid w:val="000B7D02"/>
    <w:rsid w:val="000C00C4"/>
    <w:rsid w:val="000C021A"/>
    <w:rsid w:val="000C0258"/>
    <w:rsid w:val="000C054F"/>
    <w:rsid w:val="000C095E"/>
    <w:rsid w:val="000C0A40"/>
    <w:rsid w:val="000C0CD9"/>
    <w:rsid w:val="000C0D6E"/>
    <w:rsid w:val="000C0FAA"/>
    <w:rsid w:val="000C1064"/>
    <w:rsid w:val="000C1079"/>
    <w:rsid w:val="000C1296"/>
    <w:rsid w:val="000C1527"/>
    <w:rsid w:val="000C1532"/>
    <w:rsid w:val="000C17E8"/>
    <w:rsid w:val="000C1B88"/>
    <w:rsid w:val="000C1BC8"/>
    <w:rsid w:val="000C1FE9"/>
    <w:rsid w:val="000C21BA"/>
    <w:rsid w:val="000C2204"/>
    <w:rsid w:val="000C2390"/>
    <w:rsid w:val="000C25A5"/>
    <w:rsid w:val="000C2AA3"/>
    <w:rsid w:val="000C2BA7"/>
    <w:rsid w:val="000C2C15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F0D"/>
    <w:rsid w:val="000C4036"/>
    <w:rsid w:val="000C41C8"/>
    <w:rsid w:val="000C422B"/>
    <w:rsid w:val="000C4601"/>
    <w:rsid w:val="000C4785"/>
    <w:rsid w:val="000C493E"/>
    <w:rsid w:val="000C4B6F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097"/>
    <w:rsid w:val="000D0215"/>
    <w:rsid w:val="000D0267"/>
    <w:rsid w:val="000D04E3"/>
    <w:rsid w:val="000D0893"/>
    <w:rsid w:val="000D0906"/>
    <w:rsid w:val="000D09EB"/>
    <w:rsid w:val="000D0BE4"/>
    <w:rsid w:val="000D0C64"/>
    <w:rsid w:val="000D0D29"/>
    <w:rsid w:val="000D0F6C"/>
    <w:rsid w:val="000D1472"/>
    <w:rsid w:val="000D1622"/>
    <w:rsid w:val="000D17A1"/>
    <w:rsid w:val="000D17AF"/>
    <w:rsid w:val="000D19BC"/>
    <w:rsid w:val="000D1C28"/>
    <w:rsid w:val="000D1FC9"/>
    <w:rsid w:val="000D2018"/>
    <w:rsid w:val="000D213C"/>
    <w:rsid w:val="000D22E1"/>
    <w:rsid w:val="000D299F"/>
    <w:rsid w:val="000D349C"/>
    <w:rsid w:val="000D3589"/>
    <w:rsid w:val="000D36AE"/>
    <w:rsid w:val="000D389C"/>
    <w:rsid w:val="000D38BF"/>
    <w:rsid w:val="000D39E3"/>
    <w:rsid w:val="000D3AF2"/>
    <w:rsid w:val="000D3D14"/>
    <w:rsid w:val="000D3E7D"/>
    <w:rsid w:val="000D4017"/>
    <w:rsid w:val="000D402E"/>
    <w:rsid w:val="000D459D"/>
    <w:rsid w:val="000D4886"/>
    <w:rsid w:val="000D489F"/>
    <w:rsid w:val="000D4923"/>
    <w:rsid w:val="000D4B55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6F"/>
    <w:rsid w:val="000D5C8D"/>
    <w:rsid w:val="000D5CA3"/>
    <w:rsid w:val="000D6045"/>
    <w:rsid w:val="000D6241"/>
    <w:rsid w:val="000D66A6"/>
    <w:rsid w:val="000D68C7"/>
    <w:rsid w:val="000D691F"/>
    <w:rsid w:val="000D6A9B"/>
    <w:rsid w:val="000D6C25"/>
    <w:rsid w:val="000D6D53"/>
    <w:rsid w:val="000D714D"/>
    <w:rsid w:val="000D7531"/>
    <w:rsid w:val="000D7936"/>
    <w:rsid w:val="000D7D4B"/>
    <w:rsid w:val="000E002A"/>
    <w:rsid w:val="000E0163"/>
    <w:rsid w:val="000E035D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13FB"/>
    <w:rsid w:val="000E145E"/>
    <w:rsid w:val="000E15F6"/>
    <w:rsid w:val="000E16D3"/>
    <w:rsid w:val="000E16F8"/>
    <w:rsid w:val="000E1FD4"/>
    <w:rsid w:val="000E21F7"/>
    <w:rsid w:val="000E235C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4B0"/>
    <w:rsid w:val="000E367D"/>
    <w:rsid w:val="000E38F3"/>
    <w:rsid w:val="000E3ABC"/>
    <w:rsid w:val="000E3D5A"/>
    <w:rsid w:val="000E3E0B"/>
    <w:rsid w:val="000E3F3C"/>
    <w:rsid w:val="000E40D9"/>
    <w:rsid w:val="000E43BB"/>
    <w:rsid w:val="000E43D0"/>
    <w:rsid w:val="000E44D6"/>
    <w:rsid w:val="000E49C0"/>
    <w:rsid w:val="000E4D42"/>
    <w:rsid w:val="000E4F85"/>
    <w:rsid w:val="000E5050"/>
    <w:rsid w:val="000E51BE"/>
    <w:rsid w:val="000E532E"/>
    <w:rsid w:val="000E546A"/>
    <w:rsid w:val="000E56E0"/>
    <w:rsid w:val="000E571C"/>
    <w:rsid w:val="000E5A8D"/>
    <w:rsid w:val="000E5AA2"/>
    <w:rsid w:val="000E628C"/>
    <w:rsid w:val="000E6924"/>
    <w:rsid w:val="000E696C"/>
    <w:rsid w:val="000E7358"/>
    <w:rsid w:val="000E743A"/>
    <w:rsid w:val="000E74A9"/>
    <w:rsid w:val="000E765D"/>
    <w:rsid w:val="000E7E30"/>
    <w:rsid w:val="000E7E80"/>
    <w:rsid w:val="000E7EA7"/>
    <w:rsid w:val="000E7FB3"/>
    <w:rsid w:val="000F04EF"/>
    <w:rsid w:val="000F0867"/>
    <w:rsid w:val="000F0AE0"/>
    <w:rsid w:val="000F104A"/>
    <w:rsid w:val="000F1359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27C"/>
    <w:rsid w:val="000F3549"/>
    <w:rsid w:val="000F39AB"/>
    <w:rsid w:val="000F3A4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635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D0"/>
    <w:rsid w:val="000F75E3"/>
    <w:rsid w:val="000F7604"/>
    <w:rsid w:val="000F78A3"/>
    <w:rsid w:val="000F78EC"/>
    <w:rsid w:val="000F7CA9"/>
    <w:rsid w:val="000F7ED3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263"/>
    <w:rsid w:val="0010233C"/>
    <w:rsid w:val="00102784"/>
    <w:rsid w:val="001029BD"/>
    <w:rsid w:val="00102A09"/>
    <w:rsid w:val="00102A14"/>
    <w:rsid w:val="00102B35"/>
    <w:rsid w:val="00102EC6"/>
    <w:rsid w:val="001034DB"/>
    <w:rsid w:val="001046FD"/>
    <w:rsid w:val="00104C59"/>
    <w:rsid w:val="0010529A"/>
    <w:rsid w:val="001052FE"/>
    <w:rsid w:val="00105423"/>
    <w:rsid w:val="00105678"/>
    <w:rsid w:val="00105694"/>
    <w:rsid w:val="0010589C"/>
    <w:rsid w:val="001059EE"/>
    <w:rsid w:val="00105AB3"/>
    <w:rsid w:val="00105AE4"/>
    <w:rsid w:val="00105B00"/>
    <w:rsid w:val="00105B15"/>
    <w:rsid w:val="00105B2C"/>
    <w:rsid w:val="00105B60"/>
    <w:rsid w:val="0010608E"/>
    <w:rsid w:val="0010610A"/>
    <w:rsid w:val="00106178"/>
    <w:rsid w:val="00106232"/>
    <w:rsid w:val="00106305"/>
    <w:rsid w:val="001063A9"/>
    <w:rsid w:val="001065BB"/>
    <w:rsid w:val="00106690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10335"/>
    <w:rsid w:val="0011097E"/>
    <w:rsid w:val="00110A1C"/>
    <w:rsid w:val="00110F36"/>
    <w:rsid w:val="00111376"/>
    <w:rsid w:val="001117C5"/>
    <w:rsid w:val="00111A5E"/>
    <w:rsid w:val="00112466"/>
    <w:rsid w:val="0011252E"/>
    <w:rsid w:val="0011270B"/>
    <w:rsid w:val="00112721"/>
    <w:rsid w:val="00112984"/>
    <w:rsid w:val="00112C2A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FDF"/>
    <w:rsid w:val="0011620B"/>
    <w:rsid w:val="0011642D"/>
    <w:rsid w:val="00116EBB"/>
    <w:rsid w:val="00116FF9"/>
    <w:rsid w:val="00117294"/>
    <w:rsid w:val="00117356"/>
    <w:rsid w:val="00117376"/>
    <w:rsid w:val="001173C8"/>
    <w:rsid w:val="00117800"/>
    <w:rsid w:val="00117A06"/>
    <w:rsid w:val="00117E05"/>
    <w:rsid w:val="00117E34"/>
    <w:rsid w:val="001209A7"/>
    <w:rsid w:val="00120DC6"/>
    <w:rsid w:val="00120E1F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912"/>
    <w:rsid w:val="001229C3"/>
    <w:rsid w:val="00122F64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AF6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27BE6"/>
    <w:rsid w:val="00130137"/>
    <w:rsid w:val="00130331"/>
    <w:rsid w:val="001304A5"/>
    <w:rsid w:val="001305FC"/>
    <w:rsid w:val="00130A82"/>
    <w:rsid w:val="00130B13"/>
    <w:rsid w:val="00130B5C"/>
    <w:rsid w:val="00130FE2"/>
    <w:rsid w:val="001310D4"/>
    <w:rsid w:val="00131175"/>
    <w:rsid w:val="001313AD"/>
    <w:rsid w:val="00131634"/>
    <w:rsid w:val="001316CF"/>
    <w:rsid w:val="001318F7"/>
    <w:rsid w:val="00131B50"/>
    <w:rsid w:val="00131DA9"/>
    <w:rsid w:val="00131E14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C64"/>
    <w:rsid w:val="00134D47"/>
    <w:rsid w:val="00134D68"/>
    <w:rsid w:val="00134E56"/>
    <w:rsid w:val="00134E78"/>
    <w:rsid w:val="00135082"/>
    <w:rsid w:val="001352F5"/>
    <w:rsid w:val="00135395"/>
    <w:rsid w:val="001354A3"/>
    <w:rsid w:val="001354D0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876"/>
    <w:rsid w:val="00137897"/>
    <w:rsid w:val="00137C16"/>
    <w:rsid w:val="00137CEC"/>
    <w:rsid w:val="00137E75"/>
    <w:rsid w:val="00137EA8"/>
    <w:rsid w:val="00140095"/>
    <w:rsid w:val="00140C7C"/>
    <w:rsid w:val="00141211"/>
    <w:rsid w:val="0014155A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800"/>
    <w:rsid w:val="00143A6B"/>
    <w:rsid w:val="00143F32"/>
    <w:rsid w:val="00144054"/>
    <w:rsid w:val="0014410D"/>
    <w:rsid w:val="0014422E"/>
    <w:rsid w:val="001442EB"/>
    <w:rsid w:val="00144607"/>
    <w:rsid w:val="00144825"/>
    <w:rsid w:val="0014488B"/>
    <w:rsid w:val="00144D02"/>
    <w:rsid w:val="00144E52"/>
    <w:rsid w:val="00145058"/>
    <w:rsid w:val="001453F4"/>
    <w:rsid w:val="0014541C"/>
    <w:rsid w:val="00145EAF"/>
    <w:rsid w:val="001461A1"/>
    <w:rsid w:val="0014645C"/>
    <w:rsid w:val="0014649A"/>
    <w:rsid w:val="0014658A"/>
    <w:rsid w:val="00146723"/>
    <w:rsid w:val="00146A6F"/>
    <w:rsid w:val="00146B50"/>
    <w:rsid w:val="00146C66"/>
    <w:rsid w:val="00146DF2"/>
    <w:rsid w:val="00146F03"/>
    <w:rsid w:val="00146F3D"/>
    <w:rsid w:val="00147062"/>
    <w:rsid w:val="001471B6"/>
    <w:rsid w:val="001471C0"/>
    <w:rsid w:val="00147394"/>
    <w:rsid w:val="00147501"/>
    <w:rsid w:val="001477D6"/>
    <w:rsid w:val="001477E8"/>
    <w:rsid w:val="001479DC"/>
    <w:rsid w:val="00147B07"/>
    <w:rsid w:val="00147CA8"/>
    <w:rsid w:val="00147CCB"/>
    <w:rsid w:val="00147D36"/>
    <w:rsid w:val="00147DB1"/>
    <w:rsid w:val="00147F9B"/>
    <w:rsid w:val="00150282"/>
    <w:rsid w:val="001505ED"/>
    <w:rsid w:val="001508E9"/>
    <w:rsid w:val="0015125E"/>
    <w:rsid w:val="001516AB"/>
    <w:rsid w:val="00151DFB"/>
    <w:rsid w:val="00151EF3"/>
    <w:rsid w:val="00151F8B"/>
    <w:rsid w:val="0015238E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6B4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E10"/>
    <w:rsid w:val="00156F99"/>
    <w:rsid w:val="001572B8"/>
    <w:rsid w:val="00157330"/>
    <w:rsid w:val="00157532"/>
    <w:rsid w:val="00157A2D"/>
    <w:rsid w:val="00157B6D"/>
    <w:rsid w:val="001602DF"/>
    <w:rsid w:val="001604B3"/>
    <w:rsid w:val="00160547"/>
    <w:rsid w:val="00160557"/>
    <w:rsid w:val="001606BB"/>
    <w:rsid w:val="001607B0"/>
    <w:rsid w:val="00160A0E"/>
    <w:rsid w:val="00160E8C"/>
    <w:rsid w:val="001610C4"/>
    <w:rsid w:val="0016118A"/>
    <w:rsid w:val="0016137C"/>
    <w:rsid w:val="0016149E"/>
    <w:rsid w:val="001614D2"/>
    <w:rsid w:val="001617A7"/>
    <w:rsid w:val="001617EA"/>
    <w:rsid w:val="0016185A"/>
    <w:rsid w:val="00161ACF"/>
    <w:rsid w:val="00161C3B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3202"/>
    <w:rsid w:val="001633FB"/>
    <w:rsid w:val="00163475"/>
    <w:rsid w:val="0016372B"/>
    <w:rsid w:val="00163B33"/>
    <w:rsid w:val="00163CCB"/>
    <w:rsid w:val="00163CF5"/>
    <w:rsid w:val="00163DEA"/>
    <w:rsid w:val="00163EEC"/>
    <w:rsid w:val="001642EC"/>
    <w:rsid w:val="00164336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DE"/>
    <w:rsid w:val="001656F8"/>
    <w:rsid w:val="001657EE"/>
    <w:rsid w:val="001658DD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EC0"/>
    <w:rsid w:val="001670CE"/>
    <w:rsid w:val="00167268"/>
    <w:rsid w:val="00167279"/>
    <w:rsid w:val="00167704"/>
    <w:rsid w:val="00167C61"/>
    <w:rsid w:val="00167FB3"/>
    <w:rsid w:val="00170046"/>
    <w:rsid w:val="00170430"/>
    <w:rsid w:val="001704D4"/>
    <w:rsid w:val="00170795"/>
    <w:rsid w:val="00170812"/>
    <w:rsid w:val="001715B4"/>
    <w:rsid w:val="0017163C"/>
    <w:rsid w:val="00171969"/>
    <w:rsid w:val="001719DA"/>
    <w:rsid w:val="00171E02"/>
    <w:rsid w:val="00171E3E"/>
    <w:rsid w:val="00171FD6"/>
    <w:rsid w:val="001720B5"/>
    <w:rsid w:val="0017217F"/>
    <w:rsid w:val="001721A8"/>
    <w:rsid w:val="0017220E"/>
    <w:rsid w:val="0017250C"/>
    <w:rsid w:val="0017254A"/>
    <w:rsid w:val="00172672"/>
    <w:rsid w:val="00172975"/>
    <w:rsid w:val="00172ADD"/>
    <w:rsid w:val="00172C1D"/>
    <w:rsid w:val="00172C2D"/>
    <w:rsid w:val="00172D13"/>
    <w:rsid w:val="00172D88"/>
    <w:rsid w:val="00172E35"/>
    <w:rsid w:val="001730F9"/>
    <w:rsid w:val="0017338B"/>
    <w:rsid w:val="001737E7"/>
    <w:rsid w:val="00173A6C"/>
    <w:rsid w:val="00173B02"/>
    <w:rsid w:val="00173BC9"/>
    <w:rsid w:val="00173C31"/>
    <w:rsid w:val="00173D21"/>
    <w:rsid w:val="00173EE2"/>
    <w:rsid w:val="001745E9"/>
    <w:rsid w:val="001747E8"/>
    <w:rsid w:val="00174926"/>
    <w:rsid w:val="00174B4C"/>
    <w:rsid w:val="00174F4D"/>
    <w:rsid w:val="00175135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BDC"/>
    <w:rsid w:val="00176E81"/>
    <w:rsid w:val="00177245"/>
    <w:rsid w:val="001772FB"/>
    <w:rsid w:val="00177377"/>
    <w:rsid w:val="00177585"/>
    <w:rsid w:val="0017785D"/>
    <w:rsid w:val="00177D3D"/>
    <w:rsid w:val="00177E63"/>
    <w:rsid w:val="001805AB"/>
    <w:rsid w:val="00180730"/>
    <w:rsid w:val="001807C9"/>
    <w:rsid w:val="0018085D"/>
    <w:rsid w:val="00180B3C"/>
    <w:rsid w:val="00180E2F"/>
    <w:rsid w:val="00180E7E"/>
    <w:rsid w:val="00180ED3"/>
    <w:rsid w:val="001812E2"/>
    <w:rsid w:val="00181617"/>
    <w:rsid w:val="00181F0F"/>
    <w:rsid w:val="0018237B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14B"/>
    <w:rsid w:val="0018424D"/>
    <w:rsid w:val="00184379"/>
    <w:rsid w:val="00184576"/>
    <w:rsid w:val="00184821"/>
    <w:rsid w:val="0018498D"/>
    <w:rsid w:val="001849B7"/>
    <w:rsid w:val="00184B01"/>
    <w:rsid w:val="00184C15"/>
    <w:rsid w:val="00184D3B"/>
    <w:rsid w:val="00184DF3"/>
    <w:rsid w:val="00185242"/>
    <w:rsid w:val="001853A2"/>
    <w:rsid w:val="001853CA"/>
    <w:rsid w:val="0018570F"/>
    <w:rsid w:val="001857C8"/>
    <w:rsid w:val="00185955"/>
    <w:rsid w:val="0018597E"/>
    <w:rsid w:val="00185BF2"/>
    <w:rsid w:val="00185CCB"/>
    <w:rsid w:val="00185DAC"/>
    <w:rsid w:val="00185F16"/>
    <w:rsid w:val="0018613F"/>
    <w:rsid w:val="00186A85"/>
    <w:rsid w:val="001870E2"/>
    <w:rsid w:val="00187465"/>
    <w:rsid w:val="00187861"/>
    <w:rsid w:val="00187EDB"/>
    <w:rsid w:val="00187FC8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9D"/>
    <w:rsid w:val="001924B2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5C52"/>
    <w:rsid w:val="0019617A"/>
    <w:rsid w:val="0019622E"/>
    <w:rsid w:val="00196483"/>
    <w:rsid w:val="001966C1"/>
    <w:rsid w:val="001967F8"/>
    <w:rsid w:val="00196B82"/>
    <w:rsid w:val="00196C80"/>
    <w:rsid w:val="00196DDD"/>
    <w:rsid w:val="00196DEC"/>
    <w:rsid w:val="00196ED9"/>
    <w:rsid w:val="00196F31"/>
    <w:rsid w:val="0019729C"/>
    <w:rsid w:val="001972BA"/>
    <w:rsid w:val="00197385"/>
    <w:rsid w:val="00197852"/>
    <w:rsid w:val="00197CF0"/>
    <w:rsid w:val="001A0546"/>
    <w:rsid w:val="001A062D"/>
    <w:rsid w:val="001A0C2B"/>
    <w:rsid w:val="001A0E5F"/>
    <w:rsid w:val="001A10E4"/>
    <w:rsid w:val="001A1849"/>
    <w:rsid w:val="001A190F"/>
    <w:rsid w:val="001A19BD"/>
    <w:rsid w:val="001A1AA7"/>
    <w:rsid w:val="001A1D26"/>
    <w:rsid w:val="001A2356"/>
    <w:rsid w:val="001A24CC"/>
    <w:rsid w:val="001A25CE"/>
    <w:rsid w:val="001A2B8B"/>
    <w:rsid w:val="001A2EFC"/>
    <w:rsid w:val="001A3829"/>
    <w:rsid w:val="001A3AD4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93D"/>
    <w:rsid w:val="001A5D68"/>
    <w:rsid w:val="001A6325"/>
    <w:rsid w:val="001A6387"/>
    <w:rsid w:val="001A6840"/>
    <w:rsid w:val="001A6B1D"/>
    <w:rsid w:val="001A768E"/>
    <w:rsid w:val="001B001C"/>
    <w:rsid w:val="001B02A8"/>
    <w:rsid w:val="001B02F8"/>
    <w:rsid w:val="001B0309"/>
    <w:rsid w:val="001B0591"/>
    <w:rsid w:val="001B0F80"/>
    <w:rsid w:val="001B167F"/>
    <w:rsid w:val="001B189F"/>
    <w:rsid w:val="001B1C3F"/>
    <w:rsid w:val="001B2385"/>
    <w:rsid w:val="001B2535"/>
    <w:rsid w:val="001B254A"/>
    <w:rsid w:val="001B254C"/>
    <w:rsid w:val="001B256A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1F3"/>
    <w:rsid w:val="001B423F"/>
    <w:rsid w:val="001B454A"/>
    <w:rsid w:val="001B455A"/>
    <w:rsid w:val="001B4571"/>
    <w:rsid w:val="001B4601"/>
    <w:rsid w:val="001B4863"/>
    <w:rsid w:val="001B49CF"/>
    <w:rsid w:val="001B4FF3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1D7"/>
    <w:rsid w:val="001B6317"/>
    <w:rsid w:val="001B6997"/>
    <w:rsid w:val="001B6A49"/>
    <w:rsid w:val="001B7121"/>
    <w:rsid w:val="001B725A"/>
    <w:rsid w:val="001B748B"/>
    <w:rsid w:val="001B7CBE"/>
    <w:rsid w:val="001C0072"/>
    <w:rsid w:val="001C02BF"/>
    <w:rsid w:val="001C0341"/>
    <w:rsid w:val="001C03CA"/>
    <w:rsid w:val="001C06B7"/>
    <w:rsid w:val="001C0EB4"/>
    <w:rsid w:val="001C1076"/>
    <w:rsid w:val="001C1288"/>
    <w:rsid w:val="001C17CF"/>
    <w:rsid w:val="001C184B"/>
    <w:rsid w:val="001C1981"/>
    <w:rsid w:val="001C1A01"/>
    <w:rsid w:val="001C27A1"/>
    <w:rsid w:val="001C29A7"/>
    <w:rsid w:val="001C2A1F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49"/>
    <w:rsid w:val="001C3D5A"/>
    <w:rsid w:val="001C3EF8"/>
    <w:rsid w:val="001C3FCE"/>
    <w:rsid w:val="001C455B"/>
    <w:rsid w:val="001C46E6"/>
    <w:rsid w:val="001C48F2"/>
    <w:rsid w:val="001C4A24"/>
    <w:rsid w:val="001C4C9A"/>
    <w:rsid w:val="001C4CF5"/>
    <w:rsid w:val="001C4FA9"/>
    <w:rsid w:val="001C5943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C7E1F"/>
    <w:rsid w:val="001D01CB"/>
    <w:rsid w:val="001D09E0"/>
    <w:rsid w:val="001D0C60"/>
    <w:rsid w:val="001D0E6A"/>
    <w:rsid w:val="001D0F4B"/>
    <w:rsid w:val="001D1006"/>
    <w:rsid w:val="001D1F9C"/>
    <w:rsid w:val="001D21D1"/>
    <w:rsid w:val="001D2694"/>
    <w:rsid w:val="001D27C3"/>
    <w:rsid w:val="001D2B09"/>
    <w:rsid w:val="001D2BCA"/>
    <w:rsid w:val="001D2D3F"/>
    <w:rsid w:val="001D308E"/>
    <w:rsid w:val="001D35D5"/>
    <w:rsid w:val="001D3A75"/>
    <w:rsid w:val="001D4108"/>
    <w:rsid w:val="001D443F"/>
    <w:rsid w:val="001D4604"/>
    <w:rsid w:val="001D4790"/>
    <w:rsid w:val="001D4BFC"/>
    <w:rsid w:val="001D50F1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D7F94"/>
    <w:rsid w:val="001E045E"/>
    <w:rsid w:val="001E0621"/>
    <w:rsid w:val="001E07F5"/>
    <w:rsid w:val="001E0982"/>
    <w:rsid w:val="001E0C1B"/>
    <w:rsid w:val="001E1095"/>
    <w:rsid w:val="001E111F"/>
    <w:rsid w:val="001E12FA"/>
    <w:rsid w:val="001E1586"/>
    <w:rsid w:val="001E1F4C"/>
    <w:rsid w:val="001E20BC"/>
    <w:rsid w:val="001E22EE"/>
    <w:rsid w:val="001E2409"/>
    <w:rsid w:val="001E262E"/>
    <w:rsid w:val="001E2746"/>
    <w:rsid w:val="001E2842"/>
    <w:rsid w:val="001E2D16"/>
    <w:rsid w:val="001E32F5"/>
    <w:rsid w:val="001E360F"/>
    <w:rsid w:val="001E36B9"/>
    <w:rsid w:val="001E37D2"/>
    <w:rsid w:val="001E39AC"/>
    <w:rsid w:val="001E3AE5"/>
    <w:rsid w:val="001E3B25"/>
    <w:rsid w:val="001E3F8C"/>
    <w:rsid w:val="001E3FF6"/>
    <w:rsid w:val="001E4369"/>
    <w:rsid w:val="001E4714"/>
    <w:rsid w:val="001E48BC"/>
    <w:rsid w:val="001E48DF"/>
    <w:rsid w:val="001E4C6D"/>
    <w:rsid w:val="001E4E4B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A58"/>
    <w:rsid w:val="001E6B7D"/>
    <w:rsid w:val="001E6D11"/>
    <w:rsid w:val="001E70DF"/>
    <w:rsid w:val="001E76ED"/>
    <w:rsid w:val="001E7751"/>
    <w:rsid w:val="001E77BA"/>
    <w:rsid w:val="001E7832"/>
    <w:rsid w:val="001E7B36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998"/>
    <w:rsid w:val="001F1DA1"/>
    <w:rsid w:val="001F1E8E"/>
    <w:rsid w:val="001F2029"/>
    <w:rsid w:val="001F2073"/>
    <w:rsid w:val="001F2275"/>
    <w:rsid w:val="001F23A7"/>
    <w:rsid w:val="001F23CF"/>
    <w:rsid w:val="001F257B"/>
    <w:rsid w:val="001F289E"/>
    <w:rsid w:val="001F2AB2"/>
    <w:rsid w:val="001F2C6D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53B"/>
    <w:rsid w:val="001F4597"/>
    <w:rsid w:val="001F484C"/>
    <w:rsid w:val="001F4B65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89E"/>
    <w:rsid w:val="001F7C3F"/>
    <w:rsid w:val="001F7D68"/>
    <w:rsid w:val="001F7E93"/>
    <w:rsid w:val="002000B7"/>
    <w:rsid w:val="002004E9"/>
    <w:rsid w:val="0020111A"/>
    <w:rsid w:val="002012A3"/>
    <w:rsid w:val="00201466"/>
    <w:rsid w:val="002014D6"/>
    <w:rsid w:val="00202070"/>
    <w:rsid w:val="00202194"/>
    <w:rsid w:val="00202345"/>
    <w:rsid w:val="002026A8"/>
    <w:rsid w:val="002027BD"/>
    <w:rsid w:val="00202B7C"/>
    <w:rsid w:val="00202F4D"/>
    <w:rsid w:val="00203050"/>
    <w:rsid w:val="0020319A"/>
    <w:rsid w:val="002032D0"/>
    <w:rsid w:val="00203397"/>
    <w:rsid w:val="00203EBB"/>
    <w:rsid w:val="002049F8"/>
    <w:rsid w:val="00204A66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6EF5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ACF"/>
    <w:rsid w:val="00210DBF"/>
    <w:rsid w:val="00210DF9"/>
    <w:rsid w:val="00210EA5"/>
    <w:rsid w:val="00211063"/>
    <w:rsid w:val="002111A7"/>
    <w:rsid w:val="002112E7"/>
    <w:rsid w:val="002116C5"/>
    <w:rsid w:val="0021185E"/>
    <w:rsid w:val="0021194C"/>
    <w:rsid w:val="002119BB"/>
    <w:rsid w:val="00211C91"/>
    <w:rsid w:val="00211D27"/>
    <w:rsid w:val="00211DF9"/>
    <w:rsid w:val="0021208A"/>
    <w:rsid w:val="002120DB"/>
    <w:rsid w:val="00212125"/>
    <w:rsid w:val="00212331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075"/>
    <w:rsid w:val="002161FB"/>
    <w:rsid w:val="0021693F"/>
    <w:rsid w:val="00216A28"/>
    <w:rsid w:val="00216C48"/>
    <w:rsid w:val="00216C4A"/>
    <w:rsid w:val="00217024"/>
    <w:rsid w:val="002170E6"/>
    <w:rsid w:val="0021752E"/>
    <w:rsid w:val="002175BD"/>
    <w:rsid w:val="002175FF"/>
    <w:rsid w:val="0021791F"/>
    <w:rsid w:val="00217BFD"/>
    <w:rsid w:val="0022033A"/>
    <w:rsid w:val="00220384"/>
    <w:rsid w:val="0022067D"/>
    <w:rsid w:val="0022077B"/>
    <w:rsid w:val="002209A5"/>
    <w:rsid w:val="00220BA0"/>
    <w:rsid w:val="00220CB6"/>
    <w:rsid w:val="00220EE1"/>
    <w:rsid w:val="002211BE"/>
    <w:rsid w:val="00221400"/>
    <w:rsid w:val="0022198A"/>
    <w:rsid w:val="00221CDE"/>
    <w:rsid w:val="00221D4C"/>
    <w:rsid w:val="0022241C"/>
    <w:rsid w:val="00222537"/>
    <w:rsid w:val="0022255F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CC1"/>
    <w:rsid w:val="00223E5C"/>
    <w:rsid w:val="00223FE8"/>
    <w:rsid w:val="00224045"/>
    <w:rsid w:val="0022426B"/>
    <w:rsid w:val="00224384"/>
    <w:rsid w:val="002248ED"/>
    <w:rsid w:val="00224A37"/>
    <w:rsid w:val="00224AAB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3E7"/>
    <w:rsid w:val="002259E0"/>
    <w:rsid w:val="00225A92"/>
    <w:rsid w:val="002263FC"/>
    <w:rsid w:val="0022667D"/>
    <w:rsid w:val="00226985"/>
    <w:rsid w:val="00226BAC"/>
    <w:rsid w:val="00226D2B"/>
    <w:rsid w:val="00226D7C"/>
    <w:rsid w:val="00227370"/>
    <w:rsid w:val="00227434"/>
    <w:rsid w:val="002277F7"/>
    <w:rsid w:val="002279F6"/>
    <w:rsid w:val="00227A6F"/>
    <w:rsid w:val="00227C65"/>
    <w:rsid w:val="00227E50"/>
    <w:rsid w:val="00230071"/>
    <w:rsid w:val="00230330"/>
    <w:rsid w:val="0023046D"/>
    <w:rsid w:val="00230CCC"/>
    <w:rsid w:val="00231365"/>
    <w:rsid w:val="002313CE"/>
    <w:rsid w:val="0023181B"/>
    <w:rsid w:val="00231B60"/>
    <w:rsid w:val="00231D53"/>
    <w:rsid w:val="002326E6"/>
    <w:rsid w:val="00232A14"/>
    <w:rsid w:val="00232AEA"/>
    <w:rsid w:val="00232E05"/>
    <w:rsid w:val="0023304D"/>
    <w:rsid w:val="00233050"/>
    <w:rsid w:val="0023338E"/>
    <w:rsid w:val="0023361D"/>
    <w:rsid w:val="00233E9D"/>
    <w:rsid w:val="0023403F"/>
    <w:rsid w:val="0023426A"/>
    <w:rsid w:val="00234672"/>
    <w:rsid w:val="002346BC"/>
    <w:rsid w:val="0023483E"/>
    <w:rsid w:val="002348B4"/>
    <w:rsid w:val="00234CD1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A17"/>
    <w:rsid w:val="00241DE0"/>
    <w:rsid w:val="00241E94"/>
    <w:rsid w:val="00241E9E"/>
    <w:rsid w:val="00242037"/>
    <w:rsid w:val="002421EC"/>
    <w:rsid w:val="0024225F"/>
    <w:rsid w:val="0024253D"/>
    <w:rsid w:val="002428DB"/>
    <w:rsid w:val="00242D68"/>
    <w:rsid w:val="00242FB3"/>
    <w:rsid w:val="002431FC"/>
    <w:rsid w:val="002432AB"/>
    <w:rsid w:val="00243344"/>
    <w:rsid w:val="002435FA"/>
    <w:rsid w:val="002437A4"/>
    <w:rsid w:val="00243953"/>
    <w:rsid w:val="0024396C"/>
    <w:rsid w:val="002439C2"/>
    <w:rsid w:val="00243B69"/>
    <w:rsid w:val="00243F8D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72B"/>
    <w:rsid w:val="00245E49"/>
    <w:rsid w:val="00245E83"/>
    <w:rsid w:val="00246139"/>
    <w:rsid w:val="002462B3"/>
    <w:rsid w:val="00246640"/>
    <w:rsid w:val="002469E7"/>
    <w:rsid w:val="00246ADD"/>
    <w:rsid w:val="00246BD7"/>
    <w:rsid w:val="00246CED"/>
    <w:rsid w:val="002470C3"/>
    <w:rsid w:val="002471E9"/>
    <w:rsid w:val="0024724E"/>
    <w:rsid w:val="0024767A"/>
    <w:rsid w:val="00247921"/>
    <w:rsid w:val="00247986"/>
    <w:rsid w:val="002479B8"/>
    <w:rsid w:val="00247A57"/>
    <w:rsid w:val="00250573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9A"/>
    <w:rsid w:val="00253083"/>
    <w:rsid w:val="002536FE"/>
    <w:rsid w:val="00253768"/>
    <w:rsid w:val="00253B4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7D8"/>
    <w:rsid w:val="00255909"/>
    <w:rsid w:val="00255A26"/>
    <w:rsid w:val="00255AC2"/>
    <w:rsid w:val="00256101"/>
    <w:rsid w:val="00256323"/>
    <w:rsid w:val="002563B8"/>
    <w:rsid w:val="0025645E"/>
    <w:rsid w:val="00256ADD"/>
    <w:rsid w:val="00256C3F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888"/>
    <w:rsid w:val="00262AAF"/>
    <w:rsid w:val="00262C5A"/>
    <w:rsid w:val="00262DD7"/>
    <w:rsid w:val="00262E30"/>
    <w:rsid w:val="002631D8"/>
    <w:rsid w:val="002633BE"/>
    <w:rsid w:val="00263862"/>
    <w:rsid w:val="002638B4"/>
    <w:rsid w:val="00263C48"/>
    <w:rsid w:val="00263E59"/>
    <w:rsid w:val="00263F46"/>
    <w:rsid w:val="0026400A"/>
    <w:rsid w:val="00264458"/>
    <w:rsid w:val="00264549"/>
    <w:rsid w:val="0026486A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6E8"/>
    <w:rsid w:val="0026774A"/>
    <w:rsid w:val="002677F1"/>
    <w:rsid w:val="0026784B"/>
    <w:rsid w:val="002679B0"/>
    <w:rsid w:val="00267BC0"/>
    <w:rsid w:val="00267F05"/>
    <w:rsid w:val="002700CB"/>
    <w:rsid w:val="002700D4"/>
    <w:rsid w:val="002701CF"/>
    <w:rsid w:val="0027046F"/>
    <w:rsid w:val="002708FC"/>
    <w:rsid w:val="002709C0"/>
    <w:rsid w:val="00270B0A"/>
    <w:rsid w:val="00270F6F"/>
    <w:rsid w:val="00270FC5"/>
    <w:rsid w:val="002710BE"/>
    <w:rsid w:val="002710FD"/>
    <w:rsid w:val="002713B1"/>
    <w:rsid w:val="00271482"/>
    <w:rsid w:val="0027148A"/>
    <w:rsid w:val="002716E9"/>
    <w:rsid w:val="00271B59"/>
    <w:rsid w:val="00271BA2"/>
    <w:rsid w:val="00271E5A"/>
    <w:rsid w:val="00272151"/>
    <w:rsid w:val="0027284D"/>
    <w:rsid w:val="002729BD"/>
    <w:rsid w:val="00272D50"/>
    <w:rsid w:val="00272F24"/>
    <w:rsid w:val="00273183"/>
    <w:rsid w:val="00273734"/>
    <w:rsid w:val="0027374E"/>
    <w:rsid w:val="0027389F"/>
    <w:rsid w:val="0027390D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9DC"/>
    <w:rsid w:val="00275C74"/>
    <w:rsid w:val="0027651D"/>
    <w:rsid w:val="00276A2F"/>
    <w:rsid w:val="00276AF4"/>
    <w:rsid w:val="00277186"/>
    <w:rsid w:val="0027722A"/>
    <w:rsid w:val="002772DE"/>
    <w:rsid w:val="002776C7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1029"/>
    <w:rsid w:val="002813DD"/>
    <w:rsid w:val="0028160F"/>
    <w:rsid w:val="002817DE"/>
    <w:rsid w:val="00281959"/>
    <w:rsid w:val="002819BB"/>
    <w:rsid w:val="00281B1E"/>
    <w:rsid w:val="00281B82"/>
    <w:rsid w:val="00281D14"/>
    <w:rsid w:val="00282347"/>
    <w:rsid w:val="00282A56"/>
    <w:rsid w:val="00282C8F"/>
    <w:rsid w:val="00283054"/>
    <w:rsid w:val="0028316D"/>
    <w:rsid w:val="00283435"/>
    <w:rsid w:val="002835B5"/>
    <w:rsid w:val="002836B2"/>
    <w:rsid w:val="0028374B"/>
    <w:rsid w:val="002838AF"/>
    <w:rsid w:val="00283921"/>
    <w:rsid w:val="00283B46"/>
    <w:rsid w:val="00283BAF"/>
    <w:rsid w:val="00283CAB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41F"/>
    <w:rsid w:val="002855B1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8"/>
    <w:rsid w:val="00286F89"/>
    <w:rsid w:val="00287287"/>
    <w:rsid w:val="002872AD"/>
    <w:rsid w:val="002874D1"/>
    <w:rsid w:val="0028750A"/>
    <w:rsid w:val="00287567"/>
    <w:rsid w:val="0028756D"/>
    <w:rsid w:val="002876BE"/>
    <w:rsid w:val="00287727"/>
    <w:rsid w:val="0028780D"/>
    <w:rsid w:val="002879C9"/>
    <w:rsid w:val="00287DAD"/>
    <w:rsid w:val="00287F18"/>
    <w:rsid w:val="00290113"/>
    <w:rsid w:val="0029029E"/>
    <w:rsid w:val="00290340"/>
    <w:rsid w:val="002903A5"/>
    <w:rsid w:val="00290564"/>
    <w:rsid w:val="00290B53"/>
    <w:rsid w:val="00290BCB"/>
    <w:rsid w:val="00290DB3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6EE"/>
    <w:rsid w:val="00293D4C"/>
    <w:rsid w:val="00293DA2"/>
    <w:rsid w:val="0029411F"/>
    <w:rsid w:val="00294188"/>
    <w:rsid w:val="002941BD"/>
    <w:rsid w:val="002941D8"/>
    <w:rsid w:val="002943EA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67F"/>
    <w:rsid w:val="002957EF"/>
    <w:rsid w:val="0029582F"/>
    <w:rsid w:val="00295A89"/>
    <w:rsid w:val="00295FFD"/>
    <w:rsid w:val="00296146"/>
    <w:rsid w:val="0029671F"/>
    <w:rsid w:val="00297171"/>
    <w:rsid w:val="00297266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7ED"/>
    <w:rsid w:val="002A287E"/>
    <w:rsid w:val="002A2955"/>
    <w:rsid w:val="002A2AE0"/>
    <w:rsid w:val="002A2B9A"/>
    <w:rsid w:val="002A2C90"/>
    <w:rsid w:val="002A2E41"/>
    <w:rsid w:val="002A2FA1"/>
    <w:rsid w:val="002A3057"/>
    <w:rsid w:val="002A373E"/>
    <w:rsid w:val="002A4065"/>
    <w:rsid w:val="002A4941"/>
    <w:rsid w:val="002A4C79"/>
    <w:rsid w:val="002A4E2D"/>
    <w:rsid w:val="002A50FC"/>
    <w:rsid w:val="002A515F"/>
    <w:rsid w:val="002A519D"/>
    <w:rsid w:val="002A5368"/>
    <w:rsid w:val="002A5564"/>
    <w:rsid w:val="002A590A"/>
    <w:rsid w:val="002A5932"/>
    <w:rsid w:val="002A5B1F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59A"/>
    <w:rsid w:val="002A799E"/>
    <w:rsid w:val="002A79B8"/>
    <w:rsid w:val="002A7B58"/>
    <w:rsid w:val="002A7E20"/>
    <w:rsid w:val="002B008B"/>
    <w:rsid w:val="002B019B"/>
    <w:rsid w:val="002B0348"/>
    <w:rsid w:val="002B0399"/>
    <w:rsid w:val="002B06E9"/>
    <w:rsid w:val="002B0B68"/>
    <w:rsid w:val="002B0BD6"/>
    <w:rsid w:val="002B144C"/>
    <w:rsid w:val="002B1482"/>
    <w:rsid w:val="002B15A5"/>
    <w:rsid w:val="002B1643"/>
    <w:rsid w:val="002B185E"/>
    <w:rsid w:val="002B191E"/>
    <w:rsid w:val="002B1DB1"/>
    <w:rsid w:val="002B1EB2"/>
    <w:rsid w:val="002B1EB5"/>
    <w:rsid w:val="002B1F75"/>
    <w:rsid w:val="002B23BC"/>
    <w:rsid w:val="002B24E7"/>
    <w:rsid w:val="002B2E13"/>
    <w:rsid w:val="002B2ED7"/>
    <w:rsid w:val="002B3020"/>
    <w:rsid w:val="002B3022"/>
    <w:rsid w:val="002B3265"/>
    <w:rsid w:val="002B3414"/>
    <w:rsid w:val="002B361C"/>
    <w:rsid w:val="002B3736"/>
    <w:rsid w:val="002B3777"/>
    <w:rsid w:val="002B3859"/>
    <w:rsid w:val="002B393A"/>
    <w:rsid w:val="002B3A6A"/>
    <w:rsid w:val="002B3B96"/>
    <w:rsid w:val="002B3C14"/>
    <w:rsid w:val="002B4130"/>
    <w:rsid w:val="002B4445"/>
    <w:rsid w:val="002B4736"/>
    <w:rsid w:val="002B4BBA"/>
    <w:rsid w:val="002B4BF0"/>
    <w:rsid w:val="002B4D05"/>
    <w:rsid w:val="002B4E94"/>
    <w:rsid w:val="002B4ED2"/>
    <w:rsid w:val="002B517F"/>
    <w:rsid w:val="002B53CD"/>
    <w:rsid w:val="002B5A00"/>
    <w:rsid w:val="002B5A48"/>
    <w:rsid w:val="002B5D49"/>
    <w:rsid w:val="002B60BA"/>
    <w:rsid w:val="002B6407"/>
    <w:rsid w:val="002B64F2"/>
    <w:rsid w:val="002B69A4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123B"/>
    <w:rsid w:val="002C156E"/>
    <w:rsid w:val="002C16C2"/>
    <w:rsid w:val="002C1A6F"/>
    <w:rsid w:val="002C1D87"/>
    <w:rsid w:val="002C1DAA"/>
    <w:rsid w:val="002C1F5F"/>
    <w:rsid w:val="002C20A4"/>
    <w:rsid w:val="002C20BB"/>
    <w:rsid w:val="002C2136"/>
    <w:rsid w:val="002C243B"/>
    <w:rsid w:val="002C2872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3B6E"/>
    <w:rsid w:val="002C40AC"/>
    <w:rsid w:val="002C41CF"/>
    <w:rsid w:val="002C43A9"/>
    <w:rsid w:val="002C45AB"/>
    <w:rsid w:val="002C477F"/>
    <w:rsid w:val="002C5202"/>
    <w:rsid w:val="002C522E"/>
    <w:rsid w:val="002C534B"/>
    <w:rsid w:val="002C53DD"/>
    <w:rsid w:val="002C5880"/>
    <w:rsid w:val="002C5AD0"/>
    <w:rsid w:val="002C5B0E"/>
    <w:rsid w:val="002C609B"/>
    <w:rsid w:val="002C60AD"/>
    <w:rsid w:val="002C626B"/>
    <w:rsid w:val="002C6833"/>
    <w:rsid w:val="002C692E"/>
    <w:rsid w:val="002C69C2"/>
    <w:rsid w:val="002C6A0A"/>
    <w:rsid w:val="002C6A18"/>
    <w:rsid w:val="002C6B51"/>
    <w:rsid w:val="002C6F21"/>
    <w:rsid w:val="002C70E4"/>
    <w:rsid w:val="002C71E7"/>
    <w:rsid w:val="002C7354"/>
    <w:rsid w:val="002C741B"/>
    <w:rsid w:val="002C7802"/>
    <w:rsid w:val="002D014F"/>
    <w:rsid w:val="002D040F"/>
    <w:rsid w:val="002D05BF"/>
    <w:rsid w:val="002D0919"/>
    <w:rsid w:val="002D09E8"/>
    <w:rsid w:val="002D0A55"/>
    <w:rsid w:val="002D0C96"/>
    <w:rsid w:val="002D137C"/>
    <w:rsid w:val="002D1440"/>
    <w:rsid w:val="002D14A6"/>
    <w:rsid w:val="002D15FB"/>
    <w:rsid w:val="002D162A"/>
    <w:rsid w:val="002D192B"/>
    <w:rsid w:val="002D1E29"/>
    <w:rsid w:val="002D1E31"/>
    <w:rsid w:val="002D1EB7"/>
    <w:rsid w:val="002D2041"/>
    <w:rsid w:val="002D2046"/>
    <w:rsid w:val="002D221F"/>
    <w:rsid w:val="002D2249"/>
    <w:rsid w:val="002D2977"/>
    <w:rsid w:val="002D299A"/>
    <w:rsid w:val="002D2B13"/>
    <w:rsid w:val="002D2B50"/>
    <w:rsid w:val="002D2BD5"/>
    <w:rsid w:val="002D2D89"/>
    <w:rsid w:val="002D2EB1"/>
    <w:rsid w:val="002D324E"/>
    <w:rsid w:val="002D36F0"/>
    <w:rsid w:val="002D3BE2"/>
    <w:rsid w:val="002D3C58"/>
    <w:rsid w:val="002D3CAF"/>
    <w:rsid w:val="002D3DBA"/>
    <w:rsid w:val="002D3FBA"/>
    <w:rsid w:val="002D41AC"/>
    <w:rsid w:val="002D43FD"/>
    <w:rsid w:val="002D4676"/>
    <w:rsid w:val="002D4B77"/>
    <w:rsid w:val="002D4E50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7022"/>
    <w:rsid w:val="002D702A"/>
    <w:rsid w:val="002D7124"/>
    <w:rsid w:val="002D71AF"/>
    <w:rsid w:val="002D730C"/>
    <w:rsid w:val="002D73F6"/>
    <w:rsid w:val="002D79DD"/>
    <w:rsid w:val="002D7CB6"/>
    <w:rsid w:val="002D7CCF"/>
    <w:rsid w:val="002D7D5D"/>
    <w:rsid w:val="002D7FD4"/>
    <w:rsid w:val="002E003D"/>
    <w:rsid w:val="002E026E"/>
    <w:rsid w:val="002E04CD"/>
    <w:rsid w:val="002E0F52"/>
    <w:rsid w:val="002E16C5"/>
    <w:rsid w:val="002E1986"/>
    <w:rsid w:val="002E19FB"/>
    <w:rsid w:val="002E1EE6"/>
    <w:rsid w:val="002E1F3A"/>
    <w:rsid w:val="002E224E"/>
    <w:rsid w:val="002E2348"/>
    <w:rsid w:val="002E2473"/>
    <w:rsid w:val="002E26AC"/>
    <w:rsid w:val="002E2808"/>
    <w:rsid w:val="002E2876"/>
    <w:rsid w:val="002E291F"/>
    <w:rsid w:val="002E2A8B"/>
    <w:rsid w:val="002E2C7E"/>
    <w:rsid w:val="002E37C9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4D7E"/>
    <w:rsid w:val="002E50D3"/>
    <w:rsid w:val="002E527C"/>
    <w:rsid w:val="002E56EC"/>
    <w:rsid w:val="002E58C8"/>
    <w:rsid w:val="002E5919"/>
    <w:rsid w:val="002E5B4B"/>
    <w:rsid w:val="002E5B8D"/>
    <w:rsid w:val="002E5C9F"/>
    <w:rsid w:val="002E5F8E"/>
    <w:rsid w:val="002E613C"/>
    <w:rsid w:val="002E6258"/>
    <w:rsid w:val="002E65A4"/>
    <w:rsid w:val="002E6990"/>
    <w:rsid w:val="002E6AD4"/>
    <w:rsid w:val="002E6BDD"/>
    <w:rsid w:val="002E6CA4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F00DB"/>
    <w:rsid w:val="002F044A"/>
    <w:rsid w:val="002F051C"/>
    <w:rsid w:val="002F057C"/>
    <w:rsid w:val="002F0613"/>
    <w:rsid w:val="002F0A47"/>
    <w:rsid w:val="002F0BD7"/>
    <w:rsid w:val="002F0FB3"/>
    <w:rsid w:val="002F15B2"/>
    <w:rsid w:val="002F1922"/>
    <w:rsid w:val="002F1E01"/>
    <w:rsid w:val="002F1FAC"/>
    <w:rsid w:val="002F2292"/>
    <w:rsid w:val="002F2574"/>
    <w:rsid w:val="002F25E6"/>
    <w:rsid w:val="002F26C8"/>
    <w:rsid w:val="002F3140"/>
    <w:rsid w:val="002F327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04"/>
    <w:rsid w:val="002F616F"/>
    <w:rsid w:val="002F680B"/>
    <w:rsid w:val="002F6949"/>
    <w:rsid w:val="002F6C0B"/>
    <w:rsid w:val="002F6D8F"/>
    <w:rsid w:val="002F712E"/>
    <w:rsid w:val="002F7392"/>
    <w:rsid w:val="002F746B"/>
    <w:rsid w:val="002F76AE"/>
    <w:rsid w:val="002F7789"/>
    <w:rsid w:val="002F77E8"/>
    <w:rsid w:val="002F78B3"/>
    <w:rsid w:val="002F7A69"/>
    <w:rsid w:val="002F7ABB"/>
    <w:rsid w:val="002F7BEA"/>
    <w:rsid w:val="002F7F0E"/>
    <w:rsid w:val="00300082"/>
    <w:rsid w:val="00300185"/>
    <w:rsid w:val="003002B8"/>
    <w:rsid w:val="003002E6"/>
    <w:rsid w:val="003005BA"/>
    <w:rsid w:val="003005EE"/>
    <w:rsid w:val="00300649"/>
    <w:rsid w:val="00300698"/>
    <w:rsid w:val="00300A18"/>
    <w:rsid w:val="00300FEC"/>
    <w:rsid w:val="0030118E"/>
    <w:rsid w:val="00301190"/>
    <w:rsid w:val="00301274"/>
    <w:rsid w:val="003012C1"/>
    <w:rsid w:val="0030133E"/>
    <w:rsid w:val="00301687"/>
    <w:rsid w:val="00301750"/>
    <w:rsid w:val="00301979"/>
    <w:rsid w:val="00301AF6"/>
    <w:rsid w:val="00301D0A"/>
    <w:rsid w:val="00301FFD"/>
    <w:rsid w:val="00302194"/>
    <w:rsid w:val="003025B4"/>
    <w:rsid w:val="003029D7"/>
    <w:rsid w:val="00302B18"/>
    <w:rsid w:val="00302DAF"/>
    <w:rsid w:val="00303371"/>
    <w:rsid w:val="00303733"/>
    <w:rsid w:val="003039FB"/>
    <w:rsid w:val="00303D1A"/>
    <w:rsid w:val="00303F96"/>
    <w:rsid w:val="0030417A"/>
    <w:rsid w:val="00304290"/>
    <w:rsid w:val="003043AF"/>
    <w:rsid w:val="00304B1A"/>
    <w:rsid w:val="00304B9E"/>
    <w:rsid w:val="00304D45"/>
    <w:rsid w:val="00305263"/>
    <w:rsid w:val="0030532B"/>
    <w:rsid w:val="003053DD"/>
    <w:rsid w:val="003053E3"/>
    <w:rsid w:val="0030556D"/>
    <w:rsid w:val="00305635"/>
    <w:rsid w:val="00305857"/>
    <w:rsid w:val="003058F3"/>
    <w:rsid w:val="00305F8A"/>
    <w:rsid w:val="003061CD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855"/>
    <w:rsid w:val="0030798B"/>
    <w:rsid w:val="00307A72"/>
    <w:rsid w:val="00307C33"/>
    <w:rsid w:val="00307DAA"/>
    <w:rsid w:val="00307DC2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91C"/>
    <w:rsid w:val="00311AFC"/>
    <w:rsid w:val="00311C3F"/>
    <w:rsid w:val="00312333"/>
    <w:rsid w:val="003124EC"/>
    <w:rsid w:val="003129E9"/>
    <w:rsid w:val="00312B38"/>
    <w:rsid w:val="00312C28"/>
    <w:rsid w:val="00312D10"/>
    <w:rsid w:val="00312F8F"/>
    <w:rsid w:val="003131FD"/>
    <w:rsid w:val="0031324B"/>
    <w:rsid w:val="00313301"/>
    <w:rsid w:val="003134F4"/>
    <w:rsid w:val="0031373C"/>
    <w:rsid w:val="003139EA"/>
    <w:rsid w:val="00313BEF"/>
    <w:rsid w:val="00313DEB"/>
    <w:rsid w:val="00313EA7"/>
    <w:rsid w:val="00313F66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3A3"/>
    <w:rsid w:val="00317551"/>
    <w:rsid w:val="0031787F"/>
    <w:rsid w:val="00317EA3"/>
    <w:rsid w:val="0032065B"/>
    <w:rsid w:val="0032092F"/>
    <w:rsid w:val="00320A44"/>
    <w:rsid w:val="00320B71"/>
    <w:rsid w:val="00320B8B"/>
    <w:rsid w:val="00320F46"/>
    <w:rsid w:val="00320F68"/>
    <w:rsid w:val="00320FF7"/>
    <w:rsid w:val="0032106C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90F"/>
    <w:rsid w:val="00325A22"/>
    <w:rsid w:val="00325B80"/>
    <w:rsid w:val="00326135"/>
    <w:rsid w:val="00326362"/>
    <w:rsid w:val="0032641E"/>
    <w:rsid w:val="00326456"/>
    <w:rsid w:val="0032650E"/>
    <w:rsid w:val="00326822"/>
    <w:rsid w:val="00326828"/>
    <w:rsid w:val="00326C10"/>
    <w:rsid w:val="00326E51"/>
    <w:rsid w:val="00327035"/>
    <w:rsid w:val="003270F3"/>
    <w:rsid w:val="00327191"/>
    <w:rsid w:val="00327286"/>
    <w:rsid w:val="0032742E"/>
    <w:rsid w:val="003277CD"/>
    <w:rsid w:val="003278D7"/>
    <w:rsid w:val="00327D72"/>
    <w:rsid w:val="00327ED0"/>
    <w:rsid w:val="0033009E"/>
    <w:rsid w:val="00330279"/>
    <w:rsid w:val="003302C0"/>
    <w:rsid w:val="00330435"/>
    <w:rsid w:val="0033059E"/>
    <w:rsid w:val="00330F0D"/>
    <w:rsid w:val="0033128A"/>
    <w:rsid w:val="0033159E"/>
    <w:rsid w:val="003316B4"/>
    <w:rsid w:val="00331B28"/>
    <w:rsid w:val="003320E9"/>
    <w:rsid w:val="003321D1"/>
    <w:rsid w:val="00333013"/>
    <w:rsid w:val="0033365E"/>
    <w:rsid w:val="003339FB"/>
    <w:rsid w:val="00333F1B"/>
    <w:rsid w:val="00334132"/>
    <w:rsid w:val="0033443F"/>
    <w:rsid w:val="0033444D"/>
    <w:rsid w:val="003345A1"/>
    <w:rsid w:val="00334902"/>
    <w:rsid w:val="00335186"/>
    <w:rsid w:val="00335396"/>
    <w:rsid w:val="0033553B"/>
    <w:rsid w:val="00335C80"/>
    <w:rsid w:val="00335CE6"/>
    <w:rsid w:val="00335D83"/>
    <w:rsid w:val="00336504"/>
    <w:rsid w:val="003369A2"/>
    <w:rsid w:val="003369A4"/>
    <w:rsid w:val="003369CA"/>
    <w:rsid w:val="00336DBF"/>
    <w:rsid w:val="003370DB"/>
    <w:rsid w:val="00337395"/>
    <w:rsid w:val="003374CE"/>
    <w:rsid w:val="00337648"/>
    <w:rsid w:val="00337818"/>
    <w:rsid w:val="003378FF"/>
    <w:rsid w:val="0033798D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F95"/>
    <w:rsid w:val="003410B9"/>
    <w:rsid w:val="0034120F"/>
    <w:rsid w:val="0034154D"/>
    <w:rsid w:val="003415F5"/>
    <w:rsid w:val="00341B35"/>
    <w:rsid w:val="00341B52"/>
    <w:rsid w:val="00341BFD"/>
    <w:rsid w:val="00341CF2"/>
    <w:rsid w:val="00341D08"/>
    <w:rsid w:val="00341E6E"/>
    <w:rsid w:val="00341F6E"/>
    <w:rsid w:val="003421E4"/>
    <w:rsid w:val="00342262"/>
    <w:rsid w:val="003427F0"/>
    <w:rsid w:val="003429E8"/>
    <w:rsid w:val="00342BB8"/>
    <w:rsid w:val="00342D61"/>
    <w:rsid w:val="00342F74"/>
    <w:rsid w:val="003431E8"/>
    <w:rsid w:val="00343216"/>
    <w:rsid w:val="003433AF"/>
    <w:rsid w:val="003436F4"/>
    <w:rsid w:val="00343727"/>
    <w:rsid w:val="0034395D"/>
    <w:rsid w:val="00344063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5FED"/>
    <w:rsid w:val="0034611A"/>
    <w:rsid w:val="0034666F"/>
    <w:rsid w:val="00346830"/>
    <w:rsid w:val="003469D3"/>
    <w:rsid w:val="00346C47"/>
    <w:rsid w:val="00346CB2"/>
    <w:rsid w:val="003470D8"/>
    <w:rsid w:val="00347B5A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C4"/>
    <w:rsid w:val="00351F41"/>
    <w:rsid w:val="00352152"/>
    <w:rsid w:val="003521E3"/>
    <w:rsid w:val="003523D3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C64"/>
    <w:rsid w:val="00353E1B"/>
    <w:rsid w:val="00353EAC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4E42"/>
    <w:rsid w:val="003551FB"/>
    <w:rsid w:val="003555E5"/>
    <w:rsid w:val="00355705"/>
    <w:rsid w:val="0035573E"/>
    <w:rsid w:val="00355A96"/>
    <w:rsid w:val="00355CC5"/>
    <w:rsid w:val="00355DAE"/>
    <w:rsid w:val="003562AE"/>
    <w:rsid w:val="003562E2"/>
    <w:rsid w:val="003563D7"/>
    <w:rsid w:val="00356866"/>
    <w:rsid w:val="003568C4"/>
    <w:rsid w:val="0035690C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0A"/>
    <w:rsid w:val="0036302B"/>
    <w:rsid w:val="003630C1"/>
    <w:rsid w:val="003632A0"/>
    <w:rsid w:val="003633D2"/>
    <w:rsid w:val="00363664"/>
    <w:rsid w:val="0036374A"/>
    <w:rsid w:val="003638BC"/>
    <w:rsid w:val="00363C2D"/>
    <w:rsid w:val="00363E8D"/>
    <w:rsid w:val="00364157"/>
    <w:rsid w:val="00364291"/>
    <w:rsid w:val="00364451"/>
    <w:rsid w:val="003644F5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666"/>
    <w:rsid w:val="00367C7B"/>
    <w:rsid w:val="00367ECE"/>
    <w:rsid w:val="0037032C"/>
    <w:rsid w:val="0037073F"/>
    <w:rsid w:val="00370A40"/>
    <w:rsid w:val="00370EBD"/>
    <w:rsid w:val="0037132E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08"/>
    <w:rsid w:val="0037280B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D50"/>
    <w:rsid w:val="00375DDC"/>
    <w:rsid w:val="00375EA9"/>
    <w:rsid w:val="00376224"/>
    <w:rsid w:val="003762F8"/>
    <w:rsid w:val="003764DD"/>
    <w:rsid w:val="00377351"/>
    <w:rsid w:val="003773E5"/>
    <w:rsid w:val="0037772C"/>
    <w:rsid w:val="003778DF"/>
    <w:rsid w:val="00377902"/>
    <w:rsid w:val="00377999"/>
    <w:rsid w:val="00377A1D"/>
    <w:rsid w:val="0038025B"/>
    <w:rsid w:val="0038044B"/>
    <w:rsid w:val="00380524"/>
    <w:rsid w:val="00380938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27C"/>
    <w:rsid w:val="003823B6"/>
    <w:rsid w:val="003824A6"/>
    <w:rsid w:val="003825B3"/>
    <w:rsid w:val="00382908"/>
    <w:rsid w:val="00383420"/>
    <w:rsid w:val="00383477"/>
    <w:rsid w:val="003834D3"/>
    <w:rsid w:val="003835C5"/>
    <w:rsid w:val="0038381F"/>
    <w:rsid w:val="003838C5"/>
    <w:rsid w:val="003839B4"/>
    <w:rsid w:val="00383BED"/>
    <w:rsid w:val="00383C7F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2F"/>
    <w:rsid w:val="003907E4"/>
    <w:rsid w:val="003908E2"/>
    <w:rsid w:val="00390C8E"/>
    <w:rsid w:val="00390E77"/>
    <w:rsid w:val="00390F0F"/>
    <w:rsid w:val="00391471"/>
    <w:rsid w:val="0039147B"/>
    <w:rsid w:val="0039147F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02F"/>
    <w:rsid w:val="0039338A"/>
    <w:rsid w:val="00393C2B"/>
    <w:rsid w:val="00393F27"/>
    <w:rsid w:val="00394187"/>
    <w:rsid w:val="00394415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52"/>
    <w:rsid w:val="00395C89"/>
    <w:rsid w:val="003960C1"/>
    <w:rsid w:val="00396317"/>
    <w:rsid w:val="00396446"/>
    <w:rsid w:val="00396A20"/>
    <w:rsid w:val="00396BE1"/>
    <w:rsid w:val="00396E0A"/>
    <w:rsid w:val="00396E18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308"/>
    <w:rsid w:val="003A2B3B"/>
    <w:rsid w:val="003A2C71"/>
    <w:rsid w:val="003A2DBB"/>
    <w:rsid w:val="003A3184"/>
    <w:rsid w:val="003A37B8"/>
    <w:rsid w:val="003A3A50"/>
    <w:rsid w:val="003A3A93"/>
    <w:rsid w:val="003A3D35"/>
    <w:rsid w:val="003A43B7"/>
    <w:rsid w:val="003A4487"/>
    <w:rsid w:val="003A4620"/>
    <w:rsid w:val="003A490F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A6"/>
    <w:rsid w:val="003A7AD4"/>
    <w:rsid w:val="003A7E08"/>
    <w:rsid w:val="003A7E9D"/>
    <w:rsid w:val="003A7F84"/>
    <w:rsid w:val="003B0107"/>
    <w:rsid w:val="003B01AA"/>
    <w:rsid w:val="003B0522"/>
    <w:rsid w:val="003B094F"/>
    <w:rsid w:val="003B0E0D"/>
    <w:rsid w:val="003B0FD4"/>
    <w:rsid w:val="003B102D"/>
    <w:rsid w:val="003B11FB"/>
    <w:rsid w:val="003B131D"/>
    <w:rsid w:val="003B165B"/>
    <w:rsid w:val="003B1847"/>
    <w:rsid w:val="003B1BAB"/>
    <w:rsid w:val="003B1D2D"/>
    <w:rsid w:val="003B1EDD"/>
    <w:rsid w:val="003B1F13"/>
    <w:rsid w:val="003B1F25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E0"/>
    <w:rsid w:val="003B4898"/>
    <w:rsid w:val="003B4C39"/>
    <w:rsid w:val="003B504A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E32"/>
    <w:rsid w:val="003B70FF"/>
    <w:rsid w:val="003B723F"/>
    <w:rsid w:val="003B7282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A79"/>
    <w:rsid w:val="003C1C51"/>
    <w:rsid w:val="003C2186"/>
    <w:rsid w:val="003C22F4"/>
    <w:rsid w:val="003C23A6"/>
    <w:rsid w:val="003C24A3"/>
    <w:rsid w:val="003C250F"/>
    <w:rsid w:val="003C2779"/>
    <w:rsid w:val="003C27DE"/>
    <w:rsid w:val="003C2A5D"/>
    <w:rsid w:val="003C2B6C"/>
    <w:rsid w:val="003C2BAB"/>
    <w:rsid w:val="003C319A"/>
    <w:rsid w:val="003C32AC"/>
    <w:rsid w:val="003C3615"/>
    <w:rsid w:val="003C3857"/>
    <w:rsid w:val="003C3FA5"/>
    <w:rsid w:val="003C40B4"/>
    <w:rsid w:val="003C41C7"/>
    <w:rsid w:val="003C4514"/>
    <w:rsid w:val="003C47D8"/>
    <w:rsid w:val="003C491D"/>
    <w:rsid w:val="003C530E"/>
    <w:rsid w:val="003C5ED2"/>
    <w:rsid w:val="003C5FB8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280"/>
    <w:rsid w:val="003D0417"/>
    <w:rsid w:val="003D09A7"/>
    <w:rsid w:val="003D0BEA"/>
    <w:rsid w:val="003D0C84"/>
    <w:rsid w:val="003D1088"/>
    <w:rsid w:val="003D11CD"/>
    <w:rsid w:val="003D15D5"/>
    <w:rsid w:val="003D18ED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77"/>
    <w:rsid w:val="003D450D"/>
    <w:rsid w:val="003D45DF"/>
    <w:rsid w:val="003D48AF"/>
    <w:rsid w:val="003D49CF"/>
    <w:rsid w:val="003D4B25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957"/>
    <w:rsid w:val="003D6A08"/>
    <w:rsid w:val="003D6A86"/>
    <w:rsid w:val="003D6BA8"/>
    <w:rsid w:val="003D70EC"/>
    <w:rsid w:val="003D743A"/>
    <w:rsid w:val="003D7601"/>
    <w:rsid w:val="003D76B5"/>
    <w:rsid w:val="003D76C1"/>
    <w:rsid w:val="003D78CC"/>
    <w:rsid w:val="003D7BA0"/>
    <w:rsid w:val="003D7D18"/>
    <w:rsid w:val="003D7D5C"/>
    <w:rsid w:val="003D7E49"/>
    <w:rsid w:val="003E01E3"/>
    <w:rsid w:val="003E0374"/>
    <w:rsid w:val="003E052B"/>
    <w:rsid w:val="003E05CE"/>
    <w:rsid w:val="003E0616"/>
    <w:rsid w:val="003E075F"/>
    <w:rsid w:val="003E0CDB"/>
    <w:rsid w:val="003E1342"/>
    <w:rsid w:val="003E1727"/>
    <w:rsid w:val="003E1906"/>
    <w:rsid w:val="003E19ED"/>
    <w:rsid w:val="003E1C97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E15"/>
    <w:rsid w:val="003E42D0"/>
    <w:rsid w:val="003E43AB"/>
    <w:rsid w:val="003E4BEC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1E7C"/>
    <w:rsid w:val="003F201B"/>
    <w:rsid w:val="003F2046"/>
    <w:rsid w:val="003F214E"/>
    <w:rsid w:val="003F23B1"/>
    <w:rsid w:val="003F2414"/>
    <w:rsid w:val="003F262C"/>
    <w:rsid w:val="003F272D"/>
    <w:rsid w:val="003F2766"/>
    <w:rsid w:val="003F280B"/>
    <w:rsid w:val="003F2D10"/>
    <w:rsid w:val="003F3317"/>
    <w:rsid w:val="003F340B"/>
    <w:rsid w:val="003F3784"/>
    <w:rsid w:val="003F37BE"/>
    <w:rsid w:val="003F3825"/>
    <w:rsid w:val="003F3917"/>
    <w:rsid w:val="003F3AD5"/>
    <w:rsid w:val="003F3F9A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7057"/>
    <w:rsid w:val="003F757B"/>
    <w:rsid w:val="003F7A26"/>
    <w:rsid w:val="003F7AF0"/>
    <w:rsid w:val="003F7D23"/>
    <w:rsid w:val="003F7D26"/>
    <w:rsid w:val="0040019C"/>
    <w:rsid w:val="0040037D"/>
    <w:rsid w:val="00400645"/>
    <w:rsid w:val="004006A3"/>
    <w:rsid w:val="0040070E"/>
    <w:rsid w:val="0040072A"/>
    <w:rsid w:val="004007A9"/>
    <w:rsid w:val="00400986"/>
    <w:rsid w:val="00400A5A"/>
    <w:rsid w:val="00400F63"/>
    <w:rsid w:val="00401368"/>
    <w:rsid w:val="00401F82"/>
    <w:rsid w:val="0040275E"/>
    <w:rsid w:val="00402810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A18"/>
    <w:rsid w:val="00405AD9"/>
    <w:rsid w:val="00405BB4"/>
    <w:rsid w:val="00405FF5"/>
    <w:rsid w:val="004063AE"/>
    <w:rsid w:val="004066DF"/>
    <w:rsid w:val="00406A1F"/>
    <w:rsid w:val="00406A7E"/>
    <w:rsid w:val="00406EDC"/>
    <w:rsid w:val="00407BEB"/>
    <w:rsid w:val="00407DC3"/>
    <w:rsid w:val="00407DCA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40C"/>
    <w:rsid w:val="00412623"/>
    <w:rsid w:val="004127E0"/>
    <w:rsid w:val="004128C1"/>
    <w:rsid w:val="00412AFE"/>
    <w:rsid w:val="004130CA"/>
    <w:rsid w:val="00413796"/>
    <w:rsid w:val="004137A7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165"/>
    <w:rsid w:val="004223DD"/>
    <w:rsid w:val="004224A2"/>
    <w:rsid w:val="004224EE"/>
    <w:rsid w:val="00422D78"/>
    <w:rsid w:val="00422F5E"/>
    <w:rsid w:val="00423057"/>
    <w:rsid w:val="004231E0"/>
    <w:rsid w:val="00423DAE"/>
    <w:rsid w:val="00423DBF"/>
    <w:rsid w:val="00423EDA"/>
    <w:rsid w:val="00424023"/>
    <w:rsid w:val="00424046"/>
    <w:rsid w:val="004243BF"/>
    <w:rsid w:val="004243F6"/>
    <w:rsid w:val="0042457F"/>
    <w:rsid w:val="0042512C"/>
    <w:rsid w:val="0042512E"/>
    <w:rsid w:val="0042513C"/>
    <w:rsid w:val="00425252"/>
    <w:rsid w:val="004255F8"/>
    <w:rsid w:val="0042576C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26C"/>
    <w:rsid w:val="0042743B"/>
    <w:rsid w:val="00427485"/>
    <w:rsid w:val="00427651"/>
    <w:rsid w:val="0042767B"/>
    <w:rsid w:val="00427A09"/>
    <w:rsid w:val="00427BE1"/>
    <w:rsid w:val="00430127"/>
    <w:rsid w:val="0043016A"/>
    <w:rsid w:val="00430546"/>
    <w:rsid w:val="00430BD9"/>
    <w:rsid w:val="00430BF3"/>
    <w:rsid w:val="00430CF0"/>
    <w:rsid w:val="00430E02"/>
    <w:rsid w:val="00430E45"/>
    <w:rsid w:val="00431126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2B70"/>
    <w:rsid w:val="0043318C"/>
    <w:rsid w:val="0043363E"/>
    <w:rsid w:val="0043367C"/>
    <w:rsid w:val="00433708"/>
    <w:rsid w:val="00433745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CE3"/>
    <w:rsid w:val="00434D24"/>
    <w:rsid w:val="00434DC1"/>
    <w:rsid w:val="00434E28"/>
    <w:rsid w:val="004353B3"/>
    <w:rsid w:val="004355D3"/>
    <w:rsid w:val="00435667"/>
    <w:rsid w:val="004359BC"/>
    <w:rsid w:val="00435B67"/>
    <w:rsid w:val="00435CA4"/>
    <w:rsid w:val="00435CC0"/>
    <w:rsid w:val="0043649C"/>
    <w:rsid w:val="0043689B"/>
    <w:rsid w:val="004369C9"/>
    <w:rsid w:val="00436CAA"/>
    <w:rsid w:val="004377F2"/>
    <w:rsid w:val="00437D43"/>
    <w:rsid w:val="004403C8"/>
    <w:rsid w:val="0044073A"/>
    <w:rsid w:val="00440A19"/>
    <w:rsid w:val="00440E46"/>
    <w:rsid w:val="00440F75"/>
    <w:rsid w:val="00441025"/>
    <w:rsid w:val="0044110A"/>
    <w:rsid w:val="0044114F"/>
    <w:rsid w:val="0044135A"/>
    <w:rsid w:val="0044139F"/>
    <w:rsid w:val="0044160C"/>
    <w:rsid w:val="0044187A"/>
    <w:rsid w:val="00441A74"/>
    <w:rsid w:val="00441DF8"/>
    <w:rsid w:val="004423A7"/>
    <w:rsid w:val="00442424"/>
    <w:rsid w:val="0044260D"/>
    <w:rsid w:val="00442620"/>
    <w:rsid w:val="004429A3"/>
    <w:rsid w:val="00442C86"/>
    <w:rsid w:val="004432F9"/>
    <w:rsid w:val="00443574"/>
    <w:rsid w:val="0044375C"/>
    <w:rsid w:val="00443920"/>
    <w:rsid w:val="00443991"/>
    <w:rsid w:val="00443A6D"/>
    <w:rsid w:val="00443B55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2FB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AB9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2BA"/>
    <w:rsid w:val="0045168A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A46"/>
    <w:rsid w:val="00456AEB"/>
    <w:rsid w:val="00456BA2"/>
    <w:rsid w:val="00456EB1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0CBA"/>
    <w:rsid w:val="0046125F"/>
    <w:rsid w:val="00461569"/>
    <w:rsid w:val="0046161C"/>
    <w:rsid w:val="004616ED"/>
    <w:rsid w:val="004617C5"/>
    <w:rsid w:val="00461B67"/>
    <w:rsid w:val="00461BAA"/>
    <w:rsid w:val="004620CD"/>
    <w:rsid w:val="00462690"/>
    <w:rsid w:val="00462695"/>
    <w:rsid w:val="004626E9"/>
    <w:rsid w:val="0046285A"/>
    <w:rsid w:val="00462947"/>
    <w:rsid w:val="00462A69"/>
    <w:rsid w:val="00462B2B"/>
    <w:rsid w:val="00462E45"/>
    <w:rsid w:val="00462FAA"/>
    <w:rsid w:val="00463427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1E"/>
    <w:rsid w:val="00464778"/>
    <w:rsid w:val="004647C9"/>
    <w:rsid w:val="00464C48"/>
    <w:rsid w:val="00464D83"/>
    <w:rsid w:val="00464DDB"/>
    <w:rsid w:val="00464EC2"/>
    <w:rsid w:val="00464EE4"/>
    <w:rsid w:val="00464FF3"/>
    <w:rsid w:val="0046540F"/>
    <w:rsid w:val="00465564"/>
    <w:rsid w:val="00465648"/>
    <w:rsid w:val="004657D4"/>
    <w:rsid w:val="00465A16"/>
    <w:rsid w:val="00465A78"/>
    <w:rsid w:val="00466472"/>
    <w:rsid w:val="004669DE"/>
    <w:rsid w:val="00466CF4"/>
    <w:rsid w:val="00466CFA"/>
    <w:rsid w:val="004674B4"/>
    <w:rsid w:val="0046777B"/>
    <w:rsid w:val="00467929"/>
    <w:rsid w:val="00467951"/>
    <w:rsid w:val="00467A41"/>
    <w:rsid w:val="00467A5C"/>
    <w:rsid w:val="00470121"/>
    <w:rsid w:val="0047018A"/>
    <w:rsid w:val="0047021F"/>
    <w:rsid w:val="00470B62"/>
    <w:rsid w:val="0047128B"/>
    <w:rsid w:val="0047137D"/>
    <w:rsid w:val="00471458"/>
    <w:rsid w:val="004716B3"/>
    <w:rsid w:val="00471853"/>
    <w:rsid w:val="00472289"/>
    <w:rsid w:val="00472345"/>
    <w:rsid w:val="00472504"/>
    <w:rsid w:val="004726EE"/>
    <w:rsid w:val="00472822"/>
    <w:rsid w:val="00472924"/>
    <w:rsid w:val="00472FF5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5F69"/>
    <w:rsid w:val="00476131"/>
    <w:rsid w:val="004761C4"/>
    <w:rsid w:val="00476216"/>
    <w:rsid w:val="00476587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63B"/>
    <w:rsid w:val="00480685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B75"/>
    <w:rsid w:val="00481BA2"/>
    <w:rsid w:val="004820CF"/>
    <w:rsid w:val="004822B4"/>
    <w:rsid w:val="004824C0"/>
    <w:rsid w:val="00482609"/>
    <w:rsid w:val="00482736"/>
    <w:rsid w:val="00482881"/>
    <w:rsid w:val="00482889"/>
    <w:rsid w:val="00482B93"/>
    <w:rsid w:val="00483058"/>
    <w:rsid w:val="004831E9"/>
    <w:rsid w:val="0048329C"/>
    <w:rsid w:val="004832B3"/>
    <w:rsid w:val="00483393"/>
    <w:rsid w:val="004833EB"/>
    <w:rsid w:val="004834B3"/>
    <w:rsid w:val="004836DC"/>
    <w:rsid w:val="00483877"/>
    <w:rsid w:val="00483AE8"/>
    <w:rsid w:val="00483AFE"/>
    <w:rsid w:val="00483E5F"/>
    <w:rsid w:val="00483EB2"/>
    <w:rsid w:val="00483FFE"/>
    <w:rsid w:val="00484342"/>
    <w:rsid w:val="00484461"/>
    <w:rsid w:val="0048448F"/>
    <w:rsid w:val="0048482F"/>
    <w:rsid w:val="00484B83"/>
    <w:rsid w:val="00484C1D"/>
    <w:rsid w:val="00484E90"/>
    <w:rsid w:val="00484F8C"/>
    <w:rsid w:val="004852B5"/>
    <w:rsid w:val="00485303"/>
    <w:rsid w:val="00485603"/>
    <w:rsid w:val="00485687"/>
    <w:rsid w:val="0048587D"/>
    <w:rsid w:val="00485C5C"/>
    <w:rsid w:val="00485E67"/>
    <w:rsid w:val="00486299"/>
    <w:rsid w:val="004865C4"/>
    <w:rsid w:val="004865E6"/>
    <w:rsid w:val="004867CD"/>
    <w:rsid w:val="00486895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C14"/>
    <w:rsid w:val="00487C71"/>
    <w:rsid w:val="00487EC8"/>
    <w:rsid w:val="004902DD"/>
    <w:rsid w:val="0049035D"/>
    <w:rsid w:val="004904A1"/>
    <w:rsid w:val="00490608"/>
    <w:rsid w:val="0049066E"/>
    <w:rsid w:val="0049076D"/>
    <w:rsid w:val="004907B0"/>
    <w:rsid w:val="00491395"/>
    <w:rsid w:val="004913DE"/>
    <w:rsid w:val="00491AB0"/>
    <w:rsid w:val="00491E87"/>
    <w:rsid w:val="004925B9"/>
    <w:rsid w:val="00492863"/>
    <w:rsid w:val="004928F9"/>
    <w:rsid w:val="00492C44"/>
    <w:rsid w:val="00492CD7"/>
    <w:rsid w:val="00492CE2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4BFB"/>
    <w:rsid w:val="00494C93"/>
    <w:rsid w:val="0049520F"/>
    <w:rsid w:val="004952F6"/>
    <w:rsid w:val="004953EA"/>
    <w:rsid w:val="0049540F"/>
    <w:rsid w:val="00495815"/>
    <w:rsid w:val="00495AB9"/>
    <w:rsid w:val="00495F75"/>
    <w:rsid w:val="00495F76"/>
    <w:rsid w:val="004966D6"/>
    <w:rsid w:val="004967B6"/>
    <w:rsid w:val="00496877"/>
    <w:rsid w:val="004969A2"/>
    <w:rsid w:val="00496A53"/>
    <w:rsid w:val="00496E4D"/>
    <w:rsid w:val="0049702F"/>
    <w:rsid w:val="004970C3"/>
    <w:rsid w:val="004974EA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1EE7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5C"/>
    <w:rsid w:val="004A3E76"/>
    <w:rsid w:val="004A3FD7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5C4"/>
    <w:rsid w:val="004A55D4"/>
    <w:rsid w:val="004A59D3"/>
    <w:rsid w:val="004A5D43"/>
    <w:rsid w:val="004A6308"/>
    <w:rsid w:val="004A639A"/>
    <w:rsid w:val="004A65F2"/>
    <w:rsid w:val="004A6A29"/>
    <w:rsid w:val="004A716B"/>
    <w:rsid w:val="004A7657"/>
    <w:rsid w:val="004A7BEF"/>
    <w:rsid w:val="004A7E38"/>
    <w:rsid w:val="004A7EFA"/>
    <w:rsid w:val="004B02D0"/>
    <w:rsid w:val="004B05FD"/>
    <w:rsid w:val="004B08DC"/>
    <w:rsid w:val="004B0A09"/>
    <w:rsid w:val="004B103B"/>
    <w:rsid w:val="004B11D7"/>
    <w:rsid w:val="004B1335"/>
    <w:rsid w:val="004B18FE"/>
    <w:rsid w:val="004B19E9"/>
    <w:rsid w:val="004B1AAF"/>
    <w:rsid w:val="004B1CED"/>
    <w:rsid w:val="004B1DAD"/>
    <w:rsid w:val="004B1FAA"/>
    <w:rsid w:val="004B2214"/>
    <w:rsid w:val="004B2D28"/>
    <w:rsid w:val="004B2FCA"/>
    <w:rsid w:val="004B31CA"/>
    <w:rsid w:val="004B389C"/>
    <w:rsid w:val="004B38E5"/>
    <w:rsid w:val="004B3B98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25A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6E5"/>
    <w:rsid w:val="004B6BDC"/>
    <w:rsid w:val="004B6DBD"/>
    <w:rsid w:val="004B7178"/>
    <w:rsid w:val="004B7234"/>
    <w:rsid w:val="004B72D6"/>
    <w:rsid w:val="004B757F"/>
    <w:rsid w:val="004B7ABB"/>
    <w:rsid w:val="004B7CC0"/>
    <w:rsid w:val="004C010B"/>
    <w:rsid w:val="004C06FE"/>
    <w:rsid w:val="004C08C7"/>
    <w:rsid w:val="004C09ED"/>
    <w:rsid w:val="004C112F"/>
    <w:rsid w:val="004C1253"/>
    <w:rsid w:val="004C12BD"/>
    <w:rsid w:val="004C13AB"/>
    <w:rsid w:val="004C15F5"/>
    <w:rsid w:val="004C18D0"/>
    <w:rsid w:val="004C1A20"/>
    <w:rsid w:val="004C1BFB"/>
    <w:rsid w:val="004C1C62"/>
    <w:rsid w:val="004C1CB0"/>
    <w:rsid w:val="004C1CED"/>
    <w:rsid w:val="004C1F19"/>
    <w:rsid w:val="004C20B3"/>
    <w:rsid w:val="004C20C8"/>
    <w:rsid w:val="004C2119"/>
    <w:rsid w:val="004C2173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383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356"/>
    <w:rsid w:val="004C757C"/>
    <w:rsid w:val="004C758C"/>
    <w:rsid w:val="004C75C5"/>
    <w:rsid w:val="004C7922"/>
    <w:rsid w:val="004C7998"/>
    <w:rsid w:val="004C7D2A"/>
    <w:rsid w:val="004C7D43"/>
    <w:rsid w:val="004D00C6"/>
    <w:rsid w:val="004D03F1"/>
    <w:rsid w:val="004D07F5"/>
    <w:rsid w:val="004D0F76"/>
    <w:rsid w:val="004D0FA4"/>
    <w:rsid w:val="004D0FB1"/>
    <w:rsid w:val="004D164C"/>
    <w:rsid w:val="004D1972"/>
    <w:rsid w:val="004D19A4"/>
    <w:rsid w:val="004D1B95"/>
    <w:rsid w:val="004D1BD2"/>
    <w:rsid w:val="004D1C36"/>
    <w:rsid w:val="004D2029"/>
    <w:rsid w:val="004D22D9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AC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B9E"/>
    <w:rsid w:val="004D5C1D"/>
    <w:rsid w:val="004D5FDC"/>
    <w:rsid w:val="004D5FF3"/>
    <w:rsid w:val="004D64BD"/>
    <w:rsid w:val="004D67B4"/>
    <w:rsid w:val="004D698C"/>
    <w:rsid w:val="004D69A5"/>
    <w:rsid w:val="004D6BA2"/>
    <w:rsid w:val="004D6BA9"/>
    <w:rsid w:val="004D6FD8"/>
    <w:rsid w:val="004D703B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7CF"/>
    <w:rsid w:val="004E0ACE"/>
    <w:rsid w:val="004E16A9"/>
    <w:rsid w:val="004E1D74"/>
    <w:rsid w:val="004E1E22"/>
    <w:rsid w:val="004E1E35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55E"/>
    <w:rsid w:val="004E3ADD"/>
    <w:rsid w:val="004E3D95"/>
    <w:rsid w:val="004E3E08"/>
    <w:rsid w:val="004E44E9"/>
    <w:rsid w:val="004E450B"/>
    <w:rsid w:val="004E45C8"/>
    <w:rsid w:val="004E474F"/>
    <w:rsid w:val="004E48A9"/>
    <w:rsid w:val="004E51F9"/>
    <w:rsid w:val="004E5381"/>
    <w:rsid w:val="004E5CF2"/>
    <w:rsid w:val="004E5F94"/>
    <w:rsid w:val="004E6025"/>
    <w:rsid w:val="004E67BD"/>
    <w:rsid w:val="004E67EE"/>
    <w:rsid w:val="004E6869"/>
    <w:rsid w:val="004E7265"/>
    <w:rsid w:val="004E73E1"/>
    <w:rsid w:val="004E73F8"/>
    <w:rsid w:val="004E78EF"/>
    <w:rsid w:val="004E7A2C"/>
    <w:rsid w:val="004E7A36"/>
    <w:rsid w:val="004F009D"/>
    <w:rsid w:val="004F02D3"/>
    <w:rsid w:val="004F03C3"/>
    <w:rsid w:val="004F0457"/>
    <w:rsid w:val="004F0866"/>
    <w:rsid w:val="004F096C"/>
    <w:rsid w:val="004F0BD1"/>
    <w:rsid w:val="004F11E0"/>
    <w:rsid w:val="004F11E3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3DCC"/>
    <w:rsid w:val="004F476F"/>
    <w:rsid w:val="004F4885"/>
    <w:rsid w:val="004F492D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6E16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0AF"/>
    <w:rsid w:val="005013A1"/>
    <w:rsid w:val="00501681"/>
    <w:rsid w:val="00501A3F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492A"/>
    <w:rsid w:val="00504F22"/>
    <w:rsid w:val="00505091"/>
    <w:rsid w:val="00505648"/>
    <w:rsid w:val="0050591D"/>
    <w:rsid w:val="00505A3E"/>
    <w:rsid w:val="00505C61"/>
    <w:rsid w:val="00505F5E"/>
    <w:rsid w:val="005060AC"/>
    <w:rsid w:val="00506773"/>
    <w:rsid w:val="0050678C"/>
    <w:rsid w:val="005068DD"/>
    <w:rsid w:val="00506983"/>
    <w:rsid w:val="0050750A"/>
    <w:rsid w:val="0050798F"/>
    <w:rsid w:val="00507C9F"/>
    <w:rsid w:val="00507CE2"/>
    <w:rsid w:val="00507D1D"/>
    <w:rsid w:val="00510090"/>
    <w:rsid w:val="005108E5"/>
    <w:rsid w:val="0051098F"/>
    <w:rsid w:val="00510C48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3D"/>
    <w:rsid w:val="005120C1"/>
    <w:rsid w:val="00512165"/>
    <w:rsid w:val="00512362"/>
    <w:rsid w:val="00512680"/>
    <w:rsid w:val="00512779"/>
    <w:rsid w:val="00512B12"/>
    <w:rsid w:val="00512E2E"/>
    <w:rsid w:val="00512EF7"/>
    <w:rsid w:val="00512F09"/>
    <w:rsid w:val="00512FA3"/>
    <w:rsid w:val="0051300E"/>
    <w:rsid w:val="00513079"/>
    <w:rsid w:val="00513340"/>
    <w:rsid w:val="00513495"/>
    <w:rsid w:val="00513580"/>
    <w:rsid w:val="005137E7"/>
    <w:rsid w:val="0051386B"/>
    <w:rsid w:val="00513889"/>
    <w:rsid w:val="00513BAA"/>
    <w:rsid w:val="00513EA6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5909"/>
    <w:rsid w:val="00516393"/>
    <w:rsid w:val="00516C76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A19"/>
    <w:rsid w:val="00520C30"/>
    <w:rsid w:val="00520CE6"/>
    <w:rsid w:val="00520EA9"/>
    <w:rsid w:val="00521083"/>
    <w:rsid w:val="005211B7"/>
    <w:rsid w:val="005212F5"/>
    <w:rsid w:val="0052144F"/>
    <w:rsid w:val="005215D9"/>
    <w:rsid w:val="0052160D"/>
    <w:rsid w:val="00521694"/>
    <w:rsid w:val="00521A30"/>
    <w:rsid w:val="00521C82"/>
    <w:rsid w:val="00521DAE"/>
    <w:rsid w:val="00521DB3"/>
    <w:rsid w:val="00521DF9"/>
    <w:rsid w:val="005220C5"/>
    <w:rsid w:val="005222BA"/>
    <w:rsid w:val="005227DB"/>
    <w:rsid w:val="00522B4A"/>
    <w:rsid w:val="00522C60"/>
    <w:rsid w:val="00522FB0"/>
    <w:rsid w:val="005231AF"/>
    <w:rsid w:val="005236C8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3DD"/>
    <w:rsid w:val="005249B1"/>
    <w:rsid w:val="00524D42"/>
    <w:rsid w:val="0052522D"/>
    <w:rsid w:val="0052535A"/>
    <w:rsid w:val="005256C0"/>
    <w:rsid w:val="005260FE"/>
    <w:rsid w:val="0052647E"/>
    <w:rsid w:val="00526521"/>
    <w:rsid w:val="005266BA"/>
    <w:rsid w:val="0052670E"/>
    <w:rsid w:val="005268D9"/>
    <w:rsid w:val="005268E3"/>
    <w:rsid w:val="00526B3D"/>
    <w:rsid w:val="00526BB2"/>
    <w:rsid w:val="00526CDE"/>
    <w:rsid w:val="00526EE7"/>
    <w:rsid w:val="005274B6"/>
    <w:rsid w:val="005276FA"/>
    <w:rsid w:val="00527BC6"/>
    <w:rsid w:val="00527BE8"/>
    <w:rsid w:val="0053031D"/>
    <w:rsid w:val="00530B0F"/>
    <w:rsid w:val="00531615"/>
    <w:rsid w:val="0053168D"/>
    <w:rsid w:val="005317E6"/>
    <w:rsid w:val="005322F7"/>
    <w:rsid w:val="005324CB"/>
    <w:rsid w:val="005327E3"/>
    <w:rsid w:val="00532BDA"/>
    <w:rsid w:val="005332AD"/>
    <w:rsid w:val="005335A8"/>
    <w:rsid w:val="005337FE"/>
    <w:rsid w:val="00533951"/>
    <w:rsid w:val="0053398F"/>
    <w:rsid w:val="00533A8F"/>
    <w:rsid w:val="00534222"/>
    <w:rsid w:val="00534874"/>
    <w:rsid w:val="00534A95"/>
    <w:rsid w:val="00535893"/>
    <w:rsid w:val="005358A8"/>
    <w:rsid w:val="00535A6D"/>
    <w:rsid w:val="00535E40"/>
    <w:rsid w:val="005361FF"/>
    <w:rsid w:val="0053633E"/>
    <w:rsid w:val="00536597"/>
    <w:rsid w:val="00536C40"/>
    <w:rsid w:val="00536CA2"/>
    <w:rsid w:val="00536D5E"/>
    <w:rsid w:val="00536F8E"/>
    <w:rsid w:val="0053708B"/>
    <w:rsid w:val="0053732C"/>
    <w:rsid w:val="005376CD"/>
    <w:rsid w:val="005377C2"/>
    <w:rsid w:val="00537808"/>
    <w:rsid w:val="00537BD8"/>
    <w:rsid w:val="00540209"/>
    <w:rsid w:val="005406AA"/>
    <w:rsid w:val="005409BC"/>
    <w:rsid w:val="00540ABE"/>
    <w:rsid w:val="00540C73"/>
    <w:rsid w:val="00540D6C"/>
    <w:rsid w:val="00540EA7"/>
    <w:rsid w:val="00540F49"/>
    <w:rsid w:val="0054111A"/>
    <w:rsid w:val="00541187"/>
    <w:rsid w:val="00541219"/>
    <w:rsid w:val="005414E2"/>
    <w:rsid w:val="00541C93"/>
    <w:rsid w:val="00541CEA"/>
    <w:rsid w:val="00541CF2"/>
    <w:rsid w:val="00541F7D"/>
    <w:rsid w:val="005421A8"/>
    <w:rsid w:val="005425BA"/>
    <w:rsid w:val="00542D18"/>
    <w:rsid w:val="00542E43"/>
    <w:rsid w:val="005430D1"/>
    <w:rsid w:val="005432E3"/>
    <w:rsid w:val="00543381"/>
    <w:rsid w:val="0054389E"/>
    <w:rsid w:val="00543EB5"/>
    <w:rsid w:val="005440BA"/>
    <w:rsid w:val="00544210"/>
    <w:rsid w:val="00544640"/>
    <w:rsid w:val="0054472E"/>
    <w:rsid w:val="00544B7B"/>
    <w:rsid w:val="00544BA2"/>
    <w:rsid w:val="00544D44"/>
    <w:rsid w:val="005454F1"/>
    <w:rsid w:val="005458AD"/>
    <w:rsid w:val="00545981"/>
    <w:rsid w:val="00545A2D"/>
    <w:rsid w:val="00545A74"/>
    <w:rsid w:val="00545C9A"/>
    <w:rsid w:val="0054653A"/>
    <w:rsid w:val="0054695A"/>
    <w:rsid w:val="005469E3"/>
    <w:rsid w:val="00546BFE"/>
    <w:rsid w:val="00546D90"/>
    <w:rsid w:val="0054726B"/>
    <w:rsid w:val="00547356"/>
    <w:rsid w:val="005473F0"/>
    <w:rsid w:val="00547615"/>
    <w:rsid w:val="0054762F"/>
    <w:rsid w:val="0054769D"/>
    <w:rsid w:val="00547B26"/>
    <w:rsid w:val="00547DD8"/>
    <w:rsid w:val="005506CF"/>
    <w:rsid w:val="00550CD2"/>
    <w:rsid w:val="00550F80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D5A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DF5"/>
    <w:rsid w:val="00556F2D"/>
    <w:rsid w:val="00557249"/>
    <w:rsid w:val="00557430"/>
    <w:rsid w:val="005576DA"/>
    <w:rsid w:val="00557933"/>
    <w:rsid w:val="00557BB5"/>
    <w:rsid w:val="00557D8D"/>
    <w:rsid w:val="00557E53"/>
    <w:rsid w:val="00560017"/>
    <w:rsid w:val="00560442"/>
    <w:rsid w:val="00560638"/>
    <w:rsid w:val="005606C2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4EC"/>
    <w:rsid w:val="005627C1"/>
    <w:rsid w:val="0056280B"/>
    <w:rsid w:val="005628AE"/>
    <w:rsid w:val="005629EF"/>
    <w:rsid w:val="00562B12"/>
    <w:rsid w:val="00562C85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831"/>
    <w:rsid w:val="00565025"/>
    <w:rsid w:val="005651EB"/>
    <w:rsid w:val="005652C7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C9C"/>
    <w:rsid w:val="00566D98"/>
    <w:rsid w:val="00567020"/>
    <w:rsid w:val="0056734D"/>
    <w:rsid w:val="00567430"/>
    <w:rsid w:val="0056773A"/>
    <w:rsid w:val="005678DE"/>
    <w:rsid w:val="00567B17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42C"/>
    <w:rsid w:val="00571654"/>
    <w:rsid w:val="0057186A"/>
    <w:rsid w:val="00571916"/>
    <w:rsid w:val="005719EB"/>
    <w:rsid w:val="00571A4E"/>
    <w:rsid w:val="00571DB4"/>
    <w:rsid w:val="0057205D"/>
    <w:rsid w:val="00572392"/>
    <w:rsid w:val="005723D9"/>
    <w:rsid w:val="00572952"/>
    <w:rsid w:val="00572FD6"/>
    <w:rsid w:val="005730F1"/>
    <w:rsid w:val="0057314F"/>
    <w:rsid w:val="00573493"/>
    <w:rsid w:val="0057374F"/>
    <w:rsid w:val="0057376B"/>
    <w:rsid w:val="005740DC"/>
    <w:rsid w:val="00574143"/>
    <w:rsid w:val="0057423B"/>
    <w:rsid w:val="0057424E"/>
    <w:rsid w:val="005749BC"/>
    <w:rsid w:val="00574E59"/>
    <w:rsid w:val="0057527A"/>
    <w:rsid w:val="005753CD"/>
    <w:rsid w:val="00575523"/>
    <w:rsid w:val="005755DD"/>
    <w:rsid w:val="00575615"/>
    <w:rsid w:val="00575809"/>
    <w:rsid w:val="005759C1"/>
    <w:rsid w:val="00575DEB"/>
    <w:rsid w:val="00575E04"/>
    <w:rsid w:val="0057621F"/>
    <w:rsid w:val="0057669F"/>
    <w:rsid w:val="0057677D"/>
    <w:rsid w:val="00576877"/>
    <w:rsid w:val="00576D8F"/>
    <w:rsid w:val="0057710B"/>
    <w:rsid w:val="00577237"/>
    <w:rsid w:val="005773C5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5D"/>
    <w:rsid w:val="0058257E"/>
    <w:rsid w:val="005827A7"/>
    <w:rsid w:val="00582A60"/>
    <w:rsid w:val="00582C9C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CB7"/>
    <w:rsid w:val="00583D96"/>
    <w:rsid w:val="00583F8F"/>
    <w:rsid w:val="00584160"/>
    <w:rsid w:val="0058419F"/>
    <w:rsid w:val="00584643"/>
    <w:rsid w:val="005848EC"/>
    <w:rsid w:val="00584A71"/>
    <w:rsid w:val="00584D20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98"/>
    <w:rsid w:val="005901A5"/>
    <w:rsid w:val="005901D2"/>
    <w:rsid w:val="0059035E"/>
    <w:rsid w:val="00590682"/>
    <w:rsid w:val="00590A86"/>
    <w:rsid w:val="00590B11"/>
    <w:rsid w:val="00590E83"/>
    <w:rsid w:val="005912E0"/>
    <w:rsid w:val="0059154B"/>
    <w:rsid w:val="00591EA3"/>
    <w:rsid w:val="00591F87"/>
    <w:rsid w:val="0059249F"/>
    <w:rsid w:val="00592585"/>
    <w:rsid w:val="00592B0F"/>
    <w:rsid w:val="0059305D"/>
    <w:rsid w:val="00593EE1"/>
    <w:rsid w:val="00594099"/>
    <w:rsid w:val="00594651"/>
    <w:rsid w:val="005947E0"/>
    <w:rsid w:val="00594C35"/>
    <w:rsid w:val="00594E7A"/>
    <w:rsid w:val="0059511B"/>
    <w:rsid w:val="0059520C"/>
    <w:rsid w:val="00595261"/>
    <w:rsid w:val="0059527C"/>
    <w:rsid w:val="0059575E"/>
    <w:rsid w:val="005957D7"/>
    <w:rsid w:val="005958CB"/>
    <w:rsid w:val="005963CB"/>
    <w:rsid w:val="0059682B"/>
    <w:rsid w:val="0059684D"/>
    <w:rsid w:val="005968CF"/>
    <w:rsid w:val="00596B1A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8B7"/>
    <w:rsid w:val="005A2A4F"/>
    <w:rsid w:val="005A2B92"/>
    <w:rsid w:val="005A2CA3"/>
    <w:rsid w:val="005A2CFC"/>
    <w:rsid w:val="005A2FA4"/>
    <w:rsid w:val="005A2FAE"/>
    <w:rsid w:val="005A3297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999"/>
    <w:rsid w:val="005A4A56"/>
    <w:rsid w:val="005A4AAD"/>
    <w:rsid w:val="005A4BAB"/>
    <w:rsid w:val="005A4F21"/>
    <w:rsid w:val="005A507C"/>
    <w:rsid w:val="005A58BE"/>
    <w:rsid w:val="005A65DF"/>
    <w:rsid w:val="005A671C"/>
    <w:rsid w:val="005A682D"/>
    <w:rsid w:val="005A6897"/>
    <w:rsid w:val="005A6F59"/>
    <w:rsid w:val="005A7291"/>
    <w:rsid w:val="005A75A6"/>
    <w:rsid w:val="005A7866"/>
    <w:rsid w:val="005A7C54"/>
    <w:rsid w:val="005B0165"/>
    <w:rsid w:val="005B0329"/>
    <w:rsid w:val="005B038D"/>
    <w:rsid w:val="005B03F7"/>
    <w:rsid w:val="005B0738"/>
    <w:rsid w:val="005B09BC"/>
    <w:rsid w:val="005B0E72"/>
    <w:rsid w:val="005B0F38"/>
    <w:rsid w:val="005B1041"/>
    <w:rsid w:val="005B1F03"/>
    <w:rsid w:val="005B24C8"/>
    <w:rsid w:val="005B251F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243"/>
    <w:rsid w:val="005B66D2"/>
    <w:rsid w:val="005B6A10"/>
    <w:rsid w:val="005B6BAC"/>
    <w:rsid w:val="005B6E96"/>
    <w:rsid w:val="005B708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72F"/>
    <w:rsid w:val="005C111F"/>
    <w:rsid w:val="005C120D"/>
    <w:rsid w:val="005C121D"/>
    <w:rsid w:val="005C133E"/>
    <w:rsid w:val="005C137D"/>
    <w:rsid w:val="005C13F3"/>
    <w:rsid w:val="005C1528"/>
    <w:rsid w:val="005C1552"/>
    <w:rsid w:val="005C162E"/>
    <w:rsid w:val="005C19A6"/>
    <w:rsid w:val="005C1C6E"/>
    <w:rsid w:val="005C1EB9"/>
    <w:rsid w:val="005C1F51"/>
    <w:rsid w:val="005C20CD"/>
    <w:rsid w:val="005C22A1"/>
    <w:rsid w:val="005C2738"/>
    <w:rsid w:val="005C280F"/>
    <w:rsid w:val="005C2927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2"/>
    <w:rsid w:val="005C6358"/>
    <w:rsid w:val="005C67E9"/>
    <w:rsid w:val="005C6901"/>
    <w:rsid w:val="005C6965"/>
    <w:rsid w:val="005C6CE0"/>
    <w:rsid w:val="005C6EE5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4C"/>
    <w:rsid w:val="005D03A2"/>
    <w:rsid w:val="005D05BB"/>
    <w:rsid w:val="005D08FB"/>
    <w:rsid w:val="005D0BDC"/>
    <w:rsid w:val="005D0E04"/>
    <w:rsid w:val="005D0E82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28A"/>
    <w:rsid w:val="005D2AA7"/>
    <w:rsid w:val="005D2B50"/>
    <w:rsid w:val="005D2EE0"/>
    <w:rsid w:val="005D2FB1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21F"/>
    <w:rsid w:val="005D6414"/>
    <w:rsid w:val="005D641C"/>
    <w:rsid w:val="005D6545"/>
    <w:rsid w:val="005D6633"/>
    <w:rsid w:val="005D690D"/>
    <w:rsid w:val="005D7223"/>
    <w:rsid w:val="005D7ACB"/>
    <w:rsid w:val="005E000B"/>
    <w:rsid w:val="005E0294"/>
    <w:rsid w:val="005E0392"/>
    <w:rsid w:val="005E03CA"/>
    <w:rsid w:val="005E0486"/>
    <w:rsid w:val="005E05EA"/>
    <w:rsid w:val="005E0E28"/>
    <w:rsid w:val="005E12EA"/>
    <w:rsid w:val="005E16E7"/>
    <w:rsid w:val="005E183F"/>
    <w:rsid w:val="005E18C5"/>
    <w:rsid w:val="005E1DD5"/>
    <w:rsid w:val="005E1E7B"/>
    <w:rsid w:val="005E20A3"/>
    <w:rsid w:val="005E214F"/>
    <w:rsid w:val="005E2267"/>
    <w:rsid w:val="005E24F6"/>
    <w:rsid w:val="005E268E"/>
    <w:rsid w:val="005E2862"/>
    <w:rsid w:val="005E2BB9"/>
    <w:rsid w:val="005E2BE1"/>
    <w:rsid w:val="005E2CC4"/>
    <w:rsid w:val="005E2DE1"/>
    <w:rsid w:val="005E2EBE"/>
    <w:rsid w:val="005E3779"/>
    <w:rsid w:val="005E38C1"/>
    <w:rsid w:val="005E3CB7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8A7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7CA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59D"/>
    <w:rsid w:val="005F296D"/>
    <w:rsid w:val="005F2E3A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4F22"/>
    <w:rsid w:val="005F5065"/>
    <w:rsid w:val="005F51C6"/>
    <w:rsid w:val="005F561E"/>
    <w:rsid w:val="005F5906"/>
    <w:rsid w:val="005F5A55"/>
    <w:rsid w:val="005F5D47"/>
    <w:rsid w:val="005F5EA1"/>
    <w:rsid w:val="005F5EE1"/>
    <w:rsid w:val="005F60E9"/>
    <w:rsid w:val="005F6770"/>
    <w:rsid w:val="005F69C6"/>
    <w:rsid w:val="005F6CA3"/>
    <w:rsid w:val="005F6D6D"/>
    <w:rsid w:val="005F6FE8"/>
    <w:rsid w:val="005F7360"/>
    <w:rsid w:val="005F743D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62"/>
    <w:rsid w:val="00601287"/>
    <w:rsid w:val="006012E9"/>
    <w:rsid w:val="00601470"/>
    <w:rsid w:val="00602085"/>
    <w:rsid w:val="006023DB"/>
    <w:rsid w:val="00602421"/>
    <w:rsid w:val="006024AA"/>
    <w:rsid w:val="0060257D"/>
    <w:rsid w:val="00602968"/>
    <w:rsid w:val="00602B22"/>
    <w:rsid w:val="00602D15"/>
    <w:rsid w:val="00602E9D"/>
    <w:rsid w:val="00602F92"/>
    <w:rsid w:val="0060346D"/>
    <w:rsid w:val="0060364A"/>
    <w:rsid w:val="0060369E"/>
    <w:rsid w:val="006039B6"/>
    <w:rsid w:val="00603B8F"/>
    <w:rsid w:val="00603C9C"/>
    <w:rsid w:val="00603CAB"/>
    <w:rsid w:val="00603CF4"/>
    <w:rsid w:val="00603D58"/>
    <w:rsid w:val="00603E0F"/>
    <w:rsid w:val="00604023"/>
    <w:rsid w:val="00604218"/>
    <w:rsid w:val="00604499"/>
    <w:rsid w:val="006047F7"/>
    <w:rsid w:val="00604992"/>
    <w:rsid w:val="006049CE"/>
    <w:rsid w:val="00604B14"/>
    <w:rsid w:val="00604C86"/>
    <w:rsid w:val="00605A43"/>
    <w:rsid w:val="00605D03"/>
    <w:rsid w:val="006063F8"/>
    <w:rsid w:val="0060653A"/>
    <w:rsid w:val="0060655E"/>
    <w:rsid w:val="006066A4"/>
    <w:rsid w:val="00606B10"/>
    <w:rsid w:val="00606BF9"/>
    <w:rsid w:val="00606D62"/>
    <w:rsid w:val="00606E4B"/>
    <w:rsid w:val="00606F09"/>
    <w:rsid w:val="00607039"/>
    <w:rsid w:val="006071E0"/>
    <w:rsid w:val="00607324"/>
    <w:rsid w:val="00607448"/>
    <w:rsid w:val="0060779C"/>
    <w:rsid w:val="0060791C"/>
    <w:rsid w:val="00607AA4"/>
    <w:rsid w:val="00607ADB"/>
    <w:rsid w:val="00607B93"/>
    <w:rsid w:val="00607F4E"/>
    <w:rsid w:val="00607FB4"/>
    <w:rsid w:val="006100CF"/>
    <w:rsid w:val="00610402"/>
    <w:rsid w:val="006104B6"/>
    <w:rsid w:val="0061053E"/>
    <w:rsid w:val="00610555"/>
    <w:rsid w:val="0061056B"/>
    <w:rsid w:val="0061099D"/>
    <w:rsid w:val="00610B1B"/>
    <w:rsid w:val="00610E03"/>
    <w:rsid w:val="0061104F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514"/>
    <w:rsid w:val="00613753"/>
    <w:rsid w:val="00613900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505E"/>
    <w:rsid w:val="0061525C"/>
    <w:rsid w:val="0061548F"/>
    <w:rsid w:val="006155A2"/>
    <w:rsid w:val="00615632"/>
    <w:rsid w:val="0061587E"/>
    <w:rsid w:val="00615D87"/>
    <w:rsid w:val="00615FCA"/>
    <w:rsid w:val="00616030"/>
    <w:rsid w:val="006162FD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69B"/>
    <w:rsid w:val="00617741"/>
    <w:rsid w:val="00617819"/>
    <w:rsid w:val="006179F6"/>
    <w:rsid w:val="00617D06"/>
    <w:rsid w:val="00617E22"/>
    <w:rsid w:val="00617E7C"/>
    <w:rsid w:val="006200DE"/>
    <w:rsid w:val="0062032F"/>
    <w:rsid w:val="00620602"/>
    <w:rsid w:val="00620670"/>
    <w:rsid w:val="006207F8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206C"/>
    <w:rsid w:val="00622FAE"/>
    <w:rsid w:val="00623062"/>
    <w:rsid w:val="00623123"/>
    <w:rsid w:val="0062326B"/>
    <w:rsid w:val="00624617"/>
    <w:rsid w:val="00624648"/>
    <w:rsid w:val="00624761"/>
    <w:rsid w:val="00624CAE"/>
    <w:rsid w:val="00624CC7"/>
    <w:rsid w:val="0062500F"/>
    <w:rsid w:val="006250B2"/>
    <w:rsid w:val="006250F0"/>
    <w:rsid w:val="00625D25"/>
    <w:rsid w:val="00625DAC"/>
    <w:rsid w:val="006260B9"/>
    <w:rsid w:val="00626447"/>
    <w:rsid w:val="006266F1"/>
    <w:rsid w:val="006269D3"/>
    <w:rsid w:val="00626D02"/>
    <w:rsid w:val="00626DCB"/>
    <w:rsid w:val="006277DC"/>
    <w:rsid w:val="00627C54"/>
    <w:rsid w:val="00627CB6"/>
    <w:rsid w:val="00627F75"/>
    <w:rsid w:val="00627FE1"/>
    <w:rsid w:val="0063006F"/>
    <w:rsid w:val="0063023C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3442"/>
    <w:rsid w:val="006338F6"/>
    <w:rsid w:val="00633B71"/>
    <w:rsid w:val="00633C85"/>
    <w:rsid w:val="00633EAF"/>
    <w:rsid w:val="00633EE3"/>
    <w:rsid w:val="006342CF"/>
    <w:rsid w:val="00634BEC"/>
    <w:rsid w:val="00634DDD"/>
    <w:rsid w:val="00635194"/>
    <w:rsid w:val="006351B0"/>
    <w:rsid w:val="006352A8"/>
    <w:rsid w:val="006352EC"/>
    <w:rsid w:val="006353CB"/>
    <w:rsid w:val="006353D1"/>
    <w:rsid w:val="00635482"/>
    <w:rsid w:val="0063583B"/>
    <w:rsid w:val="00635FE9"/>
    <w:rsid w:val="00636095"/>
    <w:rsid w:val="00636521"/>
    <w:rsid w:val="00636B10"/>
    <w:rsid w:val="00636B83"/>
    <w:rsid w:val="00636B94"/>
    <w:rsid w:val="00636CB9"/>
    <w:rsid w:val="00636D8F"/>
    <w:rsid w:val="00636F0C"/>
    <w:rsid w:val="00637265"/>
    <w:rsid w:val="006379CF"/>
    <w:rsid w:val="00637AF8"/>
    <w:rsid w:val="00637AF9"/>
    <w:rsid w:val="00637D03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DF1"/>
    <w:rsid w:val="00641E33"/>
    <w:rsid w:val="00641EF4"/>
    <w:rsid w:val="00642097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70"/>
    <w:rsid w:val="00643F5D"/>
    <w:rsid w:val="00643FAF"/>
    <w:rsid w:val="006442F3"/>
    <w:rsid w:val="00644389"/>
    <w:rsid w:val="006443DA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970"/>
    <w:rsid w:val="00645D43"/>
    <w:rsid w:val="00645E97"/>
    <w:rsid w:val="006460A7"/>
    <w:rsid w:val="0064615D"/>
    <w:rsid w:val="006462DA"/>
    <w:rsid w:val="006463B2"/>
    <w:rsid w:val="006467FC"/>
    <w:rsid w:val="00647268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3B1"/>
    <w:rsid w:val="006506E0"/>
    <w:rsid w:val="00650A75"/>
    <w:rsid w:val="00650A96"/>
    <w:rsid w:val="00650B1C"/>
    <w:rsid w:val="00650FE9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3F9"/>
    <w:rsid w:val="00652484"/>
    <w:rsid w:val="006529D6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E72"/>
    <w:rsid w:val="00653F8F"/>
    <w:rsid w:val="00654153"/>
    <w:rsid w:val="006542C7"/>
    <w:rsid w:val="00654873"/>
    <w:rsid w:val="00654883"/>
    <w:rsid w:val="006548D1"/>
    <w:rsid w:val="00654C16"/>
    <w:rsid w:val="00654DE0"/>
    <w:rsid w:val="00654F28"/>
    <w:rsid w:val="006550A7"/>
    <w:rsid w:val="0065575C"/>
    <w:rsid w:val="00655AB2"/>
    <w:rsid w:val="00655E2A"/>
    <w:rsid w:val="00656C68"/>
    <w:rsid w:val="00656DBE"/>
    <w:rsid w:val="00657038"/>
    <w:rsid w:val="0065761B"/>
    <w:rsid w:val="00657871"/>
    <w:rsid w:val="00657A1D"/>
    <w:rsid w:val="00657B66"/>
    <w:rsid w:val="00657BD8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546"/>
    <w:rsid w:val="006619B7"/>
    <w:rsid w:val="00661A63"/>
    <w:rsid w:val="00662320"/>
    <w:rsid w:val="006623DE"/>
    <w:rsid w:val="006625AF"/>
    <w:rsid w:val="00662850"/>
    <w:rsid w:val="00662D6D"/>
    <w:rsid w:val="00662E00"/>
    <w:rsid w:val="006630BC"/>
    <w:rsid w:val="006633CA"/>
    <w:rsid w:val="006635F9"/>
    <w:rsid w:val="006637F3"/>
    <w:rsid w:val="0066381E"/>
    <w:rsid w:val="00663A00"/>
    <w:rsid w:val="00663D9E"/>
    <w:rsid w:val="00663FB1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2EA"/>
    <w:rsid w:val="0066551A"/>
    <w:rsid w:val="00665616"/>
    <w:rsid w:val="0066593B"/>
    <w:rsid w:val="00665A99"/>
    <w:rsid w:val="00665B76"/>
    <w:rsid w:val="00665DC1"/>
    <w:rsid w:val="00665EEF"/>
    <w:rsid w:val="00665FBA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69"/>
    <w:rsid w:val="00672E9B"/>
    <w:rsid w:val="0067301B"/>
    <w:rsid w:val="006736FF"/>
    <w:rsid w:val="00673AA7"/>
    <w:rsid w:val="00673C4D"/>
    <w:rsid w:val="00673C5E"/>
    <w:rsid w:val="00673EA6"/>
    <w:rsid w:val="006740C2"/>
    <w:rsid w:val="0067435B"/>
    <w:rsid w:val="00674BA8"/>
    <w:rsid w:val="00674BE4"/>
    <w:rsid w:val="00674DFE"/>
    <w:rsid w:val="00675041"/>
    <w:rsid w:val="006750E2"/>
    <w:rsid w:val="006751AF"/>
    <w:rsid w:val="006754CD"/>
    <w:rsid w:val="00675755"/>
    <w:rsid w:val="00675784"/>
    <w:rsid w:val="00675796"/>
    <w:rsid w:val="00675958"/>
    <w:rsid w:val="00675AD4"/>
    <w:rsid w:val="0067632F"/>
    <w:rsid w:val="00676352"/>
    <w:rsid w:val="006763E8"/>
    <w:rsid w:val="006764B4"/>
    <w:rsid w:val="006764BE"/>
    <w:rsid w:val="00676546"/>
    <w:rsid w:val="0067676F"/>
    <w:rsid w:val="006769B6"/>
    <w:rsid w:val="00676B0C"/>
    <w:rsid w:val="00676FF0"/>
    <w:rsid w:val="00677EFE"/>
    <w:rsid w:val="00680879"/>
    <w:rsid w:val="00680A4F"/>
    <w:rsid w:val="00680CFF"/>
    <w:rsid w:val="00680EA9"/>
    <w:rsid w:val="0068105F"/>
    <w:rsid w:val="0068119A"/>
    <w:rsid w:val="006816F6"/>
    <w:rsid w:val="0068175E"/>
    <w:rsid w:val="0068178E"/>
    <w:rsid w:val="00681CC9"/>
    <w:rsid w:val="0068208C"/>
    <w:rsid w:val="0068221C"/>
    <w:rsid w:val="006827D9"/>
    <w:rsid w:val="00682C59"/>
    <w:rsid w:val="0068341A"/>
    <w:rsid w:val="00683830"/>
    <w:rsid w:val="00683D83"/>
    <w:rsid w:val="006841D2"/>
    <w:rsid w:val="006848CA"/>
    <w:rsid w:val="00684A26"/>
    <w:rsid w:val="00684E1F"/>
    <w:rsid w:val="006851A7"/>
    <w:rsid w:val="0068570C"/>
    <w:rsid w:val="0068576D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87E75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023"/>
    <w:rsid w:val="0069215B"/>
    <w:rsid w:val="00692222"/>
    <w:rsid w:val="00692426"/>
    <w:rsid w:val="006924A8"/>
    <w:rsid w:val="00692619"/>
    <w:rsid w:val="00692630"/>
    <w:rsid w:val="00692B2C"/>
    <w:rsid w:val="00692CF7"/>
    <w:rsid w:val="00692DFA"/>
    <w:rsid w:val="006932AF"/>
    <w:rsid w:val="006932EB"/>
    <w:rsid w:val="0069344B"/>
    <w:rsid w:val="006939F2"/>
    <w:rsid w:val="00693BC8"/>
    <w:rsid w:val="00693F4D"/>
    <w:rsid w:val="00694249"/>
    <w:rsid w:val="00694A5E"/>
    <w:rsid w:val="00694BA7"/>
    <w:rsid w:val="00694E93"/>
    <w:rsid w:val="00695173"/>
    <w:rsid w:val="006958CB"/>
    <w:rsid w:val="00695A23"/>
    <w:rsid w:val="00695EFB"/>
    <w:rsid w:val="00695F70"/>
    <w:rsid w:val="00696E78"/>
    <w:rsid w:val="00696EE0"/>
    <w:rsid w:val="0069703D"/>
    <w:rsid w:val="006970AE"/>
    <w:rsid w:val="006973A0"/>
    <w:rsid w:val="006976D9"/>
    <w:rsid w:val="00697F00"/>
    <w:rsid w:val="006A0446"/>
    <w:rsid w:val="006A0684"/>
    <w:rsid w:val="006A0B7B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3AFC"/>
    <w:rsid w:val="006A3B63"/>
    <w:rsid w:val="006A3C93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92"/>
    <w:rsid w:val="006A5634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AC"/>
    <w:rsid w:val="006B101F"/>
    <w:rsid w:val="006B119E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F4F"/>
    <w:rsid w:val="006B3337"/>
    <w:rsid w:val="006B3357"/>
    <w:rsid w:val="006B346D"/>
    <w:rsid w:val="006B3B90"/>
    <w:rsid w:val="006B3D76"/>
    <w:rsid w:val="006B4085"/>
    <w:rsid w:val="006B42E7"/>
    <w:rsid w:val="006B45F7"/>
    <w:rsid w:val="006B46BC"/>
    <w:rsid w:val="006B48DD"/>
    <w:rsid w:val="006B49AC"/>
    <w:rsid w:val="006B4B64"/>
    <w:rsid w:val="006B4B79"/>
    <w:rsid w:val="006B535C"/>
    <w:rsid w:val="006B5431"/>
    <w:rsid w:val="006B5607"/>
    <w:rsid w:val="006B5683"/>
    <w:rsid w:val="006B5A28"/>
    <w:rsid w:val="006B5C94"/>
    <w:rsid w:val="006B5D13"/>
    <w:rsid w:val="006B60FA"/>
    <w:rsid w:val="006B630B"/>
    <w:rsid w:val="006B6815"/>
    <w:rsid w:val="006B68B1"/>
    <w:rsid w:val="006B6953"/>
    <w:rsid w:val="006B6971"/>
    <w:rsid w:val="006B6EB3"/>
    <w:rsid w:val="006B7187"/>
    <w:rsid w:val="006B7223"/>
    <w:rsid w:val="006B74CE"/>
    <w:rsid w:val="006B7DC9"/>
    <w:rsid w:val="006B7E39"/>
    <w:rsid w:val="006C0002"/>
    <w:rsid w:val="006C0352"/>
    <w:rsid w:val="006C0BE1"/>
    <w:rsid w:val="006C0F83"/>
    <w:rsid w:val="006C0FF2"/>
    <w:rsid w:val="006C10A9"/>
    <w:rsid w:val="006C165E"/>
    <w:rsid w:val="006C186F"/>
    <w:rsid w:val="006C18E1"/>
    <w:rsid w:val="006C1934"/>
    <w:rsid w:val="006C1E85"/>
    <w:rsid w:val="006C20F4"/>
    <w:rsid w:val="006C23C7"/>
    <w:rsid w:val="006C23F3"/>
    <w:rsid w:val="006C2709"/>
    <w:rsid w:val="006C2918"/>
    <w:rsid w:val="006C31F2"/>
    <w:rsid w:val="006C324D"/>
    <w:rsid w:val="006C3250"/>
    <w:rsid w:val="006C3433"/>
    <w:rsid w:val="006C34DA"/>
    <w:rsid w:val="006C3623"/>
    <w:rsid w:val="006C3C0E"/>
    <w:rsid w:val="006C3D1C"/>
    <w:rsid w:val="006C3E16"/>
    <w:rsid w:val="006C3F32"/>
    <w:rsid w:val="006C4216"/>
    <w:rsid w:val="006C485E"/>
    <w:rsid w:val="006C4B99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5B7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D5A"/>
    <w:rsid w:val="006C7FD4"/>
    <w:rsid w:val="006D00D1"/>
    <w:rsid w:val="006D0143"/>
    <w:rsid w:val="006D014D"/>
    <w:rsid w:val="006D037C"/>
    <w:rsid w:val="006D0763"/>
    <w:rsid w:val="006D0A37"/>
    <w:rsid w:val="006D0D76"/>
    <w:rsid w:val="006D0E11"/>
    <w:rsid w:val="006D0E39"/>
    <w:rsid w:val="006D0F58"/>
    <w:rsid w:val="006D1296"/>
    <w:rsid w:val="006D1345"/>
    <w:rsid w:val="006D1446"/>
    <w:rsid w:val="006D14DD"/>
    <w:rsid w:val="006D175F"/>
    <w:rsid w:val="006D194F"/>
    <w:rsid w:val="006D1C84"/>
    <w:rsid w:val="006D1E82"/>
    <w:rsid w:val="006D22B6"/>
    <w:rsid w:val="006D23CE"/>
    <w:rsid w:val="006D28D3"/>
    <w:rsid w:val="006D2B20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ECB"/>
    <w:rsid w:val="006D4F1F"/>
    <w:rsid w:val="006D511A"/>
    <w:rsid w:val="006D5327"/>
    <w:rsid w:val="006D541F"/>
    <w:rsid w:val="006D54A9"/>
    <w:rsid w:val="006D5504"/>
    <w:rsid w:val="006D556F"/>
    <w:rsid w:val="006D574F"/>
    <w:rsid w:val="006D5B9A"/>
    <w:rsid w:val="006D5BBB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3D9"/>
    <w:rsid w:val="006D75E1"/>
    <w:rsid w:val="006D7D73"/>
    <w:rsid w:val="006D7DD3"/>
    <w:rsid w:val="006D7F64"/>
    <w:rsid w:val="006D7F8F"/>
    <w:rsid w:val="006E0026"/>
    <w:rsid w:val="006E01FF"/>
    <w:rsid w:val="006E08FE"/>
    <w:rsid w:val="006E0A0F"/>
    <w:rsid w:val="006E12A2"/>
    <w:rsid w:val="006E14B4"/>
    <w:rsid w:val="006E1507"/>
    <w:rsid w:val="006E1743"/>
    <w:rsid w:val="006E1A0F"/>
    <w:rsid w:val="006E1E99"/>
    <w:rsid w:val="006E2515"/>
    <w:rsid w:val="006E27E8"/>
    <w:rsid w:val="006E2972"/>
    <w:rsid w:val="006E2B6E"/>
    <w:rsid w:val="006E2DB0"/>
    <w:rsid w:val="006E325E"/>
    <w:rsid w:val="006E32E1"/>
    <w:rsid w:val="006E353C"/>
    <w:rsid w:val="006E39C1"/>
    <w:rsid w:val="006E3D5F"/>
    <w:rsid w:val="006E400B"/>
    <w:rsid w:val="006E4142"/>
    <w:rsid w:val="006E4287"/>
    <w:rsid w:val="006E42FE"/>
    <w:rsid w:val="006E443E"/>
    <w:rsid w:val="006E46E7"/>
    <w:rsid w:val="006E47BF"/>
    <w:rsid w:val="006E4A88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3D2"/>
    <w:rsid w:val="006E6442"/>
    <w:rsid w:val="006E6483"/>
    <w:rsid w:val="006E64B8"/>
    <w:rsid w:val="006E65CB"/>
    <w:rsid w:val="006E68A9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21A"/>
    <w:rsid w:val="006F2430"/>
    <w:rsid w:val="006F252E"/>
    <w:rsid w:val="006F292D"/>
    <w:rsid w:val="006F2C8F"/>
    <w:rsid w:val="006F2CE2"/>
    <w:rsid w:val="006F30D2"/>
    <w:rsid w:val="006F3339"/>
    <w:rsid w:val="006F3754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790"/>
    <w:rsid w:val="006F5A25"/>
    <w:rsid w:val="006F5A26"/>
    <w:rsid w:val="006F5F04"/>
    <w:rsid w:val="006F606E"/>
    <w:rsid w:val="006F61D4"/>
    <w:rsid w:val="006F6212"/>
    <w:rsid w:val="006F6438"/>
    <w:rsid w:val="006F66DD"/>
    <w:rsid w:val="006F67A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B"/>
    <w:rsid w:val="00700C7E"/>
    <w:rsid w:val="007011B2"/>
    <w:rsid w:val="007018D9"/>
    <w:rsid w:val="0070195D"/>
    <w:rsid w:val="00701CAE"/>
    <w:rsid w:val="00702075"/>
    <w:rsid w:val="007020C6"/>
    <w:rsid w:val="007020D7"/>
    <w:rsid w:val="0070212B"/>
    <w:rsid w:val="00702234"/>
    <w:rsid w:val="0070296C"/>
    <w:rsid w:val="007029CA"/>
    <w:rsid w:val="00702B34"/>
    <w:rsid w:val="00702BFA"/>
    <w:rsid w:val="00702D07"/>
    <w:rsid w:val="00702DBF"/>
    <w:rsid w:val="00702FAF"/>
    <w:rsid w:val="0070329A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743"/>
    <w:rsid w:val="007049DD"/>
    <w:rsid w:val="00704CB2"/>
    <w:rsid w:val="00704F8C"/>
    <w:rsid w:val="0070564F"/>
    <w:rsid w:val="00705677"/>
    <w:rsid w:val="00705BE8"/>
    <w:rsid w:val="0070648A"/>
    <w:rsid w:val="00706CF5"/>
    <w:rsid w:val="00706DCE"/>
    <w:rsid w:val="00706F09"/>
    <w:rsid w:val="007071F8"/>
    <w:rsid w:val="00707837"/>
    <w:rsid w:val="00707EF6"/>
    <w:rsid w:val="00707F1F"/>
    <w:rsid w:val="00710669"/>
    <w:rsid w:val="0071099C"/>
    <w:rsid w:val="00710A81"/>
    <w:rsid w:val="00710C76"/>
    <w:rsid w:val="00710E6E"/>
    <w:rsid w:val="00711776"/>
    <w:rsid w:val="007117F0"/>
    <w:rsid w:val="00711813"/>
    <w:rsid w:val="00711B0E"/>
    <w:rsid w:val="00711B80"/>
    <w:rsid w:val="00711C05"/>
    <w:rsid w:val="00711F9B"/>
    <w:rsid w:val="00711FD9"/>
    <w:rsid w:val="007129EA"/>
    <w:rsid w:val="00712A54"/>
    <w:rsid w:val="00712DCB"/>
    <w:rsid w:val="00713179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4B7F"/>
    <w:rsid w:val="0071514A"/>
    <w:rsid w:val="00715588"/>
    <w:rsid w:val="007155A5"/>
    <w:rsid w:val="00715BEC"/>
    <w:rsid w:val="0071648A"/>
    <w:rsid w:val="007164A5"/>
    <w:rsid w:val="0071682E"/>
    <w:rsid w:val="00716A31"/>
    <w:rsid w:val="00716A45"/>
    <w:rsid w:val="00716DCC"/>
    <w:rsid w:val="00716F5D"/>
    <w:rsid w:val="007170D3"/>
    <w:rsid w:val="00717907"/>
    <w:rsid w:val="00717A50"/>
    <w:rsid w:val="00717E43"/>
    <w:rsid w:val="00717E8A"/>
    <w:rsid w:val="00717FCE"/>
    <w:rsid w:val="007201A0"/>
    <w:rsid w:val="0072026C"/>
    <w:rsid w:val="007209A2"/>
    <w:rsid w:val="007209B8"/>
    <w:rsid w:val="007209E1"/>
    <w:rsid w:val="007209F2"/>
    <w:rsid w:val="00720D6F"/>
    <w:rsid w:val="0072138A"/>
    <w:rsid w:val="0072172A"/>
    <w:rsid w:val="007219FF"/>
    <w:rsid w:val="00721D8C"/>
    <w:rsid w:val="007221A9"/>
    <w:rsid w:val="00722428"/>
    <w:rsid w:val="0072258B"/>
    <w:rsid w:val="007226B6"/>
    <w:rsid w:val="0072282A"/>
    <w:rsid w:val="007228F0"/>
    <w:rsid w:val="00722A4B"/>
    <w:rsid w:val="00722C96"/>
    <w:rsid w:val="00722CDE"/>
    <w:rsid w:val="00722E8F"/>
    <w:rsid w:val="0072357D"/>
    <w:rsid w:val="007236D1"/>
    <w:rsid w:val="00723AF2"/>
    <w:rsid w:val="00724065"/>
    <w:rsid w:val="00724172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21"/>
    <w:rsid w:val="00725C0B"/>
    <w:rsid w:val="00725CE2"/>
    <w:rsid w:val="00725D4F"/>
    <w:rsid w:val="00726037"/>
    <w:rsid w:val="007260C9"/>
    <w:rsid w:val="0072639D"/>
    <w:rsid w:val="00726A7C"/>
    <w:rsid w:val="00726A88"/>
    <w:rsid w:val="00726B81"/>
    <w:rsid w:val="007270B2"/>
    <w:rsid w:val="007273AF"/>
    <w:rsid w:val="007277B3"/>
    <w:rsid w:val="007277BF"/>
    <w:rsid w:val="00727814"/>
    <w:rsid w:val="00727A24"/>
    <w:rsid w:val="00727C0D"/>
    <w:rsid w:val="00727C6D"/>
    <w:rsid w:val="00730008"/>
    <w:rsid w:val="00730085"/>
    <w:rsid w:val="00730269"/>
    <w:rsid w:val="007302B8"/>
    <w:rsid w:val="00730547"/>
    <w:rsid w:val="007306E3"/>
    <w:rsid w:val="0073082E"/>
    <w:rsid w:val="007309ED"/>
    <w:rsid w:val="00731EFD"/>
    <w:rsid w:val="0073206A"/>
    <w:rsid w:val="007320BA"/>
    <w:rsid w:val="00732541"/>
    <w:rsid w:val="007328BF"/>
    <w:rsid w:val="007335F3"/>
    <w:rsid w:val="00733749"/>
    <w:rsid w:val="007338CE"/>
    <w:rsid w:val="00733C3D"/>
    <w:rsid w:val="00734132"/>
    <w:rsid w:val="007345CC"/>
    <w:rsid w:val="00734657"/>
    <w:rsid w:val="007347A1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6CB"/>
    <w:rsid w:val="0073591F"/>
    <w:rsid w:val="00735A78"/>
    <w:rsid w:val="00735E22"/>
    <w:rsid w:val="0073637F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19A"/>
    <w:rsid w:val="00740239"/>
    <w:rsid w:val="00740495"/>
    <w:rsid w:val="00740FDE"/>
    <w:rsid w:val="00741007"/>
    <w:rsid w:val="00741077"/>
    <w:rsid w:val="0074138C"/>
    <w:rsid w:val="00741757"/>
    <w:rsid w:val="007419F1"/>
    <w:rsid w:val="00741C5B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669"/>
    <w:rsid w:val="007448A4"/>
    <w:rsid w:val="00744C0D"/>
    <w:rsid w:val="00744DD8"/>
    <w:rsid w:val="00744EEE"/>
    <w:rsid w:val="00745010"/>
    <w:rsid w:val="007451D2"/>
    <w:rsid w:val="0074558B"/>
    <w:rsid w:val="0074566A"/>
    <w:rsid w:val="007458F7"/>
    <w:rsid w:val="00745E76"/>
    <w:rsid w:val="00746039"/>
    <w:rsid w:val="00746050"/>
    <w:rsid w:val="007463E7"/>
    <w:rsid w:val="00746504"/>
    <w:rsid w:val="007465E3"/>
    <w:rsid w:val="0074682B"/>
    <w:rsid w:val="007468A2"/>
    <w:rsid w:val="00746955"/>
    <w:rsid w:val="00746D14"/>
    <w:rsid w:val="007473CA"/>
    <w:rsid w:val="007476C2"/>
    <w:rsid w:val="00747959"/>
    <w:rsid w:val="00747D89"/>
    <w:rsid w:val="00750302"/>
    <w:rsid w:val="007505F7"/>
    <w:rsid w:val="007505F9"/>
    <w:rsid w:val="00750945"/>
    <w:rsid w:val="00750BB6"/>
    <w:rsid w:val="00750EA2"/>
    <w:rsid w:val="00750F6A"/>
    <w:rsid w:val="00751830"/>
    <w:rsid w:val="00751925"/>
    <w:rsid w:val="00751FAF"/>
    <w:rsid w:val="00752262"/>
    <w:rsid w:val="00752404"/>
    <w:rsid w:val="007525C4"/>
    <w:rsid w:val="00752959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5AED"/>
    <w:rsid w:val="00756078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0AF0"/>
    <w:rsid w:val="007610BC"/>
    <w:rsid w:val="0076117A"/>
    <w:rsid w:val="00761414"/>
    <w:rsid w:val="00761547"/>
    <w:rsid w:val="0076155D"/>
    <w:rsid w:val="0076157C"/>
    <w:rsid w:val="00761599"/>
    <w:rsid w:val="00761708"/>
    <w:rsid w:val="00761CDC"/>
    <w:rsid w:val="00761E5B"/>
    <w:rsid w:val="00762039"/>
    <w:rsid w:val="007621BF"/>
    <w:rsid w:val="007621FE"/>
    <w:rsid w:val="00762832"/>
    <w:rsid w:val="00762F60"/>
    <w:rsid w:val="00763003"/>
    <w:rsid w:val="007634F5"/>
    <w:rsid w:val="007637DD"/>
    <w:rsid w:val="00763E6D"/>
    <w:rsid w:val="00763EB9"/>
    <w:rsid w:val="00764100"/>
    <w:rsid w:val="00764367"/>
    <w:rsid w:val="007643D7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743"/>
    <w:rsid w:val="007659D8"/>
    <w:rsid w:val="00765C19"/>
    <w:rsid w:val="00765E9E"/>
    <w:rsid w:val="00765ECC"/>
    <w:rsid w:val="00765F7B"/>
    <w:rsid w:val="0076627A"/>
    <w:rsid w:val="007662AC"/>
    <w:rsid w:val="007664D8"/>
    <w:rsid w:val="00766524"/>
    <w:rsid w:val="007666ED"/>
    <w:rsid w:val="00766775"/>
    <w:rsid w:val="00766CDB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262"/>
    <w:rsid w:val="007705F7"/>
    <w:rsid w:val="00770AB3"/>
    <w:rsid w:val="00770B24"/>
    <w:rsid w:val="00770D67"/>
    <w:rsid w:val="00770E58"/>
    <w:rsid w:val="0077104F"/>
    <w:rsid w:val="007710AD"/>
    <w:rsid w:val="00771334"/>
    <w:rsid w:val="00771657"/>
    <w:rsid w:val="00771879"/>
    <w:rsid w:val="0077187E"/>
    <w:rsid w:val="007718B5"/>
    <w:rsid w:val="00771A07"/>
    <w:rsid w:val="00771BC5"/>
    <w:rsid w:val="00771E63"/>
    <w:rsid w:val="00771EDB"/>
    <w:rsid w:val="00772167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9D3"/>
    <w:rsid w:val="00774C2E"/>
    <w:rsid w:val="00774F03"/>
    <w:rsid w:val="00775239"/>
    <w:rsid w:val="00775502"/>
    <w:rsid w:val="00775812"/>
    <w:rsid w:val="0077597B"/>
    <w:rsid w:val="00775C2F"/>
    <w:rsid w:val="00775C87"/>
    <w:rsid w:val="00775D7C"/>
    <w:rsid w:val="00775FA4"/>
    <w:rsid w:val="007760AC"/>
    <w:rsid w:val="00776235"/>
    <w:rsid w:val="007767AE"/>
    <w:rsid w:val="00776C2C"/>
    <w:rsid w:val="00777300"/>
    <w:rsid w:val="00777626"/>
    <w:rsid w:val="00777B00"/>
    <w:rsid w:val="00777C4D"/>
    <w:rsid w:val="00777F21"/>
    <w:rsid w:val="007803D4"/>
    <w:rsid w:val="007807F8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0FC"/>
    <w:rsid w:val="00784151"/>
    <w:rsid w:val="0078443A"/>
    <w:rsid w:val="00784539"/>
    <w:rsid w:val="0078484D"/>
    <w:rsid w:val="007848B9"/>
    <w:rsid w:val="00784DA2"/>
    <w:rsid w:val="00784E1E"/>
    <w:rsid w:val="00784F00"/>
    <w:rsid w:val="00785145"/>
    <w:rsid w:val="00785311"/>
    <w:rsid w:val="007853B6"/>
    <w:rsid w:val="007854AD"/>
    <w:rsid w:val="0078593D"/>
    <w:rsid w:val="00785EC8"/>
    <w:rsid w:val="00785FEF"/>
    <w:rsid w:val="007862FF"/>
    <w:rsid w:val="00786336"/>
    <w:rsid w:val="00786418"/>
    <w:rsid w:val="0078659E"/>
    <w:rsid w:val="007867E7"/>
    <w:rsid w:val="007868D0"/>
    <w:rsid w:val="00786A28"/>
    <w:rsid w:val="00786B9B"/>
    <w:rsid w:val="00786BAD"/>
    <w:rsid w:val="007877FF"/>
    <w:rsid w:val="0078792F"/>
    <w:rsid w:val="00787931"/>
    <w:rsid w:val="00787964"/>
    <w:rsid w:val="00787A2B"/>
    <w:rsid w:val="00787AD2"/>
    <w:rsid w:val="00787D42"/>
    <w:rsid w:val="00787E5A"/>
    <w:rsid w:val="00790488"/>
    <w:rsid w:val="0079077C"/>
    <w:rsid w:val="00790CCC"/>
    <w:rsid w:val="00790DDC"/>
    <w:rsid w:val="00791402"/>
    <w:rsid w:val="00791581"/>
    <w:rsid w:val="007919DF"/>
    <w:rsid w:val="00791B6B"/>
    <w:rsid w:val="00791B70"/>
    <w:rsid w:val="00792137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4"/>
    <w:rsid w:val="00793D88"/>
    <w:rsid w:val="00793E8F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4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C"/>
    <w:rsid w:val="00797DF8"/>
    <w:rsid w:val="00797E5E"/>
    <w:rsid w:val="007A0164"/>
    <w:rsid w:val="007A0217"/>
    <w:rsid w:val="007A02CC"/>
    <w:rsid w:val="007A05A5"/>
    <w:rsid w:val="007A0804"/>
    <w:rsid w:val="007A08F5"/>
    <w:rsid w:val="007A0BC7"/>
    <w:rsid w:val="007A0DA6"/>
    <w:rsid w:val="007A1373"/>
    <w:rsid w:val="007A176E"/>
    <w:rsid w:val="007A186C"/>
    <w:rsid w:val="007A1D5D"/>
    <w:rsid w:val="007A22A0"/>
    <w:rsid w:val="007A2379"/>
    <w:rsid w:val="007A23B0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67"/>
    <w:rsid w:val="007A4D71"/>
    <w:rsid w:val="007A4E23"/>
    <w:rsid w:val="007A4ED1"/>
    <w:rsid w:val="007A50F5"/>
    <w:rsid w:val="007A51DA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800"/>
    <w:rsid w:val="007A754B"/>
    <w:rsid w:val="007A78B2"/>
    <w:rsid w:val="007A7AAB"/>
    <w:rsid w:val="007A7D09"/>
    <w:rsid w:val="007B0073"/>
    <w:rsid w:val="007B0126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DD6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3D9"/>
    <w:rsid w:val="007B7443"/>
    <w:rsid w:val="007B7E72"/>
    <w:rsid w:val="007C0402"/>
    <w:rsid w:val="007C089B"/>
    <w:rsid w:val="007C09C9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7F7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C56"/>
    <w:rsid w:val="007C6F94"/>
    <w:rsid w:val="007C7469"/>
    <w:rsid w:val="007C7965"/>
    <w:rsid w:val="007C7DAE"/>
    <w:rsid w:val="007C7EC3"/>
    <w:rsid w:val="007C7EC7"/>
    <w:rsid w:val="007C7F5F"/>
    <w:rsid w:val="007D021D"/>
    <w:rsid w:val="007D03FA"/>
    <w:rsid w:val="007D055E"/>
    <w:rsid w:val="007D061C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2027"/>
    <w:rsid w:val="007D228B"/>
    <w:rsid w:val="007D22CF"/>
    <w:rsid w:val="007D287D"/>
    <w:rsid w:val="007D2962"/>
    <w:rsid w:val="007D2C37"/>
    <w:rsid w:val="007D31DB"/>
    <w:rsid w:val="007D33B6"/>
    <w:rsid w:val="007D344F"/>
    <w:rsid w:val="007D3B90"/>
    <w:rsid w:val="007D3C55"/>
    <w:rsid w:val="007D4145"/>
    <w:rsid w:val="007D4208"/>
    <w:rsid w:val="007D42A9"/>
    <w:rsid w:val="007D44D9"/>
    <w:rsid w:val="007D452D"/>
    <w:rsid w:val="007D4615"/>
    <w:rsid w:val="007D47A8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B6D"/>
    <w:rsid w:val="007D6DC0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1AB"/>
    <w:rsid w:val="007E2343"/>
    <w:rsid w:val="007E27E3"/>
    <w:rsid w:val="007E2881"/>
    <w:rsid w:val="007E306E"/>
    <w:rsid w:val="007E31F3"/>
    <w:rsid w:val="007E32C5"/>
    <w:rsid w:val="007E3388"/>
    <w:rsid w:val="007E34DD"/>
    <w:rsid w:val="007E3573"/>
    <w:rsid w:val="007E37AF"/>
    <w:rsid w:val="007E382F"/>
    <w:rsid w:val="007E39B0"/>
    <w:rsid w:val="007E3AAE"/>
    <w:rsid w:val="007E3AC3"/>
    <w:rsid w:val="007E43F5"/>
    <w:rsid w:val="007E452F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F82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9FA"/>
    <w:rsid w:val="007E7B0B"/>
    <w:rsid w:val="007E7C74"/>
    <w:rsid w:val="007E7D72"/>
    <w:rsid w:val="007E7FAE"/>
    <w:rsid w:val="007F000F"/>
    <w:rsid w:val="007F017D"/>
    <w:rsid w:val="007F02F7"/>
    <w:rsid w:val="007F0360"/>
    <w:rsid w:val="007F041B"/>
    <w:rsid w:val="007F06C0"/>
    <w:rsid w:val="007F06F1"/>
    <w:rsid w:val="007F0871"/>
    <w:rsid w:val="007F0924"/>
    <w:rsid w:val="007F0C2A"/>
    <w:rsid w:val="007F0D10"/>
    <w:rsid w:val="007F0E53"/>
    <w:rsid w:val="007F12D2"/>
    <w:rsid w:val="007F1442"/>
    <w:rsid w:val="007F17F4"/>
    <w:rsid w:val="007F1A00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4EEE"/>
    <w:rsid w:val="007F5069"/>
    <w:rsid w:val="007F51E3"/>
    <w:rsid w:val="007F58C4"/>
    <w:rsid w:val="007F5C22"/>
    <w:rsid w:val="007F617F"/>
    <w:rsid w:val="007F62DD"/>
    <w:rsid w:val="007F6797"/>
    <w:rsid w:val="007F69F4"/>
    <w:rsid w:val="007F6AB5"/>
    <w:rsid w:val="007F6B2D"/>
    <w:rsid w:val="007F6B41"/>
    <w:rsid w:val="007F72D0"/>
    <w:rsid w:val="007F73A7"/>
    <w:rsid w:val="007F7721"/>
    <w:rsid w:val="007F77E6"/>
    <w:rsid w:val="007F7834"/>
    <w:rsid w:val="007F7A50"/>
    <w:rsid w:val="007F7BF8"/>
    <w:rsid w:val="007F7C62"/>
    <w:rsid w:val="007F7F86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500"/>
    <w:rsid w:val="00803710"/>
    <w:rsid w:val="008038D6"/>
    <w:rsid w:val="0080397A"/>
    <w:rsid w:val="00803C3B"/>
    <w:rsid w:val="00803F47"/>
    <w:rsid w:val="0080402D"/>
    <w:rsid w:val="0080437F"/>
    <w:rsid w:val="008054F0"/>
    <w:rsid w:val="00805500"/>
    <w:rsid w:val="00805568"/>
    <w:rsid w:val="00805988"/>
    <w:rsid w:val="00805E99"/>
    <w:rsid w:val="00806236"/>
    <w:rsid w:val="00806358"/>
    <w:rsid w:val="0080642F"/>
    <w:rsid w:val="008065CC"/>
    <w:rsid w:val="00806869"/>
    <w:rsid w:val="00806A6F"/>
    <w:rsid w:val="00806BD7"/>
    <w:rsid w:val="00807018"/>
    <w:rsid w:val="00807089"/>
    <w:rsid w:val="00807797"/>
    <w:rsid w:val="00807A5E"/>
    <w:rsid w:val="00807C4A"/>
    <w:rsid w:val="0081007B"/>
    <w:rsid w:val="008101B3"/>
    <w:rsid w:val="008102A0"/>
    <w:rsid w:val="00810514"/>
    <w:rsid w:val="0081067B"/>
    <w:rsid w:val="008106FA"/>
    <w:rsid w:val="00810712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222F"/>
    <w:rsid w:val="00812887"/>
    <w:rsid w:val="00812995"/>
    <w:rsid w:val="008129EF"/>
    <w:rsid w:val="00812F40"/>
    <w:rsid w:val="00813091"/>
    <w:rsid w:val="008138D1"/>
    <w:rsid w:val="00813D8C"/>
    <w:rsid w:val="008141E4"/>
    <w:rsid w:val="008148D2"/>
    <w:rsid w:val="008150DA"/>
    <w:rsid w:val="008155D5"/>
    <w:rsid w:val="00815841"/>
    <w:rsid w:val="00815C1B"/>
    <w:rsid w:val="00817126"/>
    <w:rsid w:val="0081717E"/>
    <w:rsid w:val="008175A0"/>
    <w:rsid w:val="00817746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9B9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BA8"/>
    <w:rsid w:val="00825EB4"/>
    <w:rsid w:val="00825F1A"/>
    <w:rsid w:val="00825F4F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E33"/>
    <w:rsid w:val="0083046E"/>
    <w:rsid w:val="00830566"/>
    <w:rsid w:val="00830B07"/>
    <w:rsid w:val="00830F5A"/>
    <w:rsid w:val="008311FE"/>
    <w:rsid w:val="0083150C"/>
    <w:rsid w:val="008315D0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2FD8"/>
    <w:rsid w:val="00833810"/>
    <w:rsid w:val="00833D74"/>
    <w:rsid w:val="008342E8"/>
    <w:rsid w:val="00834357"/>
    <w:rsid w:val="0083440D"/>
    <w:rsid w:val="008345B9"/>
    <w:rsid w:val="008346CB"/>
    <w:rsid w:val="0083481C"/>
    <w:rsid w:val="00834AA6"/>
    <w:rsid w:val="00834DAD"/>
    <w:rsid w:val="008351C4"/>
    <w:rsid w:val="00835353"/>
    <w:rsid w:val="008358AE"/>
    <w:rsid w:val="00835F12"/>
    <w:rsid w:val="008365CD"/>
    <w:rsid w:val="00836A0F"/>
    <w:rsid w:val="00836CC2"/>
    <w:rsid w:val="00837155"/>
    <w:rsid w:val="00837670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910"/>
    <w:rsid w:val="00840B07"/>
    <w:rsid w:val="00841A8E"/>
    <w:rsid w:val="00841B42"/>
    <w:rsid w:val="00841C90"/>
    <w:rsid w:val="00841EB5"/>
    <w:rsid w:val="00841FCA"/>
    <w:rsid w:val="008422CD"/>
    <w:rsid w:val="008422E0"/>
    <w:rsid w:val="00842361"/>
    <w:rsid w:val="008428EC"/>
    <w:rsid w:val="008429A9"/>
    <w:rsid w:val="00842BAF"/>
    <w:rsid w:val="008430A5"/>
    <w:rsid w:val="00843316"/>
    <w:rsid w:val="0084389D"/>
    <w:rsid w:val="00843A91"/>
    <w:rsid w:val="00843B91"/>
    <w:rsid w:val="00843E76"/>
    <w:rsid w:val="00844051"/>
    <w:rsid w:val="00844316"/>
    <w:rsid w:val="008444F1"/>
    <w:rsid w:val="00844553"/>
    <w:rsid w:val="0084497A"/>
    <w:rsid w:val="00844A04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AC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43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C37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C6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CD6"/>
    <w:rsid w:val="00865EBE"/>
    <w:rsid w:val="00866628"/>
    <w:rsid w:val="00866965"/>
    <w:rsid w:val="00866B11"/>
    <w:rsid w:val="00866D4C"/>
    <w:rsid w:val="00866E33"/>
    <w:rsid w:val="008670D8"/>
    <w:rsid w:val="0086721E"/>
    <w:rsid w:val="00867458"/>
    <w:rsid w:val="00867C02"/>
    <w:rsid w:val="00867C14"/>
    <w:rsid w:val="00867C23"/>
    <w:rsid w:val="008700A3"/>
    <w:rsid w:val="00870528"/>
    <w:rsid w:val="0087059C"/>
    <w:rsid w:val="008708C0"/>
    <w:rsid w:val="00870BF4"/>
    <w:rsid w:val="00870D60"/>
    <w:rsid w:val="00870FDF"/>
    <w:rsid w:val="00871005"/>
    <w:rsid w:val="00871228"/>
    <w:rsid w:val="00871369"/>
    <w:rsid w:val="0087157E"/>
    <w:rsid w:val="008715F8"/>
    <w:rsid w:val="008716E2"/>
    <w:rsid w:val="00871B40"/>
    <w:rsid w:val="00871C25"/>
    <w:rsid w:val="00872330"/>
    <w:rsid w:val="00872616"/>
    <w:rsid w:val="00872932"/>
    <w:rsid w:val="00872B6E"/>
    <w:rsid w:val="00872C6B"/>
    <w:rsid w:val="00872E98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3BD"/>
    <w:rsid w:val="008744B5"/>
    <w:rsid w:val="0087466F"/>
    <w:rsid w:val="00874B52"/>
    <w:rsid w:val="00874E4A"/>
    <w:rsid w:val="00874F44"/>
    <w:rsid w:val="008750CB"/>
    <w:rsid w:val="0087543D"/>
    <w:rsid w:val="0087574D"/>
    <w:rsid w:val="008757C5"/>
    <w:rsid w:val="00875946"/>
    <w:rsid w:val="00875B2A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43C5"/>
    <w:rsid w:val="00884628"/>
    <w:rsid w:val="00884B1D"/>
    <w:rsid w:val="0088505D"/>
    <w:rsid w:val="0088511C"/>
    <w:rsid w:val="0088546E"/>
    <w:rsid w:val="00885681"/>
    <w:rsid w:val="00885912"/>
    <w:rsid w:val="00885C6B"/>
    <w:rsid w:val="00885E45"/>
    <w:rsid w:val="00885E65"/>
    <w:rsid w:val="0088626F"/>
    <w:rsid w:val="00886DC5"/>
    <w:rsid w:val="00886E50"/>
    <w:rsid w:val="00886E76"/>
    <w:rsid w:val="00886FB1"/>
    <w:rsid w:val="00887479"/>
    <w:rsid w:val="008875A3"/>
    <w:rsid w:val="008875D5"/>
    <w:rsid w:val="008877F9"/>
    <w:rsid w:val="00887856"/>
    <w:rsid w:val="00887FFA"/>
    <w:rsid w:val="008902DE"/>
    <w:rsid w:val="00890699"/>
    <w:rsid w:val="008907BF"/>
    <w:rsid w:val="00890B1D"/>
    <w:rsid w:val="00890F30"/>
    <w:rsid w:val="0089121B"/>
    <w:rsid w:val="0089134E"/>
    <w:rsid w:val="00891355"/>
    <w:rsid w:val="00891395"/>
    <w:rsid w:val="008913AB"/>
    <w:rsid w:val="0089163D"/>
    <w:rsid w:val="0089168C"/>
    <w:rsid w:val="00891FCB"/>
    <w:rsid w:val="0089206F"/>
    <w:rsid w:val="008921B5"/>
    <w:rsid w:val="0089259E"/>
    <w:rsid w:val="00892872"/>
    <w:rsid w:val="00892CB3"/>
    <w:rsid w:val="00892DB4"/>
    <w:rsid w:val="00892F97"/>
    <w:rsid w:val="008931E8"/>
    <w:rsid w:val="0089326D"/>
    <w:rsid w:val="00893562"/>
    <w:rsid w:val="0089384C"/>
    <w:rsid w:val="00893C97"/>
    <w:rsid w:val="00893CEF"/>
    <w:rsid w:val="00894075"/>
    <w:rsid w:val="00894220"/>
    <w:rsid w:val="008942B4"/>
    <w:rsid w:val="00894CE6"/>
    <w:rsid w:val="0089516B"/>
    <w:rsid w:val="008953A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9C4"/>
    <w:rsid w:val="00896E82"/>
    <w:rsid w:val="00897022"/>
    <w:rsid w:val="00897372"/>
    <w:rsid w:val="00897B45"/>
    <w:rsid w:val="00897C4F"/>
    <w:rsid w:val="00897E14"/>
    <w:rsid w:val="00897F30"/>
    <w:rsid w:val="008A008A"/>
    <w:rsid w:val="008A0129"/>
    <w:rsid w:val="008A040F"/>
    <w:rsid w:val="008A0491"/>
    <w:rsid w:val="008A0784"/>
    <w:rsid w:val="008A0EC4"/>
    <w:rsid w:val="008A12B7"/>
    <w:rsid w:val="008A12FB"/>
    <w:rsid w:val="008A188A"/>
    <w:rsid w:val="008A1B46"/>
    <w:rsid w:val="008A1B64"/>
    <w:rsid w:val="008A1EA8"/>
    <w:rsid w:val="008A1FBE"/>
    <w:rsid w:val="008A2068"/>
    <w:rsid w:val="008A2155"/>
    <w:rsid w:val="008A220C"/>
    <w:rsid w:val="008A22D6"/>
    <w:rsid w:val="008A2874"/>
    <w:rsid w:val="008A29D0"/>
    <w:rsid w:val="008A30F7"/>
    <w:rsid w:val="008A32AC"/>
    <w:rsid w:val="008A34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6EF3"/>
    <w:rsid w:val="008A71FB"/>
    <w:rsid w:val="008A746A"/>
    <w:rsid w:val="008A7CB2"/>
    <w:rsid w:val="008A7CD4"/>
    <w:rsid w:val="008A7D19"/>
    <w:rsid w:val="008B04A6"/>
    <w:rsid w:val="008B0710"/>
    <w:rsid w:val="008B09C3"/>
    <w:rsid w:val="008B0D4F"/>
    <w:rsid w:val="008B110D"/>
    <w:rsid w:val="008B1133"/>
    <w:rsid w:val="008B12CE"/>
    <w:rsid w:val="008B132E"/>
    <w:rsid w:val="008B142A"/>
    <w:rsid w:val="008B16AA"/>
    <w:rsid w:val="008B17EB"/>
    <w:rsid w:val="008B1B6F"/>
    <w:rsid w:val="008B1F43"/>
    <w:rsid w:val="008B265E"/>
    <w:rsid w:val="008B2A67"/>
    <w:rsid w:val="008B3321"/>
    <w:rsid w:val="008B343E"/>
    <w:rsid w:val="008B344F"/>
    <w:rsid w:val="008B3817"/>
    <w:rsid w:val="008B3839"/>
    <w:rsid w:val="008B3BE8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B6F"/>
    <w:rsid w:val="008B7DF8"/>
    <w:rsid w:val="008B7FF1"/>
    <w:rsid w:val="008C0266"/>
    <w:rsid w:val="008C0357"/>
    <w:rsid w:val="008C03D2"/>
    <w:rsid w:val="008C06DC"/>
    <w:rsid w:val="008C0B5A"/>
    <w:rsid w:val="008C0C4C"/>
    <w:rsid w:val="008C0DD8"/>
    <w:rsid w:val="008C0E92"/>
    <w:rsid w:val="008C0EFF"/>
    <w:rsid w:val="008C1AB7"/>
    <w:rsid w:val="008C1C99"/>
    <w:rsid w:val="008C1E2A"/>
    <w:rsid w:val="008C22C0"/>
    <w:rsid w:val="008C24A8"/>
    <w:rsid w:val="008C2580"/>
    <w:rsid w:val="008C25C0"/>
    <w:rsid w:val="008C2625"/>
    <w:rsid w:val="008C2857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A12"/>
    <w:rsid w:val="008C3CBC"/>
    <w:rsid w:val="008C3E2C"/>
    <w:rsid w:val="008C3EAA"/>
    <w:rsid w:val="008C3F06"/>
    <w:rsid w:val="008C4312"/>
    <w:rsid w:val="008C46D8"/>
    <w:rsid w:val="008C48BE"/>
    <w:rsid w:val="008C49C7"/>
    <w:rsid w:val="008C4BDD"/>
    <w:rsid w:val="008C4C03"/>
    <w:rsid w:val="008C5113"/>
    <w:rsid w:val="008C5291"/>
    <w:rsid w:val="008C53A2"/>
    <w:rsid w:val="008C552B"/>
    <w:rsid w:val="008C5537"/>
    <w:rsid w:val="008C5596"/>
    <w:rsid w:val="008C583B"/>
    <w:rsid w:val="008C5AE4"/>
    <w:rsid w:val="008C5B25"/>
    <w:rsid w:val="008C5B90"/>
    <w:rsid w:val="008C61EC"/>
    <w:rsid w:val="008C62DA"/>
    <w:rsid w:val="008C639F"/>
    <w:rsid w:val="008C6445"/>
    <w:rsid w:val="008C68CA"/>
    <w:rsid w:val="008C6B79"/>
    <w:rsid w:val="008C71E1"/>
    <w:rsid w:val="008C725C"/>
    <w:rsid w:val="008C76A8"/>
    <w:rsid w:val="008C7743"/>
    <w:rsid w:val="008C7843"/>
    <w:rsid w:val="008D0287"/>
    <w:rsid w:val="008D038F"/>
    <w:rsid w:val="008D0557"/>
    <w:rsid w:val="008D0A49"/>
    <w:rsid w:val="008D0AEF"/>
    <w:rsid w:val="008D0D2C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69C"/>
    <w:rsid w:val="008D5A38"/>
    <w:rsid w:val="008D651E"/>
    <w:rsid w:val="008D6693"/>
    <w:rsid w:val="008D67A1"/>
    <w:rsid w:val="008D687F"/>
    <w:rsid w:val="008D68A3"/>
    <w:rsid w:val="008D6C2E"/>
    <w:rsid w:val="008D6CC0"/>
    <w:rsid w:val="008D6CEA"/>
    <w:rsid w:val="008D6F1A"/>
    <w:rsid w:val="008D7019"/>
    <w:rsid w:val="008D7058"/>
    <w:rsid w:val="008D70F7"/>
    <w:rsid w:val="008D7344"/>
    <w:rsid w:val="008D7605"/>
    <w:rsid w:val="008D7BB7"/>
    <w:rsid w:val="008E057C"/>
    <w:rsid w:val="008E05DF"/>
    <w:rsid w:val="008E081C"/>
    <w:rsid w:val="008E08C3"/>
    <w:rsid w:val="008E094D"/>
    <w:rsid w:val="008E0A74"/>
    <w:rsid w:val="008E0BB9"/>
    <w:rsid w:val="008E0BFC"/>
    <w:rsid w:val="008E1467"/>
    <w:rsid w:val="008E14DF"/>
    <w:rsid w:val="008E1A1A"/>
    <w:rsid w:val="008E1AC5"/>
    <w:rsid w:val="008E1FB3"/>
    <w:rsid w:val="008E2246"/>
    <w:rsid w:val="008E29B2"/>
    <w:rsid w:val="008E3148"/>
    <w:rsid w:val="008E31CB"/>
    <w:rsid w:val="008E3340"/>
    <w:rsid w:val="008E3419"/>
    <w:rsid w:val="008E38B7"/>
    <w:rsid w:val="008E38C0"/>
    <w:rsid w:val="008E3A96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B45"/>
    <w:rsid w:val="008E6F78"/>
    <w:rsid w:val="008E716A"/>
    <w:rsid w:val="008E740B"/>
    <w:rsid w:val="008E79AF"/>
    <w:rsid w:val="008E7B03"/>
    <w:rsid w:val="008F0066"/>
    <w:rsid w:val="008F01C7"/>
    <w:rsid w:val="008F037E"/>
    <w:rsid w:val="008F0902"/>
    <w:rsid w:val="008F0D27"/>
    <w:rsid w:val="008F0E10"/>
    <w:rsid w:val="008F1023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D8C"/>
    <w:rsid w:val="008F2E7D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57A"/>
    <w:rsid w:val="008F4AE2"/>
    <w:rsid w:val="008F4BB4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358"/>
    <w:rsid w:val="008F65FF"/>
    <w:rsid w:val="008F666A"/>
    <w:rsid w:val="008F6727"/>
    <w:rsid w:val="008F6B7D"/>
    <w:rsid w:val="008F6C62"/>
    <w:rsid w:val="008F6CDB"/>
    <w:rsid w:val="008F7306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DF2"/>
    <w:rsid w:val="00900E67"/>
    <w:rsid w:val="00901170"/>
    <w:rsid w:val="0090138E"/>
    <w:rsid w:val="009013AA"/>
    <w:rsid w:val="00901420"/>
    <w:rsid w:val="009015F3"/>
    <w:rsid w:val="009019B0"/>
    <w:rsid w:val="00901B33"/>
    <w:rsid w:val="00901BB8"/>
    <w:rsid w:val="00901D64"/>
    <w:rsid w:val="00902040"/>
    <w:rsid w:val="0090229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DA1"/>
    <w:rsid w:val="00904E0E"/>
    <w:rsid w:val="00904E4C"/>
    <w:rsid w:val="009054EA"/>
    <w:rsid w:val="009058B8"/>
    <w:rsid w:val="009058DC"/>
    <w:rsid w:val="009059DF"/>
    <w:rsid w:val="00905A80"/>
    <w:rsid w:val="00905B72"/>
    <w:rsid w:val="00905C46"/>
    <w:rsid w:val="00905F66"/>
    <w:rsid w:val="00906165"/>
    <w:rsid w:val="00906190"/>
    <w:rsid w:val="00906318"/>
    <w:rsid w:val="009063F8"/>
    <w:rsid w:val="00906423"/>
    <w:rsid w:val="009064E1"/>
    <w:rsid w:val="0090698E"/>
    <w:rsid w:val="00906BCC"/>
    <w:rsid w:val="00907132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3F7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AE3"/>
    <w:rsid w:val="00912C93"/>
    <w:rsid w:val="00912CB3"/>
    <w:rsid w:val="00913074"/>
    <w:rsid w:val="009132F6"/>
    <w:rsid w:val="0091334A"/>
    <w:rsid w:val="0091345D"/>
    <w:rsid w:val="009134A6"/>
    <w:rsid w:val="009139D4"/>
    <w:rsid w:val="00913BD7"/>
    <w:rsid w:val="00913D0D"/>
    <w:rsid w:val="00913D1C"/>
    <w:rsid w:val="00913D57"/>
    <w:rsid w:val="00913F1E"/>
    <w:rsid w:val="0091418C"/>
    <w:rsid w:val="00914198"/>
    <w:rsid w:val="0091425A"/>
    <w:rsid w:val="009142B4"/>
    <w:rsid w:val="009144B4"/>
    <w:rsid w:val="00914761"/>
    <w:rsid w:val="009147DE"/>
    <w:rsid w:val="00914803"/>
    <w:rsid w:val="0091496D"/>
    <w:rsid w:val="00914D34"/>
    <w:rsid w:val="00914EE0"/>
    <w:rsid w:val="0091509E"/>
    <w:rsid w:val="00915456"/>
    <w:rsid w:val="00915504"/>
    <w:rsid w:val="0091555C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0B3A"/>
    <w:rsid w:val="00921335"/>
    <w:rsid w:val="00921AE0"/>
    <w:rsid w:val="00921C05"/>
    <w:rsid w:val="009220ED"/>
    <w:rsid w:val="00922391"/>
    <w:rsid w:val="00922652"/>
    <w:rsid w:val="00922BA1"/>
    <w:rsid w:val="00923881"/>
    <w:rsid w:val="00923927"/>
    <w:rsid w:val="00923B05"/>
    <w:rsid w:val="00923B3E"/>
    <w:rsid w:val="00923F65"/>
    <w:rsid w:val="00924338"/>
    <w:rsid w:val="009245F5"/>
    <w:rsid w:val="009248B0"/>
    <w:rsid w:val="0092490D"/>
    <w:rsid w:val="0092553B"/>
    <w:rsid w:val="00925662"/>
    <w:rsid w:val="0092575B"/>
    <w:rsid w:val="009257C8"/>
    <w:rsid w:val="009259F0"/>
    <w:rsid w:val="00925AB6"/>
    <w:rsid w:val="00925B20"/>
    <w:rsid w:val="00925D89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A"/>
    <w:rsid w:val="00927D6F"/>
    <w:rsid w:val="00927DCA"/>
    <w:rsid w:val="00927E22"/>
    <w:rsid w:val="00927EC5"/>
    <w:rsid w:val="009301BD"/>
    <w:rsid w:val="0093029B"/>
    <w:rsid w:val="009304EC"/>
    <w:rsid w:val="00930A62"/>
    <w:rsid w:val="00930D52"/>
    <w:rsid w:val="00931009"/>
    <w:rsid w:val="00931025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827"/>
    <w:rsid w:val="00933D90"/>
    <w:rsid w:val="00933EB6"/>
    <w:rsid w:val="00934040"/>
    <w:rsid w:val="009346AE"/>
    <w:rsid w:val="00935199"/>
    <w:rsid w:val="009357F0"/>
    <w:rsid w:val="009358D4"/>
    <w:rsid w:val="00935A6C"/>
    <w:rsid w:val="009360DD"/>
    <w:rsid w:val="00936284"/>
    <w:rsid w:val="00936390"/>
    <w:rsid w:val="0093655C"/>
    <w:rsid w:val="00936674"/>
    <w:rsid w:val="00936992"/>
    <w:rsid w:val="00936AA9"/>
    <w:rsid w:val="00936DAF"/>
    <w:rsid w:val="00936F92"/>
    <w:rsid w:val="00937192"/>
    <w:rsid w:val="009371BF"/>
    <w:rsid w:val="00937676"/>
    <w:rsid w:val="00937711"/>
    <w:rsid w:val="009377EF"/>
    <w:rsid w:val="00937857"/>
    <w:rsid w:val="00937C1B"/>
    <w:rsid w:val="00937C44"/>
    <w:rsid w:val="0094000A"/>
    <w:rsid w:val="00940094"/>
    <w:rsid w:val="00940138"/>
    <w:rsid w:val="009404A3"/>
    <w:rsid w:val="009406B4"/>
    <w:rsid w:val="009408F2"/>
    <w:rsid w:val="009409B1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1D1"/>
    <w:rsid w:val="00942436"/>
    <w:rsid w:val="00942592"/>
    <w:rsid w:val="00942884"/>
    <w:rsid w:val="00942B34"/>
    <w:rsid w:val="00942F03"/>
    <w:rsid w:val="009430C4"/>
    <w:rsid w:val="0094330A"/>
    <w:rsid w:val="009437A7"/>
    <w:rsid w:val="00943876"/>
    <w:rsid w:val="00943B0B"/>
    <w:rsid w:val="00943E78"/>
    <w:rsid w:val="009440A5"/>
    <w:rsid w:val="00944659"/>
    <w:rsid w:val="009446A3"/>
    <w:rsid w:val="00944912"/>
    <w:rsid w:val="00944969"/>
    <w:rsid w:val="009449DA"/>
    <w:rsid w:val="00944D2C"/>
    <w:rsid w:val="00944DF4"/>
    <w:rsid w:val="00944FDA"/>
    <w:rsid w:val="00945062"/>
    <w:rsid w:val="00945084"/>
    <w:rsid w:val="009451BE"/>
    <w:rsid w:val="00945324"/>
    <w:rsid w:val="009454A4"/>
    <w:rsid w:val="009456AA"/>
    <w:rsid w:val="009456EA"/>
    <w:rsid w:val="009458B8"/>
    <w:rsid w:val="00945AA8"/>
    <w:rsid w:val="00945CCE"/>
    <w:rsid w:val="00945E00"/>
    <w:rsid w:val="00945E9B"/>
    <w:rsid w:val="00945FC0"/>
    <w:rsid w:val="009461BF"/>
    <w:rsid w:val="00946537"/>
    <w:rsid w:val="009467D5"/>
    <w:rsid w:val="009467E0"/>
    <w:rsid w:val="00946C72"/>
    <w:rsid w:val="00946CB8"/>
    <w:rsid w:val="00946CED"/>
    <w:rsid w:val="00946D31"/>
    <w:rsid w:val="00946D87"/>
    <w:rsid w:val="00947378"/>
    <w:rsid w:val="00947386"/>
    <w:rsid w:val="009478EC"/>
    <w:rsid w:val="00947A40"/>
    <w:rsid w:val="00947A70"/>
    <w:rsid w:val="00947ABA"/>
    <w:rsid w:val="00947E29"/>
    <w:rsid w:val="009500A5"/>
    <w:rsid w:val="00950223"/>
    <w:rsid w:val="00950500"/>
    <w:rsid w:val="00951083"/>
    <w:rsid w:val="009510F4"/>
    <w:rsid w:val="00951182"/>
    <w:rsid w:val="0095133F"/>
    <w:rsid w:val="009516FF"/>
    <w:rsid w:val="00951825"/>
    <w:rsid w:val="00951881"/>
    <w:rsid w:val="00951AE5"/>
    <w:rsid w:val="00951F84"/>
    <w:rsid w:val="00952274"/>
    <w:rsid w:val="0095244B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0AE"/>
    <w:rsid w:val="009543DD"/>
    <w:rsid w:val="0095483B"/>
    <w:rsid w:val="00954879"/>
    <w:rsid w:val="0095492E"/>
    <w:rsid w:val="00954AEF"/>
    <w:rsid w:val="00954CB4"/>
    <w:rsid w:val="00954CC1"/>
    <w:rsid w:val="00954E5F"/>
    <w:rsid w:val="009551F2"/>
    <w:rsid w:val="009552BB"/>
    <w:rsid w:val="00955313"/>
    <w:rsid w:val="009556C1"/>
    <w:rsid w:val="0095571A"/>
    <w:rsid w:val="00955866"/>
    <w:rsid w:val="0095590B"/>
    <w:rsid w:val="0095592A"/>
    <w:rsid w:val="00955BCD"/>
    <w:rsid w:val="00955F05"/>
    <w:rsid w:val="009560FC"/>
    <w:rsid w:val="0095616A"/>
    <w:rsid w:val="00956202"/>
    <w:rsid w:val="00956618"/>
    <w:rsid w:val="009568A7"/>
    <w:rsid w:val="00956959"/>
    <w:rsid w:val="00956A4F"/>
    <w:rsid w:val="00956E12"/>
    <w:rsid w:val="00956E8A"/>
    <w:rsid w:val="0095701B"/>
    <w:rsid w:val="009571E7"/>
    <w:rsid w:val="0095748F"/>
    <w:rsid w:val="00957751"/>
    <w:rsid w:val="00957849"/>
    <w:rsid w:val="00957FF9"/>
    <w:rsid w:val="00960224"/>
    <w:rsid w:val="0096023A"/>
    <w:rsid w:val="0096086D"/>
    <w:rsid w:val="00960E1C"/>
    <w:rsid w:val="00961066"/>
    <w:rsid w:val="0096109B"/>
    <w:rsid w:val="00961127"/>
    <w:rsid w:val="009611B9"/>
    <w:rsid w:val="009612ED"/>
    <w:rsid w:val="00961465"/>
    <w:rsid w:val="009616AE"/>
    <w:rsid w:val="009616B4"/>
    <w:rsid w:val="009619AF"/>
    <w:rsid w:val="0096204A"/>
    <w:rsid w:val="0096294B"/>
    <w:rsid w:val="00962D8B"/>
    <w:rsid w:val="00962FCB"/>
    <w:rsid w:val="00963039"/>
    <w:rsid w:val="009632B5"/>
    <w:rsid w:val="00963301"/>
    <w:rsid w:val="0096332C"/>
    <w:rsid w:val="009633CB"/>
    <w:rsid w:val="0096355E"/>
    <w:rsid w:val="00963B8A"/>
    <w:rsid w:val="00963D4B"/>
    <w:rsid w:val="0096447D"/>
    <w:rsid w:val="009644F5"/>
    <w:rsid w:val="00964533"/>
    <w:rsid w:val="00964782"/>
    <w:rsid w:val="009647BF"/>
    <w:rsid w:val="00964FA3"/>
    <w:rsid w:val="00965061"/>
    <w:rsid w:val="009650CC"/>
    <w:rsid w:val="00965795"/>
    <w:rsid w:val="009657C0"/>
    <w:rsid w:val="00965D09"/>
    <w:rsid w:val="00965DE7"/>
    <w:rsid w:val="00965F37"/>
    <w:rsid w:val="00966011"/>
    <w:rsid w:val="00966103"/>
    <w:rsid w:val="00966521"/>
    <w:rsid w:val="009665BF"/>
    <w:rsid w:val="009665D1"/>
    <w:rsid w:val="00966621"/>
    <w:rsid w:val="009667DB"/>
    <w:rsid w:val="00966B5F"/>
    <w:rsid w:val="00966C06"/>
    <w:rsid w:val="00966D55"/>
    <w:rsid w:val="009671B2"/>
    <w:rsid w:val="009675C9"/>
    <w:rsid w:val="00967A0D"/>
    <w:rsid w:val="00967AB6"/>
    <w:rsid w:val="00967CA6"/>
    <w:rsid w:val="00967EFC"/>
    <w:rsid w:val="00967FB1"/>
    <w:rsid w:val="00970302"/>
    <w:rsid w:val="0097044C"/>
    <w:rsid w:val="009704C3"/>
    <w:rsid w:val="00970519"/>
    <w:rsid w:val="009705C2"/>
    <w:rsid w:val="0097070E"/>
    <w:rsid w:val="00970890"/>
    <w:rsid w:val="00970F49"/>
    <w:rsid w:val="009712E9"/>
    <w:rsid w:val="0097151A"/>
    <w:rsid w:val="00971C52"/>
    <w:rsid w:val="009720C6"/>
    <w:rsid w:val="009722D8"/>
    <w:rsid w:val="0097258E"/>
    <w:rsid w:val="009725FC"/>
    <w:rsid w:val="009727FE"/>
    <w:rsid w:val="00972903"/>
    <w:rsid w:val="009729BD"/>
    <w:rsid w:val="00972BC3"/>
    <w:rsid w:val="00973020"/>
    <w:rsid w:val="00973993"/>
    <w:rsid w:val="00973AD1"/>
    <w:rsid w:val="0097426B"/>
    <w:rsid w:val="0097426E"/>
    <w:rsid w:val="009742B9"/>
    <w:rsid w:val="00974483"/>
    <w:rsid w:val="0097449A"/>
    <w:rsid w:val="00974518"/>
    <w:rsid w:val="009745ED"/>
    <w:rsid w:val="0097491F"/>
    <w:rsid w:val="00974A9F"/>
    <w:rsid w:val="00974DBC"/>
    <w:rsid w:val="00974E75"/>
    <w:rsid w:val="00975015"/>
    <w:rsid w:val="0097510E"/>
    <w:rsid w:val="0097547B"/>
    <w:rsid w:val="00975553"/>
    <w:rsid w:val="00975577"/>
    <w:rsid w:val="00975673"/>
    <w:rsid w:val="009756F5"/>
    <w:rsid w:val="00975708"/>
    <w:rsid w:val="00975716"/>
    <w:rsid w:val="00975AD0"/>
    <w:rsid w:val="00975CE0"/>
    <w:rsid w:val="00975D8C"/>
    <w:rsid w:val="00975DF8"/>
    <w:rsid w:val="00975F25"/>
    <w:rsid w:val="009763EF"/>
    <w:rsid w:val="009767B8"/>
    <w:rsid w:val="009767C3"/>
    <w:rsid w:val="0097696F"/>
    <w:rsid w:val="00976F72"/>
    <w:rsid w:val="00977420"/>
    <w:rsid w:val="0097746B"/>
    <w:rsid w:val="009776F4"/>
    <w:rsid w:val="00977CCF"/>
    <w:rsid w:val="009800D0"/>
    <w:rsid w:val="0098026C"/>
    <w:rsid w:val="0098062D"/>
    <w:rsid w:val="009806A4"/>
    <w:rsid w:val="00980958"/>
    <w:rsid w:val="00980A72"/>
    <w:rsid w:val="0098118D"/>
    <w:rsid w:val="009811E6"/>
    <w:rsid w:val="0098158F"/>
    <w:rsid w:val="00981680"/>
    <w:rsid w:val="0098192B"/>
    <w:rsid w:val="009819F2"/>
    <w:rsid w:val="00981E03"/>
    <w:rsid w:val="00982498"/>
    <w:rsid w:val="009825CD"/>
    <w:rsid w:val="009827B0"/>
    <w:rsid w:val="0098280E"/>
    <w:rsid w:val="0098289A"/>
    <w:rsid w:val="00982945"/>
    <w:rsid w:val="00982A77"/>
    <w:rsid w:val="00982D69"/>
    <w:rsid w:val="00982E8B"/>
    <w:rsid w:val="009830C3"/>
    <w:rsid w:val="009831C0"/>
    <w:rsid w:val="00983736"/>
    <w:rsid w:val="00983933"/>
    <w:rsid w:val="00983D37"/>
    <w:rsid w:val="009846A3"/>
    <w:rsid w:val="009846F9"/>
    <w:rsid w:val="009848B6"/>
    <w:rsid w:val="00984C81"/>
    <w:rsid w:val="00984CB6"/>
    <w:rsid w:val="00985345"/>
    <w:rsid w:val="00985618"/>
    <w:rsid w:val="0098576E"/>
    <w:rsid w:val="00985826"/>
    <w:rsid w:val="00986416"/>
    <w:rsid w:val="00986C51"/>
    <w:rsid w:val="00986D7D"/>
    <w:rsid w:val="00986E4C"/>
    <w:rsid w:val="00986EC5"/>
    <w:rsid w:val="0098709A"/>
    <w:rsid w:val="009871A3"/>
    <w:rsid w:val="009871CA"/>
    <w:rsid w:val="009872A2"/>
    <w:rsid w:val="00987532"/>
    <w:rsid w:val="00987A26"/>
    <w:rsid w:val="00987AC7"/>
    <w:rsid w:val="00987C5B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68"/>
    <w:rsid w:val="00991532"/>
    <w:rsid w:val="00991A47"/>
    <w:rsid w:val="00991C0E"/>
    <w:rsid w:val="00991F8C"/>
    <w:rsid w:val="009921E3"/>
    <w:rsid w:val="009924A1"/>
    <w:rsid w:val="00992597"/>
    <w:rsid w:val="0099298C"/>
    <w:rsid w:val="00992BB0"/>
    <w:rsid w:val="00992D69"/>
    <w:rsid w:val="00992F12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E1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8CC"/>
    <w:rsid w:val="00996AD6"/>
    <w:rsid w:val="00996DE2"/>
    <w:rsid w:val="00996F18"/>
    <w:rsid w:val="009972EC"/>
    <w:rsid w:val="0099733C"/>
    <w:rsid w:val="009974D2"/>
    <w:rsid w:val="00997838"/>
    <w:rsid w:val="00997A2C"/>
    <w:rsid w:val="00997F38"/>
    <w:rsid w:val="00997F5B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212A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098"/>
    <w:rsid w:val="009A51EB"/>
    <w:rsid w:val="009A52E7"/>
    <w:rsid w:val="009A58DD"/>
    <w:rsid w:val="009A58E9"/>
    <w:rsid w:val="009A5A50"/>
    <w:rsid w:val="009A5BB9"/>
    <w:rsid w:val="009A5C2F"/>
    <w:rsid w:val="009A5CDC"/>
    <w:rsid w:val="009A5EA1"/>
    <w:rsid w:val="009A6072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B02C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AAC"/>
    <w:rsid w:val="009B2B38"/>
    <w:rsid w:val="009B2CFF"/>
    <w:rsid w:val="009B3031"/>
    <w:rsid w:val="009B310E"/>
    <w:rsid w:val="009B3244"/>
    <w:rsid w:val="009B34CD"/>
    <w:rsid w:val="009B353C"/>
    <w:rsid w:val="009B3837"/>
    <w:rsid w:val="009B3971"/>
    <w:rsid w:val="009B39B7"/>
    <w:rsid w:val="009B39CD"/>
    <w:rsid w:val="009B4094"/>
    <w:rsid w:val="009B44F8"/>
    <w:rsid w:val="009B45A9"/>
    <w:rsid w:val="009B4762"/>
    <w:rsid w:val="009B4975"/>
    <w:rsid w:val="009B4DE9"/>
    <w:rsid w:val="009B4F70"/>
    <w:rsid w:val="009B524D"/>
    <w:rsid w:val="009B57C4"/>
    <w:rsid w:val="009B58AF"/>
    <w:rsid w:val="009B58F3"/>
    <w:rsid w:val="009B5F53"/>
    <w:rsid w:val="009B5FC7"/>
    <w:rsid w:val="009B610B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0E47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31CF"/>
    <w:rsid w:val="009C32B4"/>
    <w:rsid w:val="009C3320"/>
    <w:rsid w:val="009C3516"/>
    <w:rsid w:val="009C3624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59"/>
    <w:rsid w:val="009C49D7"/>
    <w:rsid w:val="009C4C03"/>
    <w:rsid w:val="009C4FD4"/>
    <w:rsid w:val="009C5229"/>
    <w:rsid w:val="009C5363"/>
    <w:rsid w:val="009C5624"/>
    <w:rsid w:val="009C5855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31B"/>
    <w:rsid w:val="009C7549"/>
    <w:rsid w:val="009C7A90"/>
    <w:rsid w:val="009C7DD9"/>
    <w:rsid w:val="009D0062"/>
    <w:rsid w:val="009D00F4"/>
    <w:rsid w:val="009D04BF"/>
    <w:rsid w:val="009D0C0E"/>
    <w:rsid w:val="009D0C8D"/>
    <w:rsid w:val="009D0FE6"/>
    <w:rsid w:val="009D1053"/>
    <w:rsid w:val="009D1153"/>
    <w:rsid w:val="009D14D2"/>
    <w:rsid w:val="009D16BE"/>
    <w:rsid w:val="009D1781"/>
    <w:rsid w:val="009D1F23"/>
    <w:rsid w:val="009D1F29"/>
    <w:rsid w:val="009D1F81"/>
    <w:rsid w:val="009D1FB3"/>
    <w:rsid w:val="009D23CB"/>
    <w:rsid w:val="009D2420"/>
    <w:rsid w:val="009D2796"/>
    <w:rsid w:val="009D28FC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123"/>
    <w:rsid w:val="009E0146"/>
    <w:rsid w:val="009E04E7"/>
    <w:rsid w:val="009E0709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C60"/>
    <w:rsid w:val="009E2F51"/>
    <w:rsid w:val="009E2FAC"/>
    <w:rsid w:val="009E30FF"/>
    <w:rsid w:val="009E3100"/>
    <w:rsid w:val="009E3273"/>
    <w:rsid w:val="009E333D"/>
    <w:rsid w:val="009E34CF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500D"/>
    <w:rsid w:val="009E50F0"/>
    <w:rsid w:val="009E56CE"/>
    <w:rsid w:val="009E5A0E"/>
    <w:rsid w:val="009E5C1B"/>
    <w:rsid w:val="009E61FA"/>
    <w:rsid w:val="009E63CE"/>
    <w:rsid w:val="009E641E"/>
    <w:rsid w:val="009E6549"/>
    <w:rsid w:val="009E6735"/>
    <w:rsid w:val="009E6B42"/>
    <w:rsid w:val="009E6B4A"/>
    <w:rsid w:val="009E6C64"/>
    <w:rsid w:val="009E6D24"/>
    <w:rsid w:val="009E7179"/>
    <w:rsid w:val="009E737B"/>
    <w:rsid w:val="009E741E"/>
    <w:rsid w:val="009E765E"/>
    <w:rsid w:val="009E7F01"/>
    <w:rsid w:val="009F019D"/>
    <w:rsid w:val="009F0266"/>
    <w:rsid w:val="009F054F"/>
    <w:rsid w:val="009F0741"/>
    <w:rsid w:val="009F0894"/>
    <w:rsid w:val="009F0E93"/>
    <w:rsid w:val="009F1072"/>
    <w:rsid w:val="009F1366"/>
    <w:rsid w:val="009F13F5"/>
    <w:rsid w:val="009F1509"/>
    <w:rsid w:val="009F15AA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7A6"/>
    <w:rsid w:val="009F3A47"/>
    <w:rsid w:val="009F3ACF"/>
    <w:rsid w:val="009F3BF6"/>
    <w:rsid w:val="009F3C8A"/>
    <w:rsid w:val="009F3D98"/>
    <w:rsid w:val="009F3F55"/>
    <w:rsid w:val="009F4095"/>
    <w:rsid w:val="009F419A"/>
    <w:rsid w:val="009F45EC"/>
    <w:rsid w:val="009F4689"/>
    <w:rsid w:val="009F46D4"/>
    <w:rsid w:val="009F4B72"/>
    <w:rsid w:val="009F4C0A"/>
    <w:rsid w:val="009F4D38"/>
    <w:rsid w:val="009F5578"/>
    <w:rsid w:val="009F57C2"/>
    <w:rsid w:val="009F57CB"/>
    <w:rsid w:val="009F58FF"/>
    <w:rsid w:val="009F59DE"/>
    <w:rsid w:val="009F5E3F"/>
    <w:rsid w:val="009F60C2"/>
    <w:rsid w:val="009F60C7"/>
    <w:rsid w:val="009F6236"/>
    <w:rsid w:val="009F6294"/>
    <w:rsid w:val="009F64C5"/>
    <w:rsid w:val="009F6520"/>
    <w:rsid w:val="009F65E0"/>
    <w:rsid w:val="009F6C6F"/>
    <w:rsid w:val="009F6FCA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44D"/>
    <w:rsid w:val="00A00623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3A"/>
    <w:rsid w:val="00A03A7C"/>
    <w:rsid w:val="00A03DA1"/>
    <w:rsid w:val="00A03DA7"/>
    <w:rsid w:val="00A0417F"/>
    <w:rsid w:val="00A04470"/>
    <w:rsid w:val="00A04ADA"/>
    <w:rsid w:val="00A04C44"/>
    <w:rsid w:val="00A04CCB"/>
    <w:rsid w:val="00A04E76"/>
    <w:rsid w:val="00A0517B"/>
    <w:rsid w:val="00A052AA"/>
    <w:rsid w:val="00A05AE7"/>
    <w:rsid w:val="00A05BB7"/>
    <w:rsid w:val="00A05EE2"/>
    <w:rsid w:val="00A061AA"/>
    <w:rsid w:val="00A069AA"/>
    <w:rsid w:val="00A06C63"/>
    <w:rsid w:val="00A06DE0"/>
    <w:rsid w:val="00A07225"/>
    <w:rsid w:val="00A075F6"/>
    <w:rsid w:val="00A07722"/>
    <w:rsid w:val="00A07D9A"/>
    <w:rsid w:val="00A07F2F"/>
    <w:rsid w:val="00A10427"/>
    <w:rsid w:val="00A10786"/>
    <w:rsid w:val="00A107BC"/>
    <w:rsid w:val="00A1094B"/>
    <w:rsid w:val="00A10A75"/>
    <w:rsid w:val="00A10C3F"/>
    <w:rsid w:val="00A10D0D"/>
    <w:rsid w:val="00A10DD6"/>
    <w:rsid w:val="00A10EC7"/>
    <w:rsid w:val="00A111DE"/>
    <w:rsid w:val="00A113D0"/>
    <w:rsid w:val="00A11472"/>
    <w:rsid w:val="00A115D1"/>
    <w:rsid w:val="00A11641"/>
    <w:rsid w:val="00A116E4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C93"/>
    <w:rsid w:val="00A131EB"/>
    <w:rsid w:val="00A13499"/>
    <w:rsid w:val="00A13580"/>
    <w:rsid w:val="00A13795"/>
    <w:rsid w:val="00A13AEA"/>
    <w:rsid w:val="00A13D2A"/>
    <w:rsid w:val="00A1432D"/>
    <w:rsid w:val="00A1498C"/>
    <w:rsid w:val="00A14A72"/>
    <w:rsid w:val="00A14E04"/>
    <w:rsid w:val="00A15154"/>
    <w:rsid w:val="00A155CE"/>
    <w:rsid w:val="00A15676"/>
    <w:rsid w:val="00A158F3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20D1D"/>
    <w:rsid w:val="00A212D7"/>
    <w:rsid w:val="00A215B6"/>
    <w:rsid w:val="00A217DF"/>
    <w:rsid w:val="00A21B3C"/>
    <w:rsid w:val="00A21BF0"/>
    <w:rsid w:val="00A21CEC"/>
    <w:rsid w:val="00A22036"/>
    <w:rsid w:val="00A2223D"/>
    <w:rsid w:val="00A22352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BA8"/>
    <w:rsid w:val="00A23CF4"/>
    <w:rsid w:val="00A23D45"/>
    <w:rsid w:val="00A23E7D"/>
    <w:rsid w:val="00A2431C"/>
    <w:rsid w:val="00A2484B"/>
    <w:rsid w:val="00A24968"/>
    <w:rsid w:val="00A2499F"/>
    <w:rsid w:val="00A24A4F"/>
    <w:rsid w:val="00A24BD6"/>
    <w:rsid w:val="00A24CF9"/>
    <w:rsid w:val="00A250C6"/>
    <w:rsid w:val="00A25157"/>
    <w:rsid w:val="00A252CE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F6E"/>
    <w:rsid w:val="00A271EA"/>
    <w:rsid w:val="00A27234"/>
    <w:rsid w:val="00A273E7"/>
    <w:rsid w:val="00A27C57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87F"/>
    <w:rsid w:val="00A31A58"/>
    <w:rsid w:val="00A31CDD"/>
    <w:rsid w:val="00A325C5"/>
    <w:rsid w:val="00A32B9A"/>
    <w:rsid w:val="00A32CC9"/>
    <w:rsid w:val="00A33014"/>
    <w:rsid w:val="00A331EB"/>
    <w:rsid w:val="00A33DD6"/>
    <w:rsid w:val="00A3429C"/>
    <w:rsid w:val="00A344F5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3DD"/>
    <w:rsid w:val="00A37B5D"/>
    <w:rsid w:val="00A37BA7"/>
    <w:rsid w:val="00A40109"/>
    <w:rsid w:val="00A40432"/>
    <w:rsid w:val="00A40532"/>
    <w:rsid w:val="00A40D7A"/>
    <w:rsid w:val="00A40EB1"/>
    <w:rsid w:val="00A40F18"/>
    <w:rsid w:val="00A4110B"/>
    <w:rsid w:val="00A4115C"/>
    <w:rsid w:val="00A411A4"/>
    <w:rsid w:val="00A41326"/>
    <w:rsid w:val="00A4145E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567"/>
    <w:rsid w:val="00A43759"/>
    <w:rsid w:val="00A4392F"/>
    <w:rsid w:val="00A43C27"/>
    <w:rsid w:val="00A43C88"/>
    <w:rsid w:val="00A43E4D"/>
    <w:rsid w:val="00A4402C"/>
    <w:rsid w:val="00A44354"/>
    <w:rsid w:val="00A44601"/>
    <w:rsid w:val="00A44666"/>
    <w:rsid w:val="00A446E2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FC2"/>
    <w:rsid w:val="00A462BC"/>
    <w:rsid w:val="00A467DE"/>
    <w:rsid w:val="00A46C88"/>
    <w:rsid w:val="00A472E0"/>
    <w:rsid w:val="00A477A0"/>
    <w:rsid w:val="00A47803"/>
    <w:rsid w:val="00A478E8"/>
    <w:rsid w:val="00A47A49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0F3B"/>
    <w:rsid w:val="00A51147"/>
    <w:rsid w:val="00A5124D"/>
    <w:rsid w:val="00A51386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B9C"/>
    <w:rsid w:val="00A53C70"/>
    <w:rsid w:val="00A53E35"/>
    <w:rsid w:val="00A53F5C"/>
    <w:rsid w:val="00A5446D"/>
    <w:rsid w:val="00A54470"/>
    <w:rsid w:val="00A5466A"/>
    <w:rsid w:val="00A550E1"/>
    <w:rsid w:val="00A55716"/>
    <w:rsid w:val="00A557BC"/>
    <w:rsid w:val="00A55CCC"/>
    <w:rsid w:val="00A55DA8"/>
    <w:rsid w:val="00A56063"/>
    <w:rsid w:val="00A560F9"/>
    <w:rsid w:val="00A5628C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D16"/>
    <w:rsid w:val="00A63007"/>
    <w:rsid w:val="00A63194"/>
    <w:rsid w:val="00A631E0"/>
    <w:rsid w:val="00A6342D"/>
    <w:rsid w:val="00A634C6"/>
    <w:rsid w:val="00A6364B"/>
    <w:rsid w:val="00A63F98"/>
    <w:rsid w:val="00A6405B"/>
    <w:rsid w:val="00A640DB"/>
    <w:rsid w:val="00A646AC"/>
    <w:rsid w:val="00A64A4B"/>
    <w:rsid w:val="00A64B8C"/>
    <w:rsid w:val="00A64BBD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003"/>
    <w:rsid w:val="00A661C3"/>
    <w:rsid w:val="00A6641B"/>
    <w:rsid w:val="00A66B85"/>
    <w:rsid w:val="00A66C29"/>
    <w:rsid w:val="00A66D12"/>
    <w:rsid w:val="00A66D62"/>
    <w:rsid w:val="00A675B3"/>
    <w:rsid w:val="00A679B2"/>
    <w:rsid w:val="00A67D30"/>
    <w:rsid w:val="00A67D52"/>
    <w:rsid w:val="00A67D6F"/>
    <w:rsid w:val="00A7004B"/>
    <w:rsid w:val="00A702F5"/>
    <w:rsid w:val="00A704FC"/>
    <w:rsid w:val="00A7066F"/>
    <w:rsid w:val="00A708B2"/>
    <w:rsid w:val="00A708D2"/>
    <w:rsid w:val="00A70B32"/>
    <w:rsid w:val="00A70B5C"/>
    <w:rsid w:val="00A70DBF"/>
    <w:rsid w:val="00A70E4D"/>
    <w:rsid w:val="00A70E7C"/>
    <w:rsid w:val="00A70FC9"/>
    <w:rsid w:val="00A71455"/>
    <w:rsid w:val="00A7151C"/>
    <w:rsid w:val="00A7167A"/>
    <w:rsid w:val="00A7169B"/>
    <w:rsid w:val="00A717D4"/>
    <w:rsid w:val="00A71B86"/>
    <w:rsid w:val="00A71CB7"/>
    <w:rsid w:val="00A71CC8"/>
    <w:rsid w:val="00A71CF3"/>
    <w:rsid w:val="00A720E2"/>
    <w:rsid w:val="00A726C9"/>
    <w:rsid w:val="00A7280A"/>
    <w:rsid w:val="00A72A43"/>
    <w:rsid w:val="00A72C5E"/>
    <w:rsid w:val="00A72CDE"/>
    <w:rsid w:val="00A733FC"/>
    <w:rsid w:val="00A73462"/>
    <w:rsid w:val="00A7349F"/>
    <w:rsid w:val="00A73879"/>
    <w:rsid w:val="00A73A32"/>
    <w:rsid w:val="00A73AA9"/>
    <w:rsid w:val="00A73B57"/>
    <w:rsid w:val="00A73C3A"/>
    <w:rsid w:val="00A73DB2"/>
    <w:rsid w:val="00A74182"/>
    <w:rsid w:val="00A744AA"/>
    <w:rsid w:val="00A74738"/>
    <w:rsid w:val="00A7473D"/>
    <w:rsid w:val="00A74A71"/>
    <w:rsid w:val="00A74A7A"/>
    <w:rsid w:val="00A74A85"/>
    <w:rsid w:val="00A74CB8"/>
    <w:rsid w:val="00A750F2"/>
    <w:rsid w:val="00A751BE"/>
    <w:rsid w:val="00A75C70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04"/>
    <w:rsid w:val="00A76F2E"/>
    <w:rsid w:val="00A77177"/>
    <w:rsid w:val="00A7719D"/>
    <w:rsid w:val="00A77274"/>
    <w:rsid w:val="00A77D6B"/>
    <w:rsid w:val="00A80004"/>
    <w:rsid w:val="00A80087"/>
    <w:rsid w:val="00A8032A"/>
    <w:rsid w:val="00A803BA"/>
    <w:rsid w:val="00A804B1"/>
    <w:rsid w:val="00A8088A"/>
    <w:rsid w:val="00A80CE1"/>
    <w:rsid w:val="00A80EAA"/>
    <w:rsid w:val="00A818C1"/>
    <w:rsid w:val="00A81A9E"/>
    <w:rsid w:val="00A81BFB"/>
    <w:rsid w:val="00A81C2B"/>
    <w:rsid w:val="00A81E66"/>
    <w:rsid w:val="00A81F44"/>
    <w:rsid w:val="00A82008"/>
    <w:rsid w:val="00A82351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3D5"/>
    <w:rsid w:val="00A84B65"/>
    <w:rsid w:val="00A84D31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835"/>
    <w:rsid w:val="00A86C0B"/>
    <w:rsid w:val="00A86CDB"/>
    <w:rsid w:val="00A86FBA"/>
    <w:rsid w:val="00A87405"/>
    <w:rsid w:val="00A87546"/>
    <w:rsid w:val="00A87670"/>
    <w:rsid w:val="00A87715"/>
    <w:rsid w:val="00A87C6B"/>
    <w:rsid w:val="00A87C81"/>
    <w:rsid w:val="00A87EAB"/>
    <w:rsid w:val="00A90068"/>
    <w:rsid w:val="00A902FF"/>
    <w:rsid w:val="00A903CE"/>
    <w:rsid w:val="00A9053E"/>
    <w:rsid w:val="00A90880"/>
    <w:rsid w:val="00A90BED"/>
    <w:rsid w:val="00A90FA9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ADD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4FB0"/>
    <w:rsid w:val="00A95F47"/>
    <w:rsid w:val="00A9622B"/>
    <w:rsid w:val="00A96327"/>
    <w:rsid w:val="00A96831"/>
    <w:rsid w:val="00A96B24"/>
    <w:rsid w:val="00A96BA2"/>
    <w:rsid w:val="00A96E39"/>
    <w:rsid w:val="00A972C5"/>
    <w:rsid w:val="00A97550"/>
    <w:rsid w:val="00A97652"/>
    <w:rsid w:val="00A97A96"/>
    <w:rsid w:val="00A97B3B"/>
    <w:rsid w:val="00A97B74"/>
    <w:rsid w:val="00A97D8C"/>
    <w:rsid w:val="00AA0127"/>
    <w:rsid w:val="00AA04BD"/>
    <w:rsid w:val="00AA054A"/>
    <w:rsid w:val="00AA05AB"/>
    <w:rsid w:val="00AA05D0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2F4F"/>
    <w:rsid w:val="00AA30C4"/>
    <w:rsid w:val="00AA3159"/>
    <w:rsid w:val="00AA3179"/>
    <w:rsid w:val="00AA3369"/>
    <w:rsid w:val="00AA3770"/>
    <w:rsid w:val="00AA3A9B"/>
    <w:rsid w:val="00AA3D27"/>
    <w:rsid w:val="00AA3E8C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173"/>
    <w:rsid w:val="00AA6212"/>
    <w:rsid w:val="00AA6595"/>
    <w:rsid w:val="00AA67DD"/>
    <w:rsid w:val="00AA6803"/>
    <w:rsid w:val="00AA6817"/>
    <w:rsid w:val="00AA69C9"/>
    <w:rsid w:val="00AA71D9"/>
    <w:rsid w:val="00AA7272"/>
    <w:rsid w:val="00AA7574"/>
    <w:rsid w:val="00AA7674"/>
    <w:rsid w:val="00AA76EA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250"/>
    <w:rsid w:val="00AB1BB2"/>
    <w:rsid w:val="00AB1BBF"/>
    <w:rsid w:val="00AB2B73"/>
    <w:rsid w:val="00AB2C11"/>
    <w:rsid w:val="00AB2C4D"/>
    <w:rsid w:val="00AB2D05"/>
    <w:rsid w:val="00AB2E77"/>
    <w:rsid w:val="00AB3094"/>
    <w:rsid w:val="00AB33DA"/>
    <w:rsid w:val="00AB346E"/>
    <w:rsid w:val="00AB3846"/>
    <w:rsid w:val="00AB385E"/>
    <w:rsid w:val="00AB4177"/>
    <w:rsid w:val="00AB4495"/>
    <w:rsid w:val="00AB474E"/>
    <w:rsid w:val="00AB4D60"/>
    <w:rsid w:val="00AB569A"/>
    <w:rsid w:val="00AB5734"/>
    <w:rsid w:val="00AB5B00"/>
    <w:rsid w:val="00AB5D1E"/>
    <w:rsid w:val="00AB686A"/>
    <w:rsid w:val="00AB6B94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B7D30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7F4"/>
    <w:rsid w:val="00AC1833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24B4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1FB"/>
    <w:rsid w:val="00AC42BB"/>
    <w:rsid w:val="00AC488C"/>
    <w:rsid w:val="00AC4995"/>
    <w:rsid w:val="00AC4BBD"/>
    <w:rsid w:val="00AC4E48"/>
    <w:rsid w:val="00AC5232"/>
    <w:rsid w:val="00AC527D"/>
    <w:rsid w:val="00AC5674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5F8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73D"/>
    <w:rsid w:val="00AD0A22"/>
    <w:rsid w:val="00AD104C"/>
    <w:rsid w:val="00AD105C"/>
    <w:rsid w:val="00AD1119"/>
    <w:rsid w:val="00AD1146"/>
    <w:rsid w:val="00AD15ED"/>
    <w:rsid w:val="00AD1630"/>
    <w:rsid w:val="00AD1748"/>
    <w:rsid w:val="00AD19F0"/>
    <w:rsid w:val="00AD1C87"/>
    <w:rsid w:val="00AD1CF6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9C1"/>
    <w:rsid w:val="00AD3AE4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0E"/>
    <w:rsid w:val="00AD5457"/>
    <w:rsid w:val="00AD5575"/>
    <w:rsid w:val="00AD6138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2C0"/>
    <w:rsid w:val="00AE4B0F"/>
    <w:rsid w:val="00AE4ED7"/>
    <w:rsid w:val="00AE52F7"/>
    <w:rsid w:val="00AE5643"/>
    <w:rsid w:val="00AE571A"/>
    <w:rsid w:val="00AE5927"/>
    <w:rsid w:val="00AE602C"/>
    <w:rsid w:val="00AE6393"/>
    <w:rsid w:val="00AE63E4"/>
    <w:rsid w:val="00AE641D"/>
    <w:rsid w:val="00AE64EA"/>
    <w:rsid w:val="00AE67D9"/>
    <w:rsid w:val="00AE6919"/>
    <w:rsid w:val="00AE6923"/>
    <w:rsid w:val="00AE693F"/>
    <w:rsid w:val="00AE69F5"/>
    <w:rsid w:val="00AE6AC9"/>
    <w:rsid w:val="00AE6D5E"/>
    <w:rsid w:val="00AE6DE8"/>
    <w:rsid w:val="00AE6EA3"/>
    <w:rsid w:val="00AE6FB3"/>
    <w:rsid w:val="00AE710F"/>
    <w:rsid w:val="00AE71AF"/>
    <w:rsid w:val="00AE730F"/>
    <w:rsid w:val="00AE7553"/>
    <w:rsid w:val="00AE78C4"/>
    <w:rsid w:val="00AE7DF9"/>
    <w:rsid w:val="00AE7EEA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AF0"/>
    <w:rsid w:val="00AF1E3D"/>
    <w:rsid w:val="00AF1FCE"/>
    <w:rsid w:val="00AF1FF7"/>
    <w:rsid w:val="00AF2253"/>
    <w:rsid w:val="00AF23DD"/>
    <w:rsid w:val="00AF27E2"/>
    <w:rsid w:val="00AF2AAF"/>
    <w:rsid w:val="00AF2AF2"/>
    <w:rsid w:val="00AF2CF7"/>
    <w:rsid w:val="00AF2E24"/>
    <w:rsid w:val="00AF30C6"/>
    <w:rsid w:val="00AF3570"/>
    <w:rsid w:val="00AF372A"/>
    <w:rsid w:val="00AF373E"/>
    <w:rsid w:val="00AF3787"/>
    <w:rsid w:val="00AF3A2D"/>
    <w:rsid w:val="00AF3EA6"/>
    <w:rsid w:val="00AF4254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7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06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B86"/>
    <w:rsid w:val="00AF7D82"/>
    <w:rsid w:val="00AF7EC6"/>
    <w:rsid w:val="00AF7ED4"/>
    <w:rsid w:val="00B004B5"/>
    <w:rsid w:val="00B00BDB"/>
    <w:rsid w:val="00B00E06"/>
    <w:rsid w:val="00B010DA"/>
    <w:rsid w:val="00B0139C"/>
    <w:rsid w:val="00B014C1"/>
    <w:rsid w:val="00B01C14"/>
    <w:rsid w:val="00B01DF1"/>
    <w:rsid w:val="00B02951"/>
    <w:rsid w:val="00B02980"/>
    <w:rsid w:val="00B02CA4"/>
    <w:rsid w:val="00B032A8"/>
    <w:rsid w:val="00B0332B"/>
    <w:rsid w:val="00B034FD"/>
    <w:rsid w:val="00B036EB"/>
    <w:rsid w:val="00B0384C"/>
    <w:rsid w:val="00B03B8E"/>
    <w:rsid w:val="00B03D8B"/>
    <w:rsid w:val="00B03D93"/>
    <w:rsid w:val="00B03F0F"/>
    <w:rsid w:val="00B04490"/>
    <w:rsid w:val="00B04520"/>
    <w:rsid w:val="00B04778"/>
    <w:rsid w:val="00B04B3F"/>
    <w:rsid w:val="00B04C31"/>
    <w:rsid w:val="00B04D3A"/>
    <w:rsid w:val="00B04E7B"/>
    <w:rsid w:val="00B05050"/>
    <w:rsid w:val="00B05073"/>
    <w:rsid w:val="00B05144"/>
    <w:rsid w:val="00B05460"/>
    <w:rsid w:val="00B055FE"/>
    <w:rsid w:val="00B05A0D"/>
    <w:rsid w:val="00B05BEF"/>
    <w:rsid w:val="00B05D97"/>
    <w:rsid w:val="00B06344"/>
    <w:rsid w:val="00B06757"/>
    <w:rsid w:val="00B068FF"/>
    <w:rsid w:val="00B06CC9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DC"/>
    <w:rsid w:val="00B10877"/>
    <w:rsid w:val="00B109BA"/>
    <w:rsid w:val="00B10B81"/>
    <w:rsid w:val="00B10BA4"/>
    <w:rsid w:val="00B11419"/>
    <w:rsid w:val="00B11509"/>
    <w:rsid w:val="00B11A30"/>
    <w:rsid w:val="00B11E87"/>
    <w:rsid w:val="00B12031"/>
    <w:rsid w:val="00B1298D"/>
    <w:rsid w:val="00B12C0A"/>
    <w:rsid w:val="00B1345F"/>
    <w:rsid w:val="00B137FC"/>
    <w:rsid w:val="00B139A4"/>
    <w:rsid w:val="00B139C6"/>
    <w:rsid w:val="00B144C2"/>
    <w:rsid w:val="00B14788"/>
    <w:rsid w:val="00B14867"/>
    <w:rsid w:val="00B14D2F"/>
    <w:rsid w:val="00B15128"/>
    <w:rsid w:val="00B152B7"/>
    <w:rsid w:val="00B158CF"/>
    <w:rsid w:val="00B15B74"/>
    <w:rsid w:val="00B15B91"/>
    <w:rsid w:val="00B16013"/>
    <w:rsid w:val="00B16335"/>
    <w:rsid w:val="00B164D9"/>
    <w:rsid w:val="00B167C2"/>
    <w:rsid w:val="00B169A3"/>
    <w:rsid w:val="00B16A7B"/>
    <w:rsid w:val="00B16AAB"/>
    <w:rsid w:val="00B16F31"/>
    <w:rsid w:val="00B170C6"/>
    <w:rsid w:val="00B1739F"/>
    <w:rsid w:val="00B17400"/>
    <w:rsid w:val="00B175BF"/>
    <w:rsid w:val="00B17D08"/>
    <w:rsid w:val="00B202D3"/>
    <w:rsid w:val="00B20A1A"/>
    <w:rsid w:val="00B20A78"/>
    <w:rsid w:val="00B20AD4"/>
    <w:rsid w:val="00B20F33"/>
    <w:rsid w:val="00B21B52"/>
    <w:rsid w:val="00B21BE9"/>
    <w:rsid w:val="00B21DAD"/>
    <w:rsid w:val="00B21F44"/>
    <w:rsid w:val="00B223C1"/>
    <w:rsid w:val="00B2247C"/>
    <w:rsid w:val="00B22D0F"/>
    <w:rsid w:val="00B22DE6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3F6A"/>
    <w:rsid w:val="00B24204"/>
    <w:rsid w:val="00B242D1"/>
    <w:rsid w:val="00B243AD"/>
    <w:rsid w:val="00B2451C"/>
    <w:rsid w:val="00B24539"/>
    <w:rsid w:val="00B246C1"/>
    <w:rsid w:val="00B247E5"/>
    <w:rsid w:val="00B24D28"/>
    <w:rsid w:val="00B24E92"/>
    <w:rsid w:val="00B24F0B"/>
    <w:rsid w:val="00B24FBA"/>
    <w:rsid w:val="00B25038"/>
    <w:rsid w:val="00B256E9"/>
    <w:rsid w:val="00B2571F"/>
    <w:rsid w:val="00B257E9"/>
    <w:rsid w:val="00B25B8F"/>
    <w:rsid w:val="00B25BFB"/>
    <w:rsid w:val="00B25DFA"/>
    <w:rsid w:val="00B26188"/>
    <w:rsid w:val="00B26227"/>
    <w:rsid w:val="00B26242"/>
    <w:rsid w:val="00B26257"/>
    <w:rsid w:val="00B263FE"/>
    <w:rsid w:val="00B26F64"/>
    <w:rsid w:val="00B2737C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974"/>
    <w:rsid w:val="00B31F70"/>
    <w:rsid w:val="00B32194"/>
    <w:rsid w:val="00B32264"/>
    <w:rsid w:val="00B3231B"/>
    <w:rsid w:val="00B326C6"/>
    <w:rsid w:val="00B328E2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E33"/>
    <w:rsid w:val="00B34EDF"/>
    <w:rsid w:val="00B34EF6"/>
    <w:rsid w:val="00B34F68"/>
    <w:rsid w:val="00B35564"/>
    <w:rsid w:val="00B35B40"/>
    <w:rsid w:val="00B35C34"/>
    <w:rsid w:val="00B35C8C"/>
    <w:rsid w:val="00B3608F"/>
    <w:rsid w:val="00B360B6"/>
    <w:rsid w:val="00B361F0"/>
    <w:rsid w:val="00B362EB"/>
    <w:rsid w:val="00B363E5"/>
    <w:rsid w:val="00B36419"/>
    <w:rsid w:val="00B36A53"/>
    <w:rsid w:val="00B36E6F"/>
    <w:rsid w:val="00B36E74"/>
    <w:rsid w:val="00B3775B"/>
    <w:rsid w:val="00B403C0"/>
    <w:rsid w:val="00B405D8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CEC"/>
    <w:rsid w:val="00B41E59"/>
    <w:rsid w:val="00B4211B"/>
    <w:rsid w:val="00B42496"/>
    <w:rsid w:val="00B425DB"/>
    <w:rsid w:val="00B42654"/>
    <w:rsid w:val="00B429C6"/>
    <w:rsid w:val="00B42AB9"/>
    <w:rsid w:val="00B42B1F"/>
    <w:rsid w:val="00B42B68"/>
    <w:rsid w:val="00B42EE4"/>
    <w:rsid w:val="00B43081"/>
    <w:rsid w:val="00B439E3"/>
    <w:rsid w:val="00B43ABA"/>
    <w:rsid w:val="00B43ABD"/>
    <w:rsid w:val="00B43C4B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5FDD"/>
    <w:rsid w:val="00B461F6"/>
    <w:rsid w:val="00B46348"/>
    <w:rsid w:val="00B46619"/>
    <w:rsid w:val="00B469DF"/>
    <w:rsid w:val="00B46C1B"/>
    <w:rsid w:val="00B4709E"/>
    <w:rsid w:val="00B4723D"/>
    <w:rsid w:val="00B472E8"/>
    <w:rsid w:val="00B47459"/>
    <w:rsid w:val="00B474CD"/>
    <w:rsid w:val="00B474E6"/>
    <w:rsid w:val="00B4782F"/>
    <w:rsid w:val="00B47864"/>
    <w:rsid w:val="00B479B8"/>
    <w:rsid w:val="00B50041"/>
    <w:rsid w:val="00B50179"/>
    <w:rsid w:val="00B50278"/>
    <w:rsid w:val="00B50492"/>
    <w:rsid w:val="00B504BE"/>
    <w:rsid w:val="00B50657"/>
    <w:rsid w:val="00B50AFA"/>
    <w:rsid w:val="00B50CE9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DE5"/>
    <w:rsid w:val="00B540E1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46C"/>
    <w:rsid w:val="00B56668"/>
    <w:rsid w:val="00B56693"/>
    <w:rsid w:val="00B5695F"/>
    <w:rsid w:val="00B56B89"/>
    <w:rsid w:val="00B56CB5"/>
    <w:rsid w:val="00B5728B"/>
    <w:rsid w:val="00B575EA"/>
    <w:rsid w:val="00B57C5D"/>
    <w:rsid w:val="00B57E2C"/>
    <w:rsid w:val="00B57EBE"/>
    <w:rsid w:val="00B57ECB"/>
    <w:rsid w:val="00B6003A"/>
    <w:rsid w:val="00B60C16"/>
    <w:rsid w:val="00B60E18"/>
    <w:rsid w:val="00B60E1A"/>
    <w:rsid w:val="00B60F18"/>
    <w:rsid w:val="00B611B1"/>
    <w:rsid w:val="00B6135A"/>
    <w:rsid w:val="00B6196E"/>
    <w:rsid w:val="00B61B90"/>
    <w:rsid w:val="00B62089"/>
    <w:rsid w:val="00B620A9"/>
    <w:rsid w:val="00B624E0"/>
    <w:rsid w:val="00B62522"/>
    <w:rsid w:val="00B62749"/>
    <w:rsid w:val="00B62984"/>
    <w:rsid w:val="00B63039"/>
    <w:rsid w:val="00B63186"/>
    <w:rsid w:val="00B63C4A"/>
    <w:rsid w:val="00B644C4"/>
    <w:rsid w:val="00B6457A"/>
    <w:rsid w:val="00B6457E"/>
    <w:rsid w:val="00B6459E"/>
    <w:rsid w:val="00B647B2"/>
    <w:rsid w:val="00B648B8"/>
    <w:rsid w:val="00B64976"/>
    <w:rsid w:val="00B64BDD"/>
    <w:rsid w:val="00B64C23"/>
    <w:rsid w:val="00B64F53"/>
    <w:rsid w:val="00B65043"/>
    <w:rsid w:val="00B655D1"/>
    <w:rsid w:val="00B65939"/>
    <w:rsid w:val="00B659FC"/>
    <w:rsid w:val="00B65E54"/>
    <w:rsid w:val="00B65F80"/>
    <w:rsid w:val="00B66146"/>
    <w:rsid w:val="00B66399"/>
    <w:rsid w:val="00B66580"/>
    <w:rsid w:val="00B66756"/>
    <w:rsid w:val="00B66803"/>
    <w:rsid w:val="00B669AB"/>
    <w:rsid w:val="00B66A4F"/>
    <w:rsid w:val="00B66E8B"/>
    <w:rsid w:val="00B66EF0"/>
    <w:rsid w:val="00B66FA4"/>
    <w:rsid w:val="00B671AF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0AC9"/>
    <w:rsid w:val="00B7101D"/>
    <w:rsid w:val="00B71047"/>
    <w:rsid w:val="00B71708"/>
    <w:rsid w:val="00B71712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04B"/>
    <w:rsid w:val="00B7436D"/>
    <w:rsid w:val="00B74728"/>
    <w:rsid w:val="00B74AEC"/>
    <w:rsid w:val="00B74B34"/>
    <w:rsid w:val="00B74D8C"/>
    <w:rsid w:val="00B74EDD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6FBA"/>
    <w:rsid w:val="00B77870"/>
    <w:rsid w:val="00B77971"/>
    <w:rsid w:val="00B800D0"/>
    <w:rsid w:val="00B80225"/>
    <w:rsid w:val="00B80316"/>
    <w:rsid w:val="00B80451"/>
    <w:rsid w:val="00B80522"/>
    <w:rsid w:val="00B805E0"/>
    <w:rsid w:val="00B8071C"/>
    <w:rsid w:val="00B807FD"/>
    <w:rsid w:val="00B808D8"/>
    <w:rsid w:val="00B8099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923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C0D"/>
    <w:rsid w:val="00B87D82"/>
    <w:rsid w:val="00B87E00"/>
    <w:rsid w:val="00B90020"/>
    <w:rsid w:val="00B90242"/>
    <w:rsid w:val="00B90444"/>
    <w:rsid w:val="00B90AE2"/>
    <w:rsid w:val="00B90B0D"/>
    <w:rsid w:val="00B90B1C"/>
    <w:rsid w:val="00B90F62"/>
    <w:rsid w:val="00B914FC"/>
    <w:rsid w:val="00B927E5"/>
    <w:rsid w:val="00B9288C"/>
    <w:rsid w:val="00B92A2D"/>
    <w:rsid w:val="00B92DFE"/>
    <w:rsid w:val="00B92FBA"/>
    <w:rsid w:val="00B93042"/>
    <w:rsid w:val="00B932FF"/>
    <w:rsid w:val="00B93373"/>
    <w:rsid w:val="00B93374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6E6D"/>
    <w:rsid w:val="00B97024"/>
    <w:rsid w:val="00B971D1"/>
    <w:rsid w:val="00B975B1"/>
    <w:rsid w:val="00B97766"/>
    <w:rsid w:val="00B9787F"/>
    <w:rsid w:val="00B97F57"/>
    <w:rsid w:val="00BA05A6"/>
    <w:rsid w:val="00BA0664"/>
    <w:rsid w:val="00BA06CD"/>
    <w:rsid w:val="00BA07F0"/>
    <w:rsid w:val="00BA095F"/>
    <w:rsid w:val="00BA0AFB"/>
    <w:rsid w:val="00BA0D6A"/>
    <w:rsid w:val="00BA0D99"/>
    <w:rsid w:val="00BA11FE"/>
    <w:rsid w:val="00BA1371"/>
    <w:rsid w:val="00BA138B"/>
    <w:rsid w:val="00BA1828"/>
    <w:rsid w:val="00BA18BA"/>
    <w:rsid w:val="00BA1BC0"/>
    <w:rsid w:val="00BA1D7F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B96"/>
    <w:rsid w:val="00BA3BF5"/>
    <w:rsid w:val="00BA3C3E"/>
    <w:rsid w:val="00BA3CAD"/>
    <w:rsid w:val="00BA3E67"/>
    <w:rsid w:val="00BA3F72"/>
    <w:rsid w:val="00BA44D1"/>
    <w:rsid w:val="00BA4584"/>
    <w:rsid w:val="00BA4853"/>
    <w:rsid w:val="00BA4EF4"/>
    <w:rsid w:val="00BA503D"/>
    <w:rsid w:val="00BA50ED"/>
    <w:rsid w:val="00BA535D"/>
    <w:rsid w:val="00BA5487"/>
    <w:rsid w:val="00BA59AA"/>
    <w:rsid w:val="00BA5D97"/>
    <w:rsid w:val="00BA5E71"/>
    <w:rsid w:val="00BA5F2E"/>
    <w:rsid w:val="00BA60EB"/>
    <w:rsid w:val="00BA620D"/>
    <w:rsid w:val="00BA621C"/>
    <w:rsid w:val="00BA629A"/>
    <w:rsid w:val="00BA6968"/>
    <w:rsid w:val="00BA6B04"/>
    <w:rsid w:val="00BA6B55"/>
    <w:rsid w:val="00BA7210"/>
    <w:rsid w:val="00BA736A"/>
    <w:rsid w:val="00BA73E7"/>
    <w:rsid w:val="00BB00FE"/>
    <w:rsid w:val="00BB0294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C8F"/>
    <w:rsid w:val="00BB2E64"/>
    <w:rsid w:val="00BB2EDE"/>
    <w:rsid w:val="00BB31C8"/>
    <w:rsid w:val="00BB32A5"/>
    <w:rsid w:val="00BB32BF"/>
    <w:rsid w:val="00BB3A2C"/>
    <w:rsid w:val="00BB3A5A"/>
    <w:rsid w:val="00BB3A68"/>
    <w:rsid w:val="00BB3E18"/>
    <w:rsid w:val="00BB3F1D"/>
    <w:rsid w:val="00BB3FF3"/>
    <w:rsid w:val="00BB4217"/>
    <w:rsid w:val="00BB4450"/>
    <w:rsid w:val="00BB44E8"/>
    <w:rsid w:val="00BB4982"/>
    <w:rsid w:val="00BB4A1F"/>
    <w:rsid w:val="00BB505F"/>
    <w:rsid w:val="00BB5410"/>
    <w:rsid w:val="00BB54D3"/>
    <w:rsid w:val="00BB54F8"/>
    <w:rsid w:val="00BB564B"/>
    <w:rsid w:val="00BB583F"/>
    <w:rsid w:val="00BB5B4F"/>
    <w:rsid w:val="00BB5C01"/>
    <w:rsid w:val="00BB5FF2"/>
    <w:rsid w:val="00BB6005"/>
    <w:rsid w:val="00BB601E"/>
    <w:rsid w:val="00BB63A1"/>
    <w:rsid w:val="00BB648B"/>
    <w:rsid w:val="00BB694A"/>
    <w:rsid w:val="00BB6C6E"/>
    <w:rsid w:val="00BB6D0D"/>
    <w:rsid w:val="00BB70A7"/>
    <w:rsid w:val="00BB71F8"/>
    <w:rsid w:val="00BB72E3"/>
    <w:rsid w:val="00BB78A1"/>
    <w:rsid w:val="00BB7A3D"/>
    <w:rsid w:val="00BB7C25"/>
    <w:rsid w:val="00BC038E"/>
    <w:rsid w:val="00BC0476"/>
    <w:rsid w:val="00BC0AEE"/>
    <w:rsid w:val="00BC124F"/>
    <w:rsid w:val="00BC138F"/>
    <w:rsid w:val="00BC1520"/>
    <w:rsid w:val="00BC1564"/>
    <w:rsid w:val="00BC18DD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D8"/>
    <w:rsid w:val="00BC389C"/>
    <w:rsid w:val="00BC3D51"/>
    <w:rsid w:val="00BC3FCB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6158"/>
    <w:rsid w:val="00BC69A8"/>
    <w:rsid w:val="00BC6C0F"/>
    <w:rsid w:val="00BC6C7A"/>
    <w:rsid w:val="00BC6C98"/>
    <w:rsid w:val="00BC7564"/>
    <w:rsid w:val="00BC7688"/>
    <w:rsid w:val="00BC77E5"/>
    <w:rsid w:val="00BC7A33"/>
    <w:rsid w:val="00BC7A3F"/>
    <w:rsid w:val="00BC7D7F"/>
    <w:rsid w:val="00BD082E"/>
    <w:rsid w:val="00BD0BE4"/>
    <w:rsid w:val="00BD130E"/>
    <w:rsid w:val="00BD133D"/>
    <w:rsid w:val="00BD155D"/>
    <w:rsid w:val="00BD1712"/>
    <w:rsid w:val="00BD176C"/>
    <w:rsid w:val="00BD1AD3"/>
    <w:rsid w:val="00BD1C4C"/>
    <w:rsid w:val="00BD1C76"/>
    <w:rsid w:val="00BD1DE3"/>
    <w:rsid w:val="00BD1EC8"/>
    <w:rsid w:val="00BD1ECD"/>
    <w:rsid w:val="00BD1FC6"/>
    <w:rsid w:val="00BD256D"/>
    <w:rsid w:val="00BD258B"/>
    <w:rsid w:val="00BD268B"/>
    <w:rsid w:val="00BD292D"/>
    <w:rsid w:val="00BD296C"/>
    <w:rsid w:val="00BD29DE"/>
    <w:rsid w:val="00BD2A82"/>
    <w:rsid w:val="00BD31B1"/>
    <w:rsid w:val="00BD33E2"/>
    <w:rsid w:val="00BD365A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B08"/>
    <w:rsid w:val="00BD5D19"/>
    <w:rsid w:val="00BD5F4C"/>
    <w:rsid w:val="00BD60AA"/>
    <w:rsid w:val="00BD613B"/>
    <w:rsid w:val="00BD6227"/>
    <w:rsid w:val="00BD66BC"/>
    <w:rsid w:val="00BD675F"/>
    <w:rsid w:val="00BD69AD"/>
    <w:rsid w:val="00BD6C47"/>
    <w:rsid w:val="00BD6DB1"/>
    <w:rsid w:val="00BD700B"/>
    <w:rsid w:val="00BD732A"/>
    <w:rsid w:val="00BD76AC"/>
    <w:rsid w:val="00BD773B"/>
    <w:rsid w:val="00BD7D71"/>
    <w:rsid w:val="00BD7E33"/>
    <w:rsid w:val="00BD7FFA"/>
    <w:rsid w:val="00BE015C"/>
    <w:rsid w:val="00BE0FC1"/>
    <w:rsid w:val="00BE125B"/>
    <w:rsid w:val="00BE12BC"/>
    <w:rsid w:val="00BE12D6"/>
    <w:rsid w:val="00BE1318"/>
    <w:rsid w:val="00BE1425"/>
    <w:rsid w:val="00BE1451"/>
    <w:rsid w:val="00BE174B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46F"/>
    <w:rsid w:val="00BE37BE"/>
    <w:rsid w:val="00BE3BA3"/>
    <w:rsid w:val="00BE3C41"/>
    <w:rsid w:val="00BE3C77"/>
    <w:rsid w:val="00BE3E8B"/>
    <w:rsid w:val="00BE4213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9B"/>
    <w:rsid w:val="00BE69E5"/>
    <w:rsid w:val="00BE6F7E"/>
    <w:rsid w:val="00BE724D"/>
    <w:rsid w:val="00BE7601"/>
    <w:rsid w:val="00BE76D9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2F76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59F"/>
    <w:rsid w:val="00BF4629"/>
    <w:rsid w:val="00BF4708"/>
    <w:rsid w:val="00BF4772"/>
    <w:rsid w:val="00BF482F"/>
    <w:rsid w:val="00BF49A1"/>
    <w:rsid w:val="00BF4B15"/>
    <w:rsid w:val="00BF4B68"/>
    <w:rsid w:val="00BF517D"/>
    <w:rsid w:val="00BF526A"/>
    <w:rsid w:val="00BF5362"/>
    <w:rsid w:val="00BF5472"/>
    <w:rsid w:val="00BF554D"/>
    <w:rsid w:val="00BF56F0"/>
    <w:rsid w:val="00BF584C"/>
    <w:rsid w:val="00BF5BBD"/>
    <w:rsid w:val="00BF5DA1"/>
    <w:rsid w:val="00BF5E0C"/>
    <w:rsid w:val="00BF5F6F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83C"/>
    <w:rsid w:val="00C00908"/>
    <w:rsid w:val="00C00A9D"/>
    <w:rsid w:val="00C00AB4"/>
    <w:rsid w:val="00C00ABA"/>
    <w:rsid w:val="00C00ADB"/>
    <w:rsid w:val="00C00D18"/>
    <w:rsid w:val="00C00E83"/>
    <w:rsid w:val="00C00FD0"/>
    <w:rsid w:val="00C011A4"/>
    <w:rsid w:val="00C012D5"/>
    <w:rsid w:val="00C014B0"/>
    <w:rsid w:val="00C01555"/>
    <w:rsid w:val="00C015F5"/>
    <w:rsid w:val="00C01811"/>
    <w:rsid w:val="00C01E6F"/>
    <w:rsid w:val="00C01F14"/>
    <w:rsid w:val="00C021B3"/>
    <w:rsid w:val="00C02317"/>
    <w:rsid w:val="00C023EC"/>
    <w:rsid w:val="00C0371E"/>
    <w:rsid w:val="00C03955"/>
    <w:rsid w:val="00C039E4"/>
    <w:rsid w:val="00C04109"/>
    <w:rsid w:val="00C04669"/>
    <w:rsid w:val="00C0497A"/>
    <w:rsid w:val="00C04A96"/>
    <w:rsid w:val="00C04DE9"/>
    <w:rsid w:val="00C05586"/>
    <w:rsid w:val="00C05596"/>
    <w:rsid w:val="00C05721"/>
    <w:rsid w:val="00C057B5"/>
    <w:rsid w:val="00C0599D"/>
    <w:rsid w:val="00C05B10"/>
    <w:rsid w:val="00C05E3F"/>
    <w:rsid w:val="00C0630A"/>
    <w:rsid w:val="00C0647B"/>
    <w:rsid w:val="00C0678A"/>
    <w:rsid w:val="00C0682C"/>
    <w:rsid w:val="00C0694B"/>
    <w:rsid w:val="00C06AF0"/>
    <w:rsid w:val="00C07322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22D"/>
    <w:rsid w:val="00C1188E"/>
    <w:rsid w:val="00C11BF5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E1E"/>
    <w:rsid w:val="00C14273"/>
    <w:rsid w:val="00C142D6"/>
    <w:rsid w:val="00C143AC"/>
    <w:rsid w:val="00C143C5"/>
    <w:rsid w:val="00C1448E"/>
    <w:rsid w:val="00C144AE"/>
    <w:rsid w:val="00C145AD"/>
    <w:rsid w:val="00C146BA"/>
    <w:rsid w:val="00C1479F"/>
    <w:rsid w:val="00C1509D"/>
    <w:rsid w:val="00C152BA"/>
    <w:rsid w:val="00C15422"/>
    <w:rsid w:val="00C155F4"/>
    <w:rsid w:val="00C156C7"/>
    <w:rsid w:val="00C15723"/>
    <w:rsid w:val="00C15821"/>
    <w:rsid w:val="00C158E7"/>
    <w:rsid w:val="00C159E3"/>
    <w:rsid w:val="00C15AD0"/>
    <w:rsid w:val="00C15B38"/>
    <w:rsid w:val="00C15B6A"/>
    <w:rsid w:val="00C15DF9"/>
    <w:rsid w:val="00C16794"/>
    <w:rsid w:val="00C16B99"/>
    <w:rsid w:val="00C16D0F"/>
    <w:rsid w:val="00C16D3F"/>
    <w:rsid w:val="00C1714B"/>
    <w:rsid w:val="00C175C6"/>
    <w:rsid w:val="00C17946"/>
    <w:rsid w:val="00C17AEF"/>
    <w:rsid w:val="00C17EAD"/>
    <w:rsid w:val="00C2065E"/>
    <w:rsid w:val="00C207E5"/>
    <w:rsid w:val="00C208EF"/>
    <w:rsid w:val="00C20B1D"/>
    <w:rsid w:val="00C20D23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0CE"/>
    <w:rsid w:val="00C2335D"/>
    <w:rsid w:val="00C233AB"/>
    <w:rsid w:val="00C2340A"/>
    <w:rsid w:val="00C23692"/>
    <w:rsid w:val="00C23A04"/>
    <w:rsid w:val="00C23C5B"/>
    <w:rsid w:val="00C23C86"/>
    <w:rsid w:val="00C23D00"/>
    <w:rsid w:val="00C23E2D"/>
    <w:rsid w:val="00C24360"/>
    <w:rsid w:val="00C243E5"/>
    <w:rsid w:val="00C246F9"/>
    <w:rsid w:val="00C247A0"/>
    <w:rsid w:val="00C24B8B"/>
    <w:rsid w:val="00C25410"/>
    <w:rsid w:val="00C255E8"/>
    <w:rsid w:val="00C25632"/>
    <w:rsid w:val="00C25664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6F60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BD8"/>
    <w:rsid w:val="00C30C0D"/>
    <w:rsid w:val="00C30F53"/>
    <w:rsid w:val="00C31228"/>
    <w:rsid w:val="00C318ED"/>
    <w:rsid w:val="00C31B2D"/>
    <w:rsid w:val="00C31BBE"/>
    <w:rsid w:val="00C32038"/>
    <w:rsid w:val="00C3242F"/>
    <w:rsid w:val="00C32746"/>
    <w:rsid w:val="00C32E26"/>
    <w:rsid w:val="00C32F5B"/>
    <w:rsid w:val="00C33099"/>
    <w:rsid w:val="00C3353C"/>
    <w:rsid w:val="00C33BE6"/>
    <w:rsid w:val="00C33C00"/>
    <w:rsid w:val="00C33C24"/>
    <w:rsid w:val="00C33CB7"/>
    <w:rsid w:val="00C33D55"/>
    <w:rsid w:val="00C33E37"/>
    <w:rsid w:val="00C33FCB"/>
    <w:rsid w:val="00C340F9"/>
    <w:rsid w:val="00C344F6"/>
    <w:rsid w:val="00C34584"/>
    <w:rsid w:val="00C346CC"/>
    <w:rsid w:val="00C3486F"/>
    <w:rsid w:val="00C34A61"/>
    <w:rsid w:val="00C34A8B"/>
    <w:rsid w:val="00C34D18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ADD"/>
    <w:rsid w:val="00C36CF3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BCB"/>
    <w:rsid w:val="00C41DDE"/>
    <w:rsid w:val="00C4216C"/>
    <w:rsid w:val="00C424C9"/>
    <w:rsid w:val="00C425D8"/>
    <w:rsid w:val="00C429AD"/>
    <w:rsid w:val="00C42C81"/>
    <w:rsid w:val="00C43060"/>
    <w:rsid w:val="00C4327F"/>
    <w:rsid w:val="00C43738"/>
    <w:rsid w:val="00C43AB0"/>
    <w:rsid w:val="00C44384"/>
    <w:rsid w:val="00C44477"/>
    <w:rsid w:val="00C4464C"/>
    <w:rsid w:val="00C44944"/>
    <w:rsid w:val="00C44D41"/>
    <w:rsid w:val="00C44E04"/>
    <w:rsid w:val="00C44EDD"/>
    <w:rsid w:val="00C44FF6"/>
    <w:rsid w:val="00C4504F"/>
    <w:rsid w:val="00C452EC"/>
    <w:rsid w:val="00C45AB6"/>
    <w:rsid w:val="00C45AEC"/>
    <w:rsid w:val="00C45C32"/>
    <w:rsid w:val="00C45D7D"/>
    <w:rsid w:val="00C45F59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809"/>
    <w:rsid w:val="00C47A33"/>
    <w:rsid w:val="00C47B87"/>
    <w:rsid w:val="00C47BFA"/>
    <w:rsid w:val="00C47ECC"/>
    <w:rsid w:val="00C47F86"/>
    <w:rsid w:val="00C50108"/>
    <w:rsid w:val="00C50745"/>
    <w:rsid w:val="00C5093B"/>
    <w:rsid w:val="00C50BBD"/>
    <w:rsid w:val="00C50D2E"/>
    <w:rsid w:val="00C50D73"/>
    <w:rsid w:val="00C50E55"/>
    <w:rsid w:val="00C51158"/>
    <w:rsid w:val="00C513CE"/>
    <w:rsid w:val="00C51570"/>
    <w:rsid w:val="00C5188C"/>
    <w:rsid w:val="00C51A4D"/>
    <w:rsid w:val="00C51D19"/>
    <w:rsid w:val="00C51ECE"/>
    <w:rsid w:val="00C51EEA"/>
    <w:rsid w:val="00C51FEC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B2"/>
    <w:rsid w:val="00C55D2F"/>
    <w:rsid w:val="00C55DD6"/>
    <w:rsid w:val="00C55F4F"/>
    <w:rsid w:val="00C55F5F"/>
    <w:rsid w:val="00C561DC"/>
    <w:rsid w:val="00C5658B"/>
    <w:rsid w:val="00C5696E"/>
    <w:rsid w:val="00C56AC5"/>
    <w:rsid w:val="00C56EE2"/>
    <w:rsid w:val="00C56F66"/>
    <w:rsid w:val="00C57485"/>
    <w:rsid w:val="00C5797B"/>
    <w:rsid w:val="00C57B9C"/>
    <w:rsid w:val="00C57CBB"/>
    <w:rsid w:val="00C57DEB"/>
    <w:rsid w:val="00C57E50"/>
    <w:rsid w:val="00C57EDD"/>
    <w:rsid w:val="00C6014D"/>
    <w:rsid w:val="00C60523"/>
    <w:rsid w:val="00C607B1"/>
    <w:rsid w:val="00C608D8"/>
    <w:rsid w:val="00C60A02"/>
    <w:rsid w:val="00C60D39"/>
    <w:rsid w:val="00C60F31"/>
    <w:rsid w:val="00C60F89"/>
    <w:rsid w:val="00C6105D"/>
    <w:rsid w:val="00C612F9"/>
    <w:rsid w:val="00C6131B"/>
    <w:rsid w:val="00C6143F"/>
    <w:rsid w:val="00C61472"/>
    <w:rsid w:val="00C61713"/>
    <w:rsid w:val="00C61A8E"/>
    <w:rsid w:val="00C61B51"/>
    <w:rsid w:val="00C61D02"/>
    <w:rsid w:val="00C61FBC"/>
    <w:rsid w:val="00C62D51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4E02"/>
    <w:rsid w:val="00C650BE"/>
    <w:rsid w:val="00C652AE"/>
    <w:rsid w:val="00C65411"/>
    <w:rsid w:val="00C6548D"/>
    <w:rsid w:val="00C65F2E"/>
    <w:rsid w:val="00C6669E"/>
    <w:rsid w:val="00C66DC3"/>
    <w:rsid w:val="00C66DE7"/>
    <w:rsid w:val="00C66E1B"/>
    <w:rsid w:val="00C67459"/>
    <w:rsid w:val="00C675B3"/>
    <w:rsid w:val="00C67691"/>
    <w:rsid w:val="00C67862"/>
    <w:rsid w:val="00C67BBC"/>
    <w:rsid w:val="00C67E6A"/>
    <w:rsid w:val="00C67F53"/>
    <w:rsid w:val="00C67FD0"/>
    <w:rsid w:val="00C7008F"/>
    <w:rsid w:val="00C70092"/>
    <w:rsid w:val="00C70594"/>
    <w:rsid w:val="00C7076B"/>
    <w:rsid w:val="00C70D6D"/>
    <w:rsid w:val="00C713C8"/>
    <w:rsid w:val="00C713F5"/>
    <w:rsid w:val="00C7146E"/>
    <w:rsid w:val="00C7168F"/>
    <w:rsid w:val="00C71690"/>
    <w:rsid w:val="00C7174E"/>
    <w:rsid w:val="00C717D0"/>
    <w:rsid w:val="00C71BCB"/>
    <w:rsid w:val="00C71FFC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3C5"/>
    <w:rsid w:val="00C755A6"/>
    <w:rsid w:val="00C7561E"/>
    <w:rsid w:val="00C75BDB"/>
    <w:rsid w:val="00C75E51"/>
    <w:rsid w:val="00C7621F"/>
    <w:rsid w:val="00C762AF"/>
    <w:rsid w:val="00C76669"/>
    <w:rsid w:val="00C76C53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6DD"/>
    <w:rsid w:val="00C8070E"/>
    <w:rsid w:val="00C8078B"/>
    <w:rsid w:val="00C80E20"/>
    <w:rsid w:val="00C811BF"/>
    <w:rsid w:val="00C811E4"/>
    <w:rsid w:val="00C819A4"/>
    <w:rsid w:val="00C819E1"/>
    <w:rsid w:val="00C81BA4"/>
    <w:rsid w:val="00C82322"/>
    <w:rsid w:val="00C832B0"/>
    <w:rsid w:val="00C83358"/>
    <w:rsid w:val="00C83663"/>
    <w:rsid w:val="00C83757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48"/>
    <w:rsid w:val="00C8526A"/>
    <w:rsid w:val="00C8551B"/>
    <w:rsid w:val="00C857E5"/>
    <w:rsid w:val="00C85B94"/>
    <w:rsid w:val="00C85C53"/>
    <w:rsid w:val="00C85FD7"/>
    <w:rsid w:val="00C865B8"/>
    <w:rsid w:val="00C86756"/>
    <w:rsid w:val="00C86B69"/>
    <w:rsid w:val="00C86B78"/>
    <w:rsid w:val="00C86F88"/>
    <w:rsid w:val="00C86FC0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49A"/>
    <w:rsid w:val="00C90601"/>
    <w:rsid w:val="00C90A32"/>
    <w:rsid w:val="00C90A4B"/>
    <w:rsid w:val="00C90FEF"/>
    <w:rsid w:val="00C9108C"/>
    <w:rsid w:val="00C91336"/>
    <w:rsid w:val="00C91391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4A9"/>
    <w:rsid w:val="00C93702"/>
    <w:rsid w:val="00C93919"/>
    <w:rsid w:val="00C93C6D"/>
    <w:rsid w:val="00C93D92"/>
    <w:rsid w:val="00C9423F"/>
    <w:rsid w:val="00C947F4"/>
    <w:rsid w:val="00C94D51"/>
    <w:rsid w:val="00C94FF1"/>
    <w:rsid w:val="00C95470"/>
    <w:rsid w:val="00C95B00"/>
    <w:rsid w:val="00C95B9E"/>
    <w:rsid w:val="00C95F29"/>
    <w:rsid w:val="00C96038"/>
    <w:rsid w:val="00C963C2"/>
    <w:rsid w:val="00C964AB"/>
    <w:rsid w:val="00C96B72"/>
    <w:rsid w:val="00C96F23"/>
    <w:rsid w:val="00C97040"/>
    <w:rsid w:val="00C971AC"/>
    <w:rsid w:val="00C9733E"/>
    <w:rsid w:val="00C97750"/>
    <w:rsid w:val="00C97871"/>
    <w:rsid w:val="00C97B96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BF"/>
    <w:rsid w:val="00CA1EB8"/>
    <w:rsid w:val="00CA20D0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833"/>
    <w:rsid w:val="00CA3FBF"/>
    <w:rsid w:val="00CA4206"/>
    <w:rsid w:val="00CA4478"/>
    <w:rsid w:val="00CA471E"/>
    <w:rsid w:val="00CA479E"/>
    <w:rsid w:val="00CA48FB"/>
    <w:rsid w:val="00CA4913"/>
    <w:rsid w:val="00CA497F"/>
    <w:rsid w:val="00CA4BC1"/>
    <w:rsid w:val="00CA4C39"/>
    <w:rsid w:val="00CA4E57"/>
    <w:rsid w:val="00CA54E6"/>
    <w:rsid w:val="00CA595C"/>
    <w:rsid w:val="00CA5990"/>
    <w:rsid w:val="00CA5BC3"/>
    <w:rsid w:val="00CA5EF2"/>
    <w:rsid w:val="00CA6667"/>
    <w:rsid w:val="00CA66DC"/>
    <w:rsid w:val="00CA72BC"/>
    <w:rsid w:val="00CA754C"/>
    <w:rsid w:val="00CA7562"/>
    <w:rsid w:val="00CA78A1"/>
    <w:rsid w:val="00CA7BF7"/>
    <w:rsid w:val="00CA7C1C"/>
    <w:rsid w:val="00CA7C8E"/>
    <w:rsid w:val="00CB008A"/>
    <w:rsid w:val="00CB0364"/>
    <w:rsid w:val="00CB07C6"/>
    <w:rsid w:val="00CB082B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71D"/>
    <w:rsid w:val="00CB3989"/>
    <w:rsid w:val="00CB3B7E"/>
    <w:rsid w:val="00CB427C"/>
    <w:rsid w:val="00CB4539"/>
    <w:rsid w:val="00CB4596"/>
    <w:rsid w:val="00CB48C7"/>
    <w:rsid w:val="00CB4A1D"/>
    <w:rsid w:val="00CB4DAF"/>
    <w:rsid w:val="00CB5240"/>
    <w:rsid w:val="00CB524B"/>
    <w:rsid w:val="00CB52FF"/>
    <w:rsid w:val="00CB5560"/>
    <w:rsid w:val="00CB565B"/>
    <w:rsid w:val="00CB576D"/>
    <w:rsid w:val="00CB5AC9"/>
    <w:rsid w:val="00CB5B29"/>
    <w:rsid w:val="00CB5BDB"/>
    <w:rsid w:val="00CB6362"/>
    <w:rsid w:val="00CB64C3"/>
    <w:rsid w:val="00CB66FD"/>
    <w:rsid w:val="00CB68B2"/>
    <w:rsid w:val="00CB6C87"/>
    <w:rsid w:val="00CB6D66"/>
    <w:rsid w:val="00CB7281"/>
    <w:rsid w:val="00CB7460"/>
    <w:rsid w:val="00CB758B"/>
    <w:rsid w:val="00CB76E3"/>
    <w:rsid w:val="00CB7773"/>
    <w:rsid w:val="00CB7890"/>
    <w:rsid w:val="00CB7E28"/>
    <w:rsid w:val="00CC0112"/>
    <w:rsid w:val="00CC0262"/>
    <w:rsid w:val="00CC04FE"/>
    <w:rsid w:val="00CC086C"/>
    <w:rsid w:val="00CC0903"/>
    <w:rsid w:val="00CC0BF1"/>
    <w:rsid w:val="00CC1664"/>
    <w:rsid w:val="00CC16AA"/>
    <w:rsid w:val="00CC1943"/>
    <w:rsid w:val="00CC22F7"/>
    <w:rsid w:val="00CC2398"/>
    <w:rsid w:val="00CC2ABE"/>
    <w:rsid w:val="00CC2BAB"/>
    <w:rsid w:val="00CC2BD1"/>
    <w:rsid w:val="00CC2C29"/>
    <w:rsid w:val="00CC2CD5"/>
    <w:rsid w:val="00CC34D9"/>
    <w:rsid w:val="00CC3618"/>
    <w:rsid w:val="00CC3F43"/>
    <w:rsid w:val="00CC408C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5FD8"/>
    <w:rsid w:val="00CC61C2"/>
    <w:rsid w:val="00CC648B"/>
    <w:rsid w:val="00CC683C"/>
    <w:rsid w:val="00CC6979"/>
    <w:rsid w:val="00CC6ABA"/>
    <w:rsid w:val="00CC7089"/>
    <w:rsid w:val="00CC7292"/>
    <w:rsid w:val="00CC7312"/>
    <w:rsid w:val="00CC7419"/>
    <w:rsid w:val="00CC74DF"/>
    <w:rsid w:val="00CC7A20"/>
    <w:rsid w:val="00CC7AAD"/>
    <w:rsid w:val="00CC7AEE"/>
    <w:rsid w:val="00CC7DEC"/>
    <w:rsid w:val="00CC7F29"/>
    <w:rsid w:val="00CD028C"/>
    <w:rsid w:val="00CD06CC"/>
    <w:rsid w:val="00CD0C90"/>
    <w:rsid w:val="00CD0DF2"/>
    <w:rsid w:val="00CD1287"/>
    <w:rsid w:val="00CD17B0"/>
    <w:rsid w:val="00CD1B41"/>
    <w:rsid w:val="00CD1D5D"/>
    <w:rsid w:val="00CD1E1D"/>
    <w:rsid w:val="00CD1EE4"/>
    <w:rsid w:val="00CD24A9"/>
    <w:rsid w:val="00CD26CC"/>
    <w:rsid w:val="00CD2832"/>
    <w:rsid w:val="00CD2E1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D0F"/>
    <w:rsid w:val="00CD4E4F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A7F"/>
    <w:rsid w:val="00CD6E3B"/>
    <w:rsid w:val="00CD6F05"/>
    <w:rsid w:val="00CD7392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92A"/>
    <w:rsid w:val="00CE29FB"/>
    <w:rsid w:val="00CE2B5F"/>
    <w:rsid w:val="00CE2F40"/>
    <w:rsid w:val="00CE2FC3"/>
    <w:rsid w:val="00CE30EA"/>
    <w:rsid w:val="00CE353E"/>
    <w:rsid w:val="00CE3790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E61"/>
    <w:rsid w:val="00CE63F0"/>
    <w:rsid w:val="00CE7583"/>
    <w:rsid w:val="00CE7603"/>
    <w:rsid w:val="00CE7BE8"/>
    <w:rsid w:val="00CE7BFF"/>
    <w:rsid w:val="00CF056F"/>
    <w:rsid w:val="00CF0665"/>
    <w:rsid w:val="00CF0C93"/>
    <w:rsid w:val="00CF113E"/>
    <w:rsid w:val="00CF1198"/>
    <w:rsid w:val="00CF1587"/>
    <w:rsid w:val="00CF173C"/>
    <w:rsid w:val="00CF19F1"/>
    <w:rsid w:val="00CF1BEC"/>
    <w:rsid w:val="00CF1CE3"/>
    <w:rsid w:val="00CF1E45"/>
    <w:rsid w:val="00CF212C"/>
    <w:rsid w:val="00CF24D0"/>
    <w:rsid w:val="00CF2A48"/>
    <w:rsid w:val="00CF2A89"/>
    <w:rsid w:val="00CF2F7E"/>
    <w:rsid w:val="00CF302F"/>
    <w:rsid w:val="00CF31D2"/>
    <w:rsid w:val="00CF3550"/>
    <w:rsid w:val="00CF391F"/>
    <w:rsid w:val="00CF3A3B"/>
    <w:rsid w:val="00CF3AEB"/>
    <w:rsid w:val="00CF3CA6"/>
    <w:rsid w:val="00CF3D9D"/>
    <w:rsid w:val="00CF4142"/>
    <w:rsid w:val="00CF4275"/>
    <w:rsid w:val="00CF4342"/>
    <w:rsid w:val="00CF4417"/>
    <w:rsid w:val="00CF451E"/>
    <w:rsid w:val="00CF45D1"/>
    <w:rsid w:val="00CF45F3"/>
    <w:rsid w:val="00CF4676"/>
    <w:rsid w:val="00CF48FC"/>
    <w:rsid w:val="00CF4A01"/>
    <w:rsid w:val="00CF4F36"/>
    <w:rsid w:val="00CF51E5"/>
    <w:rsid w:val="00CF533C"/>
    <w:rsid w:val="00CF538C"/>
    <w:rsid w:val="00CF5586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A96"/>
    <w:rsid w:val="00D01B0D"/>
    <w:rsid w:val="00D01B1D"/>
    <w:rsid w:val="00D01C47"/>
    <w:rsid w:val="00D01DE4"/>
    <w:rsid w:val="00D01E6A"/>
    <w:rsid w:val="00D02143"/>
    <w:rsid w:val="00D0230C"/>
    <w:rsid w:val="00D026E3"/>
    <w:rsid w:val="00D02E6C"/>
    <w:rsid w:val="00D02EC5"/>
    <w:rsid w:val="00D03163"/>
    <w:rsid w:val="00D0333C"/>
    <w:rsid w:val="00D03A75"/>
    <w:rsid w:val="00D03B0C"/>
    <w:rsid w:val="00D03CC1"/>
    <w:rsid w:val="00D03DFB"/>
    <w:rsid w:val="00D03F17"/>
    <w:rsid w:val="00D04030"/>
    <w:rsid w:val="00D04081"/>
    <w:rsid w:val="00D04273"/>
    <w:rsid w:val="00D042D7"/>
    <w:rsid w:val="00D04486"/>
    <w:rsid w:val="00D04928"/>
    <w:rsid w:val="00D04C0D"/>
    <w:rsid w:val="00D04EF1"/>
    <w:rsid w:val="00D0538A"/>
    <w:rsid w:val="00D05422"/>
    <w:rsid w:val="00D054A6"/>
    <w:rsid w:val="00D057DB"/>
    <w:rsid w:val="00D05890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670"/>
    <w:rsid w:val="00D06824"/>
    <w:rsid w:val="00D06B25"/>
    <w:rsid w:val="00D06D42"/>
    <w:rsid w:val="00D06EB5"/>
    <w:rsid w:val="00D071E9"/>
    <w:rsid w:val="00D07638"/>
    <w:rsid w:val="00D079FB"/>
    <w:rsid w:val="00D07E0E"/>
    <w:rsid w:val="00D07EB4"/>
    <w:rsid w:val="00D10078"/>
    <w:rsid w:val="00D102FB"/>
    <w:rsid w:val="00D1057B"/>
    <w:rsid w:val="00D1062F"/>
    <w:rsid w:val="00D107B1"/>
    <w:rsid w:val="00D10D01"/>
    <w:rsid w:val="00D11005"/>
    <w:rsid w:val="00D110DA"/>
    <w:rsid w:val="00D1134B"/>
    <w:rsid w:val="00D11516"/>
    <w:rsid w:val="00D11552"/>
    <w:rsid w:val="00D11BBD"/>
    <w:rsid w:val="00D12381"/>
    <w:rsid w:val="00D12765"/>
    <w:rsid w:val="00D12777"/>
    <w:rsid w:val="00D12915"/>
    <w:rsid w:val="00D12D33"/>
    <w:rsid w:val="00D12D5E"/>
    <w:rsid w:val="00D12EE4"/>
    <w:rsid w:val="00D13262"/>
    <w:rsid w:val="00D1349F"/>
    <w:rsid w:val="00D135C2"/>
    <w:rsid w:val="00D13722"/>
    <w:rsid w:val="00D13812"/>
    <w:rsid w:val="00D13884"/>
    <w:rsid w:val="00D13897"/>
    <w:rsid w:val="00D141E7"/>
    <w:rsid w:val="00D14357"/>
    <w:rsid w:val="00D14405"/>
    <w:rsid w:val="00D1470B"/>
    <w:rsid w:val="00D14993"/>
    <w:rsid w:val="00D151A1"/>
    <w:rsid w:val="00D15426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A03"/>
    <w:rsid w:val="00D16B78"/>
    <w:rsid w:val="00D16CE7"/>
    <w:rsid w:val="00D16F44"/>
    <w:rsid w:val="00D170C3"/>
    <w:rsid w:val="00D17ABE"/>
    <w:rsid w:val="00D17B7C"/>
    <w:rsid w:val="00D201F8"/>
    <w:rsid w:val="00D20395"/>
    <w:rsid w:val="00D203BF"/>
    <w:rsid w:val="00D20481"/>
    <w:rsid w:val="00D20946"/>
    <w:rsid w:val="00D20A2C"/>
    <w:rsid w:val="00D20ADC"/>
    <w:rsid w:val="00D20BBA"/>
    <w:rsid w:val="00D2117B"/>
    <w:rsid w:val="00D215DF"/>
    <w:rsid w:val="00D216A7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813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F3C"/>
    <w:rsid w:val="00D3184E"/>
    <w:rsid w:val="00D31ADD"/>
    <w:rsid w:val="00D31F20"/>
    <w:rsid w:val="00D32053"/>
    <w:rsid w:val="00D322C9"/>
    <w:rsid w:val="00D32605"/>
    <w:rsid w:val="00D3281F"/>
    <w:rsid w:val="00D32AAB"/>
    <w:rsid w:val="00D32B0F"/>
    <w:rsid w:val="00D32B46"/>
    <w:rsid w:val="00D32D2D"/>
    <w:rsid w:val="00D32DB3"/>
    <w:rsid w:val="00D32F6E"/>
    <w:rsid w:val="00D33491"/>
    <w:rsid w:val="00D33651"/>
    <w:rsid w:val="00D33885"/>
    <w:rsid w:val="00D3396F"/>
    <w:rsid w:val="00D33BCC"/>
    <w:rsid w:val="00D33D27"/>
    <w:rsid w:val="00D33DAF"/>
    <w:rsid w:val="00D34397"/>
    <w:rsid w:val="00D3461C"/>
    <w:rsid w:val="00D346CA"/>
    <w:rsid w:val="00D34B39"/>
    <w:rsid w:val="00D34DF2"/>
    <w:rsid w:val="00D34EA0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2F6"/>
    <w:rsid w:val="00D3685D"/>
    <w:rsid w:val="00D36ADC"/>
    <w:rsid w:val="00D370F9"/>
    <w:rsid w:val="00D373D1"/>
    <w:rsid w:val="00D3777F"/>
    <w:rsid w:val="00D377C3"/>
    <w:rsid w:val="00D3782C"/>
    <w:rsid w:val="00D37B57"/>
    <w:rsid w:val="00D37C90"/>
    <w:rsid w:val="00D37E57"/>
    <w:rsid w:val="00D404A1"/>
    <w:rsid w:val="00D4063F"/>
    <w:rsid w:val="00D40A05"/>
    <w:rsid w:val="00D40AFC"/>
    <w:rsid w:val="00D410DF"/>
    <w:rsid w:val="00D41263"/>
    <w:rsid w:val="00D416D9"/>
    <w:rsid w:val="00D4172C"/>
    <w:rsid w:val="00D41778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15"/>
    <w:rsid w:val="00D44ABE"/>
    <w:rsid w:val="00D44C0F"/>
    <w:rsid w:val="00D44DC1"/>
    <w:rsid w:val="00D450DF"/>
    <w:rsid w:val="00D4530E"/>
    <w:rsid w:val="00D45749"/>
    <w:rsid w:val="00D4580A"/>
    <w:rsid w:val="00D4586E"/>
    <w:rsid w:val="00D45A13"/>
    <w:rsid w:val="00D45AD8"/>
    <w:rsid w:val="00D45ADD"/>
    <w:rsid w:val="00D45BD8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93D"/>
    <w:rsid w:val="00D47AFE"/>
    <w:rsid w:val="00D47CB0"/>
    <w:rsid w:val="00D5054A"/>
    <w:rsid w:val="00D505B5"/>
    <w:rsid w:val="00D50809"/>
    <w:rsid w:val="00D508D0"/>
    <w:rsid w:val="00D50E4B"/>
    <w:rsid w:val="00D50FF9"/>
    <w:rsid w:val="00D512D1"/>
    <w:rsid w:val="00D51481"/>
    <w:rsid w:val="00D514BF"/>
    <w:rsid w:val="00D51521"/>
    <w:rsid w:val="00D5170D"/>
    <w:rsid w:val="00D5184A"/>
    <w:rsid w:val="00D518B9"/>
    <w:rsid w:val="00D518E4"/>
    <w:rsid w:val="00D519D8"/>
    <w:rsid w:val="00D51C4F"/>
    <w:rsid w:val="00D51E83"/>
    <w:rsid w:val="00D51F14"/>
    <w:rsid w:val="00D51F70"/>
    <w:rsid w:val="00D5205E"/>
    <w:rsid w:val="00D52314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086"/>
    <w:rsid w:val="00D55561"/>
    <w:rsid w:val="00D55656"/>
    <w:rsid w:val="00D55EB9"/>
    <w:rsid w:val="00D560C6"/>
    <w:rsid w:val="00D56271"/>
    <w:rsid w:val="00D5630C"/>
    <w:rsid w:val="00D56745"/>
    <w:rsid w:val="00D56943"/>
    <w:rsid w:val="00D569A3"/>
    <w:rsid w:val="00D569F4"/>
    <w:rsid w:val="00D56AB3"/>
    <w:rsid w:val="00D56AD9"/>
    <w:rsid w:val="00D56C41"/>
    <w:rsid w:val="00D56DCA"/>
    <w:rsid w:val="00D56E90"/>
    <w:rsid w:val="00D56F32"/>
    <w:rsid w:val="00D573A3"/>
    <w:rsid w:val="00D573CB"/>
    <w:rsid w:val="00D57629"/>
    <w:rsid w:val="00D5787A"/>
    <w:rsid w:val="00D57B2B"/>
    <w:rsid w:val="00D60312"/>
    <w:rsid w:val="00D603E7"/>
    <w:rsid w:val="00D6074B"/>
    <w:rsid w:val="00D6111D"/>
    <w:rsid w:val="00D6122E"/>
    <w:rsid w:val="00D61593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383"/>
    <w:rsid w:val="00D63505"/>
    <w:rsid w:val="00D6375C"/>
    <w:rsid w:val="00D63934"/>
    <w:rsid w:val="00D63A2D"/>
    <w:rsid w:val="00D63A35"/>
    <w:rsid w:val="00D63E87"/>
    <w:rsid w:val="00D63EC7"/>
    <w:rsid w:val="00D644B3"/>
    <w:rsid w:val="00D645EA"/>
    <w:rsid w:val="00D64849"/>
    <w:rsid w:val="00D6494E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5FD"/>
    <w:rsid w:val="00D66B56"/>
    <w:rsid w:val="00D66BA8"/>
    <w:rsid w:val="00D66BDE"/>
    <w:rsid w:val="00D66C89"/>
    <w:rsid w:val="00D67101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5CB"/>
    <w:rsid w:val="00D7080A"/>
    <w:rsid w:val="00D7086E"/>
    <w:rsid w:val="00D70915"/>
    <w:rsid w:val="00D70AE1"/>
    <w:rsid w:val="00D70C9C"/>
    <w:rsid w:val="00D70D97"/>
    <w:rsid w:val="00D70F13"/>
    <w:rsid w:val="00D70F9B"/>
    <w:rsid w:val="00D71285"/>
    <w:rsid w:val="00D716D7"/>
    <w:rsid w:val="00D717F2"/>
    <w:rsid w:val="00D71CC1"/>
    <w:rsid w:val="00D720A8"/>
    <w:rsid w:val="00D725C3"/>
    <w:rsid w:val="00D72B7F"/>
    <w:rsid w:val="00D72FAD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FE4"/>
    <w:rsid w:val="00D76356"/>
    <w:rsid w:val="00D76362"/>
    <w:rsid w:val="00D765E4"/>
    <w:rsid w:val="00D7677E"/>
    <w:rsid w:val="00D76AAB"/>
    <w:rsid w:val="00D76CEF"/>
    <w:rsid w:val="00D76E69"/>
    <w:rsid w:val="00D77472"/>
    <w:rsid w:val="00D775B1"/>
    <w:rsid w:val="00D7787D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1DB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6F"/>
    <w:rsid w:val="00D826DF"/>
    <w:rsid w:val="00D83331"/>
    <w:rsid w:val="00D8342F"/>
    <w:rsid w:val="00D839B6"/>
    <w:rsid w:val="00D84079"/>
    <w:rsid w:val="00D84825"/>
    <w:rsid w:val="00D849B2"/>
    <w:rsid w:val="00D849C8"/>
    <w:rsid w:val="00D84C7E"/>
    <w:rsid w:val="00D84F9F"/>
    <w:rsid w:val="00D8535D"/>
    <w:rsid w:val="00D8547A"/>
    <w:rsid w:val="00D8554E"/>
    <w:rsid w:val="00D859E5"/>
    <w:rsid w:val="00D85AA5"/>
    <w:rsid w:val="00D85BF6"/>
    <w:rsid w:val="00D86036"/>
    <w:rsid w:val="00D860D0"/>
    <w:rsid w:val="00D8623A"/>
    <w:rsid w:val="00D8699A"/>
    <w:rsid w:val="00D86AB4"/>
    <w:rsid w:val="00D86D9D"/>
    <w:rsid w:val="00D86DE3"/>
    <w:rsid w:val="00D87336"/>
    <w:rsid w:val="00D87437"/>
    <w:rsid w:val="00D87666"/>
    <w:rsid w:val="00D8767E"/>
    <w:rsid w:val="00D87752"/>
    <w:rsid w:val="00D87A8A"/>
    <w:rsid w:val="00D87DA8"/>
    <w:rsid w:val="00D9007C"/>
    <w:rsid w:val="00D901E6"/>
    <w:rsid w:val="00D90278"/>
    <w:rsid w:val="00D902C3"/>
    <w:rsid w:val="00D904F5"/>
    <w:rsid w:val="00D90A07"/>
    <w:rsid w:val="00D90A2E"/>
    <w:rsid w:val="00D90E4D"/>
    <w:rsid w:val="00D90FE5"/>
    <w:rsid w:val="00D91002"/>
    <w:rsid w:val="00D91184"/>
    <w:rsid w:val="00D91230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CCE"/>
    <w:rsid w:val="00D95F7E"/>
    <w:rsid w:val="00D96783"/>
    <w:rsid w:val="00D96A7E"/>
    <w:rsid w:val="00D96DC7"/>
    <w:rsid w:val="00D96EF7"/>
    <w:rsid w:val="00D96F15"/>
    <w:rsid w:val="00D97207"/>
    <w:rsid w:val="00D97311"/>
    <w:rsid w:val="00D97547"/>
    <w:rsid w:val="00D975A0"/>
    <w:rsid w:val="00D9774D"/>
    <w:rsid w:val="00D97A0A"/>
    <w:rsid w:val="00D97D33"/>
    <w:rsid w:val="00D97F37"/>
    <w:rsid w:val="00DA05F6"/>
    <w:rsid w:val="00DA0612"/>
    <w:rsid w:val="00DA0688"/>
    <w:rsid w:val="00DA09D6"/>
    <w:rsid w:val="00DA0BB3"/>
    <w:rsid w:val="00DA0D3D"/>
    <w:rsid w:val="00DA1039"/>
    <w:rsid w:val="00DA12F3"/>
    <w:rsid w:val="00DA1615"/>
    <w:rsid w:val="00DA1B2A"/>
    <w:rsid w:val="00DA1C60"/>
    <w:rsid w:val="00DA1E23"/>
    <w:rsid w:val="00DA22D3"/>
    <w:rsid w:val="00DA2324"/>
    <w:rsid w:val="00DA24C7"/>
    <w:rsid w:val="00DA254B"/>
    <w:rsid w:val="00DA2BC3"/>
    <w:rsid w:val="00DA2E8F"/>
    <w:rsid w:val="00DA318C"/>
    <w:rsid w:val="00DA32EC"/>
    <w:rsid w:val="00DA33DA"/>
    <w:rsid w:val="00DA3562"/>
    <w:rsid w:val="00DA370F"/>
    <w:rsid w:val="00DA3991"/>
    <w:rsid w:val="00DA3A1F"/>
    <w:rsid w:val="00DA3AB1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689"/>
    <w:rsid w:val="00DA57CF"/>
    <w:rsid w:val="00DA5934"/>
    <w:rsid w:val="00DA594E"/>
    <w:rsid w:val="00DA5ED4"/>
    <w:rsid w:val="00DA6040"/>
    <w:rsid w:val="00DA62C3"/>
    <w:rsid w:val="00DA64B1"/>
    <w:rsid w:val="00DA64DD"/>
    <w:rsid w:val="00DA6693"/>
    <w:rsid w:val="00DA6975"/>
    <w:rsid w:val="00DA6AF7"/>
    <w:rsid w:val="00DA6CBB"/>
    <w:rsid w:val="00DA6D83"/>
    <w:rsid w:val="00DA6DCF"/>
    <w:rsid w:val="00DA725C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103D"/>
    <w:rsid w:val="00DB1498"/>
    <w:rsid w:val="00DB1704"/>
    <w:rsid w:val="00DB1AD4"/>
    <w:rsid w:val="00DB1DCD"/>
    <w:rsid w:val="00DB23F0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D49"/>
    <w:rsid w:val="00DB4E20"/>
    <w:rsid w:val="00DB5121"/>
    <w:rsid w:val="00DB52E0"/>
    <w:rsid w:val="00DB54A3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8F6"/>
    <w:rsid w:val="00DC0D6B"/>
    <w:rsid w:val="00DC0E8E"/>
    <w:rsid w:val="00DC1173"/>
    <w:rsid w:val="00DC135D"/>
    <w:rsid w:val="00DC1FF7"/>
    <w:rsid w:val="00DC24AB"/>
    <w:rsid w:val="00DC2A57"/>
    <w:rsid w:val="00DC3097"/>
    <w:rsid w:val="00DC36B2"/>
    <w:rsid w:val="00DC3745"/>
    <w:rsid w:val="00DC3C8F"/>
    <w:rsid w:val="00DC42AD"/>
    <w:rsid w:val="00DC42B6"/>
    <w:rsid w:val="00DC4409"/>
    <w:rsid w:val="00DC49D6"/>
    <w:rsid w:val="00DC4F03"/>
    <w:rsid w:val="00DC5078"/>
    <w:rsid w:val="00DC50BE"/>
    <w:rsid w:val="00DC53AA"/>
    <w:rsid w:val="00DC5A3F"/>
    <w:rsid w:val="00DC5E0E"/>
    <w:rsid w:val="00DC5F3A"/>
    <w:rsid w:val="00DC6124"/>
    <w:rsid w:val="00DC617F"/>
    <w:rsid w:val="00DC6508"/>
    <w:rsid w:val="00DC662A"/>
    <w:rsid w:val="00DC670C"/>
    <w:rsid w:val="00DC699B"/>
    <w:rsid w:val="00DC6E0D"/>
    <w:rsid w:val="00DC73F2"/>
    <w:rsid w:val="00DC7645"/>
    <w:rsid w:val="00DC7835"/>
    <w:rsid w:val="00DC79E0"/>
    <w:rsid w:val="00DD0071"/>
    <w:rsid w:val="00DD02F8"/>
    <w:rsid w:val="00DD040B"/>
    <w:rsid w:val="00DD04A2"/>
    <w:rsid w:val="00DD06E5"/>
    <w:rsid w:val="00DD071F"/>
    <w:rsid w:val="00DD098C"/>
    <w:rsid w:val="00DD0D1E"/>
    <w:rsid w:val="00DD0DA7"/>
    <w:rsid w:val="00DD0DC8"/>
    <w:rsid w:val="00DD0E56"/>
    <w:rsid w:val="00DD0F21"/>
    <w:rsid w:val="00DD1014"/>
    <w:rsid w:val="00DD13B7"/>
    <w:rsid w:val="00DD13CB"/>
    <w:rsid w:val="00DD1670"/>
    <w:rsid w:val="00DD1745"/>
    <w:rsid w:val="00DD176E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D5E"/>
    <w:rsid w:val="00DD4479"/>
    <w:rsid w:val="00DD47AC"/>
    <w:rsid w:val="00DD4947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DFD"/>
    <w:rsid w:val="00DD6F5B"/>
    <w:rsid w:val="00DD7071"/>
    <w:rsid w:val="00DD7394"/>
    <w:rsid w:val="00DD7998"/>
    <w:rsid w:val="00DD7BA8"/>
    <w:rsid w:val="00DD7C00"/>
    <w:rsid w:val="00DD7E20"/>
    <w:rsid w:val="00DE01E5"/>
    <w:rsid w:val="00DE022C"/>
    <w:rsid w:val="00DE0AAE"/>
    <w:rsid w:val="00DE1097"/>
    <w:rsid w:val="00DE10C3"/>
    <w:rsid w:val="00DE1698"/>
    <w:rsid w:val="00DE17E0"/>
    <w:rsid w:val="00DE1A02"/>
    <w:rsid w:val="00DE1E0B"/>
    <w:rsid w:val="00DE1F11"/>
    <w:rsid w:val="00DE1F96"/>
    <w:rsid w:val="00DE20B6"/>
    <w:rsid w:val="00DE21B1"/>
    <w:rsid w:val="00DE2275"/>
    <w:rsid w:val="00DE23AC"/>
    <w:rsid w:val="00DE2680"/>
    <w:rsid w:val="00DE27D8"/>
    <w:rsid w:val="00DE2815"/>
    <w:rsid w:val="00DE2B02"/>
    <w:rsid w:val="00DE3174"/>
    <w:rsid w:val="00DE31C5"/>
    <w:rsid w:val="00DE320E"/>
    <w:rsid w:val="00DE330C"/>
    <w:rsid w:val="00DE36C7"/>
    <w:rsid w:val="00DE382B"/>
    <w:rsid w:val="00DE3A4A"/>
    <w:rsid w:val="00DE3E35"/>
    <w:rsid w:val="00DE3E74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51B0"/>
    <w:rsid w:val="00DE5609"/>
    <w:rsid w:val="00DE5BB7"/>
    <w:rsid w:val="00DE5D38"/>
    <w:rsid w:val="00DE5FA5"/>
    <w:rsid w:val="00DE5FCD"/>
    <w:rsid w:val="00DE6216"/>
    <w:rsid w:val="00DE6394"/>
    <w:rsid w:val="00DE64A2"/>
    <w:rsid w:val="00DE656D"/>
    <w:rsid w:val="00DE6632"/>
    <w:rsid w:val="00DE67E2"/>
    <w:rsid w:val="00DE67EB"/>
    <w:rsid w:val="00DE6A9B"/>
    <w:rsid w:val="00DE6C7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FAD"/>
    <w:rsid w:val="00DF11E9"/>
    <w:rsid w:val="00DF14E2"/>
    <w:rsid w:val="00DF17AD"/>
    <w:rsid w:val="00DF1A87"/>
    <w:rsid w:val="00DF1BE7"/>
    <w:rsid w:val="00DF1CCA"/>
    <w:rsid w:val="00DF20FB"/>
    <w:rsid w:val="00DF2279"/>
    <w:rsid w:val="00DF2480"/>
    <w:rsid w:val="00DF24F4"/>
    <w:rsid w:val="00DF25EA"/>
    <w:rsid w:val="00DF2894"/>
    <w:rsid w:val="00DF28C1"/>
    <w:rsid w:val="00DF28F3"/>
    <w:rsid w:val="00DF2BC2"/>
    <w:rsid w:val="00DF31A2"/>
    <w:rsid w:val="00DF31C9"/>
    <w:rsid w:val="00DF3542"/>
    <w:rsid w:val="00DF3CEE"/>
    <w:rsid w:val="00DF3EB4"/>
    <w:rsid w:val="00DF4250"/>
    <w:rsid w:val="00DF47DF"/>
    <w:rsid w:val="00DF4CAD"/>
    <w:rsid w:val="00DF500A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950"/>
    <w:rsid w:val="00DF6D51"/>
    <w:rsid w:val="00DF6DBD"/>
    <w:rsid w:val="00DF7052"/>
    <w:rsid w:val="00DF71B1"/>
    <w:rsid w:val="00DF7321"/>
    <w:rsid w:val="00DF7574"/>
    <w:rsid w:val="00DF7C98"/>
    <w:rsid w:val="00DF7F9D"/>
    <w:rsid w:val="00E00295"/>
    <w:rsid w:val="00E0049A"/>
    <w:rsid w:val="00E0065E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8A0"/>
    <w:rsid w:val="00E019A0"/>
    <w:rsid w:val="00E019E2"/>
    <w:rsid w:val="00E01A99"/>
    <w:rsid w:val="00E01B92"/>
    <w:rsid w:val="00E01D1B"/>
    <w:rsid w:val="00E01D9D"/>
    <w:rsid w:val="00E01E9D"/>
    <w:rsid w:val="00E0202C"/>
    <w:rsid w:val="00E02039"/>
    <w:rsid w:val="00E0255E"/>
    <w:rsid w:val="00E0278F"/>
    <w:rsid w:val="00E02906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EB9"/>
    <w:rsid w:val="00E04F00"/>
    <w:rsid w:val="00E0515F"/>
    <w:rsid w:val="00E05219"/>
    <w:rsid w:val="00E0546C"/>
    <w:rsid w:val="00E055A6"/>
    <w:rsid w:val="00E0572F"/>
    <w:rsid w:val="00E057D7"/>
    <w:rsid w:val="00E05B3E"/>
    <w:rsid w:val="00E05BFC"/>
    <w:rsid w:val="00E05D0A"/>
    <w:rsid w:val="00E05DA6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935"/>
    <w:rsid w:val="00E06B06"/>
    <w:rsid w:val="00E06BF1"/>
    <w:rsid w:val="00E06CAC"/>
    <w:rsid w:val="00E06E4E"/>
    <w:rsid w:val="00E06F5A"/>
    <w:rsid w:val="00E07379"/>
    <w:rsid w:val="00E07452"/>
    <w:rsid w:val="00E07484"/>
    <w:rsid w:val="00E074A1"/>
    <w:rsid w:val="00E0759A"/>
    <w:rsid w:val="00E076A0"/>
    <w:rsid w:val="00E0780F"/>
    <w:rsid w:val="00E07D1D"/>
    <w:rsid w:val="00E07D5B"/>
    <w:rsid w:val="00E103BE"/>
    <w:rsid w:val="00E10A31"/>
    <w:rsid w:val="00E10C4C"/>
    <w:rsid w:val="00E10EF1"/>
    <w:rsid w:val="00E10FA0"/>
    <w:rsid w:val="00E11229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4F3"/>
    <w:rsid w:val="00E13510"/>
    <w:rsid w:val="00E13573"/>
    <w:rsid w:val="00E13D46"/>
    <w:rsid w:val="00E13ED8"/>
    <w:rsid w:val="00E14322"/>
    <w:rsid w:val="00E14367"/>
    <w:rsid w:val="00E145BC"/>
    <w:rsid w:val="00E146E6"/>
    <w:rsid w:val="00E1485A"/>
    <w:rsid w:val="00E149A5"/>
    <w:rsid w:val="00E14FEB"/>
    <w:rsid w:val="00E15045"/>
    <w:rsid w:val="00E150CF"/>
    <w:rsid w:val="00E1596B"/>
    <w:rsid w:val="00E15BC4"/>
    <w:rsid w:val="00E15BCC"/>
    <w:rsid w:val="00E15D6C"/>
    <w:rsid w:val="00E15F0D"/>
    <w:rsid w:val="00E162A1"/>
    <w:rsid w:val="00E1634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586"/>
    <w:rsid w:val="00E206F2"/>
    <w:rsid w:val="00E206FB"/>
    <w:rsid w:val="00E20752"/>
    <w:rsid w:val="00E2081E"/>
    <w:rsid w:val="00E208C5"/>
    <w:rsid w:val="00E20A3D"/>
    <w:rsid w:val="00E211E1"/>
    <w:rsid w:val="00E211E4"/>
    <w:rsid w:val="00E214E9"/>
    <w:rsid w:val="00E2171E"/>
    <w:rsid w:val="00E217A2"/>
    <w:rsid w:val="00E218EA"/>
    <w:rsid w:val="00E21E5D"/>
    <w:rsid w:val="00E2201F"/>
    <w:rsid w:val="00E222C1"/>
    <w:rsid w:val="00E22607"/>
    <w:rsid w:val="00E22655"/>
    <w:rsid w:val="00E2280C"/>
    <w:rsid w:val="00E22AA1"/>
    <w:rsid w:val="00E23051"/>
    <w:rsid w:val="00E23815"/>
    <w:rsid w:val="00E23A4C"/>
    <w:rsid w:val="00E23FDF"/>
    <w:rsid w:val="00E23FF2"/>
    <w:rsid w:val="00E24150"/>
    <w:rsid w:val="00E24216"/>
    <w:rsid w:val="00E2431B"/>
    <w:rsid w:val="00E2432D"/>
    <w:rsid w:val="00E244D1"/>
    <w:rsid w:val="00E24EAB"/>
    <w:rsid w:val="00E2530D"/>
    <w:rsid w:val="00E25424"/>
    <w:rsid w:val="00E254E0"/>
    <w:rsid w:val="00E255B6"/>
    <w:rsid w:val="00E25743"/>
    <w:rsid w:val="00E25B59"/>
    <w:rsid w:val="00E25DDF"/>
    <w:rsid w:val="00E260E3"/>
    <w:rsid w:val="00E263ED"/>
    <w:rsid w:val="00E2663E"/>
    <w:rsid w:val="00E26701"/>
    <w:rsid w:val="00E2685C"/>
    <w:rsid w:val="00E26EC1"/>
    <w:rsid w:val="00E2701E"/>
    <w:rsid w:val="00E270DA"/>
    <w:rsid w:val="00E27107"/>
    <w:rsid w:val="00E2736F"/>
    <w:rsid w:val="00E2743B"/>
    <w:rsid w:val="00E27683"/>
    <w:rsid w:val="00E27913"/>
    <w:rsid w:val="00E27B1A"/>
    <w:rsid w:val="00E30F9F"/>
    <w:rsid w:val="00E3136C"/>
    <w:rsid w:val="00E31791"/>
    <w:rsid w:val="00E317EB"/>
    <w:rsid w:val="00E31BA5"/>
    <w:rsid w:val="00E31BBD"/>
    <w:rsid w:val="00E31C4F"/>
    <w:rsid w:val="00E31CEC"/>
    <w:rsid w:val="00E321B8"/>
    <w:rsid w:val="00E3229E"/>
    <w:rsid w:val="00E32423"/>
    <w:rsid w:val="00E327D9"/>
    <w:rsid w:val="00E32A15"/>
    <w:rsid w:val="00E32B1F"/>
    <w:rsid w:val="00E32C16"/>
    <w:rsid w:val="00E32CBD"/>
    <w:rsid w:val="00E33117"/>
    <w:rsid w:val="00E33399"/>
    <w:rsid w:val="00E337CA"/>
    <w:rsid w:val="00E339B0"/>
    <w:rsid w:val="00E3408E"/>
    <w:rsid w:val="00E34108"/>
    <w:rsid w:val="00E3423F"/>
    <w:rsid w:val="00E3433B"/>
    <w:rsid w:val="00E34394"/>
    <w:rsid w:val="00E3448E"/>
    <w:rsid w:val="00E34548"/>
    <w:rsid w:val="00E34703"/>
    <w:rsid w:val="00E348B9"/>
    <w:rsid w:val="00E3503C"/>
    <w:rsid w:val="00E35247"/>
    <w:rsid w:val="00E3556E"/>
    <w:rsid w:val="00E35866"/>
    <w:rsid w:val="00E3595E"/>
    <w:rsid w:val="00E35BC0"/>
    <w:rsid w:val="00E360C9"/>
    <w:rsid w:val="00E36495"/>
    <w:rsid w:val="00E36512"/>
    <w:rsid w:val="00E36779"/>
    <w:rsid w:val="00E36A15"/>
    <w:rsid w:val="00E36A86"/>
    <w:rsid w:val="00E36A9A"/>
    <w:rsid w:val="00E36E02"/>
    <w:rsid w:val="00E36EAB"/>
    <w:rsid w:val="00E37055"/>
    <w:rsid w:val="00E37292"/>
    <w:rsid w:val="00E37374"/>
    <w:rsid w:val="00E3738C"/>
    <w:rsid w:val="00E3745F"/>
    <w:rsid w:val="00E374F9"/>
    <w:rsid w:val="00E37579"/>
    <w:rsid w:val="00E3794A"/>
    <w:rsid w:val="00E37A77"/>
    <w:rsid w:val="00E37BB4"/>
    <w:rsid w:val="00E37D12"/>
    <w:rsid w:val="00E37D16"/>
    <w:rsid w:val="00E400B6"/>
    <w:rsid w:val="00E4054A"/>
    <w:rsid w:val="00E4074A"/>
    <w:rsid w:val="00E40789"/>
    <w:rsid w:val="00E40794"/>
    <w:rsid w:val="00E40A1E"/>
    <w:rsid w:val="00E415B0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58D"/>
    <w:rsid w:val="00E4262B"/>
    <w:rsid w:val="00E42642"/>
    <w:rsid w:val="00E4278D"/>
    <w:rsid w:val="00E42A75"/>
    <w:rsid w:val="00E42B15"/>
    <w:rsid w:val="00E42C0B"/>
    <w:rsid w:val="00E42C54"/>
    <w:rsid w:val="00E42EAB"/>
    <w:rsid w:val="00E42F0D"/>
    <w:rsid w:val="00E4303F"/>
    <w:rsid w:val="00E43107"/>
    <w:rsid w:val="00E43289"/>
    <w:rsid w:val="00E4330F"/>
    <w:rsid w:val="00E434A1"/>
    <w:rsid w:val="00E435D0"/>
    <w:rsid w:val="00E43A4E"/>
    <w:rsid w:val="00E44080"/>
    <w:rsid w:val="00E44101"/>
    <w:rsid w:val="00E447E5"/>
    <w:rsid w:val="00E44990"/>
    <w:rsid w:val="00E44A0F"/>
    <w:rsid w:val="00E44AC2"/>
    <w:rsid w:val="00E44ADA"/>
    <w:rsid w:val="00E450C8"/>
    <w:rsid w:val="00E450DE"/>
    <w:rsid w:val="00E4530A"/>
    <w:rsid w:val="00E45372"/>
    <w:rsid w:val="00E455A8"/>
    <w:rsid w:val="00E46179"/>
    <w:rsid w:val="00E4628B"/>
    <w:rsid w:val="00E467C3"/>
    <w:rsid w:val="00E4684F"/>
    <w:rsid w:val="00E46A52"/>
    <w:rsid w:val="00E46BAA"/>
    <w:rsid w:val="00E46C96"/>
    <w:rsid w:val="00E46CD7"/>
    <w:rsid w:val="00E46F90"/>
    <w:rsid w:val="00E472D5"/>
    <w:rsid w:val="00E4794A"/>
    <w:rsid w:val="00E479C9"/>
    <w:rsid w:val="00E47D1D"/>
    <w:rsid w:val="00E47FD9"/>
    <w:rsid w:val="00E50193"/>
    <w:rsid w:val="00E50273"/>
    <w:rsid w:val="00E5060F"/>
    <w:rsid w:val="00E506E9"/>
    <w:rsid w:val="00E50B2A"/>
    <w:rsid w:val="00E50B52"/>
    <w:rsid w:val="00E50DB7"/>
    <w:rsid w:val="00E50E59"/>
    <w:rsid w:val="00E510FA"/>
    <w:rsid w:val="00E51630"/>
    <w:rsid w:val="00E51971"/>
    <w:rsid w:val="00E51973"/>
    <w:rsid w:val="00E51D85"/>
    <w:rsid w:val="00E5210E"/>
    <w:rsid w:val="00E5211D"/>
    <w:rsid w:val="00E526B3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1EE"/>
    <w:rsid w:val="00E5460C"/>
    <w:rsid w:val="00E5466F"/>
    <w:rsid w:val="00E5472A"/>
    <w:rsid w:val="00E54897"/>
    <w:rsid w:val="00E54B4E"/>
    <w:rsid w:val="00E54BA2"/>
    <w:rsid w:val="00E54C08"/>
    <w:rsid w:val="00E5505D"/>
    <w:rsid w:val="00E55297"/>
    <w:rsid w:val="00E55340"/>
    <w:rsid w:val="00E55476"/>
    <w:rsid w:val="00E55B9E"/>
    <w:rsid w:val="00E55F7A"/>
    <w:rsid w:val="00E56E5B"/>
    <w:rsid w:val="00E56E98"/>
    <w:rsid w:val="00E56FEA"/>
    <w:rsid w:val="00E5731C"/>
    <w:rsid w:val="00E57580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4BC"/>
    <w:rsid w:val="00E62668"/>
    <w:rsid w:val="00E626E6"/>
    <w:rsid w:val="00E62A8E"/>
    <w:rsid w:val="00E62D07"/>
    <w:rsid w:val="00E63230"/>
    <w:rsid w:val="00E6371E"/>
    <w:rsid w:val="00E63E32"/>
    <w:rsid w:val="00E63F47"/>
    <w:rsid w:val="00E63F68"/>
    <w:rsid w:val="00E64062"/>
    <w:rsid w:val="00E64571"/>
    <w:rsid w:val="00E646BF"/>
    <w:rsid w:val="00E64A19"/>
    <w:rsid w:val="00E64A8C"/>
    <w:rsid w:val="00E64B12"/>
    <w:rsid w:val="00E64FC5"/>
    <w:rsid w:val="00E65191"/>
    <w:rsid w:val="00E65223"/>
    <w:rsid w:val="00E65284"/>
    <w:rsid w:val="00E653B3"/>
    <w:rsid w:val="00E653CB"/>
    <w:rsid w:val="00E65BBD"/>
    <w:rsid w:val="00E65DCD"/>
    <w:rsid w:val="00E65E0B"/>
    <w:rsid w:val="00E66501"/>
    <w:rsid w:val="00E66705"/>
    <w:rsid w:val="00E667DE"/>
    <w:rsid w:val="00E668C9"/>
    <w:rsid w:val="00E66A08"/>
    <w:rsid w:val="00E66B38"/>
    <w:rsid w:val="00E66C85"/>
    <w:rsid w:val="00E67183"/>
    <w:rsid w:val="00E67319"/>
    <w:rsid w:val="00E67634"/>
    <w:rsid w:val="00E676CD"/>
    <w:rsid w:val="00E6773B"/>
    <w:rsid w:val="00E67D81"/>
    <w:rsid w:val="00E67DB4"/>
    <w:rsid w:val="00E67DB9"/>
    <w:rsid w:val="00E67DD2"/>
    <w:rsid w:val="00E67F9A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D53"/>
    <w:rsid w:val="00E750B7"/>
    <w:rsid w:val="00E751DF"/>
    <w:rsid w:val="00E75242"/>
    <w:rsid w:val="00E75283"/>
    <w:rsid w:val="00E753D8"/>
    <w:rsid w:val="00E7561C"/>
    <w:rsid w:val="00E758ED"/>
    <w:rsid w:val="00E75E03"/>
    <w:rsid w:val="00E75E4B"/>
    <w:rsid w:val="00E761E4"/>
    <w:rsid w:val="00E76429"/>
    <w:rsid w:val="00E7653D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375"/>
    <w:rsid w:val="00E8361B"/>
    <w:rsid w:val="00E836BB"/>
    <w:rsid w:val="00E83BE7"/>
    <w:rsid w:val="00E83E81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5E83"/>
    <w:rsid w:val="00E860F1"/>
    <w:rsid w:val="00E861B2"/>
    <w:rsid w:val="00E87577"/>
    <w:rsid w:val="00E875E0"/>
    <w:rsid w:val="00E8790B"/>
    <w:rsid w:val="00E902D7"/>
    <w:rsid w:val="00E903F3"/>
    <w:rsid w:val="00E904C5"/>
    <w:rsid w:val="00E9080B"/>
    <w:rsid w:val="00E908FF"/>
    <w:rsid w:val="00E90B0F"/>
    <w:rsid w:val="00E90C34"/>
    <w:rsid w:val="00E910F5"/>
    <w:rsid w:val="00E91444"/>
    <w:rsid w:val="00E9145D"/>
    <w:rsid w:val="00E917C2"/>
    <w:rsid w:val="00E9198F"/>
    <w:rsid w:val="00E91A50"/>
    <w:rsid w:val="00E91EF5"/>
    <w:rsid w:val="00E91F1F"/>
    <w:rsid w:val="00E91F6F"/>
    <w:rsid w:val="00E91F88"/>
    <w:rsid w:val="00E920C1"/>
    <w:rsid w:val="00E929E0"/>
    <w:rsid w:val="00E929EF"/>
    <w:rsid w:val="00E92A53"/>
    <w:rsid w:val="00E92F49"/>
    <w:rsid w:val="00E930C3"/>
    <w:rsid w:val="00E9316D"/>
    <w:rsid w:val="00E9327E"/>
    <w:rsid w:val="00E935A0"/>
    <w:rsid w:val="00E93654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152"/>
    <w:rsid w:val="00E9471E"/>
    <w:rsid w:val="00E9473F"/>
    <w:rsid w:val="00E947DB"/>
    <w:rsid w:val="00E94E1D"/>
    <w:rsid w:val="00E94FAC"/>
    <w:rsid w:val="00E9509A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37"/>
    <w:rsid w:val="00E96BDD"/>
    <w:rsid w:val="00E96FD1"/>
    <w:rsid w:val="00E970CB"/>
    <w:rsid w:val="00E970E1"/>
    <w:rsid w:val="00E97351"/>
    <w:rsid w:val="00E97545"/>
    <w:rsid w:val="00E97790"/>
    <w:rsid w:val="00E97AB3"/>
    <w:rsid w:val="00E97AEF"/>
    <w:rsid w:val="00E97B53"/>
    <w:rsid w:val="00E97FB1"/>
    <w:rsid w:val="00E97FC4"/>
    <w:rsid w:val="00E97FD8"/>
    <w:rsid w:val="00EA0049"/>
    <w:rsid w:val="00EA00DC"/>
    <w:rsid w:val="00EA010B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50B"/>
    <w:rsid w:val="00EA185B"/>
    <w:rsid w:val="00EA1883"/>
    <w:rsid w:val="00EA1A09"/>
    <w:rsid w:val="00EA1AE7"/>
    <w:rsid w:val="00EA1C6A"/>
    <w:rsid w:val="00EA1E0D"/>
    <w:rsid w:val="00EA1FE6"/>
    <w:rsid w:val="00EA2195"/>
    <w:rsid w:val="00EA21BD"/>
    <w:rsid w:val="00EA22D3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375"/>
    <w:rsid w:val="00EA4509"/>
    <w:rsid w:val="00EA4615"/>
    <w:rsid w:val="00EA4628"/>
    <w:rsid w:val="00EA471E"/>
    <w:rsid w:val="00EA4860"/>
    <w:rsid w:val="00EA497D"/>
    <w:rsid w:val="00EA4AEE"/>
    <w:rsid w:val="00EA4CA0"/>
    <w:rsid w:val="00EA4F6A"/>
    <w:rsid w:val="00EA5089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82B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514"/>
    <w:rsid w:val="00EB187C"/>
    <w:rsid w:val="00EB19E7"/>
    <w:rsid w:val="00EB1A6E"/>
    <w:rsid w:val="00EB1CB0"/>
    <w:rsid w:val="00EB1D58"/>
    <w:rsid w:val="00EB2141"/>
    <w:rsid w:val="00EB223F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4F29"/>
    <w:rsid w:val="00EB51B9"/>
    <w:rsid w:val="00EB542A"/>
    <w:rsid w:val="00EB5623"/>
    <w:rsid w:val="00EB5760"/>
    <w:rsid w:val="00EB59FA"/>
    <w:rsid w:val="00EB5F03"/>
    <w:rsid w:val="00EB627E"/>
    <w:rsid w:val="00EB6550"/>
    <w:rsid w:val="00EB6A3E"/>
    <w:rsid w:val="00EB6F4C"/>
    <w:rsid w:val="00EB7060"/>
    <w:rsid w:val="00EB71B9"/>
    <w:rsid w:val="00EB71C4"/>
    <w:rsid w:val="00EB7687"/>
    <w:rsid w:val="00EB76CB"/>
    <w:rsid w:val="00EB77D1"/>
    <w:rsid w:val="00EB7B28"/>
    <w:rsid w:val="00EB7F18"/>
    <w:rsid w:val="00EC0196"/>
    <w:rsid w:val="00EC0228"/>
    <w:rsid w:val="00EC04C0"/>
    <w:rsid w:val="00EC0784"/>
    <w:rsid w:val="00EC0AE0"/>
    <w:rsid w:val="00EC0AF9"/>
    <w:rsid w:val="00EC0C99"/>
    <w:rsid w:val="00EC0EB5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0F6"/>
    <w:rsid w:val="00EC332C"/>
    <w:rsid w:val="00EC3516"/>
    <w:rsid w:val="00EC3B28"/>
    <w:rsid w:val="00EC3E21"/>
    <w:rsid w:val="00EC46F3"/>
    <w:rsid w:val="00EC4A5B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805"/>
    <w:rsid w:val="00EC6A63"/>
    <w:rsid w:val="00EC6B95"/>
    <w:rsid w:val="00EC6C8C"/>
    <w:rsid w:val="00EC6E2E"/>
    <w:rsid w:val="00EC6E3D"/>
    <w:rsid w:val="00EC6EA3"/>
    <w:rsid w:val="00EC6F2E"/>
    <w:rsid w:val="00EC70FF"/>
    <w:rsid w:val="00EC7213"/>
    <w:rsid w:val="00EC7453"/>
    <w:rsid w:val="00EC76CD"/>
    <w:rsid w:val="00EC7C67"/>
    <w:rsid w:val="00EC7E64"/>
    <w:rsid w:val="00EC7ED9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BA8"/>
    <w:rsid w:val="00ED1F2E"/>
    <w:rsid w:val="00ED2389"/>
    <w:rsid w:val="00ED2413"/>
    <w:rsid w:val="00ED2613"/>
    <w:rsid w:val="00ED26AE"/>
    <w:rsid w:val="00ED274A"/>
    <w:rsid w:val="00ED29D3"/>
    <w:rsid w:val="00ED2EBD"/>
    <w:rsid w:val="00ED2F0F"/>
    <w:rsid w:val="00ED2F47"/>
    <w:rsid w:val="00ED2FA1"/>
    <w:rsid w:val="00ED30C0"/>
    <w:rsid w:val="00ED33FD"/>
    <w:rsid w:val="00ED35B8"/>
    <w:rsid w:val="00ED3FEE"/>
    <w:rsid w:val="00ED465B"/>
    <w:rsid w:val="00ED4AFB"/>
    <w:rsid w:val="00ED4BCA"/>
    <w:rsid w:val="00ED4E0E"/>
    <w:rsid w:val="00ED4E8D"/>
    <w:rsid w:val="00ED4F5F"/>
    <w:rsid w:val="00ED51CC"/>
    <w:rsid w:val="00ED5597"/>
    <w:rsid w:val="00ED57B9"/>
    <w:rsid w:val="00ED65CA"/>
    <w:rsid w:val="00ED67DA"/>
    <w:rsid w:val="00ED6953"/>
    <w:rsid w:val="00ED6B16"/>
    <w:rsid w:val="00ED70A4"/>
    <w:rsid w:val="00ED7314"/>
    <w:rsid w:val="00ED74FF"/>
    <w:rsid w:val="00ED7659"/>
    <w:rsid w:val="00ED7CAE"/>
    <w:rsid w:val="00ED7D60"/>
    <w:rsid w:val="00ED7D6A"/>
    <w:rsid w:val="00ED7EF5"/>
    <w:rsid w:val="00EE01D5"/>
    <w:rsid w:val="00EE0437"/>
    <w:rsid w:val="00EE04AF"/>
    <w:rsid w:val="00EE0814"/>
    <w:rsid w:val="00EE094E"/>
    <w:rsid w:val="00EE0E01"/>
    <w:rsid w:val="00EE0E0E"/>
    <w:rsid w:val="00EE0F7A"/>
    <w:rsid w:val="00EE1093"/>
    <w:rsid w:val="00EE113B"/>
    <w:rsid w:val="00EE126A"/>
    <w:rsid w:val="00EE1886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CB9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A68"/>
    <w:rsid w:val="00EE5B2B"/>
    <w:rsid w:val="00EE5F04"/>
    <w:rsid w:val="00EE5FE2"/>
    <w:rsid w:val="00EE6875"/>
    <w:rsid w:val="00EE6ABB"/>
    <w:rsid w:val="00EE6DEE"/>
    <w:rsid w:val="00EE7029"/>
    <w:rsid w:val="00EE706A"/>
    <w:rsid w:val="00EE7513"/>
    <w:rsid w:val="00EE775A"/>
    <w:rsid w:val="00EE7819"/>
    <w:rsid w:val="00EE7D87"/>
    <w:rsid w:val="00EE7F98"/>
    <w:rsid w:val="00EF02F8"/>
    <w:rsid w:val="00EF064C"/>
    <w:rsid w:val="00EF0983"/>
    <w:rsid w:val="00EF09E2"/>
    <w:rsid w:val="00EF09F9"/>
    <w:rsid w:val="00EF1131"/>
    <w:rsid w:val="00EF168F"/>
    <w:rsid w:val="00EF1695"/>
    <w:rsid w:val="00EF1D3A"/>
    <w:rsid w:val="00EF1E46"/>
    <w:rsid w:val="00EF218A"/>
    <w:rsid w:val="00EF2244"/>
    <w:rsid w:val="00EF22D0"/>
    <w:rsid w:val="00EF27DC"/>
    <w:rsid w:val="00EF2B6A"/>
    <w:rsid w:val="00EF2BC5"/>
    <w:rsid w:val="00EF2C20"/>
    <w:rsid w:val="00EF31B7"/>
    <w:rsid w:val="00EF3269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06F"/>
    <w:rsid w:val="00EF5198"/>
    <w:rsid w:val="00EF55E6"/>
    <w:rsid w:val="00EF57C7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475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40F"/>
    <w:rsid w:val="00F01536"/>
    <w:rsid w:val="00F01723"/>
    <w:rsid w:val="00F01D82"/>
    <w:rsid w:val="00F01F83"/>
    <w:rsid w:val="00F0211A"/>
    <w:rsid w:val="00F0214C"/>
    <w:rsid w:val="00F026E9"/>
    <w:rsid w:val="00F027C1"/>
    <w:rsid w:val="00F0282F"/>
    <w:rsid w:val="00F0283D"/>
    <w:rsid w:val="00F02B01"/>
    <w:rsid w:val="00F02BE8"/>
    <w:rsid w:val="00F02C6C"/>
    <w:rsid w:val="00F02DFC"/>
    <w:rsid w:val="00F03228"/>
    <w:rsid w:val="00F0398C"/>
    <w:rsid w:val="00F03E57"/>
    <w:rsid w:val="00F03ED5"/>
    <w:rsid w:val="00F03F08"/>
    <w:rsid w:val="00F0441B"/>
    <w:rsid w:val="00F0464D"/>
    <w:rsid w:val="00F047A1"/>
    <w:rsid w:val="00F04856"/>
    <w:rsid w:val="00F048CD"/>
    <w:rsid w:val="00F04E71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289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21F"/>
    <w:rsid w:val="00F075EA"/>
    <w:rsid w:val="00F076EA"/>
    <w:rsid w:val="00F07723"/>
    <w:rsid w:val="00F07845"/>
    <w:rsid w:val="00F078EF"/>
    <w:rsid w:val="00F07A97"/>
    <w:rsid w:val="00F07B12"/>
    <w:rsid w:val="00F1056D"/>
    <w:rsid w:val="00F106A3"/>
    <w:rsid w:val="00F10D92"/>
    <w:rsid w:val="00F10E21"/>
    <w:rsid w:val="00F10E36"/>
    <w:rsid w:val="00F10FE9"/>
    <w:rsid w:val="00F1124C"/>
    <w:rsid w:val="00F11270"/>
    <w:rsid w:val="00F11363"/>
    <w:rsid w:val="00F113FF"/>
    <w:rsid w:val="00F114C5"/>
    <w:rsid w:val="00F11504"/>
    <w:rsid w:val="00F11550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374"/>
    <w:rsid w:val="00F137D6"/>
    <w:rsid w:val="00F13D6B"/>
    <w:rsid w:val="00F13E96"/>
    <w:rsid w:val="00F14033"/>
    <w:rsid w:val="00F141D8"/>
    <w:rsid w:val="00F14203"/>
    <w:rsid w:val="00F14296"/>
    <w:rsid w:val="00F142A4"/>
    <w:rsid w:val="00F1473B"/>
    <w:rsid w:val="00F149E6"/>
    <w:rsid w:val="00F14A18"/>
    <w:rsid w:val="00F14A2C"/>
    <w:rsid w:val="00F14BEA"/>
    <w:rsid w:val="00F14DE5"/>
    <w:rsid w:val="00F14F6B"/>
    <w:rsid w:val="00F14F92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110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296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3E8"/>
    <w:rsid w:val="00F23D34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BFD"/>
    <w:rsid w:val="00F25D83"/>
    <w:rsid w:val="00F265DA"/>
    <w:rsid w:val="00F2660D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27F94"/>
    <w:rsid w:val="00F3008D"/>
    <w:rsid w:val="00F305FF"/>
    <w:rsid w:val="00F308BC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8C"/>
    <w:rsid w:val="00F316E4"/>
    <w:rsid w:val="00F317ED"/>
    <w:rsid w:val="00F31C89"/>
    <w:rsid w:val="00F32244"/>
    <w:rsid w:val="00F32287"/>
    <w:rsid w:val="00F3237D"/>
    <w:rsid w:val="00F325A5"/>
    <w:rsid w:val="00F3284F"/>
    <w:rsid w:val="00F328CD"/>
    <w:rsid w:val="00F32A5F"/>
    <w:rsid w:val="00F32E68"/>
    <w:rsid w:val="00F3387C"/>
    <w:rsid w:val="00F339CA"/>
    <w:rsid w:val="00F33B17"/>
    <w:rsid w:val="00F33E7C"/>
    <w:rsid w:val="00F33F4C"/>
    <w:rsid w:val="00F33F9F"/>
    <w:rsid w:val="00F34540"/>
    <w:rsid w:val="00F34CA7"/>
    <w:rsid w:val="00F34CCF"/>
    <w:rsid w:val="00F34E0A"/>
    <w:rsid w:val="00F34E16"/>
    <w:rsid w:val="00F34E90"/>
    <w:rsid w:val="00F3522A"/>
    <w:rsid w:val="00F352FD"/>
    <w:rsid w:val="00F35321"/>
    <w:rsid w:val="00F35BB3"/>
    <w:rsid w:val="00F35F12"/>
    <w:rsid w:val="00F36241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07B8"/>
    <w:rsid w:val="00F40AA2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687"/>
    <w:rsid w:val="00F4291E"/>
    <w:rsid w:val="00F42921"/>
    <w:rsid w:val="00F42C05"/>
    <w:rsid w:val="00F42C5C"/>
    <w:rsid w:val="00F42DED"/>
    <w:rsid w:val="00F42FEB"/>
    <w:rsid w:val="00F43555"/>
    <w:rsid w:val="00F4358C"/>
    <w:rsid w:val="00F43B49"/>
    <w:rsid w:val="00F43EF4"/>
    <w:rsid w:val="00F4445F"/>
    <w:rsid w:val="00F44682"/>
    <w:rsid w:val="00F448D7"/>
    <w:rsid w:val="00F448DD"/>
    <w:rsid w:val="00F44B1E"/>
    <w:rsid w:val="00F44C2A"/>
    <w:rsid w:val="00F44C8E"/>
    <w:rsid w:val="00F44FB8"/>
    <w:rsid w:val="00F45245"/>
    <w:rsid w:val="00F456C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47EA0"/>
    <w:rsid w:val="00F5016D"/>
    <w:rsid w:val="00F50409"/>
    <w:rsid w:val="00F505B4"/>
    <w:rsid w:val="00F50861"/>
    <w:rsid w:val="00F509FA"/>
    <w:rsid w:val="00F50B07"/>
    <w:rsid w:val="00F510AA"/>
    <w:rsid w:val="00F51126"/>
    <w:rsid w:val="00F5126C"/>
    <w:rsid w:val="00F51347"/>
    <w:rsid w:val="00F516EC"/>
    <w:rsid w:val="00F51770"/>
    <w:rsid w:val="00F51989"/>
    <w:rsid w:val="00F51998"/>
    <w:rsid w:val="00F51C59"/>
    <w:rsid w:val="00F51CE3"/>
    <w:rsid w:val="00F51E27"/>
    <w:rsid w:val="00F52350"/>
    <w:rsid w:val="00F525E5"/>
    <w:rsid w:val="00F5315F"/>
    <w:rsid w:val="00F53375"/>
    <w:rsid w:val="00F53A2A"/>
    <w:rsid w:val="00F53A4D"/>
    <w:rsid w:val="00F53C04"/>
    <w:rsid w:val="00F53CCD"/>
    <w:rsid w:val="00F5416B"/>
    <w:rsid w:val="00F54935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6C3E"/>
    <w:rsid w:val="00F573DA"/>
    <w:rsid w:val="00F57404"/>
    <w:rsid w:val="00F575F4"/>
    <w:rsid w:val="00F577D0"/>
    <w:rsid w:val="00F578BF"/>
    <w:rsid w:val="00F57968"/>
    <w:rsid w:val="00F57A2B"/>
    <w:rsid w:val="00F57E27"/>
    <w:rsid w:val="00F57E62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317"/>
    <w:rsid w:val="00F6378C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A32"/>
    <w:rsid w:val="00F65B7C"/>
    <w:rsid w:val="00F65F0A"/>
    <w:rsid w:val="00F660A5"/>
    <w:rsid w:val="00F66316"/>
    <w:rsid w:val="00F66830"/>
    <w:rsid w:val="00F66831"/>
    <w:rsid w:val="00F668EB"/>
    <w:rsid w:val="00F66D07"/>
    <w:rsid w:val="00F66E40"/>
    <w:rsid w:val="00F67107"/>
    <w:rsid w:val="00F672C5"/>
    <w:rsid w:val="00F67A90"/>
    <w:rsid w:val="00F70017"/>
    <w:rsid w:val="00F700D9"/>
    <w:rsid w:val="00F70366"/>
    <w:rsid w:val="00F703D2"/>
    <w:rsid w:val="00F70513"/>
    <w:rsid w:val="00F70535"/>
    <w:rsid w:val="00F70659"/>
    <w:rsid w:val="00F70841"/>
    <w:rsid w:val="00F70DB2"/>
    <w:rsid w:val="00F70E52"/>
    <w:rsid w:val="00F70EE8"/>
    <w:rsid w:val="00F70F10"/>
    <w:rsid w:val="00F71388"/>
    <w:rsid w:val="00F71730"/>
    <w:rsid w:val="00F71883"/>
    <w:rsid w:val="00F71DE8"/>
    <w:rsid w:val="00F71F15"/>
    <w:rsid w:val="00F720E2"/>
    <w:rsid w:val="00F72436"/>
    <w:rsid w:val="00F72AD9"/>
    <w:rsid w:val="00F72D4E"/>
    <w:rsid w:val="00F72F42"/>
    <w:rsid w:val="00F72FF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5FB6"/>
    <w:rsid w:val="00F760B7"/>
    <w:rsid w:val="00F761D0"/>
    <w:rsid w:val="00F76484"/>
    <w:rsid w:val="00F76725"/>
    <w:rsid w:val="00F769AE"/>
    <w:rsid w:val="00F76A99"/>
    <w:rsid w:val="00F76B18"/>
    <w:rsid w:val="00F76B2B"/>
    <w:rsid w:val="00F76C72"/>
    <w:rsid w:val="00F76DB6"/>
    <w:rsid w:val="00F76DF2"/>
    <w:rsid w:val="00F772E2"/>
    <w:rsid w:val="00F77349"/>
    <w:rsid w:val="00F774D0"/>
    <w:rsid w:val="00F774ED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44F"/>
    <w:rsid w:val="00F817B9"/>
    <w:rsid w:val="00F81997"/>
    <w:rsid w:val="00F81C29"/>
    <w:rsid w:val="00F81C7E"/>
    <w:rsid w:val="00F81DD9"/>
    <w:rsid w:val="00F81E86"/>
    <w:rsid w:val="00F820AD"/>
    <w:rsid w:val="00F82153"/>
    <w:rsid w:val="00F821FA"/>
    <w:rsid w:val="00F82330"/>
    <w:rsid w:val="00F824E1"/>
    <w:rsid w:val="00F82601"/>
    <w:rsid w:val="00F8279F"/>
    <w:rsid w:val="00F827B2"/>
    <w:rsid w:val="00F8287E"/>
    <w:rsid w:val="00F82B8E"/>
    <w:rsid w:val="00F82F30"/>
    <w:rsid w:val="00F8304A"/>
    <w:rsid w:val="00F833D0"/>
    <w:rsid w:val="00F833F3"/>
    <w:rsid w:val="00F83476"/>
    <w:rsid w:val="00F83544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E23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8AD"/>
    <w:rsid w:val="00F90A27"/>
    <w:rsid w:val="00F90C95"/>
    <w:rsid w:val="00F910E5"/>
    <w:rsid w:val="00F9125B"/>
    <w:rsid w:val="00F914B3"/>
    <w:rsid w:val="00F91618"/>
    <w:rsid w:val="00F91679"/>
    <w:rsid w:val="00F91993"/>
    <w:rsid w:val="00F91F28"/>
    <w:rsid w:val="00F92381"/>
    <w:rsid w:val="00F92793"/>
    <w:rsid w:val="00F9280F"/>
    <w:rsid w:val="00F92A5C"/>
    <w:rsid w:val="00F92BBD"/>
    <w:rsid w:val="00F92BCF"/>
    <w:rsid w:val="00F92CC6"/>
    <w:rsid w:val="00F92CD8"/>
    <w:rsid w:val="00F933CD"/>
    <w:rsid w:val="00F93998"/>
    <w:rsid w:val="00F93AD9"/>
    <w:rsid w:val="00F93B5E"/>
    <w:rsid w:val="00F93C16"/>
    <w:rsid w:val="00F93C4A"/>
    <w:rsid w:val="00F93C9C"/>
    <w:rsid w:val="00F93EC3"/>
    <w:rsid w:val="00F948B8"/>
    <w:rsid w:val="00F94921"/>
    <w:rsid w:val="00F94EF5"/>
    <w:rsid w:val="00F94FE2"/>
    <w:rsid w:val="00F950D9"/>
    <w:rsid w:val="00F951C6"/>
    <w:rsid w:val="00F95629"/>
    <w:rsid w:val="00F95C4B"/>
    <w:rsid w:val="00F95D95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5B9"/>
    <w:rsid w:val="00FA0829"/>
    <w:rsid w:val="00FA0863"/>
    <w:rsid w:val="00FA0A42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46A"/>
    <w:rsid w:val="00FA24EC"/>
    <w:rsid w:val="00FA2F40"/>
    <w:rsid w:val="00FA3010"/>
    <w:rsid w:val="00FA32A5"/>
    <w:rsid w:val="00FA352A"/>
    <w:rsid w:val="00FA36FE"/>
    <w:rsid w:val="00FA3DE3"/>
    <w:rsid w:val="00FA3DF9"/>
    <w:rsid w:val="00FA3EA6"/>
    <w:rsid w:val="00FA3EF2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8C"/>
    <w:rsid w:val="00FA5BDC"/>
    <w:rsid w:val="00FA5D47"/>
    <w:rsid w:val="00FA5FE6"/>
    <w:rsid w:val="00FA60E3"/>
    <w:rsid w:val="00FA61E6"/>
    <w:rsid w:val="00FA62BE"/>
    <w:rsid w:val="00FA64E1"/>
    <w:rsid w:val="00FA656D"/>
    <w:rsid w:val="00FA6652"/>
    <w:rsid w:val="00FA69C9"/>
    <w:rsid w:val="00FA6FBB"/>
    <w:rsid w:val="00FA75CD"/>
    <w:rsid w:val="00FA76EB"/>
    <w:rsid w:val="00FA7912"/>
    <w:rsid w:val="00FA7E81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712"/>
    <w:rsid w:val="00FB2950"/>
    <w:rsid w:val="00FB29A8"/>
    <w:rsid w:val="00FB2BCF"/>
    <w:rsid w:val="00FB365F"/>
    <w:rsid w:val="00FB3838"/>
    <w:rsid w:val="00FB3864"/>
    <w:rsid w:val="00FB390B"/>
    <w:rsid w:val="00FB3EAE"/>
    <w:rsid w:val="00FB3FCE"/>
    <w:rsid w:val="00FB4032"/>
    <w:rsid w:val="00FB44C8"/>
    <w:rsid w:val="00FB4741"/>
    <w:rsid w:val="00FB4844"/>
    <w:rsid w:val="00FB4AE4"/>
    <w:rsid w:val="00FB4F89"/>
    <w:rsid w:val="00FB50B7"/>
    <w:rsid w:val="00FB517B"/>
    <w:rsid w:val="00FB533E"/>
    <w:rsid w:val="00FB577A"/>
    <w:rsid w:val="00FB5783"/>
    <w:rsid w:val="00FB580C"/>
    <w:rsid w:val="00FB58AA"/>
    <w:rsid w:val="00FB5CB5"/>
    <w:rsid w:val="00FB5D0D"/>
    <w:rsid w:val="00FB5F9F"/>
    <w:rsid w:val="00FB6068"/>
    <w:rsid w:val="00FB6086"/>
    <w:rsid w:val="00FB63CF"/>
    <w:rsid w:val="00FB642C"/>
    <w:rsid w:val="00FB665C"/>
    <w:rsid w:val="00FB691C"/>
    <w:rsid w:val="00FB6F6B"/>
    <w:rsid w:val="00FB7061"/>
    <w:rsid w:val="00FB7282"/>
    <w:rsid w:val="00FB7380"/>
    <w:rsid w:val="00FB739D"/>
    <w:rsid w:val="00FB758A"/>
    <w:rsid w:val="00FB76B5"/>
    <w:rsid w:val="00FB7C38"/>
    <w:rsid w:val="00FB7F67"/>
    <w:rsid w:val="00FC00D3"/>
    <w:rsid w:val="00FC00FD"/>
    <w:rsid w:val="00FC0A20"/>
    <w:rsid w:val="00FC0B58"/>
    <w:rsid w:val="00FC0CA1"/>
    <w:rsid w:val="00FC109A"/>
    <w:rsid w:val="00FC117E"/>
    <w:rsid w:val="00FC1509"/>
    <w:rsid w:val="00FC1734"/>
    <w:rsid w:val="00FC19F7"/>
    <w:rsid w:val="00FC1F90"/>
    <w:rsid w:val="00FC23B7"/>
    <w:rsid w:val="00FC2778"/>
    <w:rsid w:val="00FC27B7"/>
    <w:rsid w:val="00FC2AC1"/>
    <w:rsid w:val="00FC2AD9"/>
    <w:rsid w:val="00FC2E5B"/>
    <w:rsid w:val="00FC2E73"/>
    <w:rsid w:val="00FC307B"/>
    <w:rsid w:val="00FC3715"/>
    <w:rsid w:val="00FC3756"/>
    <w:rsid w:val="00FC3D7D"/>
    <w:rsid w:val="00FC4138"/>
    <w:rsid w:val="00FC446D"/>
    <w:rsid w:val="00FC453C"/>
    <w:rsid w:val="00FC465F"/>
    <w:rsid w:val="00FC5025"/>
    <w:rsid w:val="00FC50FC"/>
    <w:rsid w:val="00FC53A1"/>
    <w:rsid w:val="00FC56D1"/>
    <w:rsid w:val="00FC5C57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901"/>
    <w:rsid w:val="00FD0A11"/>
    <w:rsid w:val="00FD0BC8"/>
    <w:rsid w:val="00FD0DD9"/>
    <w:rsid w:val="00FD0E13"/>
    <w:rsid w:val="00FD0F3D"/>
    <w:rsid w:val="00FD1674"/>
    <w:rsid w:val="00FD16ED"/>
    <w:rsid w:val="00FD1795"/>
    <w:rsid w:val="00FD17BF"/>
    <w:rsid w:val="00FD1947"/>
    <w:rsid w:val="00FD1F97"/>
    <w:rsid w:val="00FD1FE4"/>
    <w:rsid w:val="00FD2018"/>
    <w:rsid w:val="00FD202A"/>
    <w:rsid w:val="00FD2137"/>
    <w:rsid w:val="00FD26DF"/>
    <w:rsid w:val="00FD2762"/>
    <w:rsid w:val="00FD2822"/>
    <w:rsid w:val="00FD2896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E1E"/>
    <w:rsid w:val="00FD5F9A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B3B"/>
    <w:rsid w:val="00FE000C"/>
    <w:rsid w:val="00FE026F"/>
    <w:rsid w:val="00FE042D"/>
    <w:rsid w:val="00FE086E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EF"/>
    <w:rsid w:val="00FE34F9"/>
    <w:rsid w:val="00FE388A"/>
    <w:rsid w:val="00FE3C50"/>
    <w:rsid w:val="00FE4391"/>
    <w:rsid w:val="00FE450B"/>
    <w:rsid w:val="00FE4726"/>
    <w:rsid w:val="00FE48DD"/>
    <w:rsid w:val="00FE50CA"/>
    <w:rsid w:val="00FE5131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E"/>
    <w:rsid w:val="00FF3CC9"/>
    <w:rsid w:val="00FF3E34"/>
    <w:rsid w:val="00FF3FDE"/>
    <w:rsid w:val="00FF41B6"/>
    <w:rsid w:val="00FF434B"/>
    <w:rsid w:val="00FF45FB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E9F"/>
    <w:rsid w:val="00FF7047"/>
    <w:rsid w:val="00FF7134"/>
    <w:rsid w:val="00FF7155"/>
    <w:rsid w:val="00FF763F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79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382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007CA-0FAA-4C30-B936-B9422B5C22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F2FAE35-837F-4B4A-9F88-765705E48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7F1C3-A091-4224-A8DD-3EBF6EBA1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106</TotalTime>
  <Pages>5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Raksina, Saingam</cp:lastModifiedBy>
  <cp:revision>11</cp:revision>
  <cp:lastPrinted>2025-08-18T07:41:00Z</cp:lastPrinted>
  <dcterms:created xsi:type="dcterms:W3CDTF">2025-08-18T04:03:00Z</dcterms:created>
  <dcterms:modified xsi:type="dcterms:W3CDTF">2025-08-18T09:54:00Z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