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194ECD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37BA6C77" w:rsidR="000041DD" w:rsidRPr="00194ECD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194ECD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194ECD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194ECD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194ECD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194ECD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194ECD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1CF0" w:rsidRPr="00194ECD" w14:paraId="57DD9C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27A7C1" w14:textId="6BDB16ED" w:rsidR="00FA1CF0" w:rsidRPr="00194ECD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5B735A" w14:textId="77777777" w:rsidR="00FA1CF0" w:rsidRPr="00194ECD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650E2C" w14:textId="31E8BE55" w:rsidR="00FA1CF0" w:rsidRPr="00194ECD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194ECD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014E8379" w:rsidR="004A3147" w:rsidRPr="00194ECD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D34ED59" w14:textId="77777777" w:rsidR="004A3147" w:rsidRPr="00194ECD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194ECD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0A3C4F" w:rsidRPr="00194ECD" w14:paraId="7006722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8404C5" w14:textId="45169B4E" w:rsidR="000A3C4F" w:rsidRPr="00194ECD" w:rsidRDefault="00FA1CF0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B7C804" w14:textId="77777777" w:rsidR="000A3C4F" w:rsidRPr="00194ECD" w:rsidRDefault="000A3C4F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81221D" w14:textId="5D95CE3F" w:rsidR="000A3C4F" w:rsidRPr="00194ECD" w:rsidRDefault="000A3C4F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A8215D" w:rsidRPr="00194ECD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7A9E43EA" w:rsidR="00A8215D" w:rsidRPr="00194ECD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9DE03D" w14:textId="77777777" w:rsidR="00A8215D" w:rsidRPr="00194ECD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A8215D" w:rsidRPr="00194ECD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8215D" w:rsidRPr="00194ECD" w14:paraId="0E2777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D7F06C" w14:textId="590876F2" w:rsidR="00A8215D" w:rsidRPr="00194ECD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2F4596" w14:textId="77777777" w:rsidR="00A8215D" w:rsidRPr="00194ECD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8D69FA" w14:textId="2FADB74F" w:rsidR="00A8215D" w:rsidRPr="00194ECD" w:rsidRDefault="005102E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  <w:r w:rsidR="00F45F06" w:rsidRPr="00194EC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A1CF0" w:rsidRPr="00194ECD" w14:paraId="7EF67F8E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B79BD3" w14:textId="5188641E" w:rsidR="00FA1CF0" w:rsidRPr="00194ECD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E19F54" w14:textId="77777777" w:rsidR="00FA1CF0" w:rsidRPr="00194ECD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340C83" w14:textId="77777777" w:rsidR="00F23B28" w:rsidRPr="00194ECD" w:rsidRDefault="00F23B28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กลุ่ม</w:t>
            </w:r>
            <w:r w:rsidR="00FA1CF0" w:rsidRPr="00194EC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</w:t>
            </w:r>
            <w:r w:rsidRPr="00194EC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ที่รวมในกลุ่มสินทรัพย์ที่จะจำหน่าย</w:t>
            </w:r>
            <w:r w:rsidR="00FA1CF0" w:rsidRPr="00194EC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ที่จัดประเภทเป็นสินทรัพย์ที่</w:t>
            </w:r>
          </w:p>
          <w:p w14:paraId="60AA43C3" w14:textId="5DF5208A" w:rsidR="00FA1CF0" w:rsidRPr="00194ECD" w:rsidRDefault="00E21012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 </w:t>
            </w:r>
            <w:r w:rsidRPr="00194EC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FA1CF0" w:rsidRPr="00194EC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ถือไว้เพื่อขาย</w:t>
            </w:r>
          </w:p>
        </w:tc>
      </w:tr>
      <w:tr w:rsidR="00A8215D" w:rsidRPr="00194ECD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3909EE85" w:rsidR="00A8215D" w:rsidRPr="00194ECD" w:rsidRDefault="00FA1CF0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67F17B" w14:textId="77777777" w:rsidR="00A8215D" w:rsidRPr="00194ECD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546EBDA0" w:rsidR="00A8215D" w:rsidRPr="00194ECD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</w:t>
            </w:r>
            <w:r w:rsidRPr="00194EC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</w:t>
            </w:r>
          </w:p>
        </w:tc>
      </w:tr>
      <w:tr w:rsidR="00F8552B" w:rsidRPr="00194ECD" w14:paraId="1D24639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D52223" w14:textId="0210C303" w:rsidR="00F8552B" w:rsidRPr="00194ECD" w:rsidRDefault="00FA1CF0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8B564F" w14:textId="77777777" w:rsidR="00F8552B" w:rsidRPr="00194ECD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D403" w14:textId="40645900" w:rsidR="00F8552B" w:rsidRPr="00194ECD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194EC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F8552B" w:rsidRPr="00194ECD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5C82AE4F" w:rsidR="00F8552B" w:rsidRPr="00194ECD" w:rsidRDefault="00FA1CF0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F46DAF" w14:textId="77777777" w:rsidR="00F8552B" w:rsidRPr="00194ECD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4549ED8E" w:rsidR="00F8552B" w:rsidRPr="00194ECD" w:rsidRDefault="00C90A63" w:rsidP="00F8552B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94E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F8552B" w:rsidRPr="00194ECD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351C474C" w:rsidR="00F8552B" w:rsidRPr="00194ECD" w:rsidRDefault="00FA1CF0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106E2D2" w14:textId="77777777" w:rsidR="00F8552B" w:rsidRPr="00194ECD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F8552B" w:rsidRPr="00194ECD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194EC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194E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E11670" w:rsidRPr="00194ECD" w14:paraId="099317B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E770B" w14:textId="1A4E976C" w:rsidR="00E11670" w:rsidRPr="00194ECD" w:rsidRDefault="00FA1CF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259ADF3" w14:textId="77777777" w:rsidR="00E11670" w:rsidRPr="00194ECD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730BA8" w14:textId="028B010B" w:rsidR="00E11670" w:rsidRPr="00194ECD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9F7F0E" w:rsidRPr="00194ECD" w14:paraId="6CE7E69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BA54F6" w14:textId="157B741E" w:rsidR="009F7F0E" w:rsidRPr="00194ECD" w:rsidRDefault="009F7F0E" w:rsidP="009F7F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A1CF0"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5A62B2" w14:textId="77777777" w:rsidR="009F7F0E" w:rsidRPr="00194ECD" w:rsidRDefault="009F7F0E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890DEB" w14:textId="708CF921" w:rsidR="009F7F0E" w:rsidRPr="00194ECD" w:rsidRDefault="009F7F0E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194EC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A3C4F" w:rsidRPr="00194ECD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0EFED407" w:rsidR="000A3C4F" w:rsidRPr="00194ECD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A1CF0"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893796" w14:textId="77777777" w:rsidR="000A3C4F" w:rsidRPr="00194ECD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0A3C4F" w:rsidRPr="00194ECD" w:rsidRDefault="000A3C4F" w:rsidP="000A3C4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94E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0A3C4F" w:rsidRPr="00194ECD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11CDDB55" w:rsidR="000A3C4F" w:rsidRPr="00194ECD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A1CF0"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15EDCA" w14:textId="77777777" w:rsidR="000A3C4F" w:rsidRPr="00194ECD" w:rsidRDefault="000A3C4F" w:rsidP="000A3C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1CB38160" w:rsidR="000A3C4F" w:rsidRPr="00194ECD" w:rsidRDefault="000A3C4F" w:rsidP="000A3C4F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1670" w:rsidRPr="00194ECD" w14:paraId="40E136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141A19CD" w:rsidR="00E11670" w:rsidRPr="00194ECD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A1CF0"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07569F" w14:textId="77777777" w:rsidR="00E11670" w:rsidRPr="00194ECD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7E73BCB1" w:rsidR="00E11670" w:rsidRPr="00194ECD" w:rsidRDefault="007773BA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BD07CF" w:rsidRPr="00194ECD" w14:paraId="60569F21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53C2DE" w14:textId="23DC4D23" w:rsidR="00BD07CF" w:rsidRPr="00194ECD" w:rsidRDefault="00BD07CF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A1CF0" w:rsidRPr="00194E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679D35" w14:textId="77777777" w:rsidR="00BD07CF" w:rsidRPr="00194ECD" w:rsidRDefault="00BD07CF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06DCEF" w14:textId="29E9E4C0" w:rsidR="00BD07CF" w:rsidRPr="00194ECD" w:rsidRDefault="00BD07CF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94EC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E11670" w:rsidRPr="00194ECD" w14:paraId="363325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06FC8C6" w:rsidR="00E11670" w:rsidRPr="00194ECD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E11670" w:rsidRPr="00194ECD" w:rsidRDefault="00E11670" w:rsidP="00E116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E11670" w:rsidRPr="00194ECD" w:rsidRDefault="00E11670" w:rsidP="00E1167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194ECD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194ECD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194ECD">
        <w:rPr>
          <w:rFonts w:ascii="Angsana New" w:hAnsi="Angsana New"/>
          <w:sz w:val="30"/>
          <w:szCs w:val="30"/>
        </w:rPr>
        <w:br w:type="page"/>
      </w:r>
      <w:r w:rsidR="00235F64" w:rsidRPr="00194ECD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 w:rsidRPr="00194ECD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235F64" w:rsidRPr="00194ECD">
        <w:rPr>
          <w:rFonts w:asciiTheme="minorHAnsi" w:hAnsiTheme="minorHAnsi" w:cstheme="minorHAnsi"/>
          <w:sz w:val="30"/>
          <w:szCs w:val="30"/>
          <w:cs/>
        </w:rPr>
        <w:t>นี้</w:t>
      </w:r>
    </w:p>
    <w:p w14:paraId="3AEC04FA" w14:textId="77777777" w:rsidR="0034567D" w:rsidRPr="00194ECD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7332C4AB" w:rsidR="0034567D" w:rsidRPr="00194ECD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194ECD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A25835" w:rsidRPr="00194ECD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D81EFD" w:rsidRPr="00194ECD">
        <w:rPr>
          <w:rFonts w:asciiTheme="minorHAnsi" w:hAnsiTheme="minorHAnsi" w:cstheme="minorHAnsi"/>
          <w:sz w:val="30"/>
          <w:szCs w:val="30"/>
          <w:cs/>
        </w:rPr>
        <w:t>นี้</w:t>
      </w:r>
      <w:r w:rsidRPr="00194ECD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194ECD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194ECD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194ECD">
        <w:rPr>
          <w:rFonts w:asciiTheme="minorHAnsi" w:hAnsiTheme="minorHAnsi" w:cstheme="minorHAnsi"/>
          <w:sz w:val="30"/>
          <w:szCs w:val="30"/>
          <w:cs/>
        </w:rPr>
        <w:t>คณะ</w:t>
      </w:r>
      <w:r w:rsidRPr="00194ECD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533B50" w:rsidRPr="00194ECD">
        <w:rPr>
          <w:rFonts w:asciiTheme="minorHAnsi" w:hAnsiTheme="minorHAnsi" w:cstheme="minorHAnsi"/>
          <w:sz w:val="30"/>
          <w:szCs w:val="30"/>
        </w:rPr>
        <w:t xml:space="preserve"> </w:t>
      </w:r>
      <w:r w:rsidR="009D2E22" w:rsidRPr="00194ECD">
        <w:rPr>
          <w:rFonts w:asciiTheme="minorHAnsi" w:hAnsiTheme="minorHAnsi" w:cstheme="minorHAnsi"/>
          <w:sz w:val="30"/>
          <w:szCs w:val="30"/>
        </w:rPr>
        <w:t>1</w:t>
      </w:r>
      <w:r w:rsidR="00431D72">
        <w:rPr>
          <w:rFonts w:asciiTheme="minorHAnsi" w:hAnsiTheme="minorHAnsi" w:cstheme="minorHAnsi"/>
          <w:sz w:val="30"/>
          <w:szCs w:val="30"/>
        </w:rPr>
        <w:t>8</w:t>
      </w:r>
      <w:r w:rsidR="009F7F0E" w:rsidRPr="00194ECD">
        <w:rPr>
          <w:rFonts w:asciiTheme="minorHAnsi" w:hAnsiTheme="minorHAnsi" w:cstheme="minorHAnsi" w:hint="cs"/>
          <w:sz w:val="30"/>
          <w:szCs w:val="30"/>
          <w:cs/>
        </w:rPr>
        <w:t xml:space="preserve"> สิงหาคม</w:t>
      </w:r>
      <w:r w:rsidR="00F449D8" w:rsidRPr="00194ECD">
        <w:rPr>
          <w:rFonts w:asciiTheme="minorHAnsi" w:hAnsiTheme="minorHAnsi"/>
          <w:sz w:val="30"/>
          <w:szCs w:val="30"/>
          <w:cs/>
        </w:rPr>
        <w:t xml:space="preserve"> </w:t>
      </w:r>
      <w:r w:rsidR="00360689" w:rsidRPr="00194ECD">
        <w:rPr>
          <w:rFonts w:asciiTheme="minorHAnsi" w:hAnsiTheme="minorHAnsi" w:cstheme="minorHAnsi"/>
          <w:sz w:val="30"/>
          <w:szCs w:val="30"/>
        </w:rPr>
        <w:t>256</w:t>
      </w:r>
      <w:r w:rsidR="009F7F0E" w:rsidRPr="00194ECD">
        <w:rPr>
          <w:rFonts w:asciiTheme="minorHAnsi" w:hAnsiTheme="minorHAnsi" w:cstheme="minorHAnsi"/>
          <w:sz w:val="30"/>
          <w:szCs w:val="30"/>
        </w:rPr>
        <w:t>8</w:t>
      </w:r>
    </w:p>
    <w:p w14:paraId="23DA0433" w14:textId="77777777" w:rsidR="00661F7A" w:rsidRPr="00194ECD" w:rsidRDefault="00661F7A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703F7EA" w14:textId="4506AD20" w:rsidR="00661F7A" w:rsidRPr="00194ECD" w:rsidRDefault="00661F7A" w:rsidP="00661F7A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194ECD">
        <w:rPr>
          <w:rFonts w:asciiTheme="minorHAnsi" w:hAnsiTheme="minorHAnsi"/>
          <w:b/>
          <w:bCs/>
          <w:cs/>
          <w:lang w:val="en-US"/>
        </w:rPr>
        <w:t>ข้อมูลทั่วไป</w:t>
      </w:r>
    </w:p>
    <w:p w14:paraId="3BDC9255" w14:textId="77777777" w:rsidR="00661F7A" w:rsidRPr="00194ECD" w:rsidRDefault="00661F7A" w:rsidP="0098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1B346ED" w14:textId="68DC5E55" w:rsidR="009D4882" w:rsidRPr="00194ECD" w:rsidRDefault="009D4882" w:rsidP="009D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บริษัท ดับบลิว เอส โอ แอล จำกัด (มหาชน) (เดิมชื่อ บริษัท สบาย เทคโนโลยี จำกัด (มหาชน)) </w:t>
      </w:r>
      <w:r w:rsidRPr="00194ECD">
        <w:rPr>
          <w:rFonts w:ascii="Angsana New" w:hAnsi="Angsana New"/>
          <w:spacing w:val="-6"/>
          <w:sz w:val="30"/>
          <w:szCs w:val="30"/>
        </w:rPr>
        <w:t>“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194ECD">
        <w:rPr>
          <w:rFonts w:ascii="Angsana New" w:hAnsi="Angsana New"/>
          <w:spacing w:val="-6"/>
          <w:sz w:val="30"/>
          <w:szCs w:val="30"/>
        </w:rPr>
        <w:t>”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94ECD">
        <w:rPr>
          <w:rFonts w:ascii="Angsana New" w:hAnsi="Angsana New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194ECD">
        <w:rPr>
          <w:rFonts w:ascii="Angsana New" w:hAnsi="Angsana New"/>
          <w:spacing w:val="-6"/>
          <w:sz w:val="30"/>
          <w:szCs w:val="30"/>
          <w:cs/>
        </w:rPr>
        <w:t>จดทะเบียนกับตลาดหลักทรัพย์แห่งประเทศไทยเมื่อ</w:t>
      </w:r>
      <w:r w:rsidR="007C318D" w:rsidRPr="00194ECD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194ECD">
        <w:rPr>
          <w:rFonts w:ascii="Angsana New" w:hAnsi="Angsana New"/>
          <w:spacing w:val="-6"/>
          <w:sz w:val="30"/>
          <w:szCs w:val="30"/>
        </w:rPr>
        <w:t>2563</w:t>
      </w: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Pr="00194ECD">
        <w:rPr>
          <w:rFonts w:ascii="Angsana New" w:hAnsi="Angsana New"/>
          <w:spacing w:val="-6"/>
          <w:sz w:val="30"/>
          <w:szCs w:val="30"/>
        </w:rPr>
        <w:t>238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94ECD">
        <w:rPr>
          <w:rFonts w:ascii="Angsana New" w:hAnsi="Angsana New"/>
          <w:spacing w:val="-6"/>
          <w:sz w:val="30"/>
          <w:szCs w:val="30"/>
          <w:cs/>
        </w:rPr>
        <w:t>ถนนบางขุนเทียน-ชายทะเล แขวงแสมดำ เขตบางขุนเทียน กรุงเทพมหานคร</w:t>
      </w:r>
    </w:p>
    <w:p w14:paraId="62F59EEF" w14:textId="77777777" w:rsidR="009D4882" w:rsidRPr="00194ECD" w:rsidRDefault="009D4882" w:rsidP="0066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7E69DF3" w14:textId="4F9C7896" w:rsidR="00661F7A" w:rsidRPr="00194ECD" w:rsidRDefault="00661F7A" w:rsidP="0066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983985" w:rsidRPr="00194ECD">
        <w:rPr>
          <w:rFonts w:ascii="Angsana New" w:hAnsi="Angsana New"/>
          <w:spacing w:val="-6"/>
          <w:sz w:val="30"/>
          <w:szCs w:val="30"/>
        </w:rPr>
        <w:t>28</w:t>
      </w:r>
      <w:r w:rsidRPr="00194ECD">
        <w:rPr>
          <w:rFonts w:ascii="Angsana New" w:hAnsi="Angsana New"/>
          <w:spacing w:val="-6"/>
          <w:sz w:val="30"/>
          <w:szCs w:val="30"/>
        </w:rPr>
        <w:t xml:space="preserve"> </w:t>
      </w:r>
      <w:r w:rsidR="00983985" w:rsidRPr="00194ECD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94ECD">
        <w:rPr>
          <w:rFonts w:ascii="Angsana New" w:hAnsi="Angsana New"/>
          <w:spacing w:val="-6"/>
          <w:sz w:val="30"/>
          <w:szCs w:val="30"/>
        </w:rPr>
        <w:t>256</w:t>
      </w:r>
      <w:r w:rsidR="00983985" w:rsidRPr="00194ECD">
        <w:rPr>
          <w:rFonts w:ascii="Angsana New" w:hAnsi="Angsana New"/>
          <w:spacing w:val="-6"/>
          <w:sz w:val="30"/>
          <w:szCs w:val="30"/>
        </w:rPr>
        <w:t>8</w:t>
      </w:r>
      <w:r w:rsidRPr="00194ECD">
        <w:rPr>
          <w:rFonts w:ascii="Angsana New" w:hAnsi="Angsana New"/>
          <w:spacing w:val="-6"/>
          <w:sz w:val="30"/>
          <w:szCs w:val="30"/>
        </w:rPr>
        <w:t xml:space="preserve"> </w:t>
      </w:r>
      <w:r w:rsidR="007C318D" w:rsidRPr="00194ECD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>ประชุม</w:t>
      </w:r>
      <w:r w:rsidR="00B15F1B" w:rsidRPr="00194ECD">
        <w:rPr>
          <w:rFonts w:ascii="Angsana New" w:hAnsi="Angsana New" w:hint="cs"/>
          <w:spacing w:val="-6"/>
          <w:sz w:val="30"/>
          <w:szCs w:val="30"/>
          <w:cs/>
        </w:rPr>
        <w:t>สามัญ</w:t>
      </w:r>
      <w:r w:rsidR="00983985"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ผู้ถือหุ้นประจำปี </w:t>
      </w:r>
      <w:r w:rsidR="00983985" w:rsidRPr="00194ECD">
        <w:rPr>
          <w:rFonts w:ascii="Angsana New" w:hAnsi="Angsana New"/>
          <w:spacing w:val="-6"/>
          <w:sz w:val="30"/>
          <w:szCs w:val="30"/>
        </w:rPr>
        <w:t>2568</w:t>
      </w:r>
      <w:r w:rsidRPr="00194ECD">
        <w:rPr>
          <w:rFonts w:ascii="Angsana New" w:hAnsi="Angsana New"/>
          <w:spacing w:val="-6"/>
          <w:sz w:val="30"/>
          <w:szCs w:val="30"/>
        </w:rPr>
        <w:t xml:space="preserve"> 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มีมติอนุมัติการเปลี่ยนชื่อบริษัทและตราประทับจากเดิมชื่อ </w:t>
      </w:r>
      <w:r w:rsidR="00983985" w:rsidRPr="00194ECD">
        <w:rPr>
          <w:rFonts w:ascii="Angsana New" w:hAnsi="Angsana New"/>
          <w:spacing w:val="-6"/>
          <w:sz w:val="30"/>
          <w:szCs w:val="30"/>
          <w:cs/>
        </w:rPr>
        <w:t xml:space="preserve">บริษัท สบาย เทคโนโลยี จำกัด (มหาชน) 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เป็น </w:t>
      </w:r>
      <w:r w:rsidR="00983985" w:rsidRPr="00194ECD">
        <w:rPr>
          <w:rFonts w:ascii="Angsana New" w:hAnsi="Angsana New"/>
          <w:spacing w:val="-6"/>
          <w:sz w:val="30"/>
          <w:szCs w:val="30"/>
          <w:cs/>
        </w:rPr>
        <w:t xml:space="preserve">บริษัท ดับบลิว เอส โอ แอล จำกัด (มหาชน) 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>ซึ่งบริษัทได้ดำเนินการ</w:t>
      </w:r>
      <w:r w:rsidR="00983985" w:rsidRPr="00194ECD">
        <w:rPr>
          <w:rFonts w:ascii="Angsana New" w:hAnsi="Angsana New"/>
          <w:spacing w:val="-6"/>
          <w:sz w:val="30"/>
          <w:szCs w:val="30"/>
          <w:cs/>
        </w:rPr>
        <w:t xml:space="preserve">จดทะเบียนกับกรมพัฒนาธุรกิจการค้า กระทรวงพาณิชย์แล้วเมื่อวันที่ </w:t>
      </w:r>
      <w:r w:rsidR="00C1129A" w:rsidRPr="00194ECD">
        <w:rPr>
          <w:rFonts w:ascii="Angsana New" w:hAnsi="Angsana New"/>
          <w:spacing w:val="-6"/>
          <w:sz w:val="30"/>
          <w:szCs w:val="30"/>
        </w:rPr>
        <w:t>7</w:t>
      </w:r>
      <w:r w:rsidR="00983985" w:rsidRPr="00194ECD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="00C1129A" w:rsidRPr="00194ECD">
        <w:rPr>
          <w:rFonts w:ascii="Angsana New" w:hAnsi="Angsana New"/>
          <w:spacing w:val="-6"/>
          <w:sz w:val="30"/>
          <w:szCs w:val="30"/>
        </w:rPr>
        <w:t>2568</w:t>
      </w:r>
    </w:p>
    <w:p w14:paraId="6EE74339" w14:textId="77777777" w:rsidR="006763E8" w:rsidRPr="00194ECD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01711143" w14:textId="16CBE7D8" w:rsidR="0034567D" w:rsidRPr="00194ECD" w:rsidRDefault="00235F64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194ECD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  <w:r w:rsidR="00A2633F" w:rsidRPr="00194ECD">
        <w:rPr>
          <w:rFonts w:asciiTheme="minorHAnsi" w:hAnsiTheme="minorHAnsi" w:cstheme="minorHAnsi" w:hint="cs"/>
          <w:b/>
          <w:bCs/>
          <w:cs/>
          <w:lang w:val="en-US"/>
        </w:rPr>
        <w:t>ระหว่างกาล</w:t>
      </w:r>
    </w:p>
    <w:p w14:paraId="69AFD65C" w14:textId="77777777" w:rsidR="004F7D9E" w:rsidRPr="00194ECD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D722B19" w14:textId="6BFD73C5" w:rsidR="006A1613" w:rsidRPr="00194ECD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94ECD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771F91" w:rsidRPr="00194ECD">
        <w:rPr>
          <w:rFonts w:ascii="Angsana New" w:hAnsi="Angsana New"/>
          <w:spacing w:val="-6"/>
          <w:sz w:val="30"/>
          <w:szCs w:val="30"/>
        </w:rPr>
        <w:br/>
      </w: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60689" w:rsidRPr="00194ECD">
        <w:rPr>
          <w:rFonts w:ascii="Angsana New" w:hAnsi="Angsana New"/>
          <w:spacing w:val="-6"/>
          <w:sz w:val="30"/>
          <w:szCs w:val="30"/>
        </w:rPr>
        <w:t>34</w:t>
      </w:r>
      <w:r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/>
          <w:sz w:val="30"/>
          <w:szCs w:val="30"/>
          <w:cs/>
        </w:rPr>
        <w:t xml:space="preserve">เรื่อง </w:t>
      </w:r>
      <w:r w:rsidRPr="00194EC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94EC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94ECD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94ECD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26BC" w:rsidRPr="00194ECD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771F91" w:rsidRPr="00194ECD">
        <w:rPr>
          <w:rFonts w:ascii="Angsana New" w:hAnsi="Angsana New"/>
          <w:sz w:val="30"/>
          <w:szCs w:val="30"/>
        </w:rPr>
        <w:br/>
      </w:r>
      <w:r w:rsidR="002626BC" w:rsidRPr="00194ECD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9D2E22" w:rsidRPr="00194ECD">
        <w:rPr>
          <w:rFonts w:ascii="Angsana New" w:hAnsi="Angsana New"/>
          <w:spacing w:val="-6"/>
          <w:sz w:val="30"/>
          <w:szCs w:val="30"/>
        </w:rPr>
        <w:t xml:space="preserve"> </w:t>
      </w:r>
      <w:r w:rsidR="002626BC" w:rsidRPr="00194ECD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771F91" w:rsidRPr="00194ECD">
        <w:rPr>
          <w:rFonts w:ascii="Angsana New" w:hAnsi="Angsana New"/>
          <w:sz w:val="30"/>
          <w:szCs w:val="30"/>
        </w:rPr>
        <w:br/>
      </w:r>
      <w:r w:rsidR="002626BC" w:rsidRPr="00194ECD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20A19" w:rsidRPr="00194ECD">
        <w:rPr>
          <w:rFonts w:ascii="Angsana New" w:hAnsi="Angsana New"/>
          <w:spacing w:val="-6"/>
          <w:sz w:val="30"/>
          <w:szCs w:val="30"/>
        </w:rPr>
        <w:t xml:space="preserve"> </w:t>
      </w:r>
      <w:r w:rsidR="00520A19"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และบริษัทย่อย </w:t>
      </w:r>
      <w:r w:rsidR="002626BC" w:rsidRPr="00194ECD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360689" w:rsidRPr="00194ECD">
        <w:rPr>
          <w:rFonts w:ascii="Angsana New" w:hAnsi="Angsana New"/>
          <w:sz w:val="30"/>
          <w:szCs w:val="30"/>
        </w:rPr>
        <w:t>31</w:t>
      </w:r>
      <w:r w:rsidR="002626BC" w:rsidRPr="00194ECD">
        <w:rPr>
          <w:rFonts w:ascii="Angsana New" w:hAnsi="Angsana New"/>
          <w:sz w:val="30"/>
          <w:szCs w:val="30"/>
        </w:rPr>
        <w:t xml:space="preserve"> </w:t>
      </w:r>
      <w:r w:rsidR="002626BC" w:rsidRPr="00194EC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60689" w:rsidRPr="00194ECD">
        <w:rPr>
          <w:rFonts w:ascii="Angsana New" w:hAnsi="Angsana New"/>
          <w:sz w:val="30"/>
          <w:szCs w:val="30"/>
        </w:rPr>
        <w:t>256</w:t>
      </w:r>
      <w:r w:rsidR="00F449D8" w:rsidRPr="00194ECD">
        <w:rPr>
          <w:rFonts w:ascii="Angsana New" w:hAnsi="Angsana New"/>
          <w:sz w:val="30"/>
          <w:szCs w:val="30"/>
        </w:rPr>
        <w:t>7</w:t>
      </w:r>
    </w:p>
    <w:p w14:paraId="5707CA2D" w14:textId="60E3FB02" w:rsidR="0097596E" w:rsidRPr="00194ECD" w:rsidRDefault="0097596E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E61E30" w14:textId="77777777" w:rsidR="00DE68DB" w:rsidRPr="00194ECD" w:rsidRDefault="00DE68DB" w:rsidP="00DE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94EC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94ECD">
        <w:rPr>
          <w:rFonts w:ascii="Angsana New" w:hAnsi="Angsana New" w:hint="cs"/>
          <w:sz w:val="30"/>
          <w:szCs w:val="30"/>
          <w:cs/>
        </w:rPr>
        <w:t>ที่</w:t>
      </w:r>
      <w:r w:rsidRPr="00194EC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</w:t>
      </w:r>
      <w:r w:rsidRPr="00194ECD">
        <w:rPr>
          <w:rFonts w:ascii="Angsana New" w:hAnsi="Angsana New"/>
          <w:spacing w:val="-6"/>
          <w:sz w:val="30"/>
          <w:szCs w:val="30"/>
          <w:cs/>
        </w:rPr>
        <w:t>อธิบาย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ในงบการเงินสำหรับปีสิ้นสุดวันที่ </w:t>
      </w:r>
      <w:r w:rsidRPr="00194ECD">
        <w:rPr>
          <w:rFonts w:ascii="Angsana New" w:hAnsi="Angsana New"/>
          <w:spacing w:val="-6"/>
          <w:sz w:val="30"/>
          <w:szCs w:val="30"/>
        </w:rPr>
        <w:t xml:space="preserve">31 </w:t>
      </w: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194ECD">
        <w:rPr>
          <w:rFonts w:ascii="Angsana New" w:hAnsi="Angsana New"/>
          <w:spacing w:val="-6"/>
          <w:sz w:val="30"/>
          <w:szCs w:val="30"/>
        </w:rPr>
        <w:t>2567</w:t>
      </w:r>
    </w:p>
    <w:p w14:paraId="1620C9B0" w14:textId="77777777" w:rsidR="00DE68DB" w:rsidRPr="00194ECD" w:rsidRDefault="00DE68DB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BA15A82" w14:textId="77C064F7" w:rsidR="00BC79D6" w:rsidRPr="00194ECD" w:rsidRDefault="00B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94ECD">
        <w:rPr>
          <w:rFonts w:ascii="Angsana New" w:hAnsi="Angsana New"/>
          <w:sz w:val="30"/>
          <w:szCs w:val="30"/>
        </w:rPr>
        <w:br w:type="page"/>
      </w:r>
    </w:p>
    <w:p w14:paraId="15293D3B" w14:textId="4EB3C64B" w:rsidR="0097596E" w:rsidRPr="00194ECD" w:rsidRDefault="0097596E" w:rsidP="0097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94ECD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51EEAAAB" w14:textId="77777777" w:rsidR="002C2363" w:rsidRPr="00194ECD" w:rsidRDefault="002C2363" w:rsidP="002C2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25AADA" w14:textId="5F411CE3" w:rsidR="00196C4D" w:rsidRPr="00194ECD" w:rsidRDefault="00196C4D" w:rsidP="00196C4D">
      <w:pPr>
        <w:pStyle w:val="BodyText2"/>
        <w:ind w:left="540"/>
        <w:rPr>
          <w:lang w:val="en-US"/>
        </w:rPr>
      </w:pPr>
      <w:r w:rsidRPr="00194ECD">
        <w:rPr>
          <w:cs/>
        </w:rPr>
        <w:t xml:space="preserve">กลุ่มบริษัทและบริษัทมีผลการดำเนินงานขาดทุนสุทธิสำหรับงวดสามเดือนสิ้นสุดวันที่ </w:t>
      </w:r>
      <w:r w:rsidRPr="00194ECD">
        <w:rPr>
          <w:lang w:val="en-US"/>
        </w:rPr>
        <w:t>30</w:t>
      </w:r>
      <w:r w:rsidRPr="00194ECD">
        <w:rPr>
          <w:cs/>
        </w:rPr>
        <w:t xml:space="preserve"> มิถุนายน </w:t>
      </w:r>
      <w:r w:rsidRPr="00194ECD">
        <w:rPr>
          <w:lang w:val="en-US"/>
        </w:rPr>
        <w:t>2568</w:t>
      </w:r>
      <w:r w:rsidRPr="00194ECD">
        <w:rPr>
          <w:cs/>
        </w:rPr>
        <w:t xml:space="preserve"> จำนวน </w:t>
      </w:r>
      <w:r w:rsidRPr="00194ECD">
        <w:rPr>
          <w:lang w:val="en-US"/>
        </w:rPr>
        <w:t>478.2</w:t>
      </w:r>
      <w:r w:rsidRPr="00194ECD">
        <w:t xml:space="preserve"> </w:t>
      </w:r>
      <w:r w:rsidRPr="00194ECD">
        <w:rPr>
          <w:cs/>
        </w:rPr>
        <w:t xml:space="preserve">ล้านบาทและ </w:t>
      </w:r>
      <w:r w:rsidRPr="00194ECD">
        <w:rPr>
          <w:lang w:val="en-US"/>
        </w:rPr>
        <w:t xml:space="preserve">346.5 </w:t>
      </w:r>
      <w:r w:rsidRPr="00194ECD">
        <w:rPr>
          <w:cs/>
        </w:rPr>
        <w:t xml:space="preserve">ล้านบาท ตามลำดับ </w:t>
      </w:r>
      <w:r w:rsidRPr="00194ECD">
        <w:rPr>
          <w:i/>
          <w:iCs/>
          <w:cs/>
        </w:rPr>
        <w:t xml:space="preserve">(สำหรับงวดสามเดือนสิ้นสุดวันที่ </w:t>
      </w:r>
      <w:r w:rsidRPr="00194ECD">
        <w:rPr>
          <w:i/>
          <w:iCs/>
          <w:lang w:val="en-US"/>
        </w:rPr>
        <w:t>30</w:t>
      </w:r>
      <w:r w:rsidRPr="00194ECD">
        <w:rPr>
          <w:i/>
          <w:iCs/>
          <w:cs/>
        </w:rPr>
        <w:t xml:space="preserve"> มิถุนายน </w:t>
      </w:r>
      <w:r w:rsidRPr="00194ECD">
        <w:rPr>
          <w:i/>
          <w:iCs/>
          <w:lang w:val="en-US"/>
        </w:rPr>
        <w:t>2567</w:t>
      </w:r>
      <w:r w:rsidRPr="00194ECD">
        <w:rPr>
          <w:i/>
          <w:iCs/>
          <w:cs/>
        </w:rPr>
        <w:t xml:space="preserve">: </w:t>
      </w:r>
      <w:r w:rsidRPr="00194ECD">
        <w:rPr>
          <w:i/>
          <w:iCs/>
          <w:lang w:val="en-US"/>
        </w:rPr>
        <w:t>2</w:t>
      </w:r>
      <w:r w:rsidRPr="00194ECD">
        <w:rPr>
          <w:i/>
          <w:iCs/>
        </w:rPr>
        <w:t>,</w:t>
      </w:r>
      <w:r w:rsidRPr="00194ECD">
        <w:rPr>
          <w:i/>
          <w:iCs/>
          <w:lang w:val="en-US"/>
        </w:rPr>
        <w:t>890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6</w:t>
      </w:r>
      <w:r w:rsidRPr="00194ECD">
        <w:rPr>
          <w:i/>
          <w:iCs/>
          <w:cs/>
        </w:rPr>
        <w:t xml:space="preserve"> ล้านบาทและ </w:t>
      </w:r>
      <w:r w:rsidRPr="00194ECD">
        <w:rPr>
          <w:i/>
          <w:iCs/>
          <w:lang w:val="en-US"/>
        </w:rPr>
        <w:t>3</w:t>
      </w:r>
      <w:r w:rsidRPr="00194ECD">
        <w:rPr>
          <w:i/>
          <w:iCs/>
        </w:rPr>
        <w:t>,</w:t>
      </w:r>
      <w:r w:rsidRPr="00194ECD">
        <w:rPr>
          <w:i/>
          <w:iCs/>
          <w:lang w:val="en-US"/>
        </w:rPr>
        <w:t>097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7</w:t>
      </w:r>
      <w:r w:rsidRPr="00194ECD">
        <w:rPr>
          <w:i/>
          <w:iCs/>
          <w:cs/>
        </w:rPr>
        <w:t xml:space="preserve"> ล้านบาท ตามลำดับ)</w:t>
      </w:r>
      <w:r w:rsidRPr="00194ECD">
        <w:rPr>
          <w:i/>
          <w:iCs/>
          <w:lang w:val="en-US"/>
        </w:rPr>
        <w:t xml:space="preserve"> </w:t>
      </w:r>
      <w:r w:rsidRPr="00194ECD">
        <w:rPr>
          <w:rFonts w:hint="cs"/>
          <w:i/>
          <w:iCs/>
          <w:cs/>
          <w:lang w:val="en-US"/>
        </w:rPr>
        <w:t>และ</w:t>
      </w:r>
      <w:r w:rsidRPr="00194ECD">
        <w:rPr>
          <w:cs/>
        </w:rPr>
        <w:t xml:space="preserve">สำหรับงวดหกเดือนสิ้นสุดวันที่ </w:t>
      </w:r>
      <w:r w:rsidRPr="00194ECD">
        <w:rPr>
          <w:lang w:val="en-US"/>
        </w:rPr>
        <w:t>30</w:t>
      </w:r>
      <w:r w:rsidRPr="00194ECD">
        <w:rPr>
          <w:cs/>
        </w:rPr>
        <w:t xml:space="preserve"> มิถุนายน </w:t>
      </w:r>
      <w:r w:rsidRPr="00194ECD">
        <w:rPr>
          <w:lang w:val="en-US"/>
        </w:rPr>
        <w:t>2568</w:t>
      </w:r>
      <w:r w:rsidRPr="00194ECD">
        <w:rPr>
          <w:cs/>
        </w:rPr>
        <w:t xml:space="preserve"> จำนวนเงิน </w:t>
      </w:r>
      <w:r w:rsidRPr="00194ECD">
        <w:rPr>
          <w:lang w:val="en-US"/>
        </w:rPr>
        <w:t>1,9</w:t>
      </w:r>
      <w:r w:rsidR="00705776" w:rsidRPr="00194ECD">
        <w:rPr>
          <w:rFonts w:hint="cs"/>
          <w:lang w:val="en-US"/>
        </w:rPr>
        <w:t>0</w:t>
      </w:r>
      <w:r w:rsidRPr="00194ECD">
        <w:rPr>
          <w:lang w:val="en-US"/>
        </w:rPr>
        <w:t>5.6</w:t>
      </w:r>
      <w:r w:rsidRPr="00194ECD">
        <w:t xml:space="preserve"> </w:t>
      </w:r>
      <w:r w:rsidRPr="00194ECD">
        <w:rPr>
          <w:cs/>
        </w:rPr>
        <w:t xml:space="preserve">ล้านบาทและ </w:t>
      </w:r>
      <w:r w:rsidRPr="00194ECD">
        <w:rPr>
          <w:lang w:val="en-US"/>
        </w:rPr>
        <w:t>801.4</w:t>
      </w:r>
      <w:r w:rsidRPr="00194ECD">
        <w:t xml:space="preserve"> </w:t>
      </w:r>
      <w:r w:rsidRPr="00194ECD">
        <w:rPr>
          <w:cs/>
        </w:rPr>
        <w:t xml:space="preserve">ล้านบาท ตามลำดับ </w:t>
      </w:r>
      <w:r w:rsidRPr="00194ECD">
        <w:rPr>
          <w:i/>
          <w:iCs/>
          <w:cs/>
        </w:rPr>
        <w:t xml:space="preserve">(สำหรับงวดหกเดือนสิ้นสุดวันที่ </w:t>
      </w:r>
      <w:r w:rsidRPr="00194ECD">
        <w:rPr>
          <w:i/>
          <w:iCs/>
          <w:lang w:val="en-US"/>
        </w:rPr>
        <w:t>30</w:t>
      </w:r>
      <w:r w:rsidRPr="00194ECD">
        <w:rPr>
          <w:i/>
          <w:iCs/>
          <w:cs/>
        </w:rPr>
        <w:t xml:space="preserve"> มิถุนายน </w:t>
      </w:r>
      <w:r w:rsidRPr="00194ECD">
        <w:rPr>
          <w:i/>
          <w:iCs/>
          <w:lang w:val="en-US"/>
        </w:rPr>
        <w:t>2567</w:t>
      </w:r>
      <w:r w:rsidRPr="00194ECD">
        <w:rPr>
          <w:i/>
          <w:iCs/>
          <w:cs/>
        </w:rPr>
        <w:t xml:space="preserve">: </w:t>
      </w:r>
      <w:r w:rsidRPr="00194ECD">
        <w:rPr>
          <w:i/>
          <w:iCs/>
          <w:lang w:val="en-US"/>
        </w:rPr>
        <w:t>5</w:t>
      </w:r>
      <w:r w:rsidRPr="00194ECD">
        <w:rPr>
          <w:i/>
          <w:iCs/>
        </w:rPr>
        <w:t>,</w:t>
      </w:r>
      <w:r w:rsidRPr="00194ECD">
        <w:rPr>
          <w:i/>
          <w:iCs/>
          <w:lang w:val="en-US"/>
        </w:rPr>
        <w:t>143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6</w:t>
      </w:r>
      <w:r w:rsidRPr="00194ECD">
        <w:rPr>
          <w:i/>
          <w:iCs/>
          <w:cs/>
        </w:rPr>
        <w:t xml:space="preserve"> ล้านบาทและ </w:t>
      </w:r>
      <w:r w:rsidRPr="00194ECD">
        <w:rPr>
          <w:i/>
          <w:iCs/>
          <w:lang w:val="en-US"/>
        </w:rPr>
        <w:t>6</w:t>
      </w:r>
      <w:r w:rsidRPr="00194ECD">
        <w:rPr>
          <w:i/>
          <w:iCs/>
        </w:rPr>
        <w:t>,</w:t>
      </w:r>
      <w:r w:rsidRPr="00194ECD">
        <w:rPr>
          <w:i/>
          <w:iCs/>
          <w:lang w:val="en-US"/>
        </w:rPr>
        <w:t>256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0</w:t>
      </w:r>
      <w:r w:rsidRPr="00194ECD">
        <w:rPr>
          <w:i/>
          <w:iCs/>
          <w:cs/>
        </w:rPr>
        <w:t xml:space="preserve"> ล้านบาท ตามลำดับ)</w:t>
      </w:r>
      <w:r w:rsidRPr="00194ECD">
        <w:rPr>
          <w:cs/>
        </w:rPr>
        <w:t xml:space="preserve"> และ ณ วันเดียวกัน กลุ่มบริษัทและบริษัทมีขาดทุนสะสมจำนวน </w:t>
      </w:r>
      <w:r w:rsidRPr="00194ECD">
        <w:rPr>
          <w:lang w:val="en-US"/>
        </w:rPr>
        <w:t xml:space="preserve">9,789.7 </w:t>
      </w:r>
      <w:r w:rsidRPr="00194ECD">
        <w:rPr>
          <w:cs/>
        </w:rPr>
        <w:t xml:space="preserve">ล้านบาทและ </w:t>
      </w:r>
      <w:r w:rsidRPr="00194ECD">
        <w:rPr>
          <w:lang w:val="en-US"/>
        </w:rPr>
        <w:t>9,729.9</w:t>
      </w:r>
      <w:r w:rsidRPr="00194ECD">
        <w:t xml:space="preserve"> </w:t>
      </w:r>
      <w:r w:rsidRPr="00194ECD">
        <w:rPr>
          <w:cs/>
        </w:rPr>
        <w:t xml:space="preserve">ล้านบาท ตามลำดับ </w:t>
      </w:r>
      <w:r w:rsidRPr="00194ECD">
        <w:rPr>
          <w:i/>
          <w:iCs/>
          <w:cs/>
        </w:rPr>
        <w:t>(</w:t>
      </w:r>
      <w:r w:rsidRPr="00194ECD">
        <w:rPr>
          <w:i/>
          <w:iCs/>
          <w:lang w:val="en-US"/>
        </w:rPr>
        <w:t>31</w:t>
      </w:r>
      <w:r w:rsidRPr="00194ECD">
        <w:rPr>
          <w:i/>
          <w:iCs/>
          <w:cs/>
        </w:rPr>
        <w:t xml:space="preserve"> ธันวาคม </w:t>
      </w:r>
      <w:r w:rsidRPr="00194ECD">
        <w:rPr>
          <w:i/>
          <w:iCs/>
          <w:lang w:val="en-US"/>
        </w:rPr>
        <w:t>2567</w:t>
      </w:r>
      <w:r w:rsidRPr="00194ECD">
        <w:rPr>
          <w:i/>
          <w:iCs/>
          <w:cs/>
        </w:rPr>
        <w:t xml:space="preserve">: </w:t>
      </w:r>
      <w:r w:rsidRPr="00194ECD">
        <w:rPr>
          <w:i/>
          <w:iCs/>
          <w:lang w:val="en-US"/>
        </w:rPr>
        <w:t>8</w:t>
      </w:r>
      <w:r w:rsidRPr="00194ECD">
        <w:rPr>
          <w:i/>
          <w:iCs/>
        </w:rPr>
        <w:t>,</w:t>
      </w:r>
      <w:r w:rsidRPr="00194ECD">
        <w:rPr>
          <w:i/>
          <w:iCs/>
          <w:lang w:val="en-US"/>
        </w:rPr>
        <w:t>151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8</w:t>
      </w:r>
      <w:r w:rsidRPr="00194ECD">
        <w:rPr>
          <w:i/>
          <w:iCs/>
          <w:cs/>
        </w:rPr>
        <w:t xml:space="preserve"> ล้านบาทและ </w:t>
      </w:r>
      <w:r w:rsidRPr="00194ECD">
        <w:rPr>
          <w:i/>
          <w:iCs/>
          <w:lang w:val="en-US"/>
        </w:rPr>
        <w:t>8</w:t>
      </w:r>
      <w:r w:rsidRPr="00194ECD">
        <w:rPr>
          <w:i/>
          <w:iCs/>
        </w:rPr>
        <w:t>,</w:t>
      </w:r>
      <w:r w:rsidRPr="00194ECD">
        <w:rPr>
          <w:i/>
          <w:iCs/>
          <w:lang w:val="en-US"/>
        </w:rPr>
        <w:t>928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5</w:t>
      </w:r>
      <w:r w:rsidRPr="00194ECD">
        <w:rPr>
          <w:i/>
          <w:iCs/>
          <w:cs/>
        </w:rPr>
        <w:t xml:space="preserve"> ล้านบาท ตามลำดับ)</w:t>
      </w:r>
      <w:r w:rsidRPr="00194ECD">
        <w:rPr>
          <w:cs/>
        </w:rPr>
        <w:t xml:space="preserve"> </w:t>
      </w:r>
      <w:r w:rsidRPr="00194ECD">
        <w:rPr>
          <w:rFonts w:hint="cs"/>
          <w:cs/>
        </w:rPr>
        <w:t>และ</w:t>
      </w:r>
      <w:r w:rsidRPr="00194ECD">
        <w:rPr>
          <w:cs/>
        </w:rPr>
        <w:t xml:space="preserve">มีหนี้สินหมุนเวียนมากกว่าสินทรัพย์หมุนเวียนจำนวน </w:t>
      </w:r>
      <w:r w:rsidRPr="00194ECD">
        <w:rPr>
          <w:lang w:val="en-US"/>
        </w:rPr>
        <w:t>768.4</w:t>
      </w:r>
      <w:r w:rsidRPr="00194ECD">
        <w:t xml:space="preserve"> </w:t>
      </w:r>
      <w:r w:rsidRPr="00194ECD">
        <w:rPr>
          <w:cs/>
        </w:rPr>
        <w:t xml:space="preserve">ล้านบาทและ </w:t>
      </w:r>
      <w:r w:rsidRPr="00194ECD">
        <w:rPr>
          <w:lang w:val="en-US"/>
        </w:rPr>
        <w:t>898.9</w:t>
      </w:r>
      <w:r w:rsidRPr="00194ECD">
        <w:t xml:space="preserve"> </w:t>
      </w:r>
      <w:r w:rsidRPr="00194ECD">
        <w:rPr>
          <w:cs/>
        </w:rPr>
        <w:t xml:space="preserve">ล้านบาท ตามลำดับ </w:t>
      </w:r>
      <w:r w:rsidRPr="00194ECD">
        <w:rPr>
          <w:i/>
          <w:iCs/>
          <w:cs/>
        </w:rPr>
        <w:t>(</w:t>
      </w:r>
      <w:r w:rsidRPr="00194ECD">
        <w:rPr>
          <w:i/>
          <w:iCs/>
          <w:lang w:val="en-US"/>
        </w:rPr>
        <w:t>31</w:t>
      </w:r>
      <w:r w:rsidRPr="00194ECD">
        <w:rPr>
          <w:i/>
          <w:iCs/>
          <w:cs/>
        </w:rPr>
        <w:t xml:space="preserve"> ธันวาคม </w:t>
      </w:r>
      <w:r w:rsidRPr="00194ECD">
        <w:rPr>
          <w:i/>
          <w:iCs/>
          <w:lang w:val="en-US"/>
        </w:rPr>
        <w:t>2567</w:t>
      </w:r>
      <w:r w:rsidRPr="00194ECD">
        <w:rPr>
          <w:i/>
          <w:iCs/>
          <w:cs/>
        </w:rPr>
        <w:t xml:space="preserve">: </w:t>
      </w:r>
      <w:r w:rsidRPr="00194ECD">
        <w:rPr>
          <w:i/>
          <w:iCs/>
          <w:lang w:val="en-US"/>
        </w:rPr>
        <w:t>714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6</w:t>
      </w:r>
      <w:r w:rsidRPr="00194ECD">
        <w:rPr>
          <w:i/>
          <w:iCs/>
          <w:cs/>
        </w:rPr>
        <w:t xml:space="preserve"> ล้านบาทและ </w:t>
      </w:r>
      <w:r w:rsidRPr="00194ECD">
        <w:rPr>
          <w:i/>
          <w:iCs/>
          <w:lang w:val="en-US"/>
        </w:rPr>
        <w:t>830</w:t>
      </w:r>
      <w:r w:rsidRPr="00194ECD">
        <w:rPr>
          <w:i/>
          <w:iCs/>
          <w:cs/>
        </w:rPr>
        <w:t>.</w:t>
      </w:r>
      <w:r w:rsidRPr="00194ECD">
        <w:rPr>
          <w:i/>
          <w:iCs/>
          <w:lang w:val="en-US"/>
        </w:rPr>
        <w:t>0</w:t>
      </w:r>
      <w:r w:rsidRPr="00194ECD">
        <w:rPr>
          <w:i/>
          <w:iCs/>
          <w:cs/>
        </w:rPr>
        <w:t xml:space="preserve"> ล้านบาท ตามลำดับ)</w:t>
      </w:r>
      <w:r w:rsidRPr="00194ECD">
        <w:rPr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74056736" w14:textId="77777777" w:rsidR="00D66147" w:rsidRPr="00194ECD" w:rsidRDefault="00D66147" w:rsidP="006842FA">
      <w:pPr>
        <w:pStyle w:val="BodyText2"/>
        <w:ind w:left="540"/>
        <w:rPr>
          <w:lang w:val="en-US"/>
        </w:rPr>
      </w:pPr>
    </w:p>
    <w:p w14:paraId="385861B7" w14:textId="77777777" w:rsidR="00B14A87" w:rsidRPr="00194ECD" w:rsidRDefault="00B14A87" w:rsidP="00B14A87">
      <w:pPr>
        <w:pStyle w:val="BodyText2"/>
        <w:ind w:left="540"/>
        <w:rPr>
          <w:lang w:val="en-US"/>
        </w:rPr>
      </w:pPr>
      <w:r w:rsidRPr="00194ECD">
        <w:rPr>
          <w:cs/>
          <w:lang w:val="en-US"/>
        </w:rPr>
        <w:t xml:space="preserve">กลุ่มบริษัทและบริษัทได้จัดทำแผนการจัดหาแหล่งเงินทุน 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เพื่อให้มีความสามารถในการชำระหนี้เมื่อครบกำหนดและดำเนินธุรกิจได้อย่างต่อเนื่อง </w:t>
      </w:r>
      <w:r w:rsidRPr="00194ECD">
        <w:rPr>
          <w:rFonts w:asciiTheme="majorBidi" w:hAnsiTheme="majorBidi" w:cstheme="majorBidi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 w:rsidRPr="00194ECD">
        <w:rPr>
          <w:rFonts w:asciiTheme="majorBidi" w:hAnsiTheme="majorBidi" w:cstheme="majorBidi"/>
          <w:lang w:val="en-US"/>
        </w:rPr>
        <w:t xml:space="preserve">10 </w:t>
      </w:r>
      <w:r w:rsidRPr="00194ECD">
        <w:rPr>
          <w:rFonts w:hint="cs"/>
          <w:cs/>
          <w:lang w:val="en-US"/>
        </w:rPr>
        <w:t>บริษัทอยู่ในระหว่างการเจรจากับสถาบันการเงินหลายแห่งเพื่อขออนุมัติการปรับโครงสร้างหนี้ของเงินกู้ยืม ซึ่ง</w:t>
      </w:r>
      <w:r w:rsidRPr="00194ECD">
        <w:rPr>
          <w:rFonts w:asciiTheme="majorBidi" w:hAnsiTheme="majorBidi" w:cstheme="majorBidi"/>
          <w:cs/>
        </w:rPr>
        <w:t>ปัจจัยในด้านสภาพคล่องของกลุ่มบริษัทและบริษัทขึ้นอยู่กับผลการอนุมัติการปรับโครงสร้างหนี้กับสถาบันการเงิน</w:t>
      </w:r>
      <w:r w:rsidRPr="00194ECD">
        <w:rPr>
          <w:rFonts w:hint="cs"/>
          <w:cs/>
          <w:lang w:val="en-US"/>
        </w:rPr>
        <w:t xml:space="preserve"> </w:t>
      </w:r>
      <w:r w:rsidRPr="00194ECD">
        <w:rPr>
          <w:cs/>
          <w:lang w:val="en-US"/>
        </w:rPr>
        <w:t>และ</w:t>
      </w:r>
      <w:r w:rsidRPr="00194ECD">
        <w:rPr>
          <w:rFonts w:hint="cs"/>
          <w:cs/>
          <w:lang w:val="en-US"/>
        </w:rPr>
        <w:t>การ</w:t>
      </w:r>
      <w:r w:rsidRPr="00194ECD">
        <w:rPr>
          <w:cs/>
          <w:lang w:val="en-US"/>
        </w:rPr>
        <w:t>ขยายระยะเวลาในการชำระคืนเงินกู้ยืมกับสถาบันการเงิน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รวมถึงการขายสินทรัพย์เพื่อชำระหนี้</w:t>
      </w:r>
    </w:p>
    <w:p w14:paraId="249C7B7E" w14:textId="77777777" w:rsidR="008F7445" w:rsidRPr="00194ECD" w:rsidRDefault="008F7445" w:rsidP="00900927">
      <w:pPr>
        <w:pStyle w:val="BodyText2"/>
        <w:ind w:left="540"/>
        <w:rPr>
          <w:cs/>
          <w:lang w:val="en-US"/>
        </w:rPr>
      </w:pPr>
    </w:p>
    <w:p w14:paraId="4059C94B" w14:textId="77777777" w:rsidR="001B3C3D" w:rsidRPr="00194ECD" w:rsidRDefault="001B3C3D" w:rsidP="001B3C3D">
      <w:pPr>
        <w:pStyle w:val="BodyText2"/>
        <w:ind w:left="540"/>
        <w:rPr>
          <w:lang w:val="en-US"/>
        </w:rPr>
      </w:pPr>
      <w:r w:rsidRPr="00194ECD">
        <w:rPr>
          <w:cs/>
          <w:lang w:val="en-US"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770567FB" w14:textId="77777777" w:rsidR="009D4882" w:rsidRPr="00194ECD" w:rsidRDefault="009D4882" w:rsidP="00D66147">
      <w:pPr>
        <w:pStyle w:val="BodyText2"/>
        <w:ind w:left="540"/>
        <w:rPr>
          <w:lang w:val="en-US"/>
        </w:rPr>
      </w:pPr>
    </w:p>
    <w:p w14:paraId="0E5A774F" w14:textId="77777777" w:rsidR="001B3C3D" w:rsidRPr="00194ECD" w:rsidRDefault="001B3C3D" w:rsidP="00D66147">
      <w:pPr>
        <w:pStyle w:val="BodyText2"/>
        <w:ind w:left="540"/>
        <w:rPr>
          <w:lang w:val="en-US"/>
        </w:rPr>
      </w:pPr>
    </w:p>
    <w:p w14:paraId="70F16EC8" w14:textId="77777777" w:rsidR="001B3C3D" w:rsidRPr="00194ECD" w:rsidRDefault="001B3C3D" w:rsidP="00D66147">
      <w:pPr>
        <w:pStyle w:val="BodyText2"/>
        <w:ind w:left="540"/>
        <w:rPr>
          <w:lang w:val="en-US"/>
        </w:rPr>
      </w:pPr>
    </w:p>
    <w:p w14:paraId="57766A38" w14:textId="77777777" w:rsidR="001B3C3D" w:rsidRPr="00194ECD" w:rsidRDefault="001B3C3D" w:rsidP="00D66147">
      <w:pPr>
        <w:pStyle w:val="BodyText2"/>
        <w:ind w:left="540"/>
        <w:rPr>
          <w:lang w:val="en-US"/>
        </w:rPr>
      </w:pPr>
    </w:p>
    <w:p w14:paraId="478B1920" w14:textId="77777777" w:rsidR="001B3C3D" w:rsidRPr="00194ECD" w:rsidRDefault="001B3C3D" w:rsidP="00D66147">
      <w:pPr>
        <w:pStyle w:val="BodyText2"/>
        <w:ind w:left="540"/>
        <w:rPr>
          <w:lang w:val="en-US"/>
        </w:rPr>
      </w:pPr>
    </w:p>
    <w:p w14:paraId="139A39F1" w14:textId="77777777" w:rsidR="001B3C3D" w:rsidRPr="00194ECD" w:rsidRDefault="001B3C3D" w:rsidP="00D66147">
      <w:pPr>
        <w:pStyle w:val="BodyText2"/>
        <w:ind w:left="540"/>
        <w:rPr>
          <w:lang w:val="en-US"/>
        </w:rPr>
      </w:pPr>
    </w:p>
    <w:p w14:paraId="2699E061" w14:textId="2DE16BB4" w:rsidR="00301F33" w:rsidRPr="00194ECD" w:rsidRDefault="00301F33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94ECD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รายการส่วนต่างในสินค้าคงเหลือ</w:t>
      </w:r>
      <w:r w:rsidR="008720C9" w:rsidRPr="00194EC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94ECD">
        <w:rPr>
          <w:rFonts w:ascii="Angsana New" w:hAnsi="Angsana New" w:hint="cs"/>
          <w:i/>
          <w:iCs/>
          <w:sz w:val="30"/>
          <w:szCs w:val="30"/>
          <w:cs/>
        </w:rPr>
        <w:t>อุปกรณ์</w:t>
      </w:r>
    </w:p>
    <w:p w14:paraId="7841BC8E" w14:textId="77777777" w:rsidR="00301F33" w:rsidRPr="00194ECD" w:rsidRDefault="00301F33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F974992" w14:textId="77777777" w:rsidR="0005522D" w:rsidRPr="00194ECD" w:rsidRDefault="0005522D" w:rsidP="0005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94ECD">
        <w:rPr>
          <w:rFonts w:ascii="Angsana New" w:hAnsi="Angsana New"/>
          <w:sz w:val="30"/>
          <w:szCs w:val="30"/>
          <w:cs/>
        </w:rPr>
        <w:t>ตามที่รายงานในงบการเงินประจำปี สินค้าคงเหลือตามรายงานสินค้าคงเหลือและอุปกรณ์ตามทะเบียนทรัพย์สินของกลุ่มบริษัทและบริษัทสูงกว่าปริมาณที่มีอยู่จริง คณะกรรมการบริษัท</w:t>
      </w:r>
      <w:r w:rsidRPr="00194ECD">
        <w:rPr>
          <w:rFonts w:ascii="Angsana New" w:hAnsi="Angsana New" w:hint="cs"/>
          <w:sz w:val="30"/>
          <w:szCs w:val="30"/>
          <w:cs/>
        </w:rPr>
        <w:t>ได้</w:t>
      </w:r>
      <w:r w:rsidRPr="00194ECD">
        <w:rPr>
          <w:rFonts w:ascii="Angsana New" w:hAnsi="Angsana New"/>
          <w:sz w:val="30"/>
          <w:szCs w:val="30"/>
          <w:cs/>
        </w:rPr>
        <w:t>มีมติอนุมัติ</w:t>
      </w:r>
      <w:r w:rsidRPr="00194ECD">
        <w:rPr>
          <w:rFonts w:ascii="Angsana New" w:hAnsi="Angsana New" w:hint="cs"/>
          <w:sz w:val="30"/>
          <w:szCs w:val="30"/>
          <w:cs/>
        </w:rPr>
        <w:t>ให้</w:t>
      </w:r>
      <w:r w:rsidRPr="00194ECD">
        <w:rPr>
          <w:rFonts w:ascii="Angsana New" w:hAnsi="Angsana New"/>
          <w:sz w:val="30"/>
          <w:szCs w:val="30"/>
          <w:cs/>
        </w:rPr>
        <w:t>ดำเนินการตรวจสอบข้อเท็จจริงเชิงลึกในเรื่องดังกล่าว ณ วันที่</w:t>
      </w:r>
      <w:r w:rsidRPr="00194ECD"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</w:t>
      </w:r>
      <w:r w:rsidRPr="00194ECD">
        <w:rPr>
          <w:rFonts w:ascii="Angsana New" w:hAnsi="Angsana New"/>
          <w:sz w:val="30"/>
          <w:szCs w:val="30"/>
          <w:cs/>
        </w:rPr>
        <w:t xml:space="preserve"> กลุ่มบริษัทและบริษัทยังอยู่ระหว่างการตรวจสอบข้อเท็จจริง และยังไม่ได้ข้อสรุปในเรื่องดังกล่าว</w:t>
      </w:r>
    </w:p>
    <w:p w14:paraId="011B564E" w14:textId="77777777" w:rsidR="001B3C3D" w:rsidRPr="00194ECD" w:rsidRDefault="001B3C3D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4ED99CB" w14:textId="31F8AEC8" w:rsidR="00560046" w:rsidRPr="00194ECD" w:rsidRDefault="00560046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194ECD">
        <w:rPr>
          <w:rFonts w:ascii="Angsana New" w:hAnsi="Angsana New" w:hint="cs"/>
          <w:i/>
          <w:iCs/>
          <w:sz w:val="30"/>
          <w:szCs w:val="30"/>
          <w:cs/>
        </w:rPr>
        <w:t xml:space="preserve">การขึ้นเครื่องหมาย </w:t>
      </w:r>
      <w:r w:rsidRPr="00194ECD">
        <w:rPr>
          <w:rFonts w:ascii="Angsana New" w:hAnsi="Angsana New"/>
          <w:i/>
          <w:iCs/>
          <w:sz w:val="30"/>
          <w:szCs w:val="30"/>
        </w:rPr>
        <w:t xml:space="preserve">Caution - Business (“CB”) </w:t>
      </w:r>
    </w:p>
    <w:p w14:paraId="733179F7" w14:textId="77777777" w:rsidR="00560046" w:rsidRPr="00194ECD" w:rsidRDefault="00560046" w:rsidP="00301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9358207" w14:textId="77F74BF2" w:rsidR="00560046" w:rsidRPr="00194ECD" w:rsidRDefault="00560046" w:rsidP="00BB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194ECD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ตลาดหลักทรัพย์แห่งประเทศไทยประกาศขึ้นเครื่องหมาย </w:t>
      </w:r>
      <w:r w:rsidRPr="00194ECD">
        <w:rPr>
          <w:rFonts w:ascii="Angsana New" w:hAnsi="Angsana New"/>
          <w:sz w:val="30"/>
          <w:szCs w:val="30"/>
        </w:rPr>
        <w:t xml:space="preserve">Caution - Business (“CB”) </w:t>
      </w:r>
      <w:r w:rsidRPr="00194ECD">
        <w:rPr>
          <w:rFonts w:ascii="Angsana New" w:hAnsi="Angsana New" w:hint="cs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 เมื่อส่วนของผู้ถือหุ้นของกลุ่มบริษัทมีค่าน้อยกว่าร้อยละ </w:t>
      </w:r>
      <w:r w:rsidRPr="00194ECD">
        <w:rPr>
          <w:rFonts w:ascii="Angsana New" w:hAnsi="Angsana New"/>
          <w:sz w:val="30"/>
          <w:szCs w:val="30"/>
        </w:rPr>
        <w:t>50</w:t>
      </w:r>
      <w:r w:rsidR="00535548" w:rsidRPr="00194ECD">
        <w:rPr>
          <w:rFonts w:ascii="Angsana New" w:hAnsi="Angsana New" w:hint="cs"/>
          <w:sz w:val="30"/>
          <w:szCs w:val="30"/>
          <w:cs/>
        </w:rPr>
        <w:t>.</w:t>
      </w:r>
      <w:r w:rsidR="00705776" w:rsidRPr="00194ECD">
        <w:rPr>
          <w:rFonts w:ascii="Angsana New" w:hAnsi="Angsana New" w:hint="cs"/>
          <w:sz w:val="30"/>
          <w:szCs w:val="30"/>
        </w:rPr>
        <w:t>00</w:t>
      </w:r>
      <w:r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>ของทุนชำระแล้วของกลุ่มบริษัท ในกรณีดังกล่าวกลุ่มบริษัทได้เผยแพร่</w:t>
      </w:r>
      <w:r w:rsidR="00254C15" w:rsidRPr="00194ECD">
        <w:rPr>
          <w:rFonts w:ascii="Angsana New" w:hAnsi="Angsana New" w:hint="cs"/>
          <w:sz w:val="30"/>
          <w:szCs w:val="30"/>
          <w:cs/>
        </w:rPr>
        <w:t>การแก้ใขเหตุดังกล่าวแล้ว</w:t>
      </w:r>
      <w:r w:rsidR="00BB4AC9" w:rsidRPr="00194ECD">
        <w:rPr>
          <w:rFonts w:ascii="Angsana New" w:hAnsi="Angsana New" w:hint="cs"/>
          <w:sz w:val="30"/>
          <w:szCs w:val="30"/>
          <w:cs/>
        </w:rPr>
        <w:t xml:space="preserve"> </w:t>
      </w:r>
      <w:r w:rsidR="00BB4AC9" w:rsidRPr="00194ECD">
        <w:rPr>
          <w:rFonts w:ascii="Angsana New" w:hAnsi="Angsana New"/>
          <w:sz w:val="30"/>
          <w:szCs w:val="30"/>
          <w:cs/>
        </w:rPr>
        <w:t>ซึ่งบริษัทยังดำเนินการแก้ไข</w:t>
      </w:r>
      <w:r w:rsidR="00F1299E" w:rsidRPr="00194ECD">
        <w:rPr>
          <w:rFonts w:ascii="Angsana New" w:hAnsi="Angsana New"/>
          <w:sz w:val="30"/>
          <w:szCs w:val="30"/>
        </w:rPr>
        <w:br/>
      </w:r>
      <w:r w:rsidR="00BB4AC9" w:rsidRPr="00194ECD">
        <w:rPr>
          <w:rFonts w:ascii="Angsana New" w:hAnsi="Angsana New"/>
          <w:sz w:val="30"/>
          <w:szCs w:val="30"/>
          <w:cs/>
        </w:rPr>
        <w:t xml:space="preserve">ไม่แล้วเสร็จ ณ วันที่ </w:t>
      </w:r>
      <w:r w:rsidR="00705776" w:rsidRPr="00194ECD">
        <w:rPr>
          <w:rFonts w:ascii="Angsana New" w:hAnsi="Angsana New"/>
          <w:sz w:val="30"/>
          <w:szCs w:val="30"/>
        </w:rPr>
        <w:t>30</w:t>
      </w:r>
      <w:r w:rsidR="00BB4AC9" w:rsidRPr="00194EC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705776" w:rsidRPr="00194ECD">
        <w:rPr>
          <w:rFonts w:ascii="Angsana New" w:hAnsi="Angsana New"/>
          <w:sz w:val="30"/>
          <w:szCs w:val="30"/>
        </w:rPr>
        <w:t>2568</w:t>
      </w:r>
    </w:p>
    <w:p w14:paraId="7BFDE21A" w14:textId="2572F6B4" w:rsidR="009D4882" w:rsidRPr="00194ECD" w:rsidRDefault="009D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94ECD">
        <w:rPr>
          <w:rFonts w:ascii="Angsana New" w:hAnsi="Angsana New"/>
          <w:sz w:val="30"/>
          <w:szCs w:val="30"/>
          <w:cs/>
        </w:rPr>
        <w:br w:type="page"/>
      </w:r>
    </w:p>
    <w:p w14:paraId="0BB808EB" w14:textId="22EDECC9" w:rsidR="000A3C4F" w:rsidRPr="00194ECD" w:rsidRDefault="000A3C4F" w:rsidP="000A3C4F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194ECD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การซื้อธุรกิจ</w:t>
      </w:r>
      <w:r w:rsidRPr="00194ECD">
        <w:rPr>
          <w:rFonts w:asciiTheme="minorHAnsi" w:hAnsiTheme="minorHAnsi" w:cstheme="minorHAnsi"/>
          <w:b/>
          <w:bCs/>
          <w:cs/>
          <w:lang w:val="en-US"/>
        </w:rPr>
        <w:t xml:space="preserve"> </w:t>
      </w:r>
    </w:p>
    <w:p w14:paraId="2A993478" w14:textId="77777777" w:rsidR="000A3C4F" w:rsidRPr="00194ECD" w:rsidRDefault="000A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2A95DB5A" w14:textId="039CF78A" w:rsidR="000A3C4F" w:rsidRPr="00194ECD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194ECD">
        <w:rPr>
          <w:rFonts w:asciiTheme="majorBidi" w:hAnsiTheme="majorBidi"/>
          <w:sz w:val="30"/>
          <w:szCs w:val="30"/>
        </w:rPr>
        <w:t>29</w:t>
      </w:r>
      <w:r w:rsidRPr="00194ECD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194ECD">
        <w:rPr>
          <w:rFonts w:asciiTheme="majorBidi" w:hAnsiTheme="majorBidi"/>
          <w:sz w:val="30"/>
          <w:szCs w:val="30"/>
        </w:rPr>
        <w:t>2567</w:t>
      </w:r>
      <w:r w:rsidRPr="00194ECD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 มีมติอนุมัติการเข้าซื้อหุ้นสามัญร้อยละ </w:t>
      </w:r>
      <w:r w:rsidRPr="00194ECD">
        <w:rPr>
          <w:rFonts w:asciiTheme="majorBidi" w:hAnsiTheme="majorBidi"/>
          <w:sz w:val="30"/>
          <w:szCs w:val="30"/>
        </w:rPr>
        <w:t>80</w:t>
      </w:r>
      <w:r w:rsidRPr="00194ECD">
        <w:rPr>
          <w:rFonts w:asciiTheme="majorBidi" w:hAnsiTheme="majorBidi"/>
          <w:sz w:val="30"/>
          <w:szCs w:val="30"/>
          <w:cs/>
        </w:rPr>
        <w:t>.</w:t>
      </w:r>
      <w:r w:rsidRPr="00194ECD">
        <w:rPr>
          <w:rFonts w:asciiTheme="majorBidi" w:hAnsiTheme="majorBidi"/>
          <w:sz w:val="30"/>
          <w:szCs w:val="30"/>
        </w:rPr>
        <w:t>0</w:t>
      </w:r>
      <w:r w:rsidR="00705776" w:rsidRPr="00194ECD">
        <w:rPr>
          <w:rFonts w:asciiTheme="majorBidi" w:hAnsiTheme="majorBidi" w:hint="cs"/>
          <w:sz w:val="30"/>
          <w:szCs w:val="30"/>
        </w:rPr>
        <w:t>0</w:t>
      </w:r>
      <w:r w:rsidRPr="00194ECD">
        <w:rPr>
          <w:rFonts w:asciiTheme="majorBidi" w:hAnsiTheme="majorBidi"/>
          <w:sz w:val="30"/>
          <w:szCs w:val="30"/>
        </w:rPr>
        <w:t xml:space="preserve"> </w:t>
      </w:r>
      <w:r w:rsidRPr="00194ECD">
        <w:rPr>
          <w:rFonts w:asciiTheme="majorBidi" w:hAnsiTheme="majorBidi"/>
          <w:sz w:val="30"/>
          <w:szCs w:val="30"/>
          <w:cs/>
        </w:rPr>
        <w:t>ของ</w:t>
      </w:r>
      <w:r w:rsidRPr="00194ECD">
        <w:rPr>
          <w:rFonts w:asciiTheme="majorBidi" w:hAnsiTheme="majorBidi"/>
          <w:sz w:val="30"/>
          <w:szCs w:val="30"/>
          <w:cs/>
        </w:rPr>
        <w:br/>
        <w:t>บริษัท ลอคบอกซ์ กรุ๊ป จำกัด (“</w:t>
      </w:r>
      <w:r w:rsidRPr="00194ECD">
        <w:rPr>
          <w:rFonts w:asciiTheme="majorBidi" w:hAnsiTheme="majorBidi" w:cstheme="majorBidi"/>
          <w:sz w:val="30"/>
          <w:szCs w:val="30"/>
        </w:rPr>
        <w:t xml:space="preserve">LOCKBOX”) </w:t>
      </w:r>
      <w:r w:rsidRPr="00194ECD">
        <w:rPr>
          <w:rFonts w:asciiTheme="majorBidi" w:hAnsiTheme="majorBidi"/>
          <w:sz w:val="30"/>
          <w:szCs w:val="30"/>
          <w:cs/>
        </w:rPr>
        <w:t>ซึ่งเป็นผู้ให้บริการเช่าตู้ล็อคเกอร์ และ</w:t>
      </w:r>
      <w:r w:rsidRPr="00194ECD">
        <w:rPr>
          <w:rFonts w:asciiTheme="majorBidi" w:hAnsiTheme="majorBidi" w:hint="cs"/>
          <w:sz w:val="30"/>
          <w:szCs w:val="30"/>
          <w:cs/>
        </w:rPr>
        <w:t xml:space="preserve">หุ้นสามัญร้อยละ </w:t>
      </w:r>
      <w:r w:rsidRPr="00194ECD">
        <w:rPr>
          <w:rFonts w:asciiTheme="majorBidi" w:hAnsiTheme="majorBidi"/>
          <w:sz w:val="30"/>
          <w:szCs w:val="30"/>
        </w:rPr>
        <w:t>80</w:t>
      </w:r>
      <w:r w:rsidRPr="00194ECD">
        <w:rPr>
          <w:rFonts w:asciiTheme="majorBidi" w:hAnsiTheme="majorBidi" w:hint="cs"/>
          <w:sz w:val="30"/>
          <w:szCs w:val="30"/>
          <w:cs/>
        </w:rPr>
        <w:t>.</w:t>
      </w:r>
      <w:r w:rsidRPr="00194ECD">
        <w:rPr>
          <w:rFonts w:asciiTheme="majorBidi" w:hAnsiTheme="majorBidi"/>
          <w:sz w:val="30"/>
          <w:szCs w:val="30"/>
        </w:rPr>
        <w:t>0</w:t>
      </w:r>
      <w:r w:rsidR="00705776" w:rsidRPr="00194ECD">
        <w:rPr>
          <w:rFonts w:asciiTheme="majorBidi" w:hAnsiTheme="majorBidi" w:hint="cs"/>
          <w:sz w:val="30"/>
          <w:szCs w:val="30"/>
        </w:rPr>
        <w:t>0</w:t>
      </w:r>
      <w:r w:rsidRPr="00194ECD">
        <w:rPr>
          <w:rFonts w:asciiTheme="majorBidi" w:hAnsiTheme="majorBidi"/>
          <w:sz w:val="30"/>
          <w:szCs w:val="30"/>
        </w:rPr>
        <w:t xml:space="preserve"> </w:t>
      </w:r>
      <w:r w:rsidRPr="00194ECD">
        <w:rPr>
          <w:rFonts w:asciiTheme="majorBidi" w:hAnsiTheme="majorBidi" w:hint="cs"/>
          <w:sz w:val="30"/>
          <w:szCs w:val="30"/>
          <w:cs/>
        </w:rPr>
        <w:t>ของ</w:t>
      </w:r>
      <w:r w:rsidRPr="00194ECD">
        <w:rPr>
          <w:rFonts w:asciiTheme="majorBidi" w:hAnsiTheme="majorBidi"/>
          <w:sz w:val="30"/>
          <w:szCs w:val="30"/>
          <w:cs/>
        </w:rPr>
        <w:t>บริษัท ลอคบอกซ์ เวนเจอร์ส จำกัด (“</w:t>
      </w:r>
      <w:r w:rsidRPr="00194ECD">
        <w:rPr>
          <w:rFonts w:asciiTheme="majorBidi" w:hAnsiTheme="majorBidi" w:cstheme="majorBidi"/>
          <w:sz w:val="30"/>
          <w:szCs w:val="30"/>
        </w:rPr>
        <w:t xml:space="preserve">LOCKVENT”) </w:t>
      </w:r>
      <w:r w:rsidRPr="00194ECD">
        <w:rPr>
          <w:rFonts w:asciiTheme="majorBidi" w:hAnsiTheme="majorBidi"/>
          <w:sz w:val="30"/>
          <w:szCs w:val="30"/>
          <w:cs/>
        </w:rPr>
        <w:t>ซึ่งเป็นผู้ให้บริการเช่าตู้ล็อคเกอร์ เช่าพื้นที่ขายของ และพื้นที่โฆษณา จาก บริษัท โฮลดิ้ง แอล โค จำกัด (“</w:t>
      </w:r>
      <w:r w:rsidRPr="00194ECD">
        <w:rPr>
          <w:rFonts w:asciiTheme="majorBidi" w:hAnsiTheme="majorBidi" w:cstheme="majorBidi"/>
          <w:sz w:val="30"/>
          <w:szCs w:val="30"/>
        </w:rPr>
        <w:t xml:space="preserve">HOLDING L”) </w:t>
      </w:r>
      <w:r w:rsidRPr="00194ECD">
        <w:rPr>
          <w:rFonts w:asciiTheme="majorBidi" w:hAnsiTheme="majorBidi"/>
          <w:sz w:val="30"/>
          <w:szCs w:val="30"/>
          <w:cs/>
        </w:rPr>
        <w:t>โดยชำระเป็นหุ้นสามัญเพิ่มทุนของบริษัทจำนวน</w:t>
      </w:r>
      <w:r w:rsidR="00771F91" w:rsidRPr="00194ECD">
        <w:rPr>
          <w:rFonts w:asciiTheme="majorBidi" w:hAnsiTheme="majorBidi"/>
          <w:sz w:val="30"/>
          <w:szCs w:val="30"/>
        </w:rPr>
        <w:br/>
      </w:r>
      <w:r w:rsidRPr="00194ECD">
        <w:rPr>
          <w:rFonts w:asciiTheme="majorBidi" w:hAnsiTheme="majorBidi"/>
          <w:sz w:val="30"/>
          <w:szCs w:val="30"/>
        </w:rPr>
        <w:t>360.0</w:t>
      </w:r>
      <w:r w:rsidRPr="00194ECD">
        <w:rPr>
          <w:rFonts w:asciiTheme="majorBidi" w:hAnsiTheme="majorBidi"/>
          <w:sz w:val="30"/>
          <w:szCs w:val="30"/>
          <w:cs/>
        </w:rPr>
        <w:t xml:space="preserve"> ล้านหุ้น ในมูลค่าที่ตราไว้หุ้นละ </w:t>
      </w:r>
      <w:r w:rsidRPr="00194ECD">
        <w:rPr>
          <w:rFonts w:asciiTheme="majorBidi" w:hAnsiTheme="majorBidi"/>
          <w:sz w:val="30"/>
          <w:szCs w:val="30"/>
        </w:rPr>
        <w:t>1</w:t>
      </w:r>
      <w:r w:rsidRPr="00194ECD">
        <w:rPr>
          <w:rFonts w:asciiTheme="majorBidi" w:hAnsiTheme="majorBidi"/>
          <w:sz w:val="30"/>
          <w:szCs w:val="30"/>
          <w:cs/>
        </w:rPr>
        <w:t xml:space="preserve"> บาท รวมทั้งสิ้น </w:t>
      </w:r>
      <w:r w:rsidRPr="00194ECD">
        <w:rPr>
          <w:rFonts w:asciiTheme="majorBidi" w:hAnsiTheme="majorBidi"/>
          <w:sz w:val="30"/>
          <w:szCs w:val="30"/>
        </w:rPr>
        <w:t>360</w:t>
      </w:r>
      <w:r w:rsidRPr="00194ECD">
        <w:rPr>
          <w:rFonts w:asciiTheme="majorBidi" w:hAnsiTheme="majorBidi"/>
          <w:sz w:val="30"/>
          <w:szCs w:val="30"/>
          <w:cs/>
        </w:rPr>
        <w:t>.</w:t>
      </w:r>
      <w:r w:rsidRPr="00194ECD">
        <w:rPr>
          <w:rFonts w:asciiTheme="majorBidi" w:hAnsiTheme="majorBidi"/>
          <w:sz w:val="30"/>
          <w:szCs w:val="30"/>
        </w:rPr>
        <w:t>0</w:t>
      </w:r>
      <w:r w:rsidRPr="00194ECD">
        <w:rPr>
          <w:rFonts w:asciiTheme="majorBidi" w:hAnsiTheme="majorBidi"/>
          <w:sz w:val="30"/>
          <w:szCs w:val="30"/>
          <w:cs/>
        </w:rPr>
        <w:t xml:space="preserve"> ล้านบาท โดยธุรกรรมดังกล่าวเสร็จสิ้นในวันที่ </w:t>
      </w:r>
      <w:r w:rsidRPr="00194ECD">
        <w:rPr>
          <w:rFonts w:asciiTheme="majorBidi" w:hAnsiTheme="majorBidi"/>
          <w:sz w:val="30"/>
          <w:szCs w:val="30"/>
          <w:cs/>
        </w:rPr>
        <w:br/>
      </w:r>
      <w:r w:rsidRPr="00194ECD">
        <w:rPr>
          <w:rFonts w:asciiTheme="majorBidi" w:hAnsiTheme="majorBidi"/>
          <w:sz w:val="30"/>
          <w:szCs w:val="30"/>
        </w:rPr>
        <w:t>25</w:t>
      </w:r>
      <w:r w:rsidRPr="00194ECD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194ECD">
        <w:rPr>
          <w:rFonts w:asciiTheme="majorBidi" w:hAnsiTheme="majorBidi"/>
          <w:sz w:val="30"/>
          <w:szCs w:val="30"/>
        </w:rPr>
        <w:t>2567</w:t>
      </w:r>
    </w:p>
    <w:p w14:paraId="520CDCD8" w14:textId="77777777" w:rsidR="000A3C4F" w:rsidRPr="00194ECD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1971" w14:textId="6E8AE417" w:rsidR="000A3C4F" w:rsidRPr="00194ECD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/>
          <w:sz w:val="30"/>
          <w:szCs w:val="30"/>
          <w:cs/>
        </w:rPr>
        <w:t>ก่อนการซื้อธุรกิจ กลุ่มบริษัทมี</w:t>
      </w:r>
      <w:r w:rsidRPr="00194ECD">
        <w:rPr>
          <w:rFonts w:asciiTheme="majorBidi" w:hAnsiTheme="majorBidi" w:hint="cs"/>
          <w:sz w:val="30"/>
          <w:szCs w:val="30"/>
          <w:cs/>
        </w:rPr>
        <w:t>สัดส่วนการถือหุ้น</w:t>
      </w:r>
      <w:r w:rsidRPr="00194ECD">
        <w:rPr>
          <w:rFonts w:asciiTheme="majorBidi" w:hAnsiTheme="majorBidi"/>
          <w:sz w:val="30"/>
          <w:szCs w:val="30"/>
          <w:cs/>
        </w:rPr>
        <w:t xml:space="preserve">ใน </w:t>
      </w:r>
      <w:r w:rsidRPr="00194ECD">
        <w:rPr>
          <w:rFonts w:asciiTheme="majorBidi" w:hAnsiTheme="majorBidi" w:cstheme="majorBidi"/>
          <w:sz w:val="30"/>
          <w:szCs w:val="30"/>
        </w:rPr>
        <w:t xml:space="preserve">LOCKBOX </w:t>
      </w:r>
      <w:r w:rsidRPr="00194ECD">
        <w:rPr>
          <w:rFonts w:asciiTheme="majorBidi" w:hAnsiTheme="majorBidi"/>
          <w:sz w:val="30"/>
          <w:szCs w:val="30"/>
          <w:cs/>
        </w:rPr>
        <w:t xml:space="preserve">และ </w:t>
      </w:r>
      <w:r w:rsidRPr="00194ECD">
        <w:rPr>
          <w:rFonts w:asciiTheme="majorBidi" w:hAnsiTheme="majorBidi" w:cstheme="majorBidi"/>
          <w:sz w:val="30"/>
          <w:szCs w:val="30"/>
        </w:rPr>
        <w:t xml:space="preserve">LOCKVENT </w:t>
      </w:r>
      <w:r w:rsidRPr="00194ECD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194ECD">
        <w:rPr>
          <w:rFonts w:asciiTheme="majorBidi" w:hAnsiTheme="majorBidi"/>
          <w:sz w:val="30"/>
          <w:szCs w:val="30"/>
        </w:rPr>
        <w:t>20</w:t>
      </w:r>
      <w:r w:rsidRPr="00194ECD">
        <w:rPr>
          <w:rFonts w:asciiTheme="majorBidi" w:hAnsiTheme="majorBidi"/>
          <w:sz w:val="30"/>
          <w:szCs w:val="30"/>
          <w:cs/>
        </w:rPr>
        <w:t>.</w:t>
      </w:r>
      <w:r w:rsidRPr="00194ECD">
        <w:rPr>
          <w:rFonts w:asciiTheme="majorBidi" w:hAnsiTheme="majorBidi"/>
          <w:sz w:val="30"/>
          <w:szCs w:val="30"/>
        </w:rPr>
        <w:t>0</w:t>
      </w:r>
      <w:r w:rsidR="009434E4" w:rsidRPr="00194ECD">
        <w:rPr>
          <w:rFonts w:asciiTheme="majorBidi" w:hAnsiTheme="majorBidi"/>
          <w:sz w:val="30"/>
          <w:szCs w:val="30"/>
        </w:rPr>
        <w:t>0</w:t>
      </w:r>
      <w:r w:rsidRPr="00194ECD">
        <w:rPr>
          <w:rFonts w:asciiTheme="majorBidi" w:hAnsiTheme="majorBidi"/>
          <w:sz w:val="30"/>
          <w:szCs w:val="30"/>
          <w:cs/>
        </w:rPr>
        <w:t xml:space="preserve"> และ</w:t>
      </w:r>
      <w:r w:rsidR="00535548" w:rsidRPr="00194ECD">
        <w:rPr>
          <w:rFonts w:asciiTheme="majorBidi" w:hAnsiTheme="majorBidi"/>
          <w:sz w:val="30"/>
          <w:szCs w:val="30"/>
          <w:cs/>
        </w:rPr>
        <w:br/>
      </w:r>
      <w:r w:rsidRPr="00194ECD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194ECD">
        <w:rPr>
          <w:rFonts w:asciiTheme="majorBidi" w:hAnsiTheme="majorBidi"/>
          <w:sz w:val="30"/>
          <w:szCs w:val="30"/>
        </w:rPr>
        <w:t>20</w:t>
      </w:r>
      <w:r w:rsidRPr="00194ECD">
        <w:rPr>
          <w:rFonts w:asciiTheme="majorBidi" w:hAnsiTheme="majorBidi"/>
          <w:sz w:val="30"/>
          <w:szCs w:val="30"/>
          <w:cs/>
        </w:rPr>
        <w:t>.</w:t>
      </w:r>
      <w:r w:rsidRPr="00194ECD">
        <w:rPr>
          <w:rFonts w:asciiTheme="majorBidi" w:hAnsiTheme="majorBidi"/>
          <w:sz w:val="30"/>
          <w:szCs w:val="30"/>
        </w:rPr>
        <w:t>0</w:t>
      </w:r>
      <w:r w:rsidR="009434E4" w:rsidRPr="00194ECD">
        <w:rPr>
          <w:rFonts w:asciiTheme="majorBidi" w:hAnsiTheme="majorBidi"/>
          <w:sz w:val="30"/>
          <w:szCs w:val="30"/>
        </w:rPr>
        <w:t>0</w:t>
      </w:r>
      <w:r w:rsidRPr="00194ECD">
        <w:rPr>
          <w:rFonts w:asciiTheme="majorBidi" w:hAnsiTheme="majorBidi"/>
          <w:sz w:val="30"/>
          <w:szCs w:val="30"/>
          <w:cs/>
        </w:rPr>
        <w:t xml:space="preserve"> ตามลำดับ โดยกลุ่มบริษัทบันทึกเป็นเงินลงทุนในบริษัทร่วม </w:t>
      </w:r>
      <w:r w:rsidRPr="00194ECD">
        <w:rPr>
          <w:rFonts w:asciiTheme="majorBidi" w:hAnsiTheme="majorBidi" w:hint="cs"/>
          <w:sz w:val="30"/>
          <w:szCs w:val="30"/>
          <w:cs/>
        </w:rPr>
        <w:t>นอกจากนี้</w:t>
      </w:r>
      <w:r w:rsidR="00881A32" w:rsidRPr="00194ECD">
        <w:rPr>
          <w:rFonts w:asciiTheme="majorBidi" w:hAnsiTheme="majorBidi" w:hint="cs"/>
          <w:sz w:val="30"/>
          <w:szCs w:val="30"/>
          <w:cs/>
        </w:rPr>
        <w:t xml:space="preserve"> </w:t>
      </w:r>
      <w:r w:rsidR="00881A32" w:rsidRPr="00194ECD">
        <w:rPr>
          <w:rFonts w:asciiTheme="majorBidi" w:hAnsiTheme="majorBidi"/>
          <w:sz w:val="30"/>
          <w:szCs w:val="30"/>
        </w:rPr>
        <w:t xml:space="preserve">LOCKBOX </w:t>
      </w:r>
      <w:r w:rsidR="00881A32" w:rsidRPr="00194ECD">
        <w:rPr>
          <w:rFonts w:asciiTheme="majorBidi" w:hAnsiTheme="majorBidi" w:hint="cs"/>
          <w:sz w:val="30"/>
          <w:szCs w:val="30"/>
          <w:cs/>
        </w:rPr>
        <w:t>และ</w:t>
      </w:r>
      <w:r w:rsidRPr="00194ECD">
        <w:rPr>
          <w:rFonts w:asciiTheme="majorBidi" w:hAnsiTheme="majorBidi"/>
          <w:sz w:val="30"/>
          <w:szCs w:val="30"/>
          <w:cs/>
        </w:rPr>
        <w:t>บริษัทมี</w:t>
      </w:r>
      <w:r w:rsidRPr="00194ECD">
        <w:rPr>
          <w:rFonts w:asciiTheme="majorBidi" w:hAnsiTheme="majorBidi" w:hint="cs"/>
          <w:sz w:val="30"/>
          <w:szCs w:val="30"/>
          <w:cs/>
        </w:rPr>
        <w:t>สัดส่วนการถือหุ้น</w:t>
      </w:r>
      <w:r w:rsidRPr="00194ECD">
        <w:rPr>
          <w:rFonts w:asciiTheme="majorBidi" w:hAnsiTheme="majorBidi"/>
          <w:sz w:val="30"/>
          <w:szCs w:val="30"/>
          <w:cs/>
        </w:rPr>
        <w:t xml:space="preserve">ในบริษัท ลอค สบาย จำกัด ร้อยละ </w:t>
      </w:r>
      <w:r w:rsidRPr="00194ECD">
        <w:rPr>
          <w:rFonts w:asciiTheme="majorBidi" w:hAnsiTheme="majorBidi"/>
          <w:sz w:val="30"/>
          <w:szCs w:val="30"/>
        </w:rPr>
        <w:t>50</w:t>
      </w:r>
      <w:r w:rsidRPr="00194ECD">
        <w:rPr>
          <w:rFonts w:asciiTheme="majorBidi" w:hAnsiTheme="majorBidi"/>
          <w:sz w:val="30"/>
          <w:szCs w:val="30"/>
          <w:cs/>
        </w:rPr>
        <w:t>.</w:t>
      </w:r>
      <w:r w:rsidRPr="00194ECD">
        <w:rPr>
          <w:rFonts w:asciiTheme="majorBidi" w:hAnsiTheme="majorBidi"/>
          <w:sz w:val="30"/>
          <w:szCs w:val="30"/>
        </w:rPr>
        <w:t>0</w:t>
      </w:r>
      <w:r w:rsidR="009434E4" w:rsidRPr="00194ECD">
        <w:rPr>
          <w:rFonts w:asciiTheme="majorBidi" w:hAnsiTheme="majorBidi"/>
          <w:sz w:val="30"/>
          <w:szCs w:val="30"/>
        </w:rPr>
        <w:t>0</w:t>
      </w:r>
      <w:r w:rsidRPr="00194ECD">
        <w:rPr>
          <w:rFonts w:asciiTheme="majorBidi" w:hAnsiTheme="majorBidi"/>
          <w:sz w:val="30"/>
          <w:szCs w:val="30"/>
          <w:cs/>
        </w:rPr>
        <w:t xml:space="preserve"> </w:t>
      </w:r>
      <w:r w:rsidR="00881A32" w:rsidRPr="00194ECD">
        <w:rPr>
          <w:rFonts w:asciiTheme="majorBidi" w:hAnsiTheme="majorBidi" w:hint="cs"/>
          <w:sz w:val="30"/>
          <w:szCs w:val="30"/>
          <w:cs/>
        </w:rPr>
        <w:t xml:space="preserve">และร้อยละ </w:t>
      </w:r>
      <w:r w:rsidR="00881A32" w:rsidRPr="00194ECD">
        <w:rPr>
          <w:rFonts w:asciiTheme="majorBidi" w:hAnsiTheme="majorBidi"/>
          <w:sz w:val="30"/>
          <w:szCs w:val="30"/>
        </w:rPr>
        <w:t>50.0</w:t>
      </w:r>
      <w:r w:rsidR="00705776" w:rsidRPr="00194ECD">
        <w:rPr>
          <w:rFonts w:asciiTheme="majorBidi" w:hAnsiTheme="majorBidi" w:hint="cs"/>
          <w:sz w:val="30"/>
          <w:szCs w:val="30"/>
        </w:rPr>
        <w:t>0</w:t>
      </w:r>
      <w:r w:rsidR="00881A32" w:rsidRPr="00194ECD">
        <w:rPr>
          <w:rFonts w:asciiTheme="majorBidi" w:hAnsiTheme="majorBidi"/>
          <w:sz w:val="30"/>
          <w:szCs w:val="30"/>
        </w:rPr>
        <w:t xml:space="preserve"> </w:t>
      </w:r>
      <w:r w:rsidR="00881A32" w:rsidRPr="00194ECD">
        <w:rPr>
          <w:rFonts w:asciiTheme="majorBidi" w:hAnsiTheme="majorBidi" w:hint="cs"/>
          <w:sz w:val="30"/>
          <w:szCs w:val="30"/>
          <w:cs/>
        </w:rPr>
        <w:t>ตามลำดับ</w:t>
      </w:r>
      <w:r w:rsidR="000B2EF9" w:rsidRPr="00194ECD">
        <w:rPr>
          <w:rFonts w:asciiTheme="majorBidi" w:hAnsiTheme="majorBidi"/>
          <w:sz w:val="30"/>
          <w:szCs w:val="30"/>
        </w:rPr>
        <w:t xml:space="preserve"> </w:t>
      </w:r>
      <w:r w:rsidRPr="00194ECD">
        <w:rPr>
          <w:rFonts w:asciiTheme="majorBidi" w:hAnsiTheme="majorBidi"/>
          <w:sz w:val="30"/>
          <w:szCs w:val="30"/>
          <w:cs/>
        </w:rPr>
        <w:t xml:space="preserve">โดยบริษัทบันทึกเป็นเงินลงทุนในการร่วมค้า ภายหลังการเสร็จสิ้นของธุรกรรมดังกล่าว ส่งผลให้กลุ่มบริษัทมีส่วนได้เสียในแต่ละบริษัท ร้อยละ </w:t>
      </w:r>
      <w:r w:rsidRPr="00194ECD">
        <w:rPr>
          <w:rFonts w:asciiTheme="majorBidi" w:hAnsiTheme="majorBidi"/>
          <w:sz w:val="30"/>
          <w:szCs w:val="30"/>
        </w:rPr>
        <w:t>100</w:t>
      </w:r>
      <w:r w:rsidRPr="00194ECD">
        <w:rPr>
          <w:rFonts w:asciiTheme="majorBidi" w:hAnsiTheme="majorBidi"/>
          <w:sz w:val="30"/>
          <w:szCs w:val="30"/>
          <w:cs/>
        </w:rPr>
        <w:t>.</w:t>
      </w:r>
      <w:r w:rsidR="0035578E" w:rsidRPr="00194ECD">
        <w:rPr>
          <w:rFonts w:asciiTheme="majorBidi" w:hAnsiTheme="majorBidi"/>
          <w:sz w:val="30"/>
          <w:szCs w:val="30"/>
        </w:rPr>
        <w:t>0</w:t>
      </w:r>
      <w:r w:rsidR="009434E4" w:rsidRPr="00194ECD">
        <w:rPr>
          <w:rFonts w:asciiTheme="majorBidi" w:hAnsiTheme="majorBidi"/>
          <w:sz w:val="30"/>
          <w:szCs w:val="30"/>
        </w:rPr>
        <w:t>0</w:t>
      </w:r>
    </w:p>
    <w:p w14:paraId="3DB9EF20" w14:textId="77777777" w:rsidR="000A3C4F" w:rsidRPr="00194ECD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767C2" w14:textId="77777777" w:rsidR="000A3C4F" w:rsidRPr="00194ECD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/>
          <w:sz w:val="30"/>
          <w:szCs w:val="30"/>
          <w:cs/>
        </w:rPr>
        <w:t>ธุรกรรมดังกล่าวถือเป็นการรวมธุรกิจ ซึ่งสิ่งตอบแทนที่โอนให้พิจารณาจาก</w:t>
      </w:r>
      <w:r w:rsidRPr="00194ECD">
        <w:rPr>
          <w:rFonts w:asciiTheme="majorBidi" w:hAnsiTheme="majorBidi" w:hint="cs"/>
          <w:sz w:val="30"/>
          <w:szCs w:val="30"/>
          <w:cs/>
        </w:rPr>
        <w:t>ราคา</w:t>
      </w:r>
      <w:r w:rsidRPr="00194ECD">
        <w:rPr>
          <w:rFonts w:asciiTheme="majorBidi" w:hAnsiTheme="majorBidi"/>
          <w:sz w:val="30"/>
          <w:szCs w:val="30"/>
          <w:cs/>
        </w:rPr>
        <w:t xml:space="preserve">ของหุ้นสามัญของบริษัทในตลาดหลักทรัพย์แห่งประเทศไทย </w:t>
      </w:r>
      <w:r w:rsidRPr="00194ECD">
        <w:rPr>
          <w:rFonts w:asciiTheme="majorBidi" w:hAnsiTheme="majorBidi" w:hint="cs"/>
          <w:sz w:val="30"/>
          <w:szCs w:val="30"/>
          <w:cs/>
        </w:rPr>
        <w:t>ณ วันที่ซื้อธุรกิจ</w:t>
      </w:r>
      <w:r w:rsidRPr="00194ECD">
        <w:rPr>
          <w:rFonts w:asciiTheme="majorBidi" w:hAnsiTheme="majorBidi"/>
          <w:sz w:val="30"/>
          <w:szCs w:val="30"/>
          <w:cs/>
        </w:rPr>
        <w:t xml:space="preserve"> </w:t>
      </w:r>
    </w:p>
    <w:p w14:paraId="43C2A63D" w14:textId="77777777" w:rsidR="00267B5D" w:rsidRPr="00194ECD" w:rsidRDefault="00267B5D" w:rsidP="000A3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E9816A" w14:textId="0454C97E" w:rsidR="000A3C4F" w:rsidRPr="00194ECD" w:rsidRDefault="000A3C4F" w:rsidP="000A3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</w:t>
      </w:r>
      <w:r w:rsidRPr="00194ECD">
        <w:rPr>
          <w:rFonts w:asciiTheme="majorBidi" w:hAnsiTheme="majorBidi" w:cstheme="majorBidi" w:hint="cs"/>
          <w:sz w:val="30"/>
          <w:szCs w:val="30"/>
          <w:cs/>
        </w:rPr>
        <w:t xml:space="preserve">ซื้อธุรกิจ </w:t>
      </w:r>
      <w:r w:rsidRPr="00194ECD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สำหรับสินทรัพย์ที่ได้มาและหนี้สินที่รับมาแต่ละประเภทที่สำคัญ</w:t>
      </w:r>
      <w:r w:rsidRPr="00194ECD">
        <w:rPr>
          <w:rFonts w:asciiTheme="majorBidi" w:hAnsiTheme="majorBidi" w:cstheme="majorBidi"/>
          <w:sz w:val="30"/>
          <w:szCs w:val="30"/>
        </w:rPr>
        <w:t xml:space="preserve"> </w:t>
      </w:r>
      <w:r w:rsidRPr="00194EC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17F3792" w14:textId="77777777" w:rsidR="009D4882" w:rsidRPr="00194ECD" w:rsidRDefault="009D4882" w:rsidP="000A3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2430"/>
      </w:tblGrid>
      <w:tr w:rsidR="000A3C4F" w:rsidRPr="00194ECD" w14:paraId="3040BD1B" w14:textId="77777777" w:rsidTr="000F2150">
        <w:tc>
          <w:tcPr>
            <w:tcW w:w="5670" w:type="dxa"/>
          </w:tcPr>
          <w:p w14:paraId="73C82861" w14:textId="31A52F3F" w:rsidR="000A3C4F" w:rsidRPr="00194ECD" w:rsidRDefault="000A3C4F" w:rsidP="00F554C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</w:t>
            </w:r>
            <w:r w:rsidR="00881A32" w:rsidRPr="00194E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ที่ระบุได้</w:t>
            </w:r>
            <w:r w:rsidRPr="00194E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และหนี้สินที่รับมา</w:t>
            </w:r>
          </w:p>
        </w:tc>
        <w:tc>
          <w:tcPr>
            <w:tcW w:w="1080" w:type="dxa"/>
            <w:vAlign w:val="center"/>
          </w:tcPr>
          <w:p w14:paraId="60C20154" w14:textId="77777777" w:rsidR="000A3C4F" w:rsidRPr="00194ECD" w:rsidRDefault="000A3C4F" w:rsidP="00F554C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0DB9E988" w14:textId="77777777" w:rsidR="000A3C4F" w:rsidRPr="00194ECD" w:rsidRDefault="000A3C4F" w:rsidP="00F554C2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9C4AA3" w:rsidRPr="00194ECD" w14:paraId="0A3A2B13" w14:textId="77777777" w:rsidTr="000F2150">
        <w:trPr>
          <w:trHeight w:val="461"/>
        </w:trPr>
        <w:tc>
          <w:tcPr>
            <w:tcW w:w="5670" w:type="dxa"/>
            <w:vAlign w:val="bottom"/>
          </w:tcPr>
          <w:p w14:paraId="3EA37F36" w14:textId="77777777" w:rsidR="009C4AA3" w:rsidRPr="00194ECD" w:rsidRDefault="009C4AA3" w:rsidP="009C4A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54229F" w14:textId="58D646E2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33C0E5BC" w14:textId="77777777" w:rsidR="009C4AA3" w:rsidRPr="00194ECD" w:rsidRDefault="009C4AA3" w:rsidP="009C4AA3">
            <w:pPr>
              <w:spacing w:line="240" w:lineRule="auto"/>
              <w:ind w:left="-138" w:right="-7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ซื้อธุรกิจ</w:t>
            </w:r>
          </w:p>
        </w:tc>
      </w:tr>
      <w:tr w:rsidR="009C4AA3" w:rsidRPr="00194ECD" w14:paraId="78C2F4DC" w14:textId="77777777" w:rsidTr="000F2150">
        <w:tc>
          <w:tcPr>
            <w:tcW w:w="5670" w:type="dxa"/>
            <w:vAlign w:val="bottom"/>
          </w:tcPr>
          <w:p w14:paraId="74934035" w14:textId="77777777" w:rsidR="009C4AA3" w:rsidRPr="00194ECD" w:rsidRDefault="009C4AA3" w:rsidP="009C4A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1315F5" w14:textId="1A11B2E0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073E36A4" w14:textId="77777777" w:rsidR="009C4AA3" w:rsidRPr="00194ECD" w:rsidRDefault="009C4AA3" w:rsidP="009C4AA3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94EC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94EC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C4AA3" w:rsidRPr="00194ECD" w14:paraId="7F31DDDF" w14:textId="77777777" w:rsidTr="000F2150">
        <w:tc>
          <w:tcPr>
            <w:tcW w:w="5670" w:type="dxa"/>
            <w:vAlign w:val="bottom"/>
          </w:tcPr>
          <w:p w14:paraId="6A38A078" w14:textId="77777777" w:rsidR="009C4AA3" w:rsidRPr="00194ECD" w:rsidRDefault="009C4AA3" w:rsidP="009C4AA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197101E0" w14:textId="77777777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1F619F88" w14:textId="77777777" w:rsidR="009C4AA3" w:rsidRPr="00194ECD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6,885</w:t>
            </w:r>
          </w:p>
        </w:tc>
      </w:tr>
      <w:tr w:rsidR="009C4AA3" w:rsidRPr="00194ECD" w14:paraId="11F19DA9" w14:textId="77777777" w:rsidTr="000F2150">
        <w:tc>
          <w:tcPr>
            <w:tcW w:w="5670" w:type="dxa"/>
            <w:shd w:val="clear" w:color="auto" w:fill="auto"/>
            <w:vAlign w:val="bottom"/>
          </w:tcPr>
          <w:p w14:paraId="3719C06E" w14:textId="77777777" w:rsidR="009C4AA3" w:rsidRPr="00194ECD" w:rsidRDefault="009C4AA3" w:rsidP="009C4A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7FEB8" w14:textId="77777777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1F3D2FA" w14:textId="77777777" w:rsidR="009C4AA3" w:rsidRPr="00194ECD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1,369</w:t>
            </w:r>
          </w:p>
        </w:tc>
      </w:tr>
      <w:tr w:rsidR="009C4AA3" w:rsidRPr="00194ECD" w14:paraId="0692184E" w14:textId="77777777" w:rsidTr="000F2150">
        <w:tc>
          <w:tcPr>
            <w:tcW w:w="5670" w:type="dxa"/>
            <w:shd w:val="clear" w:color="auto" w:fill="auto"/>
            <w:vAlign w:val="bottom"/>
          </w:tcPr>
          <w:p w14:paraId="7D3A11E4" w14:textId="77777777" w:rsidR="009C4AA3" w:rsidRPr="00194ECD" w:rsidRDefault="009C4AA3" w:rsidP="009C4A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D4C31" w14:textId="77777777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9F0D116" w14:textId="77777777" w:rsidR="009C4AA3" w:rsidRPr="00194ECD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3,294</w:t>
            </w:r>
          </w:p>
        </w:tc>
      </w:tr>
      <w:tr w:rsidR="009C4AA3" w:rsidRPr="00194ECD" w14:paraId="6426CB9A" w14:textId="77777777" w:rsidTr="000F2150">
        <w:tc>
          <w:tcPr>
            <w:tcW w:w="5670" w:type="dxa"/>
            <w:shd w:val="clear" w:color="auto" w:fill="auto"/>
            <w:vAlign w:val="bottom"/>
          </w:tcPr>
          <w:p w14:paraId="2DBB1D9D" w14:textId="77777777" w:rsidR="009C4AA3" w:rsidRPr="00194ECD" w:rsidRDefault="009C4AA3" w:rsidP="009C4A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6BC921" w14:textId="77777777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80FE091" w14:textId="77777777" w:rsidR="009C4AA3" w:rsidRPr="00194ECD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28,000</w:t>
            </w:r>
          </w:p>
        </w:tc>
      </w:tr>
      <w:tr w:rsidR="009C4AA3" w:rsidRPr="00194ECD" w14:paraId="1FF7B2FE" w14:textId="77777777" w:rsidTr="000F2150">
        <w:tc>
          <w:tcPr>
            <w:tcW w:w="5670" w:type="dxa"/>
            <w:shd w:val="clear" w:color="auto" w:fill="auto"/>
            <w:vAlign w:val="bottom"/>
          </w:tcPr>
          <w:p w14:paraId="3F5DC43D" w14:textId="77777777" w:rsidR="009C4AA3" w:rsidRPr="00194ECD" w:rsidRDefault="009C4AA3" w:rsidP="009C4A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E2437" w14:textId="77777777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A001377" w14:textId="77777777" w:rsidR="009C4AA3" w:rsidRPr="00194ECD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8,993</w:t>
            </w:r>
          </w:p>
        </w:tc>
      </w:tr>
      <w:tr w:rsidR="009C4AA3" w:rsidRPr="00194ECD" w14:paraId="509EADB2" w14:textId="77777777" w:rsidTr="000F2150">
        <w:tc>
          <w:tcPr>
            <w:tcW w:w="5670" w:type="dxa"/>
            <w:shd w:val="clear" w:color="auto" w:fill="auto"/>
            <w:vAlign w:val="bottom"/>
          </w:tcPr>
          <w:p w14:paraId="7C9A904A" w14:textId="77777777" w:rsidR="009C4AA3" w:rsidRPr="00194ECD" w:rsidRDefault="009C4AA3" w:rsidP="009C4A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E54CD" w14:textId="77777777" w:rsidR="009C4AA3" w:rsidRPr="00194ECD" w:rsidRDefault="009C4AA3" w:rsidP="009C4A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528284B" w14:textId="77777777" w:rsidR="009C4AA3" w:rsidRPr="00194ECD" w:rsidRDefault="009C4AA3" w:rsidP="009C4AA3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4,063</w:t>
            </w:r>
          </w:p>
        </w:tc>
      </w:tr>
      <w:tr w:rsidR="009D4882" w:rsidRPr="00194ECD" w14:paraId="712DF1BC" w14:textId="77777777" w:rsidTr="00B274B6">
        <w:tc>
          <w:tcPr>
            <w:tcW w:w="5670" w:type="dxa"/>
            <w:shd w:val="clear" w:color="auto" w:fill="auto"/>
          </w:tcPr>
          <w:p w14:paraId="79E8A695" w14:textId="3C9799AD" w:rsidR="009D4882" w:rsidRPr="00194ECD" w:rsidRDefault="009D4882" w:rsidP="009D4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</w:t>
            </w:r>
            <w:r w:rsidRPr="00194E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ที่ระบุได้</w:t>
            </w:r>
            <w:r w:rsidRPr="00194E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และหนี้สินที่รับมา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4B9272" w14:textId="77777777" w:rsidR="009D4882" w:rsidRPr="00194ECD" w:rsidRDefault="009D4882" w:rsidP="009D48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073E040C" w14:textId="77777777" w:rsidR="009D4882" w:rsidRPr="00194ECD" w:rsidRDefault="009D4882" w:rsidP="009D4882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</w:tr>
      <w:tr w:rsidR="009D4882" w:rsidRPr="00194ECD" w14:paraId="0E4EF8AC" w14:textId="77777777" w:rsidTr="00B274B6">
        <w:tc>
          <w:tcPr>
            <w:tcW w:w="5670" w:type="dxa"/>
            <w:shd w:val="clear" w:color="auto" w:fill="auto"/>
            <w:vAlign w:val="bottom"/>
          </w:tcPr>
          <w:p w14:paraId="1A930A74" w14:textId="77777777" w:rsidR="009D4882" w:rsidRPr="00194ECD" w:rsidRDefault="009D4882" w:rsidP="009D4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04BF56" w14:textId="1EEF67D4" w:rsidR="009D4882" w:rsidRPr="00194ECD" w:rsidRDefault="009D4882" w:rsidP="009D48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F2D0CC0" w14:textId="616EEBA8" w:rsidR="009D4882" w:rsidRPr="00194ECD" w:rsidRDefault="009D4882" w:rsidP="009D4882">
            <w:pPr>
              <w:spacing w:line="240" w:lineRule="auto"/>
              <w:ind w:left="-138" w:right="-7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ซื้อธุรกิจ</w:t>
            </w:r>
          </w:p>
        </w:tc>
      </w:tr>
      <w:tr w:rsidR="009D4882" w:rsidRPr="00194ECD" w14:paraId="433B8D6B" w14:textId="77777777" w:rsidTr="00B274B6">
        <w:tc>
          <w:tcPr>
            <w:tcW w:w="5670" w:type="dxa"/>
            <w:shd w:val="clear" w:color="auto" w:fill="auto"/>
            <w:vAlign w:val="bottom"/>
          </w:tcPr>
          <w:p w14:paraId="358DACEE" w14:textId="77777777" w:rsidR="009D4882" w:rsidRPr="00194ECD" w:rsidRDefault="009D4882" w:rsidP="009D48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FF5F6" w14:textId="77777777" w:rsidR="009D4882" w:rsidRPr="00194ECD" w:rsidRDefault="009D4882" w:rsidP="009D48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25FBAD7E" w14:textId="77537C59" w:rsidR="009D4882" w:rsidRPr="00194ECD" w:rsidRDefault="009D4882" w:rsidP="00AD0E16">
            <w:pPr>
              <w:spacing w:line="240" w:lineRule="auto"/>
              <w:ind w:left="-138" w:right="-78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94EC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94EC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1299E" w:rsidRPr="00194ECD" w14:paraId="63F5B60A" w14:textId="77777777" w:rsidTr="00850A9D">
        <w:tc>
          <w:tcPr>
            <w:tcW w:w="5670" w:type="dxa"/>
            <w:shd w:val="clear" w:color="auto" w:fill="auto"/>
            <w:vAlign w:val="bottom"/>
          </w:tcPr>
          <w:p w14:paraId="50BE26C2" w14:textId="69521DD6" w:rsidR="00F1299E" w:rsidRPr="00194ECD" w:rsidRDefault="00F1299E" w:rsidP="00F129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E1C901" w14:textId="77777777" w:rsidR="00F1299E" w:rsidRPr="00194ECD" w:rsidRDefault="00F1299E" w:rsidP="00F129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5E8EDC0" w14:textId="0E4F7974" w:rsidR="00F1299E" w:rsidRPr="00194ECD" w:rsidRDefault="00F1299E" w:rsidP="00F1299E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18,585</w:t>
            </w:r>
          </w:p>
        </w:tc>
      </w:tr>
      <w:tr w:rsidR="00267B5D" w:rsidRPr="00194ECD" w14:paraId="404CA85A" w14:textId="77777777" w:rsidTr="00636C6B">
        <w:tc>
          <w:tcPr>
            <w:tcW w:w="5670" w:type="dxa"/>
            <w:shd w:val="clear" w:color="auto" w:fill="auto"/>
            <w:vAlign w:val="bottom"/>
          </w:tcPr>
          <w:p w14:paraId="4ACA97FD" w14:textId="1953833F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59349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7603135" w14:textId="33DEDA3C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16,637</w:t>
            </w:r>
          </w:p>
        </w:tc>
      </w:tr>
      <w:tr w:rsidR="00267B5D" w:rsidRPr="00194ECD" w14:paraId="51D8A979" w14:textId="77777777" w:rsidTr="000F2150">
        <w:tc>
          <w:tcPr>
            <w:tcW w:w="5670" w:type="dxa"/>
            <w:shd w:val="clear" w:color="auto" w:fill="auto"/>
            <w:vAlign w:val="bottom"/>
          </w:tcPr>
          <w:p w14:paraId="242781DD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DBEE0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68044B6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3,660</w:t>
            </w:r>
          </w:p>
        </w:tc>
      </w:tr>
      <w:tr w:rsidR="00267B5D" w:rsidRPr="00194ECD" w14:paraId="7289AA3C" w14:textId="77777777" w:rsidTr="000F2150">
        <w:tc>
          <w:tcPr>
            <w:tcW w:w="5670" w:type="dxa"/>
            <w:shd w:val="clear" w:color="auto" w:fill="auto"/>
            <w:vAlign w:val="bottom"/>
          </w:tcPr>
          <w:p w14:paraId="7FEA5900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65513B" w14:textId="76A74F4F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5EA2491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3,079</w:t>
            </w:r>
          </w:p>
        </w:tc>
      </w:tr>
      <w:tr w:rsidR="00267B5D" w:rsidRPr="00194ECD" w14:paraId="3EBDC1D7" w14:textId="77777777" w:rsidTr="000F2150">
        <w:tc>
          <w:tcPr>
            <w:tcW w:w="5670" w:type="dxa"/>
            <w:shd w:val="clear" w:color="auto" w:fill="auto"/>
            <w:vAlign w:val="bottom"/>
          </w:tcPr>
          <w:p w14:paraId="2654BEA7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22D414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F2EBAB6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(817)</w:t>
            </w:r>
          </w:p>
        </w:tc>
      </w:tr>
      <w:tr w:rsidR="00267B5D" w:rsidRPr="00194ECD" w14:paraId="5D6AD525" w14:textId="77777777" w:rsidTr="000F2150">
        <w:tc>
          <w:tcPr>
            <w:tcW w:w="5670" w:type="dxa"/>
            <w:shd w:val="clear" w:color="auto" w:fill="auto"/>
            <w:vAlign w:val="bottom"/>
          </w:tcPr>
          <w:p w14:paraId="10C23A56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44B7EF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550F244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(605)</w:t>
            </w:r>
          </w:p>
        </w:tc>
      </w:tr>
      <w:tr w:rsidR="00267B5D" w:rsidRPr="00194ECD" w14:paraId="72A96191" w14:textId="77777777" w:rsidTr="000F2150">
        <w:tc>
          <w:tcPr>
            <w:tcW w:w="5670" w:type="dxa"/>
            <w:shd w:val="clear" w:color="auto" w:fill="auto"/>
            <w:vAlign w:val="bottom"/>
          </w:tcPr>
          <w:p w14:paraId="667FE05A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EDCD2" w14:textId="6C4F4F34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4FA555B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(264)</w:t>
            </w:r>
          </w:p>
        </w:tc>
      </w:tr>
      <w:tr w:rsidR="00267B5D" w:rsidRPr="00194ECD" w14:paraId="54312471" w14:textId="77777777" w:rsidTr="000F2150">
        <w:tc>
          <w:tcPr>
            <w:tcW w:w="5670" w:type="dxa"/>
            <w:shd w:val="clear" w:color="auto" w:fill="auto"/>
            <w:vAlign w:val="bottom"/>
          </w:tcPr>
          <w:p w14:paraId="6710EBE3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6592E" w14:textId="7AE21946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7FAE6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(4,304)</w:t>
            </w:r>
          </w:p>
        </w:tc>
      </w:tr>
      <w:tr w:rsidR="00267B5D" w:rsidRPr="00194ECD" w14:paraId="159E7E32" w14:textId="77777777" w:rsidTr="000F2150">
        <w:tc>
          <w:tcPr>
            <w:tcW w:w="5670" w:type="dxa"/>
            <w:shd w:val="clear" w:color="auto" w:fill="auto"/>
            <w:vAlign w:val="bottom"/>
          </w:tcPr>
          <w:p w14:paraId="7C4FE98D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BFB2A5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377C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267B5D" w:rsidRPr="00194ECD" w14:paraId="0405733F" w14:textId="77777777" w:rsidTr="000F2150">
        <w:tc>
          <w:tcPr>
            <w:tcW w:w="5670" w:type="dxa"/>
            <w:shd w:val="clear" w:color="auto" w:fill="auto"/>
            <w:vAlign w:val="bottom"/>
          </w:tcPr>
          <w:p w14:paraId="7C5BF83C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F1F36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D5FEA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1872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267B5D" w:rsidRPr="00194ECD" w14:paraId="74D1DE6C" w14:textId="77777777" w:rsidTr="000F2150">
        <w:tc>
          <w:tcPr>
            <w:tcW w:w="5670" w:type="dxa"/>
            <w:shd w:val="clear" w:color="auto" w:fill="auto"/>
            <w:vAlign w:val="bottom"/>
          </w:tcPr>
          <w:p w14:paraId="6022E631" w14:textId="1A25CCAA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รวมสินทรัพย์สุทธิที่ได้มาที่ระบุได้และหนี้สินที่รับมาสุทธิ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E5C962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B7770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267B5D" w:rsidRPr="00194ECD" w14:paraId="3842671F" w14:textId="77777777" w:rsidTr="000F2150">
        <w:tc>
          <w:tcPr>
            <w:tcW w:w="5670" w:type="dxa"/>
            <w:shd w:val="clear" w:color="auto" w:fill="auto"/>
            <w:vAlign w:val="bottom"/>
          </w:tcPr>
          <w:p w14:paraId="324ED42A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E1DB6" w14:textId="058F952B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536896A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256,568</w:t>
            </w:r>
          </w:p>
        </w:tc>
      </w:tr>
      <w:tr w:rsidR="00267B5D" w:rsidRPr="00194ECD" w14:paraId="70644435" w14:textId="77777777" w:rsidTr="009D4882">
        <w:tc>
          <w:tcPr>
            <w:tcW w:w="5670" w:type="dxa"/>
            <w:shd w:val="clear" w:color="auto" w:fill="auto"/>
            <w:vAlign w:val="bottom"/>
          </w:tcPr>
          <w:p w14:paraId="2A8E02BB" w14:textId="77777777" w:rsidR="006C281C" w:rsidRPr="00194ECD" w:rsidRDefault="00267B5D" w:rsidP="006C281C">
            <w:pPr>
              <w:tabs>
                <w:tab w:val="clear" w:pos="227"/>
                <w:tab w:val="left" w:pos="16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มูลค่ายุติธรรมของส่วนได้เสียก่อนการเปลี่ยนแปลงสถานะเป็น</w:t>
            </w:r>
          </w:p>
          <w:p w14:paraId="667AF244" w14:textId="3C95A4D0" w:rsidR="00267B5D" w:rsidRPr="00194ECD" w:rsidRDefault="006C281C" w:rsidP="006C281C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520" w:hanging="25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267B5D"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D0B06" w14:textId="7CE2F1DB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CA35F" w14:textId="44E21D36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(82,343)</w:t>
            </w:r>
          </w:p>
        </w:tc>
      </w:tr>
      <w:tr w:rsidR="00267B5D" w:rsidRPr="00194ECD" w14:paraId="6C6AB68F" w14:textId="77777777" w:rsidTr="009D4882">
        <w:tc>
          <w:tcPr>
            <w:tcW w:w="5670" w:type="dxa"/>
            <w:shd w:val="clear" w:color="auto" w:fill="auto"/>
            <w:vAlign w:val="bottom"/>
          </w:tcPr>
          <w:p w14:paraId="7F75C6BC" w14:textId="40D3E101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62330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0E33E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262,800</w:t>
            </w:r>
          </w:p>
        </w:tc>
      </w:tr>
      <w:tr w:rsidR="00267B5D" w:rsidRPr="00194ECD" w14:paraId="45FFC954" w14:textId="77777777" w:rsidTr="009D4882">
        <w:tc>
          <w:tcPr>
            <w:tcW w:w="5670" w:type="dxa"/>
            <w:shd w:val="clear" w:color="auto" w:fill="auto"/>
            <w:vAlign w:val="bottom"/>
          </w:tcPr>
          <w:p w14:paraId="4F6210CA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2B081A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E28472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67B5D" w:rsidRPr="00194ECD" w14:paraId="61FC631A" w14:textId="77777777" w:rsidTr="009D4882">
        <w:tc>
          <w:tcPr>
            <w:tcW w:w="5670" w:type="dxa"/>
            <w:shd w:val="clear" w:color="auto" w:fill="auto"/>
            <w:vAlign w:val="bottom"/>
          </w:tcPr>
          <w:p w14:paraId="28365BD0" w14:textId="1B6BC080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CF635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3037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6,885</w:t>
            </w:r>
          </w:p>
        </w:tc>
      </w:tr>
      <w:tr w:rsidR="00267B5D" w:rsidRPr="00194ECD" w14:paraId="1D887456" w14:textId="77777777" w:rsidTr="000F2150">
        <w:tc>
          <w:tcPr>
            <w:tcW w:w="5670" w:type="dxa"/>
            <w:shd w:val="clear" w:color="auto" w:fill="auto"/>
            <w:vAlign w:val="bottom"/>
          </w:tcPr>
          <w:p w14:paraId="2A72D455" w14:textId="77777777" w:rsidR="00267B5D" w:rsidRPr="00194ECD" w:rsidRDefault="00267B5D" w:rsidP="00267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88C56" w14:textId="77777777" w:rsidR="00267B5D" w:rsidRPr="00194ECD" w:rsidRDefault="00267B5D" w:rsidP="00267B5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C6F5A" w14:textId="77777777" w:rsidR="00267B5D" w:rsidRPr="00194ECD" w:rsidRDefault="00267B5D" w:rsidP="00267B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6,885</w:t>
            </w:r>
          </w:p>
        </w:tc>
      </w:tr>
    </w:tbl>
    <w:p w14:paraId="40C4BC01" w14:textId="77777777" w:rsidR="00254C15" w:rsidRPr="00194ECD" w:rsidRDefault="00254C15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66048" w14:textId="258A2BF2" w:rsidR="000A3C4F" w:rsidRPr="00194ECD" w:rsidRDefault="000A3C4F" w:rsidP="000A3C4F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ค่าความนิยมส่วนใหญ่เนื่องมาจากการเข้าลงทุนใน </w:t>
      </w:r>
      <w:r w:rsidRPr="00194ECD">
        <w:rPr>
          <w:rFonts w:asciiTheme="majorBidi" w:hAnsiTheme="majorBidi" w:cstheme="majorBidi"/>
          <w:sz w:val="30"/>
          <w:szCs w:val="30"/>
        </w:rPr>
        <w:t xml:space="preserve">LOCKBOX </w:t>
      </w:r>
      <w:r w:rsidRPr="00194EC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94ECD">
        <w:rPr>
          <w:rFonts w:asciiTheme="majorBidi" w:hAnsiTheme="majorBidi" w:cstheme="majorBidi"/>
          <w:sz w:val="30"/>
          <w:szCs w:val="30"/>
        </w:rPr>
        <w:t xml:space="preserve">LOCKVENT </w:t>
      </w:r>
      <w:r w:rsidRPr="00194ECD">
        <w:rPr>
          <w:rFonts w:asciiTheme="majorBidi" w:hAnsiTheme="majorBidi" w:cstheme="majorBidi"/>
          <w:sz w:val="30"/>
          <w:szCs w:val="30"/>
          <w:cs/>
        </w:rPr>
        <w:t>สอดรับกับหนึ่งในแผนการปรับโครงสร้างธุรกิจขอ</w:t>
      </w:r>
      <w:r w:rsidRPr="00194ECD">
        <w:rPr>
          <w:rFonts w:asciiTheme="majorBidi" w:hAnsiTheme="majorBidi" w:cstheme="majorBidi" w:hint="cs"/>
          <w:sz w:val="30"/>
          <w:szCs w:val="30"/>
          <w:cs/>
        </w:rPr>
        <w:t>งบริษัท</w:t>
      </w:r>
      <w:r w:rsidRPr="00194ECD">
        <w:rPr>
          <w:rFonts w:asciiTheme="majorBidi" w:hAnsiTheme="majorBidi" w:cstheme="majorBidi"/>
          <w:sz w:val="30"/>
          <w:szCs w:val="30"/>
          <w:cs/>
        </w:rPr>
        <w:t xml:space="preserve">ที่ต้องการขยาย </w:t>
      </w:r>
      <w:r w:rsidRPr="00194ECD">
        <w:rPr>
          <w:rFonts w:asciiTheme="majorBidi" w:hAnsiTheme="majorBidi" w:cstheme="majorBidi"/>
          <w:sz w:val="30"/>
          <w:szCs w:val="30"/>
        </w:rPr>
        <w:t xml:space="preserve">Touch Points </w:t>
      </w:r>
      <w:r w:rsidRPr="00194ECD">
        <w:rPr>
          <w:rFonts w:asciiTheme="majorBidi" w:hAnsiTheme="majorBidi" w:cstheme="majorBidi"/>
          <w:sz w:val="30"/>
          <w:szCs w:val="30"/>
          <w:cs/>
        </w:rPr>
        <w:t>ซึ่งมีศักยภาพทั้งด้านข้อมูล และสื่อโฆษณา อีกทั้งยังสามารถทำงานร่วมกันทั้งด้านเทคโนโลยี และการดูแลซ่อมบำรุง เนื่องจากมีทีมงานที่มีประสบการณ์ที่ใกล้เคียงกัน ซึ่งจะเอื้อต่อการเพิ่มประสิทธิภาพในการทำงาน และการประหยัดต่อขนาด (</w:t>
      </w:r>
      <w:r w:rsidRPr="00194ECD">
        <w:rPr>
          <w:rFonts w:asciiTheme="majorBidi" w:hAnsiTheme="majorBidi" w:cstheme="majorBidi"/>
          <w:sz w:val="30"/>
          <w:szCs w:val="30"/>
        </w:rPr>
        <w:t>Economies of Scale)</w:t>
      </w:r>
    </w:p>
    <w:p w14:paraId="7AB8844B" w14:textId="77777777" w:rsidR="000A3C4F" w:rsidRPr="00194ECD" w:rsidRDefault="000A3C4F" w:rsidP="000A3C4F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33283" w14:textId="77777777" w:rsidR="00B12522" w:rsidRPr="00194ECD" w:rsidRDefault="00B12522" w:rsidP="000A3C4F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85FBE" w14:textId="77777777" w:rsidR="00B12522" w:rsidRPr="00194ECD" w:rsidRDefault="00B12522" w:rsidP="000A3C4F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83136" w14:textId="29A8FD0A" w:rsidR="00254C15" w:rsidRPr="00194ECD" w:rsidRDefault="000A3C4F" w:rsidP="009C5881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 w:hint="cs"/>
          <w:sz w:val="30"/>
          <w:szCs w:val="30"/>
          <w:cs/>
        </w:rPr>
        <w:lastRenderedPageBreak/>
        <w:t>ผู้บริหารได้แต่งตั้งผู้ประเมินราคาอิสระเพื่อทำการประเมินมูลค่ายุติธรรมของสินทรัพย์ที่ได้มาที่ระบุได้ และหนี้สินที่รับมาจากการซื้อธุรกิจ ณ</w:t>
      </w:r>
      <w:r w:rsidR="00C706D3" w:rsidRPr="00194ECD">
        <w:rPr>
          <w:rFonts w:ascii="Angsana New" w:hAnsi="Angsana New"/>
          <w:sz w:val="30"/>
          <w:szCs w:val="30"/>
          <w:cs/>
        </w:rPr>
        <w:t xml:space="preserve"> วันที่</w:t>
      </w:r>
      <w:r w:rsidR="00C706D3" w:rsidRPr="00194ECD"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</w:t>
      </w:r>
      <w:r w:rsidRPr="00194ECD">
        <w:rPr>
          <w:rFonts w:asciiTheme="majorBidi" w:hAnsiTheme="majorBidi" w:cstheme="majorBidi" w:hint="cs"/>
          <w:sz w:val="30"/>
          <w:szCs w:val="30"/>
          <w:cs/>
        </w:rPr>
        <w:t xml:space="preserve"> รายงานของผู้ประเมินราคาอิสระยังไม่เสร็จสมบูรณ์ </w:t>
      </w:r>
      <w:r w:rsidR="00B12522" w:rsidRPr="00194ECD">
        <w:rPr>
          <w:rFonts w:asciiTheme="majorBidi" w:hAnsiTheme="majorBidi"/>
          <w:sz w:val="30"/>
          <w:szCs w:val="30"/>
          <w:cs/>
        </w:rPr>
        <w:t xml:space="preserve">ซึ่งจะแล้วเสร็จในไตรมาส </w:t>
      </w:r>
      <w:r w:rsidR="00B12522" w:rsidRPr="00194ECD">
        <w:rPr>
          <w:rFonts w:asciiTheme="majorBidi" w:hAnsiTheme="majorBidi"/>
          <w:sz w:val="30"/>
          <w:szCs w:val="30"/>
        </w:rPr>
        <w:t>3</w:t>
      </w:r>
      <w:r w:rsidR="00B12522" w:rsidRPr="00194ECD">
        <w:rPr>
          <w:rFonts w:asciiTheme="majorBidi" w:hAnsiTheme="majorBidi"/>
          <w:sz w:val="30"/>
          <w:szCs w:val="30"/>
          <w:cs/>
        </w:rPr>
        <w:t xml:space="preserve"> ของปี </w:t>
      </w:r>
      <w:r w:rsidR="00B12522" w:rsidRPr="00194ECD">
        <w:rPr>
          <w:rFonts w:asciiTheme="majorBidi" w:hAnsiTheme="majorBidi"/>
          <w:sz w:val="30"/>
          <w:szCs w:val="30"/>
        </w:rPr>
        <w:t>2568</w:t>
      </w:r>
      <w:r w:rsidR="00B12522" w:rsidRPr="00194ECD">
        <w:rPr>
          <w:rFonts w:asciiTheme="majorBidi" w:hAnsiTheme="majorBidi" w:hint="cs"/>
          <w:sz w:val="30"/>
          <w:szCs w:val="30"/>
          <w:cs/>
        </w:rPr>
        <w:t xml:space="preserve"> </w:t>
      </w:r>
      <w:r w:rsidRPr="00194ECD">
        <w:rPr>
          <w:rFonts w:asciiTheme="majorBidi" w:hAnsiTheme="majorBidi" w:cstheme="majorBidi" w:hint="cs"/>
          <w:sz w:val="30"/>
          <w:szCs w:val="30"/>
          <w:cs/>
        </w:rPr>
        <w:t>ดังนั้นมูลค่ายุติธรรมของสินทรัพย์ที่ได้มาและหนี้สินที่รับมาเป็นมูลค่าที่ประมาณการ</w:t>
      </w:r>
      <w:r w:rsidR="00C706D3" w:rsidRPr="00194E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4ECD">
        <w:rPr>
          <w:rFonts w:asciiTheme="majorBidi" w:hAnsiTheme="majorBidi" w:cstheme="majorBidi" w:hint="cs"/>
          <w:sz w:val="30"/>
          <w:szCs w:val="30"/>
          <w:cs/>
        </w:rPr>
        <w:t>ณ วันที่ซื้อธุรกิจ</w:t>
      </w:r>
    </w:p>
    <w:p w14:paraId="0048F351" w14:textId="77777777" w:rsidR="00B12522" w:rsidRPr="00194ECD" w:rsidRDefault="00B12522" w:rsidP="009C5881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E03F5F" w14:textId="1EF94BE1" w:rsidR="0023426A" w:rsidRPr="00194ECD" w:rsidRDefault="0023426A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194ECD">
        <w:rPr>
          <w:rFonts w:asciiTheme="minorHAnsi" w:hAnsiTheme="minorHAnsi" w:cstheme="minorHAnsi"/>
          <w:b/>
          <w:bCs/>
          <w:cs/>
          <w:lang w:val="en-US"/>
        </w:rPr>
        <w:t>บุคคลหรือกิจการที่เกี่ยวข้องกัน</w:t>
      </w:r>
    </w:p>
    <w:p w14:paraId="2EEC075D" w14:textId="77777777" w:rsidR="0023426A" w:rsidRPr="00194ECD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Cs/>
          <w:sz w:val="30"/>
          <w:szCs w:val="30"/>
        </w:rPr>
      </w:pPr>
      <w:bookmarkStart w:id="0" w:name="_Hlk174495535"/>
    </w:p>
    <w:p w14:paraId="31993466" w14:textId="453542C3" w:rsidR="003F5429" w:rsidRPr="00194ECD" w:rsidRDefault="00BF003F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4EC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E518B2" w:rsidRPr="00194ECD">
        <w:rPr>
          <w:rFonts w:ascii="Angsana New" w:hAnsi="Angsana New" w:hint="cs"/>
          <w:sz w:val="30"/>
          <w:szCs w:val="30"/>
          <w:cs/>
        </w:rPr>
        <w:t xml:space="preserve"> </w:t>
      </w:r>
      <w:r w:rsidR="00D651E0" w:rsidRPr="00194ECD">
        <w:rPr>
          <w:rFonts w:ascii="Angsana New" w:hAnsi="Angsana New" w:hint="cs"/>
          <w:sz w:val="30"/>
          <w:szCs w:val="30"/>
          <w:cs/>
        </w:rPr>
        <w:t>บริษัทร่วม</w:t>
      </w:r>
      <w:r w:rsidR="00E518B2" w:rsidRPr="00194ECD">
        <w:rPr>
          <w:rFonts w:ascii="Angsana New" w:hAnsi="Angsana New" w:hint="cs"/>
          <w:sz w:val="30"/>
          <w:szCs w:val="30"/>
          <w:cs/>
        </w:rPr>
        <w:t xml:space="preserve"> และการร่วมค้า</w:t>
      </w:r>
      <w:r w:rsidR="00686676" w:rsidRPr="00194ECD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194ECD">
        <w:rPr>
          <w:rFonts w:ascii="Angsana New" w:hAnsi="Angsana New"/>
          <w:sz w:val="30"/>
          <w:szCs w:val="30"/>
          <w:cs/>
        </w:rPr>
        <w:t>ได้เปิดเผยใน</w:t>
      </w:r>
      <w:r w:rsidR="00AC218A"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9C4AA3" w:rsidRPr="00194ECD">
        <w:rPr>
          <w:rFonts w:ascii="Angsana New" w:hAnsi="Angsana New"/>
          <w:sz w:val="30"/>
          <w:szCs w:val="30"/>
        </w:rPr>
        <w:t>7</w:t>
      </w:r>
      <w:r w:rsidR="00BF4D94" w:rsidRPr="00194EC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C4AA3" w:rsidRPr="00194ECD">
        <w:rPr>
          <w:rFonts w:ascii="Angsana New" w:hAnsi="Angsana New"/>
          <w:sz w:val="30"/>
          <w:szCs w:val="30"/>
        </w:rPr>
        <w:t>8</w:t>
      </w:r>
      <w:r w:rsidR="009B44F8" w:rsidRPr="00194ECD">
        <w:rPr>
          <w:rFonts w:ascii="Angsana New" w:hAnsi="Angsana New"/>
          <w:sz w:val="30"/>
          <w:szCs w:val="30"/>
        </w:rPr>
        <w:t xml:space="preserve"> </w:t>
      </w:r>
    </w:p>
    <w:bookmarkEnd w:id="0"/>
    <w:p w14:paraId="64444222" w14:textId="77777777" w:rsidR="00B73D6C" w:rsidRPr="00194ECD" w:rsidRDefault="00B73D6C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F0CE5" w14:textId="608CD7DB" w:rsidR="008C203C" w:rsidRPr="00194ECD" w:rsidRDefault="00B73D6C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94ECD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F449D8" w:rsidRPr="00194ECD">
        <w:rPr>
          <w:rFonts w:ascii="Angsana New" w:hAnsi="Angsana New"/>
          <w:sz w:val="30"/>
          <w:szCs w:val="30"/>
          <w:cs/>
        </w:rPr>
        <w:t>งวด</w:t>
      </w:r>
      <w:r w:rsidR="009F7F0E" w:rsidRPr="00194ECD">
        <w:rPr>
          <w:rFonts w:ascii="Angsana New" w:hAnsi="Angsana New" w:hint="cs"/>
          <w:sz w:val="30"/>
          <w:szCs w:val="30"/>
          <w:cs/>
        </w:rPr>
        <w:t>หก</w:t>
      </w:r>
      <w:r w:rsidR="00F449D8" w:rsidRPr="00194EC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449D8" w:rsidRPr="00194ECD">
        <w:rPr>
          <w:rFonts w:ascii="Angsana New" w:hAnsi="Angsana New"/>
          <w:sz w:val="30"/>
          <w:szCs w:val="30"/>
        </w:rPr>
        <w:t>3</w:t>
      </w:r>
      <w:r w:rsidR="009F7F0E" w:rsidRPr="00194ECD">
        <w:rPr>
          <w:rFonts w:ascii="Angsana New" w:hAnsi="Angsana New"/>
          <w:sz w:val="30"/>
          <w:szCs w:val="30"/>
        </w:rPr>
        <w:t xml:space="preserve">0 </w:t>
      </w:r>
      <w:r w:rsidR="009F7F0E" w:rsidRPr="00194ECD">
        <w:rPr>
          <w:rFonts w:ascii="Angsana New" w:hAnsi="Angsana New" w:hint="cs"/>
          <w:sz w:val="30"/>
          <w:szCs w:val="30"/>
          <w:cs/>
        </w:rPr>
        <w:t>มิถุนายน</w:t>
      </w:r>
      <w:r w:rsidR="00F449D8" w:rsidRPr="00194ECD">
        <w:rPr>
          <w:rFonts w:ascii="Angsana New" w:hAnsi="Angsana New"/>
          <w:sz w:val="30"/>
          <w:szCs w:val="30"/>
          <w:cs/>
        </w:rPr>
        <w:t xml:space="preserve"> </w:t>
      </w:r>
      <w:r w:rsidR="00F449D8" w:rsidRPr="00194ECD">
        <w:rPr>
          <w:rFonts w:ascii="Angsana New" w:hAnsi="Angsana New"/>
          <w:sz w:val="30"/>
          <w:szCs w:val="30"/>
        </w:rPr>
        <w:t>2568</w:t>
      </w:r>
      <w:r w:rsidR="00F449D8" w:rsidRPr="00194ECD">
        <w:rPr>
          <w:rFonts w:ascii="Angsana New" w:hAnsi="Angsana New"/>
          <w:sz w:val="30"/>
          <w:szCs w:val="30"/>
          <w:cs/>
        </w:rPr>
        <w:t xml:space="preserve"> </w:t>
      </w:r>
      <w:r w:rsidR="00881A32" w:rsidRPr="00194EC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1A32" w:rsidRPr="00194ECD">
        <w:rPr>
          <w:rFonts w:ascii="Angsana New" w:hAnsi="Angsana New"/>
          <w:sz w:val="30"/>
          <w:szCs w:val="30"/>
        </w:rPr>
        <w:t xml:space="preserve">2567 </w:t>
      </w:r>
      <w:r w:rsidRPr="00194ECD">
        <w:rPr>
          <w:rFonts w:ascii="Angsana New" w:hAnsi="Angsana New" w:hint="cs"/>
          <w:sz w:val="30"/>
          <w:szCs w:val="30"/>
          <w:cs/>
        </w:rPr>
        <w:t xml:space="preserve">เป็นรายการตั้งแต่วันที่ </w:t>
      </w:r>
      <w:r w:rsidRPr="00194ECD">
        <w:rPr>
          <w:rFonts w:ascii="Angsana New" w:hAnsi="Angsana New"/>
          <w:sz w:val="30"/>
          <w:szCs w:val="30"/>
        </w:rPr>
        <w:t xml:space="preserve">1 </w:t>
      </w:r>
      <w:r w:rsidRPr="00194EC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94ECD">
        <w:rPr>
          <w:rFonts w:ascii="Angsana New" w:hAnsi="Angsana New"/>
          <w:sz w:val="30"/>
          <w:szCs w:val="30"/>
        </w:rPr>
        <w:t>256</w:t>
      </w:r>
      <w:r w:rsidR="00F449D8" w:rsidRPr="00194ECD">
        <w:rPr>
          <w:rFonts w:ascii="Angsana New" w:hAnsi="Angsana New"/>
          <w:sz w:val="30"/>
          <w:szCs w:val="30"/>
        </w:rPr>
        <w:t>8</w:t>
      </w:r>
      <w:r w:rsidRPr="00194ECD">
        <w:rPr>
          <w:rFonts w:ascii="Angsana New" w:hAnsi="Angsana New"/>
          <w:sz w:val="30"/>
          <w:szCs w:val="30"/>
        </w:rPr>
        <w:t xml:space="preserve"> </w:t>
      </w:r>
      <w:r w:rsidR="00881A32" w:rsidRPr="00194EC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1A32" w:rsidRPr="00194ECD">
        <w:rPr>
          <w:rFonts w:ascii="Angsana New" w:hAnsi="Angsana New"/>
          <w:sz w:val="30"/>
          <w:szCs w:val="30"/>
        </w:rPr>
        <w:t xml:space="preserve">2567 </w:t>
      </w:r>
      <w:r w:rsidRPr="00194ECD">
        <w:rPr>
          <w:rFonts w:ascii="Angsana New" w:hAnsi="Angsana New" w:hint="cs"/>
          <w:sz w:val="30"/>
          <w:szCs w:val="30"/>
          <w:cs/>
        </w:rPr>
        <w:t>จนถึงวันที่กิจการ</w:t>
      </w:r>
      <w:r w:rsidR="00881A32" w:rsidRPr="00194ECD">
        <w:rPr>
          <w:rFonts w:ascii="Angsana New" w:hAnsi="Angsana New" w:hint="cs"/>
          <w:sz w:val="30"/>
          <w:szCs w:val="30"/>
          <w:cs/>
        </w:rPr>
        <w:t xml:space="preserve"> </w:t>
      </w:r>
      <w:r w:rsidR="00881A32" w:rsidRPr="00194ECD">
        <w:rPr>
          <w:rFonts w:ascii="Angsana New" w:hAnsi="Angsana New"/>
          <w:sz w:val="30"/>
          <w:szCs w:val="30"/>
        </w:rPr>
        <w:t>1</w:t>
      </w:r>
      <w:r w:rsidR="00881A32" w:rsidRPr="00194ECD">
        <w:rPr>
          <w:rFonts w:ascii="Angsana New" w:hAnsi="Angsana New" w:hint="cs"/>
          <w:sz w:val="30"/>
          <w:szCs w:val="30"/>
          <w:cs/>
        </w:rPr>
        <w:t xml:space="preserve">) </w:t>
      </w:r>
      <w:r w:rsidRPr="00194ECD">
        <w:rPr>
          <w:rFonts w:ascii="Angsana New" w:hAnsi="Angsana New" w:hint="cs"/>
          <w:sz w:val="30"/>
          <w:szCs w:val="30"/>
          <w:cs/>
        </w:rPr>
        <w:t xml:space="preserve">สูญเสียอำนาจควบคุมในบริษัทย่อย </w:t>
      </w:r>
      <w:r w:rsidR="00881A32" w:rsidRPr="00194ECD">
        <w:rPr>
          <w:rFonts w:ascii="Angsana New" w:hAnsi="Angsana New"/>
          <w:sz w:val="30"/>
          <w:szCs w:val="30"/>
          <w:cs/>
        </w:rPr>
        <w:br/>
      </w:r>
      <w:r w:rsidR="00881A32" w:rsidRPr="00194ECD">
        <w:rPr>
          <w:rFonts w:ascii="Angsana New" w:hAnsi="Angsana New"/>
          <w:sz w:val="30"/>
          <w:szCs w:val="30"/>
        </w:rPr>
        <w:t>2</w:t>
      </w:r>
      <w:r w:rsidR="00881A32" w:rsidRPr="00194ECD">
        <w:rPr>
          <w:rFonts w:ascii="Angsana New" w:hAnsi="Angsana New" w:hint="cs"/>
          <w:sz w:val="30"/>
          <w:szCs w:val="30"/>
          <w:cs/>
        </w:rPr>
        <w:t>) สูญเสีย</w:t>
      </w:r>
      <w:r w:rsidRPr="00194ECD">
        <w:rPr>
          <w:rFonts w:ascii="Angsana New" w:hAnsi="Angsana New" w:hint="cs"/>
          <w:sz w:val="30"/>
          <w:szCs w:val="30"/>
          <w:cs/>
        </w:rPr>
        <w:t>อิทธิพลอย่างมีสาระสำคัญในบริษัทร่วม</w:t>
      </w:r>
      <w:r w:rsidR="007224EC" w:rsidRPr="00194ECD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881A32" w:rsidRPr="00194ECD">
        <w:rPr>
          <w:rFonts w:ascii="Angsana New" w:hAnsi="Angsana New" w:hint="cs"/>
          <w:sz w:val="30"/>
          <w:szCs w:val="30"/>
          <w:cs/>
        </w:rPr>
        <w:t xml:space="preserve"> </w:t>
      </w:r>
      <w:r w:rsidR="00881A32" w:rsidRPr="00194ECD">
        <w:rPr>
          <w:rFonts w:ascii="Angsana New" w:hAnsi="Angsana New"/>
          <w:sz w:val="30"/>
          <w:szCs w:val="30"/>
        </w:rPr>
        <w:t>3</w:t>
      </w:r>
      <w:r w:rsidR="00881A32" w:rsidRPr="00194ECD">
        <w:rPr>
          <w:rFonts w:ascii="Angsana New" w:hAnsi="Angsana New" w:hint="cs"/>
          <w:sz w:val="30"/>
          <w:szCs w:val="30"/>
          <w:cs/>
        </w:rPr>
        <w:t>) ไม่ดำรงตำแหน่งผู้บริหารในกิจการ</w:t>
      </w:r>
      <w:r w:rsidR="00BC79D6" w:rsidRPr="00194ECD">
        <w:rPr>
          <w:rFonts w:ascii="Angsana New" w:hAnsi="Angsana New"/>
          <w:sz w:val="30"/>
          <w:szCs w:val="30"/>
        </w:rPr>
        <w:br/>
      </w:r>
      <w:r w:rsidR="00881A32" w:rsidRPr="00194ECD">
        <w:rPr>
          <w:rFonts w:ascii="Angsana New" w:hAnsi="Angsana New" w:hint="cs"/>
          <w:sz w:val="30"/>
          <w:szCs w:val="30"/>
          <w:cs/>
        </w:rPr>
        <w:t xml:space="preserve">ที่เกี่ยวข้องกัน หรือ </w:t>
      </w:r>
      <w:r w:rsidR="00881A32" w:rsidRPr="00194ECD">
        <w:rPr>
          <w:rFonts w:ascii="Angsana New" w:hAnsi="Angsana New"/>
          <w:sz w:val="30"/>
          <w:szCs w:val="30"/>
        </w:rPr>
        <w:t>4</w:t>
      </w:r>
      <w:r w:rsidR="00881A32" w:rsidRPr="00194ECD">
        <w:rPr>
          <w:rFonts w:ascii="Angsana New" w:hAnsi="Angsana New" w:hint="cs"/>
          <w:sz w:val="30"/>
          <w:szCs w:val="30"/>
          <w:cs/>
        </w:rPr>
        <w:t xml:space="preserve">) </w:t>
      </w:r>
      <w:r w:rsidR="008E0066" w:rsidRPr="00194ECD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="00881A32" w:rsidRPr="00194ECD">
        <w:rPr>
          <w:rFonts w:ascii="Angsana New" w:hAnsi="Angsana New" w:hint="cs"/>
          <w:sz w:val="30"/>
          <w:szCs w:val="30"/>
          <w:cs/>
        </w:rPr>
        <w:t>สิ้นสุดการเป็นผู้ถือหุ้นรายใหญ่</w:t>
      </w:r>
      <w:r w:rsidR="008E0066" w:rsidRPr="00194ECD">
        <w:rPr>
          <w:rFonts w:ascii="Angsana New" w:hAnsi="Angsana New" w:hint="cs"/>
          <w:sz w:val="30"/>
          <w:szCs w:val="30"/>
          <w:cs/>
        </w:rPr>
        <w:t>ในบริษัท</w:t>
      </w:r>
    </w:p>
    <w:p w14:paraId="39E61A81" w14:textId="77777777" w:rsidR="00254C15" w:rsidRPr="00194ECD" w:rsidRDefault="00254C15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81"/>
        <w:gridCol w:w="272"/>
        <w:gridCol w:w="1104"/>
        <w:gridCol w:w="265"/>
        <w:gridCol w:w="1087"/>
        <w:gridCol w:w="266"/>
        <w:gridCol w:w="1136"/>
      </w:tblGrid>
      <w:tr w:rsidR="00BE69E5" w:rsidRPr="00194ECD" w14:paraId="2F20F2DD" w14:textId="77777777" w:rsidTr="008E0066">
        <w:trPr>
          <w:tblHeader/>
        </w:trPr>
        <w:tc>
          <w:tcPr>
            <w:tcW w:w="2190" w:type="pct"/>
          </w:tcPr>
          <w:p w14:paraId="0C2F7A0B" w14:textId="44880E4B" w:rsidR="00401368" w:rsidRPr="00194ECD" w:rsidRDefault="0019105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1469B391" w14:textId="77777777" w:rsidR="00401368" w:rsidRPr="00194ECD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61A84AA" w14:textId="77777777" w:rsidR="00401368" w:rsidRPr="00194ECD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32603012" w14:textId="77777777" w:rsidR="00401368" w:rsidRPr="00194ECD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9D8" w:rsidRPr="00194ECD" w14:paraId="13836B51" w14:textId="77777777" w:rsidTr="00D25958">
        <w:trPr>
          <w:tblHeader/>
        </w:trPr>
        <w:tc>
          <w:tcPr>
            <w:tcW w:w="2190" w:type="pct"/>
          </w:tcPr>
          <w:p w14:paraId="1E11D756" w14:textId="4F26377C" w:rsidR="00F449D8" w:rsidRPr="00194ECD" w:rsidRDefault="00CC306C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33006" w:rsidRPr="00194EC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33006" w:rsidRPr="00194ECD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="00A33006" w:rsidRPr="00194EC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33006" w:rsidRPr="00194EC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33006" w:rsidRPr="00194ECD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5" w:type="pct"/>
          </w:tcPr>
          <w:p w14:paraId="2D7EC9EC" w14:textId="25315784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41527BE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AA28906" w14:textId="1D968BE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786FA5AF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E342A1A" w14:textId="3468701A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2400747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D6414EB" w14:textId="3E032C02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AB03AA" w:rsidRPr="00194ECD" w14:paraId="62C28178" w14:textId="77777777" w:rsidTr="00D25958">
        <w:trPr>
          <w:trHeight w:val="263"/>
          <w:tblHeader/>
        </w:trPr>
        <w:tc>
          <w:tcPr>
            <w:tcW w:w="2190" w:type="pct"/>
          </w:tcPr>
          <w:p w14:paraId="33B8C424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2495804" w14:textId="5D415131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377F2" w:rsidRPr="00194ECD" w14:paraId="1AFF8464" w14:textId="77777777" w:rsidTr="00D25958">
        <w:tc>
          <w:tcPr>
            <w:tcW w:w="2190" w:type="pct"/>
            <w:shd w:val="clear" w:color="auto" w:fill="auto"/>
          </w:tcPr>
          <w:p w14:paraId="5AEDC7A3" w14:textId="77777777" w:rsidR="00AB03AA" w:rsidRPr="00194ECD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6F109965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D9A815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B121927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05BB9D2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9F4802A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E57AB0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5A08AF4" w14:textId="77777777" w:rsidR="00AB03AA" w:rsidRPr="00194ECD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5826AE76" w14:textId="77777777" w:rsidTr="00D25958">
        <w:tc>
          <w:tcPr>
            <w:tcW w:w="2190" w:type="pct"/>
            <w:shd w:val="clear" w:color="auto" w:fill="auto"/>
          </w:tcPr>
          <w:p w14:paraId="483CD8FB" w14:textId="3A3A78D1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15CF624" w14:textId="16811A26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65B9E91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3DEF233" w14:textId="74235BD8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AFE59FB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6ACEC8A6" w14:textId="0A1607D4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72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9F479AD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2EC8E94" w14:textId="3A9427DE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320</w:t>
            </w:r>
          </w:p>
        </w:tc>
      </w:tr>
      <w:tr w:rsidR="00A33006" w:rsidRPr="00194ECD" w14:paraId="258325D9" w14:textId="77777777" w:rsidTr="00D25958">
        <w:tc>
          <w:tcPr>
            <w:tcW w:w="2190" w:type="pct"/>
            <w:shd w:val="clear" w:color="auto" w:fill="auto"/>
          </w:tcPr>
          <w:p w14:paraId="7B635713" w14:textId="011C9751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รายได้จากการให้บริการตามสัญญา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D1062A6" w14:textId="71D4CE96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8A53FC3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68C044B" w14:textId="55E02434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48D6CAA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08E912C" w14:textId="7B938A2F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77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8640F8A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1B4F0B5" w14:textId="4B46F406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207</w:t>
            </w:r>
          </w:p>
        </w:tc>
      </w:tr>
      <w:tr w:rsidR="00A33006" w:rsidRPr="00194ECD" w14:paraId="668D472E" w14:textId="77777777" w:rsidTr="00D25958">
        <w:tc>
          <w:tcPr>
            <w:tcW w:w="2190" w:type="pct"/>
            <w:shd w:val="clear" w:color="auto" w:fill="auto"/>
          </w:tcPr>
          <w:p w14:paraId="48119D11" w14:textId="4F7D5C6D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6C379A7" w14:textId="0C0645D5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41EEBC2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147677D" w14:textId="78883652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B5A038D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746E33C" w14:textId="344789F5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23,544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5883251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4FF05C6" w14:textId="4DE489A6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5,670</w:t>
            </w:r>
          </w:p>
        </w:tc>
      </w:tr>
      <w:tr w:rsidR="00A33006" w:rsidRPr="00194ECD" w14:paraId="6E375CCD" w14:textId="77777777" w:rsidTr="00D25958">
        <w:tc>
          <w:tcPr>
            <w:tcW w:w="2190" w:type="pct"/>
            <w:shd w:val="clear" w:color="auto" w:fill="auto"/>
          </w:tcPr>
          <w:p w14:paraId="4E2B1DC6" w14:textId="77777777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722039A" w14:textId="67B1C13C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EF12083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378F4D8" w14:textId="3CDD0896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255BF3C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E96468C" w14:textId="1721B3D1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17,616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61D5C79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F717235" w14:textId="2967C695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39,121</w:t>
            </w:r>
          </w:p>
        </w:tc>
      </w:tr>
      <w:tr w:rsidR="00A33006" w:rsidRPr="00194ECD" w14:paraId="5FB40890" w14:textId="77777777" w:rsidTr="00D25958">
        <w:tc>
          <w:tcPr>
            <w:tcW w:w="2190" w:type="pct"/>
            <w:shd w:val="clear" w:color="auto" w:fill="auto"/>
          </w:tcPr>
          <w:p w14:paraId="5CF026EC" w14:textId="77777777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4120EB8" w14:textId="294F183B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3CB5A4C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B53EAF3" w14:textId="069F4421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D696836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FCFA3E1" w14:textId="424ADFAC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3,035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BCEB46B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3EC6A3A" w14:textId="05A0F530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13,826</w:t>
            </w:r>
          </w:p>
        </w:tc>
      </w:tr>
      <w:tr w:rsidR="00F449D8" w:rsidRPr="00194ECD" w14:paraId="21F2E946" w14:textId="77777777" w:rsidTr="00D25958">
        <w:tc>
          <w:tcPr>
            <w:tcW w:w="2190" w:type="pct"/>
            <w:shd w:val="clear" w:color="auto" w:fill="auto"/>
          </w:tcPr>
          <w:p w14:paraId="34E157FA" w14:textId="5B906266" w:rsidR="00F449D8" w:rsidRPr="00194ECD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3F8F374" w14:textId="5A614575" w:rsidR="00F449D8" w:rsidRPr="00194ECD" w:rsidRDefault="00663BA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0A0769E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6F35E31" w14:textId="7BCF6C6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17172FE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855310C" w14:textId="073C4B86" w:rsidR="00F449D8" w:rsidRPr="00194ECD" w:rsidRDefault="004F583E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7,477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7476ABC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9D66BD1" w14:textId="054D3209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F449D8" w:rsidRPr="00194ECD" w14:paraId="1619FA52" w14:textId="77777777" w:rsidTr="00D25958">
        <w:tc>
          <w:tcPr>
            <w:tcW w:w="2190" w:type="pct"/>
            <w:shd w:val="clear" w:color="auto" w:fill="auto"/>
          </w:tcPr>
          <w:p w14:paraId="6D48BD2F" w14:textId="742A45C1" w:rsidR="00F449D8" w:rsidRPr="00194ECD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A8EB03C" w14:textId="60B271EB" w:rsidR="00F449D8" w:rsidRPr="00194ECD" w:rsidRDefault="00663BA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F0BA085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C1A0D65" w14:textId="27054D1A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E80B7ED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B1CEFF1" w14:textId="78D4AD0C" w:rsidR="00F449D8" w:rsidRPr="00194ECD" w:rsidRDefault="004F583E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64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02DB94F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52ACD7C" w14:textId="0AF1FB24" w:rsidR="00F449D8" w:rsidRPr="00194ECD" w:rsidRDefault="00A33006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13</w:t>
            </w:r>
          </w:p>
        </w:tc>
      </w:tr>
      <w:tr w:rsidR="00F449D8" w:rsidRPr="00194ECD" w14:paraId="330A6331" w14:textId="77777777" w:rsidTr="00D25958">
        <w:trPr>
          <w:trHeight w:val="60"/>
        </w:trPr>
        <w:tc>
          <w:tcPr>
            <w:tcW w:w="2190" w:type="pct"/>
            <w:shd w:val="clear" w:color="auto" w:fill="auto"/>
          </w:tcPr>
          <w:p w14:paraId="6760C305" w14:textId="30C635D8" w:rsidR="00F449D8" w:rsidRPr="00194ECD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626748E" w14:textId="38C92B19" w:rsidR="00F449D8" w:rsidRPr="00194ECD" w:rsidRDefault="00663BA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C5227FB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6D48B18" w14:textId="4B3218D0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2E8F96C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EB59F0B" w14:textId="4D7E6640" w:rsidR="00F449D8" w:rsidRPr="00194ECD" w:rsidRDefault="004F583E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5,</w:t>
            </w:r>
            <w:r w:rsidR="00663BA8" w:rsidRPr="00194ECD">
              <w:rPr>
                <w:rFonts w:asciiTheme="majorHAnsi" w:hAnsiTheme="majorHAnsi"/>
                <w:sz w:val="30"/>
                <w:szCs w:val="30"/>
              </w:rPr>
              <w:t>871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8A337AC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89B90AE" w14:textId="02E76866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113</w:t>
            </w:r>
          </w:p>
        </w:tc>
      </w:tr>
      <w:tr w:rsidR="00F449D8" w:rsidRPr="00194ECD" w14:paraId="44A219A8" w14:textId="77777777" w:rsidTr="00D25958">
        <w:trPr>
          <w:trHeight w:val="60"/>
        </w:trPr>
        <w:tc>
          <w:tcPr>
            <w:tcW w:w="2190" w:type="pct"/>
            <w:shd w:val="clear" w:color="auto" w:fill="auto"/>
          </w:tcPr>
          <w:p w14:paraId="666BAB68" w14:textId="2A09E163" w:rsidR="00F449D8" w:rsidRPr="00194ECD" w:rsidRDefault="00F449D8" w:rsidP="00F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B9BA121" w14:textId="052588E9" w:rsidR="00F449D8" w:rsidRPr="00194ECD" w:rsidRDefault="00663BA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C813B7E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4D415B4" w14:textId="5BEEB276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7519ECB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614583B9" w14:textId="3ED0271D" w:rsidR="00F449D8" w:rsidRPr="00194ECD" w:rsidRDefault="00072B4C" w:rsidP="00072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2DB2FF7" w14:textId="77777777" w:rsidR="00F449D8" w:rsidRPr="00194ECD" w:rsidRDefault="00F449D8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DCBF5D0" w14:textId="071B5F5B" w:rsidR="00F449D8" w:rsidRPr="00194ECD" w:rsidRDefault="00A33006" w:rsidP="00F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1,258,040</w:t>
            </w:r>
          </w:p>
        </w:tc>
      </w:tr>
      <w:tr w:rsidR="0090624D" w:rsidRPr="00194ECD" w14:paraId="457C5B31" w14:textId="77777777" w:rsidTr="00D25958">
        <w:tc>
          <w:tcPr>
            <w:tcW w:w="2190" w:type="pct"/>
            <w:shd w:val="clear" w:color="auto" w:fill="auto"/>
          </w:tcPr>
          <w:p w14:paraId="11FDF779" w14:textId="77777777" w:rsidR="0090624D" w:rsidRPr="00194ECD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70B9DC5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3B06CF9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2518790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CCA89F0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11A81DF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F51F02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6B33EC9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B12522" w:rsidRPr="00194ECD" w14:paraId="20BBF41B" w14:textId="77777777" w:rsidTr="00D25958">
        <w:tc>
          <w:tcPr>
            <w:tcW w:w="2190" w:type="pct"/>
            <w:shd w:val="clear" w:color="auto" w:fill="auto"/>
          </w:tcPr>
          <w:p w14:paraId="03E670FA" w14:textId="77777777" w:rsidR="00B12522" w:rsidRPr="00194ECD" w:rsidRDefault="00B12522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A88E0AA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01FBC4A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C873740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A5F8051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CCA9D1C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3FA1469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BEDE6CB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B12522" w:rsidRPr="00194ECD" w14:paraId="23BA5F4F" w14:textId="77777777" w:rsidTr="00D25958">
        <w:tc>
          <w:tcPr>
            <w:tcW w:w="2190" w:type="pct"/>
            <w:shd w:val="clear" w:color="auto" w:fill="auto"/>
          </w:tcPr>
          <w:p w14:paraId="7B256D40" w14:textId="77777777" w:rsidR="00B12522" w:rsidRPr="00194ECD" w:rsidRDefault="00B12522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5DD1F11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EFDC1E3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8042531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21388DD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2766BBC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4100967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64582DE" w14:textId="77777777" w:rsidR="00B12522" w:rsidRPr="00194ECD" w:rsidRDefault="00B12522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90624D" w:rsidRPr="00194ECD" w14:paraId="7054106C" w14:textId="77777777" w:rsidTr="00D25958">
        <w:tc>
          <w:tcPr>
            <w:tcW w:w="2190" w:type="pct"/>
            <w:shd w:val="clear" w:color="auto" w:fill="auto"/>
          </w:tcPr>
          <w:p w14:paraId="21FD4262" w14:textId="7625C621" w:rsidR="0090624D" w:rsidRPr="00194ECD" w:rsidRDefault="0090624D" w:rsidP="0090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BE87B6D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0D3C58F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74EEB4D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9A58F42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F75D035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5C17D8F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AFABDE7" w14:textId="77777777" w:rsidR="0090624D" w:rsidRPr="00194ECD" w:rsidRDefault="0090624D" w:rsidP="00906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318E61E0" w14:textId="77777777" w:rsidTr="00D25958">
        <w:tc>
          <w:tcPr>
            <w:tcW w:w="2190" w:type="pct"/>
            <w:shd w:val="clear" w:color="auto" w:fill="auto"/>
          </w:tcPr>
          <w:p w14:paraId="6406E057" w14:textId="4E5AA128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6D95307" w14:textId="0C01F617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A532331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279B4CA" w14:textId="640447D0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1,175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21986BF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8530D4D" w14:textId="301F771E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5321A7F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E2F243F" w14:textId="59213816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1,175</w:t>
            </w:r>
          </w:p>
        </w:tc>
      </w:tr>
      <w:tr w:rsidR="00A33006" w:rsidRPr="00194ECD" w14:paraId="097AE938" w14:textId="77777777" w:rsidTr="00D25958">
        <w:tc>
          <w:tcPr>
            <w:tcW w:w="2190" w:type="pct"/>
            <w:shd w:val="clear" w:color="auto" w:fill="auto"/>
          </w:tcPr>
          <w:p w14:paraId="6C40EF4A" w14:textId="3ED9B422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228DACE" w14:textId="424A809C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45EBA1F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1171454" w14:textId="1343EC5A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268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D737E8E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2CAF597" w14:textId="42299323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F3C655E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B0993E2" w14:textId="235073E0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268</w:t>
            </w:r>
          </w:p>
        </w:tc>
      </w:tr>
      <w:tr w:rsidR="00A33006" w:rsidRPr="00194ECD" w14:paraId="3BC7CB6C" w14:textId="77777777" w:rsidTr="00D25958">
        <w:tc>
          <w:tcPr>
            <w:tcW w:w="2190" w:type="pct"/>
            <w:shd w:val="clear" w:color="auto" w:fill="auto"/>
          </w:tcPr>
          <w:p w14:paraId="6BFC38A4" w14:textId="283103C7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615E0EA" w14:textId="69179942" w:rsidR="00A33006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0625C3B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8791A80" w14:textId="2FCF00DA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8FA7CE4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0C95E8E2" w14:textId="4A9C6FBA" w:rsidR="00A33006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4,675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E13E676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C7D3E32" w14:textId="46EBA76F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58,275</w:t>
            </w:r>
          </w:p>
        </w:tc>
      </w:tr>
      <w:tr w:rsidR="00663BA8" w:rsidRPr="00194ECD" w14:paraId="4EA380BC" w14:textId="77777777" w:rsidTr="00D25958">
        <w:tc>
          <w:tcPr>
            <w:tcW w:w="2190" w:type="pct"/>
            <w:shd w:val="clear" w:color="auto" w:fill="auto"/>
          </w:tcPr>
          <w:p w14:paraId="2B7C52E8" w14:textId="338CDC9E" w:rsidR="00663BA8" w:rsidRPr="00194ECD" w:rsidRDefault="00663BA8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B855EFA" w14:textId="761D4B7A" w:rsidR="00663BA8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346</w:t>
            </w:r>
          </w:p>
        </w:tc>
        <w:tc>
          <w:tcPr>
            <w:tcW w:w="144" w:type="pct"/>
            <w:vAlign w:val="bottom"/>
          </w:tcPr>
          <w:p w14:paraId="26998EB7" w14:textId="77777777" w:rsidR="00663BA8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C04B98D" w14:textId="53A1BCCD" w:rsidR="00663BA8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C4F4379" w14:textId="77777777" w:rsidR="00663BA8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7DC2623" w14:textId="471C77D7" w:rsidR="00663BA8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3AFFADC" w14:textId="77777777" w:rsidR="00663BA8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137A437" w14:textId="7ED4DC83" w:rsidR="00663BA8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-</w:t>
            </w:r>
          </w:p>
        </w:tc>
      </w:tr>
      <w:tr w:rsidR="00257A85" w:rsidRPr="00194ECD" w14:paraId="147277CD" w14:textId="77777777" w:rsidTr="00D25958">
        <w:tc>
          <w:tcPr>
            <w:tcW w:w="2190" w:type="pct"/>
            <w:shd w:val="clear" w:color="auto" w:fill="auto"/>
          </w:tcPr>
          <w:p w14:paraId="2A77EA0B" w14:textId="77777777" w:rsidR="00257A85" w:rsidRPr="00194ECD" w:rsidRDefault="00257A85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55A6A9B" w14:textId="77777777" w:rsidR="00257A85" w:rsidRPr="00194ECD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8B8A882" w14:textId="77777777" w:rsidR="00257A85" w:rsidRPr="00194ECD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F2541CB" w14:textId="77777777" w:rsidR="00257A85" w:rsidRPr="00194ECD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359D5EC" w14:textId="77777777" w:rsidR="00257A85" w:rsidRPr="00194ECD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68709C05" w14:textId="77777777" w:rsidR="00257A85" w:rsidRPr="00194ECD" w:rsidRDefault="00257A85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31E4B20" w14:textId="77777777" w:rsidR="00257A85" w:rsidRPr="00194ECD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C34E642" w14:textId="77777777" w:rsidR="00257A85" w:rsidRPr="00194ECD" w:rsidRDefault="00257A85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CF1E50" w:rsidRPr="00194ECD" w14:paraId="0129FF68" w14:textId="77777777" w:rsidTr="00D25958">
        <w:tc>
          <w:tcPr>
            <w:tcW w:w="2190" w:type="pct"/>
            <w:shd w:val="clear" w:color="auto" w:fill="auto"/>
          </w:tcPr>
          <w:p w14:paraId="15E1FA49" w14:textId="3E41FF4C" w:rsidR="00CF1E50" w:rsidRPr="00194ECD" w:rsidRDefault="00CF1E50" w:rsidP="00CF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94B79D2" w14:textId="77777777" w:rsidR="00CF1E50" w:rsidRPr="00194ECD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F8D22B6" w14:textId="77777777" w:rsidR="00CF1E50" w:rsidRPr="00194ECD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4798D83" w14:textId="77777777" w:rsidR="00CF1E50" w:rsidRPr="00194ECD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636BBEC" w14:textId="77777777" w:rsidR="00CF1E50" w:rsidRPr="00194ECD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CD424B4" w14:textId="77777777" w:rsidR="00CF1E50" w:rsidRPr="00194ECD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190CA4F" w14:textId="77777777" w:rsidR="00CF1E50" w:rsidRPr="00194ECD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AAE0606" w14:textId="77777777" w:rsidR="00CF1E50" w:rsidRPr="00194ECD" w:rsidRDefault="00CF1E50" w:rsidP="00CF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5218CA" w:rsidRPr="00194ECD" w14:paraId="6037DFFD" w14:textId="77777777" w:rsidTr="00D25958">
        <w:tc>
          <w:tcPr>
            <w:tcW w:w="2190" w:type="pct"/>
            <w:shd w:val="clear" w:color="auto" w:fill="auto"/>
          </w:tcPr>
          <w:p w14:paraId="487EEE8A" w14:textId="3BF18158" w:rsidR="005218CA" w:rsidRPr="00194ECD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</w:t>
            </w:r>
            <w:r w:rsidR="009235FA"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8920983" w14:textId="0CCC2DEF" w:rsidR="005218CA" w:rsidRPr="00194ECD" w:rsidRDefault="00663BA8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12</w:t>
            </w:r>
          </w:p>
        </w:tc>
        <w:tc>
          <w:tcPr>
            <w:tcW w:w="144" w:type="pct"/>
            <w:vAlign w:val="bottom"/>
          </w:tcPr>
          <w:p w14:paraId="2583B737" w14:textId="77777777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9187D8A" w14:textId="186FE8F1" w:rsidR="005218CA" w:rsidRPr="00194ECD" w:rsidRDefault="00A33006" w:rsidP="00203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7,104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B94F8B0" w14:textId="77777777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D1564CF" w14:textId="02566233" w:rsidR="005218CA" w:rsidRPr="00194ECD" w:rsidRDefault="004F583E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8C9301E" w14:textId="77777777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947BD59" w14:textId="6B0B8ADF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5218CA" w:rsidRPr="00194ECD" w14:paraId="2817E2DC" w14:textId="77777777" w:rsidTr="00D25958">
        <w:tc>
          <w:tcPr>
            <w:tcW w:w="2190" w:type="pct"/>
            <w:shd w:val="clear" w:color="auto" w:fill="auto"/>
          </w:tcPr>
          <w:p w14:paraId="4A726011" w14:textId="5F115824" w:rsidR="005218CA" w:rsidRPr="00194ECD" w:rsidRDefault="005218CA" w:rsidP="00521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</w:t>
            </w:r>
            <w:r w:rsidR="009235FA"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0DC48B7" w14:textId="100ADDAE" w:rsidR="005218CA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DDE5478" w14:textId="77777777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55B5E15" w14:textId="422CE71D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D3500FA" w14:textId="77777777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5735D40" w14:textId="4701EF4E" w:rsidR="005218CA" w:rsidRPr="00194ECD" w:rsidRDefault="004F583E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CD1F6A" w14:textId="77777777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93B0411" w14:textId="34DB8D11" w:rsidR="005218CA" w:rsidRPr="00194ECD" w:rsidRDefault="005218CA" w:rsidP="00521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33006" w:rsidRPr="00194ECD" w14:paraId="3E7C81B9" w14:textId="77777777" w:rsidTr="00D25958">
        <w:tc>
          <w:tcPr>
            <w:tcW w:w="2190" w:type="pct"/>
            <w:shd w:val="clear" w:color="auto" w:fill="auto"/>
          </w:tcPr>
          <w:p w14:paraId="7EAFA9A9" w14:textId="216D3D33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40CAC4F" w14:textId="0BE70400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53B2C89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A287BCE" w14:textId="24C28732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E226739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8DEEA4C" w14:textId="304666B2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ACF315C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9A588C3" w14:textId="65BF88FC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33006" w:rsidRPr="00194ECD" w14:paraId="615C67BF" w14:textId="77777777" w:rsidTr="00D25958">
        <w:tc>
          <w:tcPr>
            <w:tcW w:w="2190" w:type="pct"/>
            <w:shd w:val="clear" w:color="auto" w:fill="auto"/>
          </w:tcPr>
          <w:p w14:paraId="2B014BEE" w14:textId="3104FFCD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BCAA986" w14:textId="41812A68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198</w:t>
            </w:r>
          </w:p>
        </w:tc>
        <w:tc>
          <w:tcPr>
            <w:tcW w:w="144" w:type="pct"/>
            <w:vAlign w:val="bottom"/>
          </w:tcPr>
          <w:p w14:paraId="58D65F22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30C7318" w14:textId="28F39A08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158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FA82E17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1FD2868" w14:textId="09BBFBAB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198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80407F5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DB20450" w14:textId="0D99C50D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158</w:t>
            </w:r>
          </w:p>
        </w:tc>
      </w:tr>
      <w:tr w:rsidR="00A33006" w:rsidRPr="00194ECD" w14:paraId="31BE5C01" w14:textId="77777777" w:rsidTr="00D25958">
        <w:tc>
          <w:tcPr>
            <w:tcW w:w="2190" w:type="pct"/>
            <w:shd w:val="clear" w:color="auto" w:fill="auto"/>
          </w:tcPr>
          <w:p w14:paraId="2F9477BB" w14:textId="0DBF7947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DC1FB3A" w14:textId="1344AFD3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5CFC60C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EED9C71" w14:textId="65F15162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177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C976BFA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8160FE4" w14:textId="0BB2818D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16C6EE6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7E75BEC" w14:textId="44CCBF29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33006" w:rsidRPr="00194ECD" w14:paraId="385CE0C0" w14:textId="77777777" w:rsidTr="00D25958">
        <w:tc>
          <w:tcPr>
            <w:tcW w:w="2190" w:type="pct"/>
            <w:shd w:val="clear" w:color="auto" w:fill="auto"/>
          </w:tcPr>
          <w:p w14:paraId="191F1E3B" w14:textId="62836264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9D772A2" w14:textId="77ED7856" w:rsidR="00A33006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144" w:type="pct"/>
            <w:vAlign w:val="bottom"/>
          </w:tcPr>
          <w:p w14:paraId="39558958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182BC4D" w14:textId="2F3B21E2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229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F7EACD1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9B89569" w14:textId="5A20BB10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489B90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184A28D" w14:textId="7DCE5B23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33006" w:rsidRPr="00194ECD" w14:paraId="1EF0CEEA" w14:textId="77777777" w:rsidTr="00D25958">
        <w:tc>
          <w:tcPr>
            <w:tcW w:w="2190" w:type="pct"/>
            <w:shd w:val="clear" w:color="auto" w:fill="auto"/>
          </w:tcPr>
          <w:p w14:paraId="108B4647" w14:textId="7862DB08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A13D886" w14:textId="4CB10456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2,498</w:t>
            </w:r>
          </w:p>
        </w:tc>
        <w:tc>
          <w:tcPr>
            <w:tcW w:w="144" w:type="pct"/>
            <w:vAlign w:val="bottom"/>
          </w:tcPr>
          <w:p w14:paraId="76667880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429AEF3" w14:textId="465110E5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195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E298235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975149A" w14:textId="34B54189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BA4409F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74FE42A" w14:textId="708B4659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A33006" w:rsidRPr="00194ECD" w14:paraId="42310292" w14:textId="77777777" w:rsidTr="00D25958">
        <w:tc>
          <w:tcPr>
            <w:tcW w:w="2190" w:type="pct"/>
            <w:shd w:val="clear" w:color="auto" w:fill="auto"/>
          </w:tcPr>
          <w:p w14:paraId="21CF9EF0" w14:textId="77777777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5111A8E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C348A5B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6ACBDEB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FEB9C3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6293C11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6F223EE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2592D70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2C298FDB" w14:textId="77777777" w:rsidTr="00D25958">
        <w:tc>
          <w:tcPr>
            <w:tcW w:w="2190" w:type="pct"/>
            <w:shd w:val="clear" w:color="auto" w:fill="auto"/>
          </w:tcPr>
          <w:p w14:paraId="4DFC001A" w14:textId="53CD1BF6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79CBDDC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32C87A6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E5CC644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82F0C2C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FF2DC49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2F9B05D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FEFC370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39DAC518" w14:textId="77777777" w:rsidTr="00D25958">
        <w:tc>
          <w:tcPr>
            <w:tcW w:w="2190" w:type="pct"/>
            <w:shd w:val="clear" w:color="auto" w:fill="auto"/>
          </w:tcPr>
          <w:p w14:paraId="044703BA" w14:textId="6487FC78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366A82D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44E8345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30E9507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17818C3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275AEE46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673A99A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E3E5F4B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6118DE98" w14:textId="77777777" w:rsidTr="00D25958">
        <w:tc>
          <w:tcPr>
            <w:tcW w:w="2190" w:type="pct"/>
            <w:shd w:val="clear" w:color="auto" w:fill="auto"/>
          </w:tcPr>
          <w:p w14:paraId="15927790" w14:textId="4B75A3C6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F018AF5" w14:textId="16EEEC04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34,374</w:t>
            </w:r>
          </w:p>
        </w:tc>
        <w:tc>
          <w:tcPr>
            <w:tcW w:w="144" w:type="pct"/>
            <w:vAlign w:val="bottom"/>
          </w:tcPr>
          <w:p w14:paraId="693CA2F5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644758E" w14:textId="3B0249EF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96,919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B5EBFA6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CEB0ED6" w14:textId="3CEA5AF1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20,739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0A4DED2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004BECF" w14:textId="405C8C90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41,483</w:t>
            </w:r>
          </w:p>
        </w:tc>
      </w:tr>
      <w:tr w:rsidR="00A33006" w:rsidRPr="00194ECD" w14:paraId="3AF694E0" w14:textId="77777777" w:rsidTr="00D25958">
        <w:tc>
          <w:tcPr>
            <w:tcW w:w="2190" w:type="pct"/>
            <w:shd w:val="clear" w:color="auto" w:fill="auto"/>
          </w:tcPr>
          <w:p w14:paraId="49D69F19" w14:textId="3168AC92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27120" w14:textId="644231F2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842</w:t>
            </w:r>
          </w:p>
        </w:tc>
        <w:tc>
          <w:tcPr>
            <w:tcW w:w="144" w:type="pct"/>
            <w:vAlign w:val="bottom"/>
          </w:tcPr>
          <w:p w14:paraId="77DAB9CE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D17043B" w14:textId="3075A1CB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1,167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70A1098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B63CB" w14:textId="5DF3D5E1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456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3A05503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A2E15" w14:textId="6114412D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>680</w:t>
            </w:r>
          </w:p>
        </w:tc>
      </w:tr>
      <w:tr w:rsidR="00A33006" w:rsidRPr="00194ECD" w14:paraId="4651C924" w14:textId="77777777" w:rsidTr="00D25958">
        <w:tc>
          <w:tcPr>
            <w:tcW w:w="2190" w:type="pct"/>
            <w:shd w:val="clear" w:color="auto" w:fill="auto"/>
          </w:tcPr>
          <w:p w14:paraId="56DF73AD" w14:textId="4A9E409F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58B4A" w14:textId="675A2F47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35,216</w:t>
            </w:r>
          </w:p>
        </w:tc>
        <w:tc>
          <w:tcPr>
            <w:tcW w:w="144" w:type="pct"/>
            <w:vAlign w:val="bottom"/>
          </w:tcPr>
          <w:p w14:paraId="339D6EC0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E7F90" w14:textId="680FD4A5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98,086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660798C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3DF93" w14:textId="1D98D832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/>
                <w:b/>
                <w:bCs/>
                <w:sz w:val="30"/>
                <w:szCs w:val="30"/>
              </w:rPr>
              <w:t>21,195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1450402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B7B96F" w14:textId="09BF74E9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/>
                <w:b/>
                <w:bCs/>
                <w:sz w:val="30"/>
                <w:szCs w:val="30"/>
              </w:rPr>
              <w:t>42,163</w:t>
            </w:r>
          </w:p>
        </w:tc>
      </w:tr>
      <w:tr w:rsidR="00A33006" w:rsidRPr="00194ECD" w14:paraId="4F49D370" w14:textId="77777777" w:rsidTr="00B12522">
        <w:trPr>
          <w:trHeight w:val="305"/>
        </w:trPr>
        <w:tc>
          <w:tcPr>
            <w:tcW w:w="2190" w:type="pct"/>
            <w:shd w:val="clear" w:color="auto" w:fill="auto"/>
          </w:tcPr>
          <w:p w14:paraId="5881714B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E43B76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6CA0950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6FD42E2E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9FC9F09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6DEDB8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3457054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3211C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5AC2898F" w14:textId="77777777" w:rsidTr="00D25958">
        <w:tc>
          <w:tcPr>
            <w:tcW w:w="2190" w:type="pct"/>
            <w:shd w:val="clear" w:color="auto" w:fill="auto"/>
          </w:tcPr>
          <w:p w14:paraId="4E885CDC" w14:textId="0754B2F6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05F446E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1D10800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B2CD240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18AAA74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4FBA0FBD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FFA9935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BD44E09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51350A6C" w14:textId="77777777" w:rsidTr="00D25958">
        <w:tc>
          <w:tcPr>
            <w:tcW w:w="2190" w:type="pct"/>
            <w:shd w:val="clear" w:color="auto" w:fill="auto"/>
          </w:tcPr>
          <w:p w14:paraId="4CEF55A5" w14:textId="44551E95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4B56B6B" w14:textId="0BAAB508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EE69E7F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405B3193" w14:textId="7A375CD4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3,984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899A2A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AEBF4DC" w14:textId="289FEDC0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91D46DC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3341C79" w14:textId="4F37EE18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A33006" w:rsidRPr="00194ECD" w14:paraId="7EF6E42D" w14:textId="77777777" w:rsidTr="00D25958">
        <w:tc>
          <w:tcPr>
            <w:tcW w:w="2190" w:type="pct"/>
            <w:shd w:val="clear" w:color="auto" w:fill="auto"/>
          </w:tcPr>
          <w:p w14:paraId="5724F627" w14:textId="738E9186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40042630" w14:textId="2EEFB698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A39C81D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5BF0815" w14:textId="16AC9218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56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CA5D7BB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152136C" w14:textId="1A70B572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4C0050E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58EB65C" w14:textId="715C9F79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A33006" w:rsidRPr="00194ECD" w14:paraId="28C447F0" w14:textId="77777777" w:rsidTr="00D25958">
        <w:tc>
          <w:tcPr>
            <w:tcW w:w="2190" w:type="pct"/>
            <w:shd w:val="clear" w:color="auto" w:fill="auto"/>
          </w:tcPr>
          <w:p w14:paraId="454DF36F" w14:textId="4F08A151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A80C017" w14:textId="3D3CB205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856193C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A12D555" w14:textId="02310411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547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F8F031A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C770BDC" w14:textId="70ED8FF5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E0EC3DF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77D30C1" w14:textId="140F3B2C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437</w:t>
            </w:r>
          </w:p>
        </w:tc>
      </w:tr>
      <w:tr w:rsidR="00A33006" w:rsidRPr="00194ECD" w14:paraId="028A9976" w14:textId="77777777" w:rsidTr="00D25958">
        <w:tc>
          <w:tcPr>
            <w:tcW w:w="2190" w:type="pct"/>
            <w:shd w:val="clear" w:color="auto" w:fill="auto"/>
          </w:tcPr>
          <w:p w14:paraId="6A37831A" w14:textId="55F8C57F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EAD5B01" w14:textId="26E9A9AD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54</w:t>
            </w:r>
          </w:p>
        </w:tc>
        <w:tc>
          <w:tcPr>
            <w:tcW w:w="144" w:type="pct"/>
            <w:vAlign w:val="bottom"/>
          </w:tcPr>
          <w:p w14:paraId="0B89180C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56C4061" w14:textId="19290BF2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1,649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4EE8FAC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F0A8970" w14:textId="64B89706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4739E6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184E67A" w14:textId="50E9BC7F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A33006" w:rsidRPr="00194ECD" w14:paraId="0185F3F0" w14:textId="77777777" w:rsidTr="00D25958">
        <w:tc>
          <w:tcPr>
            <w:tcW w:w="2190" w:type="pct"/>
            <w:shd w:val="clear" w:color="auto" w:fill="auto"/>
          </w:tcPr>
          <w:p w14:paraId="03C4EBDE" w14:textId="6CE43CDD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34994BBD" w14:textId="6D1F2B9C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7FB5773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056C3C4" w14:textId="06A2AC94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9,536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BA0DE24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576DDCE" w14:textId="1886A61C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C27D7B7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F8B63F1" w14:textId="0DFBF04C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9,327</w:t>
            </w:r>
          </w:p>
        </w:tc>
      </w:tr>
      <w:tr w:rsidR="00A33006" w:rsidRPr="00194ECD" w14:paraId="78E09DA0" w14:textId="77777777" w:rsidTr="00D25958">
        <w:tc>
          <w:tcPr>
            <w:tcW w:w="2190" w:type="pct"/>
            <w:shd w:val="clear" w:color="auto" w:fill="auto"/>
          </w:tcPr>
          <w:p w14:paraId="2422BD26" w14:textId="63ECB47F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3BF255B" w14:textId="5FD8F0BD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370909FF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0D151BA" w14:textId="46334CD3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19,031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9394176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14910D22" w14:textId="009F4D5A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BB18CD9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5751CDA" w14:textId="0F821C74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18,312</w:t>
            </w:r>
          </w:p>
        </w:tc>
      </w:tr>
      <w:tr w:rsidR="006C281C" w:rsidRPr="00194ECD" w14:paraId="7FDB4E20" w14:textId="77777777" w:rsidTr="00D25958">
        <w:tc>
          <w:tcPr>
            <w:tcW w:w="2190" w:type="pct"/>
            <w:shd w:val="clear" w:color="auto" w:fill="auto"/>
          </w:tcPr>
          <w:p w14:paraId="12A649EF" w14:textId="1B512833" w:rsidR="006C281C" w:rsidRPr="00194ECD" w:rsidRDefault="006C281C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lastRenderedPageBreak/>
              <w:t>บุคคล</w:t>
            </w: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06F09D4" w14:textId="77777777" w:rsidR="006C281C" w:rsidRPr="00194ECD" w:rsidRDefault="006C281C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ED8BFBE" w14:textId="77777777" w:rsidR="006C281C" w:rsidRPr="00194ECD" w:rsidRDefault="006C281C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C409891" w14:textId="77777777" w:rsidR="006C281C" w:rsidRPr="00194ECD" w:rsidRDefault="006C281C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529C386" w14:textId="77777777" w:rsidR="006C281C" w:rsidRPr="00194ECD" w:rsidRDefault="006C281C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6E3EC524" w14:textId="77777777" w:rsidR="006C281C" w:rsidRPr="00194ECD" w:rsidRDefault="006C281C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91DF1A2" w14:textId="77777777" w:rsidR="006C281C" w:rsidRPr="00194ECD" w:rsidRDefault="006C281C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CCBC1ED" w14:textId="77777777" w:rsidR="006C281C" w:rsidRPr="00194ECD" w:rsidRDefault="006C281C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33006" w:rsidRPr="00194ECD" w14:paraId="057F3AA0" w14:textId="77777777" w:rsidTr="00D25958">
        <w:tc>
          <w:tcPr>
            <w:tcW w:w="2190" w:type="pct"/>
            <w:shd w:val="clear" w:color="auto" w:fill="auto"/>
          </w:tcPr>
          <w:p w14:paraId="18657B38" w14:textId="294D623E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834D5CF" w14:textId="2098603F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DFB1E18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5BE6BE3" w14:textId="475A01D9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80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3DD655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0543FD0" w14:textId="7A672C9D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B20EC99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92181D9" w14:textId="0E73E003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A33006" w:rsidRPr="00194ECD" w14:paraId="5C459933" w14:textId="77777777" w:rsidTr="00D25958">
        <w:tc>
          <w:tcPr>
            <w:tcW w:w="2190" w:type="pct"/>
            <w:shd w:val="clear" w:color="auto" w:fill="auto"/>
          </w:tcPr>
          <w:p w14:paraId="5AA912D6" w14:textId="7C419C1F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3449414" w14:textId="10B125B5" w:rsidR="00A33006" w:rsidRPr="00194ECD" w:rsidRDefault="00663BA8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8F1922B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681395E" w14:textId="6305BD8B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682720A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55DA785" w14:textId="632788B5" w:rsidR="00A33006" w:rsidRPr="00194ECD" w:rsidRDefault="004F583E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4F09ADF" w14:textId="77777777" w:rsidR="00A33006" w:rsidRPr="00194ECD" w:rsidRDefault="00A33006" w:rsidP="00A3300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D7212BC" w14:textId="0E657A35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inorBidi" w:hAnsiTheme="minorBidi" w:cstheme="minorBid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917,297</w:t>
            </w:r>
          </w:p>
        </w:tc>
      </w:tr>
    </w:tbl>
    <w:p w14:paraId="502960CA" w14:textId="16FA4B30" w:rsidR="00381E49" w:rsidRPr="00194ECD" w:rsidRDefault="00381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164"/>
        <w:gridCol w:w="268"/>
        <w:gridCol w:w="1079"/>
        <w:gridCol w:w="272"/>
        <w:gridCol w:w="1089"/>
        <w:gridCol w:w="267"/>
        <w:gridCol w:w="1161"/>
      </w:tblGrid>
      <w:tr w:rsidR="00E149A5" w:rsidRPr="00194ECD" w14:paraId="48D8CAF8" w14:textId="77777777" w:rsidTr="00450FBD">
        <w:trPr>
          <w:tblHeader/>
        </w:trPr>
        <w:tc>
          <w:tcPr>
            <w:tcW w:w="2196" w:type="pct"/>
          </w:tcPr>
          <w:p w14:paraId="4628AE81" w14:textId="77777777" w:rsidR="006352EC" w:rsidRPr="00194ECD" w:rsidRDefault="006352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194ECD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</w:p>
        </w:tc>
        <w:tc>
          <w:tcPr>
            <w:tcW w:w="1329" w:type="pct"/>
            <w:gridSpan w:val="3"/>
          </w:tcPr>
          <w:p w14:paraId="21BB55DE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2AD9F8AC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7259BDB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2F0F" w:rsidRPr="00194ECD" w14:paraId="2F228F8C" w14:textId="77777777" w:rsidTr="00450FBD">
        <w:trPr>
          <w:tblHeader/>
        </w:trPr>
        <w:tc>
          <w:tcPr>
            <w:tcW w:w="2196" w:type="pct"/>
          </w:tcPr>
          <w:p w14:paraId="3FEF5E97" w14:textId="52BAA205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6" w:type="pct"/>
          </w:tcPr>
          <w:p w14:paraId="5D0CA02B" w14:textId="52CD764F" w:rsidR="002F2F0F" w:rsidRPr="00194ECD" w:rsidRDefault="00A33006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2" w:type="pct"/>
          </w:tcPr>
          <w:p w14:paraId="48697F3E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2433D66" w14:textId="70ADB5F9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E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8973DA8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253A70" w14:textId="7145E6AF" w:rsidR="002F2F0F" w:rsidRPr="00194ECD" w:rsidRDefault="00A33006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1" w:type="pct"/>
          </w:tcPr>
          <w:p w14:paraId="383F9D73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B88188B" w14:textId="0456D9F5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E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F2F0F" w:rsidRPr="00194ECD" w14:paraId="0D758FF2" w14:textId="77777777" w:rsidTr="00450FBD">
        <w:trPr>
          <w:tblHeader/>
        </w:trPr>
        <w:tc>
          <w:tcPr>
            <w:tcW w:w="2196" w:type="pct"/>
          </w:tcPr>
          <w:p w14:paraId="5BE9BBDC" w14:textId="77777777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0D8C422" w14:textId="27EB2921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06E924B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9317A0F" w14:textId="1B86220D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A247089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FDFE81" w14:textId="3F0B9272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05196053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991123D" w14:textId="5C3C67B8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E149A5" w:rsidRPr="00194ECD" w14:paraId="6152192B" w14:textId="77777777" w:rsidTr="00450FBD">
        <w:trPr>
          <w:tblHeader/>
        </w:trPr>
        <w:tc>
          <w:tcPr>
            <w:tcW w:w="2196" w:type="pct"/>
          </w:tcPr>
          <w:p w14:paraId="721FEBF6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4DAC2D49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004" w:rsidRPr="00194ECD" w14:paraId="716797F0" w14:textId="77777777" w:rsidTr="00450FBD">
        <w:tc>
          <w:tcPr>
            <w:tcW w:w="2196" w:type="pct"/>
          </w:tcPr>
          <w:p w14:paraId="259C63AF" w14:textId="77777777" w:rsidR="006352EC" w:rsidRPr="00194ECD" w:rsidRDefault="0063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16" w:type="pct"/>
          </w:tcPr>
          <w:p w14:paraId="7BA8FAFA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CB130D3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4AAC69F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692B5E7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559273A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8429A69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6E2A8CC7" w14:textId="77777777" w:rsidR="006352EC" w:rsidRPr="00194ECD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F2F0F" w:rsidRPr="00194ECD" w14:paraId="486793BE" w14:textId="77777777" w:rsidTr="00450FBD">
        <w:tc>
          <w:tcPr>
            <w:tcW w:w="2196" w:type="pct"/>
          </w:tcPr>
          <w:p w14:paraId="60FEE389" w14:textId="5087759E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194ECD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2D6BD71D" w14:textId="77005BE7" w:rsidR="002F2F0F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D282CEF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950858C" w14:textId="3508DE78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4" w:type="pct"/>
            <w:shd w:val="clear" w:color="auto" w:fill="auto"/>
          </w:tcPr>
          <w:p w14:paraId="11201298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67616AE" w14:textId="7EB46EED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B50D34C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76C6EC63" w14:textId="360330EB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F0F" w:rsidRPr="00194ECD" w14:paraId="739B01A7" w14:textId="77777777" w:rsidTr="00450FBD">
        <w:tc>
          <w:tcPr>
            <w:tcW w:w="2196" w:type="pct"/>
          </w:tcPr>
          <w:p w14:paraId="489BAA94" w14:textId="77777777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shd w:val="clear" w:color="auto" w:fill="auto"/>
          </w:tcPr>
          <w:p w14:paraId="16EBBF58" w14:textId="63D2B43D" w:rsidR="002F2F0F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1842B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6C39B8D" w14:textId="5BF335AD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44" w:type="pct"/>
            <w:shd w:val="clear" w:color="auto" w:fill="auto"/>
          </w:tcPr>
          <w:p w14:paraId="293357DA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1BE01B1" w14:textId="6B107EDE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1539F51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013D338" w14:textId="4E4132FC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F2F0F" w:rsidRPr="00194ECD" w14:paraId="67A6C6B4" w14:textId="77777777" w:rsidTr="00450FBD">
        <w:tc>
          <w:tcPr>
            <w:tcW w:w="2196" w:type="pct"/>
          </w:tcPr>
          <w:p w14:paraId="38241A45" w14:textId="210C1644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194E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5C109139" w14:textId="255963CD" w:rsidR="002F2F0F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A00E7A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1581ED5" w14:textId="0446A1A8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(3,677)</w:t>
            </w:r>
          </w:p>
        </w:tc>
        <w:tc>
          <w:tcPr>
            <w:tcW w:w="144" w:type="pct"/>
            <w:shd w:val="clear" w:color="auto" w:fill="auto"/>
          </w:tcPr>
          <w:p w14:paraId="3CA3BA48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02E3205" w14:textId="72E005C1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741F02A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77A748F5" w14:textId="555DF2E9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F0F" w:rsidRPr="00194ECD" w14:paraId="3D86B6A7" w14:textId="77777777" w:rsidTr="00450FBD">
        <w:tc>
          <w:tcPr>
            <w:tcW w:w="2196" w:type="pct"/>
          </w:tcPr>
          <w:p w14:paraId="53C53527" w14:textId="67BEF954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5021B" w14:textId="71566891" w:rsidR="002F2F0F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7E9B61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E1B9C58" w14:textId="3779AA21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4" w:type="pct"/>
            <w:shd w:val="clear" w:color="auto" w:fill="auto"/>
          </w:tcPr>
          <w:p w14:paraId="3449E071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42E4A" w14:textId="1749A7BD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9E07B31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2C404" w14:textId="23254275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F2F0F" w:rsidRPr="00194ECD" w14:paraId="51928DBC" w14:textId="77777777" w:rsidTr="00450FBD">
        <w:trPr>
          <w:trHeight w:val="314"/>
        </w:trPr>
        <w:tc>
          <w:tcPr>
            <w:tcW w:w="2196" w:type="pct"/>
          </w:tcPr>
          <w:p w14:paraId="12AEE6DB" w14:textId="77777777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5ADB20D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386FA26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0C373FD3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E984816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31243F0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EC54720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114650B3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F2F0F" w:rsidRPr="00194ECD" w14:paraId="1AF7390B" w14:textId="77777777" w:rsidTr="00450FBD">
        <w:tc>
          <w:tcPr>
            <w:tcW w:w="2196" w:type="pct"/>
          </w:tcPr>
          <w:p w14:paraId="5C90D20B" w14:textId="23FAC6EA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3371E5"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6" w:type="pct"/>
          </w:tcPr>
          <w:p w14:paraId="3AD6CDA8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D9C81D1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82D1C5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A4571F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CAF183B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4414C5B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581AE605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2F2F0F" w:rsidRPr="00194ECD" w14:paraId="2C03D721" w14:textId="77777777" w:rsidTr="00450FBD">
        <w:tc>
          <w:tcPr>
            <w:tcW w:w="2196" w:type="pct"/>
          </w:tcPr>
          <w:p w14:paraId="19540BB4" w14:textId="77777777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4851AE6A" w14:textId="1AF66C41" w:rsidR="002F2F0F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9CF0ED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1FD37477" w14:textId="5E7CA238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E27ADD6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34496FD" w14:textId="63AAED47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1,3</w:t>
            </w:r>
            <w:r w:rsidR="00663BA8" w:rsidRPr="00194ECD">
              <w:rPr>
                <w:rFonts w:asciiTheme="majorHAnsi" w:hAnsiTheme="majorHAnsi" w:cstheme="majorHAnsi"/>
                <w:sz w:val="30"/>
                <w:szCs w:val="30"/>
              </w:rPr>
              <w:t>19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663BA8" w:rsidRPr="00194ECD">
              <w:rPr>
                <w:rFonts w:asciiTheme="majorHAnsi" w:hAnsiTheme="majorHAnsi" w:cstheme="majorHAnsi"/>
                <w:sz w:val="30"/>
                <w:szCs w:val="30"/>
              </w:rPr>
              <w:t>068</w:t>
            </w:r>
          </w:p>
        </w:tc>
        <w:tc>
          <w:tcPr>
            <w:tcW w:w="141" w:type="pct"/>
            <w:shd w:val="clear" w:color="auto" w:fill="auto"/>
          </w:tcPr>
          <w:p w14:paraId="19613880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1C13465" w14:textId="6E64002E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1,285,947</w:t>
            </w:r>
          </w:p>
        </w:tc>
      </w:tr>
      <w:tr w:rsidR="00663BA8" w:rsidRPr="00194ECD" w14:paraId="3D66D51C" w14:textId="77777777" w:rsidTr="00450FBD">
        <w:tc>
          <w:tcPr>
            <w:tcW w:w="2196" w:type="pct"/>
          </w:tcPr>
          <w:p w14:paraId="53F7F8FC" w14:textId="7CF3742B" w:rsidR="00663BA8" w:rsidRPr="00194ECD" w:rsidRDefault="00663BA8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6B17B5AF" w14:textId="22BC8544" w:rsidR="00663BA8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07A1E820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952B651" w14:textId="39D03FF4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291F17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59A6AC8" w14:textId="053243E5" w:rsidR="00663BA8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FFF41AF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E87DE44" w14:textId="746349E8" w:rsidR="00663BA8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F0F" w:rsidRPr="00194ECD" w14:paraId="6CBC8697" w14:textId="77777777" w:rsidTr="00450FBD">
        <w:tc>
          <w:tcPr>
            <w:tcW w:w="2196" w:type="pct"/>
          </w:tcPr>
          <w:p w14:paraId="2A60D346" w14:textId="77777777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shd w:val="clear" w:color="auto" w:fill="auto"/>
          </w:tcPr>
          <w:p w14:paraId="5F95E671" w14:textId="556E9CFA" w:rsidR="002F2F0F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B657DE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325598D2" w14:textId="38544FF2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144" w:type="pct"/>
            <w:shd w:val="clear" w:color="auto" w:fill="auto"/>
          </w:tcPr>
          <w:p w14:paraId="18D47A79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A6B20B1" w14:textId="68B15E6C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AD1EAA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2233BDF" w14:textId="3107D41C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2F2F0F" w:rsidRPr="00194ECD" w14:paraId="7478408F" w14:textId="77777777" w:rsidTr="00450FBD">
        <w:tc>
          <w:tcPr>
            <w:tcW w:w="2196" w:type="pct"/>
          </w:tcPr>
          <w:p w14:paraId="178451FC" w14:textId="0D99B8DE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194ECD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4A49DF3A" w14:textId="73D2616C" w:rsidR="002F2F0F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05942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4108A95" w14:textId="31557C75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74,160</w:t>
            </w:r>
          </w:p>
        </w:tc>
        <w:tc>
          <w:tcPr>
            <w:tcW w:w="144" w:type="pct"/>
            <w:shd w:val="clear" w:color="auto" w:fill="auto"/>
          </w:tcPr>
          <w:p w14:paraId="69A152BD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CF009FA" w14:textId="77804C98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FBBBC8C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703D2318" w14:textId="67321CFB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</w:tr>
      <w:tr w:rsidR="002F2F0F" w:rsidRPr="00194ECD" w14:paraId="68507BAC" w14:textId="77777777" w:rsidTr="00450FBD">
        <w:tc>
          <w:tcPr>
            <w:tcW w:w="2196" w:type="pct"/>
          </w:tcPr>
          <w:p w14:paraId="77B46F1D" w14:textId="2F613F3B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017A691" w14:textId="0F891923" w:rsidR="002F2F0F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065DEC69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C43228D" w14:textId="5204128A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74,239</w:t>
            </w:r>
          </w:p>
        </w:tc>
        <w:tc>
          <w:tcPr>
            <w:tcW w:w="144" w:type="pct"/>
            <w:shd w:val="clear" w:color="auto" w:fill="auto"/>
          </w:tcPr>
          <w:p w14:paraId="16917416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51F22F1" w14:textId="7AEF8CA2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</w:t>
            </w:r>
            <w:r w:rsidR="00663BA8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19</w:t>
            </w: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663BA8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06</w:t>
            </w: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768C652B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031218DD" w14:textId="65587499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1,360,173</w:t>
            </w:r>
          </w:p>
        </w:tc>
      </w:tr>
      <w:tr w:rsidR="002F2F0F" w:rsidRPr="00194ECD" w14:paraId="06D30F16" w14:textId="77777777" w:rsidTr="00450FBD">
        <w:tc>
          <w:tcPr>
            <w:tcW w:w="2196" w:type="pct"/>
          </w:tcPr>
          <w:p w14:paraId="40111B6F" w14:textId="2440B5A0" w:rsidR="002F2F0F" w:rsidRPr="00194ECD" w:rsidRDefault="002F2F0F" w:rsidP="006E33FB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194E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B564BE9" w14:textId="1995FFED" w:rsidR="002F2F0F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AB1AA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0729B5C3" w14:textId="46CEF925" w:rsidR="002F2F0F" w:rsidRPr="00194ECD" w:rsidRDefault="002F2F0F" w:rsidP="0032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(74,160)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62EA57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DFBAE" w14:textId="12150F70" w:rsidR="002F2F0F" w:rsidRPr="00194ECD" w:rsidRDefault="004F583E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(1,2</w:t>
            </w:r>
            <w:r w:rsidR="00545B7D" w:rsidRPr="00194EC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8,</w:t>
            </w:r>
            <w:r w:rsidR="00705776" w:rsidRPr="00194ECD">
              <w:rPr>
                <w:rFonts w:asciiTheme="majorHAnsi" w:hAnsiTheme="majorHAnsi" w:cstheme="majorHAnsi" w:hint="cs"/>
                <w:sz w:val="30"/>
                <w:szCs w:val="30"/>
              </w:rPr>
              <w:t>0</w:t>
            </w:r>
            <w:r w:rsidR="00545B7D" w:rsidRPr="00194ECD">
              <w:rPr>
                <w:rFonts w:asciiTheme="majorHAnsi" w:hAnsiTheme="majorHAnsi" w:cstheme="majorHAnsi"/>
                <w:sz w:val="30"/>
                <w:szCs w:val="30"/>
              </w:rPr>
              <w:t>4</w:t>
            </w:r>
            <w:r w:rsidR="00705776" w:rsidRPr="00194ECD">
              <w:rPr>
                <w:rFonts w:asciiTheme="majorHAnsi" w:hAnsiTheme="majorHAnsi" w:cstheme="majorHAnsi" w:hint="cs"/>
                <w:sz w:val="30"/>
                <w:szCs w:val="30"/>
              </w:rPr>
              <w:t>0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FCFFF4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70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400E5" w14:textId="33C8B3E1" w:rsidR="002F2F0F" w:rsidRPr="00194ECD" w:rsidRDefault="002F2F0F" w:rsidP="0032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20" w:hanging="2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(1,332,188)</w:t>
            </w:r>
          </w:p>
        </w:tc>
      </w:tr>
      <w:tr w:rsidR="002F2F0F" w:rsidRPr="00194ECD" w14:paraId="2D3C360C" w14:textId="77777777" w:rsidTr="00450FBD">
        <w:trPr>
          <w:trHeight w:val="325"/>
        </w:trPr>
        <w:tc>
          <w:tcPr>
            <w:tcW w:w="2196" w:type="pct"/>
          </w:tcPr>
          <w:p w14:paraId="44519D11" w14:textId="60C0602E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37D68" w14:textId="2A87E105" w:rsidR="002F2F0F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42EEA54B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8481605" w14:textId="57886B66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4" w:type="pct"/>
            <w:shd w:val="clear" w:color="auto" w:fill="auto"/>
          </w:tcPr>
          <w:p w14:paraId="6081AD9C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E13CF" w14:textId="4559C998" w:rsidR="002F2F0F" w:rsidRPr="00194ECD" w:rsidRDefault="00545B7D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61</w:t>
            </w:r>
            <w:r w:rsidR="004F583E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705776"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0</w:t>
            </w: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1" w:type="pct"/>
            <w:shd w:val="clear" w:color="auto" w:fill="auto"/>
          </w:tcPr>
          <w:p w14:paraId="6D7AD9BE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03D4B" w14:textId="464C5791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27,985</w:t>
            </w:r>
          </w:p>
        </w:tc>
      </w:tr>
      <w:tr w:rsidR="00663BA8" w:rsidRPr="00194ECD" w14:paraId="1DA377B9" w14:textId="77777777" w:rsidTr="00450FBD">
        <w:trPr>
          <w:trHeight w:val="325"/>
        </w:trPr>
        <w:tc>
          <w:tcPr>
            <w:tcW w:w="2196" w:type="pct"/>
          </w:tcPr>
          <w:p w14:paraId="4D6ADCAF" w14:textId="77777777" w:rsidR="00663BA8" w:rsidRPr="00194ECD" w:rsidRDefault="00663BA8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17A10795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7ACA916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5DF6F2F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7B92EC5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16442D76" w14:textId="77777777" w:rsidR="00663BA8" w:rsidRPr="00194ECD" w:rsidRDefault="00663BA8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090BEF0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5BF9EA6E" w14:textId="77777777" w:rsidR="00663BA8" w:rsidRPr="00194ECD" w:rsidRDefault="00663BA8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2522" w:rsidRPr="00194ECD" w14:paraId="0CA47B80" w14:textId="77777777" w:rsidTr="00450FBD">
        <w:trPr>
          <w:trHeight w:val="325"/>
        </w:trPr>
        <w:tc>
          <w:tcPr>
            <w:tcW w:w="2196" w:type="pct"/>
          </w:tcPr>
          <w:p w14:paraId="40AC08FA" w14:textId="77777777" w:rsidR="00B12522" w:rsidRPr="00194ECD" w:rsidRDefault="00B12522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22E1319E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4394939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14BAECD9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21CEBD7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A907AFD" w14:textId="77777777" w:rsidR="00B12522" w:rsidRPr="00194ECD" w:rsidRDefault="00B12522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CAF441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C09523A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2522" w:rsidRPr="00194ECD" w14:paraId="3EC68920" w14:textId="77777777" w:rsidTr="00450FBD">
        <w:trPr>
          <w:trHeight w:val="325"/>
        </w:trPr>
        <w:tc>
          <w:tcPr>
            <w:tcW w:w="2196" w:type="pct"/>
          </w:tcPr>
          <w:p w14:paraId="5BB29DDC" w14:textId="77777777" w:rsidR="00B12522" w:rsidRPr="00194ECD" w:rsidRDefault="00B12522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6E5EF3C9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BBB5151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C2B6E75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397D22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D825A4B" w14:textId="77777777" w:rsidR="00B12522" w:rsidRPr="00194ECD" w:rsidRDefault="00B12522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CCEBA06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1C35CAA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2522" w:rsidRPr="00194ECD" w14:paraId="530F9465" w14:textId="77777777" w:rsidTr="00450FBD">
        <w:trPr>
          <w:trHeight w:val="325"/>
        </w:trPr>
        <w:tc>
          <w:tcPr>
            <w:tcW w:w="2196" w:type="pct"/>
          </w:tcPr>
          <w:p w14:paraId="73FF0352" w14:textId="77777777" w:rsidR="00B12522" w:rsidRPr="00194ECD" w:rsidRDefault="00B12522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192F5B26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8C88C1B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0B3D6B4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E408AA3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D13617D" w14:textId="77777777" w:rsidR="00B12522" w:rsidRPr="00194ECD" w:rsidRDefault="00B12522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B8FBCD1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44B97E9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2522" w:rsidRPr="00194ECD" w14:paraId="7E6D2187" w14:textId="77777777" w:rsidTr="00450FBD">
        <w:trPr>
          <w:trHeight w:val="325"/>
        </w:trPr>
        <w:tc>
          <w:tcPr>
            <w:tcW w:w="2196" w:type="pct"/>
          </w:tcPr>
          <w:p w14:paraId="173CB9A8" w14:textId="77777777" w:rsidR="00B12522" w:rsidRPr="00194ECD" w:rsidRDefault="00B12522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0FAB18F5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1E927F3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8AE70EA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72EA078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2CEDECF" w14:textId="77777777" w:rsidR="00B12522" w:rsidRPr="00194ECD" w:rsidRDefault="00B12522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5465C0E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746490C" w14:textId="77777777" w:rsidR="00B12522" w:rsidRPr="00194ECD" w:rsidRDefault="00B12522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2F0F" w:rsidRPr="00194ECD" w14:paraId="346F1253" w14:textId="77777777" w:rsidTr="00450FBD">
        <w:tc>
          <w:tcPr>
            <w:tcW w:w="2196" w:type="pct"/>
          </w:tcPr>
          <w:p w14:paraId="2F114333" w14:textId="77777777" w:rsidR="002F2F0F" w:rsidRPr="00194ECD" w:rsidRDefault="002F2F0F" w:rsidP="002F2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616" w:type="pct"/>
          </w:tcPr>
          <w:p w14:paraId="444BDAC3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D143F83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vAlign w:val="bottom"/>
          </w:tcPr>
          <w:p w14:paraId="7CD541CE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C4A650A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D12E501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8E8564C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544349B2" w14:textId="77777777" w:rsidR="002F2F0F" w:rsidRPr="00194ECD" w:rsidRDefault="002F2F0F" w:rsidP="002F2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CF7A57" w:rsidRPr="00194ECD" w14:paraId="4E9839ED" w14:textId="77777777" w:rsidTr="00450FBD">
        <w:tc>
          <w:tcPr>
            <w:tcW w:w="2196" w:type="pct"/>
          </w:tcPr>
          <w:p w14:paraId="241EB9C5" w14:textId="77777777" w:rsidR="00CF7A57" w:rsidRPr="00194ECD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49C97636" w14:textId="442F6FC2" w:rsidR="00CF7A57" w:rsidRPr="00194ECD" w:rsidRDefault="00663BA8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0C8BF92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06A2898" w14:textId="62D2A67D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3A41FEB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A6945E7" w14:textId="7CC8B5C3" w:rsidR="00CF7A57" w:rsidRPr="00194ECD" w:rsidRDefault="004F583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733,000</w:t>
            </w:r>
          </w:p>
        </w:tc>
        <w:tc>
          <w:tcPr>
            <w:tcW w:w="141" w:type="pct"/>
            <w:shd w:val="clear" w:color="auto" w:fill="auto"/>
          </w:tcPr>
          <w:p w14:paraId="03AB65FF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1748827" w14:textId="74B122E8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735,014</w:t>
            </w:r>
          </w:p>
        </w:tc>
      </w:tr>
      <w:tr w:rsidR="00CF7A57" w:rsidRPr="00194ECD" w14:paraId="2A6B78E0" w14:textId="77777777" w:rsidTr="00450FBD">
        <w:tc>
          <w:tcPr>
            <w:tcW w:w="2196" w:type="pct"/>
          </w:tcPr>
          <w:p w14:paraId="17AA0838" w14:textId="77777777" w:rsidR="00CF7A57" w:rsidRPr="00194ECD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10A17F2" w14:textId="1090B2F6" w:rsidR="00CF7A57" w:rsidRPr="00194ECD" w:rsidRDefault="00663BA8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19,500</w:t>
            </w:r>
          </w:p>
        </w:tc>
        <w:tc>
          <w:tcPr>
            <w:tcW w:w="142" w:type="pct"/>
          </w:tcPr>
          <w:p w14:paraId="2B458352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4CBA38D" w14:textId="015FCF8B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892</w:t>
            </w:r>
            <w:r w:rsidRPr="00194E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369</w:t>
            </w:r>
          </w:p>
        </w:tc>
        <w:tc>
          <w:tcPr>
            <w:tcW w:w="144" w:type="pct"/>
            <w:shd w:val="clear" w:color="auto" w:fill="auto"/>
          </w:tcPr>
          <w:p w14:paraId="334E2BFE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8FA8BF5" w14:textId="3AF1EC55" w:rsidR="00CF7A57" w:rsidRPr="00194ECD" w:rsidRDefault="004F583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ED82A4C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65DB557D" w14:textId="2E8F15D7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872,869</w:t>
            </w:r>
          </w:p>
        </w:tc>
      </w:tr>
      <w:tr w:rsidR="00CF7A57" w:rsidRPr="00194ECD" w14:paraId="1E9A0691" w14:textId="77777777" w:rsidTr="00450FBD">
        <w:tc>
          <w:tcPr>
            <w:tcW w:w="2196" w:type="pct"/>
          </w:tcPr>
          <w:p w14:paraId="7808E264" w14:textId="77777777" w:rsidR="00CF7A57" w:rsidRPr="00194ECD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07E21F4D" w14:textId="4668FE72" w:rsidR="00CF7A57" w:rsidRPr="00194ECD" w:rsidRDefault="00663BA8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42" w:type="pct"/>
          </w:tcPr>
          <w:p w14:paraId="08D781F3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EA10ADD" w14:textId="2E7456CA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892</w:t>
            </w: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,369</w:t>
            </w:r>
          </w:p>
        </w:tc>
        <w:tc>
          <w:tcPr>
            <w:tcW w:w="144" w:type="pct"/>
            <w:shd w:val="clear" w:color="auto" w:fill="auto"/>
          </w:tcPr>
          <w:p w14:paraId="132A93FC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37BD9E6" w14:textId="0980271F" w:rsidR="00CF7A57" w:rsidRPr="00194ECD" w:rsidRDefault="004F583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733,000</w:t>
            </w:r>
          </w:p>
        </w:tc>
        <w:tc>
          <w:tcPr>
            <w:tcW w:w="141" w:type="pct"/>
            <w:shd w:val="clear" w:color="auto" w:fill="auto"/>
          </w:tcPr>
          <w:p w14:paraId="216344F7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78598D98" w14:textId="05DACC01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1,607,883</w:t>
            </w:r>
          </w:p>
        </w:tc>
      </w:tr>
      <w:tr w:rsidR="00CF7A57" w:rsidRPr="00194ECD" w14:paraId="2C65C930" w14:textId="77777777" w:rsidTr="00450FBD">
        <w:tc>
          <w:tcPr>
            <w:tcW w:w="2196" w:type="pct"/>
          </w:tcPr>
          <w:p w14:paraId="2038CC94" w14:textId="0AC42E29" w:rsidR="00CF7A57" w:rsidRPr="00194ECD" w:rsidRDefault="00CF7A57" w:rsidP="006E33FB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194ECD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shd w:val="clear" w:color="auto" w:fill="auto"/>
          </w:tcPr>
          <w:p w14:paraId="3E0CFD8B" w14:textId="44F62585" w:rsidR="00CF7A57" w:rsidRPr="00194ECD" w:rsidRDefault="00663BA8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36784AE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71" w:type="pct"/>
            <w:vAlign w:val="bottom"/>
          </w:tcPr>
          <w:p w14:paraId="0559D01F" w14:textId="679F4055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</w:t>
            </w:r>
            <w:r w:rsidRPr="00194ECD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,869)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191DE9F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34165DCB" w14:textId="1DE01F22" w:rsidR="00CF7A57" w:rsidRPr="00194ECD" w:rsidRDefault="00072B4C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918FB07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E6323EB" w14:textId="2E2EB6DD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(872,869)</w:t>
            </w:r>
          </w:p>
        </w:tc>
      </w:tr>
      <w:tr w:rsidR="00CF7A57" w:rsidRPr="00194ECD" w14:paraId="05F90E58" w14:textId="77777777" w:rsidTr="00450FBD">
        <w:tc>
          <w:tcPr>
            <w:tcW w:w="2196" w:type="pct"/>
          </w:tcPr>
          <w:p w14:paraId="15FAB661" w14:textId="55DDDAFE" w:rsidR="00CF7A57" w:rsidRPr="00194ECD" w:rsidRDefault="00CF7A57" w:rsidP="00CF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6893" w14:textId="72E26B28" w:rsidR="00CF7A57" w:rsidRPr="00194ECD" w:rsidRDefault="00663BA8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42" w:type="pct"/>
          </w:tcPr>
          <w:p w14:paraId="253FB83B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88B6755" w14:textId="7298CD9E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44" w:type="pct"/>
            <w:shd w:val="clear" w:color="auto" w:fill="auto"/>
          </w:tcPr>
          <w:p w14:paraId="3707EEB0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CA25D" w14:textId="3492DB16" w:rsidR="00CF7A57" w:rsidRPr="00194ECD" w:rsidRDefault="00545B7D" w:rsidP="004F5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733</w:t>
            </w:r>
            <w:r w:rsidR="004F583E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="00705776"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1" w:type="pct"/>
            <w:shd w:val="clear" w:color="auto" w:fill="auto"/>
          </w:tcPr>
          <w:p w14:paraId="6ACDAE1D" w14:textId="77777777" w:rsidR="00CF7A57" w:rsidRPr="00194ECD" w:rsidRDefault="00CF7A57" w:rsidP="00CF7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D70B0" w14:textId="536F4006" w:rsidR="00CF7A57" w:rsidRPr="00194ECD" w:rsidRDefault="00CF7A57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735,014</w:t>
            </w:r>
          </w:p>
        </w:tc>
      </w:tr>
    </w:tbl>
    <w:p w14:paraId="2875564F" w14:textId="77777777" w:rsidR="006842FA" w:rsidRPr="00194ECD" w:rsidRDefault="006842FA">
      <w:pPr>
        <w:rPr>
          <w:rFonts w:asciiTheme="majorHAnsi" w:hAnsiTheme="majorHAnsi" w:cstheme="majorHAnsi"/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82"/>
        <w:gridCol w:w="276"/>
        <w:gridCol w:w="1101"/>
        <w:gridCol w:w="332"/>
        <w:gridCol w:w="1086"/>
        <w:gridCol w:w="268"/>
        <w:gridCol w:w="1086"/>
        <w:gridCol w:w="6"/>
      </w:tblGrid>
      <w:tr w:rsidR="009D188B" w:rsidRPr="00194ECD" w14:paraId="72B6E69B" w14:textId="77777777" w:rsidTr="00F62158">
        <w:trPr>
          <w:trHeight w:val="325"/>
        </w:trPr>
        <w:tc>
          <w:tcPr>
            <w:tcW w:w="2208" w:type="pct"/>
          </w:tcPr>
          <w:p w14:paraId="3E37248B" w14:textId="6EAD1BDB" w:rsidR="009D188B" w:rsidRPr="00194ECD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1" w:type="pct"/>
            <w:gridSpan w:val="3"/>
            <w:shd w:val="clear" w:color="auto" w:fill="auto"/>
          </w:tcPr>
          <w:p w14:paraId="42B5E077" w14:textId="3889655B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7" w:type="pct"/>
          </w:tcPr>
          <w:p w14:paraId="56710F85" w14:textId="77777777" w:rsidR="009D188B" w:rsidRPr="00194ECD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31C8782B" w14:textId="5CD026EB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E48" w:rsidRPr="00194ECD" w14:paraId="6D669594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4D44AAF1" w14:textId="028793C4" w:rsidR="001A6E48" w:rsidRPr="00194ECD" w:rsidRDefault="00ED4B86" w:rsidP="001A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33006"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33006"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33006"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  <w:shd w:val="clear" w:color="auto" w:fill="auto"/>
          </w:tcPr>
          <w:p w14:paraId="5E5EB99D" w14:textId="325B8424" w:rsidR="001A6E48" w:rsidRPr="00194ECD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7303A29C" w14:textId="77777777" w:rsidR="001A6E48" w:rsidRPr="00194ECD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822E0F" w14:textId="1759766E" w:rsidR="001A6E48" w:rsidRPr="00194ECD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77" w:type="pct"/>
            <w:vAlign w:val="bottom"/>
          </w:tcPr>
          <w:p w14:paraId="362DEB2A" w14:textId="77777777" w:rsidR="001A6E48" w:rsidRPr="00194ECD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AA36B86" w14:textId="45688256" w:rsidR="001A6E48" w:rsidRPr="00194ECD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3" w:type="pct"/>
            <w:vAlign w:val="bottom"/>
          </w:tcPr>
          <w:p w14:paraId="0A60AF2D" w14:textId="77777777" w:rsidR="001A6E48" w:rsidRPr="00194ECD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2D0D5E" w14:textId="6AD02EAD" w:rsidR="001A6E48" w:rsidRPr="00194ECD" w:rsidRDefault="001A6E48" w:rsidP="001A6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9D188B" w:rsidRPr="00194ECD" w14:paraId="299D61F2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00D6C455" w14:textId="77777777" w:rsidR="009D188B" w:rsidRPr="00194ECD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072ECDE4" w14:textId="5A5B3558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006" w:rsidRPr="00194ECD" w14:paraId="2721D6A8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691EF0A4" w14:textId="781C75A8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</w:t>
            </w:r>
            <w:r w:rsidR="003371E5"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หมุนเวียน</w:t>
            </w: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อื่น</w:t>
            </w:r>
          </w:p>
        </w:tc>
        <w:tc>
          <w:tcPr>
            <w:tcW w:w="577" w:type="pct"/>
            <w:shd w:val="clear" w:color="auto" w:fill="auto"/>
          </w:tcPr>
          <w:p w14:paraId="6302BD1C" w14:textId="7335C0E2" w:rsidR="00A33006" w:rsidRPr="00194ECD" w:rsidRDefault="00663BA8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1DCCD6" w14:textId="4B202316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1481CA3" w14:textId="37299D67" w:rsidR="00A33006" w:rsidRPr="00194ECD" w:rsidRDefault="00A33006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77" w:type="pct"/>
            <w:vAlign w:val="bottom"/>
          </w:tcPr>
          <w:p w14:paraId="067F6C77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170BD23" w14:textId="2E51878A" w:rsidR="00A33006" w:rsidRPr="00194ECD" w:rsidRDefault="00072B4C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D14D27D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2DBD907" w14:textId="337D8735" w:rsidR="00A33006" w:rsidRPr="00194ECD" w:rsidRDefault="00A33006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1,302,468</w:t>
            </w:r>
          </w:p>
        </w:tc>
      </w:tr>
      <w:tr w:rsidR="00A33006" w:rsidRPr="00194ECD" w14:paraId="14B0A586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5526E0EC" w14:textId="281002F8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8FAAC1" w14:textId="703598E8" w:rsidR="00A33006" w:rsidRPr="00194ECD" w:rsidRDefault="00663BA8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9692F7" w14:textId="2AEECDC6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C90FA4E" w14:textId="52885182" w:rsidR="00A33006" w:rsidRPr="00194ECD" w:rsidRDefault="00A33006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77" w:type="pct"/>
            <w:vAlign w:val="bottom"/>
          </w:tcPr>
          <w:p w14:paraId="30DF3D61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912B" w14:textId="77A578A4" w:rsidR="00A33006" w:rsidRPr="00194ECD" w:rsidRDefault="00072B4C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7C82425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141F6D4B" w14:textId="5B7E6271" w:rsidR="00A33006" w:rsidRPr="00194ECD" w:rsidRDefault="00A33006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872,869</w:t>
            </w:r>
          </w:p>
        </w:tc>
      </w:tr>
      <w:tr w:rsidR="00A33006" w:rsidRPr="00194ECD" w14:paraId="444256B7" w14:textId="77777777" w:rsidTr="00F62158">
        <w:trPr>
          <w:gridAfter w:val="1"/>
          <w:wAfter w:w="3" w:type="pct"/>
        </w:trPr>
        <w:tc>
          <w:tcPr>
            <w:tcW w:w="2208" w:type="pct"/>
          </w:tcPr>
          <w:p w14:paraId="4F7CD756" w14:textId="7DD2E23B" w:rsidR="00A33006" w:rsidRPr="00194ECD" w:rsidRDefault="00A33006" w:rsidP="00A33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DDAB5" w14:textId="5337F165" w:rsidR="00A33006" w:rsidRPr="00194ECD" w:rsidRDefault="00663BA8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9C0AC6" w14:textId="56661448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7563088" w14:textId="0251F141" w:rsidR="00A33006" w:rsidRPr="00194ECD" w:rsidRDefault="00A33006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7" w:type="pct"/>
            <w:vAlign w:val="bottom"/>
          </w:tcPr>
          <w:p w14:paraId="4090D31B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F9CD6" w14:textId="5C36FCA1" w:rsidR="00A33006" w:rsidRPr="00194ECD" w:rsidRDefault="00072B4C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F30720A" w14:textId="77777777" w:rsidR="00A33006" w:rsidRPr="00194ECD" w:rsidRDefault="00A33006" w:rsidP="00A33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3E199" w14:textId="238A9366" w:rsidR="00A33006" w:rsidRPr="00194ECD" w:rsidRDefault="00A33006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2,175,337</w:t>
            </w:r>
          </w:p>
        </w:tc>
      </w:tr>
    </w:tbl>
    <w:p w14:paraId="319CF6DC" w14:textId="77777777" w:rsidR="00F62158" w:rsidRPr="00194ECD" w:rsidRDefault="00F62158">
      <w:pPr>
        <w:rPr>
          <w:rFonts w:asciiTheme="majorHAnsi" w:hAnsiTheme="majorHAnsi" w:cstheme="majorHAnsi"/>
          <w:sz w:val="30"/>
          <w:szCs w:val="30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76"/>
        <w:gridCol w:w="276"/>
        <w:gridCol w:w="1102"/>
        <w:gridCol w:w="321"/>
        <w:gridCol w:w="1097"/>
        <w:gridCol w:w="268"/>
        <w:gridCol w:w="1080"/>
      </w:tblGrid>
      <w:tr w:rsidR="009D188B" w:rsidRPr="00194ECD" w14:paraId="69E528DC" w14:textId="77777777" w:rsidTr="00254C15">
        <w:trPr>
          <w:tblHeader/>
        </w:trPr>
        <w:tc>
          <w:tcPr>
            <w:tcW w:w="2216" w:type="pct"/>
          </w:tcPr>
          <w:p w14:paraId="23BDE029" w14:textId="074E4044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</w:p>
        </w:tc>
        <w:tc>
          <w:tcPr>
            <w:tcW w:w="1309" w:type="pct"/>
            <w:gridSpan w:val="3"/>
            <w:shd w:val="clear" w:color="auto" w:fill="auto"/>
          </w:tcPr>
          <w:p w14:paraId="78E1D7B2" w14:textId="2B944C11" w:rsidR="009D188B" w:rsidRPr="00194ECD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" w:type="pct"/>
            <w:vAlign w:val="bottom"/>
          </w:tcPr>
          <w:p w14:paraId="0B1CBEE1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105D647F" w14:textId="617341D0" w:rsidR="009D188B" w:rsidRPr="00194ECD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569" w:rsidRPr="00194ECD" w14:paraId="6AC73711" w14:textId="77777777" w:rsidTr="00B12522">
        <w:trPr>
          <w:tblHeader/>
        </w:trPr>
        <w:tc>
          <w:tcPr>
            <w:tcW w:w="2216" w:type="pct"/>
          </w:tcPr>
          <w:p w14:paraId="5E854339" w14:textId="60041EC8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4" w:type="pct"/>
            <w:shd w:val="clear" w:color="auto" w:fill="auto"/>
          </w:tcPr>
          <w:p w14:paraId="3970DA58" w14:textId="66133681" w:rsidR="00D07569" w:rsidRPr="00194ECD" w:rsidRDefault="00A33006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39752661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4E2ADB" w14:textId="425911A0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E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" w:type="pct"/>
            <w:vAlign w:val="bottom"/>
          </w:tcPr>
          <w:p w14:paraId="77CF08AB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C8C84A7" w14:textId="771214EC" w:rsidR="00D07569" w:rsidRPr="00194ECD" w:rsidRDefault="00A33006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15C9D050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495823" w14:textId="17CDD9CE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EC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07569" w:rsidRPr="00194ECD" w14:paraId="1520E8F7" w14:textId="77777777" w:rsidTr="00B12522">
        <w:trPr>
          <w:tblHeader/>
        </w:trPr>
        <w:tc>
          <w:tcPr>
            <w:tcW w:w="2216" w:type="pct"/>
          </w:tcPr>
          <w:p w14:paraId="55B96A8E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45399DF5" w14:textId="7723781D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E6D87B6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AFC2470" w14:textId="4761841D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71" w:type="pct"/>
            <w:vAlign w:val="bottom"/>
          </w:tcPr>
          <w:p w14:paraId="160EB5EE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662BC0" w14:textId="059AB524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3A938BE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F2C29D" w14:textId="46FF698C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9D188B" w:rsidRPr="00194ECD" w14:paraId="0ADB3DAB" w14:textId="77777777" w:rsidTr="00663BA8">
        <w:trPr>
          <w:tblHeader/>
        </w:trPr>
        <w:tc>
          <w:tcPr>
            <w:tcW w:w="2216" w:type="pct"/>
          </w:tcPr>
          <w:p w14:paraId="6CE261F5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  <w:shd w:val="clear" w:color="auto" w:fill="auto"/>
          </w:tcPr>
          <w:p w14:paraId="66EF7152" w14:textId="3E54C7E5" w:rsidR="009D188B" w:rsidRPr="00194ECD" w:rsidRDefault="00641798" w:rsidP="00641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88B" w:rsidRPr="00194ECD" w14:paraId="57CD9A83" w14:textId="77777777" w:rsidTr="00B12522">
        <w:tc>
          <w:tcPr>
            <w:tcW w:w="2216" w:type="pct"/>
          </w:tcPr>
          <w:p w14:paraId="146155E3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4" w:type="pct"/>
            <w:shd w:val="clear" w:color="auto" w:fill="auto"/>
          </w:tcPr>
          <w:p w14:paraId="75289A5C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1B6C4C4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BA76B18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71" w:type="pct"/>
            <w:vAlign w:val="bottom"/>
          </w:tcPr>
          <w:p w14:paraId="70C45407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6D8885B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BF3CF9F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370C1F5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07569" w:rsidRPr="00194ECD" w14:paraId="7B88647C" w14:textId="77777777" w:rsidTr="00B12522">
        <w:trPr>
          <w:trHeight w:val="272"/>
        </w:trPr>
        <w:tc>
          <w:tcPr>
            <w:tcW w:w="2216" w:type="pct"/>
          </w:tcPr>
          <w:p w14:paraId="05AD6A83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shd w:val="clear" w:color="auto" w:fill="auto"/>
          </w:tcPr>
          <w:p w14:paraId="68DBCBAD" w14:textId="243485F0" w:rsidR="00D07569" w:rsidRPr="00194ECD" w:rsidRDefault="00663BA8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218C81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1816D7" w14:textId="60215DE6" w:rsidR="00D07569" w:rsidRPr="00194ECD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" w:type="pct"/>
            <w:shd w:val="clear" w:color="auto" w:fill="auto"/>
          </w:tcPr>
          <w:p w14:paraId="3C31181D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276DA7D" w14:textId="74716F00" w:rsidR="00D07569" w:rsidRPr="00194ECD" w:rsidRDefault="004F583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1,0</w:t>
            </w:r>
            <w:r w:rsidR="000F2150" w:rsidRPr="00194ECD">
              <w:rPr>
                <w:rFonts w:asciiTheme="majorHAnsi" w:hAnsiTheme="majorHAnsi" w:cstheme="majorHAnsi"/>
                <w:sz w:val="30"/>
                <w:szCs w:val="30"/>
              </w:rPr>
              <w:t>72</w:t>
            </w:r>
          </w:p>
        </w:tc>
        <w:tc>
          <w:tcPr>
            <w:tcW w:w="143" w:type="pct"/>
            <w:shd w:val="clear" w:color="auto" w:fill="auto"/>
          </w:tcPr>
          <w:p w14:paraId="64A8D1F6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8BC16E" w14:textId="719E0947" w:rsidR="00D07569" w:rsidRPr="00194ECD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7569" w:rsidRPr="00194ECD" w14:paraId="4FC83701" w14:textId="77777777" w:rsidTr="00B12522">
        <w:tc>
          <w:tcPr>
            <w:tcW w:w="2216" w:type="pct"/>
          </w:tcPr>
          <w:p w14:paraId="3A83ECD9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shd w:val="clear" w:color="auto" w:fill="auto"/>
          </w:tcPr>
          <w:p w14:paraId="722207C9" w14:textId="336F2186" w:rsidR="00D07569" w:rsidRPr="00194ECD" w:rsidRDefault="00663BA8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107</w:t>
            </w:r>
          </w:p>
        </w:tc>
        <w:tc>
          <w:tcPr>
            <w:tcW w:w="147" w:type="pct"/>
          </w:tcPr>
          <w:p w14:paraId="1E91AAC0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503D9F" w14:textId="03BF7D3E" w:rsidR="00D07569" w:rsidRPr="00194ECD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71" w:type="pct"/>
            <w:shd w:val="clear" w:color="auto" w:fill="auto"/>
          </w:tcPr>
          <w:p w14:paraId="0258ED9C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8A01BEA" w14:textId="010AF79B" w:rsidR="00D07569" w:rsidRPr="00194ECD" w:rsidRDefault="004F583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15BBA3A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70401DC" w14:textId="0D4AF53F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569" w:rsidRPr="00194ECD" w14:paraId="66B3CE2F" w14:textId="77777777" w:rsidTr="00B12522">
        <w:tc>
          <w:tcPr>
            <w:tcW w:w="2216" w:type="pct"/>
          </w:tcPr>
          <w:p w14:paraId="4EF2F249" w14:textId="48C9A34F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945BAF3" w14:textId="66429C66" w:rsidR="00D07569" w:rsidRPr="00194ECD" w:rsidRDefault="00663BA8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29</w:t>
            </w:r>
          </w:p>
        </w:tc>
        <w:tc>
          <w:tcPr>
            <w:tcW w:w="147" w:type="pct"/>
          </w:tcPr>
          <w:p w14:paraId="6321F3B6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88F7B7D" w14:textId="4863480D" w:rsidR="00D07569" w:rsidRPr="00194ECD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7,568</w:t>
            </w:r>
          </w:p>
        </w:tc>
        <w:tc>
          <w:tcPr>
            <w:tcW w:w="171" w:type="pct"/>
            <w:shd w:val="clear" w:color="auto" w:fill="auto"/>
          </w:tcPr>
          <w:p w14:paraId="2381333E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E979A48" w14:textId="1CC9B2D4" w:rsidR="00D07569" w:rsidRPr="00194ECD" w:rsidRDefault="004F583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9067DF2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91A72D2" w14:textId="4F193CDC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569" w:rsidRPr="00194ECD" w14:paraId="23B261A4" w14:textId="77777777" w:rsidTr="00B12522">
        <w:tc>
          <w:tcPr>
            <w:tcW w:w="2216" w:type="pct"/>
          </w:tcPr>
          <w:p w14:paraId="1AF9D07F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04F6E" w14:textId="3DFCECA9" w:rsidR="00D07569" w:rsidRPr="00194ECD" w:rsidRDefault="00663BA8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7" w:type="pct"/>
          </w:tcPr>
          <w:p w14:paraId="78B4311C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3CCECA5" w14:textId="7E6FACC1" w:rsidR="00D07569" w:rsidRPr="00194ECD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7,600</w:t>
            </w:r>
          </w:p>
        </w:tc>
        <w:tc>
          <w:tcPr>
            <w:tcW w:w="171" w:type="pct"/>
            <w:shd w:val="clear" w:color="auto" w:fill="auto"/>
          </w:tcPr>
          <w:p w14:paraId="579F37F4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6675" w14:textId="2051CD37" w:rsidR="00D07569" w:rsidRPr="00194ECD" w:rsidRDefault="004F583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1,0</w:t>
            </w:r>
            <w:r w:rsidR="000F2150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3" w:type="pct"/>
            <w:shd w:val="clear" w:color="auto" w:fill="auto"/>
          </w:tcPr>
          <w:p w14:paraId="32914FAD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A6A08" w14:textId="4838F04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D188B" w:rsidRPr="00194ECD" w14:paraId="4259558E" w14:textId="77777777" w:rsidTr="00B12522">
        <w:trPr>
          <w:trHeight w:hRule="exact" w:val="410"/>
        </w:trPr>
        <w:tc>
          <w:tcPr>
            <w:tcW w:w="2216" w:type="pct"/>
          </w:tcPr>
          <w:p w14:paraId="31329A7B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7D5D32E0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B75C58A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283D3C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71" w:type="pct"/>
            <w:vAlign w:val="bottom"/>
          </w:tcPr>
          <w:p w14:paraId="52C21B9C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BAA1067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6442C5D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66C9D2" w14:textId="77777777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B12522" w:rsidRPr="00194ECD" w14:paraId="6F4DC191" w14:textId="77777777" w:rsidTr="00B12522">
        <w:trPr>
          <w:trHeight w:hRule="exact" w:val="410"/>
        </w:trPr>
        <w:tc>
          <w:tcPr>
            <w:tcW w:w="2216" w:type="pct"/>
          </w:tcPr>
          <w:p w14:paraId="04DA6C28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4A73EC0F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C33D7C2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E92549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71" w:type="pct"/>
            <w:vAlign w:val="bottom"/>
          </w:tcPr>
          <w:p w14:paraId="4A484C5E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2A68CBC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A71F94A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75626C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B12522" w:rsidRPr="00194ECD" w14:paraId="67FE61BD" w14:textId="77777777" w:rsidTr="00B12522">
        <w:trPr>
          <w:trHeight w:hRule="exact" w:val="410"/>
        </w:trPr>
        <w:tc>
          <w:tcPr>
            <w:tcW w:w="2216" w:type="pct"/>
          </w:tcPr>
          <w:p w14:paraId="786CFF5D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088D9DEE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BF072C7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270026E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71" w:type="pct"/>
            <w:vAlign w:val="bottom"/>
          </w:tcPr>
          <w:p w14:paraId="6E19EA09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3343E52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647D516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C68C39" w14:textId="77777777" w:rsidR="00B12522" w:rsidRPr="00194ECD" w:rsidRDefault="00B12522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D188B" w:rsidRPr="00194ECD" w14:paraId="0861C84B" w14:textId="77777777" w:rsidTr="00B12522">
        <w:tc>
          <w:tcPr>
            <w:tcW w:w="2216" w:type="pct"/>
          </w:tcPr>
          <w:p w14:paraId="2AAD4BEB" w14:textId="6234780E" w:rsidR="009D188B" w:rsidRPr="00194ECD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="003371E5"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194EC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4" w:type="pct"/>
            <w:shd w:val="clear" w:color="auto" w:fill="auto"/>
          </w:tcPr>
          <w:p w14:paraId="5546305D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BA5042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06A599BF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71" w:type="pct"/>
            <w:vAlign w:val="bottom"/>
          </w:tcPr>
          <w:p w14:paraId="1A07D67C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9BC0475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D03D9EB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7CC017D" w14:textId="77777777" w:rsidR="009D188B" w:rsidRPr="00194ECD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D07569" w:rsidRPr="00194ECD" w14:paraId="5C592B10" w14:textId="77777777" w:rsidTr="00B12522">
        <w:tc>
          <w:tcPr>
            <w:tcW w:w="2216" w:type="pct"/>
          </w:tcPr>
          <w:p w14:paraId="2A4D9B59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shd w:val="clear" w:color="auto" w:fill="auto"/>
          </w:tcPr>
          <w:p w14:paraId="7E4D5E59" w14:textId="11F5C82B" w:rsidR="00D07569" w:rsidRPr="00194ECD" w:rsidRDefault="00663BA8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29854C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EBB64F" w14:textId="2B3E969D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" w:type="pct"/>
          </w:tcPr>
          <w:p w14:paraId="15BDDEBA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01639DF" w14:textId="323DFDE3" w:rsidR="00D07569" w:rsidRPr="00194ECD" w:rsidRDefault="004F583E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355,727</w:t>
            </w:r>
          </w:p>
        </w:tc>
        <w:tc>
          <w:tcPr>
            <w:tcW w:w="143" w:type="pct"/>
          </w:tcPr>
          <w:p w14:paraId="5FB6F19B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5FC019" w14:textId="730F09D1" w:rsidR="00D07569" w:rsidRPr="00194ECD" w:rsidRDefault="00D07569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332,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770</w:t>
            </w:r>
          </w:p>
        </w:tc>
      </w:tr>
      <w:tr w:rsidR="00D07569" w:rsidRPr="00194ECD" w14:paraId="283A0CF6" w14:textId="77777777" w:rsidTr="00B12522">
        <w:tc>
          <w:tcPr>
            <w:tcW w:w="2216" w:type="pct"/>
          </w:tcPr>
          <w:p w14:paraId="63D5F68D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shd w:val="clear" w:color="auto" w:fill="auto"/>
          </w:tcPr>
          <w:p w14:paraId="22607516" w14:textId="542CCF2C" w:rsidR="00D07569" w:rsidRPr="00194ECD" w:rsidRDefault="00663BA8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69789C1D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09FD8B" w14:textId="57A98892" w:rsidR="00D07569" w:rsidRPr="00194ECD" w:rsidRDefault="00545B7D" w:rsidP="006C2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71" w:type="pct"/>
            <w:shd w:val="clear" w:color="auto" w:fill="auto"/>
          </w:tcPr>
          <w:p w14:paraId="4150A4BF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CD18C4" w14:textId="5AC41126" w:rsidR="00D07569" w:rsidRPr="00194ECD" w:rsidRDefault="004F583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697</w:t>
            </w:r>
          </w:p>
        </w:tc>
        <w:tc>
          <w:tcPr>
            <w:tcW w:w="143" w:type="pct"/>
            <w:shd w:val="clear" w:color="auto" w:fill="auto"/>
          </w:tcPr>
          <w:p w14:paraId="503BE7D3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5397494" w14:textId="7113ABAD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499</w:t>
            </w:r>
          </w:p>
        </w:tc>
      </w:tr>
      <w:tr w:rsidR="00D07569" w:rsidRPr="00194ECD" w14:paraId="636C7FFA" w14:textId="77777777" w:rsidTr="00B12522">
        <w:tc>
          <w:tcPr>
            <w:tcW w:w="2216" w:type="pct"/>
          </w:tcPr>
          <w:p w14:paraId="560FFFE0" w14:textId="57AC28BF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ED80B4B" w14:textId="5614A8B8" w:rsidR="00D07569" w:rsidRPr="00194ECD" w:rsidRDefault="00663BA8" w:rsidP="00663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360AB3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1452F53" w14:textId="7E4A3FE5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35,730</w:t>
            </w:r>
          </w:p>
        </w:tc>
        <w:tc>
          <w:tcPr>
            <w:tcW w:w="171" w:type="pct"/>
            <w:shd w:val="clear" w:color="auto" w:fill="auto"/>
          </w:tcPr>
          <w:p w14:paraId="263542C5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44F46B5" w14:textId="06ECD7C8" w:rsidR="00D07569" w:rsidRPr="00194ECD" w:rsidRDefault="008E0066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0588CB8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01B53D8" w14:textId="21508910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569" w:rsidRPr="00194ECD" w14:paraId="67F9EB53" w14:textId="77777777" w:rsidTr="00B12522">
        <w:tc>
          <w:tcPr>
            <w:tcW w:w="2216" w:type="pct"/>
          </w:tcPr>
          <w:p w14:paraId="5476730F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D19" w14:textId="51DB0AC8" w:rsidR="00D07569" w:rsidRPr="00194ECD" w:rsidRDefault="00663BA8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401CD271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CC20448" w14:textId="5B7AB4B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="00545B7D"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171" w:type="pct"/>
            <w:shd w:val="clear" w:color="auto" w:fill="auto"/>
          </w:tcPr>
          <w:p w14:paraId="2A2AFFB8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10D36" w14:textId="454629DF" w:rsidR="00D07569" w:rsidRPr="00194ECD" w:rsidRDefault="004F583E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356,424</w:t>
            </w:r>
          </w:p>
        </w:tc>
        <w:tc>
          <w:tcPr>
            <w:tcW w:w="143" w:type="pct"/>
            <w:shd w:val="clear" w:color="auto" w:fill="auto"/>
          </w:tcPr>
          <w:p w14:paraId="1384A284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B69E2" w14:textId="02BBA246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333,269</w:t>
            </w:r>
          </w:p>
        </w:tc>
      </w:tr>
      <w:tr w:rsidR="00D07569" w:rsidRPr="00194ECD" w14:paraId="0A5A49A9" w14:textId="77777777" w:rsidTr="00B12522">
        <w:trPr>
          <w:trHeight w:hRule="exact" w:val="401"/>
        </w:trPr>
        <w:tc>
          <w:tcPr>
            <w:tcW w:w="2216" w:type="pct"/>
          </w:tcPr>
          <w:p w14:paraId="6010D4B4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B7C575B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79C5C264" w14:textId="00BCF129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32BF5E1B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289FB4F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27B0D2C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" w:type="pct"/>
          </w:tcPr>
          <w:p w14:paraId="35B5140C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7ECED9A3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8034C7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175AC28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07569" w:rsidRPr="00194ECD" w14:paraId="64DFB714" w14:textId="77777777" w:rsidTr="00B12522">
        <w:tc>
          <w:tcPr>
            <w:tcW w:w="2216" w:type="pct"/>
          </w:tcPr>
          <w:p w14:paraId="44C884AD" w14:textId="77777777" w:rsidR="00D07569" w:rsidRPr="00194ECD" w:rsidRDefault="00D07569" w:rsidP="00D07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4" w:type="pct"/>
            <w:shd w:val="clear" w:color="auto" w:fill="auto"/>
          </w:tcPr>
          <w:p w14:paraId="5B96C819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2874C76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B8D1B7D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" w:type="pct"/>
          </w:tcPr>
          <w:p w14:paraId="4F647555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F61F6F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20D233" w14:textId="77777777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22C9F14" w14:textId="4B2D2C34" w:rsidR="00D07569" w:rsidRPr="00194ECD" w:rsidRDefault="00D07569" w:rsidP="00D07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EE4268" w:rsidRPr="00194ECD" w14:paraId="6895C108" w14:textId="77777777" w:rsidTr="00B12522">
        <w:tc>
          <w:tcPr>
            <w:tcW w:w="2216" w:type="pct"/>
          </w:tcPr>
          <w:p w14:paraId="757F5AEC" w14:textId="77777777" w:rsidR="00EE4268" w:rsidRPr="00194ECD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shd w:val="clear" w:color="auto" w:fill="auto"/>
          </w:tcPr>
          <w:p w14:paraId="31CFF5B7" w14:textId="5B3983EE" w:rsidR="00EE4268" w:rsidRPr="00194ECD" w:rsidRDefault="00663BA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122934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C35A73" w14:textId="00E888D5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" w:type="pct"/>
            <w:shd w:val="clear" w:color="auto" w:fill="auto"/>
          </w:tcPr>
          <w:p w14:paraId="2A71CE36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00BEB0" w14:textId="302394C7" w:rsidR="00EE4268" w:rsidRPr="00194ECD" w:rsidRDefault="004F583E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90,017</w:t>
            </w:r>
          </w:p>
        </w:tc>
        <w:tc>
          <w:tcPr>
            <w:tcW w:w="143" w:type="pct"/>
            <w:shd w:val="clear" w:color="auto" w:fill="auto"/>
          </w:tcPr>
          <w:p w14:paraId="16A0544F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FCF239B" w14:textId="1D4CA416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359,227</w:t>
            </w:r>
          </w:p>
        </w:tc>
      </w:tr>
      <w:tr w:rsidR="00EE4268" w:rsidRPr="00194ECD" w14:paraId="5EE7CA5B" w14:textId="77777777" w:rsidTr="00B12522">
        <w:tc>
          <w:tcPr>
            <w:tcW w:w="2216" w:type="pct"/>
          </w:tcPr>
          <w:p w14:paraId="1D03C11C" w14:textId="0C0DD093" w:rsidR="00EE4268" w:rsidRPr="00194ECD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shd w:val="clear" w:color="auto" w:fill="auto"/>
          </w:tcPr>
          <w:p w14:paraId="34140FFC" w14:textId="32B5E94F" w:rsidR="00EE4268" w:rsidRPr="00194ECD" w:rsidRDefault="00663BA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7,000</w:t>
            </w:r>
          </w:p>
        </w:tc>
        <w:tc>
          <w:tcPr>
            <w:tcW w:w="147" w:type="pct"/>
          </w:tcPr>
          <w:p w14:paraId="00B614F6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4ECFBF" w14:textId="721190EA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71" w:type="pct"/>
            <w:shd w:val="clear" w:color="auto" w:fill="auto"/>
          </w:tcPr>
          <w:p w14:paraId="3E84BCF0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5510D5F" w14:textId="78FAD5BA" w:rsidR="00EE4268" w:rsidRPr="00194ECD" w:rsidRDefault="004F583E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7,000</w:t>
            </w:r>
          </w:p>
        </w:tc>
        <w:tc>
          <w:tcPr>
            <w:tcW w:w="143" w:type="pct"/>
            <w:shd w:val="clear" w:color="auto" w:fill="auto"/>
          </w:tcPr>
          <w:p w14:paraId="117AA23F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8AF0F39" w14:textId="4248716C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000</w:t>
            </w:r>
          </w:p>
        </w:tc>
      </w:tr>
      <w:tr w:rsidR="00EE4268" w:rsidRPr="00194ECD" w14:paraId="541A590D" w14:textId="77777777" w:rsidTr="00B12522">
        <w:tc>
          <w:tcPr>
            <w:tcW w:w="2216" w:type="pct"/>
          </w:tcPr>
          <w:p w14:paraId="541B33EF" w14:textId="02B7C85E" w:rsidR="00EE4268" w:rsidRPr="00194ECD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2A44479" w14:textId="64FB9527" w:rsidR="00EE4268" w:rsidRPr="00194ECD" w:rsidRDefault="007224EC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="00663BA8" w:rsidRPr="00194ECD">
              <w:rPr>
                <w:rFonts w:asciiTheme="majorHAnsi" w:hAnsiTheme="majorHAnsi" w:cstheme="majorHAnsi"/>
                <w:sz w:val="30"/>
                <w:szCs w:val="30"/>
              </w:rPr>
              <w:t>,815</w:t>
            </w:r>
          </w:p>
        </w:tc>
        <w:tc>
          <w:tcPr>
            <w:tcW w:w="147" w:type="pct"/>
          </w:tcPr>
          <w:p w14:paraId="62E397F8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049DFE8" w14:textId="12EC403B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171" w:type="pct"/>
            <w:shd w:val="clear" w:color="auto" w:fill="auto"/>
          </w:tcPr>
          <w:p w14:paraId="3D1FA6D1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24F6A1C" w14:textId="49E62DE5" w:rsidR="00EE4268" w:rsidRPr="00194ECD" w:rsidRDefault="004F583E" w:rsidP="00C62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BA660E8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8E0689D" w14:textId="1717C168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4268" w:rsidRPr="00194ECD" w14:paraId="2F227F1E" w14:textId="77777777" w:rsidTr="00B12522">
        <w:tc>
          <w:tcPr>
            <w:tcW w:w="2216" w:type="pct"/>
          </w:tcPr>
          <w:p w14:paraId="11D7380B" w14:textId="54822B98" w:rsidR="00EE4268" w:rsidRPr="00194ECD" w:rsidRDefault="00EE4268" w:rsidP="00EE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DBC31" w14:textId="6CFFD507" w:rsidR="00EE4268" w:rsidRPr="00194ECD" w:rsidRDefault="007224EC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</w:t>
            </w:r>
            <w:r w:rsidR="00663BA8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,815</w:t>
            </w:r>
          </w:p>
        </w:tc>
        <w:tc>
          <w:tcPr>
            <w:tcW w:w="147" w:type="pct"/>
          </w:tcPr>
          <w:p w14:paraId="40794E23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8B7603F" w14:textId="2F0012FE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9,815</w:t>
            </w:r>
          </w:p>
        </w:tc>
        <w:tc>
          <w:tcPr>
            <w:tcW w:w="171" w:type="pct"/>
            <w:shd w:val="clear" w:color="auto" w:fill="auto"/>
          </w:tcPr>
          <w:p w14:paraId="7DF407F5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22F41" w14:textId="12BB1D27" w:rsidR="00EE4268" w:rsidRPr="00194ECD" w:rsidRDefault="004F583E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97,017</w:t>
            </w:r>
          </w:p>
        </w:tc>
        <w:tc>
          <w:tcPr>
            <w:tcW w:w="143" w:type="pct"/>
            <w:shd w:val="clear" w:color="auto" w:fill="auto"/>
          </w:tcPr>
          <w:p w14:paraId="213B7DCC" w14:textId="77777777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5C2E5" w14:textId="54E31AC8" w:rsidR="00EE4268" w:rsidRPr="00194ECD" w:rsidRDefault="00EE4268" w:rsidP="00EE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366,227</w:t>
            </w:r>
          </w:p>
        </w:tc>
      </w:tr>
    </w:tbl>
    <w:p w14:paraId="086470CF" w14:textId="7AC35BE5" w:rsidR="00F45F06" w:rsidRPr="00194ECD" w:rsidRDefault="00F45F06" w:rsidP="00B85C5A">
      <w:pPr>
        <w:pStyle w:val="BodyText2"/>
        <w:rPr>
          <w:rFonts w:asciiTheme="minorHAnsi" w:hAnsiTheme="minorHAnsi" w:cstheme="minorHAnsi"/>
          <w:lang w:val="en-US"/>
        </w:rPr>
      </w:pPr>
    </w:p>
    <w:p w14:paraId="17B8CD05" w14:textId="4166870E" w:rsidR="003B1BAB" w:rsidRPr="00194ECD" w:rsidRDefault="003B1BAB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r w:rsidRPr="00194ECD">
        <w:rPr>
          <w:rFonts w:asciiTheme="minorHAnsi" w:hAnsiTheme="minorHAnsi" w:cstheme="minorHAns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6D46BAF0" w14:textId="24CB33C4" w:rsidR="00BD31B1" w:rsidRPr="00194ECD" w:rsidRDefault="00BD31B1" w:rsidP="00BD31B1">
      <w:pPr>
        <w:pStyle w:val="BodyText2"/>
        <w:rPr>
          <w:rFonts w:asciiTheme="minorHAnsi" w:hAnsiTheme="minorHAnsi" w:cstheme="minorHAnsi"/>
          <w:cs/>
          <w:lang w:val="en-US"/>
        </w:rPr>
      </w:pPr>
    </w:p>
    <w:p w14:paraId="0F4385CE" w14:textId="31D380EC" w:rsidR="00BD31B1" w:rsidRPr="00194ECD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cs/>
          <w:lang w:val="en-US"/>
        </w:rPr>
      </w:pPr>
      <w:r w:rsidRPr="00194ECD">
        <w:rPr>
          <w:rFonts w:asciiTheme="minorHAnsi" w:hAnsiTheme="minorHAnsi" w:cstheme="minorHAnsi"/>
          <w:i/>
          <w:iCs/>
          <w:cs/>
          <w:lang w:val="en-US"/>
        </w:rPr>
        <w:t>สัญญาเงินให้กู้ยืม</w:t>
      </w:r>
    </w:p>
    <w:p w14:paraId="2B8768B0" w14:textId="77777777" w:rsidR="00B85C5A" w:rsidRPr="00194ECD" w:rsidRDefault="00B85C5A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4E1CF8" w14:textId="302323CC" w:rsidR="003205FA" w:rsidRPr="00194ECD" w:rsidRDefault="0045102C" w:rsidP="00506F6D">
      <w:pPr>
        <w:pStyle w:val="BodyText2"/>
        <w:ind w:left="540"/>
        <w:rPr>
          <w:lang w:val="en-US"/>
        </w:rPr>
      </w:pPr>
      <w:r w:rsidRPr="00194ECD">
        <w:rPr>
          <w:rFonts w:hint="cs"/>
          <w:cs/>
          <w:lang w:val="en-US"/>
        </w:rPr>
        <w:t xml:space="preserve">ณ วันที่ </w:t>
      </w:r>
      <w:r w:rsidRPr="00194ECD">
        <w:rPr>
          <w:lang w:val="en-US"/>
        </w:rPr>
        <w:t>3</w:t>
      </w:r>
      <w:r w:rsidR="00A33006" w:rsidRPr="00194ECD">
        <w:rPr>
          <w:lang w:val="en-US"/>
        </w:rPr>
        <w:t>0</w:t>
      </w:r>
      <w:r w:rsidR="00A33006" w:rsidRPr="00194ECD">
        <w:rPr>
          <w:rFonts w:hint="cs"/>
          <w:cs/>
          <w:lang w:val="en-US"/>
        </w:rPr>
        <w:t xml:space="preserve"> มิถุนายน</w:t>
      </w:r>
      <w:r w:rsidRPr="00194ECD">
        <w:rPr>
          <w:rFonts w:hint="cs"/>
          <w:cs/>
          <w:lang w:val="en-US"/>
        </w:rPr>
        <w:t xml:space="preserve"> </w:t>
      </w:r>
      <w:r w:rsidRPr="00194ECD">
        <w:rPr>
          <w:lang w:val="en-US"/>
        </w:rPr>
        <w:t>256</w:t>
      </w:r>
      <w:r w:rsidR="000B2EF9" w:rsidRPr="00194ECD">
        <w:rPr>
          <w:lang w:val="en-US"/>
        </w:rPr>
        <w:t>8</w:t>
      </w:r>
      <w:r w:rsidRPr="00194ECD">
        <w:rPr>
          <w:lang w:val="en-US"/>
        </w:rPr>
        <w:t xml:space="preserve"> </w:t>
      </w:r>
      <w:r w:rsidR="00CB1F79" w:rsidRPr="00194ECD">
        <w:rPr>
          <w:cs/>
          <w:lang w:val="en-US"/>
        </w:rPr>
        <w:t>บริษัท</w:t>
      </w:r>
      <w:r w:rsidRPr="00194ECD">
        <w:rPr>
          <w:rFonts w:hint="cs"/>
          <w:cs/>
          <w:lang w:val="en-US"/>
        </w:rPr>
        <w:t>มี</w:t>
      </w:r>
      <w:r w:rsidR="00CB1F79" w:rsidRPr="00194ECD">
        <w:rPr>
          <w:cs/>
          <w:lang w:val="en-US"/>
        </w:rPr>
        <w:t xml:space="preserve">สัญญาเงินให้กู้ยืมระยะสั้นแก่บริษัทย่อย โดยมีอัตราดอกเบี้ยระหว่างร้อยละ </w:t>
      </w:r>
      <w:r w:rsidR="00CB0C8D" w:rsidRPr="00194ECD">
        <w:rPr>
          <w:lang w:val="en-US"/>
        </w:rPr>
        <w:t>3.5</w:t>
      </w:r>
      <w:r w:rsidR="009434E4" w:rsidRPr="00194ECD">
        <w:rPr>
          <w:lang w:val="en-US"/>
        </w:rPr>
        <w:t>0</w:t>
      </w:r>
      <w:r w:rsidR="00CB1F79" w:rsidRPr="00194ECD">
        <w:rPr>
          <w:cs/>
          <w:lang w:val="en-US"/>
        </w:rPr>
        <w:t xml:space="preserve"> ต่อปี ถึงร้อยละ </w:t>
      </w:r>
      <w:r w:rsidR="00223069" w:rsidRPr="00194ECD">
        <w:rPr>
          <w:lang w:val="en-US"/>
        </w:rPr>
        <w:t>7.0</w:t>
      </w:r>
      <w:r w:rsidR="00535548" w:rsidRPr="00194ECD">
        <w:rPr>
          <w:lang w:val="en-US"/>
        </w:rPr>
        <w:t>0</w:t>
      </w:r>
      <w:r w:rsidR="00CB1F79" w:rsidRPr="00194ECD">
        <w:rPr>
          <w:cs/>
          <w:lang w:val="en-US"/>
        </w:rPr>
        <w:t xml:space="preserve"> ต่อปี และถึงกำหนดชำระภายในเดือน</w:t>
      </w:r>
      <w:r w:rsidR="00506F6D" w:rsidRPr="00194ECD">
        <w:rPr>
          <w:rFonts w:hint="cs"/>
          <w:cs/>
          <w:lang w:val="en-US"/>
        </w:rPr>
        <w:t>ธันวาคม</w:t>
      </w:r>
      <w:r w:rsidR="00CB1F79" w:rsidRPr="00194ECD">
        <w:rPr>
          <w:cs/>
          <w:lang w:val="en-US"/>
        </w:rPr>
        <w:t xml:space="preserve"> </w:t>
      </w:r>
      <w:r w:rsidR="00B859A4" w:rsidRPr="00194ECD">
        <w:rPr>
          <w:lang w:val="en-US"/>
        </w:rPr>
        <w:t>2568</w:t>
      </w:r>
    </w:p>
    <w:p w14:paraId="35C73DED" w14:textId="77777777" w:rsidR="00C26EA1" w:rsidRPr="00194ECD" w:rsidRDefault="00C26EA1" w:rsidP="00BD31B1">
      <w:pPr>
        <w:pStyle w:val="BodyText2"/>
        <w:ind w:left="540"/>
        <w:rPr>
          <w:rFonts w:asciiTheme="minorHAnsi" w:hAnsiTheme="minorHAnsi" w:cstheme="minorHAnsi"/>
          <w:spacing w:val="-6"/>
          <w:lang w:val="en-US"/>
        </w:rPr>
      </w:pPr>
    </w:p>
    <w:p w14:paraId="6F7362DA" w14:textId="0EFC90DD" w:rsidR="00BD31B1" w:rsidRPr="00194ECD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spacing w:val="-6"/>
          <w:lang w:val="en-US"/>
        </w:rPr>
      </w:pPr>
      <w:r w:rsidRPr="00194ECD">
        <w:rPr>
          <w:rFonts w:asciiTheme="minorHAnsi" w:hAnsiTheme="minorHAnsi" w:cstheme="minorHAnsi"/>
          <w:i/>
          <w:iCs/>
          <w:spacing w:val="-6"/>
          <w:cs/>
          <w:lang w:val="en-US"/>
        </w:rPr>
        <w:t>สัญญาเงินกู้ยืม</w:t>
      </w:r>
    </w:p>
    <w:p w14:paraId="51A9394B" w14:textId="77777777" w:rsidR="00B064B1" w:rsidRPr="00194ECD" w:rsidRDefault="00B064B1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795CB5" w14:textId="52AF8E1C" w:rsidR="00CB1F79" w:rsidRPr="00194ECD" w:rsidRDefault="0045102C" w:rsidP="00CB1F79">
      <w:pPr>
        <w:pStyle w:val="BodyText2"/>
        <w:ind w:left="540"/>
        <w:rPr>
          <w:lang w:val="en-US"/>
        </w:rPr>
      </w:pPr>
      <w:r w:rsidRPr="00194ECD">
        <w:rPr>
          <w:rFonts w:hint="cs"/>
          <w:cs/>
          <w:lang w:val="en-US"/>
        </w:rPr>
        <w:t xml:space="preserve">ณ วันที่ </w:t>
      </w:r>
      <w:r w:rsidR="00A33006" w:rsidRPr="00194ECD">
        <w:rPr>
          <w:lang w:val="en-US"/>
        </w:rPr>
        <w:t>30</w:t>
      </w:r>
      <w:r w:rsidR="00A33006" w:rsidRPr="00194ECD">
        <w:rPr>
          <w:rFonts w:hint="cs"/>
          <w:cs/>
          <w:lang w:val="en-US"/>
        </w:rPr>
        <w:t xml:space="preserve"> มิถุนายน </w:t>
      </w:r>
      <w:r w:rsidRPr="00194ECD">
        <w:rPr>
          <w:lang w:val="en-US"/>
        </w:rPr>
        <w:t>256</w:t>
      </w:r>
      <w:r w:rsidR="009235FA" w:rsidRPr="00194ECD">
        <w:rPr>
          <w:lang w:val="en-US"/>
        </w:rPr>
        <w:t>8</w:t>
      </w:r>
      <w:r w:rsidRPr="00194ECD">
        <w:rPr>
          <w:lang w:val="en-US"/>
        </w:rPr>
        <w:t xml:space="preserve"> </w:t>
      </w:r>
      <w:r w:rsidRPr="00194ECD">
        <w:rPr>
          <w:cs/>
          <w:lang w:val="en-US"/>
        </w:rPr>
        <w:t>บริษัท</w:t>
      </w:r>
      <w:r w:rsidRPr="00194ECD">
        <w:rPr>
          <w:rFonts w:hint="cs"/>
          <w:cs/>
          <w:lang w:val="en-US"/>
        </w:rPr>
        <w:t>มี</w:t>
      </w:r>
      <w:r w:rsidR="00CB1F79" w:rsidRPr="00194ECD">
        <w:rPr>
          <w:cs/>
          <w:lang w:val="en-US"/>
        </w:rPr>
        <w:t>สัญญาเงินกู้ยืมระยะสั้นกับบริษัทย่อย</w:t>
      </w:r>
      <w:r w:rsidR="00A10EE0" w:rsidRPr="00194ECD">
        <w:rPr>
          <w:rFonts w:hint="cs"/>
          <w:cs/>
          <w:lang w:val="en-US"/>
        </w:rPr>
        <w:t>และ</w:t>
      </w:r>
      <w:r w:rsidR="00CB1F79" w:rsidRPr="00194ECD">
        <w:rPr>
          <w:cs/>
          <w:lang w:val="en-US"/>
        </w:rPr>
        <w:t>การร่วมค้า โดยมีอัตราดอกเบี้ย</w:t>
      </w:r>
      <w:r w:rsidR="009235FA" w:rsidRPr="00194ECD">
        <w:rPr>
          <w:rFonts w:hint="cs"/>
          <w:cs/>
          <w:lang w:val="en-US"/>
        </w:rPr>
        <w:t>ระหว่าง</w:t>
      </w:r>
      <w:r w:rsidR="00CB1F79" w:rsidRPr="00194ECD">
        <w:rPr>
          <w:cs/>
          <w:lang w:val="en-US"/>
        </w:rPr>
        <w:t xml:space="preserve">ร้อยละ </w:t>
      </w:r>
      <w:r w:rsidR="00223069" w:rsidRPr="00194ECD">
        <w:rPr>
          <w:lang w:val="en-US"/>
        </w:rPr>
        <w:t>3.5</w:t>
      </w:r>
      <w:r w:rsidR="00535548" w:rsidRPr="00194ECD">
        <w:rPr>
          <w:lang w:val="en-US"/>
        </w:rPr>
        <w:t>0</w:t>
      </w:r>
      <w:r w:rsidR="009235FA" w:rsidRPr="00194ECD">
        <w:rPr>
          <w:lang w:val="en-US"/>
        </w:rPr>
        <w:t xml:space="preserve"> </w:t>
      </w:r>
      <w:r w:rsidR="009235FA" w:rsidRPr="00194ECD">
        <w:rPr>
          <w:rFonts w:hint="cs"/>
          <w:cs/>
          <w:lang w:val="en-US"/>
        </w:rPr>
        <w:t xml:space="preserve">ต่อปี ถึงร้อยละ </w:t>
      </w:r>
      <w:r w:rsidR="00CB0C8D" w:rsidRPr="00194ECD">
        <w:rPr>
          <w:lang w:val="en-US"/>
        </w:rPr>
        <w:t>6.9</w:t>
      </w:r>
      <w:r w:rsidR="00535548" w:rsidRPr="00194ECD">
        <w:rPr>
          <w:lang w:val="en-US"/>
        </w:rPr>
        <w:t>0</w:t>
      </w:r>
      <w:r w:rsidR="00CB1F79" w:rsidRPr="00194ECD">
        <w:rPr>
          <w:cs/>
          <w:lang w:val="en-US"/>
        </w:rPr>
        <w:t xml:space="preserve"> ต่อปี และถึงกำหนดชำระภายในเดือน</w:t>
      </w:r>
      <w:r w:rsidR="00223069" w:rsidRPr="00194ECD">
        <w:rPr>
          <w:rFonts w:hint="cs"/>
          <w:cs/>
          <w:lang w:val="en-US"/>
        </w:rPr>
        <w:t>พฤศจิกายน</w:t>
      </w:r>
      <w:r w:rsidR="00CB1F79" w:rsidRPr="00194ECD">
        <w:rPr>
          <w:cs/>
          <w:lang w:val="en-US"/>
        </w:rPr>
        <w:t xml:space="preserve"> </w:t>
      </w:r>
      <w:r w:rsidR="00B859A4" w:rsidRPr="00194ECD">
        <w:rPr>
          <w:lang w:val="en-US"/>
        </w:rPr>
        <w:t>2568</w:t>
      </w:r>
    </w:p>
    <w:p w14:paraId="406186CD" w14:textId="77777777" w:rsidR="006C6C67" w:rsidRPr="00194ECD" w:rsidRDefault="006C6C67" w:rsidP="00CB1F79">
      <w:pPr>
        <w:pStyle w:val="BodyText2"/>
        <w:ind w:left="540"/>
        <w:rPr>
          <w:lang w:val="en-US"/>
        </w:rPr>
      </w:pPr>
    </w:p>
    <w:p w14:paraId="1F908FF4" w14:textId="031285C5" w:rsidR="00BC383C" w:rsidRPr="00194ECD" w:rsidRDefault="00BC383C" w:rsidP="00CB1F79">
      <w:pPr>
        <w:pStyle w:val="BodyText2"/>
        <w:ind w:left="540"/>
        <w:rPr>
          <w:lang w:val="en-US"/>
        </w:rPr>
        <w:sectPr w:rsidR="00BC383C" w:rsidRPr="00194ECD" w:rsidSect="009D4882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245"/>
        </w:sectPr>
      </w:pPr>
    </w:p>
    <w:p w14:paraId="4863FCB3" w14:textId="16A4145B" w:rsidR="007B1387" w:rsidRPr="00194ECD" w:rsidRDefault="005102ED">
      <w:pPr>
        <w:pStyle w:val="BodyText2"/>
        <w:numPr>
          <w:ilvl w:val="0"/>
          <w:numId w:val="18"/>
        </w:numPr>
        <w:ind w:left="540" w:hanging="540"/>
        <w:rPr>
          <w:b/>
          <w:bCs/>
          <w:lang w:val="en-US"/>
        </w:rPr>
      </w:pPr>
      <w:r w:rsidRPr="00194ECD">
        <w:rPr>
          <w:rFonts w:hint="cs"/>
          <w:b/>
          <w:bCs/>
          <w:cs/>
          <w:lang w:val="en-US"/>
        </w:rPr>
        <w:lastRenderedPageBreak/>
        <w:t>สินทรัพย์ทางการเงิน</w:t>
      </w:r>
      <w:r w:rsidR="00F45F06" w:rsidRPr="00194ECD">
        <w:rPr>
          <w:rFonts w:hint="cs"/>
          <w:b/>
          <w:bCs/>
          <w:cs/>
          <w:lang w:val="en-US"/>
        </w:rPr>
        <w:t>อื่น</w:t>
      </w:r>
    </w:p>
    <w:p w14:paraId="5F301099" w14:textId="77777777" w:rsidR="00FA33D2" w:rsidRPr="00194ECD" w:rsidRDefault="00FA33D2" w:rsidP="00FA33D2">
      <w:pPr>
        <w:pStyle w:val="BodyText2"/>
        <w:ind w:left="540"/>
        <w:rPr>
          <w:b/>
          <w:bCs/>
          <w:lang w:val="en-US"/>
        </w:rPr>
      </w:pPr>
    </w:p>
    <w:tbl>
      <w:tblPr>
        <w:tblW w:w="4831" w:type="pct"/>
        <w:tblInd w:w="450" w:type="dxa"/>
        <w:tblLook w:val="01E0" w:firstRow="1" w:lastRow="1" w:firstColumn="1" w:lastColumn="1" w:noHBand="0" w:noVBand="0"/>
      </w:tblPr>
      <w:tblGrid>
        <w:gridCol w:w="3175"/>
        <w:gridCol w:w="1505"/>
        <w:gridCol w:w="272"/>
        <w:gridCol w:w="1530"/>
        <w:gridCol w:w="270"/>
        <w:gridCol w:w="1530"/>
        <w:gridCol w:w="270"/>
        <w:gridCol w:w="1710"/>
        <w:gridCol w:w="270"/>
        <w:gridCol w:w="1710"/>
        <w:gridCol w:w="272"/>
        <w:gridCol w:w="1525"/>
      </w:tblGrid>
      <w:tr w:rsidR="00FA33D2" w:rsidRPr="00194ECD" w14:paraId="7CD2DEB9" w14:textId="77777777" w:rsidTr="00AD4EDE">
        <w:trPr>
          <w:trHeight w:val="254"/>
        </w:trPr>
        <w:tc>
          <w:tcPr>
            <w:tcW w:w="1131" w:type="pct"/>
            <w:vAlign w:val="bottom"/>
          </w:tcPr>
          <w:p w14:paraId="152321DF" w14:textId="77777777" w:rsidR="00FA33D2" w:rsidRPr="00194ECD" w:rsidRDefault="00FA33D2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" w:name="_Hlk195891658"/>
          </w:p>
        </w:tc>
        <w:tc>
          <w:tcPr>
            <w:tcW w:w="3869" w:type="pct"/>
            <w:gridSpan w:val="11"/>
            <w:vAlign w:val="bottom"/>
          </w:tcPr>
          <w:p w14:paraId="7FD72C7E" w14:textId="77777777" w:rsidR="00FA33D2" w:rsidRPr="00194ECD" w:rsidRDefault="00FA33D2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E6BD8" w:rsidRPr="00194ECD" w14:paraId="0BC86CF8" w14:textId="77777777" w:rsidTr="00CE7A95">
        <w:trPr>
          <w:trHeight w:val="737"/>
        </w:trPr>
        <w:tc>
          <w:tcPr>
            <w:tcW w:w="1131" w:type="pct"/>
            <w:vAlign w:val="bottom"/>
          </w:tcPr>
          <w:p w14:paraId="40B75046" w14:textId="77777777" w:rsidR="002E6BD8" w:rsidRPr="00194ECD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36" w:type="pct"/>
            <w:vAlign w:val="bottom"/>
            <w:hideMark/>
          </w:tcPr>
          <w:p w14:paraId="538F6B04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40094D46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97" w:type="pct"/>
            <w:vAlign w:val="bottom"/>
          </w:tcPr>
          <w:p w14:paraId="3FE64195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7F6ED215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96" w:type="pct"/>
            <w:vAlign w:val="bottom"/>
          </w:tcPr>
          <w:p w14:paraId="597E717A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62D44D47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96" w:type="pct"/>
            <w:vAlign w:val="bottom"/>
          </w:tcPr>
          <w:p w14:paraId="05A59595" w14:textId="77777777" w:rsidR="002E6BD8" w:rsidRPr="00194ECD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  <w:hideMark/>
          </w:tcPr>
          <w:p w14:paraId="3C68211D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01CB20EB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6" w:type="pct"/>
            <w:vAlign w:val="bottom"/>
          </w:tcPr>
          <w:p w14:paraId="68BA8081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5E0CA5A" w14:textId="1643B8E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/>
                <w:sz w:val="24"/>
                <w:szCs w:val="24"/>
                <w:cs/>
              </w:rPr>
              <w:t>โอนเปลี่ยนแปลงสถานะ</w:t>
            </w:r>
            <w:r w:rsidRPr="00194ECD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7" w:type="pct"/>
            <w:vAlign w:val="bottom"/>
          </w:tcPr>
          <w:p w14:paraId="2BBFC859" w14:textId="77777777" w:rsidR="002E6BD8" w:rsidRPr="00194ECD" w:rsidRDefault="002E6BD8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13484401" w14:textId="77777777" w:rsidR="002E6BD8" w:rsidRPr="00194ECD" w:rsidRDefault="002E6BD8" w:rsidP="00381E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7775B627" w14:textId="0F1227D0" w:rsidR="002E6BD8" w:rsidRPr="00194ECD" w:rsidRDefault="002E6BD8" w:rsidP="00381E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33006"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A33006"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FA33D2" w:rsidRPr="00194ECD" w14:paraId="0F24A94C" w14:textId="77777777" w:rsidTr="002E6BD8">
        <w:trPr>
          <w:trHeight w:val="352"/>
        </w:trPr>
        <w:tc>
          <w:tcPr>
            <w:tcW w:w="1131" w:type="pct"/>
            <w:vAlign w:val="bottom"/>
          </w:tcPr>
          <w:p w14:paraId="2309281C" w14:textId="77777777" w:rsidR="00FA33D2" w:rsidRPr="00194ECD" w:rsidRDefault="00FA33D2" w:rsidP="00556ED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69" w:type="pct"/>
            <w:gridSpan w:val="11"/>
            <w:vAlign w:val="bottom"/>
          </w:tcPr>
          <w:p w14:paraId="31546E9F" w14:textId="77777777" w:rsidR="00FA33D2" w:rsidRPr="00194ECD" w:rsidRDefault="00FA33D2" w:rsidP="00556E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94EC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194E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E6BD8" w:rsidRPr="00194ECD" w14:paraId="1A7E2D2A" w14:textId="77777777" w:rsidTr="00CE7A95">
        <w:trPr>
          <w:trHeight w:hRule="exact" w:val="383"/>
        </w:trPr>
        <w:tc>
          <w:tcPr>
            <w:tcW w:w="1131" w:type="pct"/>
            <w:vAlign w:val="bottom"/>
          </w:tcPr>
          <w:p w14:paraId="0C7F92CB" w14:textId="59D414AB" w:rsidR="002E6BD8" w:rsidRPr="00194ECD" w:rsidRDefault="002E6BD8" w:rsidP="00556ED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CE7A95"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36" w:type="pct"/>
            <w:vAlign w:val="bottom"/>
          </w:tcPr>
          <w:p w14:paraId="152F227B" w14:textId="77777777" w:rsidR="002E6BD8" w:rsidRPr="00194ECD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4C4A8D05" w14:textId="77777777" w:rsidR="002E6BD8" w:rsidRPr="00194ECD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6310C577" w14:textId="77777777" w:rsidR="002E6BD8" w:rsidRPr="00194ECD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5745F78" w14:textId="77777777" w:rsidR="002E6BD8" w:rsidRPr="00194ECD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2C7F2E06" w14:textId="77777777" w:rsidR="002E6BD8" w:rsidRPr="00194ECD" w:rsidRDefault="002E6BD8" w:rsidP="00556ED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6157532" w14:textId="77777777" w:rsidR="002E6BD8" w:rsidRPr="00194ECD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203DD0EA" w14:textId="77777777" w:rsidR="002E6BD8" w:rsidRPr="00194ECD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E845B00" w14:textId="77777777" w:rsidR="002E6BD8" w:rsidRPr="00194ECD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36A3FF78" w14:textId="77777777" w:rsidR="002E6BD8" w:rsidRPr="00194ECD" w:rsidRDefault="002E6BD8" w:rsidP="00BC5B5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4C8C6ACC" w14:textId="77777777" w:rsidR="002E6BD8" w:rsidRPr="00194ECD" w:rsidRDefault="002E6BD8" w:rsidP="00556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41E9E389" w14:textId="77777777" w:rsidR="002E6BD8" w:rsidRPr="00194ECD" w:rsidRDefault="002E6BD8" w:rsidP="00556E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0C093F84" w14:textId="77777777" w:rsidTr="00CE7A95">
        <w:trPr>
          <w:trHeight w:hRule="exact" w:val="383"/>
        </w:trPr>
        <w:tc>
          <w:tcPr>
            <w:tcW w:w="1131" w:type="pct"/>
            <w:vAlign w:val="bottom"/>
          </w:tcPr>
          <w:p w14:paraId="24D1B532" w14:textId="4884738A" w:rsidR="00AB6694" w:rsidRPr="00194ECD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  <w:r w:rsidRPr="00194EC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</w:t>
            </w: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มุนเวียน</w:t>
            </w:r>
          </w:p>
        </w:tc>
        <w:tc>
          <w:tcPr>
            <w:tcW w:w="536" w:type="pct"/>
            <w:vAlign w:val="bottom"/>
          </w:tcPr>
          <w:p w14:paraId="1C20FA49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382E820F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6B40547C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DF60D7D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03703261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02496F09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6355DCC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85C376C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64C712AF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4424A55B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4CE86F78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4DE54FF0" w14:textId="77777777" w:rsidTr="00F70F38">
        <w:trPr>
          <w:trHeight w:hRule="exact" w:val="383"/>
        </w:trPr>
        <w:tc>
          <w:tcPr>
            <w:tcW w:w="1131" w:type="pct"/>
            <w:vAlign w:val="bottom"/>
          </w:tcPr>
          <w:p w14:paraId="5337FD91" w14:textId="4090DAB6" w:rsidR="00AB6694" w:rsidRPr="00194ECD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194ECD">
              <w:rPr>
                <w:rFonts w:asciiTheme="majorBidi" w:hAnsiTheme="majorBidi"/>
                <w:sz w:val="24"/>
                <w:szCs w:val="24"/>
                <w:cs/>
              </w:rPr>
              <w:t>ตราสารทุนที่วัดมูลค่าด้วย</w:t>
            </w:r>
          </w:p>
        </w:tc>
        <w:tc>
          <w:tcPr>
            <w:tcW w:w="536" w:type="pct"/>
            <w:vAlign w:val="bottom"/>
          </w:tcPr>
          <w:p w14:paraId="26078649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09B7537F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590AF2B9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40E76E8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09F451A4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CECAC42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1E995C36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C733D62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6C06DA86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5DFA45AF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65501FEA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2AECBE43" w14:textId="77777777" w:rsidTr="00F70F38">
        <w:trPr>
          <w:trHeight w:hRule="exact" w:val="383"/>
        </w:trPr>
        <w:tc>
          <w:tcPr>
            <w:tcW w:w="1131" w:type="pct"/>
            <w:vAlign w:val="bottom"/>
          </w:tcPr>
          <w:p w14:paraId="1F9C0304" w14:textId="1023533C" w:rsidR="00AB6694" w:rsidRPr="00194ECD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3F2C735D" w14:textId="017003DB" w:rsidR="00AB6694" w:rsidRPr="00194ECD" w:rsidRDefault="00CE7A95" w:rsidP="00CE7A95">
            <w:pPr>
              <w:pStyle w:val="acctfourfigures"/>
              <w:tabs>
                <w:tab w:val="left" w:pos="720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  <w:vAlign w:val="bottom"/>
          </w:tcPr>
          <w:p w14:paraId="2752987E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26B0EE38" w14:textId="4B2F33A9" w:rsidR="00AB6694" w:rsidRPr="00194ECD" w:rsidRDefault="00CE7A95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CAFA904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29F3F404" w14:textId="509500A4" w:rsidR="00AB6694" w:rsidRPr="00194ECD" w:rsidRDefault="00CE7A95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EE51725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5B5AA2E" w14:textId="55BF75C8" w:rsidR="00AB6694" w:rsidRPr="00194ECD" w:rsidRDefault="00CE7A95" w:rsidP="006C281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54E61FB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B11A7A9" w14:textId="7BB8C754" w:rsidR="00AB6694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97" w:type="pct"/>
            <w:vAlign w:val="bottom"/>
          </w:tcPr>
          <w:p w14:paraId="7F59D130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33BB13A0" w14:textId="37BB6516" w:rsidR="00AB6694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AB6694" w:rsidRPr="00194ECD" w14:paraId="6F37BE17" w14:textId="77777777" w:rsidTr="00F70F38">
        <w:trPr>
          <w:trHeight w:hRule="exact" w:val="383"/>
        </w:trPr>
        <w:tc>
          <w:tcPr>
            <w:tcW w:w="1131" w:type="pct"/>
            <w:vAlign w:val="bottom"/>
          </w:tcPr>
          <w:p w14:paraId="6487CE2D" w14:textId="77777777" w:rsidR="00AB6694" w:rsidRPr="00194ECD" w:rsidRDefault="00AB6694" w:rsidP="00AB6694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48FD74A1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3E702DFD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70A11328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E68D3F9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4698EDC5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3E67136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A920BDE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FDE292C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08DE81E9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5B2A841C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091B166B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A95" w:rsidRPr="00194ECD" w14:paraId="1C632B5E" w14:textId="77777777" w:rsidTr="00CE7A95">
        <w:trPr>
          <w:trHeight w:hRule="exact" w:val="383"/>
        </w:trPr>
        <w:tc>
          <w:tcPr>
            <w:tcW w:w="1131" w:type="pct"/>
            <w:vAlign w:val="bottom"/>
          </w:tcPr>
          <w:p w14:paraId="69A5EF8E" w14:textId="77777777" w:rsidR="00CE7A95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194EC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ไม่ห</w:t>
            </w: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มุนเวียน</w:t>
            </w:r>
          </w:p>
        </w:tc>
        <w:tc>
          <w:tcPr>
            <w:tcW w:w="536" w:type="pct"/>
            <w:vAlign w:val="bottom"/>
          </w:tcPr>
          <w:p w14:paraId="1DE406B6" w14:textId="77777777" w:rsidR="00CE7A95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6B2B1DB0" w14:textId="47ECFCAA" w:rsidR="00CE7A95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701ECA0B" w14:textId="77777777" w:rsidR="00CE7A95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839F16B" w14:textId="77777777" w:rsidR="00CE7A95" w:rsidRPr="00194ECD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1EF8598" w14:textId="77777777" w:rsidR="00CE7A95" w:rsidRPr="00194ECD" w:rsidRDefault="00CE7A95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CE4C507" w14:textId="77777777" w:rsidR="00CE7A95" w:rsidRPr="00194ECD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F6768D8" w14:textId="77777777" w:rsidR="00CE7A95" w:rsidRPr="00194ECD" w:rsidRDefault="00CE7A95" w:rsidP="00AB6694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D2E155D" w14:textId="77777777" w:rsidR="00CE7A95" w:rsidRPr="00194ECD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0BF66409" w14:textId="77777777" w:rsidR="00CE7A95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0668592E" w14:textId="77777777" w:rsidR="00CE7A95" w:rsidRPr="00194ECD" w:rsidRDefault="00CE7A95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6C31FE1E" w14:textId="77777777" w:rsidR="00CE7A95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013FD35A" w14:textId="77777777" w:rsidTr="00F70F38">
        <w:trPr>
          <w:trHeight w:hRule="exact" w:val="383"/>
        </w:trPr>
        <w:tc>
          <w:tcPr>
            <w:tcW w:w="1131" w:type="pct"/>
            <w:vAlign w:val="bottom"/>
          </w:tcPr>
          <w:p w14:paraId="23836448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36" w:type="pct"/>
            <w:vAlign w:val="bottom"/>
          </w:tcPr>
          <w:p w14:paraId="02AADB4D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" w:type="pct"/>
            <w:vAlign w:val="bottom"/>
          </w:tcPr>
          <w:p w14:paraId="6FABD4D6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5" w:type="pct"/>
            <w:vAlign w:val="bottom"/>
          </w:tcPr>
          <w:p w14:paraId="2E111AF8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14464FF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7E380BA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0DCE1D3D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37447372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80D9E6D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1D83966A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5C2E19AD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3" w:type="pct"/>
            <w:vAlign w:val="bottom"/>
          </w:tcPr>
          <w:p w14:paraId="6F9BF263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3770BE04" w14:textId="77777777" w:rsidTr="00F70F38">
        <w:trPr>
          <w:trHeight w:hRule="exact" w:val="389"/>
        </w:trPr>
        <w:tc>
          <w:tcPr>
            <w:tcW w:w="1131" w:type="pct"/>
            <w:shd w:val="clear" w:color="auto" w:fill="auto"/>
            <w:vAlign w:val="bottom"/>
          </w:tcPr>
          <w:p w14:paraId="089BCC16" w14:textId="77777777" w:rsidR="00AB6694" w:rsidRPr="00194ECD" w:rsidRDefault="00AB6694" w:rsidP="00AB6694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5BF117CC" w14:textId="7F652CDF" w:rsidR="00AB6694" w:rsidRPr="00194ECD" w:rsidRDefault="00AB6694" w:rsidP="00CE7A95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194E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194E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4B2ACE1B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4431ADA3" w14:textId="2EFACB9A" w:rsidR="00AB6694" w:rsidRPr="00194ECD" w:rsidRDefault="00AB6694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0DF1929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49D516A8" w14:textId="6EF2ED10" w:rsidR="00AB6694" w:rsidRPr="00194ECD" w:rsidRDefault="00AB6694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ED2FFEE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FB0F938" w14:textId="0B04A6A4" w:rsidR="00AB6694" w:rsidRPr="00194ECD" w:rsidRDefault="00AB6694" w:rsidP="00AB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>(277,013)</w:t>
            </w:r>
          </w:p>
        </w:tc>
        <w:tc>
          <w:tcPr>
            <w:tcW w:w="96" w:type="pct"/>
            <w:vAlign w:val="bottom"/>
          </w:tcPr>
          <w:p w14:paraId="5355B62E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1A3ADE93" w14:textId="1E22C26B" w:rsidR="00AB6694" w:rsidRPr="00194ECD" w:rsidRDefault="00CE7A95" w:rsidP="00AB6694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387</w:t>
            </w:r>
            <w:r w:rsidR="00AB6694"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06CD5"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97" w:type="pct"/>
            <w:vAlign w:val="bottom"/>
          </w:tcPr>
          <w:p w14:paraId="5F797B67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527FFBA1" w14:textId="6870C961" w:rsidR="00AB6694" w:rsidRPr="00194ECD" w:rsidRDefault="00AB6694" w:rsidP="00AB669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CE7A95"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</w:t>
            </w:r>
            <w:r w:rsidR="00852E0A"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</w:tr>
      <w:tr w:rsidR="00F70F38" w:rsidRPr="00194ECD" w14:paraId="4FD05098" w14:textId="77777777" w:rsidTr="00F70F38">
        <w:trPr>
          <w:trHeight w:hRule="exact" w:val="389"/>
        </w:trPr>
        <w:tc>
          <w:tcPr>
            <w:tcW w:w="1131" w:type="pct"/>
            <w:shd w:val="clear" w:color="auto" w:fill="auto"/>
            <w:vAlign w:val="bottom"/>
          </w:tcPr>
          <w:p w14:paraId="3F99E11A" w14:textId="1DF8E53C" w:rsidR="00F70F38" w:rsidRPr="00194ECD" w:rsidRDefault="00F70F38" w:rsidP="00AB669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D777E" w14:textId="7E522A2E" w:rsidR="00F70F38" w:rsidRPr="00194ECD" w:rsidRDefault="00F70F38" w:rsidP="00CE7A95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1,063,853</w:t>
            </w:r>
          </w:p>
        </w:tc>
        <w:tc>
          <w:tcPr>
            <w:tcW w:w="97" w:type="pct"/>
            <w:vAlign w:val="bottom"/>
          </w:tcPr>
          <w:p w14:paraId="55BDD678" w14:textId="77777777" w:rsidR="00F70F38" w:rsidRPr="00194ECD" w:rsidRDefault="00F70F38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98E2F" w14:textId="31292CD5" w:rsidR="00F70F38" w:rsidRPr="00194ECD" w:rsidRDefault="00F70F38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B30A40D" w14:textId="77777777" w:rsidR="00F70F38" w:rsidRPr="00194ECD" w:rsidRDefault="00F70F38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24DAF" w14:textId="13A9C69E" w:rsidR="00F70F38" w:rsidRPr="00194ECD" w:rsidRDefault="00F70F38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D3AE693" w14:textId="77777777" w:rsidR="00F70F38" w:rsidRPr="00194ECD" w:rsidRDefault="00F70F38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C717D" w14:textId="5E5961F8" w:rsidR="00F70F38" w:rsidRPr="00194ECD" w:rsidRDefault="00F70F38" w:rsidP="00AB6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(277,013)</w:t>
            </w:r>
          </w:p>
        </w:tc>
        <w:tc>
          <w:tcPr>
            <w:tcW w:w="96" w:type="pct"/>
            <w:vAlign w:val="bottom"/>
          </w:tcPr>
          <w:p w14:paraId="5D8AAB50" w14:textId="77777777" w:rsidR="00F70F38" w:rsidRPr="00194ECD" w:rsidRDefault="00F70F38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1346" w14:textId="3E4FBC13" w:rsidR="00F70F38" w:rsidRPr="00194ECD" w:rsidRDefault="00F70F38" w:rsidP="00AB6694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459,200</w:t>
            </w:r>
          </w:p>
        </w:tc>
        <w:tc>
          <w:tcPr>
            <w:tcW w:w="97" w:type="pct"/>
            <w:vAlign w:val="bottom"/>
          </w:tcPr>
          <w:p w14:paraId="0E7F3DE6" w14:textId="77777777" w:rsidR="00F70F38" w:rsidRPr="00194ECD" w:rsidRDefault="00F70F38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64F63" w14:textId="1D679AA4" w:rsidR="00F70F38" w:rsidRPr="00194ECD" w:rsidRDefault="00F70F38" w:rsidP="00AB669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1,246,040</w:t>
            </w:r>
          </w:p>
        </w:tc>
      </w:tr>
      <w:bookmarkEnd w:id="1"/>
    </w:tbl>
    <w:p w14:paraId="7879A2E0" w14:textId="64FA589B" w:rsidR="00AB6694" w:rsidRPr="00194ECD" w:rsidRDefault="00AB6694" w:rsidP="00F70B4F">
      <w:pPr>
        <w:pStyle w:val="BodyText2"/>
        <w:rPr>
          <w:sz w:val="20"/>
          <w:szCs w:val="20"/>
          <w:lang w:val="en-US"/>
        </w:rPr>
      </w:pPr>
    </w:p>
    <w:p w14:paraId="73261297" w14:textId="77777777" w:rsidR="00AB6694" w:rsidRPr="00194ECD" w:rsidRDefault="00AB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194ECD">
        <w:rPr>
          <w:sz w:val="20"/>
          <w:szCs w:val="20"/>
        </w:rPr>
        <w:br w:type="page"/>
      </w:r>
    </w:p>
    <w:tbl>
      <w:tblPr>
        <w:tblW w:w="4831" w:type="pct"/>
        <w:tblInd w:w="450" w:type="dxa"/>
        <w:tblLook w:val="01E0" w:firstRow="1" w:lastRow="1" w:firstColumn="1" w:lastColumn="1" w:noHBand="0" w:noVBand="0"/>
      </w:tblPr>
      <w:tblGrid>
        <w:gridCol w:w="3180"/>
        <w:gridCol w:w="1499"/>
        <w:gridCol w:w="270"/>
        <w:gridCol w:w="1530"/>
        <w:gridCol w:w="270"/>
        <w:gridCol w:w="1530"/>
        <w:gridCol w:w="270"/>
        <w:gridCol w:w="1710"/>
        <w:gridCol w:w="270"/>
        <w:gridCol w:w="1710"/>
        <w:gridCol w:w="272"/>
        <w:gridCol w:w="1511"/>
        <w:gridCol w:w="17"/>
      </w:tblGrid>
      <w:tr w:rsidR="002E6BD8" w:rsidRPr="00194ECD" w14:paraId="2EFD3CC6" w14:textId="77777777" w:rsidTr="00AD4EDE">
        <w:trPr>
          <w:gridAfter w:val="1"/>
          <w:wAfter w:w="6" w:type="pct"/>
          <w:trHeight w:val="263"/>
        </w:trPr>
        <w:tc>
          <w:tcPr>
            <w:tcW w:w="1133" w:type="pct"/>
            <w:vAlign w:val="bottom"/>
          </w:tcPr>
          <w:p w14:paraId="30A23727" w14:textId="77777777" w:rsidR="002E6BD8" w:rsidRPr="00194ECD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61" w:type="pct"/>
            <w:gridSpan w:val="11"/>
            <w:vAlign w:val="bottom"/>
          </w:tcPr>
          <w:p w14:paraId="5A2A975A" w14:textId="2D9C668E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6BD8" w:rsidRPr="00194ECD" w14:paraId="15771466" w14:textId="77777777" w:rsidTr="002E6BD8">
        <w:trPr>
          <w:trHeight w:val="737"/>
        </w:trPr>
        <w:tc>
          <w:tcPr>
            <w:tcW w:w="1133" w:type="pct"/>
            <w:vAlign w:val="bottom"/>
          </w:tcPr>
          <w:p w14:paraId="4411530B" w14:textId="77777777" w:rsidR="002E6BD8" w:rsidRPr="00194ECD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534" w:type="pct"/>
            <w:vAlign w:val="bottom"/>
            <w:hideMark/>
          </w:tcPr>
          <w:p w14:paraId="67ABA20A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3E7439B1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96" w:type="pct"/>
            <w:vAlign w:val="bottom"/>
          </w:tcPr>
          <w:p w14:paraId="0BD60FE6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2E2CA0CE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96" w:type="pct"/>
            <w:vAlign w:val="bottom"/>
          </w:tcPr>
          <w:p w14:paraId="0121C5CC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  <w:hideMark/>
          </w:tcPr>
          <w:p w14:paraId="07ADD71D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96" w:type="pct"/>
            <w:vAlign w:val="bottom"/>
          </w:tcPr>
          <w:p w14:paraId="33222943" w14:textId="77777777" w:rsidR="002E6BD8" w:rsidRPr="00194ECD" w:rsidRDefault="002E6BD8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  <w:hideMark/>
          </w:tcPr>
          <w:p w14:paraId="4095B762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</w:p>
          <w:p w14:paraId="4AA90A19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6" w:type="pct"/>
            <w:vAlign w:val="bottom"/>
          </w:tcPr>
          <w:p w14:paraId="51F53AFF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47E52147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/>
                <w:sz w:val="24"/>
                <w:szCs w:val="24"/>
                <w:cs/>
              </w:rPr>
              <w:t>โอนเปลี่ยนแปลงสถานะ</w:t>
            </w:r>
            <w:r w:rsidRPr="00194ECD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7" w:type="pct"/>
            <w:vAlign w:val="bottom"/>
          </w:tcPr>
          <w:p w14:paraId="3C3A7610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29D0126A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  <w:p w14:paraId="2E5F34BD" w14:textId="47F65AFE" w:rsidR="002E6BD8" w:rsidRPr="00194ECD" w:rsidRDefault="00A33006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2E6BD8" w:rsidRPr="00194ECD" w14:paraId="0B64D8A6" w14:textId="77777777" w:rsidTr="002E6BD8">
        <w:trPr>
          <w:trHeight w:val="352"/>
        </w:trPr>
        <w:tc>
          <w:tcPr>
            <w:tcW w:w="1133" w:type="pct"/>
            <w:vAlign w:val="bottom"/>
          </w:tcPr>
          <w:p w14:paraId="14564973" w14:textId="77777777" w:rsidR="002E6BD8" w:rsidRPr="00194ECD" w:rsidRDefault="002E6BD8" w:rsidP="00B522AD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67" w:type="pct"/>
            <w:gridSpan w:val="12"/>
            <w:vAlign w:val="bottom"/>
          </w:tcPr>
          <w:p w14:paraId="4D4C83B0" w14:textId="77777777" w:rsidR="002E6BD8" w:rsidRPr="00194ECD" w:rsidRDefault="002E6BD8" w:rsidP="00B522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94EC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194EC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E7A95" w:rsidRPr="00194ECD" w14:paraId="0072082F" w14:textId="77777777" w:rsidTr="00CE7A95">
        <w:trPr>
          <w:trHeight w:hRule="exact" w:val="383"/>
        </w:trPr>
        <w:tc>
          <w:tcPr>
            <w:tcW w:w="1133" w:type="pct"/>
            <w:vAlign w:val="bottom"/>
          </w:tcPr>
          <w:p w14:paraId="241CA47B" w14:textId="77777777" w:rsidR="00CE7A95" w:rsidRPr="00194ECD" w:rsidRDefault="00CE7A95" w:rsidP="00AA3A8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534" w:type="pct"/>
            <w:vAlign w:val="bottom"/>
          </w:tcPr>
          <w:p w14:paraId="79DEB6E8" w14:textId="77777777" w:rsidR="00CE7A95" w:rsidRPr="00194ECD" w:rsidRDefault="00CE7A95" w:rsidP="00AA3A8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854FBC3" w14:textId="75A3B326" w:rsidR="00CE7A95" w:rsidRPr="00194ECD" w:rsidRDefault="00CE7A95" w:rsidP="00AA3A8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4F4B5250" w14:textId="77777777" w:rsidR="00CE7A95" w:rsidRPr="00194ECD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7A1A52D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2F4A6838" w14:textId="77777777" w:rsidR="00CE7A95" w:rsidRPr="00194ECD" w:rsidRDefault="00CE7A95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48D0103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406CB3AB" w14:textId="77777777" w:rsidR="00CE7A95" w:rsidRPr="00194ECD" w:rsidRDefault="00CE7A95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5359053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12EE7488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60F9379B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53D729F9" w14:textId="77777777" w:rsidR="00CE7A95" w:rsidRPr="00194ECD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7A95" w:rsidRPr="00194ECD" w14:paraId="3C93217B" w14:textId="77777777" w:rsidTr="00CE7A95">
        <w:trPr>
          <w:trHeight w:hRule="exact" w:val="383"/>
        </w:trPr>
        <w:tc>
          <w:tcPr>
            <w:tcW w:w="1133" w:type="pct"/>
            <w:vAlign w:val="bottom"/>
          </w:tcPr>
          <w:p w14:paraId="505E9C34" w14:textId="77777777" w:rsidR="00CE7A95" w:rsidRPr="00194ECD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194EC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</w:t>
            </w: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มุนเวียน</w:t>
            </w:r>
          </w:p>
        </w:tc>
        <w:tc>
          <w:tcPr>
            <w:tcW w:w="534" w:type="pct"/>
            <w:vAlign w:val="bottom"/>
          </w:tcPr>
          <w:p w14:paraId="589B5B25" w14:textId="77777777" w:rsidR="00CE7A95" w:rsidRPr="00194ECD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2D85CF8B" w14:textId="2767B384" w:rsidR="00CE7A95" w:rsidRPr="00194ECD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5" w:type="pct"/>
            <w:vAlign w:val="bottom"/>
          </w:tcPr>
          <w:p w14:paraId="0177E098" w14:textId="77777777" w:rsidR="00CE7A95" w:rsidRPr="00194ECD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EEFCA35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002D4CCB" w14:textId="77777777" w:rsidR="00CE7A95" w:rsidRPr="00194ECD" w:rsidRDefault="00CE7A95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4E7B839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2893508E" w14:textId="77777777" w:rsidR="00CE7A95" w:rsidRPr="00194ECD" w:rsidRDefault="00CE7A95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36862463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32ECAC5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4525DB7B" w14:textId="77777777" w:rsidR="00CE7A95" w:rsidRPr="00194ECD" w:rsidRDefault="00CE7A95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5861D772" w14:textId="77777777" w:rsidR="00CE7A95" w:rsidRPr="00194ECD" w:rsidRDefault="00CE7A95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36A9A1D4" w14:textId="77777777" w:rsidTr="00F70F38">
        <w:trPr>
          <w:trHeight w:hRule="exact" w:val="383"/>
        </w:trPr>
        <w:tc>
          <w:tcPr>
            <w:tcW w:w="1133" w:type="pct"/>
            <w:vAlign w:val="bottom"/>
          </w:tcPr>
          <w:p w14:paraId="31B09492" w14:textId="04CC9CF5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34" w:type="pct"/>
            <w:vAlign w:val="bottom"/>
          </w:tcPr>
          <w:p w14:paraId="5E405FEF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6" w:type="pct"/>
            <w:vAlign w:val="bottom"/>
          </w:tcPr>
          <w:p w14:paraId="66AD3052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545" w:type="pct"/>
            <w:vAlign w:val="bottom"/>
          </w:tcPr>
          <w:p w14:paraId="1D23AFE1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D1F0867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2A924411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484A0256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5A4885FE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B493891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330BDD9B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69414F5C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098E6447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25C93766" w14:textId="77777777" w:rsidTr="00F70F38">
        <w:trPr>
          <w:trHeight w:hRule="exact" w:val="383"/>
        </w:trPr>
        <w:tc>
          <w:tcPr>
            <w:tcW w:w="1133" w:type="pct"/>
            <w:vAlign w:val="bottom"/>
          </w:tcPr>
          <w:p w14:paraId="324318A5" w14:textId="38AE23D1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531548C9" w14:textId="791B4471" w:rsidR="00AB6694" w:rsidRPr="00194ECD" w:rsidRDefault="00CE7A95" w:rsidP="006C281C">
            <w:pPr>
              <w:pStyle w:val="acctfourfigures"/>
              <w:tabs>
                <w:tab w:val="left" w:pos="720"/>
              </w:tabs>
              <w:spacing w:line="240" w:lineRule="atLeast"/>
              <w:ind w:right="-738" w:firstLine="848"/>
              <w:rPr>
                <w:rFonts w:asciiTheme="majorBidi" w:hAnsi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bottom"/>
          </w:tcPr>
          <w:p w14:paraId="72962580" w14:textId="77777777" w:rsidR="00AB6694" w:rsidRPr="00194ECD" w:rsidRDefault="00AB6694" w:rsidP="00AB669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0529A194" w14:textId="086AB0FA" w:rsidR="00AB6694" w:rsidRPr="00194ECD" w:rsidRDefault="00CE7A95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9286AD5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0E972C79" w14:textId="17324D1B" w:rsidR="00AB6694" w:rsidRPr="00194ECD" w:rsidRDefault="00CE7A95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5891CF2F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6CC624E0" w14:textId="02B1986B" w:rsidR="00AB6694" w:rsidRPr="00194ECD" w:rsidRDefault="00CE7A95" w:rsidP="00CE7A95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>13,250</w:t>
            </w:r>
          </w:p>
        </w:tc>
        <w:tc>
          <w:tcPr>
            <w:tcW w:w="96" w:type="pct"/>
            <w:vAlign w:val="bottom"/>
          </w:tcPr>
          <w:p w14:paraId="0881874F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6C30A4C2" w14:textId="65A6996F" w:rsidR="00AB6694" w:rsidRPr="00194ECD" w:rsidRDefault="00CE7A95" w:rsidP="00CE7A95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bCs/>
                <w:sz w:val="24"/>
                <w:szCs w:val="24"/>
              </w:rPr>
              <w:t>58,750</w:t>
            </w:r>
          </w:p>
        </w:tc>
        <w:tc>
          <w:tcPr>
            <w:tcW w:w="97" w:type="pct"/>
            <w:vAlign w:val="bottom"/>
          </w:tcPr>
          <w:p w14:paraId="212D961F" w14:textId="77777777" w:rsidR="00AB6694" w:rsidRPr="00194ECD" w:rsidRDefault="00AB6694" w:rsidP="00AB66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  <w:vAlign w:val="bottom"/>
          </w:tcPr>
          <w:p w14:paraId="6CE4EF9C" w14:textId="07243C7A" w:rsidR="00AB6694" w:rsidRPr="00194ECD" w:rsidRDefault="00CE7A95" w:rsidP="00AB66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AB6694" w:rsidRPr="00194ECD" w14:paraId="7BA90B9C" w14:textId="77777777" w:rsidTr="00F70F38">
        <w:trPr>
          <w:trHeight w:hRule="exact" w:val="383"/>
        </w:trPr>
        <w:tc>
          <w:tcPr>
            <w:tcW w:w="1133" w:type="pct"/>
            <w:vAlign w:val="bottom"/>
          </w:tcPr>
          <w:p w14:paraId="6ED8AECB" w14:textId="77777777" w:rsidR="00AB6694" w:rsidRPr="00194ECD" w:rsidRDefault="00AB6694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09B69E35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6" w:type="pct"/>
            <w:vAlign w:val="bottom"/>
          </w:tcPr>
          <w:p w14:paraId="3DDFFF7E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55594D01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DEBFD19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41598AD6" w14:textId="77777777" w:rsidR="00AB6694" w:rsidRPr="00194ECD" w:rsidRDefault="00AB6694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3301D05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07D6042A" w14:textId="77777777" w:rsidR="00AB6694" w:rsidRPr="00194ECD" w:rsidRDefault="00AB6694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386A6D57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5F17147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" w:type="pct"/>
            <w:vAlign w:val="bottom"/>
          </w:tcPr>
          <w:p w14:paraId="7A93A65A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  <w:vAlign w:val="bottom"/>
          </w:tcPr>
          <w:p w14:paraId="0D61CAAD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3D3FF744" w14:textId="77777777" w:rsidTr="000B2EF9">
        <w:trPr>
          <w:trHeight w:hRule="exact" w:val="383"/>
        </w:trPr>
        <w:tc>
          <w:tcPr>
            <w:tcW w:w="1133" w:type="pct"/>
            <w:vAlign w:val="bottom"/>
          </w:tcPr>
          <w:p w14:paraId="3B2E9D76" w14:textId="6F39F52D" w:rsidR="00AB6694" w:rsidRPr="00194ECD" w:rsidRDefault="00AB6694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194ECD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ไม่ห</w:t>
            </w:r>
            <w:r w:rsidRPr="00194ECD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มุนเวียน</w:t>
            </w:r>
          </w:p>
        </w:tc>
        <w:tc>
          <w:tcPr>
            <w:tcW w:w="534" w:type="pct"/>
            <w:vAlign w:val="bottom"/>
          </w:tcPr>
          <w:p w14:paraId="065B7FA7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6" w:type="pct"/>
            <w:vAlign w:val="bottom"/>
          </w:tcPr>
          <w:p w14:paraId="7F3CDD97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545" w:type="pct"/>
            <w:vAlign w:val="bottom"/>
          </w:tcPr>
          <w:p w14:paraId="5D0DE556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923FB44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746B5689" w14:textId="77777777" w:rsidR="00AB6694" w:rsidRPr="00194ECD" w:rsidRDefault="00AB6694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4E3C945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41AD2D84" w14:textId="77777777" w:rsidR="00AB6694" w:rsidRPr="00194ECD" w:rsidRDefault="00AB6694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2BB7E570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48E9D447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D81726C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7A0F6FC6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6694" w:rsidRPr="00194ECD" w14:paraId="467D29EC" w14:textId="77777777" w:rsidTr="00F70F38">
        <w:trPr>
          <w:trHeight w:hRule="exact" w:val="383"/>
        </w:trPr>
        <w:tc>
          <w:tcPr>
            <w:tcW w:w="1133" w:type="pct"/>
            <w:vAlign w:val="bottom"/>
          </w:tcPr>
          <w:p w14:paraId="1AC2736F" w14:textId="2882826A" w:rsidR="00AB6694" w:rsidRPr="00194ECD" w:rsidRDefault="00AB6694" w:rsidP="000B2E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194ECD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34" w:type="pct"/>
            <w:vAlign w:val="bottom"/>
          </w:tcPr>
          <w:p w14:paraId="30D32C9C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6" w:type="pct"/>
            <w:vAlign w:val="bottom"/>
          </w:tcPr>
          <w:p w14:paraId="30633ADC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545" w:type="pct"/>
            <w:vAlign w:val="bottom"/>
          </w:tcPr>
          <w:p w14:paraId="69D5C9C2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49AA0E63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1BF6CFEC" w14:textId="77777777" w:rsidR="00AB6694" w:rsidRPr="00194ECD" w:rsidRDefault="00AB6694" w:rsidP="00B522A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6693500C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3C72C8DB" w14:textId="77777777" w:rsidR="00AB6694" w:rsidRPr="00194ECD" w:rsidRDefault="00AB6694" w:rsidP="00B522AD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A905400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09" w:type="pct"/>
            <w:vAlign w:val="bottom"/>
          </w:tcPr>
          <w:p w14:paraId="2DF340B1" w14:textId="77777777" w:rsidR="00AB6694" w:rsidRPr="00194ECD" w:rsidRDefault="00AB6694" w:rsidP="00AB6694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805A515" w14:textId="77777777" w:rsidR="00AB6694" w:rsidRPr="00194ECD" w:rsidRDefault="00AB6694" w:rsidP="00B522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vAlign w:val="bottom"/>
          </w:tcPr>
          <w:p w14:paraId="3B9B0E37" w14:textId="77777777" w:rsidR="00AB6694" w:rsidRPr="00194ECD" w:rsidRDefault="00AB6694" w:rsidP="00B522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46E6" w:rsidRPr="00194ECD" w14:paraId="5DD8785A" w14:textId="77777777" w:rsidTr="00F70F38">
        <w:trPr>
          <w:trHeight w:hRule="exact" w:val="335"/>
        </w:trPr>
        <w:tc>
          <w:tcPr>
            <w:tcW w:w="1133" w:type="pct"/>
            <w:shd w:val="clear" w:color="auto" w:fill="auto"/>
            <w:vAlign w:val="bottom"/>
          </w:tcPr>
          <w:p w14:paraId="24B21809" w14:textId="77777777" w:rsidR="003346E6" w:rsidRPr="00194ECD" w:rsidRDefault="003346E6" w:rsidP="003346E6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  <w:r w:rsidRPr="00194EC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5F50D8D3" w14:textId="715F27AE" w:rsidR="003346E6" w:rsidRPr="00194ECD" w:rsidRDefault="003346E6" w:rsidP="006C281C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290,986</w:t>
            </w:r>
          </w:p>
        </w:tc>
        <w:tc>
          <w:tcPr>
            <w:tcW w:w="96" w:type="pct"/>
            <w:vAlign w:val="bottom"/>
          </w:tcPr>
          <w:p w14:paraId="3B9B0266" w14:textId="77777777" w:rsidR="003346E6" w:rsidRPr="00194ECD" w:rsidRDefault="003346E6" w:rsidP="003346E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44B7E489" w14:textId="44D270BE" w:rsidR="003346E6" w:rsidRPr="00194ECD" w:rsidRDefault="003346E6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5DC741AC" w14:textId="77777777" w:rsidR="003346E6" w:rsidRPr="00194ECD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402F3E86" w14:textId="583C099B" w:rsidR="003346E6" w:rsidRPr="00194ECD" w:rsidRDefault="003346E6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F7E68C1" w14:textId="77777777" w:rsidR="003346E6" w:rsidRPr="00194ECD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5F85984A" w14:textId="04395911" w:rsidR="003346E6" w:rsidRPr="00194ECD" w:rsidRDefault="003346E6" w:rsidP="00334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94EC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0F38" w:rsidRPr="00194ECD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194EC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0F38" w:rsidRPr="00194ECD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Pr="00194ECD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6" w:type="pct"/>
            <w:vAlign w:val="bottom"/>
          </w:tcPr>
          <w:p w14:paraId="2330498B" w14:textId="77777777" w:rsidR="003346E6" w:rsidRPr="00194ECD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E821A3D" w14:textId="48CC4015" w:rsidR="003346E6" w:rsidRPr="00194ECD" w:rsidRDefault="00CE7A95" w:rsidP="003346E6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387</w:t>
            </w:r>
            <w:r w:rsidR="00476F15"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97" w:type="pct"/>
            <w:vAlign w:val="bottom"/>
          </w:tcPr>
          <w:p w14:paraId="3035473D" w14:textId="77777777" w:rsidR="003346E6" w:rsidRPr="00194ECD" w:rsidRDefault="003346E6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  <w:vAlign w:val="bottom"/>
          </w:tcPr>
          <w:p w14:paraId="06FAC807" w14:textId="693C71AE" w:rsidR="003346E6" w:rsidRPr="00194ECD" w:rsidRDefault="005319A1" w:rsidP="003346E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F70F38"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  <w:r w:rsidRPr="00194E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,723</w:t>
            </w:r>
          </w:p>
        </w:tc>
      </w:tr>
      <w:tr w:rsidR="00F70F38" w:rsidRPr="00194ECD" w14:paraId="0DFAC343" w14:textId="77777777" w:rsidTr="00F70F38">
        <w:trPr>
          <w:trHeight w:hRule="exact" w:val="354"/>
        </w:trPr>
        <w:tc>
          <w:tcPr>
            <w:tcW w:w="1133" w:type="pct"/>
            <w:shd w:val="clear" w:color="auto" w:fill="auto"/>
            <w:vAlign w:val="bottom"/>
          </w:tcPr>
          <w:p w14:paraId="2B6B234F" w14:textId="58F77BE6" w:rsidR="00F70F38" w:rsidRPr="00194ECD" w:rsidRDefault="00F70F38" w:rsidP="003346E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65196" w14:textId="18DBA4A6" w:rsidR="00F70F38" w:rsidRPr="00194ECD" w:rsidRDefault="00F70F38" w:rsidP="006C28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290,986</w:t>
            </w:r>
          </w:p>
        </w:tc>
        <w:tc>
          <w:tcPr>
            <w:tcW w:w="96" w:type="pct"/>
            <w:vAlign w:val="bottom"/>
          </w:tcPr>
          <w:p w14:paraId="66E4B0B2" w14:textId="77777777" w:rsidR="00F70F38" w:rsidRPr="00194ECD" w:rsidRDefault="00F70F38" w:rsidP="003346E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B8842" w14:textId="3D483245" w:rsidR="00F70F38" w:rsidRPr="00194ECD" w:rsidRDefault="00F70F38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88745E2" w14:textId="77777777" w:rsidR="00F70F38" w:rsidRPr="00194ECD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DD53" w14:textId="15BD633A" w:rsidR="00F70F38" w:rsidRPr="00194ECD" w:rsidRDefault="00F70F38" w:rsidP="006C281C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887740C" w14:textId="77777777" w:rsidR="00F70F38" w:rsidRPr="00194ECD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BC15B" w14:textId="40A62946" w:rsidR="00F70F38" w:rsidRPr="00194ECD" w:rsidRDefault="00F70F38" w:rsidP="00334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(256,213)</w:t>
            </w:r>
          </w:p>
        </w:tc>
        <w:tc>
          <w:tcPr>
            <w:tcW w:w="96" w:type="pct"/>
            <w:vAlign w:val="bottom"/>
          </w:tcPr>
          <w:p w14:paraId="09B5A777" w14:textId="77777777" w:rsidR="00F70F38" w:rsidRPr="00194ECD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626D2" w14:textId="60717AEC" w:rsidR="00F70F38" w:rsidRPr="00194ECD" w:rsidRDefault="00F70F38" w:rsidP="003346E6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445,950</w:t>
            </w:r>
          </w:p>
        </w:tc>
        <w:tc>
          <w:tcPr>
            <w:tcW w:w="97" w:type="pct"/>
            <w:vAlign w:val="bottom"/>
          </w:tcPr>
          <w:p w14:paraId="506C0EAB" w14:textId="77777777" w:rsidR="00F70F38" w:rsidRPr="00194ECD" w:rsidRDefault="00F70F38" w:rsidP="003346E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BA1CB" w14:textId="15278125" w:rsidR="00F70F38" w:rsidRPr="00194ECD" w:rsidRDefault="00F70F38" w:rsidP="003346E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480,723</w:t>
            </w:r>
          </w:p>
        </w:tc>
      </w:tr>
    </w:tbl>
    <w:p w14:paraId="2A5CAA80" w14:textId="77777777" w:rsidR="001021D9" w:rsidRPr="00194ECD" w:rsidRDefault="001021D9" w:rsidP="00FA33D2">
      <w:pPr>
        <w:pStyle w:val="BodyText2"/>
        <w:ind w:left="540"/>
        <w:rPr>
          <w:i/>
          <w:iCs/>
          <w:lang w:val="en-US"/>
        </w:rPr>
        <w:sectPr w:rsidR="001021D9" w:rsidRPr="00194ECD" w:rsidSect="0029369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0654AA6" w14:textId="4312B8EF" w:rsidR="001D6F05" w:rsidRPr="00194ECD" w:rsidRDefault="00C01B14" w:rsidP="00FA33D2">
      <w:pPr>
        <w:pStyle w:val="BodyText2"/>
        <w:ind w:left="540"/>
        <w:rPr>
          <w:i/>
          <w:iCs/>
          <w:lang w:val="en-US"/>
        </w:rPr>
      </w:pPr>
      <w:r w:rsidRPr="00194ECD">
        <w:rPr>
          <w:i/>
          <w:iCs/>
          <w:lang w:val="en-US"/>
        </w:rPr>
        <w:lastRenderedPageBreak/>
        <w:t>5</w:t>
      </w:r>
      <w:r w:rsidR="00F936D3" w:rsidRPr="00194ECD">
        <w:rPr>
          <w:i/>
          <w:iCs/>
          <w:lang w:val="en-US"/>
        </w:rPr>
        <w:t>.1</w:t>
      </w:r>
      <w:r w:rsidR="00F936D3" w:rsidRPr="00194ECD">
        <w:rPr>
          <w:rFonts w:hint="cs"/>
          <w:i/>
          <w:iCs/>
          <w:cs/>
          <w:lang w:val="en-US"/>
        </w:rPr>
        <w:t xml:space="preserve">) </w:t>
      </w:r>
      <w:r w:rsidR="001D6F05" w:rsidRPr="00194ECD">
        <w:rPr>
          <w:rFonts w:hint="cs"/>
          <w:i/>
          <w:iCs/>
          <w:cs/>
          <w:lang w:val="en-US"/>
        </w:rPr>
        <w:t>รายการเคลื่อนไหวที่มีสาระสำคัญในระหว่างงวด</w:t>
      </w:r>
    </w:p>
    <w:p w14:paraId="1ED6C5C1" w14:textId="77777777" w:rsidR="001D6F05" w:rsidRPr="00194ECD" w:rsidRDefault="001D6F05" w:rsidP="00FA33D2">
      <w:pPr>
        <w:pStyle w:val="BodyText2"/>
        <w:ind w:left="540"/>
        <w:rPr>
          <w:lang w:val="en-US"/>
        </w:rPr>
      </w:pPr>
    </w:p>
    <w:p w14:paraId="448591F0" w14:textId="5FFE0DD3" w:rsidR="001D6F05" w:rsidRPr="00194ECD" w:rsidRDefault="00343E90" w:rsidP="00EA1FB5">
      <w:pPr>
        <w:pStyle w:val="BodyText2"/>
        <w:ind w:left="900" w:right="-25"/>
        <w:rPr>
          <w:lang w:val="en-US"/>
        </w:rPr>
      </w:pPr>
      <w:r w:rsidRPr="00194ECD">
        <w:rPr>
          <w:cs/>
          <w:lang w:val="en-US"/>
        </w:rPr>
        <w:t>ในระหว่างงวด</w:t>
      </w:r>
      <w:r w:rsidR="00904BB9" w:rsidRPr="00194ECD">
        <w:rPr>
          <w:rFonts w:hint="cs"/>
          <w:cs/>
          <w:lang w:val="en-US"/>
        </w:rPr>
        <w:t>หก</w:t>
      </w:r>
      <w:r w:rsidRPr="00194ECD">
        <w:rPr>
          <w:cs/>
          <w:lang w:val="en-US"/>
        </w:rPr>
        <w:t xml:space="preserve">เดือนสิ้นสุดวันที่ </w:t>
      </w:r>
      <w:r w:rsidR="00904BB9" w:rsidRPr="00194ECD">
        <w:rPr>
          <w:lang w:val="en-US"/>
        </w:rPr>
        <w:t>30</w:t>
      </w:r>
      <w:r w:rsidR="00904BB9" w:rsidRPr="00194ECD">
        <w:rPr>
          <w:rFonts w:hint="cs"/>
          <w:cs/>
          <w:lang w:val="en-US"/>
        </w:rPr>
        <w:t xml:space="preserve"> มิถุนายน</w:t>
      </w:r>
      <w:r w:rsidRPr="00194ECD">
        <w:rPr>
          <w:cs/>
          <w:lang w:val="en-US"/>
        </w:rPr>
        <w:t xml:space="preserve"> </w:t>
      </w:r>
      <w:r w:rsidRPr="00194ECD">
        <w:rPr>
          <w:lang w:val="en-US"/>
        </w:rPr>
        <w:t xml:space="preserve">2568 </w:t>
      </w:r>
      <w:r w:rsidRPr="00194ECD">
        <w:rPr>
          <w:cs/>
          <w:lang w:val="en-US"/>
        </w:rPr>
        <w:t xml:space="preserve">บริษัทเข้าทำสัญญาซื้อขายหุ้น </w:t>
      </w:r>
      <w:r w:rsidRPr="00194ECD">
        <w:rPr>
          <w:lang w:val="en-US"/>
        </w:rPr>
        <w:t xml:space="preserve">2 </w:t>
      </w:r>
      <w:r w:rsidRPr="00194ECD">
        <w:rPr>
          <w:cs/>
          <w:lang w:val="en-US"/>
        </w:rPr>
        <w:t xml:space="preserve">ฉบับ เพื่อขายหุ้นสามัญในบริษัท แพลท ฟินเซิร์ฟ จำกัด ซึ่งเป็นการร่วมค้าทางตรงของบริษัท จำนวนรวม </w:t>
      </w:r>
      <w:r w:rsidRPr="00194ECD">
        <w:rPr>
          <w:lang w:val="en-US"/>
        </w:rPr>
        <w:t xml:space="preserve">657,345 </w:t>
      </w:r>
      <w:r w:rsidRPr="00194ECD">
        <w:rPr>
          <w:cs/>
          <w:lang w:val="en-US"/>
        </w:rPr>
        <w:t xml:space="preserve">หุ้น คิดเป็นสัดส่วนร้อยละ </w:t>
      </w:r>
      <w:r w:rsidRPr="00194ECD">
        <w:rPr>
          <w:lang w:val="en-US"/>
        </w:rPr>
        <w:t xml:space="preserve">32.87 </w:t>
      </w:r>
      <w:r w:rsidRPr="00194ECD">
        <w:rPr>
          <w:cs/>
          <w:lang w:val="en-US"/>
        </w:rPr>
        <w:t>ของทุนจดทะเบียน</w:t>
      </w:r>
      <w:r w:rsidR="00F45F06" w:rsidRPr="00194ECD">
        <w:rPr>
          <w:rFonts w:hint="cs"/>
          <w:cs/>
          <w:lang w:val="en-US"/>
        </w:rPr>
        <w:t>ที่</w:t>
      </w:r>
      <w:r w:rsidRPr="00194ECD">
        <w:rPr>
          <w:cs/>
          <w:lang w:val="en-US"/>
        </w:rPr>
        <w:t>ชำระแล้วของบริษัทดังกล่าว โดยกำหนดเงื่อนไขการชำระราคาเป็นเงินกู้ยืมระยะสั้น ดอกเบี้ยคงค้างทั้งจำนวน และอื่น</w:t>
      </w:r>
      <w:r w:rsidR="00A13865" w:rsidRPr="00194ECD">
        <w:rPr>
          <w:rFonts w:hint="cs"/>
          <w:cs/>
          <w:lang w:val="en-US"/>
        </w:rPr>
        <w:t xml:space="preserve"> </w:t>
      </w:r>
      <w:r w:rsidRPr="00194ECD">
        <w:rPr>
          <w:cs/>
          <w:lang w:val="en-US"/>
        </w:rPr>
        <w:t>ๆ ตามที่กำหนดในสัญญา</w:t>
      </w:r>
      <w:r w:rsidR="00F45F06" w:rsidRPr="00194ECD">
        <w:rPr>
          <w:rFonts w:hint="cs"/>
          <w:cs/>
          <w:lang w:val="en-US"/>
        </w:rPr>
        <w:t xml:space="preserve">จำนวน </w:t>
      </w:r>
      <w:r w:rsidR="00F45F06" w:rsidRPr="00194ECD">
        <w:rPr>
          <w:lang w:val="en-US"/>
        </w:rPr>
        <w:t>7</w:t>
      </w:r>
      <w:r w:rsidR="00BA04BA" w:rsidRPr="00194ECD">
        <w:rPr>
          <w:lang w:val="en-US"/>
        </w:rPr>
        <w:t>14.7</w:t>
      </w:r>
      <w:r w:rsidR="00F45F06" w:rsidRPr="00194ECD">
        <w:rPr>
          <w:lang w:val="en-US"/>
        </w:rPr>
        <w:t xml:space="preserve"> </w:t>
      </w:r>
      <w:r w:rsidR="00F45F06" w:rsidRPr="00194ECD">
        <w:rPr>
          <w:rFonts w:hint="cs"/>
          <w:cs/>
          <w:lang w:val="en-US"/>
        </w:rPr>
        <w:t>ล้านบาท</w:t>
      </w:r>
      <w:r w:rsidRPr="00194ECD">
        <w:rPr>
          <w:cs/>
          <w:lang w:val="en-US"/>
        </w:rPr>
        <w:t xml:space="preserve"> ภายหลังเสร็จสิ้นการซื้อขายหุ้น สัดส่วนการถือหุ้น</w:t>
      </w:r>
      <w:r w:rsidR="004713E7" w:rsidRPr="00194ECD">
        <w:rPr>
          <w:rFonts w:hint="cs"/>
          <w:cs/>
          <w:lang w:val="en-US"/>
        </w:rPr>
        <w:t>ของบริษัท</w:t>
      </w:r>
      <w:r w:rsidRPr="00194ECD">
        <w:rPr>
          <w:cs/>
          <w:lang w:val="en-US"/>
        </w:rPr>
        <w:t xml:space="preserve">ในบริษัท แพลท ฟินเซิร์ฟ จำกัด ลดลงจากร้อยละ </w:t>
      </w:r>
      <w:r w:rsidRPr="00194ECD">
        <w:rPr>
          <w:lang w:val="en-US"/>
        </w:rPr>
        <w:t>50.0</w:t>
      </w:r>
      <w:r w:rsidR="00724B1A" w:rsidRPr="00194ECD">
        <w:rPr>
          <w:lang w:val="en-US"/>
        </w:rPr>
        <w:t>0</w:t>
      </w:r>
      <w:r w:rsidRPr="00194ECD">
        <w:rPr>
          <w:lang w:val="en-US"/>
        </w:rPr>
        <w:t xml:space="preserve"> </w:t>
      </w:r>
      <w:r w:rsidRPr="00194ECD">
        <w:rPr>
          <w:cs/>
          <w:lang w:val="en-US"/>
        </w:rPr>
        <w:t xml:space="preserve">เป็น </w:t>
      </w:r>
      <w:r w:rsidR="00EA1FB5" w:rsidRPr="00194ECD">
        <w:rPr>
          <w:cs/>
          <w:lang w:val="en-US"/>
        </w:rPr>
        <w:br/>
      </w:r>
      <w:r w:rsidRPr="00194ECD">
        <w:rPr>
          <w:cs/>
          <w:lang w:val="en-US"/>
        </w:rPr>
        <w:t xml:space="preserve">ร้อยละ </w:t>
      </w:r>
      <w:r w:rsidRPr="00194ECD">
        <w:rPr>
          <w:lang w:val="en-US"/>
        </w:rPr>
        <w:t xml:space="preserve">17.13 </w:t>
      </w:r>
      <w:r w:rsidRPr="00194ECD">
        <w:rPr>
          <w:cs/>
          <w:lang w:val="en-US"/>
        </w:rPr>
        <w:t xml:space="preserve">ของทุนจดทะเบียนที่ชำระแล้ว ส่งผลให้บริษัทสูญเสียอิทธิพลอย่างมีสาระสำคัญในการร่วมค้า </w:t>
      </w:r>
      <w:r w:rsidR="00F23B28" w:rsidRPr="00194ECD">
        <w:rPr>
          <w:rFonts w:hint="cs"/>
          <w:cs/>
          <w:lang w:val="en-US"/>
        </w:rPr>
        <w:t>กลุ่มบริษัทและบริษัทรับรู้</w:t>
      </w:r>
      <w:r w:rsidR="00F23B28" w:rsidRPr="00194ECD">
        <w:rPr>
          <w:cs/>
          <w:lang w:val="en-US"/>
        </w:rPr>
        <w:t xml:space="preserve">ขาดทุนจากการขายเงินลงทุนในการร่วมค้า จำนวน </w:t>
      </w:r>
      <w:r w:rsidR="00F23B28" w:rsidRPr="00194ECD">
        <w:rPr>
          <w:lang w:val="en-US"/>
        </w:rPr>
        <w:t xml:space="preserve">9.7 </w:t>
      </w:r>
      <w:r w:rsidR="00F23B28" w:rsidRPr="00194ECD">
        <w:rPr>
          <w:cs/>
          <w:lang w:val="en-US"/>
        </w:rPr>
        <w:t>ล้านบาท</w:t>
      </w:r>
      <w:r w:rsidR="00F23B28" w:rsidRPr="00194ECD">
        <w:rPr>
          <w:rFonts w:hint="cs"/>
          <w:cs/>
          <w:lang w:val="en-US"/>
        </w:rPr>
        <w:t xml:space="preserve">และ </w:t>
      </w:r>
      <w:r w:rsidR="00F23B28" w:rsidRPr="00194ECD">
        <w:rPr>
          <w:lang w:val="en-US"/>
        </w:rPr>
        <w:t xml:space="preserve">28.1 </w:t>
      </w:r>
      <w:r w:rsidR="00F23B28" w:rsidRPr="00194ECD">
        <w:rPr>
          <w:rFonts w:hint="cs"/>
          <w:cs/>
          <w:lang w:val="en-US"/>
        </w:rPr>
        <w:t xml:space="preserve">ล้านบาท </w:t>
      </w:r>
      <w:bookmarkStart w:id="2" w:name="_Hlk205845549"/>
      <w:r w:rsidR="00724B1A" w:rsidRPr="00194ECD">
        <w:rPr>
          <w:rFonts w:hint="cs"/>
          <w:cs/>
          <w:lang w:val="en-US"/>
        </w:rPr>
        <w:t xml:space="preserve">ตามลำดับ </w:t>
      </w:r>
      <w:r w:rsidR="00830397" w:rsidRPr="00194ECD">
        <w:rPr>
          <w:cs/>
          <w:lang w:val="en-US"/>
        </w:rPr>
        <w:t>ในงบกำไรขาดทุนเบ็ดเสร็จรวมและงบกำไรขาดทุนเบ็ดเสร็จเฉพาะ</w:t>
      </w:r>
      <w:r w:rsidR="00830397" w:rsidRPr="00194ECD">
        <w:rPr>
          <w:rFonts w:hint="cs"/>
          <w:cs/>
          <w:lang w:val="en-US"/>
        </w:rPr>
        <w:t>กิจการ</w:t>
      </w:r>
      <w:r w:rsidR="00830397" w:rsidRPr="00194ECD">
        <w:rPr>
          <w:cs/>
          <w:lang w:val="en-US"/>
        </w:rPr>
        <w:t>สำหรับงวด</w:t>
      </w:r>
      <w:r w:rsidR="00830397" w:rsidRPr="00194ECD">
        <w:rPr>
          <w:rFonts w:hint="cs"/>
          <w:cs/>
          <w:lang w:val="en-US"/>
        </w:rPr>
        <w:t>หก</w:t>
      </w:r>
      <w:r w:rsidR="00830397" w:rsidRPr="00194ECD">
        <w:rPr>
          <w:cs/>
          <w:lang w:val="en-US"/>
        </w:rPr>
        <w:t>เดือนสิ้นสุดวันที่</w:t>
      </w:r>
      <w:r w:rsidR="00830397" w:rsidRPr="00194ECD">
        <w:rPr>
          <w:lang w:val="en-US"/>
        </w:rPr>
        <w:t xml:space="preserve"> 30</w:t>
      </w:r>
      <w:r w:rsidR="00830397" w:rsidRPr="00194ECD">
        <w:rPr>
          <w:rFonts w:hint="cs"/>
          <w:cs/>
          <w:lang w:val="en-US"/>
        </w:rPr>
        <w:t xml:space="preserve"> มิถุนายน</w:t>
      </w:r>
      <w:r w:rsidR="00830397" w:rsidRPr="00194ECD">
        <w:rPr>
          <w:cs/>
          <w:lang w:val="en-US"/>
        </w:rPr>
        <w:t xml:space="preserve"> </w:t>
      </w:r>
      <w:r w:rsidR="00830397" w:rsidRPr="00194ECD">
        <w:rPr>
          <w:lang w:val="en-US"/>
        </w:rPr>
        <w:t>2568</w:t>
      </w:r>
      <w:bookmarkEnd w:id="2"/>
      <w:r w:rsidR="00830397" w:rsidRPr="00194ECD">
        <w:rPr>
          <w:rFonts w:hint="cs"/>
          <w:cs/>
          <w:lang w:val="en-US"/>
        </w:rPr>
        <w:t xml:space="preserve"> </w:t>
      </w:r>
      <w:r w:rsidR="00F23B28" w:rsidRPr="00194ECD">
        <w:rPr>
          <w:rFonts w:hint="cs"/>
          <w:cs/>
          <w:lang w:val="en-US"/>
        </w:rPr>
        <w:t xml:space="preserve">ตามลำดับ </w:t>
      </w:r>
      <w:r w:rsidR="00830397" w:rsidRPr="00194ECD">
        <w:rPr>
          <w:rFonts w:hint="cs"/>
          <w:cs/>
          <w:lang w:val="en-US"/>
        </w:rPr>
        <w:t>และ</w:t>
      </w:r>
      <w:r w:rsidRPr="00194ECD">
        <w:rPr>
          <w:cs/>
          <w:lang w:val="en-US"/>
        </w:rPr>
        <w:t>กลุ่มบริษัทรับรู้กำไรจากการสูญเสียอิทธิพลอย่างมีสาระสำคัญในการร่วมค้า จำนวน</w:t>
      </w:r>
      <w:r w:rsidR="001021D9" w:rsidRPr="00194ECD">
        <w:rPr>
          <w:lang w:val="en-US"/>
        </w:rPr>
        <w:t xml:space="preserve"> </w:t>
      </w:r>
      <w:r w:rsidR="00AD4EDE" w:rsidRPr="00194ECD">
        <w:rPr>
          <w:lang w:val="en-US"/>
        </w:rPr>
        <w:t>9.6</w:t>
      </w:r>
      <w:r w:rsidRPr="00194ECD">
        <w:rPr>
          <w:lang w:val="en-US"/>
        </w:rPr>
        <w:t xml:space="preserve"> </w:t>
      </w:r>
      <w:r w:rsidRPr="00194ECD">
        <w:rPr>
          <w:cs/>
          <w:lang w:val="en-US"/>
        </w:rPr>
        <w:t>ล้านบาท</w:t>
      </w:r>
      <w:r w:rsidR="00EA1FB5" w:rsidRPr="00194ECD">
        <w:rPr>
          <w:rFonts w:hint="cs"/>
          <w:cs/>
          <w:lang w:val="en-US"/>
        </w:rPr>
        <w:t xml:space="preserve"> </w:t>
      </w:r>
      <w:r w:rsidR="00830397" w:rsidRPr="00194ECD">
        <w:rPr>
          <w:cs/>
          <w:lang w:val="en-US"/>
        </w:rPr>
        <w:t>ในงบกำไรขาดทุนเบ็ดเสร็จรวมสำหรับงวด</w:t>
      </w:r>
      <w:r w:rsidR="00830397" w:rsidRPr="00194ECD">
        <w:rPr>
          <w:rFonts w:hint="cs"/>
          <w:cs/>
          <w:lang w:val="en-US"/>
        </w:rPr>
        <w:t>หก</w:t>
      </w:r>
      <w:r w:rsidR="00830397" w:rsidRPr="00194ECD">
        <w:rPr>
          <w:cs/>
          <w:lang w:val="en-US"/>
        </w:rPr>
        <w:t>เดือนสิ้นสุดวันที่</w:t>
      </w:r>
      <w:r w:rsidR="00830397" w:rsidRPr="00194ECD">
        <w:rPr>
          <w:lang w:val="en-US"/>
        </w:rPr>
        <w:t xml:space="preserve"> 30</w:t>
      </w:r>
      <w:r w:rsidR="00830397" w:rsidRPr="00194ECD">
        <w:rPr>
          <w:rFonts w:hint="cs"/>
          <w:cs/>
          <w:lang w:val="en-US"/>
        </w:rPr>
        <w:t xml:space="preserve"> มิถุนายน</w:t>
      </w:r>
      <w:r w:rsidR="00830397" w:rsidRPr="00194ECD">
        <w:rPr>
          <w:cs/>
          <w:lang w:val="en-US"/>
        </w:rPr>
        <w:t xml:space="preserve"> </w:t>
      </w:r>
      <w:r w:rsidR="00830397" w:rsidRPr="00194ECD">
        <w:rPr>
          <w:lang w:val="en-US"/>
        </w:rPr>
        <w:t>2568</w:t>
      </w:r>
      <w:r w:rsidRPr="00194ECD">
        <w:rPr>
          <w:cs/>
          <w:lang w:val="en-US"/>
        </w:rPr>
        <w:t xml:space="preserve"> </w:t>
      </w:r>
      <w:r w:rsidR="00DE16BC" w:rsidRPr="00194ECD">
        <w:rPr>
          <w:rFonts w:hint="cs"/>
          <w:cs/>
          <w:lang w:val="en-US"/>
        </w:rPr>
        <w:t>กลุ่มบริษัทและบริษัท</w:t>
      </w:r>
      <w:r w:rsidRPr="00194ECD">
        <w:rPr>
          <w:cs/>
          <w:lang w:val="en-US"/>
        </w:rPr>
        <w:t>จัดประเภทเงินลงทุนในบริษัทดังกล่าวเป็นเงินลงทุนในตราสารทุนที่วัดมูลค่า</w:t>
      </w:r>
      <w:r w:rsidR="00EA1FB5" w:rsidRPr="00194ECD">
        <w:rPr>
          <w:cs/>
          <w:lang w:val="en-US"/>
        </w:rPr>
        <w:br/>
      </w:r>
      <w:r w:rsidRPr="00194ECD">
        <w:rPr>
          <w:cs/>
          <w:lang w:val="en-US"/>
        </w:rPr>
        <w:t>ด้วยมูลค่ายุติธรรมผ่านกำไรหรือขาดทุน</w:t>
      </w:r>
    </w:p>
    <w:p w14:paraId="690D5598" w14:textId="77777777" w:rsidR="001D6F05" w:rsidRPr="00194ECD" w:rsidRDefault="001D6F05" w:rsidP="00FA33D2">
      <w:pPr>
        <w:pStyle w:val="BodyText2"/>
        <w:ind w:left="540"/>
        <w:rPr>
          <w:lang w:val="en-US"/>
        </w:rPr>
      </w:pPr>
    </w:p>
    <w:p w14:paraId="1300C5F6" w14:textId="76198244" w:rsidR="0045102C" w:rsidRPr="00194ECD" w:rsidRDefault="00C01B14" w:rsidP="00FA33D2">
      <w:pPr>
        <w:pStyle w:val="BodyText2"/>
        <w:ind w:left="540"/>
        <w:rPr>
          <w:i/>
          <w:iCs/>
          <w:lang w:val="en-US"/>
        </w:rPr>
      </w:pPr>
      <w:r w:rsidRPr="00194ECD">
        <w:rPr>
          <w:i/>
          <w:iCs/>
          <w:lang w:val="en-US"/>
        </w:rPr>
        <w:t>5</w:t>
      </w:r>
      <w:r w:rsidR="00F936D3" w:rsidRPr="00194ECD">
        <w:rPr>
          <w:i/>
          <w:iCs/>
          <w:lang w:val="en-US"/>
        </w:rPr>
        <w:t>.2</w:t>
      </w:r>
      <w:r w:rsidR="00F936D3" w:rsidRPr="00194ECD">
        <w:rPr>
          <w:rFonts w:hint="cs"/>
          <w:i/>
          <w:iCs/>
          <w:cs/>
          <w:lang w:val="en-US"/>
        </w:rPr>
        <w:t xml:space="preserve">) </w:t>
      </w:r>
      <w:r w:rsidR="0045102C" w:rsidRPr="00194ECD">
        <w:rPr>
          <w:rFonts w:hint="cs"/>
          <w:i/>
          <w:iCs/>
          <w:cs/>
          <w:lang w:val="en-US"/>
        </w:rPr>
        <w:t>สินทรัพย์ทางการเงินที่ใ</w:t>
      </w:r>
      <w:r w:rsidR="001D6F05" w:rsidRPr="00194ECD">
        <w:rPr>
          <w:rFonts w:hint="cs"/>
          <w:i/>
          <w:iCs/>
          <w:cs/>
          <w:lang w:val="en-US"/>
        </w:rPr>
        <w:t>ช้เป็นสินทรัพย์ค้ำประกัน</w:t>
      </w:r>
    </w:p>
    <w:p w14:paraId="51913682" w14:textId="77777777" w:rsidR="0045102C" w:rsidRPr="00194ECD" w:rsidRDefault="0045102C" w:rsidP="00FA33D2">
      <w:pPr>
        <w:pStyle w:val="BodyText2"/>
        <w:ind w:left="540"/>
        <w:rPr>
          <w:lang w:val="en-US"/>
        </w:rPr>
      </w:pPr>
    </w:p>
    <w:p w14:paraId="41E11624" w14:textId="30653DEE" w:rsidR="001021D9" w:rsidRPr="00194ECD" w:rsidRDefault="00F70B4F" w:rsidP="00EA1FB5">
      <w:pPr>
        <w:pStyle w:val="BodyText2"/>
        <w:ind w:left="900" w:right="-25"/>
        <w:rPr>
          <w:lang w:val="en-US"/>
        </w:rPr>
      </w:pPr>
      <w:r w:rsidRPr="00194ECD">
        <w:rPr>
          <w:rFonts w:hint="cs"/>
          <w:cs/>
          <w:lang w:val="en-US"/>
        </w:rPr>
        <w:t xml:space="preserve">ณ วันที่ </w:t>
      </w:r>
      <w:r w:rsidR="00904BB9" w:rsidRPr="00194ECD">
        <w:rPr>
          <w:lang w:val="en-US"/>
        </w:rPr>
        <w:t>30</w:t>
      </w:r>
      <w:r w:rsidR="00904BB9" w:rsidRPr="00194ECD">
        <w:rPr>
          <w:rFonts w:hint="cs"/>
          <w:cs/>
          <w:lang w:val="en-US"/>
        </w:rPr>
        <w:t xml:space="preserve"> มิถุนายน</w:t>
      </w:r>
      <w:r w:rsidR="00904BB9" w:rsidRPr="00194ECD">
        <w:rPr>
          <w:cs/>
          <w:lang w:val="en-US"/>
        </w:rPr>
        <w:t xml:space="preserve"> </w:t>
      </w:r>
      <w:r w:rsidR="00447430" w:rsidRPr="00194ECD">
        <w:t>2568</w:t>
      </w:r>
      <w:r w:rsidR="00447430" w:rsidRPr="00194ECD">
        <w:rPr>
          <w:lang w:val="en-US"/>
        </w:rPr>
        <w:t xml:space="preserve"> </w:t>
      </w:r>
      <w:r w:rsidRPr="00194ECD">
        <w:rPr>
          <w:rFonts w:hint="cs"/>
          <w:cs/>
          <w:lang w:val="en-US"/>
        </w:rPr>
        <w:t>ตราสารทุนที่วัดมูลค่า</w:t>
      </w:r>
      <w:r w:rsidR="00314032" w:rsidRPr="00194ECD">
        <w:rPr>
          <w:rFonts w:hint="cs"/>
          <w:cs/>
          <w:lang w:val="en-US"/>
        </w:rPr>
        <w:t>ด้วยมูลค่า</w:t>
      </w:r>
      <w:r w:rsidRPr="00194ECD">
        <w:rPr>
          <w:rFonts w:hint="cs"/>
          <w:cs/>
          <w:lang w:val="en-US"/>
        </w:rPr>
        <w:t>ยุติธรรมผ่านกำไรหรือขาดทุน</w:t>
      </w:r>
      <w:r w:rsidR="00C90965" w:rsidRPr="00194ECD">
        <w:rPr>
          <w:rFonts w:hint="cs"/>
          <w:cs/>
          <w:lang w:val="en-US"/>
        </w:rPr>
        <w:t>ของกลุ่มบริษัทและ</w:t>
      </w:r>
      <w:r w:rsidR="0080338E" w:rsidRPr="00194ECD">
        <w:rPr>
          <w:rFonts w:hint="cs"/>
          <w:cs/>
          <w:lang w:val="en-US"/>
        </w:rPr>
        <w:t>บริษัท</w:t>
      </w:r>
      <w:r w:rsidRPr="00194ECD">
        <w:rPr>
          <w:rFonts w:hint="cs"/>
          <w:cs/>
          <w:lang w:val="en-US"/>
        </w:rPr>
        <w:t xml:space="preserve">จำนวน </w:t>
      </w:r>
      <w:r w:rsidR="002E6BD8" w:rsidRPr="00194ECD">
        <w:rPr>
          <w:lang w:val="en-US"/>
        </w:rPr>
        <w:t>1</w:t>
      </w:r>
      <w:r w:rsidR="00126CBA" w:rsidRPr="00194ECD">
        <w:rPr>
          <w:lang w:val="en-US"/>
        </w:rPr>
        <w:t>03</w:t>
      </w:r>
      <w:r w:rsidR="002E6BD8" w:rsidRPr="00194ECD">
        <w:rPr>
          <w:lang w:val="en-US"/>
        </w:rPr>
        <w:t xml:space="preserve">.5 </w:t>
      </w:r>
      <w:r w:rsidR="002E6BD8" w:rsidRPr="00194ECD">
        <w:rPr>
          <w:rFonts w:hint="cs"/>
          <w:cs/>
          <w:lang w:val="en-US"/>
        </w:rPr>
        <w:t>ล้านบาท</w:t>
      </w:r>
      <w:r w:rsidR="00D32E39" w:rsidRPr="00194ECD">
        <w:rPr>
          <w:rFonts w:hint="cs"/>
          <w:cs/>
          <w:lang w:val="en-US"/>
        </w:rPr>
        <w:t xml:space="preserve">และ </w:t>
      </w:r>
      <w:r w:rsidR="00E10B12" w:rsidRPr="00194ECD">
        <w:rPr>
          <w:lang w:val="en-US"/>
        </w:rPr>
        <w:t>3</w:t>
      </w:r>
      <w:r w:rsidR="002E6BD8" w:rsidRPr="00194ECD">
        <w:rPr>
          <w:lang w:val="en-US"/>
        </w:rPr>
        <w:t>.</w:t>
      </w:r>
      <w:r w:rsidR="00E10B12" w:rsidRPr="00194ECD">
        <w:rPr>
          <w:lang w:val="en-US"/>
        </w:rPr>
        <w:t>3</w:t>
      </w:r>
      <w:r w:rsidR="00D32E39" w:rsidRPr="00194ECD">
        <w:rPr>
          <w:lang w:val="en-US"/>
        </w:rPr>
        <w:t xml:space="preserve"> </w:t>
      </w:r>
      <w:r w:rsidR="00D32E39" w:rsidRPr="00194ECD">
        <w:rPr>
          <w:rFonts w:hint="cs"/>
          <w:cs/>
          <w:lang w:val="en-US"/>
        </w:rPr>
        <w:t xml:space="preserve">ล้านบาท </w:t>
      </w:r>
      <w:r w:rsidR="00724B1A" w:rsidRPr="00194ECD">
        <w:rPr>
          <w:rFonts w:hint="cs"/>
          <w:cs/>
          <w:lang w:val="en-US"/>
        </w:rPr>
        <w:t xml:space="preserve">ตามลำดับ </w:t>
      </w:r>
      <w:r w:rsidR="00DF1C09" w:rsidRPr="00194ECD">
        <w:rPr>
          <w:rFonts w:hint="cs"/>
          <w:cs/>
          <w:lang w:val="en-US"/>
        </w:rPr>
        <w:t>ถูกใช้</w:t>
      </w:r>
      <w:r w:rsidRPr="00194ECD">
        <w:rPr>
          <w:rFonts w:hint="cs"/>
          <w:cs/>
          <w:lang w:val="en-US"/>
        </w:rPr>
        <w:t>เป็นสินทรัพย์</w:t>
      </w:r>
      <w:r w:rsidR="00DF1C09" w:rsidRPr="00194ECD">
        <w:rPr>
          <w:rFonts w:hint="cs"/>
          <w:cs/>
          <w:lang w:val="en-US"/>
        </w:rPr>
        <w:t>เพื่อเป็น</w:t>
      </w:r>
      <w:r w:rsidRPr="00194ECD">
        <w:rPr>
          <w:rFonts w:hint="cs"/>
          <w:cs/>
          <w:lang w:val="en-US"/>
        </w:rPr>
        <w:t xml:space="preserve">หลักประกันหุ้นกู้ครั้งที่ </w:t>
      </w:r>
      <w:r w:rsidRPr="00194ECD">
        <w:rPr>
          <w:lang w:val="en-US"/>
        </w:rPr>
        <w:t>2/2566</w:t>
      </w:r>
      <w:r w:rsidR="00314032" w:rsidRPr="00194ECD">
        <w:rPr>
          <w:rFonts w:hint="cs"/>
          <w:cs/>
          <w:lang w:val="en-US"/>
        </w:rPr>
        <w:t xml:space="preserve"> ซึ่งจะครบกำหนดชำระในเดือนมีนาคม </w:t>
      </w:r>
      <w:r w:rsidR="00314032" w:rsidRPr="00194ECD">
        <w:rPr>
          <w:lang w:val="en-US"/>
        </w:rPr>
        <w:t>2569</w:t>
      </w:r>
      <w:r w:rsidR="00D32E39" w:rsidRPr="00194ECD">
        <w:rPr>
          <w:rFonts w:hint="cs"/>
          <w:cs/>
          <w:lang w:val="en-US"/>
        </w:rPr>
        <w:t xml:space="preserve"> และเงินกู้ยืมระยะสั้นจากสถาบันการเงิน</w:t>
      </w:r>
      <w:r w:rsidR="0023337E" w:rsidRPr="00194ECD">
        <w:rPr>
          <w:rFonts w:hint="cs"/>
          <w:cs/>
          <w:lang w:val="en-US"/>
        </w:rPr>
        <w:t xml:space="preserve"> ตามลำดับ</w:t>
      </w:r>
    </w:p>
    <w:p w14:paraId="73E378BC" w14:textId="77777777" w:rsidR="00E353A8" w:rsidRPr="00194ECD" w:rsidRDefault="00E353A8" w:rsidP="00FA33D2">
      <w:pPr>
        <w:pStyle w:val="BodyText2"/>
        <w:ind w:left="540"/>
        <w:rPr>
          <w:rFonts w:asciiTheme="majorHAnsi" w:hAnsiTheme="majorHAnsi" w:cstheme="majorHAnsi"/>
          <w:lang w:val="en-US"/>
        </w:rPr>
      </w:pPr>
    </w:p>
    <w:p w14:paraId="318B5167" w14:textId="2B1C5BFE" w:rsidR="00661F7A" w:rsidRPr="00194ECD" w:rsidRDefault="00566229" w:rsidP="00661F7A">
      <w:pPr>
        <w:pStyle w:val="BodyText2"/>
        <w:numPr>
          <w:ilvl w:val="0"/>
          <w:numId w:val="18"/>
        </w:numPr>
        <w:ind w:left="540" w:hanging="540"/>
        <w:rPr>
          <w:rFonts w:asciiTheme="majorHAnsi" w:hAnsiTheme="majorHAnsi" w:cstheme="majorHAnsi"/>
          <w:b/>
          <w:bCs/>
          <w:lang w:val="en-US"/>
        </w:rPr>
      </w:pPr>
      <w:bookmarkStart w:id="3" w:name="_Hlk205297103"/>
      <w:r w:rsidRPr="00194ECD">
        <w:rPr>
          <w:rFonts w:asciiTheme="majorHAnsi" w:hAnsiTheme="majorHAnsi" w:hint="cs"/>
          <w:b/>
          <w:bCs/>
          <w:cs/>
          <w:lang w:val="en-US"/>
        </w:rPr>
        <w:t>กลุ่ม</w:t>
      </w:r>
      <w:r w:rsidR="00C01B14" w:rsidRPr="00194ECD">
        <w:rPr>
          <w:rFonts w:asciiTheme="majorHAnsi" w:hAnsiTheme="majorHAnsi"/>
          <w:b/>
          <w:bCs/>
          <w:cs/>
          <w:lang w:val="en-US"/>
        </w:rPr>
        <w:t>สินทรัพย์และหนี้สิน</w:t>
      </w:r>
      <w:r w:rsidRPr="00194ECD">
        <w:rPr>
          <w:rFonts w:asciiTheme="majorHAnsi" w:hAnsiTheme="majorHAnsi" w:hint="cs"/>
          <w:b/>
          <w:bCs/>
          <w:cs/>
          <w:lang w:val="en-US"/>
        </w:rPr>
        <w:t>ที่รวมในกลุ่มสินทรัพย์ที่จะจำหน่าย</w:t>
      </w:r>
      <w:r w:rsidR="00C01B14" w:rsidRPr="00194ECD">
        <w:rPr>
          <w:rFonts w:asciiTheme="majorHAnsi" w:hAnsiTheme="majorHAnsi"/>
          <w:b/>
          <w:bCs/>
          <w:cs/>
          <w:lang w:val="en-US"/>
        </w:rPr>
        <w:t>ที่จัดประเภทเป็นสินทรัพย์ที่ถือไว้เพื่อขาย</w:t>
      </w:r>
    </w:p>
    <w:bookmarkEnd w:id="3"/>
    <w:p w14:paraId="43627140" w14:textId="77777777" w:rsidR="00112C89" w:rsidRPr="00194ECD" w:rsidRDefault="00112C89" w:rsidP="0020245F">
      <w:pPr>
        <w:tabs>
          <w:tab w:val="left" w:pos="540"/>
        </w:tabs>
        <w:spacing w:line="240" w:lineRule="auto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1F435697" w14:textId="5ED38530" w:rsidR="00084722" w:rsidRPr="00194ECD" w:rsidRDefault="00084722" w:rsidP="0008472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194ECD">
        <w:rPr>
          <w:rFonts w:asciiTheme="majorHAnsi" w:hAnsiTheme="majorHAnsi"/>
          <w:sz w:val="30"/>
          <w:szCs w:val="30"/>
          <w:cs/>
        </w:rPr>
        <w:t xml:space="preserve">เมื่อวันที่ </w:t>
      </w:r>
      <w:r w:rsidRPr="00194ECD">
        <w:rPr>
          <w:rFonts w:asciiTheme="majorHAnsi" w:hAnsiTheme="majorHAnsi"/>
          <w:sz w:val="30"/>
          <w:szCs w:val="30"/>
        </w:rPr>
        <w:t>16</w:t>
      </w:r>
      <w:r w:rsidRPr="00194ECD">
        <w:rPr>
          <w:rFonts w:asciiTheme="majorHAnsi" w:hAnsiTheme="majorHAnsi"/>
          <w:sz w:val="30"/>
          <w:szCs w:val="30"/>
          <w:cs/>
        </w:rPr>
        <w:t xml:space="preserve"> มิถุนายน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ที่ประชุมคณะกรรมการบริษัทของบริษัท พลัส เทค อินโนเวชั่น จำกัด (มหาชน) ซึ่งเป็นบริษัทย่อยของบริษัท มีมติอนุมัติการขายหุ้นสามัญทั้งหมดในบริษัท เวนดิ้ง พลัส จำกัด ซึ่งเป็นบริษัทย่อยทางอ้อมของบริษัทให้แก่บุคคลธรรมดารายหนึ่ง</w:t>
      </w:r>
      <w:r w:rsidR="00830397" w:rsidRPr="00194ECD">
        <w:rPr>
          <w:rFonts w:asciiTheme="majorHAnsi" w:hAnsiTheme="majorHAnsi" w:hint="cs"/>
          <w:sz w:val="30"/>
          <w:szCs w:val="30"/>
          <w:cs/>
        </w:rPr>
        <w:t xml:space="preserve"> </w:t>
      </w:r>
      <w:r w:rsidRPr="00194ECD">
        <w:rPr>
          <w:rFonts w:asciiTheme="majorHAnsi" w:hAnsiTheme="majorHAnsi"/>
          <w:sz w:val="30"/>
          <w:szCs w:val="30"/>
          <w:cs/>
        </w:rPr>
        <w:t>ส่งผลให้กลุ่มบริษัทจัดประเภทสินทรัพย์และหนี้สินของ บริษัท เวนดิ้ง พลัส จำกัด เป็นกลุ่มสินทรัพย์และหนี้สินของกลุ่มสินทรัพย์ที่จะจำหน่ายที่จัดประเภทเป็นสิ</w:t>
      </w:r>
      <w:r w:rsidR="007224EC" w:rsidRPr="00194ECD">
        <w:rPr>
          <w:rFonts w:asciiTheme="majorHAnsi" w:hAnsiTheme="majorHAnsi" w:hint="cs"/>
          <w:sz w:val="30"/>
          <w:szCs w:val="30"/>
          <w:cs/>
        </w:rPr>
        <w:t>น</w:t>
      </w:r>
      <w:r w:rsidRPr="00194ECD">
        <w:rPr>
          <w:rFonts w:asciiTheme="majorHAnsi" w:hAnsiTheme="majorHAnsi"/>
          <w:sz w:val="30"/>
          <w:szCs w:val="30"/>
          <w:cs/>
        </w:rPr>
        <w:t xml:space="preserve">ทรัพย์ที่ถือไว้เพื่อขาย </w:t>
      </w:r>
      <w:r w:rsidRPr="00194ECD">
        <w:rPr>
          <w:rFonts w:asciiTheme="majorHAnsi" w:hAnsiTheme="majorHAnsi"/>
          <w:sz w:val="30"/>
          <w:szCs w:val="30"/>
        </w:rPr>
        <w:br/>
      </w:r>
      <w:r w:rsidRPr="00194ECD">
        <w:rPr>
          <w:rFonts w:asciiTheme="majorHAnsi" w:hAnsiTheme="majorHAnsi"/>
          <w:sz w:val="30"/>
          <w:szCs w:val="30"/>
          <w:cs/>
        </w:rPr>
        <w:t xml:space="preserve">ในงบฐานะการเงินรวม ณ วันที่ </w:t>
      </w:r>
      <w:r w:rsidRPr="00194ECD">
        <w:rPr>
          <w:rFonts w:asciiTheme="majorHAnsi" w:hAnsiTheme="majorHAnsi"/>
          <w:sz w:val="30"/>
          <w:szCs w:val="30"/>
        </w:rPr>
        <w:t>30</w:t>
      </w:r>
      <w:r w:rsidRPr="00194ECD">
        <w:rPr>
          <w:rFonts w:asciiTheme="majorHAnsi" w:hAnsiTheme="majorHAnsi"/>
          <w:sz w:val="30"/>
          <w:szCs w:val="30"/>
          <w:cs/>
        </w:rPr>
        <w:t xml:space="preserve"> มิถุนายน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</w:t>
      </w:r>
    </w:p>
    <w:p w14:paraId="755DA6C9" w14:textId="77777777" w:rsidR="00084722" w:rsidRPr="00194ECD" w:rsidRDefault="00084722" w:rsidP="0008472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261C59A" w14:textId="77777777" w:rsidR="00084722" w:rsidRPr="00194ECD" w:rsidRDefault="00084722" w:rsidP="0008472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427BBDD" w14:textId="77777777" w:rsidR="00084722" w:rsidRPr="00194ECD" w:rsidRDefault="00084722" w:rsidP="0008472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7C6E67C" w14:textId="77777777" w:rsidR="00084722" w:rsidRPr="00194ECD" w:rsidRDefault="00084722" w:rsidP="0008472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194ECD">
        <w:rPr>
          <w:rFonts w:asciiTheme="majorHAnsi" w:hAnsiTheme="majorHAnsi"/>
          <w:sz w:val="30"/>
          <w:szCs w:val="30"/>
          <w:cs/>
        </w:rPr>
        <w:lastRenderedPageBreak/>
        <w:t xml:space="preserve">มูลค่าตามบัญชี ณ วันที่ </w:t>
      </w:r>
      <w:r w:rsidRPr="00194ECD">
        <w:rPr>
          <w:rFonts w:asciiTheme="majorHAnsi" w:hAnsiTheme="majorHAnsi"/>
          <w:sz w:val="30"/>
          <w:szCs w:val="30"/>
        </w:rPr>
        <w:t>30</w:t>
      </w:r>
      <w:r w:rsidRPr="00194ECD">
        <w:rPr>
          <w:rFonts w:asciiTheme="majorHAnsi" w:hAnsiTheme="majorHAnsi"/>
          <w:sz w:val="30"/>
          <w:szCs w:val="30"/>
          <w:cs/>
        </w:rPr>
        <w:t xml:space="preserve"> มิถุนายน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ของกลุ่มสินทรัพย์และหนี้สินที่รวมในกลุ่มสินทรัพย์ที่จะจำหน่ายที่จัดประเภทเป็นถือไว้เพื่อขายในงบการเงินรวม มีดังต่อไปนี้</w:t>
      </w:r>
    </w:p>
    <w:p w14:paraId="0D0557F3" w14:textId="77777777" w:rsidR="00661F7A" w:rsidRPr="00194ECD" w:rsidRDefault="00661F7A" w:rsidP="00661F7A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054" w:type="dxa"/>
        <w:tblLook w:val="01E0" w:firstRow="1" w:lastRow="1" w:firstColumn="1" w:lastColumn="1" w:noHBand="0" w:noVBand="0"/>
      </w:tblPr>
      <w:tblGrid>
        <w:gridCol w:w="6030"/>
        <w:gridCol w:w="990"/>
        <w:gridCol w:w="270"/>
        <w:gridCol w:w="1764"/>
      </w:tblGrid>
      <w:tr w:rsidR="00661F7A" w:rsidRPr="00194ECD" w14:paraId="2D6444E9" w14:textId="77777777" w:rsidTr="007331D0">
        <w:trPr>
          <w:tblHeader/>
        </w:trPr>
        <w:tc>
          <w:tcPr>
            <w:tcW w:w="6030" w:type="dxa"/>
          </w:tcPr>
          <w:p w14:paraId="210BB3CF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FDDE52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6CCA1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764" w:type="dxa"/>
          </w:tcPr>
          <w:p w14:paraId="1D24F1FD" w14:textId="4D361E49" w:rsidR="00661F7A" w:rsidRPr="00194ECD" w:rsidRDefault="00661F7A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  <w:r w:rsidRPr="00194ECD">
              <w:rPr>
                <w:rFonts w:asciiTheme="majorHAnsi" w:hAnsiTheme="majorHAnsi" w:cstheme="majorHAnsi"/>
                <w:bCs/>
                <w:sz w:val="30"/>
                <w:szCs w:val="30"/>
              </w:rPr>
              <w:t xml:space="preserve"> </w:t>
            </w:r>
          </w:p>
        </w:tc>
      </w:tr>
      <w:tr w:rsidR="00AF6D0E" w:rsidRPr="00194ECD" w14:paraId="7033B54C" w14:textId="77777777" w:rsidTr="007331D0">
        <w:trPr>
          <w:tblHeader/>
        </w:trPr>
        <w:tc>
          <w:tcPr>
            <w:tcW w:w="6030" w:type="dxa"/>
          </w:tcPr>
          <w:p w14:paraId="7AB47BDA" w14:textId="77777777" w:rsidR="00AF6D0E" w:rsidRPr="00194ECD" w:rsidRDefault="00AF6D0E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90058E5" w14:textId="5CDA0E9D" w:rsidR="00AF6D0E" w:rsidRPr="00194ECD" w:rsidRDefault="00AF6D0E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F4F64" w14:textId="77777777" w:rsidR="00AF6D0E" w:rsidRPr="00194ECD" w:rsidRDefault="00AF6D0E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6C756F17" w14:textId="76B30812" w:rsidR="00AF6D0E" w:rsidRPr="00194ECD" w:rsidRDefault="00AF6D0E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F7A" w:rsidRPr="00194ECD" w14:paraId="0A7026A3" w14:textId="77777777" w:rsidTr="007331D0">
        <w:tc>
          <w:tcPr>
            <w:tcW w:w="6030" w:type="dxa"/>
          </w:tcPr>
          <w:p w14:paraId="0ABF0CD7" w14:textId="118366A4" w:rsidR="00661F7A" w:rsidRPr="00194ECD" w:rsidRDefault="00661F7A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5E5C3AB1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4870C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46FD9CAB" w14:textId="77777777" w:rsidR="00661F7A" w:rsidRPr="00194ECD" w:rsidRDefault="00661F7A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394CB1" w:rsidRPr="00194ECD" w14:paraId="77A53A09" w14:textId="77777777" w:rsidTr="007331D0">
        <w:tc>
          <w:tcPr>
            <w:tcW w:w="6030" w:type="dxa"/>
          </w:tcPr>
          <w:p w14:paraId="7D6DA770" w14:textId="353B00D8" w:rsidR="00394CB1" w:rsidRPr="00194ECD" w:rsidRDefault="00394CB1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2BD6C2B" w14:textId="77777777" w:rsidR="00394CB1" w:rsidRPr="00194ECD" w:rsidRDefault="00394CB1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BB0D2" w14:textId="77777777" w:rsidR="00394CB1" w:rsidRPr="00194ECD" w:rsidRDefault="00394CB1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7EB443A" w14:textId="57CC8FF3" w:rsidR="00394CB1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6,540</w:t>
            </w:r>
          </w:p>
        </w:tc>
      </w:tr>
      <w:tr w:rsidR="00661F7A" w:rsidRPr="00194ECD" w14:paraId="31DC1BE8" w14:textId="77777777" w:rsidTr="007331D0">
        <w:tc>
          <w:tcPr>
            <w:tcW w:w="6030" w:type="dxa"/>
          </w:tcPr>
          <w:p w14:paraId="0B86FEE1" w14:textId="03B62C51" w:rsidR="00661F7A" w:rsidRPr="00194ECD" w:rsidRDefault="00661F7A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4ECB20A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6FB3C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4A90D8DB" w14:textId="40729EAA" w:rsidR="00661F7A" w:rsidRPr="00194ECD" w:rsidRDefault="00610CDD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394CB1" w:rsidRPr="00194EC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837</w:t>
            </w:r>
          </w:p>
        </w:tc>
      </w:tr>
      <w:tr w:rsidR="00394CB1" w:rsidRPr="00194ECD" w14:paraId="0F7A6802" w14:textId="77777777" w:rsidTr="007331D0">
        <w:tc>
          <w:tcPr>
            <w:tcW w:w="6030" w:type="dxa"/>
          </w:tcPr>
          <w:p w14:paraId="66985BB1" w14:textId="0461C0CC" w:rsidR="00394CB1" w:rsidRPr="00194ECD" w:rsidRDefault="00394CB1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ลูกหนี้ผ่อนชำระที่ครบกำหนดชำระภายในหนึ่งปี</w:t>
            </w:r>
          </w:p>
        </w:tc>
        <w:tc>
          <w:tcPr>
            <w:tcW w:w="990" w:type="dxa"/>
          </w:tcPr>
          <w:p w14:paraId="7E02755B" w14:textId="77777777" w:rsidR="00394CB1" w:rsidRPr="00194ECD" w:rsidRDefault="00394CB1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D1F04" w14:textId="77777777" w:rsidR="00394CB1" w:rsidRPr="00194ECD" w:rsidRDefault="00394CB1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727BB923" w14:textId="41935D6C" w:rsidR="00394CB1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57</w:t>
            </w:r>
          </w:p>
        </w:tc>
      </w:tr>
      <w:tr w:rsidR="00834CB3" w:rsidRPr="00194ECD" w14:paraId="124C6323" w14:textId="77777777" w:rsidTr="007331D0">
        <w:tc>
          <w:tcPr>
            <w:tcW w:w="6030" w:type="dxa"/>
          </w:tcPr>
          <w:p w14:paraId="0A299A83" w14:textId="104D6206" w:rsidR="00834CB3" w:rsidRPr="00194ECD" w:rsidRDefault="00834CB3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</w:tcPr>
          <w:p w14:paraId="79193FCB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15564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2625C6E7" w14:textId="501FEA1D" w:rsidR="00834CB3" w:rsidRPr="00194ECD" w:rsidRDefault="00610CDD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671</w:t>
            </w:r>
          </w:p>
        </w:tc>
      </w:tr>
      <w:tr w:rsidR="00661F7A" w:rsidRPr="00194ECD" w14:paraId="5D897FDD" w14:textId="77777777" w:rsidTr="007331D0">
        <w:tc>
          <w:tcPr>
            <w:tcW w:w="6030" w:type="dxa"/>
          </w:tcPr>
          <w:p w14:paraId="64275EA8" w14:textId="77777777" w:rsidR="00661F7A" w:rsidRPr="00194ECD" w:rsidRDefault="00661F7A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556748E4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44850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00371E13" w14:textId="3CC46680" w:rsidR="00661F7A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1,</w:t>
            </w:r>
            <w:r w:rsidR="004145C2" w:rsidRPr="00194ECD">
              <w:rPr>
                <w:rFonts w:asciiTheme="majorHAnsi" w:hAnsiTheme="majorHAnsi" w:cstheme="majorHAnsi"/>
                <w:sz w:val="30"/>
                <w:szCs w:val="30"/>
              </w:rPr>
              <w:t>978</w:t>
            </w:r>
          </w:p>
        </w:tc>
      </w:tr>
      <w:tr w:rsidR="00834CB3" w:rsidRPr="00194ECD" w14:paraId="5F497029" w14:textId="77777777" w:rsidTr="007331D0">
        <w:tc>
          <w:tcPr>
            <w:tcW w:w="6030" w:type="dxa"/>
          </w:tcPr>
          <w:p w14:paraId="447AABD7" w14:textId="6245E76D" w:rsidR="00834CB3" w:rsidRPr="00194ECD" w:rsidRDefault="00834CB3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311F3CB6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8D149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4E3195B7" w14:textId="64F40BC7" w:rsidR="00834CB3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9,519</w:t>
            </w:r>
          </w:p>
        </w:tc>
      </w:tr>
      <w:tr w:rsidR="00661F7A" w:rsidRPr="00194ECD" w14:paraId="13F1B0CA" w14:textId="77777777" w:rsidTr="007331D0">
        <w:tc>
          <w:tcPr>
            <w:tcW w:w="6030" w:type="dxa"/>
          </w:tcPr>
          <w:p w14:paraId="7EFB2DA1" w14:textId="77777777" w:rsidR="00661F7A" w:rsidRPr="00194ECD" w:rsidRDefault="00661F7A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</w:tcPr>
          <w:p w14:paraId="05127ABE" w14:textId="5266416D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B8B3D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3D197030" w14:textId="58674BBE" w:rsidR="00661F7A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43</w:t>
            </w:r>
            <w:r w:rsidR="00610CDD" w:rsidRPr="00194ECD">
              <w:rPr>
                <w:rFonts w:asciiTheme="majorHAnsi" w:hAnsiTheme="majorHAnsi" w:cstheme="majorHAnsi"/>
                <w:sz w:val="30"/>
                <w:szCs w:val="30"/>
              </w:rPr>
              <w:t>9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610CDD" w:rsidRPr="00194ECD">
              <w:rPr>
                <w:rFonts w:asciiTheme="majorHAnsi" w:hAnsiTheme="majorHAnsi" w:cstheme="majorHAnsi"/>
                <w:sz w:val="30"/>
                <w:szCs w:val="30"/>
              </w:rPr>
              <w:t>335</w:t>
            </w:r>
          </w:p>
        </w:tc>
      </w:tr>
      <w:tr w:rsidR="00834CB3" w:rsidRPr="00194ECD" w14:paraId="7372DF7C" w14:textId="77777777" w:rsidTr="007331D0">
        <w:tc>
          <w:tcPr>
            <w:tcW w:w="6030" w:type="dxa"/>
          </w:tcPr>
          <w:p w14:paraId="4F770D8D" w14:textId="5CBF8E36" w:rsidR="00834CB3" w:rsidRPr="00194ECD" w:rsidRDefault="00834CB3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54FADFF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2C5F5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3D013C4B" w14:textId="31200F0D" w:rsidR="00834CB3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610CDD" w:rsidRPr="00194ECD">
              <w:rPr>
                <w:rFonts w:asciiTheme="majorHAnsi" w:hAnsiTheme="majorHAnsi" w:cstheme="majorHAnsi"/>
                <w:sz w:val="30"/>
                <w:szCs w:val="30"/>
              </w:rPr>
              <w:t>74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610CDD" w:rsidRPr="00194ECD">
              <w:rPr>
                <w:rFonts w:asciiTheme="majorHAnsi" w:hAnsiTheme="majorHAnsi" w:cstheme="majorHAnsi"/>
                <w:sz w:val="30"/>
                <w:szCs w:val="30"/>
              </w:rPr>
              <w:t>529</w:t>
            </w:r>
          </w:p>
        </w:tc>
      </w:tr>
      <w:tr w:rsidR="00834CB3" w:rsidRPr="00194ECD" w14:paraId="0F98A3B7" w14:textId="77777777" w:rsidTr="007331D0">
        <w:tc>
          <w:tcPr>
            <w:tcW w:w="6030" w:type="dxa"/>
          </w:tcPr>
          <w:p w14:paraId="2D4353B0" w14:textId="5803063B" w:rsidR="00834CB3" w:rsidRPr="00194ECD" w:rsidRDefault="00834CB3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0AEE47AE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08F49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31C5E2C0" w14:textId="647939CB" w:rsidR="00834CB3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18,292</w:t>
            </w:r>
          </w:p>
        </w:tc>
      </w:tr>
      <w:tr w:rsidR="00834CB3" w:rsidRPr="00194ECD" w14:paraId="77FD8EDF" w14:textId="77777777" w:rsidTr="007331D0">
        <w:tc>
          <w:tcPr>
            <w:tcW w:w="6030" w:type="dxa"/>
          </w:tcPr>
          <w:p w14:paraId="1B64A4EF" w14:textId="5298F616" w:rsidR="00834CB3" w:rsidRPr="00194ECD" w:rsidRDefault="00834CB3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7F1830A6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F499D" w14:textId="77777777" w:rsidR="00834CB3" w:rsidRPr="00194ECD" w:rsidRDefault="00834CB3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0B87E8E0" w14:textId="619F4841" w:rsidR="00834CB3" w:rsidRPr="00194ECD" w:rsidRDefault="00394CB1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15,093</w:t>
            </w:r>
          </w:p>
        </w:tc>
      </w:tr>
      <w:tr w:rsidR="00661F7A" w:rsidRPr="00194ECD" w14:paraId="1303E2E9" w14:textId="77777777" w:rsidTr="007331D0">
        <w:tc>
          <w:tcPr>
            <w:tcW w:w="6030" w:type="dxa"/>
          </w:tcPr>
          <w:p w14:paraId="3A17F692" w14:textId="1D19E8B6" w:rsidR="00661F7A" w:rsidRPr="00194ECD" w:rsidRDefault="00781D3F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445B19ED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E7F99" w14:textId="77777777" w:rsidR="00661F7A" w:rsidRPr="00194ECD" w:rsidRDefault="00661F7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3F71FD01" w14:textId="4307FA38" w:rsidR="00661F7A" w:rsidRPr="00194ECD" w:rsidRDefault="00781D3F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667,851</w:t>
            </w:r>
          </w:p>
        </w:tc>
      </w:tr>
      <w:tr w:rsidR="00084722" w:rsidRPr="00194ECD" w14:paraId="53B3DF40" w14:textId="77777777" w:rsidTr="007331D0">
        <w:tc>
          <w:tcPr>
            <w:tcW w:w="6030" w:type="dxa"/>
          </w:tcPr>
          <w:p w14:paraId="57A8ACED" w14:textId="6F65DEE9" w:rsidR="00084722" w:rsidRPr="00194ECD" w:rsidRDefault="00916A94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/>
                <w:sz w:val="30"/>
                <w:szCs w:val="30"/>
              </w:rPr>
            </w:pPr>
            <w:r w:rsidRPr="00194ECD">
              <w:rPr>
                <w:rFonts w:asciiTheme="majorHAnsi" w:hAnsiTheme="majorHAnsi" w:hint="cs"/>
                <w:i/>
                <w:iCs/>
                <w:sz w:val="30"/>
                <w:szCs w:val="30"/>
                <w:cs/>
              </w:rPr>
              <w:t>หัก</w:t>
            </w:r>
            <w:r w:rsidRPr="00194ECD">
              <w:rPr>
                <w:rFonts w:asciiTheme="majorHAnsi" w:hAnsiTheme="majorHAnsi" w:hint="cs"/>
                <w:sz w:val="30"/>
                <w:szCs w:val="30"/>
                <w:cs/>
              </w:rPr>
              <w:t xml:space="preserve"> </w:t>
            </w: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ผลขาดทุนจากการด้อยค่ากลุ่มสินทรัพย์และหนี้สินที่จะจำหน่าย</w:t>
            </w:r>
          </w:p>
          <w:p w14:paraId="05891C31" w14:textId="1ACA0E16" w:rsidR="00916A94" w:rsidRPr="00194ECD" w:rsidRDefault="00B14F95" w:rsidP="007331D0">
            <w:pPr>
              <w:tabs>
                <w:tab w:val="clear" w:pos="454"/>
                <w:tab w:val="left" w:pos="337"/>
                <w:tab w:val="center" w:pos="4536"/>
                <w:tab w:val="right" w:pos="9072"/>
              </w:tabs>
              <w:ind w:left="337" w:hanging="90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/>
                <w:sz w:val="30"/>
                <w:szCs w:val="30"/>
              </w:rPr>
              <w:t xml:space="preserve"> </w:t>
            </w:r>
            <w:r w:rsidR="00916A94" w:rsidRPr="00194ECD">
              <w:rPr>
                <w:rFonts w:asciiTheme="majorHAnsi" w:hAnsiTheme="majorHAnsi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780B3FF7" w14:textId="77777777" w:rsidR="00084722" w:rsidRPr="00194ECD" w:rsidRDefault="00084722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1E176" w14:textId="77777777" w:rsidR="00084722" w:rsidRPr="00194ECD" w:rsidRDefault="00084722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40DA413A" w14:textId="77777777" w:rsidR="00084722" w:rsidRPr="00194ECD" w:rsidRDefault="00084722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7535A15" w14:textId="18A6F151" w:rsidR="00916A94" w:rsidRPr="00194ECD" w:rsidRDefault="00916A94" w:rsidP="007331D0">
            <w:pPr>
              <w:pStyle w:val="acctfourfigures"/>
              <w:tabs>
                <w:tab w:val="clear" w:pos="765"/>
                <w:tab w:val="left" w:pos="877"/>
                <w:tab w:val="center" w:pos="4536"/>
                <w:tab w:val="right" w:pos="9072"/>
              </w:tabs>
              <w:spacing w:line="240" w:lineRule="atLeast"/>
              <w:ind w:left="-79" w:right="-57" w:hanging="34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(276,931)</w:t>
            </w:r>
          </w:p>
        </w:tc>
      </w:tr>
      <w:tr w:rsidR="00084722" w:rsidRPr="00194ECD" w14:paraId="3ADEB415" w14:textId="77777777" w:rsidTr="007331D0">
        <w:tc>
          <w:tcPr>
            <w:tcW w:w="6030" w:type="dxa"/>
          </w:tcPr>
          <w:p w14:paraId="65B45FCE" w14:textId="654122E4" w:rsidR="00084722" w:rsidRPr="00194ECD" w:rsidRDefault="00916A94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สินทรัพย์ที่จะจำหน่ายที่จัดประเภทเป็นสินทรัพย์ที่ถือไว้เพื่อขาย</w:t>
            </w:r>
            <w:r w:rsidRPr="00194ECD">
              <w:rPr>
                <w:rFonts w:asciiTheme="majorHAnsi" w:hAnsiTheme="majorHAnsi"/>
                <w:b/>
                <w:bCs/>
                <w:sz w:val="30"/>
                <w:szCs w:val="30"/>
              </w:rPr>
              <w:t xml:space="preserve"> – </w:t>
            </w:r>
            <w:r w:rsidRPr="00194ECD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3CC43D7" w14:textId="77777777" w:rsidR="00084722" w:rsidRPr="00194ECD" w:rsidRDefault="00084722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37F6C" w14:textId="77777777" w:rsidR="00084722" w:rsidRPr="00194ECD" w:rsidRDefault="00084722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444C36CA" w14:textId="5E96AFD2" w:rsidR="00084722" w:rsidRPr="00194ECD" w:rsidRDefault="00916A94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390,920</w:t>
            </w:r>
          </w:p>
        </w:tc>
      </w:tr>
      <w:tr w:rsidR="00084722" w:rsidRPr="00194ECD" w14:paraId="2E6163FC" w14:textId="77777777" w:rsidTr="007331D0">
        <w:tc>
          <w:tcPr>
            <w:tcW w:w="6030" w:type="dxa"/>
          </w:tcPr>
          <w:p w14:paraId="34144253" w14:textId="77777777" w:rsidR="00084722" w:rsidRPr="00194ECD" w:rsidRDefault="00084722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4139CE" w14:textId="77777777" w:rsidR="00084722" w:rsidRPr="00194ECD" w:rsidRDefault="00084722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34A89" w14:textId="77777777" w:rsidR="00084722" w:rsidRPr="00194ECD" w:rsidRDefault="00084722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1B5F342D" w14:textId="77777777" w:rsidR="00084722" w:rsidRPr="00194ECD" w:rsidRDefault="00084722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54FCB4EC" w14:textId="77777777" w:rsidTr="007331D0">
        <w:tc>
          <w:tcPr>
            <w:tcW w:w="6030" w:type="dxa"/>
          </w:tcPr>
          <w:p w14:paraId="43B31762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94DCB9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4820C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065DBBDD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47BBC118" w14:textId="77777777" w:rsidTr="007331D0">
        <w:tc>
          <w:tcPr>
            <w:tcW w:w="6030" w:type="dxa"/>
          </w:tcPr>
          <w:p w14:paraId="42F0573A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F1427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4EBF8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629D4DBA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1BA05B73" w14:textId="77777777" w:rsidTr="007331D0">
        <w:tc>
          <w:tcPr>
            <w:tcW w:w="6030" w:type="dxa"/>
          </w:tcPr>
          <w:p w14:paraId="3DB4BFF7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354B48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60038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1A932FE0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248CAD53" w14:textId="77777777" w:rsidTr="007331D0">
        <w:tc>
          <w:tcPr>
            <w:tcW w:w="6030" w:type="dxa"/>
          </w:tcPr>
          <w:p w14:paraId="53F9D0D1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CCBE50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DDB7B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26C9BE0D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77DD7840" w14:textId="77777777" w:rsidTr="007331D0">
        <w:tc>
          <w:tcPr>
            <w:tcW w:w="6030" w:type="dxa"/>
          </w:tcPr>
          <w:p w14:paraId="671B26F8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2E1D2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DF414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14D9855A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39A5F427" w14:textId="77777777" w:rsidTr="007331D0">
        <w:tc>
          <w:tcPr>
            <w:tcW w:w="6030" w:type="dxa"/>
          </w:tcPr>
          <w:p w14:paraId="5C7058DB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DA040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99728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46B8C68D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3AAE9345" w14:textId="77777777" w:rsidTr="007331D0">
        <w:tc>
          <w:tcPr>
            <w:tcW w:w="6030" w:type="dxa"/>
          </w:tcPr>
          <w:p w14:paraId="3D474B37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D473B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2A2DC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286EB8A6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6C2018E8" w14:textId="77777777" w:rsidTr="007331D0">
        <w:tc>
          <w:tcPr>
            <w:tcW w:w="6030" w:type="dxa"/>
          </w:tcPr>
          <w:p w14:paraId="03E0EC16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DB10D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E2E3D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4710D74A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30397" w:rsidRPr="00194ECD" w14:paraId="38D455FC" w14:textId="77777777" w:rsidTr="007331D0">
        <w:tc>
          <w:tcPr>
            <w:tcW w:w="6030" w:type="dxa"/>
          </w:tcPr>
          <w:p w14:paraId="7CB639C6" w14:textId="77777777" w:rsidR="00830397" w:rsidRPr="00194ECD" w:rsidRDefault="00830397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D35D02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40E23" w14:textId="77777777" w:rsidR="00830397" w:rsidRPr="00194ECD" w:rsidRDefault="00830397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8BF2AA8" w14:textId="77777777" w:rsidR="00830397" w:rsidRPr="00194ECD" w:rsidRDefault="00830397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3C268C" w:rsidRPr="00194ECD" w14:paraId="329C98F9" w14:textId="77777777" w:rsidTr="007331D0">
        <w:tc>
          <w:tcPr>
            <w:tcW w:w="6030" w:type="dxa"/>
          </w:tcPr>
          <w:p w14:paraId="2B275A15" w14:textId="466AD86E" w:rsidR="003C268C" w:rsidRPr="00194ECD" w:rsidRDefault="003C268C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990" w:type="dxa"/>
          </w:tcPr>
          <w:p w14:paraId="1FB7A1F6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D1509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70ACDCB9" w14:textId="77777777" w:rsidR="003C268C" w:rsidRPr="00194ECD" w:rsidRDefault="003C268C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3C268C" w:rsidRPr="00194ECD" w14:paraId="0894DEBD" w14:textId="77777777" w:rsidTr="007331D0">
        <w:tc>
          <w:tcPr>
            <w:tcW w:w="6030" w:type="dxa"/>
          </w:tcPr>
          <w:p w14:paraId="15B94F86" w14:textId="58AAF51B" w:rsidR="003C268C" w:rsidRPr="00194ECD" w:rsidRDefault="003C268C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012C8CD8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3E0AF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6C6F657A" w14:textId="797BFFF7" w:rsidR="003C268C" w:rsidRPr="00194ECD" w:rsidRDefault="00511E7D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29,374</w:t>
            </w:r>
          </w:p>
        </w:tc>
      </w:tr>
      <w:tr w:rsidR="003C268C" w:rsidRPr="00194ECD" w14:paraId="73CE9DEA" w14:textId="77777777" w:rsidTr="007331D0">
        <w:tc>
          <w:tcPr>
            <w:tcW w:w="6030" w:type="dxa"/>
          </w:tcPr>
          <w:p w14:paraId="7E76D98E" w14:textId="04C0E81F" w:rsidR="003C268C" w:rsidRPr="00194ECD" w:rsidRDefault="003C268C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08525C8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7339B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253CC3A" w14:textId="51D9FFC9" w:rsidR="003C268C" w:rsidRPr="00194ECD" w:rsidRDefault="004145C2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148</w:t>
            </w:r>
            <w:r w:rsidR="004F0656" w:rsidRPr="00194EC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</w:t>
            </w:r>
            <w:r w:rsidR="00610CDD" w:rsidRPr="00194EC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299</w:t>
            </w:r>
          </w:p>
        </w:tc>
      </w:tr>
      <w:tr w:rsidR="003C268C" w:rsidRPr="00194ECD" w14:paraId="5C77C636" w14:textId="77777777" w:rsidTr="007331D0">
        <w:tc>
          <w:tcPr>
            <w:tcW w:w="6030" w:type="dxa"/>
          </w:tcPr>
          <w:p w14:paraId="1649F4C0" w14:textId="6D4ED7FD" w:rsidR="003C268C" w:rsidRPr="00194ECD" w:rsidRDefault="003C268C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2E3F1489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39ABE" w14:textId="77777777" w:rsidR="003C268C" w:rsidRPr="00194ECD" w:rsidRDefault="003C268C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36545619" w14:textId="53FE5C95" w:rsidR="003C268C" w:rsidRPr="00194ECD" w:rsidRDefault="00610CDD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83</w:t>
            </w:r>
            <w:r w:rsidR="004F0656"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,</w:t>
            </w:r>
            <w:r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885</w:t>
            </w:r>
          </w:p>
        </w:tc>
      </w:tr>
      <w:tr w:rsidR="004F0656" w:rsidRPr="00194ECD" w14:paraId="38A67C41" w14:textId="77777777" w:rsidTr="007331D0">
        <w:tc>
          <w:tcPr>
            <w:tcW w:w="6030" w:type="dxa"/>
          </w:tcPr>
          <w:p w14:paraId="2E0942F5" w14:textId="3A731091" w:rsidR="004F0656" w:rsidRPr="00194ECD" w:rsidRDefault="004F0656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90" w:type="dxa"/>
          </w:tcPr>
          <w:p w14:paraId="345A6B39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048B8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0827A9B" w14:textId="3B405C37" w:rsidR="004F0656" w:rsidRPr="00194ECD" w:rsidRDefault="004F0656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8</w:t>
            </w:r>
            <w:r w:rsidR="004145C2"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</w:t>
            </w:r>
            <w:r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,</w:t>
            </w:r>
            <w:r w:rsidR="004145C2"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772</w:t>
            </w:r>
          </w:p>
        </w:tc>
      </w:tr>
      <w:tr w:rsidR="004F0656" w:rsidRPr="00194ECD" w14:paraId="040A4292" w14:textId="77777777" w:rsidTr="007331D0">
        <w:tc>
          <w:tcPr>
            <w:tcW w:w="6030" w:type="dxa"/>
          </w:tcPr>
          <w:p w14:paraId="034AB34D" w14:textId="4AAE3A45" w:rsidR="004F0656" w:rsidRPr="00194ECD" w:rsidRDefault="004F0656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63CD4A84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096FA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729CCA50" w14:textId="6E22F2C6" w:rsidR="004F0656" w:rsidRPr="00194ECD" w:rsidRDefault="004145C2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 w:rsidR="004F0656" w:rsidRPr="00194EC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863</w:t>
            </w:r>
          </w:p>
        </w:tc>
      </w:tr>
      <w:tr w:rsidR="004F0656" w:rsidRPr="00194ECD" w14:paraId="3FF7058E" w14:textId="77777777" w:rsidTr="007331D0">
        <w:tc>
          <w:tcPr>
            <w:tcW w:w="6030" w:type="dxa"/>
          </w:tcPr>
          <w:p w14:paraId="260EE63F" w14:textId="65B06C91" w:rsidR="004F0656" w:rsidRPr="00194ECD" w:rsidRDefault="004F0656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4A3C65F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DE8ED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CDDB1B3" w14:textId="573AF8A6" w:rsidR="004F0656" w:rsidRPr="00194ECD" w:rsidRDefault="004F0656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4145C2" w:rsidRPr="00194ECD">
              <w:rPr>
                <w:rFonts w:asciiTheme="majorHAnsi" w:hAnsiTheme="majorHAnsi" w:cstheme="majorHAnsi"/>
                <w:sz w:val="30"/>
                <w:szCs w:val="30"/>
              </w:rPr>
              <w:t>5</w:t>
            </w: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4145C2" w:rsidRPr="00194ECD">
              <w:rPr>
                <w:rFonts w:asciiTheme="majorHAnsi" w:hAnsiTheme="majorHAnsi" w:cstheme="majorHAnsi"/>
                <w:sz w:val="30"/>
                <w:szCs w:val="30"/>
              </w:rPr>
              <w:t>953</w:t>
            </w:r>
          </w:p>
        </w:tc>
      </w:tr>
      <w:tr w:rsidR="004F0656" w:rsidRPr="00194ECD" w14:paraId="6B0711C6" w14:textId="77777777" w:rsidTr="007331D0">
        <w:tc>
          <w:tcPr>
            <w:tcW w:w="6030" w:type="dxa"/>
          </w:tcPr>
          <w:p w14:paraId="20A0015D" w14:textId="0D61E375" w:rsidR="004F0656" w:rsidRPr="00194ECD" w:rsidRDefault="004F0656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35612294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860C7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2725AA68" w14:textId="02E7B39E" w:rsidR="004F0656" w:rsidRPr="00194ECD" w:rsidRDefault="004F0656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5,236</w:t>
            </w:r>
          </w:p>
        </w:tc>
      </w:tr>
      <w:tr w:rsidR="004F0656" w:rsidRPr="00194ECD" w14:paraId="6C9119E6" w14:textId="77777777" w:rsidTr="007331D0">
        <w:tc>
          <w:tcPr>
            <w:tcW w:w="6030" w:type="dxa"/>
          </w:tcPr>
          <w:p w14:paraId="4AD44B1B" w14:textId="25E52976" w:rsidR="004F0656" w:rsidRPr="00194ECD" w:rsidRDefault="004F0656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D521B6E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335E2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4A6700A8" w14:textId="0B1A376E" w:rsidR="004F0656" w:rsidRPr="00194ECD" w:rsidRDefault="004F0656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314</w:t>
            </w:r>
          </w:p>
        </w:tc>
      </w:tr>
      <w:tr w:rsidR="004F0656" w:rsidRPr="00194ECD" w14:paraId="7F375CFA" w14:textId="77777777" w:rsidTr="007331D0">
        <w:tc>
          <w:tcPr>
            <w:tcW w:w="6030" w:type="dxa"/>
          </w:tcPr>
          <w:p w14:paraId="35E4BF7D" w14:textId="5B836E0B" w:rsidR="004F0656" w:rsidRPr="00194ECD" w:rsidRDefault="004F0656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2393012B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09188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7FFBF01C" w14:textId="5BE2378B" w:rsidR="004F0656" w:rsidRPr="00194ECD" w:rsidRDefault="004F0656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1,024</w:t>
            </w:r>
          </w:p>
        </w:tc>
      </w:tr>
      <w:tr w:rsidR="004F0656" w:rsidRPr="00194ECD" w14:paraId="25A3F885" w14:textId="77777777" w:rsidTr="007331D0">
        <w:tc>
          <w:tcPr>
            <w:tcW w:w="6030" w:type="dxa"/>
          </w:tcPr>
          <w:p w14:paraId="69E40159" w14:textId="682F2B98" w:rsidR="004F0656" w:rsidRPr="00194ECD" w:rsidRDefault="00781D3F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194EC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ที่จะจำหน่ายที่จัดประเภทเป็นสินทรัพย์ที่ถือไว้เพื่อขาย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6B149D21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CE71D" w14:textId="77777777" w:rsidR="004F0656" w:rsidRPr="00194ECD" w:rsidRDefault="004F0656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059AFB36" w14:textId="22F07806" w:rsidR="004F0656" w:rsidRPr="00194ECD" w:rsidRDefault="00781D3F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390,720</w:t>
            </w:r>
          </w:p>
        </w:tc>
      </w:tr>
      <w:tr w:rsidR="00781D3F" w:rsidRPr="00194ECD" w14:paraId="78C9C7D2" w14:textId="77777777" w:rsidTr="007331D0">
        <w:tc>
          <w:tcPr>
            <w:tcW w:w="6030" w:type="dxa"/>
          </w:tcPr>
          <w:p w14:paraId="05C41321" w14:textId="77777777" w:rsidR="00781D3F" w:rsidRPr="00194ECD" w:rsidRDefault="00781D3F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1E948E" w14:textId="77777777" w:rsidR="00781D3F" w:rsidRPr="00194ECD" w:rsidRDefault="00781D3F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5F4F0" w14:textId="77777777" w:rsidR="00781D3F" w:rsidRPr="00194ECD" w:rsidRDefault="00781D3F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5F025D7F" w14:textId="77777777" w:rsidR="00781D3F" w:rsidRPr="00194ECD" w:rsidRDefault="00781D3F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C2CBA" w:rsidRPr="00194ECD" w14:paraId="1AF33093" w14:textId="77777777" w:rsidTr="007331D0">
        <w:tc>
          <w:tcPr>
            <w:tcW w:w="6030" w:type="dxa"/>
          </w:tcPr>
          <w:p w14:paraId="0AA86176" w14:textId="77777777" w:rsidR="00566229" w:rsidRPr="00194ECD" w:rsidRDefault="00DC2CBA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สินทรัพย์และหนี้สิน</w:t>
            </w:r>
            <w:r w:rsidR="00566229" w:rsidRPr="00194ECD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ที่รวมในกลุ่มสินทรัพย์ที่จะจำหน่าย</w:t>
            </w:r>
          </w:p>
          <w:p w14:paraId="3D4A0C28" w14:textId="2E97C562" w:rsidR="00DC2CBA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DC2CBA" w:rsidRPr="00194EC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  <w:r w:rsidR="00566229" w:rsidRPr="00194ECD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66229" w:rsidRPr="00194ECD">
              <w:rPr>
                <w:rFonts w:asciiTheme="majorHAnsi" w:hAnsiTheme="majorHAnsi"/>
                <w:b/>
                <w:bCs/>
                <w:sz w:val="30"/>
                <w:szCs w:val="30"/>
              </w:rPr>
              <w:t xml:space="preserve">- </w:t>
            </w:r>
            <w:r w:rsidR="00566229" w:rsidRPr="00194ECD"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CC1253C" w14:textId="77777777" w:rsidR="00DC2CBA" w:rsidRPr="00194ECD" w:rsidRDefault="00DC2CB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E4C4E" w14:textId="77777777" w:rsidR="00DC2CBA" w:rsidRPr="00194ECD" w:rsidRDefault="00DC2CBA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14:paraId="4A526C00" w14:textId="77777777" w:rsidR="00566229" w:rsidRPr="00194ECD" w:rsidRDefault="00566229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  <w:p w14:paraId="3782408D" w14:textId="0F43E8EF" w:rsidR="00DC2CBA" w:rsidRPr="00194ECD" w:rsidRDefault="00705776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5E785D90" w14:textId="77777777" w:rsidR="00084722" w:rsidRPr="00194ECD" w:rsidRDefault="00084722" w:rsidP="00084722">
      <w:pPr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17AB7233" w14:textId="77777777" w:rsidR="00830397" w:rsidRPr="00194ECD" w:rsidRDefault="00830397" w:rsidP="00830397">
      <w:pPr>
        <w:ind w:left="540"/>
        <w:jc w:val="thaiDistribute"/>
        <w:rPr>
          <w:rFonts w:asciiTheme="majorHAnsi" w:hAnsiTheme="majorHAnsi"/>
          <w:sz w:val="30"/>
          <w:szCs w:val="30"/>
        </w:rPr>
      </w:pPr>
      <w:r w:rsidRPr="00194ECD">
        <w:rPr>
          <w:rFonts w:asciiTheme="majorHAnsi" w:hAnsiTheme="majorHAnsi"/>
          <w:sz w:val="30"/>
          <w:szCs w:val="30"/>
          <w:cs/>
        </w:rPr>
        <w:t>กลุ่มบริษัทได้ประเมินมูลค่าที่คาดว่าจะได้รับคืนของกลุ่มสินทรัพย์และหนี้สินของกลุ่มสินทรัพย์ที่จะจำหน่ายที่</w:t>
      </w:r>
      <w:r w:rsidRPr="00194ECD">
        <w:rPr>
          <w:rFonts w:asciiTheme="majorHAnsi" w:hAnsiTheme="majorHAnsi"/>
          <w:sz w:val="30"/>
          <w:szCs w:val="30"/>
        </w:rPr>
        <w:br/>
      </w:r>
      <w:r w:rsidRPr="00194ECD">
        <w:rPr>
          <w:rFonts w:asciiTheme="majorHAnsi" w:hAnsiTheme="majorHAnsi"/>
          <w:sz w:val="30"/>
          <w:szCs w:val="30"/>
          <w:cs/>
        </w:rPr>
        <w:t>จัดประเภทเป็นสิ</w:t>
      </w:r>
      <w:r w:rsidRPr="00194ECD">
        <w:rPr>
          <w:rFonts w:asciiTheme="majorHAnsi" w:hAnsiTheme="majorHAnsi" w:hint="cs"/>
          <w:sz w:val="30"/>
          <w:szCs w:val="30"/>
          <w:cs/>
        </w:rPr>
        <w:t>น</w:t>
      </w:r>
      <w:r w:rsidRPr="00194ECD">
        <w:rPr>
          <w:rFonts w:asciiTheme="majorHAnsi" w:hAnsiTheme="majorHAnsi"/>
          <w:sz w:val="30"/>
          <w:szCs w:val="30"/>
          <w:cs/>
        </w:rPr>
        <w:t>ทรัพย์ที่ถือไว้เพื่อขาย จากมูลค่าสิ่งตอบแทนสำหรับธุรกรรมในครั้งน</w:t>
      </w:r>
      <w:r w:rsidRPr="00194ECD">
        <w:rPr>
          <w:rFonts w:asciiTheme="majorHAnsi" w:hAnsiTheme="majorHAnsi" w:hint="cs"/>
          <w:sz w:val="30"/>
          <w:szCs w:val="30"/>
          <w:cs/>
        </w:rPr>
        <w:t>ี้</w:t>
      </w:r>
      <w:r w:rsidRPr="00194ECD">
        <w:rPr>
          <w:rFonts w:asciiTheme="majorHAnsi" w:hAnsiTheme="majorHAnsi"/>
          <w:sz w:val="30"/>
          <w:szCs w:val="30"/>
          <w:cs/>
        </w:rPr>
        <w:t xml:space="preserve"> จำนวน </w:t>
      </w:r>
      <w:r w:rsidRPr="00194ECD">
        <w:rPr>
          <w:rFonts w:asciiTheme="majorHAnsi" w:hAnsiTheme="majorHAnsi"/>
          <w:sz w:val="30"/>
          <w:szCs w:val="30"/>
        </w:rPr>
        <w:t>0.2</w:t>
      </w:r>
      <w:r w:rsidRPr="00194ECD">
        <w:rPr>
          <w:rFonts w:asciiTheme="majorHAnsi" w:hAnsiTheme="majorHAnsi"/>
          <w:sz w:val="30"/>
          <w:szCs w:val="30"/>
          <w:cs/>
        </w:rPr>
        <w:t xml:space="preserve"> ล้านบาท </w:t>
      </w:r>
      <w:r w:rsidRPr="00194ECD">
        <w:rPr>
          <w:rFonts w:asciiTheme="majorHAnsi" w:hAnsiTheme="majorHAnsi" w:hint="cs"/>
          <w:sz w:val="30"/>
          <w:szCs w:val="30"/>
          <w:cs/>
        </w:rPr>
        <w:t>โดย</w:t>
      </w:r>
      <w:r w:rsidRPr="00194ECD">
        <w:rPr>
          <w:rFonts w:asciiTheme="majorHAnsi" w:hAnsiTheme="majorHAnsi"/>
          <w:sz w:val="30"/>
          <w:szCs w:val="30"/>
          <w:cs/>
        </w:rPr>
        <w:t xml:space="preserve">กลุ่มบริษัทรับรู้ขาดทุนจากการด้อยค่าจำนวน </w:t>
      </w:r>
      <w:r w:rsidRPr="00194ECD">
        <w:rPr>
          <w:rFonts w:asciiTheme="majorHAnsi" w:hAnsiTheme="majorHAnsi"/>
          <w:sz w:val="30"/>
          <w:szCs w:val="30"/>
        </w:rPr>
        <w:t>276</w:t>
      </w:r>
      <w:r w:rsidRPr="00194ECD">
        <w:rPr>
          <w:rFonts w:asciiTheme="majorHAnsi" w:hAnsiTheme="majorHAnsi"/>
          <w:sz w:val="30"/>
          <w:szCs w:val="30"/>
          <w:cs/>
        </w:rPr>
        <w:t>.</w:t>
      </w:r>
      <w:r w:rsidRPr="00194ECD">
        <w:rPr>
          <w:rFonts w:asciiTheme="majorHAnsi" w:hAnsiTheme="majorHAnsi"/>
          <w:sz w:val="30"/>
          <w:szCs w:val="30"/>
        </w:rPr>
        <w:t>9</w:t>
      </w:r>
      <w:r w:rsidRPr="00194ECD">
        <w:rPr>
          <w:rFonts w:asciiTheme="majorHAnsi" w:hAnsiTheme="majorHAnsi"/>
          <w:sz w:val="30"/>
          <w:szCs w:val="30"/>
          <w:cs/>
        </w:rPr>
        <w:t xml:space="preserve"> ล้านบาทในงบกำไรขาดทุนเบ็ดเสร็จรวมสำหรับงวดสามเดือนและหกเดือนสิ้นสุดวันที่ </w:t>
      </w:r>
      <w:r w:rsidRPr="00194ECD">
        <w:rPr>
          <w:rFonts w:asciiTheme="majorHAnsi" w:hAnsiTheme="majorHAnsi"/>
          <w:sz w:val="30"/>
          <w:szCs w:val="30"/>
        </w:rPr>
        <w:t>30</w:t>
      </w:r>
      <w:r w:rsidRPr="00194ECD">
        <w:rPr>
          <w:rFonts w:asciiTheme="majorHAnsi" w:hAnsiTheme="majorHAnsi"/>
          <w:sz w:val="30"/>
          <w:szCs w:val="30"/>
          <w:cs/>
        </w:rPr>
        <w:t xml:space="preserve"> มิถุนายน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</w:t>
      </w:r>
    </w:p>
    <w:p w14:paraId="2C6CFBDE" w14:textId="77777777" w:rsidR="00830397" w:rsidRPr="00194ECD" w:rsidRDefault="00830397" w:rsidP="00830397">
      <w:pPr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27D40BED" w14:textId="1F92F60E" w:rsidR="00830397" w:rsidRPr="00194ECD" w:rsidRDefault="00830397" w:rsidP="00830397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194ECD">
        <w:rPr>
          <w:rFonts w:asciiTheme="majorHAnsi" w:hAnsiTheme="majorHAnsi"/>
          <w:sz w:val="30"/>
          <w:szCs w:val="30"/>
          <w:cs/>
        </w:rPr>
        <w:t xml:space="preserve">บริษัทเสร็จสิ้นการขายเงินลงทุนดังกล่าวเมื่อวันที่ </w:t>
      </w:r>
      <w:r w:rsidRPr="00194ECD">
        <w:rPr>
          <w:rFonts w:asciiTheme="majorHAnsi" w:hAnsiTheme="majorHAnsi"/>
          <w:sz w:val="30"/>
          <w:szCs w:val="30"/>
        </w:rPr>
        <w:t>18</w:t>
      </w:r>
      <w:r w:rsidRPr="00194ECD">
        <w:rPr>
          <w:rFonts w:asciiTheme="majorHAnsi" w:hAnsiTheme="majorHAnsi"/>
          <w:sz w:val="30"/>
          <w:szCs w:val="30"/>
          <w:cs/>
        </w:rPr>
        <w:t xml:space="preserve"> กร</w:t>
      </w:r>
      <w:r w:rsidRPr="00194ECD">
        <w:rPr>
          <w:rFonts w:asciiTheme="majorHAnsi" w:hAnsiTheme="majorHAnsi" w:hint="cs"/>
          <w:sz w:val="30"/>
          <w:szCs w:val="30"/>
          <w:cs/>
        </w:rPr>
        <w:t>ก</w:t>
      </w:r>
      <w:r w:rsidRPr="00194ECD">
        <w:rPr>
          <w:rFonts w:asciiTheme="majorHAnsi" w:hAnsiTheme="majorHAnsi"/>
          <w:sz w:val="30"/>
          <w:szCs w:val="30"/>
          <w:cs/>
        </w:rPr>
        <w:t xml:space="preserve">ฎาคม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ส่งผลให้บริษัทสูญเสียอำนาจการควบคุมในบริษัท เวนดิ้ง พลัส จำกัด </w:t>
      </w:r>
      <w:r w:rsidR="004D7DE8" w:rsidRPr="00194ECD">
        <w:rPr>
          <w:rFonts w:asciiTheme="majorHAnsi" w:hAnsiTheme="majorHAnsi"/>
          <w:sz w:val="30"/>
          <w:szCs w:val="30"/>
          <w:cs/>
        </w:rPr>
        <w:t>ณ วันที่งบการเงินระหว่างกาลนี้ได้รับอนุมัติ</w:t>
      </w:r>
      <w:r w:rsidRPr="00194ECD">
        <w:rPr>
          <w:rFonts w:asciiTheme="majorHAnsi" w:hAnsiTheme="majorHAnsi" w:hint="cs"/>
          <w:sz w:val="30"/>
          <w:szCs w:val="30"/>
          <w:cs/>
        </w:rPr>
        <w:t xml:space="preserve"> </w:t>
      </w:r>
      <w:r w:rsidRPr="00194ECD">
        <w:rPr>
          <w:rFonts w:asciiTheme="majorHAnsi" w:hAnsiTheme="majorHAnsi"/>
          <w:sz w:val="30"/>
          <w:szCs w:val="30"/>
          <w:cs/>
        </w:rPr>
        <w:t>บริษัทอยู่ระหว่างการประเมินผลกระทบของรายการดังกล่าว</w:t>
      </w:r>
    </w:p>
    <w:p w14:paraId="259E31EC" w14:textId="77777777" w:rsidR="00830397" w:rsidRPr="00194ECD" w:rsidRDefault="00830397" w:rsidP="00084722">
      <w:pPr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2B2C6BAE" w14:textId="6FD7B0FF" w:rsidR="00084722" w:rsidRPr="00194ECD" w:rsidRDefault="00084722" w:rsidP="00084722">
      <w:pPr>
        <w:ind w:left="540"/>
        <w:jc w:val="thaiDistribute"/>
        <w:rPr>
          <w:rFonts w:asciiTheme="majorHAnsi" w:hAnsiTheme="majorHAnsi"/>
          <w:sz w:val="30"/>
          <w:szCs w:val="30"/>
        </w:rPr>
      </w:pPr>
      <w:r w:rsidRPr="00194ECD">
        <w:rPr>
          <w:rFonts w:asciiTheme="majorHAnsi" w:hAnsiTheme="majorHAnsi"/>
          <w:sz w:val="30"/>
          <w:szCs w:val="30"/>
          <w:cs/>
        </w:rPr>
        <w:t xml:space="preserve">ในระหว่างปี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บริษัทได้รับหนังสือจากบริษัท เวนดิ้ง พลัส จำกัด</w:t>
      </w:r>
      <w:r w:rsidR="00A7559B" w:rsidRPr="00194ECD">
        <w:rPr>
          <w:rFonts w:asciiTheme="majorHAnsi" w:hAnsiTheme="majorHAnsi" w:hint="cs"/>
          <w:sz w:val="30"/>
          <w:szCs w:val="30"/>
          <w:cs/>
        </w:rPr>
        <w:t xml:space="preserve"> </w:t>
      </w:r>
      <w:r w:rsidR="00781D3F" w:rsidRPr="00194ECD">
        <w:rPr>
          <w:rFonts w:asciiTheme="majorHAnsi" w:hAnsiTheme="majorHAnsi" w:hint="cs"/>
          <w:sz w:val="30"/>
          <w:szCs w:val="30"/>
          <w:cs/>
        </w:rPr>
        <w:t>เพื่อ</w:t>
      </w:r>
      <w:r w:rsidRPr="00194ECD">
        <w:rPr>
          <w:rFonts w:asciiTheme="majorHAnsi" w:hAnsiTheme="majorHAnsi"/>
          <w:sz w:val="30"/>
          <w:szCs w:val="30"/>
          <w:cs/>
        </w:rPr>
        <w:t xml:space="preserve">เสนอการชำระหนี้ด้วยเครื่องจำหน่ายสินค้าอัตโนมัติ และบริษัทได้ตอบรับข้อเสนอดังกล่าว อย่างไรก็ตาม การตีทรัพย์ชำระหนี้ยังไม่แล้วเสร็จภายในรอบระยะเวลาบัญชีสิ้นสุดวันที่ </w:t>
      </w:r>
      <w:r w:rsidRPr="00194ECD">
        <w:rPr>
          <w:rFonts w:asciiTheme="majorHAnsi" w:hAnsiTheme="majorHAnsi"/>
          <w:sz w:val="30"/>
          <w:szCs w:val="30"/>
        </w:rPr>
        <w:t>30</w:t>
      </w:r>
      <w:r w:rsidRPr="00194ECD">
        <w:rPr>
          <w:rFonts w:asciiTheme="majorHAnsi" w:hAnsiTheme="majorHAnsi"/>
          <w:sz w:val="30"/>
          <w:szCs w:val="30"/>
          <w:cs/>
        </w:rPr>
        <w:t xml:space="preserve"> มิถุนายน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</w:t>
      </w:r>
    </w:p>
    <w:p w14:paraId="622BCED2" w14:textId="77777777" w:rsidR="00084722" w:rsidRPr="00194ECD" w:rsidRDefault="00084722" w:rsidP="00084722">
      <w:pPr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6B983F04" w14:textId="3E4D677F" w:rsidR="00084722" w:rsidRPr="00194ECD" w:rsidRDefault="00084722" w:rsidP="0008472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194ECD">
        <w:rPr>
          <w:rFonts w:asciiTheme="majorHAnsi" w:hAnsiTheme="majorHAnsi"/>
          <w:sz w:val="30"/>
          <w:szCs w:val="30"/>
          <w:cs/>
        </w:rPr>
        <w:lastRenderedPageBreak/>
        <w:t xml:space="preserve">ณ วันที่ </w:t>
      </w:r>
      <w:r w:rsidRPr="00194ECD">
        <w:rPr>
          <w:rFonts w:asciiTheme="majorHAnsi" w:hAnsiTheme="majorHAnsi"/>
          <w:sz w:val="30"/>
          <w:szCs w:val="30"/>
        </w:rPr>
        <w:t>30</w:t>
      </w:r>
      <w:r w:rsidRPr="00194ECD">
        <w:rPr>
          <w:rFonts w:asciiTheme="majorHAnsi" w:hAnsiTheme="majorHAnsi"/>
          <w:sz w:val="30"/>
          <w:szCs w:val="30"/>
          <w:cs/>
        </w:rPr>
        <w:t xml:space="preserve"> มิถุนายน </w:t>
      </w:r>
      <w:r w:rsidRPr="00194ECD">
        <w:rPr>
          <w:rFonts w:asciiTheme="majorHAnsi" w:hAnsiTheme="majorHAnsi"/>
          <w:sz w:val="30"/>
          <w:szCs w:val="30"/>
        </w:rPr>
        <w:t>2568</w:t>
      </w:r>
      <w:r w:rsidRPr="00194ECD">
        <w:rPr>
          <w:rFonts w:asciiTheme="majorHAnsi" w:hAnsiTheme="majorHAnsi"/>
          <w:sz w:val="30"/>
          <w:szCs w:val="30"/>
          <w:cs/>
        </w:rPr>
        <w:t xml:space="preserve"> มูลค่าตามบัญชีของยอดคงเหลือของสินทรัพย์และหนี้สิน</w:t>
      </w:r>
      <w:r w:rsidR="00212AA0" w:rsidRPr="00194ECD">
        <w:rPr>
          <w:rFonts w:asciiTheme="majorHAnsi" w:hAnsiTheme="majorHAnsi" w:hint="cs"/>
          <w:sz w:val="30"/>
          <w:szCs w:val="30"/>
          <w:cs/>
        </w:rPr>
        <w:t>ระหว่างบริษัทและบริษัทย่อยทางอ้อมดังกล่าว</w:t>
      </w:r>
      <w:r w:rsidRPr="00194ECD">
        <w:rPr>
          <w:rFonts w:asciiTheme="majorHAnsi" w:hAnsiTheme="majorHAnsi"/>
          <w:sz w:val="30"/>
          <w:szCs w:val="30"/>
          <w:cs/>
        </w:rPr>
        <w:t>ที่แสดงอยู่ในงบการเงินเฉพาะกิจการ มีดังต่อไปนี้</w:t>
      </w:r>
    </w:p>
    <w:p w14:paraId="023EF857" w14:textId="77777777" w:rsidR="00DC2CBA" w:rsidRPr="00194ECD" w:rsidRDefault="00DC2CBA" w:rsidP="00661F7A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054" w:type="dxa"/>
        <w:tblLook w:val="01E0" w:firstRow="1" w:lastRow="1" w:firstColumn="1" w:lastColumn="1" w:noHBand="0" w:noVBand="0"/>
      </w:tblPr>
      <w:tblGrid>
        <w:gridCol w:w="6030"/>
        <w:gridCol w:w="540"/>
        <w:gridCol w:w="270"/>
        <w:gridCol w:w="2214"/>
      </w:tblGrid>
      <w:tr w:rsidR="00A7559B" w:rsidRPr="00194ECD" w14:paraId="6DDBB230" w14:textId="77777777" w:rsidTr="007331D0">
        <w:trPr>
          <w:tblHeader/>
        </w:trPr>
        <w:tc>
          <w:tcPr>
            <w:tcW w:w="6030" w:type="dxa"/>
          </w:tcPr>
          <w:p w14:paraId="3FEB949E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4BB15009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83804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214" w:type="dxa"/>
          </w:tcPr>
          <w:p w14:paraId="0F69EDFD" w14:textId="6A7048B5" w:rsidR="00A7559B" w:rsidRPr="00194ECD" w:rsidRDefault="00A7559B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</w:t>
            </w:r>
            <w:r w:rsidRPr="00194ECD">
              <w:rPr>
                <w:rFonts w:asciiTheme="majorHAnsi" w:hAnsiTheme="majorHAnsi" w:cstheme="majorHAnsi" w:hint="cs"/>
                <w:bCs/>
                <w:sz w:val="30"/>
                <w:szCs w:val="30"/>
                <w:cs/>
              </w:rPr>
              <w:t>เฉพาะกิจการ</w:t>
            </w:r>
            <w:r w:rsidRPr="00194ECD">
              <w:rPr>
                <w:rFonts w:asciiTheme="majorHAnsi" w:hAnsiTheme="majorHAnsi" w:cstheme="majorHAnsi"/>
                <w:bCs/>
                <w:sz w:val="30"/>
                <w:szCs w:val="30"/>
              </w:rPr>
              <w:t xml:space="preserve"> </w:t>
            </w:r>
          </w:p>
        </w:tc>
      </w:tr>
      <w:tr w:rsidR="00A7559B" w:rsidRPr="00194ECD" w14:paraId="3638804E" w14:textId="77777777" w:rsidTr="007331D0">
        <w:trPr>
          <w:tblHeader/>
        </w:trPr>
        <w:tc>
          <w:tcPr>
            <w:tcW w:w="6030" w:type="dxa"/>
          </w:tcPr>
          <w:p w14:paraId="204FCCE2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3073ADE1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257EB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4" w:type="dxa"/>
          </w:tcPr>
          <w:p w14:paraId="6653C1A3" w14:textId="77777777" w:rsidR="00A7559B" w:rsidRPr="00194ECD" w:rsidRDefault="00A7559B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59B" w:rsidRPr="00194ECD" w14:paraId="272765B2" w14:textId="77777777" w:rsidTr="007331D0">
        <w:tc>
          <w:tcPr>
            <w:tcW w:w="6030" w:type="dxa"/>
          </w:tcPr>
          <w:p w14:paraId="309EEE01" w14:textId="77777777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5C1D62A5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E3C50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</w:tcPr>
          <w:p w14:paraId="303CCA3D" w14:textId="77777777" w:rsidR="00A7559B" w:rsidRPr="00194ECD" w:rsidRDefault="00A7559B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7559B" w:rsidRPr="00194ECD" w14:paraId="45ABC8E6" w14:textId="77777777" w:rsidTr="007331D0">
        <w:tc>
          <w:tcPr>
            <w:tcW w:w="6030" w:type="dxa"/>
          </w:tcPr>
          <w:p w14:paraId="2D7527D8" w14:textId="1C56A02B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40" w:type="dxa"/>
          </w:tcPr>
          <w:p w14:paraId="02865C91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EB02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</w:tcPr>
          <w:p w14:paraId="66D99EBE" w14:textId="6976A2E0" w:rsidR="00A7559B" w:rsidRPr="00194ECD" w:rsidRDefault="00C6592D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10,185</w:t>
            </w:r>
          </w:p>
        </w:tc>
      </w:tr>
      <w:tr w:rsidR="00A7559B" w:rsidRPr="00194ECD" w14:paraId="41CA5395" w14:textId="77777777" w:rsidTr="007331D0">
        <w:tc>
          <w:tcPr>
            <w:tcW w:w="6030" w:type="dxa"/>
          </w:tcPr>
          <w:p w14:paraId="6A46EC47" w14:textId="563A0A24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14:paraId="3DE35FFF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68B4F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</w:tcPr>
          <w:p w14:paraId="657B2F16" w14:textId="6079330F" w:rsidR="00A7559B" w:rsidRPr="00194ECD" w:rsidRDefault="00A7559B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</w:rPr>
              <w:t>280,045</w:t>
            </w:r>
          </w:p>
        </w:tc>
      </w:tr>
      <w:tr w:rsidR="00A7559B" w:rsidRPr="00194ECD" w14:paraId="670F20F3" w14:textId="77777777" w:rsidTr="007331D0">
        <w:tc>
          <w:tcPr>
            <w:tcW w:w="6030" w:type="dxa"/>
          </w:tcPr>
          <w:p w14:paraId="35A27675" w14:textId="481E7870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0" w:type="dxa"/>
          </w:tcPr>
          <w:p w14:paraId="34A73BC6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CE988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double" w:sz="4" w:space="0" w:color="auto"/>
            </w:tcBorders>
          </w:tcPr>
          <w:p w14:paraId="1A87CEA4" w14:textId="4EB87523" w:rsidR="00A7559B" w:rsidRPr="00194ECD" w:rsidRDefault="00C6592D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290</w:t>
            </w:r>
            <w:r w:rsidR="00A7559B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230</w:t>
            </w:r>
          </w:p>
        </w:tc>
      </w:tr>
      <w:tr w:rsidR="00A7559B" w:rsidRPr="00194ECD" w14:paraId="16D731C1" w14:textId="77777777" w:rsidTr="007331D0">
        <w:tc>
          <w:tcPr>
            <w:tcW w:w="6030" w:type="dxa"/>
          </w:tcPr>
          <w:p w14:paraId="4456AB94" w14:textId="77777777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C0119B7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47039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  <w:tcBorders>
              <w:top w:val="double" w:sz="4" w:space="0" w:color="auto"/>
            </w:tcBorders>
          </w:tcPr>
          <w:p w14:paraId="19922662" w14:textId="77777777" w:rsidR="00A7559B" w:rsidRPr="00194ECD" w:rsidRDefault="00A7559B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7559B" w:rsidRPr="00194ECD" w14:paraId="05CF6EAF" w14:textId="77777777" w:rsidTr="007331D0">
        <w:tc>
          <w:tcPr>
            <w:tcW w:w="6030" w:type="dxa"/>
          </w:tcPr>
          <w:p w14:paraId="589C7CC6" w14:textId="77777777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540" w:type="dxa"/>
          </w:tcPr>
          <w:p w14:paraId="066B9299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3A2D0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</w:tcPr>
          <w:p w14:paraId="22E9FE59" w14:textId="77777777" w:rsidR="00A7559B" w:rsidRPr="00194ECD" w:rsidRDefault="00A7559B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7559B" w:rsidRPr="00194ECD" w14:paraId="6E95B921" w14:textId="77777777" w:rsidTr="007331D0">
        <w:tc>
          <w:tcPr>
            <w:tcW w:w="6030" w:type="dxa"/>
          </w:tcPr>
          <w:p w14:paraId="65664EEF" w14:textId="77777777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14:paraId="20EF1C17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55C1A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14:paraId="1E7AF856" w14:textId="170B9781" w:rsidR="00A7559B" w:rsidRPr="00194ECD" w:rsidRDefault="00A7559B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194EC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161</w:t>
            </w:r>
          </w:p>
        </w:tc>
      </w:tr>
      <w:tr w:rsidR="00A7559B" w:rsidRPr="00194ECD" w14:paraId="085AA981" w14:textId="77777777" w:rsidTr="007331D0">
        <w:tc>
          <w:tcPr>
            <w:tcW w:w="6030" w:type="dxa"/>
          </w:tcPr>
          <w:p w14:paraId="516EA784" w14:textId="53FF4E15" w:rsidR="00A7559B" w:rsidRPr="00194ECD" w:rsidRDefault="00A7559B" w:rsidP="007331D0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D1D60BA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47705" w14:textId="77777777" w:rsidR="00A7559B" w:rsidRPr="00194ECD" w:rsidRDefault="00A7559B" w:rsidP="0073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double" w:sz="4" w:space="0" w:color="auto"/>
            </w:tcBorders>
          </w:tcPr>
          <w:p w14:paraId="2B26BE2E" w14:textId="2ED2570F" w:rsidR="00A7559B" w:rsidRPr="00194ECD" w:rsidRDefault="00545B7D" w:rsidP="007331D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16</w:t>
            </w:r>
            <w:r w:rsidR="00705776"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29D1F9D5" w14:textId="77777777" w:rsidR="00084722" w:rsidRPr="00194ECD" w:rsidRDefault="00084722" w:rsidP="00661F7A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3B577EB" w14:textId="54C66E1B" w:rsidR="00084722" w:rsidRPr="00194ECD" w:rsidRDefault="004D7DE8" w:rsidP="00661F7A">
      <w:pPr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194ECD">
        <w:rPr>
          <w:rFonts w:asciiTheme="majorHAnsi" w:hAnsiTheme="majorHAnsi"/>
          <w:sz w:val="30"/>
          <w:szCs w:val="30"/>
          <w:cs/>
        </w:rPr>
        <w:t>ณ วันที่งบการเงินระหว่างกาลนี้ได้รับอนุมัติ</w:t>
      </w:r>
      <w:r w:rsidR="00084722" w:rsidRPr="00194ECD">
        <w:rPr>
          <w:rFonts w:asciiTheme="majorHAnsi" w:hAnsiTheme="majorHAnsi"/>
          <w:sz w:val="30"/>
          <w:szCs w:val="30"/>
          <w:cs/>
        </w:rPr>
        <w:t xml:space="preserve"> บริษัทอยู่</w:t>
      </w:r>
      <w:r w:rsidR="00711935" w:rsidRPr="00194ECD">
        <w:rPr>
          <w:rFonts w:asciiTheme="majorHAnsi" w:hAnsiTheme="majorHAnsi" w:hint="cs"/>
          <w:sz w:val="30"/>
          <w:szCs w:val="30"/>
          <w:cs/>
        </w:rPr>
        <w:t>ใน</w:t>
      </w:r>
      <w:r w:rsidR="00084722" w:rsidRPr="00194ECD">
        <w:rPr>
          <w:rFonts w:asciiTheme="majorHAnsi" w:hAnsiTheme="majorHAnsi"/>
          <w:sz w:val="30"/>
          <w:szCs w:val="30"/>
          <w:cs/>
        </w:rPr>
        <w:t xml:space="preserve">ระหว่างการเข้าทำบันทึกข้อตกลงโอนทรัพย์เพื่อชำระหนี้ รวมถึงการหาข้อสรุปในการชำระหนี้คงเหลือ </w:t>
      </w:r>
      <w:r w:rsidR="00AF41E2" w:rsidRPr="00194ECD">
        <w:rPr>
          <w:rFonts w:asciiTheme="majorHAnsi" w:hAnsiTheme="majorHAnsi" w:hint="cs"/>
          <w:sz w:val="30"/>
          <w:szCs w:val="30"/>
          <w:cs/>
        </w:rPr>
        <w:t>ผู้บริหารอยู่ระหว่างการพิจารณา</w:t>
      </w:r>
      <w:r w:rsidR="00084722" w:rsidRPr="00194ECD">
        <w:rPr>
          <w:rFonts w:asciiTheme="majorHAnsi" w:hAnsiTheme="majorHAnsi"/>
          <w:sz w:val="30"/>
          <w:szCs w:val="30"/>
          <w:cs/>
        </w:rPr>
        <w:t>ผลขาดทุนด้านเครดิตที่คาดว่าจะเกิดขึ้นของเงินให้กู้ยืมระยะสั้น และ</w:t>
      </w:r>
      <w:r w:rsidR="00711935" w:rsidRPr="00194ECD">
        <w:rPr>
          <w:rFonts w:asciiTheme="majorHAnsi" w:hAnsiTheme="majorHAnsi" w:hint="cs"/>
          <w:sz w:val="30"/>
          <w:szCs w:val="30"/>
          <w:cs/>
        </w:rPr>
        <w:t>ดอกเบี้ยค้างรับ</w:t>
      </w:r>
      <w:r w:rsidR="000E7D7F" w:rsidRPr="00194ECD">
        <w:rPr>
          <w:rFonts w:asciiTheme="majorHAnsi" w:hAnsiTheme="majorHAnsi" w:hint="cs"/>
          <w:sz w:val="30"/>
          <w:szCs w:val="30"/>
          <w:cs/>
        </w:rPr>
        <w:t xml:space="preserve"> ณ วันที่ </w:t>
      </w:r>
      <w:r w:rsidR="000E7D7F" w:rsidRPr="00194ECD">
        <w:rPr>
          <w:rFonts w:asciiTheme="majorHAnsi" w:hAnsiTheme="majorHAnsi"/>
          <w:sz w:val="30"/>
          <w:szCs w:val="30"/>
        </w:rPr>
        <w:t xml:space="preserve">30 </w:t>
      </w:r>
      <w:r w:rsidR="000E7D7F" w:rsidRPr="00194ECD">
        <w:rPr>
          <w:rFonts w:asciiTheme="majorHAnsi" w:hAnsiTheme="majorHAnsi" w:hint="cs"/>
          <w:sz w:val="30"/>
          <w:szCs w:val="30"/>
          <w:cs/>
        </w:rPr>
        <w:t xml:space="preserve">มิถุนายน </w:t>
      </w:r>
      <w:r w:rsidR="000E7D7F" w:rsidRPr="00194ECD">
        <w:rPr>
          <w:rFonts w:asciiTheme="majorHAnsi" w:hAnsiTheme="majorHAnsi"/>
          <w:sz w:val="30"/>
          <w:szCs w:val="30"/>
        </w:rPr>
        <w:t>2568</w:t>
      </w:r>
      <w:r w:rsidR="00AF41E2" w:rsidRPr="00194ECD">
        <w:rPr>
          <w:rFonts w:asciiTheme="majorHAnsi" w:hAnsiTheme="majorHAnsi" w:hint="cs"/>
          <w:sz w:val="30"/>
          <w:szCs w:val="30"/>
          <w:cs/>
        </w:rPr>
        <w:t xml:space="preserve"> เนื่องจากมูลค่าของสินทรัพย์ที่คาดว่าจะได้รับ</w:t>
      </w:r>
      <w:r w:rsidR="003751FA" w:rsidRPr="00194ECD">
        <w:rPr>
          <w:rFonts w:asciiTheme="majorHAnsi" w:hAnsiTheme="majorHAnsi" w:hint="cs"/>
          <w:sz w:val="30"/>
          <w:szCs w:val="30"/>
          <w:cs/>
        </w:rPr>
        <w:t>คืน</w:t>
      </w:r>
      <w:r w:rsidR="00AF41E2" w:rsidRPr="00194ECD">
        <w:rPr>
          <w:rFonts w:asciiTheme="majorHAnsi" w:hAnsiTheme="majorHAnsi" w:hint="cs"/>
          <w:sz w:val="30"/>
          <w:szCs w:val="30"/>
          <w:cs/>
        </w:rPr>
        <w:t>ขึ้นอยู่กับกระบวนการตีทรัพย์ชำระหนี้</w:t>
      </w:r>
    </w:p>
    <w:p w14:paraId="1651D80C" w14:textId="77777777" w:rsidR="00AE345A" w:rsidRPr="00194ECD" w:rsidRDefault="00AE345A" w:rsidP="005E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005B6DC" w14:textId="49FBA967" w:rsidR="00AE345A" w:rsidRPr="00194ECD" w:rsidRDefault="00AE345A" w:rsidP="005E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  <w:cs/>
        </w:rPr>
        <w:sectPr w:rsidR="00AE345A" w:rsidRPr="00194ECD" w:rsidSect="00E8753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D8264BB" w14:textId="0B45859A" w:rsidR="0083451C" w:rsidRPr="00194ECD" w:rsidRDefault="0083451C" w:rsidP="0083451C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194ECD">
        <w:rPr>
          <w:rFonts w:hint="cs"/>
          <w:b/>
          <w:bCs/>
          <w:cs/>
        </w:rPr>
        <w:lastRenderedPageBreak/>
        <w:t>เงินลงทุนในบริษัทย่อย</w:t>
      </w:r>
    </w:p>
    <w:p w14:paraId="02809091" w14:textId="77777777" w:rsidR="0083451C" w:rsidRPr="00194ECD" w:rsidRDefault="0083451C">
      <w:pPr>
        <w:rPr>
          <w:rFonts w:asciiTheme="majorHAnsi" w:hAnsiTheme="majorHAnsi" w:cstheme="majorHAnsi"/>
          <w:sz w:val="30"/>
          <w:szCs w:val="30"/>
        </w:rPr>
      </w:pPr>
    </w:p>
    <w:p w14:paraId="78F6EE79" w14:textId="6E9F268F" w:rsidR="0045102C" w:rsidRPr="00194ECD" w:rsidRDefault="0045102C" w:rsidP="0045102C">
      <w:pPr>
        <w:ind w:left="540"/>
        <w:rPr>
          <w:rFonts w:asciiTheme="majorHAnsi" w:hAnsiTheme="majorHAnsi" w:cstheme="majorHAnsi"/>
          <w:sz w:val="30"/>
          <w:szCs w:val="30"/>
          <w:cs/>
        </w:rPr>
      </w:pPr>
      <w:r w:rsidRPr="00194ECD">
        <w:rPr>
          <w:rFonts w:asciiTheme="majorHAnsi" w:hAnsiTheme="majorHAnsi" w:cstheme="majorHAnsi" w:hint="cs"/>
          <w:sz w:val="30"/>
          <w:szCs w:val="30"/>
          <w:cs/>
        </w:rPr>
        <w:t>รายการเคลื่อนไหวที่มีสาระสำคัญสำหรับงวด</w:t>
      </w:r>
      <w:r w:rsidR="00E62044" w:rsidRPr="00194ECD">
        <w:rPr>
          <w:rFonts w:asciiTheme="majorHAnsi" w:hAnsiTheme="majorHAnsi" w:cstheme="majorHAnsi" w:hint="cs"/>
          <w:sz w:val="30"/>
          <w:szCs w:val="30"/>
          <w:cs/>
        </w:rPr>
        <w:t>หก</w:t>
      </w:r>
      <w:r w:rsidRPr="00194ECD">
        <w:rPr>
          <w:rFonts w:asciiTheme="majorHAnsi" w:hAnsiTheme="majorHAnsi" w:cstheme="majorHAnsi" w:hint="cs"/>
          <w:sz w:val="30"/>
          <w:szCs w:val="30"/>
          <w:cs/>
        </w:rPr>
        <w:t xml:space="preserve">เดือนสิ้นสุดวันที่ </w:t>
      </w:r>
      <w:r w:rsidRPr="00194ECD">
        <w:rPr>
          <w:rFonts w:asciiTheme="majorHAnsi" w:hAnsiTheme="majorHAnsi" w:cstheme="majorHAnsi"/>
          <w:sz w:val="30"/>
          <w:szCs w:val="30"/>
        </w:rPr>
        <w:t>3</w:t>
      </w:r>
      <w:r w:rsidR="00E62044" w:rsidRPr="00194ECD">
        <w:rPr>
          <w:rFonts w:asciiTheme="majorHAnsi" w:hAnsiTheme="majorHAnsi" w:cstheme="majorHAnsi"/>
          <w:sz w:val="30"/>
          <w:szCs w:val="30"/>
        </w:rPr>
        <w:t xml:space="preserve">0 </w:t>
      </w:r>
      <w:r w:rsidR="00E62044" w:rsidRPr="00194ECD">
        <w:rPr>
          <w:rFonts w:asciiTheme="majorHAnsi" w:hAnsiTheme="majorHAnsi" w:cstheme="majorHAnsi" w:hint="cs"/>
          <w:sz w:val="30"/>
          <w:szCs w:val="30"/>
          <w:cs/>
        </w:rPr>
        <w:t>มิถุนายน</w:t>
      </w:r>
      <w:r w:rsidRPr="00194EC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194ECD">
        <w:rPr>
          <w:rFonts w:asciiTheme="majorHAnsi" w:hAnsiTheme="majorHAnsi" w:cstheme="majorHAnsi"/>
          <w:sz w:val="30"/>
          <w:szCs w:val="30"/>
        </w:rPr>
        <w:t>256</w:t>
      </w:r>
      <w:r w:rsidR="00691005" w:rsidRPr="00194ECD">
        <w:rPr>
          <w:rFonts w:asciiTheme="majorHAnsi" w:hAnsiTheme="majorHAnsi" w:cstheme="majorHAnsi"/>
          <w:sz w:val="30"/>
          <w:szCs w:val="30"/>
        </w:rPr>
        <w:t>8</w:t>
      </w:r>
      <w:r w:rsidRPr="00194ECD">
        <w:rPr>
          <w:rFonts w:asciiTheme="majorHAnsi" w:hAnsiTheme="majorHAnsi" w:cstheme="majorHAnsi"/>
          <w:sz w:val="30"/>
          <w:szCs w:val="30"/>
        </w:rPr>
        <w:t xml:space="preserve"> </w:t>
      </w:r>
      <w:r w:rsidRPr="00194ECD">
        <w:rPr>
          <w:rFonts w:asciiTheme="majorHAnsi" w:hAnsiTheme="majorHAnsi" w:cstheme="majorHAnsi" w:hint="cs"/>
          <w:sz w:val="30"/>
          <w:szCs w:val="30"/>
          <w:cs/>
        </w:rPr>
        <w:t>มีดังต่อไปนี้</w:t>
      </w:r>
    </w:p>
    <w:p w14:paraId="6B420E74" w14:textId="77777777" w:rsidR="0045102C" w:rsidRPr="00194ECD" w:rsidRDefault="0045102C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495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0"/>
        <w:gridCol w:w="1621"/>
        <w:gridCol w:w="726"/>
        <w:gridCol w:w="181"/>
        <w:gridCol w:w="729"/>
        <w:gridCol w:w="179"/>
        <w:gridCol w:w="818"/>
        <w:gridCol w:w="181"/>
        <w:gridCol w:w="809"/>
        <w:gridCol w:w="181"/>
        <w:gridCol w:w="1057"/>
        <w:gridCol w:w="179"/>
        <w:gridCol w:w="812"/>
        <w:gridCol w:w="181"/>
        <w:gridCol w:w="898"/>
        <w:gridCol w:w="179"/>
        <w:gridCol w:w="815"/>
        <w:gridCol w:w="193"/>
        <w:gridCol w:w="1066"/>
        <w:gridCol w:w="181"/>
        <w:gridCol w:w="1163"/>
      </w:tblGrid>
      <w:tr w:rsidR="00DA243B" w:rsidRPr="00194ECD" w14:paraId="0A5ABDD7" w14:textId="77777777" w:rsidTr="00F85E80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037F4" w14:textId="77777777" w:rsidR="00DA243B" w:rsidRPr="00194ECD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1EF5E5D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655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703DDA5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DA243B" w:rsidRPr="00194ECD" w14:paraId="7D6F8C1B" w14:textId="77777777" w:rsidTr="007F2157">
        <w:trPr>
          <w:cantSplit/>
          <w:trHeight w:val="6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18BBD" w14:textId="77777777" w:rsidR="00DA243B" w:rsidRPr="00194ECD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5CAB910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A67C4" w14:textId="77777777" w:rsidR="00DA243B" w:rsidRPr="00194ECD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B9296" w14:textId="77777777" w:rsidR="00DA243B" w:rsidRPr="00194ECD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349CD" w14:textId="77777777" w:rsidR="00DA243B" w:rsidRPr="00194ECD" w:rsidDel="00685444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58317FD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13C0893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21A3B4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709201FC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631955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FA439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8DC1072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143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FDB6D" w14:textId="68EFF67D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45102C"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741C1A9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3ACD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</w:tr>
      <w:tr w:rsidR="00DA243B" w:rsidRPr="00194ECD" w14:paraId="51A2A99F" w14:textId="77777777" w:rsidTr="007F2157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EC82" w14:textId="77777777" w:rsidR="00DA243B" w:rsidRPr="00194ECD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3A40514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39F8B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51B7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B87E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A3D7989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6A58" w14:textId="4CDA0B0F" w:rsidR="00DA243B" w:rsidRPr="00194ECD" w:rsidRDefault="00DA243B" w:rsidP="00DA24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2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  <w:lang w:val="en-US"/>
              </w:rPr>
              <w:t xml:space="preserve">ราคาทุน </w:t>
            </w:r>
            <w:r w:rsidRPr="00194ECD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</w:t>
            </w:r>
            <w:r w:rsidRPr="00194ECD">
              <w:rPr>
                <w:rFonts w:asciiTheme="minorHAnsi" w:hAnsiTheme="minorHAns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F637ED8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60C40" w14:textId="77777777" w:rsidR="00DA243B" w:rsidRPr="00194ECD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9652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37B91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ขาดทุนจาก</w:t>
            </w:r>
          </w:p>
          <w:p w14:paraId="5C8830DB" w14:textId="77777777" w:rsidR="00DA243B" w:rsidRPr="00194ECD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730D3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904BD" w14:textId="77777777" w:rsidR="00DA243B" w:rsidRPr="00194ECD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27AAB1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85282" w14:textId="47651972" w:rsidR="00DA243B" w:rsidRPr="00194ECD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โอนเปลี่ยนแปลงสถานะเงินลงทุน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61F9AC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16DB" w14:textId="0EE1B604" w:rsidR="00DA243B" w:rsidRPr="00194ECD" w:rsidRDefault="00DA243B" w:rsidP="00DA243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ราคาทุน</w:t>
            </w:r>
            <w:r w:rsidRPr="00194EC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- </w:t>
            </w:r>
            <w:r w:rsidRPr="00194ECD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สุทธิ</w:t>
            </w:r>
          </w:p>
        </w:tc>
      </w:tr>
      <w:tr w:rsidR="00DA243B" w:rsidRPr="00194ECD" w14:paraId="3853118F" w14:textId="77777777" w:rsidTr="007F2157">
        <w:trPr>
          <w:cantSplit/>
          <w:trHeight w:val="5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0E13" w14:textId="77777777" w:rsidR="00DA243B" w:rsidRPr="00194ECD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12DDD452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0EAD" w14:textId="37645035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94ECD">
              <w:rPr>
                <w:rFonts w:asciiTheme="minorHAnsi" w:hAnsiTheme="minorHAnsi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AE839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C9B1" w14:textId="7997F7C8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94ECD">
              <w:rPr>
                <w:rFonts w:asciiTheme="minorHAnsi" w:hAnsiTheme="minorHAnsi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557639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54A44" w14:textId="4A5C00D6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2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D1ED937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7FC388" w14:textId="77777777" w:rsidR="00DA243B" w:rsidRPr="00194ECD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2D39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C9E13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2BD8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401B8" w14:textId="77777777" w:rsidR="00DA243B" w:rsidRPr="00194ECD" w:rsidRDefault="00DA243B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BA40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FEAE3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072E4CE" w14:textId="77777777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5A3F" w14:textId="12D96D4F" w:rsidR="00DA243B" w:rsidRPr="00194ECD" w:rsidRDefault="00DA243B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DA243B" w:rsidRPr="00194ECD" w14:paraId="49701FBB" w14:textId="77777777" w:rsidTr="007F2157">
        <w:trPr>
          <w:cantSplit/>
          <w:trHeight w:val="253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21F56" w14:textId="77777777" w:rsidR="00DA243B" w:rsidRPr="00194ECD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19A2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94ECD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ลักษณะธุรกิ</w:t>
            </w:r>
            <w:r w:rsidRPr="00194ECD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จ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D4B9" w14:textId="77777777" w:rsidR="00DA243B" w:rsidRPr="00194ECD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73A92B33" w14:textId="5F6AAC8D" w:rsidR="00DA243B" w:rsidRPr="00194ECD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2B14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A8D1" w14:textId="7D3F57C5" w:rsidR="00DA243B" w:rsidRPr="00194ECD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62044" w:rsidRPr="00194E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E62044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มิถุนายน</w:t>
            </w:r>
          </w:p>
          <w:p w14:paraId="47E0794E" w14:textId="2898FC3F" w:rsidR="00DA243B" w:rsidRPr="00194ECD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736A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3B72" w14:textId="77777777" w:rsidR="00DA243B" w:rsidRPr="00194ECD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054A6754" w14:textId="5FFD7DF2" w:rsidR="00DA243B" w:rsidRPr="00194ECD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8" w:hanging="19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6AAF60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2A56" w14:textId="77777777" w:rsidR="00E62044" w:rsidRPr="00194ECD" w:rsidRDefault="00E62044" w:rsidP="00E62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มิถุนายน</w:t>
            </w:r>
          </w:p>
          <w:p w14:paraId="21D6AFA6" w14:textId="3BBBB7A7" w:rsidR="00DA243B" w:rsidRPr="00194ECD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2881" w14:textId="77777777" w:rsidR="00DA243B" w:rsidRPr="00194ECD" w:rsidRDefault="00DA243B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D011" w14:textId="77777777" w:rsidR="00DA243B" w:rsidRPr="00194ECD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2DA7B55B" w14:textId="65FDE740" w:rsidR="00DA243B" w:rsidRPr="00194ECD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2B65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8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3BE722C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C2EC978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1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BF01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9555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9D0C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98D8E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70" w:type="pct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B86344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CC50A01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438D" w14:textId="323DE87A" w:rsidR="00DA243B" w:rsidRPr="00194ECD" w:rsidRDefault="00DA243B" w:rsidP="0045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62044" w:rsidRPr="00194E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E62044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มิถุนายน</w:t>
            </w:r>
          </w:p>
          <w:p w14:paraId="2E1DD48E" w14:textId="190555BC" w:rsidR="00DA243B" w:rsidRPr="00194ECD" w:rsidRDefault="00DA243B" w:rsidP="00D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</w:tr>
      <w:tr w:rsidR="00DA243B" w:rsidRPr="00194ECD" w14:paraId="3AB25C13" w14:textId="77777777" w:rsidTr="00F85E80">
        <w:trPr>
          <w:cantSplit/>
          <w:trHeight w:val="288"/>
          <w:tblHeader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2219" w14:textId="77777777" w:rsidR="00DA243B" w:rsidRPr="00194ECD" w:rsidRDefault="00DA243B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1AEEF8C5" w14:textId="77777777" w:rsidR="00DA243B" w:rsidRPr="00194ECD" w:rsidRDefault="00DA243B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4F64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854A783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2AB33EB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CF3845B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529638F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DD503E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335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5C5EEB" w14:textId="77777777" w:rsidR="00DA243B" w:rsidRPr="00194ECD" w:rsidRDefault="00DA243B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A243B" w:rsidRPr="00194ECD" w14:paraId="09A15D26" w14:textId="77777777" w:rsidTr="007F2157">
        <w:trPr>
          <w:cantSplit/>
          <w:trHeight w:val="68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324A9" w14:textId="77777777" w:rsidR="00DA243B" w:rsidRPr="00194ECD" w:rsidRDefault="00DA243B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2D22467B" w14:textId="77777777" w:rsidR="00DA243B" w:rsidRPr="00194ECD" w:rsidRDefault="00DA243B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A36B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0555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14FF6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7059882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2CB8B514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0791DD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4E739DB5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75FB1A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DFD2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7128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57FAB45E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7E653C3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42F8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09D9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96EF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2525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8B983" w14:textId="77777777" w:rsidR="00DA243B" w:rsidRPr="00194ECD" w:rsidRDefault="00DA243B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2C18B7E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76111D63" w14:textId="77777777" w:rsidR="00DA243B" w:rsidRPr="00194ECD" w:rsidRDefault="00DA243B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E162EA" w:rsidRPr="00194ECD" w14:paraId="2CCB4ECF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1659" w14:textId="77777777" w:rsidR="00E162EA" w:rsidRPr="00194ECD" w:rsidRDefault="00E162EA" w:rsidP="00E162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4" w:name="_Hlk205494193"/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พลัส เทค อินโนเวชั่น</w:t>
            </w:r>
          </w:p>
          <w:p w14:paraId="566841E0" w14:textId="04327A6A" w:rsidR="00E162EA" w:rsidRPr="00194ECD" w:rsidRDefault="00E162EA" w:rsidP="00E162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(มหาชน)</w:t>
            </w:r>
            <w:bookmarkEnd w:id="4"/>
            <w:r w:rsidR="00581C41"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81C41"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="00581C41"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</w:t>
            </w:r>
            <w:r w:rsidR="00581C41"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78B41DA4" w14:textId="77777777" w:rsidR="00E162EA" w:rsidRPr="00194ECD" w:rsidRDefault="00E162EA" w:rsidP="00E162E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ผลิตบัตรพลาสติก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12AB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73.05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2E7C9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F6AA" w14:textId="09449B9D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73.05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CADC048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40B672E8" w14:textId="7224565B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2,289,978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2630593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1BD9A355" w14:textId="7E6B2D8C" w:rsidR="00E162EA" w:rsidRPr="00194ECD" w:rsidRDefault="00F85E80" w:rsidP="00F8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322,697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5BBFEF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EF54F" w14:textId="10CA71F4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588,507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E76" w14:textId="77777777" w:rsidR="00E162EA" w:rsidRPr="00194ECD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E5AE4" w14:textId="0367E25C" w:rsidR="00E162EA" w:rsidRPr="00194ECD" w:rsidRDefault="00E162EA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  <w:tab w:val="decimal" w:pos="811"/>
              </w:tabs>
              <w:ind w:right="19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17E06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C7191" w14:textId="0426340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(2</w:t>
            </w:r>
            <w:r w:rsidR="004145C2" w:rsidRPr="00194ECD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145C2" w:rsidRPr="00194ECD">
              <w:rPr>
                <w:rFonts w:asciiTheme="minorHAnsi" w:hAnsiTheme="minorHAnsi" w:cstheme="minorHAnsi"/>
                <w:sz w:val="22"/>
                <w:szCs w:val="22"/>
              </w:rPr>
              <w:t>810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D82CC" w14:textId="77777777" w:rsidR="00E162EA" w:rsidRPr="00194ECD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8BA6" w14:textId="605E5EAD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3A58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4100C" w14:textId="1F6300B2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85A2E" w14:textId="77777777" w:rsidR="00E162EA" w:rsidRPr="00194ECD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3DD84491" w14:textId="1FDBF66E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4145C2" w:rsidRPr="00194ECD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145C2" w:rsidRPr="00194ECD">
              <w:rPr>
                <w:rFonts w:asciiTheme="minorHAnsi" w:hAnsiTheme="minorHAnsi" w:cstheme="minorHAnsi"/>
                <w:sz w:val="22"/>
                <w:szCs w:val="22"/>
              </w:rPr>
              <w:t>697</w:t>
            </w:r>
          </w:p>
        </w:tc>
      </w:tr>
      <w:tr w:rsidR="00E162EA" w:rsidRPr="00194ECD" w14:paraId="27E01774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8CE3" w14:textId="77777777" w:rsidR="00581C41" w:rsidRPr="00194ECD" w:rsidRDefault="00E162EA" w:rsidP="00E162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มันนี่ จำกัด</w:t>
            </w:r>
            <w:r w:rsidR="00581C41"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6EB6E34" w14:textId="4FDADCCB" w:rsidR="00E162EA" w:rsidRPr="00194ECD" w:rsidRDefault="00581C41" w:rsidP="00E162EA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7.2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0EF8C59" w14:textId="7A7FE0AF" w:rsidR="00E162EA" w:rsidRPr="00194ECD" w:rsidRDefault="00E162EA" w:rsidP="00E162E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บริการทางการเงิน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E271" w14:textId="22CA11A5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ADB1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23DD2" w14:textId="5D54D05C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12A7CB4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ECFF2" w14:textId="709052B2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333,500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467D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FF81" w14:textId="55883FE4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35EC663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DAB96" w14:textId="3E0D85C5" w:rsidR="00E162EA" w:rsidRPr="00194ECD" w:rsidRDefault="00F95820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293,749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A1B6" w14:textId="77777777" w:rsidR="00E162EA" w:rsidRPr="00194ECD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6034A5A5" w14:textId="4302A407" w:rsidR="00E162EA" w:rsidRPr="00194ECD" w:rsidRDefault="00E162EA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19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EC3A5AC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A58F" w14:textId="575B89BE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0BE8" w14:textId="77777777" w:rsidR="00E162EA" w:rsidRPr="00194ECD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09C85" w14:textId="00600F06" w:rsidR="00E162EA" w:rsidRPr="00194ECD" w:rsidRDefault="00C426FF" w:rsidP="00C4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(2</w:t>
            </w:r>
            <w:r w:rsidR="00F95820" w:rsidRPr="00194ECD">
              <w:rPr>
                <w:rFonts w:asciiTheme="minorHAnsi" w:hAnsiTheme="minorHAnsi" w:cstheme="minorHAnsi"/>
                <w:sz w:val="22"/>
                <w:szCs w:val="22"/>
              </w:rPr>
              <w:t>34,999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80F8" w14:textId="77777777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7E16" w14:textId="1EF56CBC" w:rsidR="00E162EA" w:rsidRPr="00194ECD" w:rsidRDefault="00E162EA" w:rsidP="00E16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(58</w:t>
            </w:r>
            <w:r w:rsidR="00F95820" w:rsidRPr="00194ECD">
              <w:rPr>
                <w:rFonts w:asciiTheme="minorHAnsi" w:hAnsiTheme="minorHAnsi" w:cstheme="minorHAnsi"/>
                <w:sz w:val="22"/>
                <w:szCs w:val="22"/>
              </w:rPr>
              <w:t>,750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54B0396" w14:textId="77777777" w:rsidR="00E162EA" w:rsidRPr="00194ECD" w:rsidRDefault="00E162EA" w:rsidP="00E162E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19D5530F" w14:textId="18D9245D" w:rsidR="00E162EA" w:rsidRPr="00194ECD" w:rsidRDefault="00E162EA" w:rsidP="0068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28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8D6B95" w:rsidRPr="00194ECD" w14:paraId="41F6FCAB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4E19" w14:textId="77777777" w:rsidR="008D6B95" w:rsidRPr="00194ECD" w:rsidRDefault="008D6B95" w:rsidP="008D6B95">
            <w:pPr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บริษัท ลอคบอกซ์ กรุ๊ป จำกัด</w:t>
            </w:r>
          </w:p>
          <w:p w14:paraId="40BE7F4E" w14:textId="7C03953A" w:rsidR="00581C41" w:rsidRPr="00194ECD" w:rsidRDefault="00581C41" w:rsidP="008D6B95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7.3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6726974B" w14:textId="657C98D9" w:rsidR="008D6B95" w:rsidRPr="00194ECD" w:rsidRDefault="008D6B95" w:rsidP="008D6B95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ให้บริการเช่าตู้ล็อคเกอร์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70EC8" w14:textId="102188F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F622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4A46" w14:textId="020A3336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B3F23B0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902FC" w14:textId="4EFB1212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131,400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548B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078C" w14:textId="5DB6DB82" w:rsidR="008D6B95" w:rsidRPr="00194ECD" w:rsidRDefault="00810D4A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180,143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2A88C2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D60E7" w14:textId="053F977C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131,400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635F" w14:textId="77777777" w:rsidR="008D6B95" w:rsidRPr="00194ECD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34F00B41" w14:textId="3C70972B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48,74</w:t>
            </w:r>
            <w:r w:rsidR="000E2006"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EC8AFC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CE599" w14:textId="71412DB8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108C1" w14:textId="77777777" w:rsidR="008D6B95" w:rsidRPr="00194ECD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BCB6" w14:textId="22A27122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981D7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6C1FE" w14:textId="4CDAF79F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DACD92F" w14:textId="77777777" w:rsidR="008D6B95" w:rsidRPr="00194ECD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5B14A47C" w14:textId="09FF1BBC" w:rsidR="008D6B95" w:rsidRPr="00194ECD" w:rsidRDefault="00215072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180,14</w:t>
            </w:r>
            <w:r w:rsidR="000E2006"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8D6B95" w:rsidRPr="00194ECD" w14:paraId="3D220074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4A6A0" w14:textId="77777777" w:rsidR="008D6B95" w:rsidRPr="00194ECD" w:rsidRDefault="008D6B95" w:rsidP="008D6B95">
            <w:pPr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บริษัท ลอคบอกซ์ เวนเจอร์ส</w:t>
            </w:r>
          </w:p>
          <w:p w14:paraId="1D6D5A2C" w14:textId="7CD8A830" w:rsidR="00581C41" w:rsidRPr="00194ECD" w:rsidRDefault="00581C41" w:rsidP="008D6B95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7.3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7290A6D" w14:textId="00C8E595" w:rsidR="008D6B95" w:rsidRPr="00194ECD" w:rsidRDefault="008D6B95" w:rsidP="008D6B95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ให้บริการเช่าตู้ล็อคเกอร์ ให้เช่าพื้นที่ขายของ และพื้นที่โฆษณา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1B32A" w14:textId="37237F3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3B9C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91FC" w14:textId="47062FC4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B3740DE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7A10" w14:textId="05BAF4F8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131,400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78391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F1DA7" w14:textId="3DB18FCC" w:rsidR="008D6B95" w:rsidRPr="00194ECD" w:rsidRDefault="00810D4A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132,650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C1708D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A5D2" w14:textId="6A84EB90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131,400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11F8A" w14:textId="77777777" w:rsidR="008D6B95" w:rsidRPr="00194ECD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3BD3B817" w14:textId="47907EEC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4A24B8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82EE" w14:textId="5E2832AE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C75E" w14:textId="77777777" w:rsidR="008D6B95" w:rsidRPr="00194ECD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31FF" w14:textId="10FAE211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DD1A" w14:textId="77777777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C03A3" w14:textId="03BF5A8E" w:rsidR="008D6B95" w:rsidRPr="00194ECD" w:rsidRDefault="008D6B95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8047236" w14:textId="77777777" w:rsidR="008D6B95" w:rsidRPr="00194ECD" w:rsidRDefault="008D6B95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7D9E4DF7" w14:textId="6E91C55A" w:rsidR="008D6B95" w:rsidRPr="00194ECD" w:rsidRDefault="00215072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132,650</w:t>
            </w:r>
          </w:p>
        </w:tc>
      </w:tr>
      <w:tr w:rsidR="00F85E80" w:rsidRPr="00194ECD" w14:paraId="447202E1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E1AF4" w14:textId="77777777" w:rsidR="00F85E80" w:rsidRPr="00194ECD" w:rsidRDefault="00F85E80" w:rsidP="008D6B95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262CD297" w14:textId="77777777" w:rsidR="00F85E80" w:rsidRPr="00194ECD" w:rsidRDefault="00F85E80" w:rsidP="008D6B9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7BD6E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ADEE1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473C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19ABF69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E74C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F4BBD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7889" w14:textId="77777777" w:rsidR="00F85E80" w:rsidRPr="00194ECD" w:rsidRDefault="00F85E80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97208BE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4D4C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02224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647AAE7F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851BDF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B1CC4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B747A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04E1B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116DB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6C079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B2D7F7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6914223A" w14:textId="77777777" w:rsidR="00F85E80" w:rsidRPr="00194ECD" w:rsidRDefault="00F85E80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E80" w:rsidRPr="00194ECD" w14:paraId="2BA717CF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20B8" w14:textId="77777777" w:rsidR="00F85E80" w:rsidRPr="00194ECD" w:rsidRDefault="00F85E80" w:rsidP="008D6B95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52023824" w14:textId="77777777" w:rsidR="00F85E80" w:rsidRPr="00194ECD" w:rsidRDefault="00F85E80" w:rsidP="008D6B9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9C50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97DBA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95284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42F54DD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83FD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7BB7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1085" w14:textId="77777777" w:rsidR="00F85E80" w:rsidRPr="00194ECD" w:rsidRDefault="00F85E80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088DAA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9A50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FA396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4A7397FE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9AD7B2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9B23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94E88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6F74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EA0E3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05F3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0B3FAD1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03A9FEF8" w14:textId="77777777" w:rsidR="00F85E80" w:rsidRPr="00194ECD" w:rsidRDefault="00F85E80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E80" w:rsidRPr="00194ECD" w14:paraId="23E631E9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5D03" w14:textId="77777777" w:rsidR="00F85E80" w:rsidRPr="00194ECD" w:rsidRDefault="00F85E80" w:rsidP="008D6B95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47130BF7" w14:textId="77777777" w:rsidR="00F85E80" w:rsidRPr="00194ECD" w:rsidRDefault="00F85E80" w:rsidP="008D6B9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CE55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7748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EE48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7EC1400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27A7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621D6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E55C" w14:textId="77777777" w:rsidR="00F85E80" w:rsidRPr="00194ECD" w:rsidRDefault="00F85E80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BA7D35E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46190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FB5CA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1DEDF67A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1575F8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B8828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330F0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928D2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04FD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C2BC4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957A71E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02B2E41F" w14:textId="77777777" w:rsidR="00F85E80" w:rsidRPr="00194ECD" w:rsidRDefault="00F85E80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5E80" w:rsidRPr="00194ECD" w14:paraId="65A737CD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09CB" w14:textId="38E12530" w:rsidR="00F85E80" w:rsidRPr="00194ECD" w:rsidRDefault="00F85E80" w:rsidP="00F85E80">
            <w:pPr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lastRenderedPageBreak/>
              <w:t>บริษัท สบาย พอซ จำกัด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6B75639F" w14:textId="77E08EBD" w:rsidR="00F85E80" w:rsidRPr="00194ECD" w:rsidRDefault="00F85E80" w:rsidP="008D6B9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ให้บริการระบบ </w:t>
            </w:r>
            <w:r w:rsidRPr="00194ECD">
              <w:rPr>
                <w:rFonts w:asciiTheme="minorHAnsi" w:hAnsiTheme="minorHAnsi"/>
                <w:sz w:val="22"/>
                <w:szCs w:val="22"/>
              </w:rPr>
              <w:t>POS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B16B" w14:textId="3553C5D4" w:rsidR="00F85E80" w:rsidRPr="00194ECD" w:rsidRDefault="00545B7D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99</w:t>
            </w:r>
            <w:r w:rsidR="00F85E80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.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03A7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2F6D5" w14:textId="35E28265" w:rsidR="00F85E80" w:rsidRPr="00194ECD" w:rsidRDefault="00705776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</w:rPr>
              <w:t>99</w:t>
            </w:r>
            <w:r w:rsidR="00F85E80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.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</w:rPr>
              <w:t>99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9A42910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822ED" w14:textId="12360B84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28,550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0CF51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1B82" w14:textId="3E850257" w:rsidR="00F85E80" w:rsidRPr="00194ECD" w:rsidRDefault="00F85E80" w:rsidP="0081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19,583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1823634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6128C" w14:textId="04407AEA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0B4BD9" w:rsidRPr="00194EC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B4BD9" w:rsidRPr="00194ECD">
              <w:rPr>
                <w:rFonts w:asciiTheme="minorHAnsi" w:hAnsiTheme="minorHAnsi" w:cstheme="minorHAnsi"/>
                <w:sz w:val="22"/>
                <w:szCs w:val="22"/>
              </w:rPr>
              <w:t>213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284C4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14:paraId="2E0C149E" w14:textId="2A5C664F" w:rsidR="00F85E80" w:rsidRPr="00194ECD" w:rsidRDefault="00F85E80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19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7FBAD5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3127" w14:textId="355ACFDF" w:rsidR="00F85E80" w:rsidRPr="00194ECD" w:rsidRDefault="00F85E80" w:rsidP="00F8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0B4BD9" w:rsidRPr="00194EC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B4BD9" w:rsidRPr="00194ECD">
              <w:rPr>
                <w:rFonts w:asciiTheme="minorHAnsi" w:hAnsiTheme="minorHAnsi" w:cstheme="minorHAnsi"/>
                <w:sz w:val="22"/>
                <w:szCs w:val="22"/>
              </w:rPr>
              <w:t>630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92B7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3F62" w14:textId="3B4AF47B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688B1" w14:textId="77777777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ABF7" w14:textId="4591D7FE" w:rsidR="00F85E80" w:rsidRPr="00194ECD" w:rsidRDefault="00F85E80" w:rsidP="008D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5600F61" w14:textId="77777777" w:rsidR="00F85E80" w:rsidRPr="00194ECD" w:rsidRDefault="00F85E80" w:rsidP="008D6B9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14:paraId="213ABE67" w14:textId="74A85702" w:rsidR="00F85E80" w:rsidRPr="00194ECD" w:rsidRDefault="00F85E80" w:rsidP="00215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19,583</w:t>
            </w:r>
          </w:p>
        </w:tc>
      </w:tr>
      <w:tr w:rsidR="000E2006" w:rsidRPr="00194ECD" w14:paraId="006953E9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48572" w14:textId="7617A2E7" w:rsidR="000E2006" w:rsidRPr="00194ECD" w:rsidRDefault="000E2006" w:rsidP="000E2006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เงินลงทุนในบริษัทย่อยอื่น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ๆ ที่ไม่มี</w:t>
            </w:r>
          </w:p>
          <w:p w14:paraId="20917BD9" w14:textId="45F3993D" w:rsidR="000E2006" w:rsidRPr="00194ECD" w:rsidRDefault="000E2006" w:rsidP="000E2006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รายการเคลื่อนไหวในระหว่างงวด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848ED28" w14:textId="6A76A65E" w:rsidR="000E2006" w:rsidRPr="00194ECD" w:rsidRDefault="000E2006" w:rsidP="000E2006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EC948" w14:textId="64D95630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C05F" w14:textId="77777777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E808" w14:textId="00CC5AD0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74E6DD9" w14:textId="77777777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6D8E9BC" w14:textId="3AC49C34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A8BAB36" w14:textId="77777777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B340F42" w14:textId="23A94B0A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108" w:right="-622" w:firstLine="6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73A2C3E" w14:textId="77777777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03B7C" w14:textId="2783FF15" w:rsidR="000E2006" w:rsidRPr="00194ECD" w:rsidRDefault="000B4BD9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  <w:tab w:val="decimal" w:pos="620"/>
              </w:tabs>
              <w:ind w:right="1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1,981,507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F2A5" w14:textId="77777777" w:rsidR="000E2006" w:rsidRPr="00194ECD" w:rsidRDefault="000E2006" w:rsidP="000E20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75B50" w14:textId="341E6B15" w:rsidR="000E2006" w:rsidRPr="00194ECD" w:rsidRDefault="000E2006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191" w:hanging="7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C6EED2" w14:textId="77777777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4C834" w14:textId="0DFEC3DF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4B89" w14:textId="77777777" w:rsidR="000E2006" w:rsidRPr="00194ECD" w:rsidRDefault="000E2006" w:rsidP="000E20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75AD" w14:textId="01AD012E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E3C72" w14:textId="77777777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1D001" w14:textId="6512F9E8" w:rsidR="000E2006" w:rsidRPr="00194ECD" w:rsidRDefault="000E2006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55BA76" w14:textId="77777777" w:rsidR="000E2006" w:rsidRPr="00194ECD" w:rsidRDefault="000E2006" w:rsidP="000E200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F23B2" w14:textId="3AFBABBD" w:rsidR="000E2006" w:rsidRPr="00194ECD" w:rsidRDefault="000B4BD9" w:rsidP="000E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E2006"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981</w:t>
            </w:r>
            <w:r w:rsidR="000E2006"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507</w:t>
            </w:r>
          </w:p>
        </w:tc>
      </w:tr>
      <w:tr w:rsidR="00A25B8A" w:rsidRPr="00194ECD" w14:paraId="719F8235" w14:textId="77777777" w:rsidTr="007F2157">
        <w:trPr>
          <w:cantSplit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C904" w14:textId="77777777" w:rsidR="00A25B8A" w:rsidRPr="00194ECD" w:rsidRDefault="00A25B8A" w:rsidP="00A25B8A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</w:tcPr>
          <w:p w14:paraId="0F608137" w14:textId="77777777" w:rsidR="00A25B8A" w:rsidRPr="00194ECD" w:rsidRDefault="00A25B8A" w:rsidP="00A25B8A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C5EB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7EEC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3E033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35CF4C5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0270726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4A37FC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3E52B010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3936C6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F6FF0D" w14:textId="754BCF25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3,153,776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38D9B" w14:textId="77777777" w:rsidR="00A25B8A" w:rsidRPr="00194ECD" w:rsidRDefault="00A25B8A" w:rsidP="00A25B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C651F" w14:textId="13941A7D" w:rsidR="00A25B8A" w:rsidRPr="00194ECD" w:rsidRDefault="008665F3" w:rsidP="0086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49,993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C405318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08ADF" w14:textId="00492B0A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1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(2</w:t>
            </w:r>
            <w:r w:rsidR="000B4BD9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73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0B4BD9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440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6DF9" w14:textId="77777777" w:rsidR="00A25B8A" w:rsidRPr="00194ECD" w:rsidRDefault="00A25B8A" w:rsidP="00A25B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39E95" w14:textId="5D196EB2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(234,999)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78BA6" w14:textId="77777777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55120" w14:textId="4AD76CA4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(58,750)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55E8BB" w14:textId="77777777" w:rsidR="00A25B8A" w:rsidRPr="00194ECD" w:rsidRDefault="00A25B8A" w:rsidP="00A25B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E18F1" w14:textId="1B070291" w:rsidR="00A25B8A" w:rsidRPr="00194ECD" w:rsidRDefault="00A25B8A" w:rsidP="00A25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2,6</w:t>
            </w:r>
            <w:r w:rsidR="000B4BD9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36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0B4BD9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580</w:t>
            </w:r>
          </w:p>
        </w:tc>
      </w:tr>
    </w:tbl>
    <w:p w14:paraId="536113E4" w14:textId="77777777" w:rsidR="00F844C9" w:rsidRPr="00194ECD" w:rsidRDefault="00F844C9" w:rsidP="007B34D8">
      <w:pPr>
        <w:pStyle w:val="BodyText2"/>
        <w:ind w:left="540"/>
        <w:rPr>
          <w:rFonts w:asciiTheme="minorHAnsi" w:hAnsiTheme="minorHAnsi"/>
          <w:lang w:val="en-US"/>
        </w:rPr>
      </w:pPr>
    </w:p>
    <w:p w14:paraId="3E2BA8B6" w14:textId="2B0E01A0" w:rsidR="007B34D8" w:rsidRPr="00194ECD" w:rsidRDefault="007B34D8" w:rsidP="007B34D8">
      <w:pPr>
        <w:pStyle w:val="BodyText2"/>
        <w:ind w:left="540"/>
        <w:rPr>
          <w:rFonts w:asciiTheme="minorHAnsi" w:hAnsiTheme="minorHAnsi"/>
          <w:lang w:val="en-US"/>
        </w:rPr>
      </w:pPr>
      <w:r w:rsidRPr="00194ECD">
        <w:rPr>
          <w:rFonts w:asciiTheme="minorHAnsi" w:hAnsiTheme="minorHAnsi"/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121DCD96" w14:textId="77777777" w:rsidR="00C32463" w:rsidRPr="00194ECD" w:rsidRDefault="00C32463" w:rsidP="00C32463">
      <w:pPr>
        <w:pStyle w:val="BodyText2"/>
        <w:rPr>
          <w:rFonts w:asciiTheme="minorHAnsi" w:hAnsiTheme="minorHAnsi" w:cstheme="minorHAnsi"/>
          <w:lang w:val="en-US"/>
        </w:rPr>
        <w:sectPr w:rsidR="00C32463" w:rsidRPr="00194ECD" w:rsidSect="0029369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AB195D8" w14:textId="298B67A5" w:rsidR="00D663FB" w:rsidRPr="00194ECD" w:rsidRDefault="00D663FB" w:rsidP="00D6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0"/>
        <w:jc w:val="thaiDistribute"/>
        <w:rPr>
          <w:rFonts w:asciiTheme="minorHAnsi" w:eastAsia="Calibri" w:hAnsiTheme="minorHAnsi" w:cstheme="minorHAnsi"/>
          <w:i/>
          <w:iCs/>
          <w:sz w:val="30"/>
          <w:szCs w:val="30"/>
          <w:cs/>
        </w:rPr>
      </w:pPr>
      <w:r w:rsidRPr="00194ECD"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  <w:lastRenderedPageBreak/>
        <w:t>7.1</w:t>
      </w:r>
      <w:r w:rsidRPr="00194ECD">
        <w:rPr>
          <w:rFonts w:asciiTheme="minorHAnsi" w:eastAsia="Calibri" w:hAnsiTheme="minorHAnsi" w:cstheme="minorHAnsi" w:hint="cs"/>
          <w:i/>
          <w:iCs/>
          <w:sz w:val="30"/>
          <w:szCs w:val="30"/>
          <w:cs/>
          <w:lang w:val="en-GB"/>
        </w:rPr>
        <w:t xml:space="preserve">) </w:t>
      </w:r>
      <w:r w:rsidRPr="00194ECD">
        <w:rPr>
          <w:rFonts w:asciiTheme="minorHAnsi" w:eastAsia="Calibri" w:hAnsiTheme="minorHAnsi"/>
          <w:i/>
          <w:iCs/>
          <w:sz w:val="30"/>
          <w:szCs w:val="30"/>
          <w:cs/>
        </w:rPr>
        <w:t>บริษัท พลัส เทค อินโนเวชั่น</w:t>
      </w:r>
      <w:r w:rsidRPr="00194ECD">
        <w:rPr>
          <w:rFonts w:asciiTheme="minorHAnsi" w:eastAsia="Calibri" w:hAnsiTheme="minorHAnsi" w:cstheme="minorHAnsi" w:hint="cs"/>
          <w:i/>
          <w:iCs/>
          <w:sz w:val="30"/>
          <w:szCs w:val="30"/>
          <w:cs/>
        </w:rPr>
        <w:t xml:space="preserve"> </w:t>
      </w:r>
      <w:r w:rsidRPr="00194ECD">
        <w:rPr>
          <w:rFonts w:asciiTheme="minorHAnsi" w:eastAsia="Calibri" w:hAnsiTheme="minorHAnsi"/>
          <w:i/>
          <w:iCs/>
          <w:sz w:val="30"/>
          <w:szCs w:val="30"/>
          <w:cs/>
        </w:rPr>
        <w:t>จำกัด (มหาชน)</w:t>
      </w:r>
      <w:r w:rsidRPr="00194ECD">
        <w:rPr>
          <w:rFonts w:asciiTheme="minorHAnsi" w:eastAsia="Calibri" w:hAnsiTheme="minorHAnsi" w:cstheme="minorHAnsi" w:hint="cs"/>
          <w:i/>
          <w:iCs/>
          <w:sz w:val="30"/>
          <w:szCs w:val="30"/>
          <w:cs/>
        </w:rPr>
        <w:t xml:space="preserve"> </w:t>
      </w:r>
    </w:p>
    <w:p w14:paraId="6B4808C0" w14:textId="77777777" w:rsidR="00D663FB" w:rsidRPr="00194ECD" w:rsidRDefault="00D663FB" w:rsidP="00CE6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0"/>
        <w:jc w:val="thaiDistribute"/>
        <w:rPr>
          <w:rFonts w:asciiTheme="minorHAnsi" w:eastAsia="Calibri" w:hAnsiTheme="minorHAnsi" w:cstheme="minorHAnsi"/>
          <w:sz w:val="30"/>
          <w:szCs w:val="30"/>
        </w:rPr>
      </w:pPr>
    </w:p>
    <w:p w14:paraId="20967C53" w14:textId="6CE499D4" w:rsidR="006842FA" w:rsidRPr="00194ECD" w:rsidRDefault="00084722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Theme="minorHAnsi" w:eastAsia="Calibri" w:hAnsiTheme="minorHAnsi"/>
          <w:sz w:val="30"/>
          <w:szCs w:val="30"/>
          <w:lang w:val="en-GB"/>
        </w:rPr>
      </w:pP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เมื่อวันที่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16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มิถุนายน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2568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ที่ประชุมวิสามัญผู้ถือหุ้นของบริษัท พลัส เทค อินโนเวชั่น จำกัด (มหาชน) ซึ่งเป็นบริษัทย่อยของบริษัท ได้มีมติอนุมัติให้มีการจัดสรรหุ้นสามัญเพิ่มทุนจำนวนไม่เกิน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122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.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4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ล้านหุ้น มูลค่าที่ตราไว้หุ้นละ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.</w:t>
      </w:r>
      <w:r w:rsidR="009434E4" w:rsidRPr="00194ECD">
        <w:rPr>
          <w:rFonts w:asciiTheme="minorHAnsi" w:eastAsia="Calibri" w:hAnsiTheme="minorHAnsi"/>
          <w:sz w:val="30"/>
          <w:szCs w:val="30"/>
          <w:lang w:val="en-GB"/>
        </w:rPr>
        <w:t>0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ให้แก่ผู้ถือหุ้นเดิมตามสัดส่วนการถือหุ้น โดยเสนอขายในอัตราส่วน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2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หุ้นเดิม ต่อ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หุ้นใหม่ ในราคาหุ้นละ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.</w:t>
      </w:r>
      <w:r w:rsidR="009434E4" w:rsidRPr="00194ECD">
        <w:rPr>
          <w:rFonts w:asciiTheme="minorHAnsi" w:eastAsia="Calibri" w:hAnsiTheme="minorHAnsi"/>
          <w:sz w:val="30"/>
          <w:szCs w:val="30"/>
          <w:lang w:val="en-GB"/>
        </w:rPr>
        <w:t>0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 xml:space="preserve"> 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ณ วันที่</w:t>
      </w:r>
      <w:r w:rsidR="000E7D7F" w:rsidRPr="00194ECD">
        <w:rPr>
          <w:rFonts w:asciiTheme="majorHAnsi" w:hAnsiTheme="majorHAnsi" w:hint="cs"/>
          <w:sz w:val="30"/>
          <w:szCs w:val="30"/>
          <w:cs/>
        </w:rPr>
        <w:t>งบการเงินระหว่างกาลนี้ได้รับอนุมัติ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บริษัทย่อยดังกล่าวได้ดำเนินการเพิ่มทุนดังกล่าวเสร็จสิ้นแล้ว</w:t>
      </w:r>
    </w:p>
    <w:p w14:paraId="710FA82C" w14:textId="77777777" w:rsidR="00084722" w:rsidRPr="00194ECD" w:rsidRDefault="00084722" w:rsidP="0068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2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282E44D9" w14:textId="6FD8E997" w:rsidR="00084722" w:rsidRPr="00194ECD" w:rsidRDefault="00084722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Theme="minorHAnsi" w:eastAsia="Calibri" w:hAnsiTheme="minorHAnsi" w:cstheme="minorHAnsi"/>
          <w:sz w:val="30"/>
          <w:szCs w:val="30"/>
          <w:lang w:val="en-GB"/>
        </w:rPr>
      </w:pP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ตลาดหลักทรัพย์แห่งประเทศไทย (“</w:t>
      </w:r>
      <w:r w:rsidRPr="00194ECD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SET”) 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ประกาศขึ้นเครื่องหมาย </w:t>
      </w:r>
      <w:r w:rsidR="00711935" w:rsidRPr="00194ECD">
        <w:rPr>
          <w:rFonts w:asciiTheme="minorHAnsi" w:eastAsia="Calibri" w:hAnsiTheme="minorHAnsi"/>
          <w:sz w:val="30"/>
          <w:szCs w:val="30"/>
        </w:rPr>
        <w:t xml:space="preserve">“SP” (Trading Suspension) </w:t>
      </w:r>
      <w:r w:rsidR="00711935" w:rsidRPr="00194ECD">
        <w:rPr>
          <w:rFonts w:asciiTheme="minorHAnsi" w:eastAsia="Calibri" w:hAnsiTheme="minorHAnsi" w:hint="cs"/>
          <w:sz w:val="30"/>
          <w:szCs w:val="30"/>
          <w:cs/>
        </w:rPr>
        <w:t xml:space="preserve">และ 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“</w:t>
      </w:r>
      <w:r w:rsidRPr="00194ECD">
        <w:rPr>
          <w:rFonts w:asciiTheme="minorHAnsi" w:eastAsia="Calibri" w:hAnsiTheme="minorHAnsi" w:cstheme="minorHAnsi"/>
          <w:sz w:val="30"/>
          <w:szCs w:val="30"/>
          <w:lang w:val="en-GB"/>
        </w:rPr>
        <w:t>C</w:t>
      </w:r>
      <w:r w:rsidR="00A7559B" w:rsidRPr="00194ECD">
        <w:rPr>
          <w:rFonts w:asciiTheme="minorHAnsi" w:eastAsia="Calibri" w:hAnsiTheme="minorHAnsi" w:cstheme="minorHAnsi"/>
          <w:sz w:val="30"/>
          <w:szCs w:val="30"/>
          <w:lang w:val="en-GB"/>
        </w:rPr>
        <w:t>B</w:t>
      </w:r>
      <w:r w:rsidRPr="00194ECD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” </w:t>
      </w:r>
      <w:r w:rsidR="007331D0" w:rsidRPr="00194ECD">
        <w:rPr>
          <w:rFonts w:asciiTheme="minorHAnsi" w:eastAsia="Calibri" w:hAnsiTheme="minorHAnsi" w:cstheme="minorHAnsi"/>
          <w:sz w:val="30"/>
          <w:szCs w:val="30"/>
          <w:lang w:val="en-GB"/>
        </w:rPr>
        <w:br/>
      </w:r>
      <w:r w:rsidRPr="00194ECD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(Caution - </w:t>
      </w:r>
      <w:r w:rsidR="00711935" w:rsidRPr="00194ECD">
        <w:rPr>
          <w:rFonts w:asciiTheme="minorHAnsi" w:eastAsia="Calibri" w:hAnsiTheme="minorHAnsi" w:cstheme="minorHAnsi"/>
          <w:sz w:val="30"/>
          <w:szCs w:val="30"/>
          <w:lang w:val="en-GB"/>
        </w:rPr>
        <w:t>Business</w:t>
      </w:r>
      <w:r w:rsidRPr="00194ECD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) 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ให้หลักทรัพย์ของบริษัทย่อย เนื่องจากบริษัทย่อยดังกล่าว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="00711935" w:rsidRPr="00194ECD">
        <w:rPr>
          <w:rFonts w:asciiTheme="minorHAnsi" w:eastAsia="Calibri" w:hAnsiTheme="minorHAnsi" w:hint="cs"/>
          <w:sz w:val="30"/>
          <w:szCs w:val="30"/>
          <w:cs/>
          <w:lang w:val="en-GB"/>
        </w:rPr>
        <w:t xml:space="preserve">ต่อเนื่องเป็นเวลามากกว่า </w:t>
      </w:r>
      <w:r w:rsidR="00711935" w:rsidRPr="00194ECD">
        <w:rPr>
          <w:rFonts w:asciiTheme="minorHAnsi" w:eastAsia="Calibri" w:hAnsiTheme="minorHAnsi"/>
          <w:sz w:val="30"/>
          <w:szCs w:val="30"/>
        </w:rPr>
        <w:t xml:space="preserve">1 </w:t>
      </w:r>
      <w:r w:rsidR="00711935" w:rsidRPr="00194ECD">
        <w:rPr>
          <w:rFonts w:asciiTheme="minorHAnsi" w:eastAsia="Calibri" w:hAnsiTheme="minorHAnsi" w:hint="cs"/>
          <w:sz w:val="30"/>
          <w:szCs w:val="30"/>
          <w:cs/>
        </w:rPr>
        <w:t xml:space="preserve">ปี และส่วนของผู้ถือหุ้นมีค่าน้อยกว่าร้อยละ </w:t>
      </w:r>
      <w:r w:rsidR="00711935" w:rsidRPr="00194ECD">
        <w:rPr>
          <w:rFonts w:asciiTheme="minorHAnsi" w:eastAsia="Calibri" w:hAnsiTheme="minorHAnsi"/>
          <w:sz w:val="30"/>
          <w:szCs w:val="30"/>
        </w:rPr>
        <w:t>50</w:t>
      </w:r>
      <w:r w:rsidR="007331D0" w:rsidRPr="00194ECD">
        <w:rPr>
          <w:rFonts w:asciiTheme="minorHAnsi" w:eastAsia="Calibri" w:hAnsiTheme="minorHAnsi"/>
          <w:sz w:val="30"/>
          <w:szCs w:val="30"/>
        </w:rPr>
        <w:t>.00</w:t>
      </w:r>
      <w:r w:rsidR="00711935" w:rsidRPr="00194ECD">
        <w:rPr>
          <w:rFonts w:asciiTheme="minorHAnsi" w:eastAsia="Calibri" w:hAnsiTheme="minorHAnsi"/>
          <w:sz w:val="30"/>
          <w:szCs w:val="30"/>
        </w:rPr>
        <w:t xml:space="preserve"> </w:t>
      </w:r>
      <w:r w:rsidR="00711935" w:rsidRPr="00194ECD">
        <w:rPr>
          <w:rFonts w:asciiTheme="minorHAnsi" w:eastAsia="Calibri" w:hAnsiTheme="minorHAnsi" w:hint="cs"/>
          <w:sz w:val="30"/>
          <w:szCs w:val="30"/>
          <w:cs/>
        </w:rPr>
        <w:t>ของทุนชำระแล้ว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 xml:space="preserve"> 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ซึ่ง</w:t>
      </w:r>
      <w:r w:rsidR="00711935" w:rsidRPr="00194ECD">
        <w:rPr>
          <w:rFonts w:asciiTheme="minorHAnsi" w:eastAsia="Calibri" w:hAnsiTheme="minorHAnsi" w:hint="cs"/>
          <w:sz w:val="30"/>
          <w:szCs w:val="30"/>
          <w:cs/>
          <w:lang w:val="en-GB"/>
        </w:rPr>
        <w:t>บริษัทย่อย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ยังดำเนินการ</w:t>
      </w:r>
      <w:r w:rsidR="00267B5D" w:rsidRPr="00194ECD">
        <w:rPr>
          <w:rFonts w:asciiTheme="minorHAnsi" w:eastAsia="Calibri" w:hAnsiTheme="minorHAnsi" w:hint="cs"/>
          <w:sz w:val="30"/>
          <w:szCs w:val="30"/>
          <w:cs/>
          <w:lang w:val="en-GB"/>
        </w:rPr>
        <w:t>แก้ไข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>ไม่แล้วเสร็จ ณ วันที่</w:t>
      </w:r>
      <w:r w:rsidR="007331D0" w:rsidRPr="00194ECD">
        <w:rPr>
          <w:rFonts w:asciiTheme="minorHAnsi" w:eastAsia="Calibri" w:hAnsiTheme="minorHAnsi"/>
          <w:sz w:val="30"/>
          <w:szCs w:val="30"/>
          <w:lang w:val="en-GB"/>
        </w:rPr>
        <w:t xml:space="preserve">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 xml:space="preserve">30 </w:t>
      </w:r>
      <w:r w:rsidRPr="00194ECD">
        <w:rPr>
          <w:rFonts w:asciiTheme="minorHAnsi" w:eastAsia="Calibri" w:hAnsiTheme="minorHAnsi"/>
          <w:sz w:val="30"/>
          <w:szCs w:val="30"/>
          <w:cs/>
          <w:lang w:val="en-GB"/>
        </w:rPr>
        <w:t xml:space="preserve">มิถุนายน </w:t>
      </w:r>
      <w:r w:rsidRPr="00194ECD">
        <w:rPr>
          <w:rFonts w:asciiTheme="minorHAnsi" w:eastAsia="Calibri" w:hAnsiTheme="minorHAnsi"/>
          <w:sz w:val="30"/>
          <w:szCs w:val="30"/>
          <w:lang w:val="en-GB"/>
        </w:rPr>
        <w:t>2568</w:t>
      </w:r>
    </w:p>
    <w:p w14:paraId="24B8DDB4" w14:textId="77777777" w:rsidR="00084722" w:rsidRPr="00194ECD" w:rsidRDefault="00084722" w:rsidP="0068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2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7B83113B" w14:textId="4320C936" w:rsidR="006842FA" w:rsidRPr="00194ECD" w:rsidRDefault="00D663FB" w:rsidP="0068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20"/>
        <w:rPr>
          <w:rFonts w:asciiTheme="minorHAnsi" w:eastAsia="Calibri" w:hAnsiTheme="minorHAnsi"/>
          <w:i/>
          <w:iCs/>
          <w:sz w:val="30"/>
          <w:szCs w:val="30"/>
          <w:lang w:val="en-GB"/>
        </w:rPr>
      </w:pPr>
      <w:r w:rsidRPr="00194ECD"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  <w:t>7.</w:t>
      </w:r>
      <w:r w:rsidR="00FD7982" w:rsidRPr="00194ECD"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  <w:t>2</w:t>
      </w:r>
      <w:r w:rsidRPr="00194ECD">
        <w:rPr>
          <w:rFonts w:asciiTheme="minorHAnsi" w:eastAsia="Calibri" w:hAnsiTheme="minorHAnsi" w:cstheme="minorHAnsi" w:hint="cs"/>
          <w:i/>
          <w:iCs/>
          <w:sz w:val="30"/>
          <w:szCs w:val="30"/>
          <w:cs/>
          <w:lang w:val="en-GB"/>
        </w:rPr>
        <w:t xml:space="preserve">) </w:t>
      </w:r>
      <w:r w:rsidR="00040372" w:rsidRPr="00194ECD">
        <w:rPr>
          <w:rFonts w:asciiTheme="minorHAnsi" w:eastAsia="Calibri" w:hAnsiTheme="minorHAnsi"/>
          <w:i/>
          <w:iCs/>
          <w:sz w:val="30"/>
          <w:szCs w:val="30"/>
          <w:cs/>
          <w:lang w:val="en-GB"/>
        </w:rPr>
        <w:t>บริษัท สบาย มันนี่ จำกัด</w:t>
      </w:r>
    </w:p>
    <w:p w14:paraId="13DC34CE" w14:textId="77777777" w:rsidR="00040372" w:rsidRPr="00194ECD" w:rsidRDefault="00040372" w:rsidP="0004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0"/>
        <w:jc w:val="thaiDistribute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4544BEC2" w14:textId="0F89CA9C" w:rsidR="00050D8E" w:rsidRPr="00194ECD" w:rsidRDefault="00050D8E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94EC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C2EA1" w:rsidRPr="00194ECD">
        <w:rPr>
          <w:rFonts w:ascii="Angsana New" w:hAnsi="Angsana New"/>
          <w:sz w:val="30"/>
          <w:szCs w:val="30"/>
        </w:rPr>
        <w:t>2</w:t>
      </w:r>
      <w:r w:rsidR="000144A1" w:rsidRPr="00194ECD">
        <w:rPr>
          <w:rFonts w:ascii="Angsana New" w:hAnsi="Angsana New"/>
          <w:sz w:val="30"/>
          <w:szCs w:val="30"/>
        </w:rPr>
        <w:t>8</w:t>
      </w:r>
      <w:r w:rsidR="00AC2EA1" w:rsidRPr="00194ECD">
        <w:rPr>
          <w:rFonts w:ascii="Angsana New" w:hAnsi="Angsana New"/>
          <w:sz w:val="30"/>
          <w:szCs w:val="30"/>
        </w:rPr>
        <w:t xml:space="preserve"> </w:t>
      </w:r>
      <w:r w:rsidR="000144A1" w:rsidRPr="00194EC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94ECD">
        <w:rPr>
          <w:rFonts w:ascii="Angsana New" w:hAnsi="Angsana New"/>
          <w:sz w:val="30"/>
          <w:szCs w:val="30"/>
          <w:cs/>
        </w:rPr>
        <w:t xml:space="preserve"> </w:t>
      </w:r>
      <w:r w:rsidRPr="00194ECD">
        <w:rPr>
          <w:rFonts w:ascii="Angsana New" w:hAnsi="Angsana New"/>
          <w:sz w:val="30"/>
          <w:szCs w:val="30"/>
        </w:rPr>
        <w:t>256</w:t>
      </w:r>
      <w:r w:rsidR="00AC2EA1" w:rsidRPr="00194ECD">
        <w:rPr>
          <w:rFonts w:ascii="Angsana New" w:hAnsi="Angsana New"/>
          <w:sz w:val="30"/>
          <w:szCs w:val="30"/>
        </w:rPr>
        <w:t>8</w:t>
      </w:r>
      <w:r w:rsidRPr="00194EC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ที่ประชุมคณะกรรมการบริษัทมีมติอนุมัติการจำหน่ายเงินลงทุนใน</w:t>
      </w:r>
      <w:r w:rsidR="00AC2EA1" w:rsidRPr="00194ECD">
        <w:rPr>
          <w:rFonts w:ascii="Angsana New" w:hAnsi="Angsana New"/>
          <w:sz w:val="30"/>
          <w:szCs w:val="30"/>
          <w:cs/>
        </w:rPr>
        <w:t>บริษัท สบาย มันนี่ จำกัด</w:t>
      </w:r>
      <w:r w:rsidR="00AC2EA1"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/>
          <w:sz w:val="30"/>
          <w:szCs w:val="30"/>
          <w:cs/>
        </w:rPr>
        <w:t xml:space="preserve">จำนวน </w:t>
      </w:r>
      <w:r w:rsidR="00AC2EA1" w:rsidRPr="00194ECD">
        <w:rPr>
          <w:rFonts w:ascii="Angsana New" w:hAnsi="Angsana New"/>
          <w:sz w:val="30"/>
          <w:szCs w:val="30"/>
        </w:rPr>
        <w:t>30</w:t>
      </w:r>
      <w:r w:rsidR="00830397" w:rsidRPr="00194ECD">
        <w:rPr>
          <w:rFonts w:ascii="Angsana New" w:hAnsi="Angsana New"/>
          <w:sz w:val="30"/>
          <w:szCs w:val="30"/>
        </w:rPr>
        <w:t>.0</w:t>
      </w:r>
      <w:r w:rsidR="00D663FB" w:rsidRPr="00194ECD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94ECD">
        <w:rPr>
          <w:rFonts w:ascii="Angsana New" w:hAnsi="Angsana New"/>
          <w:sz w:val="30"/>
          <w:szCs w:val="30"/>
          <w:cs/>
        </w:rPr>
        <w:t xml:space="preserve">หุ้น หรือคิดเป็นร้อยละ </w:t>
      </w:r>
      <w:r w:rsidRPr="00194ECD">
        <w:rPr>
          <w:rFonts w:ascii="Angsana New" w:hAnsi="Angsana New"/>
          <w:sz w:val="30"/>
          <w:szCs w:val="30"/>
        </w:rPr>
        <w:t>10</w:t>
      </w:r>
      <w:r w:rsidR="00AC2EA1" w:rsidRPr="00194ECD">
        <w:rPr>
          <w:rFonts w:ascii="Angsana New" w:hAnsi="Angsana New"/>
          <w:sz w:val="30"/>
          <w:szCs w:val="30"/>
        </w:rPr>
        <w:t>0</w:t>
      </w:r>
      <w:r w:rsidRPr="00194ECD">
        <w:rPr>
          <w:rFonts w:ascii="Angsana New" w:hAnsi="Angsana New"/>
          <w:sz w:val="30"/>
          <w:szCs w:val="30"/>
        </w:rPr>
        <w:t>.0</w:t>
      </w:r>
      <w:r w:rsidR="007331D0" w:rsidRPr="00194ECD">
        <w:rPr>
          <w:rFonts w:ascii="Angsana New" w:hAnsi="Angsana New"/>
          <w:sz w:val="30"/>
          <w:szCs w:val="30"/>
        </w:rPr>
        <w:t>0</w:t>
      </w:r>
      <w:r w:rsidRPr="00194ECD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</w:p>
    <w:p w14:paraId="17DA1C41" w14:textId="77777777" w:rsidR="00050D8E" w:rsidRPr="00194ECD" w:rsidRDefault="00050D8E" w:rsidP="0010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1B0418" w14:textId="71813A59" w:rsidR="00617F70" w:rsidRPr="00194ECD" w:rsidRDefault="00D663FB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bookmarkStart w:id="5" w:name="_Hlk182481215"/>
      <w:r w:rsidRPr="00194ECD">
        <w:rPr>
          <w:rFonts w:asciiTheme="minorHAnsi" w:hAnsiTheme="minorHAnsi" w:hint="cs"/>
          <w:sz w:val="30"/>
          <w:szCs w:val="30"/>
          <w:cs/>
        </w:rPr>
        <w:t>ในเดือน</w:t>
      </w:r>
      <w:r w:rsidR="00E9382A" w:rsidRPr="00194ECD">
        <w:rPr>
          <w:rFonts w:asciiTheme="minorHAnsi" w:hAnsiTheme="minorHAnsi" w:hint="cs"/>
          <w:sz w:val="30"/>
          <w:szCs w:val="30"/>
          <w:cs/>
        </w:rPr>
        <w:t>เมษายน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</w:rPr>
        <w:t>256</w:t>
      </w:r>
      <w:r w:rsidR="00E9382A" w:rsidRPr="00194ECD">
        <w:rPr>
          <w:rFonts w:asciiTheme="minorHAnsi" w:hAnsiTheme="minorHAnsi"/>
          <w:sz w:val="30"/>
          <w:szCs w:val="30"/>
        </w:rPr>
        <w:t>8</w:t>
      </w:r>
      <w:r w:rsidR="00107E69" w:rsidRPr="00194ECD">
        <w:rPr>
          <w:rFonts w:asciiTheme="minorHAnsi" w:hAnsiTheme="minorHAnsi"/>
          <w:sz w:val="30"/>
          <w:szCs w:val="30"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  <w:cs/>
        </w:rPr>
        <w:t>บริษัทเข้าทำสัญญาซื้อขายหุ้นเพื่อขายเงินลงทุน</w:t>
      </w:r>
      <w:bookmarkEnd w:id="5"/>
      <w:r w:rsidR="00107E69" w:rsidRPr="00194ECD">
        <w:rPr>
          <w:rFonts w:asciiTheme="minorHAnsi" w:hAnsiTheme="minorHAnsi"/>
          <w:sz w:val="30"/>
          <w:szCs w:val="30"/>
          <w:cs/>
        </w:rPr>
        <w:t>ทั้งหมดใน</w:t>
      </w:r>
      <w:r w:rsidR="00E9382A" w:rsidRPr="00194ECD">
        <w:rPr>
          <w:rFonts w:asciiTheme="minorHAnsi" w:hAnsiTheme="minorHAnsi"/>
          <w:sz w:val="30"/>
          <w:szCs w:val="30"/>
          <w:cs/>
        </w:rPr>
        <w:t>บริษัท สบาย มันนี่ จำกัด</w:t>
      </w:r>
      <w:r w:rsidR="00E9382A" w:rsidRPr="00194ECD">
        <w:rPr>
          <w:rFonts w:asciiTheme="minorHAnsi" w:hAnsiTheme="minorHAnsi"/>
          <w:sz w:val="30"/>
          <w:szCs w:val="30"/>
        </w:rPr>
        <w:t xml:space="preserve"> </w:t>
      </w:r>
      <w:r w:rsidR="007331D0" w:rsidRPr="00194ECD">
        <w:rPr>
          <w:rFonts w:asciiTheme="minorHAnsi" w:hAnsiTheme="minorHAnsi"/>
          <w:sz w:val="30"/>
          <w:szCs w:val="30"/>
        </w:rPr>
        <w:br/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จำนวน </w:t>
      </w:r>
      <w:r w:rsidR="00A765DC" w:rsidRPr="00194ECD">
        <w:rPr>
          <w:rFonts w:asciiTheme="minorHAnsi" w:hAnsiTheme="minorHAnsi"/>
          <w:sz w:val="30"/>
          <w:szCs w:val="30"/>
        </w:rPr>
        <w:t>30</w:t>
      </w:r>
      <w:r w:rsidR="00830397" w:rsidRPr="00194ECD">
        <w:rPr>
          <w:rFonts w:asciiTheme="minorHAnsi" w:hAnsiTheme="minorHAnsi"/>
          <w:sz w:val="30"/>
          <w:szCs w:val="30"/>
        </w:rPr>
        <w:t>.0</w:t>
      </w:r>
      <w:r w:rsidR="00107E69" w:rsidRPr="00194ECD">
        <w:rPr>
          <w:rFonts w:asciiTheme="minorHAnsi" w:hAnsiTheme="minorHAnsi"/>
          <w:sz w:val="30"/>
          <w:szCs w:val="30"/>
        </w:rPr>
        <w:t xml:space="preserve"> </w:t>
      </w:r>
      <w:r w:rsidRPr="00194ECD">
        <w:rPr>
          <w:rFonts w:asciiTheme="minorHAnsi" w:hAnsiTheme="minorHAnsi" w:hint="cs"/>
          <w:sz w:val="30"/>
          <w:szCs w:val="30"/>
          <w:cs/>
        </w:rPr>
        <w:t>ล้าน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หุ้น หรือคิดเป็นร้อยละ </w:t>
      </w:r>
      <w:r w:rsidR="00A765DC" w:rsidRPr="00194ECD">
        <w:rPr>
          <w:rFonts w:asciiTheme="minorHAnsi" w:hAnsiTheme="minorHAnsi"/>
          <w:sz w:val="30"/>
          <w:szCs w:val="30"/>
        </w:rPr>
        <w:t>100</w:t>
      </w:r>
      <w:r w:rsidR="00107E69" w:rsidRPr="00194ECD">
        <w:rPr>
          <w:rFonts w:asciiTheme="minorHAnsi" w:hAnsiTheme="minorHAnsi"/>
          <w:sz w:val="30"/>
          <w:szCs w:val="30"/>
        </w:rPr>
        <w:t>.0</w:t>
      </w:r>
      <w:r w:rsidR="007331D0" w:rsidRPr="00194ECD">
        <w:rPr>
          <w:rFonts w:asciiTheme="minorHAnsi" w:hAnsiTheme="minorHAnsi"/>
          <w:sz w:val="30"/>
          <w:szCs w:val="30"/>
        </w:rPr>
        <w:t>0</w:t>
      </w:r>
      <w:r w:rsidR="00107E69" w:rsidRPr="00194ECD">
        <w:rPr>
          <w:rFonts w:asciiTheme="minorHAnsi" w:hAnsiTheme="minorHAnsi"/>
          <w:sz w:val="30"/>
          <w:szCs w:val="30"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  <w:cs/>
        </w:rPr>
        <w:t>ของทุนจด</w:t>
      </w:r>
      <w:r w:rsidR="00107E69" w:rsidRPr="00194ECD">
        <w:rPr>
          <w:rFonts w:asciiTheme="minorHAnsi" w:hAnsiTheme="minorHAnsi" w:hint="cs"/>
          <w:sz w:val="30"/>
          <w:szCs w:val="30"/>
          <w:cs/>
        </w:rPr>
        <w:t>ทะ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เบียน </w:t>
      </w:r>
      <w:r w:rsidR="00CF4FBC" w:rsidRPr="00194ECD">
        <w:rPr>
          <w:rFonts w:ascii="Angsana New" w:hAnsi="Angsana New"/>
          <w:sz w:val="30"/>
          <w:szCs w:val="30"/>
          <w:cs/>
        </w:rPr>
        <w:t>โดยบริษัท</w:t>
      </w:r>
      <w:r w:rsidR="00CF4FBC" w:rsidRPr="00194ECD">
        <w:rPr>
          <w:rFonts w:ascii="Angsana New" w:hAnsi="Angsana New" w:hint="cs"/>
          <w:sz w:val="30"/>
          <w:szCs w:val="30"/>
          <w:cs/>
        </w:rPr>
        <w:t>จะ</w:t>
      </w:r>
      <w:r w:rsidR="00CF4FBC" w:rsidRPr="00194ECD">
        <w:rPr>
          <w:rFonts w:ascii="Angsana New" w:hAnsi="Angsana New"/>
          <w:sz w:val="30"/>
          <w:szCs w:val="30"/>
          <w:cs/>
        </w:rPr>
        <w:t xml:space="preserve">ได้รับชำระสิ่งตอบแทนจากการขายจำนวน </w:t>
      </w:r>
      <w:r w:rsidR="00CF4FBC" w:rsidRPr="00194ECD">
        <w:rPr>
          <w:rFonts w:ascii="Angsana New" w:hAnsi="Angsana New"/>
          <w:sz w:val="30"/>
          <w:szCs w:val="30"/>
        </w:rPr>
        <w:t>360.0</w:t>
      </w:r>
      <w:r w:rsidR="00CF4FBC" w:rsidRPr="00194ECD">
        <w:rPr>
          <w:rFonts w:ascii="Angsana New" w:hAnsi="Angsana New"/>
          <w:sz w:val="30"/>
          <w:szCs w:val="30"/>
          <w:cs/>
        </w:rPr>
        <w:t xml:space="preserve"> ล้านบาท</w:t>
      </w:r>
      <w:r w:rsidR="00CF4FBC" w:rsidRPr="00194ECD">
        <w:rPr>
          <w:rFonts w:ascii="Angsana New" w:hAnsi="Angsana New" w:hint="cs"/>
          <w:sz w:val="30"/>
          <w:szCs w:val="30"/>
          <w:cs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 xml:space="preserve">ภายใต้ข้อกำหนดและเงื่อนไขของสัญญาซื้อขายหุ้น ผู้ซื้อและผู้ขายตกลงการชำระราคาซื้อขายออกเป็น </w:t>
      </w:r>
      <w:r w:rsidRPr="00194ECD">
        <w:rPr>
          <w:rFonts w:ascii="Angsana New" w:hAnsi="Angsana New"/>
          <w:sz w:val="30"/>
          <w:szCs w:val="30"/>
        </w:rPr>
        <w:t xml:space="preserve">2 </w:t>
      </w:r>
      <w:r w:rsidRPr="00194ECD">
        <w:rPr>
          <w:rFonts w:ascii="Angsana New" w:hAnsi="Angsana New" w:hint="cs"/>
          <w:sz w:val="30"/>
          <w:szCs w:val="30"/>
          <w:cs/>
        </w:rPr>
        <w:t xml:space="preserve">ส่วน สำหรับหุ้นที่ซื้อขายจำนวน </w:t>
      </w:r>
      <w:r w:rsidRPr="00194ECD">
        <w:rPr>
          <w:rFonts w:ascii="Angsana New" w:hAnsi="Angsana New"/>
          <w:sz w:val="30"/>
          <w:szCs w:val="30"/>
        </w:rPr>
        <w:t>240</w:t>
      </w:r>
      <w:r w:rsidR="00830397" w:rsidRPr="00194ECD">
        <w:rPr>
          <w:rFonts w:ascii="Angsana New" w:hAnsi="Angsana New"/>
          <w:sz w:val="30"/>
          <w:szCs w:val="30"/>
        </w:rPr>
        <w:t>.0</w:t>
      </w:r>
      <w:r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>ล้านหุ้น</w:t>
      </w:r>
      <w:r w:rsidR="00711935" w:rsidRPr="00194ECD">
        <w:rPr>
          <w:rFonts w:ascii="Angsana New" w:hAnsi="Angsana New" w:hint="cs"/>
          <w:sz w:val="30"/>
          <w:szCs w:val="30"/>
          <w:cs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 xml:space="preserve">(ร้อยละ </w:t>
      </w:r>
      <w:r w:rsidRPr="00194ECD">
        <w:rPr>
          <w:rFonts w:ascii="Angsana New" w:hAnsi="Angsana New"/>
          <w:sz w:val="30"/>
          <w:szCs w:val="30"/>
        </w:rPr>
        <w:t>80</w:t>
      </w:r>
      <w:r w:rsidR="00FA7745" w:rsidRPr="00194ECD">
        <w:rPr>
          <w:rFonts w:ascii="Angsana New" w:hAnsi="Angsana New"/>
          <w:sz w:val="30"/>
          <w:szCs w:val="30"/>
        </w:rPr>
        <w:t>.0</w:t>
      </w:r>
      <w:r w:rsidR="007331D0" w:rsidRPr="00194ECD">
        <w:rPr>
          <w:rFonts w:ascii="Angsana New" w:hAnsi="Angsana New"/>
          <w:sz w:val="30"/>
          <w:szCs w:val="30"/>
        </w:rPr>
        <w:t>0</w:t>
      </w:r>
      <w:r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 xml:space="preserve">ของทุนจดทะเบียน) และ </w:t>
      </w:r>
      <w:r w:rsidRPr="00194ECD">
        <w:rPr>
          <w:rFonts w:ascii="Angsana New" w:hAnsi="Angsana New"/>
          <w:sz w:val="30"/>
          <w:szCs w:val="30"/>
        </w:rPr>
        <w:t>60</w:t>
      </w:r>
      <w:r w:rsidR="00FA7745" w:rsidRPr="00194ECD">
        <w:rPr>
          <w:rFonts w:ascii="Angsana New" w:hAnsi="Angsana New"/>
          <w:sz w:val="30"/>
          <w:szCs w:val="30"/>
        </w:rPr>
        <w:t>.0</w:t>
      </w:r>
      <w:r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>ล้านหุ้น</w:t>
      </w:r>
      <w:r w:rsidR="007331D0" w:rsidRPr="00194ECD">
        <w:rPr>
          <w:rFonts w:ascii="Angsana New" w:hAnsi="Angsana New" w:hint="cs"/>
          <w:sz w:val="30"/>
          <w:szCs w:val="30"/>
          <w:cs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 xml:space="preserve">(ร้อยละ </w:t>
      </w:r>
      <w:r w:rsidRPr="00194ECD">
        <w:rPr>
          <w:rFonts w:ascii="Angsana New" w:hAnsi="Angsana New"/>
          <w:sz w:val="30"/>
          <w:szCs w:val="30"/>
        </w:rPr>
        <w:t>20</w:t>
      </w:r>
      <w:r w:rsidR="00FA7745" w:rsidRPr="00194ECD">
        <w:rPr>
          <w:rFonts w:ascii="Angsana New" w:hAnsi="Angsana New"/>
          <w:sz w:val="30"/>
          <w:szCs w:val="30"/>
        </w:rPr>
        <w:t>.0</w:t>
      </w:r>
      <w:r w:rsidR="007331D0" w:rsidRPr="00194ECD">
        <w:rPr>
          <w:rFonts w:ascii="Angsana New" w:hAnsi="Angsana New"/>
          <w:sz w:val="30"/>
          <w:szCs w:val="30"/>
        </w:rPr>
        <w:t>0</w:t>
      </w:r>
      <w:r w:rsidRPr="00194ECD">
        <w:rPr>
          <w:rFonts w:ascii="Angsana New" w:hAnsi="Angsana New"/>
          <w:sz w:val="30"/>
          <w:szCs w:val="30"/>
        </w:rPr>
        <w:t xml:space="preserve"> </w:t>
      </w:r>
      <w:r w:rsidRPr="00194ECD">
        <w:rPr>
          <w:rFonts w:ascii="Angsana New" w:hAnsi="Angsana New" w:hint="cs"/>
          <w:sz w:val="30"/>
          <w:szCs w:val="30"/>
          <w:cs/>
        </w:rPr>
        <w:t>ของทุนจดทะเบียน)</w:t>
      </w:r>
    </w:p>
    <w:p w14:paraId="7CE40599" w14:textId="77777777" w:rsidR="00617F70" w:rsidRPr="00194ECD" w:rsidRDefault="00617F70" w:rsidP="00CF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FDA43" w14:textId="77777777" w:rsidR="00EA1FB5" w:rsidRPr="00194ECD" w:rsidRDefault="00EA1FB5" w:rsidP="00CF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7D2678" w14:textId="77777777" w:rsidR="00EA1FB5" w:rsidRPr="00194ECD" w:rsidRDefault="00EA1FB5" w:rsidP="00CF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2AB26D" w14:textId="77777777" w:rsidR="00EA1FB5" w:rsidRPr="00194ECD" w:rsidRDefault="00EA1FB5" w:rsidP="00CF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50C77A" w14:textId="77777777" w:rsidR="00EA1FB5" w:rsidRPr="00194ECD" w:rsidRDefault="00EA1FB5" w:rsidP="00CF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C71729" w14:textId="77777777" w:rsidR="00EA1FB5" w:rsidRPr="00194ECD" w:rsidRDefault="00EA1FB5" w:rsidP="00CF4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7A525" w14:textId="762DA393" w:rsidR="00107E69" w:rsidRPr="00194ECD" w:rsidRDefault="00617F70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94ECD">
        <w:rPr>
          <w:rFonts w:ascii="Angsana New" w:hAnsi="Angsana New" w:hint="cs"/>
          <w:sz w:val="30"/>
          <w:szCs w:val="30"/>
          <w:cs/>
        </w:rPr>
        <w:lastRenderedPageBreak/>
        <w:t xml:space="preserve">ในเดือนเมษายน </w:t>
      </w:r>
      <w:r w:rsidRPr="00194ECD">
        <w:rPr>
          <w:rFonts w:ascii="Angsana New" w:hAnsi="Angsana New"/>
          <w:sz w:val="30"/>
          <w:szCs w:val="30"/>
        </w:rPr>
        <w:t xml:space="preserve">2568 </w:t>
      </w:r>
      <w:r w:rsidR="00A765DC" w:rsidRPr="00194ECD">
        <w:rPr>
          <w:rFonts w:asciiTheme="minorHAnsi" w:hAnsiTheme="minorHAnsi" w:hint="cs"/>
          <w:sz w:val="30"/>
          <w:szCs w:val="30"/>
          <w:cs/>
        </w:rPr>
        <w:t>บริษัท</w:t>
      </w:r>
      <w:r w:rsidRPr="00194ECD">
        <w:rPr>
          <w:rFonts w:asciiTheme="minorHAnsi" w:hAnsiTheme="minorHAnsi" w:hint="cs"/>
          <w:sz w:val="30"/>
          <w:szCs w:val="30"/>
          <w:cs/>
        </w:rPr>
        <w:t>ได้รับ</w:t>
      </w:r>
      <w:r w:rsidR="00A765DC" w:rsidRPr="00194ECD">
        <w:rPr>
          <w:rFonts w:asciiTheme="minorHAnsi" w:hAnsiTheme="minorHAnsi" w:hint="cs"/>
          <w:sz w:val="30"/>
          <w:szCs w:val="30"/>
          <w:cs/>
        </w:rPr>
        <w:t>ชำระสิ่งตอบแทน</w:t>
      </w:r>
      <w:r w:rsidR="00CF4FBC" w:rsidRPr="00194ECD">
        <w:rPr>
          <w:rFonts w:asciiTheme="minorHAnsi" w:hAnsiTheme="minorHAnsi" w:hint="cs"/>
          <w:sz w:val="30"/>
          <w:szCs w:val="30"/>
          <w:cs/>
        </w:rPr>
        <w:t>จากการขาย</w:t>
      </w:r>
      <w:r w:rsidR="00A77EC4" w:rsidRPr="00194ECD">
        <w:rPr>
          <w:rFonts w:asciiTheme="minorHAnsi" w:hAnsiTheme="minorHAnsi" w:hint="cs"/>
          <w:sz w:val="30"/>
          <w:szCs w:val="30"/>
          <w:cs/>
        </w:rPr>
        <w:t>เงินลงทุน</w:t>
      </w:r>
      <w:r w:rsidR="00D663FB" w:rsidRPr="00194ECD">
        <w:rPr>
          <w:rFonts w:asciiTheme="minorHAnsi" w:hAnsiTheme="minorHAnsi" w:hint="cs"/>
          <w:sz w:val="30"/>
          <w:szCs w:val="30"/>
          <w:cs/>
        </w:rPr>
        <w:t>ทั้งจำนวนและส่งมอ</w:t>
      </w:r>
      <w:r w:rsidR="00A7559B" w:rsidRPr="00194ECD">
        <w:rPr>
          <w:rFonts w:asciiTheme="minorHAnsi" w:hAnsiTheme="minorHAnsi" w:hint="cs"/>
          <w:sz w:val="30"/>
          <w:szCs w:val="30"/>
          <w:cs/>
        </w:rPr>
        <w:t>บ</w:t>
      </w:r>
      <w:r w:rsidR="00D663FB" w:rsidRPr="00194ECD">
        <w:rPr>
          <w:rFonts w:asciiTheme="minorHAnsi" w:hAnsiTheme="minorHAnsi" w:hint="cs"/>
          <w:sz w:val="30"/>
          <w:szCs w:val="30"/>
          <w:cs/>
        </w:rPr>
        <w:t xml:space="preserve">หุ้นที่ซื้อขายส่วนแรก คิดเป็นร้อยละ </w:t>
      </w:r>
      <w:r w:rsidR="00D663FB" w:rsidRPr="00194ECD">
        <w:rPr>
          <w:rFonts w:asciiTheme="minorHAnsi" w:hAnsiTheme="minorHAnsi"/>
          <w:sz w:val="30"/>
          <w:szCs w:val="30"/>
        </w:rPr>
        <w:t>80</w:t>
      </w:r>
      <w:r w:rsidR="00FA7745" w:rsidRPr="00194ECD">
        <w:rPr>
          <w:rFonts w:asciiTheme="minorHAnsi" w:hAnsiTheme="minorHAnsi"/>
          <w:sz w:val="30"/>
          <w:szCs w:val="30"/>
        </w:rPr>
        <w:t>.0</w:t>
      </w:r>
      <w:r w:rsidR="00535548" w:rsidRPr="00194ECD">
        <w:rPr>
          <w:rFonts w:asciiTheme="minorHAnsi" w:hAnsiTheme="minorHAnsi"/>
          <w:sz w:val="30"/>
          <w:szCs w:val="30"/>
        </w:rPr>
        <w:t>0</w:t>
      </w:r>
      <w:r w:rsidR="00D663FB" w:rsidRPr="00194ECD">
        <w:rPr>
          <w:rFonts w:asciiTheme="minorHAnsi" w:hAnsiTheme="minorHAnsi"/>
          <w:sz w:val="30"/>
          <w:szCs w:val="30"/>
        </w:rPr>
        <w:t xml:space="preserve"> </w:t>
      </w:r>
      <w:r w:rsidR="00D663FB" w:rsidRPr="00194ECD">
        <w:rPr>
          <w:rFonts w:asciiTheme="minorHAnsi" w:hAnsiTheme="minorHAnsi" w:hint="cs"/>
          <w:sz w:val="30"/>
          <w:szCs w:val="30"/>
          <w:cs/>
        </w:rPr>
        <w:t>ของทุนจดทะเบียนให้กับผู้ซื้อ</w:t>
      </w:r>
      <w:r w:rsidR="00A77EC4" w:rsidRPr="00194ECD">
        <w:rPr>
          <w:rFonts w:asciiTheme="minorHAnsi" w:hAnsiTheme="minorHAnsi" w:hint="cs"/>
          <w:sz w:val="30"/>
          <w:szCs w:val="30"/>
          <w:cs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กลุ่มบริษัทรับรู้กำไรจากการสูญเสียอำนาจการควบคุมในบริษัทย่อย จำนวน </w:t>
      </w:r>
      <w:r w:rsidR="00E9382A" w:rsidRPr="00194ECD">
        <w:rPr>
          <w:rFonts w:asciiTheme="minorHAnsi" w:hAnsiTheme="minorHAnsi"/>
          <w:sz w:val="30"/>
          <w:szCs w:val="30"/>
        </w:rPr>
        <w:t>80</w:t>
      </w:r>
      <w:r w:rsidR="00107E69" w:rsidRPr="00194ECD">
        <w:rPr>
          <w:rFonts w:asciiTheme="minorHAnsi" w:hAnsiTheme="minorHAnsi"/>
          <w:sz w:val="30"/>
          <w:szCs w:val="30"/>
        </w:rPr>
        <w:t>.</w:t>
      </w:r>
      <w:r w:rsidR="00E9382A" w:rsidRPr="00194ECD">
        <w:rPr>
          <w:rFonts w:asciiTheme="minorHAnsi" w:hAnsiTheme="minorHAnsi"/>
          <w:sz w:val="30"/>
          <w:szCs w:val="30"/>
        </w:rPr>
        <w:t>9</w:t>
      </w:r>
      <w:r w:rsidR="00107E69" w:rsidRPr="00194ECD">
        <w:rPr>
          <w:rFonts w:asciiTheme="minorHAnsi" w:hAnsiTheme="minorHAnsi"/>
          <w:sz w:val="30"/>
          <w:szCs w:val="30"/>
        </w:rPr>
        <w:t xml:space="preserve"> </w:t>
      </w:r>
      <w:r w:rsidR="00107E69" w:rsidRPr="00194ECD">
        <w:rPr>
          <w:rFonts w:asciiTheme="minorHAnsi" w:hAnsiTheme="minorHAnsi" w:hint="cs"/>
          <w:sz w:val="30"/>
          <w:szCs w:val="30"/>
          <w:cs/>
        </w:rPr>
        <w:t>ล้าน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บาท </w:t>
      </w:r>
      <w:r w:rsidR="00107E69" w:rsidRPr="00194ECD">
        <w:rPr>
          <w:rFonts w:asciiTheme="minorHAnsi" w:hAnsiTheme="minorHAnsi" w:hint="cs"/>
          <w:sz w:val="30"/>
          <w:szCs w:val="30"/>
          <w:cs/>
        </w:rPr>
        <w:t>โดยบันทึกในรายการ</w:t>
      </w:r>
      <w:r w:rsidR="00711935" w:rsidRPr="00194ECD">
        <w:rPr>
          <w:rFonts w:asciiTheme="minorHAnsi" w:hAnsiTheme="minorHAnsi" w:hint="cs"/>
          <w:sz w:val="30"/>
          <w:szCs w:val="30"/>
          <w:cs/>
        </w:rPr>
        <w:t>กำไร</w:t>
      </w:r>
      <w:r w:rsidR="00830397" w:rsidRPr="00194ECD">
        <w:rPr>
          <w:rFonts w:asciiTheme="minorHAnsi" w:hAnsiTheme="minorHAnsi"/>
          <w:sz w:val="30"/>
          <w:szCs w:val="30"/>
        </w:rPr>
        <w:t xml:space="preserve"> </w:t>
      </w:r>
      <w:r w:rsidR="00711935" w:rsidRPr="00194ECD">
        <w:rPr>
          <w:rFonts w:asciiTheme="minorHAnsi" w:hAnsiTheme="minorHAnsi" w:hint="cs"/>
          <w:sz w:val="30"/>
          <w:szCs w:val="30"/>
          <w:cs/>
        </w:rPr>
        <w:t>(</w:t>
      </w:r>
      <w:r w:rsidR="00107E69" w:rsidRPr="00194ECD">
        <w:rPr>
          <w:rFonts w:asciiTheme="minorHAnsi" w:hAnsiTheme="minorHAnsi" w:hint="cs"/>
          <w:sz w:val="30"/>
          <w:szCs w:val="30"/>
          <w:cs/>
        </w:rPr>
        <w:t>ขาดทุน</w:t>
      </w:r>
      <w:r w:rsidR="00711935" w:rsidRPr="00194ECD">
        <w:rPr>
          <w:rFonts w:asciiTheme="minorHAnsi" w:hAnsiTheme="minorHAnsi" w:hint="cs"/>
          <w:sz w:val="30"/>
          <w:szCs w:val="30"/>
          <w:cs/>
        </w:rPr>
        <w:t>)</w:t>
      </w:r>
      <w:r w:rsidR="00A7559B" w:rsidRPr="00194ECD">
        <w:rPr>
          <w:rFonts w:asciiTheme="minorHAnsi" w:hAnsiTheme="minorHAnsi" w:hint="cs"/>
          <w:sz w:val="30"/>
          <w:szCs w:val="30"/>
          <w:cs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จากการสูญเสียอำนาจการควบคุมในบริษัทย่อยและอิทธิพลอย่างมีสาระสำคัญในบริษัทร่วม</w:t>
      </w:r>
      <w:r w:rsidR="004947D9" w:rsidRPr="00194ECD">
        <w:rPr>
          <w:rFonts w:asciiTheme="minorHAnsi" w:hAnsiTheme="minorHAnsi" w:hint="cs"/>
          <w:sz w:val="30"/>
          <w:szCs w:val="30"/>
          <w:cs/>
        </w:rPr>
        <w:t>และการร่วมค้า</w:t>
      </w:r>
      <w:r w:rsidR="00107E69" w:rsidRPr="00194ECD">
        <w:rPr>
          <w:rFonts w:asciiTheme="minorHAnsi" w:hAnsiTheme="minorHAnsi"/>
          <w:sz w:val="30"/>
          <w:szCs w:val="30"/>
          <w:cs/>
        </w:rPr>
        <w:t>ในงบกำไรขาดทุนเบ็ดเสร็จรวม</w:t>
      </w:r>
      <w:r w:rsidR="00A7559B" w:rsidRPr="00194ECD">
        <w:rPr>
          <w:rFonts w:asciiTheme="minorHAnsi" w:hAnsiTheme="minorHAnsi" w:hint="cs"/>
          <w:sz w:val="30"/>
          <w:szCs w:val="30"/>
          <w:cs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  <w:cs/>
        </w:rPr>
        <w:t>สำหรับ</w:t>
      </w:r>
      <w:r w:rsidR="00E9382A" w:rsidRPr="00194ECD">
        <w:rPr>
          <w:rFonts w:asciiTheme="minorHAnsi" w:hAnsiTheme="minorHAnsi" w:hint="cs"/>
          <w:sz w:val="30"/>
          <w:szCs w:val="30"/>
          <w:cs/>
        </w:rPr>
        <w:t>งวด</w:t>
      </w:r>
      <w:r w:rsidR="004947D9" w:rsidRPr="00194ECD">
        <w:rPr>
          <w:rFonts w:asciiTheme="minorHAnsi" w:hAnsiTheme="minorHAnsi" w:hint="cs"/>
          <w:sz w:val="30"/>
          <w:szCs w:val="30"/>
          <w:cs/>
        </w:rPr>
        <w:t>สามเดือนและ</w:t>
      </w:r>
      <w:r w:rsidR="00E9382A" w:rsidRPr="00194ECD">
        <w:rPr>
          <w:rFonts w:asciiTheme="minorHAnsi" w:hAnsiTheme="minorHAnsi" w:hint="cs"/>
          <w:sz w:val="30"/>
          <w:szCs w:val="30"/>
          <w:cs/>
        </w:rPr>
        <w:t>หก</w:t>
      </w:r>
      <w:r w:rsidR="00107E69" w:rsidRPr="00194ECD">
        <w:rPr>
          <w:rFonts w:asciiTheme="minorHAnsi" w:hAnsiTheme="minorHAnsi"/>
          <w:sz w:val="30"/>
          <w:szCs w:val="30"/>
          <w:cs/>
        </w:rPr>
        <w:t>เดือนสิ้นสุดวันที่</w:t>
      </w:r>
      <w:r w:rsidR="00D43165" w:rsidRPr="00194ECD">
        <w:rPr>
          <w:rFonts w:asciiTheme="minorHAnsi" w:hAnsiTheme="minorHAnsi"/>
          <w:sz w:val="30"/>
          <w:szCs w:val="30"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</w:rPr>
        <w:t xml:space="preserve">30 </w:t>
      </w:r>
      <w:r w:rsidR="00E9382A" w:rsidRPr="00194ECD">
        <w:rPr>
          <w:rFonts w:asciiTheme="minorHAnsi" w:hAnsiTheme="minorHAnsi" w:hint="cs"/>
          <w:sz w:val="30"/>
          <w:szCs w:val="30"/>
          <w:cs/>
        </w:rPr>
        <w:t>มิถุนายน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</w:rPr>
        <w:t>256</w:t>
      </w:r>
      <w:r w:rsidR="00E9382A" w:rsidRPr="00194ECD">
        <w:rPr>
          <w:rFonts w:asciiTheme="minorHAnsi" w:hAnsiTheme="minorHAnsi"/>
          <w:sz w:val="30"/>
          <w:szCs w:val="30"/>
        </w:rPr>
        <w:t>8</w:t>
      </w:r>
      <w:r w:rsidR="00107E69" w:rsidRPr="00194ECD">
        <w:rPr>
          <w:rFonts w:asciiTheme="minorHAnsi" w:hAnsiTheme="minorHAnsi"/>
          <w:sz w:val="30"/>
          <w:szCs w:val="30"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และบริษัทรับรู้กำไรจากการขายเงินลงทุนในบริษัทย่อยจำนวน </w:t>
      </w:r>
      <w:r w:rsidR="00E9382A" w:rsidRPr="00194ECD">
        <w:rPr>
          <w:rFonts w:asciiTheme="minorHAnsi" w:hAnsiTheme="minorHAnsi"/>
          <w:sz w:val="30"/>
          <w:szCs w:val="30"/>
        </w:rPr>
        <w:t>53</w:t>
      </w:r>
      <w:r w:rsidR="00107E69" w:rsidRPr="00194ECD">
        <w:rPr>
          <w:rFonts w:asciiTheme="minorHAnsi" w:hAnsiTheme="minorHAnsi"/>
          <w:sz w:val="30"/>
          <w:szCs w:val="30"/>
        </w:rPr>
        <w:t xml:space="preserve">.0 </w:t>
      </w:r>
      <w:r w:rsidR="00107E69" w:rsidRPr="00194ECD">
        <w:rPr>
          <w:rFonts w:asciiTheme="minorHAnsi" w:hAnsiTheme="minorHAnsi" w:hint="cs"/>
          <w:sz w:val="30"/>
          <w:szCs w:val="30"/>
          <w:cs/>
        </w:rPr>
        <w:t>ล้าน</w:t>
      </w:r>
      <w:r w:rsidR="00107E69" w:rsidRPr="00194ECD">
        <w:rPr>
          <w:rFonts w:asciiTheme="minorHAnsi" w:hAnsiTheme="minorHAnsi"/>
          <w:sz w:val="30"/>
          <w:szCs w:val="30"/>
          <w:cs/>
        </w:rPr>
        <w:t>บาท สุทธิจากขาดทุนจากการด้อยค่า</w:t>
      </w:r>
      <w:r w:rsidR="000E7D7F" w:rsidRPr="00194ECD">
        <w:rPr>
          <w:rFonts w:asciiTheme="minorHAnsi" w:hAnsiTheme="minorHAnsi" w:hint="cs"/>
          <w:sz w:val="30"/>
          <w:szCs w:val="30"/>
          <w:cs/>
        </w:rPr>
        <w:t>ของ</w:t>
      </w:r>
      <w:r w:rsidR="00107E69" w:rsidRPr="00194ECD">
        <w:rPr>
          <w:rFonts w:asciiTheme="minorHAnsi" w:hAnsiTheme="minorHAnsi" w:hint="cs"/>
          <w:sz w:val="30"/>
          <w:szCs w:val="30"/>
          <w:cs/>
        </w:rPr>
        <w:t>เงินลงทุน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จำนวน </w:t>
      </w:r>
      <w:r w:rsidR="00E9382A" w:rsidRPr="00194ECD">
        <w:rPr>
          <w:rFonts w:asciiTheme="minorHAnsi" w:hAnsiTheme="minorHAnsi"/>
          <w:sz w:val="30"/>
          <w:szCs w:val="30"/>
        </w:rPr>
        <w:t>39.8</w:t>
      </w:r>
      <w:r w:rsidR="00107E69" w:rsidRPr="00194ECD">
        <w:rPr>
          <w:rFonts w:asciiTheme="minorHAnsi" w:hAnsiTheme="minorHAnsi" w:hint="cs"/>
          <w:sz w:val="30"/>
          <w:szCs w:val="30"/>
          <w:cs/>
        </w:rPr>
        <w:t xml:space="preserve"> ล้านบาท</w:t>
      </w:r>
      <w:r w:rsidR="00107E69" w:rsidRPr="00194ECD">
        <w:rPr>
          <w:rFonts w:asciiTheme="minorHAnsi" w:hAnsiTheme="minorHAnsi"/>
          <w:sz w:val="30"/>
          <w:szCs w:val="30"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  <w:cs/>
        </w:rPr>
        <w:t>ในงบกำไรขาดทุนเบ็ดเสร็จเฉพาะกิจการ สำหรับงวด</w:t>
      </w:r>
      <w:r w:rsidR="004947D9" w:rsidRPr="00194ECD">
        <w:rPr>
          <w:rFonts w:asciiTheme="minorHAnsi" w:hAnsiTheme="minorHAnsi" w:hint="cs"/>
          <w:sz w:val="30"/>
          <w:szCs w:val="30"/>
          <w:cs/>
        </w:rPr>
        <w:t>สามเดือนและ</w:t>
      </w:r>
      <w:r w:rsidR="00E9382A" w:rsidRPr="00194ECD">
        <w:rPr>
          <w:rFonts w:asciiTheme="minorHAnsi" w:hAnsiTheme="minorHAnsi" w:hint="cs"/>
          <w:sz w:val="30"/>
          <w:szCs w:val="30"/>
          <w:cs/>
        </w:rPr>
        <w:t>หก</w:t>
      </w:r>
      <w:r w:rsidR="00E9382A" w:rsidRPr="00194ECD">
        <w:rPr>
          <w:rFonts w:asciiTheme="minorHAnsi" w:hAnsiTheme="minorHAnsi"/>
          <w:sz w:val="30"/>
          <w:szCs w:val="30"/>
          <w:cs/>
        </w:rPr>
        <w:t>เดือน</w:t>
      </w:r>
      <w:r w:rsidR="00107E69" w:rsidRPr="00194ECD">
        <w:rPr>
          <w:rFonts w:asciiTheme="minorHAnsi" w:hAnsiTheme="minorHAnsi"/>
          <w:sz w:val="30"/>
          <w:szCs w:val="30"/>
          <w:cs/>
        </w:rPr>
        <w:t xml:space="preserve">สิ้นสุดวันที่ </w:t>
      </w:r>
      <w:r w:rsidR="00107E69" w:rsidRPr="00194ECD">
        <w:rPr>
          <w:rFonts w:asciiTheme="minorHAnsi" w:hAnsiTheme="minorHAnsi"/>
          <w:sz w:val="30"/>
          <w:szCs w:val="30"/>
        </w:rPr>
        <w:t xml:space="preserve">30 </w:t>
      </w:r>
      <w:r w:rsidR="00E9382A" w:rsidRPr="00194ECD">
        <w:rPr>
          <w:rFonts w:asciiTheme="minorHAnsi" w:hAnsiTheme="minorHAnsi" w:hint="cs"/>
          <w:sz w:val="30"/>
          <w:szCs w:val="30"/>
          <w:cs/>
        </w:rPr>
        <w:t>มิถุนายน</w:t>
      </w:r>
      <w:r w:rsidR="00E9382A" w:rsidRPr="00194ECD">
        <w:rPr>
          <w:rFonts w:asciiTheme="minorHAnsi" w:hAnsiTheme="minorHAnsi"/>
          <w:sz w:val="30"/>
          <w:szCs w:val="30"/>
        </w:rPr>
        <w:t xml:space="preserve"> </w:t>
      </w:r>
      <w:r w:rsidR="00107E69" w:rsidRPr="00194ECD">
        <w:rPr>
          <w:rFonts w:asciiTheme="minorHAnsi" w:hAnsiTheme="minorHAnsi"/>
          <w:sz w:val="30"/>
          <w:szCs w:val="30"/>
        </w:rPr>
        <w:t>256</w:t>
      </w:r>
      <w:r w:rsidR="00E9382A" w:rsidRPr="00194ECD">
        <w:rPr>
          <w:rFonts w:asciiTheme="minorHAnsi" w:hAnsiTheme="minorHAnsi"/>
          <w:sz w:val="30"/>
          <w:szCs w:val="30"/>
        </w:rPr>
        <w:t>8</w:t>
      </w:r>
    </w:p>
    <w:p w14:paraId="40DA403A" w14:textId="77777777" w:rsidR="00EA1FB5" w:rsidRPr="00194ECD" w:rsidRDefault="00EA1FB5" w:rsidP="0005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264BB60" w14:textId="4FA55CEE" w:rsidR="00E111BE" w:rsidRPr="00194ECD" w:rsidRDefault="00107E69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inorHAnsi" w:hAnsiTheme="minorHAnsi"/>
          <w:sz w:val="30"/>
          <w:szCs w:val="30"/>
        </w:rPr>
      </w:pPr>
      <w:r w:rsidRPr="00194ECD">
        <w:rPr>
          <w:rFonts w:asciiTheme="minorHAnsi" w:hAnsiTheme="minorHAnsi"/>
          <w:sz w:val="30"/>
          <w:szCs w:val="30"/>
          <w:cs/>
        </w:rPr>
        <w:t xml:space="preserve">ณ วันที่ </w:t>
      </w:r>
      <w:r w:rsidR="00D43165" w:rsidRPr="00194ECD">
        <w:rPr>
          <w:rFonts w:asciiTheme="minorHAnsi" w:hAnsiTheme="minorHAnsi"/>
          <w:sz w:val="30"/>
          <w:szCs w:val="30"/>
        </w:rPr>
        <w:t xml:space="preserve">30 </w:t>
      </w:r>
      <w:r w:rsidR="00D43165" w:rsidRPr="00194ECD">
        <w:rPr>
          <w:rFonts w:asciiTheme="minorHAnsi" w:hAnsiTheme="minorHAnsi" w:hint="cs"/>
          <w:sz w:val="30"/>
          <w:szCs w:val="30"/>
          <w:cs/>
        </w:rPr>
        <w:t>มิถุนายน</w:t>
      </w:r>
      <w:r w:rsidR="00D43165" w:rsidRPr="00194ECD">
        <w:rPr>
          <w:rFonts w:asciiTheme="minorHAnsi" w:hAnsiTheme="minorHAnsi"/>
          <w:sz w:val="30"/>
          <w:szCs w:val="30"/>
        </w:rPr>
        <w:t xml:space="preserve"> 2568 </w:t>
      </w:r>
      <w:r w:rsidRPr="00194ECD">
        <w:rPr>
          <w:rFonts w:asciiTheme="minorHAnsi" w:hAnsiTheme="minorHAnsi"/>
          <w:sz w:val="30"/>
          <w:szCs w:val="30"/>
          <w:cs/>
        </w:rPr>
        <w:t>บริษัท</w:t>
      </w:r>
      <w:r w:rsidR="00D663FB" w:rsidRPr="00194ECD">
        <w:rPr>
          <w:rFonts w:asciiTheme="minorHAnsi" w:hAnsiTheme="minorHAnsi" w:hint="cs"/>
          <w:sz w:val="30"/>
          <w:szCs w:val="30"/>
          <w:cs/>
        </w:rPr>
        <w:t>บันทึกค่าหุ้นรับชำระล่วงหน้าจำนวน</w:t>
      </w:r>
      <w:r w:rsidR="00FD7982" w:rsidRPr="00194ECD">
        <w:rPr>
          <w:rFonts w:asciiTheme="minorHAnsi" w:hAnsiTheme="minorHAnsi"/>
          <w:sz w:val="30"/>
          <w:szCs w:val="30"/>
        </w:rPr>
        <w:t xml:space="preserve"> 72.0</w:t>
      </w:r>
      <w:r w:rsidR="00D663FB" w:rsidRPr="00194ECD">
        <w:rPr>
          <w:rFonts w:asciiTheme="minorHAnsi" w:hAnsiTheme="minorHAnsi"/>
          <w:sz w:val="30"/>
          <w:szCs w:val="30"/>
        </w:rPr>
        <w:t xml:space="preserve"> </w:t>
      </w:r>
      <w:r w:rsidR="00FD7982" w:rsidRPr="00194ECD">
        <w:rPr>
          <w:rFonts w:asciiTheme="minorHAnsi" w:hAnsiTheme="minorHAnsi" w:hint="cs"/>
          <w:sz w:val="30"/>
          <w:szCs w:val="30"/>
          <w:cs/>
        </w:rPr>
        <w:t>ล้าน</w:t>
      </w:r>
      <w:r w:rsidR="00D663FB" w:rsidRPr="00194ECD">
        <w:rPr>
          <w:rFonts w:asciiTheme="minorHAnsi" w:hAnsiTheme="minorHAnsi" w:hint="cs"/>
          <w:sz w:val="30"/>
          <w:szCs w:val="30"/>
          <w:cs/>
        </w:rPr>
        <w:t xml:space="preserve">บาท </w:t>
      </w:r>
      <w:r w:rsidR="000E7D7F" w:rsidRPr="00194ECD">
        <w:rPr>
          <w:rFonts w:asciiTheme="minorHAnsi" w:hAnsiTheme="minorHAnsi" w:hint="cs"/>
          <w:sz w:val="30"/>
          <w:szCs w:val="30"/>
          <w:cs/>
        </w:rPr>
        <w:t>และ</w:t>
      </w:r>
      <w:r w:rsidRPr="00194ECD">
        <w:rPr>
          <w:rFonts w:asciiTheme="minorHAnsi" w:hAnsiTheme="minorHAnsi"/>
          <w:sz w:val="30"/>
          <w:szCs w:val="30"/>
          <w:cs/>
        </w:rPr>
        <w:t>มีสัดส่วนการถือหุ้นในบริษัท สบาย มันนี่ จำกัด</w:t>
      </w:r>
      <w:r w:rsidRPr="00194ECD">
        <w:rPr>
          <w:rFonts w:asciiTheme="minorHAnsi" w:hAnsiTheme="minorHAnsi"/>
          <w:sz w:val="30"/>
          <w:szCs w:val="30"/>
        </w:rPr>
        <w:t xml:space="preserve"> </w:t>
      </w:r>
      <w:r w:rsidRPr="00194ECD">
        <w:rPr>
          <w:rFonts w:asciiTheme="minorHAnsi" w:hAnsiTheme="minorHAnsi"/>
          <w:sz w:val="30"/>
          <w:szCs w:val="30"/>
          <w:cs/>
        </w:rPr>
        <w:t xml:space="preserve">ร้อยละ </w:t>
      </w:r>
      <w:r w:rsidRPr="00194ECD">
        <w:rPr>
          <w:rFonts w:asciiTheme="minorHAnsi" w:hAnsiTheme="minorHAnsi"/>
          <w:sz w:val="30"/>
          <w:szCs w:val="30"/>
        </w:rPr>
        <w:t>20</w:t>
      </w:r>
      <w:r w:rsidR="00FA7745" w:rsidRPr="00194ECD">
        <w:rPr>
          <w:rFonts w:asciiTheme="minorHAnsi" w:hAnsiTheme="minorHAnsi"/>
          <w:sz w:val="30"/>
          <w:szCs w:val="30"/>
        </w:rPr>
        <w:t>.0</w:t>
      </w:r>
      <w:r w:rsidR="00EB59CD" w:rsidRPr="00194ECD">
        <w:rPr>
          <w:rFonts w:asciiTheme="minorHAnsi" w:hAnsiTheme="minorHAnsi"/>
          <w:sz w:val="30"/>
          <w:szCs w:val="30"/>
        </w:rPr>
        <w:t>0</w:t>
      </w:r>
      <w:r w:rsidRPr="00194ECD">
        <w:rPr>
          <w:rFonts w:asciiTheme="minorHAnsi" w:hAnsiTheme="minorHAnsi"/>
          <w:sz w:val="30"/>
          <w:szCs w:val="30"/>
          <w:cs/>
        </w:rPr>
        <w:t xml:space="preserve"> และจัดประเภทเป็น</w:t>
      </w:r>
      <w:r w:rsidR="004947D9" w:rsidRPr="00194ECD">
        <w:rPr>
          <w:rFonts w:asciiTheme="minorHAnsi" w:hAnsiTheme="minorHAnsi" w:hint="cs"/>
          <w:sz w:val="30"/>
          <w:szCs w:val="30"/>
          <w:cs/>
        </w:rPr>
        <w:t>สินทรัพย์ทางการเงินหมุนเวียนอื่น</w:t>
      </w:r>
      <w:r w:rsidR="00FD7982" w:rsidRPr="00194ECD">
        <w:rPr>
          <w:rFonts w:asciiTheme="minorHAnsi" w:hAnsiTheme="minorHAnsi" w:hint="cs"/>
          <w:sz w:val="30"/>
          <w:szCs w:val="30"/>
          <w:cs/>
        </w:rPr>
        <w:t>ในงบฐานะการเงินรวมและงบฐานะการเงินเฉพาะกิจการ</w:t>
      </w:r>
    </w:p>
    <w:p w14:paraId="6DB3F766" w14:textId="77777777" w:rsidR="00FD7982" w:rsidRPr="00194ECD" w:rsidRDefault="00FD7982" w:rsidP="0005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25D6B22" w14:textId="7C613FE5" w:rsidR="00FD7982" w:rsidRPr="00194ECD" w:rsidRDefault="00FD7982" w:rsidP="00FD7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20"/>
        <w:rPr>
          <w:rFonts w:asciiTheme="minorHAnsi" w:eastAsia="Calibri" w:hAnsiTheme="minorHAnsi"/>
          <w:i/>
          <w:iCs/>
          <w:sz w:val="30"/>
          <w:szCs w:val="30"/>
          <w:cs/>
          <w:lang w:val="en-GB"/>
        </w:rPr>
      </w:pPr>
      <w:r w:rsidRPr="00194ECD"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  <w:t>7.3</w:t>
      </w:r>
      <w:r w:rsidRPr="00194ECD">
        <w:rPr>
          <w:rFonts w:asciiTheme="minorHAnsi" w:eastAsia="Calibri" w:hAnsiTheme="minorHAnsi" w:cstheme="minorHAnsi" w:hint="cs"/>
          <w:i/>
          <w:iCs/>
          <w:sz w:val="30"/>
          <w:szCs w:val="30"/>
          <w:cs/>
          <w:lang w:val="en-GB"/>
        </w:rPr>
        <w:t xml:space="preserve">) </w:t>
      </w:r>
      <w:r w:rsidRPr="00194ECD">
        <w:rPr>
          <w:rFonts w:asciiTheme="minorHAnsi" w:eastAsia="Calibri" w:hAnsiTheme="minorHAnsi"/>
          <w:i/>
          <w:iCs/>
          <w:sz w:val="30"/>
          <w:szCs w:val="30"/>
          <w:cs/>
          <w:lang w:val="en-GB"/>
        </w:rPr>
        <w:t>บริษัท ลอคบอกซ์ กรุ๊ป จำกัด</w:t>
      </w:r>
      <w:r w:rsidRPr="00194ECD">
        <w:rPr>
          <w:rFonts w:asciiTheme="minorHAnsi" w:eastAsia="Calibri" w:hAnsiTheme="minorHAnsi" w:hint="cs"/>
          <w:i/>
          <w:iCs/>
          <w:sz w:val="30"/>
          <w:szCs w:val="30"/>
          <w:cs/>
          <w:lang w:val="en-GB"/>
        </w:rPr>
        <w:t xml:space="preserve"> และ </w:t>
      </w:r>
      <w:r w:rsidRPr="00194ECD">
        <w:rPr>
          <w:rFonts w:asciiTheme="minorHAnsi" w:eastAsia="Calibri" w:hAnsiTheme="minorHAnsi"/>
          <w:i/>
          <w:iCs/>
          <w:sz w:val="30"/>
          <w:szCs w:val="30"/>
          <w:cs/>
          <w:lang w:val="en-GB"/>
        </w:rPr>
        <w:t>บริษัท ลอคบอกซ์ เวนเจอร์ส</w:t>
      </w:r>
    </w:p>
    <w:p w14:paraId="14B3D775" w14:textId="77777777" w:rsidR="00FD7982" w:rsidRPr="00194ECD" w:rsidRDefault="00FD7982" w:rsidP="0005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136659D4" w14:textId="3BA0A957" w:rsidR="00084722" w:rsidRPr="00194ECD" w:rsidRDefault="00084722" w:rsidP="00EA1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inorHAnsi" w:hAnsiTheme="minorHAnsi"/>
          <w:sz w:val="30"/>
          <w:szCs w:val="30"/>
        </w:rPr>
      </w:pPr>
      <w:r w:rsidRPr="00194ECD">
        <w:rPr>
          <w:rFonts w:asciiTheme="minorHAnsi" w:hAnsiTheme="minorHAnsi"/>
          <w:sz w:val="30"/>
          <w:szCs w:val="30"/>
          <w:cs/>
        </w:rPr>
        <w:t xml:space="preserve">เมื่อวันที่ </w:t>
      </w:r>
      <w:r w:rsidR="007E17A0" w:rsidRPr="00194ECD">
        <w:rPr>
          <w:rFonts w:asciiTheme="minorHAnsi" w:hAnsiTheme="minorHAnsi"/>
          <w:sz w:val="30"/>
          <w:szCs w:val="30"/>
        </w:rPr>
        <w:t xml:space="preserve">31 </w:t>
      </w:r>
      <w:r w:rsidR="007E17A0" w:rsidRPr="00194ECD">
        <w:rPr>
          <w:rFonts w:asciiTheme="minorHAnsi" w:hAnsiTheme="minorHAnsi" w:hint="cs"/>
          <w:sz w:val="30"/>
          <w:szCs w:val="30"/>
          <w:cs/>
        </w:rPr>
        <w:t xml:space="preserve">มีนาคม </w:t>
      </w:r>
      <w:r w:rsidR="007E17A0" w:rsidRPr="00194ECD">
        <w:rPr>
          <w:rFonts w:asciiTheme="minorHAnsi" w:hAnsiTheme="minorHAnsi"/>
          <w:sz w:val="30"/>
          <w:szCs w:val="30"/>
        </w:rPr>
        <w:t>2568</w:t>
      </w:r>
      <w:r w:rsidRPr="00194ECD">
        <w:rPr>
          <w:rFonts w:asciiTheme="minorHAnsi" w:hAnsiTheme="minorHAnsi"/>
          <w:sz w:val="30"/>
          <w:szCs w:val="30"/>
        </w:rPr>
        <w:t xml:space="preserve"> </w:t>
      </w:r>
      <w:r w:rsidRPr="00194ECD">
        <w:rPr>
          <w:rFonts w:asciiTheme="minorHAnsi" w:hAnsiTheme="minorHAnsi"/>
          <w:sz w:val="30"/>
          <w:szCs w:val="30"/>
          <w:cs/>
        </w:rPr>
        <w:t xml:space="preserve">ที่ประชุมคณะกรรมการบริษัทมีมติอนุมัติให้มีการปรับโครงสร้างการถือหุ้นในบริษัทย่อย ส่งผลให้บริษัทเข้าซื้อเงินลงทุนในบริษัท ลอคบอกซ์ กรุ๊ป จำกัด และบริษัท ลอคบอคซ์ เวนเจอร์ส จำกัด ร้อยละ </w:t>
      </w:r>
      <w:r w:rsidRPr="00194ECD">
        <w:rPr>
          <w:rFonts w:asciiTheme="minorHAnsi" w:hAnsiTheme="minorHAnsi"/>
          <w:sz w:val="30"/>
          <w:szCs w:val="30"/>
        </w:rPr>
        <w:t>20.0</w:t>
      </w:r>
      <w:r w:rsidR="007331D0" w:rsidRPr="00194ECD">
        <w:rPr>
          <w:rFonts w:asciiTheme="minorHAnsi" w:hAnsiTheme="minorHAnsi"/>
          <w:sz w:val="30"/>
          <w:szCs w:val="30"/>
        </w:rPr>
        <w:t>0</w:t>
      </w:r>
      <w:r w:rsidRPr="00194ECD">
        <w:rPr>
          <w:rFonts w:asciiTheme="minorHAnsi" w:hAnsiTheme="minorHAnsi"/>
          <w:sz w:val="30"/>
          <w:szCs w:val="30"/>
        </w:rPr>
        <w:t xml:space="preserve"> </w:t>
      </w:r>
      <w:r w:rsidRPr="00194ECD">
        <w:rPr>
          <w:rFonts w:asciiTheme="minorHAnsi" w:hAnsiTheme="minorHAnsi"/>
          <w:sz w:val="30"/>
          <w:szCs w:val="30"/>
          <w:cs/>
        </w:rPr>
        <w:t>และ</w:t>
      </w:r>
      <w:r w:rsidR="007331D0" w:rsidRPr="00194ECD">
        <w:rPr>
          <w:rFonts w:asciiTheme="minorHAnsi" w:hAnsiTheme="minorHAnsi"/>
          <w:sz w:val="30"/>
          <w:szCs w:val="30"/>
        </w:rPr>
        <w:t xml:space="preserve"> </w:t>
      </w:r>
      <w:r w:rsidRPr="00194ECD">
        <w:rPr>
          <w:rFonts w:asciiTheme="minorHAnsi" w:hAnsiTheme="minorHAnsi"/>
          <w:sz w:val="30"/>
          <w:szCs w:val="30"/>
          <w:cs/>
        </w:rPr>
        <w:t xml:space="preserve">ร้อยละ </w:t>
      </w:r>
      <w:r w:rsidRPr="00194ECD">
        <w:rPr>
          <w:rFonts w:asciiTheme="minorHAnsi" w:hAnsiTheme="minorHAnsi"/>
          <w:sz w:val="30"/>
          <w:szCs w:val="30"/>
        </w:rPr>
        <w:t>20.0</w:t>
      </w:r>
      <w:r w:rsidR="007331D0" w:rsidRPr="00194ECD">
        <w:rPr>
          <w:rFonts w:asciiTheme="minorHAnsi" w:hAnsiTheme="minorHAnsi"/>
          <w:sz w:val="30"/>
          <w:szCs w:val="30"/>
        </w:rPr>
        <w:t>0</w:t>
      </w:r>
      <w:r w:rsidRPr="00194ECD">
        <w:rPr>
          <w:rFonts w:asciiTheme="minorHAnsi" w:hAnsiTheme="minorHAnsi"/>
          <w:sz w:val="30"/>
          <w:szCs w:val="30"/>
        </w:rPr>
        <w:t xml:space="preserve"> </w:t>
      </w:r>
      <w:r w:rsidRPr="00194ECD">
        <w:rPr>
          <w:rFonts w:asciiTheme="minorHAnsi" w:hAnsiTheme="minorHAnsi"/>
          <w:sz w:val="30"/>
          <w:szCs w:val="30"/>
          <w:cs/>
        </w:rPr>
        <w:t xml:space="preserve">ของทุนจดทะเบียน ตามลำดับ จาก </w:t>
      </w:r>
      <w:r w:rsidR="004D7D4D" w:rsidRPr="00194ECD">
        <w:rPr>
          <w:rFonts w:asciiTheme="minorHAnsi" w:hAnsiTheme="minorHAnsi"/>
          <w:sz w:val="30"/>
          <w:szCs w:val="30"/>
          <w:cs/>
        </w:rPr>
        <w:t>บริษัท พร้อม เวนดิ้ง จำกัด</w:t>
      </w:r>
      <w:r w:rsidR="00CA0DE7" w:rsidRPr="00194ECD">
        <w:rPr>
          <w:rFonts w:asciiTheme="minorHAnsi" w:hAnsiTheme="minorHAnsi" w:hint="cs"/>
          <w:sz w:val="30"/>
          <w:szCs w:val="30"/>
          <w:cs/>
        </w:rPr>
        <w:t xml:space="preserve"> </w:t>
      </w:r>
      <w:r w:rsidR="004D7D4D" w:rsidRPr="00194ECD">
        <w:rPr>
          <w:rFonts w:asciiTheme="minorHAnsi" w:hAnsiTheme="minorHAnsi"/>
          <w:sz w:val="30"/>
          <w:szCs w:val="30"/>
        </w:rPr>
        <w:t>(</w:t>
      </w:r>
      <w:r w:rsidR="004D7D4D" w:rsidRPr="00194ECD">
        <w:rPr>
          <w:rFonts w:asciiTheme="minorHAnsi" w:hAnsiTheme="minorHAnsi" w:hint="cs"/>
          <w:sz w:val="30"/>
          <w:szCs w:val="30"/>
          <w:cs/>
        </w:rPr>
        <w:t xml:space="preserve">เดิมชื่อ </w:t>
      </w:r>
      <w:r w:rsidRPr="00194ECD">
        <w:rPr>
          <w:rFonts w:asciiTheme="minorHAnsi" w:hAnsiTheme="minorHAnsi"/>
          <w:sz w:val="30"/>
          <w:szCs w:val="30"/>
          <w:cs/>
        </w:rPr>
        <w:t>บริษัท สบาย แอคเซลเลอเรเตอร์ จำกัด</w:t>
      </w:r>
      <w:r w:rsidR="004D7D4D" w:rsidRPr="00194ECD">
        <w:rPr>
          <w:rFonts w:asciiTheme="minorHAnsi" w:hAnsiTheme="minorHAnsi"/>
          <w:sz w:val="30"/>
          <w:szCs w:val="30"/>
        </w:rPr>
        <w:t>)</w:t>
      </w:r>
      <w:r w:rsidRPr="00194ECD">
        <w:rPr>
          <w:rFonts w:asciiTheme="minorHAnsi" w:hAnsiTheme="minorHAnsi"/>
          <w:sz w:val="30"/>
          <w:szCs w:val="30"/>
          <w:cs/>
        </w:rPr>
        <w:t xml:space="preserve"> ซึ่งเป็นบริษัทย่อยทางตรง</w:t>
      </w:r>
      <w:r w:rsidR="00A7559B" w:rsidRPr="00194ECD">
        <w:rPr>
          <w:rFonts w:asciiTheme="minorHAnsi" w:hAnsiTheme="minorHAnsi" w:hint="cs"/>
          <w:sz w:val="30"/>
          <w:szCs w:val="30"/>
          <w:cs/>
        </w:rPr>
        <w:t xml:space="preserve"> </w:t>
      </w:r>
      <w:r w:rsidRPr="00194ECD">
        <w:rPr>
          <w:rFonts w:asciiTheme="minorHAnsi" w:hAnsiTheme="minorHAnsi"/>
          <w:sz w:val="30"/>
          <w:szCs w:val="30"/>
          <w:cs/>
        </w:rPr>
        <w:t xml:space="preserve">โดยบริษัทชำระเป็นเงินให้กู้ยืมแก่บริษัทดังกล่าวจำนวน </w:t>
      </w:r>
      <w:r w:rsidRPr="00194ECD">
        <w:rPr>
          <w:rFonts w:asciiTheme="minorHAnsi" w:hAnsiTheme="minorHAnsi"/>
          <w:sz w:val="30"/>
          <w:szCs w:val="30"/>
        </w:rPr>
        <w:t xml:space="preserve">49.9 </w:t>
      </w:r>
      <w:r w:rsidRPr="00194ECD">
        <w:rPr>
          <w:rFonts w:asciiTheme="minorHAnsi" w:hAnsiTheme="minorHAnsi"/>
          <w:sz w:val="30"/>
          <w:szCs w:val="30"/>
          <w:cs/>
        </w:rPr>
        <w:t>ล้านบาท</w:t>
      </w:r>
    </w:p>
    <w:p w14:paraId="46814870" w14:textId="77777777" w:rsidR="00084722" w:rsidRPr="00194ECD" w:rsidRDefault="00084722" w:rsidP="0005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  <w:cs/>
        </w:rPr>
      </w:pPr>
    </w:p>
    <w:p w14:paraId="5442AA77" w14:textId="77777777" w:rsidR="006842FA" w:rsidRPr="00194ECD" w:rsidRDefault="006842FA" w:rsidP="0068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rPr>
          <w:rFonts w:asciiTheme="minorHAnsi" w:eastAsia="Calibri" w:hAnsiTheme="minorHAnsi" w:cstheme="minorHAnsi"/>
          <w:sz w:val="30"/>
          <w:szCs w:val="30"/>
        </w:rPr>
      </w:pPr>
    </w:p>
    <w:p w14:paraId="24FBD0BB" w14:textId="61DDB490" w:rsidR="006842FA" w:rsidRPr="00194ECD" w:rsidRDefault="006842FA" w:rsidP="0068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rPr>
          <w:rFonts w:asciiTheme="minorHAnsi" w:hAnsiTheme="minorHAnsi" w:cstheme="minorHAnsi"/>
          <w:sz w:val="30"/>
          <w:szCs w:val="30"/>
        </w:rPr>
        <w:sectPr w:rsidR="006842FA" w:rsidRPr="00194ECD" w:rsidSect="00E111B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59D684E" w14:textId="536B270F" w:rsidR="00153091" w:rsidRPr="00194ECD" w:rsidRDefault="00153091" w:rsidP="00520A93">
      <w:pPr>
        <w:pStyle w:val="BodyText2"/>
        <w:numPr>
          <w:ilvl w:val="0"/>
          <w:numId w:val="18"/>
        </w:numPr>
        <w:tabs>
          <w:tab w:val="left" w:pos="540"/>
          <w:tab w:val="left" w:pos="1080"/>
        </w:tabs>
        <w:ind w:left="1080" w:hanging="1080"/>
        <w:rPr>
          <w:b/>
          <w:bCs/>
        </w:rPr>
      </w:pPr>
      <w:r w:rsidRPr="00194ECD">
        <w:rPr>
          <w:rFonts w:hint="cs"/>
          <w:b/>
          <w:bCs/>
          <w:cs/>
        </w:rPr>
        <w:lastRenderedPageBreak/>
        <w:t>เงินลงทุนในบริษัทร่วมและ</w:t>
      </w:r>
      <w:r w:rsidR="00442F0C" w:rsidRPr="00194ECD">
        <w:rPr>
          <w:rFonts w:hint="cs"/>
          <w:b/>
          <w:bCs/>
          <w:cs/>
        </w:rPr>
        <w:t>การ</w:t>
      </w:r>
      <w:r w:rsidRPr="00194ECD">
        <w:rPr>
          <w:rFonts w:hint="cs"/>
          <w:b/>
          <w:bCs/>
          <w:cs/>
        </w:rPr>
        <w:t>ร่วมค้า</w:t>
      </w:r>
    </w:p>
    <w:p w14:paraId="3462B855" w14:textId="77777777" w:rsidR="00EF0C32" w:rsidRPr="00194ECD" w:rsidRDefault="00EF0C32" w:rsidP="00EF0C32">
      <w:pPr>
        <w:pStyle w:val="BodyText2"/>
        <w:rPr>
          <w:lang w:val="en-US"/>
        </w:rPr>
      </w:pPr>
    </w:p>
    <w:p w14:paraId="380DA037" w14:textId="15EDCFFA" w:rsidR="00A10EE0" w:rsidRPr="00194ECD" w:rsidRDefault="00A10EE0" w:rsidP="00BE0D95">
      <w:pPr>
        <w:pStyle w:val="BodyText2"/>
        <w:ind w:left="540"/>
        <w:rPr>
          <w:lang w:val="en-US"/>
        </w:rPr>
      </w:pPr>
      <w:r w:rsidRPr="00194ECD">
        <w:rPr>
          <w:rFonts w:hint="cs"/>
          <w:cs/>
          <w:lang w:val="en-US"/>
        </w:rPr>
        <w:t>รายการเคลื่อนไหวที่มีสาระสำคัญสำหรับงวด</w:t>
      </w:r>
      <w:r w:rsidR="008D480A" w:rsidRPr="00194ECD">
        <w:rPr>
          <w:rFonts w:hint="cs"/>
          <w:cs/>
          <w:lang w:val="en-US"/>
        </w:rPr>
        <w:t>หก</w:t>
      </w:r>
      <w:r w:rsidRPr="00194ECD">
        <w:rPr>
          <w:rFonts w:hint="cs"/>
          <w:cs/>
          <w:lang w:val="en-US"/>
        </w:rPr>
        <w:t xml:space="preserve">เดือนสิ้นสุดวันที่ </w:t>
      </w:r>
      <w:r w:rsidRPr="00194ECD">
        <w:rPr>
          <w:lang w:val="en-US"/>
        </w:rPr>
        <w:t>3</w:t>
      </w:r>
      <w:r w:rsidR="00E62044" w:rsidRPr="00194ECD">
        <w:rPr>
          <w:lang w:val="en-US"/>
        </w:rPr>
        <w:t>0</w:t>
      </w:r>
      <w:r w:rsidR="00E62044" w:rsidRPr="00194ECD">
        <w:rPr>
          <w:rFonts w:hint="cs"/>
          <w:cs/>
          <w:lang w:val="en-US"/>
        </w:rPr>
        <w:t xml:space="preserve"> มิถุนายน</w:t>
      </w:r>
      <w:r w:rsidRPr="00194ECD">
        <w:rPr>
          <w:rFonts w:hint="cs"/>
          <w:cs/>
          <w:lang w:val="en-US"/>
        </w:rPr>
        <w:t xml:space="preserve"> </w:t>
      </w:r>
      <w:r w:rsidRPr="00194ECD">
        <w:rPr>
          <w:lang w:val="en-US"/>
        </w:rPr>
        <w:t>256</w:t>
      </w:r>
      <w:r w:rsidR="00C1129A" w:rsidRPr="00194ECD">
        <w:rPr>
          <w:rFonts w:hint="cs"/>
          <w:lang w:val="en-US"/>
        </w:rPr>
        <w:t>8</w:t>
      </w:r>
      <w:r w:rsidRPr="00194ECD">
        <w:rPr>
          <w:lang w:val="en-US"/>
        </w:rPr>
        <w:t xml:space="preserve"> </w:t>
      </w:r>
      <w:r w:rsidRPr="00194ECD">
        <w:rPr>
          <w:rFonts w:hint="cs"/>
          <w:cs/>
          <w:lang w:val="en-US"/>
        </w:rPr>
        <w:t>มีดังต่อไปนี้</w:t>
      </w:r>
    </w:p>
    <w:p w14:paraId="6E292226" w14:textId="77777777" w:rsidR="00BE0D95" w:rsidRPr="00194ECD" w:rsidRDefault="00BE0D95" w:rsidP="00BE0D95">
      <w:pPr>
        <w:pStyle w:val="BodyText2"/>
        <w:ind w:left="540"/>
        <w:rPr>
          <w:lang w:val="en-US"/>
        </w:rPr>
      </w:pPr>
    </w:p>
    <w:tbl>
      <w:tblPr>
        <w:tblW w:w="4982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1"/>
        <w:gridCol w:w="1805"/>
        <w:gridCol w:w="719"/>
        <w:gridCol w:w="182"/>
        <w:gridCol w:w="805"/>
        <w:gridCol w:w="185"/>
        <w:gridCol w:w="793"/>
        <w:gridCol w:w="197"/>
        <w:gridCol w:w="721"/>
        <w:gridCol w:w="185"/>
        <w:gridCol w:w="718"/>
        <w:gridCol w:w="185"/>
        <w:gridCol w:w="805"/>
        <w:gridCol w:w="185"/>
        <w:gridCol w:w="721"/>
        <w:gridCol w:w="188"/>
        <w:gridCol w:w="805"/>
        <w:gridCol w:w="182"/>
        <w:gridCol w:w="808"/>
        <w:gridCol w:w="185"/>
        <w:gridCol w:w="811"/>
        <w:gridCol w:w="185"/>
        <w:gridCol w:w="857"/>
      </w:tblGrid>
      <w:tr w:rsidR="008A5500" w:rsidRPr="00194ECD" w14:paraId="6A29A4A4" w14:textId="77777777" w:rsidTr="00D31DF9">
        <w:trPr>
          <w:cantSplit/>
          <w:trHeight w:val="58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2402C" w14:textId="77777777" w:rsidR="008A5500" w:rsidRPr="00194ECD" w:rsidRDefault="008A5500" w:rsidP="0029369B">
            <w:pPr>
              <w:tabs>
                <w:tab w:val="clear" w:pos="227"/>
                <w:tab w:val="clear" w:pos="1644"/>
                <w:tab w:val="left" w:pos="10"/>
                <w:tab w:val="left" w:pos="100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DA49E91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599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6F63FE8F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Pr="00194ECD">
              <w:rPr>
                <w:rFonts w:asciiTheme="minorHAnsi" w:hAnsiTheme="minorHAnsi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8A5500" w:rsidRPr="00194ECD" w14:paraId="203037DE" w14:textId="77777777" w:rsidTr="00D31DF9">
        <w:trPr>
          <w:cantSplit/>
          <w:trHeight w:val="216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E089C" w14:textId="77777777" w:rsidR="008A5500" w:rsidRPr="00194ECD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7BBD2B20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5E64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82DEE3A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9275A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59FA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44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7ABB" w14:textId="424119C9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343E90"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058002D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6BB8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F45F06" w:rsidRPr="00194ECD" w14:paraId="2DE0D228" w14:textId="77777777" w:rsidTr="00D31DF9">
        <w:trPr>
          <w:cantSplit/>
          <w:trHeight w:val="80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FC73" w14:textId="77777777" w:rsidR="00F45F06" w:rsidRPr="00194ECD" w:rsidRDefault="00F45F06" w:rsidP="0029369B">
            <w:pPr>
              <w:tabs>
                <w:tab w:val="clear" w:pos="227"/>
                <w:tab w:val="clear" w:pos="1644"/>
                <w:tab w:val="left" w:pos="100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670C432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C8AF7" w14:textId="77777777" w:rsidR="00D31DF9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สัดส่วนความเป็น</w:t>
            </w:r>
          </w:p>
          <w:p w14:paraId="1F239080" w14:textId="70DECA8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เจ้าของ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26B4C47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8BC8" w14:textId="31DA6125" w:rsidR="00F45F06" w:rsidRPr="00194ECD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7CA8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FC65" w14:textId="77777777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6D7B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4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1F78E" w14:textId="77777777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2BD69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908CF" w14:textId="229DC11D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ส่วนแบ่งกำไร (ขาดทุน)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3D8B8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0B3DF" w14:textId="4F64D8CA" w:rsidR="00F45F06" w:rsidRPr="00194ECD" w:rsidRDefault="00F45F06" w:rsidP="00C73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รายได้เงินปันผล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2869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20" w:type="pct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8190B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364566C1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สถานะเงินลงทุน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F83D6F4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A0424" w14:textId="77698898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9DDA715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F877B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</w:t>
            </w:r>
          </w:p>
          <w:p w14:paraId="46DD2BA9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F45F06" w:rsidRPr="00194ECD" w14:paraId="566E72FF" w14:textId="77777777" w:rsidTr="00D31DF9">
        <w:trPr>
          <w:cantSplit/>
          <w:trHeight w:val="80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55174" w14:textId="77777777" w:rsidR="00F45F06" w:rsidRPr="00194ECD" w:rsidRDefault="00F45F06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69028037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DBD36" w14:textId="5E9F1B19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94ECD">
              <w:rPr>
                <w:rFonts w:asciiTheme="minorHAnsi" w:hAnsiTheme="minorHAnsi"/>
                <w:szCs w:val="22"/>
                <w:cs/>
                <w:lang w:val="en-US" w:bidi="th-TH"/>
              </w:rPr>
              <w:t>ณ วันที่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450846D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53232" w14:textId="1E464963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Cs w:val="22"/>
                <w:cs/>
              </w:rPr>
              <w:t>ณ วันที่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97E1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9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68C59" w14:textId="77777777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04AD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48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75296" w14:textId="77777777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3A5C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3842F" w14:textId="77777777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2D1B9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49" w:type="pct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046719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E919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20" w:type="pct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234B5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3ECC850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280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D869F" w14:textId="0F06153D" w:rsidR="00F45F06" w:rsidRPr="00194ECD" w:rsidRDefault="00F45F06" w:rsidP="00F554C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0B24846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55FC" w14:textId="097A29B8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Cs w:val="22"/>
                <w:cs/>
              </w:rPr>
              <w:t>ณ วันที่</w:t>
            </w:r>
          </w:p>
        </w:tc>
      </w:tr>
      <w:tr w:rsidR="00D31DF9" w:rsidRPr="00194ECD" w14:paraId="6919728C" w14:textId="77777777" w:rsidTr="00D31DF9">
        <w:trPr>
          <w:cantSplit/>
          <w:trHeight w:val="512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B0141" w14:textId="77777777" w:rsidR="00F45F06" w:rsidRPr="00194ECD" w:rsidRDefault="00F45F06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E158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17333" w14:textId="77777777" w:rsidR="00F45F06" w:rsidRPr="00194ECD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0520D8CB" w14:textId="061A418D" w:rsidR="00F45F06" w:rsidRPr="00194ECD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9A5D5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E9A6" w14:textId="6564592F" w:rsidR="00F45F06" w:rsidRPr="00194ECD" w:rsidRDefault="00F45F06" w:rsidP="00D31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 w:hanging="17"/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62044" w:rsidRPr="00194E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E62044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มิถุนายน</w:t>
            </w:r>
          </w:p>
          <w:p w14:paraId="50CBBE29" w14:textId="4D06A91F" w:rsidR="00F45F06" w:rsidRPr="00194ECD" w:rsidRDefault="00F45F06" w:rsidP="00D31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 w:hanging="1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064F" w14:textId="77777777" w:rsidR="00F45F06" w:rsidRPr="00194ECD" w:rsidRDefault="00F45F06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3F3B" w14:textId="77777777" w:rsidR="00F45F06" w:rsidRPr="00194ECD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มกราคม</w:t>
            </w:r>
          </w:p>
          <w:p w14:paraId="603DCF40" w14:textId="27BD2F1D" w:rsidR="00F45F06" w:rsidRPr="00194ECD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4C030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DC787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02C7AEE" w14:textId="77777777" w:rsidR="00F45F06" w:rsidRPr="00194ECD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74E416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F01DA" w14:textId="77777777" w:rsidR="00F45F06" w:rsidRPr="00194ECD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6C436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32386A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4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AB18D7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E43F" w14:textId="77777777" w:rsidR="00F45F06" w:rsidRPr="00194ECD" w:rsidRDefault="00F45F06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50D31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7F581" w14:textId="77777777" w:rsidR="00F45F06" w:rsidRPr="00194ECD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23480" w14:textId="77777777" w:rsidR="00F45F06" w:rsidRPr="00194ECD" w:rsidRDefault="00F45F06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E24D5C8" w14:textId="77777777" w:rsidR="00F45F06" w:rsidRPr="00194ECD" w:rsidRDefault="00F45F06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vMerge/>
            <w:tcBorders>
              <w:left w:val="nil"/>
              <w:bottom w:val="nil"/>
              <w:right w:val="nil"/>
            </w:tcBorders>
          </w:tcPr>
          <w:p w14:paraId="162A5E35" w14:textId="7C3CED55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26CD72A" w14:textId="77777777" w:rsidR="00F45F06" w:rsidRPr="00194ECD" w:rsidRDefault="00F45F0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24A1" w14:textId="0C45C061" w:rsidR="00F45F06" w:rsidRPr="00194ECD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62044" w:rsidRPr="00194E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E62044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มิถุนายน</w:t>
            </w:r>
          </w:p>
          <w:p w14:paraId="54876423" w14:textId="5EF27D0C" w:rsidR="00F45F06" w:rsidRPr="00194ECD" w:rsidRDefault="00F45F06" w:rsidP="00C73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</w:tr>
      <w:tr w:rsidR="008A5500" w:rsidRPr="00194ECD" w14:paraId="1BC40E79" w14:textId="77777777" w:rsidTr="00D31DF9">
        <w:trPr>
          <w:cantSplit/>
          <w:trHeight w:val="171"/>
          <w:tblHeader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AEA" w14:textId="77777777" w:rsidR="008A5500" w:rsidRPr="00194ECD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9E2B59E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5A98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3C65E25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946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C16A4FB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31DF9" w:rsidRPr="00194ECD" w14:paraId="6B92AE74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BF0E7" w14:textId="77777777" w:rsidR="008A5500" w:rsidRPr="00194ECD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0705A98F" w14:textId="77777777" w:rsidR="008A5500" w:rsidRPr="00194ECD" w:rsidRDefault="008A5500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8C0B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76B92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9755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AC862CF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6B41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65E1A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DBD8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FB2C37C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080259F8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448D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CBDAC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155144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7DDB791D" w14:textId="5D662DFD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3E73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B7CB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1B19D72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65F1E8D1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C7D81EE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45EE3F6F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0045319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20F4D4C1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31DF9" w:rsidRPr="00194ECD" w14:paraId="4F5A797B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5D39" w14:textId="77777777" w:rsidR="00D31DF9" w:rsidRPr="00194ECD" w:rsidRDefault="00D31DF9" w:rsidP="00D31DF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228C3BA2" w14:textId="77777777" w:rsidR="00D31DF9" w:rsidRPr="00194ECD" w:rsidRDefault="00D31DF9" w:rsidP="00D31DF9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88D37" w14:textId="3B2432CF" w:rsidR="00D31DF9" w:rsidRPr="00194ECD" w:rsidRDefault="00D31DF9" w:rsidP="009D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E6F3E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6588" w14:textId="217CE505" w:rsidR="00D31DF9" w:rsidRPr="00194ECD" w:rsidRDefault="002F5C74" w:rsidP="009D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0B9DB3D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C7BEA" w14:textId="30284961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95,000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AA829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F2CD" w14:textId="066D045F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4EC8E5E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621E9B91" w14:textId="1F4D6F2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E756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AA07" w14:textId="78ADFF4F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AD4BBF1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6E3AC784" w14:textId="4628793A" w:rsidR="00D31DF9" w:rsidRPr="00194ECD" w:rsidRDefault="00D31DF9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1148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DA96" w14:textId="19BF85E8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F287C1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614EDA18" w14:textId="6380D4F8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911A289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495371D" w14:textId="60771711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78,837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B70291B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68E5B4EB" w14:textId="5B994A6E" w:rsidR="00D31DF9" w:rsidRPr="00194ECD" w:rsidRDefault="001D46A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16,163</w:t>
            </w:r>
          </w:p>
        </w:tc>
      </w:tr>
      <w:tr w:rsidR="002F5C74" w:rsidRPr="00194ECD" w14:paraId="75D93753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42EA" w14:textId="77777777" w:rsidR="002F5C74" w:rsidRPr="00194ECD" w:rsidRDefault="002F5C74" w:rsidP="002F5C7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7B5B0609" w14:textId="1BA13871" w:rsidR="002F5C74" w:rsidRPr="00194ECD" w:rsidRDefault="002F5C74" w:rsidP="002F5C74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="00A13865" w:rsidRPr="00194ECD"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ๆ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39136" w14:textId="70D2B44E" w:rsidR="002F5C74" w:rsidRPr="00194ECD" w:rsidRDefault="002F5C74" w:rsidP="009D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6ADE5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9E59C" w14:textId="777C3B60" w:rsidR="002F5C74" w:rsidRPr="00194ECD" w:rsidRDefault="002F5C74" w:rsidP="009D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DDA6D16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7AF8C" w14:textId="060ABDAB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65D6E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B416A" w14:textId="53BCD35F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F97465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7DF32E50" w14:textId="0E05C872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BB5B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7B7B" w14:textId="0EE7643B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A920D67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1018FB97" w14:textId="5DFCE25B" w:rsidR="002F5C74" w:rsidRPr="00194ECD" w:rsidRDefault="002F5C74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9B29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53C6E" w14:textId="49849C5E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4BF4D7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1FFCD4BE" w14:textId="7F6F9DC8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17A4195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0A32D2B0" w14:textId="1A60965D" w:rsidR="002F5C74" w:rsidRPr="00194ECD" w:rsidRDefault="00004B04" w:rsidP="0000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(4,220)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AC97072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7CEB9C54" w14:textId="5727208E" w:rsidR="002F5C74" w:rsidRPr="00194ECD" w:rsidRDefault="00004B0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F5C74"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966</w:t>
            </w:r>
          </w:p>
        </w:tc>
      </w:tr>
      <w:tr w:rsidR="00C8719E" w:rsidRPr="00194ECD" w14:paraId="2A9CE828" w14:textId="77777777" w:rsidTr="00C8719E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1D4C" w14:textId="77777777" w:rsidR="00C8719E" w:rsidRPr="00194ECD" w:rsidRDefault="00C8719E" w:rsidP="00C8719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 xml:space="preserve">บริษัท นครหลวงแคปปิตอล </w:t>
            </w:r>
          </w:p>
          <w:p w14:paraId="4F12D31C" w14:textId="77777777" w:rsidR="00C8719E" w:rsidRPr="00194ECD" w:rsidRDefault="00C8719E" w:rsidP="00C8719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2039C598" w14:textId="77777777" w:rsidR="00C8719E" w:rsidRPr="00194ECD" w:rsidRDefault="00C8719E" w:rsidP="00C8719E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E2BB0" w14:textId="60EC1343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E61D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EC4F1" w14:textId="73FEB800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C264CA9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7B3A8" w14:textId="08DE4618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1,313,102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F9B7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FB878" w14:textId="411D8A2D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7B4CF61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0E84726A" w14:textId="254ABAF0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0C80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429E" w14:textId="0A7B420B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3,106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49AA97A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2C646D63" w14:textId="0F0EEDE3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(4,67</w:t>
            </w:r>
            <w:r w:rsidR="00EA57D8" w:rsidRPr="00194EC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2E0E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A6AD" w14:textId="4A450CA7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FB21A7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3A46BF3D" w14:textId="56035049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7234A25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FE0561E" w14:textId="582BF6C1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10"/>
              </w:tabs>
              <w:ind w:right="2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C548D39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62BA92C1" w14:textId="14CB01D0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1,311,53</w:t>
            </w:r>
            <w:r w:rsidR="00EA57D8"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8719E" w:rsidRPr="00194ECD" w14:paraId="65F9796B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C607F" w14:textId="77777777" w:rsidR="00C8719E" w:rsidRPr="00194ECD" w:rsidRDefault="00C8719E" w:rsidP="00C8719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1780611B" w14:textId="089EAFD9" w:rsidR="00C8719E" w:rsidRPr="00194ECD" w:rsidRDefault="00C8719E" w:rsidP="00C8719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โบรกเกอร์ จำกัด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31A06C7" w14:textId="4ACCC4CA" w:rsidR="00C8719E" w:rsidRPr="00194ECD" w:rsidRDefault="00C8719E" w:rsidP="00C8719E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2BC17" w14:textId="2111C9BE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66FE3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F0D6A" w14:textId="42753240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2A26CF4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AB77D" w14:textId="33E1060B" w:rsidR="00C8719E" w:rsidRPr="00194ECD" w:rsidRDefault="0092272A" w:rsidP="0092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E1126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4B75E" w14:textId="4A3479BF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9FB85D0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94F5D" w14:textId="4A23605C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11"/>
              </w:tabs>
              <w:ind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64B3E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18D05" w14:textId="2DB3BE8B" w:rsidR="00C8719E" w:rsidRPr="00194ECD" w:rsidRDefault="00DE3FEE" w:rsidP="00DE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CFBFC2A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5C121" w14:textId="63A19D7B" w:rsidR="00C8719E" w:rsidRPr="00194ECD" w:rsidRDefault="00DE3FEE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F0226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272FA" w14:textId="5648A51E" w:rsidR="00C8719E" w:rsidRPr="00194ECD" w:rsidRDefault="00DE3FEE" w:rsidP="00DE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3,803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51AE5F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B4C47" w14:textId="78513A8B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6CA0A7E" w14:textId="77777777" w:rsidR="00C8719E" w:rsidRPr="00194ECD" w:rsidRDefault="00C8719E" w:rsidP="00C8719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187A6" w14:textId="5F3FCD4C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10"/>
              </w:tabs>
              <w:ind w:right="2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5BDB928" w14:textId="77777777" w:rsidR="00C8719E" w:rsidRPr="00194ECD" w:rsidRDefault="00C8719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502CF" w14:textId="5EF50556" w:rsidR="00C8719E" w:rsidRPr="00194ECD" w:rsidRDefault="00DE3FEE" w:rsidP="00C8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3,803</w:t>
            </w:r>
          </w:p>
        </w:tc>
      </w:tr>
      <w:tr w:rsidR="00D31DF9" w:rsidRPr="00194ECD" w14:paraId="1B6791C6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0F30B" w14:textId="6EBB6DB6" w:rsidR="00D31DF9" w:rsidRPr="00194ECD" w:rsidRDefault="00D31DF9" w:rsidP="00D31DF9">
            <w:pPr>
              <w:tabs>
                <w:tab w:val="clear" w:pos="1644"/>
              </w:tabs>
              <w:ind w:left="10" w:right="-277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1F98BED2" w14:textId="77777777" w:rsidR="00D31DF9" w:rsidRPr="00194ECD" w:rsidRDefault="00D31DF9" w:rsidP="00D31DF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D3F41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6698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CC815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494B8EC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873A23" w14:textId="738319A6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1,415,288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02B1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A200F" w14:textId="60535784" w:rsidR="00D31DF9" w:rsidRPr="00194ECD" w:rsidRDefault="00DE3FEE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EBCBE88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65481" w14:textId="0CF2F951" w:rsidR="00D31DF9" w:rsidRPr="00194ECD" w:rsidRDefault="00DE3FEE" w:rsidP="00D31DF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49E53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7A983D" w14:textId="68480CF3" w:rsidR="00D31DF9" w:rsidRPr="00194ECD" w:rsidRDefault="00DE3FEE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3,106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52F3DF2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6821F6" w14:textId="70025440" w:rsidR="00D31DF9" w:rsidRPr="00194ECD" w:rsidRDefault="00DE3FEE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58"/>
                <w:tab w:val="left" w:pos="348"/>
                <w:tab w:val="left" w:pos="528"/>
                <w:tab w:val="decimal" w:pos="738"/>
                <w:tab w:val="decimal" w:pos="828"/>
              </w:tabs>
              <w:ind w:right="-22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(4,67</w:t>
            </w:r>
            <w:r w:rsidR="00EA57D8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CB49" w14:textId="77777777" w:rsidR="00D31DF9" w:rsidRPr="00194ECD" w:rsidRDefault="00D31DF9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E27F19" w14:textId="25CFA798" w:rsidR="00D31DF9" w:rsidRPr="00194ECD" w:rsidRDefault="00DE3FEE" w:rsidP="00DE3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3,803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93291CF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0A717" w14:textId="78DA9486" w:rsidR="00D31DF9" w:rsidRPr="00194ECD" w:rsidRDefault="00DE3FEE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DE6F5A0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9AD8D" w14:textId="3CAE1625" w:rsidR="00D31DF9" w:rsidRPr="00194ECD" w:rsidRDefault="00DE3FEE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004B04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83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004B04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057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133DD6E" w14:textId="77777777" w:rsidR="00D31DF9" w:rsidRPr="00194ECD" w:rsidRDefault="00D31DF9" w:rsidP="00D31DF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28B52" w14:textId="36E7DEB8" w:rsidR="00D31DF9" w:rsidRPr="00194ECD" w:rsidRDefault="00DE3FEE" w:rsidP="00D3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1,33</w:t>
            </w:r>
            <w:r w:rsidR="00004B04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004B04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46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</w:tr>
      <w:tr w:rsidR="00D31DF9" w:rsidRPr="00194ECD" w14:paraId="5A8FB3A7" w14:textId="77777777" w:rsidTr="00D31DF9">
        <w:trPr>
          <w:cantSplit/>
          <w:trHeight w:val="50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00942" w14:textId="77777777" w:rsidR="008A5500" w:rsidRPr="00194ECD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6C8008E2" w14:textId="77777777" w:rsidR="008A5500" w:rsidRPr="00194ECD" w:rsidRDefault="008A5500" w:rsidP="00F554C2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B320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19131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BD1FB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7C3411C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5881E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C289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AE13B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70F57A5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A22C29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E4DA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75BB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34D6E8F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9745E2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B216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DEAC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7171672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C4E277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B30BAE9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7F41A7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0688AD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B602A1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31DF9" w:rsidRPr="00194ECD" w14:paraId="3DBF8D66" w14:textId="77777777" w:rsidTr="00D31DF9">
        <w:trPr>
          <w:cantSplit/>
          <w:trHeight w:val="288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C4968" w14:textId="77777777" w:rsidR="008A5500" w:rsidRPr="00194ECD" w:rsidRDefault="008A5500" w:rsidP="006F79E9">
            <w:pPr>
              <w:tabs>
                <w:tab w:val="clear" w:pos="227"/>
                <w:tab w:val="clear" w:pos="1644"/>
                <w:tab w:val="left" w:pos="1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0E88D7A0" w14:textId="77777777" w:rsidR="008A5500" w:rsidRPr="00194ECD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4DB7C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ED07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5FC3C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ECA69B4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0B6A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A000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E636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6A60AA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40B1254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FFAC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5D8C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574ABA2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47E955A5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7514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6DD0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B88D79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2B180452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36A7B74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70EFDCA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52AF065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6B552D81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265F" w:rsidRPr="00194ECD" w14:paraId="3937B781" w14:textId="77777777" w:rsidTr="007331D0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4C4E" w14:textId="77777777" w:rsidR="00D4265F" w:rsidRPr="00194ECD" w:rsidRDefault="00D4265F" w:rsidP="00D4265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389C4CC4" w14:textId="0D9A3293" w:rsidR="00D4265F" w:rsidRPr="00194ECD" w:rsidRDefault="00D4265F" w:rsidP="00D4265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โบรกเกอร์ จำกัด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F39BB91" w14:textId="77777777" w:rsidR="00D4265F" w:rsidRPr="00194ECD" w:rsidRDefault="00D4265F" w:rsidP="00D4265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84A4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64EB0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577E1" w14:textId="41AAF01B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484A03A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737F" w14:textId="0072B211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4,383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2CDF3" w14:textId="77777777" w:rsidR="00D4265F" w:rsidRPr="00194ECD" w:rsidRDefault="00D4265F" w:rsidP="00D4265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E0C8" w14:textId="4386B56C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1E33C16" w14:textId="77777777" w:rsidR="00D4265F" w:rsidRPr="00194ECD" w:rsidRDefault="00D4265F" w:rsidP="00D4265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6584F341" w14:textId="21EAC521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4E798" w14:textId="77777777" w:rsidR="00D4265F" w:rsidRPr="00194ECD" w:rsidRDefault="00D4265F" w:rsidP="00D4265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8A08" w14:textId="3E2E3B94" w:rsidR="00D4265F" w:rsidRPr="00194ECD" w:rsidRDefault="00D4265F" w:rsidP="000A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(580)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BED509D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1A3A6CAE" w14:textId="751B04A0" w:rsidR="00D4265F" w:rsidRPr="00194ECD" w:rsidRDefault="00D4265F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1A4A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62E0" w14:textId="288D7094" w:rsidR="00D4265F" w:rsidRPr="00194ECD" w:rsidRDefault="00D4265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26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6EE49F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264578E9" w14:textId="31B39C8A" w:rsidR="00D4265F" w:rsidRPr="00194ECD" w:rsidRDefault="00D4265F" w:rsidP="00BD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3,803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23C519E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F140578" w14:textId="7843796A" w:rsidR="00D4265F" w:rsidRPr="00194ECD" w:rsidRDefault="00D4265F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E22BC16" w14:textId="77777777" w:rsidR="00D4265F" w:rsidRPr="00194ECD" w:rsidRDefault="00D4265F" w:rsidP="00D4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45967C9F" w14:textId="4F95D337" w:rsidR="00D4265F" w:rsidRPr="00194ECD" w:rsidRDefault="00D4265F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-9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2F5C74" w:rsidRPr="00194ECD" w14:paraId="71595D2F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6D5E" w14:textId="77777777" w:rsidR="002F5C74" w:rsidRPr="00194ECD" w:rsidRDefault="002F5C74" w:rsidP="002F5C7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29879E3D" w14:textId="0290F627" w:rsidR="002F5C74" w:rsidRPr="00194ECD" w:rsidRDefault="002F5C74" w:rsidP="002F5C7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="002B5A7C"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2CE63D9" w14:textId="77777777" w:rsidR="002F5C74" w:rsidRPr="00194ECD" w:rsidRDefault="002F5C74" w:rsidP="002F5C74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บริการเทคโนโลยีสารสนเทศ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65EE" w14:textId="77777777" w:rsidR="002F5C74" w:rsidRPr="00194ECD" w:rsidRDefault="002F5C74" w:rsidP="009D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83D17" w14:textId="77777777" w:rsidR="002F5C74" w:rsidRPr="00194ECD" w:rsidRDefault="002F5C74" w:rsidP="009D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C8F33" w14:textId="4DEB9170" w:rsidR="002F5C74" w:rsidRPr="00194ECD" w:rsidRDefault="002F5C74" w:rsidP="009D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7CE441C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7C2EE" w14:textId="060639ED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1,102,013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E1FB8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A80A" w14:textId="717ECA22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6C26B70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2BA07F6E" w14:textId="281D64FA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6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724,403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56D56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055EE" w14:textId="0AB79095" w:rsidR="002F5C74" w:rsidRPr="00194ECD" w:rsidRDefault="002F5C7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405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F6D758F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3543D095" w14:textId="3F325BBA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5B19C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5A1B" w14:textId="09F5BFDF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2DC8CA3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020BFFFE" w14:textId="33CE8490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377,610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1685E49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BF5D40A" w14:textId="14C044C8" w:rsidR="002F5C74" w:rsidRPr="00194ECD" w:rsidRDefault="002F5C74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0D452FB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4C804EBC" w14:textId="4341C9E8" w:rsidR="002F5C74" w:rsidRPr="00194ECD" w:rsidRDefault="002F5C74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-9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2437A5" w:rsidRPr="00194ECD" w14:paraId="54BF28DE" w14:textId="77777777" w:rsidTr="007331D0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8BA94" w14:textId="77777777" w:rsidR="002437A5" w:rsidRPr="00194ECD" w:rsidRDefault="002437A5" w:rsidP="002437A5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42FA85D3" w14:textId="77777777" w:rsidR="002437A5" w:rsidRPr="00194ECD" w:rsidRDefault="002437A5" w:rsidP="002437A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1FECC320" w14:textId="77777777" w:rsidR="002437A5" w:rsidRPr="00194ECD" w:rsidRDefault="002437A5" w:rsidP="002437A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370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9E18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F9D3" w14:textId="72A020A0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10EFE34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CF9B" w14:textId="7DF0D343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4,769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B486C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37BF" w14:textId="744221E9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5A54C11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3163EC10" w14:textId="281BE035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3EB04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E40D" w14:textId="15138C78" w:rsidR="002437A5" w:rsidRPr="00194ECD" w:rsidRDefault="002437A5" w:rsidP="000A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BD0908" w:rsidRPr="00194E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1A89A46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3C3310D9" w14:textId="0B80D0FD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A2F20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98D9" w14:textId="67DE2F68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28A757B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14C9AF73" w14:textId="7CBF9D90" w:rsidR="002437A5" w:rsidRPr="00194ECD" w:rsidRDefault="002437A5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5C985D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34DDA23" w14:textId="35C15301" w:rsidR="002437A5" w:rsidRPr="00194ECD" w:rsidRDefault="00491A6A" w:rsidP="0049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(1,50</w:t>
            </w:r>
            <w:r w:rsidR="00004B04"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CB64CF3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08B2F720" w14:textId="1EA69778" w:rsidR="002437A5" w:rsidRPr="00194ECD" w:rsidRDefault="00004B04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BD0908"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336</w:t>
            </w:r>
          </w:p>
        </w:tc>
      </w:tr>
      <w:tr w:rsidR="002437A5" w:rsidRPr="00194ECD" w14:paraId="0009F8F7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E33E" w14:textId="77777777" w:rsidR="002437A5" w:rsidRPr="00194ECD" w:rsidRDefault="002437A5" w:rsidP="002437A5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783CA699" w14:textId="1CB86E54" w:rsidR="002437A5" w:rsidRPr="00194ECD" w:rsidRDefault="002437A5" w:rsidP="002437A5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415E769" w14:textId="77777777" w:rsidR="002437A5" w:rsidRPr="00194ECD" w:rsidRDefault="002437A5" w:rsidP="002437A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</w:t>
            </w:r>
          </w:p>
          <w:p w14:paraId="49D03D22" w14:textId="7C39E512" w:rsidR="002437A5" w:rsidRPr="00194ECD" w:rsidRDefault="002437A5" w:rsidP="002437A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การจัดหาเกี่ยวกับซอฟแวร์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1D70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43498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27C11" w14:textId="0FA35463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B9E71A4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A75C5" w14:textId="45953531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9,127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F490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04AB" w14:textId="50750EC5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DEACB1F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237F242E" w14:textId="35C47A4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C0DE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2DB6A" w14:textId="6F684B74" w:rsidR="002437A5" w:rsidRPr="00194ECD" w:rsidRDefault="00BD0908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1,476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0E85863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0C939094" w14:textId="569EEC02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439A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2982" w14:textId="29D0E87D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8953C4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775F637C" w14:textId="5E0C8E3A" w:rsidR="002437A5" w:rsidRPr="00194ECD" w:rsidRDefault="002437A5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17891B9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97B1B7C" w14:textId="49052B15" w:rsidR="002437A5" w:rsidRPr="00194ECD" w:rsidRDefault="002437A5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2DA1D24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349CD7A7" w14:textId="03FDA09B" w:rsidR="002437A5" w:rsidRPr="00194ECD" w:rsidRDefault="00BD0908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10,603</w:t>
            </w:r>
          </w:p>
        </w:tc>
      </w:tr>
      <w:tr w:rsidR="002437A5" w:rsidRPr="00194ECD" w14:paraId="46E03F86" w14:textId="77777777" w:rsidTr="00D31DF9">
        <w:trPr>
          <w:cantSplit/>
          <w:trHeight w:val="191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0C04C" w14:textId="77777777" w:rsidR="002437A5" w:rsidRPr="00194ECD" w:rsidRDefault="002437A5" w:rsidP="002437A5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46FDEFAA" w14:textId="6A6D3FEA" w:rsidR="002437A5" w:rsidRPr="00194ECD" w:rsidRDefault="002437A5" w:rsidP="002437A5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16E01BE7" w14:textId="77777777" w:rsidR="002437A5" w:rsidRPr="00194ECD" w:rsidRDefault="002437A5" w:rsidP="002437A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ให้บริการวางแผน ออกแบบ </w:t>
            </w:r>
          </w:p>
          <w:p w14:paraId="2E9B37B3" w14:textId="77777777" w:rsidR="002437A5" w:rsidRPr="00194ECD" w:rsidRDefault="002437A5" w:rsidP="002437A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และจัดทำสื่อโฆษณา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48C25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1312D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  <w:tab w:val="decimal" w:pos="349"/>
              </w:tabs>
              <w:ind w:right="-13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834A2" w14:textId="1FAA2600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13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B8807E9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666A" w14:textId="4844D584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1,758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9B226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413C7" w14:textId="4D93C00C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7E78712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83585D8" w14:textId="383B666D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942C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3A9F" w14:textId="123B1A3B" w:rsidR="002437A5" w:rsidRPr="00194ECD" w:rsidRDefault="00BD0908" w:rsidP="00BD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-1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(800)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AAEA90C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49980F8B" w14:textId="6652B073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2DB2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AFC94" w14:textId="0D48143B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D38775B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2A47C3BD" w14:textId="22B93D16" w:rsidR="002437A5" w:rsidRPr="00194ECD" w:rsidRDefault="002437A5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E2CEFDF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CFAF90E" w14:textId="360B449C" w:rsidR="002437A5" w:rsidRPr="00194ECD" w:rsidRDefault="002437A5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3316D06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1A3037FA" w14:textId="79B7D1C8" w:rsidR="002437A5" w:rsidRPr="00194ECD" w:rsidRDefault="00BD0908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958</w:t>
            </w:r>
          </w:p>
        </w:tc>
      </w:tr>
      <w:tr w:rsidR="002437A5" w:rsidRPr="00194ECD" w14:paraId="3F59BA3B" w14:textId="77777777" w:rsidTr="00D31DF9">
        <w:trPr>
          <w:cantSplit/>
          <w:trHeight w:val="191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9952A" w14:textId="12FF132E" w:rsidR="002437A5" w:rsidRPr="00194ECD" w:rsidRDefault="002437A5" w:rsidP="002437A5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เงินลงทุนในการร่วมค้าทางตรงอื่น</w:t>
            </w:r>
            <w:r w:rsidR="00A13865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ๆ</w:t>
            </w:r>
          </w:p>
          <w:p w14:paraId="607C43E1" w14:textId="77777777" w:rsidR="002437A5" w:rsidRPr="00194ECD" w:rsidRDefault="002437A5" w:rsidP="002437A5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ที่ไม่มีรายการเคลื่อนไหวใน</w:t>
            </w:r>
          </w:p>
          <w:p w14:paraId="5060EBFA" w14:textId="1A450491" w:rsidR="002437A5" w:rsidRPr="00194ECD" w:rsidRDefault="002437A5" w:rsidP="002437A5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ระหว่างงวด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3149B235" w14:textId="77777777" w:rsidR="002437A5" w:rsidRPr="00194ECD" w:rsidRDefault="002437A5" w:rsidP="002437A5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73AB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04DD8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758E0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29312A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FDD0B" w14:textId="170EFF43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2,520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D617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F8AA" w14:textId="59D523CF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E645019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14:paraId="4961ADB7" w14:textId="60CBAF96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2F21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E32C" w14:textId="006A11AB" w:rsidR="002437A5" w:rsidRPr="00194ECD" w:rsidRDefault="00BD090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left" w:pos="339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EA5F530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2FBC02FD" w14:textId="6953DF39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6180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512D" w14:textId="51A783A5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FF17D9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14:paraId="604293E8" w14:textId="37692BB1" w:rsidR="002437A5" w:rsidRPr="00194ECD" w:rsidRDefault="002437A5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52" w:hanging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5310E55" w14:textId="77777777" w:rsidR="002437A5" w:rsidRPr="00194ECD" w:rsidRDefault="002437A5" w:rsidP="002437A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75FFD806" w14:textId="105052CC" w:rsidR="002437A5" w:rsidRPr="00194ECD" w:rsidRDefault="002437A5" w:rsidP="0073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738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30F55D6" w14:textId="77777777" w:rsidR="002437A5" w:rsidRPr="00194ECD" w:rsidRDefault="002437A5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14:paraId="2E5CF618" w14:textId="34395E78" w:rsidR="002437A5" w:rsidRPr="00194ECD" w:rsidRDefault="00BD0908" w:rsidP="0024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2,520</w:t>
            </w:r>
          </w:p>
        </w:tc>
      </w:tr>
      <w:tr w:rsidR="002F5C74" w:rsidRPr="00194ECD" w14:paraId="386491DA" w14:textId="77777777" w:rsidTr="00D31DF9">
        <w:trPr>
          <w:cantSplit/>
          <w:trHeight w:val="367"/>
        </w:trPr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45E3F" w14:textId="20B5A1BF" w:rsidR="002F5C74" w:rsidRPr="00194ECD" w:rsidRDefault="002F5C74" w:rsidP="002F5C7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518047D0" w14:textId="77777777" w:rsidR="002F5C74" w:rsidRPr="00194ECD" w:rsidRDefault="002F5C74" w:rsidP="002F5C74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FE7DB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E889D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B085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BFD515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E3649" w14:textId="71AD2518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1,124,570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5614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D402A6" w14:textId="646F9022" w:rsidR="002F5C74" w:rsidRPr="00194ECD" w:rsidRDefault="00BD0908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F767BC9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7B3ED" w14:textId="01C490EB" w:rsidR="002F5C74" w:rsidRPr="00194ECD" w:rsidRDefault="00BD0908" w:rsidP="002F5C7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(724,403)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3FC5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215D02" w14:textId="5C320A74" w:rsidR="002F5C74" w:rsidRPr="00194ECD" w:rsidRDefault="00BD0908" w:rsidP="00BD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166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BF9D3B1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B0F76" w14:textId="565107B6" w:rsidR="002F5C74" w:rsidRPr="00194ECD" w:rsidRDefault="00BD0908" w:rsidP="00BD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D365" w14:textId="77777777" w:rsidR="002F5C74" w:rsidRPr="00194ECD" w:rsidRDefault="002F5C74" w:rsidP="00BD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D6A600" w14:textId="7DA1AC87" w:rsidR="002F5C74" w:rsidRPr="00194ECD" w:rsidRDefault="00BD0908" w:rsidP="00BD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AB45CF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A2010D" w14:textId="2F496EBA" w:rsidR="002F5C74" w:rsidRPr="00194ECD" w:rsidRDefault="00BD0908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(381,413)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20F0419" w14:textId="77777777" w:rsidR="002F5C74" w:rsidRPr="00194ECD" w:rsidRDefault="002F5C74" w:rsidP="002F5C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D0BA5" w14:textId="3F1CB0AC" w:rsidR="002F5C74" w:rsidRPr="00194ECD" w:rsidRDefault="00004B04" w:rsidP="0000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(1,503)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654B911" w14:textId="77777777" w:rsidR="002F5C74" w:rsidRPr="00194ECD" w:rsidRDefault="002F5C74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CB265" w14:textId="3B802209" w:rsidR="002F5C74" w:rsidRPr="00194ECD" w:rsidRDefault="00BD0908" w:rsidP="002F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004B04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004B04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417</w:t>
            </w:r>
          </w:p>
        </w:tc>
      </w:tr>
    </w:tbl>
    <w:p w14:paraId="48591117" w14:textId="77777777" w:rsidR="008A5500" w:rsidRPr="00194ECD" w:rsidRDefault="008A5500">
      <w:pPr>
        <w:rPr>
          <w:rFonts w:asciiTheme="minorHAnsi" w:hAnsiTheme="minorHAnsi" w:cstheme="minorHAnsi"/>
          <w:sz w:val="30"/>
          <w:szCs w:val="30"/>
        </w:rPr>
      </w:pPr>
    </w:p>
    <w:tbl>
      <w:tblPr>
        <w:tblW w:w="4908" w:type="pct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3"/>
        <w:gridCol w:w="2156"/>
        <w:gridCol w:w="724"/>
        <w:gridCol w:w="178"/>
        <w:gridCol w:w="715"/>
        <w:gridCol w:w="180"/>
        <w:gridCol w:w="990"/>
        <w:gridCol w:w="180"/>
        <w:gridCol w:w="990"/>
        <w:gridCol w:w="180"/>
        <w:gridCol w:w="987"/>
        <w:gridCol w:w="180"/>
        <w:gridCol w:w="1007"/>
        <w:gridCol w:w="180"/>
        <w:gridCol w:w="930"/>
        <w:gridCol w:w="180"/>
        <w:gridCol w:w="1018"/>
        <w:gridCol w:w="180"/>
        <w:gridCol w:w="1055"/>
      </w:tblGrid>
      <w:tr w:rsidR="008A5500" w:rsidRPr="00194ECD" w14:paraId="23D96C0B" w14:textId="77777777" w:rsidTr="00490ED2">
        <w:trPr>
          <w:cantSplit/>
          <w:trHeight w:val="58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B987" w14:textId="77777777" w:rsidR="008A5500" w:rsidRPr="00194ECD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9035B1E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454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0CB571A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7B53BC" w:rsidRPr="00194ECD" w14:paraId="037BCCB5" w14:textId="77777777" w:rsidTr="00C813C8">
        <w:trPr>
          <w:cantSplit/>
          <w:trHeight w:val="155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B58A" w14:textId="77777777" w:rsidR="007B53BC" w:rsidRPr="00194ECD" w:rsidRDefault="007B53BC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5D47" w14:textId="77777777" w:rsidR="007B53BC" w:rsidRPr="00194ECD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64715" w14:textId="77777777" w:rsidR="007B53BC" w:rsidRPr="00194ECD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A1C5BF" w14:textId="77777777" w:rsidR="007B53BC" w:rsidRPr="00194ECD" w:rsidRDefault="007B53BC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176A" w14:textId="77777777" w:rsidR="007B53BC" w:rsidRPr="00194ECD" w:rsidRDefault="007B53BC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0DFB" w14:textId="77777777" w:rsidR="007B53BC" w:rsidRPr="00194ECD" w:rsidRDefault="007B53BC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1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A0EFE" w14:textId="1C8D8CE6" w:rsidR="007B53BC" w:rsidRPr="00194ECD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 w:rsidR="00343E90" w:rsidRPr="00194ECD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งวด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5E043B" w14:textId="77777777" w:rsidR="007B53BC" w:rsidRPr="00194ECD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4319" w14:textId="77777777" w:rsidR="007B53BC" w:rsidRPr="00194ECD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490ED2" w:rsidRPr="00194ECD" w14:paraId="71185B24" w14:textId="77777777" w:rsidTr="00C813C8">
        <w:trPr>
          <w:cantSplit/>
          <w:trHeight w:val="370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FF31" w14:textId="77777777" w:rsidR="008A5500" w:rsidRPr="00194ECD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A12C08F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20BE8" w14:textId="0FAB599E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สัดส่วนความเป็นเจ้าของ</w:t>
            </w:r>
            <w:r w:rsidR="00CB11F7" w:rsidRPr="00194ECD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 xml:space="preserve"> 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3FBAF1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8597" w14:textId="72E152FB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="00343E90"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สุทธิ</w:t>
            </w:r>
          </w:p>
          <w:p w14:paraId="2DF38C8A" w14:textId="38C67331" w:rsidR="00CB11F7" w:rsidRPr="00194ECD" w:rsidRDefault="00CB11F7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34D91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9FCC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63324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4EAB4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55BCFAB1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สถานะเงินลงทุน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A4984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33867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678D06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E965E2A" w14:textId="509EBCFE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="00A10EE0" w:rsidRPr="00194EC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สุทธิ</w:t>
            </w:r>
          </w:p>
          <w:p w14:paraId="413A3537" w14:textId="709D3631" w:rsidR="007B53BC" w:rsidRPr="00194ECD" w:rsidRDefault="007B53BC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ณ วันที่</w:t>
            </w:r>
          </w:p>
        </w:tc>
      </w:tr>
      <w:tr w:rsidR="00490ED2" w:rsidRPr="00194ECD" w14:paraId="29B6144B" w14:textId="77777777" w:rsidTr="008231D9">
        <w:trPr>
          <w:cantSplit/>
          <w:trHeight w:val="307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5DF4" w14:textId="77777777" w:rsidR="008A5500" w:rsidRPr="00194ECD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2671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43CE1" w14:textId="168D5A36" w:rsidR="008A5500" w:rsidRPr="00194ECD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="00863AD1" w:rsidRPr="00194ECD">
              <w:rPr>
                <w:rFonts w:asciiTheme="minorHAnsi" w:hAnsiTheme="minorHAnsi" w:hint="cs"/>
                <w:sz w:val="22"/>
                <w:szCs w:val="22"/>
                <w:cs/>
              </w:rPr>
              <w:t>มกราคม</w:t>
            </w:r>
          </w:p>
          <w:p w14:paraId="04619DDD" w14:textId="2CA05E67" w:rsidR="008A5500" w:rsidRPr="00194ECD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CE79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FE3BE" w14:textId="6B2741A5" w:rsidR="008A5500" w:rsidRPr="00194ECD" w:rsidRDefault="00863AD1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62044" w:rsidRPr="00194E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E62044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มิถุนายน</w:t>
            </w:r>
          </w:p>
          <w:p w14:paraId="6A8AD1B8" w14:textId="5DFFD796" w:rsidR="008A5500" w:rsidRPr="00194ECD" w:rsidRDefault="00863AD1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2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70E9" w14:textId="77777777" w:rsidR="008A5500" w:rsidRPr="00194ECD" w:rsidRDefault="008A5500" w:rsidP="00F554C2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F4B4" w14:textId="226B9C22" w:rsidR="008A5500" w:rsidRPr="00194ECD" w:rsidRDefault="008A5500" w:rsidP="007B5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="00904BB9" w:rsidRPr="00194ECD">
              <w:rPr>
                <w:rFonts w:asciiTheme="minorHAnsi" w:hAnsiTheme="minorHAnsi" w:hint="cs"/>
                <w:sz w:val="22"/>
                <w:szCs w:val="22"/>
                <w:cs/>
              </w:rPr>
              <w:t>มกราคม</w:t>
            </w:r>
          </w:p>
          <w:p w14:paraId="0EA47829" w14:textId="4E4C5E47" w:rsidR="008A5500" w:rsidRPr="00194ECD" w:rsidRDefault="008A5500" w:rsidP="007B5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26461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1D2E1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E33BBF6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8503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1AA38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BF000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94ECD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2F8AE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0C66" w14:textId="77777777" w:rsidR="008A5500" w:rsidRPr="00194ECD" w:rsidRDefault="008A5500" w:rsidP="00F554C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4748B8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7" w:type="pct"/>
            <w:vMerge/>
            <w:tcBorders>
              <w:left w:val="nil"/>
              <w:bottom w:val="nil"/>
              <w:right w:val="nil"/>
            </w:tcBorders>
          </w:tcPr>
          <w:p w14:paraId="4DBDA65E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A43C30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8B0E" w14:textId="627501B3" w:rsidR="008A5500" w:rsidRPr="00194ECD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62044" w:rsidRPr="00194EC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E62044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มิถุนายน</w:t>
            </w:r>
          </w:p>
          <w:p w14:paraId="5AA5E7AF" w14:textId="1F087539" w:rsidR="008A5500" w:rsidRPr="00194ECD" w:rsidRDefault="008A5500" w:rsidP="00863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</w:tr>
      <w:tr w:rsidR="008A5500" w:rsidRPr="00194ECD" w14:paraId="260C2DB3" w14:textId="77777777" w:rsidTr="00490ED2">
        <w:trPr>
          <w:cantSplit/>
          <w:trHeight w:val="288"/>
          <w:tblHeader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5546B" w14:textId="77777777" w:rsidR="008A5500" w:rsidRPr="00194ECD" w:rsidRDefault="008A5500" w:rsidP="00F554C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DF4582D" w14:textId="77777777" w:rsidR="008A5500" w:rsidRPr="00194ECD" w:rsidRDefault="008A5500" w:rsidP="00F554C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5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7EE1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FB50FB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824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C5EA5D2" w14:textId="77777777" w:rsidR="008A5500" w:rsidRPr="00194ECD" w:rsidRDefault="008A5500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90ED2" w:rsidRPr="00194ECD" w14:paraId="698A917A" w14:textId="77777777" w:rsidTr="008231D9">
        <w:trPr>
          <w:cantSplit/>
          <w:trHeight w:val="281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FFA6" w14:textId="77777777" w:rsidR="008A5500" w:rsidRPr="00194ECD" w:rsidRDefault="008A550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4AF9520E" w14:textId="77777777" w:rsidR="008A5500" w:rsidRPr="00194ECD" w:rsidRDefault="008A5500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DB941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C81B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9750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486BA4C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AE1B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1A00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343D3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9DB69E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37739162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291A" w14:textId="77777777" w:rsidR="008A5500" w:rsidRPr="00194ECD" w:rsidRDefault="008A5500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B5BF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CF180E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EDACFB8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7844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1895D246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B08DCA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C475C" w14:textId="77777777" w:rsidR="008A5500" w:rsidRPr="00194ECD" w:rsidRDefault="008A5500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0B59" w:rsidRPr="00194ECD" w14:paraId="144BA684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B747" w14:textId="77777777" w:rsidR="00BB0B59" w:rsidRPr="00194ECD" w:rsidRDefault="00BB0B59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22B1C9A" w14:textId="77777777" w:rsidR="00BB0B59" w:rsidRPr="00194ECD" w:rsidRDefault="00BB0B59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F273" w14:textId="77777777" w:rsidR="00BB0B59" w:rsidRPr="00194ECD" w:rsidRDefault="00BB0B59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E996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0817" w14:textId="7FD77725" w:rsidR="00BB0B59" w:rsidRPr="00194ECD" w:rsidRDefault="00565BE9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464A13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48E26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E1A13" w14:textId="77777777" w:rsidR="00BB0B59" w:rsidRPr="00194ECD" w:rsidRDefault="00BB0B59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B35AE" w14:textId="03AAF570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A70177" w14:textId="77777777" w:rsidR="00BB0B59" w:rsidRPr="00194ECD" w:rsidRDefault="00BB0B59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0DF02759" w14:textId="509678E4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23123" w14:textId="77777777" w:rsidR="00BB0B59" w:rsidRPr="00194ECD" w:rsidRDefault="00BB0B59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3E136" w14:textId="37A8AD4D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A391C3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3E1BA1B5" w14:textId="5D0D4115" w:rsidR="00BB0B59" w:rsidRPr="00194ECD" w:rsidRDefault="00BB0B59" w:rsidP="00C4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7B9D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0EE0E3A" w14:textId="6086A1DC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78,837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A498E5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A4A28" w14:textId="06340EC4" w:rsidR="00BB0B59" w:rsidRPr="00194ECD" w:rsidRDefault="00565BE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16,163</w:t>
            </w:r>
          </w:p>
        </w:tc>
      </w:tr>
      <w:tr w:rsidR="006E48BA" w:rsidRPr="00194ECD" w14:paraId="0E59A205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FE275" w14:textId="77777777" w:rsidR="006E48BA" w:rsidRPr="00194ECD" w:rsidRDefault="006E48BA" w:rsidP="006E48B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EDF676F" w14:textId="77777777" w:rsidR="006E48BA" w:rsidRPr="00194ECD" w:rsidRDefault="006E48BA" w:rsidP="006E48B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Pr="00194EC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ๆ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011BA" w14:textId="77777777" w:rsidR="006E48BA" w:rsidRPr="00194ECD" w:rsidRDefault="006E48BA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BE8C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EE09F" w14:textId="000A5BF7" w:rsidR="006E48BA" w:rsidRPr="00194ECD" w:rsidRDefault="006E48BA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BCBEC7C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C17C8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7,186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191E" w14:textId="77777777" w:rsidR="006E48BA" w:rsidRPr="00194ECD" w:rsidRDefault="006E48BA" w:rsidP="006E48B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55FD" w14:textId="27FC6FF5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9F08655" w14:textId="77777777" w:rsidR="006E48BA" w:rsidRPr="00194ECD" w:rsidRDefault="006E48BA" w:rsidP="006E48B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B5E1FED" w14:textId="1A5FC739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BB804" w14:textId="77777777" w:rsidR="006E48BA" w:rsidRPr="00194ECD" w:rsidRDefault="006E48BA" w:rsidP="006E48B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411B" w14:textId="676A988A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5015F83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20B9C8A2" w14:textId="7F6AE73B" w:rsidR="006E48BA" w:rsidRPr="00194ECD" w:rsidRDefault="006E48BA" w:rsidP="00C4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2B07E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094989C0" w14:textId="0062EB7D" w:rsidR="006E48BA" w:rsidRPr="00194ECD" w:rsidRDefault="00491A6A" w:rsidP="0049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(4,220)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363229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F3D90" w14:textId="491D64BB" w:rsidR="006E48BA" w:rsidRPr="00194ECD" w:rsidRDefault="00491A6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E48BA"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966</w:t>
            </w:r>
          </w:p>
        </w:tc>
      </w:tr>
      <w:tr w:rsidR="006E48BA" w:rsidRPr="00194ECD" w14:paraId="0F8061EF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867CB" w14:textId="77777777" w:rsidR="006E48BA" w:rsidRPr="00194ECD" w:rsidRDefault="006E48BA" w:rsidP="006E48B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บริษัท นครหลวง แคปปิตอล</w:t>
            </w:r>
          </w:p>
          <w:p w14:paraId="7CB2C02B" w14:textId="77777777" w:rsidR="006E48BA" w:rsidRPr="00194ECD" w:rsidRDefault="006E48BA" w:rsidP="006E48B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0832143" w14:textId="77777777" w:rsidR="006E48BA" w:rsidRPr="00194ECD" w:rsidRDefault="006E48BA" w:rsidP="006E48BA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FA0D" w14:textId="77777777" w:rsidR="006E48BA" w:rsidRPr="00194ECD" w:rsidRDefault="006E48BA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C886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183A4" w14:textId="2876B1C1" w:rsidR="006E48BA" w:rsidRPr="00194ECD" w:rsidRDefault="006E48BA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25.00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63DE93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AFDA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1,309,138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2F90" w14:textId="77777777" w:rsidR="006E48BA" w:rsidRPr="00194ECD" w:rsidRDefault="006E48BA" w:rsidP="006E48B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7A55" w14:textId="0047DB3D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6FF29C" w14:textId="77777777" w:rsidR="006E48BA" w:rsidRPr="00194ECD" w:rsidRDefault="006E48BA" w:rsidP="006E48B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7FBB1B71" w14:textId="5FB26D74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B6E9" w14:textId="77777777" w:rsidR="006E48BA" w:rsidRPr="00194ECD" w:rsidRDefault="006E48BA" w:rsidP="006E48B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E208" w14:textId="5B1DE11E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45417F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9EE70E4" w14:textId="24522C4B" w:rsidR="006E48BA" w:rsidRPr="00194ECD" w:rsidRDefault="006E48BA" w:rsidP="00C4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DA6CE" w14:textId="6666EC8E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8A50DB7" w14:textId="7F79FE6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0C2071" w14:textId="77777777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454D" w14:textId="64C7E9A9" w:rsidR="006E48BA" w:rsidRPr="00194ECD" w:rsidRDefault="006E48BA" w:rsidP="006E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1,309,138</w:t>
            </w:r>
          </w:p>
        </w:tc>
      </w:tr>
      <w:tr w:rsidR="00211D80" w:rsidRPr="00194ECD" w14:paraId="4E0BA91F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F45EA" w14:textId="77777777" w:rsidR="00211D80" w:rsidRPr="00194ECD" w:rsidRDefault="00211D80" w:rsidP="00211D8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70888462" w14:textId="7509FC38" w:rsidR="00211D80" w:rsidRPr="00194ECD" w:rsidRDefault="00211D80" w:rsidP="00211D8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  โบรกเกอร์ 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404BA680" w14:textId="7867DA09" w:rsidR="00211D80" w:rsidRPr="00194ECD" w:rsidRDefault="00211D80" w:rsidP="00211D80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62EE" w14:textId="051442E6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3038C" w14:textId="77777777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0FD0" w14:textId="60CB87AE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A7855E" w14:textId="77777777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22B7" w14:textId="7DEC5379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AFD4" w14:textId="77777777" w:rsidR="00211D80" w:rsidRPr="00194ECD" w:rsidRDefault="00211D80" w:rsidP="00211D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40B0" w14:textId="02CA75DE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C9096A0" w14:textId="77777777" w:rsidR="00211D80" w:rsidRPr="00194ECD" w:rsidRDefault="00211D80" w:rsidP="00211D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1EF472C" w14:textId="2C186771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A5507" w14:textId="77777777" w:rsidR="00211D80" w:rsidRPr="00194ECD" w:rsidRDefault="00211D80" w:rsidP="00211D8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B28D" w14:textId="7518E6E2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2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8AB039" w14:textId="77777777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6977538" w14:textId="6B354D02" w:rsidR="00211D80" w:rsidRPr="00194ECD" w:rsidRDefault="00211D80" w:rsidP="00C4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89837" w14:textId="77777777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5C7482FE" w14:textId="3C932D94" w:rsidR="00211D80" w:rsidRPr="00194ECD" w:rsidRDefault="00491A6A" w:rsidP="0049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(927)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CD244C7" w14:textId="77777777" w:rsidR="00211D80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585D3" w14:textId="69E97F1A" w:rsidR="00211D80" w:rsidRPr="00194ECD" w:rsidRDefault="00491A6A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11D80"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073</w:t>
            </w:r>
          </w:p>
        </w:tc>
      </w:tr>
      <w:tr w:rsidR="00BB0B59" w:rsidRPr="00194ECD" w14:paraId="664EB938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A7FE" w14:textId="77777777" w:rsidR="00BB0B59" w:rsidRPr="00194ECD" w:rsidRDefault="00BB0B59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1C1B5A2" w14:textId="77777777" w:rsidR="00BB0B59" w:rsidRPr="00194ECD" w:rsidRDefault="00BB0B59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1D327" w14:textId="77777777" w:rsidR="00BB0B59" w:rsidRPr="00194ECD" w:rsidRDefault="00BB0B59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E6E0F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12F0F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C7724CC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CB717C" w14:textId="1D1A261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1,411,324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97E9" w14:textId="77777777" w:rsidR="00BB0B59" w:rsidRPr="00194ECD" w:rsidRDefault="00BB0B59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4994D7" w14:textId="6878ED7E" w:rsidR="00BB0B59" w:rsidRPr="00194ECD" w:rsidRDefault="00211D80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DFFC15" w14:textId="77777777" w:rsidR="00BB0B59" w:rsidRPr="00194ECD" w:rsidRDefault="00BB0B59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694C3" w14:textId="023BF955" w:rsidR="00BB0B59" w:rsidRPr="00194ECD" w:rsidRDefault="00211D80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</w:tabs>
              <w:ind w:right="225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BC3B" w14:textId="77777777" w:rsidR="00BB0B59" w:rsidRPr="00194ECD" w:rsidRDefault="00BB0B59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E2F088" w14:textId="59A88288" w:rsidR="00BB0B59" w:rsidRPr="00194ECD" w:rsidRDefault="00211D80" w:rsidP="00211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2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328E17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1C56C" w14:textId="76D8440D" w:rsidR="00BB0B59" w:rsidRPr="00194ECD" w:rsidRDefault="00211D80" w:rsidP="00C4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9B7F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D3A1D" w14:textId="6BFD8927" w:rsidR="00BB0B59" w:rsidRPr="00194ECD" w:rsidRDefault="00211D80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491A6A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83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91A6A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984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E2B68B7" w14:textId="77777777" w:rsidR="00BB0B59" w:rsidRPr="00194ECD" w:rsidRDefault="00BB0B59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D09D3" w14:textId="1B093423" w:rsidR="00BB0B59" w:rsidRPr="00194ECD" w:rsidRDefault="00211D80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1,33</w:t>
            </w:r>
            <w:r w:rsidR="00491A6A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91A6A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340</w:t>
            </w:r>
          </w:p>
        </w:tc>
      </w:tr>
      <w:tr w:rsidR="006842FA" w:rsidRPr="00194ECD" w14:paraId="086F00FA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04D29" w14:textId="77777777" w:rsidR="006842FA" w:rsidRPr="00194ECD" w:rsidRDefault="006842FA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65D00A6" w14:textId="77777777" w:rsidR="006842FA" w:rsidRPr="00194ECD" w:rsidRDefault="006842FA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EC995" w14:textId="77777777" w:rsidR="006842FA" w:rsidRPr="00194ECD" w:rsidRDefault="006842FA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8147A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63A66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42B5018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C7812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70BB9" w14:textId="77777777" w:rsidR="006842FA" w:rsidRPr="00194ECD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B976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DACA414" w14:textId="77777777" w:rsidR="006842FA" w:rsidRPr="00194ECD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31F86A7" w14:textId="77777777" w:rsidR="006842FA" w:rsidRPr="00194ECD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DAA61" w14:textId="77777777" w:rsidR="006842FA" w:rsidRPr="00194ECD" w:rsidRDefault="006842FA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32CA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8EF4A45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3F011F92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EA19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0835948E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90CC67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E4376" w14:textId="77777777" w:rsidR="006842FA" w:rsidRPr="00194ECD" w:rsidRDefault="006842FA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D24" w:rsidRPr="00194ECD" w14:paraId="6D6F6073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1E82" w14:textId="77777777" w:rsidR="00EE3D24" w:rsidRPr="00194ECD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9994913" w14:textId="77777777" w:rsidR="00EE3D24" w:rsidRPr="00194ECD" w:rsidRDefault="00EE3D24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554D1" w14:textId="77777777" w:rsidR="00EE3D24" w:rsidRPr="00194ECD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39397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1F48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2DBAE0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FE30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256F9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F58A2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6383850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55D51979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F0A93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59E83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D1F0432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9F0CEB4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68F60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26275ABA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ED046FE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6BAC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D24" w:rsidRPr="00194ECD" w14:paraId="10C97440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B67B" w14:textId="77777777" w:rsidR="00EE3D24" w:rsidRPr="00194ECD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C734F98" w14:textId="77777777" w:rsidR="00EE3D24" w:rsidRPr="00194ECD" w:rsidRDefault="00EE3D24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15BED" w14:textId="77777777" w:rsidR="00EE3D24" w:rsidRPr="00194ECD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730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8DA63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85EC688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31C95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C5D6A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88AD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6B24F90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41A326C5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33D24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D654C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C3D892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2A582937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1E419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7C0840A3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3A497D6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D8DD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D24" w:rsidRPr="00194ECD" w14:paraId="344600D7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937B8" w14:textId="77777777" w:rsidR="00EE3D24" w:rsidRPr="00194ECD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C2B5014" w14:textId="77777777" w:rsidR="00EE3D24" w:rsidRPr="00194ECD" w:rsidRDefault="00EE3D24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BFEFC" w14:textId="77777777" w:rsidR="00EE3D24" w:rsidRPr="00194ECD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1DCCA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02A04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238C639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72C4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9EEB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95C8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5BBEF86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5E0C7AA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89262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49A55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D19BD2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553CB8B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3789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EC36AC4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9E3E5E6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9CC5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D24" w:rsidRPr="00194ECD" w14:paraId="493D3158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51D80" w14:textId="77777777" w:rsidR="00EE3D24" w:rsidRPr="00194ECD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3839849A" w14:textId="77777777" w:rsidR="00EE3D24" w:rsidRPr="00194ECD" w:rsidRDefault="00EE3D24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DE44" w14:textId="77777777" w:rsidR="00EE3D24" w:rsidRPr="00194ECD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93C5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0C7D5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5EF2FF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CF873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44F7D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A1DB0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F71DA61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0DD39561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716D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A0524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7405CD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320F6D8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8B426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E53D7D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18B47BD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FD32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D24" w:rsidRPr="00194ECD" w14:paraId="01504E29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0A99" w14:textId="77777777" w:rsidR="00EE3D24" w:rsidRPr="00194ECD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128C9914" w14:textId="77777777" w:rsidR="00EE3D24" w:rsidRPr="00194ECD" w:rsidRDefault="00EE3D24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953BB" w14:textId="77777777" w:rsidR="00EE3D24" w:rsidRPr="00194ECD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E010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9558E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1C432C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BEDDB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0B8EE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38284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B2C5C4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6E59B270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6269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0308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F3F5D2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6D2A2E54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02E30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738A540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32882D6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00583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3D24" w:rsidRPr="00194ECD" w14:paraId="51C3EAE4" w14:textId="77777777" w:rsidTr="008231D9">
        <w:trPr>
          <w:cantSplit/>
          <w:trHeight w:val="330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3C8E" w14:textId="77777777" w:rsidR="00EE3D24" w:rsidRPr="00194ECD" w:rsidRDefault="00EE3D24" w:rsidP="00BB0B59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382FA9C" w14:textId="77777777" w:rsidR="00EE3D24" w:rsidRPr="00194ECD" w:rsidRDefault="00EE3D24" w:rsidP="00BB0B59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52996" w14:textId="77777777" w:rsidR="00EE3D24" w:rsidRPr="00194ECD" w:rsidRDefault="00EE3D24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1D28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0742E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805E1BA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16E5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1F9C9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85E20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27FBDC1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399F5D92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57651" w14:textId="77777777" w:rsidR="00EE3D24" w:rsidRPr="00194ECD" w:rsidRDefault="00EE3D24" w:rsidP="00BB0B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8D7D1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AEC5752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07DEE24C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3AAE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6083DA1C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D534727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7AFC" w14:textId="77777777" w:rsidR="00EE3D24" w:rsidRPr="00194ECD" w:rsidRDefault="00EE3D24" w:rsidP="00BB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0ED2" w:rsidRPr="00194ECD" w14:paraId="09A6FA85" w14:textId="77777777" w:rsidTr="008231D9">
        <w:trPr>
          <w:cantSplit/>
          <w:trHeight w:val="374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0EA57" w14:textId="64D8A8A1" w:rsidR="00863AD1" w:rsidRPr="00194ECD" w:rsidRDefault="00343E90" w:rsidP="00F554C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</w:t>
            </w:r>
            <w:r w:rsidR="00863AD1" w:rsidRPr="00194ECD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ร่วมค้าทางตรง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D1AF660" w14:textId="77777777" w:rsidR="00863AD1" w:rsidRPr="00194ECD" w:rsidRDefault="00863AD1" w:rsidP="00F554C2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ABADB" w14:textId="77777777" w:rsidR="00863AD1" w:rsidRPr="00194ECD" w:rsidRDefault="00863AD1" w:rsidP="00D7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F58AD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994BB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DB8008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924B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8037D" w14:textId="77777777" w:rsidR="00863AD1" w:rsidRPr="00194ECD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ADC0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986257" w14:textId="77777777" w:rsidR="00863AD1" w:rsidRPr="00194ECD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130150F1" w14:textId="77777777" w:rsidR="00863AD1" w:rsidRPr="00194ECD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DCE8" w14:textId="77777777" w:rsidR="00863AD1" w:rsidRPr="00194ECD" w:rsidRDefault="00863AD1" w:rsidP="00F554C2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98254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19A661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7410DD95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9131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2AFBEC94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DAFB333" w14:textId="77777777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5F4D" w14:textId="7E90A85F" w:rsidR="00863AD1" w:rsidRPr="00194ECD" w:rsidRDefault="00863AD1" w:rsidP="00F55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6BEB" w:rsidRPr="00194ECD" w14:paraId="45FE9DB7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6882" w14:textId="77777777" w:rsidR="00706BEB" w:rsidRPr="00194ECD" w:rsidRDefault="00706BEB" w:rsidP="00706BEB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076F50E1" w14:textId="1F7B6DF1" w:rsidR="00706BEB" w:rsidRPr="00194ECD" w:rsidRDefault="00706BEB" w:rsidP="00706BEB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(หมายเหตุข้อ </w:t>
            </w:r>
            <w:r w:rsidRPr="00194E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  <w:r w:rsidRPr="00194E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47E7525" w14:textId="77777777" w:rsidR="00706BEB" w:rsidRPr="00194ECD" w:rsidRDefault="00706BEB" w:rsidP="00706BEB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</w:t>
            </w: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ี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สารสนเทศ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0E921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C64EA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3B40" w14:textId="693504F3" w:rsidR="00706BEB" w:rsidRPr="00194ECD" w:rsidRDefault="0023253C" w:rsidP="0023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A5E2B7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3F80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1,130,000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F41C" w14:textId="77777777" w:rsidR="00706BEB" w:rsidRPr="00194ECD" w:rsidRDefault="00706BEB" w:rsidP="00706BE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08B25" w14:textId="2491D7A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346F465" w14:textId="77777777" w:rsidR="00706BEB" w:rsidRPr="00194ECD" w:rsidRDefault="00706BEB" w:rsidP="00706BE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41A742D" w14:textId="0A0AD49F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-4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742,800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9FA4" w14:textId="77777777" w:rsidR="00706BEB" w:rsidRPr="00194ECD" w:rsidRDefault="00706BEB" w:rsidP="00706BE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2062" w14:textId="5C8B9F04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BB2637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1B60B49" w14:textId="736052B0" w:rsidR="00706BEB" w:rsidRPr="00194ECD" w:rsidRDefault="00706BEB" w:rsidP="00C42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  <w:tab w:val="left" w:pos="688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387,200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BA4D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7B86DA16" w14:textId="51511BE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696E15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11A5" w14:textId="38661F0F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4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06BEB" w:rsidRPr="00194ECD" w14:paraId="0B673E05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46DA" w14:textId="77777777" w:rsidR="00706BEB" w:rsidRPr="00194ECD" w:rsidRDefault="00706BEB" w:rsidP="00706BEB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03ABFD14" w14:textId="77777777" w:rsidR="00706BEB" w:rsidRPr="00194ECD" w:rsidRDefault="00706BEB" w:rsidP="00706BE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94ECD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7818A09C" w14:textId="77777777" w:rsidR="00706BEB" w:rsidRPr="00194ECD" w:rsidRDefault="00706BEB" w:rsidP="00706BEB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714A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FE06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F35E" w14:textId="14D863A3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6F1FFB0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F907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3F35" w14:textId="77777777" w:rsidR="00706BEB" w:rsidRPr="00194ECD" w:rsidRDefault="00706BEB" w:rsidP="00706BE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5C0E6" w14:textId="2FA85166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A62015" w14:textId="77777777" w:rsidR="00706BEB" w:rsidRPr="00194ECD" w:rsidRDefault="00706BEB" w:rsidP="00706BE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22298818" w14:textId="67477FC8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6B89E" w14:textId="77777777" w:rsidR="00706BEB" w:rsidRPr="00194ECD" w:rsidRDefault="00706BEB" w:rsidP="00706BE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54C34" w14:textId="3CFE11AB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7959AF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1A724C8B" w14:textId="79F8AA2E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2C4A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4B82EAC6" w14:textId="07782975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="00491A6A" w:rsidRPr="00194EC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91A6A" w:rsidRPr="00194ECD">
              <w:rPr>
                <w:rFonts w:asciiTheme="minorHAnsi" w:hAnsiTheme="minorHAnsi" w:cstheme="minorHAnsi"/>
                <w:sz w:val="22"/>
                <w:szCs w:val="22"/>
              </w:rPr>
              <w:t>663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758A3D" w14:textId="77777777" w:rsidR="00706BEB" w:rsidRPr="00194ECD" w:rsidRDefault="00706BEB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3DF8" w14:textId="4F8FE366" w:rsidR="00706BEB" w:rsidRPr="00194ECD" w:rsidRDefault="00491A6A" w:rsidP="0070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3,337</w:t>
            </w:r>
          </w:p>
        </w:tc>
      </w:tr>
      <w:tr w:rsidR="00EE3D24" w:rsidRPr="00194ECD" w14:paraId="36CBD760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DA431" w14:textId="77777777" w:rsidR="00EE3D24" w:rsidRPr="00194ECD" w:rsidRDefault="00EE3D24" w:rsidP="00EE3D2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1C99C50A" w14:textId="36F0A712" w:rsidR="00EE3D24" w:rsidRPr="00194ECD" w:rsidRDefault="00EE3D24" w:rsidP="00EE3D2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 xml:space="preserve">   โบรกเกอร์ จำกัด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5228CDB3" w14:textId="1D9BB9D1" w:rsidR="00EE3D24" w:rsidRPr="00194ECD" w:rsidRDefault="00EE3D24" w:rsidP="00EE3D24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274B" w14:textId="43EBE8C5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24DC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B0A1A" w14:textId="5A5C3F0C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C6F73DE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DF1E" w14:textId="7CCEF304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5,000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6913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DC63" w14:textId="2A4DD438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8DA9DAE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35DFDC47" w14:textId="06D33440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4EE1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90BB2" w14:textId="6F882ECC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5F26C1A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502A0360" w14:textId="40FD587E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  <w:tab w:val="left" w:pos="688"/>
              </w:tabs>
              <w:ind w:right="-226" w:firstLine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(5,000)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6339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37B6A62" w14:textId="0AB3FE1C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AD0200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29005" w14:textId="36283F6E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4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E3D24" w:rsidRPr="00194ECD" w14:paraId="41AD08EE" w14:textId="77777777" w:rsidTr="008231D9">
        <w:trPr>
          <w:cantSplit/>
          <w:trHeight w:val="367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712B" w14:textId="5E8F942A" w:rsidR="00EE3D24" w:rsidRPr="00194ECD" w:rsidRDefault="00EE3D24" w:rsidP="00EE3D24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เงินลงทุนในการร่วมค้าทางตรงอื่น</w:t>
            </w:r>
            <w:r w:rsidR="00A13865"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ๆ</w:t>
            </w:r>
          </w:p>
          <w:p w14:paraId="1FA35325" w14:textId="77777777" w:rsidR="00EE3D24" w:rsidRPr="00194ECD" w:rsidRDefault="00EE3D24" w:rsidP="00EE3D24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ที่ไม่มีรายการเคลื่อนไหวใน</w:t>
            </w:r>
          </w:p>
          <w:p w14:paraId="640309A3" w14:textId="140970BE" w:rsidR="00EE3D24" w:rsidRPr="00194ECD" w:rsidRDefault="00EE3D24" w:rsidP="00EE3D24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ระหว่างงวด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6395974B" w14:textId="77777777" w:rsidR="00EE3D24" w:rsidRPr="00194ECD" w:rsidRDefault="00EE3D24" w:rsidP="00EE3D24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F35B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9E577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4E65E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3C65959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83D2" w14:textId="247DEFE2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10,857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FCFB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D2663" w14:textId="12B10B66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F691E3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14:paraId="444776EC" w14:textId="2D0F06FF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A2430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00DC" w14:textId="348C2E4B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9CACFA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</w:tcPr>
          <w:p w14:paraId="7DA49702" w14:textId="00D8BBEE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left" w:pos="283"/>
                <w:tab w:val="left" w:pos="373"/>
              </w:tabs>
              <w:ind w:right="-22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21DAA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3978D900" w14:textId="15AE5448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C29B176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9DB41" w14:textId="21D615CC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/>
                <w:sz w:val="22"/>
                <w:szCs w:val="22"/>
              </w:rPr>
              <w:t>10,857</w:t>
            </w:r>
          </w:p>
        </w:tc>
      </w:tr>
      <w:tr w:rsidR="00EE3D24" w:rsidRPr="00194ECD" w14:paraId="3FE442CB" w14:textId="77777777" w:rsidTr="008231D9">
        <w:trPr>
          <w:cantSplit/>
          <w:trHeight w:val="325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D856" w14:textId="77777777" w:rsidR="00EE3D24" w:rsidRPr="00194ECD" w:rsidRDefault="00EE3D24" w:rsidP="00EE3D2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03EF2234" w14:textId="77777777" w:rsidR="00EE3D24" w:rsidRPr="00194ECD" w:rsidRDefault="00EE3D24" w:rsidP="00EE3D24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D8E5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7EE9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1B9EA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3C616DB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67A906" w14:textId="7402163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1,155,857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C2060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02CA83" w14:textId="5BE4182F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01FA994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B97022" w14:textId="5880BA19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4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742,800</w:t>
            </w: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F78E7" w14:textId="77777777" w:rsidR="00EE3D24" w:rsidRPr="00194ECD" w:rsidRDefault="00EE3D24" w:rsidP="00EE3D2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9E2ABB" w14:textId="5D702C58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4DA28AA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56EEB4" w14:textId="4F16EC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392,200</w:t>
            </w: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4D47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71671F" w14:textId="6F8A3CC4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="00491A6A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91A6A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663</w:t>
            </w:r>
            <w:r w:rsidRPr="00194ECD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8DF14B" w14:textId="77777777" w:rsidR="00EE3D24" w:rsidRPr="00194ECD" w:rsidRDefault="00EE3D24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6EACB3" w14:textId="0D860222" w:rsidR="00EE3D24" w:rsidRPr="00194ECD" w:rsidRDefault="00491A6A" w:rsidP="00EE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</w:t>
            </w:r>
            <w:r w:rsidR="00EE3D24"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194E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194</w:t>
            </w:r>
          </w:p>
        </w:tc>
      </w:tr>
    </w:tbl>
    <w:p w14:paraId="0330B62F" w14:textId="77777777" w:rsidR="00520A93" w:rsidRPr="00194ECD" w:rsidRDefault="00520A93" w:rsidP="008879EB">
      <w:pPr>
        <w:pStyle w:val="BodyText2"/>
        <w:rPr>
          <w:b/>
          <w:bCs/>
          <w:sz w:val="22"/>
          <w:szCs w:val="22"/>
          <w:cs/>
          <w:lang w:val="en-US"/>
        </w:rPr>
        <w:sectPr w:rsidR="00520A93" w:rsidRPr="00194ECD" w:rsidSect="008E54F8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A347D09" w14:textId="5E0FAB88" w:rsidR="00725821" w:rsidRPr="00194ECD" w:rsidRDefault="00C90A63" w:rsidP="0029369B">
      <w:pPr>
        <w:pStyle w:val="BodyText2"/>
        <w:numPr>
          <w:ilvl w:val="0"/>
          <w:numId w:val="18"/>
        </w:numPr>
        <w:tabs>
          <w:tab w:val="left" w:pos="720"/>
        </w:tabs>
        <w:ind w:left="540" w:hanging="540"/>
        <w:rPr>
          <w:b/>
          <w:bCs/>
        </w:rPr>
      </w:pPr>
      <w:r w:rsidRPr="00194ECD">
        <w:rPr>
          <w:rFonts w:hint="cs"/>
          <w:b/>
          <w:bCs/>
          <w:cs/>
        </w:rPr>
        <w:lastRenderedPageBreak/>
        <w:t>ค่าความนิยม</w:t>
      </w:r>
    </w:p>
    <w:p w14:paraId="6E0AEAD6" w14:textId="77777777" w:rsidR="00CD0A0B" w:rsidRPr="00194ECD" w:rsidRDefault="00CD0A0B" w:rsidP="00CD0A0B">
      <w:pPr>
        <w:pStyle w:val="BodyText2"/>
        <w:ind w:left="540"/>
      </w:pPr>
    </w:p>
    <w:tbl>
      <w:tblPr>
        <w:tblStyle w:val="TableGrid"/>
        <w:tblW w:w="14387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1710"/>
        <w:gridCol w:w="270"/>
        <w:gridCol w:w="1260"/>
        <w:gridCol w:w="236"/>
        <w:gridCol w:w="1024"/>
        <w:gridCol w:w="270"/>
        <w:gridCol w:w="1710"/>
        <w:gridCol w:w="270"/>
        <w:gridCol w:w="1440"/>
        <w:gridCol w:w="270"/>
        <w:gridCol w:w="1530"/>
        <w:gridCol w:w="270"/>
        <w:gridCol w:w="1620"/>
      </w:tblGrid>
      <w:tr w:rsidR="00133F5F" w:rsidRPr="00194ECD" w14:paraId="4A77DECD" w14:textId="77777777" w:rsidTr="00124302">
        <w:trPr>
          <w:trHeight w:val="344"/>
        </w:trPr>
        <w:tc>
          <w:tcPr>
            <w:tcW w:w="2507" w:type="dxa"/>
            <w:vAlign w:val="bottom"/>
          </w:tcPr>
          <w:p w14:paraId="3C8FE71D" w14:textId="77777777" w:rsidR="00133F5F" w:rsidRPr="00194ECD" w:rsidRDefault="00133F5F" w:rsidP="00F554C2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6" w:name="_Hlk174194249"/>
          </w:p>
        </w:tc>
        <w:tc>
          <w:tcPr>
            <w:tcW w:w="1710" w:type="dxa"/>
            <w:vAlign w:val="bottom"/>
          </w:tcPr>
          <w:p w14:paraId="77A22A55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3F072D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44030C69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43FFE16D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831684" w:rsidRPr="00194ECD" w14:paraId="493909F5" w14:textId="77777777" w:rsidTr="00B423DD">
        <w:trPr>
          <w:trHeight w:val="413"/>
        </w:trPr>
        <w:tc>
          <w:tcPr>
            <w:tcW w:w="2507" w:type="dxa"/>
            <w:vAlign w:val="bottom"/>
          </w:tcPr>
          <w:p w14:paraId="73AB2DE5" w14:textId="77777777" w:rsidR="00831684" w:rsidRPr="00194ECD" w:rsidRDefault="00831684" w:rsidP="00831684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0C98B7" w14:textId="05B4F677" w:rsidR="00831684" w:rsidRPr="00194ECD" w:rsidRDefault="00831684" w:rsidP="00831684">
            <w:pPr>
              <w:tabs>
                <w:tab w:val="clear" w:pos="1644"/>
                <w:tab w:val="clear" w:pos="5387"/>
                <w:tab w:val="clear" w:pos="5613"/>
                <w:tab w:val="left" w:pos="1380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vAlign w:val="bottom"/>
          </w:tcPr>
          <w:p w14:paraId="434B54F6" w14:textId="77777777" w:rsidR="00831684" w:rsidRPr="00194ECD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9"/>
            <w:tcBorders>
              <w:bottom w:val="single" w:sz="4" w:space="0" w:color="auto"/>
            </w:tcBorders>
            <w:vAlign w:val="bottom"/>
          </w:tcPr>
          <w:p w14:paraId="3C0728D9" w14:textId="3391BDB9" w:rsidR="00831684" w:rsidRPr="00194ECD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รายการเคลื่อนไหวที่มีสาระสำคัญระหว่าง</w:t>
            </w:r>
            <w:r w:rsidR="00660CA2"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9B6F19B" w14:textId="77777777" w:rsidR="00831684" w:rsidRPr="00194ECD" w:rsidRDefault="00831684" w:rsidP="0083168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A5FD345" w14:textId="77777777" w:rsidR="00831684" w:rsidRPr="00194ECD" w:rsidRDefault="00831684" w:rsidP="00831684">
            <w:pPr>
              <w:ind w:right="-207" w:hanging="20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133F5F" w:rsidRPr="00194ECD" w14:paraId="7BE4DBD1" w14:textId="77777777" w:rsidTr="00B423DD">
        <w:trPr>
          <w:trHeight w:val="586"/>
        </w:trPr>
        <w:tc>
          <w:tcPr>
            <w:tcW w:w="2507" w:type="dxa"/>
            <w:vAlign w:val="bottom"/>
          </w:tcPr>
          <w:p w14:paraId="2C3FDAA4" w14:textId="77777777" w:rsidR="00133F5F" w:rsidRPr="00194ECD" w:rsidRDefault="00133F5F" w:rsidP="00F554C2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10" w:type="dxa"/>
            <w:vAlign w:val="bottom"/>
          </w:tcPr>
          <w:p w14:paraId="37774230" w14:textId="77777777" w:rsidR="00520A93" w:rsidRPr="00194ECD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0A966479" w14:textId="7532F983" w:rsidR="00133F5F" w:rsidRPr="00194ECD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="00520A93"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194EC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CB11F7" w:rsidRPr="00194ECD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69935CC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B1A3A7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E047FB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A367460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1B5B04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7FA7FC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ปรับปรุงประมาณการค่าความนิยม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5C2804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80781" w14:textId="27BD007E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</w:t>
            </w:r>
            <w:r w:rsidR="00050222"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</w:t>
            </w: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C4C8D7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59A5F1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270" w:type="dxa"/>
            <w:vAlign w:val="bottom"/>
          </w:tcPr>
          <w:p w14:paraId="093FCD1F" w14:textId="77777777" w:rsidR="00133F5F" w:rsidRPr="00194ECD" w:rsidRDefault="00133F5F" w:rsidP="00F554C2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4067E06" w14:textId="77777777" w:rsidR="00520A93" w:rsidRPr="00194ECD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ณ วันที่</w:t>
            </w:r>
          </w:p>
          <w:p w14:paraId="52114730" w14:textId="7F16451E" w:rsidR="00133F5F" w:rsidRPr="00194ECD" w:rsidRDefault="00133F5F" w:rsidP="00520A93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4ECD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E62044" w:rsidRPr="00194ECD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E62044"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มิถุนายน</w:t>
            </w:r>
            <w:r w:rsidR="00D872B4" w:rsidRPr="00194EC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94ECD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CB11F7" w:rsidRPr="00194ECD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</w:tr>
      <w:tr w:rsidR="00133F5F" w:rsidRPr="00194ECD" w14:paraId="3663CFE3" w14:textId="77777777" w:rsidTr="00B423DD">
        <w:trPr>
          <w:trHeight w:val="353"/>
        </w:trPr>
        <w:tc>
          <w:tcPr>
            <w:tcW w:w="2507" w:type="dxa"/>
            <w:vAlign w:val="bottom"/>
          </w:tcPr>
          <w:p w14:paraId="15D1E9E6" w14:textId="77777777" w:rsidR="00133F5F" w:rsidRPr="00194ECD" w:rsidRDefault="00133F5F" w:rsidP="00F554C2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106D188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A111FD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900" w:type="dxa"/>
            <w:gridSpan w:val="11"/>
            <w:vAlign w:val="bottom"/>
          </w:tcPr>
          <w:p w14:paraId="573C10F8" w14:textId="77777777" w:rsidR="00133F5F" w:rsidRPr="00194ECD" w:rsidRDefault="00133F5F" w:rsidP="00F554C2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194ECD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194ECD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24677E" w:rsidRPr="00194ECD" w14:paraId="4CAE9605" w14:textId="77777777" w:rsidTr="00B423DD">
        <w:trPr>
          <w:trHeight w:val="413"/>
        </w:trPr>
        <w:tc>
          <w:tcPr>
            <w:tcW w:w="2507" w:type="dxa"/>
            <w:vAlign w:val="bottom"/>
          </w:tcPr>
          <w:p w14:paraId="3CEB1405" w14:textId="111413A5" w:rsidR="0024677E" w:rsidRPr="00194ECD" w:rsidRDefault="0024677E" w:rsidP="0024677E">
            <w:pPr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sz w:val="30"/>
                <w:szCs w:val="30"/>
                <w:cs/>
              </w:rPr>
              <w:t>ธุรกิจบัตรพลาสติก</w:t>
            </w:r>
            <w:r w:rsidRPr="00194ECD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216BE321" w14:textId="06406C88" w:rsidR="0024677E" w:rsidRPr="00194ECD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776,355</w:t>
            </w:r>
          </w:p>
        </w:tc>
        <w:tc>
          <w:tcPr>
            <w:tcW w:w="270" w:type="dxa"/>
            <w:vAlign w:val="bottom"/>
          </w:tcPr>
          <w:p w14:paraId="42F51E43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96CFCC" w14:textId="3DCC00B7" w:rsidR="0024677E" w:rsidRPr="00194ECD" w:rsidRDefault="0024677E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4AEAEAF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7046CA" w14:textId="564449B1" w:rsidR="0024677E" w:rsidRPr="00194ECD" w:rsidRDefault="0024677E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589DB4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A6F901" w14:textId="14CBE3A5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AB6386" w14:textId="77777777" w:rsidR="0024677E" w:rsidRPr="00194ECD" w:rsidRDefault="0024677E" w:rsidP="002467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15BC15" w14:textId="6CE8EA56" w:rsidR="0024677E" w:rsidRPr="00194ECD" w:rsidRDefault="0024677E" w:rsidP="0024677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513"/>
                <w:tab w:val="left" w:pos="159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94ECD">
              <w:rPr>
                <w:rFonts w:asciiTheme="majorBidi" w:hAnsiTheme="majorBidi" w:cstheme="majorBidi"/>
                <w:sz w:val="30"/>
                <w:szCs w:val="30"/>
              </w:rPr>
              <w:t>776,355</w:t>
            </w: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DD5881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935C3" w14:textId="3E72C454" w:rsidR="0024677E" w:rsidRPr="00194ECD" w:rsidRDefault="0024677E" w:rsidP="0024677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697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B05F11" w14:textId="77777777" w:rsidR="0024677E" w:rsidRPr="00194ECD" w:rsidRDefault="0024677E" w:rsidP="002467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3BF83A" w14:textId="7E497AEF" w:rsidR="0024677E" w:rsidRPr="00194ECD" w:rsidRDefault="00DB1750" w:rsidP="0024677E">
            <w:pPr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77E" w:rsidRPr="00194ECD" w14:paraId="1FB678F8" w14:textId="77777777" w:rsidTr="00B423DD">
        <w:trPr>
          <w:trHeight w:val="401"/>
        </w:trPr>
        <w:tc>
          <w:tcPr>
            <w:tcW w:w="2507" w:type="dxa"/>
            <w:vAlign w:val="bottom"/>
          </w:tcPr>
          <w:p w14:paraId="55C2C84C" w14:textId="77777777" w:rsidR="0024677E" w:rsidRPr="00194ECD" w:rsidRDefault="0024677E" w:rsidP="0024677E">
            <w:pPr>
              <w:jc w:val="thaiDistribute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hint="cs"/>
                <w:spacing w:val="-6"/>
                <w:sz w:val="30"/>
                <w:szCs w:val="30"/>
                <w:cs/>
              </w:rPr>
              <w:t>ธุรกิจให้บริการเช่าตู้ล็อคเกอร์</w:t>
            </w:r>
          </w:p>
          <w:p w14:paraId="2C8AEC32" w14:textId="0A3CCB5A" w:rsidR="0024677E" w:rsidRPr="00194ECD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94ECD">
              <w:rPr>
                <w:rFonts w:hint="cs"/>
                <w:i/>
                <w:iCs/>
                <w:spacing w:val="-6"/>
                <w:sz w:val="30"/>
                <w:szCs w:val="30"/>
                <w:cs/>
              </w:rPr>
              <w:t xml:space="preserve">   (</w:t>
            </w: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หมายเหตุข้อ</w:t>
            </w:r>
            <w:r w:rsidR="00B84753"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 xml:space="preserve"> 3</w:t>
            </w:r>
            <w:r w:rsidRPr="00194EC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893F2CF" w14:textId="4B2B3454" w:rsidR="0024677E" w:rsidRPr="00194ECD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256,568</w:t>
            </w:r>
          </w:p>
        </w:tc>
        <w:tc>
          <w:tcPr>
            <w:tcW w:w="270" w:type="dxa"/>
            <w:vAlign w:val="bottom"/>
          </w:tcPr>
          <w:p w14:paraId="0ED6D554" w14:textId="77777777" w:rsidR="0024677E" w:rsidRPr="00194ECD" w:rsidRDefault="0024677E" w:rsidP="0024677E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2C118" w14:textId="53E29152" w:rsidR="0024677E" w:rsidRPr="00194ECD" w:rsidRDefault="0024677E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4769DCB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05A0D" w14:textId="35EDE995" w:rsidR="0024677E" w:rsidRPr="00194ECD" w:rsidRDefault="0024677E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DDB6E60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2647EB" w14:textId="0326B719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5A1E3B3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A9485C" w14:textId="7F4AF5DF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49AE58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B20CEF" w14:textId="79C76A44" w:rsidR="0024677E" w:rsidRPr="00194ECD" w:rsidRDefault="0024677E" w:rsidP="0024677E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1A6F1B0" w14:textId="77777777" w:rsidR="0024677E" w:rsidRPr="00194ECD" w:rsidRDefault="0024677E" w:rsidP="002467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C929DA3" w14:textId="5C8CBFAD" w:rsidR="0024677E" w:rsidRPr="00194ECD" w:rsidRDefault="00DB1750" w:rsidP="0024677E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/>
                <w:spacing w:val="-6"/>
                <w:sz w:val="30"/>
                <w:szCs w:val="30"/>
              </w:rPr>
              <w:t>256,568</w:t>
            </w:r>
          </w:p>
        </w:tc>
      </w:tr>
      <w:tr w:rsidR="0024677E" w:rsidRPr="00194ECD" w14:paraId="199D0D66" w14:textId="77777777" w:rsidTr="00B423DD">
        <w:trPr>
          <w:trHeight w:val="401"/>
        </w:trPr>
        <w:tc>
          <w:tcPr>
            <w:tcW w:w="2507" w:type="dxa"/>
            <w:vAlign w:val="bottom"/>
          </w:tcPr>
          <w:p w14:paraId="3A9DCB4E" w14:textId="77777777" w:rsidR="0024677E" w:rsidRPr="00194ECD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 w:rsidRPr="00194EC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194ECD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</w:t>
            </w:r>
          </w:p>
          <w:p w14:paraId="364B7FC3" w14:textId="507184C1" w:rsidR="0024677E" w:rsidRPr="00194ECD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194ECD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ไม่มีนัยสำคัญ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12220" w14:textId="71140F8C" w:rsidR="0024677E" w:rsidRPr="00194ECD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/>
                <w:spacing w:val="-6"/>
                <w:sz w:val="30"/>
                <w:szCs w:val="30"/>
              </w:rPr>
              <w:t>637,118</w:t>
            </w:r>
          </w:p>
        </w:tc>
        <w:tc>
          <w:tcPr>
            <w:tcW w:w="270" w:type="dxa"/>
            <w:vAlign w:val="bottom"/>
          </w:tcPr>
          <w:p w14:paraId="5436E7A3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613307" w14:textId="7244A604" w:rsidR="0024677E" w:rsidRPr="00194ECD" w:rsidRDefault="0024677E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0EF7315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D1E9071" w14:textId="4EA1D646" w:rsidR="0024677E" w:rsidRPr="00194ECD" w:rsidRDefault="0024677E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983883" w14:textId="77777777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2BCC98A" w14:textId="31A607C8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8C85B4" w14:textId="77777777" w:rsidR="0024677E" w:rsidRPr="00194ECD" w:rsidRDefault="0024677E" w:rsidP="0024677E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22AAD" w14:textId="49856104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15BF1FC" w14:textId="77777777" w:rsidR="0024677E" w:rsidRPr="00194ECD" w:rsidRDefault="0024677E" w:rsidP="0024677E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5F20CB" w14:textId="1CE7BCBC" w:rsidR="0024677E" w:rsidRPr="00194ECD" w:rsidRDefault="0024677E" w:rsidP="0024677E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79FA30" w14:textId="77777777" w:rsidR="0024677E" w:rsidRPr="00194ECD" w:rsidRDefault="0024677E" w:rsidP="0024677E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FF9C1" w14:textId="32EF0FB9" w:rsidR="0024677E" w:rsidRPr="00194ECD" w:rsidRDefault="00DB1750" w:rsidP="002467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</w:rPr>
              <w:t>637,118</w:t>
            </w:r>
          </w:p>
        </w:tc>
      </w:tr>
      <w:tr w:rsidR="0024677E" w:rsidRPr="00194ECD" w14:paraId="5420529A" w14:textId="77777777" w:rsidTr="00B423DD">
        <w:trPr>
          <w:trHeight w:val="413"/>
        </w:trPr>
        <w:tc>
          <w:tcPr>
            <w:tcW w:w="2507" w:type="dxa"/>
            <w:vAlign w:val="bottom"/>
          </w:tcPr>
          <w:p w14:paraId="3917C2F1" w14:textId="77777777" w:rsidR="0024677E" w:rsidRPr="00194ECD" w:rsidRDefault="0024677E" w:rsidP="0024677E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E7CED" w14:textId="46D037C6" w:rsidR="0024677E" w:rsidRPr="00194ECD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1,670,041</w:t>
            </w:r>
          </w:p>
        </w:tc>
        <w:tc>
          <w:tcPr>
            <w:tcW w:w="270" w:type="dxa"/>
            <w:vAlign w:val="bottom"/>
          </w:tcPr>
          <w:p w14:paraId="5E2B8715" w14:textId="77777777" w:rsidR="0024677E" w:rsidRPr="00194ECD" w:rsidRDefault="0024677E" w:rsidP="0024677E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A1B8D" w14:textId="01402974" w:rsidR="0024677E" w:rsidRPr="00194ECD" w:rsidRDefault="0024677E" w:rsidP="00DB175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524"/>
                <w:tab w:val="left" w:pos="611"/>
                <w:tab w:val="left" w:pos="971"/>
                <w:tab w:val="left" w:pos="1509"/>
                <w:tab w:val="left" w:pos="1599"/>
              </w:tabs>
              <w:ind w:right="-2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2FD1C8" w14:textId="77777777" w:rsidR="0024677E" w:rsidRPr="00194ECD" w:rsidRDefault="0024677E" w:rsidP="0024677E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FAC2A" w14:textId="1583009D" w:rsidR="0024677E" w:rsidRPr="00194ECD" w:rsidRDefault="0024677E" w:rsidP="0024677E">
            <w:pPr>
              <w:tabs>
                <w:tab w:val="clear" w:pos="454"/>
                <w:tab w:val="clear" w:pos="1644"/>
                <w:tab w:val="clear" w:pos="1871"/>
                <w:tab w:val="left" w:pos="1509"/>
                <w:tab w:val="left" w:pos="1599"/>
              </w:tabs>
              <w:ind w:right="33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1CC9E2D" w14:textId="77777777" w:rsidR="0024677E" w:rsidRPr="00194ECD" w:rsidRDefault="0024677E" w:rsidP="0024677E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F2CC" w14:textId="5DBB46B9" w:rsidR="0024677E" w:rsidRPr="00194ECD" w:rsidRDefault="0024677E" w:rsidP="0024677E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5B5CC4" w14:textId="77777777" w:rsidR="0024677E" w:rsidRPr="00194ECD" w:rsidRDefault="0024677E" w:rsidP="0024677E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2B12E" w14:textId="74951BAE" w:rsidR="0024677E" w:rsidRPr="00194ECD" w:rsidRDefault="0024677E" w:rsidP="0024677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513"/>
                <w:tab w:val="left" w:pos="159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776,355</w:t>
            </w: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25413CB" w14:textId="77777777" w:rsidR="0024677E" w:rsidRPr="00194ECD" w:rsidRDefault="0024677E" w:rsidP="0024677E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823BE" w14:textId="1753DD19" w:rsidR="0024677E" w:rsidRPr="00194ECD" w:rsidRDefault="0024677E" w:rsidP="0024677E">
            <w:pPr>
              <w:tabs>
                <w:tab w:val="clear" w:pos="907"/>
                <w:tab w:val="clear" w:pos="1644"/>
                <w:tab w:val="clear" w:pos="1871"/>
                <w:tab w:val="left" w:pos="1509"/>
                <w:tab w:val="left" w:pos="1599"/>
              </w:tabs>
              <w:ind w:right="4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7D0176D" w14:textId="77777777" w:rsidR="0024677E" w:rsidRPr="00194ECD" w:rsidRDefault="0024677E" w:rsidP="0024677E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F7D8C" w14:textId="5D058C95" w:rsidR="0024677E" w:rsidRPr="00194ECD" w:rsidRDefault="00DB1750" w:rsidP="002467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893,686</w:t>
            </w:r>
          </w:p>
        </w:tc>
      </w:tr>
      <w:bookmarkEnd w:id="6"/>
    </w:tbl>
    <w:p w14:paraId="6C3A431A" w14:textId="77777777" w:rsidR="000E423E" w:rsidRPr="00194ECD" w:rsidRDefault="000E423E" w:rsidP="000E423E">
      <w:pPr>
        <w:pStyle w:val="BodyText2"/>
        <w:ind w:left="540"/>
      </w:pPr>
    </w:p>
    <w:p w14:paraId="2071E6A5" w14:textId="77777777" w:rsidR="00FA26DA" w:rsidRPr="00194ECD" w:rsidRDefault="00FA26DA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sz w:val="20"/>
          <w:lang w:val="en-US" w:bidi="th-TH"/>
        </w:rPr>
      </w:pPr>
    </w:p>
    <w:p w14:paraId="004F6525" w14:textId="71858B50" w:rsidR="0093025E" w:rsidRPr="00194ECD" w:rsidRDefault="0093025E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sz w:val="20"/>
          <w:lang w:val="en-US" w:bidi="th-TH"/>
        </w:rPr>
        <w:sectPr w:rsidR="0093025E" w:rsidRPr="00194ECD" w:rsidSect="008E54F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9E6AD0B" w14:textId="7FF9A1DA" w:rsidR="0013574C" w:rsidRPr="00194ECD" w:rsidRDefault="00E10CEC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94ECD">
        <w:rPr>
          <w:rFonts w:ascii="Angsana New" w:hAnsi="Angsana New"/>
          <w:spacing w:val="-6"/>
          <w:sz w:val="30"/>
          <w:szCs w:val="30"/>
          <w:vertAlign w:val="superscript"/>
          <w:lang w:val="en-GB" w:eastAsia="en-GB"/>
        </w:rPr>
        <w:lastRenderedPageBreak/>
        <w:t xml:space="preserve">      </w:t>
      </w:r>
      <w:r w:rsidR="00665774" w:rsidRPr="00194ECD">
        <w:rPr>
          <w:rFonts w:ascii="Angsana New" w:hAnsi="Angsana New" w:hint="cs"/>
          <w:spacing w:val="-6"/>
          <w:sz w:val="30"/>
          <w:szCs w:val="30"/>
          <w:vertAlign w:val="superscript"/>
          <w:cs/>
          <w:lang w:val="en-GB" w:eastAsia="en-GB"/>
        </w:rPr>
        <w:t xml:space="preserve"> </w:t>
      </w:r>
      <w:r w:rsidR="00665774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</w:t>
      </w:r>
      <w:r w:rsidR="00FA26DA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วันที่</w:t>
      </w:r>
      <w:r w:rsidR="0093025E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</w:t>
      </w:r>
      <w:r w:rsidR="0093025E" w:rsidRPr="00194ECD">
        <w:rPr>
          <w:rFonts w:ascii="Angsana New" w:hAnsi="Angsana New"/>
          <w:spacing w:val="-6"/>
          <w:sz w:val="30"/>
          <w:szCs w:val="30"/>
          <w:lang w:eastAsia="en-GB"/>
        </w:rPr>
        <w:t>3</w:t>
      </w:r>
      <w:r w:rsidR="00E62044" w:rsidRPr="00194ECD">
        <w:rPr>
          <w:rFonts w:ascii="Angsana New" w:hAnsi="Angsana New"/>
          <w:spacing w:val="-6"/>
          <w:sz w:val="30"/>
          <w:szCs w:val="30"/>
          <w:lang w:eastAsia="en-GB"/>
        </w:rPr>
        <w:t>0</w:t>
      </w:r>
      <w:r w:rsidR="00E62044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มิถุนายน</w:t>
      </w:r>
      <w:r w:rsidR="0093025E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</w:t>
      </w:r>
      <w:r w:rsidR="0093025E" w:rsidRPr="00194ECD">
        <w:rPr>
          <w:rFonts w:ascii="Angsana New" w:hAnsi="Angsana New"/>
          <w:spacing w:val="-6"/>
          <w:sz w:val="30"/>
          <w:szCs w:val="30"/>
          <w:lang w:eastAsia="en-GB"/>
        </w:rPr>
        <w:t>2568</w:t>
      </w:r>
      <w:r w:rsidR="0013574C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ผู้บริหาร</w:t>
      </w:r>
      <w:r w:rsidR="00665774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พิจารณา</w:t>
      </w:r>
      <w:r w:rsidR="0013574C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ว่าค่า</w:t>
      </w:r>
      <w:r w:rsidR="00F50DC9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ความ</w:t>
      </w:r>
      <w:r w:rsidR="0013574C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นิยมที่เกิดจากหน่วยสินทรัพย์ที่ก่อให้เกิดเงินสดและสินทรัพย์</w:t>
      </w:r>
      <w:r w:rsidR="00E41EDD" w:rsidRPr="00194ECD">
        <w:rPr>
          <w:rFonts w:ascii="Angsana New" w:hAnsi="Angsana New"/>
          <w:spacing w:val="-6"/>
          <w:sz w:val="30"/>
          <w:szCs w:val="30"/>
          <w:lang w:val="en-GB" w:eastAsia="en-GB"/>
        </w:rPr>
        <w:br/>
      </w:r>
      <w:r w:rsidR="0013574C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ไม่มีตัวตนอื่นนอกจากค่าความนิยมอาจเกิดการด้อยค่า </w:t>
      </w:r>
    </w:p>
    <w:p w14:paraId="5A3E8AF9" w14:textId="77777777" w:rsidR="004E419E" w:rsidRPr="00194ECD" w:rsidRDefault="004E419E" w:rsidP="00831684">
      <w:pPr>
        <w:tabs>
          <w:tab w:val="clear" w:pos="227"/>
          <w:tab w:val="clear" w:pos="454"/>
          <w:tab w:val="clear" w:pos="680"/>
          <w:tab w:val="left" w:pos="54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811646B" w14:textId="225721C3" w:rsidR="00BD57FD" w:rsidRPr="00194ECD" w:rsidRDefault="00606B23" w:rsidP="00660CA2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</w:pPr>
      <w:r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  </w:t>
      </w:r>
      <w:r w:rsidR="00660CA2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</w:t>
      </w:r>
      <w:r w:rsidR="00BD57FD" w:rsidRPr="00194ECD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</w:t>
      </w:r>
      <w:r w:rsidR="00E918BD" w:rsidRPr="00194ECD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ธุรกิจบัตรพลาสติก</w:t>
      </w:r>
    </w:p>
    <w:p w14:paraId="14241305" w14:textId="77777777" w:rsidR="00BD57FD" w:rsidRPr="00194ECD" w:rsidRDefault="00BD57FD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1896906" w14:textId="674099DA" w:rsidR="0013574C" w:rsidRPr="00194ECD" w:rsidRDefault="00EB3098" w:rsidP="00C217B4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ab/>
      </w:r>
      <w:r w:rsidR="00606B23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มูลค่าที่คาดว่าจะได้รับคืนของหน่วยสินทรัพย์ที่ก่อให้เกิดเงินสดจากธุรกิจผลิต</w:t>
      </w:r>
      <w:r w:rsidR="00606B23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บัตรพลาสติก</w:t>
      </w:r>
      <w:r w:rsidR="00FD7982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คำนวณโดยใช้ประมาณการ</w:t>
      </w:r>
      <w:r w:rsidR="00606B23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กระแสเงินสด</w:t>
      </w:r>
      <w:r w:rsidR="00FD7982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ที่จะได้รับ</w:t>
      </w:r>
      <w:r w:rsidR="00606B23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ในอนาคต</w:t>
      </w:r>
      <w:r w:rsidR="00FD7982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คิดลดเป็นมูลค่าปัจจุบัน</w:t>
      </w:r>
      <w:r w:rsidR="00606B23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ซึ่งมูลค่าตามบัญชีของหน่วยสินทรัพย์ที่ก่อให้เกิดเงินสดสูงกว่ามูลค่าที่คาดว่าจะได้รับคืน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="00AD043B" w:rsidRPr="00194ECD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FF29B7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606B23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บริษัทบันทึกขาดทุนจากการด้อยค่าค่าความนิยมจำนวน </w:t>
      </w:r>
      <w:r w:rsidR="00343E90" w:rsidRPr="00194ECD">
        <w:rPr>
          <w:rFonts w:ascii="Angsana New" w:hAnsi="Angsana New"/>
          <w:spacing w:val="-6"/>
          <w:sz w:val="30"/>
          <w:szCs w:val="30"/>
          <w:lang w:val="en-GB" w:eastAsia="en-GB"/>
        </w:rPr>
        <w:t>776.4</w:t>
      </w:r>
      <w:r w:rsidR="00606B23" w:rsidRPr="00194ECD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606B23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ในงบกำไรขาดทุนเบ็ดเสร็จรวม </w:t>
      </w:r>
      <w:r w:rsidR="00FD7982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และขาดทุนจาก</w:t>
      </w:r>
      <w:r w:rsidR="00267B5D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การด้อยค่า</w:t>
      </w:r>
      <w:r w:rsidR="00FD7982"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เงินลงทุนในบริษัทย่อยจำนวน </w:t>
      </w:r>
      <w:r w:rsidR="0027224C" w:rsidRPr="00194ECD">
        <w:rPr>
          <w:rFonts w:ascii="Angsana New" w:hAnsi="Angsana New"/>
          <w:spacing w:val="-6"/>
          <w:sz w:val="30"/>
          <w:szCs w:val="30"/>
          <w:lang w:eastAsia="en-GB"/>
        </w:rPr>
        <w:t>265.8</w:t>
      </w:r>
      <w:r w:rsidR="00FD7982" w:rsidRPr="00194ECD">
        <w:rPr>
          <w:rFonts w:ascii="Angsana New" w:hAnsi="Angsana New"/>
          <w:spacing w:val="-6"/>
          <w:sz w:val="30"/>
          <w:szCs w:val="30"/>
          <w:lang w:eastAsia="en-GB"/>
        </w:rPr>
        <w:t xml:space="preserve"> </w:t>
      </w:r>
      <w:r w:rsidR="00FD7982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ล้านบาท ในงบกำไรขาดทุนเบ็ดเสร็จเฉพาะกิจการ</w:t>
      </w:r>
      <w:r w:rsidR="00C217B4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สำหรับงวด</w:t>
      </w:r>
      <w:r w:rsidR="00E62044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หก</w:t>
      </w:r>
      <w:r w:rsidR="00C217B4"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C217B4" w:rsidRPr="00194ECD">
        <w:rPr>
          <w:rFonts w:ascii="Angsana New" w:hAnsi="Angsana New"/>
          <w:spacing w:val="-6"/>
          <w:sz w:val="30"/>
          <w:szCs w:val="30"/>
          <w:lang w:eastAsia="en-GB"/>
        </w:rPr>
        <w:t>3</w:t>
      </w:r>
      <w:r w:rsidR="00E62044" w:rsidRPr="00194ECD">
        <w:rPr>
          <w:rFonts w:ascii="Angsana New" w:hAnsi="Angsana New"/>
          <w:spacing w:val="-6"/>
          <w:sz w:val="30"/>
          <w:szCs w:val="30"/>
          <w:lang w:eastAsia="en-GB"/>
        </w:rPr>
        <w:t xml:space="preserve">0 </w:t>
      </w:r>
      <w:r w:rsidR="00E62044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มิถุนายน</w:t>
      </w:r>
      <w:r w:rsidR="00C217B4" w:rsidRPr="00194ECD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 </w:t>
      </w:r>
      <w:r w:rsidR="00C217B4" w:rsidRPr="00194ECD">
        <w:rPr>
          <w:rFonts w:ascii="Angsana New" w:hAnsi="Angsana New"/>
          <w:spacing w:val="-6"/>
          <w:sz w:val="30"/>
          <w:szCs w:val="30"/>
          <w:lang w:eastAsia="en-GB"/>
        </w:rPr>
        <w:t>2568</w:t>
      </w:r>
    </w:p>
    <w:p w14:paraId="04044A2C" w14:textId="48F510B2" w:rsidR="00BD57FD" w:rsidRPr="00194ECD" w:rsidRDefault="00BD57FD" w:rsidP="00C42FF7">
      <w:pPr>
        <w:tabs>
          <w:tab w:val="clear" w:pos="454"/>
          <w:tab w:val="clear" w:pos="680"/>
          <w:tab w:val="clear" w:pos="907"/>
          <w:tab w:val="left" w:pos="63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3B6BD11" w14:textId="12D5EC5C" w:rsidR="0013574C" w:rsidRPr="00194ECD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</w:t>
      </w:r>
      <w:r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</w:t>
      </w:r>
      <w:r w:rsidRPr="00194EC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64800293" w14:textId="77777777" w:rsidR="0013574C" w:rsidRPr="00194ECD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9A0C4B6" w14:textId="37E622E8" w:rsidR="00A461E5" w:rsidRPr="00194ECD" w:rsidRDefault="00660CA2" w:rsidP="00660CA2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ประมาณการอัตราการเติบโตของกำไร </w:t>
      </w:r>
      <w:r w:rsidRPr="00194ECD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ซึ่งคาดการณ์การเติบโตของรายได้รวมกับประมาณการยอดขายและราคาขายที่จะเพิ่มขึ้นในอีก </w:t>
      </w:r>
      <w:r w:rsidRPr="00194ECD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โดยมีสมมติฐานว่าราคาขายจะเพิ่มขึ้นสอดคล้องกับอัตราเงินเฟ้อประมาณการสำหรับ </w:t>
      </w:r>
      <w:r w:rsidRPr="00194ECD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สำหรับต้นทุนเกี่ยวกับสภาพแวดล้อมที่มีนัยสำคัญ มีข้อสมมติว่าเพิ่มขึ้นสอดคล้องกับเงินเฟ้อทุกปี</w:t>
      </w:r>
    </w:p>
    <w:p w14:paraId="7C21CD85" w14:textId="37D663B3" w:rsidR="00660CA2" w:rsidRPr="00194ECD" w:rsidRDefault="00660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  <w:lang w:val="en-GB" w:eastAsia="en-GB"/>
        </w:rPr>
      </w:pPr>
      <w:r w:rsidRPr="00194ECD">
        <w:rPr>
          <w:rFonts w:ascii="Angsana New" w:hAnsi="Angsana New"/>
          <w:spacing w:val="-6"/>
          <w:sz w:val="30"/>
          <w:szCs w:val="30"/>
          <w:cs/>
          <w:lang w:val="en-GB" w:eastAsia="en-GB"/>
        </w:rPr>
        <w:br w:type="page"/>
      </w:r>
    </w:p>
    <w:p w14:paraId="0B1AD644" w14:textId="5D11CC60" w:rsidR="003456CA" w:rsidRPr="00194ECD" w:rsidRDefault="00F44682" w:rsidP="00B76196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194ECD">
        <w:rPr>
          <w:b/>
          <w:bCs/>
          <w:cs/>
        </w:rPr>
        <w:lastRenderedPageBreak/>
        <w:t>หนี้สินที่มีภาระดอกเบี้ย</w:t>
      </w:r>
    </w:p>
    <w:p w14:paraId="667659F3" w14:textId="77777777" w:rsidR="0066712D" w:rsidRPr="00194ECD" w:rsidRDefault="0066712D" w:rsidP="0066712D">
      <w:pPr>
        <w:pStyle w:val="BodyText2"/>
        <w:ind w:left="540"/>
        <w:rPr>
          <w:lang w:val="en-US"/>
        </w:rPr>
      </w:pPr>
    </w:p>
    <w:p w14:paraId="0937E03B" w14:textId="623AE5BF" w:rsidR="00050786" w:rsidRPr="00194ECD" w:rsidRDefault="00050786" w:rsidP="0066712D">
      <w:pPr>
        <w:pStyle w:val="BodyText2"/>
        <w:ind w:left="540"/>
        <w:rPr>
          <w:cs/>
          <w:lang w:val="en-US"/>
        </w:rPr>
      </w:pPr>
      <w:r w:rsidRPr="00194ECD">
        <w:rPr>
          <w:rFonts w:hint="cs"/>
          <w:cs/>
          <w:lang w:val="en-US"/>
        </w:rPr>
        <w:t xml:space="preserve">หนี้สินที่มีภาระดอกเบี้ย ณ วันที่ </w:t>
      </w:r>
      <w:r w:rsidR="00E62044" w:rsidRPr="00194ECD">
        <w:rPr>
          <w:lang w:val="en-US"/>
        </w:rPr>
        <w:t xml:space="preserve">30 </w:t>
      </w:r>
      <w:r w:rsidR="00E62044" w:rsidRPr="00194ECD">
        <w:rPr>
          <w:rFonts w:hint="cs"/>
          <w:cs/>
          <w:lang w:val="en-US"/>
        </w:rPr>
        <w:t>มิถุนายน</w:t>
      </w:r>
      <w:r w:rsidRPr="00194ECD">
        <w:rPr>
          <w:rFonts w:hint="cs"/>
          <w:cs/>
          <w:lang w:val="en-US"/>
        </w:rPr>
        <w:t xml:space="preserve"> </w:t>
      </w:r>
      <w:r w:rsidRPr="00194ECD">
        <w:rPr>
          <w:lang w:val="en-US"/>
        </w:rPr>
        <w:t xml:space="preserve">2568 </w:t>
      </w:r>
      <w:r w:rsidRPr="00194ECD">
        <w:rPr>
          <w:rFonts w:hint="cs"/>
          <w:cs/>
          <w:lang w:val="en-US"/>
        </w:rPr>
        <w:t>ไม่รวมหนี้สินตามสัญญาเช่า มีรายละเอียดดังนี้</w:t>
      </w:r>
    </w:p>
    <w:p w14:paraId="435E8B90" w14:textId="77777777" w:rsidR="00050786" w:rsidRPr="00194ECD" w:rsidRDefault="00050786" w:rsidP="0066712D">
      <w:pPr>
        <w:pStyle w:val="BodyText2"/>
        <w:ind w:left="540"/>
        <w:rPr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1514"/>
        <w:gridCol w:w="270"/>
        <w:gridCol w:w="1470"/>
        <w:gridCol w:w="273"/>
        <w:gridCol w:w="1513"/>
      </w:tblGrid>
      <w:tr w:rsidR="00446AB9" w:rsidRPr="00194ECD" w14:paraId="1CDFC724" w14:textId="77777777" w:rsidTr="00F85BCD">
        <w:trPr>
          <w:trHeight w:val="395"/>
        </w:trPr>
        <w:tc>
          <w:tcPr>
            <w:tcW w:w="3420" w:type="dxa"/>
          </w:tcPr>
          <w:p w14:paraId="08D674F6" w14:textId="77777777" w:rsidR="00446AB9" w:rsidRPr="00194ECD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2651B046" w14:textId="77777777" w:rsidR="00446AB9" w:rsidRPr="00194ECD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26E43C08" w14:textId="77777777" w:rsidR="00446AB9" w:rsidRPr="00194ECD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1A7059" w:rsidRPr="00194ECD" w14:paraId="04342B0B" w14:textId="77777777" w:rsidTr="00F85BCD">
        <w:trPr>
          <w:trHeight w:val="749"/>
        </w:trPr>
        <w:tc>
          <w:tcPr>
            <w:tcW w:w="3420" w:type="dxa"/>
          </w:tcPr>
          <w:p w14:paraId="4FE76773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B788988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A410FAE" w14:textId="74C80174" w:rsidR="001A7059" w:rsidRPr="00194ECD" w:rsidRDefault="00A243F1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1F3F687E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E987959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A74216D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433211F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688A89E3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25D8AB66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194ECD" w14:paraId="4EF44B6A" w14:textId="77777777" w:rsidTr="00F85BCD">
        <w:trPr>
          <w:trHeight w:val="395"/>
        </w:trPr>
        <w:tc>
          <w:tcPr>
            <w:tcW w:w="3420" w:type="dxa"/>
          </w:tcPr>
          <w:p w14:paraId="6064074E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8793205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5700A62F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A7059" w:rsidRPr="00194ECD" w14:paraId="00E93058" w14:textId="77777777" w:rsidTr="00F85BCD">
        <w:trPr>
          <w:trHeight w:val="317"/>
        </w:trPr>
        <w:tc>
          <w:tcPr>
            <w:tcW w:w="3420" w:type="dxa"/>
          </w:tcPr>
          <w:p w14:paraId="0CFE0265" w14:textId="60239B4C" w:rsidR="001A7059" w:rsidRPr="00194ECD" w:rsidRDefault="001A705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E62044" w:rsidRPr="00194E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62044" w:rsidRPr="00194EC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94E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5633A9" w:rsidRPr="00194E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bottom"/>
          </w:tcPr>
          <w:p w14:paraId="07AE8ADA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0FE11F67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7E660B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6E1D939A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FB47274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4897C18E" w14:textId="77777777" w:rsidR="001A7059" w:rsidRPr="00194ECD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7059" w:rsidRPr="00194ECD" w14:paraId="7E3BB7AE" w14:textId="77777777" w:rsidTr="00F85BCD">
        <w:trPr>
          <w:trHeight w:val="317"/>
        </w:trPr>
        <w:tc>
          <w:tcPr>
            <w:tcW w:w="3420" w:type="dxa"/>
            <w:vAlign w:val="bottom"/>
          </w:tcPr>
          <w:p w14:paraId="0CF04596" w14:textId="3BE88D7C" w:rsidR="001A7059" w:rsidRPr="00194ECD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="004924B0" w:rsidRPr="00194EC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8AA4602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6993381" w14:textId="4AE1BA2C" w:rsidR="001A7059" w:rsidRPr="00194ECD" w:rsidRDefault="00504A58" w:rsidP="00D4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5997A9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1BDFED" w14:textId="578E4289" w:rsidR="001A7059" w:rsidRPr="00194ECD" w:rsidRDefault="00504A58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9,583</w:t>
            </w:r>
          </w:p>
        </w:tc>
        <w:tc>
          <w:tcPr>
            <w:tcW w:w="273" w:type="dxa"/>
            <w:vAlign w:val="bottom"/>
          </w:tcPr>
          <w:p w14:paraId="2E6A3D0C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3CB4C6CF" w14:textId="10341AD3" w:rsidR="001A7059" w:rsidRPr="00194ECD" w:rsidRDefault="00504A58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9,583</w:t>
            </w:r>
          </w:p>
        </w:tc>
      </w:tr>
      <w:tr w:rsidR="001A7059" w:rsidRPr="00194ECD" w14:paraId="5607F73A" w14:textId="77777777" w:rsidTr="00F85BCD">
        <w:trPr>
          <w:trHeight w:val="119"/>
        </w:trPr>
        <w:tc>
          <w:tcPr>
            <w:tcW w:w="3420" w:type="dxa"/>
            <w:vAlign w:val="bottom"/>
            <w:hideMark/>
          </w:tcPr>
          <w:p w14:paraId="54028F29" w14:textId="2B3E3C22" w:rsidR="004924B0" w:rsidRPr="00194ECD" w:rsidRDefault="001A7059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013B08F7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621C5F97" w14:textId="1B95975E" w:rsidR="001A7059" w:rsidRPr="00194ECD" w:rsidRDefault="00504A58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87,909</w:t>
            </w:r>
          </w:p>
        </w:tc>
        <w:tc>
          <w:tcPr>
            <w:tcW w:w="270" w:type="dxa"/>
            <w:vAlign w:val="bottom"/>
          </w:tcPr>
          <w:p w14:paraId="758BFE97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16B2E5C9" w14:textId="30D81E7E" w:rsidR="001A7059" w:rsidRPr="00194ECD" w:rsidRDefault="00504A58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47,</w:t>
            </w:r>
            <w:r w:rsidR="00356D36"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373</w:t>
            </w:r>
          </w:p>
        </w:tc>
        <w:tc>
          <w:tcPr>
            <w:tcW w:w="273" w:type="dxa"/>
            <w:vAlign w:val="bottom"/>
          </w:tcPr>
          <w:p w14:paraId="68261E78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96BC241" w14:textId="724707E7" w:rsidR="001A7059" w:rsidRPr="00194ECD" w:rsidRDefault="00504A58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135,</w:t>
            </w:r>
            <w:r w:rsidR="00356D36" w:rsidRPr="00194EC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282</w:t>
            </w:r>
          </w:p>
        </w:tc>
      </w:tr>
      <w:tr w:rsidR="001A7059" w:rsidRPr="00194ECD" w14:paraId="726388C1" w14:textId="77777777" w:rsidTr="00F85BCD">
        <w:trPr>
          <w:trHeight w:val="763"/>
        </w:trPr>
        <w:tc>
          <w:tcPr>
            <w:tcW w:w="3420" w:type="dxa"/>
          </w:tcPr>
          <w:p w14:paraId="0AA44E15" w14:textId="77777777" w:rsidR="001A7059" w:rsidRPr="00194ECD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  <w:p w14:paraId="5C541F38" w14:textId="5B5124E2" w:rsidR="001A7059" w:rsidRPr="00194ECD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  <w:r w:rsidR="004924B0" w:rsidRPr="00194EC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489C740" w14:textId="0AC5527E" w:rsidR="001A7059" w:rsidRPr="00194ECD" w:rsidRDefault="00DF3DEB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94EC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14" w:type="dxa"/>
            <w:vAlign w:val="bottom"/>
          </w:tcPr>
          <w:p w14:paraId="148DFCD7" w14:textId="4C5C204E" w:rsidR="001A7059" w:rsidRPr="00194ECD" w:rsidRDefault="00504A58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6297124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E62BED" w14:textId="3BEB1AE3" w:rsidR="001A7059" w:rsidRPr="00194ECD" w:rsidRDefault="00FB41CE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="00504A58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,815</w:t>
            </w:r>
          </w:p>
        </w:tc>
        <w:tc>
          <w:tcPr>
            <w:tcW w:w="273" w:type="dxa"/>
            <w:vAlign w:val="bottom"/>
          </w:tcPr>
          <w:p w14:paraId="7F2FDF43" w14:textId="77777777" w:rsidR="001A7059" w:rsidRPr="00194ECD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A950812" w14:textId="708118AC" w:rsidR="001A7059" w:rsidRPr="00194ECD" w:rsidRDefault="00FB41CE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="00504A58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,815</w:t>
            </w:r>
          </w:p>
        </w:tc>
      </w:tr>
      <w:tr w:rsidR="008423C7" w:rsidRPr="00194ECD" w14:paraId="3D36D268" w14:textId="77777777" w:rsidTr="00F85BCD">
        <w:trPr>
          <w:trHeight w:val="380"/>
        </w:trPr>
        <w:tc>
          <w:tcPr>
            <w:tcW w:w="3420" w:type="dxa"/>
          </w:tcPr>
          <w:p w14:paraId="2E5B5554" w14:textId="065B464F" w:rsidR="008423C7" w:rsidRPr="00194ECD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</w:t>
            </w:r>
            <w:r w:rsidR="00234E0A" w:rsidRPr="00194ECD">
              <w:rPr>
                <w:rFonts w:ascii="Angsana New" w:hAnsi="Angsana New" w:hint="cs"/>
                <w:sz w:val="30"/>
                <w:szCs w:val="30"/>
                <w:cs/>
              </w:rPr>
              <w:t>หรือกิจการอื่น</w:t>
            </w:r>
          </w:p>
        </w:tc>
        <w:tc>
          <w:tcPr>
            <w:tcW w:w="900" w:type="dxa"/>
            <w:vAlign w:val="bottom"/>
          </w:tcPr>
          <w:p w14:paraId="00E53E54" w14:textId="77777777" w:rsidR="008423C7" w:rsidRPr="00194ECD" w:rsidRDefault="008423C7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7594C294" w14:textId="05502EE6" w:rsidR="008423C7" w:rsidRPr="00194ECD" w:rsidRDefault="00504A58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6F98C18" w14:textId="77777777" w:rsidR="008423C7" w:rsidRPr="00194ECD" w:rsidRDefault="008423C7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E80627E" w14:textId="083743FA" w:rsidR="008423C7" w:rsidRPr="00194ECD" w:rsidRDefault="00504A58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FB41CE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,000</w:t>
            </w:r>
          </w:p>
        </w:tc>
        <w:tc>
          <w:tcPr>
            <w:tcW w:w="273" w:type="dxa"/>
            <w:vAlign w:val="bottom"/>
          </w:tcPr>
          <w:p w14:paraId="6E4F3338" w14:textId="77777777" w:rsidR="008423C7" w:rsidRPr="00194ECD" w:rsidRDefault="008423C7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F6CD511" w14:textId="465310A5" w:rsidR="008423C7" w:rsidRPr="00194ECD" w:rsidRDefault="00504A58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FB41CE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,000</w:t>
            </w:r>
          </w:p>
        </w:tc>
      </w:tr>
      <w:tr w:rsidR="00BF1687" w:rsidRPr="00194ECD" w14:paraId="6AEED1EB" w14:textId="77777777" w:rsidTr="00F85BCD">
        <w:trPr>
          <w:trHeight w:val="381"/>
        </w:trPr>
        <w:tc>
          <w:tcPr>
            <w:tcW w:w="3420" w:type="dxa"/>
          </w:tcPr>
          <w:p w14:paraId="6D49B79E" w14:textId="58872FD7" w:rsidR="004924B0" w:rsidRPr="00194ECD" w:rsidRDefault="00BF1687" w:rsidP="0023337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0162215" w14:textId="77777777" w:rsidR="00BF1687" w:rsidRPr="00194ECD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2C2658DF" w14:textId="56B21E2D" w:rsidR="00BF1687" w:rsidRPr="00194ECD" w:rsidRDefault="00504A58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927,90</w:t>
            </w:r>
            <w:r w:rsidR="004947D9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62C234D" w14:textId="77777777" w:rsidR="00BF1687" w:rsidRPr="00194ECD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65314F7" w14:textId="2F426DC7" w:rsidR="00BF1687" w:rsidRPr="00194ECD" w:rsidRDefault="00504A58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113,166</w:t>
            </w:r>
          </w:p>
        </w:tc>
        <w:tc>
          <w:tcPr>
            <w:tcW w:w="273" w:type="dxa"/>
            <w:vAlign w:val="bottom"/>
          </w:tcPr>
          <w:p w14:paraId="6C583952" w14:textId="77777777" w:rsidR="00BF1687" w:rsidRPr="00194ECD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F9BE6B8" w14:textId="0BBE63FC" w:rsidR="00BF1687" w:rsidRPr="00194ECD" w:rsidRDefault="00504A58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1,041,07</w:t>
            </w:r>
            <w:r w:rsidR="004947D9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5A7093" w:rsidRPr="00194ECD" w14:paraId="5B40FEC5" w14:textId="77777777" w:rsidTr="00F85BCD">
        <w:trPr>
          <w:trHeight w:val="368"/>
        </w:trPr>
        <w:tc>
          <w:tcPr>
            <w:tcW w:w="3420" w:type="dxa"/>
          </w:tcPr>
          <w:p w14:paraId="5C1F587F" w14:textId="7EDAE5CE" w:rsidR="005A7093" w:rsidRPr="00194ECD" w:rsidRDefault="005A7093" w:rsidP="005A709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A461E5" w:rsidRPr="00194E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3992F759" w14:textId="77777777" w:rsidR="005A7093" w:rsidRPr="00194ECD" w:rsidRDefault="005A7093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467694D" w14:textId="1F8877EC" w:rsidR="005A7093" w:rsidRPr="00194ECD" w:rsidRDefault="00504A58" w:rsidP="00B3373B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705776" w:rsidRPr="00194ECD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705776" w:rsidRPr="00194ECD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="00545B7D" w:rsidRPr="00194EC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78</w:t>
            </w:r>
          </w:p>
        </w:tc>
        <w:tc>
          <w:tcPr>
            <w:tcW w:w="270" w:type="dxa"/>
            <w:vAlign w:val="bottom"/>
          </w:tcPr>
          <w:p w14:paraId="1E3F9CF8" w14:textId="77777777" w:rsidR="005A7093" w:rsidRPr="00194ECD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975A273" w14:textId="4088A2AE" w:rsidR="005A7093" w:rsidRPr="00194ECD" w:rsidRDefault="00504A58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3,79</w:t>
            </w:r>
            <w:r w:rsidR="00436B20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436B20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135</w:t>
            </w:r>
          </w:p>
        </w:tc>
        <w:tc>
          <w:tcPr>
            <w:tcW w:w="273" w:type="dxa"/>
            <w:vAlign w:val="bottom"/>
          </w:tcPr>
          <w:p w14:paraId="00E5CCC7" w14:textId="77777777" w:rsidR="005A7093" w:rsidRPr="00194ECD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0AEDAE36" w14:textId="2ACA5B7F" w:rsidR="005A7093" w:rsidRPr="00194ECD" w:rsidRDefault="00504A58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3,944,313</w:t>
            </w:r>
          </w:p>
        </w:tc>
      </w:tr>
      <w:tr w:rsidR="005A7093" w:rsidRPr="00194ECD" w14:paraId="3527FB16" w14:textId="77777777" w:rsidTr="00F85BCD">
        <w:trPr>
          <w:trHeight w:val="395"/>
        </w:trPr>
        <w:tc>
          <w:tcPr>
            <w:tcW w:w="3420" w:type="dxa"/>
            <w:hideMark/>
          </w:tcPr>
          <w:p w14:paraId="677AB6E6" w14:textId="77777777" w:rsidR="005A7093" w:rsidRPr="00194ECD" w:rsidRDefault="005A7093" w:rsidP="005A709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69C78A4A" w14:textId="77777777" w:rsidR="005A7093" w:rsidRPr="00194ECD" w:rsidRDefault="005A7093" w:rsidP="005A7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212EC" w14:textId="0DE75672" w:rsidR="005A7093" w:rsidRPr="00194ECD" w:rsidRDefault="00504A58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1,166,</w:t>
            </w:r>
            <w:r w:rsidR="00436B20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625CC95D" w14:textId="77777777" w:rsidR="005A7093" w:rsidRPr="00194ECD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5E8A0" w14:textId="504B3BF0" w:rsidR="005A7093" w:rsidRPr="00194ECD" w:rsidRDefault="00504A58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3,99</w:t>
            </w:r>
            <w:r w:rsidR="00436B20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56D36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072</w:t>
            </w:r>
          </w:p>
        </w:tc>
        <w:tc>
          <w:tcPr>
            <w:tcW w:w="273" w:type="dxa"/>
            <w:vAlign w:val="bottom"/>
          </w:tcPr>
          <w:p w14:paraId="23DA14EC" w14:textId="77777777" w:rsidR="005A7093" w:rsidRPr="00194ECD" w:rsidRDefault="005A7093" w:rsidP="005A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17090" w14:textId="433A9C5D" w:rsidR="005A7093" w:rsidRPr="00194ECD" w:rsidRDefault="00504A58" w:rsidP="005A709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5,157,</w:t>
            </w:r>
            <w:r w:rsidR="00356D36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066</w:t>
            </w:r>
          </w:p>
        </w:tc>
      </w:tr>
    </w:tbl>
    <w:p w14:paraId="47A73024" w14:textId="77777777" w:rsidR="00A461E5" w:rsidRPr="00194ECD" w:rsidRDefault="00A461E5">
      <w:pPr>
        <w:rPr>
          <w:rFonts w:asciiTheme="majorHAnsi" w:hAnsiTheme="majorHAnsi" w:cstheme="majorHAns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72"/>
        <w:gridCol w:w="1438"/>
        <w:gridCol w:w="289"/>
        <w:gridCol w:w="1513"/>
      </w:tblGrid>
      <w:tr w:rsidR="00BB7A7B" w:rsidRPr="00194ECD" w14:paraId="35F5A13A" w14:textId="77777777" w:rsidTr="00A461E5">
        <w:trPr>
          <w:trHeight w:val="395"/>
        </w:trPr>
        <w:tc>
          <w:tcPr>
            <w:tcW w:w="3418" w:type="dxa"/>
          </w:tcPr>
          <w:p w14:paraId="483C6444" w14:textId="77777777" w:rsidR="00BB7A7B" w:rsidRPr="00194ECD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4FDF54CD" w14:textId="77777777" w:rsidR="00BB7A7B" w:rsidRPr="00194ECD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45C51CFB" w14:textId="61B9C4DB" w:rsidR="00BB7A7B" w:rsidRPr="00194ECD" w:rsidRDefault="00BB7A7B" w:rsidP="00660D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A7059" w:rsidRPr="00194ECD" w14:paraId="462424CF" w14:textId="77777777" w:rsidTr="00F85BCD">
        <w:trPr>
          <w:trHeight w:val="783"/>
        </w:trPr>
        <w:tc>
          <w:tcPr>
            <w:tcW w:w="3418" w:type="dxa"/>
          </w:tcPr>
          <w:p w14:paraId="1FFB6E2A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BBE0CCA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14FD5875" w14:textId="3B2597C3" w:rsidR="001A7059" w:rsidRPr="00194ECD" w:rsidRDefault="00A243F1" w:rsidP="007A242B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090ECDA2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17F37C06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2" w:type="dxa"/>
            <w:vAlign w:val="bottom"/>
          </w:tcPr>
          <w:p w14:paraId="72E9A02F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38" w:type="dxa"/>
            <w:vAlign w:val="bottom"/>
            <w:hideMark/>
          </w:tcPr>
          <w:p w14:paraId="07B31926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7CD873D5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16E0B8F4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194ECD" w14:paraId="4870BFD1" w14:textId="77777777" w:rsidTr="00BB7A7B">
        <w:trPr>
          <w:trHeight w:val="397"/>
        </w:trPr>
        <w:tc>
          <w:tcPr>
            <w:tcW w:w="3418" w:type="dxa"/>
          </w:tcPr>
          <w:p w14:paraId="73A4ED91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93AC1C0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4EC3CBDD" w14:textId="77777777" w:rsidR="001A7059" w:rsidRPr="00194ECD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194E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E62044" w:rsidRPr="00194ECD" w14:paraId="0FDB6674" w14:textId="77777777" w:rsidTr="00F85BCD">
        <w:trPr>
          <w:trHeight w:val="332"/>
        </w:trPr>
        <w:tc>
          <w:tcPr>
            <w:tcW w:w="3418" w:type="dxa"/>
          </w:tcPr>
          <w:p w14:paraId="287B894C" w14:textId="780D40ED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194E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94EC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94E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902" w:type="dxa"/>
            <w:vAlign w:val="bottom"/>
          </w:tcPr>
          <w:p w14:paraId="264EF051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2E946A1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2" w:type="dxa"/>
            <w:vAlign w:val="bottom"/>
          </w:tcPr>
          <w:p w14:paraId="1A474EC8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3CA5FC4A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46CC6E1C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BA91019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62044" w:rsidRPr="00194ECD" w14:paraId="07B3D48C" w14:textId="77777777" w:rsidTr="00F85BCD">
        <w:trPr>
          <w:trHeight w:val="123"/>
        </w:trPr>
        <w:tc>
          <w:tcPr>
            <w:tcW w:w="3418" w:type="dxa"/>
            <w:vAlign w:val="bottom"/>
            <w:hideMark/>
          </w:tcPr>
          <w:p w14:paraId="0FD27E89" w14:textId="50CEB50A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vAlign w:val="bottom"/>
          </w:tcPr>
          <w:p w14:paraId="194CFCAD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bottom"/>
          </w:tcPr>
          <w:p w14:paraId="6F6FCF01" w14:textId="4D5160ED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87,909</w:t>
            </w:r>
          </w:p>
        </w:tc>
        <w:tc>
          <w:tcPr>
            <w:tcW w:w="272" w:type="dxa"/>
            <w:vAlign w:val="bottom"/>
          </w:tcPr>
          <w:p w14:paraId="2F655D77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5EBF5AB2" w14:textId="5A41F458" w:rsidR="00E62044" w:rsidRPr="00194ECD" w:rsidRDefault="00356D36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="006D6573" w:rsidRPr="00194EC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94EC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89" w:type="dxa"/>
            <w:vAlign w:val="bottom"/>
          </w:tcPr>
          <w:p w14:paraId="6E074EE7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96AF7DE" w14:textId="56BE61C5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97,</w:t>
            </w:r>
            <w:r w:rsidR="00356D36"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527</w:t>
            </w:r>
          </w:p>
        </w:tc>
      </w:tr>
      <w:tr w:rsidR="00E62044" w:rsidRPr="00194ECD" w14:paraId="6A9073B1" w14:textId="77777777" w:rsidTr="00F85BCD">
        <w:trPr>
          <w:trHeight w:val="123"/>
        </w:trPr>
        <w:tc>
          <w:tcPr>
            <w:tcW w:w="3418" w:type="dxa"/>
            <w:vAlign w:val="bottom"/>
          </w:tcPr>
          <w:p w14:paraId="18EDAA9F" w14:textId="77777777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  <w:p w14:paraId="70B74C3B" w14:textId="7D9C8E2E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Pr="00194EC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  <w:vAlign w:val="bottom"/>
          </w:tcPr>
          <w:p w14:paraId="42F475A9" w14:textId="750298FB" w:rsidR="00E62044" w:rsidRPr="00194ECD" w:rsidRDefault="00DF3DEB" w:rsidP="00E620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94EC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8" w:type="dxa"/>
            <w:vAlign w:val="bottom"/>
          </w:tcPr>
          <w:p w14:paraId="483D1F0A" w14:textId="332F285B" w:rsidR="00E62044" w:rsidRPr="00194ECD" w:rsidRDefault="006D6573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vAlign w:val="bottom"/>
          </w:tcPr>
          <w:p w14:paraId="6BDCA337" w14:textId="6E53FBAE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0A6E53FE" w14:textId="2E5CC3A4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97,017</w:t>
            </w:r>
          </w:p>
        </w:tc>
        <w:tc>
          <w:tcPr>
            <w:tcW w:w="289" w:type="dxa"/>
            <w:vAlign w:val="bottom"/>
          </w:tcPr>
          <w:p w14:paraId="4598F70A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84A0437" w14:textId="4C0688FC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97,017</w:t>
            </w:r>
          </w:p>
        </w:tc>
      </w:tr>
      <w:tr w:rsidR="00E62044" w:rsidRPr="00194ECD" w14:paraId="0655630D" w14:textId="77777777" w:rsidTr="00F85BCD">
        <w:trPr>
          <w:trHeight w:val="123"/>
        </w:trPr>
        <w:tc>
          <w:tcPr>
            <w:tcW w:w="3418" w:type="dxa"/>
            <w:vAlign w:val="bottom"/>
          </w:tcPr>
          <w:p w14:paraId="2A153DBC" w14:textId="7333D9EF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902" w:type="dxa"/>
            <w:vAlign w:val="bottom"/>
          </w:tcPr>
          <w:p w14:paraId="0BEE2D7E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B53E63B" w14:textId="0C416245" w:rsidR="00E62044" w:rsidRPr="00194ECD" w:rsidRDefault="006D6573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2" w:type="dxa"/>
            <w:vAlign w:val="bottom"/>
          </w:tcPr>
          <w:p w14:paraId="6CB44CC2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5BF19AD2" w14:textId="4162F442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7,000</w:t>
            </w:r>
          </w:p>
        </w:tc>
        <w:tc>
          <w:tcPr>
            <w:tcW w:w="289" w:type="dxa"/>
            <w:vAlign w:val="bottom"/>
          </w:tcPr>
          <w:p w14:paraId="5ECD5D4D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7814C36" w14:textId="053E1125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7,000</w:t>
            </w:r>
          </w:p>
        </w:tc>
      </w:tr>
      <w:tr w:rsidR="00E62044" w:rsidRPr="00194ECD" w14:paraId="0FD908D7" w14:textId="77777777" w:rsidTr="00F85BCD">
        <w:trPr>
          <w:trHeight w:val="397"/>
        </w:trPr>
        <w:tc>
          <w:tcPr>
            <w:tcW w:w="3418" w:type="dxa"/>
            <w:hideMark/>
          </w:tcPr>
          <w:p w14:paraId="42B3329B" w14:textId="10B4A9B6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</w:tcPr>
          <w:p w14:paraId="6FA92DF6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05890E7B" w14:textId="2C5AC02A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/>
              </w:rPr>
              <w:t>927,697</w:t>
            </w:r>
          </w:p>
        </w:tc>
        <w:tc>
          <w:tcPr>
            <w:tcW w:w="272" w:type="dxa"/>
            <w:vAlign w:val="bottom"/>
          </w:tcPr>
          <w:p w14:paraId="75FD3648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0E1871CE" w14:textId="1CD0F472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100,097</w:t>
            </w:r>
          </w:p>
        </w:tc>
        <w:tc>
          <w:tcPr>
            <w:tcW w:w="289" w:type="dxa"/>
            <w:vAlign w:val="bottom"/>
          </w:tcPr>
          <w:p w14:paraId="5AD292DF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5B596733" w14:textId="4BB3AFF6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1,027,794</w:t>
            </w:r>
          </w:p>
        </w:tc>
      </w:tr>
      <w:tr w:rsidR="00E62044" w:rsidRPr="00194ECD" w14:paraId="538028B9" w14:textId="77777777" w:rsidTr="00F85BCD">
        <w:trPr>
          <w:trHeight w:val="397"/>
        </w:trPr>
        <w:tc>
          <w:tcPr>
            <w:tcW w:w="3418" w:type="dxa"/>
          </w:tcPr>
          <w:p w14:paraId="543022D7" w14:textId="6966F445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194EC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55B57B14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91585CB" w14:textId="32EA67F0" w:rsidR="00E62044" w:rsidRPr="00194ECD" w:rsidRDefault="00436B20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  <w:r w:rsidR="00705776" w:rsidRPr="00194ECD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Pr="00194EC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705776" w:rsidRPr="00194ECD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="00545B7D" w:rsidRPr="00194EC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78</w:t>
            </w:r>
          </w:p>
        </w:tc>
        <w:tc>
          <w:tcPr>
            <w:tcW w:w="272" w:type="dxa"/>
            <w:vAlign w:val="bottom"/>
          </w:tcPr>
          <w:p w14:paraId="29BAB04A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A09BDCD" w14:textId="72AF50AD" w:rsidR="00E62044" w:rsidRPr="00194ECD" w:rsidRDefault="00436B20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3,793,135</w:t>
            </w:r>
          </w:p>
        </w:tc>
        <w:tc>
          <w:tcPr>
            <w:tcW w:w="289" w:type="dxa"/>
            <w:vAlign w:val="bottom"/>
          </w:tcPr>
          <w:p w14:paraId="62C36725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D58D213" w14:textId="35E4492C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3,944,313</w:t>
            </w:r>
          </w:p>
        </w:tc>
      </w:tr>
      <w:tr w:rsidR="00E62044" w:rsidRPr="00194ECD" w14:paraId="0A38B46C" w14:textId="77777777" w:rsidTr="00F85BCD">
        <w:trPr>
          <w:trHeight w:val="397"/>
        </w:trPr>
        <w:tc>
          <w:tcPr>
            <w:tcW w:w="3418" w:type="dxa"/>
            <w:hideMark/>
          </w:tcPr>
          <w:p w14:paraId="76A72AEE" w14:textId="77777777" w:rsidR="00E62044" w:rsidRPr="00194ECD" w:rsidRDefault="00E62044" w:rsidP="00E6204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626D19E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E4D90" w14:textId="139DBE30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1,16</w:t>
            </w:r>
            <w:r w:rsidR="00436B20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6</w:t>
            </w:r>
            <w:r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436B20" w:rsidRPr="00194ECD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784</w:t>
            </w:r>
          </w:p>
        </w:tc>
        <w:tc>
          <w:tcPr>
            <w:tcW w:w="272" w:type="dxa"/>
            <w:vAlign w:val="bottom"/>
          </w:tcPr>
          <w:p w14:paraId="1BE26581" w14:textId="77777777" w:rsidR="00E62044" w:rsidRPr="00194ECD" w:rsidRDefault="00E62044" w:rsidP="00E6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CD7AF" w14:textId="0FE30CA7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4,00</w:t>
            </w:r>
            <w:r w:rsidR="00356D36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56D36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867</w:t>
            </w:r>
          </w:p>
        </w:tc>
        <w:tc>
          <w:tcPr>
            <w:tcW w:w="289" w:type="dxa"/>
            <w:vAlign w:val="bottom"/>
          </w:tcPr>
          <w:p w14:paraId="1FCB3BE7" w14:textId="77777777" w:rsidR="00E62044" w:rsidRPr="00194ECD" w:rsidRDefault="00E62044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5D2E6" w14:textId="7CFF60F7" w:rsidR="00E62044" w:rsidRPr="00194ECD" w:rsidRDefault="006D6573" w:rsidP="00E62044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5,17</w:t>
            </w:r>
            <w:r w:rsidR="00356D36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56D36" w:rsidRPr="00194EC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651</w:t>
            </w:r>
          </w:p>
        </w:tc>
      </w:tr>
    </w:tbl>
    <w:p w14:paraId="2C92972C" w14:textId="77777777" w:rsidR="00AD7743" w:rsidRPr="00194ECD" w:rsidRDefault="00AD7743" w:rsidP="0068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="Angsana New" w:hAnsi="Angsana New"/>
          <w:b/>
          <w:bCs/>
          <w:lang w:val="en-GB" w:eastAsia="en-GB"/>
        </w:rPr>
      </w:pPr>
    </w:p>
    <w:p w14:paraId="60154C92" w14:textId="4199D9C1" w:rsidR="00BA3C0D" w:rsidRPr="00194ECD" w:rsidRDefault="00DF3DEB" w:rsidP="00557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</w:pPr>
      <w:r w:rsidRPr="00194ECD"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lastRenderedPageBreak/>
        <w:t>10</w:t>
      </w:r>
      <w:r w:rsidR="00071440" w:rsidRPr="00194ECD"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t>.1</w:t>
      </w:r>
      <w:r w:rsidR="00BA3C0D" w:rsidRPr="00194ECD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) รายละเอียดหนี้สินที่มีภาระดอกเบี้ยส่วนที่มีหลักประกัน</w:t>
      </w:r>
    </w:p>
    <w:p w14:paraId="7E9597D7" w14:textId="3DE4B637" w:rsidR="00BA3C0D" w:rsidRPr="00194ECD" w:rsidRDefault="00BA3C0D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</w:pPr>
    </w:p>
    <w:tbl>
      <w:tblPr>
        <w:tblW w:w="4825" w:type="pct"/>
        <w:tblInd w:w="90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1709"/>
        <w:gridCol w:w="182"/>
        <w:gridCol w:w="3598"/>
        <w:gridCol w:w="182"/>
        <w:gridCol w:w="3598"/>
      </w:tblGrid>
      <w:tr w:rsidR="00FE40E1" w:rsidRPr="00194ECD" w14:paraId="5D0E1AD5" w14:textId="77777777" w:rsidTr="004947D9">
        <w:trPr>
          <w:cantSplit/>
          <w:trHeight w:hRule="exact" w:val="340"/>
          <w:tblHeader/>
        </w:trPr>
        <w:tc>
          <w:tcPr>
            <w:tcW w:w="922" w:type="pct"/>
            <w:shd w:val="clear" w:color="auto" w:fill="auto"/>
          </w:tcPr>
          <w:p w14:paraId="460B29CB" w14:textId="77777777" w:rsidR="00BA3C0D" w:rsidRPr="00194ECD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14:paraId="2FF2D2EA" w14:textId="77777777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41" w:type="pct"/>
            <w:shd w:val="clear" w:color="auto" w:fill="auto"/>
          </w:tcPr>
          <w:p w14:paraId="39A5C837" w14:textId="1AA11016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EC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98" w:type="pct"/>
            <w:shd w:val="clear" w:color="auto" w:fill="auto"/>
          </w:tcPr>
          <w:p w14:paraId="27FEC19F" w14:textId="77777777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1" w:type="pct"/>
            <w:shd w:val="clear" w:color="auto" w:fill="auto"/>
          </w:tcPr>
          <w:p w14:paraId="7356A9DB" w14:textId="59794F60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EC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E40E1" w:rsidRPr="00194ECD" w14:paraId="2B162F0D" w14:textId="77777777" w:rsidTr="004947D9">
        <w:trPr>
          <w:cantSplit/>
          <w:trHeight w:hRule="exact" w:val="202"/>
        </w:trPr>
        <w:tc>
          <w:tcPr>
            <w:tcW w:w="922" w:type="pct"/>
            <w:shd w:val="clear" w:color="auto" w:fill="auto"/>
          </w:tcPr>
          <w:p w14:paraId="5A23A506" w14:textId="3C5E57E5" w:rsidR="00BA3C0D" w:rsidRPr="00194ECD" w:rsidRDefault="00BA3C0D" w:rsidP="00BA3C0D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14:paraId="31D41110" w14:textId="77777777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1" w:type="pct"/>
            <w:shd w:val="clear" w:color="auto" w:fill="auto"/>
          </w:tcPr>
          <w:p w14:paraId="2FE8E9FC" w14:textId="11923A52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pct"/>
            <w:shd w:val="clear" w:color="auto" w:fill="auto"/>
          </w:tcPr>
          <w:p w14:paraId="15652A69" w14:textId="77777777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1" w:type="pct"/>
            <w:shd w:val="clear" w:color="auto" w:fill="auto"/>
          </w:tcPr>
          <w:p w14:paraId="6518CB05" w14:textId="77777777" w:rsidR="00BA3C0D" w:rsidRPr="00194ECD" w:rsidRDefault="00BA3C0D" w:rsidP="00BA3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40E1" w:rsidRPr="00194ECD" w14:paraId="732E6581" w14:textId="77777777" w:rsidTr="004947D9">
        <w:trPr>
          <w:cantSplit/>
          <w:trHeight w:val="1334"/>
        </w:trPr>
        <w:tc>
          <w:tcPr>
            <w:tcW w:w="922" w:type="pct"/>
            <w:shd w:val="clear" w:color="auto" w:fill="auto"/>
          </w:tcPr>
          <w:p w14:paraId="50834467" w14:textId="77777777" w:rsidR="004947D9" w:rsidRPr="00194ECD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19399EA7" w14:textId="2D6D2DD0" w:rsidR="008423C7" w:rsidRPr="00194ECD" w:rsidRDefault="008423C7" w:rsidP="008423C7">
            <w:pPr>
              <w:spacing w:line="240" w:lineRule="auto"/>
              <w:ind w:right="-108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8" w:type="pct"/>
          </w:tcPr>
          <w:p w14:paraId="12EFAAA5" w14:textId="77777777" w:rsidR="008423C7" w:rsidRPr="00194ECD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41" w:type="pct"/>
            <w:shd w:val="clear" w:color="auto" w:fill="auto"/>
          </w:tcPr>
          <w:p w14:paraId="20C078D2" w14:textId="77777777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</w:t>
            </w:r>
            <w:r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ย่อย</w:t>
            </w:r>
          </w:p>
          <w:p w14:paraId="12E7DB25" w14:textId="39649C44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</w:t>
            </w:r>
            <w:r w:rsidR="00DF15C7"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บริษัทอื่น</w:t>
            </w:r>
          </w:p>
          <w:p w14:paraId="5CF48D4D" w14:textId="77777777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13983ACA" w14:textId="783B3090" w:rsidR="008D7AA4" w:rsidRPr="00194ECD" w:rsidRDefault="008D7AA4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  <w:tc>
          <w:tcPr>
            <w:tcW w:w="98" w:type="pct"/>
            <w:shd w:val="clear" w:color="auto" w:fill="auto"/>
          </w:tcPr>
          <w:p w14:paraId="52140191" w14:textId="77777777" w:rsidR="008423C7" w:rsidRPr="00194ECD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1941" w:type="pct"/>
            <w:shd w:val="clear" w:color="auto" w:fill="auto"/>
          </w:tcPr>
          <w:p w14:paraId="26FD0271" w14:textId="2562E22F" w:rsidR="00DF15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</w:t>
            </w:r>
            <w:r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ย่อย</w:t>
            </w:r>
          </w:p>
          <w:p w14:paraId="0573F3E6" w14:textId="0D559335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</w:t>
            </w:r>
            <w:r w:rsidR="00DF15C7"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บริษัทอื่น</w:t>
            </w:r>
          </w:p>
          <w:p w14:paraId="364AA06E" w14:textId="77777777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648CFBA1" w14:textId="455C2242" w:rsidR="008D7AA4" w:rsidRPr="00194ECD" w:rsidRDefault="008D7AA4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</w:tr>
      <w:tr w:rsidR="00FE40E1" w:rsidRPr="00194ECD" w14:paraId="37160287" w14:textId="77777777" w:rsidTr="004947D9">
        <w:trPr>
          <w:cantSplit/>
          <w:trHeight w:val="1811"/>
        </w:trPr>
        <w:tc>
          <w:tcPr>
            <w:tcW w:w="922" w:type="pct"/>
            <w:shd w:val="clear" w:color="auto" w:fill="auto"/>
          </w:tcPr>
          <w:p w14:paraId="16895421" w14:textId="77777777" w:rsidR="004947D9" w:rsidRPr="00194ECD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2DFE5CD5" w14:textId="393738C3" w:rsidR="008423C7" w:rsidRPr="00194ECD" w:rsidRDefault="008423C7" w:rsidP="008423C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  <w:p w14:paraId="46EB764F" w14:textId="5D05AB12" w:rsidR="008423C7" w:rsidRPr="00194ECD" w:rsidRDefault="008423C7" w:rsidP="008423C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14:paraId="7E35C997" w14:textId="77777777" w:rsidR="008423C7" w:rsidRPr="00194ECD" w:rsidRDefault="008423C7" w:rsidP="008423C7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  <w:tc>
          <w:tcPr>
            <w:tcW w:w="1941" w:type="pct"/>
            <w:shd w:val="clear" w:color="auto" w:fill="auto"/>
          </w:tcPr>
          <w:p w14:paraId="458B21BC" w14:textId="10D7B0E3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="008A21BD" w:rsidRPr="00194ECD"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="00791D4B"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059A1280" w14:textId="77777777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  <w:p w14:paraId="0292B116" w14:textId="77777777" w:rsidR="00D77FBD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สินทรัพย์ที่เป็นกรรมสิทธิ์ของ</w:t>
            </w:r>
          </w:p>
          <w:p w14:paraId="2D4DE943" w14:textId="506D0CD9" w:rsidR="008423C7" w:rsidRPr="00194ECD" w:rsidRDefault="008423C7" w:rsidP="00D77FBD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บริษัทย่อย</w:t>
            </w:r>
          </w:p>
        </w:tc>
        <w:tc>
          <w:tcPr>
            <w:tcW w:w="98" w:type="pct"/>
            <w:shd w:val="clear" w:color="auto" w:fill="auto"/>
          </w:tcPr>
          <w:p w14:paraId="20FA789F" w14:textId="77777777" w:rsidR="008423C7" w:rsidRPr="00194ECD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941" w:type="pct"/>
            <w:shd w:val="clear" w:color="auto" w:fill="auto"/>
          </w:tcPr>
          <w:p w14:paraId="2297DCDB" w14:textId="3DA9BAE6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="008A21BD" w:rsidRPr="00194ECD"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="00050786"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43F237F7" w14:textId="370080EC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</w:tc>
      </w:tr>
      <w:tr w:rsidR="00FE40E1" w:rsidRPr="00194ECD" w14:paraId="6A613D54" w14:textId="77777777" w:rsidTr="008D7AA4">
        <w:trPr>
          <w:cantSplit/>
          <w:trHeight w:val="191"/>
        </w:trPr>
        <w:tc>
          <w:tcPr>
            <w:tcW w:w="922" w:type="pct"/>
            <w:shd w:val="clear" w:color="auto" w:fill="auto"/>
          </w:tcPr>
          <w:p w14:paraId="1AA11B13" w14:textId="3479B0ED" w:rsidR="008423C7" w:rsidRPr="00194ECD" w:rsidRDefault="008423C7" w:rsidP="008423C7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194EC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" w:type="pct"/>
          </w:tcPr>
          <w:p w14:paraId="704E51BE" w14:textId="77777777" w:rsidR="008423C7" w:rsidRPr="00194ECD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41" w:type="pct"/>
            <w:shd w:val="clear" w:color="auto" w:fill="auto"/>
          </w:tcPr>
          <w:p w14:paraId="3E01BDE2" w14:textId="31516E73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เงินลงทุนในตราสารทุนที่ถือโดยบริษัท </w:t>
            </w:r>
          </w:p>
        </w:tc>
        <w:tc>
          <w:tcPr>
            <w:tcW w:w="98" w:type="pct"/>
            <w:shd w:val="clear" w:color="auto" w:fill="auto"/>
          </w:tcPr>
          <w:p w14:paraId="63DE60DD" w14:textId="77777777" w:rsidR="008423C7" w:rsidRPr="00194ECD" w:rsidRDefault="008423C7" w:rsidP="0084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1941" w:type="pct"/>
            <w:shd w:val="clear" w:color="auto" w:fill="auto"/>
          </w:tcPr>
          <w:p w14:paraId="6536EF5A" w14:textId="02A2C124" w:rsidR="008423C7" w:rsidRPr="00194ECD" w:rsidRDefault="008423C7" w:rsidP="001B3C3D">
            <w:pPr>
              <w:pStyle w:val="ListParagraph"/>
              <w:numPr>
                <w:ilvl w:val="0"/>
                <w:numId w:val="19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194ECD">
              <w:rPr>
                <w:rFonts w:asciiTheme="majorHAnsi" w:hAnsiTheme="majorHAnsi" w:cstheme="majorHAnsi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</w:t>
            </w:r>
            <w:r w:rsidRPr="00194ECD">
              <w:rPr>
                <w:rFonts w:asciiTheme="majorHAnsi" w:hAnsiTheme="majorHAnsi" w:cstheme="majorHAnsi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ที่ถือโดยบริษัท</w:t>
            </w:r>
          </w:p>
        </w:tc>
      </w:tr>
    </w:tbl>
    <w:p w14:paraId="2FA779B8" w14:textId="4E68C18A" w:rsidR="00071440" w:rsidRPr="00194ECD" w:rsidRDefault="00071440" w:rsidP="00A46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78F01659" w14:textId="1AE387EE" w:rsidR="00DA2042" w:rsidRPr="00194ECD" w:rsidRDefault="00050786" w:rsidP="001B3C3D">
      <w:pPr>
        <w:pStyle w:val="ListParagraph"/>
        <w:numPr>
          <w:ilvl w:val="0"/>
          <w:numId w:val="21"/>
        </w:numPr>
        <w:spacing w:after="0" w:line="240" w:lineRule="auto"/>
        <w:ind w:left="1350" w:right="-25"/>
        <w:jc w:val="thaiDistribute"/>
        <w:rPr>
          <w:rFonts w:asciiTheme="majorHAnsi" w:hAnsiTheme="majorHAnsi" w:cstheme="majorHAnsi"/>
          <w:kern w:val="2"/>
          <w:sz w:val="30"/>
          <w:szCs w:val="30"/>
          <w:lang w:eastAsia="en-GB"/>
          <w14:ligatures w14:val="standardContextual"/>
        </w:rPr>
      </w:pPr>
      <w:r w:rsidRPr="00194ECD">
        <w:rPr>
          <w:rFonts w:asciiTheme="majorHAnsi" w:hAnsiTheme="majorHAnsi" w:cstheme="majorHAnsi"/>
          <w:kern w:val="2"/>
          <w:sz w:val="30"/>
          <w:szCs w:val="30"/>
          <w:cs/>
          <w:lang w:eastAsia="en-GB"/>
          <w14:ligatures w14:val="standardContextual"/>
        </w:rPr>
        <w:t xml:space="preserve">ณ วันที่ </w:t>
      </w:r>
      <w:r w:rsidRPr="00194ECD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>3</w:t>
      </w:r>
      <w:r w:rsidR="00E62044" w:rsidRPr="00194ECD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>0</w:t>
      </w:r>
      <w:r w:rsidR="00E62044" w:rsidRPr="00194ECD">
        <w:rPr>
          <w:rFonts w:asciiTheme="majorHAnsi" w:hAnsiTheme="majorHAnsi" w:cstheme="majorHAnsi" w:hint="cs"/>
          <w:kern w:val="2"/>
          <w:sz w:val="30"/>
          <w:szCs w:val="30"/>
          <w:cs/>
          <w:lang w:val="en-US" w:eastAsia="en-GB"/>
          <w14:ligatures w14:val="standardContextual"/>
        </w:rPr>
        <w:t xml:space="preserve"> มิถุนายน</w:t>
      </w:r>
      <w:r w:rsidRPr="00194ECD">
        <w:rPr>
          <w:rFonts w:asciiTheme="majorHAnsi" w:hAnsiTheme="majorHAnsi" w:cstheme="majorHAnsi"/>
          <w:kern w:val="2"/>
          <w:sz w:val="30"/>
          <w:szCs w:val="30"/>
          <w:cs/>
          <w:lang w:val="en-US" w:eastAsia="en-GB"/>
          <w14:ligatures w14:val="standardContextual"/>
        </w:rPr>
        <w:t xml:space="preserve"> </w:t>
      </w:r>
      <w:r w:rsidRPr="00194ECD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>256</w:t>
      </w:r>
      <w:r w:rsidR="00A946BD" w:rsidRPr="00194ECD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>8</w:t>
      </w:r>
      <w:r w:rsidRPr="00194ECD">
        <w:rPr>
          <w:rFonts w:asciiTheme="majorHAnsi" w:hAnsiTheme="majorHAnsi" w:cstheme="majorHAnsi"/>
          <w:kern w:val="2"/>
          <w:sz w:val="30"/>
          <w:szCs w:val="30"/>
          <w:lang w:val="en-US" w:eastAsia="en-GB"/>
          <w14:ligatures w14:val="standardContextual"/>
        </w:rPr>
        <w:t xml:space="preserve"> </w:t>
      </w:r>
      <w:r w:rsidRPr="00194ECD">
        <w:rPr>
          <w:rFonts w:asciiTheme="majorHAnsi" w:hAnsiTheme="majorHAnsi" w:cstheme="majorHAnsi"/>
          <w:kern w:val="2"/>
          <w:sz w:val="30"/>
          <w:szCs w:val="30"/>
          <w:cs/>
          <w:lang w:val="en-US" w:eastAsia="en-GB"/>
          <w14:ligatures w14:val="standardContextual"/>
        </w:rPr>
        <w:t>บริษัทยังไม่ได้มีข้อยุติการปลดสินทรัพย์ค้ำประกันเนื่องจากการสิ้นสุดความสัมพันธ์กับบริษัทอื่น</w:t>
      </w:r>
    </w:p>
    <w:p w14:paraId="783EFFA8" w14:textId="77777777" w:rsidR="00DA2042" w:rsidRPr="00194ECD" w:rsidRDefault="00DA2042" w:rsidP="00DA2042">
      <w:pPr>
        <w:spacing w:line="240" w:lineRule="auto"/>
        <w:ind w:left="547" w:right="158"/>
        <w:jc w:val="thaiDistribute"/>
        <w:rPr>
          <w:rFonts w:asciiTheme="majorHAnsi" w:hAnsiTheme="majorHAnsi" w:cstheme="majorHAnsi"/>
          <w:kern w:val="2"/>
          <w:sz w:val="30"/>
          <w:szCs w:val="30"/>
          <w:lang w:eastAsia="en-GB"/>
          <w14:ligatures w14:val="standardContextual"/>
        </w:rPr>
      </w:pPr>
    </w:p>
    <w:p w14:paraId="38BFFFD3" w14:textId="3AEDAF7B" w:rsidR="00F43C25" w:rsidRPr="00194ECD" w:rsidRDefault="00DF3DEB" w:rsidP="00FE40E1">
      <w:pPr>
        <w:spacing w:line="240" w:lineRule="auto"/>
        <w:ind w:left="547" w:right="158"/>
        <w:jc w:val="thaiDistribute"/>
        <w:rPr>
          <w:rFonts w:asciiTheme="majorHAnsi" w:hAnsiTheme="majorHAnsi" w:cstheme="majorHAnsi"/>
          <w:kern w:val="2"/>
          <w:sz w:val="30"/>
          <w:szCs w:val="30"/>
          <w:lang w:val="en-GB" w:eastAsia="en-GB"/>
          <w14:ligatures w14:val="standardContextual"/>
        </w:rPr>
      </w:pPr>
      <w:r w:rsidRPr="00194ECD">
        <w:rPr>
          <w:rFonts w:ascii="Angsana New" w:hAnsi="Angsana New"/>
          <w:i/>
          <w:iCs/>
          <w:sz w:val="30"/>
          <w:szCs w:val="30"/>
          <w:lang w:val="en-GB" w:eastAsia="en-GB"/>
        </w:rPr>
        <w:t>10</w:t>
      </w:r>
      <w:r w:rsidR="00354F0C" w:rsidRPr="00194ECD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="00071440" w:rsidRPr="00194ECD">
        <w:rPr>
          <w:rFonts w:ascii="Angsana New" w:hAnsi="Angsana New"/>
          <w:i/>
          <w:iCs/>
          <w:sz w:val="30"/>
          <w:szCs w:val="30"/>
          <w:lang w:val="en-GB" w:eastAsia="en-GB"/>
        </w:rPr>
        <w:t>2</w:t>
      </w:r>
      <w:r w:rsidR="00354F0C" w:rsidRPr="00194ECD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) </w:t>
      </w:r>
      <w:r w:rsidR="008423C7" w:rsidRPr="00194ECD">
        <w:rPr>
          <w:rFonts w:ascii="Angsana New" w:hAnsi="Angsana New"/>
          <w:i/>
          <w:iCs/>
          <w:sz w:val="30"/>
          <w:szCs w:val="30"/>
          <w:cs/>
          <w:lang w:eastAsia="en-GB"/>
        </w:rPr>
        <w:t>รายละเอียดสินทรัพย์ในงบการเงินเฉพาะกิจการที่ใช้เป็นหลักประกันหนี้สิน</w:t>
      </w:r>
    </w:p>
    <w:p w14:paraId="3D67F939" w14:textId="77777777" w:rsidR="007A6708" w:rsidRPr="00194ECD" w:rsidRDefault="007A6708" w:rsidP="00FE4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30"/>
          <w:szCs w:val="30"/>
          <w:lang w:val="en-GB" w:eastAsia="en-GB"/>
        </w:rPr>
      </w:pPr>
    </w:p>
    <w:p w14:paraId="7D8C8F95" w14:textId="77777777" w:rsidR="00F8569B" w:rsidRPr="00194ECD" w:rsidRDefault="00F8569B" w:rsidP="00F8569B">
      <w:pPr>
        <w:pStyle w:val="FSContent"/>
        <w:ind w:left="990"/>
      </w:pPr>
      <w:r w:rsidRPr="00194ECD">
        <w:rPr>
          <w:cs/>
        </w:rPr>
        <w:t>มูลค่าตามบัญชีของสินทรัพย์ในงบการเงินเฉพาะกิจการที่ใช้เป็นหลักประกันหนี้สิน ซึ่งไม่รวมหนี้สิน</w:t>
      </w:r>
    </w:p>
    <w:p w14:paraId="63412123" w14:textId="146D48AF" w:rsidR="008423C7" w:rsidRPr="00194ECD" w:rsidRDefault="00F8569B" w:rsidP="00F8569B">
      <w:pPr>
        <w:pStyle w:val="FSContent"/>
        <w:ind w:left="990"/>
      </w:pPr>
      <w:r w:rsidRPr="00194ECD">
        <w:rPr>
          <w:cs/>
        </w:rPr>
        <w:t>ตามสัญญาเช่า มีรายละเอียด ดังนี้</w:t>
      </w:r>
    </w:p>
    <w:p w14:paraId="63D681CD" w14:textId="77777777" w:rsidR="00F8569B" w:rsidRPr="00194ECD" w:rsidRDefault="00F8569B" w:rsidP="00F8569B">
      <w:pPr>
        <w:pStyle w:val="FSContent"/>
        <w:ind w:left="990"/>
      </w:pPr>
    </w:p>
    <w:tbl>
      <w:tblPr>
        <w:tblW w:w="8749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6583"/>
        <w:gridCol w:w="2166"/>
      </w:tblGrid>
      <w:tr w:rsidR="00656C7A" w:rsidRPr="00194ECD" w14:paraId="2FEA48E8" w14:textId="77777777" w:rsidTr="004A1EA3">
        <w:trPr>
          <w:trHeight w:val="325"/>
        </w:trPr>
        <w:tc>
          <w:tcPr>
            <w:tcW w:w="6583" w:type="dxa"/>
          </w:tcPr>
          <w:p w14:paraId="37736E90" w14:textId="77777777" w:rsidR="00656C7A" w:rsidRPr="00194ECD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6" w:type="dxa"/>
            <w:vAlign w:val="center"/>
          </w:tcPr>
          <w:p w14:paraId="731962A5" w14:textId="77777777" w:rsidR="00656C7A" w:rsidRPr="00194ECD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7A" w:rsidRPr="00194ECD" w14:paraId="6D8C33CC" w14:textId="77777777" w:rsidTr="004A1EA3">
        <w:trPr>
          <w:trHeight w:val="363"/>
        </w:trPr>
        <w:tc>
          <w:tcPr>
            <w:tcW w:w="6583" w:type="dxa"/>
          </w:tcPr>
          <w:p w14:paraId="49FBB496" w14:textId="77777777" w:rsidR="00656C7A" w:rsidRPr="00194ECD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6" w:type="dxa"/>
          </w:tcPr>
          <w:p w14:paraId="584BC332" w14:textId="63630896" w:rsidR="00656C7A" w:rsidRPr="00194ECD" w:rsidRDefault="00656C7A" w:rsidP="001A07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94EC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C7A" w:rsidRPr="00194ECD" w14:paraId="0E854F18" w14:textId="77777777" w:rsidTr="004A1EA3">
        <w:trPr>
          <w:trHeight w:val="363"/>
        </w:trPr>
        <w:tc>
          <w:tcPr>
            <w:tcW w:w="6583" w:type="dxa"/>
            <w:hideMark/>
          </w:tcPr>
          <w:p w14:paraId="36AC02C2" w14:textId="741EBA89" w:rsidR="00656C7A" w:rsidRPr="00194ECD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2166" w:type="dxa"/>
          </w:tcPr>
          <w:p w14:paraId="7412C10F" w14:textId="2186EC2A" w:rsidR="00656C7A" w:rsidRPr="00194ECD" w:rsidRDefault="00504A58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bidi="th-TH"/>
              </w:rPr>
              <w:t>6,065</w:t>
            </w:r>
          </w:p>
        </w:tc>
      </w:tr>
      <w:tr w:rsidR="00656C7A" w:rsidRPr="00194ECD" w14:paraId="7C53C047" w14:textId="77777777" w:rsidTr="004A1EA3">
        <w:trPr>
          <w:trHeight w:val="363"/>
        </w:trPr>
        <w:tc>
          <w:tcPr>
            <w:tcW w:w="6583" w:type="dxa"/>
            <w:hideMark/>
          </w:tcPr>
          <w:p w14:paraId="2B37FBE6" w14:textId="18ED2E9F" w:rsidR="00656C7A" w:rsidRPr="00194ECD" w:rsidRDefault="00DC6A24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="00DC3197" w:rsidRPr="00194ECD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166" w:type="dxa"/>
          </w:tcPr>
          <w:p w14:paraId="0ABC7EA9" w14:textId="230E1B7A" w:rsidR="00656C7A" w:rsidRPr="00194ECD" w:rsidRDefault="00F36C2F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bidi="th-TH"/>
              </w:rPr>
              <w:t>109,233</w:t>
            </w:r>
          </w:p>
        </w:tc>
      </w:tr>
      <w:tr w:rsidR="00CC40C6" w:rsidRPr="00194ECD" w14:paraId="0CE86388" w14:textId="77777777" w:rsidTr="004A1EA3">
        <w:trPr>
          <w:trHeight w:val="363"/>
        </w:trPr>
        <w:tc>
          <w:tcPr>
            <w:tcW w:w="6583" w:type="dxa"/>
          </w:tcPr>
          <w:p w14:paraId="1BF0E75D" w14:textId="4B04AACA" w:rsidR="00CC40C6" w:rsidRPr="00194ECD" w:rsidRDefault="00CC40C6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94EC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166" w:type="dxa"/>
          </w:tcPr>
          <w:p w14:paraId="03E896A8" w14:textId="6F12C0DF" w:rsidR="00CC40C6" w:rsidRPr="00194ECD" w:rsidRDefault="00F36C2F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lang w:val="en-US" w:bidi="th-TH"/>
              </w:rPr>
              <w:t>169,944</w:t>
            </w:r>
          </w:p>
        </w:tc>
      </w:tr>
      <w:tr w:rsidR="00656C7A" w:rsidRPr="00194ECD" w14:paraId="63731B93" w14:textId="77777777" w:rsidTr="004A1EA3">
        <w:trPr>
          <w:trHeight w:val="374"/>
        </w:trPr>
        <w:tc>
          <w:tcPr>
            <w:tcW w:w="6583" w:type="dxa"/>
            <w:hideMark/>
          </w:tcPr>
          <w:p w14:paraId="34046E69" w14:textId="77777777" w:rsidR="00656C7A" w:rsidRPr="00194ECD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BC78C" w14:textId="6A723CA4" w:rsidR="00656C7A" w:rsidRPr="00194ECD" w:rsidRDefault="00504A58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</w:rPr>
              <w:t>285,242</w:t>
            </w:r>
          </w:p>
        </w:tc>
      </w:tr>
    </w:tbl>
    <w:p w14:paraId="10D0D768" w14:textId="77777777" w:rsidR="00FE40E1" w:rsidRPr="00194ECD" w:rsidRDefault="00FE40E1" w:rsidP="00842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6864E4F7" w14:textId="3BAAD275" w:rsidR="008423C7" w:rsidRPr="00194ECD" w:rsidRDefault="00DF3DEB" w:rsidP="00842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 w:rsidRPr="00194ECD">
        <w:rPr>
          <w:rFonts w:ascii="Angsana New" w:hAnsi="Angsana New"/>
          <w:i/>
          <w:iCs/>
          <w:sz w:val="30"/>
          <w:szCs w:val="30"/>
          <w:lang w:eastAsia="en-GB"/>
        </w:rPr>
        <w:lastRenderedPageBreak/>
        <w:t>10</w:t>
      </w:r>
      <w:r w:rsidR="008423C7" w:rsidRPr="00194ECD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="008423C7" w:rsidRPr="00194ECD">
        <w:rPr>
          <w:rFonts w:ascii="Angsana New" w:hAnsi="Angsana New"/>
          <w:i/>
          <w:iCs/>
          <w:sz w:val="30"/>
          <w:szCs w:val="30"/>
          <w:lang w:eastAsia="en-GB"/>
        </w:rPr>
        <w:t>3</w:t>
      </w:r>
      <w:r w:rsidR="008423C7" w:rsidRPr="00194ECD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)</w:t>
      </w:r>
      <w:r w:rsidR="008423C7" w:rsidRPr="00194ECD">
        <w:rPr>
          <w:rFonts w:ascii="Angsana New" w:hAnsi="Angsana New"/>
          <w:i/>
          <w:iCs/>
          <w:sz w:val="30"/>
          <w:szCs w:val="30"/>
          <w:lang w:val="en-GB" w:eastAsia="en-GB"/>
        </w:rPr>
        <w:t xml:space="preserve"> </w:t>
      </w:r>
      <w:r w:rsidR="003C39EE" w:rsidRPr="00194ECD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ข้อตกลงการชำระหนี้ตามสัญญาให้กู้ยืมเงิน (</w:t>
      </w:r>
      <w:r w:rsidR="003C39EE" w:rsidRPr="00194ECD">
        <w:rPr>
          <w:rFonts w:ascii="Angsana New" w:hAnsi="Angsana New"/>
          <w:i/>
          <w:iCs/>
          <w:sz w:val="30"/>
          <w:szCs w:val="30"/>
          <w:lang w:val="en-GB" w:eastAsia="en-GB"/>
        </w:rPr>
        <w:t>Credit facilities)</w:t>
      </w:r>
    </w:p>
    <w:p w14:paraId="01B0D6BD" w14:textId="77777777" w:rsidR="008423C7" w:rsidRPr="00194ECD" w:rsidRDefault="008423C7" w:rsidP="008423C7">
      <w:pPr>
        <w:pStyle w:val="BodyText2"/>
        <w:rPr>
          <w:spacing w:val="-6"/>
          <w:lang w:val="en-US"/>
        </w:rPr>
      </w:pPr>
    </w:p>
    <w:p w14:paraId="1B03EC48" w14:textId="5412D85D" w:rsidR="008423C7" w:rsidRPr="00194ECD" w:rsidRDefault="00660CA2" w:rsidP="00DF3DEB">
      <w:pPr>
        <w:pStyle w:val="BodyText2"/>
        <w:ind w:left="990"/>
        <w:rPr>
          <w:spacing w:val="-6"/>
          <w:lang w:val="en-US"/>
        </w:rPr>
      </w:pPr>
      <w:r w:rsidRPr="00194ECD">
        <w:rPr>
          <w:spacing w:val="-6"/>
          <w:cs/>
          <w:lang w:val="en-US"/>
        </w:rPr>
        <w:t xml:space="preserve">เมื่อวันที่ </w:t>
      </w:r>
      <w:r w:rsidRPr="00194ECD">
        <w:rPr>
          <w:spacing w:val="-6"/>
          <w:lang w:val="en-US"/>
        </w:rPr>
        <w:t>17</w:t>
      </w:r>
      <w:r w:rsidRPr="00194ECD">
        <w:rPr>
          <w:spacing w:val="-6"/>
          <w:cs/>
          <w:lang w:val="en-US"/>
        </w:rPr>
        <w:t xml:space="preserve"> กุมภาพันธ์ </w:t>
      </w:r>
      <w:r w:rsidRPr="00194ECD">
        <w:rPr>
          <w:spacing w:val="-6"/>
          <w:lang w:val="en-US"/>
        </w:rPr>
        <w:t>2568</w:t>
      </w:r>
      <w:r w:rsidRPr="00194ECD">
        <w:rPr>
          <w:spacing w:val="-6"/>
          <w:cs/>
          <w:lang w:val="en-US"/>
        </w:rPr>
        <w:t xml:space="preserve"> บริษัทได้ลงนามรับทราบเงื่อนไขการชำระหนี้กับสถาบันการเงินต่างประเทศแห่งหนึ่ง ภายใต้เงื่อนไขดังกล่าว</w:t>
      </w:r>
      <w:r w:rsidR="00791D4B" w:rsidRPr="00194ECD">
        <w:rPr>
          <w:rFonts w:hint="cs"/>
          <w:spacing w:val="-6"/>
          <w:cs/>
          <w:lang w:val="en-US"/>
        </w:rPr>
        <w:t xml:space="preserve"> </w:t>
      </w:r>
      <w:r w:rsidRPr="00194ECD">
        <w:rPr>
          <w:spacing w:val="-6"/>
          <w:cs/>
          <w:lang w:val="en-US"/>
        </w:rPr>
        <w:t xml:space="preserve">บริษัทต้องชำระคืนเงินกู้ยืมตามจำนวนเงินขั้นต่ำที่กำหนดในแต่ละเดือน โดยกำหนดชำระหนี้ทั้งหมดให้แล้วเสร็จภายในเดือนสิงหาคม </w:t>
      </w:r>
      <w:r w:rsidRPr="00194ECD">
        <w:rPr>
          <w:spacing w:val="-6"/>
          <w:lang w:val="en-US"/>
        </w:rPr>
        <w:t>2568</w:t>
      </w:r>
    </w:p>
    <w:p w14:paraId="648E368A" w14:textId="77777777" w:rsidR="00660CA2" w:rsidRPr="00194ECD" w:rsidRDefault="00660CA2" w:rsidP="008423C7">
      <w:pPr>
        <w:pStyle w:val="BodyText2"/>
        <w:ind w:left="540"/>
        <w:rPr>
          <w:spacing w:val="-6"/>
          <w:lang w:val="en-US"/>
        </w:rPr>
      </w:pPr>
    </w:p>
    <w:p w14:paraId="008C3F08" w14:textId="67A74965" w:rsidR="008423C7" w:rsidRPr="00194ECD" w:rsidRDefault="00DF3DEB" w:rsidP="00842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 w:rsidRPr="00194ECD">
        <w:rPr>
          <w:rFonts w:ascii="Angsana New" w:hAnsi="Angsana New"/>
          <w:i/>
          <w:iCs/>
          <w:sz w:val="30"/>
          <w:szCs w:val="30"/>
          <w:lang w:eastAsia="en-GB"/>
        </w:rPr>
        <w:t>10</w:t>
      </w:r>
      <w:r w:rsidR="008423C7" w:rsidRPr="00194ECD">
        <w:rPr>
          <w:rFonts w:ascii="Angsana New" w:hAnsi="Angsana New"/>
          <w:i/>
          <w:iCs/>
          <w:sz w:val="30"/>
          <w:szCs w:val="30"/>
          <w:lang w:eastAsia="en-GB"/>
        </w:rPr>
        <w:t xml:space="preserve">.4) </w:t>
      </w:r>
      <w:r w:rsidR="003C39EE" w:rsidRPr="00194ECD">
        <w:rPr>
          <w:rFonts w:ascii="Angsana New" w:hAnsi="Angsana New"/>
          <w:i/>
          <w:iCs/>
          <w:sz w:val="30"/>
          <w:szCs w:val="30"/>
          <w:cs/>
          <w:lang w:eastAsia="en-GB"/>
        </w:rPr>
        <w:t xml:space="preserve">การทำสัญญาประนีประนอมยอมความจากสถาบันการเงิน </w:t>
      </w:r>
    </w:p>
    <w:p w14:paraId="1F5AC437" w14:textId="77777777" w:rsidR="008423C7" w:rsidRPr="00194ECD" w:rsidRDefault="008423C7" w:rsidP="008423C7">
      <w:pPr>
        <w:pStyle w:val="BodyText2"/>
        <w:ind w:left="540"/>
        <w:rPr>
          <w:spacing w:val="-6"/>
          <w:lang w:val="en-US"/>
        </w:rPr>
      </w:pPr>
    </w:p>
    <w:p w14:paraId="133CB486" w14:textId="2E8081A3" w:rsidR="003C39EE" w:rsidRPr="00194ECD" w:rsidRDefault="003C39EE" w:rsidP="00DF3DEB">
      <w:pPr>
        <w:pStyle w:val="BodyText2"/>
        <w:ind w:left="990"/>
        <w:rPr>
          <w:spacing w:val="-6"/>
          <w:lang w:val="en-US"/>
        </w:rPr>
      </w:pPr>
      <w:r w:rsidRPr="00194ECD">
        <w:rPr>
          <w:spacing w:val="-6"/>
          <w:cs/>
          <w:lang w:val="en-US"/>
        </w:rPr>
        <w:t xml:space="preserve">ในระหว่างปีสิ้นสุดวันที่ </w:t>
      </w:r>
      <w:r w:rsidRPr="00194ECD">
        <w:rPr>
          <w:spacing w:val="-6"/>
          <w:lang w:val="en-US"/>
        </w:rPr>
        <w:t>31</w:t>
      </w:r>
      <w:r w:rsidRPr="00194ECD">
        <w:rPr>
          <w:spacing w:val="-6"/>
          <w:cs/>
          <w:lang w:val="en-US"/>
        </w:rPr>
        <w:t xml:space="preserve"> ธันวาคม </w:t>
      </w:r>
      <w:r w:rsidRPr="00194ECD">
        <w:rPr>
          <w:spacing w:val="-6"/>
          <w:lang w:val="en-US"/>
        </w:rPr>
        <w:t>2567</w:t>
      </w:r>
      <w:r w:rsidRPr="00194ECD">
        <w:rPr>
          <w:spacing w:val="-6"/>
          <w:cs/>
          <w:lang w:val="en-US"/>
        </w:rPr>
        <w:t xml:space="preserve"> บริษัทไม่สามารถชำระเงินเบิกเกินบัญชี เงินกู้ยืมระยะยาว และดอกเบี้ยที่ครบกำหนดตั้งแต่เดือนเมษายน </w:t>
      </w:r>
      <w:r w:rsidRPr="00194ECD">
        <w:rPr>
          <w:spacing w:val="-6"/>
          <w:lang w:val="en-US"/>
        </w:rPr>
        <w:t>2567</w:t>
      </w:r>
      <w:r w:rsidRPr="00194ECD">
        <w:rPr>
          <w:spacing w:val="-6"/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</w:t>
      </w:r>
      <w:r w:rsidR="00050786" w:rsidRPr="00194ECD">
        <w:rPr>
          <w:rFonts w:hint="cs"/>
          <w:spacing w:val="-6"/>
          <w:cs/>
          <w:lang w:val="en-US"/>
        </w:rPr>
        <w:t>แห่งหนึ่ง</w:t>
      </w:r>
      <w:r w:rsidRPr="00194ECD">
        <w:rPr>
          <w:spacing w:val="-6"/>
          <w:cs/>
          <w:lang w:val="en-US"/>
        </w:rPr>
        <w:t xml:space="preserve"> เป็นผลให้สถาบันการเงิน</w:t>
      </w:r>
      <w:r w:rsidR="00050786" w:rsidRPr="00194ECD">
        <w:rPr>
          <w:rFonts w:hint="cs"/>
          <w:spacing w:val="-6"/>
          <w:cs/>
          <w:lang w:val="en-US"/>
        </w:rPr>
        <w:t>ดังกล่าว</w:t>
      </w:r>
      <w:r w:rsidRPr="00194ECD">
        <w:rPr>
          <w:spacing w:val="-6"/>
          <w:cs/>
          <w:lang w:val="en-US"/>
        </w:rPr>
        <w:t>เป็นโจทก์ฟ้องบริษัทคดีแพ่ง ในฐานความผิด ผิดนัดผิดสัญญาไม่ได้ชำระหนี้ โดยได้เรียกร้องให้บริษัทชำระหนี้พร้อมดอกเบี้ยโดยทันที ในระหว่างงวด</w:t>
      </w:r>
      <w:r w:rsidR="00904BB9" w:rsidRPr="00194ECD">
        <w:rPr>
          <w:rFonts w:hint="cs"/>
          <w:spacing w:val="-6"/>
          <w:cs/>
          <w:lang w:val="en-US"/>
        </w:rPr>
        <w:t>หก</w:t>
      </w:r>
      <w:r w:rsidRPr="00194ECD">
        <w:rPr>
          <w:spacing w:val="-6"/>
          <w:cs/>
          <w:lang w:val="en-US"/>
        </w:rPr>
        <w:t>เดือนสิ้นสุดวันที่</w:t>
      </w:r>
      <w:r w:rsidR="00420E76" w:rsidRPr="00194ECD">
        <w:rPr>
          <w:spacing w:val="-6"/>
          <w:lang w:val="en-US"/>
        </w:rPr>
        <w:br/>
      </w:r>
      <w:r w:rsidR="00904BB9" w:rsidRPr="00194ECD">
        <w:rPr>
          <w:lang w:val="en-US"/>
        </w:rPr>
        <w:t>30</w:t>
      </w:r>
      <w:r w:rsidR="00904BB9" w:rsidRPr="00194ECD">
        <w:rPr>
          <w:rFonts w:hint="cs"/>
          <w:cs/>
          <w:lang w:val="en-US"/>
        </w:rPr>
        <w:t xml:space="preserve"> มิถุนายน</w:t>
      </w:r>
      <w:r w:rsidR="00904BB9" w:rsidRPr="00194ECD">
        <w:rPr>
          <w:cs/>
          <w:lang w:val="en-US"/>
        </w:rPr>
        <w:t xml:space="preserve"> </w:t>
      </w:r>
      <w:r w:rsidRPr="00194ECD">
        <w:rPr>
          <w:spacing w:val="-6"/>
          <w:lang w:val="en-US"/>
        </w:rPr>
        <w:t>2568</w:t>
      </w:r>
      <w:r w:rsidRPr="00194ECD">
        <w:rPr>
          <w:spacing w:val="-6"/>
          <w:cs/>
          <w:lang w:val="en-US"/>
        </w:rPr>
        <w:t xml:space="preserve"> บริษัทและสถาบันการเงินดังกล่าว ได้ทำสัญญาประนีประนอมยอมความ </w:t>
      </w:r>
      <w:r w:rsidR="00C33EA3" w:rsidRPr="00194ECD">
        <w:rPr>
          <w:rFonts w:hint="cs"/>
          <w:spacing w:val="-6"/>
          <w:cs/>
          <w:lang w:val="en-US"/>
        </w:rPr>
        <w:t>มูลค่ารวม</w:t>
      </w:r>
      <w:r w:rsidR="00AD043B" w:rsidRPr="00194ECD">
        <w:rPr>
          <w:spacing w:val="-6"/>
          <w:lang w:val="en-US"/>
        </w:rPr>
        <w:br/>
      </w:r>
      <w:r w:rsidR="00C33EA3" w:rsidRPr="00194ECD">
        <w:rPr>
          <w:spacing w:val="-6"/>
          <w:lang w:val="en-US"/>
        </w:rPr>
        <w:t xml:space="preserve">111.2 </w:t>
      </w:r>
      <w:r w:rsidR="00C33EA3" w:rsidRPr="00194ECD">
        <w:rPr>
          <w:rFonts w:hint="cs"/>
          <w:spacing w:val="-6"/>
          <w:cs/>
          <w:lang w:val="en-US"/>
        </w:rPr>
        <w:t>ล้านบาท</w:t>
      </w:r>
      <w:r w:rsidR="00AD043B" w:rsidRPr="00194ECD">
        <w:rPr>
          <w:spacing w:val="-6"/>
          <w:lang w:val="en-US"/>
        </w:rPr>
        <w:t xml:space="preserve"> </w:t>
      </w:r>
      <w:r w:rsidRPr="00194ECD">
        <w:rPr>
          <w:spacing w:val="-6"/>
          <w:cs/>
          <w:lang w:val="en-US"/>
        </w:rPr>
        <w:t xml:space="preserve">โดยบริษัทตกลงยินยอมผ่อนชำระเงินกู้ยืมคงค้างเป็นรายเดือน ภายในระยะเวลาไม่เกิน </w:t>
      </w:r>
      <w:r w:rsidRPr="00194ECD">
        <w:rPr>
          <w:spacing w:val="-6"/>
          <w:lang w:val="en-US"/>
        </w:rPr>
        <w:t>48</w:t>
      </w:r>
      <w:r w:rsidRPr="00194ECD">
        <w:rPr>
          <w:spacing w:val="-6"/>
          <w:cs/>
          <w:lang w:val="en-US"/>
        </w:rPr>
        <w:t xml:space="preserve"> เดือน ตั้งแต่เดือนมีนาคม </w:t>
      </w:r>
      <w:r w:rsidRPr="00194ECD">
        <w:rPr>
          <w:spacing w:val="-6"/>
          <w:lang w:val="en-US"/>
        </w:rPr>
        <w:t xml:space="preserve">2568 </w:t>
      </w:r>
      <w:r w:rsidRPr="00194ECD">
        <w:rPr>
          <w:spacing w:val="-6"/>
          <w:cs/>
          <w:lang w:val="en-US"/>
        </w:rPr>
        <w:t xml:space="preserve">จนถึงเดือนกุมภาพันธ์ </w:t>
      </w:r>
      <w:r w:rsidRPr="00194ECD">
        <w:rPr>
          <w:spacing w:val="-6"/>
          <w:lang w:val="en-US"/>
        </w:rPr>
        <w:t>2572</w:t>
      </w:r>
      <w:r w:rsidRPr="00194ECD">
        <w:rPr>
          <w:spacing w:val="-6"/>
          <w:cs/>
          <w:lang w:val="en-US"/>
        </w:rPr>
        <w:t xml:space="preserve"> </w:t>
      </w:r>
      <w:r w:rsidR="00050786" w:rsidRPr="00194ECD">
        <w:rPr>
          <w:rFonts w:hint="cs"/>
          <w:spacing w:val="-6"/>
          <w:cs/>
          <w:lang w:val="en-US"/>
        </w:rPr>
        <w:t xml:space="preserve">ณ วันที่ </w:t>
      </w:r>
      <w:r w:rsidR="00E62044" w:rsidRPr="00194ECD">
        <w:rPr>
          <w:spacing w:val="-6"/>
          <w:lang w:val="en-US"/>
        </w:rPr>
        <w:t>30</w:t>
      </w:r>
      <w:r w:rsidR="00E62044" w:rsidRPr="00194ECD">
        <w:rPr>
          <w:rFonts w:hint="cs"/>
          <w:spacing w:val="-6"/>
          <w:cs/>
          <w:lang w:val="en-US"/>
        </w:rPr>
        <w:t xml:space="preserve"> มิถุนายน</w:t>
      </w:r>
      <w:r w:rsidR="00050786" w:rsidRPr="00194ECD">
        <w:rPr>
          <w:rFonts w:hint="cs"/>
          <w:spacing w:val="-6"/>
          <w:cs/>
          <w:lang w:val="en-US"/>
        </w:rPr>
        <w:t xml:space="preserve"> </w:t>
      </w:r>
      <w:r w:rsidR="00050786" w:rsidRPr="00194ECD">
        <w:rPr>
          <w:spacing w:val="-6"/>
          <w:lang w:val="en-US"/>
        </w:rPr>
        <w:t xml:space="preserve">2568 </w:t>
      </w:r>
      <w:r w:rsidRPr="00194ECD">
        <w:rPr>
          <w:spacing w:val="-6"/>
          <w:cs/>
          <w:lang w:val="en-US"/>
        </w:rPr>
        <w:t>บริษัทจัดประเภทเงินกู้ยืม</w:t>
      </w:r>
      <w:r w:rsidR="00050786" w:rsidRPr="00194ECD">
        <w:rPr>
          <w:rFonts w:hint="cs"/>
          <w:spacing w:val="-6"/>
          <w:cs/>
          <w:lang w:val="en-US"/>
        </w:rPr>
        <w:t>ดังกล่าว</w:t>
      </w:r>
      <w:r w:rsidRPr="00194ECD">
        <w:rPr>
          <w:spacing w:val="-6"/>
          <w:cs/>
          <w:lang w:val="en-US"/>
        </w:rPr>
        <w:t xml:space="preserve">เป็นเงินกู้ยืมระยะยาวจากสถาบันการเงินในงบฐานะการเงินรวมและงบฐานะการเงินเฉพาะกิจการ จากเดิมที่แสดงไว้เป็นหนี้สินหมุนเวียนในงบฐานะการเงินรวมและงบฐานะการเงินเฉพาะกิจการ ณ วันที่ </w:t>
      </w:r>
      <w:r w:rsidRPr="00194ECD">
        <w:rPr>
          <w:spacing w:val="-6"/>
          <w:lang w:val="en-US"/>
        </w:rPr>
        <w:t>31</w:t>
      </w:r>
      <w:r w:rsidRPr="00194ECD">
        <w:rPr>
          <w:spacing w:val="-6"/>
          <w:cs/>
          <w:lang w:val="en-US"/>
        </w:rPr>
        <w:t xml:space="preserve"> ธันวาคม </w:t>
      </w:r>
      <w:r w:rsidRPr="00194ECD">
        <w:rPr>
          <w:spacing w:val="-6"/>
          <w:lang w:val="en-US"/>
        </w:rPr>
        <w:t>2567</w:t>
      </w:r>
    </w:p>
    <w:p w14:paraId="1D92970C" w14:textId="77777777" w:rsidR="006D29D8" w:rsidRPr="00194ECD" w:rsidRDefault="006D29D8" w:rsidP="008423C7">
      <w:pPr>
        <w:pStyle w:val="BodyText2"/>
        <w:ind w:left="540"/>
        <w:rPr>
          <w:spacing w:val="-6"/>
          <w:lang w:val="en-US"/>
        </w:rPr>
      </w:pPr>
    </w:p>
    <w:p w14:paraId="396D6B9E" w14:textId="6430FEC8" w:rsidR="00C40AC7" w:rsidRPr="00194ECD" w:rsidRDefault="00DF3DEB" w:rsidP="00C40AC7">
      <w:pPr>
        <w:pStyle w:val="BodyText2"/>
        <w:ind w:left="540"/>
        <w:rPr>
          <w:i/>
          <w:iCs/>
          <w:lang w:val="en-GB" w:eastAsia="en-GB"/>
        </w:rPr>
      </w:pPr>
      <w:r w:rsidRPr="00194ECD">
        <w:rPr>
          <w:i/>
          <w:iCs/>
          <w:lang w:val="en-US" w:eastAsia="en-GB"/>
        </w:rPr>
        <w:t>10</w:t>
      </w:r>
      <w:r w:rsidR="00C40AC7" w:rsidRPr="00194ECD">
        <w:rPr>
          <w:i/>
          <w:iCs/>
          <w:lang w:val="en-GB" w:eastAsia="en-GB"/>
        </w:rPr>
        <w:t>.</w:t>
      </w:r>
      <w:r w:rsidR="00C40AC7" w:rsidRPr="00194ECD">
        <w:rPr>
          <w:i/>
          <w:iCs/>
          <w:lang w:val="en-US" w:eastAsia="en-GB"/>
        </w:rPr>
        <w:t>5</w:t>
      </w:r>
      <w:r w:rsidR="00C40AC7" w:rsidRPr="00194ECD">
        <w:rPr>
          <w:i/>
          <w:iCs/>
          <w:cs/>
          <w:lang w:val="en-GB" w:eastAsia="en-GB"/>
        </w:rPr>
        <w:t xml:space="preserve">) </w:t>
      </w:r>
      <w:r w:rsidR="00C40AC7" w:rsidRPr="00194ECD">
        <w:rPr>
          <w:rFonts w:hint="cs"/>
          <w:i/>
          <w:iCs/>
          <w:cs/>
          <w:lang w:val="en-GB" w:eastAsia="en-GB"/>
        </w:rPr>
        <w:t>การผิดนัดชำระหนี้เงินกู้ยืม</w:t>
      </w:r>
      <w:r w:rsidR="0027224C" w:rsidRPr="00194ECD">
        <w:rPr>
          <w:rFonts w:hint="cs"/>
          <w:i/>
          <w:iCs/>
          <w:cs/>
          <w:lang w:val="en-GB" w:eastAsia="en-GB"/>
        </w:rPr>
        <w:t>ระยะสั้น</w:t>
      </w:r>
      <w:r w:rsidR="00C40AC7" w:rsidRPr="00194ECD">
        <w:rPr>
          <w:rFonts w:hint="cs"/>
          <w:i/>
          <w:iCs/>
          <w:cs/>
          <w:lang w:val="en-GB" w:eastAsia="en-GB"/>
        </w:rPr>
        <w:t>จากสถาบันการเงิน</w:t>
      </w:r>
    </w:p>
    <w:p w14:paraId="64E9CD89" w14:textId="77777777" w:rsidR="00C40AC7" w:rsidRPr="00194ECD" w:rsidRDefault="00C40AC7" w:rsidP="00C40AC7">
      <w:pPr>
        <w:pStyle w:val="BodyText2"/>
        <w:ind w:left="540"/>
        <w:rPr>
          <w:lang w:val="en-GB" w:eastAsia="en-GB"/>
        </w:rPr>
      </w:pPr>
    </w:p>
    <w:p w14:paraId="1C661B54" w14:textId="3705AAFA" w:rsidR="00810A09" w:rsidRPr="00194ECD" w:rsidRDefault="00810A09" w:rsidP="00810A09">
      <w:pPr>
        <w:pStyle w:val="BodyText2"/>
        <w:ind w:left="990"/>
        <w:rPr>
          <w:lang w:val="en-GB" w:eastAsia="en-GB"/>
        </w:rPr>
      </w:pPr>
      <w:r w:rsidRPr="00194ECD">
        <w:rPr>
          <w:cs/>
          <w:lang w:val="en-US"/>
        </w:rPr>
        <w:t>กลุ่มบริษัทและบริษัทมีเงินกู้ยืม</w:t>
      </w:r>
      <w:r w:rsidRPr="00194ECD">
        <w:rPr>
          <w:rFonts w:hint="cs"/>
          <w:cs/>
          <w:lang w:val="en-US"/>
        </w:rPr>
        <w:t>ระยะสั้น</w:t>
      </w:r>
      <w:r w:rsidRPr="00194ECD">
        <w:rPr>
          <w:cs/>
          <w:lang w:val="en-US"/>
        </w:rPr>
        <w:t>กับสถาบันการเงิน</w:t>
      </w:r>
      <w:r w:rsidRPr="00194ECD">
        <w:rPr>
          <w:rFonts w:hint="cs"/>
          <w:cs/>
          <w:lang w:val="en-US"/>
        </w:rPr>
        <w:t>สอง</w:t>
      </w:r>
      <w:r w:rsidRPr="00194ECD">
        <w:rPr>
          <w:cs/>
          <w:lang w:val="en-US"/>
        </w:rPr>
        <w:t xml:space="preserve">แห่งซึ่งมียอดคงเหลือจำนวน </w:t>
      </w:r>
      <w:r w:rsidRPr="00194ECD">
        <w:rPr>
          <w:lang w:val="en-US"/>
        </w:rPr>
        <w:t xml:space="preserve">112.3 </w:t>
      </w:r>
      <w:r w:rsidRPr="00194ECD">
        <w:rPr>
          <w:cs/>
          <w:lang w:val="en-US"/>
        </w:rPr>
        <w:t xml:space="preserve">ล้านบาทและ </w:t>
      </w:r>
      <w:r w:rsidRPr="00194ECD">
        <w:rPr>
          <w:lang w:val="en-US"/>
        </w:rPr>
        <w:t xml:space="preserve">86.3 </w:t>
      </w:r>
      <w:r w:rsidRPr="00194ECD">
        <w:rPr>
          <w:cs/>
          <w:lang w:val="en-US"/>
        </w:rPr>
        <w:t xml:space="preserve">ล้านบาท ตามลำดับ ณ วันที่ </w:t>
      </w:r>
      <w:r w:rsidRPr="00194ECD">
        <w:rPr>
          <w:lang w:val="en-US"/>
        </w:rPr>
        <w:t xml:space="preserve">30 </w:t>
      </w:r>
      <w:r w:rsidRPr="00194ECD">
        <w:rPr>
          <w:cs/>
          <w:lang w:val="en-US"/>
        </w:rPr>
        <w:t xml:space="preserve">มิถุนายน </w:t>
      </w:r>
      <w:r w:rsidRPr="00194ECD">
        <w:rPr>
          <w:lang w:val="en-US"/>
        </w:rPr>
        <w:t xml:space="preserve">2568 </w:t>
      </w:r>
      <w:r w:rsidRPr="00194ECD">
        <w:rPr>
          <w:cs/>
          <w:lang w:val="en-US"/>
        </w:rPr>
        <w:t>กลุ่มบริษัทและบริษัทไม่สามารถชำระเงินกู้ยืมและดอกเบี้ยที่ครบกำหนด</w:t>
      </w:r>
      <w:r w:rsidRPr="00194ECD">
        <w:rPr>
          <w:rFonts w:hint="cs"/>
          <w:cs/>
          <w:lang w:val="en-US"/>
        </w:rPr>
        <w:t xml:space="preserve">ตั้งแต่เดือนมิถุนายน </w:t>
      </w:r>
      <w:r w:rsidRPr="00194ECD">
        <w:rPr>
          <w:lang w:val="en-US"/>
        </w:rPr>
        <w:t>2567</w:t>
      </w:r>
      <w:r w:rsidRPr="00194ECD">
        <w:rPr>
          <w:cs/>
          <w:lang w:val="en-US"/>
        </w:rPr>
        <w:t xml:space="preserve"> มีผลทำให้สถาบันการเงินสามารถเรียกคืนเงินกู้ยืมดังกล่าวในทันที กลุ่มบริษัทและบริษัทอยู่ในระหว่างการเจรจาเพื่อขออนุมัติแผนการชำระ</w:t>
      </w:r>
      <w:r w:rsidRPr="00194ECD">
        <w:rPr>
          <w:rFonts w:hint="cs"/>
          <w:cs/>
          <w:lang w:val="en-US"/>
        </w:rPr>
        <w:t>หนี้</w:t>
      </w:r>
      <w:r w:rsidRPr="00194ECD">
        <w:rPr>
          <w:cs/>
          <w:lang w:val="en-US"/>
        </w:rPr>
        <w:t>จากสถาบันการเงิน</w:t>
      </w:r>
    </w:p>
    <w:p w14:paraId="3A83102F" w14:textId="77777777" w:rsidR="0027224C" w:rsidRPr="00194ECD" w:rsidRDefault="0027224C" w:rsidP="00DF3DEB">
      <w:pPr>
        <w:pStyle w:val="BodyText2"/>
        <w:ind w:left="990"/>
        <w:rPr>
          <w:cs/>
          <w:lang w:val="en-GB" w:eastAsia="en-GB"/>
        </w:rPr>
      </w:pPr>
    </w:p>
    <w:p w14:paraId="093F6F3A" w14:textId="77777777" w:rsidR="0027224C" w:rsidRPr="00194ECD" w:rsidRDefault="0027224C" w:rsidP="00DF3DEB">
      <w:pPr>
        <w:pStyle w:val="BodyText2"/>
        <w:ind w:left="990"/>
        <w:rPr>
          <w:lang w:val="en-GB" w:eastAsia="en-GB"/>
        </w:rPr>
      </w:pPr>
    </w:p>
    <w:p w14:paraId="0A4087DA" w14:textId="77777777" w:rsidR="0027224C" w:rsidRPr="00194ECD" w:rsidRDefault="0027224C" w:rsidP="00DF3DEB">
      <w:pPr>
        <w:pStyle w:val="BodyText2"/>
        <w:ind w:left="990"/>
        <w:rPr>
          <w:lang w:val="en-GB" w:eastAsia="en-GB"/>
        </w:rPr>
      </w:pPr>
    </w:p>
    <w:p w14:paraId="1E04F304" w14:textId="77777777" w:rsidR="0027224C" w:rsidRPr="00194ECD" w:rsidRDefault="0027224C" w:rsidP="00DF3DEB">
      <w:pPr>
        <w:pStyle w:val="BodyText2"/>
        <w:ind w:left="990"/>
        <w:rPr>
          <w:lang w:val="en-GB" w:eastAsia="en-GB"/>
        </w:rPr>
      </w:pPr>
    </w:p>
    <w:p w14:paraId="6F68B9B0" w14:textId="77777777" w:rsidR="0027224C" w:rsidRPr="00194ECD" w:rsidRDefault="0027224C" w:rsidP="00DF3DEB">
      <w:pPr>
        <w:pStyle w:val="BodyText2"/>
        <w:ind w:left="990"/>
        <w:rPr>
          <w:lang w:val="en-GB" w:eastAsia="en-GB"/>
        </w:rPr>
      </w:pPr>
    </w:p>
    <w:p w14:paraId="2245EE34" w14:textId="77777777" w:rsidR="0027224C" w:rsidRPr="00194ECD" w:rsidRDefault="0027224C" w:rsidP="00DF3DEB">
      <w:pPr>
        <w:pStyle w:val="BodyText2"/>
        <w:ind w:left="990"/>
        <w:rPr>
          <w:lang w:val="en-GB" w:eastAsia="en-GB"/>
        </w:rPr>
      </w:pPr>
    </w:p>
    <w:p w14:paraId="1990984B" w14:textId="77777777" w:rsidR="0027224C" w:rsidRPr="00194ECD" w:rsidRDefault="0027224C" w:rsidP="00DF3DEB">
      <w:pPr>
        <w:pStyle w:val="BodyText2"/>
        <w:ind w:left="990"/>
        <w:rPr>
          <w:lang w:val="en-GB" w:eastAsia="en-GB"/>
        </w:rPr>
      </w:pPr>
    </w:p>
    <w:p w14:paraId="40D74F00" w14:textId="32CAB214" w:rsidR="0027224C" w:rsidRPr="00194ECD" w:rsidRDefault="0027224C" w:rsidP="0027224C">
      <w:pPr>
        <w:pStyle w:val="BodyText2"/>
        <w:ind w:left="540"/>
        <w:rPr>
          <w:i/>
          <w:iCs/>
          <w:lang w:val="en-GB" w:eastAsia="en-GB"/>
        </w:rPr>
      </w:pPr>
      <w:r w:rsidRPr="00194ECD">
        <w:rPr>
          <w:i/>
          <w:iCs/>
          <w:lang w:val="en-US" w:eastAsia="en-GB"/>
        </w:rPr>
        <w:lastRenderedPageBreak/>
        <w:t>10</w:t>
      </w:r>
      <w:r w:rsidRPr="00194ECD">
        <w:rPr>
          <w:i/>
          <w:iCs/>
          <w:lang w:val="en-GB" w:eastAsia="en-GB"/>
        </w:rPr>
        <w:t>.</w:t>
      </w:r>
      <w:r w:rsidRPr="00194ECD">
        <w:rPr>
          <w:i/>
          <w:iCs/>
          <w:lang w:val="en-US" w:eastAsia="en-GB"/>
        </w:rPr>
        <w:t>6</w:t>
      </w:r>
      <w:r w:rsidRPr="00194ECD">
        <w:rPr>
          <w:i/>
          <w:iCs/>
          <w:cs/>
          <w:lang w:val="en-GB" w:eastAsia="en-GB"/>
        </w:rPr>
        <w:t xml:space="preserve">) </w:t>
      </w:r>
      <w:r w:rsidRPr="00194ECD">
        <w:rPr>
          <w:rFonts w:hint="cs"/>
          <w:i/>
          <w:iCs/>
          <w:cs/>
          <w:lang w:val="en-GB" w:eastAsia="en-GB"/>
        </w:rPr>
        <w:t>การผิดนัดชำระหนี้เงินกู้ยืมระยะยาวจากสถาบันการเงิน</w:t>
      </w:r>
    </w:p>
    <w:p w14:paraId="074A1A15" w14:textId="77777777" w:rsidR="0027224C" w:rsidRPr="00194ECD" w:rsidRDefault="0027224C" w:rsidP="00DF3DEB">
      <w:pPr>
        <w:pStyle w:val="BodyText2"/>
        <w:ind w:left="990"/>
        <w:rPr>
          <w:lang w:val="en-GB" w:eastAsia="en-GB"/>
        </w:rPr>
      </w:pPr>
    </w:p>
    <w:p w14:paraId="07718195" w14:textId="71D5D8E8" w:rsidR="00705776" w:rsidRPr="00194ECD" w:rsidRDefault="00705776" w:rsidP="00705776">
      <w:pPr>
        <w:pStyle w:val="BodyText2"/>
        <w:ind w:left="990"/>
        <w:rPr>
          <w:cs/>
          <w:lang w:val="en-US"/>
        </w:rPr>
      </w:pPr>
      <w:r w:rsidRPr="00194ECD">
        <w:rPr>
          <w:cs/>
          <w:lang w:val="en-US"/>
        </w:rPr>
        <w:t>บริษัทไม่สามารถชำระเงินกู้ยืมระยะยาว และดอกเบี้ยที่ครบกำหนดตามจำนวนและ/หรือกำหนดเวลาที่ระบุไว้ในสัญญากู้ยืมเงินกับสถาบันการเงินแห่งหนึ่ง บริษัท</w:t>
      </w:r>
      <w:r w:rsidRPr="00194ECD">
        <w:rPr>
          <w:rFonts w:hint="cs"/>
          <w:cs/>
          <w:lang w:val="en-US"/>
        </w:rPr>
        <w:t>จึง</w:t>
      </w:r>
      <w:r w:rsidRPr="00194ECD">
        <w:rPr>
          <w:cs/>
          <w:lang w:val="en-US"/>
        </w:rPr>
        <w:t xml:space="preserve">ขออนุมัติแผนการเลื่อนชำระเงินต้นจากสถาบันการเงินดังกล่าว </w:t>
      </w:r>
      <w:r w:rsidRPr="00194ECD">
        <w:rPr>
          <w:rFonts w:hint="cs"/>
          <w:cs/>
          <w:lang w:val="en-US"/>
        </w:rPr>
        <w:t>และ</w:t>
      </w:r>
      <w:r w:rsidRPr="00194ECD">
        <w:rPr>
          <w:cs/>
          <w:lang w:val="en-US"/>
        </w:rPr>
        <w:t xml:space="preserve">ได้รับการอนุมัติการขยายระยะเวลาของสัญญาวงเงินสินเชื่อ เมื่อวันที่ </w:t>
      </w:r>
      <w:r w:rsidRPr="00194ECD">
        <w:rPr>
          <w:lang w:val="en-US"/>
        </w:rPr>
        <w:t xml:space="preserve">28 </w:t>
      </w:r>
      <w:r w:rsidRPr="00194ECD">
        <w:rPr>
          <w:cs/>
          <w:lang w:val="en-US"/>
        </w:rPr>
        <w:t xml:space="preserve">สิงหาคม </w:t>
      </w:r>
      <w:r w:rsidRPr="00194ECD">
        <w:rPr>
          <w:lang w:val="en-US"/>
        </w:rPr>
        <w:t xml:space="preserve">2567 </w:t>
      </w:r>
      <w:r w:rsidRPr="00194ECD">
        <w:rPr>
          <w:cs/>
          <w:lang w:val="en-US"/>
        </w:rPr>
        <w:t>โดยบริษัทได้ลงนามในบันทึกแนบท้ายสัญญาวงเงินสินเชื่อวงเงินทุนระยะยาว</w:t>
      </w:r>
      <w:r w:rsidRPr="00194ECD">
        <w:rPr>
          <w:rFonts w:hint="cs"/>
          <w:cs/>
          <w:lang w:val="en-US"/>
        </w:rPr>
        <w:t>กับสถาบันการเงินดังกล่าวซึ่ง</w:t>
      </w:r>
      <w:r w:rsidRPr="00194ECD">
        <w:rPr>
          <w:cs/>
          <w:lang w:val="en-US"/>
        </w:rPr>
        <w:t xml:space="preserve">กำหนดให้ขยายระยะเวลาสัญญาสินเชื่อวงเงินออกไปอีก </w:t>
      </w:r>
      <w:r w:rsidRPr="00194ECD">
        <w:rPr>
          <w:lang w:val="en-US"/>
        </w:rPr>
        <w:t xml:space="preserve">10 </w:t>
      </w:r>
      <w:r w:rsidRPr="00194ECD">
        <w:rPr>
          <w:cs/>
          <w:lang w:val="en-US"/>
        </w:rPr>
        <w:t xml:space="preserve">ปี โดยครบกำหนดสัญญาในเดือนกรกฎาคม </w:t>
      </w:r>
      <w:r w:rsidRPr="00194ECD">
        <w:rPr>
          <w:lang w:val="en-US"/>
        </w:rPr>
        <w:t xml:space="preserve">2577 </w:t>
      </w:r>
      <w:r w:rsidRPr="00194ECD">
        <w:rPr>
          <w:cs/>
          <w:lang w:val="en-US"/>
        </w:rPr>
        <w:t xml:space="preserve">บริษัทมีข้อกำหนดในการชำระดอกเบี้ยเป็นรายเดือน และเริ่มชำระคืนเงินต้นในเดือนสิงหาคม </w:t>
      </w:r>
      <w:r w:rsidRPr="00194ECD">
        <w:rPr>
          <w:lang w:val="en-US"/>
        </w:rPr>
        <w:t xml:space="preserve">2569 </w:t>
      </w:r>
      <w:r w:rsidRPr="00194ECD">
        <w:rPr>
          <w:cs/>
          <w:lang w:val="en-US"/>
        </w:rPr>
        <w:t xml:space="preserve">อย่างไรก็ตามตั้งแต่เดือนพฤษภาคม </w:t>
      </w:r>
      <w:r w:rsidRPr="00194ECD">
        <w:rPr>
          <w:lang w:val="en-US"/>
        </w:rPr>
        <w:t xml:space="preserve">2568 </w:t>
      </w:r>
      <w:r w:rsidRPr="00194ECD">
        <w:rPr>
          <w:cs/>
          <w:lang w:val="en-US"/>
        </w:rPr>
        <w:t xml:space="preserve">เป็นต้นมา บริษัทไม่สามารถชำระดอกเบี้ยที่ครบกำหนดที่ระบุไว้ในบันทึกแนบท้ายสัญญาวงเงินสินเชื่อวงเงินทุนระยะยาวดังกล่าวได้ซึ่งถือว่าเป็นเหตุแห่งการณ์ผิดนัด ส่งผลให้สถาบันการเงินมีสิทธิเรียกให้ชำระเงินกู้ยืมและดอกเบี้ยคงค้างทั้งหมด จำนวน </w:t>
      </w:r>
      <w:r w:rsidRPr="00194ECD">
        <w:rPr>
          <w:lang w:val="en-US"/>
        </w:rPr>
        <w:t xml:space="preserve">927.7 </w:t>
      </w:r>
      <w:r w:rsidRPr="00194ECD">
        <w:rPr>
          <w:cs/>
          <w:lang w:val="en-US"/>
        </w:rPr>
        <w:t>ล้านบาทและ</w:t>
      </w:r>
      <w:r w:rsidRPr="00194ECD">
        <w:rPr>
          <w:rFonts w:hint="cs"/>
          <w:cs/>
          <w:lang w:val="en-US"/>
        </w:rPr>
        <w:t xml:space="preserve"> </w:t>
      </w:r>
      <w:r w:rsidRPr="00194ECD">
        <w:rPr>
          <w:lang w:val="en-US"/>
        </w:rPr>
        <w:t xml:space="preserve">26.9 </w:t>
      </w:r>
      <w:r w:rsidRPr="00194ECD">
        <w:rPr>
          <w:cs/>
          <w:lang w:val="en-US"/>
        </w:rPr>
        <w:t>ล้านบาท ตามลำดับ คืนในทันที</w:t>
      </w:r>
      <w:r w:rsidRPr="00194ECD">
        <w:rPr>
          <w:rFonts w:hint="cs"/>
          <w:cs/>
          <w:lang w:val="en-US"/>
        </w:rPr>
        <w:t xml:space="preserve"> บริษัทอยู่ในระหว่างการเจรจาเพื่อขออนุมัติการปรับโครงสร้างหนี้ </w:t>
      </w:r>
      <w:bookmarkStart w:id="7" w:name="_Hlk206169581"/>
      <w:r w:rsidRPr="00194ECD">
        <w:rPr>
          <w:cs/>
          <w:lang w:val="en-US"/>
        </w:rPr>
        <w:t>ทั้งนี้ผลของการเจรจากับสถาบันการเงินด</w:t>
      </w:r>
      <w:r w:rsidRPr="00194ECD">
        <w:rPr>
          <w:rFonts w:hint="cs"/>
          <w:cs/>
          <w:lang w:val="en-US"/>
        </w:rPr>
        <w:t>ังกล่าว</w:t>
      </w:r>
      <w:r w:rsidRPr="00194ECD">
        <w:rPr>
          <w:cs/>
          <w:lang w:val="en-US"/>
        </w:rPr>
        <w:t xml:space="preserve">คาดว่าจะทราบผลในไตรมาส </w:t>
      </w:r>
      <w:r w:rsidRPr="00194ECD">
        <w:rPr>
          <w:lang w:val="en-US"/>
        </w:rPr>
        <w:t>3</w:t>
      </w:r>
      <w:r w:rsidRPr="00194ECD">
        <w:rPr>
          <w:rFonts w:hint="cs"/>
          <w:cs/>
          <w:lang w:val="en-US"/>
        </w:rPr>
        <w:t xml:space="preserve"> ของปี </w:t>
      </w:r>
      <w:r w:rsidRPr="00194ECD">
        <w:rPr>
          <w:lang w:val="en-US"/>
        </w:rPr>
        <w:t>2568</w:t>
      </w:r>
      <w:bookmarkEnd w:id="7"/>
      <w:r w:rsidRPr="00194ECD">
        <w:rPr>
          <w:lang w:val="en-US"/>
        </w:rPr>
        <w:t xml:space="preserve"> </w:t>
      </w:r>
      <w:r w:rsidRPr="00194ECD">
        <w:rPr>
          <w:rFonts w:hint="cs"/>
          <w:cs/>
          <w:lang w:val="en-US"/>
        </w:rPr>
        <w:t xml:space="preserve">ณ วันที่ </w:t>
      </w:r>
      <w:r w:rsidRPr="00194ECD">
        <w:rPr>
          <w:lang w:val="en-US"/>
        </w:rPr>
        <w:t xml:space="preserve">30 </w:t>
      </w:r>
      <w:r w:rsidRPr="00194ECD">
        <w:rPr>
          <w:rFonts w:hint="cs"/>
          <w:cs/>
          <w:lang w:val="en-US"/>
        </w:rPr>
        <w:t xml:space="preserve">มิถุนายน </w:t>
      </w:r>
      <w:r w:rsidRPr="00194ECD">
        <w:rPr>
          <w:lang w:val="en-US"/>
        </w:rPr>
        <w:t xml:space="preserve">2568 </w:t>
      </w:r>
      <w:r w:rsidRPr="00194ECD">
        <w:rPr>
          <w:lang w:val="en-US"/>
        </w:rPr>
        <w:br/>
      </w:r>
      <w:r w:rsidRPr="00194ECD">
        <w:rPr>
          <w:rFonts w:hint="cs"/>
          <w:cs/>
          <w:lang w:val="en-US"/>
        </w:rPr>
        <w:t xml:space="preserve">กลุ่มบริษัทและบริษัทจัดประเภทเงินกู้ยืมดังกล่าวเป็นส่วนของเงินกู้ยืมระยะยาวจากสถาบันการเงินที่ถึงกำหนดชำระเมื่อทวงถาม จากเดิมที่แสดงไว้เป็นหนี้สินไม่หมุนเวียนในงบฐานะการเงินรวมและงบฐานะการเงินเฉพาะกิจการ ณ วันที่ </w:t>
      </w:r>
      <w:r w:rsidRPr="00194ECD">
        <w:rPr>
          <w:lang w:val="en-US"/>
        </w:rPr>
        <w:t xml:space="preserve">31 </w:t>
      </w:r>
      <w:r w:rsidRPr="00194ECD">
        <w:rPr>
          <w:rFonts w:hint="cs"/>
          <w:cs/>
          <w:lang w:val="en-US"/>
        </w:rPr>
        <w:t xml:space="preserve">ธันวาคม </w:t>
      </w:r>
      <w:r w:rsidRPr="00194ECD">
        <w:rPr>
          <w:lang w:val="en-US"/>
        </w:rPr>
        <w:t>2567</w:t>
      </w:r>
    </w:p>
    <w:p w14:paraId="03C731E5" w14:textId="77777777" w:rsidR="0027224C" w:rsidRPr="00194ECD" w:rsidRDefault="0027224C" w:rsidP="00DF3DEB">
      <w:pPr>
        <w:pStyle w:val="BodyText2"/>
        <w:ind w:left="990"/>
        <w:rPr>
          <w:lang w:val="en-US" w:eastAsia="en-GB"/>
        </w:rPr>
      </w:pPr>
    </w:p>
    <w:p w14:paraId="123558B6" w14:textId="2509CA01" w:rsidR="008423C7" w:rsidRPr="00194ECD" w:rsidRDefault="00DF3DEB" w:rsidP="008423C7">
      <w:pPr>
        <w:pStyle w:val="BodyText2"/>
        <w:ind w:left="540"/>
        <w:rPr>
          <w:i/>
          <w:iCs/>
          <w:lang w:val="en-US" w:eastAsia="en-GB"/>
        </w:rPr>
      </w:pPr>
      <w:r w:rsidRPr="00194ECD">
        <w:rPr>
          <w:i/>
          <w:iCs/>
          <w:lang w:val="en-US" w:eastAsia="en-GB"/>
        </w:rPr>
        <w:t>10</w:t>
      </w:r>
      <w:r w:rsidR="008423C7" w:rsidRPr="00194ECD">
        <w:rPr>
          <w:i/>
          <w:iCs/>
          <w:lang w:val="en-GB" w:eastAsia="en-GB"/>
        </w:rPr>
        <w:t>.</w:t>
      </w:r>
      <w:r w:rsidR="0027224C" w:rsidRPr="00194ECD">
        <w:rPr>
          <w:i/>
          <w:iCs/>
          <w:lang w:val="en-US" w:eastAsia="en-GB"/>
        </w:rPr>
        <w:t>7</w:t>
      </w:r>
      <w:r w:rsidR="008423C7" w:rsidRPr="00194ECD">
        <w:rPr>
          <w:i/>
          <w:iCs/>
          <w:cs/>
          <w:lang w:val="en-GB" w:eastAsia="en-GB"/>
        </w:rPr>
        <w:t>) ข้อกำหนดที่กำหนดในสัญญากู้ยืม</w:t>
      </w:r>
    </w:p>
    <w:p w14:paraId="23990779" w14:textId="77777777" w:rsidR="008423C7" w:rsidRPr="00194ECD" w:rsidRDefault="008423C7" w:rsidP="008423C7">
      <w:pPr>
        <w:pStyle w:val="BodyText2"/>
        <w:ind w:left="540"/>
        <w:rPr>
          <w:lang w:val="en-GB" w:eastAsia="en-GB"/>
        </w:rPr>
      </w:pPr>
    </w:p>
    <w:p w14:paraId="7BF0B587" w14:textId="673E4940" w:rsidR="003C39EE" w:rsidRPr="00194ECD" w:rsidRDefault="00925D10" w:rsidP="00DF3DEB">
      <w:pPr>
        <w:pStyle w:val="BodyText2"/>
        <w:ind w:left="990"/>
        <w:rPr>
          <w:spacing w:val="-6"/>
          <w:lang w:val="en-US"/>
        </w:rPr>
      </w:pPr>
      <w:r w:rsidRPr="00194ECD">
        <w:rPr>
          <w:spacing w:val="-6"/>
          <w:cs/>
          <w:lang w:val="en-US"/>
        </w:rPr>
        <w:t xml:space="preserve">บริษัทมีข้อผูกพันที่จะต้องปฏิบัติตามเงื่อนไขและข้อกำหนดที่กำหนดในสัญญากู้ยืม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 อัตราส่วนความสามารถในการชำระภาระผูกพัน สัดส่วนการถือหุ้นในบริษัทของผู้ถือหุ้นที่กำหนด การห้ามจำหน่ายจ่ายโอน หรือก่อภาระผูกพันในกลุ่มธุรกิจหลักตามที่กำหนดในสัญญา โดยไม่ได้รับความยินยอมเป็นลายลักษณ์อักษร ณ </w:t>
      </w:r>
      <w:r w:rsidR="00E62044" w:rsidRPr="00194ECD">
        <w:rPr>
          <w:rFonts w:hint="cs"/>
          <w:spacing w:val="-6"/>
          <w:cs/>
          <w:lang w:val="en-US"/>
        </w:rPr>
        <w:t xml:space="preserve">วันที่ </w:t>
      </w:r>
      <w:r w:rsidR="00E62044" w:rsidRPr="00194ECD">
        <w:rPr>
          <w:spacing w:val="-6"/>
          <w:lang w:val="en-US"/>
        </w:rPr>
        <w:t>30</w:t>
      </w:r>
      <w:r w:rsidR="00E62044" w:rsidRPr="00194ECD">
        <w:rPr>
          <w:rFonts w:hint="cs"/>
          <w:spacing w:val="-6"/>
          <w:cs/>
          <w:lang w:val="en-US"/>
        </w:rPr>
        <w:t xml:space="preserve"> มิถุนายน </w:t>
      </w:r>
      <w:r w:rsidR="00301F33" w:rsidRPr="00194ECD">
        <w:rPr>
          <w:spacing w:val="-6"/>
          <w:lang w:val="en-US"/>
        </w:rPr>
        <w:t>2568</w:t>
      </w:r>
      <w:r w:rsidRPr="00194ECD">
        <w:rPr>
          <w:spacing w:val="-6"/>
          <w:cs/>
          <w:lang w:val="en-US"/>
        </w:rPr>
        <w:t xml:space="preserve"> บริษัทจัดประเภทเงินกู้ยืมซึ่งบริษัทไม่สามารถปฏิบัติตามเงื่อนไขได้เป็นหนี้สินหมุนเวียน เว้นแต่ได้รับการอนุมัติการขยายระยะเวลาสินเชื่อจากสถาบันการเงิน</w:t>
      </w:r>
    </w:p>
    <w:p w14:paraId="00BFBBED" w14:textId="03924A34" w:rsidR="00CD52A6" w:rsidRPr="00194ECD" w:rsidRDefault="00CD52A6" w:rsidP="00CE79AB">
      <w:pPr>
        <w:pStyle w:val="BodyText2"/>
        <w:ind w:left="540"/>
        <w:rPr>
          <w:i/>
          <w:iCs/>
          <w:cs/>
          <w:lang w:val="en-GB" w:eastAsia="en-GB"/>
        </w:rPr>
        <w:sectPr w:rsidR="00CD52A6" w:rsidRPr="00194ECD" w:rsidSect="008E54F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C76EB48" w14:textId="64956DCD" w:rsidR="00241010" w:rsidRPr="00194ECD" w:rsidRDefault="00952AB4" w:rsidP="00952AB4">
      <w:pPr>
        <w:pStyle w:val="BodyText2"/>
        <w:numPr>
          <w:ilvl w:val="0"/>
          <w:numId w:val="18"/>
        </w:numPr>
        <w:ind w:left="540" w:hanging="540"/>
      </w:pPr>
      <w:r w:rsidRPr="00194ECD">
        <w:rPr>
          <w:rFonts w:hint="cs"/>
          <w:b/>
          <w:bCs/>
          <w:cs/>
        </w:rPr>
        <w:lastRenderedPageBreak/>
        <w:t>หุ้นกู้</w:t>
      </w:r>
    </w:p>
    <w:p w14:paraId="68BC8A03" w14:textId="77777777" w:rsidR="00952AB4" w:rsidRPr="00194ECD" w:rsidRDefault="00952AB4" w:rsidP="00952AB4">
      <w:pPr>
        <w:pStyle w:val="BodyText2"/>
        <w:ind w:left="540"/>
        <w:rPr>
          <w:lang w:val="en-US"/>
        </w:rPr>
      </w:pPr>
    </w:p>
    <w:tbl>
      <w:tblPr>
        <w:tblW w:w="137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1"/>
        <w:gridCol w:w="1349"/>
        <w:gridCol w:w="185"/>
        <w:gridCol w:w="1622"/>
        <w:gridCol w:w="1170"/>
        <w:gridCol w:w="1355"/>
        <w:gridCol w:w="1168"/>
        <w:gridCol w:w="2525"/>
        <w:gridCol w:w="2415"/>
      </w:tblGrid>
      <w:tr w:rsidR="00CD52A6" w:rsidRPr="00194ECD" w14:paraId="53F4FE4C" w14:textId="77777777" w:rsidTr="005575BF">
        <w:trPr>
          <w:trHeight w:hRule="exact" w:val="413"/>
          <w:tblHeader/>
        </w:trPr>
        <w:tc>
          <w:tcPr>
            <w:tcW w:w="5000" w:type="pct"/>
            <w:gridSpan w:val="9"/>
            <w:vAlign w:val="bottom"/>
          </w:tcPr>
          <w:p w14:paraId="79307B3E" w14:textId="77777777" w:rsidR="00CD52A6" w:rsidRPr="00194ECD" w:rsidRDefault="00CD52A6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539B9" w:rsidRPr="00194ECD" w14:paraId="246A09E2" w14:textId="77777777" w:rsidTr="005575BF">
        <w:trPr>
          <w:trHeight w:hRule="exact" w:val="413"/>
          <w:tblHeader/>
        </w:trPr>
        <w:tc>
          <w:tcPr>
            <w:tcW w:w="719" w:type="pct"/>
            <w:vAlign w:val="bottom"/>
          </w:tcPr>
          <w:p w14:paraId="78CC7E5A" w14:textId="45B0C660" w:rsidR="005539B9" w:rsidRPr="00194ECD" w:rsidRDefault="005539B9" w:rsidP="003C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 w:hanging="29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 w:hint="cs"/>
                <w:spacing w:val="-6"/>
                <w:sz w:val="30"/>
                <w:szCs w:val="30"/>
                <w:cs/>
              </w:rPr>
              <w:t>รหัสหุ้นกู้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28C88C1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546716CC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1E28347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492" w:type="pct"/>
            <w:vAlign w:val="bottom"/>
          </w:tcPr>
          <w:p w14:paraId="39D2F53D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218" w:type="pct"/>
            <w:gridSpan w:val="3"/>
            <w:vAlign w:val="bottom"/>
          </w:tcPr>
          <w:p w14:paraId="6D16F2B5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</w:tr>
      <w:tr w:rsidR="005539B9" w:rsidRPr="00194ECD" w14:paraId="640C3267" w14:textId="77777777" w:rsidTr="005575BF">
        <w:trPr>
          <w:trHeight w:hRule="exact" w:val="413"/>
          <w:tblHeader/>
        </w:trPr>
        <w:tc>
          <w:tcPr>
            <w:tcW w:w="719" w:type="pct"/>
            <w:vAlign w:val="bottom"/>
          </w:tcPr>
          <w:p w14:paraId="1309EDF5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6E3658F6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5FFCBD4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313B6499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pacing w:val="-6"/>
                <w:sz w:val="30"/>
                <w:szCs w:val="30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pacing w:val="-6"/>
                <w:sz w:val="30"/>
                <w:szCs w:val="30"/>
                <w:cs/>
              </w:rPr>
              <w:t>หน่วย)</w:t>
            </w:r>
          </w:p>
        </w:tc>
        <w:tc>
          <w:tcPr>
            <w:tcW w:w="492" w:type="pct"/>
            <w:vAlign w:val="bottom"/>
          </w:tcPr>
          <w:p w14:paraId="4E8F2097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pacing w:val="-6"/>
                <w:sz w:val="30"/>
                <w:szCs w:val="30"/>
              </w:rPr>
              <w:t>(</w:t>
            </w:r>
            <w:r w:rsidRPr="00194ECD">
              <w:rPr>
                <w:rFonts w:asciiTheme="minorHAnsi" w:hAnsiTheme="minorHAnsi" w:cstheme="minorHAnsi"/>
                <w:i/>
                <w:iCs/>
                <w:spacing w:val="-6"/>
                <w:sz w:val="30"/>
                <w:szCs w:val="30"/>
                <w:cs/>
              </w:rPr>
              <w:t>พันบาท)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63E226FB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ร้อยละ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75FE5B20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ตั้งแต่</w:t>
            </w: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39FAC2B3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จนถึง</w:t>
            </w:r>
          </w:p>
        </w:tc>
      </w:tr>
      <w:tr w:rsidR="005539B9" w:rsidRPr="00194ECD" w14:paraId="25C7347E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2F69067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SABUY24DA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5A9AD2A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30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964EAC4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30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2570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F8F381F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492" w:type="pct"/>
            <w:vAlign w:val="bottom"/>
          </w:tcPr>
          <w:p w14:paraId="7468CBB5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1,500,000</w:t>
            </w:r>
          </w:p>
        </w:tc>
        <w:tc>
          <w:tcPr>
            <w:tcW w:w="424" w:type="pct"/>
            <w:vAlign w:val="bottom"/>
          </w:tcPr>
          <w:p w14:paraId="735BE5C6" w14:textId="206F3B8F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6.2</w:t>
            </w:r>
            <w:r w:rsidR="00C1129A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78AC30F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30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878" w:type="pct"/>
            <w:vAlign w:val="bottom"/>
          </w:tcPr>
          <w:p w14:paraId="1169E01B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</w:tr>
      <w:tr w:rsidR="005539B9" w:rsidRPr="00194ECD" w14:paraId="06E95555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66358097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7E098968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EE94DB8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7577E42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229391D4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124E426B" w14:textId="1A85CC5F" w:rsidR="005539B9" w:rsidRPr="00194ECD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5F56B286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  <w:tc>
          <w:tcPr>
            <w:tcW w:w="878" w:type="pct"/>
            <w:vAlign w:val="bottom"/>
          </w:tcPr>
          <w:p w14:paraId="1C0BAC9A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2569</w:t>
            </w:r>
          </w:p>
        </w:tc>
      </w:tr>
      <w:tr w:rsidR="005539B9" w:rsidRPr="00194ECD" w14:paraId="032C146B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07B58FF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6BAACD2B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DDF10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7B326C7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5EE38273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59104DAB" w14:textId="22FFAF41" w:rsidR="005539B9" w:rsidRPr="00194ECD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5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6180756E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2569</w:t>
            </w:r>
          </w:p>
        </w:tc>
        <w:tc>
          <w:tcPr>
            <w:tcW w:w="878" w:type="pct"/>
            <w:vAlign w:val="bottom"/>
          </w:tcPr>
          <w:p w14:paraId="1825F4C6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2570</w:t>
            </w:r>
          </w:p>
        </w:tc>
      </w:tr>
      <w:tr w:rsidR="005539B9" w:rsidRPr="00194ECD" w14:paraId="5DA998BD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D180118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6415C1A9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1B35FAA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969CC7B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AD66EB6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F6228C4" w14:textId="211F55A1" w:rsidR="005539B9" w:rsidRPr="00194ECD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7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  <w:p w14:paraId="43C2A95D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1DE83D8A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2570</w:t>
            </w:r>
          </w:p>
        </w:tc>
        <w:tc>
          <w:tcPr>
            <w:tcW w:w="878" w:type="pct"/>
            <w:vAlign w:val="bottom"/>
          </w:tcPr>
          <w:p w14:paraId="718D880F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194ECD" w14:paraId="449A631C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E557D13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SABUY254A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7CAA183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7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ตุลาคม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23A2F49C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7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เมษายน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2571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3D8ECC3B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492" w:type="pct"/>
            <w:vAlign w:val="bottom"/>
          </w:tcPr>
          <w:p w14:paraId="2A3DB8D2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424" w:type="pct"/>
            <w:vAlign w:val="bottom"/>
          </w:tcPr>
          <w:p w14:paraId="1CE80B69" w14:textId="18D3A24E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6.2</w:t>
            </w:r>
            <w:r w:rsidR="00C1129A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0D0A7AB0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7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ตุลาคม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878" w:type="pct"/>
            <w:vAlign w:val="bottom"/>
          </w:tcPr>
          <w:p w14:paraId="6611669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</w:tr>
      <w:tr w:rsidR="005539B9" w:rsidRPr="00194ECD" w14:paraId="693E5F91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1D90D59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0A33624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060DEA5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1F4A1212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7A403DF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6A35673D" w14:textId="46ADC613" w:rsidR="005539B9" w:rsidRPr="00194ECD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1DC67849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  <w:tc>
          <w:tcPr>
            <w:tcW w:w="878" w:type="pct"/>
            <w:vAlign w:val="bottom"/>
          </w:tcPr>
          <w:p w14:paraId="62015C4A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2569</w:t>
            </w:r>
          </w:p>
        </w:tc>
      </w:tr>
      <w:tr w:rsidR="005539B9" w:rsidRPr="00194ECD" w14:paraId="343EF7E2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18E531F8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2A47AEB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B0C68C1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61B96B8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B71EC2E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5C7E8AA8" w14:textId="2C27EA1E" w:rsidR="005539B9" w:rsidRPr="00194ECD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5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7D9A493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2569</w:t>
            </w:r>
          </w:p>
        </w:tc>
        <w:tc>
          <w:tcPr>
            <w:tcW w:w="878" w:type="pct"/>
            <w:vAlign w:val="bottom"/>
          </w:tcPr>
          <w:p w14:paraId="22F88CD1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2570</w:t>
            </w:r>
          </w:p>
        </w:tc>
      </w:tr>
      <w:tr w:rsidR="005539B9" w:rsidRPr="00194ECD" w14:paraId="78D6E437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6EB8574A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74D31784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13A075B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A391730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4B3B39D8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A26F028" w14:textId="007B1429" w:rsidR="005539B9" w:rsidRPr="00194ECD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7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  <w:p w14:paraId="02D7FC76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32FCEABF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2570</w:t>
            </w:r>
          </w:p>
        </w:tc>
        <w:tc>
          <w:tcPr>
            <w:tcW w:w="878" w:type="pct"/>
            <w:vAlign w:val="bottom"/>
          </w:tcPr>
          <w:p w14:paraId="2BC67DDA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194ECD" w14:paraId="1ABB852D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66FE11E2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SABUY258A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09B7BF16" w14:textId="77777777" w:rsidR="005539B9" w:rsidRPr="00194ECD" w:rsidRDefault="005539B9" w:rsidP="00A61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3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17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92A7798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17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2571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1D3B02C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1,295,800</w:t>
            </w:r>
          </w:p>
        </w:tc>
        <w:tc>
          <w:tcPr>
            <w:tcW w:w="492" w:type="pct"/>
            <w:vAlign w:val="bottom"/>
          </w:tcPr>
          <w:p w14:paraId="7BE71A42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1,295,800</w:t>
            </w:r>
          </w:p>
        </w:tc>
        <w:tc>
          <w:tcPr>
            <w:tcW w:w="424" w:type="pct"/>
            <w:vAlign w:val="bottom"/>
          </w:tcPr>
          <w:p w14:paraId="6BE7411F" w14:textId="38158A95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6.4</w:t>
            </w:r>
            <w:r w:rsidR="00C1129A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1BA38E0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17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878" w:type="pct"/>
            <w:vAlign w:val="bottom"/>
          </w:tcPr>
          <w:p w14:paraId="0024B189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</w:tr>
      <w:tr w:rsidR="005539B9" w:rsidRPr="00194ECD" w14:paraId="3DD4B1A2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26F0CFDD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19242BB0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BACD016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FB7AAF7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5426B0CD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6B5997F7" w14:textId="4A0F51DD" w:rsidR="005539B9" w:rsidRPr="00194ECD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6727C35B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2567</w:t>
            </w:r>
          </w:p>
        </w:tc>
        <w:tc>
          <w:tcPr>
            <w:tcW w:w="878" w:type="pct"/>
            <w:vAlign w:val="bottom"/>
          </w:tcPr>
          <w:p w14:paraId="7B7E7829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2569</w:t>
            </w:r>
          </w:p>
        </w:tc>
      </w:tr>
      <w:tr w:rsidR="005539B9" w:rsidRPr="00194ECD" w14:paraId="2EDB9C82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23AF6DB1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A9C59D9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B2FA80F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7E4F1333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3AA07DDE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A098EAE" w14:textId="11EC1761" w:rsidR="005539B9" w:rsidRPr="00194ECD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5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1BB38BAB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2569</w:t>
            </w:r>
          </w:p>
        </w:tc>
        <w:tc>
          <w:tcPr>
            <w:tcW w:w="878" w:type="pct"/>
            <w:vAlign w:val="bottom"/>
          </w:tcPr>
          <w:p w14:paraId="5201EC85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2570</w:t>
            </w:r>
          </w:p>
        </w:tc>
      </w:tr>
      <w:tr w:rsidR="005539B9" w:rsidRPr="00194ECD" w14:paraId="59412426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3A0FFA2C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C8FE248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6E8B646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8A59EA1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64C3626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36A3C491" w14:textId="67B4F6D2" w:rsidR="005539B9" w:rsidRPr="00194ECD" w:rsidRDefault="00C1129A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7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="0035578E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  <w:p w14:paraId="43B8C7C4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22D482E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2570</w:t>
            </w:r>
          </w:p>
        </w:tc>
        <w:tc>
          <w:tcPr>
            <w:tcW w:w="878" w:type="pct"/>
            <w:vAlign w:val="bottom"/>
          </w:tcPr>
          <w:p w14:paraId="4DAF4D9B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194ECD" w14:paraId="32036E03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3314B4C6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798E5B97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55C9B00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2CB3459D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7482601D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8AE2EB2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D424DB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878" w:type="pct"/>
            <w:vAlign w:val="bottom"/>
          </w:tcPr>
          <w:p w14:paraId="53AD14CA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</w:tr>
      <w:tr w:rsidR="005539B9" w:rsidRPr="00194ECD" w14:paraId="5062A165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48A040C1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44AAD0E9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81D645E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4AA04F4D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030F1F0F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76272D01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7F68629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78" w:type="pct"/>
            <w:vAlign w:val="bottom"/>
          </w:tcPr>
          <w:p w14:paraId="2785BAF9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5539B9" w:rsidRPr="00194ECD" w14:paraId="52BD0A05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2D68FB5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DD5D071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EAA5703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7D917BB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0E7054B3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066E22D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4A3BFE81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878" w:type="pct"/>
            <w:vAlign w:val="bottom"/>
          </w:tcPr>
          <w:p w14:paraId="7A9F779F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</w:tr>
      <w:tr w:rsidR="005539B9" w:rsidRPr="00194ECD" w14:paraId="38BE7D5F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39363403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SABUY263A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25BE3AEF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21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DE7B147" w14:textId="77777777" w:rsidR="005539B9" w:rsidRPr="00194ECD" w:rsidRDefault="005539B9" w:rsidP="00DF3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21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มีนาคม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C88AB17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195,700</w:t>
            </w:r>
          </w:p>
        </w:tc>
        <w:tc>
          <w:tcPr>
            <w:tcW w:w="492" w:type="pct"/>
            <w:vAlign w:val="bottom"/>
          </w:tcPr>
          <w:p w14:paraId="721850F8" w14:textId="77777777" w:rsidR="005539B9" w:rsidRPr="00194ECD" w:rsidRDefault="005539B9" w:rsidP="00DF3DEB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151,178</w:t>
            </w:r>
          </w:p>
        </w:tc>
        <w:tc>
          <w:tcPr>
            <w:tcW w:w="424" w:type="pct"/>
            <w:vAlign w:val="bottom"/>
          </w:tcPr>
          <w:p w14:paraId="29E71C1A" w14:textId="05B02BC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6.4</w:t>
            </w:r>
            <w:r w:rsidR="00C1129A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17" w:type="pct"/>
            <w:vAlign w:val="bottom"/>
          </w:tcPr>
          <w:p w14:paraId="222DDB67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 xml:space="preserve">21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878" w:type="pct"/>
            <w:vAlign w:val="bottom"/>
          </w:tcPr>
          <w:p w14:paraId="5446BC9C" w14:textId="21E362EA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</w:t>
            </w:r>
            <w:r w:rsidR="00C1129A"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67</w:t>
            </w:r>
          </w:p>
        </w:tc>
      </w:tr>
      <w:tr w:rsidR="005539B9" w:rsidRPr="00194ECD" w14:paraId="1BD611BE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EDC7109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3A96FB7F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D3B1180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E1B3796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25305866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24" w:type="pct"/>
            <w:vAlign w:val="bottom"/>
          </w:tcPr>
          <w:p w14:paraId="4ABC11E7" w14:textId="337EF63E" w:rsidR="005539B9" w:rsidRPr="00194ECD" w:rsidRDefault="0035578E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2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  <w:t>.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  <w:r w:rsidR="005539B9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17" w:type="pct"/>
            <w:vAlign w:val="bottom"/>
          </w:tcPr>
          <w:p w14:paraId="2C07A462" w14:textId="30531498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พฤศจิกายน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25</w:t>
            </w:r>
            <w:r w:rsidR="00C1129A" w:rsidRPr="00194EC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878" w:type="pct"/>
            <w:vAlign w:val="bottom"/>
          </w:tcPr>
          <w:p w14:paraId="3C3A18CC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วันครบกำหนดไถ่ถอนถอน</w:t>
            </w:r>
          </w:p>
        </w:tc>
      </w:tr>
      <w:tr w:rsidR="005539B9" w:rsidRPr="00194ECD" w14:paraId="7FE26739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E73725F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gridSpan w:val="2"/>
            <w:shd w:val="clear" w:color="auto" w:fill="auto"/>
            <w:vAlign w:val="bottom"/>
          </w:tcPr>
          <w:p w14:paraId="114AA63A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7D7BE28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2AA7027D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641735EC" w14:textId="77777777" w:rsidR="005539B9" w:rsidRPr="00194ECD" w:rsidRDefault="005539B9" w:rsidP="00DF3DEB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lang w:val="en-US" w:bidi="th-TH"/>
              </w:rPr>
              <w:t>3,946,978</w:t>
            </w:r>
          </w:p>
        </w:tc>
        <w:tc>
          <w:tcPr>
            <w:tcW w:w="424" w:type="pct"/>
            <w:vAlign w:val="bottom"/>
          </w:tcPr>
          <w:p w14:paraId="697C87A2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696C3714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878" w:type="pct"/>
            <w:vAlign w:val="bottom"/>
          </w:tcPr>
          <w:p w14:paraId="7789E350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</w:tr>
      <w:tr w:rsidR="005539B9" w:rsidRPr="00194ECD" w14:paraId="4F7FCFA6" w14:textId="77777777" w:rsidTr="005575BF">
        <w:trPr>
          <w:trHeight w:hRule="exact" w:val="413"/>
        </w:trPr>
        <w:tc>
          <w:tcPr>
            <w:tcW w:w="1865" w:type="pct"/>
            <w:gridSpan w:val="4"/>
            <w:vAlign w:val="bottom"/>
          </w:tcPr>
          <w:p w14:paraId="2B9EFCF4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cs/>
              </w:rPr>
              <w:t>หัก ค่าใช้จ่ายในการออกหุ้นกู้รอตัดบัญชี</w:t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0D5AF13D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FBCEE1B" w14:textId="2D9DC807" w:rsidR="005539B9" w:rsidRPr="00194ECD" w:rsidRDefault="005539B9" w:rsidP="00DF3DEB">
            <w:pPr>
              <w:pStyle w:val="acctfourfigures"/>
              <w:tabs>
                <w:tab w:val="clear" w:pos="765"/>
                <w:tab w:val="left" w:pos="1140"/>
              </w:tabs>
              <w:spacing w:line="240" w:lineRule="auto"/>
              <w:ind w:right="-110" w:firstLine="42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(2,</w:t>
            </w:r>
            <w:r w:rsidR="00E74E8E"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665</w:t>
            </w:r>
            <w:r w:rsidRPr="00194ECD"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24" w:type="pct"/>
            <w:vAlign w:val="bottom"/>
          </w:tcPr>
          <w:p w14:paraId="2E0735E3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65AB0228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878" w:type="pct"/>
            <w:vAlign w:val="bottom"/>
          </w:tcPr>
          <w:p w14:paraId="6C7E9750" w14:textId="77777777" w:rsidR="005539B9" w:rsidRPr="00194ECD" w:rsidRDefault="005539B9" w:rsidP="00F554C2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</w:tr>
      <w:tr w:rsidR="005539B9" w:rsidRPr="00194ECD" w14:paraId="50C9E8DE" w14:textId="77777777" w:rsidTr="005575BF">
        <w:trPr>
          <w:trHeight w:hRule="exact" w:val="413"/>
        </w:trPr>
        <w:tc>
          <w:tcPr>
            <w:tcW w:w="719" w:type="pct"/>
            <w:vAlign w:val="bottom"/>
          </w:tcPr>
          <w:p w14:paraId="754DE93F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490" w:type="pct"/>
            <w:vAlign w:val="bottom"/>
          </w:tcPr>
          <w:p w14:paraId="48F9FCD7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14:paraId="39658DC3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7FC3A86" w14:textId="77777777" w:rsidR="005539B9" w:rsidRPr="00194ECD" w:rsidRDefault="005539B9" w:rsidP="00F55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0B588" w14:textId="22E2CEAB" w:rsidR="005539B9" w:rsidRPr="00194ECD" w:rsidRDefault="005539B9" w:rsidP="00DF3DEB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lang w:val="en-US" w:bidi="th-TH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lang w:val="en-US" w:bidi="th-TH"/>
              </w:rPr>
              <w:t>3,944,</w:t>
            </w:r>
            <w:r w:rsidR="00E74E8E" w:rsidRPr="00194ECD">
              <w:rPr>
                <w:rFonts w:asciiTheme="minorHAnsi" w:hAnsiTheme="minorHAnsi" w:cstheme="minorHAnsi"/>
                <w:b/>
                <w:bCs/>
                <w:spacing w:val="-6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424" w:type="pct"/>
            <w:vAlign w:val="bottom"/>
          </w:tcPr>
          <w:p w14:paraId="2E60E791" w14:textId="77777777" w:rsidR="005539B9" w:rsidRPr="00194ECD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917" w:type="pct"/>
            <w:vAlign w:val="bottom"/>
          </w:tcPr>
          <w:p w14:paraId="56A07240" w14:textId="77777777" w:rsidR="005539B9" w:rsidRPr="00194ECD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  <w:tc>
          <w:tcPr>
            <w:tcW w:w="878" w:type="pct"/>
            <w:vAlign w:val="bottom"/>
          </w:tcPr>
          <w:p w14:paraId="644BF384" w14:textId="77777777" w:rsidR="005539B9" w:rsidRPr="00194ECD" w:rsidRDefault="005539B9" w:rsidP="00F554C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30"/>
                <w:szCs w:val="30"/>
                <w:lang w:val="en-US" w:bidi="th-TH"/>
              </w:rPr>
            </w:pPr>
          </w:p>
        </w:tc>
      </w:tr>
    </w:tbl>
    <w:p w14:paraId="5F73B9E0" w14:textId="77777777" w:rsidR="00CD52A6" w:rsidRPr="00194ECD" w:rsidRDefault="00CD52A6" w:rsidP="00952AB4">
      <w:pPr>
        <w:pStyle w:val="BodyText2"/>
        <w:ind w:left="540"/>
        <w:rPr>
          <w:lang w:val="en-US"/>
        </w:rPr>
      </w:pPr>
    </w:p>
    <w:p w14:paraId="27729078" w14:textId="775AB505" w:rsidR="00CD52A6" w:rsidRPr="00194ECD" w:rsidRDefault="00CD52A6" w:rsidP="00DB707D">
      <w:pPr>
        <w:tabs>
          <w:tab w:val="clear" w:pos="454"/>
          <w:tab w:val="clear" w:pos="680"/>
          <w:tab w:val="clear" w:pos="907"/>
        </w:tabs>
        <w:ind w:left="540" w:right="310"/>
        <w:jc w:val="thaiDistribute"/>
        <w:rPr>
          <w:rFonts w:ascii="Angsana New" w:hAnsi="Angsana New"/>
          <w:spacing w:val="-6"/>
          <w:sz w:val="30"/>
          <w:szCs w:val="30"/>
        </w:rPr>
      </w:pP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หุ้นกู้มีกำหนดชำระดอกเบี้ยทุก </w:t>
      </w:r>
      <w:r w:rsidR="00C1129A" w:rsidRPr="00194ECD">
        <w:rPr>
          <w:rFonts w:ascii="Angsana New" w:hAnsi="Angsana New"/>
          <w:spacing w:val="-6"/>
          <w:sz w:val="30"/>
          <w:szCs w:val="30"/>
        </w:rPr>
        <w:t>3</w:t>
      </w: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 เดือน ไม่ด้อยสิทธิและไม่มีหลักประกันสำหรับหุ้นกู้</w:t>
      </w:r>
      <w:r w:rsidR="003C39EE" w:rsidRPr="00194ECD">
        <w:rPr>
          <w:rFonts w:ascii="Angsana New" w:hAnsi="Angsana New"/>
          <w:spacing w:val="-6"/>
          <w:sz w:val="30"/>
          <w:szCs w:val="30"/>
        </w:rPr>
        <w:t xml:space="preserve"> SABUY24DA, SABUY254A </w:t>
      </w:r>
      <w:r w:rsidR="003C39EE"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3C39EE" w:rsidRPr="00194ECD">
        <w:rPr>
          <w:rFonts w:ascii="Angsana New" w:hAnsi="Angsana New"/>
          <w:spacing w:val="-6"/>
          <w:sz w:val="30"/>
          <w:szCs w:val="30"/>
        </w:rPr>
        <w:t>SABUY258A</w:t>
      </w:r>
      <w:r w:rsidRPr="00194ECD">
        <w:rPr>
          <w:rFonts w:ascii="Angsana New" w:hAnsi="Angsana New"/>
          <w:spacing w:val="-6"/>
          <w:sz w:val="30"/>
          <w:szCs w:val="30"/>
          <w:cs/>
        </w:rPr>
        <w:t xml:space="preserve"> และมีหลักประกันสำหรับหุ้นกู้</w:t>
      </w:r>
      <w:r w:rsidR="003C39EE" w:rsidRPr="00194ECD">
        <w:rPr>
          <w:rFonts w:ascii="Angsana New" w:hAnsi="Angsana New"/>
          <w:spacing w:val="-6"/>
          <w:sz w:val="30"/>
          <w:szCs w:val="30"/>
        </w:rPr>
        <w:t xml:space="preserve"> SABUY263A</w:t>
      </w:r>
    </w:p>
    <w:p w14:paraId="6E03E268" w14:textId="77777777" w:rsidR="00CD52A6" w:rsidRPr="00194ECD" w:rsidRDefault="00CD52A6" w:rsidP="00CD52A6">
      <w:pPr>
        <w:tabs>
          <w:tab w:val="clear" w:pos="454"/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DD99685" w14:textId="2BB70FFC" w:rsidR="00CD52A6" w:rsidRPr="00194ECD" w:rsidRDefault="00CD52A6" w:rsidP="00A243F1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  <w:sectPr w:rsidR="00CD52A6" w:rsidRPr="00194ECD" w:rsidSect="00FC0192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3C78837" w14:textId="77777777" w:rsidR="005C09BC" w:rsidRPr="00194ECD" w:rsidRDefault="00004E41" w:rsidP="0076764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194ECD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p w14:paraId="4B136060" w14:textId="77777777" w:rsidR="005C09BC" w:rsidRPr="00194ECD" w:rsidRDefault="005C09BC" w:rsidP="005C09BC">
      <w:pPr>
        <w:pStyle w:val="BodyText2"/>
        <w:rPr>
          <w:lang w:val="en-US"/>
        </w:rPr>
      </w:pPr>
    </w:p>
    <w:p w14:paraId="23293D5D" w14:textId="77777777" w:rsidR="005C09BC" w:rsidRPr="00194ECD" w:rsidRDefault="005C09BC" w:rsidP="005575BF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194ECD">
        <w:rPr>
          <w:rFonts w:asciiTheme="minorHAnsi" w:hAnsiTheme="minorHAnsi" w:cstheme="minorHAnsi" w:hint="cs"/>
          <w:i/>
          <w:iCs/>
          <w:cs/>
          <w:lang w:val="en-US"/>
        </w:rPr>
        <w:t>ส่วนงานดำเนินงาน</w:t>
      </w:r>
    </w:p>
    <w:p w14:paraId="0023DEC6" w14:textId="77777777" w:rsidR="005C09BC" w:rsidRPr="00194ECD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5F811" w14:textId="0D2E34DF" w:rsidR="005C09BC" w:rsidRPr="00194ECD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194ECD">
        <w:rPr>
          <w:rFonts w:asciiTheme="majorBidi" w:hAnsiTheme="majorBidi" w:cstheme="majorBidi" w:hint="cs"/>
          <w:sz w:val="30"/>
          <w:szCs w:val="30"/>
          <w:cs/>
        </w:rPr>
        <w:t>ประธานเจ้าหน้าที่บริหารของกลุ่มบริษัท</w:t>
      </w:r>
      <w:r w:rsidRPr="00194ECD">
        <w:rPr>
          <w:rFonts w:asciiTheme="majorBidi" w:hAnsiTheme="majorBidi" w:cstheme="majorBidi"/>
          <w:sz w:val="30"/>
          <w:szCs w:val="30"/>
        </w:rPr>
        <w:t xml:space="preserve"> </w:t>
      </w:r>
      <w:r w:rsidRPr="00194ECD">
        <w:rPr>
          <w:rFonts w:asciiTheme="majorBidi" w:hAnsiTheme="majorBidi" w:cstheme="majorBidi" w:hint="cs"/>
          <w:sz w:val="30"/>
          <w:szCs w:val="30"/>
          <w:cs/>
        </w:rPr>
        <w:t>(ผู้มีอำนาจตัดสินใจสูงสุด</w:t>
      </w:r>
      <w:r w:rsidR="00771F91" w:rsidRPr="00194ECD">
        <w:rPr>
          <w:rFonts w:asciiTheme="majorBidi" w:hAnsiTheme="majorBidi" w:cstheme="majorBidi"/>
          <w:sz w:val="30"/>
          <w:szCs w:val="30"/>
        </w:rPr>
        <w:br/>
      </w:r>
      <w:r w:rsidRPr="00194ECD">
        <w:rPr>
          <w:rFonts w:asciiTheme="majorBidi" w:hAnsiTheme="majorBidi" w:cstheme="majorBidi" w:hint="cs"/>
          <w:spacing w:val="-6"/>
          <w:sz w:val="30"/>
          <w:szCs w:val="30"/>
          <w:cs/>
        </w:rPr>
        <w:t>ด้านการดำเนินงาน</w:t>
      </w:r>
      <w:r w:rsidRPr="00194ECD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194EC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194ECD">
        <w:rPr>
          <w:rFonts w:asciiTheme="majorBidi" w:hAnsiTheme="majorBidi" w:cstheme="majorBidi"/>
          <w:spacing w:val="-6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</w:t>
      </w:r>
      <w:r w:rsidRPr="00194ECD">
        <w:rPr>
          <w:rFonts w:asciiTheme="majorBidi" w:hAnsiTheme="majorBidi" w:cstheme="majorBidi"/>
          <w:sz w:val="30"/>
          <w:szCs w:val="30"/>
          <w:cs/>
        </w:rPr>
        <w:t>อย่างสมเหตุสมผล รายการที่ไม่สามารถ</w:t>
      </w:r>
      <w:r w:rsidRPr="00194ECD">
        <w:rPr>
          <w:rFonts w:asciiTheme="majorBidi" w:hAnsiTheme="majorBidi" w:cstheme="majorBidi"/>
          <w:spacing w:val="-6"/>
          <w:sz w:val="30"/>
          <w:szCs w:val="30"/>
          <w:cs/>
        </w:rPr>
        <w:t>ปันส่วนได้ส่วนใหญ่เป็นรายการ</w:t>
      </w:r>
      <w:r w:rsidRPr="00194ECD">
        <w:rPr>
          <w:rFonts w:asciiTheme="majorBidi" w:hAnsiTheme="majorBidi" w:cstheme="majorBidi" w:hint="cs"/>
          <w:spacing w:val="-6"/>
          <w:sz w:val="30"/>
          <w:szCs w:val="30"/>
          <w:cs/>
        </w:rPr>
        <w:t>ต้นทุนในการจัดจำหน่ายและการบริหาร ต้นทุนทางการเงิน สินทรัพย์และหนี้สินอื่น</w:t>
      </w:r>
    </w:p>
    <w:p w14:paraId="7AAA8F79" w14:textId="77777777" w:rsidR="005C09BC" w:rsidRPr="00194ECD" w:rsidRDefault="005C09BC" w:rsidP="005C09B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F4B9C8" w14:textId="39E4C7AD" w:rsidR="005C09BC" w:rsidRPr="00194ECD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/>
          <w:sz w:val="30"/>
          <w:szCs w:val="30"/>
        </w:rPr>
      </w:pPr>
      <w:r w:rsidRPr="00194ECD">
        <w:rPr>
          <w:rFonts w:asciiTheme="minorHAnsi" w:hAnsiTheme="minorHAnsi"/>
          <w:sz w:val="30"/>
          <w:szCs w:val="30"/>
          <w:cs/>
        </w:rPr>
        <w:t>ในระหว่างงวด</w:t>
      </w:r>
      <w:r w:rsidR="00904BB9" w:rsidRPr="00194ECD">
        <w:rPr>
          <w:rFonts w:asciiTheme="minorHAnsi" w:hAnsiTheme="minorHAnsi" w:hint="cs"/>
          <w:sz w:val="30"/>
          <w:szCs w:val="30"/>
          <w:cs/>
        </w:rPr>
        <w:t>หก</w:t>
      </w:r>
      <w:r w:rsidR="00EC5A60" w:rsidRPr="00194ECD">
        <w:rPr>
          <w:rFonts w:asciiTheme="minorHAnsi" w:hAnsiTheme="minorHAnsi" w:hint="cs"/>
          <w:sz w:val="30"/>
          <w:szCs w:val="30"/>
          <w:cs/>
        </w:rPr>
        <w:t xml:space="preserve">เดือนสิ้นสุดวันที่ </w:t>
      </w:r>
      <w:r w:rsidR="00904BB9" w:rsidRPr="00194ECD">
        <w:rPr>
          <w:rFonts w:asciiTheme="minorHAnsi" w:hAnsiTheme="minorHAnsi"/>
          <w:sz w:val="30"/>
          <w:szCs w:val="30"/>
        </w:rPr>
        <w:t xml:space="preserve">30 </w:t>
      </w:r>
      <w:r w:rsidR="00904BB9" w:rsidRPr="00194ECD">
        <w:rPr>
          <w:rFonts w:asciiTheme="minorHAnsi" w:hAnsiTheme="minorHAnsi" w:hint="cs"/>
          <w:sz w:val="30"/>
          <w:szCs w:val="30"/>
          <w:cs/>
        </w:rPr>
        <w:t xml:space="preserve">มิถุนายน </w:t>
      </w:r>
      <w:r w:rsidR="00EC5A60" w:rsidRPr="00194ECD">
        <w:rPr>
          <w:rFonts w:asciiTheme="minorHAnsi" w:hAnsiTheme="minorHAnsi"/>
          <w:sz w:val="30"/>
          <w:szCs w:val="30"/>
        </w:rPr>
        <w:t>2568</w:t>
      </w:r>
      <w:r w:rsidRPr="00194ECD">
        <w:rPr>
          <w:rFonts w:asciiTheme="minorHAnsi" w:hAnsiTheme="minorHAnsi"/>
          <w:sz w:val="30"/>
          <w:szCs w:val="30"/>
          <w:cs/>
        </w:rPr>
        <w:t xml:space="preserve"> กลุ่มบริษัทได้ปรับโครงสร้างการดำเนินงานเพื่อให้สอดคล้องกับเป้าหมาย ในการเป็นองค์กรที่มีศักยภาพทางธุรกิจ โดยการลดกลุ่มธุรกิจในการดำเนินงาน ผู้มีอำนาจตัดสินใจสูงสุดด้านการดำเนินงานทบทวนวิธีการ</w:t>
      </w:r>
      <w:r w:rsidR="00791D4B" w:rsidRPr="00194ECD">
        <w:rPr>
          <w:rFonts w:asciiTheme="minorHAnsi" w:hAnsiTheme="minorHAnsi" w:hint="cs"/>
          <w:sz w:val="30"/>
          <w:szCs w:val="30"/>
          <w:cs/>
        </w:rPr>
        <w:t>ประเมิน</w:t>
      </w:r>
      <w:r w:rsidRPr="00194ECD">
        <w:rPr>
          <w:rFonts w:asciiTheme="minorHAnsi" w:hAnsiTheme="minorHAnsi"/>
          <w:sz w:val="30"/>
          <w:szCs w:val="30"/>
          <w:cs/>
        </w:rPr>
        <w:t xml:space="preserve">รายงานของกลุ่มบริษัทในปี </w:t>
      </w:r>
      <w:r w:rsidRPr="00194ECD">
        <w:rPr>
          <w:rFonts w:asciiTheme="minorHAnsi" w:hAnsiTheme="minorHAnsi"/>
          <w:sz w:val="30"/>
          <w:szCs w:val="30"/>
        </w:rPr>
        <w:t>2568</w:t>
      </w:r>
      <w:r w:rsidRPr="00194ECD">
        <w:rPr>
          <w:rFonts w:asciiTheme="minorHAnsi" w:hAnsiTheme="minorHAnsi"/>
          <w:sz w:val="30"/>
          <w:szCs w:val="30"/>
          <w:cs/>
        </w:rPr>
        <w:t xml:space="preserve"> ส่งผลให้ส่วนงานที่รายงานของกลุ่มบริษัทมีการเปลี่ยนแปลงดังนี้</w:t>
      </w:r>
    </w:p>
    <w:p w14:paraId="6850B83A" w14:textId="77777777" w:rsidR="008659B2" w:rsidRPr="00194ECD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1E7460A" w14:textId="3915A452" w:rsidR="008659B2" w:rsidRPr="00194ECD" w:rsidRDefault="008659B2" w:rsidP="008659B2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94E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ส่วนงานที่รายงานในปี </w:t>
      </w:r>
      <w:r w:rsidRPr="00194ECD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5275A841" w14:textId="77777777" w:rsidR="008659B2" w:rsidRPr="00194ECD" w:rsidRDefault="008659B2" w:rsidP="008659B2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76DB07" w14:textId="5125A706" w:rsidR="008659B2" w:rsidRPr="00194ECD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94ECD">
        <w:rPr>
          <w:rFonts w:asciiTheme="majorBidi" w:hAnsiTheme="majorBidi" w:cstheme="majorBidi"/>
          <w:sz w:val="30"/>
          <w:szCs w:val="30"/>
        </w:rPr>
        <w:t>1</w:t>
      </w:r>
      <w:r w:rsidRPr="00194ECD">
        <w:rPr>
          <w:rFonts w:asciiTheme="majorBidi" w:hAnsiTheme="majorBidi" w:cstheme="majorBidi"/>
          <w:sz w:val="30"/>
          <w:szCs w:val="30"/>
          <w:cs/>
        </w:rPr>
        <w:t xml:space="preserve"> ธุรกิจช่องทางการจัดจำหน่ายและเชื่อมต่อเข้าถึงลูกค้า</w:t>
      </w:r>
    </w:p>
    <w:p w14:paraId="7ABD7CDF" w14:textId="77777777" w:rsidR="008659B2" w:rsidRPr="00194ECD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94ECD">
        <w:rPr>
          <w:rFonts w:asciiTheme="majorBidi" w:hAnsiTheme="majorBidi" w:cstheme="majorBidi"/>
          <w:sz w:val="30"/>
          <w:szCs w:val="30"/>
        </w:rPr>
        <w:t>2</w:t>
      </w:r>
      <w:r w:rsidRPr="00194E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4ECD">
        <w:rPr>
          <w:rFonts w:asciiTheme="majorBidi" w:hAnsiTheme="majorBidi" w:cstheme="majorBidi"/>
          <w:color w:val="000000"/>
          <w:sz w:val="30"/>
          <w:szCs w:val="30"/>
          <w:cs/>
        </w:rPr>
        <w:t>ธุรกิจให้บริการสำหรับองค์กรและไลฟ์สไตล์</w:t>
      </w:r>
    </w:p>
    <w:p w14:paraId="526C7557" w14:textId="77777777" w:rsidR="008659B2" w:rsidRPr="00194ECD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94ECD">
        <w:rPr>
          <w:rFonts w:asciiTheme="majorBidi" w:hAnsiTheme="majorBidi" w:cstheme="majorBidi"/>
          <w:sz w:val="30"/>
          <w:szCs w:val="30"/>
        </w:rPr>
        <w:t>3</w:t>
      </w:r>
      <w:r w:rsidRPr="00194ECD">
        <w:rPr>
          <w:rFonts w:asciiTheme="majorBidi" w:hAnsiTheme="majorBidi" w:cstheme="majorBidi"/>
          <w:sz w:val="30"/>
          <w:szCs w:val="30"/>
          <w:cs/>
        </w:rPr>
        <w:t xml:space="preserve"> ธุรกิจบริการด้านชำระเงินและระบบการเงินอิเลคทรอนิกส์</w:t>
      </w:r>
    </w:p>
    <w:p w14:paraId="25DE6E0A" w14:textId="77777777" w:rsidR="008659B2" w:rsidRPr="00194ECD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94ECD">
        <w:rPr>
          <w:rFonts w:asciiTheme="majorBidi" w:hAnsiTheme="majorBidi" w:cstheme="majorBidi"/>
          <w:sz w:val="30"/>
          <w:szCs w:val="30"/>
        </w:rPr>
        <w:t xml:space="preserve">4 </w:t>
      </w:r>
      <w:r w:rsidRPr="00194ECD">
        <w:rPr>
          <w:rFonts w:asciiTheme="majorBidi" w:hAnsiTheme="majorBidi" w:cstheme="majorBidi"/>
          <w:sz w:val="30"/>
          <w:szCs w:val="30"/>
          <w:cs/>
        </w:rPr>
        <w:t>ธุรกิจให้บริการสินเชื่อและประกันภัย</w:t>
      </w:r>
    </w:p>
    <w:p w14:paraId="61302A88" w14:textId="77777777" w:rsidR="008659B2" w:rsidRPr="00194ECD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94ECD">
        <w:rPr>
          <w:rFonts w:asciiTheme="majorBidi" w:hAnsiTheme="majorBidi" w:cstheme="majorBidi"/>
          <w:sz w:val="30"/>
          <w:szCs w:val="30"/>
        </w:rPr>
        <w:t xml:space="preserve">5 </w:t>
      </w:r>
      <w:r w:rsidRPr="00194ECD">
        <w:rPr>
          <w:rFonts w:asciiTheme="majorBidi" w:hAnsiTheme="majorBidi" w:cstheme="majorBidi"/>
          <w:sz w:val="30"/>
          <w:szCs w:val="30"/>
          <w:cs/>
        </w:rPr>
        <w:t>ธุรกิจนวัตกรรมทางสื่อดิจิทัลมีเดียและเครือข่าย</w:t>
      </w:r>
    </w:p>
    <w:p w14:paraId="0FDC8664" w14:textId="77777777" w:rsidR="008659B2" w:rsidRPr="00194ECD" w:rsidRDefault="008659B2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94ECD">
        <w:rPr>
          <w:rFonts w:asciiTheme="majorBidi" w:hAnsiTheme="majorBidi" w:cstheme="majorBidi"/>
          <w:sz w:val="30"/>
          <w:szCs w:val="30"/>
        </w:rPr>
        <w:t xml:space="preserve">6 </w:t>
      </w:r>
      <w:r w:rsidRPr="00194ECD">
        <w:rPr>
          <w:rFonts w:asciiTheme="majorBidi" w:hAnsiTheme="majorBidi" w:cstheme="majorBidi"/>
          <w:sz w:val="30"/>
          <w:szCs w:val="30"/>
          <w:cs/>
        </w:rPr>
        <w:t>ธุรกิจการลงทุนเพื่อสนับสนุนการเติบโตที่ยั่งยืน</w:t>
      </w:r>
    </w:p>
    <w:p w14:paraId="0710EB0F" w14:textId="77777777" w:rsidR="008659B2" w:rsidRPr="00194ECD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1DF7746" w14:textId="789AB42F" w:rsidR="008659B2" w:rsidRPr="00194ECD" w:rsidRDefault="008659B2" w:rsidP="008659B2">
      <w:pPr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94E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ส่วนงานที่รายงานในปี </w:t>
      </w:r>
      <w:r w:rsidRPr="00194ECD">
        <w:rPr>
          <w:rFonts w:asciiTheme="majorBidi" w:hAnsiTheme="majorBidi" w:cstheme="majorBidi"/>
          <w:i/>
          <w:iCs/>
          <w:sz w:val="30"/>
          <w:szCs w:val="30"/>
        </w:rPr>
        <w:t>2568</w:t>
      </w:r>
    </w:p>
    <w:p w14:paraId="54D580D1" w14:textId="77777777" w:rsidR="008659B2" w:rsidRPr="00194ECD" w:rsidRDefault="008659B2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0881BE1" w14:textId="43711F01" w:rsidR="005C09BC" w:rsidRPr="00194ECD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194ECD">
        <w:rPr>
          <w:rFonts w:asciiTheme="minorHAnsi" w:hAnsiTheme="minorHAnsi" w:cstheme="minorHAnsi"/>
          <w:sz w:val="30"/>
          <w:szCs w:val="30"/>
          <w:cs/>
        </w:rPr>
        <w:t xml:space="preserve">ส่วนงาน </w:t>
      </w:r>
      <w:r w:rsidRPr="00194ECD">
        <w:rPr>
          <w:rFonts w:asciiTheme="minorHAnsi" w:hAnsiTheme="minorHAnsi" w:cstheme="minorHAnsi"/>
          <w:sz w:val="30"/>
          <w:szCs w:val="30"/>
          <w:lang w:val="en-US"/>
        </w:rPr>
        <w:t>1</w:t>
      </w:r>
      <w:r w:rsidRPr="00194ECD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7A5754" w:rsidRPr="00194ECD">
        <w:rPr>
          <w:rFonts w:asciiTheme="minorHAnsi" w:hAnsiTheme="minorHAnsi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ธุรกิจการจำหน่ายสินค้าและให้บริการสำหรับองค์กร</w:t>
      </w:r>
    </w:p>
    <w:p w14:paraId="70A241B4" w14:textId="6C9CD2D1" w:rsidR="005C09BC" w:rsidRPr="00194ECD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194ECD">
        <w:rPr>
          <w:rFonts w:asciiTheme="minorHAnsi" w:hAnsiTheme="minorHAnsi" w:cstheme="minorHAnsi"/>
          <w:sz w:val="30"/>
          <w:szCs w:val="30"/>
          <w:cs/>
        </w:rPr>
        <w:t xml:space="preserve">ส่วนงาน </w:t>
      </w:r>
      <w:r w:rsidRPr="00194ECD">
        <w:rPr>
          <w:rFonts w:asciiTheme="minorHAnsi" w:hAnsiTheme="minorHAnsi" w:cstheme="minorHAnsi"/>
          <w:sz w:val="30"/>
          <w:szCs w:val="30"/>
          <w:lang w:val="en-US"/>
        </w:rPr>
        <w:t>2</w:t>
      </w:r>
      <w:r w:rsidRPr="00194ECD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="007A5754" w:rsidRPr="00194ECD">
        <w:rPr>
          <w:rFonts w:asciiTheme="minorHAnsi" w:hAnsiTheme="minorHAnsi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ธุรกิจการจำหน่ายสินค้าและให้บริการสำหรับผู้บริโภค</w:t>
      </w:r>
    </w:p>
    <w:p w14:paraId="1BBF94B9" w14:textId="0E508C37" w:rsidR="005C09BC" w:rsidRPr="00194ECD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194ECD">
        <w:rPr>
          <w:rFonts w:asciiTheme="minorHAnsi" w:hAnsiTheme="minorHAnsi" w:cstheme="minorHAnsi"/>
          <w:sz w:val="30"/>
          <w:szCs w:val="30"/>
          <w:cs/>
        </w:rPr>
        <w:t xml:space="preserve">ส่วนงาน </w:t>
      </w:r>
      <w:r w:rsidRPr="00194ECD">
        <w:rPr>
          <w:rFonts w:asciiTheme="minorHAnsi" w:hAnsiTheme="minorHAnsi" w:cstheme="minorHAnsi"/>
          <w:sz w:val="30"/>
          <w:szCs w:val="30"/>
          <w:lang w:val="en-US"/>
        </w:rPr>
        <w:t>3</w:t>
      </w:r>
      <w:r w:rsidRPr="00194ECD">
        <w:rPr>
          <w:rFonts w:asciiTheme="minorHAnsi" w:hAnsiTheme="minorHAnsi" w:cstheme="minorHAnsi"/>
          <w:sz w:val="30"/>
          <w:szCs w:val="30"/>
          <w:cs/>
          <w:lang w:val="en-US"/>
        </w:rPr>
        <w:t xml:space="preserve"> </w:t>
      </w:r>
      <w:r w:rsidR="007A5754" w:rsidRPr="00194ECD">
        <w:rPr>
          <w:rFonts w:asciiTheme="minorHAnsi" w:hAnsiTheme="minorHAnsi" w:cs="Angsana New"/>
          <w:sz w:val="30"/>
          <w:szCs w:val="30"/>
          <w:cs/>
          <w:lang w:val="en-US"/>
        </w:rPr>
        <w:t>ธุรกิจสินเชื่อและตัวแทนชำระเงิน</w:t>
      </w:r>
    </w:p>
    <w:p w14:paraId="1FB93A47" w14:textId="4B809A98" w:rsidR="005C09BC" w:rsidRPr="00194ECD" w:rsidRDefault="005C09BC" w:rsidP="001B3C3D">
      <w:pPr>
        <w:pStyle w:val="ListParagraph"/>
        <w:numPr>
          <w:ilvl w:val="0"/>
          <w:numId w:val="2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inorHAnsi" w:hAnsiTheme="minorHAnsi" w:cstheme="minorHAnsi"/>
          <w:sz w:val="30"/>
          <w:szCs w:val="30"/>
        </w:rPr>
      </w:pPr>
      <w:r w:rsidRPr="00194ECD">
        <w:rPr>
          <w:rFonts w:asciiTheme="minorHAnsi" w:hAnsiTheme="minorHAnsi" w:cstheme="minorHAnsi" w:hint="cs"/>
          <w:sz w:val="30"/>
          <w:szCs w:val="30"/>
          <w:cs/>
        </w:rPr>
        <w:t xml:space="preserve">ส่วนงาน </w:t>
      </w:r>
      <w:r w:rsidRPr="00194ECD">
        <w:rPr>
          <w:rFonts w:asciiTheme="minorHAnsi" w:hAnsiTheme="minorHAnsi" w:cstheme="minorHAnsi"/>
          <w:sz w:val="30"/>
          <w:szCs w:val="30"/>
          <w:lang w:val="en-US"/>
        </w:rPr>
        <w:t xml:space="preserve">4 </w:t>
      </w:r>
      <w:r w:rsidR="007A5754" w:rsidRPr="00194ECD">
        <w:rPr>
          <w:rFonts w:asciiTheme="minorHAnsi" w:hAnsiTheme="minorHAnsi" w:cs="Angsana New"/>
          <w:sz w:val="30"/>
          <w:szCs w:val="30"/>
          <w:cs/>
          <w:lang w:val="en-US"/>
        </w:rPr>
        <w:t>ธุรกิจเดิมที่ไม่ใช่ธุรกิจหลักในปัจจุบัน</w:t>
      </w:r>
    </w:p>
    <w:p w14:paraId="1D3900FA" w14:textId="77777777" w:rsidR="005C09BC" w:rsidRPr="00194ECD" w:rsidRDefault="005C09BC" w:rsidP="005C09BC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FB93B53" w14:textId="77777777" w:rsidR="008659B2" w:rsidRPr="00194ECD" w:rsidRDefault="008659B2" w:rsidP="008659B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4ECD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กลุ่มบริษัทได้ปรับปรุงข้อมูลส่วนงานที่รายงานสำหรับปี </w:t>
      </w:r>
      <w:r w:rsidRPr="00194ECD">
        <w:rPr>
          <w:rFonts w:asciiTheme="majorBidi" w:hAnsiTheme="majorBidi" w:cstheme="majorBidi"/>
          <w:sz w:val="30"/>
          <w:szCs w:val="30"/>
        </w:rPr>
        <w:t xml:space="preserve">2567 </w:t>
      </w:r>
      <w:r w:rsidRPr="00194ECD">
        <w:rPr>
          <w:rFonts w:asciiTheme="majorBidi" w:hAnsiTheme="majorBidi" w:cstheme="majorBidi"/>
          <w:sz w:val="30"/>
          <w:szCs w:val="30"/>
          <w:cs/>
        </w:rPr>
        <w:t>ที่แสดงเปรียบเทียบใหม่</w:t>
      </w:r>
    </w:p>
    <w:p w14:paraId="2EE725CD" w14:textId="77777777" w:rsidR="005C09BC" w:rsidRPr="00194ECD" w:rsidRDefault="005C09BC" w:rsidP="005C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5C09BC" w:rsidRPr="00194ECD" w:rsidSect="005C09BC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194ECD">
        <w:rPr>
          <w:rFonts w:asciiTheme="minorHAnsi" w:hAnsiTheme="minorHAnsi" w:cstheme="minorHAns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194ECD">
        <w:rPr>
          <w:rFonts w:asciiTheme="minorHAnsi" w:hAnsiTheme="minorHAnsi" w:cstheme="minorHAnsi"/>
          <w:sz w:val="30"/>
          <w:szCs w:val="30"/>
        </w:rPr>
        <w:t xml:space="preserve"> </w:t>
      </w:r>
      <w:r w:rsidRPr="00194ECD">
        <w:rPr>
          <w:rFonts w:asciiTheme="minorHAnsi" w:hAnsiTheme="minorHAnsi" w:cstheme="minorHAns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194ECD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</w:p>
    <w:tbl>
      <w:tblPr>
        <w:tblpPr w:leftFromText="180" w:rightFromText="180" w:vertAnchor="page" w:horzAnchor="page" w:tblpX="1717" w:tblpY="2833"/>
        <w:tblW w:w="14400" w:type="dxa"/>
        <w:tblLayout w:type="fixed"/>
        <w:tblLook w:val="00A0" w:firstRow="1" w:lastRow="0" w:firstColumn="1" w:lastColumn="0" w:noHBand="0" w:noVBand="0"/>
      </w:tblPr>
      <w:tblGrid>
        <w:gridCol w:w="2970"/>
        <w:gridCol w:w="2070"/>
        <w:gridCol w:w="270"/>
        <w:gridCol w:w="2070"/>
        <w:gridCol w:w="270"/>
        <w:gridCol w:w="1530"/>
        <w:gridCol w:w="270"/>
        <w:gridCol w:w="1440"/>
        <w:gridCol w:w="270"/>
        <w:gridCol w:w="1260"/>
        <w:gridCol w:w="270"/>
        <w:gridCol w:w="1710"/>
      </w:tblGrid>
      <w:tr w:rsidR="005C09BC" w:rsidRPr="00194ECD" w14:paraId="2103E54F" w14:textId="77777777" w:rsidTr="000F2150">
        <w:trPr>
          <w:trHeight w:val="9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83658" w14:textId="77777777" w:rsidR="005C09BC" w:rsidRPr="00194ECD" w:rsidRDefault="005C09BC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430" w:type="dxa"/>
            <w:gridSpan w:val="11"/>
            <w:tcBorders>
              <w:left w:val="nil"/>
              <w:right w:val="nil"/>
            </w:tcBorders>
            <w:vAlign w:val="bottom"/>
          </w:tcPr>
          <w:p w14:paraId="47299347" w14:textId="68D0F971" w:rsidR="000F015A" w:rsidRPr="00194ECD" w:rsidRDefault="005C09BC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22EFA" w:rsidRPr="00194ECD" w14:paraId="00D7F1D1" w14:textId="77777777" w:rsidTr="000F2150">
        <w:trPr>
          <w:trHeight w:val="24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F022F" w14:textId="08D82E18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A63727B" w14:textId="178D986C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2BB55E" w14:textId="77777777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BD9CB6F" w14:textId="6EF3BC59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E5DED" w14:textId="77777777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8464FFF" w14:textId="1962661A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7D011" w14:textId="77777777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75DB44" w14:textId="2FACF5E7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69974C" w14:textId="77777777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A5C163" w14:textId="1494E8A0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F8C264" w14:textId="77777777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B463E7B" w14:textId="2AD7A450" w:rsidR="00684080" w:rsidRPr="00194ECD" w:rsidRDefault="0068408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</w:tr>
      <w:tr w:rsidR="00B14F34" w:rsidRPr="00194ECD" w14:paraId="5E069236" w14:textId="77777777" w:rsidTr="000F2150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49F96" w14:textId="5FAA8BD2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งวด</w:t>
            </w:r>
            <w:r w:rsidR="00E62044"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A4B3454" w14:textId="00B4EA9D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ธุรกิจการ</w:t>
            </w:r>
            <w:r w:rsidRPr="00194ECD">
              <w:rPr>
                <w:rFonts w:asciiTheme="minorBidi" w:hAnsiTheme="minorBidi"/>
                <w:bCs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23630A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29B5F63" w14:textId="0D377951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Cs/>
                <w:sz w:val="24"/>
                <w:szCs w:val="24"/>
                <w:cs/>
              </w:rPr>
              <w:t>ธุรกิจการ</w:t>
            </w:r>
            <w:r w:rsidRPr="00194ECD">
              <w:rPr>
                <w:rFonts w:asciiTheme="minorBidi" w:hAnsiTheme="minorBidi"/>
                <w:bCs/>
                <w:sz w:val="24"/>
                <w:szCs w:val="24"/>
                <w:cs/>
              </w:rPr>
              <w:t>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A709E5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C336120" w14:textId="40D8F7B3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1C551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B9337" w14:textId="3DAF2301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194ECD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ธุรกิจเดิม</w:t>
            </w:r>
            <w:r w:rsidRPr="00194ECD">
              <w:rPr>
                <w:rFonts w:asciiTheme="minorBidi" w:hAnsiTheme="minorBidi" w:hint="cs"/>
                <w:bCs/>
                <w:sz w:val="24"/>
                <w:szCs w:val="24"/>
                <w:cs/>
                <w:lang w:val="en-GB"/>
              </w:rPr>
              <w:t>ที่</w:t>
            </w:r>
            <w:r w:rsidRPr="00194ECD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ไม่ใช่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B4FD7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D58ADC" w14:textId="319DA04D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194ECD"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  <w:t>ร</w:t>
            </w:r>
            <w:r w:rsidRPr="00194ECD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ายการตัดบัญชี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D15C7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47956E0" w14:textId="071B7D26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</w:tr>
      <w:tr w:rsidR="00B14F34" w:rsidRPr="00194ECD" w14:paraId="07F27678" w14:textId="77777777" w:rsidTr="000F2150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C7A01" w14:textId="7FB9E7F9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>3</w:t>
            </w:r>
            <w:r w:rsidR="00E62044"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0 </w:t>
            </w:r>
            <w:r w:rsidR="00E62044"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มิถุนายน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3A17AF7" w14:textId="449CD6BF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  <w:cs/>
              </w:rPr>
            </w:pPr>
            <w:r w:rsidRPr="00194ECD">
              <w:rPr>
                <w:rFonts w:asciiTheme="minorBidi" w:hAnsiTheme="minorBidi"/>
                <w:bCs/>
                <w:sz w:val="24"/>
                <w:szCs w:val="24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72049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79E6018" w14:textId="4FE7433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  <w:cs/>
              </w:rPr>
            </w:pPr>
            <w:r w:rsidRPr="00194ECD">
              <w:rPr>
                <w:rFonts w:asciiTheme="minorBidi" w:hAnsiTheme="minorBidi"/>
                <w:bCs/>
                <w:sz w:val="24"/>
                <w:szCs w:val="24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D94ED0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8B15017" w14:textId="760A690C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</w:pPr>
            <w:r w:rsidRPr="00194ECD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A439E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E0E641" w14:textId="086CE9EC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</w:pPr>
            <w:r w:rsidRPr="00194ECD">
              <w:rPr>
                <w:rFonts w:asciiTheme="minorBidi" w:hAnsiTheme="minorBidi"/>
                <w:bCs/>
                <w:sz w:val="24"/>
                <w:szCs w:val="24"/>
                <w:cs/>
                <w:lang w:val="en-GB"/>
              </w:rPr>
              <w:t>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E2DFF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675613" w14:textId="5556C040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194ECD">
              <w:rPr>
                <w:rFonts w:asciiTheme="minorBidi" w:hAnsiTheme="minorBidi" w:cstheme="minorBidi" w:hint="cs"/>
                <w:bCs/>
                <w:sz w:val="24"/>
                <w:szCs w:val="24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DC07E" w14:textId="77777777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6AE4DFC" w14:textId="7C1A35F5" w:rsidR="00B14F34" w:rsidRPr="00194ECD" w:rsidRDefault="00B14F3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194ECD"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</w:tr>
      <w:tr w:rsidR="008659B2" w:rsidRPr="00194ECD" w14:paraId="7852536C" w14:textId="77777777" w:rsidTr="000F2150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3FC5B" w14:textId="31ED7939" w:rsidR="008659B2" w:rsidRPr="00194ECD" w:rsidRDefault="008659B2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430" w:type="dxa"/>
            <w:gridSpan w:val="11"/>
            <w:tcBorders>
              <w:left w:val="nil"/>
              <w:right w:val="nil"/>
            </w:tcBorders>
            <w:vAlign w:val="bottom"/>
          </w:tcPr>
          <w:p w14:paraId="289507A0" w14:textId="77777777" w:rsidR="008659B2" w:rsidRPr="00194ECD" w:rsidRDefault="008659B2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4"/>
                <w:szCs w:val="24"/>
                <w:cs/>
                <w:lang w:val="en-GB"/>
              </w:rPr>
            </w:pPr>
            <w:r w:rsidRPr="00194ECD">
              <w:rPr>
                <w:rFonts w:asciiTheme="minorBidi" w:hAnsiTheme="minorBidi" w:cstheme="minorBidi" w:hint="cs"/>
                <w:i/>
                <w:iCs/>
                <w:sz w:val="24"/>
                <w:szCs w:val="24"/>
                <w:cs/>
              </w:rPr>
              <w:t>(พันบาท</w:t>
            </w:r>
            <w:r w:rsidRPr="00194ECD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522EFA" w:rsidRPr="00194ECD" w14:paraId="39B8BD06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574F52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58AC4A4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A6CF32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567A8AE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BEC3D2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B3A5C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AACAFE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3A3781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7049C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C373F9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4DFD7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74C0069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2EFA" w:rsidRPr="00194ECD" w14:paraId="0F42050C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852D6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รายได้</w:t>
            </w:r>
            <w:r w:rsidRPr="00194ECD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ECEDCC5" w14:textId="43258402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94EC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175,947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F84350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F3B346B" w14:textId="2558A484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412,906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6DD56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61EBD" w14:textId="3DDCF699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457,</w:t>
            </w:r>
            <w:r w:rsidR="007E4A8C" w:rsidRPr="00194ECD">
              <w:rPr>
                <w:rFonts w:ascii="Angsana New" w:hAnsi="Angsana New"/>
                <w:sz w:val="24"/>
                <w:szCs w:val="24"/>
                <w:lang w:eastAsia="en-GB"/>
              </w:rPr>
              <w:t>280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85DAC1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825EA64" w14:textId="576AFD5F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3,92</w:t>
            </w:r>
            <w:r w:rsidR="008652EC" w:rsidRPr="00194ECD">
              <w:rPr>
                <w:rFonts w:ascii="Angsana New" w:hAnsi="Angsana 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9DD4B8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16A331" w14:textId="0B7A2A09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7F6D35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B8D855C" w14:textId="58AAB33D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1,0</w:t>
            </w:r>
            <w:r w:rsidR="007E4A8C" w:rsidRPr="00194ECD">
              <w:rPr>
                <w:rFonts w:ascii="Angsana New" w:hAnsi="Angsana New"/>
                <w:sz w:val="24"/>
                <w:szCs w:val="24"/>
                <w:lang w:eastAsia="en-GB"/>
              </w:rPr>
              <w:t>50</w:t>
            </w: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7E4A8C" w:rsidRPr="00194ECD">
              <w:rPr>
                <w:rFonts w:ascii="Angsana New" w:hAnsi="Angsana New"/>
                <w:sz w:val="24"/>
                <w:szCs w:val="24"/>
                <w:lang w:eastAsia="en-GB"/>
              </w:rPr>
              <w:t>0</w:t>
            </w:r>
            <w:r w:rsidR="008652EC" w:rsidRPr="00194ECD">
              <w:rPr>
                <w:rFonts w:ascii="Angsana New" w:hAnsi="Angsana New"/>
                <w:sz w:val="24"/>
                <w:szCs w:val="24"/>
                <w:lang w:eastAsia="en-GB"/>
              </w:rPr>
              <w:t>60</w:t>
            </w:r>
          </w:p>
        </w:tc>
      </w:tr>
      <w:tr w:rsidR="00522EFA" w:rsidRPr="00194ECD" w14:paraId="759FAB1C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C8630A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รายได้</w:t>
            </w:r>
            <w:r w:rsidRPr="00194EC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ระหว่างส่วนงาน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C73FE" w14:textId="437DB767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13,319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A8668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300EC" w14:textId="4BF39E04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7,314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73FF8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DDC98" w14:textId="231353B4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58,329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48259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3C9E" w14:textId="03AEF9DB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73A4A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5C8A1" w14:textId="518A1E0C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(78,962)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EC5C5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35E503" w14:textId="0FE36157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2EFA" w:rsidRPr="00194ECD" w14:paraId="4DCACFE5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74374E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7A4EA0" w14:textId="08EA08A8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189,266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73F2B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double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F35CD" w14:textId="477F24D8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420,220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FE9DF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ABAECE" w14:textId="2D327493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515,609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E07C7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5D4034" w14:textId="1F2DDA19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3,92</w:t>
            </w:r>
            <w:r w:rsidR="008652EC"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4B561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1DD55" w14:textId="6262FD0A" w:rsidR="00522EFA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(78,962)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4CCD6" w14:textId="77777777" w:rsidR="00522EFA" w:rsidRPr="00194ECD" w:rsidRDefault="00522EF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33081A" w14:textId="23DB365A" w:rsidR="00522EFA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1,0</w:t>
            </w:r>
            <w:r w:rsidR="007E4A8C"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50</w:t>
            </w: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="007E4A8C"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0</w:t>
            </w:r>
            <w:r w:rsidR="008652EC"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60</w:t>
            </w:r>
          </w:p>
        </w:tc>
      </w:tr>
      <w:tr w:rsidR="00522EFA" w:rsidRPr="00194ECD" w14:paraId="65AB30F5" w14:textId="77777777" w:rsidTr="000F2150">
        <w:trPr>
          <w:trHeight w:val="227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672B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0DACD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6BFD0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898A7F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2EE3F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CAC4FF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449E0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2C4AE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02ACA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4CB7C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F2305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F61E4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2044" w:rsidRPr="00194ECD" w14:paraId="544C81B3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61119BF6" w14:textId="7D64B2B5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งวดหกเดือน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90468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AF408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0A043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0FD83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A55E5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FABA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5E75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C5A69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7898D3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BBA28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D7172C4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62044" w:rsidRPr="00194ECD" w14:paraId="01F38D92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  <w:vAlign w:val="bottom"/>
          </w:tcPr>
          <w:p w14:paraId="3FDCBFC1" w14:textId="3C20B7AE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30 </w:t>
            </w:r>
            <w:r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มิถุนายน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2567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52403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332D9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28BAB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4FAFC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D638D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0CF12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4BDE2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5407E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82739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57C83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076A062" w14:textId="77777777" w:rsidR="00E62044" w:rsidRPr="00194ECD" w:rsidRDefault="00E62044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2EFA" w:rsidRPr="00194ECD" w14:paraId="693A440B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</w:tcPr>
          <w:p w14:paraId="16188839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E9E2A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6989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8787A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2ACD2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CDF9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A5B87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6224F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F097D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6A6613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DAAD8F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12412BCE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F24D8" w:rsidRPr="00194ECD" w14:paraId="3731D25C" w14:textId="77777777" w:rsidTr="000F2150">
        <w:trPr>
          <w:trHeight w:val="227"/>
        </w:trPr>
        <w:tc>
          <w:tcPr>
            <w:tcW w:w="2970" w:type="dxa"/>
            <w:tcBorders>
              <w:left w:val="nil"/>
              <w:right w:val="nil"/>
            </w:tcBorders>
            <w:noWrap/>
          </w:tcPr>
          <w:p w14:paraId="7B513B66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รายได้</w:t>
            </w:r>
            <w:r w:rsidRPr="00194ECD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0BD59" w14:textId="04F24BF4" w:rsidR="00AF24D8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272,888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D04ED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2F335" w14:textId="2CE42F61" w:rsidR="00AF24D8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899,642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8FC83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C19A3" w14:textId="0D99FAE6" w:rsidR="00AF24D8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542,530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0595C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DB6A" w14:textId="4FD26E97" w:rsidR="00AF24D8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1,782,5</w:t>
            </w:r>
            <w:r w:rsidR="00A230FD" w:rsidRPr="00194ECD">
              <w:rPr>
                <w:rFonts w:ascii="Angsana New" w:hAnsi="Angsana New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E45CE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5BBB53" w14:textId="137B72EE" w:rsidR="00AF24D8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E2882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3D4D666" w14:textId="1B860E5A" w:rsidR="00AF24D8" w:rsidRPr="00194ECD" w:rsidRDefault="00DF0FA0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3,497,620</w:t>
            </w:r>
          </w:p>
        </w:tc>
      </w:tr>
      <w:tr w:rsidR="00AF24D8" w:rsidRPr="00194ECD" w14:paraId="314CEB3C" w14:textId="77777777" w:rsidTr="000F2150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</w:tcPr>
          <w:p w14:paraId="0D5FDBF5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4"/>
                <w:szCs w:val="24"/>
                <w:cs/>
                <w:lang w:eastAsia="en-GB"/>
              </w:rPr>
              <w:t>รายได้</w:t>
            </w:r>
            <w:r w:rsidRPr="00194ECD">
              <w:rPr>
                <w:rFonts w:asciiTheme="minorBidi" w:hAnsiTheme="minorBidi" w:cstheme="minorBidi" w:hint="cs"/>
                <w:sz w:val="24"/>
                <w:szCs w:val="24"/>
                <w:cs/>
                <w:lang w:eastAsia="en-GB"/>
              </w:rPr>
              <w:t>ระหว่างส่วนงาน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5F2E3" w14:textId="13C6BFA5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18,444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C0BC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5D712" w14:textId="41484DF7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31,011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8A13C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E5084" w14:textId="67D983ED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53,369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3A9FF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D97DE" w14:textId="5FC92621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14,248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7FFC7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324E45" w14:textId="5FE92418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="Angsana New" w:hAnsi="Angsana New"/>
                <w:sz w:val="24"/>
                <w:szCs w:val="24"/>
                <w:lang w:eastAsia="en-GB"/>
              </w:rPr>
              <w:t>(117,072)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1B12A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67B16" w14:textId="4268E524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F24D8" w:rsidRPr="00194ECD" w14:paraId="52EC002E" w14:textId="77777777" w:rsidTr="000F2150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</w:tcPr>
          <w:p w14:paraId="6EE93A88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77562A" w14:textId="51C7AAA3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291,332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4C51" w14:textId="71B5FBC9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49AF13" w14:textId="56313350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930,653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11E5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13531" w14:textId="585BEFD7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595,899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58B7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023C00" w14:textId="554D260F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1,796,80</w:t>
            </w:r>
            <w:r w:rsidR="00A230FD"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48579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4798A" w14:textId="1BAC7749" w:rsidR="00AF24D8" w:rsidRPr="00194ECD" w:rsidRDefault="00EF515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(117,072)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778764" w14:textId="77777777" w:rsidR="00AF24D8" w:rsidRPr="00194ECD" w:rsidRDefault="00AF24D8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1BC27" w14:textId="468E420E" w:rsidR="00AF24D8" w:rsidRPr="00194ECD" w:rsidRDefault="00A6146D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3,497,620</w:t>
            </w:r>
          </w:p>
        </w:tc>
      </w:tr>
      <w:tr w:rsidR="00522EFA" w:rsidRPr="00194ECD" w14:paraId="4F3C5246" w14:textId="77777777" w:rsidTr="000F2150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FC0A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E754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5D785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9E207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12925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43B00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8183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5A5B5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05A5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DFCD1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A8D2BD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97D65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2EFA" w:rsidRPr="00194ECD" w14:paraId="3B709C85" w14:textId="77777777" w:rsidTr="000F2150">
        <w:trPr>
          <w:trHeight w:val="227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2D2550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D5EC1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F325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B4E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A8F4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A8AD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E053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ACEB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461E8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E74826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7B91C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715692C" w14:textId="77777777" w:rsidR="000F015A" w:rsidRPr="00194ECD" w:rsidRDefault="000F015A" w:rsidP="0068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24D1B9D" w14:textId="77777777" w:rsidR="005C09BC" w:rsidRPr="00194ECD" w:rsidRDefault="005C09BC" w:rsidP="005C09BC">
      <w:pPr>
        <w:pStyle w:val="BodyText2"/>
        <w:rPr>
          <w:lang w:val="en-US"/>
        </w:rPr>
      </w:pPr>
    </w:p>
    <w:p w14:paraId="1B253183" w14:textId="77777777" w:rsidR="00684080" w:rsidRPr="00194ECD" w:rsidRDefault="00684080" w:rsidP="005C09BC">
      <w:pPr>
        <w:pStyle w:val="BodyText2"/>
        <w:rPr>
          <w:lang w:val="en-US"/>
        </w:rPr>
      </w:pPr>
    </w:p>
    <w:p w14:paraId="60A0B7EA" w14:textId="77777777" w:rsidR="005C09BC" w:rsidRPr="00194ECD" w:rsidRDefault="005C09BC" w:rsidP="005C09BC">
      <w:pPr>
        <w:pStyle w:val="BodyText2"/>
        <w:rPr>
          <w:lang w:val="en-US"/>
        </w:rPr>
      </w:pPr>
    </w:p>
    <w:p w14:paraId="30D63BCF" w14:textId="77777777" w:rsidR="005C09BC" w:rsidRPr="00194ECD" w:rsidRDefault="005C09BC" w:rsidP="005C09BC">
      <w:pPr>
        <w:pStyle w:val="BodyText2"/>
        <w:rPr>
          <w:b/>
          <w:bCs/>
          <w:cs/>
        </w:rPr>
        <w:sectPr w:rsidR="005C09BC" w:rsidRPr="00194ECD" w:rsidSect="005C09BC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page" w:horzAnchor="page" w:tblpX="1633" w:tblpY="2548"/>
        <w:tblW w:w="14762" w:type="dxa"/>
        <w:tblLayout w:type="fixed"/>
        <w:tblLook w:val="00A0" w:firstRow="1" w:lastRow="0" w:firstColumn="1" w:lastColumn="0" w:noHBand="0" w:noVBand="0"/>
      </w:tblPr>
      <w:tblGrid>
        <w:gridCol w:w="360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92"/>
      </w:tblGrid>
      <w:tr w:rsidR="00E000FB" w:rsidRPr="00194ECD" w14:paraId="2301F1E6" w14:textId="77777777" w:rsidTr="004A1EA3">
        <w:trPr>
          <w:trHeight w:val="92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09FE6" w14:textId="77777777" w:rsidR="00E000FB" w:rsidRPr="00194ECD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162" w:type="dxa"/>
            <w:gridSpan w:val="19"/>
            <w:tcBorders>
              <w:left w:val="nil"/>
              <w:right w:val="nil"/>
            </w:tcBorders>
            <w:vAlign w:val="bottom"/>
          </w:tcPr>
          <w:p w14:paraId="42431824" w14:textId="77777777" w:rsidR="00E000FB" w:rsidRPr="00194ECD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B0C8D" w:rsidRPr="00194ECD" w14:paraId="16F55488" w14:textId="77777777" w:rsidTr="004A1EA3">
        <w:trPr>
          <w:trHeight w:val="164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439E7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4F3E0126" w14:textId="70C4FF14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EEB6B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6F5A2ED3" w14:textId="1392C92C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C35560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6DAF4679" w14:textId="00E5EED9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2F80DF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16FE106" w14:textId="61DD15F6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ธุรกิจเดิมที่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88051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left w:val="nil"/>
              <w:right w:val="nil"/>
            </w:tcBorders>
            <w:vAlign w:val="bottom"/>
          </w:tcPr>
          <w:p w14:paraId="7BD0DE83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</w:tr>
      <w:tr w:rsidR="00CB0C8D" w:rsidRPr="00194ECD" w14:paraId="320A65F0" w14:textId="77777777" w:rsidTr="004A1EA3">
        <w:trPr>
          <w:trHeight w:val="83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8B282" w14:textId="33CFAD36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34A4FB8C" w14:textId="08E347EF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2E6ED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5F71ED5C" w14:textId="04D8C5AA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ABC567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48C0D83C" w14:textId="39055382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344B24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563379A5" w14:textId="1761DB0F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b/>
                <w:bCs/>
                <w:sz w:val="22"/>
                <w:szCs w:val="22"/>
                <w:cs/>
              </w:rPr>
              <w:t>ไม่ใช่ธุรกิจหลักในปัจจุบัน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E996B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left w:val="nil"/>
              <w:right w:val="nil"/>
            </w:tcBorders>
            <w:vAlign w:val="bottom"/>
          </w:tcPr>
          <w:p w14:paraId="34A17B77" w14:textId="77777777" w:rsidR="00CD5A31" w:rsidRPr="00194ECD" w:rsidRDefault="00CD5A3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bCs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</w:tr>
      <w:tr w:rsidR="00C61548" w:rsidRPr="00194ECD" w14:paraId="76B0192C" w14:textId="77777777" w:rsidTr="004A1EA3">
        <w:trPr>
          <w:trHeight w:val="146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7CA1" w14:textId="7EC59C24" w:rsidR="00C02B75" w:rsidRPr="00194ECD" w:rsidRDefault="003A642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AF24D8"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194ECD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เดือนสิ้นสุดวันที่</w:t>
            </w:r>
            <w:r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AF24D8" w:rsidRPr="00194ECD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>30</w:t>
            </w:r>
            <w:r w:rsidR="00AF24D8" w:rsidRPr="00194ECD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 xml:space="preserve"> มิถุนายน</w:t>
            </w:r>
            <w:r w:rsidR="00C02B75" w:rsidRPr="00194ECD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BB2188" w14:textId="24FC732E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2073F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CAF23" w14:textId="4E2999BF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37B4D9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1A839" w14:textId="64AD154A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3F5FCF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4B7586" w14:textId="017F2543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849AF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5F744C" w14:textId="36E01A79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D6A83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EC1ACE" w14:textId="7DC97D4C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CD0403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1FC340" w14:textId="327146D1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2581F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4B906E" w14:textId="7EC29F89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08667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F0037F" w14:textId="2E15EC7F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C31B24" w14:textId="77777777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BF52599" w14:textId="20101A7E" w:rsidR="00C02B75" w:rsidRPr="00194ECD" w:rsidRDefault="00C02B7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2567</w:t>
            </w:r>
          </w:p>
        </w:tc>
      </w:tr>
      <w:tr w:rsidR="00E000FB" w:rsidRPr="00194ECD" w14:paraId="056AF108" w14:textId="77777777" w:rsidTr="004A1EA3">
        <w:trPr>
          <w:trHeight w:val="203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AED5" w14:textId="77777777" w:rsidR="00E000FB" w:rsidRPr="00194ECD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162" w:type="dxa"/>
            <w:gridSpan w:val="19"/>
            <w:tcBorders>
              <w:left w:val="nil"/>
              <w:right w:val="nil"/>
            </w:tcBorders>
            <w:vAlign w:val="bottom"/>
          </w:tcPr>
          <w:p w14:paraId="33BA1957" w14:textId="77777777" w:rsidR="00E000FB" w:rsidRPr="00194ECD" w:rsidRDefault="00E000FB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i/>
                <w:iCs/>
                <w:sz w:val="22"/>
                <w:szCs w:val="22"/>
                <w:cs/>
              </w:rPr>
              <w:t>(พันบาท</w:t>
            </w:r>
            <w:r w:rsidRPr="00194ECD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5575BF" w:rsidRPr="00194ECD" w14:paraId="7C89BD74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D6BE3" w14:textId="020364AE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ขาดทุนจากกิจกรรมดำเนินงาน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D536" w14:textId="70D3673A" w:rsidR="00365728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68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644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021E7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77FA" w14:textId="4215F34C" w:rsidR="00365728" w:rsidRPr="00194ECD" w:rsidRDefault="00A53FA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</w:t>
            </w:r>
            <w:r w:rsidR="00873B89" w:rsidRPr="00194ECD">
              <w:rPr>
                <w:rFonts w:ascii="Angsana New" w:hAnsi="Angsana New"/>
                <w:sz w:val="22"/>
                <w:szCs w:val="22"/>
              </w:rPr>
              <w:t>51,340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B998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B4C9" w14:textId="2F2C24D2" w:rsidR="0036572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(9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1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437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888C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70A58" w14:textId="246F6BF7" w:rsidR="00365728" w:rsidRPr="00194ECD" w:rsidRDefault="007B5F9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(67,797)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C79B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65E4" w14:textId="6018E9F8" w:rsidR="0036572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1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98</w:t>
            </w:r>
            <w:r w:rsidR="00F3144B" w:rsidRPr="00194ECD">
              <w:rPr>
                <w:rFonts w:ascii="Angsana New" w:hAnsi="Angsana New"/>
                <w:sz w:val="22"/>
                <w:szCs w:val="22"/>
              </w:rPr>
              <w:t>1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BAD7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89DE" w14:textId="3EDD0338" w:rsidR="00365728" w:rsidRPr="00194ECD" w:rsidRDefault="00E2721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(154,280)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F998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CFFE14" w14:textId="65C77C60" w:rsidR="0036572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(17,201)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B533881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A01A" w14:textId="331D3429" w:rsidR="00365728" w:rsidRPr="00194ECD" w:rsidRDefault="00D6410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(108,862)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29ED5F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D980" w14:textId="5F752BC8" w:rsidR="0036572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194ECD">
              <w:rPr>
                <w:rFonts w:ascii="Angsana New" w:hAnsi="Angsana New"/>
                <w:sz w:val="22"/>
                <w:szCs w:val="22"/>
                <w:lang w:eastAsia="en-GB"/>
              </w:rPr>
              <w:t>(3</w:t>
            </w:r>
            <w:r w:rsidR="000F1355" w:rsidRPr="00194ECD">
              <w:rPr>
                <w:rFonts w:ascii="Angsana New" w:hAnsi="Angsana New"/>
                <w:sz w:val="22"/>
                <w:szCs w:val="22"/>
                <w:lang w:eastAsia="en-GB"/>
              </w:rPr>
              <w:t>29</w:t>
            </w:r>
            <w:r w:rsidRPr="00194ECD">
              <w:rPr>
                <w:rFonts w:ascii="Angsana New" w:hAnsi="Angsana New"/>
                <w:sz w:val="22"/>
                <w:szCs w:val="22"/>
                <w:lang w:eastAsia="en-GB"/>
              </w:rPr>
              <w:t>,</w:t>
            </w:r>
            <w:r w:rsidR="000F1355" w:rsidRPr="00194ECD">
              <w:rPr>
                <w:rFonts w:ascii="Angsana New" w:hAnsi="Angsana New"/>
                <w:sz w:val="22"/>
                <w:szCs w:val="22"/>
                <w:lang w:eastAsia="en-GB"/>
              </w:rPr>
              <w:t>26</w:t>
            </w:r>
            <w:r w:rsidR="00F3144B" w:rsidRPr="00194ECD">
              <w:rPr>
                <w:rFonts w:ascii="Angsana New" w:hAnsi="Angsana New"/>
                <w:sz w:val="22"/>
                <w:szCs w:val="22"/>
                <w:lang w:eastAsia="en-GB"/>
              </w:rPr>
              <w:t>3</w:t>
            </w:r>
            <w:r w:rsidRPr="00194ECD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DCCB4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00FD" w14:textId="17183646" w:rsidR="00365728" w:rsidRPr="00194ECD" w:rsidRDefault="00AA6BE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(382,279)</w:t>
            </w:r>
          </w:p>
        </w:tc>
      </w:tr>
      <w:tr w:rsidR="005575BF" w:rsidRPr="00194ECD" w14:paraId="2061A7D4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FD222" w14:textId="6C2ECA85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3BD1" w14:textId="46672AB1" w:rsidR="00365728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(4,595)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961F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7EAE5" w14:textId="51E225AD" w:rsidR="00365728" w:rsidRPr="00194ECD" w:rsidRDefault="00A53FA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(5,902)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1F8C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F4DB" w14:textId="7ED3ED6A" w:rsidR="0036572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4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836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5BD5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F842" w14:textId="6577E09B" w:rsidR="00365728" w:rsidRPr="00194ECD" w:rsidRDefault="007B5F9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(8,268)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DBD0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7A40" w14:textId="1792884D" w:rsidR="0036572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(88,27</w:t>
            </w:r>
            <w:r w:rsidR="00F3144B" w:rsidRPr="00194ECD">
              <w:rPr>
                <w:rFonts w:ascii="Angsana New" w:hAnsi="Angsana New"/>
                <w:sz w:val="22"/>
                <w:szCs w:val="22"/>
              </w:rPr>
              <w:t>4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D239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C0E7" w14:textId="30641712" w:rsidR="00365728" w:rsidRPr="00194ECD" w:rsidRDefault="00E2721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(224,690)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42DA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0C4C03" w14:textId="4926FC70" w:rsidR="00365728" w:rsidRPr="00194ECD" w:rsidRDefault="000F135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CCC602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4067" w14:textId="6785A0FF" w:rsidR="00365728" w:rsidRPr="00194ECD" w:rsidRDefault="00D6410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(27,58</w:t>
            </w:r>
            <w:r w:rsidR="00901020" w:rsidRPr="00194ECD">
              <w:rPr>
                <w:rFonts w:ascii="Angsana New" w:hAnsi="Angsana New"/>
                <w:sz w:val="22"/>
                <w:szCs w:val="22"/>
              </w:rPr>
              <w:t>7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1464B1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820E" w14:textId="1DF7DC3E" w:rsidR="0036572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97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0F1355" w:rsidRPr="00194ECD">
              <w:rPr>
                <w:rFonts w:ascii="Angsana New" w:hAnsi="Angsana New"/>
                <w:sz w:val="22"/>
                <w:szCs w:val="22"/>
              </w:rPr>
              <w:t>75</w:t>
            </w:r>
            <w:r w:rsidR="00F3144B" w:rsidRPr="00194ECD">
              <w:rPr>
                <w:rFonts w:ascii="Angsana New" w:hAnsi="Angsana New"/>
                <w:sz w:val="22"/>
                <w:szCs w:val="22"/>
              </w:rPr>
              <w:t>4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3ED5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52DC" w14:textId="2AAAD492" w:rsidR="00365728" w:rsidRPr="00194ECD" w:rsidRDefault="00AA6BE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(266,44</w:t>
            </w:r>
            <w:r w:rsidR="00901020" w:rsidRPr="00194ECD">
              <w:rPr>
                <w:rFonts w:ascii="Angsana New" w:hAnsi="Angsana New"/>
                <w:sz w:val="22"/>
                <w:szCs w:val="22"/>
              </w:rPr>
              <w:t>7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575BF" w:rsidRPr="00194ECD" w14:paraId="0F923C08" w14:textId="77777777" w:rsidTr="0053051B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B1A59" w14:textId="3EBE62FF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ขาดทุนจากการยกเลิกสัญญา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EB2BB" w14:textId="7EDD9B18" w:rsidR="00365728" w:rsidRPr="00194ECD" w:rsidRDefault="0027315C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B8713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C741" w14:textId="361748BE" w:rsidR="00365728" w:rsidRPr="00194ECD" w:rsidRDefault="00A53FA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0345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53F" w14:textId="447CCD46" w:rsidR="00365728" w:rsidRPr="00194ECD" w:rsidRDefault="00806866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09EE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EA91" w14:textId="42F0980A" w:rsidR="00365728" w:rsidRPr="00194ECD" w:rsidRDefault="007B5F9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A74D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FAA8" w14:textId="5394A792" w:rsidR="0036572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(42,606)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D606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7999" w14:textId="432D96A4" w:rsidR="00365728" w:rsidRPr="00194ECD" w:rsidRDefault="00E2721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(51,05</w:t>
            </w:r>
            <w:r w:rsidR="00147EA8" w:rsidRPr="00194ECD">
              <w:rPr>
                <w:rFonts w:ascii="Angsana New" w:hAnsi="Angsana New"/>
                <w:sz w:val="22"/>
                <w:szCs w:val="22"/>
              </w:rPr>
              <w:t>7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BF1E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99C840" w14:textId="3934F395" w:rsidR="0036572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A41DBD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9103" w14:textId="1D72FE27" w:rsidR="00365728" w:rsidRPr="00194ECD" w:rsidRDefault="00D6410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68E028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EA58" w14:textId="521915DC" w:rsidR="0036572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(42,606)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1D58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58312" w14:textId="18D77AE9" w:rsidR="00365728" w:rsidRPr="00194ECD" w:rsidRDefault="00AA6BE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(51,05</w:t>
            </w:r>
            <w:r w:rsidR="00901020" w:rsidRPr="00194ECD">
              <w:rPr>
                <w:rFonts w:ascii="Angsana New" w:hAnsi="Angsana New"/>
                <w:sz w:val="22"/>
                <w:szCs w:val="22"/>
              </w:rPr>
              <w:t>7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575BF" w:rsidRPr="00194ECD" w14:paraId="303766EF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BAEF1" w14:textId="67192964" w:rsidR="00365728" w:rsidRPr="00194ECD" w:rsidRDefault="009235F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(</w:t>
            </w:r>
            <w:r w:rsidR="00365728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ขาดทุน</w:t>
            </w: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)</w:t>
            </w:r>
            <w:r w:rsidR="00365728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 กลับรายการ</w:t>
            </w:r>
            <w:r w:rsidR="00861C86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จากการด้อยค่าซึ่ง</w:t>
            </w:r>
          </w:p>
          <w:p w14:paraId="195A1BD7" w14:textId="64B8C2C9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   </w:t>
            </w:r>
            <w:r w:rsidR="00861C86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เป็นไปตาม </w:t>
            </w:r>
            <w:r w:rsidR="00861C86"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TFRS9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CB24" w14:textId="5688EF20" w:rsidR="00365728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FB38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76B3" w14:textId="5356A924" w:rsidR="00365728" w:rsidRPr="00194ECD" w:rsidRDefault="00A53FA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(4,775)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78552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81E4" w14:textId="04E4F13C" w:rsidR="0036572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(32,189)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DF45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32EF" w14:textId="7A4BD98E" w:rsidR="00365728" w:rsidRPr="00194ECD" w:rsidRDefault="007B5F9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(13,365)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DBEA2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3574" w14:textId="50260559" w:rsidR="0036572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(52,622)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6C80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174E" w14:textId="2F89DCC4" w:rsidR="00365728" w:rsidRPr="00194ECD" w:rsidRDefault="00E2721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(79,990)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FD01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31D7E6" w14:textId="2C2F9A08" w:rsidR="0036572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343F70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7DF6" w14:textId="3BD15D22" w:rsidR="00365728" w:rsidRPr="00194ECD" w:rsidRDefault="00D6410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(111,743)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570AC6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1697" w14:textId="66C07DBF" w:rsidR="0036572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(83,075)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C5FD1" w14:textId="77777777" w:rsidR="00365728" w:rsidRPr="00194ECD" w:rsidRDefault="0036572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C145" w14:textId="7007AE96" w:rsidR="00365728" w:rsidRPr="00194ECD" w:rsidRDefault="00AA6BE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(209,873)</w:t>
            </w:r>
          </w:p>
        </w:tc>
      </w:tr>
      <w:tr w:rsidR="00204B98" w:rsidRPr="00194ECD" w14:paraId="6C72A19A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B0C2CD" w14:textId="2CAB3FE3" w:rsidR="00204B98" w:rsidRPr="00194ECD" w:rsidRDefault="00A66FE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กำไร (</w:t>
            </w:r>
            <w:r w:rsidR="00204B98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ขาดทุน</w:t>
            </w: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) </w:t>
            </w:r>
            <w:r w:rsidR="00204B98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จากการวัดมูลค่าสินทรัพย์ทางการเงิน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2DBB" w14:textId="5E4A8F3E" w:rsidR="00204B98" w:rsidRPr="00194ECD" w:rsidRDefault="0027315C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3121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A2CA" w14:textId="14DA723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1D7E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12DD" w14:textId="5E073E45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6294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6ADBE" w14:textId="4324728B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3408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E0DC" w14:textId="5DA8195F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B3C7A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E505" w14:textId="767763B8" w:rsidR="00204B98" w:rsidRPr="00194ECD" w:rsidRDefault="00C80CC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24,346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BC58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9F5968" w14:textId="539FE114" w:rsidR="00204B9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(277,013)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35B1AA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D9A28" w14:textId="57443137" w:rsidR="00204B98" w:rsidRPr="00194ECD" w:rsidRDefault="00D6410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3FAA61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7E10" w14:textId="5133F0DE" w:rsidR="00204B9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(277,013)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8032E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CD9B" w14:textId="15D67267" w:rsidR="00204B98" w:rsidRPr="00194ECD" w:rsidRDefault="00AA6BE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24,298</w:t>
            </w:r>
          </w:p>
        </w:tc>
      </w:tr>
      <w:tr w:rsidR="00204B98" w:rsidRPr="00194ECD" w14:paraId="674C860C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6AFC1C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ส่วนแบ่งกำไร </w:t>
            </w: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(</w:t>
            </w: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ขาดทุน)</w:t>
            </w: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 xml:space="preserve"> </w:t>
            </w: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ของบริษัทร่วมและ</w:t>
            </w:r>
          </w:p>
          <w:p w14:paraId="2BD0AACC" w14:textId="4012804D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   การร่วมค้าที่ใช้วิธีส่วนได้เสีย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1D16" w14:textId="2472CBA4" w:rsidR="00204B98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D20C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1AC7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  <w:p w14:paraId="14EBF658" w14:textId="7BCFCAD4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65B98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6F3" w14:textId="56ECD51A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7538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CE9BE" w14:textId="3478D484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F65D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B2D8C" w14:textId="43AFC585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3,106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0C95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276DD" w14:textId="488D7D63" w:rsidR="00204B98" w:rsidRPr="00194ECD" w:rsidRDefault="00C80CC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6C1BE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B37E79" w14:textId="337D86D0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07C9BC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3313" w14:textId="5FEA33C5" w:rsidR="00204B98" w:rsidRPr="00194ECD" w:rsidRDefault="00D6410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20,834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5B2A74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4BF51" w14:textId="1EF71E8F" w:rsidR="00204B9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3,272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491D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AA56" w14:textId="5B48AE17" w:rsidR="00204B98" w:rsidRPr="00194ECD" w:rsidRDefault="00AA6BE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22,618</w:t>
            </w:r>
          </w:p>
        </w:tc>
      </w:tr>
      <w:tr w:rsidR="00204B98" w:rsidRPr="00194ECD" w14:paraId="75198594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09F62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ผลขาดทุนจากการจำหน่ายเงินลงทุนใน</w:t>
            </w:r>
          </w:p>
          <w:p w14:paraId="3CF9C6C8" w14:textId="04FDC1CC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 xml:space="preserve">   </w:t>
            </w: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9EF" w14:textId="62FB28E5" w:rsidR="00204B98" w:rsidRPr="00194ECD" w:rsidRDefault="0027315C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C983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91D1" w14:textId="2FA41F63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7AFA0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8FE0" w14:textId="56B81FD5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5CDE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9815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  <w:p w14:paraId="56D477FB" w14:textId="5F402615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AF07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66706" w14:textId="084BC935" w:rsidR="00204B9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B35F5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DD9B" w14:textId="655F7305" w:rsidR="00204B98" w:rsidRPr="00194ECD" w:rsidRDefault="00C80CC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(633,067)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68D6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05B84E" w14:textId="2A6B4487" w:rsidR="00204B9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(9,654)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7C44A7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9CFA" w14:textId="2A4CE0AF" w:rsidR="00204B98" w:rsidRPr="00194ECD" w:rsidRDefault="00502D4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(1,020,000)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2CE249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577CA" w14:textId="6C89C3A0" w:rsidR="00204B9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(9,654)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14251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A17A3" w14:textId="7A1AA6F6" w:rsidR="00204B98" w:rsidRPr="00194ECD" w:rsidRDefault="00A8379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(1,653,067)</w:t>
            </w:r>
          </w:p>
        </w:tc>
      </w:tr>
      <w:tr w:rsidR="005D2EAE" w:rsidRPr="00194ECD" w14:paraId="5C005445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104AA1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ผล</w:t>
            </w:r>
            <w:r w:rsidRPr="00194ECD">
              <w:rPr>
                <w:rFonts w:asciiTheme="minorBidi" w:hAnsiTheme="minorBidi"/>
                <w:sz w:val="22"/>
                <w:szCs w:val="22"/>
                <w:cs/>
                <w:lang w:eastAsia="en-GB"/>
              </w:rPr>
              <w:t>ขาดทุนจากการด้อยค่าเงินลงทุนใน</w:t>
            </w:r>
          </w:p>
          <w:p w14:paraId="3CEF0BB9" w14:textId="19F5917C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   </w:t>
            </w: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9E09" w14:textId="585CC81F" w:rsidR="005D2EAE" w:rsidRPr="00194ECD" w:rsidRDefault="0027315C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9358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942CC" w14:textId="3845CAF1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9647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F989" w14:textId="70AA22F7" w:rsidR="005D2EAE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B24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2421" w14:textId="3B01E645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F029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3D91" w14:textId="418F68AD" w:rsidR="005D2EAE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6DA5D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F0D6" w14:textId="6E038E22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0D6C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4EAD3E" w14:textId="067A3C6C" w:rsidR="005D2EAE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84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560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0590888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F72F" w14:textId="6254689F" w:rsidR="005D2EAE" w:rsidRPr="00194ECD" w:rsidRDefault="00502D4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1FC59A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C9303" w14:textId="68610B9E" w:rsidR="005D2EAE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84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560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D3C6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2C2C" w14:textId="6B841936" w:rsidR="005D2EAE" w:rsidRPr="00194ECD" w:rsidRDefault="00A8379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E4242" w:rsidRPr="00194ECD" w14:paraId="5188AEA8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739B00" w14:textId="77777777" w:rsidR="00851D8C" w:rsidRPr="00194ECD" w:rsidRDefault="00851D8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/>
                <w:sz w:val="22"/>
                <w:szCs w:val="22"/>
                <w:cs/>
                <w:lang w:eastAsia="en-GB"/>
              </w:rPr>
              <w:t>ผลขาดทุนจากการด้อยค่ากลุ่มสินทรัพย์และหนี้สินที่จะ</w:t>
            </w:r>
          </w:p>
          <w:p w14:paraId="2BB98989" w14:textId="6AE982B5" w:rsidR="00BE4242" w:rsidRPr="00194ECD" w:rsidRDefault="00851D8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   </w:t>
            </w:r>
            <w:r w:rsidRPr="00194ECD">
              <w:rPr>
                <w:rFonts w:asciiTheme="minorBidi" w:hAnsiTheme="minorBidi"/>
                <w:sz w:val="22"/>
                <w:szCs w:val="22"/>
                <w:cs/>
                <w:lang w:eastAsia="en-GB"/>
              </w:rPr>
              <w:t>จำหน่ายที่จัดประเภทเป็นสินทรัพย์ที่ถือไว้เพื่อขาย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1AA0" w14:textId="06955CF6" w:rsidR="00BE4242" w:rsidRPr="00194ECD" w:rsidRDefault="00BE4242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01509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DAD9" w14:textId="2B1C01CA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BC48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6DCF8" w14:textId="66F1A138" w:rsidR="00BE4242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(27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6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931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BC28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A2EDC" w14:textId="23C8D741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9013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2728" w14:textId="574B3174" w:rsidR="00BE4242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305EC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E0CA" w14:textId="11630945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A65C0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DE2B59" w14:textId="1F6752D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F31E2CD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6BAD9" w14:textId="59E1D37A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3CAF1A6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2679" w14:textId="3868A092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(27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6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931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1E080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61BE" w14:textId="477AD333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D2EAE" w:rsidRPr="00194ECD" w14:paraId="25F1C2AC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FE2B75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ผลขาดทุนจากการด้อยค่าค่าความนิยมและ</w:t>
            </w:r>
          </w:p>
          <w:p w14:paraId="0E1C85D4" w14:textId="5596DC50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C092" w14:textId="70D8D1B6" w:rsidR="005D2EAE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(776,355)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A7D5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8DE4" w14:textId="7F69B34F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(480,355)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32E0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AD6B" w14:textId="21657D92" w:rsidR="005D2EAE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AA6E2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BBB75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  <w:p w14:paraId="3F30EABE" w14:textId="388361E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A4F2B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C093F" w14:textId="4939576F" w:rsidR="005D2EAE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B3EA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090A9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  <w:p w14:paraId="416205C7" w14:textId="0E6A62DD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811A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E59AC2B" w14:textId="4FFF51C1" w:rsidR="005D2EAE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2ED2C7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D803" w14:textId="4FED7258" w:rsidR="005D2EAE" w:rsidRPr="00194ECD" w:rsidRDefault="00502D4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(623,333)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763BC04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C051" w14:textId="27D52EE0" w:rsidR="005D2EAE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(776,355)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E9AB8" w14:textId="77777777" w:rsidR="005D2EAE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86FF" w14:textId="26731894" w:rsidR="005D2EAE" w:rsidRPr="00194ECD" w:rsidRDefault="00A8379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(1,103,688)</w:t>
            </w:r>
          </w:p>
        </w:tc>
      </w:tr>
      <w:tr w:rsidR="00204B98" w:rsidRPr="00194ECD" w14:paraId="511D4BC1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588502" w14:textId="77777777" w:rsidR="00E17B9F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กำไร</w:t>
            </w:r>
            <w:r w:rsidR="00A66FE9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 (ขาดทุน) </w:t>
            </w: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จากการสูญเสีย</w:t>
            </w:r>
            <w:r w:rsidR="000A137B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อำนาจการ</w:t>
            </w:r>
          </w:p>
          <w:p w14:paraId="63CAA64E" w14:textId="1A38E7B8" w:rsidR="00A66FE9" w:rsidRPr="00194ECD" w:rsidRDefault="00E17B9F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   </w:t>
            </w:r>
            <w:r w:rsidR="000A137B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ควบคุมในบริษัทย่อยและ</w:t>
            </w:r>
            <w:r w:rsidR="00204B98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อิทธิพลอย่างมี</w:t>
            </w:r>
          </w:p>
          <w:p w14:paraId="1719E647" w14:textId="49AE115D" w:rsidR="00204B98" w:rsidRPr="00194ECD" w:rsidRDefault="00A66FE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 xml:space="preserve">   </w:t>
            </w:r>
            <w:r w:rsidR="00204B98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สาระสำคัญใน</w:t>
            </w:r>
            <w:r w:rsidR="00E17B9F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บริษัทร่วมและ</w:t>
            </w:r>
            <w:r w:rsidR="00204B98"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400B1" w14:textId="48F22562" w:rsidR="00204B98" w:rsidRPr="00194ECD" w:rsidRDefault="00BE4242" w:rsidP="0053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6A68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E509" w14:textId="60DEE32E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3,317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482A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52815" w14:textId="4D8EFD97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89A5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04B84" w14:textId="234FB210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F939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EB354" w14:textId="22AEE6C9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80,863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2A37D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6C38F" w14:textId="3D4BD782" w:rsidR="00204B98" w:rsidRPr="00194ECD" w:rsidRDefault="005D2EAE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(1,406,901)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13ED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CE2FCE" w14:textId="3316669C" w:rsidR="00204B98" w:rsidRPr="00194ECD" w:rsidRDefault="00A75F7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9,590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0CE154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D3824" w14:textId="63487155" w:rsidR="00204B98" w:rsidRPr="00194ECD" w:rsidRDefault="00502D4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CFBB1C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1F33A" w14:textId="213BED34" w:rsidR="00204B98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90,453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A39" w14:textId="77777777" w:rsidR="00204B98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CBAF6" w14:textId="39937174" w:rsidR="00204B98" w:rsidRPr="00194ECD" w:rsidRDefault="00A8379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(1,403,584)</w:t>
            </w:r>
          </w:p>
        </w:tc>
      </w:tr>
      <w:tr w:rsidR="005575BF" w:rsidRPr="00194ECD" w14:paraId="78B69783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6ABB39E3" w14:textId="3CAEFCA5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ขาดทุนตามส่วนงานก่อนหักภาษีเงินได้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8B4E0" w14:textId="458D841E" w:rsidR="00027630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(9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47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183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FAF13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C1A21" w14:textId="2C965038" w:rsidR="00027630" w:rsidRPr="00194ECD" w:rsidRDefault="00B74E1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(539,055)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366F7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71EFC5" w14:textId="3A180076" w:rsidR="00027630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(40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5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393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0A78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67663" w14:textId="0AA67658" w:rsidR="00027630" w:rsidRPr="00194ECD" w:rsidRDefault="00204B98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89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430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870CE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C7B8E" w14:textId="355D93B7" w:rsidR="00027630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(15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1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51</w:t>
            </w:r>
            <w:r w:rsidR="00F3144B" w:rsidRPr="00194ECD">
              <w:rPr>
                <w:rFonts w:ascii="Angsana New" w:hAnsi="Angsana New"/>
                <w:sz w:val="22"/>
                <w:szCs w:val="22"/>
              </w:rPr>
              <w:t>4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CE602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09206" w14:textId="292AE585" w:rsidR="00027630" w:rsidRPr="00194ECD" w:rsidRDefault="00C703C4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(2,523,85</w:t>
            </w:r>
            <w:r w:rsidR="005478A0" w:rsidRPr="00194ECD">
              <w:rPr>
                <w:rFonts w:ascii="Angsana New" w:hAnsi="Angsana New"/>
                <w:sz w:val="22"/>
                <w:szCs w:val="22"/>
              </w:rPr>
              <w:t>5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ECBF8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11D3B021" w14:textId="75C1E319" w:rsidR="00027630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(37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9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9421FC" w:rsidRPr="00194ECD">
              <w:rPr>
                <w:rFonts w:ascii="Angsana New" w:hAnsi="Angsana New"/>
                <w:sz w:val="22"/>
                <w:szCs w:val="22"/>
              </w:rPr>
              <w:t>3</w:t>
            </w:r>
            <w:r w:rsidR="000F1355" w:rsidRPr="00194ECD">
              <w:rPr>
                <w:rFonts w:ascii="Angsana New" w:hAnsi="Angsana New"/>
                <w:sz w:val="22"/>
                <w:szCs w:val="22"/>
              </w:rPr>
              <w:t>96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189CF6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4A3AF9" w14:textId="5057BCBB" w:rsidR="00027630" w:rsidRPr="00194ECD" w:rsidRDefault="00502D41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(1,8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70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739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2C51F60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3F89C8" w14:textId="1C8B2F8D" w:rsidR="00027630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194ECD">
              <w:rPr>
                <w:rFonts w:ascii="Angsana New" w:hAnsi="Angsana New"/>
                <w:sz w:val="22"/>
                <w:szCs w:val="22"/>
                <w:lang w:eastAsia="en-GB"/>
              </w:rPr>
              <w:t>(1,8</w:t>
            </w:r>
            <w:r w:rsidR="007E4A8C" w:rsidRPr="00194ECD">
              <w:rPr>
                <w:rFonts w:ascii="Angsana New" w:hAnsi="Angsana New"/>
                <w:sz w:val="22"/>
                <w:szCs w:val="22"/>
                <w:lang w:eastAsia="en-GB"/>
              </w:rPr>
              <w:t>83</w:t>
            </w:r>
            <w:r w:rsidRPr="00194ECD">
              <w:rPr>
                <w:rFonts w:ascii="Angsana New" w:hAnsi="Angsana New"/>
                <w:sz w:val="22"/>
                <w:szCs w:val="22"/>
                <w:lang w:eastAsia="en-GB"/>
              </w:rPr>
              <w:t>,</w:t>
            </w:r>
            <w:r w:rsidR="007E4A8C" w:rsidRPr="00194ECD">
              <w:rPr>
                <w:rFonts w:ascii="Angsana New" w:hAnsi="Angsana New"/>
                <w:sz w:val="22"/>
                <w:szCs w:val="22"/>
                <w:lang w:eastAsia="en-GB"/>
              </w:rPr>
              <w:t>4</w:t>
            </w:r>
            <w:r w:rsidR="000F1355" w:rsidRPr="00194ECD">
              <w:rPr>
                <w:rFonts w:ascii="Angsana New" w:hAnsi="Angsana New"/>
                <w:sz w:val="22"/>
                <w:szCs w:val="22"/>
                <w:lang w:eastAsia="en-GB"/>
              </w:rPr>
              <w:t>8</w:t>
            </w:r>
            <w:r w:rsidR="00F3144B" w:rsidRPr="00194ECD">
              <w:rPr>
                <w:rFonts w:ascii="Angsana New" w:hAnsi="Angsana New"/>
                <w:sz w:val="22"/>
                <w:szCs w:val="22"/>
                <w:lang w:eastAsia="en-GB"/>
              </w:rPr>
              <w:t>6</w:t>
            </w:r>
            <w:r w:rsidRPr="00194ECD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59DB7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04A13" w14:textId="33B1F158" w:rsidR="00027630" w:rsidRPr="00194ECD" w:rsidRDefault="00A8379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(5,023,0</w:t>
            </w:r>
            <w:r w:rsidR="002D732C" w:rsidRPr="00194ECD">
              <w:rPr>
                <w:rFonts w:ascii="Angsana New" w:hAnsi="Angsana New"/>
                <w:sz w:val="22"/>
                <w:szCs w:val="22"/>
              </w:rPr>
              <w:t>79</w:t>
            </w:r>
            <w:r w:rsidRPr="00194EC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E4242" w:rsidRPr="00194ECD" w14:paraId="77062704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22C259CD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FBD807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B541F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6D8FF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F56CC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1B7BC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28928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47F8D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E0AA7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6B9EFA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ED5D5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E0D44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FCF15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70E82940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583672D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9E49D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5644EE1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2BA52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2B88C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0ECE1D" w14:textId="77777777" w:rsidR="00BE4242" w:rsidRPr="00194ECD" w:rsidRDefault="00BE4242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75BF" w:rsidRPr="00194ECD" w14:paraId="0CD3ADB0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0FB2E" w14:textId="3A86310B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194ECD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  <w:lang w:eastAsia="en-GB"/>
              </w:rPr>
              <w:lastRenderedPageBreak/>
              <w:t>จังหวะในการรับรู้รายได้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0EF21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2692D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9D94A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19BC2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1644D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BD82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FEE68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9DEE0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2213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FF8E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BBD75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0074C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A94C7A1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8BB16E0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9495F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E308B9E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8F886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31B80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2C9C8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</w:tr>
      <w:tr w:rsidR="005575BF" w:rsidRPr="00194ECD" w14:paraId="06176241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6FA7" w14:textId="49143A1B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194ECD">
              <w:rPr>
                <w:rFonts w:asciiTheme="minorBidi" w:hAnsiTheme="minorBidi" w:cstheme="minorBidi" w:hint="cs"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C3394" w14:textId="2E443FA4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84,129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3B3C6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4461D6" w14:textId="70563F7C" w:rsidR="00027630" w:rsidRPr="00194ECD" w:rsidRDefault="0065250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286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169,593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A1D57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48133" w14:textId="3C9A650E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14,024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D5F43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0C7019" w14:textId="616F20A1" w:rsidR="00027630" w:rsidRPr="00194ECD" w:rsidRDefault="006B63C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701,606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531FD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BEFA" w14:textId="299E98B6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227,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A77A1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7C2A3C" w14:textId="5645FC14" w:rsidR="00027630" w:rsidRPr="00194ECD" w:rsidRDefault="00A25E19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256,</w:t>
            </w:r>
            <w:r w:rsidR="000E7720" w:rsidRPr="00194ECD">
              <w:rPr>
                <w:rFonts w:ascii="Angsana New" w:hAnsi="Angsana New"/>
                <w:sz w:val="22"/>
                <w:szCs w:val="22"/>
              </w:rPr>
              <w:t>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D3C54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EB03828" w14:textId="27748E18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2,44</w:t>
            </w:r>
            <w:r w:rsidR="001A3BA1" w:rsidRPr="00194EC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96747F9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40F572" w14:textId="40E91F5E" w:rsidR="00027630" w:rsidRPr="00194ECD" w:rsidRDefault="0001749D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1,17</w:t>
            </w:r>
            <w:r w:rsidR="000E7720" w:rsidRPr="00194ECD">
              <w:rPr>
                <w:rFonts w:ascii="Angsana New" w:hAnsi="Angsana New"/>
                <w:sz w:val="22"/>
                <w:szCs w:val="22"/>
              </w:rPr>
              <w:t>8,112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914F605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F1554" w14:textId="1DF963E4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328,</w:t>
            </w:r>
            <w:r w:rsidR="007E4A8C" w:rsidRPr="00194ECD">
              <w:rPr>
                <w:rFonts w:ascii="Angsana New" w:hAnsi="Angsana New"/>
                <w:sz w:val="22"/>
                <w:szCs w:val="22"/>
              </w:rPr>
              <w:t>28</w:t>
            </w:r>
            <w:r w:rsidR="001A3BA1" w:rsidRPr="00194EC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2067D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FD47B" w14:textId="5702D4CB" w:rsidR="00027630" w:rsidRPr="00194ECD" w:rsidRDefault="000E772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2,305,84</w:t>
            </w:r>
            <w:r w:rsidR="009A5524" w:rsidRPr="00194ECD">
              <w:rPr>
                <w:rFonts w:ascii="Angsana New" w:hAnsi="Angsana New"/>
                <w:sz w:val="22"/>
                <w:szCs w:val="22"/>
              </w:rPr>
              <w:t xml:space="preserve">2 </w:t>
            </w:r>
          </w:p>
        </w:tc>
      </w:tr>
      <w:tr w:rsidR="005575BF" w:rsidRPr="00194ECD" w14:paraId="7EA68604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68AE6" w14:textId="0EC4B832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194ECD"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B7EB5" w14:textId="1C003C6F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91,818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8C7D6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72DAB" w14:textId="13FA1042" w:rsidR="00027630" w:rsidRPr="00194ECD" w:rsidRDefault="0065250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103,295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FB330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A2FDF" w14:textId="0D04072B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398,882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B6C62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C9B481" w14:textId="49308C67" w:rsidR="00027630" w:rsidRPr="00194ECD" w:rsidRDefault="006B63C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198,03</w:t>
            </w:r>
            <w:r w:rsidR="009A5524" w:rsidRPr="00194EC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EAEF4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A844F" w14:textId="690DFBD9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22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9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290FB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20D58F" w14:textId="6E09F9BA" w:rsidR="00027630" w:rsidRPr="00194ECD" w:rsidRDefault="00D03E8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285,999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A9C4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E567D5F" w14:textId="5E191B2D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1,48</w:t>
            </w:r>
            <w:r w:rsidR="008652EC" w:rsidRPr="00194EC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714960E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CD8142" w14:textId="231AE568" w:rsidR="00027630" w:rsidRPr="00194ECD" w:rsidRDefault="00C65DC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604,447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5E4A994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A5C1F" w14:textId="2E02B6B6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72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1</w:t>
            </w:r>
            <w:r w:rsidRPr="00194ECD">
              <w:rPr>
                <w:rFonts w:ascii="Angsana New" w:hAnsi="Angsana New"/>
                <w:sz w:val="22"/>
                <w:szCs w:val="22"/>
              </w:rPr>
              <w:t>,</w:t>
            </w:r>
            <w:r w:rsidR="00E83EFD" w:rsidRPr="00194ECD">
              <w:rPr>
                <w:rFonts w:ascii="Angsana New" w:hAnsi="Angsana New"/>
                <w:sz w:val="22"/>
                <w:szCs w:val="22"/>
              </w:rPr>
              <w:t>77</w:t>
            </w:r>
            <w:r w:rsidR="008652EC" w:rsidRPr="00194EC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CE46E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441A1" w14:textId="64B8B91F" w:rsidR="00027630" w:rsidRPr="00194ECD" w:rsidRDefault="00EF05D5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4ECD">
              <w:rPr>
                <w:rFonts w:ascii="Angsana New" w:hAnsi="Angsana New"/>
                <w:sz w:val="22"/>
                <w:szCs w:val="22"/>
              </w:rPr>
              <w:t>1,191,77</w:t>
            </w:r>
            <w:r w:rsidR="009A5524" w:rsidRPr="00194ECD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5575BF" w:rsidRPr="00194ECD" w14:paraId="732A2366" w14:textId="77777777" w:rsidTr="004A1EA3">
        <w:trPr>
          <w:trHeight w:val="22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7D0D75E1" w14:textId="5E98575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194ECD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703593" w14:textId="0432A4CE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175,947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ED31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F51C3" w14:textId="31381D0D" w:rsidR="00027630" w:rsidRPr="00194ECD" w:rsidRDefault="0065250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272,888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5AF7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CE8741" w14:textId="0FBF1326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412,906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9411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6826A5" w14:textId="6AC6D9F9" w:rsidR="00027630" w:rsidRPr="00194ECD" w:rsidRDefault="006B63CA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899,64</w:t>
            </w:r>
            <w:r w:rsidR="009A5524" w:rsidRPr="00194ECD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F52F3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3DE0F0" w14:textId="40AB2367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45</w:t>
            </w:r>
            <w:r w:rsidR="00E83EFD" w:rsidRPr="00194ECD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7E4A8C" w:rsidRPr="00194ECD">
              <w:rPr>
                <w:rFonts w:ascii="Angsana New" w:hAnsi="Angsana New"/>
                <w:b/>
                <w:bCs/>
                <w:sz w:val="22"/>
                <w:szCs w:val="22"/>
              </w:rPr>
              <w:t>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148F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0735C" w14:textId="471F4A7C" w:rsidR="00027630" w:rsidRPr="00194ECD" w:rsidRDefault="00D03E87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54</w:t>
            </w:r>
            <w:r w:rsidR="000E7720" w:rsidRPr="00194ECD">
              <w:rPr>
                <w:rFonts w:ascii="Angsana New" w:hAnsi="Angsana New"/>
                <w:b/>
                <w:bCs/>
                <w:sz w:val="22"/>
                <w:szCs w:val="22"/>
              </w:rPr>
              <w:t>2,530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68038" w14:textId="3EC9FCDA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5401981E" w14:textId="6D5860B7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3,</w:t>
            </w:r>
            <w:r w:rsidR="007E4A8C" w:rsidRPr="00194ECD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="008652EC" w:rsidRPr="00194ECD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35A471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F27253" w14:textId="27796646" w:rsidR="00027630" w:rsidRPr="00194ECD" w:rsidRDefault="00C65DC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</w:rPr>
              <w:t>1,78</w:t>
            </w:r>
            <w:r w:rsidR="000E7720" w:rsidRPr="00194ECD">
              <w:rPr>
                <w:rFonts w:ascii="Angsana New" w:hAnsi="Angsana New"/>
                <w:b/>
                <w:bCs/>
                <w:sz w:val="22"/>
                <w:szCs w:val="22"/>
              </w:rPr>
              <w:t>2,559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188383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A1C9F" w14:textId="3471FC0A" w:rsidR="00027630" w:rsidRPr="00194ECD" w:rsidRDefault="0027315C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1,0</w:t>
            </w:r>
            <w:r w:rsidR="007E4A8C" w:rsidRPr="00194ECD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50</w:t>
            </w:r>
            <w:r w:rsidRPr="00194ECD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,</w:t>
            </w:r>
            <w:r w:rsidR="007E4A8C" w:rsidRPr="00194ECD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0</w:t>
            </w:r>
            <w:r w:rsidR="008652EC" w:rsidRPr="00194ECD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C60B" w14:textId="77777777" w:rsidR="00027630" w:rsidRPr="00194ECD" w:rsidRDefault="0002763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27C5F" w14:textId="79E3C0D8" w:rsidR="00027630" w:rsidRPr="00194ECD" w:rsidRDefault="00C65DC0" w:rsidP="004A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194ECD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3,497,620</w:t>
            </w:r>
          </w:p>
        </w:tc>
      </w:tr>
    </w:tbl>
    <w:p w14:paraId="4636CB3B" w14:textId="77777777" w:rsidR="006842FA" w:rsidRPr="00194ECD" w:rsidRDefault="006842FA" w:rsidP="004A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1AC8EF44" w14:textId="58C9866C" w:rsidR="00BE5BDD" w:rsidRPr="00194ECD" w:rsidRDefault="00BE5BDD" w:rsidP="004A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 w:cstheme="minorHAnsi"/>
          <w:sz w:val="30"/>
          <w:szCs w:val="30"/>
        </w:rPr>
      </w:pPr>
      <w:r w:rsidRPr="00194ECD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</w:t>
      </w:r>
      <w:r w:rsidR="008E3B0B" w:rsidRPr="00194ECD">
        <w:rPr>
          <w:rFonts w:asciiTheme="minorHAnsi" w:hAnsiTheme="minorHAnsi" w:cstheme="minorHAnsi" w:hint="cs"/>
          <w:sz w:val="30"/>
          <w:szCs w:val="30"/>
          <w:cs/>
        </w:rPr>
        <w:t>สินเชื่อและตัวแทนชำระเงิน</w:t>
      </w:r>
      <w:r w:rsidRPr="00194ECD">
        <w:rPr>
          <w:rFonts w:asciiTheme="minorHAnsi" w:hAnsiTheme="minorHAnsi" w:cstheme="minorHAnsi" w:hint="cs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7D8D0ADE" w14:textId="77777777" w:rsidR="00014A61" w:rsidRPr="00194ECD" w:rsidRDefault="00014A61" w:rsidP="00014A61">
      <w:pPr>
        <w:jc w:val="thaiDistribute"/>
        <w:rPr>
          <w:rFonts w:asciiTheme="minorHAnsi" w:hAnsiTheme="minorHAnsi" w:cstheme="minorHAnsi"/>
          <w:sz w:val="20"/>
          <w:szCs w:val="20"/>
        </w:rPr>
      </w:pPr>
    </w:p>
    <w:p w14:paraId="26E6E7C0" w14:textId="77777777" w:rsidR="00014A61" w:rsidRPr="00194ECD" w:rsidRDefault="00014A61" w:rsidP="004A1EA3">
      <w:pPr>
        <w:pStyle w:val="BodyText2"/>
        <w:ind w:firstLine="540"/>
        <w:rPr>
          <w:b/>
          <w:bCs/>
          <w:i/>
          <w:iCs/>
          <w:u w:val="single"/>
          <w:lang w:val="en-US"/>
        </w:rPr>
      </w:pPr>
      <w:r w:rsidRPr="00194ECD">
        <w:rPr>
          <w:rFonts w:hint="cs"/>
          <w:b/>
          <w:bCs/>
          <w:i/>
          <w:iCs/>
          <w:cs/>
        </w:rPr>
        <w:t>ส่วนงานภูมิศาสตร์</w:t>
      </w:r>
    </w:p>
    <w:p w14:paraId="03558965" w14:textId="77777777" w:rsidR="00014A61" w:rsidRPr="00194ECD" w:rsidRDefault="00014A61" w:rsidP="00B14F34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sz w:val="20"/>
          <w:lang w:val="en-US" w:bidi="th-TH"/>
        </w:rPr>
      </w:pPr>
    </w:p>
    <w:p w14:paraId="0384969A" w14:textId="4AB78D1A" w:rsidR="00014A61" w:rsidRPr="00194ECD" w:rsidRDefault="00014A61" w:rsidP="004A1EA3">
      <w:pPr>
        <w:ind w:firstLine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94ECD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</w:t>
      </w:r>
      <w:r w:rsidR="001E3AE5" w:rsidRPr="00194ECD">
        <w:rPr>
          <w:rFonts w:asciiTheme="minorHAnsi" w:hAnsiTheme="minorHAnsi" w:cstheme="minorHAnsi" w:hint="cs"/>
          <w:spacing w:val="-6"/>
          <w:sz w:val="30"/>
          <w:szCs w:val="30"/>
          <w:cs/>
        </w:rPr>
        <w:t>หลัก</w:t>
      </w:r>
      <w:r w:rsidRPr="00194ECD">
        <w:rPr>
          <w:rFonts w:asciiTheme="minorHAnsi" w:hAnsiTheme="minorHAnsi" w:cstheme="minorHAnsi" w:hint="cs"/>
          <w:spacing w:val="-6"/>
          <w:sz w:val="30"/>
          <w:szCs w:val="30"/>
          <w:cs/>
        </w:rPr>
        <w:t>ในประเทศเท่านั้น ไม่มีรายได้จากต่างประเทศหรือสินทรัพย์ในต่างประเทศที่มี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10923A2F" w14:textId="77777777" w:rsidR="00014A61" w:rsidRPr="00194ECD" w:rsidRDefault="00014A61" w:rsidP="00B14F34">
      <w:pPr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54CEE54E" w14:textId="77777777" w:rsidR="00014A61" w:rsidRPr="00194ECD" w:rsidRDefault="00014A61" w:rsidP="004A1EA3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194EC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3FBF13" w14:textId="77777777" w:rsidR="00014A61" w:rsidRPr="00194ECD" w:rsidRDefault="00014A61" w:rsidP="00B14F34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540"/>
        <w:rPr>
          <w:rFonts w:ascii="Angsana New" w:hAnsi="Angsana New" w:cs="Angsana New"/>
          <w:sz w:val="20"/>
          <w:cs/>
          <w:lang w:bidi="th-TH"/>
        </w:rPr>
      </w:pPr>
    </w:p>
    <w:p w14:paraId="4891F84B" w14:textId="77777777" w:rsidR="00014A61" w:rsidRPr="00194ECD" w:rsidRDefault="00014A61" w:rsidP="004A1EA3">
      <w:pPr>
        <w:ind w:firstLine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194ECD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44E1D434" w14:textId="77777777" w:rsidR="00014A61" w:rsidRPr="00194ECD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72B95C68" w14:textId="3DDDB59D" w:rsidR="00B14F34" w:rsidRPr="00194ECD" w:rsidRDefault="00B14F34" w:rsidP="00014A61">
      <w:pPr>
        <w:jc w:val="thaiDistribute"/>
        <w:rPr>
          <w:rFonts w:asciiTheme="minorHAnsi" w:hAnsiTheme="minorHAnsi" w:cstheme="minorHAnsi"/>
          <w:sz w:val="30"/>
          <w:szCs w:val="30"/>
        </w:rPr>
        <w:sectPr w:rsidR="00B14F34" w:rsidRPr="00194ECD" w:rsidSect="009936D6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p w14:paraId="7728E266" w14:textId="19A4979B" w:rsidR="00917523" w:rsidRPr="00194ECD" w:rsidRDefault="00917523" w:rsidP="00767645">
      <w:pPr>
        <w:pStyle w:val="BodyText2"/>
        <w:numPr>
          <w:ilvl w:val="0"/>
          <w:numId w:val="18"/>
        </w:numPr>
        <w:ind w:left="540" w:hanging="540"/>
        <w:rPr>
          <w:b/>
          <w:bCs/>
          <w:rtl/>
          <w:cs/>
        </w:rPr>
      </w:pPr>
      <w:r w:rsidRPr="00194ECD">
        <w:rPr>
          <w:b/>
          <w:bCs/>
          <w:cs/>
        </w:rPr>
        <w:lastRenderedPageBreak/>
        <w:t>เครื่องมือทางการเงิน</w:t>
      </w:r>
    </w:p>
    <w:p w14:paraId="0D4EE78D" w14:textId="35F0E645" w:rsidR="008239B9" w:rsidRPr="00194ECD" w:rsidRDefault="008239B9" w:rsidP="0016614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4036ECA" w14:textId="1D77A906" w:rsidR="00483EB2" w:rsidRPr="00194ECD" w:rsidRDefault="00483EB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94ECD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94EC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94ECD">
        <w:rPr>
          <w:rFonts w:ascii="Angsana New" w:hAnsi="Angsana New"/>
          <w:spacing w:val="-6"/>
          <w:sz w:val="30"/>
          <w:szCs w:val="30"/>
          <w:cs/>
        </w:rPr>
        <w:t>รวมถึงลำดับชั้นมูลค่ายุติธรรม</w:t>
      </w:r>
      <w:r w:rsidR="00771F91" w:rsidRPr="00194ECD">
        <w:rPr>
          <w:rFonts w:ascii="Angsana New" w:hAnsi="Angsana New"/>
          <w:spacing w:val="-6"/>
          <w:sz w:val="30"/>
          <w:szCs w:val="30"/>
        </w:rPr>
        <w:br/>
      </w:r>
      <w:r w:rsidRPr="00194ECD">
        <w:rPr>
          <w:rFonts w:ascii="Angsana New" w:hAnsi="Angsana New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C78939" w14:textId="77777777" w:rsidR="00644402" w:rsidRPr="00194ECD" w:rsidRDefault="0064440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2"/>
        <w:gridCol w:w="1417"/>
        <w:gridCol w:w="270"/>
        <w:gridCol w:w="1080"/>
        <w:gridCol w:w="270"/>
        <w:gridCol w:w="1170"/>
        <w:gridCol w:w="270"/>
        <w:gridCol w:w="1172"/>
        <w:gridCol w:w="268"/>
        <w:gridCol w:w="1095"/>
      </w:tblGrid>
      <w:tr w:rsidR="00E353A8" w:rsidRPr="00194ECD" w14:paraId="3ED5845D" w14:textId="77777777" w:rsidTr="00C953F8">
        <w:trPr>
          <w:trHeight w:val="331"/>
          <w:tblHeader/>
        </w:trPr>
        <w:tc>
          <w:tcPr>
            <w:tcW w:w="1260" w:type="pct"/>
          </w:tcPr>
          <w:p w14:paraId="4AE6EEF6" w14:textId="77777777" w:rsidR="00137DB3" w:rsidRPr="00194ECD" w:rsidRDefault="00137DB3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0" w:type="pct"/>
            <w:gridSpan w:val="9"/>
          </w:tcPr>
          <w:p w14:paraId="43877663" w14:textId="6D9E593C" w:rsidR="00137DB3" w:rsidRPr="00194ECD" w:rsidRDefault="00137DB3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43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446B" w:rsidRPr="00194ECD" w14:paraId="3672018F" w14:textId="77777777" w:rsidTr="0008406F">
        <w:trPr>
          <w:trHeight w:val="191"/>
          <w:tblHeader/>
        </w:trPr>
        <w:tc>
          <w:tcPr>
            <w:tcW w:w="1260" w:type="pct"/>
          </w:tcPr>
          <w:p w14:paraId="5C6980B5" w14:textId="77777777" w:rsidR="00EC4267" w:rsidRPr="00194ECD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56" w:type="pct"/>
          </w:tcPr>
          <w:p w14:paraId="204872A7" w14:textId="7D18AA5B" w:rsidR="00EC4267" w:rsidRPr="00194ECD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4" w:type="pct"/>
          </w:tcPr>
          <w:p w14:paraId="1663226C" w14:textId="77777777" w:rsidR="00EC4267" w:rsidRPr="00194ECD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7"/>
          </w:tcPr>
          <w:p w14:paraId="1ECCEB77" w14:textId="2FF9E163" w:rsidR="00EC4267" w:rsidRPr="00194ECD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446B" w:rsidRPr="00194ECD" w14:paraId="54B492EC" w14:textId="77777777" w:rsidTr="0008406F">
        <w:trPr>
          <w:trHeight w:val="1199"/>
          <w:tblHeader/>
        </w:trPr>
        <w:tc>
          <w:tcPr>
            <w:tcW w:w="1260" w:type="pct"/>
          </w:tcPr>
          <w:p w14:paraId="23F404B9" w14:textId="12C356FD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56" w:type="pct"/>
          </w:tcPr>
          <w:p w14:paraId="3FDB4253" w14:textId="77777777" w:rsidR="0056446B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76106DD2" w14:textId="77777777" w:rsidR="0056446B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0960F8C" w14:textId="598C4A6F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299DF976" w14:textId="27DF3D83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4" w:type="pct"/>
          </w:tcPr>
          <w:p w14:paraId="2C77DD44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16D62407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C1A574C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AB7E4DC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905F113" w14:textId="77777777" w:rsidR="0056446B" w:rsidRPr="00194ECD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65F9DB" w14:textId="2CABE74A" w:rsidR="00E353A8" w:rsidRPr="00194ECD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194EC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4" w:type="pct"/>
          </w:tcPr>
          <w:p w14:paraId="5A2F3FCB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4" w:type="pct"/>
          </w:tcPr>
          <w:p w14:paraId="0B972A47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486AE37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7C3BA5B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B6D32DE" w14:textId="77777777" w:rsidR="0056446B" w:rsidRPr="00194ECD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1AF248A" w14:textId="32B0003E" w:rsidR="00E353A8" w:rsidRPr="00194ECD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194EC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4" w:type="pct"/>
          </w:tcPr>
          <w:p w14:paraId="17199B27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</w:tcPr>
          <w:p w14:paraId="156CFF7B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1707A1E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3D9B27D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99E6233" w14:textId="77777777" w:rsidR="0056446B" w:rsidRPr="00194ECD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C61D28D" w14:textId="32E1EDA9" w:rsidR="00E353A8" w:rsidRPr="00194ECD" w:rsidRDefault="00E353A8" w:rsidP="0056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194EC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pct"/>
          </w:tcPr>
          <w:p w14:paraId="5FD74B94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84" w:type="pct"/>
          </w:tcPr>
          <w:p w14:paraId="5C9F5B4E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3154B9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F7DB07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B60BA4" w14:textId="77777777" w:rsidR="0056446B" w:rsidRPr="00194ECD" w:rsidRDefault="0056446B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7B5D3B" w14:textId="169A77EF" w:rsidR="00E353A8" w:rsidRPr="00194ECD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78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353A8" w:rsidRPr="00194ECD" w14:paraId="49FF61AD" w14:textId="77777777" w:rsidTr="00C953F8">
        <w:trPr>
          <w:trHeight w:val="320"/>
          <w:tblHeader/>
        </w:trPr>
        <w:tc>
          <w:tcPr>
            <w:tcW w:w="1260" w:type="pct"/>
          </w:tcPr>
          <w:p w14:paraId="2E75568E" w14:textId="18A62BA9" w:rsidR="00EC4267" w:rsidRPr="00194ECD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0" w:type="pct"/>
            <w:gridSpan w:val="9"/>
          </w:tcPr>
          <w:p w14:paraId="668651DC" w14:textId="41821A29" w:rsidR="00EC4267" w:rsidRPr="00194ECD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94EC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194EC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194EC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6446B" w:rsidRPr="00194ECD" w14:paraId="52BEF782" w14:textId="77777777" w:rsidTr="0008406F">
        <w:trPr>
          <w:trHeight w:val="343"/>
        </w:trPr>
        <w:tc>
          <w:tcPr>
            <w:tcW w:w="1260" w:type="pct"/>
          </w:tcPr>
          <w:p w14:paraId="6553143E" w14:textId="708E32B6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AF24D8"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AF24D8" w:rsidRPr="00194E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  <w:r w:rsidRPr="00194E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56" w:type="pct"/>
          </w:tcPr>
          <w:p w14:paraId="17D1973C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5EA39BC8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3F3C8C07" w14:textId="731F88BA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10D4CBE7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4E9F0AD9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6700DEF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53D36144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6F474691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1C6B12DA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56446B" w:rsidRPr="00194ECD" w14:paraId="0BFB1D34" w14:textId="77777777" w:rsidTr="0008406F">
        <w:trPr>
          <w:trHeight w:val="331"/>
        </w:trPr>
        <w:tc>
          <w:tcPr>
            <w:tcW w:w="1260" w:type="pct"/>
          </w:tcPr>
          <w:p w14:paraId="032A068E" w14:textId="00320CD4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6" w:type="pct"/>
          </w:tcPr>
          <w:p w14:paraId="13F6FD34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55C82F2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7C782F1B" w14:textId="30E31D88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9B42143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2DA665D2" w14:textId="33EEA0F4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639CFEA1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19898D59" w14:textId="20BAA8E8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4D004714" w14:textId="77777777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6D7A682B" w14:textId="1B22CA61" w:rsidR="00E353A8" w:rsidRPr="00194ECD" w:rsidRDefault="00E353A8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194ECD" w14:paraId="6637E3CC" w14:textId="77777777" w:rsidTr="0008406F">
        <w:trPr>
          <w:trHeight w:val="331"/>
        </w:trPr>
        <w:tc>
          <w:tcPr>
            <w:tcW w:w="1260" w:type="pct"/>
          </w:tcPr>
          <w:p w14:paraId="3B9C16CD" w14:textId="3CB93199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56" w:type="pct"/>
            <w:vAlign w:val="bottom"/>
          </w:tcPr>
          <w:p w14:paraId="1EE3BC59" w14:textId="596F2A39" w:rsidR="00E353A8" w:rsidRPr="00194ECD" w:rsidRDefault="001B777E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1,246,0</w:t>
            </w:r>
            <w:r w:rsidR="000E50FC" w:rsidRPr="00194ECD">
              <w:rPr>
                <w:rFonts w:ascii="Angsana New" w:eastAsia="Cordia New" w:hAnsi="Angsana New"/>
                <w:sz w:val="24"/>
                <w:szCs w:val="24"/>
              </w:rPr>
              <w:t>40</w:t>
            </w:r>
          </w:p>
        </w:tc>
        <w:tc>
          <w:tcPr>
            <w:tcW w:w="144" w:type="pct"/>
            <w:vAlign w:val="bottom"/>
          </w:tcPr>
          <w:p w14:paraId="21BD63E5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  <w:vAlign w:val="bottom"/>
          </w:tcPr>
          <w:p w14:paraId="6E23982D" w14:textId="484C4A98" w:rsidR="00E353A8" w:rsidRPr="00194ECD" w:rsidRDefault="0027315C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112,33</w:t>
            </w:r>
            <w:r w:rsidR="00E53A02" w:rsidRPr="00194ECD">
              <w:rPr>
                <w:rFonts w:ascii="Angsana New" w:eastAsia="Cordia New" w:hAnsi="Angsana New"/>
                <w:sz w:val="24"/>
                <w:szCs w:val="24"/>
              </w:rPr>
              <w:t>2</w:t>
            </w:r>
          </w:p>
        </w:tc>
        <w:tc>
          <w:tcPr>
            <w:tcW w:w="144" w:type="pct"/>
            <w:vAlign w:val="bottom"/>
          </w:tcPr>
          <w:p w14:paraId="6691F127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07DD5A49" w14:textId="073F99AA" w:rsidR="00E353A8" w:rsidRPr="00194ECD" w:rsidRDefault="0027315C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  <w:vAlign w:val="bottom"/>
          </w:tcPr>
          <w:p w14:paraId="51DD5253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32AC0FA6" w14:textId="0EB099A4" w:rsidR="00E353A8" w:rsidRPr="00194ECD" w:rsidRDefault="0027315C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1,133,70</w:t>
            </w:r>
            <w:r w:rsidR="00E53A02" w:rsidRPr="00194ECD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143" w:type="pct"/>
            <w:vAlign w:val="bottom"/>
          </w:tcPr>
          <w:p w14:paraId="0DE11073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0E40C7A6" w14:textId="7111453E" w:rsidR="00E353A8" w:rsidRPr="00194ECD" w:rsidRDefault="0027315C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1,246,0</w:t>
            </w:r>
            <w:r w:rsidR="000E50FC" w:rsidRPr="00194ECD">
              <w:rPr>
                <w:rFonts w:ascii="Angsana New" w:eastAsia="Cordia New" w:hAnsi="Angsana New"/>
                <w:sz w:val="24"/>
                <w:szCs w:val="24"/>
              </w:rPr>
              <w:t>40</w:t>
            </w:r>
          </w:p>
        </w:tc>
      </w:tr>
      <w:tr w:rsidR="0056446B" w:rsidRPr="00194ECD" w14:paraId="555B5276" w14:textId="77777777" w:rsidTr="0008406F">
        <w:trPr>
          <w:trHeight w:val="320"/>
        </w:trPr>
        <w:tc>
          <w:tcPr>
            <w:tcW w:w="1260" w:type="pct"/>
          </w:tcPr>
          <w:p w14:paraId="0D1D8DB1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pct"/>
            <w:vAlign w:val="bottom"/>
          </w:tcPr>
          <w:p w14:paraId="41D1654A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1927A53F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  <w:vAlign w:val="bottom"/>
          </w:tcPr>
          <w:p w14:paraId="7154D1E0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5E046A92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6A7947F7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49CAC245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5" w:type="pct"/>
            <w:vAlign w:val="bottom"/>
          </w:tcPr>
          <w:p w14:paraId="028BAE5B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43" w:type="pct"/>
            <w:vAlign w:val="bottom"/>
          </w:tcPr>
          <w:p w14:paraId="43AC9201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4E6A0C01" w14:textId="77777777" w:rsidR="00E353A8" w:rsidRPr="00194ECD" w:rsidRDefault="00E353A8" w:rsidP="009F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E353A8" w:rsidRPr="00194ECD" w14:paraId="290B7117" w14:textId="77777777" w:rsidTr="00C953F8">
        <w:trPr>
          <w:trHeight w:val="331"/>
          <w:tblHeader/>
        </w:trPr>
        <w:tc>
          <w:tcPr>
            <w:tcW w:w="1260" w:type="pct"/>
          </w:tcPr>
          <w:p w14:paraId="491630BD" w14:textId="547299EF" w:rsidR="00392A4E" w:rsidRPr="00194ECD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94E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5550C7"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740" w:type="pct"/>
            <w:gridSpan w:val="9"/>
          </w:tcPr>
          <w:p w14:paraId="735899A6" w14:textId="77777777" w:rsidR="00392A4E" w:rsidRPr="00194ECD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6446B" w:rsidRPr="00194ECD" w14:paraId="7242C9D0" w14:textId="77777777" w:rsidTr="0008406F">
        <w:trPr>
          <w:trHeight w:val="343"/>
        </w:trPr>
        <w:tc>
          <w:tcPr>
            <w:tcW w:w="1260" w:type="pct"/>
          </w:tcPr>
          <w:p w14:paraId="36FE3588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56" w:type="pct"/>
          </w:tcPr>
          <w:p w14:paraId="51586265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6C39B2D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643424DA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3F7698E3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43D40033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37188629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2DFA05F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18182F4F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72DBB885" w14:textId="77777777" w:rsidR="00E353A8" w:rsidRPr="00194ECD" w:rsidRDefault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6446B" w:rsidRPr="00194ECD" w14:paraId="6313654A" w14:textId="77777777" w:rsidTr="0008406F">
        <w:trPr>
          <w:trHeight w:val="320"/>
        </w:trPr>
        <w:tc>
          <w:tcPr>
            <w:tcW w:w="1260" w:type="pct"/>
          </w:tcPr>
          <w:p w14:paraId="5FE83EB7" w14:textId="77777777" w:rsidR="00E353A8" w:rsidRPr="00194ECD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56" w:type="pct"/>
          </w:tcPr>
          <w:p w14:paraId="6BBAD9BB" w14:textId="077A3A5C" w:rsidR="00E353A8" w:rsidRPr="00194ECD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  <w:tc>
          <w:tcPr>
            <w:tcW w:w="144" w:type="pct"/>
          </w:tcPr>
          <w:p w14:paraId="7A3FC04F" w14:textId="77777777" w:rsidR="00E353A8" w:rsidRPr="00194ECD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7D66693B" w14:textId="6796AB4A" w:rsidR="00E353A8" w:rsidRPr="00194ECD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44" w:type="pct"/>
          </w:tcPr>
          <w:p w14:paraId="5CDFFBBC" w14:textId="77777777" w:rsidR="00E353A8" w:rsidRPr="00194ECD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17C94C84" w14:textId="1A362CDF" w:rsidR="00E353A8" w:rsidRPr="00194ECD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</w:tcPr>
          <w:p w14:paraId="2089290A" w14:textId="77777777" w:rsidR="00E353A8" w:rsidRPr="00194ECD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8F82A3E" w14:textId="2B6439F5" w:rsidR="00E353A8" w:rsidRPr="00194ECD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849,480</w:t>
            </w:r>
          </w:p>
        </w:tc>
        <w:tc>
          <w:tcPr>
            <w:tcW w:w="143" w:type="pct"/>
          </w:tcPr>
          <w:p w14:paraId="73795C8B" w14:textId="77777777" w:rsidR="00E353A8" w:rsidRPr="00194ECD" w:rsidRDefault="00E353A8" w:rsidP="0055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11E04067" w14:textId="3F1048C4" w:rsidR="00E353A8" w:rsidRPr="00194ECD" w:rsidRDefault="00E353A8" w:rsidP="00E35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</w:tr>
    </w:tbl>
    <w:p w14:paraId="50452483" w14:textId="77777777" w:rsidR="00283169" w:rsidRPr="00194ECD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444"/>
        <w:gridCol w:w="272"/>
        <w:gridCol w:w="1076"/>
        <w:gridCol w:w="237"/>
        <w:gridCol w:w="1206"/>
        <w:gridCol w:w="274"/>
        <w:gridCol w:w="1170"/>
        <w:gridCol w:w="242"/>
        <w:gridCol w:w="1112"/>
      </w:tblGrid>
      <w:tr w:rsidR="00D4793D" w:rsidRPr="00194ECD" w14:paraId="23CCCA64" w14:textId="77777777" w:rsidTr="0056446B">
        <w:trPr>
          <w:trHeight w:val="352"/>
          <w:tblHeader/>
        </w:trPr>
        <w:tc>
          <w:tcPr>
            <w:tcW w:w="1255" w:type="pct"/>
            <w:vAlign w:val="bottom"/>
          </w:tcPr>
          <w:p w14:paraId="77101670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5" w:type="pct"/>
            <w:gridSpan w:val="9"/>
            <w:vAlign w:val="bottom"/>
          </w:tcPr>
          <w:p w14:paraId="3F39B475" w14:textId="3DD5DFC9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793D" w:rsidRPr="00194ECD" w14:paraId="546CC9B8" w14:textId="77777777" w:rsidTr="00AF24D8">
        <w:trPr>
          <w:trHeight w:val="339"/>
          <w:tblHeader/>
        </w:trPr>
        <w:tc>
          <w:tcPr>
            <w:tcW w:w="1255" w:type="pct"/>
            <w:vAlign w:val="bottom"/>
          </w:tcPr>
          <w:p w14:paraId="027D28A9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vAlign w:val="bottom"/>
          </w:tcPr>
          <w:p w14:paraId="168D9611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5" w:type="pct"/>
            <w:vAlign w:val="bottom"/>
          </w:tcPr>
          <w:p w14:paraId="50C2C645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1" w:type="pct"/>
            <w:gridSpan w:val="7"/>
            <w:vAlign w:val="bottom"/>
          </w:tcPr>
          <w:p w14:paraId="5B3D2978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4EC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6446B" w:rsidRPr="00194ECD" w14:paraId="0CB293D3" w14:textId="77777777" w:rsidTr="0056446B">
        <w:trPr>
          <w:trHeight w:val="1637"/>
          <w:tblHeader/>
        </w:trPr>
        <w:tc>
          <w:tcPr>
            <w:tcW w:w="1255" w:type="pct"/>
            <w:vAlign w:val="bottom"/>
          </w:tcPr>
          <w:p w14:paraId="6C836B9C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vAlign w:val="bottom"/>
          </w:tcPr>
          <w:p w14:paraId="08C442BA" w14:textId="6496C11E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6C408134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01A9AB78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6523CC92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5" w:type="pct"/>
            <w:vAlign w:val="bottom"/>
          </w:tcPr>
          <w:p w14:paraId="296BDCCD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vAlign w:val="bottom"/>
          </w:tcPr>
          <w:p w14:paraId="793D3F48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DB1A890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9C7C72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8D06211" w14:textId="77777777" w:rsidR="00A66B98" w:rsidRPr="00194ECD" w:rsidRDefault="00A66B98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5EFCFB" w14:textId="6907518C" w:rsidR="00D4793D" w:rsidRPr="00194ECD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194EC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6" w:type="pct"/>
            <w:vAlign w:val="bottom"/>
          </w:tcPr>
          <w:p w14:paraId="281BDB50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42" w:type="pct"/>
            <w:vAlign w:val="bottom"/>
          </w:tcPr>
          <w:p w14:paraId="13C12089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309EF40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F2C4F07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E0A539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22F41D7" w14:textId="6124ABCB" w:rsidR="00D4793D" w:rsidRPr="00194ECD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194EC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pct"/>
            <w:vAlign w:val="bottom"/>
          </w:tcPr>
          <w:p w14:paraId="49FDAF8B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6AECE201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CA737F4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61A3B38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75EBA4C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81DBF1E" w14:textId="49BC02BB" w:rsidR="00D4793D" w:rsidRPr="00194ECD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194EC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9" w:type="pct"/>
            <w:vAlign w:val="bottom"/>
          </w:tcPr>
          <w:p w14:paraId="48399CA4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vAlign w:val="bottom"/>
          </w:tcPr>
          <w:p w14:paraId="29A0D4A5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0A8A25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627CDE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5D18CE" w14:textId="77777777" w:rsidR="00D4793D" w:rsidRPr="00194ECD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8D6D9A" w14:textId="77777777" w:rsidR="00D4793D" w:rsidRPr="00194ECD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92D11" w:rsidRPr="00194ECD" w14:paraId="14BDD2CF" w14:textId="77777777" w:rsidTr="0056446B">
        <w:trPr>
          <w:trHeight w:val="339"/>
          <w:tblHeader/>
        </w:trPr>
        <w:tc>
          <w:tcPr>
            <w:tcW w:w="1255" w:type="pct"/>
            <w:vAlign w:val="bottom"/>
          </w:tcPr>
          <w:p w14:paraId="39DDC830" w14:textId="77777777" w:rsidR="00492D11" w:rsidRPr="00194ECD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5" w:type="pct"/>
            <w:gridSpan w:val="9"/>
            <w:vAlign w:val="bottom"/>
          </w:tcPr>
          <w:p w14:paraId="69419A00" w14:textId="77777777" w:rsidR="00492D11" w:rsidRPr="00194ECD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94EC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194EC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194EC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F24D8" w:rsidRPr="00194ECD" w14:paraId="5A4898EE" w14:textId="77777777" w:rsidTr="003F715E">
        <w:trPr>
          <w:trHeight w:val="339"/>
        </w:trPr>
        <w:tc>
          <w:tcPr>
            <w:tcW w:w="1255" w:type="pct"/>
          </w:tcPr>
          <w:p w14:paraId="514D1CC0" w14:textId="44F2FCF1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94E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 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769" w:type="pct"/>
            <w:vAlign w:val="bottom"/>
          </w:tcPr>
          <w:p w14:paraId="1654CB84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E1051A8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6319778A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630BDD58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59376E9B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E9B10E4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DE3D9D6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928CCE0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7D485096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AF24D8" w:rsidRPr="00194ECD" w14:paraId="584C7891" w14:textId="77777777" w:rsidTr="0056446B">
        <w:trPr>
          <w:trHeight w:val="352"/>
        </w:trPr>
        <w:tc>
          <w:tcPr>
            <w:tcW w:w="1255" w:type="pct"/>
            <w:vAlign w:val="bottom"/>
          </w:tcPr>
          <w:p w14:paraId="2E1FC7D7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69" w:type="pct"/>
            <w:vAlign w:val="bottom"/>
          </w:tcPr>
          <w:p w14:paraId="144253BB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4F92F17E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53475054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71E19362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  <w:vAlign w:val="bottom"/>
          </w:tcPr>
          <w:p w14:paraId="75E013E1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067938E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09468F5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288B4597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1F96962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194ECD" w14:paraId="27786F85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08BA33B7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69" w:type="pct"/>
            <w:vAlign w:val="bottom"/>
          </w:tcPr>
          <w:p w14:paraId="6A5EA036" w14:textId="72CB9450" w:rsidR="00AF24D8" w:rsidRPr="00194ECD" w:rsidRDefault="001B777E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480,723</w:t>
            </w:r>
          </w:p>
        </w:tc>
        <w:tc>
          <w:tcPr>
            <w:tcW w:w="145" w:type="pct"/>
            <w:vAlign w:val="bottom"/>
          </w:tcPr>
          <w:p w14:paraId="4B352251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0724A14" w14:textId="5E5F90D7" w:rsidR="00AF24D8" w:rsidRPr="00194ECD" w:rsidRDefault="00714377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112,332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B90B423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095B7883" w14:textId="4F7083C5" w:rsidR="00AF24D8" w:rsidRPr="00194ECD" w:rsidRDefault="000E50FC" w:rsidP="000E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  <w:vAlign w:val="bottom"/>
          </w:tcPr>
          <w:p w14:paraId="152AEC3F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2AB5D846" w14:textId="33EA2CB2" w:rsidR="00AF24D8" w:rsidRPr="00194ECD" w:rsidRDefault="000E50FC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368</w:t>
            </w:r>
            <w:r w:rsidR="00714377" w:rsidRPr="00194ECD">
              <w:rPr>
                <w:rFonts w:ascii="Angsana New" w:eastAsia="Cordia New" w:hAnsi="Angsana New"/>
                <w:sz w:val="24"/>
                <w:szCs w:val="24"/>
              </w:rPr>
              <w:t>,391</w:t>
            </w:r>
          </w:p>
        </w:tc>
        <w:tc>
          <w:tcPr>
            <w:tcW w:w="129" w:type="pct"/>
            <w:vAlign w:val="bottom"/>
          </w:tcPr>
          <w:p w14:paraId="1D36AF6D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55F4B2B3" w14:textId="0DFA0F8C" w:rsidR="00AF24D8" w:rsidRPr="00194ECD" w:rsidRDefault="00714377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480,723</w:t>
            </w:r>
          </w:p>
        </w:tc>
      </w:tr>
      <w:tr w:rsidR="00AF24D8" w:rsidRPr="00194ECD" w14:paraId="263843FC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2C4D2767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vAlign w:val="bottom"/>
          </w:tcPr>
          <w:p w14:paraId="26ED704A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7DF98080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7C3A27D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573D7624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6BEA3006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12413411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6A773A94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B0F27C3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0F75688B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842FA" w:rsidRPr="00194ECD" w14:paraId="7088340C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60871229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vAlign w:val="bottom"/>
          </w:tcPr>
          <w:p w14:paraId="38D09878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35760AD0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C899187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4A091DB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6F083FAB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2A7F7D68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77FAC30A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A1942AD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661FE45A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842FA" w:rsidRPr="00194ECD" w14:paraId="5D0FCB83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576BE771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9" w:type="pct"/>
            <w:vAlign w:val="bottom"/>
          </w:tcPr>
          <w:p w14:paraId="619AB0D1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067E28CE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0F02960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087006BE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CBF69B6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664737EB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539132D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9A19944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1781791B" w14:textId="77777777" w:rsidR="006842FA" w:rsidRPr="00194ECD" w:rsidRDefault="006842FA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194ECD" w14:paraId="426631AE" w14:textId="77777777" w:rsidTr="0056446B">
        <w:trPr>
          <w:trHeight w:val="339"/>
        </w:trPr>
        <w:tc>
          <w:tcPr>
            <w:tcW w:w="1255" w:type="pct"/>
            <w:vAlign w:val="bottom"/>
          </w:tcPr>
          <w:p w14:paraId="5107DCD4" w14:textId="06DAFDE0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94EC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69" w:type="pct"/>
            <w:vAlign w:val="bottom"/>
          </w:tcPr>
          <w:p w14:paraId="35AFA442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2E3D3964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DCF7AC1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BA53E9E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2D5FFAA8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561FCEE7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D5165E3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56BE7381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636204FC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194ECD" w14:paraId="10E320E6" w14:textId="77777777" w:rsidTr="0056446B">
        <w:trPr>
          <w:trHeight w:val="339"/>
        </w:trPr>
        <w:tc>
          <w:tcPr>
            <w:tcW w:w="1255" w:type="pct"/>
          </w:tcPr>
          <w:p w14:paraId="46B6E105" w14:textId="427FAA6F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69" w:type="pct"/>
            <w:vAlign w:val="bottom"/>
          </w:tcPr>
          <w:p w14:paraId="70E3511C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5" w:type="pct"/>
            <w:vAlign w:val="bottom"/>
          </w:tcPr>
          <w:p w14:paraId="5BAB8646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E4B02DF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7EB9FDE0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04D648C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74173788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39BA5318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C128EC5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  <w:vAlign w:val="bottom"/>
          </w:tcPr>
          <w:p w14:paraId="2EFBE73F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F24D8" w:rsidRPr="00194ECD" w14:paraId="15E046B4" w14:textId="77777777" w:rsidTr="0056446B">
        <w:trPr>
          <w:trHeight w:val="339"/>
        </w:trPr>
        <w:tc>
          <w:tcPr>
            <w:tcW w:w="1255" w:type="pct"/>
          </w:tcPr>
          <w:p w14:paraId="4A8F7819" w14:textId="36BA33E6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194ECD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69" w:type="pct"/>
            <w:vAlign w:val="bottom"/>
          </w:tcPr>
          <w:p w14:paraId="7CFF3F01" w14:textId="7754C26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  <w:tc>
          <w:tcPr>
            <w:tcW w:w="145" w:type="pct"/>
            <w:vAlign w:val="bottom"/>
          </w:tcPr>
          <w:p w14:paraId="67210717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919F5C3" w14:textId="59D0C59D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3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3F63611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42" w:type="pct"/>
            <w:shd w:val="clear" w:color="auto" w:fill="auto"/>
          </w:tcPr>
          <w:p w14:paraId="478530AC" w14:textId="00DB3AB6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</w:tcPr>
          <w:p w14:paraId="5BA9121F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</w:tcPr>
          <w:p w14:paraId="00290EB9" w14:textId="21F82CE1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76,613</w:t>
            </w:r>
          </w:p>
        </w:tc>
        <w:tc>
          <w:tcPr>
            <w:tcW w:w="129" w:type="pct"/>
          </w:tcPr>
          <w:p w14:paraId="4226926B" w14:textId="77777777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5CCBEA16" w14:textId="1DC66546" w:rsidR="00AF24D8" w:rsidRPr="00194ECD" w:rsidRDefault="00AF24D8" w:rsidP="00AF2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194ECD"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</w:tr>
    </w:tbl>
    <w:p w14:paraId="564A9FA1" w14:textId="77777777" w:rsidR="006842FA" w:rsidRPr="00194ECD" w:rsidRDefault="006842FA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67D7427" w14:textId="3441AB05" w:rsidR="00904C91" w:rsidRPr="00194ECD" w:rsidRDefault="00904C91" w:rsidP="003A7E0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94ECD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92A4E" w:rsidRPr="00194ECD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6DE2F461" w14:textId="36C6286C" w:rsidR="00904C91" w:rsidRPr="00194ECD" w:rsidRDefault="00904C91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6120"/>
      </w:tblGrid>
      <w:tr w:rsidR="00904C91" w:rsidRPr="00194ECD" w14:paraId="16512671" w14:textId="77777777" w:rsidTr="00CF4401">
        <w:trPr>
          <w:tblHeader/>
        </w:trPr>
        <w:tc>
          <w:tcPr>
            <w:tcW w:w="2880" w:type="dxa"/>
            <w:vAlign w:val="bottom"/>
          </w:tcPr>
          <w:p w14:paraId="0670887E" w14:textId="77777777" w:rsidR="00904C91" w:rsidRPr="00194ECD" w:rsidRDefault="00904C9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94E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6310126" w14:textId="77777777" w:rsidR="00904C91" w:rsidRPr="00194ECD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20" w:type="dxa"/>
            <w:vAlign w:val="bottom"/>
          </w:tcPr>
          <w:p w14:paraId="4105CB32" w14:textId="77777777" w:rsidR="00904C91" w:rsidRPr="00194ECD" w:rsidRDefault="00904C91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94E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4C91" w:rsidRPr="00194ECD" w14:paraId="1B8CFE69" w14:textId="77777777" w:rsidTr="00CF4401">
        <w:tc>
          <w:tcPr>
            <w:tcW w:w="2880" w:type="dxa"/>
          </w:tcPr>
          <w:p w14:paraId="394AD3A8" w14:textId="1FD0CEDF" w:rsidR="00904C91" w:rsidRPr="00194ECD" w:rsidRDefault="00904C9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6A6B72A" w14:textId="77777777" w:rsidR="00904C91" w:rsidRPr="00194ECD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20" w:type="dxa"/>
          </w:tcPr>
          <w:p w14:paraId="44CD85A6" w14:textId="7337700F" w:rsidR="00904C91" w:rsidRPr="00194ECD" w:rsidRDefault="00904C91" w:rsidP="00904C91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94E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วิธี</w:t>
            </w:r>
            <w:r w:rsidR="002E5BA0" w:rsidRPr="00194E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คิดลดกระแสเงินสด</w:t>
            </w:r>
            <w:r w:rsidRPr="00194E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โดยมีข้อมูลที่ไม่สามารถสังเกตได้ที่มีนัยสำคัญ</w:t>
            </w:r>
            <w:r w:rsidRPr="00194ECD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คือ อัตราคิดลดและอัตราการเติบโตสุดท้าย ทั้งนี้มูลค่ายุติธรรมที่ประมาณการไว้</w:t>
            </w:r>
            <w:r w:rsidRPr="00194E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จะเพิ่มขึ้น (ลดลง)</w:t>
            </w:r>
            <w:r w:rsidRPr="00194E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194E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หากอัตราคิดลดต่ำลง (สูงขึ้น) และอัตราการเติบโตสุดท้ายสูงขึ้น (ต่ำลง) นอกจากนี้ ยังมีความไม่แน่นอนในความสามารถในการทำกำไรของตราสารทุนดังกล่าวในอนาคต</w:t>
            </w:r>
          </w:p>
        </w:tc>
      </w:tr>
    </w:tbl>
    <w:p w14:paraId="22E0A435" w14:textId="77777777" w:rsidR="008614DA" w:rsidRPr="00194ECD" w:rsidRDefault="008614DA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1411AA89" w14:textId="46576073" w:rsidR="0094107C" w:rsidRPr="00194ECD" w:rsidRDefault="00FB07B9" w:rsidP="00767645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194ECD">
        <w:rPr>
          <w:b/>
          <w:bCs/>
          <w:cs/>
        </w:rPr>
        <w:t>ภาระผูกพันกับ</w:t>
      </w:r>
      <w:r w:rsidR="00826CFE" w:rsidRPr="00194ECD">
        <w:rPr>
          <w:b/>
          <w:bCs/>
          <w:cs/>
        </w:rPr>
        <w:t>บุคคลหรือ</w:t>
      </w:r>
      <w:r w:rsidRPr="00194ECD">
        <w:rPr>
          <w:b/>
          <w:bCs/>
          <w:cs/>
        </w:rPr>
        <w:t>กิจการที่ไม่เกี่ยวข้องกัน</w:t>
      </w:r>
    </w:p>
    <w:p w14:paraId="211BE7AF" w14:textId="77777777" w:rsidR="006E1A0F" w:rsidRPr="00194ECD" w:rsidRDefault="006E1A0F" w:rsidP="006E1A0F">
      <w:pPr>
        <w:pStyle w:val="BodyText2"/>
        <w:tabs>
          <w:tab w:val="left" w:pos="540"/>
        </w:tabs>
        <w:spacing w:line="240" w:lineRule="atLeast"/>
        <w:ind w:left="540"/>
        <w:rPr>
          <w:rFonts w:asciiTheme="minorHAnsi" w:hAnsiTheme="minorHAnsi" w:cstheme="minorHAnsi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9"/>
        <w:gridCol w:w="3185"/>
        <w:gridCol w:w="1994"/>
        <w:gridCol w:w="274"/>
        <w:gridCol w:w="2018"/>
      </w:tblGrid>
      <w:tr w:rsidR="00831684" w:rsidRPr="00194ECD" w14:paraId="0815EB5F" w14:textId="77777777" w:rsidTr="00DB707D">
        <w:trPr>
          <w:trHeight w:val="470"/>
          <w:tblHeader/>
        </w:trPr>
        <w:tc>
          <w:tcPr>
            <w:tcW w:w="2666" w:type="pct"/>
            <w:gridSpan w:val="2"/>
          </w:tcPr>
          <w:p w14:paraId="2783FB75" w14:textId="5E360AAE" w:rsidR="007B59EF" w:rsidRPr="00194ECD" w:rsidRDefault="00A01896" w:rsidP="00B0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194EC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A3BFB" w:rsidRPr="00194ECD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430D" w:rsidRPr="00194EC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3</w:t>
            </w:r>
            <w:r w:rsidR="00AF24D8" w:rsidRPr="00194EC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F24D8" w:rsidRPr="00194ECD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3430D" w:rsidRPr="00194EC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3430D" w:rsidRPr="00194EC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6" w:type="pct"/>
          </w:tcPr>
          <w:p w14:paraId="0D527D0A" w14:textId="62FE0308" w:rsidR="00796A52" w:rsidRPr="00194ECD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093B1B0" w14:textId="77777777" w:rsidR="00796A52" w:rsidRPr="00194ECD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</w:tcPr>
          <w:p w14:paraId="2D148A99" w14:textId="433C112C" w:rsidR="00796A52" w:rsidRPr="00194ECD" w:rsidRDefault="00796A52" w:rsidP="00B0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4ECD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A52" w:rsidRPr="00194ECD" w14:paraId="7AC40A45" w14:textId="77777777" w:rsidTr="00DB707D">
        <w:trPr>
          <w:trHeight w:val="344"/>
          <w:tblHeader/>
        </w:trPr>
        <w:tc>
          <w:tcPr>
            <w:tcW w:w="2666" w:type="pct"/>
            <w:gridSpan w:val="2"/>
          </w:tcPr>
          <w:p w14:paraId="19EF9650" w14:textId="77777777" w:rsidR="00796A52" w:rsidRPr="00194ECD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34" w:type="pct"/>
            <w:gridSpan w:val="3"/>
          </w:tcPr>
          <w:p w14:paraId="3F1E60B9" w14:textId="5130012B" w:rsidR="00796A52" w:rsidRPr="00194ECD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194ECD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1684" w:rsidRPr="00194ECD" w14:paraId="166DE6D2" w14:textId="77777777" w:rsidTr="00DB707D">
        <w:trPr>
          <w:trHeight w:val="841"/>
        </w:trPr>
        <w:tc>
          <w:tcPr>
            <w:tcW w:w="2666" w:type="pct"/>
            <w:gridSpan w:val="2"/>
          </w:tcPr>
          <w:p w14:paraId="1D4EF05C" w14:textId="77777777" w:rsidR="00796A52" w:rsidRPr="00194ECD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194ECD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1086" w:type="pct"/>
          </w:tcPr>
          <w:p w14:paraId="3EB6AA54" w14:textId="77777777" w:rsidR="00796A52" w:rsidRPr="00194ECD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0B124DF" w14:textId="77777777" w:rsidR="00796A52" w:rsidRPr="00194ECD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</w:tcPr>
          <w:p w14:paraId="26E03603" w14:textId="77777777" w:rsidR="00796A52" w:rsidRPr="00194ECD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194ECD" w14:paraId="38937F41" w14:textId="77777777" w:rsidTr="00395736">
        <w:trPr>
          <w:trHeight w:val="410"/>
        </w:trPr>
        <w:tc>
          <w:tcPr>
            <w:tcW w:w="931" w:type="pct"/>
          </w:tcPr>
          <w:p w14:paraId="113CB858" w14:textId="775AABE8" w:rsidR="00796A52" w:rsidRPr="00194ECD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194ECD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360689" w:rsidRPr="00194ECD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1734" w:type="pct"/>
          </w:tcPr>
          <w:p w14:paraId="6178C855" w14:textId="77777777" w:rsidR="00796A52" w:rsidRPr="00194ECD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1086" w:type="pct"/>
          </w:tcPr>
          <w:p w14:paraId="71AA3FD7" w14:textId="771D972D" w:rsidR="00796A52" w:rsidRPr="00194ECD" w:rsidRDefault="000D1F3A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EB3394" w:rsidRPr="00194ECD">
              <w:rPr>
                <w:rFonts w:asciiTheme="minorHAnsi" w:hAnsiTheme="minorHAnsi" w:cstheme="minorHAnsi"/>
                <w:sz w:val="30"/>
                <w:szCs w:val="30"/>
              </w:rPr>
              <w:t>6</w:t>
            </w:r>
            <w:r w:rsidR="0041095E" w:rsidRPr="00194ECD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EB3394" w:rsidRPr="00194ECD">
              <w:rPr>
                <w:rFonts w:asciiTheme="minorHAnsi" w:hAnsiTheme="minorHAnsi" w:cstheme="minorHAnsi"/>
                <w:sz w:val="30"/>
                <w:szCs w:val="30"/>
              </w:rPr>
              <w:t>237</w:t>
            </w:r>
          </w:p>
        </w:tc>
        <w:tc>
          <w:tcPr>
            <w:tcW w:w="149" w:type="pct"/>
          </w:tcPr>
          <w:p w14:paraId="2B600894" w14:textId="2F83ACF5" w:rsidR="00796A52" w:rsidRPr="00194ECD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</w:tcPr>
          <w:p w14:paraId="1E35D7C8" w14:textId="4967C340" w:rsidR="00796A52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6,579</w:t>
            </w:r>
          </w:p>
        </w:tc>
      </w:tr>
      <w:tr w:rsidR="00831684" w:rsidRPr="00194ECD" w14:paraId="663EFAE7" w14:textId="77777777" w:rsidTr="00DB707D">
        <w:trPr>
          <w:trHeight w:val="400"/>
        </w:trPr>
        <w:tc>
          <w:tcPr>
            <w:tcW w:w="2666" w:type="pct"/>
            <w:gridSpan w:val="2"/>
          </w:tcPr>
          <w:p w14:paraId="0D85AD45" w14:textId="3ED03438" w:rsidR="00796A52" w:rsidRPr="00194ECD" w:rsidRDefault="00360689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796A52" w:rsidRPr="00194ECD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796A52" w:rsidRPr="00194ECD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6" w:type="pct"/>
          </w:tcPr>
          <w:p w14:paraId="5C54DC93" w14:textId="25593ED7" w:rsidR="00796A52" w:rsidRPr="00194ECD" w:rsidRDefault="000D1F3A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41095E" w:rsidRPr="00194ECD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EB3394" w:rsidRPr="00194ECD">
              <w:rPr>
                <w:rFonts w:asciiTheme="minorHAnsi" w:hAnsiTheme="minorHAnsi" w:cstheme="minorHAnsi"/>
                <w:sz w:val="30"/>
                <w:szCs w:val="30"/>
              </w:rPr>
              <w:t>372</w:t>
            </w:r>
          </w:p>
        </w:tc>
        <w:tc>
          <w:tcPr>
            <w:tcW w:w="149" w:type="pct"/>
          </w:tcPr>
          <w:p w14:paraId="3E9EC932" w14:textId="77777777" w:rsidR="00796A52" w:rsidRPr="00194ECD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</w:tcPr>
          <w:p w14:paraId="6C995C2D" w14:textId="1C1DFA66" w:rsidR="00796A52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237</w:t>
            </w:r>
          </w:p>
        </w:tc>
      </w:tr>
      <w:tr w:rsidR="00831684" w:rsidRPr="00194ECD" w14:paraId="52B70841" w14:textId="77777777" w:rsidTr="00DB707D">
        <w:trPr>
          <w:trHeight w:val="420"/>
        </w:trPr>
        <w:tc>
          <w:tcPr>
            <w:tcW w:w="2666" w:type="pct"/>
            <w:gridSpan w:val="2"/>
          </w:tcPr>
          <w:p w14:paraId="192C56CC" w14:textId="77777777" w:rsidR="00796A52" w:rsidRPr="00194ECD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39336A60" w:rsidR="00796A52" w:rsidRPr="00194ECD" w:rsidRDefault="000D1F3A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="00EB3394"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 w:rsidR="0041095E"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EB3394"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149" w:type="pct"/>
          </w:tcPr>
          <w:p w14:paraId="11A8A92C" w14:textId="77777777" w:rsidR="00796A52" w:rsidRPr="00194ECD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483855FD" w:rsidR="00796A52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6,816</w:t>
            </w:r>
          </w:p>
        </w:tc>
      </w:tr>
      <w:tr w:rsidR="00831684" w:rsidRPr="00194ECD" w14:paraId="49721E9B" w14:textId="77777777" w:rsidTr="00DB707D">
        <w:trPr>
          <w:trHeight w:val="314"/>
        </w:trPr>
        <w:tc>
          <w:tcPr>
            <w:tcW w:w="2666" w:type="pct"/>
            <w:gridSpan w:val="2"/>
          </w:tcPr>
          <w:p w14:paraId="431D2B09" w14:textId="2CA5D927" w:rsidR="006F6086" w:rsidRPr="00194ECD" w:rsidRDefault="006F6086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pct"/>
            <w:tcBorders>
              <w:top w:val="single" w:sz="4" w:space="0" w:color="auto"/>
            </w:tcBorders>
          </w:tcPr>
          <w:p w14:paraId="5108C37F" w14:textId="77777777" w:rsidR="00F774AF" w:rsidRPr="00194ECD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840C710" w14:textId="77777777" w:rsidR="00F774AF" w:rsidRPr="00194ECD" w:rsidRDefault="00F774AF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4821882E" w14:textId="77777777" w:rsidR="00F774AF" w:rsidRPr="00194ECD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831684" w:rsidRPr="00194ECD" w14:paraId="04787DD9" w14:textId="77777777" w:rsidTr="00DB707D">
        <w:trPr>
          <w:trHeight w:val="420"/>
        </w:trPr>
        <w:tc>
          <w:tcPr>
            <w:tcW w:w="2666" w:type="pct"/>
            <w:gridSpan w:val="2"/>
          </w:tcPr>
          <w:p w14:paraId="776ED3C3" w14:textId="458374E5" w:rsidR="00A171F9" w:rsidRPr="00194ECD" w:rsidRDefault="00A171F9" w:rsidP="00F77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ภาระผูกพันรายจ่ายฝ่ายทุน</w:t>
            </w:r>
          </w:p>
        </w:tc>
        <w:tc>
          <w:tcPr>
            <w:tcW w:w="1086" w:type="pct"/>
            <w:shd w:val="clear" w:color="auto" w:fill="auto"/>
          </w:tcPr>
          <w:p w14:paraId="71BEE9B5" w14:textId="77777777" w:rsidR="00A171F9" w:rsidRPr="00194ECD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418A6FC" w14:textId="77777777" w:rsidR="00A171F9" w:rsidRPr="00194ECD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00CAF07C" w14:textId="4F732367" w:rsidR="00A171F9" w:rsidRPr="00194ECD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194ECD" w14:paraId="2AB4B0B6" w14:textId="77777777" w:rsidTr="00DB707D">
        <w:trPr>
          <w:trHeight w:val="410"/>
        </w:trPr>
        <w:tc>
          <w:tcPr>
            <w:tcW w:w="2666" w:type="pct"/>
            <w:gridSpan w:val="2"/>
          </w:tcPr>
          <w:p w14:paraId="55980880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6" w:type="pct"/>
            <w:shd w:val="clear" w:color="auto" w:fill="auto"/>
          </w:tcPr>
          <w:p w14:paraId="448B064B" w14:textId="678CFA9B" w:rsidR="004E4BCF" w:rsidRPr="00194ECD" w:rsidRDefault="00337D65" w:rsidP="00337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10,942</w:t>
            </w:r>
          </w:p>
        </w:tc>
        <w:tc>
          <w:tcPr>
            <w:tcW w:w="149" w:type="pct"/>
            <w:shd w:val="clear" w:color="auto" w:fill="auto"/>
          </w:tcPr>
          <w:p w14:paraId="247D4563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74DBAE25" w14:textId="3447B4C9" w:rsidR="004E4BCF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831684" w:rsidRPr="00194ECD" w14:paraId="375077FC" w14:textId="77777777" w:rsidTr="00DB707D">
        <w:trPr>
          <w:trHeight w:val="410"/>
        </w:trPr>
        <w:tc>
          <w:tcPr>
            <w:tcW w:w="2666" w:type="pct"/>
            <w:gridSpan w:val="2"/>
          </w:tcPr>
          <w:p w14:paraId="694AA878" w14:textId="5CE38DD9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EFB6" w14:textId="654BBC33" w:rsidR="004E4BCF" w:rsidRPr="00194ECD" w:rsidRDefault="000E50FC" w:rsidP="000E5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10,942</w:t>
            </w:r>
          </w:p>
        </w:tc>
        <w:tc>
          <w:tcPr>
            <w:tcW w:w="149" w:type="pct"/>
            <w:shd w:val="clear" w:color="auto" w:fill="auto"/>
          </w:tcPr>
          <w:p w14:paraId="2D521D71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0497F" w14:textId="3DEF4FBF" w:rsidR="004E4BCF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831684" w:rsidRPr="00194ECD" w14:paraId="2B0E4FB8" w14:textId="77777777" w:rsidTr="00DB707D">
        <w:trPr>
          <w:trHeight w:val="251"/>
        </w:trPr>
        <w:tc>
          <w:tcPr>
            <w:tcW w:w="2666" w:type="pct"/>
            <w:gridSpan w:val="2"/>
          </w:tcPr>
          <w:p w14:paraId="1816FCE7" w14:textId="3EEE2BC3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pct"/>
            <w:shd w:val="clear" w:color="auto" w:fill="auto"/>
          </w:tcPr>
          <w:p w14:paraId="44F0E6AF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8CEAD53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5BDC3C9E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194ECD" w14:paraId="516E8DDF" w14:textId="77777777" w:rsidTr="00DB707D">
        <w:trPr>
          <w:trHeight w:val="420"/>
        </w:trPr>
        <w:tc>
          <w:tcPr>
            <w:tcW w:w="2666" w:type="pct"/>
            <w:gridSpan w:val="2"/>
          </w:tcPr>
          <w:p w14:paraId="0D5D681C" w14:textId="453401E6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13865" w:rsidRPr="00194ECD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94ECD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6" w:type="pct"/>
            <w:shd w:val="clear" w:color="auto" w:fill="auto"/>
          </w:tcPr>
          <w:p w14:paraId="536FBE95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0EF2DC1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72BAED7F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831684" w:rsidRPr="00194ECD" w14:paraId="7ACBCF31" w14:textId="77777777" w:rsidTr="00DB707D">
        <w:trPr>
          <w:trHeight w:val="410"/>
        </w:trPr>
        <w:tc>
          <w:tcPr>
            <w:tcW w:w="2666" w:type="pct"/>
            <w:gridSpan w:val="2"/>
          </w:tcPr>
          <w:p w14:paraId="42416AB8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86" w:type="pct"/>
            <w:shd w:val="clear" w:color="auto" w:fill="auto"/>
          </w:tcPr>
          <w:p w14:paraId="62A7DDBF" w14:textId="310FB8DB" w:rsidR="004E4BCF" w:rsidRPr="00194ECD" w:rsidRDefault="000D1F3A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78</w:t>
            </w:r>
            <w:r w:rsidR="0041095E" w:rsidRPr="00194ECD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260</w:t>
            </w:r>
          </w:p>
        </w:tc>
        <w:tc>
          <w:tcPr>
            <w:tcW w:w="149" w:type="pct"/>
            <w:shd w:val="clear" w:color="auto" w:fill="auto"/>
          </w:tcPr>
          <w:p w14:paraId="5CF2DE79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6C4DABFC" w14:textId="0FEC8B5C" w:rsidR="004E4BCF" w:rsidRPr="00194ECD" w:rsidRDefault="000D1F3A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8C1F49" w:rsidRPr="00194ECD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193</w:t>
            </w:r>
          </w:p>
        </w:tc>
      </w:tr>
      <w:tr w:rsidR="00831684" w:rsidRPr="00194ECD" w14:paraId="43A7DCCE" w14:textId="77777777" w:rsidTr="00DB707D">
        <w:trPr>
          <w:trHeight w:val="400"/>
        </w:trPr>
        <w:tc>
          <w:tcPr>
            <w:tcW w:w="2666" w:type="pct"/>
            <w:gridSpan w:val="2"/>
          </w:tcPr>
          <w:p w14:paraId="5DAB326B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086" w:type="pct"/>
          </w:tcPr>
          <w:p w14:paraId="0BBA249E" w14:textId="12DD3C2D" w:rsidR="004E4BCF" w:rsidRPr="00194ECD" w:rsidRDefault="000D1F3A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36</w:t>
            </w:r>
            <w:r w:rsidR="0041095E" w:rsidRPr="00194ECD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958</w:t>
            </w:r>
          </w:p>
        </w:tc>
        <w:tc>
          <w:tcPr>
            <w:tcW w:w="149" w:type="pct"/>
          </w:tcPr>
          <w:p w14:paraId="7F1B6A88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</w:tcPr>
          <w:p w14:paraId="59D2D8E4" w14:textId="0BED2B5F" w:rsidR="004E4BCF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23,460</w:t>
            </w:r>
          </w:p>
        </w:tc>
      </w:tr>
      <w:tr w:rsidR="00831684" w:rsidRPr="00194ECD" w14:paraId="401E12D2" w14:textId="77777777" w:rsidTr="00DB707D">
        <w:trPr>
          <w:trHeight w:val="410"/>
        </w:trPr>
        <w:tc>
          <w:tcPr>
            <w:tcW w:w="2666" w:type="pct"/>
            <w:gridSpan w:val="2"/>
          </w:tcPr>
          <w:p w14:paraId="5EC1580F" w14:textId="25EF37A8" w:rsidR="0035501E" w:rsidRPr="00194ECD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086" w:type="pct"/>
          </w:tcPr>
          <w:p w14:paraId="3A5C2F1C" w14:textId="3BFAB9C4" w:rsidR="0035501E" w:rsidRPr="00194ECD" w:rsidRDefault="0041095E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9,047</w:t>
            </w:r>
          </w:p>
        </w:tc>
        <w:tc>
          <w:tcPr>
            <w:tcW w:w="149" w:type="pct"/>
          </w:tcPr>
          <w:p w14:paraId="7D882214" w14:textId="77777777" w:rsidR="0035501E" w:rsidRPr="00194ECD" w:rsidRDefault="0035501E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99" w:type="pct"/>
          </w:tcPr>
          <w:p w14:paraId="6A906275" w14:textId="24A5828D" w:rsidR="0035501E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831684" w:rsidRPr="00194ECD" w14:paraId="03CE1532" w14:textId="77777777" w:rsidTr="00DB707D">
        <w:trPr>
          <w:trHeight w:val="410"/>
        </w:trPr>
        <w:tc>
          <w:tcPr>
            <w:tcW w:w="2666" w:type="pct"/>
            <w:gridSpan w:val="2"/>
          </w:tcPr>
          <w:p w14:paraId="0B588982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5C0C5E5B" w:rsidR="004E4BCF" w:rsidRPr="00194ECD" w:rsidRDefault="000D1F3A" w:rsidP="00D34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8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124</w:t>
            </w:r>
            <w:r w:rsidR="0041095E"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149" w:type="pct"/>
          </w:tcPr>
          <w:p w14:paraId="3769882E" w14:textId="77777777" w:rsidR="004E4BCF" w:rsidRPr="00194ECD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575B59BD" w:rsidR="004E4BCF" w:rsidRPr="00194ECD" w:rsidRDefault="008C1F49" w:rsidP="00496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290" w:firstLine="11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="000D1F3A"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  <w:r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0D1F3A" w:rsidRPr="00194EC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653</w:t>
            </w:r>
          </w:p>
        </w:tc>
      </w:tr>
    </w:tbl>
    <w:p w14:paraId="378D1326" w14:textId="30D2F19A" w:rsidR="00946E76" w:rsidRPr="00194ECD" w:rsidRDefault="00946E76" w:rsidP="00166144">
      <w:pPr>
        <w:pStyle w:val="BodyText2"/>
        <w:rPr>
          <w:lang w:val="en-US"/>
        </w:rPr>
      </w:pPr>
    </w:p>
    <w:p w14:paraId="278B680E" w14:textId="059A6B33" w:rsidR="002E5BA0" w:rsidRPr="00194ECD" w:rsidRDefault="002E5BA0" w:rsidP="001C4663">
      <w:pPr>
        <w:pStyle w:val="BodyText2"/>
        <w:ind w:left="540"/>
        <w:rPr>
          <w:lang w:val="en-US"/>
        </w:rPr>
      </w:pPr>
      <w:r w:rsidRPr="00194ECD">
        <w:rPr>
          <w:rFonts w:hint="cs"/>
          <w:cs/>
          <w:lang w:val="en-US"/>
        </w:rPr>
        <w:t xml:space="preserve">กลุ่มบริษัทได้ทำสัญญาเช่าเครื่องใช้สำนักงานกับบุคคลและบริษัทในประเทศหลายแห่ง โดยมีระยะเวลา </w:t>
      </w:r>
      <w:r w:rsidRPr="00194ECD">
        <w:rPr>
          <w:lang w:val="en-US"/>
        </w:rPr>
        <w:t xml:space="preserve">1 </w:t>
      </w:r>
      <w:r w:rsidRPr="00194ECD">
        <w:rPr>
          <w:rFonts w:hint="cs"/>
          <w:cs/>
          <w:lang w:val="en-US"/>
        </w:rPr>
        <w:t xml:space="preserve">ปี ถึง </w:t>
      </w:r>
      <w:r w:rsidR="000D1F3A" w:rsidRPr="00194ECD">
        <w:rPr>
          <w:lang w:val="en-US"/>
        </w:rPr>
        <w:t>4</w:t>
      </w:r>
      <w:r w:rsidRPr="00194ECD">
        <w:rPr>
          <w:lang w:val="en-US"/>
        </w:rPr>
        <w:t xml:space="preserve"> </w:t>
      </w:r>
      <w:r w:rsidRPr="00194ECD">
        <w:rPr>
          <w:rFonts w:hint="cs"/>
          <w:cs/>
          <w:lang w:val="en-US"/>
        </w:rPr>
        <w:t xml:space="preserve">ปี ซึ่งจะสิ้นสุดสัญญาในระยะเวลาที่แตกต่างกันจนถึงปี </w:t>
      </w:r>
      <w:r w:rsidRPr="00194ECD">
        <w:rPr>
          <w:lang w:val="en-US"/>
        </w:rPr>
        <w:t>2571</w:t>
      </w:r>
    </w:p>
    <w:p w14:paraId="10AA43AB" w14:textId="1AF8A2B9" w:rsidR="002E5BA0" w:rsidRPr="00194ECD" w:rsidRDefault="002E5BA0" w:rsidP="00166144">
      <w:pPr>
        <w:pStyle w:val="BodyText2"/>
        <w:rPr>
          <w:lang w:val="en-US"/>
        </w:rPr>
      </w:pPr>
    </w:p>
    <w:p w14:paraId="4F875B10" w14:textId="6F7D18A7" w:rsidR="002E5BA0" w:rsidRPr="00194ECD" w:rsidRDefault="002E5BA0" w:rsidP="001C4663">
      <w:pPr>
        <w:pStyle w:val="BodyText2"/>
        <w:ind w:left="540"/>
        <w:rPr>
          <w:i/>
          <w:iCs/>
          <w:lang w:val="en-US"/>
        </w:rPr>
      </w:pPr>
      <w:r w:rsidRPr="00194ECD">
        <w:rPr>
          <w:rFonts w:hint="cs"/>
          <w:cs/>
          <w:lang w:val="en-US"/>
        </w:rPr>
        <w:t xml:space="preserve">ณ วันที่ </w:t>
      </w:r>
      <w:r w:rsidR="00AF24D8" w:rsidRPr="00194ECD">
        <w:rPr>
          <w:lang w:val="en-US"/>
        </w:rPr>
        <w:t>30</w:t>
      </w:r>
      <w:r w:rsidR="00AF24D8" w:rsidRPr="00194ECD">
        <w:rPr>
          <w:rFonts w:hint="cs"/>
          <w:cs/>
          <w:lang w:val="en-US"/>
        </w:rPr>
        <w:t xml:space="preserve"> มิถุนายน</w:t>
      </w:r>
      <w:r w:rsidR="00A3430D" w:rsidRPr="00194ECD">
        <w:rPr>
          <w:cs/>
          <w:lang w:val="en-US"/>
        </w:rPr>
        <w:t xml:space="preserve"> </w:t>
      </w:r>
      <w:r w:rsidR="00A3430D" w:rsidRPr="00194ECD">
        <w:rPr>
          <w:lang w:val="en-US"/>
        </w:rPr>
        <w:t>2568</w:t>
      </w:r>
      <w:r w:rsidR="00A3430D" w:rsidRPr="00194ECD">
        <w:rPr>
          <w:rFonts w:hint="cs"/>
          <w:cs/>
          <w:lang w:val="en-US"/>
        </w:rPr>
        <w:t xml:space="preserve"> </w:t>
      </w:r>
      <w:r w:rsidRPr="00194ECD">
        <w:rPr>
          <w:rFonts w:hint="cs"/>
          <w:cs/>
          <w:lang w:val="en-US"/>
        </w:rPr>
        <w:t xml:space="preserve">กลุ่มบริษัทและบริษัทมีภาระผูกพันจากหนังสือค้ำประกันที่ออกโดยธนาคาร </w:t>
      </w:r>
      <w:r w:rsidR="001C4663" w:rsidRPr="00194ECD">
        <w:rPr>
          <w:lang w:val="en-US"/>
        </w:rPr>
        <w:br/>
      </w:r>
      <w:r w:rsidRPr="00194ECD">
        <w:rPr>
          <w:rFonts w:hint="cs"/>
          <w:cs/>
          <w:lang w:val="en-US"/>
        </w:rPr>
        <w:t>เพื่อค้ำประกันการรับชำระค่าสาธารณูปโภคผ่านระบบอิเล็กทรอนิกส์ ให้บริการรับชำระเงินภายใต้บันทึกข้อตกลงการให้บริการรับชำระเงิน การซื้อสินค้า การใช้ไฟฟ้าและเพื่อเป็นหลักประกันการปฏิบัติตามสัญญา จำนวน</w:t>
      </w:r>
      <w:r w:rsidR="006E62AA" w:rsidRPr="00194ECD">
        <w:rPr>
          <w:lang w:val="en-US"/>
        </w:rPr>
        <w:t xml:space="preserve"> </w:t>
      </w:r>
      <w:r w:rsidR="000D1F3A" w:rsidRPr="00194ECD">
        <w:rPr>
          <w:lang w:val="en-US"/>
        </w:rPr>
        <w:t>37.0</w:t>
      </w:r>
      <w:r w:rsidR="00AF24D8" w:rsidRPr="00194ECD">
        <w:rPr>
          <w:lang w:val="en-US"/>
        </w:rPr>
        <w:t xml:space="preserve"> </w:t>
      </w:r>
      <w:r w:rsidRPr="00194ECD">
        <w:rPr>
          <w:rFonts w:hint="cs"/>
          <w:cs/>
          <w:lang w:val="en-US"/>
        </w:rPr>
        <w:t>ล้านบาทและ</w:t>
      </w:r>
      <w:r w:rsidR="000B0AD2" w:rsidRPr="00194ECD">
        <w:rPr>
          <w:lang w:val="en-US"/>
        </w:rPr>
        <w:t xml:space="preserve"> </w:t>
      </w:r>
      <w:r w:rsidR="000D1F3A" w:rsidRPr="00194ECD">
        <w:rPr>
          <w:lang w:val="en-US"/>
        </w:rPr>
        <w:t>23.5</w:t>
      </w:r>
      <w:r w:rsidR="0023337E" w:rsidRPr="00194ECD">
        <w:rPr>
          <w:lang w:val="en-US"/>
        </w:rPr>
        <w:t xml:space="preserve"> </w:t>
      </w:r>
      <w:r w:rsidRPr="00194ECD">
        <w:rPr>
          <w:rFonts w:hint="cs"/>
          <w:cs/>
          <w:lang w:val="en-US"/>
        </w:rPr>
        <w:t xml:space="preserve">ล้านบาท ตามลำดับ </w:t>
      </w:r>
      <w:r w:rsidRPr="00194ECD">
        <w:rPr>
          <w:i/>
          <w:iCs/>
          <w:lang w:val="en-US"/>
        </w:rPr>
        <w:t>(</w:t>
      </w:r>
      <w:r w:rsidR="00E42607" w:rsidRPr="00194ECD">
        <w:rPr>
          <w:i/>
          <w:iCs/>
          <w:lang w:val="en-US"/>
        </w:rPr>
        <w:t xml:space="preserve">31 </w:t>
      </w:r>
      <w:r w:rsidR="00E42607" w:rsidRPr="00194ECD">
        <w:rPr>
          <w:rFonts w:hint="cs"/>
          <w:i/>
          <w:iCs/>
          <w:cs/>
          <w:lang w:val="en-US"/>
        </w:rPr>
        <w:t xml:space="preserve">ธันวาคม </w:t>
      </w:r>
      <w:r w:rsidRPr="00194ECD">
        <w:rPr>
          <w:i/>
          <w:iCs/>
          <w:lang w:val="en-US"/>
        </w:rPr>
        <w:t>256</w:t>
      </w:r>
      <w:r w:rsidR="00A3430D" w:rsidRPr="00194ECD">
        <w:rPr>
          <w:i/>
          <w:iCs/>
          <w:lang w:val="en-US"/>
        </w:rPr>
        <w:t>7</w:t>
      </w:r>
      <w:r w:rsidRPr="00194ECD">
        <w:rPr>
          <w:i/>
          <w:iCs/>
          <w:lang w:val="en-US"/>
        </w:rPr>
        <w:t xml:space="preserve">: </w:t>
      </w:r>
      <w:r w:rsidR="00DB2C1E" w:rsidRPr="00194ECD">
        <w:rPr>
          <w:i/>
          <w:iCs/>
          <w:cs/>
          <w:lang w:val="en-US"/>
        </w:rPr>
        <w:t xml:space="preserve">จำนวน </w:t>
      </w:r>
      <w:r w:rsidR="00A0250D" w:rsidRPr="00194ECD">
        <w:rPr>
          <w:i/>
          <w:iCs/>
          <w:lang w:val="en-US"/>
        </w:rPr>
        <w:t>57.4</w:t>
      </w:r>
      <w:r w:rsidR="00DB2C1E" w:rsidRPr="00194ECD">
        <w:rPr>
          <w:i/>
          <w:iCs/>
          <w:cs/>
          <w:lang w:val="en-US"/>
        </w:rPr>
        <w:t xml:space="preserve"> ล้านบาทและ </w:t>
      </w:r>
      <w:r w:rsidR="008E3B0B" w:rsidRPr="00194ECD">
        <w:rPr>
          <w:i/>
          <w:iCs/>
          <w:lang w:val="en-US"/>
        </w:rPr>
        <w:t>28</w:t>
      </w:r>
      <w:r w:rsidR="00DB2C1E" w:rsidRPr="00194ECD">
        <w:rPr>
          <w:i/>
          <w:iCs/>
          <w:cs/>
          <w:lang w:val="en-US"/>
        </w:rPr>
        <w:t>.</w:t>
      </w:r>
      <w:r w:rsidR="008E3B0B" w:rsidRPr="00194ECD">
        <w:rPr>
          <w:i/>
          <w:iCs/>
          <w:lang w:val="en-US"/>
        </w:rPr>
        <w:t>5</w:t>
      </w:r>
      <w:r w:rsidR="00DB2C1E" w:rsidRPr="00194ECD">
        <w:rPr>
          <w:i/>
          <w:iCs/>
          <w:cs/>
          <w:lang w:val="en-US"/>
        </w:rPr>
        <w:t xml:space="preserve"> ล้านบาท ตามลำดับ</w:t>
      </w:r>
      <w:r w:rsidRPr="00194ECD">
        <w:rPr>
          <w:i/>
          <w:iCs/>
          <w:lang w:val="en-US"/>
        </w:rPr>
        <w:t>)</w:t>
      </w:r>
      <w:r w:rsidRPr="00194ECD">
        <w:rPr>
          <w:lang w:val="en-US"/>
        </w:rPr>
        <w:t xml:space="preserve"> </w:t>
      </w:r>
      <w:r w:rsidR="001C4663" w:rsidRPr="00194ECD">
        <w:rPr>
          <w:lang w:val="en-US"/>
        </w:rPr>
        <w:br/>
      </w:r>
      <w:r w:rsidRPr="00194ECD">
        <w:rPr>
          <w:rFonts w:hint="cs"/>
          <w:cs/>
          <w:lang w:val="en-US"/>
        </w:rPr>
        <w:t>ในการนี้ บริษัทได้นำเงินฝาก</w:t>
      </w:r>
      <w:r w:rsidR="00943399" w:rsidRPr="00194ECD">
        <w:rPr>
          <w:rFonts w:hint="cs"/>
          <w:cs/>
          <w:lang w:val="en-US"/>
        </w:rPr>
        <w:t xml:space="preserve">สถาบันการเงินเป็นหลักทรัพย์ค้ำประกันจำนวน </w:t>
      </w:r>
      <w:r w:rsidR="000D1F3A" w:rsidRPr="00194ECD">
        <w:rPr>
          <w:lang w:val="en-US"/>
        </w:rPr>
        <w:t>0.9</w:t>
      </w:r>
      <w:r w:rsidR="00AF24D8" w:rsidRPr="00194ECD">
        <w:rPr>
          <w:lang w:val="en-US"/>
        </w:rPr>
        <w:t xml:space="preserve"> </w:t>
      </w:r>
      <w:r w:rsidR="00943399" w:rsidRPr="00194ECD">
        <w:rPr>
          <w:rFonts w:hint="cs"/>
          <w:cs/>
          <w:lang w:val="en-US"/>
        </w:rPr>
        <w:t>ล้านบาท</w:t>
      </w:r>
      <w:r w:rsidR="00943399" w:rsidRPr="00194ECD">
        <w:rPr>
          <w:lang w:val="en-US"/>
        </w:rPr>
        <w:t xml:space="preserve"> </w:t>
      </w:r>
      <w:r w:rsidR="00943399" w:rsidRPr="00194ECD">
        <w:rPr>
          <w:i/>
          <w:iCs/>
          <w:lang w:val="en-US"/>
        </w:rPr>
        <w:t xml:space="preserve">(31 </w:t>
      </w:r>
      <w:r w:rsidR="00943399" w:rsidRPr="00194ECD">
        <w:rPr>
          <w:rFonts w:hint="cs"/>
          <w:i/>
          <w:iCs/>
          <w:cs/>
          <w:lang w:val="en-US"/>
        </w:rPr>
        <w:t xml:space="preserve">ธันวาคม </w:t>
      </w:r>
      <w:r w:rsidR="00943399" w:rsidRPr="00194ECD">
        <w:rPr>
          <w:i/>
          <w:iCs/>
          <w:lang w:val="en-US"/>
        </w:rPr>
        <w:t>256</w:t>
      </w:r>
      <w:r w:rsidR="003460A6" w:rsidRPr="00194ECD">
        <w:rPr>
          <w:i/>
          <w:iCs/>
          <w:lang w:val="en-US"/>
        </w:rPr>
        <w:t>7</w:t>
      </w:r>
      <w:r w:rsidR="00943399" w:rsidRPr="00194ECD">
        <w:rPr>
          <w:i/>
          <w:iCs/>
          <w:lang w:val="en-US"/>
        </w:rPr>
        <w:t xml:space="preserve">: </w:t>
      </w:r>
      <w:r w:rsidR="00011CAF" w:rsidRPr="00194ECD">
        <w:rPr>
          <w:i/>
          <w:iCs/>
          <w:lang w:val="en-US"/>
        </w:rPr>
        <w:t xml:space="preserve">0.9 </w:t>
      </w:r>
      <w:r w:rsidR="00943399" w:rsidRPr="00194ECD">
        <w:rPr>
          <w:rFonts w:hint="cs"/>
          <w:i/>
          <w:iCs/>
          <w:cs/>
          <w:lang w:val="en-US"/>
        </w:rPr>
        <w:t>ล้านบาท</w:t>
      </w:r>
      <w:r w:rsidR="00943399" w:rsidRPr="00194ECD">
        <w:rPr>
          <w:i/>
          <w:iCs/>
          <w:lang w:val="en-US"/>
        </w:rPr>
        <w:t>)</w:t>
      </w:r>
    </w:p>
    <w:p w14:paraId="2020AB15" w14:textId="77777777" w:rsidR="00B02027" w:rsidRPr="00194ECD" w:rsidRDefault="00B02027" w:rsidP="00B02027">
      <w:pPr>
        <w:pStyle w:val="BodyText2"/>
        <w:ind w:left="540"/>
      </w:pPr>
    </w:p>
    <w:p w14:paraId="26F011FB" w14:textId="6E50104C" w:rsidR="005829C4" w:rsidRPr="00194ECD" w:rsidRDefault="007773BA" w:rsidP="005829C4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194ECD">
        <w:rPr>
          <w:rFonts w:hint="cs"/>
          <w:b/>
          <w:bCs/>
          <w:cs/>
          <w:lang w:val="en-US"/>
        </w:rPr>
        <w:t>หนี้สินที่อาจเกิดขึ้น</w:t>
      </w:r>
      <w:r w:rsidR="005829C4" w:rsidRPr="00194ECD">
        <w:rPr>
          <w:b/>
          <w:bCs/>
          <w:cs/>
        </w:rPr>
        <w:t xml:space="preserve"> </w:t>
      </w:r>
    </w:p>
    <w:p w14:paraId="66B4DABE" w14:textId="77777777" w:rsidR="00771F91" w:rsidRPr="00194ECD" w:rsidRDefault="00771F91" w:rsidP="00FA33D2">
      <w:pPr>
        <w:pStyle w:val="BodyText2"/>
        <w:ind w:left="540"/>
        <w:rPr>
          <w:lang w:val="en-US"/>
        </w:rPr>
      </w:pPr>
    </w:p>
    <w:p w14:paraId="050F5E7E" w14:textId="0773C366" w:rsidR="00925D10" w:rsidRPr="00194ECD" w:rsidRDefault="00C7080B" w:rsidP="00FA33D2">
      <w:pPr>
        <w:pStyle w:val="BodyText2"/>
        <w:ind w:left="540"/>
        <w:rPr>
          <w:lang w:val="en-US"/>
        </w:rPr>
      </w:pPr>
      <w:r w:rsidRPr="00194ECD">
        <w:rPr>
          <w:cs/>
          <w:lang w:val="en-US"/>
        </w:rPr>
        <w:t xml:space="preserve">ณ วันที่ </w:t>
      </w:r>
      <w:r w:rsidR="00AF24D8" w:rsidRPr="00194ECD">
        <w:rPr>
          <w:lang w:val="en-US"/>
        </w:rPr>
        <w:t xml:space="preserve">30 </w:t>
      </w:r>
      <w:r w:rsidR="00AF24D8" w:rsidRPr="00194ECD">
        <w:rPr>
          <w:rFonts w:hint="cs"/>
          <w:cs/>
          <w:lang w:val="en-US"/>
        </w:rPr>
        <w:t>มิถุนายน</w:t>
      </w:r>
      <w:r w:rsidRPr="00194ECD">
        <w:rPr>
          <w:cs/>
          <w:lang w:val="en-US"/>
        </w:rPr>
        <w:t xml:space="preserve"> </w:t>
      </w:r>
      <w:r w:rsidRPr="00194ECD">
        <w:rPr>
          <w:lang w:val="en-US"/>
        </w:rPr>
        <w:t>256</w:t>
      </w:r>
      <w:r w:rsidR="00CF348C" w:rsidRPr="00194ECD">
        <w:rPr>
          <w:lang w:val="en-US"/>
        </w:rPr>
        <w:t>8</w:t>
      </w:r>
      <w:r w:rsidRPr="00194ECD">
        <w:rPr>
          <w:cs/>
          <w:lang w:val="en-US"/>
        </w:rPr>
        <w:t xml:space="preserve"> </w:t>
      </w:r>
      <w:r w:rsidR="00395273" w:rsidRPr="00194ECD">
        <w:rPr>
          <w:rFonts w:hint="cs"/>
          <w:cs/>
          <w:lang w:val="en-US"/>
        </w:rPr>
        <w:t>บริษัทย่อยทางอ้อม</w:t>
      </w:r>
      <w:r w:rsidRPr="00194ECD">
        <w:rPr>
          <w:cs/>
          <w:lang w:val="en-US"/>
        </w:rPr>
        <w:t>แห่ง</w:t>
      </w:r>
      <w:r w:rsidR="00723D51" w:rsidRPr="00194ECD">
        <w:rPr>
          <w:rFonts w:hint="cs"/>
          <w:cs/>
          <w:lang w:val="en-US"/>
        </w:rPr>
        <w:t>ห</w:t>
      </w:r>
      <w:r w:rsidRPr="00194ECD">
        <w:rPr>
          <w:cs/>
          <w:lang w:val="en-US"/>
        </w:rPr>
        <w:t xml:space="preserve">นึ่งเป็นจำเลยในคดีความ ประกอบด้วยความผิดอันเกิดจากการใช้เช็ค ความผิดอันเกิดจากการผิดสัญญาซื้อขายและเรียกให้ชำระหนี้ มีทุนทรัพย์รวม </w:t>
      </w:r>
      <w:r w:rsidR="00C448DB" w:rsidRPr="00194ECD">
        <w:rPr>
          <w:lang w:val="en-US"/>
        </w:rPr>
        <w:t>2</w:t>
      </w:r>
      <w:r w:rsidR="0086024A" w:rsidRPr="00194ECD">
        <w:rPr>
          <w:lang w:val="en-US"/>
        </w:rPr>
        <w:t>68</w:t>
      </w:r>
      <w:r w:rsidRPr="00194ECD">
        <w:rPr>
          <w:cs/>
          <w:lang w:val="en-US"/>
        </w:rPr>
        <w:t>.</w:t>
      </w:r>
      <w:r w:rsidR="0086024A" w:rsidRPr="00194ECD">
        <w:rPr>
          <w:lang w:val="en-US"/>
        </w:rPr>
        <w:t>9</w:t>
      </w:r>
      <w:r w:rsidRPr="00194ECD">
        <w:rPr>
          <w:cs/>
          <w:lang w:val="en-US"/>
        </w:rPr>
        <w:t xml:space="preserve"> ล้านบาท โดย ณ วันที่งบการเงิน</w:t>
      </w:r>
      <w:r w:rsidR="000E7D7F" w:rsidRPr="00194ECD">
        <w:rPr>
          <w:rFonts w:hint="cs"/>
          <w:cs/>
          <w:lang w:val="en-US"/>
        </w:rPr>
        <w:t>ระหว่างกาล</w:t>
      </w:r>
      <w:r w:rsidRPr="00194ECD">
        <w:rPr>
          <w:cs/>
          <w:lang w:val="en-US"/>
        </w:rPr>
        <w:t>นี้ได้รับการอนุมัติ บริษัท</w:t>
      </w:r>
      <w:r w:rsidR="00723D51" w:rsidRPr="00194ECD">
        <w:rPr>
          <w:rFonts w:hint="cs"/>
          <w:cs/>
          <w:lang w:val="en-US"/>
        </w:rPr>
        <w:t>ดังกล่าว</w:t>
      </w:r>
      <w:r w:rsidRPr="00194ECD">
        <w:rPr>
          <w:cs/>
          <w:lang w:val="en-US"/>
        </w:rPr>
        <w:t>อยู่ระหว่างการเจรจาไกล่เกลี่ยเพื่อยุติข้อพิพาท โดยทุนทรัพย์ที่ถูกฟ้องร้องได้บันทึกเป็นส่วนหนึ่งของเจ้าหนี้การค้าและเจ้าหนี้อื่นในงบฐานะการเงิน</w:t>
      </w:r>
      <w:r w:rsidR="00E11414" w:rsidRPr="00194ECD">
        <w:rPr>
          <w:rFonts w:hint="cs"/>
          <w:cs/>
          <w:lang w:val="en-US"/>
        </w:rPr>
        <w:t>รวม</w:t>
      </w:r>
      <w:r w:rsidRPr="00194ECD">
        <w:rPr>
          <w:cs/>
          <w:lang w:val="en-US"/>
        </w:rPr>
        <w:t xml:space="preserve"> ณ วันที่</w:t>
      </w:r>
      <w:r w:rsidR="000E7D7F" w:rsidRPr="00194ECD">
        <w:rPr>
          <w:cs/>
          <w:lang w:val="en-US"/>
        </w:rPr>
        <w:br/>
      </w:r>
      <w:r w:rsidR="00AF24D8" w:rsidRPr="00194ECD">
        <w:rPr>
          <w:lang w:val="en-US"/>
        </w:rPr>
        <w:t xml:space="preserve">30 </w:t>
      </w:r>
      <w:r w:rsidR="00AF24D8" w:rsidRPr="00194ECD">
        <w:rPr>
          <w:rFonts w:hint="cs"/>
          <w:cs/>
          <w:lang w:val="en-US"/>
        </w:rPr>
        <w:t>มิถุนายน</w:t>
      </w:r>
      <w:r w:rsidR="00AF24D8" w:rsidRPr="00194ECD">
        <w:rPr>
          <w:cs/>
          <w:lang w:val="en-US"/>
        </w:rPr>
        <w:t xml:space="preserve"> </w:t>
      </w:r>
      <w:r w:rsidRPr="00194ECD">
        <w:rPr>
          <w:lang w:val="en-US"/>
        </w:rPr>
        <w:t>256</w:t>
      </w:r>
      <w:r w:rsidR="00E11414" w:rsidRPr="00194ECD">
        <w:rPr>
          <w:lang w:val="en-US"/>
        </w:rPr>
        <w:t>8</w:t>
      </w:r>
    </w:p>
    <w:p w14:paraId="3E9B961B" w14:textId="77777777" w:rsidR="00F55CBB" w:rsidRPr="00194ECD" w:rsidRDefault="00F55CBB" w:rsidP="00FA33D2">
      <w:pPr>
        <w:pStyle w:val="BodyText2"/>
        <w:ind w:left="540"/>
        <w:rPr>
          <w:lang w:val="en-US"/>
        </w:rPr>
      </w:pPr>
    </w:p>
    <w:p w14:paraId="02CCDC2F" w14:textId="46699A6C" w:rsidR="00C7080B" w:rsidRPr="00194ECD" w:rsidRDefault="00C7080B" w:rsidP="00FA33D2">
      <w:pPr>
        <w:pStyle w:val="BodyText2"/>
        <w:ind w:left="540"/>
        <w:rPr>
          <w:lang w:val="en-US"/>
        </w:rPr>
      </w:pPr>
      <w:r w:rsidRPr="00194ECD">
        <w:rPr>
          <w:cs/>
          <w:lang w:val="en-US"/>
        </w:rPr>
        <w:lastRenderedPageBreak/>
        <w:t xml:space="preserve">ณ วันที่ </w:t>
      </w:r>
      <w:r w:rsidR="00AF24D8" w:rsidRPr="00194ECD">
        <w:rPr>
          <w:lang w:val="en-US"/>
        </w:rPr>
        <w:t xml:space="preserve">30 </w:t>
      </w:r>
      <w:r w:rsidR="00AF24D8" w:rsidRPr="00194ECD">
        <w:rPr>
          <w:rFonts w:hint="cs"/>
          <w:cs/>
          <w:lang w:val="en-US"/>
        </w:rPr>
        <w:t>มิถุนายน</w:t>
      </w:r>
      <w:r w:rsidR="00AF24D8" w:rsidRPr="00194ECD">
        <w:rPr>
          <w:cs/>
          <w:lang w:val="en-US"/>
        </w:rPr>
        <w:t xml:space="preserve"> </w:t>
      </w:r>
      <w:r w:rsidRPr="00194ECD">
        <w:rPr>
          <w:lang w:val="en-US"/>
        </w:rPr>
        <w:t>256</w:t>
      </w:r>
      <w:r w:rsidR="00CF348C" w:rsidRPr="00194ECD">
        <w:rPr>
          <w:lang w:val="en-US"/>
        </w:rPr>
        <w:t>8</w:t>
      </w:r>
      <w:r w:rsidRPr="00194ECD">
        <w:rPr>
          <w:lang w:val="en-US"/>
        </w:rPr>
        <w:t xml:space="preserve"> </w:t>
      </w:r>
      <w:r w:rsidRPr="00194ECD">
        <w:rPr>
          <w:cs/>
          <w:lang w:val="en-US"/>
        </w:rPr>
        <w:t xml:space="preserve">บริษัทเป็นจำเลยอันเกิดจากการผิดสัญญาและเรียกให้ชำระหนี้ โดยบริษัทอยู่ระหว่างการยื่นอุทธรณ์ ทั้งนี้ผลที่สุดของคดียังไม่สามารถสรุปได้ ณ วันที่ </w:t>
      </w:r>
      <w:r w:rsidR="00AF24D8" w:rsidRPr="00194ECD">
        <w:rPr>
          <w:lang w:val="en-US"/>
        </w:rPr>
        <w:t xml:space="preserve">30 </w:t>
      </w:r>
      <w:r w:rsidR="00AF24D8" w:rsidRPr="00194ECD">
        <w:rPr>
          <w:rFonts w:hint="cs"/>
          <w:cs/>
          <w:lang w:val="en-US"/>
        </w:rPr>
        <w:t>มิถุนายน</w:t>
      </w:r>
      <w:r w:rsidR="00AF24D8" w:rsidRPr="00194ECD">
        <w:rPr>
          <w:cs/>
          <w:lang w:val="en-US"/>
        </w:rPr>
        <w:t xml:space="preserve"> </w:t>
      </w:r>
      <w:r w:rsidRPr="00194ECD">
        <w:rPr>
          <w:lang w:val="en-US"/>
        </w:rPr>
        <w:t xml:space="preserve">2568 </w:t>
      </w:r>
      <w:r w:rsidRPr="00194ECD">
        <w:rPr>
          <w:cs/>
          <w:lang w:val="en-US"/>
        </w:rPr>
        <w:t>บริษัทไม่ได้ตั้งประมาณการหนี้สินสำหรับค่าเสียหายคดีความเนื่องจากผู้บริหารเชื่อว่าบริษัทไม่ได้กระ</w:t>
      </w:r>
      <w:r w:rsidR="00CF348C" w:rsidRPr="00194ECD">
        <w:rPr>
          <w:rFonts w:hint="cs"/>
          <w:cs/>
          <w:lang w:val="en-US"/>
        </w:rPr>
        <w:t>ทำความ</w:t>
      </w:r>
      <w:r w:rsidRPr="00194ECD">
        <w:rPr>
          <w:cs/>
          <w:lang w:val="en-US"/>
        </w:rPr>
        <w:t>ผิดตามฟ้อง</w:t>
      </w:r>
    </w:p>
    <w:p w14:paraId="7675E17F" w14:textId="77777777" w:rsidR="00C7080B" w:rsidRPr="00194ECD" w:rsidRDefault="00C7080B" w:rsidP="00FA33D2">
      <w:pPr>
        <w:pStyle w:val="BodyText2"/>
        <w:ind w:left="540"/>
        <w:rPr>
          <w:lang w:val="en-US"/>
        </w:rPr>
      </w:pPr>
    </w:p>
    <w:p w14:paraId="378568D3" w14:textId="17702110" w:rsidR="00F55CBB" w:rsidRPr="00194ECD" w:rsidRDefault="00F55CBB" w:rsidP="00F55CBB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194ECD">
        <w:rPr>
          <w:rFonts w:hint="cs"/>
          <w:b/>
          <w:bCs/>
          <w:cs/>
          <w:lang w:val="en-US"/>
        </w:rPr>
        <w:t>เหตุการณ์ภายหลังรอบระยะเวลารายงาน</w:t>
      </w:r>
      <w:r w:rsidRPr="00194ECD">
        <w:rPr>
          <w:b/>
          <w:bCs/>
          <w:cs/>
        </w:rPr>
        <w:t xml:space="preserve"> </w:t>
      </w:r>
    </w:p>
    <w:p w14:paraId="02A3EA2D" w14:textId="77777777" w:rsidR="00F36C2F" w:rsidRPr="00194ECD" w:rsidRDefault="00F36C2F" w:rsidP="00F36C2F">
      <w:pPr>
        <w:pStyle w:val="BodyText2"/>
        <w:rPr>
          <w:lang w:val="en-US"/>
        </w:rPr>
      </w:pPr>
    </w:p>
    <w:p w14:paraId="0338189F" w14:textId="5ABB39E6" w:rsidR="00614E2B" w:rsidRPr="00194ECD" w:rsidRDefault="00614E2B" w:rsidP="00FA33D2">
      <w:pPr>
        <w:pStyle w:val="BodyText2"/>
        <w:ind w:left="540"/>
        <w:rPr>
          <w:i/>
          <w:iCs/>
          <w:lang w:val="en-US"/>
        </w:rPr>
      </w:pPr>
      <w:r w:rsidRPr="00194ECD">
        <w:rPr>
          <w:i/>
          <w:iCs/>
          <w:cs/>
          <w:lang w:val="en-US"/>
        </w:rPr>
        <w:t>การจำหน่ายเงินลงทุนบริษัท สวอปมาร์ท จำกัด</w:t>
      </w:r>
    </w:p>
    <w:p w14:paraId="3DB486FD" w14:textId="77777777" w:rsidR="00614E2B" w:rsidRPr="00194ECD" w:rsidRDefault="00614E2B" w:rsidP="00FA33D2">
      <w:pPr>
        <w:pStyle w:val="BodyText2"/>
        <w:ind w:left="540"/>
        <w:rPr>
          <w:lang w:val="en-US"/>
        </w:rPr>
      </w:pPr>
    </w:p>
    <w:p w14:paraId="3A33F8ED" w14:textId="47FC7B8B" w:rsidR="00CF348C" w:rsidRPr="00194ECD" w:rsidRDefault="00FC2A28" w:rsidP="00FA33D2">
      <w:pPr>
        <w:pStyle w:val="BodyText2"/>
        <w:ind w:left="540"/>
        <w:rPr>
          <w:lang w:val="en-US"/>
        </w:rPr>
      </w:pPr>
      <w:r w:rsidRPr="00194ECD">
        <w:rPr>
          <w:cs/>
          <w:lang w:val="en-US"/>
        </w:rPr>
        <w:t xml:space="preserve">เมื่อวันที่ </w:t>
      </w:r>
      <w:r w:rsidRPr="00194ECD">
        <w:rPr>
          <w:lang w:val="en-US"/>
        </w:rPr>
        <w:t>27</w:t>
      </w:r>
      <w:r w:rsidRPr="00194ECD">
        <w:rPr>
          <w:cs/>
          <w:lang w:val="en-US"/>
        </w:rPr>
        <w:t xml:space="preserve"> มิถุนายน </w:t>
      </w:r>
      <w:r w:rsidRPr="00194ECD">
        <w:rPr>
          <w:lang w:val="en-US"/>
        </w:rPr>
        <w:t>2568</w:t>
      </w:r>
      <w:r w:rsidRPr="00194ECD">
        <w:rPr>
          <w:cs/>
          <w:lang w:val="en-US"/>
        </w:rPr>
        <w:t xml:space="preserve"> บริษัทได้เปิดเผยสารสนเทศต่อตลาดหลักทรัพย์แห่งประเทศไทยเกี่ยวกับ</w:t>
      </w:r>
      <w:r w:rsidR="00AF41E2" w:rsidRPr="00194ECD">
        <w:rPr>
          <w:rFonts w:hint="cs"/>
          <w:cs/>
          <w:lang w:val="en-US"/>
        </w:rPr>
        <w:t>การ</w:t>
      </w:r>
      <w:r w:rsidRPr="00194ECD">
        <w:rPr>
          <w:cs/>
          <w:lang w:val="en-US"/>
        </w:rPr>
        <w:t xml:space="preserve">จำหน่ายไปซึ่งบริษัท สวอปมาร์ท จำกัด ซึ่งเป็นเงินลงทุนทางอ้อมของบริษัท โดยถือครองผ่าน บริษัท พร้อม เวนดิ้ง จำกัด (เดิมชื่อ บริษัท สบาย แอคเซลเลอเรเตอร์ จำกัด) ถือหุ้นร้อยละ </w:t>
      </w:r>
      <w:r w:rsidRPr="00194ECD">
        <w:rPr>
          <w:lang w:val="en-US"/>
        </w:rPr>
        <w:t>40</w:t>
      </w:r>
      <w:r w:rsidR="00535548" w:rsidRPr="00194ECD">
        <w:rPr>
          <w:lang w:val="en-US"/>
        </w:rPr>
        <w:t>.00</w:t>
      </w:r>
      <w:r w:rsidRPr="00194ECD">
        <w:rPr>
          <w:cs/>
          <w:lang w:val="en-US"/>
        </w:rPr>
        <w:t xml:space="preserve"> ของทุนจดทะเบียน หรือจำนวน </w:t>
      </w:r>
      <w:r w:rsidRPr="00194ECD">
        <w:rPr>
          <w:lang w:val="en-US"/>
        </w:rPr>
        <w:t>200,000</w:t>
      </w:r>
      <w:r w:rsidRPr="00194ECD">
        <w:rPr>
          <w:cs/>
          <w:lang w:val="en-US"/>
        </w:rPr>
        <w:t xml:space="preserve"> หุ้น ดำเนินธุรกิจ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 (</w:t>
      </w:r>
      <w:r w:rsidRPr="00194ECD">
        <w:rPr>
          <w:lang w:val="en-US"/>
        </w:rPr>
        <w:t xml:space="preserve">e-Marketplace) </w:t>
      </w:r>
      <w:r w:rsidRPr="00194ECD">
        <w:rPr>
          <w:cs/>
          <w:lang w:val="en-US"/>
        </w:rPr>
        <w:t xml:space="preserve">โดยมีมูลค่าสิ่งตอบแทนรวมทั้งสิ้น </w:t>
      </w:r>
      <w:r w:rsidRPr="00194ECD">
        <w:rPr>
          <w:lang w:val="en-US"/>
        </w:rPr>
        <w:t>3</w:t>
      </w:r>
      <w:r w:rsidR="00394434">
        <w:rPr>
          <w:lang w:val="en-US"/>
        </w:rPr>
        <w:t>.0</w:t>
      </w:r>
      <w:r w:rsidRPr="00194ECD">
        <w:rPr>
          <w:cs/>
          <w:lang w:val="en-US"/>
        </w:rPr>
        <w:t xml:space="preserve"> </w:t>
      </w:r>
      <w:r w:rsidRPr="00194ECD">
        <w:rPr>
          <w:rFonts w:hint="cs"/>
          <w:cs/>
          <w:lang w:val="en-US"/>
        </w:rPr>
        <w:t>ล้าน</w:t>
      </w:r>
      <w:r w:rsidRPr="00194ECD">
        <w:rPr>
          <w:cs/>
          <w:lang w:val="en-US"/>
        </w:rPr>
        <w:t>บาท ณ วันที่งบการเงินนี้ได้รับการอนุมัติ บริษัทอยู่ระหว่างการพิจารณาผลกระทบของรายการดังกล่าว</w:t>
      </w:r>
    </w:p>
    <w:p w14:paraId="0DA016EB" w14:textId="78FC5CDA" w:rsidR="00B33022" w:rsidRPr="00194ECD" w:rsidRDefault="00B33022" w:rsidP="00D81D59">
      <w:pPr>
        <w:pStyle w:val="BodyText2"/>
        <w:rPr>
          <w:lang w:val="en-US"/>
        </w:rPr>
      </w:pPr>
    </w:p>
    <w:sectPr w:rsidR="00B33022" w:rsidRPr="00194ECD" w:rsidSect="00EB4E24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4E040" w14:textId="77777777" w:rsidR="000D6032" w:rsidRDefault="000D6032" w:rsidP="003D743A">
      <w:r>
        <w:separator/>
      </w:r>
    </w:p>
  </w:endnote>
  <w:endnote w:type="continuationSeparator" w:id="0">
    <w:p w14:paraId="070E40C2" w14:textId="77777777" w:rsidR="000D6032" w:rsidRDefault="000D6032" w:rsidP="003D743A">
      <w:r>
        <w:continuationSeparator/>
      </w:r>
    </w:p>
  </w:endnote>
  <w:endnote w:type="continuationNotice" w:id="1">
    <w:p w14:paraId="7A5FE694" w14:textId="77777777" w:rsidR="000D6032" w:rsidRDefault="000D60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77777777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09620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CBE26B2" w14:textId="77777777" w:rsidR="00912825" w:rsidRPr="00227E50" w:rsidRDefault="00912825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065D" w14:textId="77777777" w:rsidR="000D6032" w:rsidRDefault="000D6032" w:rsidP="003D743A">
      <w:r>
        <w:separator/>
      </w:r>
    </w:p>
  </w:footnote>
  <w:footnote w:type="continuationSeparator" w:id="0">
    <w:p w14:paraId="280E7E77" w14:textId="77777777" w:rsidR="000D6032" w:rsidRDefault="000D6032" w:rsidP="003D743A">
      <w:r>
        <w:continuationSeparator/>
      </w:r>
    </w:p>
  </w:footnote>
  <w:footnote w:type="continuationNotice" w:id="1">
    <w:p w14:paraId="298DBC9F" w14:textId="77777777" w:rsidR="000D6032" w:rsidRDefault="000D60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87E53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5E5313A9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34262E9C" w14:textId="77777777" w:rsidR="006F79E9" w:rsidRPr="00581FE7" w:rsidRDefault="006F79E9" w:rsidP="006F79E9">
    <w:pPr>
      <w:tabs>
        <w:tab w:val="clear" w:pos="227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05B429E3" w14:textId="77777777" w:rsidR="006F79E9" w:rsidRDefault="006F7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B219" w14:textId="2A002AE8" w:rsidR="00694E93" w:rsidRDefault="008869EF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94E93"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44B002C" w14:textId="5E959F6C" w:rsidR="006842FA" w:rsidRPr="00581FE7" w:rsidRDefault="006842FA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1DA21FEF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0166B33C" w14:textId="345BDCAC" w:rsidR="009F7F0E" w:rsidRPr="00581FE7" w:rsidRDefault="009F7F0E" w:rsidP="009F7F0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6068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578C" w14:textId="77777777" w:rsidR="0029369B" w:rsidRPr="00581FE7" w:rsidRDefault="0029369B" w:rsidP="0029369B">
    <w:pPr>
      <w:tabs>
        <w:tab w:val="clear" w:pos="227"/>
        <w:tab w:val="clear" w:pos="454"/>
        <w:tab w:val="left" w:pos="9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81FE7">
      <w:rPr>
        <w:rFonts w:ascii="Angsana New" w:hAnsi="Angsana New" w:hint="cs"/>
        <w:b/>
        <w:bCs/>
        <w:sz w:val="32"/>
        <w:szCs w:val="32"/>
        <w:cs/>
      </w:rPr>
      <w:t>สบาย เทคโนโลยี จำกัด (มหาชน) และบริษัทย่อย</w:t>
    </w:r>
  </w:p>
  <w:p w14:paraId="42F536FA" w14:textId="77777777" w:rsidR="0029369B" w:rsidRPr="00581FE7" w:rsidRDefault="0029369B" w:rsidP="0029369B">
    <w:pPr>
      <w:tabs>
        <w:tab w:val="clear" w:pos="227"/>
        <w:tab w:val="clear" w:pos="454"/>
        <w:tab w:val="left" w:pos="63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544AF999" w14:textId="77777777" w:rsidR="0029369B" w:rsidRPr="00581FE7" w:rsidRDefault="0029369B" w:rsidP="0029369B">
    <w:pPr>
      <w:tabs>
        <w:tab w:val="clear" w:pos="227"/>
        <w:tab w:val="clear" w:pos="454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F449D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F449D8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2568</w:t>
    </w:r>
    <w:r w:rsidRPr="00F449D8">
      <w:rPr>
        <w:rFonts w:ascii="Angsana New" w:hAnsi="Angsana New"/>
        <w:b/>
        <w:bCs/>
        <w:sz w:val="32"/>
        <w:szCs w:val="32"/>
        <w:cs/>
      </w:rPr>
      <w:t xml:space="preserve">  (ไม่ได้ตรวจสอบ)</w:t>
    </w:r>
  </w:p>
  <w:p w14:paraId="54479194" w14:textId="77777777" w:rsidR="0029369B" w:rsidRDefault="002936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F7B7" w14:textId="77777777" w:rsidR="00C4694E" w:rsidRDefault="00C4694E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B8EBB9" w14:textId="2BC38E3E" w:rsidR="006842FA" w:rsidRPr="00581FE7" w:rsidRDefault="006842FA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3DEBD966" w14:textId="77777777" w:rsidR="006F79E9" w:rsidRPr="00581FE7" w:rsidRDefault="006F79E9" w:rsidP="0029369B">
    <w:pPr>
      <w:tabs>
        <w:tab w:val="clear" w:pos="227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50A33E41" w14:textId="77777777" w:rsidR="00E62044" w:rsidRPr="00581FE7" w:rsidRDefault="00E62044" w:rsidP="00E62044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6068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46925A" w14:textId="77777777" w:rsidR="006F79E9" w:rsidRPr="00850869" w:rsidRDefault="006F79E9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7CA9" w14:textId="77777777" w:rsidR="00C4694E" w:rsidRDefault="00C4694E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869E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869EF">
      <w:rPr>
        <w:rFonts w:ascii="Angsana New" w:hAnsi="Angsana New"/>
        <w:b/>
        <w:bCs/>
        <w:sz w:val="32"/>
        <w:szCs w:val="32"/>
        <w:cs/>
      </w:rPr>
      <w:t>ดับบลิว เอส โอ แอล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9742A7" w14:textId="4D2466FD" w:rsidR="006842FA" w:rsidRPr="00581FE7" w:rsidRDefault="006842FA" w:rsidP="00C4694E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บริษัท สบาย เทคโนโลยี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>)</w:t>
    </w:r>
  </w:p>
  <w:p w14:paraId="47FD9D15" w14:textId="77777777" w:rsidR="00912825" w:rsidRPr="00581FE7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0D4CC1FD" w14:textId="77777777" w:rsidR="00AF24D8" w:rsidRPr="00581FE7" w:rsidRDefault="00AF24D8" w:rsidP="00AF24D8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36068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333F366" w14:textId="77777777" w:rsidR="00912825" w:rsidRPr="00850869" w:rsidRDefault="00912825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62"/>
        </w:tabs>
        <w:ind w:left="17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C7878A2"/>
    <w:multiLevelType w:val="hybridMultilevel"/>
    <w:tmpl w:val="A8507F76"/>
    <w:lvl w:ilvl="0" w:tplc="B90EC9C8">
      <w:start w:val="1"/>
      <w:numFmt w:val="decimal"/>
      <w:lvlText w:val="%1"/>
      <w:lvlJc w:val="left"/>
      <w:pPr>
        <w:ind w:left="999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D86314"/>
    <w:multiLevelType w:val="hybridMultilevel"/>
    <w:tmpl w:val="9FD08C12"/>
    <w:lvl w:ilvl="0" w:tplc="3F8E8EB0">
      <w:start w:val="5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F7467D7"/>
    <w:multiLevelType w:val="hybridMultilevel"/>
    <w:tmpl w:val="AB046006"/>
    <w:lvl w:ilvl="0" w:tplc="CD7A39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13"/>
  </w:num>
  <w:num w:numId="12" w16cid:durableId="2088727833">
    <w:abstractNumId w:val="11"/>
  </w:num>
  <w:num w:numId="13" w16cid:durableId="233856962">
    <w:abstractNumId w:val="17"/>
  </w:num>
  <w:num w:numId="14" w16cid:durableId="1435247518">
    <w:abstractNumId w:val="12"/>
  </w:num>
  <w:num w:numId="15" w16cid:durableId="1649703447">
    <w:abstractNumId w:val="14"/>
  </w:num>
  <w:num w:numId="16" w16cid:durableId="589580701">
    <w:abstractNumId w:val="18"/>
  </w:num>
  <w:num w:numId="17" w16cid:durableId="2056267345">
    <w:abstractNumId w:val="19"/>
  </w:num>
  <w:num w:numId="18" w16cid:durableId="1902672489">
    <w:abstractNumId w:val="10"/>
  </w:num>
  <w:num w:numId="19" w16cid:durableId="343095870">
    <w:abstractNumId w:val="15"/>
  </w:num>
  <w:num w:numId="20" w16cid:durableId="336807190">
    <w:abstractNumId w:val="16"/>
  </w:num>
  <w:num w:numId="21" w16cid:durableId="114042299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63D"/>
    <w:rsid w:val="00001924"/>
    <w:rsid w:val="00001C26"/>
    <w:rsid w:val="00001D49"/>
    <w:rsid w:val="00001D7F"/>
    <w:rsid w:val="0000200C"/>
    <w:rsid w:val="000021C2"/>
    <w:rsid w:val="000022EA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22"/>
    <w:rsid w:val="000045A2"/>
    <w:rsid w:val="00004769"/>
    <w:rsid w:val="000047E0"/>
    <w:rsid w:val="00004982"/>
    <w:rsid w:val="00004A99"/>
    <w:rsid w:val="00004B04"/>
    <w:rsid w:val="00004D33"/>
    <w:rsid w:val="00004E41"/>
    <w:rsid w:val="00004F42"/>
    <w:rsid w:val="000051DC"/>
    <w:rsid w:val="0000525E"/>
    <w:rsid w:val="0000541D"/>
    <w:rsid w:val="00005660"/>
    <w:rsid w:val="000058E3"/>
    <w:rsid w:val="00005C20"/>
    <w:rsid w:val="00005C69"/>
    <w:rsid w:val="00005C96"/>
    <w:rsid w:val="00005CA6"/>
    <w:rsid w:val="0000605F"/>
    <w:rsid w:val="00006347"/>
    <w:rsid w:val="000064B4"/>
    <w:rsid w:val="00006571"/>
    <w:rsid w:val="00006650"/>
    <w:rsid w:val="00006728"/>
    <w:rsid w:val="0000676C"/>
    <w:rsid w:val="000068C3"/>
    <w:rsid w:val="000068C4"/>
    <w:rsid w:val="00006A5E"/>
    <w:rsid w:val="00006D92"/>
    <w:rsid w:val="00006E55"/>
    <w:rsid w:val="00007016"/>
    <w:rsid w:val="000071B7"/>
    <w:rsid w:val="0000720D"/>
    <w:rsid w:val="00007239"/>
    <w:rsid w:val="000072EF"/>
    <w:rsid w:val="000079E0"/>
    <w:rsid w:val="00007B22"/>
    <w:rsid w:val="00007CDD"/>
    <w:rsid w:val="00007CEB"/>
    <w:rsid w:val="0001001F"/>
    <w:rsid w:val="00010113"/>
    <w:rsid w:val="00010442"/>
    <w:rsid w:val="00010474"/>
    <w:rsid w:val="0001049F"/>
    <w:rsid w:val="0001054B"/>
    <w:rsid w:val="00010892"/>
    <w:rsid w:val="00010B79"/>
    <w:rsid w:val="00011098"/>
    <w:rsid w:val="000110FD"/>
    <w:rsid w:val="0001128C"/>
    <w:rsid w:val="000112BC"/>
    <w:rsid w:val="000112D6"/>
    <w:rsid w:val="00011992"/>
    <w:rsid w:val="00011BF1"/>
    <w:rsid w:val="00011BFE"/>
    <w:rsid w:val="00011C77"/>
    <w:rsid w:val="00011CAF"/>
    <w:rsid w:val="00011CE8"/>
    <w:rsid w:val="000122E7"/>
    <w:rsid w:val="000123CA"/>
    <w:rsid w:val="0001286A"/>
    <w:rsid w:val="00012AC5"/>
    <w:rsid w:val="00012B62"/>
    <w:rsid w:val="00012F1B"/>
    <w:rsid w:val="0001354F"/>
    <w:rsid w:val="00013673"/>
    <w:rsid w:val="00013887"/>
    <w:rsid w:val="00013E15"/>
    <w:rsid w:val="00013E20"/>
    <w:rsid w:val="00013F04"/>
    <w:rsid w:val="00014239"/>
    <w:rsid w:val="000142B7"/>
    <w:rsid w:val="000144A1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5DBB"/>
    <w:rsid w:val="00016042"/>
    <w:rsid w:val="00016578"/>
    <w:rsid w:val="00016D87"/>
    <w:rsid w:val="0001749D"/>
    <w:rsid w:val="00017B1F"/>
    <w:rsid w:val="00017B35"/>
    <w:rsid w:val="00017B6E"/>
    <w:rsid w:val="00017BDE"/>
    <w:rsid w:val="00017C87"/>
    <w:rsid w:val="00017D44"/>
    <w:rsid w:val="0002003E"/>
    <w:rsid w:val="000200F4"/>
    <w:rsid w:val="000203BB"/>
    <w:rsid w:val="000207FE"/>
    <w:rsid w:val="00020ABE"/>
    <w:rsid w:val="00020B16"/>
    <w:rsid w:val="00020EE7"/>
    <w:rsid w:val="00020F8C"/>
    <w:rsid w:val="00021140"/>
    <w:rsid w:val="00021251"/>
    <w:rsid w:val="00021283"/>
    <w:rsid w:val="0002140B"/>
    <w:rsid w:val="00021715"/>
    <w:rsid w:val="000217C5"/>
    <w:rsid w:val="00021C58"/>
    <w:rsid w:val="00021C6C"/>
    <w:rsid w:val="00021E32"/>
    <w:rsid w:val="00021EA9"/>
    <w:rsid w:val="00021FDF"/>
    <w:rsid w:val="000223AC"/>
    <w:rsid w:val="0002249E"/>
    <w:rsid w:val="000225A7"/>
    <w:rsid w:val="000225DA"/>
    <w:rsid w:val="0002261F"/>
    <w:rsid w:val="0002276C"/>
    <w:rsid w:val="0002285B"/>
    <w:rsid w:val="000228BF"/>
    <w:rsid w:val="00022BDD"/>
    <w:rsid w:val="00022E95"/>
    <w:rsid w:val="00022FA6"/>
    <w:rsid w:val="000231BC"/>
    <w:rsid w:val="000231DB"/>
    <w:rsid w:val="00023260"/>
    <w:rsid w:val="000232BF"/>
    <w:rsid w:val="00023328"/>
    <w:rsid w:val="000239E8"/>
    <w:rsid w:val="00023E80"/>
    <w:rsid w:val="0002402B"/>
    <w:rsid w:val="00024060"/>
    <w:rsid w:val="00024686"/>
    <w:rsid w:val="000246C8"/>
    <w:rsid w:val="0002475E"/>
    <w:rsid w:val="00024810"/>
    <w:rsid w:val="00024812"/>
    <w:rsid w:val="00024946"/>
    <w:rsid w:val="000249B4"/>
    <w:rsid w:val="00024B32"/>
    <w:rsid w:val="00024F7C"/>
    <w:rsid w:val="0002504C"/>
    <w:rsid w:val="00025061"/>
    <w:rsid w:val="0002526D"/>
    <w:rsid w:val="000255D9"/>
    <w:rsid w:val="00025670"/>
    <w:rsid w:val="00025B21"/>
    <w:rsid w:val="00025DF5"/>
    <w:rsid w:val="00025EB2"/>
    <w:rsid w:val="000260A3"/>
    <w:rsid w:val="0002613C"/>
    <w:rsid w:val="00026CE0"/>
    <w:rsid w:val="00026F42"/>
    <w:rsid w:val="00026F51"/>
    <w:rsid w:val="000273AB"/>
    <w:rsid w:val="000273C0"/>
    <w:rsid w:val="00027630"/>
    <w:rsid w:val="000276E5"/>
    <w:rsid w:val="000277B9"/>
    <w:rsid w:val="0002791C"/>
    <w:rsid w:val="00027A9C"/>
    <w:rsid w:val="00027D4B"/>
    <w:rsid w:val="00027DA4"/>
    <w:rsid w:val="00027E45"/>
    <w:rsid w:val="00027F78"/>
    <w:rsid w:val="00027F91"/>
    <w:rsid w:val="00027FE4"/>
    <w:rsid w:val="00027FFE"/>
    <w:rsid w:val="00030249"/>
    <w:rsid w:val="0003026B"/>
    <w:rsid w:val="0003026C"/>
    <w:rsid w:val="0003030E"/>
    <w:rsid w:val="000303C4"/>
    <w:rsid w:val="000305E6"/>
    <w:rsid w:val="00030698"/>
    <w:rsid w:val="0003085D"/>
    <w:rsid w:val="00030A73"/>
    <w:rsid w:val="00030AA6"/>
    <w:rsid w:val="00030BC1"/>
    <w:rsid w:val="00030C00"/>
    <w:rsid w:val="00030E4F"/>
    <w:rsid w:val="00030E78"/>
    <w:rsid w:val="0003105A"/>
    <w:rsid w:val="00031244"/>
    <w:rsid w:val="000314DD"/>
    <w:rsid w:val="00031689"/>
    <w:rsid w:val="00031A20"/>
    <w:rsid w:val="00031A2A"/>
    <w:rsid w:val="00031D21"/>
    <w:rsid w:val="00031EBA"/>
    <w:rsid w:val="000322DE"/>
    <w:rsid w:val="0003286A"/>
    <w:rsid w:val="00032AC5"/>
    <w:rsid w:val="00032F33"/>
    <w:rsid w:val="00033081"/>
    <w:rsid w:val="000331A3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3FC5"/>
    <w:rsid w:val="0003409F"/>
    <w:rsid w:val="0003422A"/>
    <w:rsid w:val="00034305"/>
    <w:rsid w:val="0003440C"/>
    <w:rsid w:val="00034628"/>
    <w:rsid w:val="00034AEA"/>
    <w:rsid w:val="00034B64"/>
    <w:rsid w:val="00034C3F"/>
    <w:rsid w:val="00034D45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09"/>
    <w:rsid w:val="00036078"/>
    <w:rsid w:val="0003669F"/>
    <w:rsid w:val="00036764"/>
    <w:rsid w:val="0003687B"/>
    <w:rsid w:val="000368C8"/>
    <w:rsid w:val="000368FD"/>
    <w:rsid w:val="00036996"/>
    <w:rsid w:val="00036A62"/>
    <w:rsid w:val="00036AB3"/>
    <w:rsid w:val="00036AB7"/>
    <w:rsid w:val="00036E9C"/>
    <w:rsid w:val="00036F26"/>
    <w:rsid w:val="00037470"/>
    <w:rsid w:val="00037650"/>
    <w:rsid w:val="00037875"/>
    <w:rsid w:val="00037A8F"/>
    <w:rsid w:val="00037C24"/>
    <w:rsid w:val="00037DFC"/>
    <w:rsid w:val="00037E0F"/>
    <w:rsid w:val="00037F0B"/>
    <w:rsid w:val="00040372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2F"/>
    <w:rsid w:val="00041863"/>
    <w:rsid w:val="00041A2B"/>
    <w:rsid w:val="00041B09"/>
    <w:rsid w:val="00041C32"/>
    <w:rsid w:val="00042012"/>
    <w:rsid w:val="0004214F"/>
    <w:rsid w:val="000421A4"/>
    <w:rsid w:val="0004243C"/>
    <w:rsid w:val="0004248C"/>
    <w:rsid w:val="000424F0"/>
    <w:rsid w:val="000425C5"/>
    <w:rsid w:val="000425FA"/>
    <w:rsid w:val="000428A4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B87"/>
    <w:rsid w:val="00043E2F"/>
    <w:rsid w:val="000440B9"/>
    <w:rsid w:val="0004410D"/>
    <w:rsid w:val="0004415B"/>
    <w:rsid w:val="0004421C"/>
    <w:rsid w:val="00044280"/>
    <w:rsid w:val="0004447D"/>
    <w:rsid w:val="0004482A"/>
    <w:rsid w:val="00044840"/>
    <w:rsid w:val="00044AB0"/>
    <w:rsid w:val="00044B40"/>
    <w:rsid w:val="00044B42"/>
    <w:rsid w:val="00044C18"/>
    <w:rsid w:val="00044F8D"/>
    <w:rsid w:val="0004506E"/>
    <w:rsid w:val="000451B2"/>
    <w:rsid w:val="00045267"/>
    <w:rsid w:val="00045465"/>
    <w:rsid w:val="0004567D"/>
    <w:rsid w:val="000458CD"/>
    <w:rsid w:val="000458D2"/>
    <w:rsid w:val="00045B6B"/>
    <w:rsid w:val="00045B99"/>
    <w:rsid w:val="00045BD3"/>
    <w:rsid w:val="00045CF9"/>
    <w:rsid w:val="00045F87"/>
    <w:rsid w:val="000460C8"/>
    <w:rsid w:val="000462BC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222"/>
    <w:rsid w:val="0005057E"/>
    <w:rsid w:val="00050595"/>
    <w:rsid w:val="000505C7"/>
    <w:rsid w:val="000505E5"/>
    <w:rsid w:val="00050786"/>
    <w:rsid w:val="000507D5"/>
    <w:rsid w:val="00050A6B"/>
    <w:rsid w:val="00050C9F"/>
    <w:rsid w:val="00050D8E"/>
    <w:rsid w:val="00050FEC"/>
    <w:rsid w:val="0005108A"/>
    <w:rsid w:val="00051140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DC6"/>
    <w:rsid w:val="00051FC5"/>
    <w:rsid w:val="000520B1"/>
    <w:rsid w:val="0005220B"/>
    <w:rsid w:val="0005231C"/>
    <w:rsid w:val="000525FE"/>
    <w:rsid w:val="00052654"/>
    <w:rsid w:val="00052821"/>
    <w:rsid w:val="00052A96"/>
    <w:rsid w:val="00052C28"/>
    <w:rsid w:val="00052D14"/>
    <w:rsid w:val="00052D35"/>
    <w:rsid w:val="00052D61"/>
    <w:rsid w:val="00052F9C"/>
    <w:rsid w:val="00052FA7"/>
    <w:rsid w:val="000530C6"/>
    <w:rsid w:val="00053159"/>
    <w:rsid w:val="0005316C"/>
    <w:rsid w:val="0005318B"/>
    <w:rsid w:val="000532F4"/>
    <w:rsid w:val="00053624"/>
    <w:rsid w:val="000536CD"/>
    <w:rsid w:val="000537EA"/>
    <w:rsid w:val="00053AB4"/>
    <w:rsid w:val="00053CB1"/>
    <w:rsid w:val="000541C9"/>
    <w:rsid w:val="0005435E"/>
    <w:rsid w:val="000543C5"/>
    <w:rsid w:val="00054620"/>
    <w:rsid w:val="000547D0"/>
    <w:rsid w:val="000547D9"/>
    <w:rsid w:val="0005485B"/>
    <w:rsid w:val="00054DA4"/>
    <w:rsid w:val="00054E3A"/>
    <w:rsid w:val="00054EA5"/>
    <w:rsid w:val="000550F6"/>
    <w:rsid w:val="0005522D"/>
    <w:rsid w:val="00055674"/>
    <w:rsid w:val="00055864"/>
    <w:rsid w:val="00055A36"/>
    <w:rsid w:val="00055E8D"/>
    <w:rsid w:val="0005602B"/>
    <w:rsid w:val="00056146"/>
    <w:rsid w:val="00056197"/>
    <w:rsid w:val="0005649B"/>
    <w:rsid w:val="000566E5"/>
    <w:rsid w:val="00056ECE"/>
    <w:rsid w:val="00057265"/>
    <w:rsid w:val="000579C5"/>
    <w:rsid w:val="00057D59"/>
    <w:rsid w:val="00057F7A"/>
    <w:rsid w:val="00060380"/>
    <w:rsid w:val="0006043B"/>
    <w:rsid w:val="00060440"/>
    <w:rsid w:val="00060455"/>
    <w:rsid w:val="0006047E"/>
    <w:rsid w:val="000605DF"/>
    <w:rsid w:val="00060603"/>
    <w:rsid w:val="0006061C"/>
    <w:rsid w:val="000606B3"/>
    <w:rsid w:val="0006079D"/>
    <w:rsid w:val="00060801"/>
    <w:rsid w:val="00060A55"/>
    <w:rsid w:val="00060BA1"/>
    <w:rsid w:val="00060BE5"/>
    <w:rsid w:val="00060D8C"/>
    <w:rsid w:val="00060E59"/>
    <w:rsid w:val="00061081"/>
    <w:rsid w:val="0006111C"/>
    <w:rsid w:val="00061402"/>
    <w:rsid w:val="00061790"/>
    <w:rsid w:val="000617C7"/>
    <w:rsid w:val="00061A69"/>
    <w:rsid w:val="00061B47"/>
    <w:rsid w:val="00061BC2"/>
    <w:rsid w:val="00061BE0"/>
    <w:rsid w:val="00062003"/>
    <w:rsid w:val="000620E9"/>
    <w:rsid w:val="00062132"/>
    <w:rsid w:val="00062386"/>
    <w:rsid w:val="00062885"/>
    <w:rsid w:val="000628BF"/>
    <w:rsid w:val="00062A58"/>
    <w:rsid w:val="00062B49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3C07"/>
    <w:rsid w:val="00064164"/>
    <w:rsid w:val="00064280"/>
    <w:rsid w:val="000645F1"/>
    <w:rsid w:val="000648D8"/>
    <w:rsid w:val="000648FE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971"/>
    <w:rsid w:val="00067A03"/>
    <w:rsid w:val="00067AA6"/>
    <w:rsid w:val="00067B9C"/>
    <w:rsid w:val="00067F80"/>
    <w:rsid w:val="000702D5"/>
    <w:rsid w:val="0007072F"/>
    <w:rsid w:val="00070781"/>
    <w:rsid w:val="000708D1"/>
    <w:rsid w:val="00070B95"/>
    <w:rsid w:val="00070D43"/>
    <w:rsid w:val="00070D6E"/>
    <w:rsid w:val="00070EEC"/>
    <w:rsid w:val="0007109A"/>
    <w:rsid w:val="00071440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7E5"/>
    <w:rsid w:val="00072B4C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CF3"/>
    <w:rsid w:val="00073E58"/>
    <w:rsid w:val="0007409F"/>
    <w:rsid w:val="00074367"/>
    <w:rsid w:val="0007438D"/>
    <w:rsid w:val="0007457F"/>
    <w:rsid w:val="0007469B"/>
    <w:rsid w:val="00075107"/>
    <w:rsid w:val="000751EB"/>
    <w:rsid w:val="00075337"/>
    <w:rsid w:val="00075355"/>
    <w:rsid w:val="0007578A"/>
    <w:rsid w:val="000757D1"/>
    <w:rsid w:val="000758AF"/>
    <w:rsid w:val="00075AB2"/>
    <w:rsid w:val="00075ABB"/>
    <w:rsid w:val="00075C23"/>
    <w:rsid w:val="00075C89"/>
    <w:rsid w:val="00075CFD"/>
    <w:rsid w:val="00076484"/>
    <w:rsid w:val="000764FA"/>
    <w:rsid w:val="0007657C"/>
    <w:rsid w:val="000765FC"/>
    <w:rsid w:val="0007661A"/>
    <w:rsid w:val="000766DA"/>
    <w:rsid w:val="000766E5"/>
    <w:rsid w:val="000768DD"/>
    <w:rsid w:val="000769B3"/>
    <w:rsid w:val="000769D2"/>
    <w:rsid w:val="00076A81"/>
    <w:rsid w:val="00076B26"/>
    <w:rsid w:val="00076B96"/>
    <w:rsid w:val="00076E76"/>
    <w:rsid w:val="00077275"/>
    <w:rsid w:val="000773AD"/>
    <w:rsid w:val="000774D2"/>
    <w:rsid w:val="0007779A"/>
    <w:rsid w:val="00077973"/>
    <w:rsid w:val="00077CD1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049"/>
    <w:rsid w:val="00081193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17C"/>
    <w:rsid w:val="00083276"/>
    <w:rsid w:val="000836D1"/>
    <w:rsid w:val="0008370C"/>
    <w:rsid w:val="00083959"/>
    <w:rsid w:val="00083A63"/>
    <w:rsid w:val="00083C14"/>
    <w:rsid w:val="00083C90"/>
    <w:rsid w:val="00083FBB"/>
    <w:rsid w:val="0008406F"/>
    <w:rsid w:val="00084722"/>
    <w:rsid w:val="00084AE4"/>
    <w:rsid w:val="00084AE6"/>
    <w:rsid w:val="00084B49"/>
    <w:rsid w:val="00084BCE"/>
    <w:rsid w:val="00084F81"/>
    <w:rsid w:val="00085082"/>
    <w:rsid w:val="000850D7"/>
    <w:rsid w:val="00085198"/>
    <w:rsid w:val="000851A5"/>
    <w:rsid w:val="00085566"/>
    <w:rsid w:val="00085869"/>
    <w:rsid w:val="00085A47"/>
    <w:rsid w:val="00085C55"/>
    <w:rsid w:val="00085E22"/>
    <w:rsid w:val="00085E36"/>
    <w:rsid w:val="00085FC0"/>
    <w:rsid w:val="00086034"/>
    <w:rsid w:val="00086077"/>
    <w:rsid w:val="0008613D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785"/>
    <w:rsid w:val="00087B78"/>
    <w:rsid w:val="00087D7E"/>
    <w:rsid w:val="00090077"/>
    <w:rsid w:val="00090162"/>
    <w:rsid w:val="000903DD"/>
    <w:rsid w:val="00090432"/>
    <w:rsid w:val="000905C1"/>
    <w:rsid w:val="00090850"/>
    <w:rsid w:val="00090866"/>
    <w:rsid w:val="00090A66"/>
    <w:rsid w:val="00090B95"/>
    <w:rsid w:val="00090C4F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05"/>
    <w:rsid w:val="0009192B"/>
    <w:rsid w:val="000919E1"/>
    <w:rsid w:val="00091B49"/>
    <w:rsid w:val="00091CFF"/>
    <w:rsid w:val="00091F7B"/>
    <w:rsid w:val="000923BA"/>
    <w:rsid w:val="000924E0"/>
    <w:rsid w:val="00092BB3"/>
    <w:rsid w:val="00092E69"/>
    <w:rsid w:val="00092FCF"/>
    <w:rsid w:val="000934C6"/>
    <w:rsid w:val="000935EA"/>
    <w:rsid w:val="000936CF"/>
    <w:rsid w:val="00093A32"/>
    <w:rsid w:val="00093E02"/>
    <w:rsid w:val="00093E11"/>
    <w:rsid w:val="0009404C"/>
    <w:rsid w:val="0009407F"/>
    <w:rsid w:val="000940CE"/>
    <w:rsid w:val="000941D7"/>
    <w:rsid w:val="00094436"/>
    <w:rsid w:val="0009463F"/>
    <w:rsid w:val="000946BC"/>
    <w:rsid w:val="000947F9"/>
    <w:rsid w:val="00094872"/>
    <w:rsid w:val="000949D1"/>
    <w:rsid w:val="000949DE"/>
    <w:rsid w:val="00094C8F"/>
    <w:rsid w:val="00094DCF"/>
    <w:rsid w:val="00094EC4"/>
    <w:rsid w:val="000950AE"/>
    <w:rsid w:val="00095294"/>
    <w:rsid w:val="000954C2"/>
    <w:rsid w:val="000954C5"/>
    <w:rsid w:val="00095692"/>
    <w:rsid w:val="0009584D"/>
    <w:rsid w:val="00095859"/>
    <w:rsid w:val="00095A61"/>
    <w:rsid w:val="00095B2D"/>
    <w:rsid w:val="00095C1E"/>
    <w:rsid w:val="00095E6C"/>
    <w:rsid w:val="00095EDD"/>
    <w:rsid w:val="0009630F"/>
    <w:rsid w:val="0009638A"/>
    <w:rsid w:val="000968A5"/>
    <w:rsid w:val="00096991"/>
    <w:rsid w:val="000969EC"/>
    <w:rsid w:val="00096A88"/>
    <w:rsid w:val="00096BDD"/>
    <w:rsid w:val="00096E03"/>
    <w:rsid w:val="00096F03"/>
    <w:rsid w:val="00097219"/>
    <w:rsid w:val="000973FD"/>
    <w:rsid w:val="0009759D"/>
    <w:rsid w:val="00097980"/>
    <w:rsid w:val="0009798A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37B"/>
    <w:rsid w:val="000A14D2"/>
    <w:rsid w:val="000A1903"/>
    <w:rsid w:val="000A1974"/>
    <w:rsid w:val="000A1A7A"/>
    <w:rsid w:val="000A1F4B"/>
    <w:rsid w:val="000A21EF"/>
    <w:rsid w:val="000A2299"/>
    <w:rsid w:val="000A22A7"/>
    <w:rsid w:val="000A248B"/>
    <w:rsid w:val="000A26BA"/>
    <w:rsid w:val="000A288C"/>
    <w:rsid w:val="000A2A4C"/>
    <w:rsid w:val="000A2C98"/>
    <w:rsid w:val="000A2E0E"/>
    <w:rsid w:val="000A2FBB"/>
    <w:rsid w:val="000A3057"/>
    <w:rsid w:val="000A321C"/>
    <w:rsid w:val="000A3477"/>
    <w:rsid w:val="000A348E"/>
    <w:rsid w:val="000A356B"/>
    <w:rsid w:val="000A35FD"/>
    <w:rsid w:val="000A3632"/>
    <w:rsid w:val="000A397C"/>
    <w:rsid w:val="000A39A0"/>
    <w:rsid w:val="000A39A2"/>
    <w:rsid w:val="000A39CE"/>
    <w:rsid w:val="000A3A7D"/>
    <w:rsid w:val="000A3AD8"/>
    <w:rsid w:val="000A3C2F"/>
    <w:rsid w:val="000A3C4F"/>
    <w:rsid w:val="000A3C98"/>
    <w:rsid w:val="000A3CF8"/>
    <w:rsid w:val="000A3ED4"/>
    <w:rsid w:val="000A3F8C"/>
    <w:rsid w:val="000A40FD"/>
    <w:rsid w:val="000A4233"/>
    <w:rsid w:val="000A42D3"/>
    <w:rsid w:val="000A44D1"/>
    <w:rsid w:val="000A4653"/>
    <w:rsid w:val="000A46EF"/>
    <w:rsid w:val="000A4764"/>
    <w:rsid w:val="000A4840"/>
    <w:rsid w:val="000A49A9"/>
    <w:rsid w:val="000A4B15"/>
    <w:rsid w:val="000A4CCD"/>
    <w:rsid w:val="000A4F5B"/>
    <w:rsid w:val="000A551B"/>
    <w:rsid w:val="000A5560"/>
    <w:rsid w:val="000A56F3"/>
    <w:rsid w:val="000A587A"/>
    <w:rsid w:val="000A5EA4"/>
    <w:rsid w:val="000A605C"/>
    <w:rsid w:val="000A6320"/>
    <w:rsid w:val="000A64AE"/>
    <w:rsid w:val="000A66FD"/>
    <w:rsid w:val="000A69B8"/>
    <w:rsid w:val="000A6F50"/>
    <w:rsid w:val="000A716A"/>
    <w:rsid w:val="000A7597"/>
    <w:rsid w:val="000A79CB"/>
    <w:rsid w:val="000A7AFC"/>
    <w:rsid w:val="000A7B81"/>
    <w:rsid w:val="000A7BB6"/>
    <w:rsid w:val="000A7D6E"/>
    <w:rsid w:val="000B00F8"/>
    <w:rsid w:val="000B0192"/>
    <w:rsid w:val="000B0915"/>
    <w:rsid w:val="000B0AD2"/>
    <w:rsid w:val="000B104D"/>
    <w:rsid w:val="000B1295"/>
    <w:rsid w:val="000B18C4"/>
    <w:rsid w:val="000B19EB"/>
    <w:rsid w:val="000B1B0F"/>
    <w:rsid w:val="000B1B9B"/>
    <w:rsid w:val="000B1E03"/>
    <w:rsid w:val="000B1E95"/>
    <w:rsid w:val="000B2080"/>
    <w:rsid w:val="000B222A"/>
    <w:rsid w:val="000B22AE"/>
    <w:rsid w:val="000B2453"/>
    <w:rsid w:val="000B2485"/>
    <w:rsid w:val="000B268D"/>
    <w:rsid w:val="000B26E8"/>
    <w:rsid w:val="000B2C33"/>
    <w:rsid w:val="000B2EF9"/>
    <w:rsid w:val="000B349A"/>
    <w:rsid w:val="000B3827"/>
    <w:rsid w:val="000B395E"/>
    <w:rsid w:val="000B39BF"/>
    <w:rsid w:val="000B39CC"/>
    <w:rsid w:val="000B3A06"/>
    <w:rsid w:val="000B3AD2"/>
    <w:rsid w:val="000B3F18"/>
    <w:rsid w:val="000B41B1"/>
    <w:rsid w:val="000B4584"/>
    <w:rsid w:val="000B460D"/>
    <w:rsid w:val="000B4671"/>
    <w:rsid w:val="000B477D"/>
    <w:rsid w:val="000B480F"/>
    <w:rsid w:val="000B4979"/>
    <w:rsid w:val="000B4990"/>
    <w:rsid w:val="000B4BD9"/>
    <w:rsid w:val="000B4BED"/>
    <w:rsid w:val="000B4F05"/>
    <w:rsid w:val="000B4FEC"/>
    <w:rsid w:val="000B536C"/>
    <w:rsid w:val="000B545B"/>
    <w:rsid w:val="000B548D"/>
    <w:rsid w:val="000B5510"/>
    <w:rsid w:val="000B5779"/>
    <w:rsid w:val="000B58CC"/>
    <w:rsid w:val="000B5A45"/>
    <w:rsid w:val="000B5F14"/>
    <w:rsid w:val="000B6215"/>
    <w:rsid w:val="000B64DE"/>
    <w:rsid w:val="000B67ED"/>
    <w:rsid w:val="000B6803"/>
    <w:rsid w:val="000B695F"/>
    <w:rsid w:val="000B6BA1"/>
    <w:rsid w:val="000B6E6D"/>
    <w:rsid w:val="000B6E94"/>
    <w:rsid w:val="000B7207"/>
    <w:rsid w:val="000B720E"/>
    <w:rsid w:val="000B7248"/>
    <w:rsid w:val="000B7365"/>
    <w:rsid w:val="000B79C5"/>
    <w:rsid w:val="000B7AC3"/>
    <w:rsid w:val="000B7AE5"/>
    <w:rsid w:val="000B7B13"/>
    <w:rsid w:val="000B7BED"/>
    <w:rsid w:val="000B7D02"/>
    <w:rsid w:val="000C00C4"/>
    <w:rsid w:val="000C021A"/>
    <w:rsid w:val="000C0258"/>
    <w:rsid w:val="000C054F"/>
    <w:rsid w:val="000C084A"/>
    <w:rsid w:val="000C095E"/>
    <w:rsid w:val="000C0A40"/>
    <w:rsid w:val="000C0CD9"/>
    <w:rsid w:val="000C0D6E"/>
    <w:rsid w:val="000C0FAA"/>
    <w:rsid w:val="000C1064"/>
    <w:rsid w:val="000C1162"/>
    <w:rsid w:val="000C1296"/>
    <w:rsid w:val="000C1527"/>
    <w:rsid w:val="000C1532"/>
    <w:rsid w:val="000C17E8"/>
    <w:rsid w:val="000C1B88"/>
    <w:rsid w:val="000C1BC8"/>
    <w:rsid w:val="000C1FE9"/>
    <w:rsid w:val="000C2058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EE7"/>
    <w:rsid w:val="000C3F0D"/>
    <w:rsid w:val="000C4036"/>
    <w:rsid w:val="000C41C8"/>
    <w:rsid w:val="000C422B"/>
    <w:rsid w:val="000C429F"/>
    <w:rsid w:val="000C4601"/>
    <w:rsid w:val="000C4785"/>
    <w:rsid w:val="000C493E"/>
    <w:rsid w:val="000C4E55"/>
    <w:rsid w:val="000C4F84"/>
    <w:rsid w:val="000C5080"/>
    <w:rsid w:val="000C5125"/>
    <w:rsid w:val="000C518E"/>
    <w:rsid w:val="000C5539"/>
    <w:rsid w:val="000C56D0"/>
    <w:rsid w:val="000C56F5"/>
    <w:rsid w:val="000C58FE"/>
    <w:rsid w:val="000C5CC7"/>
    <w:rsid w:val="000C5D0B"/>
    <w:rsid w:val="000C5DEF"/>
    <w:rsid w:val="000C5E91"/>
    <w:rsid w:val="000C5FBD"/>
    <w:rsid w:val="000C5FEA"/>
    <w:rsid w:val="000C6162"/>
    <w:rsid w:val="000C61E3"/>
    <w:rsid w:val="000C6262"/>
    <w:rsid w:val="000C6A61"/>
    <w:rsid w:val="000C6B9E"/>
    <w:rsid w:val="000C6E92"/>
    <w:rsid w:val="000C6F61"/>
    <w:rsid w:val="000C7071"/>
    <w:rsid w:val="000C74C4"/>
    <w:rsid w:val="000C77E5"/>
    <w:rsid w:val="000C7965"/>
    <w:rsid w:val="000C7CC6"/>
    <w:rsid w:val="000C7E8C"/>
    <w:rsid w:val="000D0097"/>
    <w:rsid w:val="000D00C1"/>
    <w:rsid w:val="000D0215"/>
    <w:rsid w:val="000D0267"/>
    <w:rsid w:val="000D04E3"/>
    <w:rsid w:val="000D0893"/>
    <w:rsid w:val="000D0906"/>
    <w:rsid w:val="000D09EB"/>
    <w:rsid w:val="000D0BAA"/>
    <w:rsid w:val="000D0BE4"/>
    <w:rsid w:val="000D0C64"/>
    <w:rsid w:val="000D0D29"/>
    <w:rsid w:val="000D0E74"/>
    <w:rsid w:val="000D0F6C"/>
    <w:rsid w:val="000D1472"/>
    <w:rsid w:val="000D147C"/>
    <w:rsid w:val="000D1622"/>
    <w:rsid w:val="000D17A1"/>
    <w:rsid w:val="000D17AF"/>
    <w:rsid w:val="000D19BC"/>
    <w:rsid w:val="000D1C28"/>
    <w:rsid w:val="000D1EE9"/>
    <w:rsid w:val="000D1F3A"/>
    <w:rsid w:val="000D1FC9"/>
    <w:rsid w:val="000D2018"/>
    <w:rsid w:val="000D213C"/>
    <w:rsid w:val="000D22E1"/>
    <w:rsid w:val="000D2347"/>
    <w:rsid w:val="000D256B"/>
    <w:rsid w:val="000D2942"/>
    <w:rsid w:val="000D299F"/>
    <w:rsid w:val="000D2D3A"/>
    <w:rsid w:val="000D2FAD"/>
    <w:rsid w:val="000D349C"/>
    <w:rsid w:val="000D3589"/>
    <w:rsid w:val="000D3607"/>
    <w:rsid w:val="000D36AE"/>
    <w:rsid w:val="000D389C"/>
    <w:rsid w:val="000D38BF"/>
    <w:rsid w:val="000D39E3"/>
    <w:rsid w:val="000D3AF2"/>
    <w:rsid w:val="000D3BA4"/>
    <w:rsid w:val="000D3D14"/>
    <w:rsid w:val="000D3E7D"/>
    <w:rsid w:val="000D4017"/>
    <w:rsid w:val="000D402E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32"/>
    <w:rsid w:val="000D6045"/>
    <w:rsid w:val="000D619B"/>
    <w:rsid w:val="000D6241"/>
    <w:rsid w:val="000D66A6"/>
    <w:rsid w:val="000D68C7"/>
    <w:rsid w:val="000D691F"/>
    <w:rsid w:val="000D6A9B"/>
    <w:rsid w:val="000D6C25"/>
    <w:rsid w:val="000D6D53"/>
    <w:rsid w:val="000D6F18"/>
    <w:rsid w:val="000D7047"/>
    <w:rsid w:val="000D714D"/>
    <w:rsid w:val="000D7531"/>
    <w:rsid w:val="000D7936"/>
    <w:rsid w:val="000D7D4B"/>
    <w:rsid w:val="000E002A"/>
    <w:rsid w:val="000E0163"/>
    <w:rsid w:val="000E035D"/>
    <w:rsid w:val="000E039E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F8"/>
    <w:rsid w:val="000E1B46"/>
    <w:rsid w:val="000E1FD4"/>
    <w:rsid w:val="000E2001"/>
    <w:rsid w:val="000E2006"/>
    <w:rsid w:val="000E21F7"/>
    <w:rsid w:val="000E235C"/>
    <w:rsid w:val="000E235D"/>
    <w:rsid w:val="000E2484"/>
    <w:rsid w:val="000E26B2"/>
    <w:rsid w:val="000E27AF"/>
    <w:rsid w:val="000E28CA"/>
    <w:rsid w:val="000E2CC8"/>
    <w:rsid w:val="000E2E6F"/>
    <w:rsid w:val="000E2F1D"/>
    <w:rsid w:val="000E3000"/>
    <w:rsid w:val="000E32B0"/>
    <w:rsid w:val="000E34B0"/>
    <w:rsid w:val="000E357E"/>
    <w:rsid w:val="000E367D"/>
    <w:rsid w:val="000E372D"/>
    <w:rsid w:val="000E3737"/>
    <w:rsid w:val="000E382D"/>
    <w:rsid w:val="000E3874"/>
    <w:rsid w:val="000E38F3"/>
    <w:rsid w:val="000E3ABC"/>
    <w:rsid w:val="000E3D5A"/>
    <w:rsid w:val="000E3E0B"/>
    <w:rsid w:val="000E3F3C"/>
    <w:rsid w:val="000E40D9"/>
    <w:rsid w:val="000E423E"/>
    <w:rsid w:val="000E43BB"/>
    <w:rsid w:val="000E43D0"/>
    <w:rsid w:val="000E44D6"/>
    <w:rsid w:val="000E4540"/>
    <w:rsid w:val="000E49C0"/>
    <w:rsid w:val="000E4D42"/>
    <w:rsid w:val="000E4F85"/>
    <w:rsid w:val="000E5050"/>
    <w:rsid w:val="000E50FC"/>
    <w:rsid w:val="000E51BE"/>
    <w:rsid w:val="000E532E"/>
    <w:rsid w:val="000E546A"/>
    <w:rsid w:val="000E56E0"/>
    <w:rsid w:val="000E571C"/>
    <w:rsid w:val="000E5A8D"/>
    <w:rsid w:val="000E5AA2"/>
    <w:rsid w:val="000E5BCB"/>
    <w:rsid w:val="000E5DEE"/>
    <w:rsid w:val="000E5FC5"/>
    <w:rsid w:val="000E628C"/>
    <w:rsid w:val="000E681F"/>
    <w:rsid w:val="000E6924"/>
    <w:rsid w:val="000E696C"/>
    <w:rsid w:val="000E7358"/>
    <w:rsid w:val="000E743A"/>
    <w:rsid w:val="000E74A9"/>
    <w:rsid w:val="000E765D"/>
    <w:rsid w:val="000E7720"/>
    <w:rsid w:val="000E7D7F"/>
    <w:rsid w:val="000E7E30"/>
    <w:rsid w:val="000E7E80"/>
    <w:rsid w:val="000E7EA7"/>
    <w:rsid w:val="000E7FB3"/>
    <w:rsid w:val="000F015A"/>
    <w:rsid w:val="000F04EF"/>
    <w:rsid w:val="000F0867"/>
    <w:rsid w:val="000F0AE0"/>
    <w:rsid w:val="000F0C23"/>
    <w:rsid w:val="000F0F6B"/>
    <w:rsid w:val="000F104A"/>
    <w:rsid w:val="000F1355"/>
    <w:rsid w:val="000F1359"/>
    <w:rsid w:val="000F1A51"/>
    <w:rsid w:val="000F1AE3"/>
    <w:rsid w:val="000F1BEC"/>
    <w:rsid w:val="000F1F17"/>
    <w:rsid w:val="000F1F5D"/>
    <w:rsid w:val="000F1FED"/>
    <w:rsid w:val="000F2150"/>
    <w:rsid w:val="000F22BC"/>
    <w:rsid w:val="000F2440"/>
    <w:rsid w:val="000F28CD"/>
    <w:rsid w:val="000F2939"/>
    <w:rsid w:val="000F29D5"/>
    <w:rsid w:val="000F2BBF"/>
    <w:rsid w:val="000F2C30"/>
    <w:rsid w:val="000F2E33"/>
    <w:rsid w:val="000F2FDD"/>
    <w:rsid w:val="000F3052"/>
    <w:rsid w:val="000F327C"/>
    <w:rsid w:val="000F3549"/>
    <w:rsid w:val="000F39AB"/>
    <w:rsid w:val="000F3A4B"/>
    <w:rsid w:val="000F3A8B"/>
    <w:rsid w:val="000F3D67"/>
    <w:rsid w:val="000F402F"/>
    <w:rsid w:val="000F42A3"/>
    <w:rsid w:val="000F4375"/>
    <w:rsid w:val="000F441A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56E"/>
    <w:rsid w:val="000F557D"/>
    <w:rsid w:val="000F55A2"/>
    <w:rsid w:val="000F5635"/>
    <w:rsid w:val="000F580B"/>
    <w:rsid w:val="000F5A07"/>
    <w:rsid w:val="000F5D11"/>
    <w:rsid w:val="000F5D1B"/>
    <w:rsid w:val="000F67B1"/>
    <w:rsid w:val="000F69C5"/>
    <w:rsid w:val="000F6C2A"/>
    <w:rsid w:val="000F6D3B"/>
    <w:rsid w:val="000F6FD1"/>
    <w:rsid w:val="000F71D3"/>
    <w:rsid w:val="000F7489"/>
    <w:rsid w:val="000F7504"/>
    <w:rsid w:val="000F7591"/>
    <w:rsid w:val="000F75D0"/>
    <w:rsid w:val="000F75E3"/>
    <w:rsid w:val="000F7604"/>
    <w:rsid w:val="000F77EA"/>
    <w:rsid w:val="000F78A3"/>
    <w:rsid w:val="000F78EC"/>
    <w:rsid w:val="000F7CA9"/>
    <w:rsid w:val="000F7ED3"/>
    <w:rsid w:val="001001C8"/>
    <w:rsid w:val="001003A3"/>
    <w:rsid w:val="00100724"/>
    <w:rsid w:val="001007EA"/>
    <w:rsid w:val="001007F0"/>
    <w:rsid w:val="00100878"/>
    <w:rsid w:val="001008A1"/>
    <w:rsid w:val="001008C2"/>
    <w:rsid w:val="00100A0F"/>
    <w:rsid w:val="00100B91"/>
    <w:rsid w:val="00100E88"/>
    <w:rsid w:val="00100FE1"/>
    <w:rsid w:val="0010102D"/>
    <w:rsid w:val="00101272"/>
    <w:rsid w:val="001013DA"/>
    <w:rsid w:val="0010158C"/>
    <w:rsid w:val="001015F3"/>
    <w:rsid w:val="001016AC"/>
    <w:rsid w:val="00101988"/>
    <w:rsid w:val="00101E1C"/>
    <w:rsid w:val="00101F61"/>
    <w:rsid w:val="0010218F"/>
    <w:rsid w:val="001021D9"/>
    <w:rsid w:val="00102263"/>
    <w:rsid w:val="0010233C"/>
    <w:rsid w:val="001026FB"/>
    <w:rsid w:val="00102784"/>
    <w:rsid w:val="001029BD"/>
    <w:rsid w:val="00102A09"/>
    <w:rsid w:val="00102A14"/>
    <w:rsid w:val="00102B35"/>
    <w:rsid w:val="00102EC6"/>
    <w:rsid w:val="001034DB"/>
    <w:rsid w:val="00103DD2"/>
    <w:rsid w:val="0010467F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B00"/>
    <w:rsid w:val="00105B15"/>
    <w:rsid w:val="00105B2C"/>
    <w:rsid w:val="00105B60"/>
    <w:rsid w:val="00105B69"/>
    <w:rsid w:val="00105C86"/>
    <w:rsid w:val="0010608E"/>
    <w:rsid w:val="0010610A"/>
    <w:rsid w:val="00106178"/>
    <w:rsid w:val="00106232"/>
    <w:rsid w:val="00106305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07C33"/>
    <w:rsid w:val="00107DCB"/>
    <w:rsid w:val="00107E69"/>
    <w:rsid w:val="00110335"/>
    <w:rsid w:val="00110746"/>
    <w:rsid w:val="0011097E"/>
    <w:rsid w:val="00110994"/>
    <w:rsid w:val="00110A1C"/>
    <w:rsid w:val="00110CAC"/>
    <w:rsid w:val="00110F36"/>
    <w:rsid w:val="00111376"/>
    <w:rsid w:val="001117C5"/>
    <w:rsid w:val="00111A5E"/>
    <w:rsid w:val="00111CCD"/>
    <w:rsid w:val="001123FF"/>
    <w:rsid w:val="00112466"/>
    <w:rsid w:val="0011252E"/>
    <w:rsid w:val="001126BC"/>
    <w:rsid w:val="0011270B"/>
    <w:rsid w:val="00112721"/>
    <w:rsid w:val="00112984"/>
    <w:rsid w:val="00112C2A"/>
    <w:rsid w:val="00112C89"/>
    <w:rsid w:val="00112DAC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811"/>
    <w:rsid w:val="00116EBB"/>
    <w:rsid w:val="00116FF9"/>
    <w:rsid w:val="001170A7"/>
    <w:rsid w:val="00117294"/>
    <w:rsid w:val="00117356"/>
    <w:rsid w:val="00117376"/>
    <w:rsid w:val="001173C8"/>
    <w:rsid w:val="001174D6"/>
    <w:rsid w:val="00117800"/>
    <w:rsid w:val="00117A06"/>
    <w:rsid w:val="00117E05"/>
    <w:rsid w:val="00117E34"/>
    <w:rsid w:val="001209A7"/>
    <w:rsid w:val="00120D86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6DB"/>
    <w:rsid w:val="00122912"/>
    <w:rsid w:val="001229C3"/>
    <w:rsid w:val="00122F64"/>
    <w:rsid w:val="0012320D"/>
    <w:rsid w:val="0012328C"/>
    <w:rsid w:val="0012343E"/>
    <w:rsid w:val="0012366D"/>
    <w:rsid w:val="001237B8"/>
    <w:rsid w:val="0012384C"/>
    <w:rsid w:val="001238D0"/>
    <w:rsid w:val="00123B42"/>
    <w:rsid w:val="00124302"/>
    <w:rsid w:val="001244F3"/>
    <w:rsid w:val="00124551"/>
    <w:rsid w:val="00124611"/>
    <w:rsid w:val="001249F7"/>
    <w:rsid w:val="00124FCC"/>
    <w:rsid w:val="0012554B"/>
    <w:rsid w:val="00125792"/>
    <w:rsid w:val="00125845"/>
    <w:rsid w:val="00125AF6"/>
    <w:rsid w:val="00125BF9"/>
    <w:rsid w:val="001261FE"/>
    <w:rsid w:val="00126285"/>
    <w:rsid w:val="001266FA"/>
    <w:rsid w:val="001268A1"/>
    <w:rsid w:val="001268C8"/>
    <w:rsid w:val="00126A42"/>
    <w:rsid w:val="00126C69"/>
    <w:rsid w:val="00126CBA"/>
    <w:rsid w:val="00126E40"/>
    <w:rsid w:val="00126E77"/>
    <w:rsid w:val="00126E94"/>
    <w:rsid w:val="00126FCF"/>
    <w:rsid w:val="001272F2"/>
    <w:rsid w:val="00127407"/>
    <w:rsid w:val="00127869"/>
    <w:rsid w:val="00127BE6"/>
    <w:rsid w:val="00130137"/>
    <w:rsid w:val="00130152"/>
    <w:rsid w:val="001302C9"/>
    <w:rsid w:val="0013030E"/>
    <w:rsid w:val="00130331"/>
    <w:rsid w:val="001304A5"/>
    <w:rsid w:val="001305FC"/>
    <w:rsid w:val="00130A82"/>
    <w:rsid w:val="00130B13"/>
    <w:rsid w:val="00130B5C"/>
    <w:rsid w:val="00130FE2"/>
    <w:rsid w:val="001310D4"/>
    <w:rsid w:val="0013111E"/>
    <w:rsid w:val="00131175"/>
    <w:rsid w:val="001313AD"/>
    <w:rsid w:val="00131634"/>
    <w:rsid w:val="001316CF"/>
    <w:rsid w:val="001318F7"/>
    <w:rsid w:val="001319D7"/>
    <w:rsid w:val="00131B50"/>
    <w:rsid w:val="00131DA9"/>
    <w:rsid w:val="00131E14"/>
    <w:rsid w:val="00131E59"/>
    <w:rsid w:val="00131FF7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3F5F"/>
    <w:rsid w:val="001340C4"/>
    <w:rsid w:val="00134119"/>
    <w:rsid w:val="0013415D"/>
    <w:rsid w:val="001344A0"/>
    <w:rsid w:val="0013462F"/>
    <w:rsid w:val="00134AF8"/>
    <w:rsid w:val="00134D47"/>
    <w:rsid w:val="00134D68"/>
    <w:rsid w:val="00134E56"/>
    <w:rsid w:val="00135082"/>
    <w:rsid w:val="001350CA"/>
    <w:rsid w:val="001352F5"/>
    <w:rsid w:val="00135395"/>
    <w:rsid w:val="00135457"/>
    <w:rsid w:val="001354A3"/>
    <w:rsid w:val="001354D0"/>
    <w:rsid w:val="0013574C"/>
    <w:rsid w:val="00135862"/>
    <w:rsid w:val="0013595F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7D3"/>
    <w:rsid w:val="00137876"/>
    <w:rsid w:val="00137897"/>
    <w:rsid w:val="00137C16"/>
    <w:rsid w:val="00137CEC"/>
    <w:rsid w:val="00137DB3"/>
    <w:rsid w:val="00137EA8"/>
    <w:rsid w:val="00140095"/>
    <w:rsid w:val="001407B8"/>
    <w:rsid w:val="00140C7C"/>
    <w:rsid w:val="00141211"/>
    <w:rsid w:val="0014155A"/>
    <w:rsid w:val="00141781"/>
    <w:rsid w:val="00141854"/>
    <w:rsid w:val="00141E68"/>
    <w:rsid w:val="001428AE"/>
    <w:rsid w:val="00142AF2"/>
    <w:rsid w:val="00142B89"/>
    <w:rsid w:val="00142C73"/>
    <w:rsid w:val="0014314A"/>
    <w:rsid w:val="001433D9"/>
    <w:rsid w:val="001433E2"/>
    <w:rsid w:val="00143542"/>
    <w:rsid w:val="00143800"/>
    <w:rsid w:val="00143A6B"/>
    <w:rsid w:val="00143CC4"/>
    <w:rsid w:val="00143F32"/>
    <w:rsid w:val="00144054"/>
    <w:rsid w:val="0014410D"/>
    <w:rsid w:val="001442EB"/>
    <w:rsid w:val="00144607"/>
    <w:rsid w:val="00144825"/>
    <w:rsid w:val="0014488B"/>
    <w:rsid w:val="00144959"/>
    <w:rsid w:val="00144D02"/>
    <w:rsid w:val="00144E52"/>
    <w:rsid w:val="00145058"/>
    <w:rsid w:val="00145175"/>
    <w:rsid w:val="001453F4"/>
    <w:rsid w:val="0014541C"/>
    <w:rsid w:val="00145EAF"/>
    <w:rsid w:val="00145F26"/>
    <w:rsid w:val="001461A1"/>
    <w:rsid w:val="0014645C"/>
    <w:rsid w:val="0014649A"/>
    <w:rsid w:val="0014658A"/>
    <w:rsid w:val="00146723"/>
    <w:rsid w:val="00146B0C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53F"/>
    <w:rsid w:val="001477D6"/>
    <w:rsid w:val="001477E8"/>
    <w:rsid w:val="00147813"/>
    <w:rsid w:val="0014791F"/>
    <w:rsid w:val="001479DC"/>
    <w:rsid w:val="00147B07"/>
    <w:rsid w:val="00147CA8"/>
    <w:rsid w:val="00147CCB"/>
    <w:rsid w:val="00147D04"/>
    <w:rsid w:val="00147D36"/>
    <w:rsid w:val="00147DB1"/>
    <w:rsid w:val="00147EA8"/>
    <w:rsid w:val="00147F9B"/>
    <w:rsid w:val="0015019C"/>
    <w:rsid w:val="00150282"/>
    <w:rsid w:val="001505ED"/>
    <w:rsid w:val="001508E9"/>
    <w:rsid w:val="0015125E"/>
    <w:rsid w:val="00151445"/>
    <w:rsid w:val="001516AB"/>
    <w:rsid w:val="00151C22"/>
    <w:rsid w:val="00151DFB"/>
    <w:rsid w:val="00151E98"/>
    <w:rsid w:val="00151EF3"/>
    <w:rsid w:val="00151F8B"/>
    <w:rsid w:val="00152169"/>
    <w:rsid w:val="00152412"/>
    <w:rsid w:val="00152559"/>
    <w:rsid w:val="0015263B"/>
    <w:rsid w:val="001526E8"/>
    <w:rsid w:val="00153091"/>
    <w:rsid w:val="001534AF"/>
    <w:rsid w:val="00153682"/>
    <w:rsid w:val="001537A9"/>
    <w:rsid w:val="00153860"/>
    <w:rsid w:val="00153A0F"/>
    <w:rsid w:val="00153CEC"/>
    <w:rsid w:val="001541B9"/>
    <w:rsid w:val="001543A0"/>
    <w:rsid w:val="001543A9"/>
    <w:rsid w:val="001544AE"/>
    <w:rsid w:val="00154955"/>
    <w:rsid w:val="00154AB1"/>
    <w:rsid w:val="00154BD6"/>
    <w:rsid w:val="00154CE9"/>
    <w:rsid w:val="00154F3D"/>
    <w:rsid w:val="00155366"/>
    <w:rsid w:val="00155622"/>
    <w:rsid w:val="001556B4"/>
    <w:rsid w:val="001557D2"/>
    <w:rsid w:val="0015590E"/>
    <w:rsid w:val="00155951"/>
    <w:rsid w:val="00155AB9"/>
    <w:rsid w:val="00155BB9"/>
    <w:rsid w:val="00155ED6"/>
    <w:rsid w:val="00156046"/>
    <w:rsid w:val="001561F8"/>
    <w:rsid w:val="00156247"/>
    <w:rsid w:val="0015661E"/>
    <w:rsid w:val="001566FC"/>
    <w:rsid w:val="00156738"/>
    <w:rsid w:val="00156739"/>
    <w:rsid w:val="001568E8"/>
    <w:rsid w:val="00156E10"/>
    <w:rsid w:val="00156F99"/>
    <w:rsid w:val="001572B8"/>
    <w:rsid w:val="00157330"/>
    <w:rsid w:val="00157532"/>
    <w:rsid w:val="0015776F"/>
    <w:rsid w:val="00157A2D"/>
    <w:rsid w:val="00157B6D"/>
    <w:rsid w:val="001602DF"/>
    <w:rsid w:val="001604B3"/>
    <w:rsid w:val="00160547"/>
    <w:rsid w:val="00160557"/>
    <w:rsid w:val="001605AC"/>
    <w:rsid w:val="0016065D"/>
    <w:rsid w:val="001606BB"/>
    <w:rsid w:val="001607B0"/>
    <w:rsid w:val="00160A0E"/>
    <w:rsid w:val="00160B2E"/>
    <w:rsid w:val="00160DF2"/>
    <w:rsid w:val="00160E8C"/>
    <w:rsid w:val="001610C4"/>
    <w:rsid w:val="0016118A"/>
    <w:rsid w:val="0016137C"/>
    <w:rsid w:val="0016149E"/>
    <w:rsid w:val="001614D2"/>
    <w:rsid w:val="0016179C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2DF0"/>
    <w:rsid w:val="00162F38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1D1"/>
    <w:rsid w:val="001642EC"/>
    <w:rsid w:val="00164336"/>
    <w:rsid w:val="0016440A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A9"/>
    <w:rsid w:val="001655DE"/>
    <w:rsid w:val="001656F8"/>
    <w:rsid w:val="001657EE"/>
    <w:rsid w:val="001658DD"/>
    <w:rsid w:val="00165B46"/>
    <w:rsid w:val="00165B74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32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20"/>
    <w:rsid w:val="0017217F"/>
    <w:rsid w:val="001721A8"/>
    <w:rsid w:val="0017220E"/>
    <w:rsid w:val="0017250C"/>
    <w:rsid w:val="0017254A"/>
    <w:rsid w:val="00172672"/>
    <w:rsid w:val="00172975"/>
    <w:rsid w:val="00172AC8"/>
    <w:rsid w:val="00172ADD"/>
    <w:rsid w:val="00172C1D"/>
    <w:rsid w:val="00172C2D"/>
    <w:rsid w:val="00172D13"/>
    <w:rsid w:val="00172D88"/>
    <w:rsid w:val="00172E35"/>
    <w:rsid w:val="001730F9"/>
    <w:rsid w:val="0017338B"/>
    <w:rsid w:val="00173A6C"/>
    <w:rsid w:val="00173B02"/>
    <w:rsid w:val="00173C06"/>
    <w:rsid w:val="00173C31"/>
    <w:rsid w:val="00173D21"/>
    <w:rsid w:val="00173EBE"/>
    <w:rsid w:val="00173EE2"/>
    <w:rsid w:val="00174130"/>
    <w:rsid w:val="001745E9"/>
    <w:rsid w:val="001747E8"/>
    <w:rsid w:val="00174864"/>
    <w:rsid w:val="00174897"/>
    <w:rsid w:val="00174926"/>
    <w:rsid w:val="00174B4C"/>
    <w:rsid w:val="00174F4D"/>
    <w:rsid w:val="001753E3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DEA"/>
    <w:rsid w:val="00177E63"/>
    <w:rsid w:val="001803BA"/>
    <w:rsid w:val="001805AB"/>
    <w:rsid w:val="00180730"/>
    <w:rsid w:val="001807C9"/>
    <w:rsid w:val="0018085D"/>
    <w:rsid w:val="00180B3C"/>
    <w:rsid w:val="00180E2F"/>
    <w:rsid w:val="00180E7E"/>
    <w:rsid w:val="00180ED3"/>
    <w:rsid w:val="0018101F"/>
    <w:rsid w:val="001812E2"/>
    <w:rsid w:val="00181617"/>
    <w:rsid w:val="001818E5"/>
    <w:rsid w:val="00181F0F"/>
    <w:rsid w:val="0018237B"/>
    <w:rsid w:val="001824B9"/>
    <w:rsid w:val="00182854"/>
    <w:rsid w:val="00182D60"/>
    <w:rsid w:val="00183409"/>
    <w:rsid w:val="00183414"/>
    <w:rsid w:val="0018356F"/>
    <w:rsid w:val="00183731"/>
    <w:rsid w:val="00183C36"/>
    <w:rsid w:val="00183CFE"/>
    <w:rsid w:val="00183F23"/>
    <w:rsid w:val="00183F2D"/>
    <w:rsid w:val="0018404A"/>
    <w:rsid w:val="0018406A"/>
    <w:rsid w:val="00184085"/>
    <w:rsid w:val="0018414B"/>
    <w:rsid w:val="0018424D"/>
    <w:rsid w:val="00184379"/>
    <w:rsid w:val="00184576"/>
    <w:rsid w:val="001845F3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464"/>
    <w:rsid w:val="0018570F"/>
    <w:rsid w:val="001857C8"/>
    <w:rsid w:val="00185955"/>
    <w:rsid w:val="0018597E"/>
    <w:rsid w:val="00185B81"/>
    <w:rsid w:val="00185BF2"/>
    <w:rsid w:val="00185CCB"/>
    <w:rsid w:val="00185DAC"/>
    <w:rsid w:val="00185F16"/>
    <w:rsid w:val="0018613F"/>
    <w:rsid w:val="001866CC"/>
    <w:rsid w:val="00186A85"/>
    <w:rsid w:val="001870E2"/>
    <w:rsid w:val="00187465"/>
    <w:rsid w:val="00187861"/>
    <w:rsid w:val="00187AA1"/>
    <w:rsid w:val="00187C13"/>
    <w:rsid w:val="00187CDF"/>
    <w:rsid w:val="00187EDB"/>
    <w:rsid w:val="00187FC8"/>
    <w:rsid w:val="001900A5"/>
    <w:rsid w:val="00190164"/>
    <w:rsid w:val="001908C7"/>
    <w:rsid w:val="00190AE5"/>
    <w:rsid w:val="00190BD2"/>
    <w:rsid w:val="00190D4D"/>
    <w:rsid w:val="00190F4C"/>
    <w:rsid w:val="0019105A"/>
    <w:rsid w:val="00191214"/>
    <w:rsid w:val="0019122E"/>
    <w:rsid w:val="00191409"/>
    <w:rsid w:val="001915C6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87"/>
    <w:rsid w:val="0019239D"/>
    <w:rsid w:val="001924B2"/>
    <w:rsid w:val="00192C81"/>
    <w:rsid w:val="00192DBA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1C3"/>
    <w:rsid w:val="00194765"/>
    <w:rsid w:val="0019480A"/>
    <w:rsid w:val="001949CA"/>
    <w:rsid w:val="001949E5"/>
    <w:rsid w:val="00194E98"/>
    <w:rsid w:val="00194ECD"/>
    <w:rsid w:val="00195031"/>
    <w:rsid w:val="00195342"/>
    <w:rsid w:val="00195376"/>
    <w:rsid w:val="00195837"/>
    <w:rsid w:val="00195931"/>
    <w:rsid w:val="00195B6C"/>
    <w:rsid w:val="00195C52"/>
    <w:rsid w:val="00195C99"/>
    <w:rsid w:val="00196011"/>
    <w:rsid w:val="001960AB"/>
    <w:rsid w:val="0019617A"/>
    <w:rsid w:val="0019622E"/>
    <w:rsid w:val="00196483"/>
    <w:rsid w:val="001966C1"/>
    <w:rsid w:val="001967F8"/>
    <w:rsid w:val="001968FD"/>
    <w:rsid w:val="00196B82"/>
    <w:rsid w:val="00196C4D"/>
    <w:rsid w:val="00196C80"/>
    <w:rsid w:val="00196CAD"/>
    <w:rsid w:val="00196DCA"/>
    <w:rsid w:val="00196DDD"/>
    <w:rsid w:val="00196DEC"/>
    <w:rsid w:val="00196E9B"/>
    <w:rsid w:val="00196ED9"/>
    <w:rsid w:val="00196F31"/>
    <w:rsid w:val="0019729C"/>
    <w:rsid w:val="001972BA"/>
    <w:rsid w:val="00197385"/>
    <w:rsid w:val="00197852"/>
    <w:rsid w:val="00197CF0"/>
    <w:rsid w:val="001A0114"/>
    <w:rsid w:val="001A0264"/>
    <w:rsid w:val="001A0412"/>
    <w:rsid w:val="001A0546"/>
    <w:rsid w:val="001A062D"/>
    <w:rsid w:val="001A0C2B"/>
    <w:rsid w:val="001A0CCD"/>
    <w:rsid w:val="001A0E5F"/>
    <w:rsid w:val="001A10E4"/>
    <w:rsid w:val="001A1849"/>
    <w:rsid w:val="001A190F"/>
    <w:rsid w:val="001A19BD"/>
    <w:rsid w:val="001A1AA7"/>
    <w:rsid w:val="001A1AC1"/>
    <w:rsid w:val="001A1D26"/>
    <w:rsid w:val="001A2356"/>
    <w:rsid w:val="001A24CC"/>
    <w:rsid w:val="001A2586"/>
    <w:rsid w:val="001A25CE"/>
    <w:rsid w:val="001A2B8B"/>
    <w:rsid w:val="001A2EFC"/>
    <w:rsid w:val="001A3829"/>
    <w:rsid w:val="001A3AD4"/>
    <w:rsid w:val="001A3B4D"/>
    <w:rsid w:val="001A3BA1"/>
    <w:rsid w:val="001A423E"/>
    <w:rsid w:val="001A4473"/>
    <w:rsid w:val="001A4512"/>
    <w:rsid w:val="001A487F"/>
    <w:rsid w:val="001A4AC6"/>
    <w:rsid w:val="001A4C88"/>
    <w:rsid w:val="001A4F67"/>
    <w:rsid w:val="001A5195"/>
    <w:rsid w:val="001A528A"/>
    <w:rsid w:val="001A535F"/>
    <w:rsid w:val="001A5517"/>
    <w:rsid w:val="001A593D"/>
    <w:rsid w:val="001A5D68"/>
    <w:rsid w:val="001A62C1"/>
    <w:rsid w:val="001A6325"/>
    <w:rsid w:val="001A6387"/>
    <w:rsid w:val="001A6840"/>
    <w:rsid w:val="001A6B1D"/>
    <w:rsid w:val="001A6E48"/>
    <w:rsid w:val="001A6FDD"/>
    <w:rsid w:val="001A7059"/>
    <w:rsid w:val="001A768E"/>
    <w:rsid w:val="001A76CA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1F2D"/>
    <w:rsid w:val="001B2385"/>
    <w:rsid w:val="001B2535"/>
    <w:rsid w:val="001B254A"/>
    <w:rsid w:val="001B254C"/>
    <w:rsid w:val="001B256A"/>
    <w:rsid w:val="001B26A9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E4"/>
    <w:rsid w:val="001B32FB"/>
    <w:rsid w:val="001B3666"/>
    <w:rsid w:val="001B37C4"/>
    <w:rsid w:val="001B3864"/>
    <w:rsid w:val="001B387B"/>
    <w:rsid w:val="001B38AB"/>
    <w:rsid w:val="001B39F9"/>
    <w:rsid w:val="001B3AFF"/>
    <w:rsid w:val="001B3BD7"/>
    <w:rsid w:val="001B3C06"/>
    <w:rsid w:val="001B3C3D"/>
    <w:rsid w:val="001B3D10"/>
    <w:rsid w:val="001B3DC8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84"/>
    <w:rsid w:val="001B49CF"/>
    <w:rsid w:val="001B4A73"/>
    <w:rsid w:val="001B4E85"/>
    <w:rsid w:val="001B4FF3"/>
    <w:rsid w:val="001B5434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0CA"/>
    <w:rsid w:val="001B61D7"/>
    <w:rsid w:val="001B61E8"/>
    <w:rsid w:val="001B6317"/>
    <w:rsid w:val="001B6509"/>
    <w:rsid w:val="001B66A3"/>
    <w:rsid w:val="001B6705"/>
    <w:rsid w:val="001B6997"/>
    <w:rsid w:val="001B6A49"/>
    <w:rsid w:val="001B6EEE"/>
    <w:rsid w:val="001B7121"/>
    <w:rsid w:val="001B725A"/>
    <w:rsid w:val="001B748B"/>
    <w:rsid w:val="001B777E"/>
    <w:rsid w:val="001B7CBE"/>
    <w:rsid w:val="001C0072"/>
    <w:rsid w:val="001C00F7"/>
    <w:rsid w:val="001C02BF"/>
    <w:rsid w:val="001C0341"/>
    <w:rsid w:val="001C03CA"/>
    <w:rsid w:val="001C06B7"/>
    <w:rsid w:val="001C0C37"/>
    <w:rsid w:val="001C0EB4"/>
    <w:rsid w:val="001C1076"/>
    <w:rsid w:val="001C1288"/>
    <w:rsid w:val="001C14DA"/>
    <w:rsid w:val="001C154A"/>
    <w:rsid w:val="001C169B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507"/>
    <w:rsid w:val="001C3821"/>
    <w:rsid w:val="001C383C"/>
    <w:rsid w:val="001C38F3"/>
    <w:rsid w:val="001C3B5C"/>
    <w:rsid w:val="001C3C1E"/>
    <w:rsid w:val="001C3D34"/>
    <w:rsid w:val="001C3D49"/>
    <w:rsid w:val="001C3D5A"/>
    <w:rsid w:val="001C3EF8"/>
    <w:rsid w:val="001C3F83"/>
    <w:rsid w:val="001C3FCE"/>
    <w:rsid w:val="001C455B"/>
    <w:rsid w:val="001C4663"/>
    <w:rsid w:val="001C46E6"/>
    <w:rsid w:val="001C48F2"/>
    <w:rsid w:val="001C4A24"/>
    <w:rsid w:val="001C4AE0"/>
    <w:rsid w:val="001C4C9A"/>
    <w:rsid w:val="001C4CF5"/>
    <w:rsid w:val="001C4DBA"/>
    <w:rsid w:val="001C4FA9"/>
    <w:rsid w:val="001C560C"/>
    <w:rsid w:val="001C5943"/>
    <w:rsid w:val="001C5972"/>
    <w:rsid w:val="001C59D1"/>
    <w:rsid w:val="001C59E2"/>
    <w:rsid w:val="001C5B6C"/>
    <w:rsid w:val="001C5D02"/>
    <w:rsid w:val="001C5DB1"/>
    <w:rsid w:val="001C5E12"/>
    <w:rsid w:val="001C61C7"/>
    <w:rsid w:val="001C61CB"/>
    <w:rsid w:val="001C6256"/>
    <w:rsid w:val="001C629F"/>
    <w:rsid w:val="001C646F"/>
    <w:rsid w:val="001C657E"/>
    <w:rsid w:val="001C6667"/>
    <w:rsid w:val="001C69E4"/>
    <w:rsid w:val="001C6A74"/>
    <w:rsid w:val="001C70AD"/>
    <w:rsid w:val="001C75E4"/>
    <w:rsid w:val="001C7658"/>
    <w:rsid w:val="001C77B7"/>
    <w:rsid w:val="001D01CB"/>
    <w:rsid w:val="001D05BF"/>
    <w:rsid w:val="001D069B"/>
    <w:rsid w:val="001D09E0"/>
    <w:rsid w:val="001D0B7F"/>
    <w:rsid w:val="001D0C60"/>
    <w:rsid w:val="001D0C65"/>
    <w:rsid w:val="001D0E6A"/>
    <w:rsid w:val="001D0F4B"/>
    <w:rsid w:val="001D1006"/>
    <w:rsid w:val="001D1A7E"/>
    <w:rsid w:val="001D1F9C"/>
    <w:rsid w:val="001D21D1"/>
    <w:rsid w:val="001D228C"/>
    <w:rsid w:val="001D2694"/>
    <w:rsid w:val="001D27C3"/>
    <w:rsid w:val="001D290A"/>
    <w:rsid w:val="001D2B09"/>
    <w:rsid w:val="001D2B61"/>
    <w:rsid w:val="001D2BCA"/>
    <w:rsid w:val="001D2D3F"/>
    <w:rsid w:val="001D2EE6"/>
    <w:rsid w:val="001D308E"/>
    <w:rsid w:val="001D35D5"/>
    <w:rsid w:val="001D3A75"/>
    <w:rsid w:val="001D40CB"/>
    <w:rsid w:val="001D4108"/>
    <w:rsid w:val="001D43D4"/>
    <w:rsid w:val="001D443F"/>
    <w:rsid w:val="001D4604"/>
    <w:rsid w:val="001D46A9"/>
    <w:rsid w:val="001D4790"/>
    <w:rsid w:val="001D4BFC"/>
    <w:rsid w:val="001D50F1"/>
    <w:rsid w:val="001D51CB"/>
    <w:rsid w:val="001D545F"/>
    <w:rsid w:val="001D5736"/>
    <w:rsid w:val="001D5904"/>
    <w:rsid w:val="001D5CEB"/>
    <w:rsid w:val="001D5F2B"/>
    <w:rsid w:val="001D61BB"/>
    <w:rsid w:val="001D646C"/>
    <w:rsid w:val="001D683C"/>
    <w:rsid w:val="001D69B4"/>
    <w:rsid w:val="001D6B71"/>
    <w:rsid w:val="001D6B93"/>
    <w:rsid w:val="001D6F05"/>
    <w:rsid w:val="001D70DC"/>
    <w:rsid w:val="001D7145"/>
    <w:rsid w:val="001D7319"/>
    <w:rsid w:val="001D75F0"/>
    <w:rsid w:val="001D7684"/>
    <w:rsid w:val="001D7C6F"/>
    <w:rsid w:val="001D7E27"/>
    <w:rsid w:val="001D7F94"/>
    <w:rsid w:val="001E045E"/>
    <w:rsid w:val="001E0621"/>
    <w:rsid w:val="001E07CC"/>
    <w:rsid w:val="001E07F5"/>
    <w:rsid w:val="001E080A"/>
    <w:rsid w:val="001E0982"/>
    <w:rsid w:val="001E1095"/>
    <w:rsid w:val="001E111F"/>
    <w:rsid w:val="001E12FA"/>
    <w:rsid w:val="001E1586"/>
    <w:rsid w:val="001E20BC"/>
    <w:rsid w:val="001E22EE"/>
    <w:rsid w:val="001E2322"/>
    <w:rsid w:val="001E2409"/>
    <w:rsid w:val="001E262E"/>
    <w:rsid w:val="001E2746"/>
    <w:rsid w:val="001E2842"/>
    <w:rsid w:val="001E2CD5"/>
    <w:rsid w:val="001E2D16"/>
    <w:rsid w:val="001E32F5"/>
    <w:rsid w:val="001E33C0"/>
    <w:rsid w:val="001E360F"/>
    <w:rsid w:val="001E36B9"/>
    <w:rsid w:val="001E37D2"/>
    <w:rsid w:val="001E3AE5"/>
    <w:rsid w:val="001E3B25"/>
    <w:rsid w:val="001E3CB8"/>
    <w:rsid w:val="001E3F8C"/>
    <w:rsid w:val="001E3FF6"/>
    <w:rsid w:val="001E416C"/>
    <w:rsid w:val="001E4369"/>
    <w:rsid w:val="001E45EE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D0A"/>
    <w:rsid w:val="001E5EFA"/>
    <w:rsid w:val="001E615F"/>
    <w:rsid w:val="001E61DB"/>
    <w:rsid w:val="001E6549"/>
    <w:rsid w:val="001E6767"/>
    <w:rsid w:val="001E6A58"/>
    <w:rsid w:val="001E6B7D"/>
    <w:rsid w:val="001E6D11"/>
    <w:rsid w:val="001E759E"/>
    <w:rsid w:val="001E76ED"/>
    <w:rsid w:val="001E7751"/>
    <w:rsid w:val="001E77BA"/>
    <w:rsid w:val="001E7832"/>
    <w:rsid w:val="001E7B36"/>
    <w:rsid w:val="001E7B89"/>
    <w:rsid w:val="001E7CDD"/>
    <w:rsid w:val="001E7FB0"/>
    <w:rsid w:val="001E7FB5"/>
    <w:rsid w:val="001F0000"/>
    <w:rsid w:val="001F00A8"/>
    <w:rsid w:val="001F021F"/>
    <w:rsid w:val="001F02B4"/>
    <w:rsid w:val="001F03CB"/>
    <w:rsid w:val="001F0569"/>
    <w:rsid w:val="001F0861"/>
    <w:rsid w:val="001F0F09"/>
    <w:rsid w:val="001F1341"/>
    <w:rsid w:val="001F1505"/>
    <w:rsid w:val="001F15A4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91D"/>
    <w:rsid w:val="001F2AB2"/>
    <w:rsid w:val="001F2C6D"/>
    <w:rsid w:val="001F2CBA"/>
    <w:rsid w:val="001F2FD1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49E"/>
    <w:rsid w:val="001F453B"/>
    <w:rsid w:val="001F4597"/>
    <w:rsid w:val="001F4832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4EB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69B"/>
    <w:rsid w:val="001F789E"/>
    <w:rsid w:val="001F7C3F"/>
    <w:rsid w:val="001F7D68"/>
    <w:rsid w:val="001F7E93"/>
    <w:rsid w:val="002000B7"/>
    <w:rsid w:val="002004E9"/>
    <w:rsid w:val="00200570"/>
    <w:rsid w:val="00200707"/>
    <w:rsid w:val="00200AE6"/>
    <w:rsid w:val="0020111A"/>
    <w:rsid w:val="002012A3"/>
    <w:rsid w:val="00201466"/>
    <w:rsid w:val="002014D6"/>
    <w:rsid w:val="00201CA6"/>
    <w:rsid w:val="00202070"/>
    <w:rsid w:val="00202194"/>
    <w:rsid w:val="00202345"/>
    <w:rsid w:val="0020245F"/>
    <w:rsid w:val="00202584"/>
    <w:rsid w:val="00202608"/>
    <w:rsid w:val="002026A8"/>
    <w:rsid w:val="002027BD"/>
    <w:rsid w:val="00202B7C"/>
    <w:rsid w:val="00202F4D"/>
    <w:rsid w:val="00203050"/>
    <w:rsid w:val="0020319A"/>
    <w:rsid w:val="002032D0"/>
    <w:rsid w:val="00203397"/>
    <w:rsid w:val="00203909"/>
    <w:rsid w:val="00203EBB"/>
    <w:rsid w:val="002049F8"/>
    <w:rsid w:val="00204A66"/>
    <w:rsid w:val="00204B98"/>
    <w:rsid w:val="00204D9C"/>
    <w:rsid w:val="002050FE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D9"/>
    <w:rsid w:val="00206BEE"/>
    <w:rsid w:val="00206CD5"/>
    <w:rsid w:val="00206CE0"/>
    <w:rsid w:val="00206DC4"/>
    <w:rsid w:val="00206E4B"/>
    <w:rsid w:val="00206E70"/>
    <w:rsid w:val="00206EF5"/>
    <w:rsid w:val="00207119"/>
    <w:rsid w:val="002071DC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181"/>
    <w:rsid w:val="00210463"/>
    <w:rsid w:val="0021090B"/>
    <w:rsid w:val="00210ACF"/>
    <w:rsid w:val="00210B0F"/>
    <w:rsid w:val="00210DBF"/>
    <w:rsid w:val="00210DF9"/>
    <w:rsid w:val="00210EA5"/>
    <w:rsid w:val="00211063"/>
    <w:rsid w:val="0021115F"/>
    <w:rsid w:val="002111A7"/>
    <w:rsid w:val="0021122B"/>
    <w:rsid w:val="002112E7"/>
    <w:rsid w:val="002116C5"/>
    <w:rsid w:val="0021185E"/>
    <w:rsid w:val="0021194C"/>
    <w:rsid w:val="002119BB"/>
    <w:rsid w:val="00211C91"/>
    <w:rsid w:val="00211D27"/>
    <w:rsid w:val="00211D80"/>
    <w:rsid w:val="00211DF9"/>
    <w:rsid w:val="00211F1E"/>
    <w:rsid w:val="0021208A"/>
    <w:rsid w:val="00212125"/>
    <w:rsid w:val="00212331"/>
    <w:rsid w:val="0021235F"/>
    <w:rsid w:val="002123E5"/>
    <w:rsid w:val="00212537"/>
    <w:rsid w:val="00212572"/>
    <w:rsid w:val="0021258E"/>
    <w:rsid w:val="00212760"/>
    <w:rsid w:val="002127DC"/>
    <w:rsid w:val="00212AA0"/>
    <w:rsid w:val="00212C5B"/>
    <w:rsid w:val="002131DA"/>
    <w:rsid w:val="002132C5"/>
    <w:rsid w:val="00213325"/>
    <w:rsid w:val="0021341B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072"/>
    <w:rsid w:val="002152E0"/>
    <w:rsid w:val="00215755"/>
    <w:rsid w:val="0021589F"/>
    <w:rsid w:val="002158AC"/>
    <w:rsid w:val="0021593D"/>
    <w:rsid w:val="00215998"/>
    <w:rsid w:val="00215B23"/>
    <w:rsid w:val="00215C34"/>
    <w:rsid w:val="00215D26"/>
    <w:rsid w:val="00215E0B"/>
    <w:rsid w:val="00215F36"/>
    <w:rsid w:val="00216075"/>
    <w:rsid w:val="002161AB"/>
    <w:rsid w:val="002161FB"/>
    <w:rsid w:val="00216920"/>
    <w:rsid w:val="0021693F"/>
    <w:rsid w:val="00216A28"/>
    <w:rsid w:val="00216C48"/>
    <w:rsid w:val="00216C4A"/>
    <w:rsid w:val="00217024"/>
    <w:rsid w:val="002170E6"/>
    <w:rsid w:val="002171CF"/>
    <w:rsid w:val="0021752E"/>
    <w:rsid w:val="002175BD"/>
    <w:rsid w:val="002175FF"/>
    <w:rsid w:val="0021791F"/>
    <w:rsid w:val="00217B12"/>
    <w:rsid w:val="00217BFD"/>
    <w:rsid w:val="0022033A"/>
    <w:rsid w:val="00220384"/>
    <w:rsid w:val="0022067D"/>
    <w:rsid w:val="0022077B"/>
    <w:rsid w:val="00220894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071"/>
    <w:rsid w:val="0022241C"/>
    <w:rsid w:val="00222537"/>
    <w:rsid w:val="00222599"/>
    <w:rsid w:val="002225D7"/>
    <w:rsid w:val="0022262C"/>
    <w:rsid w:val="002226BD"/>
    <w:rsid w:val="00222821"/>
    <w:rsid w:val="00222904"/>
    <w:rsid w:val="0022297D"/>
    <w:rsid w:val="00222A93"/>
    <w:rsid w:val="00222C55"/>
    <w:rsid w:val="00222CF3"/>
    <w:rsid w:val="00222EF1"/>
    <w:rsid w:val="00222F6F"/>
    <w:rsid w:val="00222F96"/>
    <w:rsid w:val="00223069"/>
    <w:rsid w:val="002231D4"/>
    <w:rsid w:val="002232C9"/>
    <w:rsid w:val="002233D0"/>
    <w:rsid w:val="0022358B"/>
    <w:rsid w:val="00223859"/>
    <w:rsid w:val="0022398C"/>
    <w:rsid w:val="002239AF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C9A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427"/>
    <w:rsid w:val="0022579D"/>
    <w:rsid w:val="002259E0"/>
    <w:rsid w:val="00225A92"/>
    <w:rsid w:val="002262E0"/>
    <w:rsid w:val="0022667D"/>
    <w:rsid w:val="00226985"/>
    <w:rsid w:val="002269FF"/>
    <w:rsid w:val="00226AB5"/>
    <w:rsid w:val="00226BAC"/>
    <w:rsid w:val="00226D2B"/>
    <w:rsid w:val="00226D7C"/>
    <w:rsid w:val="002271CC"/>
    <w:rsid w:val="00227370"/>
    <w:rsid w:val="002273D2"/>
    <w:rsid w:val="00227434"/>
    <w:rsid w:val="002275EF"/>
    <w:rsid w:val="002277F7"/>
    <w:rsid w:val="002279F6"/>
    <w:rsid w:val="00227A6F"/>
    <w:rsid w:val="00227B31"/>
    <w:rsid w:val="00227C65"/>
    <w:rsid w:val="00227E50"/>
    <w:rsid w:val="00230071"/>
    <w:rsid w:val="00230288"/>
    <w:rsid w:val="00230330"/>
    <w:rsid w:val="0023046D"/>
    <w:rsid w:val="002307B8"/>
    <w:rsid w:val="00230CCC"/>
    <w:rsid w:val="00231365"/>
    <w:rsid w:val="002313CE"/>
    <w:rsid w:val="002315DA"/>
    <w:rsid w:val="002317E8"/>
    <w:rsid w:val="00231AFC"/>
    <w:rsid w:val="00231B60"/>
    <w:rsid w:val="00231D53"/>
    <w:rsid w:val="0023253C"/>
    <w:rsid w:val="002326E6"/>
    <w:rsid w:val="00232A14"/>
    <w:rsid w:val="00232AEA"/>
    <w:rsid w:val="00232C03"/>
    <w:rsid w:val="00232E05"/>
    <w:rsid w:val="0023304D"/>
    <w:rsid w:val="00233050"/>
    <w:rsid w:val="0023337E"/>
    <w:rsid w:val="0023338E"/>
    <w:rsid w:val="0023361D"/>
    <w:rsid w:val="00233E36"/>
    <w:rsid w:val="00233E7E"/>
    <w:rsid w:val="0023402E"/>
    <w:rsid w:val="0023403F"/>
    <w:rsid w:val="0023426A"/>
    <w:rsid w:val="00234672"/>
    <w:rsid w:val="002346BC"/>
    <w:rsid w:val="002346CA"/>
    <w:rsid w:val="002347A2"/>
    <w:rsid w:val="0023483E"/>
    <w:rsid w:val="002348B4"/>
    <w:rsid w:val="00234A09"/>
    <w:rsid w:val="00234CD1"/>
    <w:rsid w:val="00234E0A"/>
    <w:rsid w:val="00235066"/>
    <w:rsid w:val="00235151"/>
    <w:rsid w:val="00235258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03E"/>
    <w:rsid w:val="002400B5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9F9"/>
    <w:rsid w:val="00242D68"/>
    <w:rsid w:val="00242DDB"/>
    <w:rsid w:val="00242FB3"/>
    <w:rsid w:val="002431FC"/>
    <w:rsid w:val="002432AB"/>
    <w:rsid w:val="002432B9"/>
    <w:rsid w:val="00243344"/>
    <w:rsid w:val="002435FA"/>
    <w:rsid w:val="002437A4"/>
    <w:rsid w:val="002437A5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39E"/>
    <w:rsid w:val="00245497"/>
    <w:rsid w:val="002454CF"/>
    <w:rsid w:val="00245541"/>
    <w:rsid w:val="00245651"/>
    <w:rsid w:val="0024572B"/>
    <w:rsid w:val="00245E49"/>
    <w:rsid w:val="00245E83"/>
    <w:rsid w:val="00246139"/>
    <w:rsid w:val="002462B3"/>
    <w:rsid w:val="002462CB"/>
    <w:rsid w:val="002463A7"/>
    <w:rsid w:val="00246433"/>
    <w:rsid w:val="00246640"/>
    <w:rsid w:val="0024677E"/>
    <w:rsid w:val="002469E7"/>
    <w:rsid w:val="00246ADD"/>
    <w:rsid w:val="00246B14"/>
    <w:rsid w:val="00246BD7"/>
    <w:rsid w:val="00246CED"/>
    <w:rsid w:val="002470C3"/>
    <w:rsid w:val="002471E9"/>
    <w:rsid w:val="0024724E"/>
    <w:rsid w:val="002474EF"/>
    <w:rsid w:val="0024767A"/>
    <w:rsid w:val="0024783F"/>
    <w:rsid w:val="00247921"/>
    <w:rsid w:val="00247985"/>
    <w:rsid w:val="00247986"/>
    <w:rsid w:val="002479B8"/>
    <w:rsid w:val="00247A57"/>
    <w:rsid w:val="00247D3E"/>
    <w:rsid w:val="00250573"/>
    <w:rsid w:val="002506E2"/>
    <w:rsid w:val="00250876"/>
    <w:rsid w:val="00250D80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65"/>
    <w:rsid w:val="00252F9A"/>
    <w:rsid w:val="00253083"/>
    <w:rsid w:val="002536FE"/>
    <w:rsid w:val="00253768"/>
    <w:rsid w:val="00253B48"/>
    <w:rsid w:val="00253BB4"/>
    <w:rsid w:val="00253C11"/>
    <w:rsid w:val="0025404F"/>
    <w:rsid w:val="00254082"/>
    <w:rsid w:val="002541D9"/>
    <w:rsid w:val="00254414"/>
    <w:rsid w:val="002546FB"/>
    <w:rsid w:val="002549D0"/>
    <w:rsid w:val="00254C15"/>
    <w:rsid w:val="00254D39"/>
    <w:rsid w:val="00254F7F"/>
    <w:rsid w:val="00255364"/>
    <w:rsid w:val="0025555B"/>
    <w:rsid w:val="002557D8"/>
    <w:rsid w:val="00255909"/>
    <w:rsid w:val="00255A26"/>
    <w:rsid w:val="00255AC2"/>
    <w:rsid w:val="00256101"/>
    <w:rsid w:val="00256323"/>
    <w:rsid w:val="002563B8"/>
    <w:rsid w:val="0025645E"/>
    <w:rsid w:val="002569F9"/>
    <w:rsid w:val="00256AC4"/>
    <w:rsid w:val="00256ADD"/>
    <w:rsid w:val="00256C3F"/>
    <w:rsid w:val="00257207"/>
    <w:rsid w:val="0025733F"/>
    <w:rsid w:val="002576AE"/>
    <w:rsid w:val="002576D4"/>
    <w:rsid w:val="002579FE"/>
    <w:rsid w:val="00257A85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6BA"/>
    <w:rsid w:val="00261AEA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2E41"/>
    <w:rsid w:val="0026312D"/>
    <w:rsid w:val="002631D8"/>
    <w:rsid w:val="002633BE"/>
    <w:rsid w:val="002634F1"/>
    <w:rsid w:val="002637BD"/>
    <w:rsid w:val="00263862"/>
    <w:rsid w:val="002638B4"/>
    <w:rsid w:val="00263C48"/>
    <w:rsid w:val="00263E59"/>
    <w:rsid w:val="00263F46"/>
    <w:rsid w:val="0026400A"/>
    <w:rsid w:val="00264458"/>
    <w:rsid w:val="00264549"/>
    <w:rsid w:val="0026472E"/>
    <w:rsid w:val="002647A8"/>
    <w:rsid w:val="0026486A"/>
    <w:rsid w:val="00264D2C"/>
    <w:rsid w:val="00264DCF"/>
    <w:rsid w:val="002650E6"/>
    <w:rsid w:val="00265112"/>
    <w:rsid w:val="00265301"/>
    <w:rsid w:val="00265422"/>
    <w:rsid w:val="00265B0A"/>
    <w:rsid w:val="00266081"/>
    <w:rsid w:val="00266490"/>
    <w:rsid w:val="0026676C"/>
    <w:rsid w:val="002668D7"/>
    <w:rsid w:val="0026693A"/>
    <w:rsid w:val="00266A5E"/>
    <w:rsid w:val="00266AF7"/>
    <w:rsid w:val="0026705C"/>
    <w:rsid w:val="00267367"/>
    <w:rsid w:val="002676E8"/>
    <w:rsid w:val="00267721"/>
    <w:rsid w:val="0026774A"/>
    <w:rsid w:val="002677F1"/>
    <w:rsid w:val="0026784B"/>
    <w:rsid w:val="002679B0"/>
    <w:rsid w:val="00267B5D"/>
    <w:rsid w:val="00267F05"/>
    <w:rsid w:val="002700CB"/>
    <w:rsid w:val="002700D4"/>
    <w:rsid w:val="002701CF"/>
    <w:rsid w:val="0027046F"/>
    <w:rsid w:val="0027057A"/>
    <w:rsid w:val="002708FC"/>
    <w:rsid w:val="002709C0"/>
    <w:rsid w:val="00270F6F"/>
    <w:rsid w:val="00270FC5"/>
    <w:rsid w:val="002710BE"/>
    <w:rsid w:val="002710FD"/>
    <w:rsid w:val="00271293"/>
    <w:rsid w:val="002713B1"/>
    <w:rsid w:val="00271482"/>
    <w:rsid w:val="0027148A"/>
    <w:rsid w:val="002716E9"/>
    <w:rsid w:val="00271AA2"/>
    <w:rsid w:val="00271B59"/>
    <w:rsid w:val="00271BA2"/>
    <w:rsid w:val="00271E5A"/>
    <w:rsid w:val="002720EA"/>
    <w:rsid w:val="002721CA"/>
    <w:rsid w:val="0027224C"/>
    <w:rsid w:val="002727A4"/>
    <w:rsid w:val="0027284D"/>
    <w:rsid w:val="002729BD"/>
    <w:rsid w:val="00272A4C"/>
    <w:rsid w:val="00272BFE"/>
    <w:rsid w:val="00272C94"/>
    <w:rsid w:val="00272D50"/>
    <w:rsid w:val="00272F24"/>
    <w:rsid w:val="0027315C"/>
    <w:rsid w:val="00273183"/>
    <w:rsid w:val="0027348B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0C2"/>
    <w:rsid w:val="0027651D"/>
    <w:rsid w:val="00276A2F"/>
    <w:rsid w:val="00276AF4"/>
    <w:rsid w:val="00277186"/>
    <w:rsid w:val="0027722A"/>
    <w:rsid w:val="002772DE"/>
    <w:rsid w:val="0027769F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0B01"/>
    <w:rsid w:val="00280E98"/>
    <w:rsid w:val="00281029"/>
    <w:rsid w:val="002813DD"/>
    <w:rsid w:val="0028160F"/>
    <w:rsid w:val="002817DE"/>
    <w:rsid w:val="00281959"/>
    <w:rsid w:val="002819BB"/>
    <w:rsid w:val="00281B1E"/>
    <w:rsid w:val="00281B82"/>
    <w:rsid w:val="00281C74"/>
    <w:rsid w:val="00281D14"/>
    <w:rsid w:val="00282347"/>
    <w:rsid w:val="00282A56"/>
    <w:rsid w:val="00282C8F"/>
    <w:rsid w:val="00283054"/>
    <w:rsid w:val="00283169"/>
    <w:rsid w:val="0028316D"/>
    <w:rsid w:val="002835B5"/>
    <w:rsid w:val="002836B2"/>
    <w:rsid w:val="0028374B"/>
    <w:rsid w:val="002837D9"/>
    <w:rsid w:val="002838AF"/>
    <w:rsid w:val="00283921"/>
    <w:rsid w:val="00283B46"/>
    <w:rsid w:val="00283BAF"/>
    <w:rsid w:val="00283CAB"/>
    <w:rsid w:val="00283E11"/>
    <w:rsid w:val="00283EAA"/>
    <w:rsid w:val="002842E8"/>
    <w:rsid w:val="00284359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3CE"/>
    <w:rsid w:val="0028541F"/>
    <w:rsid w:val="002855B1"/>
    <w:rsid w:val="00285A8D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2"/>
    <w:rsid w:val="00286F38"/>
    <w:rsid w:val="00286F89"/>
    <w:rsid w:val="002870F9"/>
    <w:rsid w:val="00287287"/>
    <w:rsid w:val="002872AD"/>
    <w:rsid w:val="002874D1"/>
    <w:rsid w:val="0028750A"/>
    <w:rsid w:val="00287567"/>
    <w:rsid w:val="0028756D"/>
    <w:rsid w:val="002876BE"/>
    <w:rsid w:val="0028770A"/>
    <w:rsid w:val="00287727"/>
    <w:rsid w:val="0028777E"/>
    <w:rsid w:val="0028780D"/>
    <w:rsid w:val="002879C9"/>
    <w:rsid w:val="00287A07"/>
    <w:rsid w:val="00287BA2"/>
    <w:rsid w:val="00287DAD"/>
    <w:rsid w:val="00287F18"/>
    <w:rsid w:val="00287F49"/>
    <w:rsid w:val="00287FFE"/>
    <w:rsid w:val="00290113"/>
    <w:rsid w:val="0029029E"/>
    <w:rsid w:val="00290340"/>
    <w:rsid w:val="002903A5"/>
    <w:rsid w:val="00290564"/>
    <w:rsid w:val="00290B53"/>
    <w:rsid w:val="00290BCB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BDF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9B"/>
    <w:rsid w:val="002936ED"/>
    <w:rsid w:val="002936EE"/>
    <w:rsid w:val="00293D4C"/>
    <w:rsid w:val="00293DA2"/>
    <w:rsid w:val="0029411F"/>
    <w:rsid w:val="00294188"/>
    <w:rsid w:val="0029418A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5BF"/>
    <w:rsid w:val="0029567F"/>
    <w:rsid w:val="002957EF"/>
    <w:rsid w:val="0029582F"/>
    <w:rsid w:val="00295A89"/>
    <w:rsid w:val="00295FFD"/>
    <w:rsid w:val="00296146"/>
    <w:rsid w:val="00296149"/>
    <w:rsid w:val="002964EF"/>
    <w:rsid w:val="0029659C"/>
    <w:rsid w:val="0029671F"/>
    <w:rsid w:val="0029673D"/>
    <w:rsid w:val="00296A91"/>
    <w:rsid w:val="002970B7"/>
    <w:rsid w:val="00297171"/>
    <w:rsid w:val="00297266"/>
    <w:rsid w:val="002973A6"/>
    <w:rsid w:val="0029747A"/>
    <w:rsid w:val="002974D6"/>
    <w:rsid w:val="00297614"/>
    <w:rsid w:val="002976DA"/>
    <w:rsid w:val="002976FD"/>
    <w:rsid w:val="00297701"/>
    <w:rsid w:val="00297753"/>
    <w:rsid w:val="002A0056"/>
    <w:rsid w:val="002A01BF"/>
    <w:rsid w:val="002A03D0"/>
    <w:rsid w:val="002A0451"/>
    <w:rsid w:val="002A0D95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3B9"/>
    <w:rsid w:val="002A24C1"/>
    <w:rsid w:val="002A269A"/>
    <w:rsid w:val="002A26C4"/>
    <w:rsid w:val="002A27AB"/>
    <w:rsid w:val="002A287E"/>
    <w:rsid w:val="002A2955"/>
    <w:rsid w:val="002A2AE0"/>
    <w:rsid w:val="002A2B9A"/>
    <w:rsid w:val="002A2C90"/>
    <w:rsid w:val="002A2E41"/>
    <w:rsid w:val="002A2E67"/>
    <w:rsid w:val="002A2FA1"/>
    <w:rsid w:val="002A3057"/>
    <w:rsid w:val="002A308B"/>
    <w:rsid w:val="002A373E"/>
    <w:rsid w:val="002A3D3B"/>
    <w:rsid w:val="002A3DB3"/>
    <w:rsid w:val="002A3F69"/>
    <w:rsid w:val="002A4065"/>
    <w:rsid w:val="002A4941"/>
    <w:rsid w:val="002A497D"/>
    <w:rsid w:val="002A4C79"/>
    <w:rsid w:val="002A4E2D"/>
    <w:rsid w:val="002A50FC"/>
    <w:rsid w:val="002A515F"/>
    <w:rsid w:val="002A519D"/>
    <w:rsid w:val="002A5368"/>
    <w:rsid w:val="002A5564"/>
    <w:rsid w:val="002A5690"/>
    <w:rsid w:val="002A590A"/>
    <w:rsid w:val="002A5932"/>
    <w:rsid w:val="002A5B1F"/>
    <w:rsid w:val="002A5DCC"/>
    <w:rsid w:val="002A5E30"/>
    <w:rsid w:val="002A5E65"/>
    <w:rsid w:val="002A5F01"/>
    <w:rsid w:val="002A6076"/>
    <w:rsid w:val="002A67C0"/>
    <w:rsid w:val="002A688D"/>
    <w:rsid w:val="002A68EC"/>
    <w:rsid w:val="002A6D7B"/>
    <w:rsid w:val="002A6DC2"/>
    <w:rsid w:val="002A6DCB"/>
    <w:rsid w:val="002A6FBC"/>
    <w:rsid w:val="002A7320"/>
    <w:rsid w:val="002A799E"/>
    <w:rsid w:val="002A79B8"/>
    <w:rsid w:val="002A7B58"/>
    <w:rsid w:val="002A7D92"/>
    <w:rsid w:val="002A7E20"/>
    <w:rsid w:val="002A7E41"/>
    <w:rsid w:val="002B008B"/>
    <w:rsid w:val="002B019B"/>
    <w:rsid w:val="002B026C"/>
    <w:rsid w:val="002B0348"/>
    <w:rsid w:val="002B0399"/>
    <w:rsid w:val="002B06E9"/>
    <w:rsid w:val="002B0B68"/>
    <w:rsid w:val="002B0B84"/>
    <w:rsid w:val="002B0BD6"/>
    <w:rsid w:val="002B144C"/>
    <w:rsid w:val="002B1482"/>
    <w:rsid w:val="002B15A5"/>
    <w:rsid w:val="002B1643"/>
    <w:rsid w:val="002B185E"/>
    <w:rsid w:val="002B191E"/>
    <w:rsid w:val="002B1DB1"/>
    <w:rsid w:val="002B1DF1"/>
    <w:rsid w:val="002B1EB2"/>
    <w:rsid w:val="002B1EB5"/>
    <w:rsid w:val="002B1F75"/>
    <w:rsid w:val="002B23BC"/>
    <w:rsid w:val="002B24E7"/>
    <w:rsid w:val="002B2AF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3FF9"/>
    <w:rsid w:val="002B4001"/>
    <w:rsid w:val="002B4130"/>
    <w:rsid w:val="002B4445"/>
    <w:rsid w:val="002B4736"/>
    <w:rsid w:val="002B4BBA"/>
    <w:rsid w:val="002B4BF0"/>
    <w:rsid w:val="002B4D05"/>
    <w:rsid w:val="002B4E94"/>
    <w:rsid w:val="002B4ED2"/>
    <w:rsid w:val="002B4F1E"/>
    <w:rsid w:val="002B4FDD"/>
    <w:rsid w:val="002B517F"/>
    <w:rsid w:val="002B53CD"/>
    <w:rsid w:val="002B5808"/>
    <w:rsid w:val="002B5A00"/>
    <w:rsid w:val="002B5A48"/>
    <w:rsid w:val="002B5A7C"/>
    <w:rsid w:val="002B5D49"/>
    <w:rsid w:val="002B60BA"/>
    <w:rsid w:val="002B6209"/>
    <w:rsid w:val="002B6407"/>
    <w:rsid w:val="002B64F2"/>
    <w:rsid w:val="002B69A4"/>
    <w:rsid w:val="002B6FD3"/>
    <w:rsid w:val="002B7184"/>
    <w:rsid w:val="002B7219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072C"/>
    <w:rsid w:val="002C123B"/>
    <w:rsid w:val="002C156E"/>
    <w:rsid w:val="002C16C2"/>
    <w:rsid w:val="002C1A6F"/>
    <w:rsid w:val="002C1D87"/>
    <w:rsid w:val="002C1DAA"/>
    <w:rsid w:val="002C1F5F"/>
    <w:rsid w:val="002C204D"/>
    <w:rsid w:val="002C20A4"/>
    <w:rsid w:val="002C20BB"/>
    <w:rsid w:val="002C2112"/>
    <w:rsid w:val="002C2136"/>
    <w:rsid w:val="002C2363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3E83"/>
    <w:rsid w:val="002C40AC"/>
    <w:rsid w:val="002C41CF"/>
    <w:rsid w:val="002C41D6"/>
    <w:rsid w:val="002C43A9"/>
    <w:rsid w:val="002C45AB"/>
    <w:rsid w:val="002C477F"/>
    <w:rsid w:val="002C47FD"/>
    <w:rsid w:val="002C4802"/>
    <w:rsid w:val="002C4E80"/>
    <w:rsid w:val="002C534B"/>
    <w:rsid w:val="002C53DD"/>
    <w:rsid w:val="002C5880"/>
    <w:rsid w:val="002C5AD0"/>
    <w:rsid w:val="002C5B0E"/>
    <w:rsid w:val="002C609B"/>
    <w:rsid w:val="002C60AD"/>
    <w:rsid w:val="002C626B"/>
    <w:rsid w:val="002C644F"/>
    <w:rsid w:val="002C6833"/>
    <w:rsid w:val="002C692E"/>
    <w:rsid w:val="002C69C2"/>
    <w:rsid w:val="002C6A0A"/>
    <w:rsid w:val="002C6A18"/>
    <w:rsid w:val="002C6B51"/>
    <w:rsid w:val="002C6E7B"/>
    <w:rsid w:val="002C6F21"/>
    <w:rsid w:val="002C70E4"/>
    <w:rsid w:val="002C71E7"/>
    <w:rsid w:val="002C7354"/>
    <w:rsid w:val="002C741B"/>
    <w:rsid w:val="002C770C"/>
    <w:rsid w:val="002C7802"/>
    <w:rsid w:val="002C7A72"/>
    <w:rsid w:val="002C7F63"/>
    <w:rsid w:val="002D014F"/>
    <w:rsid w:val="002D040F"/>
    <w:rsid w:val="002D0503"/>
    <w:rsid w:val="002D05BF"/>
    <w:rsid w:val="002D0919"/>
    <w:rsid w:val="002D09E8"/>
    <w:rsid w:val="002D0A55"/>
    <w:rsid w:val="002D0A5F"/>
    <w:rsid w:val="002D0C96"/>
    <w:rsid w:val="002D137C"/>
    <w:rsid w:val="002D1440"/>
    <w:rsid w:val="002D15FB"/>
    <w:rsid w:val="002D162A"/>
    <w:rsid w:val="002D162D"/>
    <w:rsid w:val="002D192B"/>
    <w:rsid w:val="002D1E29"/>
    <w:rsid w:val="002D1E31"/>
    <w:rsid w:val="002D1ECC"/>
    <w:rsid w:val="002D1F0C"/>
    <w:rsid w:val="002D2041"/>
    <w:rsid w:val="002D2046"/>
    <w:rsid w:val="002D221F"/>
    <w:rsid w:val="002D2249"/>
    <w:rsid w:val="002D2382"/>
    <w:rsid w:val="002D2977"/>
    <w:rsid w:val="002D299A"/>
    <w:rsid w:val="002D2B13"/>
    <w:rsid w:val="002D2B50"/>
    <w:rsid w:val="002D2BD5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1B4"/>
    <w:rsid w:val="002D42B4"/>
    <w:rsid w:val="002D43FD"/>
    <w:rsid w:val="002D47F6"/>
    <w:rsid w:val="002D4B77"/>
    <w:rsid w:val="002D4E50"/>
    <w:rsid w:val="002D500E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6EC4"/>
    <w:rsid w:val="002D6FDE"/>
    <w:rsid w:val="002D7022"/>
    <w:rsid w:val="002D702A"/>
    <w:rsid w:val="002D702E"/>
    <w:rsid w:val="002D7124"/>
    <w:rsid w:val="002D71AF"/>
    <w:rsid w:val="002D730C"/>
    <w:rsid w:val="002D732C"/>
    <w:rsid w:val="002D73F6"/>
    <w:rsid w:val="002D7990"/>
    <w:rsid w:val="002D79D0"/>
    <w:rsid w:val="002D79DD"/>
    <w:rsid w:val="002D7CB6"/>
    <w:rsid w:val="002D7CCF"/>
    <w:rsid w:val="002D7D5D"/>
    <w:rsid w:val="002D7FD4"/>
    <w:rsid w:val="002E003D"/>
    <w:rsid w:val="002E011E"/>
    <w:rsid w:val="002E026E"/>
    <w:rsid w:val="002E040A"/>
    <w:rsid w:val="002E04CD"/>
    <w:rsid w:val="002E0901"/>
    <w:rsid w:val="002E0F52"/>
    <w:rsid w:val="002E16A7"/>
    <w:rsid w:val="002E16C5"/>
    <w:rsid w:val="002E1986"/>
    <w:rsid w:val="002E19FB"/>
    <w:rsid w:val="002E1CE3"/>
    <w:rsid w:val="002E1EE6"/>
    <w:rsid w:val="002E1F3A"/>
    <w:rsid w:val="002E1F4B"/>
    <w:rsid w:val="002E2067"/>
    <w:rsid w:val="002E224E"/>
    <w:rsid w:val="002E22AD"/>
    <w:rsid w:val="002E2348"/>
    <w:rsid w:val="002E2473"/>
    <w:rsid w:val="002E26AC"/>
    <w:rsid w:val="002E2808"/>
    <w:rsid w:val="002E2876"/>
    <w:rsid w:val="002E291F"/>
    <w:rsid w:val="002E2A8B"/>
    <w:rsid w:val="002E2C7E"/>
    <w:rsid w:val="002E3020"/>
    <w:rsid w:val="002E3701"/>
    <w:rsid w:val="002E37C9"/>
    <w:rsid w:val="002E3914"/>
    <w:rsid w:val="002E3B48"/>
    <w:rsid w:val="002E3C9D"/>
    <w:rsid w:val="002E3D4E"/>
    <w:rsid w:val="002E3F0C"/>
    <w:rsid w:val="002E3F86"/>
    <w:rsid w:val="002E3F91"/>
    <w:rsid w:val="002E402B"/>
    <w:rsid w:val="002E4060"/>
    <w:rsid w:val="002E4136"/>
    <w:rsid w:val="002E46A9"/>
    <w:rsid w:val="002E46DE"/>
    <w:rsid w:val="002E4718"/>
    <w:rsid w:val="002E47C2"/>
    <w:rsid w:val="002E47F5"/>
    <w:rsid w:val="002E49CA"/>
    <w:rsid w:val="002E4B4B"/>
    <w:rsid w:val="002E4C22"/>
    <w:rsid w:val="002E4C79"/>
    <w:rsid w:val="002E4D7E"/>
    <w:rsid w:val="002E4DE6"/>
    <w:rsid w:val="002E4FF8"/>
    <w:rsid w:val="002E50D3"/>
    <w:rsid w:val="002E51DB"/>
    <w:rsid w:val="002E527C"/>
    <w:rsid w:val="002E5306"/>
    <w:rsid w:val="002E56EC"/>
    <w:rsid w:val="002E57F7"/>
    <w:rsid w:val="002E58C8"/>
    <w:rsid w:val="002E5919"/>
    <w:rsid w:val="002E5B4B"/>
    <w:rsid w:val="002E5B8D"/>
    <w:rsid w:val="002E5BA0"/>
    <w:rsid w:val="002E5C9F"/>
    <w:rsid w:val="002E5F8E"/>
    <w:rsid w:val="002E613C"/>
    <w:rsid w:val="002E6258"/>
    <w:rsid w:val="002E6443"/>
    <w:rsid w:val="002E65A4"/>
    <w:rsid w:val="002E695A"/>
    <w:rsid w:val="002E6990"/>
    <w:rsid w:val="002E6AD4"/>
    <w:rsid w:val="002E6BD8"/>
    <w:rsid w:val="002E6BDD"/>
    <w:rsid w:val="002E6CA4"/>
    <w:rsid w:val="002E6E19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E7981"/>
    <w:rsid w:val="002F00DB"/>
    <w:rsid w:val="002F020A"/>
    <w:rsid w:val="002F023F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FAC"/>
    <w:rsid w:val="002F2292"/>
    <w:rsid w:val="002F2574"/>
    <w:rsid w:val="002F25E6"/>
    <w:rsid w:val="002F26C8"/>
    <w:rsid w:val="002F2F0F"/>
    <w:rsid w:val="002F3140"/>
    <w:rsid w:val="002F3276"/>
    <w:rsid w:val="002F3380"/>
    <w:rsid w:val="002F373C"/>
    <w:rsid w:val="002F3817"/>
    <w:rsid w:val="002F3B6D"/>
    <w:rsid w:val="002F3B9A"/>
    <w:rsid w:val="002F3CF8"/>
    <w:rsid w:val="002F4213"/>
    <w:rsid w:val="002F4335"/>
    <w:rsid w:val="002F4466"/>
    <w:rsid w:val="002F47C0"/>
    <w:rsid w:val="002F4A50"/>
    <w:rsid w:val="002F4CC7"/>
    <w:rsid w:val="002F4ECF"/>
    <w:rsid w:val="002F5026"/>
    <w:rsid w:val="002F5301"/>
    <w:rsid w:val="002F551D"/>
    <w:rsid w:val="002F5613"/>
    <w:rsid w:val="002F5B52"/>
    <w:rsid w:val="002F5BA0"/>
    <w:rsid w:val="002F5C74"/>
    <w:rsid w:val="002F5E82"/>
    <w:rsid w:val="002F5EBE"/>
    <w:rsid w:val="002F6104"/>
    <w:rsid w:val="002F6108"/>
    <w:rsid w:val="002F616F"/>
    <w:rsid w:val="002F64FF"/>
    <w:rsid w:val="002F680B"/>
    <w:rsid w:val="002F6949"/>
    <w:rsid w:val="002F6C0B"/>
    <w:rsid w:val="002F6D8F"/>
    <w:rsid w:val="002F7392"/>
    <w:rsid w:val="002F746B"/>
    <w:rsid w:val="002F74F5"/>
    <w:rsid w:val="002F76AE"/>
    <w:rsid w:val="002F7789"/>
    <w:rsid w:val="002F77E8"/>
    <w:rsid w:val="002F78B3"/>
    <w:rsid w:val="002F7A69"/>
    <w:rsid w:val="002F7ABB"/>
    <w:rsid w:val="002F7BEA"/>
    <w:rsid w:val="002F7F0E"/>
    <w:rsid w:val="0030002B"/>
    <w:rsid w:val="00300082"/>
    <w:rsid w:val="00300185"/>
    <w:rsid w:val="003002B8"/>
    <w:rsid w:val="003002E6"/>
    <w:rsid w:val="003005BA"/>
    <w:rsid w:val="003005EE"/>
    <w:rsid w:val="00300649"/>
    <w:rsid w:val="00300698"/>
    <w:rsid w:val="003006F9"/>
    <w:rsid w:val="00300A18"/>
    <w:rsid w:val="00300FEC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33"/>
    <w:rsid w:val="00301FFD"/>
    <w:rsid w:val="00302194"/>
    <w:rsid w:val="00302502"/>
    <w:rsid w:val="003025B4"/>
    <w:rsid w:val="003029D7"/>
    <w:rsid w:val="00302B18"/>
    <w:rsid w:val="00302DAF"/>
    <w:rsid w:val="00303371"/>
    <w:rsid w:val="0030349A"/>
    <w:rsid w:val="00303733"/>
    <w:rsid w:val="003039FB"/>
    <w:rsid w:val="00303D1A"/>
    <w:rsid w:val="00303F89"/>
    <w:rsid w:val="00303F96"/>
    <w:rsid w:val="0030417A"/>
    <w:rsid w:val="00304290"/>
    <w:rsid w:val="003043AF"/>
    <w:rsid w:val="00304B1A"/>
    <w:rsid w:val="00304B9E"/>
    <w:rsid w:val="00304D45"/>
    <w:rsid w:val="00304E8B"/>
    <w:rsid w:val="00305263"/>
    <w:rsid w:val="0030532B"/>
    <w:rsid w:val="003053DD"/>
    <w:rsid w:val="003053E3"/>
    <w:rsid w:val="0030556D"/>
    <w:rsid w:val="00305635"/>
    <w:rsid w:val="00305857"/>
    <w:rsid w:val="003058F3"/>
    <w:rsid w:val="00305D28"/>
    <w:rsid w:val="00305F8A"/>
    <w:rsid w:val="003061CD"/>
    <w:rsid w:val="00306235"/>
    <w:rsid w:val="003062A4"/>
    <w:rsid w:val="0030631E"/>
    <w:rsid w:val="0030659A"/>
    <w:rsid w:val="00306786"/>
    <w:rsid w:val="003067C4"/>
    <w:rsid w:val="00306A42"/>
    <w:rsid w:val="00306B43"/>
    <w:rsid w:val="00307056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20C"/>
    <w:rsid w:val="003106A5"/>
    <w:rsid w:val="0031089C"/>
    <w:rsid w:val="00310976"/>
    <w:rsid w:val="00310AAC"/>
    <w:rsid w:val="00310CC8"/>
    <w:rsid w:val="00310F4C"/>
    <w:rsid w:val="003110F8"/>
    <w:rsid w:val="003111A0"/>
    <w:rsid w:val="00311305"/>
    <w:rsid w:val="003113B1"/>
    <w:rsid w:val="003113B9"/>
    <w:rsid w:val="0031178C"/>
    <w:rsid w:val="0031191C"/>
    <w:rsid w:val="00311AFC"/>
    <w:rsid w:val="00311C3F"/>
    <w:rsid w:val="00311F5E"/>
    <w:rsid w:val="00312095"/>
    <w:rsid w:val="00312189"/>
    <w:rsid w:val="00312333"/>
    <w:rsid w:val="003124EC"/>
    <w:rsid w:val="003129E9"/>
    <w:rsid w:val="00312B38"/>
    <w:rsid w:val="00312C28"/>
    <w:rsid w:val="00312D10"/>
    <w:rsid w:val="00312E55"/>
    <w:rsid w:val="00312F8F"/>
    <w:rsid w:val="003131FD"/>
    <w:rsid w:val="0031324B"/>
    <w:rsid w:val="00313301"/>
    <w:rsid w:val="003134F4"/>
    <w:rsid w:val="0031373C"/>
    <w:rsid w:val="003139EA"/>
    <w:rsid w:val="00313BEF"/>
    <w:rsid w:val="00313CDC"/>
    <w:rsid w:val="00313DEB"/>
    <w:rsid w:val="00313EA7"/>
    <w:rsid w:val="00313F66"/>
    <w:rsid w:val="00314032"/>
    <w:rsid w:val="0031419A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421"/>
    <w:rsid w:val="0031673A"/>
    <w:rsid w:val="0031684B"/>
    <w:rsid w:val="00316BD4"/>
    <w:rsid w:val="00316EB6"/>
    <w:rsid w:val="003173A3"/>
    <w:rsid w:val="00317551"/>
    <w:rsid w:val="0031787F"/>
    <w:rsid w:val="00317EA3"/>
    <w:rsid w:val="003205B7"/>
    <w:rsid w:val="003205FA"/>
    <w:rsid w:val="0032065B"/>
    <w:rsid w:val="0032092F"/>
    <w:rsid w:val="00320A44"/>
    <w:rsid w:val="00320B71"/>
    <w:rsid w:val="00320B8B"/>
    <w:rsid w:val="00320C3A"/>
    <w:rsid w:val="00320F46"/>
    <w:rsid w:val="00320F55"/>
    <w:rsid w:val="00320F68"/>
    <w:rsid w:val="00320FF7"/>
    <w:rsid w:val="0032148B"/>
    <w:rsid w:val="0032151D"/>
    <w:rsid w:val="00321807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3F54"/>
    <w:rsid w:val="003248D9"/>
    <w:rsid w:val="00324910"/>
    <w:rsid w:val="0032494D"/>
    <w:rsid w:val="00324A1D"/>
    <w:rsid w:val="00324A5C"/>
    <w:rsid w:val="00324BBA"/>
    <w:rsid w:val="00324BEA"/>
    <w:rsid w:val="003251AD"/>
    <w:rsid w:val="00325353"/>
    <w:rsid w:val="003253B5"/>
    <w:rsid w:val="003253FE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548"/>
    <w:rsid w:val="00326822"/>
    <w:rsid w:val="00326828"/>
    <w:rsid w:val="00326877"/>
    <w:rsid w:val="00326C10"/>
    <w:rsid w:val="00326D98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2EA"/>
    <w:rsid w:val="00330435"/>
    <w:rsid w:val="0033059E"/>
    <w:rsid w:val="00330B97"/>
    <w:rsid w:val="00330F0D"/>
    <w:rsid w:val="0033128A"/>
    <w:rsid w:val="003313D5"/>
    <w:rsid w:val="0033159E"/>
    <w:rsid w:val="003316B4"/>
    <w:rsid w:val="00331B28"/>
    <w:rsid w:val="003320E9"/>
    <w:rsid w:val="003321D1"/>
    <w:rsid w:val="00332964"/>
    <w:rsid w:val="00333013"/>
    <w:rsid w:val="0033365E"/>
    <w:rsid w:val="003339FB"/>
    <w:rsid w:val="00333F1B"/>
    <w:rsid w:val="00334132"/>
    <w:rsid w:val="0033443F"/>
    <w:rsid w:val="0033444D"/>
    <w:rsid w:val="003345A1"/>
    <w:rsid w:val="003346E6"/>
    <w:rsid w:val="00334746"/>
    <w:rsid w:val="00334902"/>
    <w:rsid w:val="00334DED"/>
    <w:rsid w:val="00335186"/>
    <w:rsid w:val="003352AB"/>
    <w:rsid w:val="00335396"/>
    <w:rsid w:val="0033553B"/>
    <w:rsid w:val="0033597B"/>
    <w:rsid w:val="00335C80"/>
    <w:rsid w:val="00335CE6"/>
    <w:rsid w:val="00335D83"/>
    <w:rsid w:val="00335F6E"/>
    <w:rsid w:val="00336504"/>
    <w:rsid w:val="003369A2"/>
    <w:rsid w:val="003369A4"/>
    <w:rsid w:val="003369CA"/>
    <w:rsid w:val="00336DBF"/>
    <w:rsid w:val="00336F93"/>
    <w:rsid w:val="003370DB"/>
    <w:rsid w:val="003371E5"/>
    <w:rsid w:val="00337395"/>
    <w:rsid w:val="00337412"/>
    <w:rsid w:val="003374CE"/>
    <w:rsid w:val="00337561"/>
    <w:rsid w:val="00337648"/>
    <w:rsid w:val="00337818"/>
    <w:rsid w:val="003378FF"/>
    <w:rsid w:val="0033798D"/>
    <w:rsid w:val="00337CFC"/>
    <w:rsid w:val="00337D65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DBF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3E90"/>
    <w:rsid w:val="00343EC8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6CA"/>
    <w:rsid w:val="0034580E"/>
    <w:rsid w:val="00345931"/>
    <w:rsid w:val="0034599F"/>
    <w:rsid w:val="00345A8D"/>
    <w:rsid w:val="00345C55"/>
    <w:rsid w:val="00345C97"/>
    <w:rsid w:val="00345FED"/>
    <w:rsid w:val="003460A6"/>
    <w:rsid w:val="0034611A"/>
    <w:rsid w:val="0034666F"/>
    <w:rsid w:val="003466DC"/>
    <w:rsid w:val="00346830"/>
    <w:rsid w:val="003469D3"/>
    <w:rsid w:val="00346B4F"/>
    <w:rsid w:val="00346C47"/>
    <w:rsid w:val="00346CB2"/>
    <w:rsid w:val="003470D8"/>
    <w:rsid w:val="00347B5A"/>
    <w:rsid w:val="00347B7E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B8"/>
    <w:rsid w:val="00351CC4"/>
    <w:rsid w:val="00351F41"/>
    <w:rsid w:val="00351FDF"/>
    <w:rsid w:val="00352018"/>
    <w:rsid w:val="003520EA"/>
    <w:rsid w:val="00352152"/>
    <w:rsid w:val="003521E3"/>
    <w:rsid w:val="003523D3"/>
    <w:rsid w:val="003525F0"/>
    <w:rsid w:val="00352665"/>
    <w:rsid w:val="00352785"/>
    <w:rsid w:val="0035287F"/>
    <w:rsid w:val="00352A36"/>
    <w:rsid w:val="00352BAD"/>
    <w:rsid w:val="00352D63"/>
    <w:rsid w:val="00352F6C"/>
    <w:rsid w:val="003531B9"/>
    <w:rsid w:val="00353421"/>
    <w:rsid w:val="00353452"/>
    <w:rsid w:val="003534A8"/>
    <w:rsid w:val="0035381E"/>
    <w:rsid w:val="003538E2"/>
    <w:rsid w:val="00353AC3"/>
    <w:rsid w:val="00353C64"/>
    <w:rsid w:val="00353D0D"/>
    <w:rsid w:val="00353E1B"/>
    <w:rsid w:val="00353EAC"/>
    <w:rsid w:val="003540F2"/>
    <w:rsid w:val="003541D9"/>
    <w:rsid w:val="00354257"/>
    <w:rsid w:val="0035426B"/>
    <w:rsid w:val="00354331"/>
    <w:rsid w:val="00354505"/>
    <w:rsid w:val="00354580"/>
    <w:rsid w:val="003546C1"/>
    <w:rsid w:val="00354AAF"/>
    <w:rsid w:val="00354CAD"/>
    <w:rsid w:val="00354DD2"/>
    <w:rsid w:val="00354E42"/>
    <w:rsid w:val="00354F0C"/>
    <w:rsid w:val="0035501E"/>
    <w:rsid w:val="003551FB"/>
    <w:rsid w:val="003555E5"/>
    <w:rsid w:val="00355705"/>
    <w:rsid w:val="0035573E"/>
    <w:rsid w:val="0035578E"/>
    <w:rsid w:val="00355A96"/>
    <w:rsid w:val="00355AB5"/>
    <w:rsid w:val="00355CC5"/>
    <w:rsid w:val="00355DAE"/>
    <w:rsid w:val="00356154"/>
    <w:rsid w:val="003562AE"/>
    <w:rsid w:val="003562E2"/>
    <w:rsid w:val="0035635B"/>
    <w:rsid w:val="003563D7"/>
    <w:rsid w:val="00356866"/>
    <w:rsid w:val="003568C4"/>
    <w:rsid w:val="0035690C"/>
    <w:rsid w:val="00356BCC"/>
    <w:rsid w:val="00356D2E"/>
    <w:rsid w:val="00356D36"/>
    <w:rsid w:val="00356DED"/>
    <w:rsid w:val="00357001"/>
    <w:rsid w:val="00357114"/>
    <w:rsid w:val="003572DC"/>
    <w:rsid w:val="003573D0"/>
    <w:rsid w:val="003575B3"/>
    <w:rsid w:val="00357644"/>
    <w:rsid w:val="00357753"/>
    <w:rsid w:val="00357909"/>
    <w:rsid w:val="003579CA"/>
    <w:rsid w:val="00357B72"/>
    <w:rsid w:val="00357CEB"/>
    <w:rsid w:val="00357EAE"/>
    <w:rsid w:val="00360402"/>
    <w:rsid w:val="003604E0"/>
    <w:rsid w:val="0036059D"/>
    <w:rsid w:val="00360689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1DB3"/>
    <w:rsid w:val="003620C9"/>
    <w:rsid w:val="003622FF"/>
    <w:rsid w:val="00362322"/>
    <w:rsid w:val="003627D4"/>
    <w:rsid w:val="00362CC2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A2D"/>
    <w:rsid w:val="00363C2D"/>
    <w:rsid w:val="00363E8D"/>
    <w:rsid w:val="00364157"/>
    <w:rsid w:val="00364291"/>
    <w:rsid w:val="003642DA"/>
    <w:rsid w:val="00364451"/>
    <w:rsid w:val="003644F5"/>
    <w:rsid w:val="003648B6"/>
    <w:rsid w:val="00364B01"/>
    <w:rsid w:val="00364D68"/>
    <w:rsid w:val="00364E6C"/>
    <w:rsid w:val="00364FAE"/>
    <w:rsid w:val="00365072"/>
    <w:rsid w:val="003655E4"/>
    <w:rsid w:val="0036566A"/>
    <w:rsid w:val="00365728"/>
    <w:rsid w:val="00365E0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2C6"/>
    <w:rsid w:val="00367666"/>
    <w:rsid w:val="00367804"/>
    <w:rsid w:val="0036790F"/>
    <w:rsid w:val="00367C7B"/>
    <w:rsid w:val="00367ECE"/>
    <w:rsid w:val="0037032C"/>
    <w:rsid w:val="0037058C"/>
    <w:rsid w:val="0037073F"/>
    <w:rsid w:val="00370A40"/>
    <w:rsid w:val="00370B09"/>
    <w:rsid w:val="00370EBD"/>
    <w:rsid w:val="0037132E"/>
    <w:rsid w:val="0037156A"/>
    <w:rsid w:val="00371809"/>
    <w:rsid w:val="00371817"/>
    <w:rsid w:val="00371957"/>
    <w:rsid w:val="003719AA"/>
    <w:rsid w:val="00371B4F"/>
    <w:rsid w:val="00371BC3"/>
    <w:rsid w:val="00371C05"/>
    <w:rsid w:val="00371E0F"/>
    <w:rsid w:val="00371F58"/>
    <w:rsid w:val="00372574"/>
    <w:rsid w:val="00372651"/>
    <w:rsid w:val="003726A4"/>
    <w:rsid w:val="00372808"/>
    <w:rsid w:val="0037280B"/>
    <w:rsid w:val="003728AC"/>
    <w:rsid w:val="00372A48"/>
    <w:rsid w:val="00372A81"/>
    <w:rsid w:val="00372AFA"/>
    <w:rsid w:val="00372EB3"/>
    <w:rsid w:val="003730D5"/>
    <w:rsid w:val="00373450"/>
    <w:rsid w:val="003734A8"/>
    <w:rsid w:val="0037367E"/>
    <w:rsid w:val="003739BB"/>
    <w:rsid w:val="00373F81"/>
    <w:rsid w:val="003742BA"/>
    <w:rsid w:val="003742BC"/>
    <w:rsid w:val="00374678"/>
    <w:rsid w:val="00374C82"/>
    <w:rsid w:val="00374EB6"/>
    <w:rsid w:val="00375104"/>
    <w:rsid w:val="003751FA"/>
    <w:rsid w:val="00375585"/>
    <w:rsid w:val="00375AEE"/>
    <w:rsid w:val="00375DDC"/>
    <w:rsid w:val="00375E8E"/>
    <w:rsid w:val="00375EA9"/>
    <w:rsid w:val="00376056"/>
    <w:rsid w:val="00376224"/>
    <w:rsid w:val="003762F8"/>
    <w:rsid w:val="003764DD"/>
    <w:rsid w:val="00376839"/>
    <w:rsid w:val="00377351"/>
    <w:rsid w:val="003773E5"/>
    <w:rsid w:val="0037772C"/>
    <w:rsid w:val="003777F5"/>
    <w:rsid w:val="003778DF"/>
    <w:rsid w:val="00377902"/>
    <w:rsid w:val="00377999"/>
    <w:rsid w:val="00377A1D"/>
    <w:rsid w:val="00377A98"/>
    <w:rsid w:val="0038025B"/>
    <w:rsid w:val="0038044B"/>
    <w:rsid w:val="00380524"/>
    <w:rsid w:val="003805E8"/>
    <w:rsid w:val="00380938"/>
    <w:rsid w:val="00380AF7"/>
    <w:rsid w:val="00380BE4"/>
    <w:rsid w:val="00380D99"/>
    <w:rsid w:val="00380F27"/>
    <w:rsid w:val="00381355"/>
    <w:rsid w:val="003817BE"/>
    <w:rsid w:val="003819B7"/>
    <w:rsid w:val="00381A01"/>
    <w:rsid w:val="00381AA3"/>
    <w:rsid w:val="00381BBA"/>
    <w:rsid w:val="00381E3C"/>
    <w:rsid w:val="00381E49"/>
    <w:rsid w:val="00381E9A"/>
    <w:rsid w:val="00381EBA"/>
    <w:rsid w:val="00381F51"/>
    <w:rsid w:val="00382017"/>
    <w:rsid w:val="00382230"/>
    <w:rsid w:val="0038227C"/>
    <w:rsid w:val="003823B6"/>
    <w:rsid w:val="003824A6"/>
    <w:rsid w:val="003825FE"/>
    <w:rsid w:val="00382908"/>
    <w:rsid w:val="00382FF6"/>
    <w:rsid w:val="00383122"/>
    <w:rsid w:val="00383420"/>
    <w:rsid w:val="00383477"/>
    <w:rsid w:val="003834D3"/>
    <w:rsid w:val="003835C5"/>
    <w:rsid w:val="0038380E"/>
    <w:rsid w:val="0038381F"/>
    <w:rsid w:val="003838C5"/>
    <w:rsid w:val="003839B4"/>
    <w:rsid w:val="00383BED"/>
    <w:rsid w:val="00383C7F"/>
    <w:rsid w:val="00383D0E"/>
    <w:rsid w:val="00384076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76F"/>
    <w:rsid w:val="00386F2F"/>
    <w:rsid w:val="00386FA5"/>
    <w:rsid w:val="00386FE5"/>
    <w:rsid w:val="00387274"/>
    <w:rsid w:val="003873EC"/>
    <w:rsid w:val="003874B7"/>
    <w:rsid w:val="0038767C"/>
    <w:rsid w:val="00387984"/>
    <w:rsid w:val="00387AFB"/>
    <w:rsid w:val="00387BB9"/>
    <w:rsid w:val="00387EDF"/>
    <w:rsid w:val="00387F62"/>
    <w:rsid w:val="003902AC"/>
    <w:rsid w:val="003903F4"/>
    <w:rsid w:val="0039072F"/>
    <w:rsid w:val="003907D4"/>
    <w:rsid w:val="003907E4"/>
    <w:rsid w:val="003908E2"/>
    <w:rsid w:val="00390C8E"/>
    <w:rsid w:val="00390E77"/>
    <w:rsid w:val="00390F0F"/>
    <w:rsid w:val="00391471"/>
    <w:rsid w:val="0039147B"/>
    <w:rsid w:val="0039147F"/>
    <w:rsid w:val="00391624"/>
    <w:rsid w:val="00391631"/>
    <w:rsid w:val="003919B5"/>
    <w:rsid w:val="00391A4C"/>
    <w:rsid w:val="00391CC2"/>
    <w:rsid w:val="00391CF6"/>
    <w:rsid w:val="00391D97"/>
    <w:rsid w:val="00392437"/>
    <w:rsid w:val="00392854"/>
    <w:rsid w:val="00392A4E"/>
    <w:rsid w:val="00392BFF"/>
    <w:rsid w:val="00392C51"/>
    <w:rsid w:val="00392D22"/>
    <w:rsid w:val="0039302F"/>
    <w:rsid w:val="0039338A"/>
    <w:rsid w:val="0039364E"/>
    <w:rsid w:val="003938AD"/>
    <w:rsid w:val="00393C2B"/>
    <w:rsid w:val="00393F27"/>
    <w:rsid w:val="00394187"/>
    <w:rsid w:val="00394415"/>
    <w:rsid w:val="00394434"/>
    <w:rsid w:val="003947E5"/>
    <w:rsid w:val="00394AE5"/>
    <w:rsid w:val="00394C97"/>
    <w:rsid w:val="00394CB1"/>
    <w:rsid w:val="00394DCB"/>
    <w:rsid w:val="00394EEC"/>
    <w:rsid w:val="00394F36"/>
    <w:rsid w:val="00394FFC"/>
    <w:rsid w:val="0039504E"/>
    <w:rsid w:val="0039525C"/>
    <w:rsid w:val="00395273"/>
    <w:rsid w:val="003954C7"/>
    <w:rsid w:val="003955E7"/>
    <w:rsid w:val="00395736"/>
    <w:rsid w:val="003958A5"/>
    <w:rsid w:val="003958FF"/>
    <w:rsid w:val="00395A18"/>
    <w:rsid w:val="00395A1A"/>
    <w:rsid w:val="00395C52"/>
    <w:rsid w:val="00395C89"/>
    <w:rsid w:val="003960C1"/>
    <w:rsid w:val="003961FA"/>
    <w:rsid w:val="003962D8"/>
    <w:rsid w:val="00396317"/>
    <w:rsid w:val="0039643F"/>
    <w:rsid w:val="00396446"/>
    <w:rsid w:val="00396A20"/>
    <w:rsid w:val="00396BE1"/>
    <w:rsid w:val="00396E0A"/>
    <w:rsid w:val="00396E18"/>
    <w:rsid w:val="00396E40"/>
    <w:rsid w:val="00396E4D"/>
    <w:rsid w:val="00396F0A"/>
    <w:rsid w:val="00397077"/>
    <w:rsid w:val="003971D2"/>
    <w:rsid w:val="00397233"/>
    <w:rsid w:val="003972AB"/>
    <w:rsid w:val="0039749C"/>
    <w:rsid w:val="003976B7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0BD"/>
    <w:rsid w:val="003A2129"/>
    <w:rsid w:val="003A2308"/>
    <w:rsid w:val="003A2B3B"/>
    <w:rsid w:val="003A2C71"/>
    <w:rsid w:val="003A2DBB"/>
    <w:rsid w:val="003A2DD8"/>
    <w:rsid w:val="003A3184"/>
    <w:rsid w:val="003A33B2"/>
    <w:rsid w:val="003A37B8"/>
    <w:rsid w:val="003A3A50"/>
    <w:rsid w:val="003A3A93"/>
    <w:rsid w:val="003A3AC1"/>
    <w:rsid w:val="003A3D35"/>
    <w:rsid w:val="003A43B7"/>
    <w:rsid w:val="003A4487"/>
    <w:rsid w:val="003A4620"/>
    <w:rsid w:val="003A490F"/>
    <w:rsid w:val="003A49C1"/>
    <w:rsid w:val="003A4D4C"/>
    <w:rsid w:val="003A4DB5"/>
    <w:rsid w:val="003A531D"/>
    <w:rsid w:val="003A547F"/>
    <w:rsid w:val="003A56C9"/>
    <w:rsid w:val="003A58AF"/>
    <w:rsid w:val="003A597C"/>
    <w:rsid w:val="003A5ADD"/>
    <w:rsid w:val="003A5AFD"/>
    <w:rsid w:val="003A5D3E"/>
    <w:rsid w:val="003A5D94"/>
    <w:rsid w:val="003A5E87"/>
    <w:rsid w:val="003A5EE8"/>
    <w:rsid w:val="003A60E7"/>
    <w:rsid w:val="003A6129"/>
    <w:rsid w:val="003A61B9"/>
    <w:rsid w:val="003A62C9"/>
    <w:rsid w:val="003A642B"/>
    <w:rsid w:val="003A6907"/>
    <w:rsid w:val="003A6B86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BD"/>
    <w:rsid w:val="003A7AD4"/>
    <w:rsid w:val="003A7E08"/>
    <w:rsid w:val="003A7E9D"/>
    <w:rsid w:val="003A7F84"/>
    <w:rsid w:val="003B007B"/>
    <w:rsid w:val="003B0107"/>
    <w:rsid w:val="003B01AA"/>
    <w:rsid w:val="003B0522"/>
    <w:rsid w:val="003B094F"/>
    <w:rsid w:val="003B0A1F"/>
    <w:rsid w:val="003B0D13"/>
    <w:rsid w:val="003B0E0D"/>
    <w:rsid w:val="003B0FD4"/>
    <w:rsid w:val="003B102D"/>
    <w:rsid w:val="003B11FB"/>
    <w:rsid w:val="003B131D"/>
    <w:rsid w:val="003B165B"/>
    <w:rsid w:val="003B1847"/>
    <w:rsid w:val="003B185A"/>
    <w:rsid w:val="003B1BAB"/>
    <w:rsid w:val="003B1D2D"/>
    <w:rsid w:val="003B1DCC"/>
    <w:rsid w:val="003B1EDD"/>
    <w:rsid w:val="003B1F13"/>
    <w:rsid w:val="003B1F25"/>
    <w:rsid w:val="003B20F5"/>
    <w:rsid w:val="003B2378"/>
    <w:rsid w:val="003B2432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BB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518"/>
    <w:rsid w:val="003B67F7"/>
    <w:rsid w:val="003B6924"/>
    <w:rsid w:val="003B6A20"/>
    <w:rsid w:val="003B6D71"/>
    <w:rsid w:val="003B6E32"/>
    <w:rsid w:val="003B70FF"/>
    <w:rsid w:val="003B723F"/>
    <w:rsid w:val="003B7282"/>
    <w:rsid w:val="003B7383"/>
    <w:rsid w:val="003B73E0"/>
    <w:rsid w:val="003B74FE"/>
    <w:rsid w:val="003B760A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1F74"/>
    <w:rsid w:val="003C2186"/>
    <w:rsid w:val="003C22F4"/>
    <w:rsid w:val="003C23A6"/>
    <w:rsid w:val="003C24A3"/>
    <w:rsid w:val="003C24A5"/>
    <w:rsid w:val="003C250F"/>
    <w:rsid w:val="003C268C"/>
    <w:rsid w:val="003C2779"/>
    <w:rsid w:val="003C27DE"/>
    <w:rsid w:val="003C2A5D"/>
    <w:rsid w:val="003C2B6C"/>
    <w:rsid w:val="003C2BAB"/>
    <w:rsid w:val="003C2BAF"/>
    <w:rsid w:val="003C32AC"/>
    <w:rsid w:val="003C34AC"/>
    <w:rsid w:val="003C3615"/>
    <w:rsid w:val="003C3857"/>
    <w:rsid w:val="003C38D6"/>
    <w:rsid w:val="003C39EE"/>
    <w:rsid w:val="003C3FA5"/>
    <w:rsid w:val="003C3FCC"/>
    <w:rsid w:val="003C4047"/>
    <w:rsid w:val="003C40B4"/>
    <w:rsid w:val="003C41C7"/>
    <w:rsid w:val="003C41EB"/>
    <w:rsid w:val="003C4248"/>
    <w:rsid w:val="003C4514"/>
    <w:rsid w:val="003C47D8"/>
    <w:rsid w:val="003C491D"/>
    <w:rsid w:val="003C4B78"/>
    <w:rsid w:val="003C5153"/>
    <w:rsid w:val="003C530E"/>
    <w:rsid w:val="003C545A"/>
    <w:rsid w:val="003C5922"/>
    <w:rsid w:val="003C5BD4"/>
    <w:rsid w:val="003C5ED2"/>
    <w:rsid w:val="003C5FB8"/>
    <w:rsid w:val="003C6143"/>
    <w:rsid w:val="003C6236"/>
    <w:rsid w:val="003C6541"/>
    <w:rsid w:val="003C68E4"/>
    <w:rsid w:val="003C6905"/>
    <w:rsid w:val="003C6CE3"/>
    <w:rsid w:val="003C6EE3"/>
    <w:rsid w:val="003C6FDD"/>
    <w:rsid w:val="003C71DA"/>
    <w:rsid w:val="003C7352"/>
    <w:rsid w:val="003C7453"/>
    <w:rsid w:val="003C7727"/>
    <w:rsid w:val="003C7981"/>
    <w:rsid w:val="003C7A25"/>
    <w:rsid w:val="003C7B42"/>
    <w:rsid w:val="003D0280"/>
    <w:rsid w:val="003D0417"/>
    <w:rsid w:val="003D06BD"/>
    <w:rsid w:val="003D078E"/>
    <w:rsid w:val="003D08AC"/>
    <w:rsid w:val="003D09A7"/>
    <w:rsid w:val="003D0B8A"/>
    <w:rsid w:val="003D0BEA"/>
    <w:rsid w:val="003D0C84"/>
    <w:rsid w:val="003D0E47"/>
    <w:rsid w:val="003D1088"/>
    <w:rsid w:val="003D11CD"/>
    <w:rsid w:val="003D138F"/>
    <w:rsid w:val="003D15D5"/>
    <w:rsid w:val="003D18ED"/>
    <w:rsid w:val="003D1AE2"/>
    <w:rsid w:val="003D1DB2"/>
    <w:rsid w:val="003D1E07"/>
    <w:rsid w:val="003D1E32"/>
    <w:rsid w:val="003D1FA8"/>
    <w:rsid w:val="003D1FC0"/>
    <w:rsid w:val="003D2624"/>
    <w:rsid w:val="003D279B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01"/>
    <w:rsid w:val="003D4177"/>
    <w:rsid w:val="003D450D"/>
    <w:rsid w:val="003D45DF"/>
    <w:rsid w:val="003D48AF"/>
    <w:rsid w:val="003D49CF"/>
    <w:rsid w:val="003D4B25"/>
    <w:rsid w:val="003D4DA8"/>
    <w:rsid w:val="003D4E1A"/>
    <w:rsid w:val="003D4E48"/>
    <w:rsid w:val="003D502C"/>
    <w:rsid w:val="003D521B"/>
    <w:rsid w:val="003D537B"/>
    <w:rsid w:val="003D5390"/>
    <w:rsid w:val="003D5398"/>
    <w:rsid w:val="003D59CC"/>
    <w:rsid w:val="003D5AD8"/>
    <w:rsid w:val="003D5B71"/>
    <w:rsid w:val="003D5C87"/>
    <w:rsid w:val="003D5D01"/>
    <w:rsid w:val="003D60E5"/>
    <w:rsid w:val="003D65EB"/>
    <w:rsid w:val="003D6795"/>
    <w:rsid w:val="003D6957"/>
    <w:rsid w:val="003D6A08"/>
    <w:rsid w:val="003D6A86"/>
    <w:rsid w:val="003D6B32"/>
    <w:rsid w:val="003D6BA8"/>
    <w:rsid w:val="003D6FF4"/>
    <w:rsid w:val="003D70EC"/>
    <w:rsid w:val="003D743A"/>
    <w:rsid w:val="003D7601"/>
    <w:rsid w:val="003D76B5"/>
    <w:rsid w:val="003D76C1"/>
    <w:rsid w:val="003D78CC"/>
    <w:rsid w:val="003D7BA0"/>
    <w:rsid w:val="003D7C38"/>
    <w:rsid w:val="003D7D18"/>
    <w:rsid w:val="003D7D5C"/>
    <w:rsid w:val="003D7E49"/>
    <w:rsid w:val="003E01E3"/>
    <w:rsid w:val="003E0374"/>
    <w:rsid w:val="003E052B"/>
    <w:rsid w:val="003E05CE"/>
    <w:rsid w:val="003E0616"/>
    <w:rsid w:val="003E073A"/>
    <w:rsid w:val="003E075F"/>
    <w:rsid w:val="003E0CDB"/>
    <w:rsid w:val="003E1342"/>
    <w:rsid w:val="003E14B9"/>
    <w:rsid w:val="003E1635"/>
    <w:rsid w:val="003E1727"/>
    <w:rsid w:val="003E1906"/>
    <w:rsid w:val="003E19ED"/>
    <w:rsid w:val="003E1C97"/>
    <w:rsid w:val="003E1DAD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B6B"/>
    <w:rsid w:val="003E3E15"/>
    <w:rsid w:val="003E4164"/>
    <w:rsid w:val="003E42D0"/>
    <w:rsid w:val="003E43AB"/>
    <w:rsid w:val="003E4909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9EE"/>
    <w:rsid w:val="003E5C36"/>
    <w:rsid w:val="003E5CDD"/>
    <w:rsid w:val="003E5CF3"/>
    <w:rsid w:val="003E5EC3"/>
    <w:rsid w:val="003E5FBD"/>
    <w:rsid w:val="003E6109"/>
    <w:rsid w:val="003E63ED"/>
    <w:rsid w:val="003E6C3B"/>
    <w:rsid w:val="003E710E"/>
    <w:rsid w:val="003E7AAB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2D"/>
    <w:rsid w:val="003F1340"/>
    <w:rsid w:val="003F146A"/>
    <w:rsid w:val="003F1733"/>
    <w:rsid w:val="003F182B"/>
    <w:rsid w:val="003F1AF2"/>
    <w:rsid w:val="003F1CBC"/>
    <w:rsid w:val="003F1CE8"/>
    <w:rsid w:val="003F1E7C"/>
    <w:rsid w:val="003F1F08"/>
    <w:rsid w:val="003F201B"/>
    <w:rsid w:val="003F2046"/>
    <w:rsid w:val="003F214E"/>
    <w:rsid w:val="003F23B1"/>
    <w:rsid w:val="003F2414"/>
    <w:rsid w:val="003F262C"/>
    <w:rsid w:val="003F2644"/>
    <w:rsid w:val="003F272D"/>
    <w:rsid w:val="003F2766"/>
    <w:rsid w:val="003F280B"/>
    <w:rsid w:val="003F2D10"/>
    <w:rsid w:val="003F325B"/>
    <w:rsid w:val="003F3317"/>
    <w:rsid w:val="003F340B"/>
    <w:rsid w:val="003F3784"/>
    <w:rsid w:val="003F37BE"/>
    <w:rsid w:val="003F3825"/>
    <w:rsid w:val="003F3917"/>
    <w:rsid w:val="003F3AD5"/>
    <w:rsid w:val="003F3DDC"/>
    <w:rsid w:val="003F3F9A"/>
    <w:rsid w:val="003F4032"/>
    <w:rsid w:val="003F4093"/>
    <w:rsid w:val="003F418E"/>
    <w:rsid w:val="003F45D1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6C5A"/>
    <w:rsid w:val="003F7057"/>
    <w:rsid w:val="003F7264"/>
    <w:rsid w:val="003F756A"/>
    <w:rsid w:val="003F757B"/>
    <w:rsid w:val="003F7A26"/>
    <w:rsid w:val="003F7AF0"/>
    <w:rsid w:val="003F7D23"/>
    <w:rsid w:val="003F7D26"/>
    <w:rsid w:val="003F7EF8"/>
    <w:rsid w:val="004000C3"/>
    <w:rsid w:val="0040019C"/>
    <w:rsid w:val="0040037D"/>
    <w:rsid w:val="00400645"/>
    <w:rsid w:val="004006A3"/>
    <w:rsid w:val="0040070E"/>
    <w:rsid w:val="004007A9"/>
    <w:rsid w:val="00400860"/>
    <w:rsid w:val="00400A5A"/>
    <w:rsid w:val="00400CCA"/>
    <w:rsid w:val="00400F63"/>
    <w:rsid w:val="00401368"/>
    <w:rsid w:val="00401477"/>
    <w:rsid w:val="00401872"/>
    <w:rsid w:val="004018A8"/>
    <w:rsid w:val="00401F82"/>
    <w:rsid w:val="00402009"/>
    <w:rsid w:val="004024CE"/>
    <w:rsid w:val="00402984"/>
    <w:rsid w:val="00402A5A"/>
    <w:rsid w:val="00402DB1"/>
    <w:rsid w:val="00402FD6"/>
    <w:rsid w:val="004031C3"/>
    <w:rsid w:val="0040328D"/>
    <w:rsid w:val="00403A39"/>
    <w:rsid w:val="00403A43"/>
    <w:rsid w:val="00403A53"/>
    <w:rsid w:val="00403A93"/>
    <w:rsid w:val="00403AFE"/>
    <w:rsid w:val="00403F32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549"/>
    <w:rsid w:val="00405640"/>
    <w:rsid w:val="00405A18"/>
    <w:rsid w:val="00405AD9"/>
    <w:rsid w:val="00405BB4"/>
    <w:rsid w:val="00405FAE"/>
    <w:rsid w:val="00405FF5"/>
    <w:rsid w:val="004063AE"/>
    <w:rsid w:val="004066DF"/>
    <w:rsid w:val="00406A1F"/>
    <w:rsid w:val="00406AE7"/>
    <w:rsid w:val="00406EDC"/>
    <w:rsid w:val="004073CA"/>
    <w:rsid w:val="0040772E"/>
    <w:rsid w:val="00407BEB"/>
    <w:rsid w:val="00407DC3"/>
    <w:rsid w:val="00407DCA"/>
    <w:rsid w:val="004100F0"/>
    <w:rsid w:val="004104B2"/>
    <w:rsid w:val="00410940"/>
    <w:rsid w:val="0041095E"/>
    <w:rsid w:val="004109BA"/>
    <w:rsid w:val="00410BEF"/>
    <w:rsid w:val="00410C44"/>
    <w:rsid w:val="00410D97"/>
    <w:rsid w:val="0041131D"/>
    <w:rsid w:val="0041151C"/>
    <w:rsid w:val="00411592"/>
    <w:rsid w:val="00411674"/>
    <w:rsid w:val="00411682"/>
    <w:rsid w:val="00411758"/>
    <w:rsid w:val="0041193D"/>
    <w:rsid w:val="00411A6A"/>
    <w:rsid w:val="00411C77"/>
    <w:rsid w:val="00411DDD"/>
    <w:rsid w:val="00411EB8"/>
    <w:rsid w:val="00411FEE"/>
    <w:rsid w:val="0041240C"/>
    <w:rsid w:val="00412496"/>
    <w:rsid w:val="00412623"/>
    <w:rsid w:val="004127E0"/>
    <w:rsid w:val="004128C1"/>
    <w:rsid w:val="00412AFE"/>
    <w:rsid w:val="00412D2A"/>
    <w:rsid w:val="004130CA"/>
    <w:rsid w:val="00413152"/>
    <w:rsid w:val="00413796"/>
    <w:rsid w:val="004137A7"/>
    <w:rsid w:val="00413D7C"/>
    <w:rsid w:val="00413FA9"/>
    <w:rsid w:val="0041412C"/>
    <w:rsid w:val="004144C5"/>
    <w:rsid w:val="004145C2"/>
    <w:rsid w:val="00414891"/>
    <w:rsid w:val="00414899"/>
    <w:rsid w:val="004149B0"/>
    <w:rsid w:val="00414CFC"/>
    <w:rsid w:val="0041516F"/>
    <w:rsid w:val="00415266"/>
    <w:rsid w:val="00415316"/>
    <w:rsid w:val="0041553F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167"/>
    <w:rsid w:val="004172F0"/>
    <w:rsid w:val="0041757C"/>
    <w:rsid w:val="00417778"/>
    <w:rsid w:val="00417984"/>
    <w:rsid w:val="004200B2"/>
    <w:rsid w:val="004203CB"/>
    <w:rsid w:val="00420548"/>
    <w:rsid w:val="004209B1"/>
    <w:rsid w:val="004209D1"/>
    <w:rsid w:val="00420ADA"/>
    <w:rsid w:val="00420B59"/>
    <w:rsid w:val="00420DAE"/>
    <w:rsid w:val="00420E76"/>
    <w:rsid w:val="00420F8B"/>
    <w:rsid w:val="00420F9A"/>
    <w:rsid w:val="00420FF7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31D"/>
    <w:rsid w:val="004238E2"/>
    <w:rsid w:val="00423DAE"/>
    <w:rsid w:val="00423DBF"/>
    <w:rsid w:val="00423EDA"/>
    <w:rsid w:val="00424023"/>
    <w:rsid w:val="00424046"/>
    <w:rsid w:val="004243BF"/>
    <w:rsid w:val="004243F6"/>
    <w:rsid w:val="004244E9"/>
    <w:rsid w:val="0042457F"/>
    <w:rsid w:val="00424AF2"/>
    <w:rsid w:val="0042512C"/>
    <w:rsid w:val="0042512E"/>
    <w:rsid w:val="0042513C"/>
    <w:rsid w:val="00425252"/>
    <w:rsid w:val="00425553"/>
    <w:rsid w:val="004255F8"/>
    <w:rsid w:val="0042576C"/>
    <w:rsid w:val="00425910"/>
    <w:rsid w:val="00425A57"/>
    <w:rsid w:val="00425E6B"/>
    <w:rsid w:val="004261C5"/>
    <w:rsid w:val="0042627A"/>
    <w:rsid w:val="0042644F"/>
    <w:rsid w:val="0042657E"/>
    <w:rsid w:val="00426698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27E8C"/>
    <w:rsid w:val="00430127"/>
    <w:rsid w:val="0043016A"/>
    <w:rsid w:val="00430546"/>
    <w:rsid w:val="00430BD9"/>
    <w:rsid w:val="00430BF3"/>
    <w:rsid w:val="00430CF0"/>
    <w:rsid w:val="00430E02"/>
    <w:rsid w:val="00430E45"/>
    <w:rsid w:val="00430F8A"/>
    <w:rsid w:val="004311A6"/>
    <w:rsid w:val="0043143C"/>
    <w:rsid w:val="00431752"/>
    <w:rsid w:val="00431D7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27EA"/>
    <w:rsid w:val="0043318C"/>
    <w:rsid w:val="0043363E"/>
    <w:rsid w:val="00433640"/>
    <w:rsid w:val="0043367C"/>
    <w:rsid w:val="0043368F"/>
    <w:rsid w:val="00433708"/>
    <w:rsid w:val="00433A49"/>
    <w:rsid w:val="00433A4A"/>
    <w:rsid w:val="00433ACD"/>
    <w:rsid w:val="00433B18"/>
    <w:rsid w:val="00433C04"/>
    <w:rsid w:val="00433F5F"/>
    <w:rsid w:val="00434047"/>
    <w:rsid w:val="004340C3"/>
    <w:rsid w:val="004340E8"/>
    <w:rsid w:val="00434229"/>
    <w:rsid w:val="00434435"/>
    <w:rsid w:val="0043473F"/>
    <w:rsid w:val="00434990"/>
    <w:rsid w:val="00434CE3"/>
    <w:rsid w:val="00434D24"/>
    <w:rsid w:val="00434DC1"/>
    <w:rsid w:val="00434E28"/>
    <w:rsid w:val="004350D1"/>
    <w:rsid w:val="004353B3"/>
    <w:rsid w:val="004354F2"/>
    <w:rsid w:val="004355D3"/>
    <w:rsid w:val="004359BC"/>
    <w:rsid w:val="00435B67"/>
    <w:rsid w:val="00435CA4"/>
    <w:rsid w:val="00435CC0"/>
    <w:rsid w:val="004360FA"/>
    <w:rsid w:val="00436149"/>
    <w:rsid w:val="0043649C"/>
    <w:rsid w:val="0043689B"/>
    <w:rsid w:val="004369C9"/>
    <w:rsid w:val="00436B20"/>
    <w:rsid w:val="00436CAA"/>
    <w:rsid w:val="00436F00"/>
    <w:rsid w:val="004375E5"/>
    <w:rsid w:val="004377F2"/>
    <w:rsid w:val="00437992"/>
    <w:rsid w:val="00437D43"/>
    <w:rsid w:val="0044025A"/>
    <w:rsid w:val="004403C8"/>
    <w:rsid w:val="0044073A"/>
    <w:rsid w:val="00440A19"/>
    <w:rsid w:val="00440E46"/>
    <w:rsid w:val="00440E64"/>
    <w:rsid w:val="00440EE1"/>
    <w:rsid w:val="00440F75"/>
    <w:rsid w:val="00441025"/>
    <w:rsid w:val="0044110A"/>
    <w:rsid w:val="0044114F"/>
    <w:rsid w:val="0044135A"/>
    <w:rsid w:val="0044139F"/>
    <w:rsid w:val="00441405"/>
    <w:rsid w:val="0044160C"/>
    <w:rsid w:val="0044187A"/>
    <w:rsid w:val="00441A74"/>
    <w:rsid w:val="00441D11"/>
    <w:rsid w:val="00441DF8"/>
    <w:rsid w:val="004423A7"/>
    <w:rsid w:val="00442424"/>
    <w:rsid w:val="0044260D"/>
    <w:rsid w:val="00442620"/>
    <w:rsid w:val="004426E7"/>
    <w:rsid w:val="004429A3"/>
    <w:rsid w:val="00442C86"/>
    <w:rsid w:val="00442F0C"/>
    <w:rsid w:val="004432F9"/>
    <w:rsid w:val="00443574"/>
    <w:rsid w:val="0044357D"/>
    <w:rsid w:val="0044375C"/>
    <w:rsid w:val="00443920"/>
    <w:rsid w:val="00443991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91A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0A5"/>
    <w:rsid w:val="004461A4"/>
    <w:rsid w:val="004461D0"/>
    <w:rsid w:val="004469ED"/>
    <w:rsid w:val="00446AA5"/>
    <w:rsid w:val="00446AB9"/>
    <w:rsid w:val="00446F83"/>
    <w:rsid w:val="00446FC2"/>
    <w:rsid w:val="00447405"/>
    <w:rsid w:val="00447430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0C37"/>
    <w:rsid w:val="00450FBD"/>
    <w:rsid w:val="0045102C"/>
    <w:rsid w:val="00451032"/>
    <w:rsid w:val="004512BA"/>
    <w:rsid w:val="0045168A"/>
    <w:rsid w:val="00451903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2F"/>
    <w:rsid w:val="00452D30"/>
    <w:rsid w:val="0045309E"/>
    <w:rsid w:val="004530D3"/>
    <w:rsid w:val="00453316"/>
    <w:rsid w:val="00453501"/>
    <w:rsid w:val="00453572"/>
    <w:rsid w:val="00453DA9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4EB5"/>
    <w:rsid w:val="00455201"/>
    <w:rsid w:val="0045534A"/>
    <w:rsid w:val="004558CE"/>
    <w:rsid w:val="004558D3"/>
    <w:rsid w:val="00455A9F"/>
    <w:rsid w:val="00455CA2"/>
    <w:rsid w:val="00455EA1"/>
    <w:rsid w:val="004562E2"/>
    <w:rsid w:val="004565AC"/>
    <w:rsid w:val="00456A46"/>
    <w:rsid w:val="00456AEB"/>
    <w:rsid w:val="00456BA2"/>
    <w:rsid w:val="00456EB1"/>
    <w:rsid w:val="00457085"/>
    <w:rsid w:val="00457292"/>
    <w:rsid w:val="004572A5"/>
    <w:rsid w:val="00457555"/>
    <w:rsid w:val="0045765D"/>
    <w:rsid w:val="00457ACC"/>
    <w:rsid w:val="00457F16"/>
    <w:rsid w:val="00457F1E"/>
    <w:rsid w:val="004600A8"/>
    <w:rsid w:val="004602BF"/>
    <w:rsid w:val="004602D4"/>
    <w:rsid w:val="004607E0"/>
    <w:rsid w:val="0046082D"/>
    <w:rsid w:val="00460BE3"/>
    <w:rsid w:val="00460CBA"/>
    <w:rsid w:val="00460F84"/>
    <w:rsid w:val="0046125F"/>
    <w:rsid w:val="00461569"/>
    <w:rsid w:val="00461591"/>
    <w:rsid w:val="004616ED"/>
    <w:rsid w:val="004617C5"/>
    <w:rsid w:val="00461800"/>
    <w:rsid w:val="00461B67"/>
    <w:rsid w:val="00461BAA"/>
    <w:rsid w:val="00461E65"/>
    <w:rsid w:val="00461EA0"/>
    <w:rsid w:val="004620CD"/>
    <w:rsid w:val="00462690"/>
    <w:rsid w:val="00462695"/>
    <w:rsid w:val="004626E9"/>
    <w:rsid w:val="00462811"/>
    <w:rsid w:val="00462947"/>
    <w:rsid w:val="00462A69"/>
    <w:rsid w:val="00462B18"/>
    <w:rsid w:val="00462B2B"/>
    <w:rsid w:val="00462DB2"/>
    <w:rsid w:val="00462E45"/>
    <w:rsid w:val="00462FAA"/>
    <w:rsid w:val="004633C0"/>
    <w:rsid w:val="0046348A"/>
    <w:rsid w:val="004636B4"/>
    <w:rsid w:val="0046390E"/>
    <w:rsid w:val="00463A60"/>
    <w:rsid w:val="00463AB0"/>
    <w:rsid w:val="00463B69"/>
    <w:rsid w:val="00463C06"/>
    <w:rsid w:val="00463C4B"/>
    <w:rsid w:val="00463E07"/>
    <w:rsid w:val="00463F3F"/>
    <w:rsid w:val="00463F84"/>
    <w:rsid w:val="00464495"/>
    <w:rsid w:val="004646A7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192"/>
    <w:rsid w:val="00465406"/>
    <w:rsid w:val="0046540F"/>
    <w:rsid w:val="00465564"/>
    <w:rsid w:val="00465648"/>
    <w:rsid w:val="004657D4"/>
    <w:rsid w:val="00465A16"/>
    <w:rsid w:val="00465A78"/>
    <w:rsid w:val="00465AE9"/>
    <w:rsid w:val="00466102"/>
    <w:rsid w:val="00466277"/>
    <w:rsid w:val="00466472"/>
    <w:rsid w:val="004664B3"/>
    <w:rsid w:val="004667AB"/>
    <w:rsid w:val="004669DE"/>
    <w:rsid w:val="00466CF4"/>
    <w:rsid w:val="00466CFA"/>
    <w:rsid w:val="004674B4"/>
    <w:rsid w:val="00467582"/>
    <w:rsid w:val="0046777B"/>
    <w:rsid w:val="00467929"/>
    <w:rsid w:val="00467951"/>
    <w:rsid w:val="00467A5C"/>
    <w:rsid w:val="00470121"/>
    <w:rsid w:val="0047018A"/>
    <w:rsid w:val="00470B62"/>
    <w:rsid w:val="0047128B"/>
    <w:rsid w:val="0047137D"/>
    <w:rsid w:val="004713E7"/>
    <w:rsid w:val="00471458"/>
    <w:rsid w:val="004716B3"/>
    <w:rsid w:val="00471853"/>
    <w:rsid w:val="00472289"/>
    <w:rsid w:val="00472345"/>
    <w:rsid w:val="00472504"/>
    <w:rsid w:val="00472528"/>
    <w:rsid w:val="004726EE"/>
    <w:rsid w:val="00472822"/>
    <w:rsid w:val="00472924"/>
    <w:rsid w:val="00472CE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498A"/>
    <w:rsid w:val="00474E6C"/>
    <w:rsid w:val="00474FFA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C54"/>
    <w:rsid w:val="00475F69"/>
    <w:rsid w:val="00476131"/>
    <w:rsid w:val="004761C4"/>
    <w:rsid w:val="00476216"/>
    <w:rsid w:val="00476587"/>
    <w:rsid w:val="00476961"/>
    <w:rsid w:val="00476B58"/>
    <w:rsid w:val="00476EC4"/>
    <w:rsid w:val="00476F15"/>
    <w:rsid w:val="00476F5A"/>
    <w:rsid w:val="00477181"/>
    <w:rsid w:val="004772E9"/>
    <w:rsid w:val="0047779A"/>
    <w:rsid w:val="004778EC"/>
    <w:rsid w:val="00477925"/>
    <w:rsid w:val="00477D62"/>
    <w:rsid w:val="00477EDB"/>
    <w:rsid w:val="00477F59"/>
    <w:rsid w:val="00477FF4"/>
    <w:rsid w:val="004800DA"/>
    <w:rsid w:val="00480200"/>
    <w:rsid w:val="004802A4"/>
    <w:rsid w:val="00480461"/>
    <w:rsid w:val="0048055B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92F"/>
    <w:rsid w:val="00481B75"/>
    <w:rsid w:val="00481BA2"/>
    <w:rsid w:val="004820CF"/>
    <w:rsid w:val="004822B4"/>
    <w:rsid w:val="004824C0"/>
    <w:rsid w:val="00482609"/>
    <w:rsid w:val="00482736"/>
    <w:rsid w:val="00482842"/>
    <w:rsid w:val="00482881"/>
    <w:rsid w:val="00482889"/>
    <w:rsid w:val="00482B93"/>
    <w:rsid w:val="00483058"/>
    <w:rsid w:val="004831E9"/>
    <w:rsid w:val="004831F9"/>
    <w:rsid w:val="0048329C"/>
    <w:rsid w:val="004832B3"/>
    <w:rsid w:val="0048330E"/>
    <w:rsid w:val="00483393"/>
    <w:rsid w:val="004833EB"/>
    <w:rsid w:val="004834B3"/>
    <w:rsid w:val="004836DC"/>
    <w:rsid w:val="00483877"/>
    <w:rsid w:val="00483AE8"/>
    <w:rsid w:val="00483AFE"/>
    <w:rsid w:val="00483B4B"/>
    <w:rsid w:val="00483D53"/>
    <w:rsid w:val="00483E5F"/>
    <w:rsid w:val="00483EB2"/>
    <w:rsid w:val="00483FFE"/>
    <w:rsid w:val="00484342"/>
    <w:rsid w:val="00484461"/>
    <w:rsid w:val="0048448F"/>
    <w:rsid w:val="0048454D"/>
    <w:rsid w:val="0048482F"/>
    <w:rsid w:val="00484B0C"/>
    <w:rsid w:val="00484B83"/>
    <w:rsid w:val="00484C1D"/>
    <w:rsid w:val="00484E90"/>
    <w:rsid w:val="00484F8C"/>
    <w:rsid w:val="004852B5"/>
    <w:rsid w:val="00485303"/>
    <w:rsid w:val="00485358"/>
    <w:rsid w:val="0048548A"/>
    <w:rsid w:val="00485603"/>
    <w:rsid w:val="00485687"/>
    <w:rsid w:val="0048587D"/>
    <w:rsid w:val="00485A45"/>
    <w:rsid w:val="00485E67"/>
    <w:rsid w:val="00485F81"/>
    <w:rsid w:val="00486299"/>
    <w:rsid w:val="004865C4"/>
    <w:rsid w:val="004865E6"/>
    <w:rsid w:val="004867CD"/>
    <w:rsid w:val="00486895"/>
    <w:rsid w:val="00486A06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82E"/>
    <w:rsid w:val="00487C14"/>
    <w:rsid w:val="00487C71"/>
    <w:rsid w:val="00487EC8"/>
    <w:rsid w:val="004901F7"/>
    <w:rsid w:val="004902DD"/>
    <w:rsid w:val="0049035D"/>
    <w:rsid w:val="004904A1"/>
    <w:rsid w:val="00490608"/>
    <w:rsid w:val="0049066E"/>
    <w:rsid w:val="0049076D"/>
    <w:rsid w:val="004907B0"/>
    <w:rsid w:val="0049093C"/>
    <w:rsid w:val="00490C4E"/>
    <w:rsid w:val="00490ED2"/>
    <w:rsid w:val="00491395"/>
    <w:rsid w:val="004913DE"/>
    <w:rsid w:val="004919C2"/>
    <w:rsid w:val="00491A6A"/>
    <w:rsid w:val="00491AB0"/>
    <w:rsid w:val="00491B4A"/>
    <w:rsid w:val="00491E87"/>
    <w:rsid w:val="0049232C"/>
    <w:rsid w:val="004924B0"/>
    <w:rsid w:val="004925B9"/>
    <w:rsid w:val="00492763"/>
    <w:rsid w:val="00492863"/>
    <w:rsid w:val="00492C44"/>
    <w:rsid w:val="00492CD7"/>
    <w:rsid w:val="00492CE2"/>
    <w:rsid w:val="00492D11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E85"/>
    <w:rsid w:val="00493F7C"/>
    <w:rsid w:val="004947D9"/>
    <w:rsid w:val="004948C9"/>
    <w:rsid w:val="00494AA2"/>
    <w:rsid w:val="00494ADD"/>
    <w:rsid w:val="00494B0F"/>
    <w:rsid w:val="00494B97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B9"/>
    <w:rsid w:val="004966D6"/>
    <w:rsid w:val="004967B6"/>
    <w:rsid w:val="004967FA"/>
    <w:rsid w:val="00496877"/>
    <w:rsid w:val="00496A53"/>
    <w:rsid w:val="00496C06"/>
    <w:rsid w:val="00496E4D"/>
    <w:rsid w:val="0049702F"/>
    <w:rsid w:val="004970C3"/>
    <w:rsid w:val="004974EA"/>
    <w:rsid w:val="00497A94"/>
    <w:rsid w:val="00497AB6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0DD9"/>
    <w:rsid w:val="004A10CF"/>
    <w:rsid w:val="004A14D8"/>
    <w:rsid w:val="004A1B39"/>
    <w:rsid w:val="004A1EA3"/>
    <w:rsid w:val="004A1EE7"/>
    <w:rsid w:val="004A2060"/>
    <w:rsid w:val="004A2920"/>
    <w:rsid w:val="004A297A"/>
    <w:rsid w:val="004A2B69"/>
    <w:rsid w:val="004A2BB4"/>
    <w:rsid w:val="004A2CB4"/>
    <w:rsid w:val="004A2CBA"/>
    <w:rsid w:val="004A2D2B"/>
    <w:rsid w:val="004A2D59"/>
    <w:rsid w:val="004A2E26"/>
    <w:rsid w:val="004A3147"/>
    <w:rsid w:val="004A34C7"/>
    <w:rsid w:val="004A38AA"/>
    <w:rsid w:val="004A3A58"/>
    <w:rsid w:val="004A3E5C"/>
    <w:rsid w:val="004A3E76"/>
    <w:rsid w:val="004A3FD7"/>
    <w:rsid w:val="004A4051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152"/>
    <w:rsid w:val="004A5208"/>
    <w:rsid w:val="004A55C4"/>
    <w:rsid w:val="004A567A"/>
    <w:rsid w:val="004A57AE"/>
    <w:rsid w:val="004A59D3"/>
    <w:rsid w:val="004A6308"/>
    <w:rsid w:val="004A639A"/>
    <w:rsid w:val="004A65F2"/>
    <w:rsid w:val="004A6A29"/>
    <w:rsid w:val="004A6AC7"/>
    <w:rsid w:val="004A6B35"/>
    <w:rsid w:val="004A6E96"/>
    <w:rsid w:val="004A7009"/>
    <w:rsid w:val="004A7025"/>
    <w:rsid w:val="004A716B"/>
    <w:rsid w:val="004A7657"/>
    <w:rsid w:val="004A7BEF"/>
    <w:rsid w:val="004A7CFF"/>
    <w:rsid w:val="004A7E38"/>
    <w:rsid w:val="004A7EFA"/>
    <w:rsid w:val="004A7F2E"/>
    <w:rsid w:val="004B02D0"/>
    <w:rsid w:val="004B05FD"/>
    <w:rsid w:val="004B08DC"/>
    <w:rsid w:val="004B09DE"/>
    <w:rsid w:val="004B0A09"/>
    <w:rsid w:val="004B103B"/>
    <w:rsid w:val="004B11D7"/>
    <w:rsid w:val="004B1335"/>
    <w:rsid w:val="004B14C5"/>
    <w:rsid w:val="004B18FE"/>
    <w:rsid w:val="004B19E9"/>
    <w:rsid w:val="004B1AAF"/>
    <w:rsid w:val="004B1CED"/>
    <w:rsid w:val="004B1DAD"/>
    <w:rsid w:val="004B1DC1"/>
    <w:rsid w:val="004B1F45"/>
    <w:rsid w:val="004B1FAA"/>
    <w:rsid w:val="004B2214"/>
    <w:rsid w:val="004B235A"/>
    <w:rsid w:val="004B2BD1"/>
    <w:rsid w:val="004B2D28"/>
    <w:rsid w:val="004B2FCA"/>
    <w:rsid w:val="004B31CA"/>
    <w:rsid w:val="004B389C"/>
    <w:rsid w:val="004B38E5"/>
    <w:rsid w:val="004B3B98"/>
    <w:rsid w:val="004B3D6B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A8"/>
    <w:rsid w:val="004B4EBE"/>
    <w:rsid w:val="004B4F13"/>
    <w:rsid w:val="004B51DB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7D4"/>
    <w:rsid w:val="004B6BDC"/>
    <w:rsid w:val="004B6D14"/>
    <w:rsid w:val="004B6DBD"/>
    <w:rsid w:val="004B7178"/>
    <w:rsid w:val="004B7234"/>
    <w:rsid w:val="004B72D6"/>
    <w:rsid w:val="004B757F"/>
    <w:rsid w:val="004B76B8"/>
    <w:rsid w:val="004B7ABB"/>
    <w:rsid w:val="004B7E3B"/>
    <w:rsid w:val="004C010B"/>
    <w:rsid w:val="004C06FE"/>
    <w:rsid w:val="004C08C7"/>
    <w:rsid w:val="004C095C"/>
    <w:rsid w:val="004C09ED"/>
    <w:rsid w:val="004C0A59"/>
    <w:rsid w:val="004C112F"/>
    <w:rsid w:val="004C1253"/>
    <w:rsid w:val="004C12BD"/>
    <w:rsid w:val="004C13AB"/>
    <w:rsid w:val="004C15F5"/>
    <w:rsid w:val="004C18D0"/>
    <w:rsid w:val="004C19A5"/>
    <w:rsid w:val="004C1A20"/>
    <w:rsid w:val="004C1BFB"/>
    <w:rsid w:val="004C1C62"/>
    <w:rsid w:val="004C1CB0"/>
    <w:rsid w:val="004C1CED"/>
    <w:rsid w:val="004C1F19"/>
    <w:rsid w:val="004C207D"/>
    <w:rsid w:val="004C20B3"/>
    <w:rsid w:val="004C20C8"/>
    <w:rsid w:val="004C2119"/>
    <w:rsid w:val="004C2173"/>
    <w:rsid w:val="004C217E"/>
    <w:rsid w:val="004C2986"/>
    <w:rsid w:val="004C3009"/>
    <w:rsid w:val="004C3053"/>
    <w:rsid w:val="004C3123"/>
    <w:rsid w:val="004C3646"/>
    <w:rsid w:val="004C36E6"/>
    <w:rsid w:val="004C3876"/>
    <w:rsid w:val="004C398F"/>
    <w:rsid w:val="004C3A32"/>
    <w:rsid w:val="004C3A63"/>
    <w:rsid w:val="004C3CFE"/>
    <w:rsid w:val="004C3FD4"/>
    <w:rsid w:val="004C4015"/>
    <w:rsid w:val="004C4289"/>
    <w:rsid w:val="004C4312"/>
    <w:rsid w:val="004C4383"/>
    <w:rsid w:val="004C43E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5BE"/>
    <w:rsid w:val="004C6C55"/>
    <w:rsid w:val="004C72C2"/>
    <w:rsid w:val="004C72DD"/>
    <w:rsid w:val="004C7356"/>
    <w:rsid w:val="004C757C"/>
    <w:rsid w:val="004C758C"/>
    <w:rsid w:val="004C75C5"/>
    <w:rsid w:val="004C7922"/>
    <w:rsid w:val="004C7998"/>
    <w:rsid w:val="004C7AA0"/>
    <w:rsid w:val="004C7D2A"/>
    <w:rsid w:val="004C7D43"/>
    <w:rsid w:val="004C7FBF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10B"/>
    <w:rsid w:val="004D22D9"/>
    <w:rsid w:val="004D235C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C3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8B7"/>
    <w:rsid w:val="004D5B9E"/>
    <w:rsid w:val="004D5C1D"/>
    <w:rsid w:val="004D5D52"/>
    <w:rsid w:val="004D5EB3"/>
    <w:rsid w:val="004D5FDC"/>
    <w:rsid w:val="004D5FF3"/>
    <w:rsid w:val="004D6108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D7D4D"/>
    <w:rsid w:val="004D7DE8"/>
    <w:rsid w:val="004D7F37"/>
    <w:rsid w:val="004E00C6"/>
    <w:rsid w:val="004E021B"/>
    <w:rsid w:val="004E026F"/>
    <w:rsid w:val="004E06B0"/>
    <w:rsid w:val="004E06B4"/>
    <w:rsid w:val="004E0792"/>
    <w:rsid w:val="004E07CF"/>
    <w:rsid w:val="004E0ACE"/>
    <w:rsid w:val="004E0CEA"/>
    <w:rsid w:val="004E16A9"/>
    <w:rsid w:val="004E1D74"/>
    <w:rsid w:val="004E1E22"/>
    <w:rsid w:val="004E1E35"/>
    <w:rsid w:val="004E1F3A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2E"/>
    <w:rsid w:val="004E355E"/>
    <w:rsid w:val="004E3ADD"/>
    <w:rsid w:val="004E3D95"/>
    <w:rsid w:val="004E3E08"/>
    <w:rsid w:val="004E419E"/>
    <w:rsid w:val="004E450B"/>
    <w:rsid w:val="004E45C8"/>
    <w:rsid w:val="004E474F"/>
    <w:rsid w:val="004E48A9"/>
    <w:rsid w:val="004E4BCF"/>
    <w:rsid w:val="004E4C9A"/>
    <w:rsid w:val="004E51F9"/>
    <w:rsid w:val="004E5381"/>
    <w:rsid w:val="004E5C84"/>
    <w:rsid w:val="004E5CF2"/>
    <w:rsid w:val="004E5F94"/>
    <w:rsid w:val="004E6025"/>
    <w:rsid w:val="004E602C"/>
    <w:rsid w:val="004E6415"/>
    <w:rsid w:val="004E65EF"/>
    <w:rsid w:val="004E67BD"/>
    <w:rsid w:val="004E6869"/>
    <w:rsid w:val="004E7265"/>
    <w:rsid w:val="004E73E1"/>
    <w:rsid w:val="004E73F8"/>
    <w:rsid w:val="004E74D5"/>
    <w:rsid w:val="004E7797"/>
    <w:rsid w:val="004E78EF"/>
    <w:rsid w:val="004E79D2"/>
    <w:rsid w:val="004E7A2C"/>
    <w:rsid w:val="004E7A36"/>
    <w:rsid w:val="004F009D"/>
    <w:rsid w:val="004F02D3"/>
    <w:rsid w:val="004F03C3"/>
    <w:rsid w:val="004F041E"/>
    <w:rsid w:val="004F0457"/>
    <w:rsid w:val="004F0656"/>
    <w:rsid w:val="004F0866"/>
    <w:rsid w:val="004F096C"/>
    <w:rsid w:val="004F0BD1"/>
    <w:rsid w:val="004F0CDA"/>
    <w:rsid w:val="004F11E0"/>
    <w:rsid w:val="004F11E3"/>
    <w:rsid w:val="004F12B9"/>
    <w:rsid w:val="004F13D2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47C"/>
    <w:rsid w:val="004F2578"/>
    <w:rsid w:val="004F2613"/>
    <w:rsid w:val="004F2776"/>
    <w:rsid w:val="004F2A3D"/>
    <w:rsid w:val="004F2D1C"/>
    <w:rsid w:val="004F30F4"/>
    <w:rsid w:val="004F32B8"/>
    <w:rsid w:val="004F3409"/>
    <w:rsid w:val="004F373A"/>
    <w:rsid w:val="004F3AD0"/>
    <w:rsid w:val="004F3B25"/>
    <w:rsid w:val="004F3B41"/>
    <w:rsid w:val="004F3C1C"/>
    <w:rsid w:val="004F3D3C"/>
    <w:rsid w:val="004F3DCC"/>
    <w:rsid w:val="004F476F"/>
    <w:rsid w:val="004F4885"/>
    <w:rsid w:val="004F492D"/>
    <w:rsid w:val="004F4979"/>
    <w:rsid w:val="004F4BD5"/>
    <w:rsid w:val="004F4CE9"/>
    <w:rsid w:val="004F4FA8"/>
    <w:rsid w:val="004F5267"/>
    <w:rsid w:val="004F5306"/>
    <w:rsid w:val="004F53A1"/>
    <w:rsid w:val="004F5515"/>
    <w:rsid w:val="004F558D"/>
    <w:rsid w:val="004F562A"/>
    <w:rsid w:val="004F575A"/>
    <w:rsid w:val="004F57D8"/>
    <w:rsid w:val="004F583E"/>
    <w:rsid w:val="004F5920"/>
    <w:rsid w:val="004F5B3D"/>
    <w:rsid w:val="004F5B8F"/>
    <w:rsid w:val="004F62DC"/>
    <w:rsid w:val="004F6488"/>
    <w:rsid w:val="004F662D"/>
    <w:rsid w:val="004F672F"/>
    <w:rsid w:val="004F69A3"/>
    <w:rsid w:val="004F6BD6"/>
    <w:rsid w:val="004F6C99"/>
    <w:rsid w:val="004F6DA1"/>
    <w:rsid w:val="004F6E16"/>
    <w:rsid w:val="004F704C"/>
    <w:rsid w:val="004F70F8"/>
    <w:rsid w:val="004F732B"/>
    <w:rsid w:val="004F73BC"/>
    <w:rsid w:val="004F73BF"/>
    <w:rsid w:val="004F7495"/>
    <w:rsid w:val="004F74EE"/>
    <w:rsid w:val="004F7518"/>
    <w:rsid w:val="004F788E"/>
    <w:rsid w:val="004F7917"/>
    <w:rsid w:val="004F7938"/>
    <w:rsid w:val="004F7C3A"/>
    <w:rsid w:val="004F7D29"/>
    <w:rsid w:val="004F7D9E"/>
    <w:rsid w:val="004F7E41"/>
    <w:rsid w:val="004F7F4F"/>
    <w:rsid w:val="0050023C"/>
    <w:rsid w:val="005002CB"/>
    <w:rsid w:val="005004FD"/>
    <w:rsid w:val="00500520"/>
    <w:rsid w:val="0050064D"/>
    <w:rsid w:val="005006C6"/>
    <w:rsid w:val="00500D17"/>
    <w:rsid w:val="00500DC3"/>
    <w:rsid w:val="005010AF"/>
    <w:rsid w:val="005013A1"/>
    <w:rsid w:val="00501681"/>
    <w:rsid w:val="00501683"/>
    <w:rsid w:val="00501DD4"/>
    <w:rsid w:val="00501DD6"/>
    <w:rsid w:val="00501E32"/>
    <w:rsid w:val="00502129"/>
    <w:rsid w:val="0050226E"/>
    <w:rsid w:val="005022FE"/>
    <w:rsid w:val="0050257E"/>
    <w:rsid w:val="005025CD"/>
    <w:rsid w:val="005027B6"/>
    <w:rsid w:val="00502B35"/>
    <w:rsid w:val="00502D41"/>
    <w:rsid w:val="00503109"/>
    <w:rsid w:val="005035D1"/>
    <w:rsid w:val="005036E4"/>
    <w:rsid w:val="005038C6"/>
    <w:rsid w:val="00503AA6"/>
    <w:rsid w:val="00503CDE"/>
    <w:rsid w:val="00503DBE"/>
    <w:rsid w:val="00503E93"/>
    <w:rsid w:val="00504024"/>
    <w:rsid w:val="0050427F"/>
    <w:rsid w:val="005043F7"/>
    <w:rsid w:val="0050482F"/>
    <w:rsid w:val="0050492A"/>
    <w:rsid w:val="00504A58"/>
    <w:rsid w:val="00504BB3"/>
    <w:rsid w:val="00504CEE"/>
    <w:rsid w:val="00504F22"/>
    <w:rsid w:val="00505091"/>
    <w:rsid w:val="00505648"/>
    <w:rsid w:val="00505809"/>
    <w:rsid w:val="0050591D"/>
    <w:rsid w:val="0050594B"/>
    <w:rsid w:val="00505A3E"/>
    <w:rsid w:val="00505B18"/>
    <w:rsid w:val="00505C61"/>
    <w:rsid w:val="00505F5E"/>
    <w:rsid w:val="005060AC"/>
    <w:rsid w:val="005062DC"/>
    <w:rsid w:val="00506773"/>
    <w:rsid w:val="0050678C"/>
    <w:rsid w:val="005068DD"/>
    <w:rsid w:val="00506983"/>
    <w:rsid w:val="00506F6D"/>
    <w:rsid w:val="00506FFD"/>
    <w:rsid w:val="00507483"/>
    <w:rsid w:val="0050750A"/>
    <w:rsid w:val="00507968"/>
    <w:rsid w:val="0050798F"/>
    <w:rsid w:val="00507C22"/>
    <w:rsid w:val="00507C9F"/>
    <w:rsid w:val="00507CE2"/>
    <w:rsid w:val="00507D1D"/>
    <w:rsid w:val="00507E3C"/>
    <w:rsid w:val="00510090"/>
    <w:rsid w:val="00510141"/>
    <w:rsid w:val="005102ED"/>
    <w:rsid w:val="00510444"/>
    <w:rsid w:val="00510725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3D"/>
    <w:rsid w:val="00511E7D"/>
    <w:rsid w:val="00511EBC"/>
    <w:rsid w:val="00511F02"/>
    <w:rsid w:val="0051203D"/>
    <w:rsid w:val="005120C1"/>
    <w:rsid w:val="00512165"/>
    <w:rsid w:val="00512362"/>
    <w:rsid w:val="00512680"/>
    <w:rsid w:val="00512779"/>
    <w:rsid w:val="00512926"/>
    <w:rsid w:val="00512B12"/>
    <w:rsid w:val="00512E2E"/>
    <w:rsid w:val="00512EF7"/>
    <w:rsid w:val="00512F09"/>
    <w:rsid w:val="00512F0A"/>
    <w:rsid w:val="00512FA3"/>
    <w:rsid w:val="0051300E"/>
    <w:rsid w:val="00513079"/>
    <w:rsid w:val="00513340"/>
    <w:rsid w:val="00513495"/>
    <w:rsid w:val="0051353C"/>
    <w:rsid w:val="00513580"/>
    <w:rsid w:val="005137E7"/>
    <w:rsid w:val="0051386B"/>
    <w:rsid w:val="00513889"/>
    <w:rsid w:val="00513B44"/>
    <w:rsid w:val="00513BAA"/>
    <w:rsid w:val="00513EA6"/>
    <w:rsid w:val="00513F39"/>
    <w:rsid w:val="00514482"/>
    <w:rsid w:val="005144F7"/>
    <w:rsid w:val="00514777"/>
    <w:rsid w:val="0051488D"/>
    <w:rsid w:val="00514F3B"/>
    <w:rsid w:val="00514F7E"/>
    <w:rsid w:val="005154FD"/>
    <w:rsid w:val="00515671"/>
    <w:rsid w:val="00515781"/>
    <w:rsid w:val="005158B5"/>
    <w:rsid w:val="00515909"/>
    <w:rsid w:val="005159AD"/>
    <w:rsid w:val="00515D27"/>
    <w:rsid w:val="00516083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17F6C"/>
    <w:rsid w:val="005200DD"/>
    <w:rsid w:val="0052048F"/>
    <w:rsid w:val="005205D9"/>
    <w:rsid w:val="00520874"/>
    <w:rsid w:val="00520900"/>
    <w:rsid w:val="00520A19"/>
    <w:rsid w:val="00520A93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8CA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EFA"/>
    <w:rsid w:val="00522FB0"/>
    <w:rsid w:val="005231AF"/>
    <w:rsid w:val="00523281"/>
    <w:rsid w:val="005236C8"/>
    <w:rsid w:val="0052385A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4D5C"/>
    <w:rsid w:val="00524EFD"/>
    <w:rsid w:val="005251B0"/>
    <w:rsid w:val="0052522D"/>
    <w:rsid w:val="005252D3"/>
    <w:rsid w:val="0052535A"/>
    <w:rsid w:val="005256C0"/>
    <w:rsid w:val="00525724"/>
    <w:rsid w:val="005260FE"/>
    <w:rsid w:val="0052644D"/>
    <w:rsid w:val="0052647E"/>
    <w:rsid w:val="00526521"/>
    <w:rsid w:val="005266BA"/>
    <w:rsid w:val="0052670E"/>
    <w:rsid w:val="005268D9"/>
    <w:rsid w:val="005268E3"/>
    <w:rsid w:val="00526B2B"/>
    <w:rsid w:val="00526B3D"/>
    <w:rsid w:val="00526BB2"/>
    <w:rsid w:val="00526CD1"/>
    <w:rsid w:val="00526CDE"/>
    <w:rsid w:val="00526EE7"/>
    <w:rsid w:val="00526F59"/>
    <w:rsid w:val="00527095"/>
    <w:rsid w:val="005274B6"/>
    <w:rsid w:val="005276FA"/>
    <w:rsid w:val="00527BC6"/>
    <w:rsid w:val="00527BE8"/>
    <w:rsid w:val="0053031D"/>
    <w:rsid w:val="0053051B"/>
    <w:rsid w:val="00530B0F"/>
    <w:rsid w:val="00531615"/>
    <w:rsid w:val="0053168D"/>
    <w:rsid w:val="005317E6"/>
    <w:rsid w:val="005319A1"/>
    <w:rsid w:val="0053206B"/>
    <w:rsid w:val="005322F7"/>
    <w:rsid w:val="005324CB"/>
    <w:rsid w:val="005327A6"/>
    <w:rsid w:val="005327E3"/>
    <w:rsid w:val="00532B7E"/>
    <w:rsid w:val="00532BDA"/>
    <w:rsid w:val="00532F37"/>
    <w:rsid w:val="00532F8D"/>
    <w:rsid w:val="005332AD"/>
    <w:rsid w:val="005335A8"/>
    <w:rsid w:val="00533763"/>
    <w:rsid w:val="005337FE"/>
    <w:rsid w:val="00533951"/>
    <w:rsid w:val="0053398F"/>
    <w:rsid w:val="00533A8F"/>
    <w:rsid w:val="00533B50"/>
    <w:rsid w:val="00533B8B"/>
    <w:rsid w:val="00534222"/>
    <w:rsid w:val="00534874"/>
    <w:rsid w:val="00534A95"/>
    <w:rsid w:val="00534AB3"/>
    <w:rsid w:val="00534B68"/>
    <w:rsid w:val="00535548"/>
    <w:rsid w:val="00535893"/>
    <w:rsid w:val="005358A8"/>
    <w:rsid w:val="00535A6D"/>
    <w:rsid w:val="00535E40"/>
    <w:rsid w:val="005361FF"/>
    <w:rsid w:val="0053633E"/>
    <w:rsid w:val="0053642D"/>
    <w:rsid w:val="00536597"/>
    <w:rsid w:val="005368F1"/>
    <w:rsid w:val="00536C40"/>
    <w:rsid w:val="00536CA2"/>
    <w:rsid w:val="00536F8E"/>
    <w:rsid w:val="0053706D"/>
    <w:rsid w:val="0053708B"/>
    <w:rsid w:val="00537262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56"/>
    <w:rsid w:val="00540D6C"/>
    <w:rsid w:val="00540EA7"/>
    <w:rsid w:val="00540F49"/>
    <w:rsid w:val="0054111A"/>
    <w:rsid w:val="00541187"/>
    <w:rsid w:val="00541219"/>
    <w:rsid w:val="005414E2"/>
    <w:rsid w:val="005416A9"/>
    <w:rsid w:val="005416CB"/>
    <w:rsid w:val="00541C93"/>
    <w:rsid w:val="00541CEA"/>
    <w:rsid w:val="00541CF2"/>
    <w:rsid w:val="00541E13"/>
    <w:rsid w:val="00541F7D"/>
    <w:rsid w:val="005421A8"/>
    <w:rsid w:val="005425BA"/>
    <w:rsid w:val="005426D3"/>
    <w:rsid w:val="00542D18"/>
    <w:rsid w:val="00542E43"/>
    <w:rsid w:val="005430D1"/>
    <w:rsid w:val="005432D2"/>
    <w:rsid w:val="005432E3"/>
    <w:rsid w:val="00543381"/>
    <w:rsid w:val="005436C5"/>
    <w:rsid w:val="0054389E"/>
    <w:rsid w:val="00543C54"/>
    <w:rsid w:val="00543EB5"/>
    <w:rsid w:val="00543FFB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B7D"/>
    <w:rsid w:val="00545C9A"/>
    <w:rsid w:val="00545D2D"/>
    <w:rsid w:val="005463CD"/>
    <w:rsid w:val="0054653A"/>
    <w:rsid w:val="005468D9"/>
    <w:rsid w:val="0054695A"/>
    <w:rsid w:val="005469E3"/>
    <w:rsid w:val="00546BFE"/>
    <w:rsid w:val="00546D90"/>
    <w:rsid w:val="0054710D"/>
    <w:rsid w:val="0054726B"/>
    <w:rsid w:val="00547356"/>
    <w:rsid w:val="005473F0"/>
    <w:rsid w:val="00547615"/>
    <w:rsid w:val="0054762F"/>
    <w:rsid w:val="0054769D"/>
    <w:rsid w:val="005478A0"/>
    <w:rsid w:val="00547B26"/>
    <w:rsid w:val="00547DD8"/>
    <w:rsid w:val="00550596"/>
    <w:rsid w:val="005506CF"/>
    <w:rsid w:val="00550807"/>
    <w:rsid w:val="00550B0D"/>
    <w:rsid w:val="00550CD2"/>
    <w:rsid w:val="00550F80"/>
    <w:rsid w:val="005510D0"/>
    <w:rsid w:val="00551108"/>
    <w:rsid w:val="005513A1"/>
    <w:rsid w:val="00551A8B"/>
    <w:rsid w:val="005520F8"/>
    <w:rsid w:val="00552165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39B9"/>
    <w:rsid w:val="00554188"/>
    <w:rsid w:val="00554526"/>
    <w:rsid w:val="00554759"/>
    <w:rsid w:val="005547E1"/>
    <w:rsid w:val="005548AD"/>
    <w:rsid w:val="00554BC2"/>
    <w:rsid w:val="00554C76"/>
    <w:rsid w:val="00554D5A"/>
    <w:rsid w:val="00554EC2"/>
    <w:rsid w:val="005550C7"/>
    <w:rsid w:val="00555197"/>
    <w:rsid w:val="00555484"/>
    <w:rsid w:val="0055585B"/>
    <w:rsid w:val="00555D6B"/>
    <w:rsid w:val="00555E9B"/>
    <w:rsid w:val="00556206"/>
    <w:rsid w:val="005563AF"/>
    <w:rsid w:val="005564DB"/>
    <w:rsid w:val="005566E5"/>
    <w:rsid w:val="005566F4"/>
    <w:rsid w:val="005569CF"/>
    <w:rsid w:val="00556C74"/>
    <w:rsid w:val="00556DF5"/>
    <w:rsid w:val="00556E72"/>
    <w:rsid w:val="00556F2D"/>
    <w:rsid w:val="00557249"/>
    <w:rsid w:val="00557430"/>
    <w:rsid w:val="005575BF"/>
    <w:rsid w:val="005576DA"/>
    <w:rsid w:val="00557933"/>
    <w:rsid w:val="00557BB5"/>
    <w:rsid w:val="00557D8D"/>
    <w:rsid w:val="00557E53"/>
    <w:rsid w:val="00560046"/>
    <w:rsid w:val="00560442"/>
    <w:rsid w:val="00560638"/>
    <w:rsid w:val="005606C2"/>
    <w:rsid w:val="00560908"/>
    <w:rsid w:val="00560A21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94"/>
    <w:rsid w:val="005629EF"/>
    <w:rsid w:val="00562B12"/>
    <w:rsid w:val="00562C85"/>
    <w:rsid w:val="00562D47"/>
    <w:rsid w:val="00562FD5"/>
    <w:rsid w:val="00562FFF"/>
    <w:rsid w:val="0056328D"/>
    <w:rsid w:val="005632AB"/>
    <w:rsid w:val="005633A9"/>
    <w:rsid w:val="00563592"/>
    <w:rsid w:val="0056362F"/>
    <w:rsid w:val="00563A83"/>
    <w:rsid w:val="00563C5E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46B"/>
    <w:rsid w:val="00564831"/>
    <w:rsid w:val="00565025"/>
    <w:rsid w:val="005651EB"/>
    <w:rsid w:val="005652C7"/>
    <w:rsid w:val="00565319"/>
    <w:rsid w:val="005654BA"/>
    <w:rsid w:val="005657C4"/>
    <w:rsid w:val="005658EB"/>
    <w:rsid w:val="00565BE9"/>
    <w:rsid w:val="00565C25"/>
    <w:rsid w:val="00565E1F"/>
    <w:rsid w:val="00566229"/>
    <w:rsid w:val="00566475"/>
    <w:rsid w:val="00566937"/>
    <w:rsid w:val="00566A49"/>
    <w:rsid w:val="00566C7B"/>
    <w:rsid w:val="00566C9C"/>
    <w:rsid w:val="00566D98"/>
    <w:rsid w:val="00566F4C"/>
    <w:rsid w:val="00567020"/>
    <w:rsid w:val="005671B9"/>
    <w:rsid w:val="0056734D"/>
    <w:rsid w:val="00567430"/>
    <w:rsid w:val="0056773A"/>
    <w:rsid w:val="005678DE"/>
    <w:rsid w:val="00567B17"/>
    <w:rsid w:val="00567CB3"/>
    <w:rsid w:val="00570037"/>
    <w:rsid w:val="0057023B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226"/>
    <w:rsid w:val="0057142C"/>
    <w:rsid w:val="0057156B"/>
    <w:rsid w:val="00571654"/>
    <w:rsid w:val="0057186A"/>
    <w:rsid w:val="00571916"/>
    <w:rsid w:val="005719EB"/>
    <w:rsid w:val="00571A4E"/>
    <w:rsid w:val="00571BE7"/>
    <w:rsid w:val="00571DB4"/>
    <w:rsid w:val="0057205D"/>
    <w:rsid w:val="00572268"/>
    <w:rsid w:val="00572392"/>
    <w:rsid w:val="005723D9"/>
    <w:rsid w:val="00572952"/>
    <w:rsid w:val="00572A72"/>
    <w:rsid w:val="00572FD6"/>
    <w:rsid w:val="005730F1"/>
    <w:rsid w:val="0057314F"/>
    <w:rsid w:val="00573493"/>
    <w:rsid w:val="005735C0"/>
    <w:rsid w:val="0057376B"/>
    <w:rsid w:val="00573CE0"/>
    <w:rsid w:val="00573CE2"/>
    <w:rsid w:val="005740DC"/>
    <w:rsid w:val="00574143"/>
    <w:rsid w:val="0057423B"/>
    <w:rsid w:val="0057424E"/>
    <w:rsid w:val="005749BC"/>
    <w:rsid w:val="00574BDA"/>
    <w:rsid w:val="00574C93"/>
    <w:rsid w:val="00574E59"/>
    <w:rsid w:val="0057527A"/>
    <w:rsid w:val="005753CD"/>
    <w:rsid w:val="00575523"/>
    <w:rsid w:val="005755DD"/>
    <w:rsid w:val="00575615"/>
    <w:rsid w:val="00575809"/>
    <w:rsid w:val="005759C1"/>
    <w:rsid w:val="00575CAB"/>
    <w:rsid w:val="00575DA1"/>
    <w:rsid w:val="00575DEB"/>
    <w:rsid w:val="00575E04"/>
    <w:rsid w:val="0057621F"/>
    <w:rsid w:val="005764D0"/>
    <w:rsid w:val="0057669F"/>
    <w:rsid w:val="0057677D"/>
    <w:rsid w:val="00576877"/>
    <w:rsid w:val="00576D8F"/>
    <w:rsid w:val="0057710B"/>
    <w:rsid w:val="00577237"/>
    <w:rsid w:val="0057733B"/>
    <w:rsid w:val="005773C5"/>
    <w:rsid w:val="005773FF"/>
    <w:rsid w:val="005774AA"/>
    <w:rsid w:val="00577556"/>
    <w:rsid w:val="00577563"/>
    <w:rsid w:val="005776D6"/>
    <w:rsid w:val="00577744"/>
    <w:rsid w:val="005779E3"/>
    <w:rsid w:val="00577A6C"/>
    <w:rsid w:val="00577E8F"/>
    <w:rsid w:val="00577F73"/>
    <w:rsid w:val="00580145"/>
    <w:rsid w:val="005801B9"/>
    <w:rsid w:val="00580C19"/>
    <w:rsid w:val="00580D83"/>
    <w:rsid w:val="0058117C"/>
    <w:rsid w:val="0058129D"/>
    <w:rsid w:val="005815D0"/>
    <w:rsid w:val="005816D4"/>
    <w:rsid w:val="00581C41"/>
    <w:rsid w:val="00581E1A"/>
    <w:rsid w:val="00581FE7"/>
    <w:rsid w:val="0058215D"/>
    <w:rsid w:val="0058255D"/>
    <w:rsid w:val="0058257E"/>
    <w:rsid w:val="005827A7"/>
    <w:rsid w:val="005829C4"/>
    <w:rsid w:val="00582A60"/>
    <w:rsid w:val="00582C9C"/>
    <w:rsid w:val="00582E9D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2A"/>
    <w:rsid w:val="00583D96"/>
    <w:rsid w:val="00583F8F"/>
    <w:rsid w:val="00584160"/>
    <w:rsid w:val="0058419F"/>
    <w:rsid w:val="00584233"/>
    <w:rsid w:val="00584299"/>
    <w:rsid w:val="00584643"/>
    <w:rsid w:val="005848EC"/>
    <w:rsid w:val="005849F7"/>
    <w:rsid w:val="00584A71"/>
    <w:rsid w:val="00584CA1"/>
    <w:rsid w:val="00584D20"/>
    <w:rsid w:val="00584E6D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4B"/>
    <w:rsid w:val="00586AF7"/>
    <w:rsid w:val="00586C84"/>
    <w:rsid w:val="0058703B"/>
    <w:rsid w:val="0058730C"/>
    <w:rsid w:val="005873F5"/>
    <w:rsid w:val="00587442"/>
    <w:rsid w:val="005874BF"/>
    <w:rsid w:val="00587BE5"/>
    <w:rsid w:val="00587CC0"/>
    <w:rsid w:val="005900E9"/>
    <w:rsid w:val="005901A5"/>
    <w:rsid w:val="005901D2"/>
    <w:rsid w:val="0059035E"/>
    <w:rsid w:val="00590682"/>
    <w:rsid w:val="00590924"/>
    <w:rsid w:val="00590A86"/>
    <w:rsid w:val="00590B11"/>
    <w:rsid w:val="00590E83"/>
    <w:rsid w:val="005912E0"/>
    <w:rsid w:val="005913A6"/>
    <w:rsid w:val="0059154B"/>
    <w:rsid w:val="00591A52"/>
    <w:rsid w:val="00591EA3"/>
    <w:rsid w:val="00591F87"/>
    <w:rsid w:val="0059249F"/>
    <w:rsid w:val="00592585"/>
    <w:rsid w:val="00592B0F"/>
    <w:rsid w:val="00592BB2"/>
    <w:rsid w:val="00592C3A"/>
    <w:rsid w:val="00592D3A"/>
    <w:rsid w:val="0059305D"/>
    <w:rsid w:val="00593EE1"/>
    <w:rsid w:val="00594099"/>
    <w:rsid w:val="00594257"/>
    <w:rsid w:val="0059446B"/>
    <w:rsid w:val="00594651"/>
    <w:rsid w:val="005947E0"/>
    <w:rsid w:val="00594C35"/>
    <w:rsid w:val="00594E7A"/>
    <w:rsid w:val="0059511B"/>
    <w:rsid w:val="0059520C"/>
    <w:rsid w:val="00595261"/>
    <w:rsid w:val="0059527C"/>
    <w:rsid w:val="0059562F"/>
    <w:rsid w:val="0059575E"/>
    <w:rsid w:val="005957D7"/>
    <w:rsid w:val="00595895"/>
    <w:rsid w:val="005958CB"/>
    <w:rsid w:val="005963CB"/>
    <w:rsid w:val="0059660F"/>
    <w:rsid w:val="0059682B"/>
    <w:rsid w:val="0059684D"/>
    <w:rsid w:val="005968CF"/>
    <w:rsid w:val="00596B1A"/>
    <w:rsid w:val="005970F9"/>
    <w:rsid w:val="0059717B"/>
    <w:rsid w:val="0059725D"/>
    <w:rsid w:val="0059726B"/>
    <w:rsid w:val="00597362"/>
    <w:rsid w:val="005973D8"/>
    <w:rsid w:val="0059743C"/>
    <w:rsid w:val="0059765A"/>
    <w:rsid w:val="005978FE"/>
    <w:rsid w:val="00597B79"/>
    <w:rsid w:val="00597BCC"/>
    <w:rsid w:val="00597CC7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7E"/>
    <w:rsid w:val="005A1BFF"/>
    <w:rsid w:val="005A1C79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297"/>
    <w:rsid w:val="005A335D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323"/>
    <w:rsid w:val="005A47CB"/>
    <w:rsid w:val="005A4999"/>
    <w:rsid w:val="005A4A56"/>
    <w:rsid w:val="005A4AAD"/>
    <w:rsid w:val="005A4BAB"/>
    <w:rsid w:val="005A4F21"/>
    <w:rsid w:val="005A507C"/>
    <w:rsid w:val="005A58BE"/>
    <w:rsid w:val="005A5A48"/>
    <w:rsid w:val="005A5D34"/>
    <w:rsid w:val="005A6463"/>
    <w:rsid w:val="005A65DF"/>
    <w:rsid w:val="005A671C"/>
    <w:rsid w:val="005A682D"/>
    <w:rsid w:val="005A6897"/>
    <w:rsid w:val="005A6F59"/>
    <w:rsid w:val="005A7093"/>
    <w:rsid w:val="005A7245"/>
    <w:rsid w:val="005A7291"/>
    <w:rsid w:val="005A75A6"/>
    <w:rsid w:val="005A77EE"/>
    <w:rsid w:val="005A7866"/>
    <w:rsid w:val="005A7BE4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0F9B"/>
    <w:rsid w:val="005B1041"/>
    <w:rsid w:val="005B1A7F"/>
    <w:rsid w:val="005B1F03"/>
    <w:rsid w:val="005B2041"/>
    <w:rsid w:val="005B24C8"/>
    <w:rsid w:val="005B251F"/>
    <w:rsid w:val="005B27C2"/>
    <w:rsid w:val="005B2926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E9A"/>
    <w:rsid w:val="005B3FBF"/>
    <w:rsid w:val="005B40EA"/>
    <w:rsid w:val="005B4DA0"/>
    <w:rsid w:val="005B4F3F"/>
    <w:rsid w:val="005B5037"/>
    <w:rsid w:val="005B5343"/>
    <w:rsid w:val="005B58FC"/>
    <w:rsid w:val="005B5B3E"/>
    <w:rsid w:val="005B5E4C"/>
    <w:rsid w:val="005B5E55"/>
    <w:rsid w:val="005B61F9"/>
    <w:rsid w:val="005B6243"/>
    <w:rsid w:val="005B65B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6C4"/>
    <w:rsid w:val="005C072F"/>
    <w:rsid w:val="005C09BC"/>
    <w:rsid w:val="005C111F"/>
    <w:rsid w:val="005C120D"/>
    <w:rsid w:val="005C121D"/>
    <w:rsid w:val="005C133E"/>
    <w:rsid w:val="005C137D"/>
    <w:rsid w:val="005C13F3"/>
    <w:rsid w:val="005C1528"/>
    <w:rsid w:val="005C1552"/>
    <w:rsid w:val="005C155B"/>
    <w:rsid w:val="005C162E"/>
    <w:rsid w:val="005C19A6"/>
    <w:rsid w:val="005C1C6E"/>
    <w:rsid w:val="005C1EB9"/>
    <w:rsid w:val="005C1F51"/>
    <w:rsid w:val="005C20CD"/>
    <w:rsid w:val="005C22A1"/>
    <w:rsid w:val="005C2738"/>
    <w:rsid w:val="005C278D"/>
    <w:rsid w:val="005C280F"/>
    <w:rsid w:val="005C2927"/>
    <w:rsid w:val="005C29F0"/>
    <w:rsid w:val="005C2B09"/>
    <w:rsid w:val="005C34C0"/>
    <w:rsid w:val="005C3B86"/>
    <w:rsid w:val="005C3B95"/>
    <w:rsid w:val="005C3E1D"/>
    <w:rsid w:val="005C402C"/>
    <w:rsid w:val="005C436E"/>
    <w:rsid w:val="005C4617"/>
    <w:rsid w:val="005C48A6"/>
    <w:rsid w:val="005C4E6A"/>
    <w:rsid w:val="005C4EB6"/>
    <w:rsid w:val="005C51E2"/>
    <w:rsid w:val="005C53E8"/>
    <w:rsid w:val="005C59B8"/>
    <w:rsid w:val="005C5C6A"/>
    <w:rsid w:val="005C600B"/>
    <w:rsid w:val="005C6333"/>
    <w:rsid w:val="005C6352"/>
    <w:rsid w:val="005C6358"/>
    <w:rsid w:val="005C67E9"/>
    <w:rsid w:val="005C6901"/>
    <w:rsid w:val="005C6965"/>
    <w:rsid w:val="005C6CE0"/>
    <w:rsid w:val="005C6EE5"/>
    <w:rsid w:val="005C749F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33"/>
    <w:rsid w:val="005D024C"/>
    <w:rsid w:val="005D03A2"/>
    <w:rsid w:val="005D05BB"/>
    <w:rsid w:val="005D08FB"/>
    <w:rsid w:val="005D0AB3"/>
    <w:rsid w:val="005D0BDC"/>
    <w:rsid w:val="005D0E04"/>
    <w:rsid w:val="005D0E82"/>
    <w:rsid w:val="005D1133"/>
    <w:rsid w:val="005D1283"/>
    <w:rsid w:val="005D12F2"/>
    <w:rsid w:val="005D1520"/>
    <w:rsid w:val="005D1556"/>
    <w:rsid w:val="005D1572"/>
    <w:rsid w:val="005D1668"/>
    <w:rsid w:val="005D16C1"/>
    <w:rsid w:val="005D16C2"/>
    <w:rsid w:val="005D1A35"/>
    <w:rsid w:val="005D1BBB"/>
    <w:rsid w:val="005D1FAC"/>
    <w:rsid w:val="005D2078"/>
    <w:rsid w:val="005D20D2"/>
    <w:rsid w:val="005D20F1"/>
    <w:rsid w:val="005D2138"/>
    <w:rsid w:val="005D220D"/>
    <w:rsid w:val="005D228A"/>
    <w:rsid w:val="005D26D6"/>
    <w:rsid w:val="005D2AA7"/>
    <w:rsid w:val="005D2B50"/>
    <w:rsid w:val="005D2CCA"/>
    <w:rsid w:val="005D2EAE"/>
    <w:rsid w:val="005D2EE0"/>
    <w:rsid w:val="005D2FB1"/>
    <w:rsid w:val="005D3014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AD8"/>
    <w:rsid w:val="005D3C47"/>
    <w:rsid w:val="005D3F24"/>
    <w:rsid w:val="005D410D"/>
    <w:rsid w:val="005D4247"/>
    <w:rsid w:val="005D43C1"/>
    <w:rsid w:val="005D482D"/>
    <w:rsid w:val="005D4AC7"/>
    <w:rsid w:val="005D4C9B"/>
    <w:rsid w:val="005D4DE3"/>
    <w:rsid w:val="005D4F63"/>
    <w:rsid w:val="005D52D5"/>
    <w:rsid w:val="005D5431"/>
    <w:rsid w:val="005D596D"/>
    <w:rsid w:val="005D5BFE"/>
    <w:rsid w:val="005D5D1B"/>
    <w:rsid w:val="005D5ECC"/>
    <w:rsid w:val="005D6009"/>
    <w:rsid w:val="005D604A"/>
    <w:rsid w:val="005D6414"/>
    <w:rsid w:val="005D641C"/>
    <w:rsid w:val="005D6434"/>
    <w:rsid w:val="005D6545"/>
    <w:rsid w:val="005D65DB"/>
    <w:rsid w:val="005D6633"/>
    <w:rsid w:val="005D6701"/>
    <w:rsid w:val="005D690D"/>
    <w:rsid w:val="005D6BAC"/>
    <w:rsid w:val="005D7041"/>
    <w:rsid w:val="005D7223"/>
    <w:rsid w:val="005D7ACB"/>
    <w:rsid w:val="005E000B"/>
    <w:rsid w:val="005E0294"/>
    <w:rsid w:val="005E0392"/>
    <w:rsid w:val="005E03CA"/>
    <w:rsid w:val="005E05EA"/>
    <w:rsid w:val="005E07F0"/>
    <w:rsid w:val="005E0B6A"/>
    <w:rsid w:val="005E0D05"/>
    <w:rsid w:val="005E0D64"/>
    <w:rsid w:val="005E0E28"/>
    <w:rsid w:val="005E11ED"/>
    <w:rsid w:val="005E12EA"/>
    <w:rsid w:val="005E16E7"/>
    <w:rsid w:val="005E183F"/>
    <w:rsid w:val="005E18C5"/>
    <w:rsid w:val="005E1DD5"/>
    <w:rsid w:val="005E1E7B"/>
    <w:rsid w:val="005E1EE2"/>
    <w:rsid w:val="005E20A3"/>
    <w:rsid w:val="005E214F"/>
    <w:rsid w:val="005E2267"/>
    <w:rsid w:val="005E24F6"/>
    <w:rsid w:val="005E268E"/>
    <w:rsid w:val="005E2862"/>
    <w:rsid w:val="005E2BB9"/>
    <w:rsid w:val="005E2BE1"/>
    <w:rsid w:val="005E2C3E"/>
    <w:rsid w:val="005E2CC4"/>
    <w:rsid w:val="005E2DE1"/>
    <w:rsid w:val="005E2EBE"/>
    <w:rsid w:val="005E3753"/>
    <w:rsid w:val="005E38C1"/>
    <w:rsid w:val="005E3CB7"/>
    <w:rsid w:val="005E3F97"/>
    <w:rsid w:val="005E4109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B1"/>
    <w:rsid w:val="005E6CFD"/>
    <w:rsid w:val="005E704E"/>
    <w:rsid w:val="005E7294"/>
    <w:rsid w:val="005E7981"/>
    <w:rsid w:val="005E7B46"/>
    <w:rsid w:val="005E7BD1"/>
    <w:rsid w:val="005E7BEC"/>
    <w:rsid w:val="005E7E26"/>
    <w:rsid w:val="005F005F"/>
    <w:rsid w:val="005F01E1"/>
    <w:rsid w:val="005F0507"/>
    <w:rsid w:val="005F07CA"/>
    <w:rsid w:val="005F07FE"/>
    <w:rsid w:val="005F0848"/>
    <w:rsid w:val="005F0970"/>
    <w:rsid w:val="005F0A5F"/>
    <w:rsid w:val="005F0AA7"/>
    <w:rsid w:val="005F0C50"/>
    <w:rsid w:val="005F1106"/>
    <w:rsid w:val="005F1242"/>
    <w:rsid w:val="005F125B"/>
    <w:rsid w:val="005F1ADE"/>
    <w:rsid w:val="005F202A"/>
    <w:rsid w:val="005F227B"/>
    <w:rsid w:val="005F2363"/>
    <w:rsid w:val="005F259D"/>
    <w:rsid w:val="005F296D"/>
    <w:rsid w:val="005F332E"/>
    <w:rsid w:val="005F36F1"/>
    <w:rsid w:val="005F3783"/>
    <w:rsid w:val="005F37C3"/>
    <w:rsid w:val="005F38C6"/>
    <w:rsid w:val="005F3F20"/>
    <w:rsid w:val="005F4204"/>
    <w:rsid w:val="005F45AC"/>
    <w:rsid w:val="005F4725"/>
    <w:rsid w:val="005F4984"/>
    <w:rsid w:val="005F4C1B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19"/>
    <w:rsid w:val="005F60E9"/>
    <w:rsid w:val="005F6770"/>
    <w:rsid w:val="005F6969"/>
    <w:rsid w:val="005F69C6"/>
    <w:rsid w:val="005F6CA3"/>
    <w:rsid w:val="005F6D6D"/>
    <w:rsid w:val="005F6FE8"/>
    <w:rsid w:val="005F7360"/>
    <w:rsid w:val="005F743D"/>
    <w:rsid w:val="005F77CA"/>
    <w:rsid w:val="005F781C"/>
    <w:rsid w:val="005F7845"/>
    <w:rsid w:val="005F79EA"/>
    <w:rsid w:val="005F7AA1"/>
    <w:rsid w:val="005F7C45"/>
    <w:rsid w:val="005F7CE1"/>
    <w:rsid w:val="005F7D04"/>
    <w:rsid w:val="005F7F29"/>
    <w:rsid w:val="005F7FAA"/>
    <w:rsid w:val="006002AF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149C"/>
    <w:rsid w:val="0060195A"/>
    <w:rsid w:val="0060207E"/>
    <w:rsid w:val="00602085"/>
    <w:rsid w:val="006021A4"/>
    <w:rsid w:val="006021F8"/>
    <w:rsid w:val="006023DB"/>
    <w:rsid w:val="00602421"/>
    <w:rsid w:val="006024AA"/>
    <w:rsid w:val="0060257D"/>
    <w:rsid w:val="00602968"/>
    <w:rsid w:val="00602B1C"/>
    <w:rsid w:val="00602B22"/>
    <w:rsid w:val="00602D15"/>
    <w:rsid w:val="00602E9D"/>
    <w:rsid w:val="00602F92"/>
    <w:rsid w:val="00603415"/>
    <w:rsid w:val="0060346D"/>
    <w:rsid w:val="0060364A"/>
    <w:rsid w:val="0060369E"/>
    <w:rsid w:val="006039B6"/>
    <w:rsid w:val="00603B8F"/>
    <w:rsid w:val="00603C50"/>
    <w:rsid w:val="00603C9C"/>
    <w:rsid w:val="00603CAB"/>
    <w:rsid w:val="00603CF4"/>
    <w:rsid w:val="00603D58"/>
    <w:rsid w:val="00603E0F"/>
    <w:rsid w:val="00604023"/>
    <w:rsid w:val="00604218"/>
    <w:rsid w:val="00604480"/>
    <w:rsid w:val="00604499"/>
    <w:rsid w:val="006047F7"/>
    <w:rsid w:val="0060480F"/>
    <w:rsid w:val="00604992"/>
    <w:rsid w:val="006049CE"/>
    <w:rsid w:val="00604AC2"/>
    <w:rsid w:val="00604B14"/>
    <w:rsid w:val="00604C86"/>
    <w:rsid w:val="006050AC"/>
    <w:rsid w:val="0060569E"/>
    <w:rsid w:val="00605A43"/>
    <w:rsid w:val="00605D03"/>
    <w:rsid w:val="00606302"/>
    <w:rsid w:val="006063F8"/>
    <w:rsid w:val="0060653A"/>
    <w:rsid w:val="0060689A"/>
    <w:rsid w:val="006068F0"/>
    <w:rsid w:val="00606B10"/>
    <w:rsid w:val="00606B23"/>
    <w:rsid w:val="00606BF9"/>
    <w:rsid w:val="00606D62"/>
    <w:rsid w:val="00606E4B"/>
    <w:rsid w:val="00606F09"/>
    <w:rsid w:val="00607039"/>
    <w:rsid w:val="006071E0"/>
    <w:rsid w:val="00607324"/>
    <w:rsid w:val="00607448"/>
    <w:rsid w:val="00607632"/>
    <w:rsid w:val="0060779C"/>
    <w:rsid w:val="0060791C"/>
    <w:rsid w:val="00607AA4"/>
    <w:rsid w:val="00607ADB"/>
    <w:rsid w:val="00607B93"/>
    <w:rsid w:val="00607FB4"/>
    <w:rsid w:val="006100CF"/>
    <w:rsid w:val="00610402"/>
    <w:rsid w:val="00610429"/>
    <w:rsid w:val="006104B6"/>
    <w:rsid w:val="0061053E"/>
    <w:rsid w:val="00610555"/>
    <w:rsid w:val="0061056B"/>
    <w:rsid w:val="0061099D"/>
    <w:rsid w:val="00610B1B"/>
    <w:rsid w:val="00610CDD"/>
    <w:rsid w:val="00610E03"/>
    <w:rsid w:val="0061104F"/>
    <w:rsid w:val="006110AE"/>
    <w:rsid w:val="00611647"/>
    <w:rsid w:val="0061176A"/>
    <w:rsid w:val="006119AF"/>
    <w:rsid w:val="00611C09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B96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4E2B"/>
    <w:rsid w:val="0061504B"/>
    <w:rsid w:val="006150AD"/>
    <w:rsid w:val="0061525C"/>
    <w:rsid w:val="0061548F"/>
    <w:rsid w:val="006155A2"/>
    <w:rsid w:val="00615604"/>
    <w:rsid w:val="00615632"/>
    <w:rsid w:val="00615701"/>
    <w:rsid w:val="0061587E"/>
    <w:rsid w:val="00615D87"/>
    <w:rsid w:val="00615FCA"/>
    <w:rsid w:val="00616030"/>
    <w:rsid w:val="00616172"/>
    <w:rsid w:val="006162FD"/>
    <w:rsid w:val="006165C9"/>
    <w:rsid w:val="00616661"/>
    <w:rsid w:val="006166F4"/>
    <w:rsid w:val="006166FA"/>
    <w:rsid w:val="006167ED"/>
    <w:rsid w:val="00616841"/>
    <w:rsid w:val="00616972"/>
    <w:rsid w:val="00616AD9"/>
    <w:rsid w:val="00616B20"/>
    <w:rsid w:val="00616EDC"/>
    <w:rsid w:val="00616FFB"/>
    <w:rsid w:val="0061719D"/>
    <w:rsid w:val="0061757E"/>
    <w:rsid w:val="0061769B"/>
    <w:rsid w:val="00617741"/>
    <w:rsid w:val="00617819"/>
    <w:rsid w:val="006179F6"/>
    <w:rsid w:val="00617D06"/>
    <w:rsid w:val="00617E22"/>
    <w:rsid w:val="00617E7C"/>
    <w:rsid w:val="00617F70"/>
    <w:rsid w:val="00617FDB"/>
    <w:rsid w:val="006200DE"/>
    <w:rsid w:val="0062032F"/>
    <w:rsid w:val="00620602"/>
    <w:rsid w:val="00620670"/>
    <w:rsid w:val="006206B9"/>
    <w:rsid w:val="006207F8"/>
    <w:rsid w:val="006208D7"/>
    <w:rsid w:val="00620A08"/>
    <w:rsid w:val="00620DCA"/>
    <w:rsid w:val="00620DF6"/>
    <w:rsid w:val="00620E1B"/>
    <w:rsid w:val="0062136B"/>
    <w:rsid w:val="006214BA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38EE"/>
    <w:rsid w:val="00624617"/>
    <w:rsid w:val="00624648"/>
    <w:rsid w:val="00624761"/>
    <w:rsid w:val="00624B30"/>
    <w:rsid w:val="00624CAE"/>
    <w:rsid w:val="00624CC7"/>
    <w:rsid w:val="00624E23"/>
    <w:rsid w:val="0062500F"/>
    <w:rsid w:val="00625072"/>
    <w:rsid w:val="006250B2"/>
    <w:rsid w:val="006250F0"/>
    <w:rsid w:val="00625C06"/>
    <w:rsid w:val="00625CEA"/>
    <w:rsid w:val="00625D25"/>
    <w:rsid w:val="00625DAC"/>
    <w:rsid w:val="006260B9"/>
    <w:rsid w:val="00626447"/>
    <w:rsid w:val="006266F1"/>
    <w:rsid w:val="0062677C"/>
    <w:rsid w:val="006269D3"/>
    <w:rsid w:val="00626D02"/>
    <w:rsid w:val="00626DCB"/>
    <w:rsid w:val="00627595"/>
    <w:rsid w:val="006277DC"/>
    <w:rsid w:val="00627C54"/>
    <w:rsid w:val="00627F75"/>
    <w:rsid w:val="00627FE1"/>
    <w:rsid w:val="0063006F"/>
    <w:rsid w:val="0063023C"/>
    <w:rsid w:val="00630268"/>
    <w:rsid w:val="006304D7"/>
    <w:rsid w:val="00630857"/>
    <w:rsid w:val="0063099C"/>
    <w:rsid w:val="00630B2A"/>
    <w:rsid w:val="00630B68"/>
    <w:rsid w:val="00630BC2"/>
    <w:rsid w:val="00630D31"/>
    <w:rsid w:val="006314B8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2EE0"/>
    <w:rsid w:val="00633442"/>
    <w:rsid w:val="006338F6"/>
    <w:rsid w:val="00633B71"/>
    <w:rsid w:val="00633C85"/>
    <w:rsid w:val="00633EAF"/>
    <w:rsid w:val="00633EE3"/>
    <w:rsid w:val="006342CF"/>
    <w:rsid w:val="00634568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60"/>
    <w:rsid w:val="00636095"/>
    <w:rsid w:val="00636521"/>
    <w:rsid w:val="00636B10"/>
    <w:rsid w:val="00636B83"/>
    <w:rsid w:val="00636B94"/>
    <w:rsid w:val="00636CB9"/>
    <w:rsid w:val="00636D8F"/>
    <w:rsid w:val="00636F0C"/>
    <w:rsid w:val="00637104"/>
    <w:rsid w:val="0063725A"/>
    <w:rsid w:val="00637265"/>
    <w:rsid w:val="006379CF"/>
    <w:rsid w:val="00637AF8"/>
    <w:rsid w:val="00637AF9"/>
    <w:rsid w:val="00637D03"/>
    <w:rsid w:val="00637D80"/>
    <w:rsid w:val="00637F53"/>
    <w:rsid w:val="00640003"/>
    <w:rsid w:val="006401D3"/>
    <w:rsid w:val="0064048D"/>
    <w:rsid w:val="00640576"/>
    <w:rsid w:val="00640635"/>
    <w:rsid w:val="00640725"/>
    <w:rsid w:val="006407E4"/>
    <w:rsid w:val="00640941"/>
    <w:rsid w:val="006409BD"/>
    <w:rsid w:val="00640ADA"/>
    <w:rsid w:val="00640B76"/>
    <w:rsid w:val="00640BCD"/>
    <w:rsid w:val="00640D5B"/>
    <w:rsid w:val="00640D82"/>
    <w:rsid w:val="00640E68"/>
    <w:rsid w:val="00640E8F"/>
    <w:rsid w:val="00640F98"/>
    <w:rsid w:val="006410B7"/>
    <w:rsid w:val="00641530"/>
    <w:rsid w:val="00641798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31"/>
    <w:rsid w:val="00643E70"/>
    <w:rsid w:val="00643F5D"/>
    <w:rsid w:val="00643FAF"/>
    <w:rsid w:val="006441CE"/>
    <w:rsid w:val="006442F3"/>
    <w:rsid w:val="00644389"/>
    <w:rsid w:val="006443DA"/>
    <w:rsid w:val="00644402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83A"/>
    <w:rsid w:val="00645970"/>
    <w:rsid w:val="00645D43"/>
    <w:rsid w:val="00645E97"/>
    <w:rsid w:val="006460A7"/>
    <w:rsid w:val="0064615D"/>
    <w:rsid w:val="006462DA"/>
    <w:rsid w:val="006463B2"/>
    <w:rsid w:val="00646697"/>
    <w:rsid w:val="006467FC"/>
    <w:rsid w:val="00646F4F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2B7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282"/>
    <w:rsid w:val="00652484"/>
    <w:rsid w:val="0065250C"/>
    <w:rsid w:val="006529D6"/>
    <w:rsid w:val="00652A6F"/>
    <w:rsid w:val="00652ACF"/>
    <w:rsid w:val="00652DEF"/>
    <w:rsid w:val="00652EAA"/>
    <w:rsid w:val="00652EE1"/>
    <w:rsid w:val="0065319F"/>
    <w:rsid w:val="006538FC"/>
    <w:rsid w:val="00653A98"/>
    <w:rsid w:val="00653B5A"/>
    <w:rsid w:val="00653C1E"/>
    <w:rsid w:val="00653E17"/>
    <w:rsid w:val="00653E22"/>
    <w:rsid w:val="00653E72"/>
    <w:rsid w:val="00653F8F"/>
    <w:rsid w:val="00654151"/>
    <w:rsid w:val="00654153"/>
    <w:rsid w:val="0065429F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3A"/>
    <w:rsid w:val="00655A4D"/>
    <w:rsid w:val="00655AB2"/>
    <w:rsid w:val="00655E2A"/>
    <w:rsid w:val="00656008"/>
    <w:rsid w:val="00656143"/>
    <w:rsid w:val="00656C68"/>
    <w:rsid w:val="00656C7A"/>
    <w:rsid w:val="00656DBE"/>
    <w:rsid w:val="00657038"/>
    <w:rsid w:val="0065761B"/>
    <w:rsid w:val="00657871"/>
    <w:rsid w:val="00657A1D"/>
    <w:rsid w:val="00657B66"/>
    <w:rsid w:val="00657BD8"/>
    <w:rsid w:val="00657CFC"/>
    <w:rsid w:val="00657D63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CA2"/>
    <w:rsid w:val="00660D37"/>
    <w:rsid w:val="00660D85"/>
    <w:rsid w:val="00660F9F"/>
    <w:rsid w:val="00660FD0"/>
    <w:rsid w:val="006610F5"/>
    <w:rsid w:val="00661181"/>
    <w:rsid w:val="0066137D"/>
    <w:rsid w:val="006613E5"/>
    <w:rsid w:val="00661546"/>
    <w:rsid w:val="0066182C"/>
    <w:rsid w:val="006619B7"/>
    <w:rsid w:val="00661A63"/>
    <w:rsid w:val="00661F7A"/>
    <w:rsid w:val="006622CD"/>
    <w:rsid w:val="00662320"/>
    <w:rsid w:val="006623DE"/>
    <w:rsid w:val="006625AF"/>
    <w:rsid w:val="00662677"/>
    <w:rsid w:val="00662850"/>
    <w:rsid w:val="00662A18"/>
    <w:rsid w:val="00662D6D"/>
    <w:rsid w:val="00662E00"/>
    <w:rsid w:val="00662FA3"/>
    <w:rsid w:val="006630BC"/>
    <w:rsid w:val="006633CA"/>
    <w:rsid w:val="006635F9"/>
    <w:rsid w:val="006637F3"/>
    <w:rsid w:val="00663A00"/>
    <w:rsid w:val="00663BA8"/>
    <w:rsid w:val="00663D9E"/>
    <w:rsid w:val="00663F62"/>
    <w:rsid w:val="00663FB1"/>
    <w:rsid w:val="00663FF9"/>
    <w:rsid w:val="006640A3"/>
    <w:rsid w:val="006641D2"/>
    <w:rsid w:val="006642F6"/>
    <w:rsid w:val="006645E4"/>
    <w:rsid w:val="00664875"/>
    <w:rsid w:val="00664CBC"/>
    <w:rsid w:val="00664EAE"/>
    <w:rsid w:val="00665070"/>
    <w:rsid w:val="00665163"/>
    <w:rsid w:val="0066523E"/>
    <w:rsid w:val="0066526A"/>
    <w:rsid w:val="0066526C"/>
    <w:rsid w:val="006652EA"/>
    <w:rsid w:val="0066551A"/>
    <w:rsid w:val="00665616"/>
    <w:rsid w:val="00665774"/>
    <w:rsid w:val="0066593B"/>
    <w:rsid w:val="00665A99"/>
    <w:rsid w:val="00665B76"/>
    <w:rsid w:val="00665DC1"/>
    <w:rsid w:val="00665EEF"/>
    <w:rsid w:val="00666703"/>
    <w:rsid w:val="0066687F"/>
    <w:rsid w:val="006669FC"/>
    <w:rsid w:val="0066712D"/>
    <w:rsid w:val="0066727B"/>
    <w:rsid w:val="006673F8"/>
    <w:rsid w:val="006675C3"/>
    <w:rsid w:val="0066768D"/>
    <w:rsid w:val="00667790"/>
    <w:rsid w:val="00667824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2EC8"/>
    <w:rsid w:val="00672FBD"/>
    <w:rsid w:val="0067301B"/>
    <w:rsid w:val="006736FF"/>
    <w:rsid w:val="00673780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226"/>
    <w:rsid w:val="006754CD"/>
    <w:rsid w:val="00675755"/>
    <w:rsid w:val="00675784"/>
    <w:rsid w:val="00675796"/>
    <w:rsid w:val="00675892"/>
    <w:rsid w:val="00675958"/>
    <w:rsid w:val="00675AD4"/>
    <w:rsid w:val="006760F0"/>
    <w:rsid w:val="0067632F"/>
    <w:rsid w:val="00676352"/>
    <w:rsid w:val="006763E8"/>
    <w:rsid w:val="006764B4"/>
    <w:rsid w:val="006764BE"/>
    <w:rsid w:val="00676526"/>
    <w:rsid w:val="00676546"/>
    <w:rsid w:val="00676649"/>
    <w:rsid w:val="0067676F"/>
    <w:rsid w:val="006769B6"/>
    <w:rsid w:val="00676B0C"/>
    <w:rsid w:val="00676FF0"/>
    <w:rsid w:val="006771E3"/>
    <w:rsid w:val="0067730F"/>
    <w:rsid w:val="00677EFE"/>
    <w:rsid w:val="0068011F"/>
    <w:rsid w:val="00680879"/>
    <w:rsid w:val="00680A4F"/>
    <w:rsid w:val="00680CFF"/>
    <w:rsid w:val="00680EA9"/>
    <w:rsid w:val="0068105F"/>
    <w:rsid w:val="0068119A"/>
    <w:rsid w:val="0068142C"/>
    <w:rsid w:val="006816F6"/>
    <w:rsid w:val="0068178E"/>
    <w:rsid w:val="0068208C"/>
    <w:rsid w:val="0068221C"/>
    <w:rsid w:val="00682417"/>
    <w:rsid w:val="006824D6"/>
    <w:rsid w:val="006827D9"/>
    <w:rsid w:val="00682C59"/>
    <w:rsid w:val="00682DA8"/>
    <w:rsid w:val="006830E7"/>
    <w:rsid w:val="0068341A"/>
    <w:rsid w:val="00683830"/>
    <w:rsid w:val="00683D83"/>
    <w:rsid w:val="00684001"/>
    <w:rsid w:val="00684080"/>
    <w:rsid w:val="006841D2"/>
    <w:rsid w:val="006842FA"/>
    <w:rsid w:val="00684395"/>
    <w:rsid w:val="00684645"/>
    <w:rsid w:val="0068486E"/>
    <w:rsid w:val="006848CA"/>
    <w:rsid w:val="00684A26"/>
    <w:rsid w:val="00684E1F"/>
    <w:rsid w:val="00684F10"/>
    <w:rsid w:val="006851A7"/>
    <w:rsid w:val="0068570C"/>
    <w:rsid w:val="0068576D"/>
    <w:rsid w:val="006859C9"/>
    <w:rsid w:val="00685BFC"/>
    <w:rsid w:val="00685C49"/>
    <w:rsid w:val="00685C7A"/>
    <w:rsid w:val="00685CCB"/>
    <w:rsid w:val="00685CF7"/>
    <w:rsid w:val="00685E2E"/>
    <w:rsid w:val="00685E67"/>
    <w:rsid w:val="00685EBE"/>
    <w:rsid w:val="00686497"/>
    <w:rsid w:val="00686676"/>
    <w:rsid w:val="00686795"/>
    <w:rsid w:val="00686E9A"/>
    <w:rsid w:val="00687264"/>
    <w:rsid w:val="00687426"/>
    <w:rsid w:val="0068760D"/>
    <w:rsid w:val="006876F9"/>
    <w:rsid w:val="0068782A"/>
    <w:rsid w:val="00687E75"/>
    <w:rsid w:val="006900D8"/>
    <w:rsid w:val="00690374"/>
    <w:rsid w:val="006905C0"/>
    <w:rsid w:val="006905D2"/>
    <w:rsid w:val="006907B7"/>
    <w:rsid w:val="006907F3"/>
    <w:rsid w:val="00690AAD"/>
    <w:rsid w:val="00690AEC"/>
    <w:rsid w:val="00690BA3"/>
    <w:rsid w:val="00690C69"/>
    <w:rsid w:val="00690E99"/>
    <w:rsid w:val="00690F54"/>
    <w:rsid w:val="00691005"/>
    <w:rsid w:val="0069106F"/>
    <w:rsid w:val="00691172"/>
    <w:rsid w:val="00691247"/>
    <w:rsid w:val="00691368"/>
    <w:rsid w:val="00691881"/>
    <w:rsid w:val="00691BFC"/>
    <w:rsid w:val="00691CEF"/>
    <w:rsid w:val="00691E83"/>
    <w:rsid w:val="00692023"/>
    <w:rsid w:val="0069215B"/>
    <w:rsid w:val="00692222"/>
    <w:rsid w:val="006924A8"/>
    <w:rsid w:val="00692630"/>
    <w:rsid w:val="00692B2C"/>
    <w:rsid w:val="00692BB8"/>
    <w:rsid w:val="00692CF7"/>
    <w:rsid w:val="00692DFA"/>
    <w:rsid w:val="006932AF"/>
    <w:rsid w:val="006932EB"/>
    <w:rsid w:val="006933FC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02C"/>
    <w:rsid w:val="00696E78"/>
    <w:rsid w:val="0069703D"/>
    <w:rsid w:val="006970AE"/>
    <w:rsid w:val="00697386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242E"/>
    <w:rsid w:val="006A2DD0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55"/>
    <w:rsid w:val="006A5392"/>
    <w:rsid w:val="006A5634"/>
    <w:rsid w:val="006A56EB"/>
    <w:rsid w:val="006A589B"/>
    <w:rsid w:val="006A58E3"/>
    <w:rsid w:val="006A596D"/>
    <w:rsid w:val="006A5AD5"/>
    <w:rsid w:val="006A61A7"/>
    <w:rsid w:val="006A6265"/>
    <w:rsid w:val="006A6595"/>
    <w:rsid w:val="006A66AA"/>
    <w:rsid w:val="006A6920"/>
    <w:rsid w:val="006A6A76"/>
    <w:rsid w:val="006A6E35"/>
    <w:rsid w:val="006A70ED"/>
    <w:rsid w:val="006A7601"/>
    <w:rsid w:val="006A7901"/>
    <w:rsid w:val="006A7A58"/>
    <w:rsid w:val="006A7C4D"/>
    <w:rsid w:val="006A7D13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71"/>
    <w:rsid w:val="006B0FAC"/>
    <w:rsid w:val="006B101F"/>
    <w:rsid w:val="006B10DB"/>
    <w:rsid w:val="006B11BC"/>
    <w:rsid w:val="006B11D6"/>
    <w:rsid w:val="006B18B1"/>
    <w:rsid w:val="006B1A07"/>
    <w:rsid w:val="006B1ABD"/>
    <w:rsid w:val="006B1AE5"/>
    <w:rsid w:val="006B1E2E"/>
    <w:rsid w:val="006B1E4F"/>
    <w:rsid w:val="006B1F4E"/>
    <w:rsid w:val="006B1FFF"/>
    <w:rsid w:val="006B2132"/>
    <w:rsid w:val="006B2209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EDE"/>
    <w:rsid w:val="006B2F4F"/>
    <w:rsid w:val="006B31A0"/>
    <w:rsid w:val="006B3337"/>
    <w:rsid w:val="006B3357"/>
    <w:rsid w:val="006B346D"/>
    <w:rsid w:val="006B3B90"/>
    <w:rsid w:val="006B3DD8"/>
    <w:rsid w:val="006B4085"/>
    <w:rsid w:val="006B42E7"/>
    <w:rsid w:val="006B45F7"/>
    <w:rsid w:val="006B46BC"/>
    <w:rsid w:val="006B4794"/>
    <w:rsid w:val="006B48DD"/>
    <w:rsid w:val="006B49AC"/>
    <w:rsid w:val="006B4B64"/>
    <w:rsid w:val="006B4B79"/>
    <w:rsid w:val="006B4C2E"/>
    <w:rsid w:val="006B5067"/>
    <w:rsid w:val="006B535C"/>
    <w:rsid w:val="006B5607"/>
    <w:rsid w:val="006B5683"/>
    <w:rsid w:val="006B5A28"/>
    <w:rsid w:val="006B5AD8"/>
    <w:rsid w:val="006B5AF0"/>
    <w:rsid w:val="006B5C94"/>
    <w:rsid w:val="006B5D13"/>
    <w:rsid w:val="006B60FA"/>
    <w:rsid w:val="006B630B"/>
    <w:rsid w:val="006B63CA"/>
    <w:rsid w:val="006B6815"/>
    <w:rsid w:val="006B687F"/>
    <w:rsid w:val="006B68B1"/>
    <w:rsid w:val="006B6953"/>
    <w:rsid w:val="006B6971"/>
    <w:rsid w:val="006B6B71"/>
    <w:rsid w:val="006B6EB3"/>
    <w:rsid w:val="006B6EB9"/>
    <w:rsid w:val="006B7187"/>
    <w:rsid w:val="006B7223"/>
    <w:rsid w:val="006B76F2"/>
    <w:rsid w:val="006B782D"/>
    <w:rsid w:val="006B7AFB"/>
    <w:rsid w:val="006B7DC9"/>
    <w:rsid w:val="006B7E39"/>
    <w:rsid w:val="006C0002"/>
    <w:rsid w:val="006C0352"/>
    <w:rsid w:val="006C0881"/>
    <w:rsid w:val="006C0AF4"/>
    <w:rsid w:val="006C0BE1"/>
    <w:rsid w:val="006C0F83"/>
    <w:rsid w:val="006C0FF2"/>
    <w:rsid w:val="006C1078"/>
    <w:rsid w:val="006C10A9"/>
    <w:rsid w:val="006C16FF"/>
    <w:rsid w:val="006C186F"/>
    <w:rsid w:val="006C18E1"/>
    <w:rsid w:val="006C1934"/>
    <w:rsid w:val="006C1C74"/>
    <w:rsid w:val="006C1E85"/>
    <w:rsid w:val="006C1FEA"/>
    <w:rsid w:val="006C20F4"/>
    <w:rsid w:val="006C22C8"/>
    <w:rsid w:val="006C23C7"/>
    <w:rsid w:val="006C23F3"/>
    <w:rsid w:val="006C2709"/>
    <w:rsid w:val="006C281C"/>
    <w:rsid w:val="006C2918"/>
    <w:rsid w:val="006C2B92"/>
    <w:rsid w:val="006C2F7E"/>
    <w:rsid w:val="006C31F2"/>
    <w:rsid w:val="006C324D"/>
    <w:rsid w:val="006C3250"/>
    <w:rsid w:val="006C3433"/>
    <w:rsid w:val="006C34DA"/>
    <w:rsid w:val="006C3623"/>
    <w:rsid w:val="006C3C0E"/>
    <w:rsid w:val="006C3D1C"/>
    <w:rsid w:val="006C3D5D"/>
    <w:rsid w:val="006C3E16"/>
    <w:rsid w:val="006C3F32"/>
    <w:rsid w:val="006C40B7"/>
    <w:rsid w:val="006C4127"/>
    <w:rsid w:val="006C4216"/>
    <w:rsid w:val="006C450B"/>
    <w:rsid w:val="006C465B"/>
    <w:rsid w:val="006C485E"/>
    <w:rsid w:val="006C4B99"/>
    <w:rsid w:val="006C4C84"/>
    <w:rsid w:val="006C4D09"/>
    <w:rsid w:val="006C4E18"/>
    <w:rsid w:val="006C4FD7"/>
    <w:rsid w:val="006C50AA"/>
    <w:rsid w:val="006C531E"/>
    <w:rsid w:val="006C5534"/>
    <w:rsid w:val="006C57F9"/>
    <w:rsid w:val="006C58AC"/>
    <w:rsid w:val="006C5A92"/>
    <w:rsid w:val="006C5AC1"/>
    <w:rsid w:val="006C5B21"/>
    <w:rsid w:val="006C5BF8"/>
    <w:rsid w:val="006C5CF1"/>
    <w:rsid w:val="006C5F1A"/>
    <w:rsid w:val="006C620F"/>
    <w:rsid w:val="006C63C6"/>
    <w:rsid w:val="006C66AA"/>
    <w:rsid w:val="006C6725"/>
    <w:rsid w:val="006C689E"/>
    <w:rsid w:val="006C6BBC"/>
    <w:rsid w:val="006C6BC9"/>
    <w:rsid w:val="006C6C67"/>
    <w:rsid w:val="006C6CD7"/>
    <w:rsid w:val="006C6D1C"/>
    <w:rsid w:val="006C6DE1"/>
    <w:rsid w:val="006C765F"/>
    <w:rsid w:val="006C7A88"/>
    <w:rsid w:val="006C7AB3"/>
    <w:rsid w:val="006C7B29"/>
    <w:rsid w:val="006C7C23"/>
    <w:rsid w:val="006C7C7B"/>
    <w:rsid w:val="006C7D5A"/>
    <w:rsid w:val="006C7FCA"/>
    <w:rsid w:val="006C7FD4"/>
    <w:rsid w:val="006C7FD7"/>
    <w:rsid w:val="006D00D1"/>
    <w:rsid w:val="006D0143"/>
    <w:rsid w:val="006D014D"/>
    <w:rsid w:val="006D037C"/>
    <w:rsid w:val="006D05D9"/>
    <w:rsid w:val="006D0763"/>
    <w:rsid w:val="006D09D4"/>
    <w:rsid w:val="006D0A37"/>
    <w:rsid w:val="006D0D76"/>
    <w:rsid w:val="006D0E11"/>
    <w:rsid w:val="006D0E39"/>
    <w:rsid w:val="006D0F58"/>
    <w:rsid w:val="006D1288"/>
    <w:rsid w:val="006D1296"/>
    <w:rsid w:val="006D1345"/>
    <w:rsid w:val="006D1446"/>
    <w:rsid w:val="006D14DD"/>
    <w:rsid w:val="006D1650"/>
    <w:rsid w:val="006D175F"/>
    <w:rsid w:val="006D187D"/>
    <w:rsid w:val="006D194F"/>
    <w:rsid w:val="006D1C84"/>
    <w:rsid w:val="006D1E82"/>
    <w:rsid w:val="006D22B6"/>
    <w:rsid w:val="006D23CE"/>
    <w:rsid w:val="006D27AE"/>
    <w:rsid w:val="006D28D3"/>
    <w:rsid w:val="006D29D8"/>
    <w:rsid w:val="006D2EFB"/>
    <w:rsid w:val="006D2F2E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770"/>
    <w:rsid w:val="006D496B"/>
    <w:rsid w:val="006D4ADB"/>
    <w:rsid w:val="006D4B66"/>
    <w:rsid w:val="006D4BA4"/>
    <w:rsid w:val="006D4ECB"/>
    <w:rsid w:val="006D4F1F"/>
    <w:rsid w:val="006D511A"/>
    <w:rsid w:val="006D5327"/>
    <w:rsid w:val="006D541F"/>
    <w:rsid w:val="006D547B"/>
    <w:rsid w:val="006D54A9"/>
    <w:rsid w:val="006D5504"/>
    <w:rsid w:val="006D553E"/>
    <w:rsid w:val="006D556F"/>
    <w:rsid w:val="006D574F"/>
    <w:rsid w:val="006D58ED"/>
    <w:rsid w:val="006D5B9A"/>
    <w:rsid w:val="006D5BBB"/>
    <w:rsid w:val="006D5C76"/>
    <w:rsid w:val="006D5D7B"/>
    <w:rsid w:val="006D61BF"/>
    <w:rsid w:val="006D6209"/>
    <w:rsid w:val="006D6280"/>
    <w:rsid w:val="006D62DB"/>
    <w:rsid w:val="006D6573"/>
    <w:rsid w:val="006D6697"/>
    <w:rsid w:val="006D6C4D"/>
    <w:rsid w:val="006D6CC2"/>
    <w:rsid w:val="006D6F7A"/>
    <w:rsid w:val="006D7118"/>
    <w:rsid w:val="006D7262"/>
    <w:rsid w:val="006D73D9"/>
    <w:rsid w:val="006D75E1"/>
    <w:rsid w:val="006D786D"/>
    <w:rsid w:val="006D7D73"/>
    <w:rsid w:val="006D7DD3"/>
    <w:rsid w:val="006D7F47"/>
    <w:rsid w:val="006D7F64"/>
    <w:rsid w:val="006D7F8F"/>
    <w:rsid w:val="006E0026"/>
    <w:rsid w:val="006E01FF"/>
    <w:rsid w:val="006E08FE"/>
    <w:rsid w:val="006E0A0F"/>
    <w:rsid w:val="006E0C1B"/>
    <w:rsid w:val="006E12A2"/>
    <w:rsid w:val="006E14B4"/>
    <w:rsid w:val="006E1507"/>
    <w:rsid w:val="006E1743"/>
    <w:rsid w:val="006E1A0F"/>
    <w:rsid w:val="006E1E99"/>
    <w:rsid w:val="006E2241"/>
    <w:rsid w:val="006E2515"/>
    <w:rsid w:val="006E27E8"/>
    <w:rsid w:val="006E2972"/>
    <w:rsid w:val="006E2B6E"/>
    <w:rsid w:val="006E2C84"/>
    <w:rsid w:val="006E2DB0"/>
    <w:rsid w:val="006E325E"/>
    <w:rsid w:val="006E32E1"/>
    <w:rsid w:val="006E33FB"/>
    <w:rsid w:val="006E34DC"/>
    <w:rsid w:val="006E353C"/>
    <w:rsid w:val="006E39C1"/>
    <w:rsid w:val="006E3B7C"/>
    <w:rsid w:val="006E3D5F"/>
    <w:rsid w:val="006E400B"/>
    <w:rsid w:val="006E4142"/>
    <w:rsid w:val="006E4287"/>
    <w:rsid w:val="006E42FE"/>
    <w:rsid w:val="006E443E"/>
    <w:rsid w:val="006E46E7"/>
    <w:rsid w:val="006E47BF"/>
    <w:rsid w:val="006E4890"/>
    <w:rsid w:val="006E48BA"/>
    <w:rsid w:val="006E4A10"/>
    <w:rsid w:val="006E4A88"/>
    <w:rsid w:val="006E4AA2"/>
    <w:rsid w:val="006E4F99"/>
    <w:rsid w:val="006E4FFF"/>
    <w:rsid w:val="006E5088"/>
    <w:rsid w:val="006E5156"/>
    <w:rsid w:val="006E52A2"/>
    <w:rsid w:val="006E533C"/>
    <w:rsid w:val="006E5366"/>
    <w:rsid w:val="006E565C"/>
    <w:rsid w:val="006E5967"/>
    <w:rsid w:val="006E5B1F"/>
    <w:rsid w:val="006E5C43"/>
    <w:rsid w:val="006E5FD4"/>
    <w:rsid w:val="006E62AA"/>
    <w:rsid w:val="006E6322"/>
    <w:rsid w:val="006E63D2"/>
    <w:rsid w:val="006E6442"/>
    <w:rsid w:val="006E6483"/>
    <w:rsid w:val="006E6484"/>
    <w:rsid w:val="006E64B8"/>
    <w:rsid w:val="006E65CB"/>
    <w:rsid w:val="006E68A9"/>
    <w:rsid w:val="006E6B25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47C"/>
    <w:rsid w:val="006F0792"/>
    <w:rsid w:val="006F0839"/>
    <w:rsid w:val="006F0923"/>
    <w:rsid w:val="006F093F"/>
    <w:rsid w:val="006F099E"/>
    <w:rsid w:val="006F11C5"/>
    <w:rsid w:val="006F1357"/>
    <w:rsid w:val="006F1476"/>
    <w:rsid w:val="006F151C"/>
    <w:rsid w:val="006F17BD"/>
    <w:rsid w:val="006F1944"/>
    <w:rsid w:val="006F1EDA"/>
    <w:rsid w:val="006F221A"/>
    <w:rsid w:val="006F2430"/>
    <w:rsid w:val="006F252E"/>
    <w:rsid w:val="006F292D"/>
    <w:rsid w:val="006F2BA7"/>
    <w:rsid w:val="006F2C8F"/>
    <w:rsid w:val="006F2CE2"/>
    <w:rsid w:val="006F30D2"/>
    <w:rsid w:val="006F31C1"/>
    <w:rsid w:val="006F3339"/>
    <w:rsid w:val="006F3754"/>
    <w:rsid w:val="006F3D2A"/>
    <w:rsid w:val="006F4302"/>
    <w:rsid w:val="006F4445"/>
    <w:rsid w:val="006F4900"/>
    <w:rsid w:val="006F494A"/>
    <w:rsid w:val="006F4A62"/>
    <w:rsid w:val="006F4C5D"/>
    <w:rsid w:val="006F4C6F"/>
    <w:rsid w:val="006F5162"/>
    <w:rsid w:val="006F5366"/>
    <w:rsid w:val="006F53D8"/>
    <w:rsid w:val="006F561A"/>
    <w:rsid w:val="006F5790"/>
    <w:rsid w:val="006F5A25"/>
    <w:rsid w:val="006F5A26"/>
    <w:rsid w:val="006F5F04"/>
    <w:rsid w:val="006F606E"/>
    <w:rsid w:val="006F6086"/>
    <w:rsid w:val="006F61D4"/>
    <w:rsid w:val="006F6212"/>
    <w:rsid w:val="006F6438"/>
    <w:rsid w:val="006F66DD"/>
    <w:rsid w:val="006F6768"/>
    <w:rsid w:val="006F681F"/>
    <w:rsid w:val="006F69A3"/>
    <w:rsid w:val="006F6B9F"/>
    <w:rsid w:val="006F6E0A"/>
    <w:rsid w:val="006F6F7B"/>
    <w:rsid w:val="006F7327"/>
    <w:rsid w:val="006F78F2"/>
    <w:rsid w:val="006F7921"/>
    <w:rsid w:val="006F795A"/>
    <w:rsid w:val="006F79E9"/>
    <w:rsid w:val="006F7F73"/>
    <w:rsid w:val="007000E8"/>
    <w:rsid w:val="00700117"/>
    <w:rsid w:val="007004C2"/>
    <w:rsid w:val="0070054C"/>
    <w:rsid w:val="007006C8"/>
    <w:rsid w:val="0070098D"/>
    <w:rsid w:val="00700C0B"/>
    <w:rsid w:val="00700C7B"/>
    <w:rsid w:val="00700C7E"/>
    <w:rsid w:val="007011B2"/>
    <w:rsid w:val="00701544"/>
    <w:rsid w:val="007018D9"/>
    <w:rsid w:val="0070195D"/>
    <w:rsid w:val="00701B42"/>
    <w:rsid w:val="00701CAE"/>
    <w:rsid w:val="0070200F"/>
    <w:rsid w:val="00702075"/>
    <w:rsid w:val="007020C6"/>
    <w:rsid w:val="007020D7"/>
    <w:rsid w:val="0070212B"/>
    <w:rsid w:val="00702232"/>
    <w:rsid w:val="00702234"/>
    <w:rsid w:val="0070296C"/>
    <w:rsid w:val="007029CA"/>
    <w:rsid w:val="00702B0C"/>
    <w:rsid w:val="00702B34"/>
    <w:rsid w:val="00702BFA"/>
    <w:rsid w:val="00702D07"/>
    <w:rsid w:val="00702DBF"/>
    <w:rsid w:val="00702E3F"/>
    <w:rsid w:val="00702FAF"/>
    <w:rsid w:val="0070329A"/>
    <w:rsid w:val="0070329D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69A"/>
    <w:rsid w:val="00704743"/>
    <w:rsid w:val="00704947"/>
    <w:rsid w:val="007049DD"/>
    <w:rsid w:val="00704CB2"/>
    <w:rsid w:val="00704F8C"/>
    <w:rsid w:val="0070564F"/>
    <w:rsid w:val="00705677"/>
    <w:rsid w:val="00705776"/>
    <w:rsid w:val="00705BE8"/>
    <w:rsid w:val="00705D32"/>
    <w:rsid w:val="00705F1F"/>
    <w:rsid w:val="0070648A"/>
    <w:rsid w:val="007065DD"/>
    <w:rsid w:val="007065E5"/>
    <w:rsid w:val="00706639"/>
    <w:rsid w:val="00706BEB"/>
    <w:rsid w:val="00706CF5"/>
    <w:rsid w:val="00706D88"/>
    <w:rsid w:val="00706DCE"/>
    <w:rsid w:val="00706F09"/>
    <w:rsid w:val="007071F8"/>
    <w:rsid w:val="00707837"/>
    <w:rsid w:val="00707A15"/>
    <w:rsid w:val="00707CE2"/>
    <w:rsid w:val="00707F1F"/>
    <w:rsid w:val="0071015C"/>
    <w:rsid w:val="007102A7"/>
    <w:rsid w:val="00710669"/>
    <w:rsid w:val="0071099C"/>
    <w:rsid w:val="007109AD"/>
    <w:rsid w:val="00710A81"/>
    <w:rsid w:val="00710B92"/>
    <w:rsid w:val="00710C76"/>
    <w:rsid w:val="00710E6E"/>
    <w:rsid w:val="00710FF5"/>
    <w:rsid w:val="00711776"/>
    <w:rsid w:val="007117F0"/>
    <w:rsid w:val="00711813"/>
    <w:rsid w:val="0071186A"/>
    <w:rsid w:val="00711935"/>
    <w:rsid w:val="00711B80"/>
    <w:rsid w:val="00711BE4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53"/>
    <w:rsid w:val="00714377"/>
    <w:rsid w:val="00714378"/>
    <w:rsid w:val="0071442A"/>
    <w:rsid w:val="007147E2"/>
    <w:rsid w:val="00714855"/>
    <w:rsid w:val="007149B5"/>
    <w:rsid w:val="00714A48"/>
    <w:rsid w:val="00714B7F"/>
    <w:rsid w:val="00714F88"/>
    <w:rsid w:val="0071514A"/>
    <w:rsid w:val="0071529E"/>
    <w:rsid w:val="007153D1"/>
    <w:rsid w:val="00715588"/>
    <w:rsid w:val="007155A5"/>
    <w:rsid w:val="007157D1"/>
    <w:rsid w:val="00715BEC"/>
    <w:rsid w:val="0071648A"/>
    <w:rsid w:val="007164A5"/>
    <w:rsid w:val="0071682E"/>
    <w:rsid w:val="00716A31"/>
    <w:rsid w:val="00716A45"/>
    <w:rsid w:val="00716C91"/>
    <w:rsid w:val="00716CC8"/>
    <w:rsid w:val="00716DCC"/>
    <w:rsid w:val="00716F5D"/>
    <w:rsid w:val="007170D3"/>
    <w:rsid w:val="007174CA"/>
    <w:rsid w:val="00717907"/>
    <w:rsid w:val="00717A50"/>
    <w:rsid w:val="00717D43"/>
    <w:rsid w:val="00717DB2"/>
    <w:rsid w:val="00717E43"/>
    <w:rsid w:val="00717E8A"/>
    <w:rsid w:val="00717FCE"/>
    <w:rsid w:val="0072017A"/>
    <w:rsid w:val="007201A0"/>
    <w:rsid w:val="0072026C"/>
    <w:rsid w:val="007205A4"/>
    <w:rsid w:val="007209A2"/>
    <w:rsid w:val="007209B8"/>
    <w:rsid w:val="007209E1"/>
    <w:rsid w:val="00720D6F"/>
    <w:rsid w:val="0072138A"/>
    <w:rsid w:val="0072172A"/>
    <w:rsid w:val="007218C7"/>
    <w:rsid w:val="00721986"/>
    <w:rsid w:val="007219FF"/>
    <w:rsid w:val="00721D8C"/>
    <w:rsid w:val="00721EE1"/>
    <w:rsid w:val="00721EE9"/>
    <w:rsid w:val="007221A9"/>
    <w:rsid w:val="00722428"/>
    <w:rsid w:val="007224EC"/>
    <w:rsid w:val="0072258B"/>
    <w:rsid w:val="007226B6"/>
    <w:rsid w:val="0072282A"/>
    <w:rsid w:val="007228F0"/>
    <w:rsid w:val="00722A4B"/>
    <w:rsid w:val="00722BD8"/>
    <w:rsid w:val="00722C96"/>
    <w:rsid w:val="00722CDE"/>
    <w:rsid w:val="00722E8F"/>
    <w:rsid w:val="00723077"/>
    <w:rsid w:val="00723519"/>
    <w:rsid w:val="0072357D"/>
    <w:rsid w:val="007236D1"/>
    <w:rsid w:val="00723AF2"/>
    <w:rsid w:val="00723D51"/>
    <w:rsid w:val="00723FA2"/>
    <w:rsid w:val="00724065"/>
    <w:rsid w:val="00724172"/>
    <w:rsid w:val="007242A0"/>
    <w:rsid w:val="00724561"/>
    <w:rsid w:val="00724598"/>
    <w:rsid w:val="0072482D"/>
    <w:rsid w:val="00724B1A"/>
    <w:rsid w:val="00724BF1"/>
    <w:rsid w:val="00724C39"/>
    <w:rsid w:val="00724CB4"/>
    <w:rsid w:val="00724E47"/>
    <w:rsid w:val="007250C6"/>
    <w:rsid w:val="0072566D"/>
    <w:rsid w:val="00725745"/>
    <w:rsid w:val="0072580E"/>
    <w:rsid w:val="00725821"/>
    <w:rsid w:val="00725B60"/>
    <w:rsid w:val="00725C0B"/>
    <w:rsid w:val="00725CE2"/>
    <w:rsid w:val="00726037"/>
    <w:rsid w:val="007260C9"/>
    <w:rsid w:val="0072639D"/>
    <w:rsid w:val="0072642E"/>
    <w:rsid w:val="00726A7C"/>
    <w:rsid w:val="00726B81"/>
    <w:rsid w:val="00726D2B"/>
    <w:rsid w:val="00726EC4"/>
    <w:rsid w:val="007270A6"/>
    <w:rsid w:val="007270B2"/>
    <w:rsid w:val="007273AF"/>
    <w:rsid w:val="007277B3"/>
    <w:rsid w:val="007277BF"/>
    <w:rsid w:val="00727814"/>
    <w:rsid w:val="00727841"/>
    <w:rsid w:val="00727A24"/>
    <w:rsid w:val="00727C0D"/>
    <w:rsid w:val="00727C6D"/>
    <w:rsid w:val="00727F2D"/>
    <w:rsid w:val="00730085"/>
    <w:rsid w:val="00730269"/>
    <w:rsid w:val="007302B8"/>
    <w:rsid w:val="00730547"/>
    <w:rsid w:val="007306E3"/>
    <w:rsid w:val="0073082E"/>
    <w:rsid w:val="0073084F"/>
    <w:rsid w:val="007309ED"/>
    <w:rsid w:val="00730CD5"/>
    <w:rsid w:val="00730EB7"/>
    <w:rsid w:val="007314C6"/>
    <w:rsid w:val="00731EFD"/>
    <w:rsid w:val="0073206A"/>
    <w:rsid w:val="00732541"/>
    <w:rsid w:val="007328BF"/>
    <w:rsid w:val="007331D0"/>
    <w:rsid w:val="007335F3"/>
    <w:rsid w:val="00733749"/>
    <w:rsid w:val="007338CE"/>
    <w:rsid w:val="00733C3D"/>
    <w:rsid w:val="00733E40"/>
    <w:rsid w:val="00734132"/>
    <w:rsid w:val="00734571"/>
    <w:rsid w:val="007345CC"/>
    <w:rsid w:val="00734605"/>
    <w:rsid w:val="00734657"/>
    <w:rsid w:val="007347A1"/>
    <w:rsid w:val="007347CE"/>
    <w:rsid w:val="00734A95"/>
    <w:rsid w:val="00734B0E"/>
    <w:rsid w:val="00734B67"/>
    <w:rsid w:val="00734B86"/>
    <w:rsid w:val="00734D45"/>
    <w:rsid w:val="00735113"/>
    <w:rsid w:val="00735131"/>
    <w:rsid w:val="007351C8"/>
    <w:rsid w:val="007354F0"/>
    <w:rsid w:val="00735500"/>
    <w:rsid w:val="007355D9"/>
    <w:rsid w:val="00735628"/>
    <w:rsid w:val="007356CB"/>
    <w:rsid w:val="0073591F"/>
    <w:rsid w:val="00735A78"/>
    <w:rsid w:val="00735E22"/>
    <w:rsid w:val="0073637F"/>
    <w:rsid w:val="00736596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943"/>
    <w:rsid w:val="00737A4F"/>
    <w:rsid w:val="00737B0A"/>
    <w:rsid w:val="00737B1F"/>
    <w:rsid w:val="00737B44"/>
    <w:rsid w:val="00737F39"/>
    <w:rsid w:val="0074003F"/>
    <w:rsid w:val="00740068"/>
    <w:rsid w:val="007400FB"/>
    <w:rsid w:val="0074015F"/>
    <w:rsid w:val="0074019A"/>
    <w:rsid w:val="00740239"/>
    <w:rsid w:val="00740495"/>
    <w:rsid w:val="00740BD5"/>
    <w:rsid w:val="00740FDE"/>
    <w:rsid w:val="00741007"/>
    <w:rsid w:val="00741077"/>
    <w:rsid w:val="007412F9"/>
    <w:rsid w:val="0074138C"/>
    <w:rsid w:val="007414C3"/>
    <w:rsid w:val="00741618"/>
    <w:rsid w:val="00741757"/>
    <w:rsid w:val="007419F1"/>
    <w:rsid w:val="00741C5B"/>
    <w:rsid w:val="00741EB8"/>
    <w:rsid w:val="00742248"/>
    <w:rsid w:val="007424D0"/>
    <w:rsid w:val="0074279F"/>
    <w:rsid w:val="0074287C"/>
    <w:rsid w:val="0074319D"/>
    <w:rsid w:val="0074340C"/>
    <w:rsid w:val="00743470"/>
    <w:rsid w:val="00743733"/>
    <w:rsid w:val="007438A6"/>
    <w:rsid w:val="007442F2"/>
    <w:rsid w:val="0074455F"/>
    <w:rsid w:val="00744621"/>
    <w:rsid w:val="00744669"/>
    <w:rsid w:val="007448A4"/>
    <w:rsid w:val="00744C0D"/>
    <w:rsid w:val="00744DD8"/>
    <w:rsid w:val="00744EEE"/>
    <w:rsid w:val="00744F8B"/>
    <w:rsid w:val="00744FA6"/>
    <w:rsid w:val="00745010"/>
    <w:rsid w:val="007451D2"/>
    <w:rsid w:val="0074558B"/>
    <w:rsid w:val="0074566A"/>
    <w:rsid w:val="007457B5"/>
    <w:rsid w:val="007458F7"/>
    <w:rsid w:val="00745E76"/>
    <w:rsid w:val="00746039"/>
    <w:rsid w:val="00746146"/>
    <w:rsid w:val="007462E6"/>
    <w:rsid w:val="007463E7"/>
    <w:rsid w:val="00746504"/>
    <w:rsid w:val="007465E3"/>
    <w:rsid w:val="0074682B"/>
    <w:rsid w:val="00746955"/>
    <w:rsid w:val="00746BCA"/>
    <w:rsid w:val="00746D14"/>
    <w:rsid w:val="007473CA"/>
    <w:rsid w:val="00747959"/>
    <w:rsid w:val="00747D89"/>
    <w:rsid w:val="007502F3"/>
    <w:rsid w:val="00750302"/>
    <w:rsid w:val="007505F7"/>
    <w:rsid w:val="007505F9"/>
    <w:rsid w:val="007507EA"/>
    <w:rsid w:val="00750945"/>
    <w:rsid w:val="00750BB6"/>
    <w:rsid w:val="00750E61"/>
    <w:rsid w:val="00750EA2"/>
    <w:rsid w:val="00750F6A"/>
    <w:rsid w:val="00751603"/>
    <w:rsid w:val="00751830"/>
    <w:rsid w:val="00751925"/>
    <w:rsid w:val="00751B35"/>
    <w:rsid w:val="00751FAF"/>
    <w:rsid w:val="00752262"/>
    <w:rsid w:val="00752348"/>
    <w:rsid w:val="007525C4"/>
    <w:rsid w:val="00752959"/>
    <w:rsid w:val="007529AD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308"/>
    <w:rsid w:val="00756740"/>
    <w:rsid w:val="0075689D"/>
    <w:rsid w:val="0075690E"/>
    <w:rsid w:val="00756DBB"/>
    <w:rsid w:val="00756F17"/>
    <w:rsid w:val="007572FC"/>
    <w:rsid w:val="007579CB"/>
    <w:rsid w:val="00757C5E"/>
    <w:rsid w:val="007600E9"/>
    <w:rsid w:val="00760230"/>
    <w:rsid w:val="007602BD"/>
    <w:rsid w:val="00760415"/>
    <w:rsid w:val="00760789"/>
    <w:rsid w:val="0076098D"/>
    <w:rsid w:val="00760AF0"/>
    <w:rsid w:val="007610BC"/>
    <w:rsid w:val="0076117A"/>
    <w:rsid w:val="00761414"/>
    <w:rsid w:val="0076153C"/>
    <w:rsid w:val="00761547"/>
    <w:rsid w:val="0076155D"/>
    <w:rsid w:val="0076157C"/>
    <w:rsid w:val="00761599"/>
    <w:rsid w:val="00761708"/>
    <w:rsid w:val="00761B74"/>
    <w:rsid w:val="00761CDC"/>
    <w:rsid w:val="00762039"/>
    <w:rsid w:val="007621BF"/>
    <w:rsid w:val="007621FE"/>
    <w:rsid w:val="00762410"/>
    <w:rsid w:val="007627E2"/>
    <w:rsid w:val="00762832"/>
    <w:rsid w:val="00762F60"/>
    <w:rsid w:val="00763003"/>
    <w:rsid w:val="007634F5"/>
    <w:rsid w:val="007637DD"/>
    <w:rsid w:val="00763811"/>
    <w:rsid w:val="00763E6D"/>
    <w:rsid w:val="00763EB9"/>
    <w:rsid w:val="00764100"/>
    <w:rsid w:val="00764266"/>
    <w:rsid w:val="00764367"/>
    <w:rsid w:val="007643D7"/>
    <w:rsid w:val="00764570"/>
    <w:rsid w:val="00764BC2"/>
    <w:rsid w:val="00764CCB"/>
    <w:rsid w:val="00764D95"/>
    <w:rsid w:val="00764DF5"/>
    <w:rsid w:val="00764E04"/>
    <w:rsid w:val="00764E43"/>
    <w:rsid w:val="007650DB"/>
    <w:rsid w:val="00765399"/>
    <w:rsid w:val="00765430"/>
    <w:rsid w:val="00765503"/>
    <w:rsid w:val="00765668"/>
    <w:rsid w:val="007656F5"/>
    <w:rsid w:val="0076571C"/>
    <w:rsid w:val="00765743"/>
    <w:rsid w:val="007659D8"/>
    <w:rsid w:val="00765C19"/>
    <w:rsid w:val="00765E9E"/>
    <w:rsid w:val="00765ECC"/>
    <w:rsid w:val="00765F07"/>
    <w:rsid w:val="00765F7B"/>
    <w:rsid w:val="0076623A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45"/>
    <w:rsid w:val="007676BC"/>
    <w:rsid w:val="00767866"/>
    <w:rsid w:val="007678DD"/>
    <w:rsid w:val="0076797D"/>
    <w:rsid w:val="00767B8F"/>
    <w:rsid w:val="00767BAE"/>
    <w:rsid w:val="00767D1D"/>
    <w:rsid w:val="00767DAE"/>
    <w:rsid w:val="007700A8"/>
    <w:rsid w:val="007700AA"/>
    <w:rsid w:val="00770129"/>
    <w:rsid w:val="007701EA"/>
    <w:rsid w:val="00770210"/>
    <w:rsid w:val="00770262"/>
    <w:rsid w:val="007705F7"/>
    <w:rsid w:val="00770AB3"/>
    <w:rsid w:val="00770B24"/>
    <w:rsid w:val="00770D67"/>
    <w:rsid w:val="00770E58"/>
    <w:rsid w:val="00770F87"/>
    <w:rsid w:val="0077104F"/>
    <w:rsid w:val="007710AD"/>
    <w:rsid w:val="00771334"/>
    <w:rsid w:val="0077164E"/>
    <w:rsid w:val="00771657"/>
    <w:rsid w:val="00771879"/>
    <w:rsid w:val="0077187E"/>
    <w:rsid w:val="007718B5"/>
    <w:rsid w:val="00771A07"/>
    <w:rsid w:val="00771BC5"/>
    <w:rsid w:val="00771E63"/>
    <w:rsid w:val="00771EDB"/>
    <w:rsid w:val="00771F91"/>
    <w:rsid w:val="00772549"/>
    <w:rsid w:val="007725D3"/>
    <w:rsid w:val="0077276C"/>
    <w:rsid w:val="0077295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3E1B"/>
    <w:rsid w:val="00774411"/>
    <w:rsid w:val="007749D3"/>
    <w:rsid w:val="00774C2E"/>
    <w:rsid w:val="00774F03"/>
    <w:rsid w:val="00775239"/>
    <w:rsid w:val="0077540B"/>
    <w:rsid w:val="00775502"/>
    <w:rsid w:val="00775812"/>
    <w:rsid w:val="0077597B"/>
    <w:rsid w:val="00775A7F"/>
    <w:rsid w:val="00775AA4"/>
    <w:rsid w:val="00775AC5"/>
    <w:rsid w:val="00775C2F"/>
    <w:rsid w:val="00775C87"/>
    <w:rsid w:val="00775D7C"/>
    <w:rsid w:val="00775FA4"/>
    <w:rsid w:val="007760AC"/>
    <w:rsid w:val="00776235"/>
    <w:rsid w:val="00776666"/>
    <w:rsid w:val="007767AE"/>
    <w:rsid w:val="00776C2C"/>
    <w:rsid w:val="00777211"/>
    <w:rsid w:val="00777300"/>
    <w:rsid w:val="007773BA"/>
    <w:rsid w:val="00777626"/>
    <w:rsid w:val="00777B00"/>
    <w:rsid w:val="00777C4D"/>
    <w:rsid w:val="00777F21"/>
    <w:rsid w:val="007803D4"/>
    <w:rsid w:val="007807F8"/>
    <w:rsid w:val="007808CA"/>
    <w:rsid w:val="007808F1"/>
    <w:rsid w:val="00780BAB"/>
    <w:rsid w:val="00780C45"/>
    <w:rsid w:val="00780DAB"/>
    <w:rsid w:val="00780DB8"/>
    <w:rsid w:val="00780FD3"/>
    <w:rsid w:val="007811C7"/>
    <w:rsid w:val="007819BB"/>
    <w:rsid w:val="00781B2D"/>
    <w:rsid w:val="00781D3F"/>
    <w:rsid w:val="00782014"/>
    <w:rsid w:val="00782127"/>
    <w:rsid w:val="00782B22"/>
    <w:rsid w:val="00782B9F"/>
    <w:rsid w:val="00782CA5"/>
    <w:rsid w:val="00782D91"/>
    <w:rsid w:val="00782DEF"/>
    <w:rsid w:val="00782ED2"/>
    <w:rsid w:val="007831BB"/>
    <w:rsid w:val="007831CD"/>
    <w:rsid w:val="0078321B"/>
    <w:rsid w:val="0078327F"/>
    <w:rsid w:val="0078385B"/>
    <w:rsid w:val="00783A8D"/>
    <w:rsid w:val="007840FC"/>
    <w:rsid w:val="00784151"/>
    <w:rsid w:val="0078443A"/>
    <w:rsid w:val="00784539"/>
    <w:rsid w:val="00784730"/>
    <w:rsid w:val="0078484D"/>
    <w:rsid w:val="007848B9"/>
    <w:rsid w:val="00784D18"/>
    <w:rsid w:val="00784DA2"/>
    <w:rsid w:val="00784E1E"/>
    <w:rsid w:val="00784F00"/>
    <w:rsid w:val="0078511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456"/>
    <w:rsid w:val="0078646A"/>
    <w:rsid w:val="0078659E"/>
    <w:rsid w:val="007867E7"/>
    <w:rsid w:val="007868D0"/>
    <w:rsid w:val="00786A28"/>
    <w:rsid w:val="00786B78"/>
    <w:rsid w:val="00786B9B"/>
    <w:rsid w:val="00786BAD"/>
    <w:rsid w:val="00786F3E"/>
    <w:rsid w:val="007877FF"/>
    <w:rsid w:val="0078792F"/>
    <w:rsid w:val="00787931"/>
    <w:rsid w:val="00787964"/>
    <w:rsid w:val="00787A2B"/>
    <w:rsid w:val="00787AD2"/>
    <w:rsid w:val="00787D42"/>
    <w:rsid w:val="00787E5A"/>
    <w:rsid w:val="007903E6"/>
    <w:rsid w:val="007906DD"/>
    <w:rsid w:val="0079077C"/>
    <w:rsid w:val="00790CCC"/>
    <w:rsid w:val="00790DDC"/>
    <w:rsid w:val="00791402"/>
    <w:rsid w:val="00791581"/>
    <w:rsid w:val="007919DF"/>
    <w:rsid w:val="00791ABB"/>
    <w:rsid w:val="00791B2D"/>
    <w:rsid w:val="00791B6B"/>
    <w:rsid w:val="00791B70"/>
    <w:rsid w:val="00791D4B"/>
    <w:rsid w:val="007921F4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2"/>
    <w:rsid w:val="00793994"/>
    <w:rsid w:val="00793A0A"/>
    <w:rsid w:val="00793D88"/>
    <w:rsid w:val="00793EFA"/>
    <w:rsid w:val="00793F2A"/>
    <w:rsid w:val="00794266"/>
    <w:rsid w:val="007943B2"/>
    <w:rsid w:val="00794518"/>
    <w:rsid w:val="00794675"/>
    <w:rsid w:val="00794683"/>
    <w:rsid w:val="00794C2D"/>
    <w:rsid w:val="00794D7C"/>
    <w:rsid w:val="00794FEB"/>
    <w:rsid w:val="0079504B"/>
    <w:rsid w:val="007953D4"/>
    <w:rsid w:val="007953DF"/>
    <w:rsid w:val="00795667"/>
    <w:rsid w:val="00795698"/>
    <w:rsid w:val="0079569F"/>
    <w:rsid w:val="0079581F"/>
    <w:rsid w:val="00795895"/>
    <w:rsid w:val="007958B8"/>
    <w:rsid w:val="00795CC5"/>
    <w:rsid w:val="00795F34"/>
    <w:rsid w:val="00796015"/>
    <w:rsid w:val="007960E9"/>
    <w:rsid w:val="0079632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4"/>
    <w:rsid w:val="00797D9C"/>
    <w:rsid w:val="00797DF8"/>
    <w:rsid w:val="00797E5E"/>
    <w:rsid w:val="00797E6A"/>
    <w:rsid w:val="007A0164"/>
    <w:rsid w:val="007A0217"/>
    <w:rsid w:val="007A02CC"/>
    <w:rsid w:val="007A03FA"/>
    <w:rsid w:val="007A05A5"/>
    <w:rsid w:val="007A0804"/>
    <w:rsid w:val="007A08F5"/>
    <w:rsid w:val="007A0BC7"/>
    <w:rsid w:val="007A0DA6"/>
    <w:rsid w:val="007A176E"/>
    <w:rsid w:val="007A186C"/>
    <w:rsid w:val="007A1D5D"/>
    <w:rsid w:val="007A22A0"/>
    <w:rsid w:val="007A2379"/>
    <w:rsid w:val="007A23B0"/>
    <w:rsid w:val="007A242B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2F8"/>
    <w:rsid w:val="007A5641"/>
    <w:rsid w:val="007A5754"/>
    <w:rsid w:val="007A5793"/>
    <w:rsid w:val="007A5AFE"/>
    <w:rsid w:val="007A5B2D"/>
    <w:rsid w:val="007A5D64"/>
    <w:rsid w:val="007A60E1"/>
    <w:rsid w:val="007A6315"/>
    <w:rsid w:val="007A6348"/>
    <w:rsid w:val="007A64E9"/>
    <w:rsid w:val="007A65FE"/>
    <w:rsid w:val="007A6708"/>
    <w:rsid w:val="007A6800"/>
    <w:rsid w:val="007A6CEF"/>
    <w:rsid w:val="007A71E5"/>
    <w:rsid w:val="007A754B"/>
    <w:rsid w:val="007A78B2"/>
    <w:rsid w:val="007A7A15"/>
    <w:rsid w:val="007A7AAB"/>
    <w:rsid w:val="007A7D09"/>
    <w:rsid w:val="007B0073"/>
    <w:rsid w:val="007B0126"/>
    <w:rsid w:val="007B0130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ACF"/>
    <w:rsid w:val="007B1DD6"/>
    <w:rsid w:val="007B1EB6"/>
    <w:rsid w:val="007B2074"/>
    <w:rsid w:val="007B2504"/>
    <w:rsid w:val="007B2787"/>
    <w:rsid w:val="007B27D2"/>
    <w:rsid w:val="007B3114"/>
    <w:rsid w:val="007B313D"/>
    <w:rsid w:val="007B320E"/>
    <w:rsid w:val="007B330A"/>
    <w:rsid w:val="007B337C"/>
    <w:rsid w:val="007B3442"/>
    <w:rsid w:val="007B34D8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000"/>
    <w:rsid w:val="007B53BC"/>
    <w:rsid w:val="007B5571"/>
    <w:rsid w:val="007B59EF"/>
    <w:rsid w:val="007B5ABF"/>
    <w:rsid w:val="007B5B4D"/>
    <w:rsid w:val="007B5D80"/>
    <w:rsid w:val="007B5D8D"/>
    <w:rsid w:val="007B5F9E"/>
    <w:rsid w:val="007B6187"/>
    <w:rsid w:val="007B6277"/>
    <w:rsid w:val="007B6393"/>
    <w:rsid w:val="007B641A"/>
    <w:rsid w:val="007B6601"/>
    <w:rsid w:val="007B68E1"/>
    <w:rsid w:val="007B6931"/>
    <w:rsid w:val="007B6AC8"/>
    <w:rsid w:val="007B6DCA"/>
    <w:rsid w:val="007B6ED8"/>
    <w:rsid w:val="007B7302"/>
    <w:rsid w:val="007B7351"/>
    <w:rsid w:val="007B73D9"/>
    <w:rsid w:val="007B7443"/>
    <w:rsid w:val="007B7E72"/>
    <w:rsid w:val="007C03D9"/>
    <w:rsid w:val="007C0402"/>
    <w:rsid w:val="007C089B"/>
    <w:rsid w:val="007C09C9"/>
    <w:rsid w:val="007C0AD3"/>
    <w:rsid w:val="007C0C2F"/>
    <w:rsid w:val="007C0EE6"/>
    <w:rsid w:val="007C10CB"/>
    <w:rsid w:val="007C18E2"/>
    <w:rsid w:val="007C19C4"/>
    <w:rsid w:val="007C1E5A"/>
    <w:rsid w:val="007C1FF1"/>
    <w:rsid w:val="007C208C"/>
    <w:rsid w:val="007C2254"/>
    <w:rsid w:val="007C226F"/>
    <w:rsid w:val="007C2387"/>
    <w:rsid w:val="007C2485"/>
    <w:rsid w:val="007C2527"/>
    <w:rsid w:val="007C26E5"/>
    <w:rsid w:val="007C27B7"/>
    <w:rsid w:val="007C28CC"/>
    <w:rsid w:val="007C2E55"/>
    <w:rsid w:val="007C318D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072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B4C"/>
    <w:rsid w:val="007C6C56"/>
    <w:rsid w:val="007C6F4E"/>
    <w:rsid w:val="007C6F94"/>
    <w:rsid w:val="007C7469"/>
    <w:rsid w:val="007C7965"/>
    <w:rsid w:val="007C7D86"/>
    <w:rsid w:val="007C7DAE"/>
    <w:rsid w:val="007C7EC3"/>
    <w:rsid w:val="007C7EC7"/>
    <w:rsid w:val="007C7F5F"/>
    <w:rsid w:val="007D021D"/>
    <w:rsid w:val="007D03FA"/>
    <w:rsid w:val="007D055E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1DEF"/>
    <w:rsid w:val="007D2027"/>
    <w:rsid w:val="007D2107"/>
    <w:rsid w:val="007D228B"/>
    <w:rsid w:val="007D22CF"/>
    <w:rsid w:val="007D2649"/>
    <w:rsid w:val="007D287D"/>
    <w:rsid w:val="007D2962"/>
    <w:rsid w:val="007D2C37"/>
    <w:rsid w:val="007D2E76"/>
    <w:rsid w:val="007D31DB"/>
    <w:rsid w:val="007D33B6"/>
    <w:rsid w:val="007D344F"/>
    <w:rsid w:val="007D3B90"/>
    <w:rsid w:val="007D3C55"/>
    <w:rsid w:val="007D3F70"/>
    <w:rsid w:val="007D3F73"/>
    <w:rsid w:val="007D4145"/>
    <w:rsid w:val="007D4208"/>
    <w:rsid w:val="007D42A9"/>
    <w:rsid w:val="007D4404"/>
    <w:rsid w:val="007D44D9"/>
    <w:rsid w:val="007D452D"/>
    <w:rsid w:val="007D4615"/>
    <w:rsid w:val="007D4750"/>
    <w:rsid w:val="007D47A8"/>
    <w:rsid w:val="007D4CB3"/>
    <w:rsid w:val="007D4D0D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A17"/>
    <w:rsid w:val="007D6B6D"/>
    <w:rsid w:val="007D6DC0"/>
    <w:rsid w:val="007D6E64"/>
    <w:rsid w:val="007D70F1"/>
    <w:rsid w:val="007D724F"/>
    <w:rsid w:val="007D7392"/>
    <w:rsid w:val="007D779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751"/>
    <w:rsid w:val="007E08C0"/>
    <w:rsid w:val="007E0C1F"/>
    <w:rsid w:val="007E0D87"/>
    <w:rsid w:val="007E0F32"/>
    <w:rsid w:val="007E11E3"/>
    <w:rsid w:val="007E1348"/>
    <w:rsid w:val="007E14E7"/>
    <w:rsid w:val="007E1667"/>
    <w:rsid w:val="007E178D"/>
    <w:rsid w:val="007E17A0"/>
    <w:rsid w:val="007E18BD"/>
    <w:rsid w:val="007E1C1B"/>
    <w:rsid w:val="007E1D7D"/>
    <w:rsid w:val="007E1E95"/>
    <w:rsid w:val="007E1F50"/>
    <w:rsid w:val="007E1F91"/>
    <w:rsid w:val="007E2184"/>
    <w:rsid w:val="007E21AB"/>
    <w:rsid w:val="007E2343"/>
    <w:rsid w:val="007E2576"/>
    <w:rsid w:val="007E26F4"/>
    <w:rsid w:val="007E27E3"/>
    <w:rsid w:val="007E2881"/>
    <w:rsid w:val="007E298B"/>
    <w:rsid w:val="007E2F70"/>
    <w:rsid w:val="007E2FBA"/>
    <w:rsid w:val="007E306E"/>
    <w:rsid w:val="007E31F3"/>
    <w:rsid w:val="007E32C5"/>
    <w:rsid w:val="007E34DD"/>
    <w:rsid w:val="007E3573"/>
    <w:rsid w:val="007E37AF"/>
    <w:rsid w:val="007E382F"/>
    <w:rsid w:val="007E39B0"/>
    <w:rsid w:val="007E3AAE"/>
    <w:rsid w:val="007E3AC3"/>
    <w:rsid w:val="007E3C84"/>
    <w:rsid w:val="007E43F5"/>
    <w:rsid w:val="007E452F"/>
    <w:rsid w:val="007E45FD"/>
    <w:rsid w:val="007E471D"/>
    <w:rsid w:val="007E48B3"/>
    <w:rsid w:val="007E4A8C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C95"/>
    <w:rsid w:val="007E5F82"/>
    <w:rsid w:val="007E622D"/>
    <w:rsid w:val="007E631B"/>
    <w:rsid w:val="007E682B"/>
    <w:rsid w:val="007E696C"/>
    <w:rsid w:val="007E69D9"/>
    <w:rsid w:val="007E69DD"/>
    <w:rsid w:val="007E6A21"/>
    <w:rsid w:val="007E6CAD"/>
    <w:rsid w:val="007E7029"/>
    <w:rsid w:val="007E740D"/>
    <w:rsid w:val="007E74E4"/>
    <w:rsid w:val="007E75E1"/>
    <w:rsid w:val="007E78C1"/>
    <w:rsid w:val="007E7995"/>
    <w:rsid w:val="007E7B0B"/>
    <w:rsid w:val="007E7BC8"/>
    <w:rsid w:val="007E7C74"/>
    <w:rsid w:val="007E7D72"/>
    <w:rsid w:val="007E7FAE"/>
    <w:rsid w:val="007F000F"/>
    <w:rsid w:val="007F017D"/>
    <w:rsid w:val="007F02F7"/>
    <w:rsid w:val="007F0360"/>
    <w:rsid w:val="007F041B"/>
    <w:rsid w:val="007F048D"/>
    <w:rsid w:val="007F06C0"/>
    <w:rsid w:val="007F0871"/>
    <w:rsid w:val="007F0924"/>
    <w:rsid w:val="007F0C2A"/>
    <w:rsid w:val="007F0D10"/>
    <w:rsid w:val="007F0E53"/>
    <w:rsid w:val="007F10BF"/>
    <w:rsid w:val="007F12D2"/>
    <w:rsid w:val="007F1442"/>
    <w:rsid w:val="007F150A"/>
    <w:rsid w:val="007F17F4"/>
    <w:rsid w:val="007F1A00"/>
    <w:rsid w:val="007F1ABD"/>
    <w:rsid w:val="007F1C12"/>
    <w:rsid w:val="007F1EC6"/>
    <w:rsid w:val="007F2157"/>
    <w:rsid w:val="007F2544"/>
    <w:rsid w:val="007F2757"/>
    <w:rsid w:val="007F2761"/>
    <w:rsid w:val="007F283A"/>
    <w:rsid w:val="007F285C"/>
    <w:rsid w:val="007F297B"/>
    <w:rsid w:val="007F2B43"/>
    <w:rsid w:val="007F2ECB"/>
    <w:rsid w:val="007F2F02"/>
    <w:rsid w:val="007F2FAE"/>
    <w:rsid w:val="007F3402"/>
    <w:rsid w:val="007F3569"/>
    <w:rsid w:val="007F3A18"/>
    <w:rsid w:val="007F3BD2"/>
    <w:rsid w:val="007F3DE3"/>
    <w:rsid w:val="007F3E6E"/>
    <w:rsid w:val="007F3E93"/>
    <w:rsid w:val="007F3F0E"/>
    <w:rsid w:val="007F3F35"/>
    <w:rsid w:val="007F4093"/>
    <w:rsid w:val="007F40C4"/>
    <w:rsid w:val="007F4924"/>
    <w:rsid w:val="007F4D8F"/>
    <w:rsid w:val="007F4DF9"/>
    <w:rsid w:val="007F4EEE"/>
    <w:rsid w:val="007F5069"/>
    <w:rsid w:val="007F51E3"/>
    <w:rsid w:val="007F54D3"/>
    <w:rsid w:val="007F58C4"/>
    <w:rsid w:val="007F5C22"/>
    <w:rsid w:val="007F5EEA"/>
    <w:rsid w:val="007F617F"/>
    <w:rsid w:val="007F62DD"/>
    <w:rsid w:val="007F6416"/>
    <w:rsid w:val="007F6797"/>
    <w:rsid w:val="007F69F4"/>
    <w:rsid w:val="007F6AB5"/>
    <w:rsid w:val="007F6B2D"/>
    <w:rsid w:val="007F6B41"/>
    <w:rsid w:val="007F72D0"/>
    <w:rsid w:val="007F73A7"/>
    <w:rsid w:val="007F7648"/>
    <w:rsid w:val="007F7793"/>
    <w:rsid w:val="007F77E6"/>
    <w:rsid w:val="007F7834"/>
    <w:rsid w:val="007F7A50"/>
    <w:rsid w:val="007F7BF8"/>
    <w:rsid w:val="007F7C62"/>
    <w:rsid w:val="007F7F86"/>
    <w:rsid w:val="0080012A"/>
    <w:rsid w:val="0080028E"/>
    <w:rsid w:val="008002F2"/>
    <w:rsid w:val="008003EB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38E"/>
    <w:rsid w:val="00803500"/>
    <w:rsid w:val="00803710"/>
    <w:rsid w:val="008038D6"/>
    <w:rsid w:val="0080397A"/>
    <w:rsid w:val="00803F47"/>
    <w:rsid w:val="0080402D"/>
    <w:rsid w:val="00804085"/>
    <w:rsid w:val="0080437F"/>
    <w:rsid w:val="008045D5"/>
    <w:rsid w:val="00804D76"/>
    <w:rsid w:val="008054F0"/>
    <w:rsid w:val="00805500"/>
    <w:rsid w:val="00805568"/>
    <w:rsid w:val="008056AA"/>
    <w:rsid w:val="008057E2"/>
    <w:rsid w:val="00805988"/>
    <w:rsid w:val="00805E99"/>
    <w:rsid w:val="00806236"/>
    <w:rsid w:val="00806358"/>
    <w:rsid w:val="0080642F"/>
    <w:rsid w:val="008065CC"/>
    <w:rsid w:val="00806866"/>
    <w:rsid w:val="00806869"/>
    <w:rsid w:val="00806A6F"/>
    <w:rsid w:val="00806AD6"/>
    <w:rsid w:val="00806BD7"/>
    <w:rsid w:val="00806E87"/>
    <w:rsid w:val="00807018"/>
    <w:rsid w:val="00807089"/>
    <w:rsid w:val="008074F4"/>
    <w:rsid w:val="00807797"/>
    <w:rsid w:val="00807A5E"/>
    <w:rsid w:val="00807C4A"/>
    <w:rsid w:val="00807E45"/>
    <w:rsid w:val="00807EA2"/>
    <w:rsid w:val="0081007B"/>
    <w:rsid w:val="008101B3"/>
    <w:rsid w:val="008102A0"/>
    <w:rsid w:val="00810514"/>
    <w:rsid w:val="0081067B"/>
    <w:rsid w:val="008106FA"/>
    <w:rsid w:val="008108DB"/>
    <w:rsid w:val="008109DF"/>
    <w:rsid w:val="00810A09"/>
    <w:rsid w:val="00810C4E"/>
    <w:rsid w:val="00810C57"/>
    <w:rsid w:val="00810CC0"/>
    <w:rsid w:val="00810CCD"/>
    <w:rsid w:val="00810D4A"/>
    <w:rsid w:val="00810ECE"/>
    <w:rsid w:val="00811015"/>
    <w:rsid w:val="008110EE"/>
    <w:rsid w:val="00811601"/>
    <w:rsid w:val="00811712"/>
    <w:rsid w:val="00811981"/>
    <w:rsid w:val="008119FA"/>
    <w:rsid w:val="00811D38"/>
    <w:rsid w:val="00811FF5"/>
    <w:rsid w:val="0081222F"/>
    <w:rsid w:val="00812887"/>
    <w:rsid w:val="00812995"/>
    <w:rsid w:val="008129EF"/>
    <w:rsid w:val="00812ADA"/>
    <w:rsid w:val="00812C7D"/>
    <w:rsid w:val="00812F40"/>
    <w:rsid w:val="00813091"/>
    <w:rsid w:val="008138D1"/>
    <w:rsid w:val="00813D8C"/>
    <w:rsid w:val="008141E4"/>
    <w:rsid w:val="00814812"/>
    <w:rsid w:val="008148D2"/>
    <w:rsid w:val="008150DA"/>
    <w:rsid w:val="008155BE"/>
    <w:rsid w:val="008155D5"/>
    <w:rsid w:val="00815841"/>
    <w:rsid w:val="00815C1B"/>
    <w:rsid w:val="00816A60"/>
    <w:rsid w:val="00816B03"/>
    <w:rsid w:val="00817126"/>
    <w:rsid w:val="0081717E"/>
    <w:rsid w:val="008175A0"/>
    <w:rsid w:val="00817746"/>
    <w:rsid w:val="00817767"/>
    <w:rsid w:val="00817BCC"/>
    <w:rsid w:val="00817BD5"/>
    <w:rsid w:val="00817CEF"/>
    <w:rsid w:val="00817DD3"/>
    <w:rsid w:val="00817F7B"/>
    <w:rsid w:val="00817F9D"/>
    <w:rsid w:val="00817FE0"/>
    <w:rsid w:val="008205E6"/>
    <w:rsid w:val="008209B8"/>
    <w:rsid w:val="00820BD1"/>
    <w:rsid w:val="00820C11"/>
    <w:rsid w:val="00820C71"/>
    <w:rsid w:val="00820F44"/>
    <w:rsid w:val="008211AF"/>
    <w:rsid w:val="00821429"/>
    <w:rsid w:val="008216DC"/>
    <w:rsid w:val="00821816"/>
    <w:rsid w:val="00821986"/>
    <w:rsid w:val="00821A4C"/>
    <w:rsid w:val="00822053"/>
    <w:rsid w:val="0082231F"/>
    <w:rsid w:val="0082249D"/>
    <w:rsid w:val="00822526"/>
    <w:rsid w:val="008225AD"/>
    <w:rsid w:val="00822629"/>
    <w:rsid w:val="00822705"/>
    <w:rsid w:val="008227DE"/>
    <w:rsid w:val="00822865"/>
    <w:rsid w:val="008228D9"/>
    <w:rsid w:val="00822A39"/>
    <w:rsid w:val="00822A93"/>
    <w:rsid w:val="00822C58"/>
    <w:rsid w:val="00822E1D"/>
    <w:rsid w:val="008230B0"/>
    <w:rsid w:val="008231D9"/>
    <w:rsid w:val="00823223"/>
    <w:rsid w:val="008233E9"/>
    <w:rsid w:val="008235DA"/>
    <w:rsid w:val="00823843"/>
    <w:rsid w:val="0082393E"/>
    <w:rsid w:val="008239B9"/>
    <w:rsid w:val="00823A59"/>
    <w:rsid w:val="00823F44"/>
    <w:rsid w:val="008240D9"/>
    <w:rsid w:val="008248EB"/>
    <w:rsid w:val="00824DBE"/>
    <w:rsid w:val="008252BD"/>
    <w:rsid w:val="008253BB"/>
    <w:rsid w:val="008253C9"/>
    <w:rsid w:val="00825692"/>
    <w:rsid w:val="008257BE"/>
    <w:rsid w:val="008259E4"/>
    <w:rsid w:val="00825B7D"/>
    <w:rsid w:val="00825BA8"/>
    <w:rsid w:val="00825EB4"/>
    <w:rsid w:val="00825F1A"/>
    <w:rsid w:val="00825F4F"/>
    <w:rsid w:val="008262C6"/>
    <w:rsid w:val="00826752"/>
    <w:rsid w:val="00826757"/>
    <w:rsid w:val="008267F3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397"/>
    <w:rsid w:val="0083046E"/>
    <w:rsid w:val="00830566"/>
    <w:rsid w:val="00830953"/>
    <w:rsid w:val="00830B07"/>
    <w:rsid w:val="00830B69"/>
    <w:rsid w:val="00830F5A"/>
    <w:rsid w:val="008311FE"/>
    <w:rsid w:val="0083150C"/>
    <w:rsid w:val="008315D0"/>
    <w:rsid w:val="00831684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37D9"/>
    <w:rsid w:val="00833806"/>
    <w:rsid w:val="00833810"/>
    <w:rsid w:val="00833D74"/>
    <w:rsid w:val="008342E8"/>
    <w:rsid w:val="00834357"/>
    <w:rsid w:val="0083440D"/>
    <w:rsid w:val="0083451C"/>
    <w:rsid w:val="008345B9"/>
    <w:rsid w:val="008346CB"/>
    <w:rsid w:val="00834AA6"/>
    <w:rsid w:val="00834AF8"/>
    <w:rsid w:val="00834CB3"/>
    <w:rsid w:val="00834DAD"/>
    <w:rsid w:val="008351C4"/>
    <w:rsid w:val="00835353"/>
    <w:rsid w:val="008358AE"/>
    <w:rsid w:val="00835F12"/>
    <w:rsid w:val="008365CD"/>
    <w:rsid w:val="00836A0F"/>
    <w:rsid w:val="00836CC2"/>
    <w:rsid w:val="00836F6A"/>
    <w:rsid w:val="00837155"/>
    <w:rsid w:val="00837670"/>
    <w:rsid w:val="008377B7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895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3C7"/>
    <w:rsid w:val="0084240C"/>
    <w:rsid w:val="008428EC"/>
    <w:rsid w:val="008429A9"/>
    <w:rsid w:val="00842BAF"/>
    <w:rsid w:val="008430A5"/>
    <w:rsid w:val="00843316"/>
    <w:rsid w:val="008435AB"/>
    <w:rsid w:val="0084389D"/>
    <w:rsid w:val="008438F6"/>
    <w:rsid w:val="00843A91"/>
    <w:rsid w:val="00843B91"/>
    <w:rsid w:val="00843E76"/>
    <w:rsid w:val="00844051"/>
    <w:rsid w:val="00844316"/>
    <w:rsid w:val="00844469"/>
    <w:rsid w:val="00844553"/>
    <w:rsid w:val="0084497A"/>
    <w:rsid w:val="00844A04"/>
    <w:rsid w:val="00844BDE"/>
    <w:rsid w:val="00844CB0"/>
    <w:rsid w:val="00844D34"/>
    <w:rsid w:val="00844E7C"/>
    <w:rsid w:val="00844F8A"/>
    <w:rsid w:val="008451E0"/>
    <w:rsid w:val="00845378"/>
    <w:rsid w:val="0084549E"/>
    <w:rsid w:val="008455F2"/>
    <w:rsid w:val="0084566A"/>
    <w:rsid w:val="008456DC"/>
    <w:rsid w:val="00845D06"/>
    <w:rsid w:val="00845E80"/>
    <w:rsid w:val="0084601E"/>
    <w:rsid w:val="008460AA"/>
    <w:rsid w:val="008462EE"/>
    <w:rsid w:val="00846330"/>
    <w:rsid w:val="00846C09"/>
    <w:rsid w:val="00846E49"/>
    <w:rsid w:val="00846ECD"/>
    <w:rsid w:val="008478B3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16F"/>
    <w:rsid w:val="0085120C"/>
    <w:rsid w:val="00851219"/>
    <w:rsid w:val="00851244"/>
    <w:rsid w:val="008512A0"/>
    <w:rsid w:val="008514D7"/>
    <w:rsid w:val="0085168A"/>
    <w:rsid w:val="00851D5A"/>
    <w:rsid w:val="00851D8C"/>
    <w:rsid w:val="00851FBF"/>
    <w:rsid w:val="008520CB"/>
    <w:rsid w:val="00852615"/>
    <w:rsid w:val="0085261B"/>
    <w:rsid w:val="008527ED"/>
    <w:rsid w:val="00852BD6"/>
    <w:rsid w:val="00852DE8"/>
    <w:rsid w:val="00852E0A"/>
    <w:rsid w:val="00853291"/>
    <w:rsid w:val="00853361"/>
    <w:rsid w:val="008533E7"/>
    <w:rsid w:val="008534C1"/>
    <w:rsid w:val="008534D7"/>
    <w:rsid w:val="00853636"/>
    <w:rsid w:val="008538D6"/>
    <w:rsid w:val="008539A6"/>
    <w:rsid w:val="00853F09"/>
    <w:rsid w:val="008540AC"/>
    <w:rsid w:val="00854700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A1B"/>
    <w:rsid w:val="00856E5F"/>
    <w:rsid w:val="00856F43"/>
    <w:rsid w:val="00856FE0"/>
    <w:rsid w:val="0085744B"/>
    <w:rsid w:val="00857455"/>
    <w:rsid w:val="00857549"/>
    <w:rsid w:val="008575E9"/>
    <w:rsid w:val="00857653"/>
    <w:rsid w:val="008576AE"/>
    <w:rsid w:val="0085779B"/>
    <w:rsid w:val="00860025"/>
    <w:rsid w:val="0086023B"/>
    <w:rsid w:val="0086024A"/>
    <w:rsid w:val="008605A3"/>
    <w:rsid w:val="008605F7"/>
    <w:rsid w:val="00860611"/>
    <w:rsid w:val="0086071E"/>
    <w:rsid w:val="00860750"/>
    <w:rsid w:val="0086076A"/>
    <w:rsid w:val="00860A55"/>
    <w:rsid w:val="00860DCA"/>
    <w:rsid w:val="0086109E"/>
    <w:rsid w:val="00861150"/>
    <w:rsid w:val="0086127C"/>
    <w:rsid w:val="008612C4"/>
    <w:rsid w:val="008614DA"/>
    <w:rsid w:val="008618A5"/>
    <w:rsid w:val="00861956"/>
    <w:rsid w:val="00861B20"/>
    <w:rsid w:val="00861C37"/>
    <w:rsid w:val="00861C86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0F"/>
    <w:rsid w:val="00863AD1"/>
    <w:rsid w:val="00863AF7"/>
    <w:rsid w:val="00864411"/>
    <w:rsid w:val="00864473"/>
    <w:rsid w:val="008645C6"/>
    <w:rsid w:val="008645D9"/>
    <w:rsid w:val="00864B88"/>
    <w:rsid w:val="00864F04"/>
    <w:rsid w:val="00865104"/>
    <w:rsid w:val="00865194"/>
    <w:rsid w:val="008651C6"/>
    <w:rsid w:val="008651E9"/>
    <w:rsid w:val="008652EC"/>
    <w:rsid w:val="00865505"/>
    <w:rsid w:val="00865549"/>
    <w:rsid w:val="00865597"/>
    <w:rsid w:val="008656B6"/>
    <w:rsid w:val="00865720"/>
    <w:rsid w:val="008659B2"/>
    <w:rsid w:val="008659F9"/>
    <w:rsid w:val="00865AFF"/>
    <w:rsid w:val="00865EBE"/>
    <w:rsid w:val="008661E5"/>
    <w:rsid w:val="008665F3"/>
    <w:rsid w:val="00866628"/>
    <w:rsid w:val="0086683E"/>
    <w:rsid w:val="00866965"/>
    <w:rsid w:val="00866A62"/>
    <w:rsid w:val="00866AAE"/>
    <w:rsid w:val="00866B11"/>
    <w:rsid w:val="00866D4C"/>
    <w:rsid w:val="00866E33"/>
    <w:rsid w:val="00867087"/>
    <w:rsid w:val="008670D8"/>
    <w:rsid w:val="0086721E"/>
    <w:rsid w:val="008672B9"/>
    <w:rsid w:val="00867458"/>
    <w:rsid w:val="00867860"/>
    <w:rsid w:val="00867C02"/>
    <w:rsid w:val="00867C23"/>
    <w:rsid w:val="008700A3"/>
    <w:rsid w:val="00870136"/>
    <w:rsid w:val="00870528"/>
    <w:rsid w:val="0087059C"/>
    <w:rsid w:val="00870634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1FC6"/>
    <w:rsid w:val="008720C9"/>
    <w:rsid w:val="00872154"/>
    <w:rsid w:val="00872330"/>
    <w:rsid w:val="008724FB"/>
    <w:rsid w:val="00872616"/>
    <w:rsid w:val="00872791"/>
    <w:rsid w:val="00872932"/>
    <w:rsid w:val="00872B6E"/>
    <w:rsid w:val="00872C1F"/>
    <w:rsid w:val="00872C6B"/>
    <w:rsid w:val="00872E98"/>
    <w:rsid w:val="00872FD1"/>
    <w:rsid w:val="008734F9"/>
    <w:rsid w:val="00873891"/>
    <w:rsid w:val="00873967"/>
    <w:rsid w:val="00873A46"/>
    <w:rsid w:val="00873B03"/>
    <w:rsid w:val="00873B89"/>
    <w:rsid w:val="00873D2A"/>
    <w:rsid w:val="008740FF"/>
    <w:rsid w:val="00874145"/>
    <w:rsid w:val="00874170"/>
    <w:rsid w:val="008742B4"/>
    <w:rsid w:val="008743BD"/>
    <w:rsid w:val="008744B5"/>
    <w:rsid w:val="0087466F"/>
    <w:rsid w:val="00874B52"/>
    <w:rsid w:val="00874C2B"/>
    <w:rsid w:val="00874E4A"/>
    <w:rsid w:val="00874F44"/>
    <w:rsid w:val="008750CB"/>
    <w:rsid w:val="0087543D"/>
    <w:rsid w:val="0087574D"/>
    <w:rsid w:val="008757C5"/>
    <w:rsid w:val="00875864"/>
    <w:rsid w:val="0087588E"/>
    <w:rsid w:val="00875946"/>
    <w:rsid w:val="00875B2A"/>
    <w:rsid w:val="00875C6C"/>
    <w:rsid w:val="00875E6B"/>
    <w:rsid w:val="00875F77"/>
    <w:rsid w:val="00876005"/>
    <w:rsid w:val="008760F8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11"/>
    <w:rsid w:val="008803F0"/>
    <w:rsid w:val="00880557"/>
    <w:rsid w:val="00880642"/>
    <w:rsid w:val="00880974"/>
    <w:rsid w:val="00880B91"/>
    <w:rsid w:val="00880C20"/>
    <w:rsid w:val="00880C9C"/>
    <w:rsid w:val="00880E51"/>
    <w:rsid w:val="00881300"/>
    <w:rsid w:val="00881753"/>
    <w:rsid w:val="00881A32"/>
    <w:rsid w:val="00881AD1"/>
    <w:rsid w:val="00881B0E"/>
    <w:rsid w:val="00881C5C"/>
    <w:rsid w:val="00881CCD"/>
    <w:rsid w:val="00881E27"/>
    <w:rsid w:val="00881E38"/>
    <w:rsid w:val="00882689"/>
    <w:rsid w:val="00882755"/>
    <w:rsid w:val="008828EF"/>
    <w:rsid w:val="00882AA3"/>
    <w:rsid w:val="0088302A"/>
    <w:rsid w:val="008832EE"/>
    <w:rsid w:val="00883322"/>
    <w:rsid w:val="008833DA"/>
    <w:rsid w:val="00883638"/>
    <w:rsid w:val="008839ED"/>
    <w:rsid w:val="00883C23"/>
    <w:rsid w:val="00883CE2"/>
    <w:rsid w:val="00884202"/>
    <w:rsid w:val="00884322"/>
    <w:rsid w:val="008843C5"/>
    <w:rsid w:val="00884628"/>
    <w:rsid w:val="0088475A"/>
    <w:rsid w:val="00884B1D"/>
    <w:rsid w:val="0088505D"/>
    <w:rsid w:val="0088511C"/>
    <w:rsid w:val="00885320"/>
    <w:rsid w:val="0088546E"/>
    <w:rsid w:val="008854A4"/>
    <w:rsid w:val="00885681"/>
    <w:rsid w:val="00885912"/>
    <w:rsid w:val="00885AE9"/>
    <w:rsid w:val="00885C36"/>
    <w:rsid w:val="00885C6B"/>
    <w:rsid w:val="00885C93"/>
    <w:rsid w:val="00885E45"/>
    <w:rsid w:val="00885E65"/>
    <w:rsid w:val="0088626F"/>
    <w:rsid w:val="008869EF"/>
    <w:rsid w:val="00886DC5"/>
    <w:rsid w:val="00886E50"/>
    <w:rsid w:val="00886E76"/>
    <w:rsid w:val="00886FB1"/>
    <w:rsid w:val="00887479"/>
    <w:rsid w:val="008875A3"/>
    <w:rsid w:val="008875D5"/>
    <w:rsid w:val="0088767A"/>
    <w:rsid w:val="008877F9"/>
    <w:rsid w:val="00887856"/>
    <w:rsid w:val="008879EB"/>
    <w:rsid w:val="00887B93"/>
    <w:rsid w:val="00887FAA"/>
    <w:rsid w:val="00887FFA"/>
    <w:rsid w:val="008902DE"/>
    <w:rsid w:val="00890699"/>
    <w:rsid w:val="008907BF"/>
    <w:rsid w:val="0089082F"/>
    <w:rsid w:val="00890B1D"/>
    <w:rsid w:val="00890F30"/>
    <w:rsid w:val="0089121B"/>
    <w:rsid w:val="0089134E"/>
    <w:rsid w:val="00891355"/>
    <w:rsid w:val="00891395"/>
    <w:rsid w:val="008913AB"/>
    <w:rsid w:val="0089144A"/>
    <w:rsid w:val="0089154E"/>
    <w:rsid w:val="0089163D"/>
    <w:rsid w:val="0089168C"/>
    <w:rsid w:val="00891FCB"/>
    <w:rsid w:val="0089206F"/>
    <w:rsid w:val="008921B5"/>
    <w:rsid w:val="0089259E"/>
    <w:rsid w:val="00892872"/>
    <w:rsid w:val="00892A9B"/>
    <w:rsid w:val="00892B65"/>
    <w:rsid w:val="00892CB3"/>
    <w:rsid w:val="00892D8F"/>
    <w:rsid w:val="00892DB4"/>
    <w:rsid w:val="00892F97"/>
    <w:rsid w:val="008931E8"/>
    <w:rsid w:val="0089326D"/>
    <w:rsid w:val="00893562"/>
    <w:rsid w:val="0089384C"/>
    <w:rsid w:val="00893895"/>
    <w:rsid w:val="00893C97"/>
    <w:rsid w:val="00893CEF"/>
    <w:rsid w:val="00894075"/>
    <w:rsid w:val="00894220"/>
    <w:rsid w:val="008942B4"/>
    <w:rsid w:val="00894CE6"/>
    <w:rsid w:val="0089516B"/>
    <w:rsid w:val="008953A0"/>
    <w:rsid w:val="00895458"/>
    <w:rsid w:val="008954B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A6"/>
    <w:rsid w:val="00896E82"/>
    <w:rsid w:val="00897022"/>
    <w:rsid w:val="00897320"/>
    <w:rsid w:val="0089740A"/>
    <w:rsid w:val="00897B45"/>
    <w:rsid w:val="00897C4F"/>
    <w:rsid w:val="00897E14"/>
    <w:rsid w:val="00897F30"/>
    <w:rsid w:val="008A008A"/>
    <w:rsid w:val="008A0129"/>
    <w:rsid w:val="008A040F"/>
    <w:rsid w:val="008A042E"/>
    <w:rsid w:val="008A0491"/>
    <w:rsid w:val="008A0784"/>
    <w:rsid w:val="008A0EC4"/>
    <w:rsid w:val="008A10C4"/>
    <w:rsid w:val="008A12B7"/>
    <w:rsid w:val="008A12FB"/>
    <w:rsid w:val="008A1537"/>
    <w:rsid w:val="008A188A"/>
    <w:rsid w:val="008A1B46"/>
    <w:rsid w:val="008A1B64"/>
    <w:rsid w:val="008A1EA8"/>
    <w:rsid w:val="008A1FBE"/>
    <w:rsid w:val="008A2068"/>
    <w:rsid w:val="008A2155"/>
    <w:rsid w:val="008A21BD"/>
    <w:rsid w:val="008A220C"/>
    <w:rsid w:val="008A22D6"/>
    <w:rsid w:val="008A265C"/>
    <w:rsid w:val="008A2874"/>
    <w:rsid w:val="008A29D0"/>
    <w:rsid w:val="008A3053"/>
    <w:rsid w:val="008A30F7"/>
    <w:rsid w:val="008A324F"/>
    <w:rsid w:val="008A326B"/>
    <w:rsid w:val="008A32AC"/>
    <w:rsid w:val="008A34AC"/>
    <w:rsid w:val="008A3788"/>
    <w:rsid w:val="008A3BCF"/>
    <w:rsid w:val="008A3CB8"/>
    <w:rsid w:val="008A41CB"/>
    <w:rsid w:val="008A4396"/>
    <w:rsid w:val="008A4A05"/>
    <w:rsid w:val="008A4A93"/>
    <w:rsid w:val="008A505C"/>
    <w:rsid w:val="008A5193"/>
    <w:rsid w:val="008A5500"/>
    <w:rsid w:val="008A57CB"/>
    <w:rsid w:val="008A58F2"/>
    <w:rsid w:val="008A59CA"/>
    <w:rsid w:val="008A59E3"/>
    <w:rsid w:val="008A5DA4"/>
    <w:rsid w:val="008A61B9"/>
    <w:rsid w:val="008A660B"/>
    <w:rsid w:val="008A6689"/>
    <w:rsid w:val="008A6980"/>
    <w:rsid w:val="008A6A7D"/>
    <w:rsid w:val="008A6B90"/>
    <w:rsid w:val="008A6C09"/>
    <w:rsid w:val="008A6EB8"/>
    <w:rsid w:val="008A6EF3"/>
    <w:rsid w:val="008A6F90"/>
    <w:rsid w:val="008A718E"/>
    <w:rsid w:val="008A71FB"/>
    <w:rsid w:val="008A746A"/>
    <w:rsid w:val="008A75A5"/>
    <w:rsid w:val="008A79BF"/>
    <w:rsid w:val="008A7CB2"/>
    <w:rsid w:val="008A7CD4"/>
    <w:rsid w:val="008A7D19"/>
    <w:rsid w:val="008B000D"/>
    <w:rsid w:val="008B0241"/>
    <w:rsid w:val="008B04A6"/>
    <w:rsid w:val="008B0672"/>
    <w:rsid w:val="008B0710"/>
    <w:rsid w:val="008B07D9"/>
    <w:rsid w:val="008B0CEF"/>
    <w:rsid w:val="008B0D4F"/>
    <w:rsid w:val="008B1061"/>
    <w:rsid w:val="008B110D"/>
    <w:rsid w:val="008B1133"/>
    <w:rsid w:val="008B12CE"/>
    <w:rsid w:val="008B132E"/>
    <w:rsid w:val="008B142A"/>
    <w:rsid w:val="008B146D"/>
    <w:rsid w:val="008B16AA"/>
    <w:rsid w:val="008B16BB"/>
    <w:rsid w:val="008B17EB"/>
    <w:rsid w:val="008B1B6F"/>
    <w:rsid w:val="008B1D70"/>
    <w:rsid w:val="008B1F43"/>
    <w:rsid w:val="008B244E"/>
    <w:rsid w:val="008B25A9"/>
    <w:rsid w:val="008B265E"/>
    <w:rsid w:val="008B2829"/>
    <w:rsid w:val="008B28B8"/>
    <w:rsid w:val="008B2A67"/>
    <w:rsid w:val="008B2AC4"/>
    <w:rsid w:val="008B3321"/>
    <w:rsid w:val="008B343E"/>
    <w:rsid w:val="008B344F"/>
    <w:rsid w:val="008B3677"/>
    <w:rsid w:val="008B3817"/>
    <w:rsid w:val="008B3839"/>
    <w:rsid w:val="008B3AFE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24E"/>
    <w:rsid w:val="008B5491"/>
    <w:rsid w:val="008B55F3"/>
    <w:rsid w:val="008B5962"/>
    <w:rsid w:val="008B5B4A"/>
    <w:rsid w:val="008B5BE7"/>
    <w:rsid w:val="008B6066"/>
    <w:rsid w:val="008B60F1"/>
    <w:rsid w:val="008B62D5"/>
    <w:rsid w:val="008B6638"/>
    <w:rsid w:val="008B676A"/>
    <w:rsid w:val="008B6800"/>
    <w:rsid w:val="008B6862"/>
    <w:rsid w:val="008B6AF0"/>
    <w:rsid w:val="008B6B78"/>
    <w:rsid w:val="008B6D7A"/>
    <w:rsid w:val="008B6E82"/>
    <w:rsid w:val="008B6FE2"/>
    <w:rsid w:val="008B71E0"/>
    <w:rsid w:val="008B78A3"/>
    <w:rsid w:val="008B7B6F"/>
    <w:rsid w:val="008B7DF8"/>
    <w:rsid w:val="008B7FF1"/>
    <w:rsid w:val="008C0266"/>
    <w:rsid w:val="008C0357"/>
    <w:rsid w:val="008C03D2"/>
    <w:rsid w:val="008C06DC"/>
    <w:rsid w:val="008C08D3"/>
    <w:rsid w:val="008C09F4"/>
    <w:rsid w:val="008C0B5A"/>
    <w:rsid w:val="008C0C4C"/>
    <w:rsid w:val="008C0DD8"/>
    <w:rsid w:val="008C0E92"/>
    <w:rsid w:val="008C0EFF"/>
    <w:rsid w:val="008C1AB7"/>
    <w:rsid w:val="008C1B62"/>
    <w:rsid w:val="008C1C15"/>
    <w:rsid w:val="008C1C99"/>
    <w:rsid w:val="008C1E2A"/>
    <w:rsid w:val="008C1F49"/>
    <w:rsid w:val="008C203C"/>
    <w:rsid w:val="008C22C0"/>
    <w:rsid w:val="008C24A8"/>
    <w:rsid w:val="008C25C0"/>
    <w:rsid w:val="008C2625"/>
    <w:rsid w:val="008C2672"/>
    <w:rsid w:val="008C273C"/>
    <w:rsid w:val="008C2857"/>
    <w:rsid w:val="008C2868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9FB"/>
    <w:rsid w:val="008C3A12"/>
    <w:rsid w:val="008C3CBC"/>
    <w:rsid w:val="008C3E2C"/>
    <w:rsid w:val="008C3EAA"/>
    <w:rsid w:val="008C3F06"/>
    <w:rsid w:val="008C4312"/>
    <w:rsid w:val="008C46D8"/>
    <w:rsid w:val="008C488A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62B"/>
    <w:rsid w:val="008C583B"/>
    <w:rsid w:val="008C5AE4"/>
    <w:rsid w:val="008C5B25"/>
    <w:rsid w:val="008C5B90"/>
    <w:rsid w:val="008C5BBA"/>
    <w:rsid w:val="008C61EC"/>
    <w:rsid w:val="008C62DA"/>
    <w:rsid w:val="008C639F"/>
    <w:rsid w:val="008C6445"/>
    <w:rsid w:val="008C648D"/>
    <w:rsid w:val="008C68CA"/>
    <w:rsid w:val="008C6CBC"/>
    <w:rsid w:val="008C6EAF"/>
    <w:rsid w:val="008C71E1"/>
    <w:rsid w:val="008C725C"/>
    <w:rsid w:val="008C76A8"/>
    <w:rsid w:val="008C7743"/>
    <w:rsid w:val="008C7843"/>
    <w:rsid w:val="008D0287"/>
    <w:rsid w:val="008D0401"/>
    <w:rsid w:val="008D0557"/>
    <w:rsid w:val="008D09EE"/>
    <w:rsid w:val="008D0A49"/>
    <w:rsid w:val="008D0D2C"/>
    <w:rsid w:val="008D0D73"/>
    <w:rsid w:val="008D0E57"/>
    <w:rsid w:val="008D1099"/>
    <w:rsid w:val="008D10A5"/>
    <w:rsid w:val="008D132F"/>
    <w:rsid w:val="008D1397"/>
    <w:rsid w:val="008D1492"/>
    <w:rsid w:val="008D14C2"/>
    <w:rsid w:val="008D1704"/>
    <w:rsid w:val="008D179C"/>
    <w:rsid w:val="008D188E"/>
    <w:rsid w:val="008D1923"/>
    <w:rsid w:val="008D1A21"/>
    <w:rsid w:val="008D1BD0"/>
    <w:rsid w:val="008D1C1C"/>
    <w:rsid w:val="008D1D64"/>
    <w:rsid w:val="008D2204"/>
    <w:rsid w:val="008D223D"/>
    <w:rsid w:val="008D25D3"/>
    <w:rsid w:val="008D261F"/>
    <w:rsid w:val="008D28F1"/>
    <w:rsid w:val="008D2949"/>
    <w:rsid w:val="008D2959"/>
    <w:rsid w:val="008D2A6C"/>
    <w:rsid w:val="008D2CFB"/>
    <w:rsid w:val="008D3BBF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0A"/>
    <w:rsid w:val="008D481C"/>
    <w:rsid w:val="008D4BD5"/>
    <w:rsid w:val="008D4BE3"/>
    <w:rsid w:val="008D50DA"/>
    <w:rsid w:val="008D53F8"/>
    <w:rsid w:val="008D569C"/>
    <w:rsid w:val="008D5A38"/>
    <w:rsid w:val="008D651E"/>
    <w:rsid w:val="008D6693"/>
    <w:rsid w:val="008D67A1"/>
    <w:rsid w:val="008D687F"/>
    <w:rsid w:val="008D6B95"/>
    <w:rsid w:val="008D6C2E"/>
    <w:rsid w:val="008D6CC0"/>
    <w:rsid w:val="008D6CEA"/>
    <w:rsid w:val="008D6E74"/>
    <w:rsid w:val="008D6F1A"/>
    <w:rsid w:val="008D7019"/>
    <w:rsid w:val="008D7058"/>
    <w:rsid w:val="008D70F7"/>
    <w:rsid w:val="008D72EC"/>
    <w:rsid w:val="008D7344"/>
    <w:rsid w:val="008D7605"/>
    <w:rsid w:val="008D7AA4"/>
    <w:rsid w:val="008D7BB7"/>
    <w:rsid w:val="008D7FB3"/>
    <w:rsid w:val="008E0066"/>
    <w:rsid w:val="008E057C"/>
    <w:rsid w:val="008E05DF"/>
    <w:rsid w:val="008E0640"/>
    <w:rsid w:val="008E081C"/>
    <w:rsid w:val="008E08C3"/>
    <w:rsid w:val="008E094D"/>
    <w:rsid w:val="008E0A74"/>
    <w:rsid w:val="008E0BB9"/>
    <w:rsid w:val="008E0BFC"/>
    <w:rsid w:val="008E1467"/>
    <w:rsid w:val="008E14DF"/>
    <w:rsid w:val="008E164D"/>
    <w:rsid w:val="008E1A1A"/>
    <w:rsid w:val="008E1AC5"/>
    <w:rsid w:val="008E1FB3"/>
    <w:rsid w:val="008E2246"/>
    <w:rsid w:val="008E29B2"/>
    <w:rsid w:val="008E2BEC"/>
    <w:rsid w:val="008E30DC"/>
    <w:rsid w:val="008E3148"/>
    <w:rsid w:val="008E31CB"/>
    <w:rsid w:val="008E3340"/>
    <w:rsid w:val="008E337B"/>
    <w:rsid w:val="008E3387"/>
    <w:rsid w:val="008E3419"/>
    <w:rsid w:val="008E38B7"/>
    <w:rsid w:val="008E38C0"/>
    <w:rsid w:val="008E3A96"/>
    <w:rsid w:val="008E3B0B"/>
    <w:rsid w:val="008E3C0D"/>
    <w:rsid w:val="008E3F35"/>
    <w:rsid w:val="008E3F3A"/>
    <w:rsid w:val="008E3F92"/>
    <w:rsid w:val="008E4087"/>
    <w:rsid w:val="008E4216"/>
    <w:rsid w:val="008E46CF"/>
    <w:rsid w:val="008E48D2"/>
    <w:rsid w:val="008E4C77"/>
    <w:rsid w:val="008E4D80"/>
    <w:rsid w:val="008E50B5"/>
    <w:rsid w:val="008E5464"/>
    <w:rsid w:val="008E54F8"/>
    <w:rsid w:val="008E5534"/>
    <w:rsid w:val="008E5B4F"/>
    <w:rsid w:val="008E5CA9"/>
    <w:rsid w:val="008E5FE0"/>
    <w:rsid w:val="008E619A"/>
    <w:rsid w:val="008E61FF"/>
    <w:rsid w:val="008E6243"/>
    <w:rsid w:val="008E62F2"/>
    <w:rsid w:val="008E64FF"/>
    <w:rsid w:val="008E678D"/>
    <w:rsid w:val="008E6AD2"/>
    <w:rsid w:val="008E6B45"/>
    <w:rsid w:val="008E6F78"/>
    <w:rsid w:val="008E715F"/>
    <w:rsid w:val="008E716A"/>
    <w:rsid w:val="008E740B"/>
    <w:rsid w:val="008E766B"/>
    <w:rsid w:val="008E77D4"/>
    <w:rsid w:val="008E79AF"/>
    <w:rsid w:val="008E7A34"/>
    <w:rsid w:val="008E7B03"/>
    <w:rsid w:val="008F0066"/>
    <w:rsid w:val="008F01C7"/>
    <w:rsid w:val="008F037E"/>
    <w:rsid w:val="008F0690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699"/>
    <w:rsid w:val="008F2875"/>
    <w:rsid w:val="008F2880"/>
    <w:rsid w:val="008F2C42"/>
    <w:rsid w:val="008F2D8C"/>
    <w:rsid w:val="008F2E7D"/>
    <w:rsid w:val="008F33AA"/>
    <w:rsid w:val="008F367D"/>
    <w:rsid w:val="008F37B4"/>
    <w:rsid w:val="008F3A17"/>
    <w:rsid w:val="008F3ADF"/>
    <w:rsid w:val="008F3AE7"/>
    <w:rsid w:val="008F3AF0"/>
    <w:rsid w:val="008F3B01"/>
    <w:rsid w:val="008F3DB7"/>
    <w:rsid w:val="008F3DE0"/>
    <w:rsid w:val="008F3E0B"/>
    <w:rsid w:val="008F3EAB"/>
    <w:rsid w:val="008F40C2"/>
    <w:rsid w:val="008F440E"/>
    <w:rsid w:val="008F457A"/>
    <w:rsid w:val="008F468E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5F91"/>
    <w:rsid w:val="008F6033"/>
    <w:rsid w:val="008F6232"/>
    <w:rsid w:val="008F6358"/>
    <w:rsid w:val="008F65FF"/>
    <w:rsid w:val="008F666A"/>
    <w:rsid w:val="008F6727"/>
    <w:rsid w:val="008F6B7D"/>
    <w:rsid w:val="008F6CDB"/>
    <w:rsid w:val="008F717A"/>
    <w:rsid w:val="008F7306"/>
    <w:rsid w:val="008F7445"/>
    <w:rsid w:val="008F74F0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7"/>
    <w:rsid w:val="00900928"/>
    <w:rsid w:val="00900B01"/>
    <w:rsid w:val="00900BF5"/>
    <w:rsid w:val="00900BF8"/>
    <w:rsid w:val="00900CDC"/>
    <w:rsid w:val="00900DF2"/>
    <w:rsid w:val="00900E67"/>
    <w:rsid w:val="00901020"/>
    <w:rsid w:val="00901170"/>
    <w:rsid w:val="0090138E"/>
    <w:rsid w:val="009013AA"/>
    <w:rsid w:val="00901420"/>
    <w:rsid w:val="009015F3"/>
    <w:rsid w:val="00901B33"/>
    <w:rsid w:val="00901BB8"/>
    <w:rsid w:val="00901CFC"/>
    <w:rsid w:val="00901D64"/>
    <w:rsid w:val="0090201E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512"/>
    <w:rsid w:val="0090357D"/>
    <w:rsid w:val="00903DF5"/>
    <w:rsid w:val="00903E38"/>
    <w:rsid w:val="00903E57"/>
    <w:rsid w:val="0090403B"/>
    <w:rsid w:val="0090436B"/>
    <w:rsid w:val="00904751"/>
    <w:rsid w:val="009048A7"/>
    <w:rsid w:val="00904953"/>
    <w:rsid w:val="00904A8B"/>
    <w:rsid w:val="00904BB9"/>
    <w:rsid w:val="00904C91"/>
    <w:rsid w:val="00904D49"/>
    <w:rsid w:val="00904DA1"/>
    <w:rsid w:val="00904E0E"/>
    <w:rsid w:val="00904E42"/>
    <w:rsid w:val="00904E4C"/>
    <w:rsid w:val="00905115"/>
    <w:rsid w:val="0090554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24D"/>
    <w:rsid w:val="00906277"/>
    <w:rsid w:val="00906318"/>
    <w:rsid w:val="0090638F"/>
    <w:rsid w:val="009063F8"/>
    <w:rsid w:val="009064E1"/>
    <w:rsid w:val="0090698E"/>
    <w:rsid w:val="00906A99"/>
    <w:rsid w:val="00906BCC"/>
    <w:rsid w:val="009071EE"/>
    <w:rsid w:val="009071F3"/>
    <w:rsid w:val="00907254"/>
    <w:rsid w:val="0090786C"/>
    <w:rsid w:val="00907AC8"/>
    <w:rsid w:val="00907BDB"/>
    <w:rsid w:val="00910517"/>
    <w:rsid w:val="0091099E"/>
    <w:rsid w:val="009109E9"/>
    <w:rsid w:val="00910AA2"/>
    <w:rsid w:val="00911277"/>
    <w:rsid w:val="009112B6"/>
    <w:rsid w:val="009113F7"/>
    <w:rsid w:val="00911514"/>
    <w:rsid w:val="009115FA"/>
    <w:rsid w:val="00911732"/>
    <w:rsid w:val="00911842"/>
    <w:rsid w:val="00911871"/>
    <w:rsid w:val="00911999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25"/>
    <w:rsid w:val="009128B5"/>
    <w:rsid w:val="009128B8"/>
    <w:rsid w:val="009129E7"/>
    <w:rsid w:val="00912AE3"/>
    <w:rsid w:val="00912C93"/>
    <w:rsid w:val="00912CB3"/>
    <w:rsid w:val="00913074"/>
    <w:rsid w:val="009132F6"/>
    <w:rsid w:val="0091334A"/>
    <w:rsid w:val="00913390"/>
    <w:rsid w:val="0091345D"/>
    <w:rsid w:val="009134A6"/>
    <w:rsid w:val="009135B1"/>
    <w:rsid w:val="009139D4"/>
    <w:rsid w:val="00913BD7"/>
    <w:rsid w:val="00913D0D"/>
    <w:rsid w:val="00913D1C"/>
    <w:rsid w:val="00913D57"/>
    <w:rsid w:val="00913F1E"/>
    <w:rsid w:val="0091418C"/>
    <w:rsid w:val="00914198"/>
    <w:rsid w:val="009141DA"/>
    <w:rsid w:val="0091425A"/>
    <w:rsid w:val="009142B4"/>
    <w:rsid w:val="009144B4"/>
    <w:rsid w:val="00914761"/>
    <w:rsid w:val="009147DE"/>
    <w:rsid w:val="00914803"/>
    <w:rsid w:val="0091496D"/>
    <w:rsid w:val="009149A7"/>
    <w:rsid w:val="00914CB0"/>
    <w:rsid w:val="00914D34"/>
    <w:rsid w:val="00914EE0"/>
    <w:rsid w:val="00914F6C"/>
    <w:rsid w:val="0091509E"/>
    <w:rsid w:val="00915245"/>
    <w:rsid w:val="009152D0"/>
    <w:rsid w:val="00915452"/>
    <w:rsid w:val="00915456"/>
    <w:rsid w:val="00915504"/>
    <w:rsid w:val="0091555C"/>
    <w:rsid w:val="009157F6"/>
    <w:rsid w:val="009157FE"/>
    <w:rsid w:val="00915916"/>
    <w:rsid w:val="00915B26"/>
    <w:rsid w:val="00915CC2"/>
    <w:rsid w:val="00915D9D"/>
    <w:rsid w:val="00915DF9"/>
    <w:rsid w:val="009160A6"/>
    <w:rsid w:val="0091630A"/>
    <w:rsid w:val="00916409"/>
    <w:rsid w:val="009167EC"/>
    <w:rsid w:val="0091690A"/>
    <w:rsid w:val="00916A94"/>
    <w:rsid w:val="00916AB2"/>
    <w:rsid w:val="00916B74"/>
    <w:rsid w:val="00916BE0"/>
    <w:rsid w:val="00916DB5"/>
    <w:rsid w:val="00916E64"/>
    <w:rsid w:val="00916F93"/>
    <w:rsid w:val="009171B2"/>
    <w:rsid w:val="009172EE"/>
    <w:rsid w:val="0091751A"/>
    <w:rsid w:val="00917523"/>
    <w:rsid w:val="00917C54"/>
    <w:rsid w:val="00917C58"/>
    <w:rsid w:val="00917CC2"/>
    <w:rsid w:val="009202A7"/>
    <w:rsid w:val="0092040F"/>
    <w:rsid w:val="009204CF"/>
    <w:rsid w:val="009206DE"/>
    <w:rsid w:val="009208D6"/>
    <w:rsid w:val="00920988"/>
    <w:rsid w:val="00920A89"/>
    <w:rsid w:val="00920B3A"/>
    <w:rsid w:val="00921335"/>
    <w:rsid w:val="009214D1"/>
    <w:rsid w:val="00921AE0"/>
    <w:rsid w:val="00921C04"/>
    <w:rsid w:val="00921C05"/>
    <w:rsid w:val="009220ED"/>
    <w:rsid w:val="009221E2"/>
    <w:rsid w:val="00922391"/>
    <w:rsid w:val="009224B1"/>
    <w:rsid w:val="00922652"/>
    <w:rsid w:val="0092272A"/>
    <w:rsid w:val="0092280D"/>
    <w:rsid w:val="00922BA1"/>
    <w:rsid w:val="00922E0B"/>
    <w:rsid w:val="009235FA"/>
    <w:rsid w:val="00923881"/>
    <w:rsid w:val="00923927"/>
    <w:rsid w:val="00923B05"/>
    <w:rsid w:val="00923B3E"/>
    <w:rsid w:val="00923F65"/>
    <w:rsid w:val="00923F78"/>
    <w:rsid w:val="00924338"/>
    <w:rsid w:val="009244C5"/>
    <w:rsid w:val="009245F5"/>
    <w:rsid w:val="009248B0"/>
    <w:rsid w:val="00924C7E"/>
    <w:rsid w:val="00924C8F"/>
    <w:rsid w:val="0092553B"/>
    <w:rsid w:val="00925662"/>
    <w:rsid w:val="00925729"/>
    <w:rsid w:val="0092575B"/>
    <w:rsid w:val="009257C8"/>
    <w:rsid w:val="009259F0"/>
    <w:rsid w:val="00925AB6"/>
    <w:rsid w:val="00925B20"/>
    <w:rsid w:val="00925D10"/>
    <w:rsid w:val="00925D89"/>
    <w:rsid w:val="00926035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9B1"/>
    <w:rsid w:val="00927A59"/>
    <w:rsid w:val="00927B46"/>
    <w:rsid w:val="00927C98"/>
    <w:rsid w:val="00927D6A"/>
    <w:rsid w:val="00927D6F"/>
    <w:rsid w:val="00927DCA"/>
    <w:rsid w:val="00927E22"/>
    <w:rsid w:val="00927EC5"/>
    <w:rsid w:val="009301BD"/>
    <w:rsid w:val="0093025E"/>
    <w:rsid w:val="0093029B"/>
    <w:rsid w:val="009303D0"/>
    <w:rsid w:val="009304EC"/>
    <w:rsid w:val="00930A62"/>
    <w:rsid w:val="00930C3E"/>
    <w:rsid w:val="00930D52"/>
    <w:rsid w:val="00931009"/>
    <w:rsid w:val="00931025"/>
    <w:rsid w:val="00931045"/>
    <w:rsid w:val="009312B1"/>
    <w:rsid w:val="0093153A"/>
    <w:rsid w:val="00931716"/>
    <w:rsid w:val="00931A7F"/>
    <w:rsid w:val="00931FD6"/>
    <w:rsid w:val="00931FEF"/>
    <w:rsid w:val="009321F3"/>
    <w:rsid w:val="00932229"/>
    <w:rsid w:val="0093239B"/>
    <w:rsid w:val="009323B2"/>
    <w:rsid w:val="0093244A"/>
    <w:rsid w:val="009324A4"/>
    <w:rsid w:val="0093256B"/>
    <w:rsid w:val="00932BD7"/>
    <w:rsid w:val="00933375"/>
    <w:rsid w:val="009335D2"/>
    <w:rsid w:val="00933827"/>
    <w:rsid w:val="00933BBC"/>
    <w:rsid w:val="00933D90"/>
    <w:rsid w:val="00933EB6"/>
    <w:rsid w:val="00934040"/>
    <w:rsid w:val="009346AE"/>
    <w:rsid w:val="00935199"/>
    <w:rsid w:val="009357F0"/>
    <w:rsid w:val="009358D4"/>
    <w:rsid w:val="009359A4"/>
    <w:rsid w:val="00935A6C"/>
    <w:rsid w:val="009360DD"/>
    <w:rsid w:val="00936170"/>
    <w:rsid w:val="0093620C"/>
    <w:rsid w:val="00936284"/>
    <w:rsid w:val="0093635F"/>
    <w:rsid w:val="00936390"/>
    <w:rsid w:val="0093655C"/>
    <w:rsid w:val="00936674"/>
    <w:rsid w:val="00936992"/>
    <w:rsid w:val="00936AA9"/>
    <w:rsid w:val="00936DAF"/>
    <w:rsid w:val="00936F92"/>
    <w:rsid w:val="00937049"/>
    <w:rsid w:val="00937192"/>
    <w:rsid w:val="009371BF"/>
    <w:rsid w:val="00937676"/>
    <w:rsid w:val="00937711"/>
    <w:rsid w:val="009377EF"/>
    <w:rsid w:val="0093781D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5F"/>
    <w:rsid w:val="00941E8F"/>
    <w:rsid w:val="0094212E"/>
    <w:rsid w:val="009421D1"/>
    <w:rsid w:val="009421FC"/>
    <w:rsid w:val="00942436"/>
    <w:rsid w:val="009424F8"/>
    <w:rsid w:val="00942592"/>
    <w:rsid w:val="009425AE"/>
    <w:rsid w:val="00942884"/>
    <w:rsid w:val="00942B34"/>
    <w:rsid w:val="00942D1A"/>
    <w:rsid w:val="00942F03"/>
    <w:rsid w:val="009430C4"/>
    <w:rsid w:val="00943250"/>
    <w:rsid w:val="009432E5"/>
    <w:rsid w:val="0094330A"/>
    <w:rsid w:val="00943399"/>
    <w:rsid w:val="009434E4"/>
    <w:rsid w:val="009437A7"/>
    <w:rsid w:val="00943876"/>
    <w:rsid w:val="00943B0B"/>
    <w:rsid w:val="00943E78"/>
    <w:rsid w:val="00943FF6"/>
    <w:rsid w:val="009440A5"/>
    <w:rsid w:val="00944659"/>
    <w:rsid w:val="009446A3"/>
    <w:rsid w:val="00944786"/>
    <w:rsid w:val="00944912"/>
    <w:rsid w:val="00944969"/>
    <w:rsid w:val="009449DA"/>
    <w:rsid w:val="00944AD1"/>
    <w:rsid w:val="00944BDD"/>
    <w:rsid w:val="00944CD4"/>
    <w:rsid w:val="00944D2C"/>
    <w:rsid w:val="00944DF4"/>
    <w:rsid w:val="00944FDA"/>
    <w:rsid w:val="00945062"/>
    <w:rsid w:val="00945084"/>
    <w:rsid w:val="009451BE"/>
    <w:rsid w:val="00945324"/>
    <w:rsid w:val="009453F8"/>
    <w:rsid w:val="009454A4"/>
    <w:rsid w:val="009456AA"/>
    <w:rsid w:val="009456EA"/>
    <w:rsid w:val="009458B8"/>
    <w:rsid w:val="00945AA8"/>
    <w:rsid w:val="00945CCE"/>
    <w:rsid w:val="00945D13"/>
    <w:rsid w:val="00945E00"/>
    <w:rsid w:val="00945E9B"/>
    <w:rsid w:val="00945FC0"/>
    <w:rsid w:val="009461BF"/>
    <w:rsid w:val="00946224"/>
    <w:rsid w:val="00946537"/>
    <w:rsid w:val="009467D5"/>
    <w:rsid w:val="009467E0"/>
    <w:rsid w:val="00946C72"/>
    <w:rsid w:val="00946CB8"/>
    <w:rsid w:val="00946CED"/>
    <w:rsid w:val="00946D31"/>
    <w:rsid w:val="00946D87"/>
    <w:rsid w:val="00946E76"/>
    <w:rsid w:val="00947378"/>
    <w:rsid w:val="00947386"/>
    <w:rsid w:val="0094743D"/>
    <w:rsid w:val="009474F8"/>
    <w:rsid w:val="00947736"/>
    <w:rsid w:val="009478EC"/>
    <w:rsid w:val="0094797E"/>
    <w:rsid w:val="00947A40"/>
    <w:rsid w:val="00947A70"/>
    <w:rsid w:val="00947A80"/>
    <w:rsid w:val="00947ABA"/>
    <w:rsid w:val="00947E29"/>
    <w:rsid w:val="009500A5"/>
    <w:rsid w:val="009500CD"/>
    <w:rsid w:val="00950223"/>
    <w:rsid w:val="00950500"/>
    <w:rsid w:val="009506A8"/>
    <w:rsid w:val="009508E5"/>
    <w:rsid w:val="00951083"/>
    <w:rsid w:val="009510F4"/>
    <w:rsid w:val="00951182"/>
    <w:rsid w:val="009511E7"/>
    <w:rsid w:val="0095133F"/>
    <w:rsid w:val="009516FF"/>
    <w:rsid w:val="00951825"/>
    <w:rsid w:val="00951881"/>
    <w:rsid w:val="00951942"/>
    <w:rsid w:val="00951AE5"/>
    <w:rsid w:val="00951D76"/>
    <w:rsid w:val="00951F84"/>
    <w:rsid w:val="00952274"/>
    <w:rsid w:val="0095244B"/>
    <w:rsid w:val="009524F2"/>
    <w:rsid w:val="00952AB4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6D0"/>
    <w:rsid w:val="0095483B"/>
    <w:rsid w:val="00954879"/>
    <w:rsid w:val="0095492E"/>
    <w:rsid w:val="00954A1D"/>
    <w:rsid w:val="00954AEF"/>
    <w:rsid w:val="00954C0C"/>
    <w:rsid w:val="00954CB4"/>
    <w:rsid w:val="00954CC1"/>
    <w:rsid w:val="00954E5F"/>
    <w:rsid w:val="009551F2"/>
    <w:rsid w:val="009552BB"/>
    <w:rsid w:val="00955313"/>
    <w:rsid w:val="009556C1"/>
    <w:rsid w:val="0095571A"/>
    <w:rsid w:val="00955871"/>
    <w:rsid w:val="0095590B"/>
    <w:rsid w:val="0095592A"/>
    <w:rsid w:val="00955F05"/>
    <w:rsid w:val="009560FC"/>
    <w:rsid w:val="0095616A"/>
    <w:rsid w:val="00956202"/>
    <w:rsid w:val="00956618"/>
    <w:rsid w:val="009568A7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0E8E"/>
    <w:rsid w:val="00961066"/>
    <w:rsid w:val="0096107D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75A"/>
    <w:rsid w:val="00963B8A"/>
    <w:rsid w:val="00963D4B"/>
    <w:rsid w:val="00964368"/>
    <w:rsid w:val="0096447D"/>
    <w:rsid w:val="009644F5"/>
    <w:rsid w:val="00964533"/>
    <w:rsid w:val="00964782"/>
    <w:rsid w:val="009647BF"/>
    <w:rsid w:val="00964B82"/>
    <w:rsid w:val="00964E1E"/>
    <w:rsid w:val="00964FA3"/>
    <w:rsid w:val="00965061"/>
    <w:rsid w:val="009650CC"/>
    <w:rsid w:val="00965795"/>
    <w:rsid w:val="009657C0"/>
    <w:rsid w:val="00965B38"/>
    <w:rsid w:val="00965D09"/>
    <w:rsid w:val="00965DE7"/>
    <w:rsid w:val="00965F37"/>
    <w:rsid w:val="00966103"/>
    <w:rsid w:val="00966521"/>
    <w:rsid w:val="009665BF"/>
    <w:rsid w:val="009665D1"/>
    <w:rsid w:val="00966621"/>
    <w:rsid w:val="009667DB"/>
    <w:rsid w:val="00966886"/>
    <w:rsid w:val="00966B5F"/>
    <w:rsid w:val="00966C06"/>
    <w:rsid w:val="00966D55"/>
    <w:rsid w:val="00966E75"/>
    <w:rsid w:val="009671B2"/>
    <w:rsid w:val="0096742D"/>
    <w:rsid w:val="009675C9"/>
    <w:rsid w:val="0096775C"/>
    <w:rsid w:val="00967A05"/>
    <w:rsid w:val="00967A0D"/>
    <w:rsid w:val="00967AB6"/>
    <w:rsid w:val="00967CA6"/>
    <w:rsid w:val="00967EA1"/>
    <w:rsid w:val="00967EFC"/>
    <w:rsid w:val="00967FB1"/>
    <w:rsid w:val="00970003"/>
    <w:rsid w:val="00970302"/>
    <w:rsid w:val="0097044C"/>
    <w:rsid w:val="009704B6"/>
    <w:rsid w:val="009704C3"/>
    <w:rsid w:val="00970519"/>
    <w:rsid w:val="009705C2"/>
    <w:rsid w:val="0097070E"/>
    <w:rsid w:val="00970890"/>
    <w:rsid w:val="00970F49"/>
    <w:rsid w:val="00971033"/>
    <w:rsid w:val="009712E9"/>
    <w:rsid w:val="0097151A"/>
    <w:rsid w:val="00971754"/>
    <w:rsid w:val="009719AC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2EAD"/>
    <w:rsid w:val="00973020"/>
    <w:rsid w:val="00973491"/>
    <w:rsid w:val="00973993"/>
    <w:rsid w:val="00973AD1"/>
    <w:rsid w:val="00974259"/>
    <w:rsid w:val="0097426B"/>
    <w:rsid w:val="0097426E"/>
    <w:rsid w:val="00974273"/>
    <w:rsid w:val="009742B9"/>
    <w:rsid w:val="00974483"/>
    <w:rsid w:val="0097449A"/>
    <w:rsid w:val="00974518"/>
    <w:rsid w:val="0097491F"/>
    <w:rsid w:val="00974A9F"/>
    <w:rsid w:val="00974D83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96E"/>
    <w:rsid w:val="00975AD0"/>
    <w:rsid w:val="00975CE0"/>
    <w:rsid w:val="00975D8C"/>
    <w:rsid w:val="00975DF8"/>
    <w:rsid w:val="00975F25"/>
    <w:rsid w:val="00976350"/>
    <w:rsid w:val="009763EF"/>
    <w:rsid w:val="0097643F"/>
    <w:rsid w:val="00976454"/>
    <w:rsid w:val="00976778"/>
    <w:rsid w:val="009767B8"/>
    <w:rsid w:val="009767C3"/>
    <w:rsid w:val="0097696F"/>
    <w:rsid w:val="00976F72"/>
    <w:rsid w:val="00977420"/>
    <w:rsid w:val="0097746B"/>
    <w:rsid w:val="00977554"/>
    <w:rsid w:val="009776F4"/>
    <w:rsid w:val="00977CCF"/>
    <w:rsid w:val="009800D0"/>
    <w:rsid w:val="0098026C"/>
    <w:rsid w:val="0098062D"/>
    <w:rsid w:val="009806A4"/>
    <w:rsid w:val="0098082D"/>
    <w:rsid w:val="0098083E"/>
    <w:rsid w:val="00980958"/>
    <w:rsid w:val="00980A72"/>
    <w:rsid w:val="00981000"/>
    <w:rsid w:val="0098118D"/>
    <w:rsid w:val="009811E6"/>
    <w:rsid w:val="009811ED"/>
    <w:rsid w:val="00981238"/>
    <w:rsid w:val="00981680"/>
    <w:rsid w:val="0098192B"/>
    <w:rsid w:val="009819F2"/>
    <w:rsid w:val="00981E03"/>
    <w:rsid w:val="00982467"/>
    <w:rsid w:val="00982498"/>
    <w:rsid w:val="009825CD"/>
    <w:rsid w:val="009827B0"/>
    <w:rsid w:val="0098289A"/>
    <w:rsid w:val="00982945"/>
    <w:rsid w:val="00982A77"/>
    <w:rsid w:val="00982D69"/>
    <w:rsid w:val="00982DD0"/>
    <w:rsid w:val="00982E8B"/>
    <w:rsid w:val="009830C3"/>
    <w:rsid w:val="00983179"/>
    <w:rsid w:val="009831C0"/>
    <w:rsid w:val="00983736"/>
    <w:rsid w:val="00983933"/>
    <w:rsid w:val="00983985"/>
    <w:rsid w:val="00983AD9"/>
    <w:rsid w:val="00983D37"/>
    <w:rsid w:val="00984401"/>
    <w:rsid w:val="009846A3"/>
    <w:rsid w:val="009846CF"/>
    <w:rsid w:val="009846F9"/>
    <w:rsid w:val="009848B6"/>
    <w:rsid w:val="00984C81"/>
    <w:rsid w:val="00984CB6"/>
    <w:rsid w:val="00985044"/>
    <w:rsid w:val="00985345"/>
    <w:rsid w:val="00985618"/>
    <w:rsid w:val="0098576E"/>
    <w:rsid w:val="00985826"/>
    <w:rsid w:val="00985CE3"/>
    <w:rsid w:val="00986416"/>
    <w:rsid w:val="00986C51"/>
    <w:rsid w:val="00986D7D"/>
    <w:rsid w:val="00986D86"/>
    <w:rsid w:val="00986E4C"/>
    <w:rsid w:val="00986EC5"/>
    <w:rsid w:val="0098709A"/>
    <w:rsid w:val="009871A3"/>
    <w:rsid w:val="009871CA"/>
    <w:rsid w:val="00987282"/>
    <w:rsid w:val="009872A2"/>
    <w:rsid w:val="00987532"/>
    <w:rsid w:val="009877E4"/>
    <w:rsid w:val="00987A26"/>
    <w:rsid w:val="00987AC7"/>
    <w:rsid w:val="00987C5B"/>
    <w:rsid w:val="00987D1F"/>
    <w:rsid w:val="00987DF8"/>
    <w:rsid w:val="00987FEE"/>
    <w:rsid w:val="00990088"/>
    <w:rsid w:val="0099018C"/>
    <w:rsid w:val="0099037E"/>
    <w:rsid w:val="009903D4"/>
    <w:rsid w:val="00990404"/>
    <w:rsid w:val="009906CB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AD3"/>
    <w:rsid w:val="00991C0E"/>
    <w:rsid w:val="00991F8C"/>
    <w:rsid w:val="009921E3"/>
    <w:rsid w:val="009921F2"/>
    <w:rsid w:val="009924A1"/>
    <w:rsid w:val="00992597"/>
    <w:rsid w:val="0099298C"/>
    <w:rsid w:val="00992BB0"/>
    <w:rsid w:val="00992D69"/>
    <w:rsid w:val="00992F12"/>
    <w:rsid w:val="009930D6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0FA"/>
    <w:rsid w:val="0099529A"/>
    <w:rsid w:val="00995355"/>
    <w:rsid w:val="009954B2"/>
    <w:rsid w:val="009956EA"/>
    <w:rsid w:val="009957CD"/>
    <w:rsid w:val="0099588B"/>
    <w:rsid w:val="009959BB"/>
    <w:rsid w:val="00995BF6"/>
    <w:rsid w:val="00995E71"/>
    <w:rsid w:val="00995F91"/>
    <w:rsid w:val="009960F8"/>
    <w:rsid w:val="009961C2"/>
    <w:rsid w:val="0099627D"/>
    <w:rsid w:val="0099658D"/>
    <w:rsid w:val="009967E0"/>
    <w:rsid w:val="00996843"/>
    <w:rsid w:val="009968CC"/>
    <w:rsid w:val="00996AD6"/>
    <w:rsid w:val="00996DE2"/>
    <w:rsid w:val="00996F18"/>
    <w:rsid w:val="009970D6"/>
    <w:rsid w:val="009972EC"/>
    <w:rsid w:val="0099733C"/>
    <w:rsid w:val="009974D2"/>
    <w:rsid w:val="00997838"/>
    <w:rsid w:val="00997A2C"/>
    <w:rsid w:val="00997F38"/>
    <w:rsid w:val="00997F5B"/>
    <w:rsid w:val="009A0165"/>
    <w:rsid w:val="009A0354"/>
    <w:rsid w:val="009A04ED"/>
    <w:rsid w:val="009A06D9"/>
    <w:rsid w:val="009A0B29"/>
    <w:rsid w:val="009A0B9A"/>
    <w:rsid w:val="009A0D58"/>
    <w:rsid w:val="009A0FD1"/>
    <w:rsid w:val="009A12CE"/>
    <w:rsid w:val="009A13CA"/>
    <w:rsid w:val="009A16F8"/>
    <w:rsid w:val="009A1A83"/>
    <w:rsid w:val="009A1AA9"/>
    <w:rsid w:val="009A1EC0"/>
    <w:rsid w:val="009A1F41"/>
    <w:rsid w:val="009A227C"/>
    <w:rsid w:val="009A23A0"/>
    <w:rsid w:val="009A23CC"/>
    <w:rsid w:val="009A2446"/>
    <w:rsid w:val="009A2566"/>
    <w:rsid w:val="009A2A5E"/>
    <w:rsid w:val="009A2B1F"/>
    <w:rsid w:val="009A2C69"/>
    <w:rsid w:val="009A2CB5"/>
    <w:rsid w:val="009A320C"/>
    <w:rsid w:val="009A3589"/>
    <w:rsid w:val="009A3767"/>
    <w:rsid w:val="009A3A11"/>
    <w:rsid w:val="009A3E8E"/>
    <w:rsid w:val="009A3FB2"/>
    <w:rsid w:val="009A4087"/>
    <w:rsid w:val="009A4105"/>
    <w:rsid w:val="009A4417"/>
    <w:rsid w:val="009A47F9"/>
    <w:rsid w:val="009A482E"/>
    <w:rsid w:val="009A4881"/>
    <w:rsid w:val="009A49B6"/>
    <w:rsid w:val="009A4B21"/>
    <w:rsid w:val="009A4B38"/>
    <w:rsid w:val="009A4B73"/>
    <w:rsid w:val="009A4CB6"/>
    <w:rsid w:val="009A5098"/>
    <w:rsid w:val="009A51EB"/>
    <w:rsid w:val="009A51FE"/>
    <w:rsid w:val="009A52E7"/>
    <w:rsid w:val="009A54E6"/>
    <w:rsid w:val="009A5524"/>
    <w:rsid w:val="009A559D"/>
    <w:rsid w:val="009A58DD"/>
    <w:rsid w:val="009A58E9"/>
    <w:rsid w:val="009A5A50"/>
    <w:rsid w:val="009A5BB9"/>
    <w:rsid w:val="009A5C2F"/>
    <w:rsid w:val="009A5CDC"/>
    <w:rsid w:val="009A5D82"/>
    <w:rsid w:val="009A5EA1"/>
    <w:rsid w:val="009A6072"/>
    <w:rsid w:val="009A62E8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045"/>
    <w:rsid w:val="009B114B"/>
    <w:rsid w:val="009B12E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5BA"/>
    <w:rsid w:val="009B276D"/>
    <w:rsid w:val="009B28F1"/>
    <w:rsid w:val="009B2AAC"/>
    <w:rsid w:val="009B2B38"/>
    <w:rsid w:val="009B2C3F"/>
    <w:rsid w:val="009B2CFF"/>
    <w:rsid w:val="009B2E64"/>
    <w:rsid w:val="009B3031"/>
    <w:rsid w:val="009B3244"/>
    <w:rsid w:val="009B34CD"/>
    <w:rsid w:val="009B353C"/>
    <w:rsid w:val="009B35D1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017"/>
    <w:rsid w:val="009B524D"/>
    <w:rsid w:val="009B57C4"/>
    <w:rsid w:val="009B58AF"/>
    <w:rsid w:val="009B58E5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AA2"/>
    <w:rsid w:val="009B7BF7"/>
    <w:rsid w:val="009C0B9E"/>
    <w:rsid w:val="009C0E47"/>
    <w:rsid w:val="009C128B"/>
    <w:rsid w:val="009C1357"/>
    <w:rsid w:val="009C1436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87"/>
    <w:rsid w:val="009C27D8"/>
    <w:rsid w:val="009C2C41"/>
    <w:rsid w:val="009C2F0A"/>
    <w:rsid w:val="009C31CF"/>
    <w:rsid w:val="009C32B4"/>
    <w:rsid w:val="009C3320"/>
    <w:rsid w:val="009C3499"/>
    <w:rsid w:val="009C3516"/>
    <w:rsid w:val="009C3624"/>
    <w:rsid w:val="009C3788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AA3"/>
    <w:rsid w:val="009C4C03"/>
    <w:rsid w:val="009C4DB9"/>
    <w:rsid w:val="009C4FD4"/>
    <w:rsid w:val="009C5229"/>
    <w:rsid w:val="009C5363"/>
    <w:rsid w:val="009C5624"/>
    <w:rsid w:val="009C5855"/>
    <w:rsid w:val="009C5881"/>
    <w:rsid w:val="009C5CF5"/>
    <w:rsid w:val="009C5D62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2C3"/>
    <w:rsid w:val="009C731B"/>
    <w:rsid w:val="009C7549"/>
    <w:rsid w:val="009C7A90"/>
    <w:rsid w:val="009C7DD9"/>
    <w:rsid w:val="009D0062"/>
    <w:rsid w:val="009D00F4"/>
    <w:rsid w:val="009D04BF"/>
    <w:rsid w:val="009D058C"/>
    <w:rsid w:val="009D0C0E"/>
    <w:rsid w:val="009D0C8D"/>
    <w:rsid w:val="009D0FE6"/>
    <w:rsid w:val="009D1053"/>
    <w:rsid w:val="009D1153"/>
    <w:rsid w:val="009D1343"/>
    <w:rsid w:val="009D14D2"/>
    <w:rsid w:val="009D16BE"/>
    <w:rsid w:val="009D1781"/>
    <w:rsid w:val="009D188B"/>
    <w:rsid w:val="009D1F23"/>
    <w:rsid w:val="009D1F29"/>
    <w:rsid w:val="009D1F81"/>
    <w:rsid w:val="009D1FB3"/>
    <w:rsid w:val="009D23CB"/>
    <w:rsid w:val="009D2420"/>
    <w:rsid w:val="009D25CD"/>
    <w:rsid w:val="009D2796"/>
    <w:rsid w:val="009D27EB"/>
    <w:rsid w:val="009D28FC"/>
    <w:rsid w:val="009D2BA2"/>
    <w:rsid w:val="009D2BFF"/>
    <w:rsid w:val="009D2D1B"/>
    <w:rsid w:val="009D2DFC"/>
    <w:rsid w:val="009D2E22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116"/>
    <w:rsid w:val="009D42E2"/>
    <w:rsid w:val="009D430E"/>
    <w:rsid w:val="009D4348"/>
    <w:rsid w:val="009D44F8"/>
    <w:rsid w:val="009D450C"/>
    <w:rsid w:val="009D4852"/>
    <w:rsid w:val="009D4882"/>
    <w:rsid w:val="009D48E4"/>
    <w:rsid w:val="009D4907"/>
    <w:rsid w:val="009D4B44"/>
    <w:rsid w:val="009D4B82"/>
    <w:rsid w:val="009D4BCE"/>
    <w:rsid w:val="009D4E4F"/>
    <w:rsid w:val="009D4ED3"/>
    <w:rsid w:val="009D4EFD"/>
    <w:rsid w:val="009D50DB"/>
    <w:rsid w:val="009D5173"/>
    <w:rsid w:val="009D52AE"/>
    <w:rsid w:val="009D5367"/>
    <w:rsid w:val="009D54DA"/>
    <w:rsid w:val="009D54EF"/>
    <w:rsid w:val="009D565B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020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BE7"/>
    <w:rsid w:val="009E1C81"/>
    <w:rsid w:val="009E233C"/>
    <w:rsid w:val="009E2447"/>
    <w:rsid w:val="009E26C8"/>
    <w:rsid w:val="009E281C"/>
    <w:rsid w:val="009E2B73"/>
    <w:rsid w:val="009E2C60"/>
    <w:rsid w:val="009E2F51"/>
    <w:rsid w:val="009E2FAC"/>
    <w:rsid w:val="009E30FF"/>
    <w:rsid w:val="009E3100"/>
    <w:rsid w:val="009E3273"/>
    <w:rsid w:val="009E333D"/>
    <w:rsid w:val="009E33B2"/>
    <w:rsid w:val="009E34CF"/>
    <w:rsid w:val="009E3B70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4CC6"/>
    <w:rsid w:val="009E500D"/>
    <w:rsid w:val="009E50F0"/>
    <w:rsid w:val="009E53F7"/>
    <w:rsid w:val="009E56CE"/>
    <w:rsid w:val="009E5A0E"/>
    <w:rsid w:val="009E5B2A"/>
    <w:rsid w:val="009E5C1B"/>
    <w:rsid w:val="009E6062"/>
    <w:rsid w:val="009E61FA"/>
    <w:rsid w:val="009E63C1"/>
    <w:rsid w:val="009E63CE"/>
    <w:rsid w:val="009E641E"/>
    <w:rsid w:val="009E6735"/>
    <w:rsid w:val="009E6B42"/>
    <w:rsid w:val="009E6B4A"/>
    <w:rsid w:val="009E6C64"/>
    <w:rsid w:val="009E6D24"/>
    <w:rsid w:val="009E7179"/>
    <w:rsid w:val="009E71B6"/>
    <w:rsid w:val="009E737B"/>
    <w:rsid w:val="009E741E"/>
    <w:rsid w:val="009E765E"/>
    <w:rsid w:val="009E7F01"/>
    <w:rsid w:val="009F019D"/>
    <w:rsid w:val="009F0266"/>
    <w:rsid w:val="009F0378"/>
    <w:rsid w:val="009F054F"/>
    <w:rsid w:val="009F0741"/>
    <w:rsid w:val="009F0894"/>
    <w:rsid w:val="009F0E93"/>
    <w:rsid w:val="009F0E96"/>
    <w:rsid w:val="009F1072"/>
    <w:rsid w:val="009F10AF"/>
    <w:rsid w:val="009F1366"/>
    <w:rsid w:val="009F13F5"/>
    <w:rsid w:val="009F1509"/>
    <w:rsid w:val="009F15AA"/>
    <w:rsid w:val="009F18D6"/>
    <w:rsid w:val="009F1F32"/>
    <w:rsid w:val="009F20B1"/>
    <w:rsid w:val="009F212C"/>
    <w:rsid w:val="009F217E"/>
    <w:rsid w:val="009F22AA"/>
    <w:rsid w:val="009F2356"/>
    <w:rsid w:val="009F2668"/>
    <w:rsid w:val="009F2E47"/>
    <w:rsid w:val="009F3198"/>
    <w:rsid w:val="009F321A"/>
    <w:rsid w:val="009F33B5"/>
    <w:rsid w:val="009F3406"/>
    <w:rsid w:val="009F3417"/>
    <w:rsid w:val="009F344A"/>
    <w:rsid w:val="009F37A6"/>
    <w:rsid w:val="009F3A47"/>
    <w:rsid w:val="009F3A69"/>
    <w:rsid w:val="009F3ACF"/>
    <w:rsid w:val="009F3BF6"/>
    <w:rsid w:val="009F3C8A"/>
    <w:rsid w:val="009F3D98"/>
    <w:rsid w:val="009F3F55"/>
    <w:rsid w:val="009F4095"/>
    <w:rsid w:val="009F419A"/>
    <w:rsid w:val="009F423D"/>
    <w:rsid w:val="009F45EC"/>
    <w:rsid w:val="009F4689"/>
    <w:rsid w:val="009F46D4"/>
    <w:rsid w:val="009F4B72"/>
    <w:rsid w:val="009F4B8E"/>
    <w:rsid w:val="009F4C0A"/>
    <w:rsid w:val="009F4D38"/>
    <w:rsid w:val="009F5578"/>
    <w:rsid w:val="009F558D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AFA"/>
    <w:rsid w:val="009F6C50"/>
    <w:rsid w:val="009F6C6F"/>
    <w:rsid w:val="009F6FCA"/>
    <w:rsid w:val="009F6FE3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22"/>
    <w:rsid w:val="009F7837"/>
    <w:rsid w:val="009F7C77"/>
    <w:rsid w:val="009F7CCA"/>
    <w:rsid w:val="009F7F0E"/>
    <w:rsid w:val="00A00041"/>
    <w:rsid w:val="00A00152"/>
    <w:rsid w:val="00A0019A"/>
    <w:rsid w:val="00A001DD"/>
    <w:rsid w:val="00A00229"/>
    <w:rsid w:val="00A002EC"/>
    <w:rsid w:val="00A003C4"/>
    <w:rsid w:val="00A0044D"/>
    <w:rsid w:val="00A004E8"/>
    <w:rsid w:val="00A00623"/>
    <w:rsid w:val="00A0099D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0D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1BF"/>
    <w:rsid w:val="00A032AF"/>
    <w:rsid w:val="00A032C5"/>
    <w:rsid w:val="00A033B2"/>
    <w:rsid w:val="00A03514"/>
    <w:rsid w:val="00A0365C"/>
    <w:rsid w:val="00A0369D"/>
    <w:rsid w:val="00A03971"/>
    <w:rsid w:val="00A03A3A"/>
    <w:rsid w:val="00A03A7C"/>
    <w:rsid w:val="00A03DA1"/>
    <w:rsid w:val="00A03DA7"/>
    <w:rsid w:val="00A03EFC"/>
    <w:rsid w:val="00A0417F"/>
    <w:rsid w:val="00A04470"/>
    <w:rsid w:val="00A04ADA"/>
    <w:rsid w:val="00A04C44"/>
    <w:rsid w:val="00A04E76"/>
    <w:rsid w:val="00A0517B"/>
    <w:rsid w:val="00A052AA"/>
    <w:rsid w:val="00A05959"/>
    <w:rsid w:val="00A05AE7"/>
    <w:rsid w:val="00A05BB7"/>
    <w:rsid w:val="00A05EE2"/>
    <w:rsid w:val="00A061AA"/>
    <w:rsid w:val="00A067BE"/>
    <w:rsid w:val="00A068FC"/>
    <w:rsid w:val="00A069AA"/>
    <w:rsid w:val="00A06C63"/>
    <w:rsid w:val="00A06DE0"/>
    <w:rsid w:val="00A06EB5"/>
    <w:rsid w:val="00A07225"/>
    <w:rsid w:val="00A073B8"/>
    <w:rsid w:val="00A075F6"/>
    <w:rsid w:val="00A07722"/>
    <w:rsid w:val="00A07BC8"/>
    <w:rsid w:val="00A07D9A"/>
    <w:rsid w:val="00A07F2F"/>
    <w:rsid w:val="00A10427"/>
    <w:rsid w:val="00A105F1"/>
    <w:rsid w:val="00A10786"/>
    <w:rsid w:val="00A107BC"/>
    <w:rsid w:val="00A1094B"/>
    <w:rsid w:val="00A10A75"/>
    <w:rsid w:val="00A10C3F"/>
    <w:rsid w:val="00A10D0D"/>
    <w:rsid w:val="00A10DD6"/>
    <w:rsid w:val="00A10EE0"/>
    <w:rsid w:val="00A111DE"/>
    <w:rsid w:val="00A113D0"/>
    <w:rsid w:val="00A11472"/>
    <w:rsid w:val="00A115D1"/>
    <w:rsid w:val="00A11641"/>
    <w:rsid w:val="00A11675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A2B"/>
    <w:rsid w:val="00A12C93"/>
    <w:rsid w:val="00A12FB0"/>
    <w:rsid w:val="00A131EB"/>
    <w:rsid w:val="00A132C8"/>
    <w:rsid w:val="00A13499"/>
    <w:rsid w:val="00A13580"/>
    <w:rsid w:val="00A13795"/>
    <w:rsid w:val="00A13865"/>
    <w:rsid w:val="00A13AEA"/>
    <w:rsid w:val="00A13D2A"/>
    <w:rsid w:val="00A14294"/>
    <w:rsid w:val="00A1432D"/>
    <w:rsid w:val="00A146E1"/>
    <w:rsid w:val="00A1489C"/>
    <w:rsid w:val="00A1498C"/>
    <w:rsid w:val="00A14A72"/>
    <w:rsid w:val="00A14D6D"/>
    <w:rsid w:val="00A14E04"/>
    <w:rsid w:val="00A1505B"/>
    <w:rsid w:val="00A15154"/>
    <w:rsid w:val="00A155CE"/>
    <w:rsid w:val="00A15676"/>
    <w:rsid w:val="00A158F3"/>
    <w:rsid w:val="00A15A0B"/>
    <w:rsid w:val="00A15A4A"/>
    <w:rsid w:val="00A15CEC"/>
    <w:rsid w:val="00A15EC4"/>
    <w:rsid w:val="00A1603C"/>
    <w:rsid w:val="00A16379"/>
    <w:rsid w:val="00A163B0"/>
    <w:rsid w:val="00A164A7"/>
    <w:rsid w:val="00A16508"/>
    <w:rsid w:val="00A1655A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17CBD"/>
    <w:rsid w:val="00A17EAE"/>
    <w:rsid w:val="00A2034D"/>
    <w:rsid w:val="00A2087E"/>
    <w:rsid w:val="00A20926"/>
    <w:rsid w:val="00A20D1D"/>
    <w:rsid w:val="00A212D7"/>
    <w:rsid w:val="00A21368"/>
    <w:rsid w:val="00A215B6"/>
    <w:rsid w:val="00A217DF"/>
    <w:rsid w:val="00A21AD6"/>
    <w:rsid w:val="00A21B3C"/>
    <w:rsid w:val="00A21BF0"/>
    <w:rsid w:val="00A21CEC"/>
    <w:rsid w:val="00A22036"/>
    <w:rsid w:val="00A2223D"/>
    <w:rsid w:val="00A22352"/>
    <w:rsid w:val="00A22507"/>
    <w:rsid w:val="00A22649"/>
    <w:rsid w:val="00A22A11"/>
    <w:rsid w:val="00A22D90"/>
    <w:rsid w:val="00A22DCB"/>
    <w:rsid w:val="00A22ECC"/>
    <w:rsid w:val="00A230FD"/>
    <w:rsid w:val="00A233A4"/>
    <w:rsid w:val="00A23664"/>
    <w:rsid w:val="00A23709"/>
    <w:rsid w:val="00A2375A"/>
    <w:rsid w:val="00A2377F"/>
    <w:rsid w:val="00A2389A"/>
    <w:rsid w:val="00A23954"/>
    <w:rsid w:val="00A239FA"/>
    <w:rsid w:val="00A23BA8"/>
    <w:rsid w:val="00A23CF4"/>
    <w:rsid w:val="00A23D45"/>
    <w:rsid w:val="00A24297"/>
    <w:rsid w:val="00A2431C"/>
    <w:rsid w:val="00A243F1"/>
    <w:rsid w:val="00A2442F"/>
    <w:rsid w:val="00A24968"/>
    <w:rsid w:val="00A2499F"/>
    <w:rsid w:val="00A24A4F"/>
    <w:rsid w:val="00A24BD6"/>
    <w:rsid w:val="00A24CF9"/>
    <w:rsid w:val="00A250C6"/>
    <w:rsid w:val="00A25157"/>
    <w:rsid w:val="00A252CE"/>
    <w:rsid w:val="00A254B9"/>
    <w:rsid w:val="00A25835"/>
    <w:rsid w:val="00A2594D"/>
    <w:rsid w:val="00A25B8A"/>
    <w:rsid w:val="00A25BDC"/>
    <w:rsid w:val="00A25DB6"/>
    <w:rsid w:val="00A25E19"/>
    <w:rsid w:val="00A25F5C"/>
    <w:rsid w:val="00A25F72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DB7"/>
    <w:rsid w:val="00A26F6E"/>
    <w:rsid w:val="00A271EA"/>
    <w:rsid w:val="00A27234"/>
    <w:rsid w:val="00A273E7"/>
    <w:rsid w:val="00A27AA0"/>
    <w:rsid w:val="00A27B0D"/>
    <w:rsid w:val="00A27F5A"/>
    <w:rsid w:val="00A3042E"/>
    <w:rsid w:val="00A307FE"/>
    <w:rsid w:val="00A30947"/>
    <w:rsid w:val="00A30C4C"/>
    <w:rsid w:val="00A30D01"/>
    <w:rsid w:val="00A30DEF"/>
    <w:rsid w:val="00A30F1A"/>
    <w:rsid w:val="00A30F7A"/>
    <w:rsid w:val="00A3105C"/>
    <w:rsid w:val="00A3125F"/>
    <w:rsid w:val="00A312EB"/>
    <w:rsid w:val="00A3142E"/>
    <w:rsid w:val="00A3187F"/>
    <w:rsid w:val="00A31953"/>
    <w:rsid w:val="00A31A58"/>
    <w:rsid w:val="00A31CDD"/>
    <w:rsid w:val="00A323C6"/>
    <w:rsid w:val="00A325C5"/>
    <w:rsid w:val="00A32B9A"/>
    <w:rsid w:val="00A32CB1"/>
    <w:rsid w:val="00A32CC9"/>
    <w:rsid w:val="00A33006"/>
    <w:rsid w:val="00A33014"/>
    <w:rsid w:val="00A331EB"/>
    <w:rsid w:val="00A333DA"/>
    <w:rsid w:val="00A33DD6"/>
    <w:rsid w:val="00A3429C"/>
    <w:rsid w:val="00A3430D"/>
    <w:rsid w:val="00A344F5"/>
    <w:rsid w:val="00A34535"/>
    <w:rsid w:val="00A345B2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033"/>
    <w:rsid w:val="00A3627A"/>
    <w:rsid w:val="00A36643"/>
    <w:rsid w:val="00A36A77"/>
    <w:rsid w:val="00A36B18"/>
    <w:rsid w:val="00A36CF5"/>
    <w:rsid w:val="00A36FC2"/>
    <w:rsid w:val="00A373A6"/>
    <w:rsid w:val="00A373DD"/>
    <w:rsid w:val="00A37A1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515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3B7"/>
    <w:rsid w:val="00A43567"/>
    <w:rsid w:val="00A4374E"/>
    <w:rsid w:val="00A43759"/>
    <w:rsid w:val="00A4392F"/>
    <w:rsid w:val="00A43A5B"/>
    <w:rsid w:val="00A43C27"/>
    <w:rsid w:val="00A43C88"/>
    <w:rsid w:val="00A43E4D"/>
    <w:rsid w:val="00A44601"/>
    <w:rsid w:val="00A44666"/>
    <w:rsid w:val="00A446E2"/>
    <w:rsid w:val="00A4495E"/>
    <w:rsid w:val="00A44E50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ED5"/>
    <w:rsid w:val="00A45FC2"/>
    <w:rsid w:val="00A461E5"/>
    <w:rsid w:val="00A462BC"/>
    <w:rsid w:val="00A463AD"/>
    <w:rsid w:val="00A467DE"/>
    <w:rsid w:val="00A46827"/>
    <w:rsid w:val="00A46C88"/>
    <w:rsid w:val="00A46ED3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1F9"/>
    <w:rsid w:val="00A5048E"/>
    <w:rsid w:val="00A5060C"/>
    <w:rsid w:val="00A5060D"/>
    <w:rsid w:val="00A506A4"/>
    <w:rsid w:val="00A506FA"/>
    <w:rsid w:val="00A5079C"/>
    <w:rsid w:val="00A507AC"/>
    <w:rsid w:val="00A50CC9"/>
    <w:rsid w:val="00A50D21"/>
    <w:rsid w:val="00A50EBF"/>
    <w:rsid w:val="00A50ED9"/>
    <w:rsid w:val="00A50F3B"/>
    <w:rsid w:val="00A51139"/>
    <w:rsid w:val="00A51147"/>
    <w:rsid w:val="00A5124D"/>
    <w:rsid w:val="00A51386"/>
    <w:rsid w:val="00A513E8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00"/>
    <w:rsid w:val="00A52FAD"/>
    <w:rsid w:val="00A5320D"/>
    <w:rsid w:val="00A53555"/>
    <w:rsid w:val="00A535E8"/>
    <w:rsid w:val="00A53670"/>
    <w:rsid w:val="00A536D1"/>
    <w:rsid w:val="00A536D9"/>
    <w:rsid w:val="00A53860"/>
    <w:rsid w:val="00A538AA"/>
    <w:rsid w:val="00A539F6"/>
    <w:rsid w:val="00A53A1A"/>
    <w:rsid w:val="00A53A73"/>
    <w:rsid w:val="00A53ACF"/>
    <w:rsid w:val="00A53AD7"/>
    <w:rsid w:val="00A53B9C"/>
    <w:rsid w:val="00A53C70"/>
    <w:rsid w:val="00A53E35"/>
    <w:rsid w:val="00A53F5C"/>
    <w:rsid w:val="00A53FA1"/>
    <w:rsid w:val="00A5446D"/>
    <w:rsid w:val="00A54470"/>
    <w:rsid w:val="00A5466A"/>
    <w:rsid w:val="00A547D6"/>
    <w:rsid w:val="00A54870"/>
    <w:rsid w:val="00A54E68"/>
    <w:rsid w:val="00A550E1"/>
    <w:rsid w:val="00A5549B"/>
    <w:rsid w:val="00A55716"/>
    <w:rsid w:val="00A557BC"/>
    <w:rsid w:val="00A557D9"/>
    <w:rsid w:val="00A55CCC"/>
    <w:rsid w:val="00A55DA8"/>
    <w:rsid w:val="00A56063"/>
    <w:rsid w:val="00A560F9"/>
    <w:rsid w:val="00A5628C"/>
    <w:rsid w:val="00A563DC"/>
    <w:rsid w:val="00A56572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51"/>
    <w:rsid w:val="00A60C63"/>
    <w:rsid w:val="00A60DBB"/>
    <w:rsid w:val="00A61057"/>
    <w:rsid w:val="00A610EC"/>
    <w:rsid w:val="00A61426"/>
    <w:rsid w:val="00A6146D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CE9"/>
    <w:rsid w:val="00A62D16"/>
    <w:rsid w:val="00A63007"/>
    <w:rsid w:val="00A63194"/>
    <w:rsid w:val="00A631E0"/>
    <w:rsid w:val="00A631EB"/>
    <w:rsid w:val="00A6342D"/>
    <w:rsid w:val="00A634C6"/>
    <w:rsid w:val="00A6364B"/>
    <w:rsid w:val="00A637B4"/>
    <w:rsid w:val="00A63F98"/>
    <w:rsid w:val="00A6405B"/>
    <w:rsid w:val="00A640DB"/>
    <w:rsid w:val="00A64436"/>
    <w:rsid w:val="00A646AC"/>
    <w:rsid w:val="00A64A4B"/>
    <w:rsid w:val="00A64B8C"/>
    <w:rsid w:val="00A64BBD"/>
    <w:rsid w:val="00A64DC3"/>
    <w:rsid w:val="00A64DC8"/>
    <w:rsid w:val="00A64E08"/>
    <w:rsid w:val="00A64EB2"/>
    <w:rsid w:val="00A64F84"/>
    <w:rsid w:val="00A65364"/>
    <w:rsid w:val="00A653E4"/>
    <w:rsid w:val="00A6559E"/>
    <w:rsid w:val="00A65737"/>
    <w:rsid w:val="00A65B92"/>
    <w:rsid w:val="00A65BA6"/>
    <w:rsid w:val="00A65BBF"/>
    <w:rsid w:val="00A65C6F"/>
    <w:rsid w:val="00A65D47"/>
    <w:rsid w:val="00A66003"/>
    <w:rsid w:val="00A661C3"/>
    <w:rsid w:val="00A6641B"/>
    <w:rsid w:val="00A664C3"/>
    <w:rsid w:val="00A66B98"/>
    <w:rsid w:val="00A66C29"/>
    <w:rsid w:val="00A66D12"/>
    <w:rsid w:val="00A66D62"/>
    <w:rsid w:val="00A66FE9"/>
    <w:rsid w:val="00A6747E"/>
    <w:rsid w:val="00A67911"/>
    <w:rsid w:val="00A679B2"/>
    <w:rsid w:val="00A67AB1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DBF"/>
    <w:rsid w:val="00A70E4D"/>
    <w:rsid w:val="00A70E7C"/>
    <w:rsid w:val="00A70ED0"/>
    <w:rsid w:val="00A70FC9"/>
    <w:rsid w:val="00A71455"/>
    <w:rsid w:val="00A7151C"/>
    <w:rsid w:val="00A71526"/>
    <w:rsid w:val="00A7167A"/>
    <w:rsid w:val="00A7169B"/>
    <w:rsid w:val="00A717D4"/>
    <w:rsid w:val="00A71B86"/>
    <w:rsid w:val="00A71CB7"/>
    <w:rsid w:val="00A71CC8"/>
    <w:rsid w:val="00A71CF3"/>
    <w:rsid w:val="00A720E2"/>
    <w:rsid w:val="00A72602"/>
    <w:rsid w:val="00A726C9"/>
    <w:rsid w:val="00A7280A"/>
    <w:rsid w:val="00A72A43"/>
    <w:rsid w:val="00A72C5E"/>
    <w:rsid w:val="00A72CDE"/>
    <w:rsid w:val="00A731F4"/>
    <w:rsid w:val="00A733FC"/>
    <w:rsid w:val="00A73460"/>
    <w:rsid w:val="00A73462"/>
    <w:rsid w:val="00A7349F"/>
    <w:rsid w:val="00A73879"/>
    <w:rsid w:val="00A73A32"/>
    <w:rsid w:val="00A73AA9"/>
    <w:rsid w:val="00A73B57"/>
    <w:rsid w:val="00A73C3A"/>
    <w:rsid w:val="00A73D56"/>
    <w:rsid w:val="00A73DB2"/>
    <w:rsid w:val="00A74182"/>
    <w:rsid w:val="00A744AA"/>
    <w:rsid w:val="00A74738"/>
    <w:rsid w:val="00A7473D"/>
    <w:rsid w:val="00A747C5"/>
    <w:rsid w:val="00A74A71"/>
    <w:rsid w:val="00A74A7A"/>
    <w:rsid w:val="00A74A85"/>
    <w:rsid w:val="00A74CB8"/>
    <w:rsid w:val="00A75029"/>
    <w:rsid w:val="00A751BE"/>
    <w:rsid w:val="00A7559B"/>
    <w:rsid w:val="00A75C70"/>
    <w:rsid w:val="00A75F77"/>
    <w:rsid w:val="00A76029"/>
    <w:rsid w:val="00A76316"/>
    <w:rsid w:val="00A76320"/>
    <w:rsid w:val="00A7634D"/>
    <w:rsid w:val="00A763BE"/>
    <w:rsid w:val="00A7646C"/>
    <w:rsid w:val="00A765DC"/>
    <w:rsid w:val="00A76604"/>
    <w:rsid w:val="00A766FF"/>
    <w:rsid w:val="00A76AC0"/>
    <w:rsid w:val="00A76D0B"/>
    <w:rsid w:val="00A76E24"/>
    <w:rsid w:val="00A76F04"/>
    <w:rsid w:val="00A76F2E"/>
    <w:rsid w:val="00A77177"/>
    <w:rsid w:val="00A7719D"/>
    <w:rsid w:val="00A77274"/>
    <w:rsid w:val="00A77418"/>
    <w:rsid w:val="00A7778D"/>
    <w:rsid w:val="00A77CA3"/>
    <w:rsid w:val="00A77D6B"/>
    <w:rsid w:val="00A77EC4"/>
    <w:rsid w:val="00A80004"/>
    <w:rsid w:val="00A80087"/>
    <w:rsid w:val="00A8032A"/>
    <w:rsid w:val="00A803BA"/>
    <w:rsid w:val="00A804B1"/>
    <w:rsid w:val="00A80693"/>
    <w:rsid w:val="00A8080D"/>
    <w:rsid w:val="00A8088A"/>
    <w:rsid w:val="00A80CE1"/>
    <w:rsid w:val="00A80EAA"/>
    <w:rsid w:val="00A818C1"/>
    <w:rsid w:val="00A81A9E"/>
    <w:rsid w:val="00A81BFB"/>
    <w:rsid w:val="00A81C2B"/>
    <w:rsid w:val="00A81D70"/>
    <w:rsid w:val="00A81E66"/>
    <w:rsid w:val="00A81F44"/>
    <w:rsid w:val="00A82008"/>
    <w:rsid w:val="00A8215D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795"/>
    <w:rsid w:val="00A83998"/>
    <w:rsid w:val="00A84048"/>
    <w:rsid w:val="00A84232"/>
    <w:rsid w:val="00A843D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1E3"/>
    <w:rsid w:val="00A86279"/>
    <w:rsid w:val="00A86835"/>
    <w:rsid w:val="00A86AEF"/>
    <w:rsid w:val="00A86C0B"/>
    <w:rsid w:val="00A86CDB"/>
    <w:rsid w:val="00A86FBA"/>
    <w:rsid w:val="00A87021"/>
    <w:rsid w:val="00A87405"/>
    <w:rsid w:val="00A87546"/>
    <w:rsid w:val="00A875B8"/>
    <w:rsid w:val="00A87667"/>
    <w:rsid w:val="00A87670"/>
    <w:rsid w:val="00A87715"/>
    <w:rsid w:val="00A87C6B"/>
    <w:rsid w:val="00A87C81"/>
    <w:rsid w:val="00A87EAB"/>
    <w:rsid w:val="00A90068"/>
    <w:rsid w:val="00A902FF"/>
    <w:rsid w:val="00A90368"/>
    <w:rsid w:val="00A903CE"/>
    <w:rsid w:val="00A9053E"/>
    <w:rsid w:val="00A90880"/>
    <w:rsid w:val="00A90BED"/>
    <w:rsid w:val="00A90C1B"/>
    <w:rsid w:val="00A90FA9"/>
    <w:rsid w:val="00A91202"/>
    <w:rsid w:val="00A91343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0F"/>
    <w:rsid w:val="00A92C7E"/>
    <w:rsid w:val="00A92CBA"/>
    <w:rsid w:val="00A92E4E"/>
    <w:rsid w:val="00A93287"/>
    <w:rsid w:val="00A932DE"/>
    <w:rsid w:val="00A932F2"/>
    <w:rsid w:val="00A9380B"/>
    <w:rsid w:val="00A938A8"/>
    <w:rsid w:val="00A93A7A"/>
    <w:rsid w:val="00A93BD4"/>
    <w:rsid w:val="00A93EBF"/>
    <w:rsid w:val="00A93F93"/>
    <w:rsid w:val="00A9432C"/>
    <w:rsid w:val="00A94416"/>
    <w:rsid w:val="00A946BD"/>
    <w:rsid w:val="00A94798"/>
    <w:rsid w:val="00A94822"/>
    <w:rsid w:val="00A94A2C"/>
    <w:rsid w:val="00A94A60"/>
    <w:rsid w:val="00A94FB0"/>
    <w:rsid w:val="00A9533C"/>
    <w:rsid w:val="00A95344"/>
    <w:rsid w:val="00A95776"/>
    <w:rsid w:val="00A9593C"/>
    <w:rsid w:val="00A95F47"/>
    <w:rsid w:val="00A9622B"/>
    <w:rsid w:val="00A96327"/>
    <w:rsid w:val="00A96366"/>
    <w:rsid w:val="00A96672"/>
    <w:rsid w:val="00A96831"/>
    <w:rsid w:val="00A96B24"/>
    <w:rsid w:val="00A96BA2"/>
    <w:rsid w:val="00A96E39"/>
    <w:rsid w:val="00A972C5"/>
    <w:rsid w:val="00A974DD"/>
    <w:rsid w:val="00A97550"/>
    <w:rsid w:val="00A97652"/>
    <w:rsid w:val="00A97A96"/>
    <w:rsid w:val="00A97B3B"/>
    <w:rsid w:val="00A97BDE"/>
    <w:rsid w:val="00A97D8C"/>
    <w:rsid w:val="00AA0127"/>
    <w:rsid w:val="00AA04BD"/>
    <w:rsid w:val="00AA054A"/>
    <w:rsid w:val="00AA05AB"/>
    <w:rsid w:val="00AA05D0"/>
    <w:rsid w:val="00AA0843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981"/>
    <w:rsid w:val="00AA1A36"/>
    <w:rsid w:val="00AA1B2A"/>
    <w:rsid w:val="00AA1C71"/>
    <w:rsid w:val="00AA200A"/>
    <w:rsid w:val="00AA20BD"/>
    <w:rsid w:val="00AA21B6"/>
    <w:rsid w:val="00AA259B"/>
    <w:rsid w:val="00AA26C9"/>
    <w:rsid w:val="00AA274A"/>
    <w:rsid w:val="00AA27A4"/>
    <w:rsid w:val="00AA2CAF"/>
    <w:rsid w:val="00AA2F10"/>
    <w:rsid w:val="00AA2F1C"/>
    <w:rsid w:val="00AA2F4F"/>
    <w:rsid w:val="00AA30C4"/>
    <w:rsid w:val="00AA3159"/>
    <w:rsid w:val="00AA3179"/>
    <w:rsid w:val="00AA3369"/>
    <w:rsid w:val="00AA3770"/>
    <w:rsid w:val="00AA3A87"/>
    <w:rsid w:val="00AA3A9B"/>
    <w:rsid w:val="00AA3D08"/>
    <w:rsid w:val="00AA3D27"/>
    <w:rsid w:val="00AA3E8C"/>
    <w:rsid w:val="00AA43D4"/>
    <w:rsid w:val="00AA4478"/>
    <w:rsid w:val="00AA4514"/>
    <w:rsid w:val="00AA4694"/>
    <w:rsid w:val="00AA4E84"/>
    <w:rsid w:val="00AA4F32"/>
    <w:rsid w:val="00AA4F50"/>
    <w:rsid w:val="00AA5040"/>
    <w:rsid w:val="00AA55D3"/>
    <w:rsid w:val="00AA5688"/>
    <w:rsid w:val="00AA574B"/>
    <w:rsid w:val="00AA57C6"/>
    <w:rsid w:val="00AA5889"/>
    <w:rsid w:val="00AA5BE1"/>
    <w:rsid w:val="00AA5EF0"/>
    <w:rsid w:val="00AA6173"/>
    <w:rsid w:val="00AA6212"/>
    <w:rsid w:val="00AA64D4"/>
    <w:rsid w:val="00AA6595"/>
    <w:rsid w:val="00AA67DD"/>
    <w:rsid w:val="00AA6803"/>
    <w:rsid w:val="00AA6817"/>
    <w:rsid w:val="00AA69C9"/>
    <w:rsid w:val="00AA6BEE"/>
    <w:rsid w:val="00AA71D9"/>
    <w:rsid w:val="00AA7272"/>
    <w:rsid w:val="00AA7430"/>
    <w:rsid w:val="00AA7574"/>
    <w:rsid w:val="00AA7674"/>
    <w:rsid w:val="00AA76EA"/>
    <w:rsid w:val="00AA7954"/>
    <w:rsid w:val="00AA7A97"/>
    <w:rsid w:val="00AA7DB0"/>
    <w:rsid w:val="00AA7E8A"/>
    <w:rsid w:val="00AA7EC4"/>
    <w:rsid w:val="00AB0068"/>
    <w:rsid w:val="00AB029C"/>
    <w:rsid w:val="00AB029D"/>
    <w:rsid w:val="00AB037A"/>
    <w:rsid w:val="00AB03AA"/>
    <w:rsid w:val="00AB03DD"/>
    <w:rsid w:val="00AB081D"/>
    <w:rsid w:val="00AB0A86"/>
    <w:rsid w:val="00AB0D7F"/>
    <w:rsid w:val="00AB0FB9"/>
    <w:rsid w:val="00AB1250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3F84"/>
    <w:rsid w:val="00AB4177"/>
    <w:rsid w:val="00AB4427"/>
    <w:rsid w:val="00AB4495"/>
    <w:rsid w:val="00AB474E"/>
    <w:rsid w:val="00AB4828"/>
    <w:rsid w:val="00AB4D60"/>
    <w:rsid w:val="00AB543B"/>
    <w:rsid w:val="00AB569A"/>
    <w:rsid w:val="00AB5734"/>
    <w:rsid w:val="00AB5B00"/>
    <w:rsid w:val="00AB5D1E"/>
    <w:rsid w:val="00AB5ED2"/>
    <w:rsid w:val="00AB6211"/>
    <w:rsid w:val="00AB65EE"/>
    <w:rsid w:val="00AB6694"/>
    <w:rsid w:val="00AB686A"/>
    <w:rsid w:val="00AB6B94"/>
    <w:rsid w:val="00AB6F58"/>
    <w:rsid w:val="00AB7119"/>
    <w:rsid w:val="00AB715D"/>
    <w:rsid w:val="00AB7262"/>
    <w:rsid w:val="00AB749D"/>
    <w:rsid w:val="00AB74D6"/>
    <w:rsid w:val="00AB758F"/>
    <w:rsid w:val="00AB7618"/>
    <w:rsid w:val="00AB77D3"/>
    <w:rsid w:val="00AB77F2"/>
    <w:rsid w:val="00AB7807"/>
    <w:rsid w:val="00AB7839"/>
    <w:rsid w:val="00AB7CEE"/>
    <w:rsid w:val="00AB7D30"/>
    <w:rsid w:val="00AB7D71"/>
    <w:rsid w:val="00AB7FBE"/>
    <w:rsid w:val="00AC04DF"/>
    <w:rsid w:val="00AC04F2"/>
    <w:rsid w:val="00AC0503"/>
    <w:rsid w:val="00AC0540"/>
    <w:rsid w:val="00AC0569"/>
    <w:rsid w:val="00AC07F8"/>
    <w:rsid w:val="00AC0B6F"/>
    <w:rsid w:val="00AC0C67"/>
    <w:rsid w:val="00AC0DC8"/>
    <w:rsid w:val="00AC1115"/>
    <w:rsid w:val="00AC128A"/>
    <w:rsid w:val="00AC13DC"/>
    <w:rsid w:val="00AC1466"/>
    <w:rsid w:val="00AC17F4"/>
    <w:rsid w:val="00AC1833"/>
    <w:rsid w:val="00AC1AD1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18A"/>
    <w:rsid w:val="00AC24B4"/>
    <w:rsid w:val="00AC24CA"/>
    <w:rsid w:val="00AC2749"/>
    <w:rsid w:val="00AC2868"/>
    <w:rsid w:val="00AC28AC"/>
    <w:rsid w:val="00AC2BC8"/>
    <w:rsid w:val="00AC2BC9"/>
    <w:rsid w:val="00AC2E1F"/>
    <w:rsid w:val="00AC2EA1"/>
    <w:rsid w:val="00AC320E"/>
    <w:rsid w:val="00AC33A5"/>
    <w:rsid w:val="00AC375A"/>
    <w:rsid w:val="00AC3B41"/>
    <w:rsid w:val="00AC3C01"/>
    <w:rsid w:val="00AC41FB"/>
    <w:rsid w:val="00AC42BB"/>
    <w:rsid w:val="00AC436F"/>
    <w:rsid w:val="00AC488C"/>
    <w:rsid w:val="00AC4995"/>
    <w:rsid w:val="00AC4BBD"/>
    <w:rsid w:val="00AC4DCC"/>
    <w:rsid w:val="00AC4E48"/>
    <w:rsid w:val="00AC4F20"/>
    <w:rsid w:val="00AC5017"/>
    <w:rsid w:val="00AC5232"/>
    <w:rsid w:val="00AC527D"/>
    <w:rsid w:val="00AC5674"/>
    <w:rsid w:val="00AC56F8"/>
    <w:rsid w:val="00AC581D"/>
    <w:rsid w:val="00AC5889"/>
    <w:rsid w:val="00AC5D8C"/>
    <w:rsid w:val="00AC5DCB"/>
    <w:rsid w:val="00AC5EEA"/>
    <w:rsid w:val="00AC5F02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268"/>
    <w:rsid w:val="00AC75F8"/>
    <w:rsid w:val="00AC7602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428"/>
    <w:rsid w:val="00AD043B"/>
    <w:rsid w:val="00AD073D"/>
    <w:rsid w:val="00AD0E16"/>
    <w:rsid w:val="00AD104C"/>
    <w:rsid w:val="00AD105C"/>
    <w:rsid w:val="00AD1119"/>
    <w:rsid w:val="00AD1146"/>
    <w:rsid w:val="00AD15ED"/>
    <w:rsid w:val="00AD1630"/>
    <w:rsid w:val="00AD1748"/>
    <w:rsid w:val="00AD19F0"/>
    <w:rsid w:val="00AD1C35"/>
    <w:rsid w:val="00AD1C87"/>
    <w:rsid w:val="00AD1CF6"/>
    <w:rsid w:val="00AD1F2B"/>
    <w:rsid w:val="00AD1FA6"/>
    <w:rsid w:val="00AD2159"/>
    <w:rsid w:val="00AD21EE"/>
    <w:rsid w:val="00AD26C5"/>
    <w:rsid w:val="00AD2917"/>
    <w:rsid w:val="00AD29C6"/>
    <w:rsid w:val="00AD3164"/>
    <w:rsid w:val="00AD3224"/>
    <w:rsid w:val="00AD378C"/>
    <w:rsid w:val="00AD3AE4"/>
    <w:rsid w:val="00AD3AFB"/>
    <w:rsid w:val="00AD3B42"/>
    <w:rsid w:val="00AD3FBF"/>
    <w:rsid w:val="00AD4175"/>
    <w:rsid w:val="00AD42F5"/>
    <w:rsid w:val="00AD4755"/>
    <w:rsid w:val="00AD4A05"/>
    <w:rsid w:val="00AD4BBB"/>
    <w:rsid w:val="00AD4DE1"/>
    <w:rsid w:val="00AD4E27"/>
    <w:rsid w:val="00AD4EDE"/>
    <w:rsid w:val="00AD5014"/>
    <w:rsid w:val="00AD5282"/>
    <w:rsid w:val="00AD5457"/>
    <w:rsid w:val="00AD5AC1"/>
    <w:rsid w:val="00AD6138"/>
    <w:rsid w:val="00AD6567"/>
    <w:rsid w:val="00AD65AE"/>
    <w:rsid w:val="00AD669D"/>
    <w:rsid w:val="00AD66B5"/>
    <w:rsid w:val="00AD68EC"/>
    <w:rsid w:val="00AD6DB2"/>
    <w:rsid w:val="00AD7202"/>
    <w:rsid w:val="00AD7226"/>
    <w:rsid w:val="00AD7506"/>
    <w:rsid w:val="00AD7701"/>
    <w:rsid w:val="00AD7743"/>
    <w:rsid w:val="00AD7805"/>
    <w:rsid w:val="00AD7A51"/>
    <w:rsid w:val="00AD7DDB"/>
    <w:rsid w:val="00AD7E12"/>
    <w:rsid w:val="00AE0011"/>
    <w:rsid w:val="00AE04C3"/>
    <w:rsid w:val="00AE05F0"/>
    <w:rsid w:val="00AE0946"/>
    <w:rsid w:val="00AE0B7E"/>
    <w:rsid w:val="00AE0F2D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10"/>
    <w:rsid w:val="00AE2E48"/>
    <w:rsid w:val="00AE2EAF"/>
    <w:rsid w:val="00AE2EC3"/>
    <w:rsid w:val="00AE337F"/>
    <w:rsid w:val="00AE345A"/>
    <w:rsid w:val="00AE373A"/>
    <w:rsid w:val="00AE3891"/>
    <w:rsid w:val="00AE38DD"/>
    <w:rsid w:val="00AE3A65"/>
    <w:rsid w:val="00AE3B3C"/>
    <w:rsid w:val="00AE3D7C"/>
    <w:rsid w:val="00AE4122"/>
    <w:rsid w:val="00AE42C0"/>
    <w:rsid w:val="00AE45F0"/>
    <w:rsid w:val="00AE484A"/>
    <w:rsid w:val="00AE4B0F"/>
    <w:rsid w:val="00AE4ED7"/>
    <w:rsid w:val="00AE50BA"/>
    <w:rsid w:val="00AE52F7"/>
    <w:rsid w:val="00AE5643"/>
    <w:rsid w:val="00AE56C3"/>
    <w:rsid w:val="00AE571A"/>
    <w:rsid w:val="00AE5927"/>
    <w:rsid w:val="00AE602C"/>
    <w:rsid w:val="00AE6393"/>
    <w:rsid w:val="00AE63E4"/>
    <w:rsid w:val="00AE641D"/>
    <w:rsid w:val="00AE64EA"/>
    <w:rsid w:val="00AE67D9"/>
    <w:rsid w:val="00AE67EA"/>
    <w:rsid w:val="00AE6919"/>
    <w:rsid w:val="00AE6923"/>
    <w:rsid w:val="00AE693F"/>
    <w:rsid w:val="00AE69F5"/>
    <w:rsid w:val="00AE6AC9"/>
    <w:rsid w:val="00AE6D5E"/>
    <w:rsid w:val="00AE6DE8"/>
    <w:rsid w:val="00AE6EA3"/>
    <w:rsid w:val="00AE6F4C"/>
    <w:rsid w:val="00AE6FB3"/>
    <w:rsid w:val="00AE710F"/>
    <w:rsid w:val="00AE71AF"/>
    <w:rsid w:val="00AE730F"/>
    <w:rsid w:val="00AE78C4"/>
    <w:rsid w:val="00AE7930"/>
    <w:rsid w:val="00AE7DF9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9E6"/>
    <w:rsid w:val="00AF1AF0"/>
    <w:rsid w:val="00AF1E3D"/>
    <w:rsid w:val="00AF1FCE"/>
    <w:rsid w:val="00AF1FF7"/>
    <w:rsid w:val="00AF2253"/>
    <w:rsid w:val="00AF23DD"/>
    <w:rsid w:val="00AF24D8"/>
    <w:rsid w:val="00AF27E2"/>
    <w:rsid w:val="00AF2AAF"/>
    <w:rsid w:val="00AF2AF2"/>
    <w:rsid w:val="00AF2CF7"/>
    <w:rsid w:val="00AF2DA5"/>
    <w:rsid w:val="00AF2DB4"/>
    <w:rsid w:val="00AF2E24"/>
    <w:rsid w:val="00AF30C6"/>
    <w:rsid w:val="00AF3570"/>
    <w:rsid w:val="00AF372A"/>
    <w:rsid w:val="00AF373E"/>
    <w:rsid w:val="00AF3787"/>
    <w:rsid w:val="00AF3A2D"/>
    <w:rsid w:val="00AF3FF0"/>
    <w:rsid w:val="00AF41E2"/>
    <w:rsid w:val="00AF4254"/>
    <w:rsid w:val="00AF43C9"/>
    <w:rsid w:val="00AF43CC"/>
    <w:rsid w:val="00AF4549"/>
    <w:rsid w:val="00AF48A8"/>
    <w:rsid w:val="00AF4A95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D0E"/>
    <w:rsid w:val="00AF6F32"/>
    <w:rsid w:val="00AF7434"/>
    <w:rsid w:val="00AF7619"/>
    <w:rsid w:val="00AF7A69"/>
    <w:rsid w:val="00AF7B86"/>
    <w:rsid w:val="00AF7D82"/>
    <w:rsid w:val="00AF7EC6"/>
    <w:rsid w:val="00AF7ED4"/>
    <w:rsid w:val="00B000CF"/>
    <w:rsid w:val="00B0015D"/>
    <w:rsid w:val="00B003E1"/>
    <w:rsid w:val="00B00B91"/>
    <w:rsid w:val="00B00BDB"/>
    <w:rsid w:val="00B00DA4"/>
    <w:rsid w:val="00B00E06"/>
    <w:rsid w:val="00B010DA"/>
    <w:rsid w:val="00B0139C"/>
    <w:rsid w:val="00B014C1"/>
    <w:rsid w:val="00B0189E"/>
    <w:rsid w:val="00B01C14"/>
    <w:rsid w:val="00B01DF1"/>
    <w:rsid w:val="00B02027"/>
    <w:rsid w:val="00B020AB"/>
    <w:rsid w:val="00B02951"/>
    <w:rsid w:val="00B02980"/>
    <w:rsid w:val="00B02BF9"/>
    <w:rsid w:val="00B02CA4"/>
    <w:rsid w:val="00B02E0E"/>
    <w:rsid w:val="00B032A8"/>
    <w:rsid w:val="00B0332B"/>
    <w:rsid w:val="00B033EB"/>
    <w:rsid w:val="00B034D5"/>
    <w:rsid w:val="00B034FD"/>
    <w:rsid w:val="00B036EB"/>
    <w:rsid w:val="00B036FB"/>
    <w:rsid w:val="00B0384C"/>
    <w:rsid w:val="00B03934"/>
    <w:rsid w:val="00B03B8E"/>
    <w:rsid w:val="00B03C54"/>
    <w:rsid w:val="00B03D8B"/>
    <w:rsid w:val="00B03D93"/>
    <w:rsid w:val="00B03F0F"/>
    <w:rsid w:val="00B04388"/>
    <w:rsid w:val="00B043C4"/>
    <w:rsid w:val="00B04490"/>
    <w:rsid w:val="00B04520"/>
    <w:rsid w:val="00B04778"/>
    <w:rsid w:val="00B04782"/>
    <w:rsid w:val="00B04B3F"/>
    <w:rsid w:val="00B04C31"/>
    <w:rsid w:val="00B04D3A"/>
    <w:rsid w:val="00B04E7B"/>
    <w:rsid w:val="00B05050"/>
    <w:rsid w:val="00B05073"/>
    <w:rsid w:val="00B05144"/>
    <w:rsid w:val="00B05460"/>
    <w:rsid w:val="00B0551E"/>
    <w:rsid w:val="00B055FE"/>
    <w:rsid w:val="00B05A0D"/>
    <w:rsid w:val="00B05BEF"/>
    <w:rsid w:val="00B05D97"/>
    <w:rsid w:val="00B06344"/>
    <w:rsid w:val="00B064B1"/>
    <w:rsid w:val="00B0657F"/>
    <w:rsid w:val="00B065B3"/>
    <w:rsid w:val="00B06757"/>
    <w:rsid w:val="00B068FF"/>
    <w:rsid w:val="00B06CC9"/>
    <w:rsid w:val="00B06EC3"/>
    <w:rsid w:val="00B06FAE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5B"/>
    <w:rsid w:val="00B10877"/>
    <w:rsid w:val="00B109BA"/>
    <w:rsid w:val="00B10AD1"/>
    <w:rsid w:val="00B10AF3"/>
    <w:rsid w:val="00B10BA4"/>
    <w:rsid w:val="00B10C0D"/>
    <w:rsid w:val="00B11419"/>
    <w:rsid w:val="00B11509"/>
    <w:rsid w:val="00B11A30"/>
    <w:rsid w:val="00B11E87"/>
    <w:rsid w:val="00B12031"/>
    <w:rsid w:val="00B12522"/>
    <w:rsid w:val="00B1298D"/>
    <w:rsid w:val="00B12E8B"/>
    <w:rsid w:val="00B1320C"/>
    <w:rsid w:val="00B1345F"/>
    <w:rsid w:val="00B13687"/>
    <w:rsid w:val="00B137FC"/>
    <w:rsid w:val="00B139A4"/>
    <w:rsid w:val="00B139C6"/>
    <w:rsid w:val="00B13CB2"/>
    <w:rsid w:val="00B1431E"/>
    <w:rsid w:val="00B1438D"/>
    <w:rsid w:val="00B144C2"/>
    <w:rsid w:val="00B14788"/>
    <w:rsid w:val="00B14867"/>
    <w:rsid w:val="00B14A87"/>
    <w:rsid w:val="00B14D2F"/>
    <w:rsid w:val="00B14F0A"/>
    <w:rsid w:val="00B14F34"/>
    <w:rsid w:val="00B14F95"/>
    <w:rsid w:val="00B15128"/>
    <w:rsid w:val="00B152B7"/>
    <w:rsid w:val="00B154D1"/>
    <w:rsid w:val="00B158CF"/>
    <w:rsid w:val="00B15B50"/>
    <w:rsid w:val="00B15B74"/>
    <w:rsid w:val="00B15B91"/>
    <w:rsid w:val="00B15E2E"/>
    <w:rsid w:val="00B15F1B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21A"/>
    <w:rsid w:val="00B1739F"/>
    <w:rsid w:val="00B17400"/>
    <w:rsid w:val="00B17596"/>
    <w:rsid w:val="00B175BF"/>
    <w:rsid w:val="00B17D08"/>
    <w:rsid w:val="00B202D3"/>
    <w:rsid w:val="00B204D7"/>
    <w:rsid w:val="00B20646"/>
    <w:rsid w:val="00B20A1A"/>
    <w:rsid w:val="00B20A78"/>
    <w:rsid w:val="00B20AD4"/>
    <w:rsid w:val="00B20F33"/>
    <w:rsid w:val="00B216D0"/>
    <w:rsid w:val="00B2170C"/>
    <w:rsid w:val="00B21B52"/>
    <w:rsid w:val="00B21B70"/>
    <w:rsid w:val="00B21BE9"/>
    <w:rsid w:val="00B21C3C"/>
    <w:rsid w:val="00B21DAD"/>
    <w:rsid w:val="00B21F44"/>
    <w:rsid w:val="00B223C1"/>
    <w:rsid w:val="00B2247C"/>
    <w:rsid w:val="00B22BE6"/>
    <w:rsid w:val="00B22C94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91C"/>
    <w:rsid w:val="00B23F6A"/>
    <w:rsid w:val="00B241D7"/>
    <w:rsid w:val="00B241ED"/>
    <w:rsid w:val="00B24204"/>
    <w:rsid w:val="00B242D1"/>
    <w:rsid w:val="00B243AD"/>
    <w:rsid w:val="00B244F4"/>
    <w:rsid w:val="00B2451C"/>
    <w:rsid w:val="00B24539"/>
    <w:rsid w:val="00B246C1"/>
    <w:rsid w:val="00B247E5"/>
    <w:rsid w:val="00B24AC1"/>
    <w:rsid w:val="00B24D28"/>
    <w:rsid w:val="00B24DFF"/>
    <w:rsid w:val="00B24E92"/>
    <w:rsid w:val="00B24F0B"/>
    <w:rsid w:val="00B24FBA"/>
    <w:rsid w:val="00B25038"/>
    <w:rsid w:val="00B2531D"/>
    <w:rsid w:val="00B256E9"/>
    <w:rsid w:val="00B2571F"/>
    <w:rsid w:val="00B257E9"/>
    <w:rsid w:val="00B25A65"/>
    <w:rsid w:val="00B25B8F"/>
    <w:rsid w:val="00B25BFB"/>
    <w:rsid w:val="00B25D1D"/>
    <w:rsid w:val="00B25DFA"/>
    <w:rsid w:val="00B25E4A"/>
    <w:rsid w:val="00B26188"/>
    <w:rsid w:val="00B26227"/>
    <w:rsid w:val="00B26242"/>
    <w:rsid w:val="00B26257"/>
    <w:rsid w:val="00B263FE"/>
    <w:rsid w:val="00B26783"/>
    <w:rsid w:val="00B26D91"/>
    <w:rsid w:val="00B26F64"/>
    <w:rsid w:val="00B2737C"/>
    <w:rsid w:val="00B278B1"/>
    <w:rsid w:val="00B27933"/>
    <w:rsid w:val="00B27D06"/>
    <w:rsid w:val="00B27DB1"/>
    <w:rsid w:val="00B27F54"/>
    <w:rsid w:val="00B27FAF"/>
    <w:rsid w:val="00B3008D"/>
    <w:rsid w:val="00B3037F"/>
    <w:rsid w:val="00B30421"/>
    <w:rsid w:val="00B3052E"/>
    <w:rsid w:val="00B3054E"/>
    <w:rsid w:val="00B305B2"/>
    <w:rsid w:val="00B31341"/>
    <w:rsid w:val="00B314B2"/>
    <w:rsid w:val="00B3166C"/>
    <w:rsid w:val="00B3171A"/>
    <w:rsid w:val="00B31974"/>
    <w:rsid w:val="00B31F70"/>
    <w:rsid w:val="00B32194"/>
    <w:rsid w:val="00B32264"/>
    <w:rsid w:val="00B322BD"/>
    <w:rsid w:val="00B3231B"/>
    <w:rsid w:val="00B326C6"/>
    <w:rsid w:val="00B328E2"/>
    <w:rsid w:val="00B32A3C"/>
    <w:rsid w:val="00B32CA4"/>
    <w:rsid w:val="00B32E9F"/>
    <w:rsid w:val="00B33022"/>
    <w:rsid w:val="00B33091"/>
    <w:rsid w:val="00B33233"/>
    <w:rsid w:val="00B33331"/>
    <w:rsid w:val="00B333B3"/>
    <w:rsid w:val="00B3373B"/>
    <w:rsid w:val="00B33791"/>
    <w:rsid w:val="00B33A56"/>
    <w:rsid w:val="00B33ACD"/>
    <w:rsid w:val="00B33EC3"/>
    <w:rsid w:val="00B345EE"/>
    <w:rsid w:val="00B3473B"/>
    <w:rsid w:val="00B34870"/>
    <w:rsid w:val="00B34975"/>
    <w:rsid w:val="00B34AFA"/>
    <w:rsid w:val="00B34B7D"/>
    <w:rsid w:val="00B34BE9"/>
    <w:rsid w:val="00B34E33"/>
    <w:rsid w:val="00B34EDF"/>
    <w:rsid w:val="00B34EF6"/>
    <w:rsid w:val="00B34F68"/>
    <w:rsid w:val="00B35564"/>
    <w:rsid w:val="00B35B40"/>
    <w:rsid w:val="00B35BE2"/>
    <w:rsid w:val="00B35C34"/>
    <w:rsid w:val="00B35C8C"/>
    <w:rsid w:val="00B35D41"/>
    <w:rsid w:val="00B3608F"/>
    <w:rsid w:val="00B360B6"/>
    <w:rsid w:val="00B361F0"/>
    <w:rsid w:val="00B362EB"/>
    <w:rsid w:val="00B363E5"/>
    <w:rsid w:val="00B36419"/>
    <w:rsid w:val="00B36911"/>
    <w:rsid w:val="00B36A53"/>
    <w:rsid w:val="00B36AF1"/>
    <w:rsid w:val="00B36E6F"/>
    <w:rsid w:val="00B36E74"/>
    <w:rsid w:val="00B36EF4"/>
    <w:rsid w:val="00B3706E"/>
    <w:rsid w:val="00B3775B"/>
    <w:rsid w:val="00B37B4E"/>
    <w:rsid w:val="00B37FC0"/>
    <w:rsid w:val="00B403C0"/>
    <w:rsid w:val="00B405D8"/>
    <w:rsid w:val="00B40807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BE5"/>
    <w:rsid w:val="00B41CEC"/>
    <w:rsid w:val="00B41E59"/>
    <w:rsid w:val="00B41E78"/>
    <w:rsid w:val="00B4211B"/>
    <w:rsid w:val="00B423DD"/>
    <w:rsid w:val="00B42478"/>
    <w:rsid w:val="00B42496"/>
    <w:rsid w:val="00B425DB"/>
    <w:rsid w:val="00B42654"/>
    <w:rsid w:val="00B429C6"/>
    <w:rsid w:val="00B42AB9"/>
    <w:rsid w:val="00B42B1F"/>
    <w:rsid w:val="00B42B68"/>
    <w:rsid w:val="00B42EE4"/>
    <w:rsid w:val="00B43010"/>
    <w:rsid w:val="00B43081"/>
    <w:rsid w:val="00B433BC"/>
    <w:rsid w:val="00B433F6"/>
    <w:rsid w:val="00B439E3"/>
    <w:rsid w:val="00B43ABA"/>
    <w:rsid w:val="00B43ABD"/>
    <w:rsid w:val="00B43C4B"/>
    <w:rsid w:val="00B43CE2"/>
    <w:rsid w:val="00B43DC6"/>
    <w:rsid w:val="00B43EDB"/>
    <w:rsid w:val="00B43FB9"/>
    <w:rsid w:val="00B44136"/>
    <w:rsid w:val="00B443FF"/>
    <w:rsid w:val="00B44693"/>
    <w:rsid w:val="00B44738"/>
    <w:rsid w:val="00B44782"/>
    <w:rsid w:val="00B44ADD"/>
    <w:rsid w:val="00B44D55"/>
    <w:rsid w:val="00B44F4D"/>
    <w:rsid w:val="00B45026"/>
    <w:rsid w:val="00B4506E"/>
    <w:rsid w:val="00B45223"/>
    <w:rsid w:val="00B45413"/>
    <w:rsid w:val="00B45738"/>
    <w:rsid w:val="00B45A95"/>
    <w:rsid w:val="00B45CF8"/>
    <w:rsid w:val="00B45F52"/>
    <w:rsid w:val="00B45FDD"/>
    <w:rsid w:val="00B461F6"/>
    <w:rsid w:val="00B46348"/>
    <w:rsid w:val="00B46619"/>
    <w:rsid w:val="00B4663F"/>
    <w:rsid w:val="00B46744"/>
    <w:rsid w:val="00B469DF"/>
    <w:rsid w:val="00B46B70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24"/>
    <w:rsid w:val="00B50492"/>
    <w:rsid w:val="00B504BE"/>
    <w:rsid w:val="00B50657"/>
    <w:rsid w:val="00B50AFA"/>
    <w:rsid w:val="00B50CE9"/>
    <w:rsid w:val="00B50DBB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1FDD"/>
    <w:rsid w:val="00B5218D"/>
    <w:rsid w:val="00B524D4"/>
    <w:rsid w:val="00B524E6"/>
    <w:rsid w:val="00B52789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A2"/>
    <w:rsid w:val="00B541F5"/>
    <w:rsid w:val="00B5449D"/>
    <w:rsid w:val="00B548D1"/>
    <w:rsid w:val="00B54C88"/>
    <w:rsid w:val="00B54F8E"/>
    <w:rsid w:val="00B553F0"/>
    <w:rsid w:val="00B55727"/>
    <w:rsid w:val="00B557D2"/>
    <w:rsid w:val="00B5587D"/>
    <w:rsid w:val="00B559DD"/>
    <w:rsid w:val="00B55AD9"/>
    <w:rsid w:val="00B55CB9"/>
    <w:rsid w:val="00B55E34"/>
    <w:rsid w:val="00B56114"/>
    <w:rsid w:val="00B56323"/>
    <w:rsid w:val="00B5646C"/>
    <w:rsid w:val="00B56668"/>
    <w:rsid w:val="00B56693"/>
    <w:rsid w:val="00B5695F"/>
    <w:rsid w:val="00B56969"/>
    <w:rsid w:val="00B56B89"/>
    <w:rsid w:val="00B56CB5"/>
    <w:rsid w:val="00B57186"/>
    <w:rsid w:val="00B5728B"/>
    <w:rsid w:val="00B5745C"/>
    <w:rsid w:val="00B575EA"/>
    <w:rsid w:val="00B57C21"/>
    <w:rsid w:val="00B57C5D"/>
    <w:rsid w:val="00B57DCD"/>
    <w:rsid w:val="00B57E2C"/>
    <w:rsid w:val="00B57EBE"/>
    <w:rsid w:val="00B57ECB"/>
    <w:rsid w:val="00B6003A"/>
    <w:rsid w:val="00B60C16"/>
    <w:rsid w:val="00B60E18"/>
    <w:rsid w:val="00B60E1A"/>
    <w:rsid w:val="00B60F18"/>
    <w:rsid w:val="00B60F61"/>
    <w:rsid w:val="00B611B1"/>
    <w:rsid w:val="00B6135A"/>
    <w:rsid w:val="00B6180E"/>
    <w:rsid w:val="00B6196E"/>
    <w:rsid w:val="00B61B90"/>
    <w:rsid w:val="00B62089"/>
    <w:rsid w:val="00B620A9"/>
    <w:rsid w:val="00B6245E"/>
    <w:rsid w:val="00B62493"/>
    <w:rsid w:val="00B624E0"/>
    <w:rsid w:val="00B62522"/>
    <w:rsid w:val="00B62749"/>
    <w:rsid w:val="00B62984"/>
    <w:rsid w:val="00B63039"/>
    <w:rsid w:val="00B63186"/>
    <w:rsid w:val="00B631D2"/>
    <w:rsid w:val="00B63A4F"/>
    <w:rsid w:val="00B63C4A"/>
    <w:rsid w:val="00B644C4"/>
    <w:rsid w:val="00B6457A"/>
    <w:rsid w:val="00B6457E"/>
    <w:rsid w:val="00B6459E"/>
    <w:rsid w:val="00B64660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62"/>
    <w:rsid w:val="00B66399"/>
    <w:rsid w:val="00B66580"/>
    <w:rsid w:val="00B66756"/>
    <w:rsid w:val="00B66803"/>
    <w:rsid w:val="00B669AB"/>
    <w:rsid w:val="00B66A4F"/>
    <w:rsid w:val="00B66AB8"/>
    <w:rsid w:val="00B66DD8"/>
    <w:rsid w:val="00B66E8B"/>
    <w:rsid w:val="00B66EA5"/>
    <w:rsid w:val="00B66EF0"/>
    <w:rsid w:val="00B66FA4"/>
    <w:rsid w:val="00B671AF"/>
    <w:rsid w:val="00B67202"/>
    <w:rsid w:val="00B67315"/>
    <w:rsid w:val="00B67854"/>
    <w:rsid w:val="00B67B9F"/>
    <w:rsid w:val="00B67D49"/>
    <w:rsid w:val="00B67F2F"/>
    <w:rsid w:val="00B700C2"/>
    <w:rsid w:val="00B7010C"/>
    <w:rsid w:val="00B701E0"/>
    <w:rsid w:val="00B7039B"/>
    <w:rsid w:val="00B703AC"/>
    <w:rsid w:val="00B706CB"/>
    <w:rsid w:val="00B70757"/>
    <w:rsid w:val="00B70942"/>
    <w:rsid w:val="00B70947"/>
    <w:rsid w:val="00B70AC6"/>
    <w:rsid w:val="00B70AC9"/>
    <w:rsid w:val="00B7101D"/>
    <w:rsid w:val="00B71047"/>
    <w:rsid w:val="00B7126C"/>
    <w:rsid w:val="00B71708"/>
    <w:rsid w:val="00B71712"/>
    <w:rsid w:val="00B72051"/>
    <w:rsid w:val="00B72A34"/>
    <w:rsid w:val="00B72A9A"/>
    <w:rsid w:val="00B72AD3"/>
    <w:rsid w:val="00B72DAF"/>
    <w:rsid w:val="00B72E6F"/>
    <w:rsid w:val="00B72ED0"/>
    <w:rsid w:val="00B7318D"/>
    <w:rsid w:val="00B731A4"/>
    <w:rsid w:val="00B73291"/>
    <w:rsid w:val="00B73335"/>
    <w:rsid w:val="00B734A6"/>
    <w:rsid w:val="00B73620"/>
    <w:rsid w:val="00B736A1"/>
    <w:rsid w:val="00B73816"/>
    <w:rsid w:val="00B73851"/>
    <w:rsid w:val="00B73984"/>
    <w:rsid w:val="00B73D6C"/>
    <w:rsid w:val="00B7404B"/>
    <w:rsid w:val="00B7436D"/>
    <w:rsid w:val="00B74634"/>
    <w:rsid w:val="00B74728"/>
    <w:rsid w:val="00B74AEC"/>
    <w:rsid w:val="00B74B34"/>
    <w:rsid w:val="00B74D8C"/>
    <w:rsid w:val="00B74E18"/>
    <w:rsid w:val="00B74EDD"/>
    <w:rsid w:val="00B74EF8"/>
    <w:rsid w:val="00B7513F"/>
    <w:rsid w:val="00B75533"/>
    <w:rsid w:val="00B755A3"/>
    <w:rsid w:val="00B7576B"/>
    <w:rsid w:val="00B75783"/>
    <w:rsid w:val="00B76177"/>
    <w:rsid w:val="00B76196"/>
    <w:rsid w:val="00B76368"/>
    <w:rsid w:val="00B7638C"/>
    <w:rsid w:val="00B7649F"/>
    <w:rsid w:val="00B766B0"/>
    <w:rsid w:val="00B76714"/>
    <w:rsid w:val="00B76792"/>
    <w:rsid w:val="00B7691B"/>
    <w:rsid w:val="00B76BE5"/>
    <w:rsid w:val="00B76C9C"/>
    <w:rsid w:val="00B76F07"/>
    <w:rsid w:val="00B76FBA"/>
    <w:rsid w:val="00B77870"/>
    <w:rsid w:val="00B77971"/>
    <w:rsid w:val="00B800D0"/>
    <w:rsid w:val="00B80225"/>
    <w:rsid w:val="00B80268"/>
    <w:rsid w:val="00B80316"/>
    <w:rsid w:val="00B80451"/>
    <w:rsid w:val="00B80505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516"/>
    <w:rsid w:val="00B817FF"/>
    <w:rsid w:val="00B81820"/>
    <w:rsid w:val="00B81945"/>
    <w:rsid w:val="00B81B26"/>
    <w:rsid w:val="00B823A0"/>
    <w:rsid w:val="00B82706"/>
    <w:rsid w:val="00B829BA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DA"/>
    <w:rsid w:val="00B839E6"/>
    <w:rsid w:val="00B84087"/>
    <w:rsid w:val="00B843BA"/>
    <w:rsid w:val="00B844FC"/>
    <w:rsid w:val="00B84516"/>
    <w:rsid w:val="00B84753"/>
    <w:rsid w:val="00B84942"/>
    <w:rsid w:val="00B84B56"/>
    <w:rsid w:val="00B84C66"/>
    <w:rsid w:val="00B84CEE"/>
    <w:rsid w:val="00B84F4A"/>
    <w:rsid w:val="00B85103"/>
    <w:rsid w:val="00B851B1"/>
    <w:rsid w:val="00B85923"/>
    <w:rsid w:val="00B859A4"/>
    <w:rsid w:val="00B85A0A"/>
    <w:rsid w:val="00B85AAA"/>
    <w:rsid w:val="00B85C5A"/>
    <w:rsid w:val="00B85E5F"/>
    <w:rsid w:val="00B85E7B"/>
    <w:rsid w:val="00B8607D"/>
    <w:rsid w:val="00B86373"/>
    <w:rsid w:val="00B863D0"/>
    <w:rsid w:val="00B864D0"/>
    <w:rsid w:val="00B865A1"/>
    <w:rsid w:val="00B866B9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FE"/>
    <w:rsid w:val="00B87D82"/>
    <w:rsid w:val="00B87E00"/>
    <w:rsid w:val="00B90020"/>
    <w:rsid w:val="00B90242"/>
    <w:rsid w:val="00B90444"/>
    <w:rsid w:val="00B9063D"/>
    <w:rsid w:val="00B9098A"/>
    <w:rsid w:val="00B90AE2"/>
    <w:rsid w:val="00B90B0D"/>
    <w:rsid w:val="00B90B1C"/>
    <w:rsid w:val="00B90F62"/>
    <w:rsid w:val="00B910B8"/>
    <w:rsid w:val="00B91234"/>
    <w:rsid w:val="00B914FC"/>
    <w:rsid w:val="00B927E5"/>
    <w:rsid w:val="00B9288C"/>
    <w:rsid w:val="00B92A2D"/>
    <w:rsid w:val="00B92DFE"/>
    <w:rsid w:val="00B92E31"/>
    <w:rsid w:val="00B92FBA"/>
    <w:rsid w:val="00B93042"/>
    <w:rsid w:val="00B932FF"/>
    <w:rsid w:val="00B93373"/>
    <w:rsid w:val="00B93374"/>
    <w:rsid w:val="00B93835"/>
    <w:rsid w:val="00B93877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4F15"/>
    <w:rsid w:val="00B95030"/>
    <w:rsid w:val="00B951CA"/>
    <w:rsid w:val="00B951EA"/>
    <w:rsid w:val="00B952E6"/>
    <w:rsid w:val="00B954CF"/>
    <w:rsid w:val="00B955C9"/>
    <w:rsid w:val="00B955E5"/>
    <w:rsid w:val="00B95845"/>
    <w:rsid w:val="00B95A4D"/>
    <w:rsid w:val="00B95C3F"/>
    <w:rsid w:val="00B95D31"/>
    <w:rsid w:val="00B95FD3"/>
    <w:rsid w:val="00B963EB"/>
    <w:rsid w:val="00B96455"/>
    <w:rsid w:val="00B96577"/>
    <w:rsid w:val="00B968BA"/>
    <w:rsid w:val="00B96A66"/>
    <w:rsid w:val="00B96E6D"/>
    <w:rsid w:val="00B96FB7"/>
    <w:rsid w:val="00B97024"/>
    <w:rsid w:val="00B970EE"/>
    <w:rsid w:val="00B971D1"/>
    <w:rsid w:val="00B975B1"/>
    <w:rsid w:val="00B97766"/>
    <w:rsid w:val="00B9787F"/>
    <w:rsid w:val="00B97C08"/>
    <w:rsid w:val="00B97F13"/>
    <w:rsid w:val="00B97F57"/>
    <w:rsid w:val="00BA04BA"/>
    <w:rsid w:val="00BA05A6"/>
    <w:rsid w:val="00BA0664"/>
    <w:rsid w:val="00BA06CD"/>
    <w:rsid w:val="00BA07F0"/>
    <w:rsid w:val="00BA095F"/>
    <w:rsid w:val="00BA0AFB"/>
    <w:rsid w:val="00BA0C09"/>
    <w:rsid w:val="00BA0D6A"/>
    <w:rsid w:val="00BA0D99"/>
    <w:rsid w:val="00BA0FA7"/>
    <w:rsid w:val="00BA11FE"/>
    <w:rsid w:val="00BA1371"/>
    <w:rsid w:val="00BA138B"/>
    <w:rsid w:val="00BA1828"/>
    <w:rsid w:val="00BA18BA"/>
    <w:rsid w:val="00BA19DC"/>
    <w:rsid w:val="00BA1BC0"/>
    <w:rsid w:val="00BA1D7F"/>
    <w:rsid w:val="00BA1E26"/>
    <w:rsid w:val="00BA1E3B"/>
    <w:rsid w:val="00BA2032"/>
    <w:rsid w:val="00BA2145"/>
    <w:rsid w:val="00BA2190"/>
    <w:rsid w:val="00BA2552"/>
    <w:rsid w:val="00BA26B7"/>
    <w:rsid w:val="00BA2985"/>
    <w:rsid w:val="00BA29C8"/>
    <w:rsid w:val="00BA2D15"/>
    <w:rsid w:val="00BA2E24"/>
    <w:rsid w:val="00BA2E34"/>
    <w:rsid w:val="00BA2EC5"/>
    <w:rsid w:val="00BA2FAF"/>
    <w:rsid w:val="00BA3408"/>
    <w:rsid w:val="00BA367C"/>
    <w:rsid w:val="00BA3764"/>
    <w:rsid w:val="00BA3AE7"/>
    <w:rsid w:val="00BA3B96"/>
    <w:rsid w:val="00BA3BF5"/>
    <w:rsid w:val="00BA3C0D"/>
    <w:rsid w:val="00BA3C3E"/>
    <w:rsid w:val="00BA3CAD"/>
    <w:rsid w:val="00BA3E67"/>
    <w:rsid w:val="00BA44D1"/>
    <w:rsid w:val="00BA4584"/>
    <w:rsid w:val="00BA481E"/>
    <w:rsid w:val="00BA4853"/>
    <w:rsid w:val="00BA4EF4"/>
    <w:rsid w:val="00BA4FD8"/>
    <w:rsid w:val="00BA503D"/>
    <w:rsid w:val="00BA50ED"/>
    <w:rsid w:val="00BA535D"/>
    <w:rsid w:val="00BA5487"/>
    <w:rsid w:val="00BA59AA"/>
    <w:rsid w:val="00BA5C54"/>
    <w:rsid w:val="00BA5D95"/>
    <w:rsid w:val="00BA5D97"/>
    <w:rsid w:val="00BA5E71"/>
    <w:rsid w:val="00BA5F2E"/>
    <w:rsid w:val="00BA60EB"/>
    <w:rsid w:val="00BA620D"/>
    <w:rsid w:val="00BA621C"/>
    <w:rsid w:val="00BA629A"/>
    <w:rsid w:val="00BA6543"/>
    <w:rsid w:val="00BA65C2"/>
    <w:rsid w:val="00BA6B04"/>
    <w:rsid w:val="00BA6B55"/>
    <w:rsid w:val="00BA717E"/>
    <w:rsid w:val="00BA7210"/>
    <w:rsid w:val="00BA736A"/>
    <w:rsid w:val="00BA73D0"/>
    <w:rsid w:val="00BA73E7"/>
    <w:rsid w:val="00BA7D11"/>
    <w:rsid w:val="00BB00FE"/>
    <w:rsid w:val="00BB0294"/>
    <w:rsid w:val="00BB03C3"/>
    <w:rsid w:val="00BB0466"/>
    <w:rsid w:val="00BB054A"/>
    <w:rsid w:val="00BB056A"/>
    <w:rsid w:val="00BB05B2"/>
    <w:rsid w:val="00BB0777"/>
    <w:rsid w:val="00BB08B2"/>
    <w:rsid w:val="00BB0B59"/>
    <w:rsid w:val="00BB0DEB"/>
    <w:rsid w:val="00BB0FE6"/>
    <w:rsid w:val="00BB105F"/>
    <w:rsid w:val="00BB12EB"/>
    <w:rsid w:val="00BB156B"/>
    <w:rsid w:val="00BB15A7"/>
    <w:rsid w:val="00BB192F"/>
    <w:rsid w:val="00BB1BE4"/>
    <w:rsid w:val="00BB1E2A"/>
    <w:rsid w:val="00BB1EF2"/>
    <w:rsid w:val="00BB1FE3"/>
    <w:rsid w:val="00BB2505"/>
    <w:rsid w:val="00BB2707"/>
    <w:rsid w:val="00BB281C"/>
    <w:rsid w:val="00BB2951"/>
    <w:rsid w:val="00BB2ACE"/>
    <w:rsid w:val="00BB2C8F"/>
    <w:rsid w:val="00BB2E64"/>
    <w:rsid w:val="00BB2EDE"/>
    <w:rsid w:val="00BB31C8"/>
    <w:rsid w:val="00BB32A5"/>
    <w:rsid w:val="00BB32BF"/>
    <w:rsid w:val="00BB3847"/>
    <w:rsid w:val="00BB394D"/>
    <w:rsid w:val="00BB3A2C"/>
    <w:rsid w:val="00BB3A5A"/>
    <w:rsid w:val="00BB3A68"/>
    <w:rsid w:val="00BB3DC2"/>
    <w:rsid w:val="00BB3DF0"/>
    <w:rsid w:val="00BB3E18"/>
    <w:rsid w:val="00BB3F1D"/>
    <w:rsid w:val="00BB3FF3"/>
    <w:rsid w:val="00BB4195"/>
    <w:rsid w:val="00BB4217"/>
    <w:rsid w:val="00BB4285"/>
    <w:rsid w:val="00BB4450"/>
    <w:rsid w:val="00BB44E8"/>
    <w:rsid w:val="00BB4982"/>
    <w:rsid w:val="00BB4A1F"/>
    <w:rsid w:val="00BB4AC9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C45"/>
    <w:rsid w:val="00BB6C6E"/>
    <w:rsid w:val="00BB6D0D"/>
    <w:rsid w:val="00BB6F7F"/>
    <w:rsid w:val="00BB70A7"/>
    <w:rsid w:val="00BB71F8"/>
    <w:rsid w:val="00BB72E3"/>
    <w:rsid w:val="00BB7894"/>
    <w:rsid w:val="00BB7A3D"/>
    <w:rsid w:val="00BB7A7B"/>
    <w:rsid w:val="00BB7A7C"/>
    <w:rsid w:val="00BB7C25"/>
    <w:rsid w:val="00BC038E"/>
    <w:rsid w:val="00BC0476"/>
    <w:rsid w:val="00BC07E0"/>
    <w:rsid w:val="00BC0AEE"/>
    <w:rsid w:val="00BC138F"/>
    <w:rsid w:val="00BC1520"/>
    <w:rsid w:val="00BC1564"/>
    <w:rsid w:val="00BC18DD"/>
    <w:rsid w:val="00BC1B40"/>
    <w:rsid w:val="00BC1BF5"/>
    <w:rsid w:val="00BC25E6"/>
    <w:rsid w:val="00BC27C5"/>
    <w:rsid w:val="00BC28EC"/>
    <w:rsid w:val="00BC2BE6"/>
    <w:rsid w:val="00BC2E0E"/>
    <w:rsid w:val="00BC319F"/>
    <w:rsid w:val="00BC31A3"/>
    <w:rsid w:val="00BC3212"/>
    <w:rsid w:val="00BC33C2"/>
    <w:rsid w:val="00BC359E"/>
    <w:rsid w:val="00BC35D8"/>
    <w:rsid w:val="00BC383C"/>
    <w:rsid w:val="00BC389C"/>
    <w:rsid w:val="00BC3D51"/>
    <w:rsid w:val="00BC3EC9"/>
    <w:rsid w:val="00BC3FCB"/>
    <w:rsid w:val="00BC4385"/>
    <w:rsid w:val="00BC456E"/>
    <w:rsid w:val="00BC474E"/>
    <w:rsid w:val="00BC4A7C"/>
    <w:rsid w:val="00BC4B11"/>
    <w:rsid w:val="00BC4BAD"/>
    <w:rsid w:val="00BC4FF7"/>
    <w:rsid w:val="00BC5020"/>
    <w:rsid w:val="00BC50D6"/>
    <w:rsid w:val="00BC513D"/>
    <w:rsid w:val="00BC52AA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59F7"/>
    <w:rsid w:val="00BC5A72"/>
    <w:rsid w:val="00BC5B5F"/>
    <w:rsid w:val="00BC6158"/>
    <w:rsid w:val="00BC6474"/>
    <w:rsid w:val="00BC6C0F"/>
    <w:rsid w:val="00BC6C7A"/>
    <w:rsid w:val="00BC6C98"/>
    <w:rsid w:val="00BC6E8C"/>
    <w:rsid w:val="00BC750C"/>
    <w:rsid w:val="00BC7564"/>
    <w:rsid w:val="00BC7688"/>
    <w:rsid w:val="00BC77E5"/>
    <w:rsid w:val="00BC79D6"/>
    <w:rsid w:val="00BC7A17"/>
    <w:rsid w:val="00BC7A33"/>
    <w:rsid w:val="00BC7A3F"/>
    <w:rsid w:val="00BC7D7F"/>
    <w:rsid w:val="00BD01AA"/>
    <w:rsid w:val="00BD0506"/>
    <w:rsid w:val="00BD07CF"/>
    <w:rsid w:val="00BD0813"/>
    <w:rsid w:val="00BD082E"/>
    <w:rsid w:val="00BD0908"/>
    <w:rsid w:val="00BD09AE"/>
    <w:rsid w:val="00BD0BE4"/>
    <w:rsid w:val="00BD0FE3"/>
    <w:rsid w:val="00BD12B6"/>
    <w:rsid w:val="00BD130E"/>
    <w:rsid w:val="00BD133D"/>
    <w:rsid w:val="00BD155D"/>
    <w:rsid w:val="00BD1712"/>
    <w:rsid w:val="00BD176C"/>
    <w:rsid w:val="00BD1AD3"/>
    <w:rsid w:val="00BD1AFC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2B5E"/>
    <w:rsid w:val="00BD31B1"/>
    <w:rsid w:val="00BD338F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7FD"/>
    <w:rsid w:val="00BD5805"/>
    <w:rsid w:val="00BD5809"/>
    <w:rsid w:val="00BD5A6E"/>
    <w:rsid w:val="00BD5A79"/>
    <w:rsid w:val="00BD5B08"/>
    <w:rsid w:val="00BD5D19"/>
    <w:rsid w:val="00BD5D84"/>
    <w:rsid w:val="00BD5F4C"/>
    <w:rsid w:val="00BD60AA"/>
    <w:rsid w:val="00BD613B"/>
    <w:rsid w:val="00BD6227"/>
    <w:rsid w:val="00BD663F"/>
    <w:rsid w:val="00BD66BC"/>
    <w:rsid w:val="00BD675F"/>
    <w:rsid w:val="00BD69AD"/>
    <w:rsid w:val="00BD6C47"/>
    <w:rsid w:val="00BD6DB1"/>
    <w:rsid w:val="00BD700B"/>
    <w:rsid w:val="00BD7199"/>
    <w:rsid w:val="00BD72AF"/>
    <w:rsid w:val="00BD732A"/>
    <w:rsid w:val="00BD76AC"/>
    <w:rsid w:val="00BD773B"/>
    <w:rsid w:val="00BD79C4"/>
    <w:rsid w:val="00BD7A69"/>
    <w:rsid w:val="00BD7D71"/>
    <w:rsid w:val="00BD7E33"/>
    <w:rsid w:val="00BD7FFA"/>
    <w:rsid w:val="00BE015C"/>
    <w:rsid w:val="00BE0A47"/>
    <w:rsid w:val="00BE0D95"/>
    <w:rsid w:val="00BE0FC1"/>
    <w:rsid w:val="00BE125B"/>
    <w:rsid w:val="00BE12BC"/>
    <w:rsid w:val="00BE12D6"/>
    <w:rsid w:val="00BE1425"/>
    <w:rsid w:val="00BE1451"/>
    <w:rsid w:val="00BE1596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3E0D"/>
    <w:rsid w:val="00BE4213"/>
    <w:rsid w:val="00BE4242"/>
    <w:rsid w:val="00BE42C2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86"/>
    <w:rsid w:val="00BE669B"/>
    <w:rsid w:val="00BE6876"/>
    <w:rsid w:val="00BE69E5"/>
    <w:rsid w:val="00BE6DA9"/>
    <w:rsid w:val="00BE6F7E"/>
    <w:rsid w:val="00BE724D"/>
    <w:rsid w:val="00BE7601"/>
    <w:rsid w:val="00BE76D9"/>
    <w:rsid w:val="00BE789A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687"/>
    <w:rsid w:val="00BF168A"/>
    <w:rsid w:val="00BF18CC"/>
    <w:rsid w:val="00BF1C6F"/>
    <w:rsid w:val="00BF1CB7"/>
    <w:rsid w:val="00BF1CD4"/>
    <w:rsid w:val="00BF23D8"/>
    <w:rsid w:val="00BF29FD"/>
    <w:rsid w:val="00BF2A1F"/>
    <w:rsid w:val="00BF2AC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4D94"/>
    <w:rsid w:val="00BF525B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01C"/>
    <w:rsid w:val="00BF6327"/>
    <w:rsid w:val="00BF6419"/>
    <w:rsid w:val="00BF6681"/>
    <w:rsid w:val="00BF668C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908"/>
    <w:rsid w:val="00C00A9D"/>
    <w:rsid w:val="00C00AB4"/>
    <w:rsid w:val="00C00ABA"/>
    <w:rsid w:val="00C00ADB"/>
    <w:rsid w:val="00C00BC2"/>
    <w:rsid w:val="00C00D18"/>
    <w:rsid w:val="00C00E83"/>
    <w:rsid w:val="00C00FD0"/>
    <w:rsid w:val="00C011A4"/>
    <w:rsid w:val="00C011EF"/>
    <w:rsid w:val="00C012D5"/>
    <w:rsid w:val="00C014B0"/>
    <w:rsid w:val="00C01555"/>
    <w:rsid w:val="00C015F5"/>
    <w:rsid w:val="00C01811"/>
    <w:rsid w:val="00C01A84"/>
    <w:rsid w:val="00C01B14"/>
    <w:rsid w:val="00C01D9F"/>
    <w:rsid w:val="00C01E6F"/>
    <w:rsid w:val="00C01E89"/>
    <w:rsid w:val="00C01F14"/>
    <w:rsid w:val="00C021B3"/>
    <w:rsid w:val="00C02317"/>
    <w:rsid w:val="00C023EC"/>
    <w:rsid w:val="00C0262C"/>
    <w:rsid w:val="00C02832"/>
    <w:rsid w:val="00C02B75"/>
    <w:rsid w:val="00C0371E"/>
    <w:rsid w:val="00C03955"/>
    <w:rsid w:val="00C039E4"/>
    <w:rsid w:val="00C03C5D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5EBC"/>
    <w:rsid w:val="00C06168"/>
    <w:rsid w:val="00C0630A"/>
    <w:rsid w:val="00C0647B"/>
    <w:rsid w:val="00C0678A"/>
    <w:rsid w:val="00C0682C"/>
    <w:rsid w:val="00C0694B"/>
    <w:rsid w:val="00C06AF0"/>
    <w:rsid w:val="00C07322"/>
    <w:rsid w:val="00C07339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0FC2"/>
    <w:rsid w:val="00C11051"/>
    <w:rsid w:val="00C1117F"/>
    <w:rsid w:val="00C1122D"/>
    <w:rsid w:val="00C1129A"/>
    <w:rsid w:val="00C11791"/>
    <w:rsid w:val="00C1188E"/>
    <w:rsid w:val="00C118AB"/>
    <w:rsid w:val="00C1190C"/>
    <w:rsid w:val="00C11BF5"/>
    <w:rsid w:val="00C11D1C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542"/>
    <w:rsid w:val="00C13BB6"/>
    <w:rsid w:val="00C13E1E"/>
    <w:rsid w:val="00C14062"/>
    <w:rsid w:val="00C14273"/>
    <w:rsid w:val="00C142D6"/>
    <w:rsid w:val="00C143AC"/>
    <w:rsid w:val="00C143C5"/>
    <w:rsid w:val="00C14410"/>
    <w:rsid w:val="00C1448E"/>
    <w:rsid w:val="00C144AE"/>
    <w:rsid w:val="00C145AD"/>
    <w:rsid w:val="00C146BA"/>
    <w:rsid w:val="00C1479F"/>
    <w:rsid w:val="00C147D1"/>
    <w:rsid w:val="00C1509D"/>
    <w:rsid w:val="00C1509E"/>
    <w:rsid w:val="00C15125"/>
    <w:rsid w:val="00C152BA"/>
    <w:rsid w:val="00C15422"/>
    <w:rsid w:val="00C154C0"/>
    <w:rsid w:val="00C155F4"/>
    <w:rsid w:val="00C156C7"/>
    <w:rsid w:val="00C15723"/>
    <w:rsid w:val="00C15821"/>
    <w:rsid w:val="00C158E7"/>
    <w:rsid w:val="00C159E3"/>
    <w:rsid w:val="00C15AD0"/>
    <w:rsid w:val="00C15B38"/>
    <w:rsid w:val="00C15D55"/>
    <w:rsid w:val="00C15DF9"/>
    <w:rsid w:val="00C16185"/>
    <w:rsid w:val="00C16794"/>
    <w:rsid w:val="00C169D8"/>
    <w:rsid w:val="00C16B99"/>
    <w:rsid w:val="00C16D0F"/>
    <w:rsid w:val="00C16D3F"/>
    <w:rsid w:val="00C1714B"/>
    <w:rsid w:val="00C175C6"/>
    <w:rsid w:val="00C17946"/>
    <w:rsid w:val="00C17AEF"/>
    <w:rsid w:val="00C17EAD"/>
    <w:rsid w:val="00C200BB"/>
    <w:rsid w:val="00C2044B"/>
    <w:rsid w:val="00C2065E"/>
    <w:rsid w:val="00C207E5"/>
    <w:rsid w:val="00C208EF"/>
    <w:rsid w:val="00C20B1D"/>
    <w:rsid w:val="00C20C7A"/>
    <w:rsid w:val="00C20D23"/>
    <w:rsid w:val="00C20D42"/>
    <w:rsid w:val="00C20D69"/>
    <w:rsid w:val="00C20DDB"/>
    <w:rsid w:val="00C20DE4"/>
    <w:rsid w:val="00C210CE"/>
    <w:rsid w:val="00C21197"/>
    <w:rsid w:val="00C21199"/>
    <w:rsid w:val="00C212DB"/>
    <w:rsid w:val="00C217B4"/>
    <w:rsid w:val="00C21ABC"/>
    <w:rsid w:val="00C21EB3"/>
    <w:rsid w:val="00C21F0F"/>
    <w:rsid w:val="00C21F5C"/>
    <w:rsid w:val="00C2251A"/>
    <w:rsid w:val="00C226FF"/>
    <w:rsid w:val="00C22834"/>
    <w:rsid w:val="00C22A2C"/>
    <w:rsid w:val="00C22ABC"/>
    <w:rsid w:val="00C22ADE"/>
    <w:rsid w:val="00C22AF1"/>
    <w:rsid w:val="00C22B06"/>
    <w:rsid w:val="00C22B42"/>
    <w:rsid w:val="00C22BDF"/>
    <w:rsid w:val="00C22C7E"/>
    <w:rsid w:val="00C22FE4"/>
    <w:rsid w:val="00C230CE"/>
    <w:rsid w:val="00C2335D"/>
    <w:rsid w:val="00C233AB"/>
    <w:rsid w:val="00C2340A"/>
    <w:rsid w:val="00C23460"/>
    <w:rsid w:val="00C23673"/>
    <w:rsid w:val="00C23692"/>
    <w:rsid w:val="00C23A04"/>
    <w:rsid w:val="00C23C5B"/>
    <w:rsid w:val="00C23C86"/>
    <w:rsid w:val="00C23D00"/>
    <w:rsid w:val="00C23E2D"/>
    <w:rsid w:val="00C23EC3"/>
    <w:rsid w:val="00C241BA"/>
    <w:rsid w:val="00C24360"/>
    <w:rsid w:val="00C243E5"/>
    <w:rsid w:val="00C246F9"/>
    <w:rsid w:val="00C247A0"/>
    <w:rsid w:val="00C24B8B"/>
    <w:rsid w:val="00C253CF"/>
    <w:rsid w:val="00C25410"/>
    <w:rsid w:val="00C25578"/>
    <w:rsid w:val="00C255E8"/>
    <w:rsid w:val="00C25632"/>
    <w:rsid w:val="00C25BB6"/>
    <w:rsid w:val="00C25BE7"/>
    <w:rsid w:val="00C25C85"/>
    <w:rsid w:val="00C25CD1"/>
    <w:rsid w:val="00C25DB3"/>
    <w:rsid w:val="00C2653A"/>
    <w:rsid w:val="00C269B0"/>
    <w:rsid w:val="00C26A42"/>
    <w:rsid w:val="00C26AE5"/>
    <w:rsid w:val="00C26B3A"/>
    <w:rsid w:val="00C26EA1"/>
    <w:rsid w:val="00C26EB2"/>
    <w:rsid w:val="00C26F60"/>
    <w:rsid w:val="00C27117"/>
    <w:rsid w:val="00C2724D"/>
    <w:rsid w:val="00C27344"/>
    <w:rsid w:val="00C2741F"/>
    <w:rsid w:val="00C274A9"/>
    <w:rsid w:val="00C275A6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A36"/>
    <w:rsid w:val="00C30BD8"/>
    <w:rsid w:val="00C30C0D"/>
    <w:rsid w:val="00C30F53"/>
    <w:rsid w:val="00C31228"/>
    <w:rsid w:val="00C318ED"/>
    <w:rsid w:val="00C31A25"/>
    <w:rsid w:val="00C31B2D"/>
    <w:rsid w:val="00C31BBE"/>
    <w:rsid w:val="00C31F6E"/>
    <w:rsid w:val="00C32200"/>
    <w:rsid w:val="00C32358"/>
    <w:rsid w:val="00C3242F"/>
    <w:rsid w:val="00C32463"/>
    <w:rsid w:val="00C32746"/>
    <w:rsid w:val="00C32E26"/>
    <w:rsid w:val="00C32F57"/>
    <w:rsid w:val="00C32F5B"/>
    <w:rsid w:val="00C33099"/>
    <w:rsid w:val="00C331B0"/>
    <w:rsid w:val="00C332FA"/>
    <w:rsid w:val="00C3353C"/>
    <w:rsid w:val="00C33BE6"/>
    <w:rsid w:val="00C33C00"/>
    <w:rsid w:val="00C33C24"/>
    <w:rsid w:val="00C33CB7"/>
    <w:rsid w:val="00C33D55"/>
    <w:rsid w:val="00C33E37"/>
    <w:rsid w:val="00C33EA3"/>
    <w:rsid w:val="00C33FCB"/>
    <w:rsid w:val="00C340F9"/>
    <w:rsid w:val="00C3433E"/>
    <w:rsid w:val="00C344F6"/>
    <w:rsid w:val="00C34584"/>
    <w:rsid w:val="00C346CC"/>
    <w:rsid w:val="00C34839"/>
    <w:rsid w:val="00C3484A"/>
    <w:rsid w:val="00C34A61"/>
    <w:rsid w:val="00C34A8B"/>
    <w:rsid w:val="00C34D18"/>
    <w:rsid w:val="00C34E98"/>
    <w:rsid w:val="00C351EB"/>
    <w:rsid w:val="00C35397"/>
    <w:rsid w:val="00C35694"/>
    <w:rsid w:val="00C3594C"/>
    <w:rsid w:val="00C360A2"/>
    <w:rsid w:val="00C361E6"/>
    <w:rsid w:val="00C36381"/>
    <w:rsid w:val="00C36414"/>
    <w:rsid w:val="00C364DD"/>
    <w:rsid w:val="00C36904"/>
    <w:rsid w:val="00C36968"/>
    <w:rsid w:val="00C36ADD"/>
    <w:rsid w:val="00C36B82"/>
    <w:rsid w:val="00C36CF3"/>
    <w:rsid w:val="00C36E21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94E"/>
    <w:rsid w:val="00C37EE7"/>
    <w:rsid w:val="00C40161"/>
    <w:rsid w:val="00C40593"/>
    <w:rsid w:val="00C40885"/>
    <w:rsid w:val="00C409E9"/>
    <w:rsid w:val="00C40AA4"/>
    <w:rsid w:val="00C40AC7"/>
    <w:rsid w:val="00C4118B"/>
    <w:rsid w:val="00C4144F"/>
    <w:rsid w:val="00C414FD"/>
    <w:rsid w:val="00C41BCB"/>
    <w:rsid w:val="00C41C05"/>
    <w:rsid w:val="00C41DDE"/>
    <w:rsid w:val="00C4216C"/>
    <w:rsid w:val="00C424C9"/>
    <w:rsid w:val="00C425D8"/>
    <w:rsid w:val="00C426FF"/>
    <w:rsid w:val="00C429AD"/>
    <w:rsid w:val="00C42C10"/>
    <w:rsid w:val="00C42C81"/>
    <w:rsid w:val="00C42E28"/>
    <w:rsid w:val="00C42FF7"/>
    <w:rsid w:val="00C43060"/>
    <w:rsid w:val="00C4327F"/>
    <w:rsid w:val="00C43738"/>
    <w:rsid w:val="00C43AB0"/>
    <w:rsid w:val="00C44384"/>
    <w:rsid w:val="00C44477"/>
    <w:rsid w:val="00C4464C"/>
    <w:rsid w:val="00C448DB"/>
    <w:rsid w:val="00C44944"/>
    <w:rsid w:val="00C44D41"/>
    <w:rsid w:val="00C44DC9"/>
    <w:rsid w:val="00C44E04"/>
    <w:rsid w:val="00C44EDD"/>
    <w:rsid w:val="00C44FF6"/>
    <w:rsid w:val="00C4504F"/>
    <w:rsid w:val="00C452EC"/>
    <w:rsid w:val="00C459FF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4E"/>
    <w:rsid w:val="00C469CF"/>
    <w:rsid w:val="00C46A0B"/>
    <w:rsid w:val="00C46CBE"/>
    <w:rsid w:val="00C473B0"/>
    <w:rsid w:val="00C47477"/>
    <w:rsid w:val="00C475F8"/>
    <w:rsid w:val="00C476B1"/>
    <w:rsid w:val="00C47925"/>
    <w:rsid w:val="00C47A33"/>
    <w:rsid w:val="00C47B87"/>
    <w:rsid w:val="00C47BFA"/>
    <w:rsid w:val="00C47ECC"/>
    <w:rsid w:val="00C50108"/>
    <w:rsid w:val="00C50745"/>
    <w:rsid w:val="00C508CA"/>
    <w:rsid w:val="00C5093B"/>
    <w:rsid w:val="00C50BBD"/>
    <w:rsid w:val="00C50D2E"/>
    <w:rsid w:val="00C50D73"/>
    <w:rsid w:val="00C50E55"/>
    <w:rsid w:val="00C51158"/>
    <w:rsid w:val="00C511B0"/>
    <w:rsid w:val="00C513CE"/>
    <w:rsid w:val="00C51570"/>
    <w:rsid w:val="00C5188C"/>
    <w:rsid w:val="00C51A4D"/>
    <w:rsid w:val="00C51BE2"/>
    <w:rsid w:val="00C51D19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3C6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69"/>
    <w:rsid w:val="00C55CB2"/>
    <w:rsid w:val="00C55D2F"/>
    <w:rsid w:val="00C55DD6"/>
    <w:rsid w:val="00C55E32"/>
    <w:rsid w:val="00C55F5F"/>
    <w:rsid w:val="00C561DC"/>
    <w:rsid w:val="00C5637C"/>
    <w:rsid w:val="00C5658B"/>
    <w:rsid w:val="00C565CA"/>
    <w:rsid w:val="00C56794"/>
    <w:rsid w:val="00C5696E"/>
    <w:rsid w:val="00C56AC5"/>
    <w:rsid w:val="00C56EE2"/>
    <w:rsid w:val="00C56F66"/>
    <w:rsid w:val="00C57485"/>
    <w:rsid w:val="00C57631"/>
    <w:rsid w:val="00C5797B"/>
    <w:rsid w:val="00C57B9C"/>
    <w:rsid w:val="00C57CBB"/>
    <w:rsid w:val="00C57DEB"/>
    <w:rsid w:val="00C57E50"/>
    <w:rsid w:val="00C57E70"/>
    <w:rsid w:val="00C57EDD"/>
    <w:rsid w:val="00C57FC6"/>
    <w:rsid w:val="00C6014D"/>
    <w:rsid w:val="00C60523"/>
    <w:rsid w:val="00C607B1"/>
    <w:rsid w:val="00C608D8"/>
    <w:rsid w:val="00C60A02"/>
    <w:rsid w:val="00C60BB8"/>
    <w:rsid w:val="00C60D39"/>
    <w:rsid w:val="00C60F31"/>
    <w:rsid w:val="00C60F89"/>
    <w:rsid w:val="00C6105D"/>
    <w:rsid w:val="00C6121B"/>
    <w:rsid w:val="00C612F9"/>
    <w:rsid w:val="00C6131B"/>
    <w:rsid w:val="00C6143F"/>
    <w:rsid w:val="00C61472"/>
    <w:rsid w:val="00C61548"/>
    <w:rsid w:val="00C61713"/>
    <w:rsid w:val="00C618EA"/>
    <w:rsid w:val="00C61A8E"/>
    <w:rsid w:val="00C61B51"/>
    <w:rsid w:val="00C61D02"/>
    <w:rsid w:val="00C61EBD"/>
    <w:rsid w:val="00C61FBC"/>
    <w:rsid w:val="00C62D51"/>
    <w:rsid w:val="00C62D6F"/>
    <w:rsid w:val="00C62E32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4F42"/>
    <w:rsid w:val="00C650BE"/>
    <w:rsid w:val="00C652AE"/>
    <w:rsid w:val="00C65411"/>
    <w:rsid w:val="00C6548D"/>
    <w:rsid w:val="00C6572B"/>
    <w:rsid w:val="00C6592D"/>
    <w:rsid w:val="00C65BBC"/>
    <w:rsid w:val="00C65D1F"/>
    <w:rsid w:val="00C65DC0"/>
    <w:rsid w:val="00C65F2E"/>
    <w:rsid w:val="00C660C1"/>
    <w:rsid w:val="00C663C3"/>
    <w:rsid w:val="00C6669E"/>
    <w:rsid w:val="00C66DC3"/>
    <w:rsid w:val="00C66DE7"/>
    <w:rsid w:val="00C66E1B"/>
    <w:rsid w:val="00C67276"/>
    <w:rsid w:val="00C672CF"/>
    <w:rsid w:val="00C67459"/>
    <w:rsid w:val="00C675B3"/>
    <w:rsid w:val="00C67691"/>
    <w:rsid w:val="00C67862"/>
    <w:rsid w:val="00C67E22"/>
    <w:rsid w:val="00C67E6A"/>
    <w:rsid w:val="00C67F53"/>
    <w:rsid w:val="00C67FD0"/>
    <w:rsid w:val="00C7008F"/>
    <w:rsid w:val="00C70092"/>
    <w:rsid w:val="00C703C4"/>
    <w:rsid w:val="00C70594"/>
    <w:rsid w:val="00C705B5"/>
    <w:rsid w:val="00C706D3"/>
    <w:rsid w:val="00C7076B"/>
    <w:rsid w:val="00C7080B"/>
    <w:rsid w:val="00C70CD2"/>
    <w:rsid w:val="00C70D6D"/>
    <w:rsid w:val="00C71054"/>
    <w:rsid w:val="00C713C8"/>
    <w:rsid w:val="00C713F5"/>
    <w:rsid w:val="00C7146E"/>
    <w:rsid w:val="00C7168F"/>
    <w:rsid w:val="00C71690"/>
    <w:rsid w:val="00C7174E"/>
    <w:rsid w:val="00C717D0"/>
    <w:rsid w:val="00C71BCB"/>
    <w:rsid w:val="00C71E99"/>
    <w:rsid w:val="00C71FFC"/>
    <w:rsid w:val="00C72101"/>
    <w:rsid w:val="00C7218D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509"/>
    <w:rsid w:val="00C735E2"/>
    <w:rsid w:val="00C736F8"/>
    <w:rsid w:val="00C7382C"/>
    <w:rsid w:val="00C73957"/>
    <w:rsid w:val="00C73A7B"/>
    <w:rsid w:val="00C73DA6"/>
    <w:rsid w:val="00C7405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4FBA"/>
    <w:rsid w:val="00C75041"/>
    <w:rsid w:val="00C75252"/>
    <w:rsid w:val="00C753C5"/>
    <w:rsid w:val="00C755A6"/>
    <w:rsid w:val="00C7561E"/>
    <w:rsid w:val="00C75BDB"/>
    <w:rsid w:val="00C75E51"/>
    <w:rsid w:val="00C7621F"/>
    <w:rsid w:val="00C76252"/>
    <w:rsid w:val="00C762AF"/>
    <w:rsid w:val="00C76669"/>
    <w:rsid w:val="00C7672C"/>
    <w:rsid w:val="00C768D1"/>
    <w:rsid w:val="00C76C53"/>
    <w:rsid w:val="00C76D34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323"/>
    <w:rsid w:val="00C803DE"/>
    <w:rsid w:val="00C8048C"/>
    <w:rsid w:val="00C806DD"/>
    <w:rsid w:val="00C8070E"/>
    <w:rsid w:val="00C8078B"/>
    <w:rsid w:val="00C80CC7"/>
    <w:rsid w:val="00C80E20"/>
    <w:rsid w:val="00C8101E"/>
    <w:rsid w:val="00C811BF"/>
    <w:rsid w:val="00C811E4"/>
    <w:rsid w:val="00C813C8"/>
    <w:rsid w:val="00C81761"/>
    <w:rsid w:val="00C817F6"/>
    <w:rsid w:val="00C819A4"/>
    <w:rsid w:val="00C819E1"/>
    <w:rsid w:val="00C81BA4"/>
    <w:rsid w:val="00C82322"/>
    <w:rsid w:val="00C82D91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0A"/>
    <w:rsid w:val="00C85048"/>
    <w:rsid w:val="00C8526A"/>
    <w:rsid w:val="00C852A4"/>
    <w:rsid w:val="00C8551B"/>
    <w:rsid w:val="00C857E5"/>
    <w:rsid w:val="00C85B94"/>
    <w:rsid w:val="00C85C53"/>
    <w:rsid w:val="00C85F22"/>
    <w:rsid w:val="00C85FD7"/>
    <w:rsid w:val="00C86060"/>
    <w:rsid w:val="00C865B8"/>
    <w:rsid w:val="00C86756"/>
    <w:rsid w:val="00C86B69"/>
    <w:rsid w:val="00C86B78"/>
    <w:rsid w:val="00C86FC0"/>
    <w:rsid w:val="00C8719E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965"/>
    <w:rsid w:val="00C90A32"/>
    <w:rsid w:val="00C90A4B"/>
    <w:rsid w:val="00C90A63"/>
    <w:rsid w:val="00C90FEF"/>
    <w:rsid w:val="00C9108C"/>
    <w:rsid w:val="00C91336"/>
    <w:rsid w:val="00C91391"/>
    <w:rsid w:val="00C91506"/>
    <w:rsid w:val="00C91659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028"/>
    <w:rsid w:val="00C934A9"/>
    <w:rsid w:val="00C93532"/>
    <w:rsid w:val="00C93702"/>
    <w:rsid w:val="00C93919"/>
    <w:rsid w:val="00C93C6D"/>
    <w:rsid w:val="00C93D92"/>
    <w:rsid w:val="00C9423F"/>
    <w:rsid w:val="00C942B2"/>
    <w:rsid w:val="00C947F4"/>
    <w:rsid w:val="00C94AEC"/>
    <w:rsid w:val="00C94D51"/>
    <w:rsid w:val="00C94FF1"/>
    <w:rsid w:val="00C953F8"/>
    <w:rsid w:val="00C95470"/>
    <w:rsid w:val="00C95592"/>
    <w:rsid w:val="00C95B00"/>
    <w:rsid w:val="00C95B9E"/>
    <w:rsid w:val="00C95D2D"/>
    <w:rsid w:val="00C95F29"/>
    <w:rsid w:val="00C96038"/>
    <w:rsid w:val="00C963C2"/>
    <w:rsid w:val="00C964AB"/>
    <w:rsid w:val="00C964C7"/>
    <w:rsid w:val="00C96B72"/>
    <w:rsid w:val="00C96F23"/>
    <w:rsid w:val="00C97040"/>
    <w:rsid w:val="00C97045"/>
    <w:rsid w:val="00C970E9"/>
    <w:rsid w:val="00C971AC"/>
    <w:rsid w:val="00C9733E"/>
    <w:rsid w:val="00C97750"/>
    <w:rsid w:val="00C97871"/>
    <w:rsid w:val="00C97B67"/>
    <w:rsid w:val="00C97B96"/>
    <w:rsid w:val="00C97BB0"/>
    <w:rsid w:val="00C97BB7"/>
    <w:rsid w:val="00C97CA4"/>
    <w:rsid w:val="00C97DE9"/>
    <w:rsid w:val="00C97FF9"/>
    <w:rsid w:val="00CA0000"/>
    <w:rsid w:val="00CA00E7"/>
    <w:rsid w:val="00CA01D9"/>
    <w:rsid w:val="00CA03FB"/>
    <w:rsid w:val="00CA081F"/>
    <w:rsid w:val="00CA09DC"/>
    <w:rsid w:val="00CA0DE7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87"/>
    <w:rsid w:val="00CA1CBF"/>
    <w:rsid w:val="00CA1EB8"/>
    <w:rsid w:val="00CA20D0"/>
    <w:rsid w:val="00CA20DA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9BA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D97"/>
    <w:rsid w:val="00CA5EF2"/>
    <w:rsid w:val="00CA6606"/>
    <w:rsid w:val="00CA6667"/>
    <w:rsid w:val="00CA66DC"/>
    <w:rsid w:val="00CA68B8"/>
    <w:rsid w:val="00CA6AF2"/>
    <w:rsid w:val="00CA72BC"/>
    <w:rsid w:val="00CA754C"/>
    <w:rsid w:val="00CA7562"/>
    <w:rsid w:val="00CA78A1"/>
    <w:rsid w:val="00CA7BF7"/>
    <w:rsid w:val="00CA7C1C"/>
    <w:rsid w:val="00CA7C8E"/>
    <w:rsid w:val="00CA7C96"/>
    <w:rsid w:val="00CB008A"/>
    <w:rsid w:val="00CB0364"/>
    <w:rsid w:val="00CB07C6"/>
    <w:rsid w:val="00CB082B"/>
    <w:rsid w:val="00CB09C1"/>
    <w:rsid w:val="00CB09F8"/>
    <w:rsid w:val="00CB0A57"/>
    <w:rsid w:val="00CB0C8D"/>
    <w:rsid w:val="00CB10A1"/>
    <w:rsid w:val="00CB11F7"/>
    <w:rsid w:val="00CB1222"/>
    <w:rsid w:val="00CB136E"/>
    <w:rsid w:val="00CB1393"/>
    <w:rsid w:val="00CB14ED"/>
    <w:rsid w:val="00CB182D"/>
    <w:rsid w:val="00CB1D71"/>
    <w:rsid w:val="00CB1F79"/>
    <w:rsid w:val="00CB300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13F"/>
    <w:rsid w:val="00CB5240"/>
    <w:rsid w:val="00CB524B"/>
    <w:rsid w:val="00CB5560"/>
    <w:rsid w:val="00CB565B"/>
    <w:rsid w:val="00CB569D"/>
    <w:rsid w:val="00CB576D"/>
    <w:rsid w:val="00CB5AC9"/>
    <w:rsid w:val="00CB5B29"/>
    <w:rsid w:val="00CB5BDB"/>
    <w:rsid w:val="00CB5CCE"/>
    <w:rsid w:val="00CB6362"/>
    <w:rsid w:val="00CB6401"/>
    <w:rsid w:val="00CB64C3"/>
    <w:rsid w:val="00CB66FD"/>
    <w:rsid w:val="00CB68B2"/>
    <w:rsid w:val="00CB6C87"/>
    <w:rsid w:val="00CB6D66"/>
    <w:rsid w:val="00CB6EF0"/>
    <w:rsid w:val="00CB714F"/>
    <w:rsid w:val="00CB7281"/>
    <w:rsid w:val="00CB7460"/>
    <w:rsid w:val="00CB758B"/>
    <w:rsid w:val="00CB7614"/>
    <w:rsid w:val="00CB76E3"/>
    <w:rsid w:val="00CB7773"/>
    <w:rsid w:val="00CB77D7"/>
    <w:rsid w:val="00CB7890"/>
    <w:rsid w:val="00CB7CD5"/>
    <w:rsid w:val="00CB7E28"/>
    <w:rsid w:val="00CB7FA2"/>
    <w:rsid w:val="00CB7FBD"/>
    <w:rsid w:val="00CC0011"/>
    <w:rsid w:val="00CC0024"/>
    <w:rsid w:val="00CC0112"/>
    <w:rsid w:val="00CC0262"/>
    <w:rsid w:val="00CC086C"/>
    <w:rsid w:val="00CC0903"/>
    <w:rsid w:val="00CC0BF1"/>
    <w:rsid w:val="00CC133E"/>
    <w:rsid w:val="00CC143D"/>
    <w:rsid w:val="00CC1664"/>
    <w:rsid w:val="00CC16AA"/>
    <w:rsid w:val="00CC1943"/>
    <w:rsid w:val="00CC1C2B"/>
    <w:rsid w:val="00CC1E55"/>
    <w:rsid w:val="00CC22F7"/>
    <w:rsid w:val="00CC2398"/>
    <w:rsid w:val="00CC2ABE"/>
    <w:rsid w:val="00CC2BAB"/>
    <w:rsid w:val="00CC2BD1"/>
    <w:rsid w:val="00CC2C29"/>
    <w:rsid w:val="00CC2CD5"/>
    <w:rsid w:val="00CC306C"/>
    <w:rsid w:val="00CC3205"/>
    <w:rsid w:val="00CC34D9"/>
    <w:rsid w:val="00CC3618"/>
    <w:rsid w:val="00CC3F43"/>
    <w:rsid w:val="00CC408C"/>
    <w:rsid w:val="00CC40C6"/>
    <w:rsid w:val="00CC41AB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91D"/>
    <w:rsid w:val="00CC5C97"/>
    <w:rsid w:val="00CC5FD8"/>
    <w:rsid w:val="00CC61C2"/>
    <w:rsid w:val="00CC648B"/>
    <w:rsid w:val="00CC683C"/>
    <w:rsid w:val="00CC6979"/>
    <w:rsid w:val="00CC6ABA"/>
    <w:rsid w:val="00CC6DC4"/>
    <w:rsid w:val="00CC7089"/>
    <w:rsid w:val="00CC7292"/>
    <w:rsid w:val="00CC7312"/>
    <w:rsid w:val="00CC74DF"/>
    <w:rsid w:val="00CC7A20"/>
    <w:rsid w:val="00CC7AAD"/>
    <w:rsid w:val="00CC7AEE"/>
    <w:rsid w:val="00CC7C26"/>
    <w:rsid w:val="00CC7C4C"/>
    <w:rsid w:val="00CC7DEC"/>
    <w:rsid w:val="00CC7F29"/>
    <w:rsid w:val="00CD028C"/>
    <w:rsid w:val="00CD06CC"/>
    <w:rsid w:val="00CD0A0B"/>
    <w:rsid w:val="00CD0C90"/>
    <w:rsid w:val="00CD0DF2"/>
    <w:rsid w:val="00CD1287"/>
    <w:rsid w:val="00CD1502"/>
    <w:rsid w:val="00CD172B"/>
    <w:rsid w:val="00CD17B0"/>
    <w:rsid w:val="00CD19F4"/>
    <w:rsid w:val="00CD1B41"/>
    <w:rsid w:val="00CD1D5D"/>
    <w:rsid w:val="00CD1E1D"/>
    <w:rsid w:val="00CD1EE4"/>
    <w:rsid w:val="00CD1EFC"/>
    <w:rsid w:val="00CD24A9"/>
    <w:rsid w:val="00CD26CC"/>
    <w:rsid w:val="00CD2832"/>
    <w:rsid w:val="00CD2E12"/>
    <w:rsid w:val="00CD324C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113"/>
    <w:rsid w:val="00CD52A6"/>
    <w:rsid w:val="00CD54E9"/>
    <w:rsid w:val="00CD5638"/>
    <w:rsid w:val="00CD5676"/>
    <w:rsid w:val="00CD5722"/>
    <w:rsid w:val="00CD5831"/>
    <w:rsid w:val="00CD5877"/>
    <w:rsid w:val="00CD5961"/>
    <w:rsid w:val="00CD5A31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9C2"/>
    <w:rsid w:val="00CD6A7F"/>
    <w:rsid w:val="00CD6E3B"/>
    <w:rsid w:val="00CD6F05"/>
    <w:rsid w:val="00CD7257"/>
    <w:rsid w:val="00CD7392"/>
    <w:rsid w:val="00CD76DE"/>
    <w:rsid w:val="00CD7884"/>
    <w:rsid w:val="00CD7C57"/>
    <w:rsid w:val="00CD7F79"/>
    <w:rsid w:val="00CE0076"/>
    <w:rsid w:val="00CE020A"/>
    <w:rsid w:val="00CE0431"/>
    <w:rsid w:val="00CE0BEF"/>
    <w:rsid w:val="00CE0D39"/>
    <w:rsid w:val="00CE0D4C"/>
    <w:rsid w:val="00CE0F0F"/>
    <w:rsid w:val="00CE1015"/>
    <w:rsid w:val="00CE104D"/>
    <w:rsid w:val="00CE10AB"/>
    <w:rsid w:val="00CE1249"/>
    <w:rsid w:val="00CE1300"/>
    <w:rsid w:val="00CE183A"/>
    <w:rsid w:val="00CE1AC8"/>
    <w:rsid w:val="00CE200D"/>
    <w:rsid w:val="00CE20D5"/>
    <w:rsid w:val="00CE2180"/>
    <w:rsid w:val="00CE2402"/>
    <w:rsid w:val="00CE2483"/>
    <w:rsid w:val="00CE2771"/>
    <w:rsid w:val="00CE2870"/>
    <w:rsid w:val="00CE28A7"/>
    <w:rsid w:val="00CE292A"/>
    <w:rsid w:val="00CE29FB"/>
    <w:rsid w:val="00CE2B5F"/>
    <w:rsid w:val="00CE2F40"/>
    <w:rsid w:val="00CE2FC3"/>
    <w:rsid w:val="00CE2FEF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AE5"/>
    <w:rsid w:val="00CE5E61"/>
    <w:rsid w:val="00CE63DA"/>
    <w:rsid w:val="00CE63F0"/>
    <w:rsid w:val="00CE6BAE"/>
    <w:rsid w:val="00CE6C2F"/>
    <w:rsid w:val="00CE6EDE"/>
    <w:rsid w:val="00CE7583"/>
    <w:rsid w:val="00CE7603"/>
    <w:rsid w:val="00CE79AB"/>
    <w:rsid w:val="00CE7A95"/>
    <w:rsid w:val="00CE7BE8"/>
    <w:rsid w:val="00CE7BFF"/>
    <w:rsid w:val="00CE7F12"/>
    <w:rsid w:val="00CF056F"/>
    <w:rsid w:val="00CF0665"/>
    <w:rsid w:val="00CF0C93"/>
    <w:rsid w:val="00CF100A"/>
    <w:rsid w:val="00CF113E"/>
    <w:rsid w:val="00CF1198"/>
    <w:rsid w:val="00CF1587"/>
    <w:rsid w:val="00CF173C"/>
    <w:rsid w:val="00CF19F1"/>
    <w:rsid w:val="00CF1BEC"/>
    <w:rsid w:val="00CF1CE3"/>
    <w:rsid w:val="00CF1DCE"/>
    <w:rsid w:val="00CF1E45"/>
    <w:rsid w:val="00CF1E50"/>
    <w:rsid w:val="00CF212C"/>
    <w:rsid w:val="00CF24D0"/>
    <w:rsid w:val="00CF256B"/>
    <w:rsid w:val="00CF2A48"/>
    <w:rsid w:val="00CF2A89"/>
    <w:rsid w:val="00CF2F7E"/>
    <w:rsid w:val="00CF302F"/>
    <w:rsid w:val="00CF31D2"/>
    <w:rsid w:val="00CF348C"/>
    <w:rsid w:val="00CF3550"/>
    <w:rsid w:val="00CF381A"/>
    <w:rsid w:val="00CF391F"/>
    <w:rsid w:val="00CF3A3B"/>
    <w:rsid w:val="00CF3AEB"/>
    <w:rsid w:val="00CF3CA6"/>
    <w:rsid w:val="00CF3D9D"/>
    <w:rsid w:val="00CF4142"/>
    <w:rsid w:val="00CF41FD"/>
    <w:rsid w:val="00CF4275"/>
    <w:rsid w:val="00CF4342"/>
    <w:rsid w:val="00CF4401"/>
    <w:rsid w:val="00CF4417"/>
    <w:rsid w:val="00CF451E"/>
    <w:rsid w:val="00CF45D1"/>
    <w:rsid w:val="00CF45F3"/>
    <w:rsid w:val="00CF4676"/>
    <w:rsid w:val="00CF48FC"/>
    <w:rsid w:val="00CF4A01"/>
    <w:rsid w:val="00CF4F36"/>
    <w:rsid w:val="00CF4FBC"/>
    <w:rsid w:val="00CF51DE"/>
    <w:rsid w:val="00CF51E5"/>
    <w:rsid w:val="00CF533C"/>
    <w:rsid w:val="00CF538C"/>
    <w:rsid w:val="00CF5586"/>
    <w:rsid w:val="00CF558F"/>
    <w:rsid w:val="00CF5689"/>
    <w:rsid w:val="00CF597C"/>
    <w:rsid w:val="00CF5E49"/>
    <w:rsid w:val="00CF64BE"/>
    <w:rsid w:val="00CF6952"/>
    <w:rsid w:val="00CF69CE"/>
    <w:rsid w:val="00CF69F4"/>
    <w:rsid w:val="00CF6D0E"/>
    <w:rsid w:val="00CF6FF5"/>
    <w:rsid w:val="00CF721A"/>
    <w:rsid w:val="00CF7537"/>
    <w:rsid w:val="00CF7561"/>
    <w:rsid w:val="00CF75C6"/>
    <w:rsid w:val="00CF79D7"/>
    <w:rsid w:val="00CF7A57"/>
    <w:rsid w:val="00CF7A7A"/>
    <w:rsid w:val="00CF7A94"/>
    <w:rsid w:val="00CF7B15"/>
    <w:rsid w:val="00D001D5"/>
    <w:rsid w:val="00D002F1"/>
    <w:rsid w:val="00D005EE"/>
    <w:rsid w:val="00D008F1"/>
    <w:rsid w:val="00D00AEA"/>
    <w:rsid w:val="00D00BC5"/>
    <w:rsid w:val="00D00EC9"/>
    <w:rsid w:val="00D0109E"/>
    <w:rsid w:val="00D0148A"/>
    <w:rsid w:val="00D01A96"/>
    <w:rsid w:val="00D01B0D"/>
    <w:rsid w:val="00D01B1D"/>
    <w:rsid w:val="00D01DE4"/>
    <w:rsid w:val="00D01E6A"/>
    <w:rsid w:val="00D02143"/>
    <w:rsid w:val="00D0230C"/>
    <w:rsid w:val="00D024AD"/>
    <w:rsid w:val="00D026E3"/>
    <w:rsid w:val="00D028A0"/>
    <w:rsid w:val="00D02E6C"/>
    <w:rsid w:val="00D02EC5"/>
    <w:rsid w:val="00D03163"/>
    <w:rsid w:val="00D03276"/>
    <w:rsid w:val="00D032EC"/>
    <w:rsid w:val="00D0333C"/>
    <w:rsid w:val="00D03A75"/>
    <w:rsid w:val="00D03B0C"/>
    <w:rsid w:val="00D03CC1"/>
    <w:rsid w:val="00D03DFB"/>
    <w:rsid w:val="00D03E87"/>
    <w:rsid w:val="00D03ED1"/>
    <w:rsid w:val="00D03F17"/>
    <w:rsid w:val="00D04030"/>
    <w:rsid w:val="00D04081"/>
    <w:rsid w:val="00D040CB"/>
    <w:rsid w:val="00D04219"/>
    <w:rsid w:val="00D04273"/>
    <w:rsid w:val="00D042D7"/>
    <w:rsid w:val="00D043B7"/>
    <w:rsid w:val="00D04486"/>
    <w:rsid w:val="00D04C0D"/>
    <w:rsid w:val="00D04EF1"/>
    <w:rsid w:val="00D051F5"/>
    <w:rsid w:val="00D0538A"/>
    <w:rsid w:val="00D05411"/>
    <w:rsid w:val="00D05422"/>
    <w:rsid w:val="00D054A6"/>
    <w:rsid w:val="00D054B7"/>
    <w:rsid w:val="00D05672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43A"/>
    <w:rsid w:val="00D06634"/>
    <w:rsid w:val="00D06824"/>
    <w:rsid w:val="00D06B25"/>
    <w:rsid w:val="00D06D42"/>
    <w:rsid w:val="00D0706D"/>
    <w:rsid w:val="00D07136"/>
    <w:rsid w:val="00D071E9"/>
    <w:rsid w:val="00D07569"/>
    <w:rsid w:val="00D07638"/>
    <w:rsid w:val="00D079FB"/>
    <w:rsid w:val="00D07A27"/>
    <w:rsid w:val="00D07DB5"/>
    <w:rsid w:val="00D07E0E"/>
    <w:rsid w:val="00D07EB4"/>
    <w:rsid w:val="00D10078"/>
    <w:rsid w:val="00D102FB"/>
    <w:rsid w:val="00D10457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745"/>
    <w:rsid w:val="00D11BBD"/>
    <w:rsid w:val="00D11F3E"/>
    <w:rsid w:val="00D12381"/>
    <w:rsid w:val="00D12765"/>
    <w:rsid w:val="00D12777"/>
    <w:rsid w:val="00D12915"/>
    <w:rsid w:val="00D12D33"/>
    <w:rsid w:val="00D12D5E"/>
    <w:rsid w:val="00D12EE4"/>
    <w:rsid w:val="00D13052"/>
    <w:rsid w:val="00D13205"/>
    <w:rsid w:val="00D13262"/>
    <w:rsid w:val="00D1349F"/>
    <w:rsid w:val="00D135C2"/>
    <w:rsid w:val="00D13722"/>
    <w:rsid w:val="00D13812"/>
    <w:rsid w:val="00D13884"/>
    <w:rsid w:val="00D13897"/>
    <w:rsid w:val="00D13BCF"/>
    <w:rsid w:val="00D141E7"/>
    <w:rsid w:val="00D142B5"/>
    <w:rsid w:val="00D14348"/>
    <w:rsid w:val="00D14357"/>
    <w:rsid w:val="00D14405"/>
    <w:rsid w:val="00D1455E"/>
    <w:rsid w:val="00D1470B"/>
    <w:rsid w:val="00D14993"/>
    <w:rsid w:val="00D14EA7"/>
    <w:rsid w:val="00D151A1"/>
    <w:rsid w:val="00D15426"/>
    <w:rsid w:val="00D1568C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7F7"/>
    <w:rsid w:val="00D16945"/>
    <w:rsid w:val="00D16A03"/>
    <w:rsid w:val="00D16B78"/>
    <w:rsid w:val="00D16CE7"/>
    <w:rsid w:val="00D16F44"/>
    <w:rsid w:val="00D170C3"/>
    <w:rsid w:val="00D17ABE"/>
    <w:rsid w:val="00D17B7C"/>
    <w:rsid w:val="00D17C24"/>
    <w:rsid w:val="00D201F8"/>
    <w:rsid w:val="00D20395"/>
    <w:rsid w:val="00D203BF"/>
    <w:rsid w:val="00D20481"/>
    <w:rsid w:val="00D20946"/>
    <w:rsid w:val="00D20A2C"/>
    <w:rsid w:val="00D20ADC"/>
    <w:rsid w:val="00D20BBA"/>
    <w:rsid w:val="00D20D9D"/>
    <w:rsid w:val="00D21011"/>
    <w:rsid w:val="00D21051"/>
    <w:rsid w:val="00D2117B"/>
    <w:rsid w:val="00D214C1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36D"/>
    <w:rsid w:val="00D25813"/>
    <w:rsid w:val="00D25958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D37"/>
    <w:rsid w:val="00D30F3C"/>
    <w:rsid w:val="00D3184E"/>
    <w:rsid w:val="00D31ADD"/>
    <w:rsid w:val="00D31DF9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E39"/>
    <w:rsid w:val="00D32EB9"/>
    <w:rsid w:val="00D32F2F"/>
    <w:rsid w:val="00D32F6E"/>
    <w:rsid w:val="00D33491"/>
    <w:rsid w:val="00D33528"/>
    <w:rsid w:val="00D33651"/>
    <w:rsid w:val="00D33885"/>
    <w:rsid w:val="00D3396F"/>
    <w:rsid w:val="00D33BCC"/>
    <w:rsid w:val="00D33D27"/>
    <w:rsid w:val="00D34397"/>
    <w:rsid w:val="00D3461C"/>
    <w:rsid w:val="00D346CA"/>
    <w:rsid w:val="00D34B39"/>
    <w:rsid w:val="00D34D0E"/>
    <w:rsid w:val="00D34DF2"/>
    <w:rsid w:val="00D34EA0"/>
    <w:rsid w:val="00D34EEE"/>
    <w:rsid w:val="00D34F57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048"/>
    <w:rsid w:val="00D362F6"/>
    <w:rsid w:val="00D36459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0EB"/>
    <w:rsid w:val="00D41263"/>
    <w:rsid w:val="00D416D9"/>
    <w:rsid w:val="00D4172C"/>
    <w:rsid w:val="00D41778"/>
    <w:rsid w:val="00D418AF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65F"/>
    <w:rsid w:val="00D426D6"/>
    <w:rsid w:val="00D42E3C"/>
    <w:rsid w:val="00D43165"/>
    <w:rsid w:val="00D43346"/>
    <w:rsid w:val="00D4392D"/>
    <w:rsid w:val="00D439EE"/>
    <w:rsid w:val="00D43E88"/>
    <w:rsid w:val="00D440BD"/>
    <w:rsid w:val="00D440DA"/>
    <w:rsid w:val="00D4422A"/>
    <w:rsid w:val="00D44263"/>
    <w:rsid w:val="00D4433D"/>
    <w:rsid w:val="00D44489"/>
    <w:rsid w:val="00D44653"/>
    <w:rsid w:val="00D44733"/>
    <w:rsid w:val="00D44A15"/>
    <w:rsid w:val="00D44ABE"/>
    <w:rsid w:val="00D44C0F"/>
    <w:rsid w:val="00D44DC1"/>
    <w:rsid w:val="00D450DF"/>
    <w:rsid w:val="00D45309"/>
    <w:rsid w:val="00D4530E"/>
    <w:rsid w:val="00D454CE"/>
    <w:rsid w:val="00D45749"/>
    <w:rsid w:val="00D4580A"/>
    <w:rsid w:val="00D4586E"/>
    <w:rsid w:val="00D45885"/>
    <w:rsid w:val="00D45A13"/>
    <w:rsid w:val="00D45AD8"/>
    <w:rsid w:val="00D45ADD"/>
    <w:rsid w:val="00D45BD8"/>
    <w:rsid w:val="00D4604C"/>
    <w:rsid w:val="00D46066"/>
    <w:rsid w:val="00D461BF"/>
    <w:rsid w:val="00D462F8"/>
    <w:rsid w:val="00D464FB"/>
    <w:rsid w:val="00D46A3C"/>
    <w:rsid w:val="00D46E95"/>
    <w:rsid w:val="00D4702B"/>
    <w:rsid w:val="00D474A3"/>
    <w:rsid w:val="00D47654"/>
    <w:rsid w:val="00D47750"/>
    <w:rsid w:val="00D4793D"/>
    <w:rsid w:val="00D479BE"/>
    <w:rsid w:val="00D47AFE"/>
    <w:rsid w:val="00D47CB0"/>
    <w:rsid w:val="00D504D5"/>
    <w:rsid w:val="00D5054A"/>
    <w:rsid w:val="00D505B5"/>
    <w:rsid w:val="00D50609"/>
    <w:rsid w:val="00D50809"/>
    <w:rsid w:val="00D508D0"/>
    <w:rsid w:val="00D50E4B"/>
    <w:rsid w:val="00D50FF9"/>
    <w:rsid w:val="00D51047"/>
    <w:rsid w:val="00D51481"/>
    <w:rsid w:val="00D514BF"/>
    <w:rsid w:val="00D51521"/>
    <w:rsid w:val="00D5170D"/>
    <w:rsid w:val="00D5184A"/>
    <w:rsid w:val="00D518B9"/>
    <w:rsid w:val="00D518E4"/>
    <w:rsid w:val="00D519D8"/>
    <w:rsid w:val="00D51B02"/>
    <w:rsid w:val="00D51C4F"/>
    <w:rsid w:val="00D51E83"/>
    <w:rsid w:val="00D51EFB"/>
    <w:rsid w:val="00D51F14"/>
    <w:rsid w:val="00D51F70"/>
    <w:rsid w:val="00D5205E"/>
    <w:rsid w:val="00D521A3"/>
    <w:rsid w:val="00D52314"/>
    <w:rsid w:val="00D52B85"/>
    <w:rsid w:val="00D52C16"/>
    <w:rsid w:val="00D53348"/>
    <w:rsid w:val="00D5343F"/>
    <w:rsid w:val="00D534A8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75B"/>
    <w:rsid w:val="00D56943"/>
    <w:rsid w:val="00D569A3"/>
    <w:rsid w:val="00D569F4"/>
    <w:rsid w:val="00D56AB3"/>
    <w:rsid w:val="00D56AD9"/>
    <w:rsid w:val="00D56AF2"/>
    <w:rsid w:val="00D56C41"/>
    <w:rsid w:val="00D56DCA"/>
    <w:rsid w:val="00D56E90"/>
    <w:rsid w:val="00D56F32"/>
    <w:rsid w:val="00D572B6"/>
    <w:rsid w:val="00D573A3"/>
    <w:rsid w:val="00D573CB"/>
    <w:rsid w:val="00D57629"/>
    <w:rsid w:val="00D5787A"/>
    <w:rsid w:val="00D57B2B"/>
    <w:rsid w:val="00D57D39"/>
    <w:rsid w:val="00D6030F"/>
    <w:rsid w:val="00D60312"/>
    <w:rsid w:val="00D603E7"/>
    <w:rsid w:val="00D60702"/>
    <w:rsid w:val="00D6074B"/>
    <w:rsid w:val="00D60A5F"/>
    <w:rsid w:val="00D60B8F"/>
    <w:rsid w:val="00D60F94"/>
    <w:rsid w:val="00D6111D"/>
    <w:rsid w:val="00D61181"/>
    <w:rsid w:val="00D6122E"/>
    <w:rsid w:val="00D61593"/>
    <w:rsid w:val="00D61789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0AC"/>
    <w:rsid w:val="00D63383"/>
    <w:rsid w:val="00D63505"/>
    <w:rsid w:val="00D6375C"/>
    <w:rsid w:val="00D63934"/>
    <w:rsid w:val="00D63A2D"/>
    <w:rsid w:val="00D63A35"/>
    <w:rsid w:val="00D63A3B"/>
    <w:rsid w:val="00D63E87"/>
    <w:rsid w:val="00D63EC7"/>
    <w:rsid w:val="00D63FD5"/>
    <w:rsid w:val="00D64100"/>
    <w:rsid w:val="00D644B3"/>
    <w:rsid w:val="00D645EA"/>
    <w:rsid w:val="00D64849"/>
    <w:rsid w:val="00D64A52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147"/>
    <w:rsid w:val="00D663FB"/>
    <w:rsid w:val="00D665FD"/>
    <w:rsid w:val="00D66B56"/>
    <w:rsid w:val="00D66BA8"/>
    <w:rsid w:val="00D66BDE"/>
    <w:rsid w:val="00D66C89"/>
    <w:rsid w:val="00D6707F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3F6"/>
    <w:rsid w:val="00D70555"/>
    <w:rsid w:val="00D705CB"/>
    <w:rsid w:val="00D7080A"/>
    <w:rsid w:val="00D7086E"/>
    <w:rsid w:val="00D70915"/>
    <w:rsid w:val="00D70AE1"/>
    <w:rsid w:val="00D70C7A"/>
    <w:rsid w:val="00D70C9C"/>
    <w:rsid w:val="00D70D97"/>
    <w:rsid w:val="00D70EC3"/>
    <w:rsid w:val="00D70F13"/>
    <w:rsid w:val="00D70F9B"/>
    <w:rsid w:val="00D71285"/>
    <w:rsid w:val="00D712B4"/>
    <w:rsid w:val="00D716D7"/>
    <w:rsid w:val="00D717F2"/>
    <w:rsid w:val="00D71AC7"/>
    <w:rsid w:val="00D71CC1"/>
    <w:rsid w:val="00D720A8"/>
    <w:rsid w:val="00D725C3"/>
    <w:rsid w:val="00D7272B"/>
    <w:rsid w:val="00D72753"/>
    <w:rsid w:val="00D727E2"/>
    <w:rsid w:val="00D72B7F"/>
    <w:rsid w:val="00D72FAD"/>
    <w:rsid w:val="00D731DC"/>
    <w:rsid w:val="00D73540"/>
    <w:rsid w:val="00D73669"/>
    <w:rsid w:val="00D737FF"/>
    <w:rsid w:val="00D73858"/>
    <w:rsid w:val="00D7387D"/>
    <w:rsid w:val="00D739C0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09B"/>
    <w:rsid w:val="00D76362"/>
    <w:rsid w:val="00D765E4"/>
    <w:rsid w:val="00D76657"/>
    <w:rsid w:val="00D7677E"/>
    <w:rsid w:val="00D76AAB"/>
    <w:rsid w:val="00D76CEF"/>
    <w:rsid w:val="00D76E69"/>
    <w:rsid w:val="00D7728F"/>
    <w:rsid w:val="00D7740A"/>
    <w:rsid w:val="00D77472"/>
    <w:rsid w:val="00D775B1"/>
    <w:rsid w:val="00D7787D"/>
    <w:rsid w:val="00D779C5"/>
    <w:rsid w:val="00D77B46"/>
    <w:rsid w:val="00D77C22"/>
    <w:rsid w:val="00D77E0C"/>
    <w:rsid w:val="00D77EBC"/>
    <w:rsid w:val="00D77FBD"/>
    <w:rsid w:val="00D803EF"/>
    <w:rsid w:val="00D80550"/>
    <w:rsid w:val="00D80586"/>
    <w:rsid w:val="00D805F4"/>
    <w:rsid w:val="00D80636"/>
    <w:rsid w:val="00D80931"/>
    <w:rsid w:val="00D80A06"/>
    <w:rsid w:val="00D80A74"/>
    <w:rsid w:val="00D80C97"/>
    <w:rsid w:val="00D81050"/>
    <w:rsid w:val="00D811DB"/>
    <w:rsid w:val="00D81523"/>
    <w:rsid w:val="00D81586"/>
    <w:rsid w:val="00D816CA"/>
    <w:rsid w:val="00D816DA"/>
    <w:rsid w:val="00D818A8"/>
    <w:rsid w:val="00D818E1"/>
    <w:rsid w:val="00D81AB3"/>
    <w:rsid w:val="00D81BD2"/>
    <w:rsid w:val="00D81D38"/>
    <w:rsid w:val="00D81D59"/>
    <w:rsid w:val="00D81EFD"/>
    <w:rsid w:val="00D81F4D"/>
    <w:rsid w:val="00D8240D"/>
    <w:rsid w:val="00D82482"/>
    <w:rsid w:val="00D8266F"/>
    <w:rsid w:val="00D826DF"/>
    <w:rsid w:val="00D830B8"/>
    <w:rsid w:val="00D830FF"/>
    <w:rsid w:val="00D83331"/>
    <w:rsid w:val="00D8342F"/>
    <w:rsid w:val="00D839B6"/>
    <w:rsid w:val="00D84079"/>
    <w:rsid w:val="00D84825"/>
    <w:rsid w:val="00D84952"/>
    <w:rsid w:val="00D849B2"/>
    <w:rsid w:val="00D849C8"/>
    <w:rsid w:val="00D84C7E"/>
    <w:rsid w:val="00D84C90"/>
    <w:rsid w:val="00D84D76"/>
    <w:rsid w:val="00D84D7B"/>
    <w:rsid w:val="00D8535D"/>
    <w:rsid w:val="00D8547A"/>
    <w:rsid w:val="00D8554E"/>
    <w:rsid w:val="00D859E5"/>
    <w:rsid w:val="00D85A36"/>
    <w:rsid w:val="00D85AA5"/>
    <w:rsid w:val="00D85BF6"/>
    <w:rsid w:val="00D85CD2"/>
    <w:rsid w:val="00D85F7B"/>
    <w:rsid w:val="00D86021"/>
    <w:rsid w:val="00D86036"/>
    <w:rsid w:val="00D860D0"/>
    <w:rsid w:val="00D8623A"/>
    <w:rsid w:val="00D8699A"/>
    <w:rsid w:val="00D86A6F"/>
    <w:rsid w:val="00D86AB4"/>
    <w:rsid w:val="00D86D9D"/>
    <w:rsid w:val="00D86DE3"/>
    <w:rsid w:val="00D872B4"/>
    <w:rsid w:val="00D87336"/>
    <w:rsid w:val="00D87437"/>
    <w:rsid w:val="00D87666"/>
    <w:rsid w:val="00D8767E"/>
    <w:rsid w:val="00D87752"/>
    <w:rsid w:val="00D87A8A"/>
    <w:rsid w:val="00D87D05"/>
    <w:rsid w:val="00D87DA8"/>
    <w:rsid w:val="00D9007C"/>
    <w:rsid w:val="00D901E6"/>
    <w:rsid w:val="00D90278"/>
    <w:rsid w:val="00D902C3"/>
    <w:rsid w:val="00D9037F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6C1"/>
    <w:rsid w:val="00D92798"/>
    <w:rsid w:val="00D927C6"/>
    <w:rsid w:val="00D92B4F"/>
    <w:rsid w:val="00D92C94"/>
    <w:rsid w:val="00D92E1D"/>
    <w:rsid w:val="00D93051"/>
    <w:rsid w:val="00D9305A"/>
    <w:rsid w:val="00D93193"/>
    <w:rsid w:val="00D9361E"/>
    <w:rsid w:val="00D93689"/>
    <w:rsid w:val="00D93696"/>
    <w:rsid w:val="00D93A7A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888"/>
    <w:rsid w:val="00D95CCE"/>
    <w:rsid w:val="00D95F7E"/>
    <w:rsid w:val="00D964DD"/>
    <w:rsid w:val="00D96783"/>
    <w:rsid w:val="00D96A7E"/>
    <w:rsid w:val="00D96B8F"/>
    <w:rsid w:val="00D96C13"/>
    <w:rsid w:val="00D96DC7"/>
    <w:rsid w:val="00D96ECA"/>
    <w:rsid w:val="00D96EF7"/>
    <w:rsid w:val="00D96F15"/>
    <w:rsid w:val="00D97207"/>
    <w:rsid w:val="00D97311"/>
    <w:rsid w:val="00D97547"/>
    <w:rsid w:val="00D975A0"/>
    <w:rsid w:val="00D9774D"/>
    <w:rsid w:val="00D97758"/>
    <w:rsid w:val="00D97A0A"/>
    <w:rsid w:val="00D97D33"/>
    <w:rsid w:val="00D97E00"/>
    <w:rsid w:val="00D97F37"/>
    <w:rsid w:val="00DA03CA"/>
    <w:rsid w:val="00DA05F6"/>
    <w:rsid w:val="00DA0612"/>
    <w:rsid w:val="00DA0688"/>
    <w:rsid w:val="00DA09D6"/>
    <w:rsid w:val="00DA0BB3"/>
    <w:rsid w:val="00DA1039"/>
    <w:rsid w:val="00DA10BD"/>
    <w:rsid w:val="00DA12F3"/>
    <w:rsid w:val="00DA1615"/>
    <w:rsid w:val="00DA1B2A"/>
    <w:rsid w:val="00DA1C60"/>
    <w:rsid w:val="00DA1E23"/>
    <w:rsid w:val="00DA1F2F"/>
    <w:rsid w:val="00DA1F3A"/>
    <w:rsid w:val="00DA2042"/>
    <w:rsid w:val="00DA22D3"/>
    <w:rsid w:val="00DA2324"/>
    <w:rsid w:val="00DA243B"/>
    <w:rsid w:val="00DA24C7"/>
    <w:rsid w:val="00DA254B"/>
    <w:rsid w:val="00DA2560"/>
    <w:rsid w:val="00DA2BC3"/>
    <w:rsid w:val="00DA2E8F"/>
    <w:rsid w:val="00DA318C"/>
    <w:rsid w:val="00DA32EC"/>
    <w:rsid w:val="00DA33DA"/>
    <w:rsid w:val="00DA3562"/>
    <w:rsid w:val="00DA370F"/>
    <w:rsid w:val="00DA3A1F"/>
    <w:rsid w:val="00DA3AB1"/>
    <w:rsid w:val="00DA3B6E"/>
    <w:rsid w:val="00DA3C42"/>
    <w:rsid w:val="00DA3D66"/>
    <w:rsid w:val="00DA3F13"/>
    <w:rsid w:val="00DA46B4"/>
    <w:rsid w:val="00DA46CB"/>
    <w:rsid w:val="00DA47E1"/>
    <w:rsid w:val="00DA4AA1"/>
    <w:rsid w:val="00DA50B2"/>
    <w:rsid w:val="00DA50DA"/>
    <w:rsid w:val="00DA5284"/>
    <w:rsid w:val="00DA544F"/>
    <w:rsid w:val="00DA54F8"/>
    <w:rsid w:val="00DA552F"/>
    <w:rsid w:val="00DA5689"/>
    <w:rsid w:val="00DA57CF"/>
    <w:rsid w:val="00DA5934"/>
    <w:rsid w:val="00DA594E"/>
    <w:rsid w:val="00DA5D10"/>
    <w:rsid w:val="00DA5ED4"/>
    <w:rsid w:val="00DA5FA4"/>
    <w:rsid w:val="00DA6040"/>
    <w:rsid w:val="00DA62C3"/>
    <w:rsid w:val="00DA62F0"/>
    <w:rsid w:val="00DA64B1"/>
    <w:rsid w:val="00DA64DD"/>
    <w:rsid w:val="00DA6693"/>
    <w:rsid w:val="00DA6975"/>
    <w:rsid w:val="00DA69BA"/>
    <w:rsid w:val="00DA6AF7"/>
    <w:rsid w:val="00DA6CBB"/>
    <w:rsid w:val="00DA6D83"/>
    <w:rsid w:val="00DA6DCF"/>
    <w:rsid w:val="00DA71C3"/>
    <w:rsid w:val="00DA725C"/>
    <w:rsid w:val="00DA75A3"/>
    <w:rsid w:val="00DA76F4"/>
    <w:rsid w:val="00DA79D9"/>
    <w:rsid w:val="00DA7BA5"/>
    <w:rsid w:val="00DA7C29"/>
    <w:rsid w:val="00DA7C7E"/>
    <w:rsid w:val="00DA7D63"/>
    <w:rsid w:val="00DB00A0"/>
    <w:rsid w:val="00DB0210"/>
    <w:rsid w:val="00DB0912"/>
    <w:rsid w:val="00DB0B72"/>
    <w:rsid w:val="00DB0BA1"/>
    <w:rsid w:val="00DB103D"/>
    <w:rsid w:val="00DB1491"/>
    <w:rsid w:val="00DB1498"/>
    <w:rsid w:val="00DB1704"/>
    <w:rsid w:val="00DB1750"/>
    <w:rsid w:val="00DB18CF"/>
    <w:rsid w:val="00DB1AD4"/>
    <w:rsid w:val="00DB1DCD"/>
    <w:rsid w:val="00DB1F84"/>
    <w:rsid w:val="00DB260C"/>
    <w:rsid w:val="00DB2674"/>
    <w:rsid w:val="00DB2717"/>
    <w:rsid w:val="00DB2B7A"/>
    <w:rsid w:val="00DB2BA4"/>
    <w:rsid w:val="00DB2C1E"/>
    <w:rsid w:val="00DB2D9B"/>
    <w:rsid w:val="00DB2DFB"/>
    <w:rsid w:val="00DB312A"/>
    <w:rsid w:val="00DB3332"/>
    <w:rsid w:val="00DB347A"/>
    <w:rsid w:val="00DB37FD"/>
    <w:rsid w:val="00DB383A"/>
    <w:rsid w:val="00DB39C0"/>
    <w:rsid w:val="00DB3DAC"/>
    <w:rsid w:val="00DB4D49"/>
    <w:rsid w:val="00DB4E20"/>
    <w:rsid w:val="00DB50BB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7CD"/>
    <w:rsid w:val="00DB6AC9"/>
    <w:rsid w:val="00DB6CF5"/>
    <w:rsid w:val="00DB7021"/>
    <w:rsid w:val="00DB707D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5A0"/>
    <w:rsid w:val="00DC07C8"/>
    <w:rsid w:val="00DC08C7"/>
    <w:rsid w:val="00DC08F6"/>
    <w:rsid w:val="00DC0D6B"/>
    <w:rsid w:val="00DC0E8E"/>
    <w:rsid w:val="00DC1173"/>
    <w:rsid w:val="00DC135D"/>
    <w:rsid w:val="00DC16DA"/>
    <w:rsid w:val="00DC1FF7"/>
    <w:rsid w:val="00DC2062"/>
    <w:rsid w:val="00DC2474"/>
    <w:rsid w:val="00DC24AB"/>
    <w:rsid w:val="00DC29A0"/>
    <w:rsid w:val="00DC2A57"/>
    <w:rsid w:val="00DC2CBA"/>
    <w:rsid w:val="00DC3097"/>
    <w:rsid w:val="00DC3197"/>
    <w:rsid w:val="00DC331F"/>
    <w:rsid w:val="00DC36B2"/>
    <w:rsid w:val="00DC3745"/>
    <w:rsid w:val="00DC389B"/>
    <w:rsid w:val="00DC3C8F"/>
    <w:rsid w:val="00DC3D31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5F9A"/>
    <w:rsid w:val="00DC6124"/>
    <w:rsid w:val="00DC617F"/>
    <w:rsid w:val="00DC6508"/>
    <w:rsid w:val="00DC6581"/>
    <w:rsid w:val="00DC662A"/>
    <w:rsid w:val="00DC670C"/>
    <w:rsid w:val="00DC699B"/>
    <w:rsid w:val="00DC6A24"/>
    <w:rsid w:val="00DC6E0D"/>
    <w:rsid w:val="00DC73F2"/>
    <w:rsid w:val="00DC7645"/>
    <w:rsid w:val="00DC7835"/>
    <w:rsid w:val="00DC79E0"/>
    <w:rsid w:val="00DC7B73"/>
    <w:rsid w:val="00DD0071"/>
    <w:rsid w:val="00DD0255"/>
    <w:rsid w:val="00DD02F8"/>
    <w:rsid w:val="00DD040B"/>
    <w:rsid w:val="00DD046C"/>
    <w:rsid w:val="00DD04A2"/>
    <w:rsid w:val="00DD06E5"/>
    <w:rsid w:val="00DD071F"/>
    <w:rsid w:val="00DD098C"/>
    <w:rsid w:val="00DD0C2F"/>
    <w:rsid w:val="00DD0D1E"/>
    <w:rsid w:val="00DD0DA7"/>
    <w:rsid w:val="00DD0DC8"/>
    <w:rsid w:val="00DD0E49"/>
    <w:rsid w:val="00DD0E56"/>
    <w:rsid w:val="00DD0F21"/>
    <w:rsid w:val="00DD1014"/>
    <w:rsid w:val="00DD13B7"/>
    <w:rsid w:val="00DD13CB"/>
    <w:rsid w:val="00DD1670"/>
    <w:rsid w:val="00DD16FD"/>
    <w:rsid w:val="00DD1745"/>
    <w:rsid w:val="00DD176E"/>
    <w:rsid w:val="00DD1774"/>
    <w:rsid w:val="00DD1A49"/>
    <w:rsid w:val="00DD1BF2"/>
    <w:rsid w:val="00DD1C40"/>
    <w:rsid w:val="00DD1CF6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3D4"/>
    <w:rsid w:val="00DD35DB"/>
    <w:rsid w:val="00DD3D5E"/>
    <w:rsid w:val="00DD3DC9"/>
    <w:rsid w:val="00DD4479"/>
    <w:rsid w:val="00DD47AC"/>
    <w:rsid w:val="00DD4947"/>
    <w:rsid w:val="00DD4F63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C68"/>
    <w:rsid w:val="00DD6DFD"/>
    <w:rsid w:val="00DD6F5B"/>
    <w:rsid w:val="00DD7071"/>
    <w:rsid w:val="00DD710C"/>
    <w:rsid w:val="00DD7394"/>
    <w:rsid w:val="00DD7838"/>
    <w:rsid w:val="00DD7998"/>
    <w:rsid w:val="00DD7BA8"/>
    <w:rsid w:val="00DD7C00"/>
    <w:rsid w:val="00DE01E5"/>
    <w:rsid w:val="00DE022C"/>
    <w:rsid w:val="00DE0620"/>
    <w:rsid w:val="00DE064F"/>
    <w:rsid w:val="00DE06EC"/>
    <w:rsid w:val="00DE0898"/>
    <w:rsid w:val="00DE0AAE"/>
    <w:rsid w:val="00DE0BC0"/>
    <w:rsid w:val="00DE0D53"/>
    <w:rsid w:val="00DE1097"/>
    <w:rsid w:val="00DE10C3"/>
    <w:rsid w:val="00DE1698"/>
    <w:rsid w:val="00DE16BC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796"/>
    <w:rsid w:val="00DE382B"/>
    <w:rsid w:val="00DE3A4A"/>
    <w:rsid w:val="00DE3E35"/>
    <w:rsid w:val="00DE3E74"/>
    <w:rsid w:val="00DE3F55"/>
    <w:rsid w:val="00DE3FEE"/>
    <w:rsid w:val="00DE4310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4DCA"/>
    <w:rsid w:val="00DE51B0"/>
    <w:rsid w:val="00DE5609"/>
    <w:rsid w:val="00DE5BB7"/>
    <w:rsid w:val="00DE5D38"/>
    <w:rsid w:val="00DE5EDC"/>
    <w:rsid w:val="00DE5FA5"/>
    <w:rsid w:val="00DE5FCD"/>
    <w:rsid w:val="00DE6216"/>
    <w:rsid w:val="00DE6394"/>
    <w:rsid w:val="00DE64A2"/>
    <w:rsid w:val="00DE656D"/>
    <w:rsid w:val="00DE6632"/>
    <w:rsid w:val="00DE6714"/>
    <w:rsid w:val="00DE6761"/>
    <w:rsid w:val="00DE67E2"/>
    <w:rsid w:val="00DE67EB"/>
    <w:rsid w:val="00DE68DB"/>
    <w:rsid w:val="00DE6913"/>
    <w:rsid w:val="00DE6A9B"/>
    <w:rsid w:val="00DE6C0F"/>
    <w:rsid w:val="00DE6C7E"/>
    <w:rsid w:val="00DE6D9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BDE"/>
    <w:rsid w:val="00DF0FA0"/>
    <w:rsid w:val="00DF0FAD"/>
    <w:rsid w:val="00DF11E9"/>
    <w:rsid w:val="00DF1337"/>
    <w:rsid w:val="00DF14E2"/>
    <w:rsid w:val="00DF15C7"/>
    <w:rsid w:val="00DF17AD"/>
    <w:rsid w:val="00DF1A87"/>
    <w:rsid w:val="00DF1BE7"/>
    <w:rsid w:val="00DF1C09"/>
    <w:rsid w:val="00DF1C85"/>
    <w:rsid w:val="00DF1CCA"/>
    <w:rsid w:val="00DF20FB"/>
    <w:rsid w:val="00DF2279"/>
    <w:rsid w:val="00DF2480"/>
    <w:rsid w:val="00DF24F4"/>
    <w:rsid w:val="00DF25EA"/>
    <w:rsid w:val="00DF2630"/>
    <w:rsid w:val="00DF2894"/>
    <w:rsid w:val="00DF28C1"/>
    <w:rsid w:val="00DF28F3"/>
    <w:rsid w:val="00DF2BC2"/>
    <w:rsid w:val="00DF3115"/>
    <w:rsid w:val="00DF31A2"/>
    <w:rsid w:val="00DF31C9"/>
    <w:rsid w:val="00DF3542"/>
    <w:rsid w:val="00DF388C"/>
    <w:rsid w:val="00DF3CEE"/>
    <w:rsid w:val="00DF3DEB"/>
    <w:rsid w:val="00DF3EB4"/>
    <w:rsid w:val="00DF4250"/>
    <w:rsid w:val="00DF448D"/>
    <w:rsid w:val="00DF47DF"/>
    <w:rsid w:val="00DF4AA7"/>
    <w:rsid w:val="00DF4CAD"/>
    <w:rsid w:val="00DF500A"/>
    <w:rsid w:val="00DF5139"/>
    <w:rsid w:val="00DF5317"/>
    <w:rsid w:val="00DF53BA"/>
    <w:rsid w:val="00DF53C6"/>
    <w:rsid w:val="00DF5474"/>
    <w:rsid w:val="00DF569A"/>
    <w:rsid w:val="00DF58AA"/>
    <w:rsid w:val="00DF58DC"/>
    <w:rsid w:val="00DF5A51"/>
    <w:rsid w:val="00DF5CA5"/>
    <w:rsid w:val="00DF60D0"/>
    <w:rsid w:val="00DF6923"/>
    <w:rsid w:val="00DF6950"/>
    <w:rsid w:val="00DF69E5"/>
    <w:rsid w:val="00DF6BAD"/>
    <w:rsid w:val="00DF6D51"/>
    <w:rsid w:val="00DF6DBD"/>
    <w:rsid w:val="00DF7052"/>
    <w:rsid w:val="00DF71B1"/>
    <w:rsid w:val="00DF7321"/>
    <w:rsid w:val="00DF7574"/>
    <w:rsid w:val="00DF7C98"/>
    <w:rsid w:val="00DF7F9D"/>
    <w:rsid w:val="00E000FB"/>
    <w:rsid w:val="00E00295"/>
    <w:rsid w:val="00E0049A"/>
    <w:rsid w:val="00E0061F"/>
    <w:rsid w:val="00E0065E"/>
    <w:rsid w:val="00E006D5"/>
    <w:rsid w:val="00E006DA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47F"/>
    <w:rsid w:val="00E018A0"/>
    <w:rsid w:val="00E01941"/>
    <w:rsid w:val="00E019A0"/>
    <w:rsid w:val="00E019E2"/>
    <w:rsid w:val="00E019FD"/>
    <w:rsid w:val="00E01A99"/>
    <w:rsid w:val="00E01B59"/>
    <w:rsid w:val="00E01B92"/>
    <w:rsid w:val="00E01D1B"/>
    <w:rsid w:val="00E01E9D"/>
    <w:rsid w:val="00E01FCC"/>
    <w:rsid w:val="00E0202C"/>
    <w:rsid w:val="00E02039"/>
    <w:rsid w:val="00E0255E"/>
    <w:rsid w:val="00E0278F"/>
    <w:rsid w:val="00E02906"/>
    <w:rsid w:val="00E02C32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BD1"/>
    <w:rsid w:val="00E04EB9"/>
    <w:rsid w:val="00E04F00"/>
    <w:rsid w:val="00E0515F"/>
    <w:rsid w:val="00E05219"/>
    <w:rsid w:val="00E0546C"/>
    <w:rsid w:val="00E055A6"/>
    <w:rsid w:val="00E05643"/>
    <w:rsid w:val="00E0572F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248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4B"/>
    <w:rsid w:val="00E076A0"/>
    <w:rsid w:val="00E0780F"/>
    <w:rsid w:val="00E07D1D"/>
    <w:rsid w:val="00E07D5B"/>
    <w:rsid w:val="00E10044"/>
    <w:rsid w:val="00E103BE"/>
    <w:rsid w:val="00E10A31"/>
    <w:rsid w:val="00E10B12"/>
    <w:rsid w:val="00E10C4C"/>
    <w:rsid w:val="00E10CEC"/>
    <w:rsid w:val="00E10EF1"/>
    <w:rsid w:val="00E10FA0"/>
    <w:rsid w:val="00E11012"/>
    <w:rsid w:val="00E111BE"/>
    <w:rsid w:val="00E11229"/>
    <w:rsid w:val="00E113BB"/>
    <w:rsid w:val="00E11414"/>
    <w:rsid w:val="00E1146B"/>
    <w:rsid w:val="00E11528"/>
    <w:rsid w:val="00E11670"/>
    <w:rsid w:val="00E117F3"/>
    <w:rsid w:val="00E1185F"/>
    <w:rsid w:val="00E11A94"/>
    <w:rsid w:val="00E11B81"/>
    <w:rsid w:val="00E11CFC"/>
    <w:rsid w:val="00E11D77"/>
    <w:rsid w:val="00E1209E"/>
    <w:rsid w:val="00E120BC"/>
    <w:rsid w:val="00E120F3"/>
    <w:rsid w:val="00E1247E"/>
    <w:rsid w:val="00E12773"/>
    <w:rsid w:val="00E128AF"/>
    <w:rsid w:val="00E12A45"/>
    <w:rsid w:val="00E12B28"/>
    <w:rsid w:val="00E12D1C"/>
    <w:rsid w:val="00E13070"/>
    <w:rsid w:val="00E134F3"/>
    <w:rsid w:val="00E13510"/>
    <w:rsid w:val="00E13573"/>
    <w:rsid w:val="00E13BDC"/>
    <w:rsid w:val="00E13D46"/>
    <w:rsid w:val="00E13ED8"/>
    <w:rsid w:val="00E14322"/>
    <w:rsid w:val="00E14367"/>
    <w:rsid w:val="00E145BC"/>
    <w:rsid w:val="00E1465B"/>
    <w:rsid w:val="00E146E6"/>
    <w:rsid w:val="00E1485A"/>
    <w:rsid w:val="00E149A5"/>
    <w:rsid w:val="00E15045"/>
    <w:rsid w:val="00E1509F"/>
    <w:rsid w:val="00E150CF"/>
    <w:rsid w:val="00E1558C"/>
    <w:rsid w:val="00E157FD"/>
    <w:rsid w:val="00E1596B"/>
    <w:rsid w:val="00E15BC4"/>
    <w:rsid w:val="00E15BCC"/>
    <w:rsid w:val="00E15D6C"/>
    <w:rsid w:val="00E15F0D"/>
    <w:rsid w:val="00E15F32"/>
    <w:rsid w:val="00E162A1"/>
    <w:rsid w:val="00E162EA"/>
    <w:rsid w:val="00E16346"/>
    <w:rsid w:val="00E167CD"/>
    <w:rsid w:val="00E16914"/>
    <w:rsid w:val="00E17032"/>
    <w:rsid w:val="00E170E8"/>
    <w:rsid w:val="00E17251"/>
    <w:rsid w:val="00E1747A"/>
    <w:rsid w:val="00E17486"/>
    <w:rsid w:val="00E17628"/>
    <w:rsid w:val="00E17880"/>
    <w:rsid w:val="00E178DF"/>
    <w:rsid w:val="00E17908"/>
    <w:rsid w:val="00E17B59"/>
    <w:rsid w:val="00E17B9F"/>
    <w:rsid w:val="00E17F3E"/>
    <w:rsid w:val="00E20382"/>
    <w:rsid w:val="00E20586"/>
    <w:rsid w:val="00E206F2"/>
    <w:rsid w:val="00E206FB"/>
    <w:rsid w:val="00E2081E"/>
    <w:rsid w:val="00E208C5"/>
    <w:rsid w:val="00E20A3D"/>
    <w:rsid w:val="00E21012"/>
    <w:rsid w:val="00E211E1"/>
    <w:rsid w:val="00E211E4"/>
    <w:rsid w:val="00E21293"/>
    <w:rsid w:val="00E214E9"/>
    <w:rsid w:val="00E2171E"/>
    <w:rsid w:val="00E217A2"/>
    <w:rsid w:val="00E218EA"/>
    <w:rsid w:val="00E21E5D"/>
    <w:rsid w:val="00E2201F"/>
    <w:rsid w:val="00E2210F"/>
    <w:rsid w:val="00E222C1"/>
    <w:rsid w:val="00E223E5"/>
    <w:rsid w:val="00E22607"/>
    <w:rsid w:val="00E22655"/>
    <w:rsid w:val="00E22728"/>
    <w:rsid w:val="00E2280C"/>
    <w:rsid w:val="00E22AA1"/>
    <w:rsid w:val="00E23051"/>
    <w:rsid w:val="00E2312B"/>
    <w:rsid w:val="00E23347"/>
    <w:rsid w:val="00E23523"/>
    <w:rsid w:val="00E23815"/>
    <w:rsid w:val="00E23A4C"/>
    <w:rsid w:val="00E23B78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701E"/>
    <w:rsid w:val="00E270DA"/>
    <w:rsid w:val="00E27107"/>
    <w:rsid w:val="00E27211"/>
    <w:rsid w:val="00E2736F"/>
    <w:rsid w:val="00E2743B"/>
    <w:rsid w:val="00E27683"/>
    <w:rsid w:val="00E27913"/>
    <w:rsid w:val="00E27B1A"/>
    <w:rsid w:val="00E30C8D"/>
    <w:rsid w:val="00E30F9F"/>
    <w:rsid w:val="00E31190"/>
    <w:rsid w:val="00E3136C"/>
    <w:rsid w:val="00E31791"/>
    <w:rsid w:val="00E317EB"/>
    <w:rsid w:val="00E31BA5"/>
    <w:rsid w:val="00E31C4F"/>
    <w:rsid w:val="00E31CEC"/>
    <w:rsid w:val="00E321B8"/>
    <w:rsid w:val="00E321DE"/>
    <w:rsid w:val="00E3229E"/>
    <w:rsid w:val="00E32423"/>
    <w:rsid w:val="00E327D9"/>
    <w:rsid w:val="00E32A15"/>
    <w:rsid w:val="00E32B1F"/>
    <w:rsid w:val="00E32C16"/>
    <w:rsid w:val="00E32C47"/>
    <w:rsid w:val="00E32CBD"/>
    <w:rsid w:val="00E33117"/>
    <w:rsid w:val="00E3336A"/>
    <w:rsid w:val="00E33399"/>
    <w:rsid w:val="00E337CA"/>
    <w:rsid w:val="00E339B0"/>
    <w:rsid w:val="00E34108"/>
    <w:rsid w:val="00E3423F"/>
    <w:rsid w:val="00E3433B"/>
    <w:rsid w:val="00E34394"/>
    <w:rsid w:val="00E3444B"/>
    <w:rsid w:val="00E3448E"/>
    <w:rsid w:val="00E34548"/>
    <w:rsid w:val="00E345E2"/>
    <w:rsid w:val="00E34703"/>
    <w:rsid w:val="00E348B9"/>
    <w:rsid w:val="00E3503C"/>
    <w:rsid w:val="00E35247"/>
    <w:rsid w:val="00E353A8"/>
    <w:rsid w:val="00E3556E"/>
    <w:rsid w:val="00E35866"/>
    <w:rsid w:val="00E35883"/>
    <w:rsid w:val="00E3595E"/>
    <w:rsid w:val="00E35BC0"/>
    <w:rsid w:val="00E360C9"/>
    <w:rsid w:val="00E36114"/>
    <w:rsid w:val="00E36495"/>
    <w:rsid w:val="00E36512"/>
    <w:rsid w:val="00E36779"/>
    <w:rsid w:val="00E36A15"/>
    <w:rsid w:val="00E36A86"/>
    <w:rsid w:val="00E36A9A"/>
    <w:rsid w:val="00E36AD7"/>
    <w:rsid w:val="00E36DE4"/>
    <w:rsid w:val="00E36EAB"/>
    <w:rsid w:val="00E36F83"/>
    <w:rsid w:val="00E37055"/>
    <w:rsid w:val="00E3724B"/>
    <w:rsid w:val="00E37374"/>
    <w:rsid w:val="00E3738C"/>
    <w:rsid w:val="00E3745F"/>
    <w:rsid w:val="00E374F9"/>
    <w:rsid w:val="00E37579"/>
    <w:rsid w:val="00E375FB"/>
    <w:rsid w:val="00E3794A"/>
    <w:rsid w:val="00E37A77"/>
    <w:rsid w:val="00E37D12"/>
    <w:rsid w:val="00E37D16"/>
    <w:rsid w:val="00E37E42"/>
    <w:rsid w:val="00E400B6"/>
    <w:rsid w:val="00E4054A"/>
    <w:rsid w:val="00E4074A"/>
    <w:rsid w:val="00E40789"/>
    <w:rsid w:val="00E40794"/>
    <w:rsid w:val="00E407D3"/>
    <w:rsid w:val="00E4082F"/>
    <w:rsid w:val="00E40A1E"/>
    <w:rsid w:val="00E40B0E"/>
    <w:rsid w:val="00E415B0"/>
    <w:rsid w:val="00E416AD"/>
    <w:rsid w:val="00E416B8"/>
    <w:rsid w:val="00E416FA"/>
    <w:rsid w:val="00E41768"/>
    <w:rsid w:val="00E4182E"/>
    <w:rsid w:val="00E4189B"/>
    <w:rsid w:val="00E41A6C"/>
    <w:rsid w:val="00E41A97"/>
    <w:rsid w:val="00E41B0B"/>
    <w:rsid w:val="00E41CB5"/>
    <w:rsid w:val="00E41EDD"/>
    <w:rsid w:val="00E41F39"/>
    <w:rsid w:val="00E4207D"/>
    <w:rsid w:val="00E420D2"/>
    <w:rsid w:val="00E4252F"/>
    <w:rsid w:val="00E4258D"/>
    <w:rsid w:val="00E42607"/>
    <w:rsid w:val="00E42618"/>
    <w:rsid w:val="00E4262B"/>
    <w:rsid w:val="00E42642"/>
    <w:rsid w:val="00E4278D"/>
    <w:rsid w:val="00E42A38"/>
    <w:rsid w:val="00E42A75"/>
    <w:rsid w:val="00E42B11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6DC"/>
    <w:rsid w:val="00E43A4E"/>
    <w:rsid w:val="00E43ABA"/>
    <w:rsid w:val="00E44080"/>
    <w:rsid w:val="00E44101"/>
    <w:rsid w:val="00E443BE"/>
    <w:rsid w:val="00E447E5"/>
    <w:rsid w:val="00E44A0F"/>
    <w:rsid w:val="00E44AC2"/>
    <w:rsid w:val="00E44ADA"/>
    <w:rsid w:val="00E44D48"/>
    <w:rsid w:val="00E450C8"/>
    <w:rsid w:val="00E450DE"/>
    <w:rsid w:val="00E4530A"/>
    <w:rsid w:val="00E45372"/>
    <w:rsid w:val="00E455A8"/>
    <w:rsid w:val="00E45FD3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393"/>
    <w:rsid w:val="00E473A1"/>
    <w:rsid w:val="00E4794A"/>
    <w:rsid w:val="00E479C9"/>
    <w:rsid w:val="00E47A03"/>
    <w:rsid w:val="00E47D1D"/>
    <w:rsid w:val="00E47FD9"/>
    <w:rsid w:val="00E50193"/>
    <w:rsid w:val="00E50273"/>
    <w:rsid w:val="00E5060F"/>
    <w:rsid w:val="00E506E9"/>
    <w:rsid w:val="00E50B2A"/>
    <w:rsid w:val="00E50B52"/>
    <w:rsid w:val="00E50C1A"/>
    <w:rsid w:val="00E50DB7"/>
    <w:rsid w:val="00E50E59"/>
    <w:rsid w:val="00E510FA"/>
    <w:rsid w:val="00E5115D"/>
    <w:rsid w:val="00E51630"/>
    <w:rsid w:val="00E517E6"/>
    <w:rsid w:val="00E518B2"/>
    <w:rsid w:val="00E51971"/>
    <w:rsid w:val="00E51973"/>
    <w:rsid w:val="00E51B19"/>
    <w:rsid w:val="00E51D85"/>
    <w:rsid w:val="00E51E3C"/>
    <w:rsid w:val="00E5210E"/>
    <w:rsid w:val="00E5211D"/>
    <w:rsid w:val="00E52521"/>
    <w:rsid w:val="00E526B3"/>
    <w:rsid w:val="00E52A28"/>
    <w:rsid w:val="00E52B0D"/>
    <w:rsid w:val="00E52C60"/>
    <w:rsid w:val="00E52D18"/>
    <w:rsid w:val="00E52D9A"/>
    <w:rsid w:val="00E52E2B"/>
    <w:rsid w:val="00E533B4"/>
    <w:rsid w:val="00E53523"/>
    <w:rsid w:val="00E535EC"/>
    <w:rsid w:val="00E53696"/>
    <w:rsid w:val="00E536D3"/>
    <w:rsid w:val="00E537F4"/>
    <w:rsid w:val="00E53988"/>
    <w:rsid w:val="00E53A02"/>
    <w:rsid w:val="00E53A91"/>
    <w:rsid w:val="00E53B61"/>
    <w:rsid w:val="00E540CD"/>
    <w:rsid w:val="00E54159"/>
    <w:rsid w:val="00E5419E"/>
    <w:rsid w:val="00E541EA"/>
    <w:rsid w:val="00E541EE"/>
    <w:rsid w:val="00E5460C"/>
    <w:rsid w:val="00E5466F"/>
    <w:rsid w:val="00E546F1"/>
    <w:rsid w:val="00E5472A"/>
    <w:rsid w:val="00E54897"/>
    <w:rsid w:val="00E54B4E"/>
    <w:rsid w:val="00E54BA2"/>
    <w:rsid w:val="00E54C08"/>
    <w:rsid w:val="00E54C3A"/>
    <w:rsid w:val="00E54F90"/>
    <w:rsid w:val="00E55297"/>
    <w:rsid w:val="00E55340"/>
    <w:rsid w:val="00E55476"/>
    <w:rsid w:val="00E555F4"/>
    <w:rsid w:val="00E55B9E"/>
    <w:rsid w:val="00E55F7A"/>
    <w:rsid w:val="00E560FF"/>
    <w:rsid w:val="00E56E5B"/>
    <w:rsid w:val="00E56E98"/>
    <w:rsid w:val="00E56FEA"/>
    <w:rsid w:val="00E5731C"/>
    <w:rsid w:val="00E5749F"/>
    <w:rsid w:val="00E57580"/>
    <w:rsid w:val="00E577B8"/>
    <w:rsid w:val="00E577BD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E64"/>
    <w:rsid w:val="00E61F78"/>
    <w:rsid w:val="00E62044"/>
    <w:rsid w:val="00E6234D"/>
    <w:rsid w:val="00E624BC"/>
    <w:rsid w:val="00E6265B"/>
    <w:rsid w:val="00E62668"/>
    <w:rsid w:val="00E626E6"/>
    <w:rsid w:val="00E62A47"/>
    <w:rsid w:val="00E62A8E"/>
    <w:rsid w:val="00E62D07"/>
    <w:rsid w:val="00E63230"/>
    <w:rsid w:val="00E6371E"/>
    <w:rsid w:val="00E63DEC"/>
    <w:rsid w:val="00E63E32"/>
    <w:rsid w:val="00E63F47"/>
    <w:rsid w:val="00E63F68"/>
    <w:rsid w:val="00E64062"/>
    <w:rsid w:val="00E64571"/>
    <w:rsid w:val="00E646BF"/>
    <w:rsid w:val="00E64764"/>
    <w:rsid w:val="00E64779"/>
    <w:rsid w:val="00E64A19"/>
    <w:rsid w:val="00E64A8C"/>
    <w:rsid w:val="00E64B12"/>
    <w:rsid w:val="00E64FC5"/>
    <w:rsid w:val="00E65191"/>
    <w:rsid w:val="00E6520F"/>
    <w:rsid w:val="00E65223"/>
    <w:rsid w:val="00E65284"/>
    <w:rsid w:val="00E653B3"/>
    <w:rsid w:val="00E658A5"/>
    <w:rsid w:val="00E65BBD"/>
    <w:rsid w:val="00E65DCD"/>
    <w:rsid w:val="00E65E0B"/>
    <w:rsid w:val="00E66329"/>
    <w:rsid w:val="00E66501"/>
    <w:rsid w:val="00E66705"/>
    <w:rsid w:val="00E667DE"/>
    <w:rsid w:val="00E668C9"/>
    <w:rsid w:val="00E66963"/>
    <w:rsid w:val="00E66A08"/>
    <w:rsid w:val="00E66B38"/>
    <w:rsid w:val="00E66BBD"/>
    <w:rsid w:val="00E66C85"/>
    <w:rsid w:val="00E67183"/>
    <w:rsid w:val="00E672AC"/>
    <w:rsid w:val="00E67319"/>
    <w:rsid w:val="00E67634"/>
    <w:rsid w:val="00E676CD"/>
    <w:rsid w:val="00E67718"/>
    <w:rsid w:val="00E6773B"/>
    <w:rsid w:val="00E678C9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1"/>
    <w:rsid w:val="00E70C5D"/>
    <w:rsid w:val="00E70F31"/>
    <w:rsid w:val="00E70F4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D3A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4E60"/>
    <w:rsid w:val="00E74E8E"/>
    <w:rsid w:val="00E750B7"/>
    <w:rsid w:val="00E751DF"/>
    <w:rsid w:val="00E75242"/>
    <w:rsid w:val="00E75283"/>
    <w:rsid w:val="00E75309"/>
    <w:rsid w:val="00E753D8"/>
    <w:rsid w:val="00E7561C"/>
    <w:rsid w:val="00E758ED"/>
    <w:rsid w:val="00E75E03"/>
    <w:rsid w:val="00E75E4B"/>
    <w:rsid w:val="00E761E4"/>
    <w:rsid w:val="00E762D7"/>
    <w:rsid w:val="00E76429"/>
    <w:rsid w:val="00E7653D"/>
    <w:rsid w:val="00E76574"/>
    <w:rsid w:val="00E7687C"/>
    <w:rsid w:val="00E76CC2"/>
    <w:rsid w:val="00E76D0E"/>
    <w:rsid w:val="00E7709E"/>
    <w:rsid w:val="00E771B9"/>
    <w:rsid w:val="00E773F3"/>
    <w:rsid w:val="00E77418"/>
    <w:rsid w:val="00E77629"/>
    <w:rsid w:val="00E77721"/>
    <w:rsid w:val="00E77C59"/>
    <w:rsid w:val="00E77DA2"/>
    <w:rsid w:val="00E77F89"/>
    <w:rsid w:val="00E77FF3"/>
    <w:rsid w:val="00E80506"/>
    <w:rsid w:val="00E80698"/>
    <w:rsid w:val="00E80951"/>
    <w:rsid w:val="00E80CB1"/>
    <w:rsid w:val="00E81059"/>
    <w:rsid w:val="00E812C9"/>
    <w:rsid w:val="00E8134B"/>
    <w:rsid w:val="00E81501"/>
    <w:rsid w:val="00E81704"/>
    <w:rsid w:val="00E8193C"/>
    <w:rsid w:val="00E819AE"/>
    <w:rsid w:val="00E819B3"/>
    <w:rsid w:val="00E81DD8"/>
    <w:rsid w:val="00E81FF0"/>
    <w:rsid w:val="00E821E7"/>
    <w:rsid w:val="00E825C9"/>
    <w:rsid w:val="00E8275A"/>
    <w:rsid w:val="00E82B5D"/>
    <w:rsid w:val="00E82B8F"/>
    <w:rsid w:val="00E82CE9"/>
    <w:rsid w:val="00E82E0A"/>
    <w:rsid w:val="00E83107"/>
    <w:rsid w:val="00E83324"/>
    <w:rsid w:val="00E83375"/>
    <w:rsid w:val="00E8361B"/>
    <w:rsid w:val="00E836BB"/>
    <w:rsid w:val="00E83799"/>
    <w:rsid w:val="00E83BE7"/>
    <w:rsid w:val="00E83EFD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026"/>
    <w:rsid w:val="00E87535"/>
    <w:rsid w:val="00E87577"/>
    <w:rsid w:val="00E875E0"/>
    <w:rsid w:val="00E8790B"/>
    <w:rsid w:val="00E879B2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8BD"/>
    <w:rsid w:val="00E91969"/>
    <w:rsid w:val="00E9198F"/>
    <w:rsid w:val="00E91A50"/>
    <w:rsid w:val="00E91EF5"/>
    <w:rsid w:val="00E91F1F"/>
    <w:rsid w:val="00E91F6F"/>
    <w:rsid w:val="00E91F88"/>
    <w:rsid w:val="00E920C1"/>
    <w:rsid w:val="00E9226D"/>
    <w:rsid w:val="00E924C4"/>
    <w:rsid w:val="00E92565"/>
    <w:rsid w:val="00E929E0"/>
    <w:rsid w:val="00E929EF"/>
    <w:rsid w:val="00E92A53"/>
    <w:rsid w:val="00E92F49"/>
    <w:rsid w:val="00E930C3"/>
    <w:rsid w:val="00E9316D"/>
    <w:rsid w:val="00E9327E"/>
    <w:rsid w:val="00E933BB"/>
    <w:rsid w:val="00E935A0"/>
    <w:rsid w:val="00E93654"/>
    <w:rsid w:val="00E9376E"/>
    <w:rsid w:val="00E93795"/>
    <w:rsid w:val="00E9382A"/>
    <w:rsid w:val="00E938E5"/>
    <w:rsid w:val="00E939C0"/>
    <w:rsid w:val="00E93A08"/>
    <w:rsid w:val="00E93AE9"/>
    <w:rsid w:val="00E93B9F"/>
    <w:rsid w:val="00E93BC1"/>
    <w:rsid w:val="00E93BF0"/>
    <w:rsid w:val="00E93D49"/>
    <w:rsid w:val="00E93FAC"/>
    <w:rsid w:val="00E940A7"/>
    <w:rsid w:val="00E945A3"/>
    <w:rsid w:val="00E9471E"/>
    <w:rsid w:val="00E9473F"/>
    <w:rsid w:val="00E947DB"/>
    <w:rsid w:val="00E94A8C"/>
    <w:rsid w:val="00E94E1D"/>
    <w:rsid w:val="00E94FAC"/>
    <w:rsid w:val="00E9504B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23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6CC"/>
    <w:rsid w:val="00E97790"/>
    <w:rsid w:val="00E97AB3"/>
    <w:rsid w:val="00E97AEF"/>
    <w:rsid w:val="00E97B53"/>
    <w:rsid w:val="00E97E50"/>
    <w:rsid w:val="00E97F2D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2B0"/>
    <w:rsid w:val="00EA150B"/>
    <w:rsid w:val="00EA16B9"/>
    <w:rsid w:val="00EA185B"/>
    <w:rsid w:val="00EA1883"/>
    <w:rsid w:val="00EA1971"/>
    <w:rsid w:val="00EA1A09"/>
    <w:rsid w:val="00EA1AE7"/>
    <w:rsid w:val="00EA1C6A"/>
    <w:rsid w:val="00EA1E0D"/>
    <w:rsid w:val="00EA1FB5"/>
    <w:rsid w:val="00EA1FE6"/>
    <w:rsid w:val="00EA2195"/>
    <w:rsid w:val="00EA21BD"/>
    <w:rsid w:val="00EA22D3"/>
    <w:rsid w:val="00EA23D1"/>
    <w:rsid w:val="00EA27B3"/>
    <w:rsid w:val="00EA2A3C"/>
    <w:rsid w:val="00EA2B54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1E4"/>
    <w:rsid w:val="00EA4375"/>
    <w:rsid w:val="00EA4509"/>
    <w:rsid w:val="00EA4615"/>
    <w:rsid w:val="00EA4628"/>
    <w:rsid w:val="00EA471E"/>
    <w:rsid w:val="00EA4860"/>
    <w:rsid w:val="00EA48F8"/>
    <w:rsid w:val="00EA497D"/>
    <w:rsid w:val="00EA4AEE"/>
    <w:rsid w:val="00EA4BF0"/>
    <w:rsid w:val="00EA4CA0"/>
    <w:rsid w:val="00EA4F6A"/>
    <w:rsid w:val="00EA4FCA"/>
    <w:rsid w:val="00EA5089"/>
    <w:rsid w:val="00EA50C1"/>
    <w:rsid w:val="00EA50E0"/>
    <w:rsid w:val="00EA5711"/>
    <w:rsid w:val="00EA57D8"/>
    <w:rsid w:val="00EA5DE7"/>
    <w:rsid w:val="00EA5E56"/>
    <w:rsid w:val="00EA5F3F"/>
    <w:rsid w:val="00EA5F8D"/>
    <w:rsid w:val="00EA63B2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3F8"/>
    <w:rsid w:val="00EB1514"/>
    <w:rsid w:val="00EB17AA"/>
    <w:rsid w:val="00EB187C"/>
    <w:rsid w:val="00EB1987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2D8E"/>
    <w:rsid w:val="00EB3098"/>
    <w:rsid w:val="00EB32F7"/>
    <w:rsid w:val="00EB3394"/>
    <w:rsid w:val="00EB346E"/>
    <w:rsid w:val="00EB34DA"/>
    <w:rsid w:val="00EB3500"/>
    <w:rsid w:val="00EB3559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51B9"/>
    <w:rsid w:val="00EB542A"/>
    <w:rsid w:val="00EB547E"/>
    <w:rsid w:val="00EB5623"/>
    <w:rsid w:val="00EB5760"/>
    <w:rsid w:val="00EB58C5"/>
    <w:rsid w:val="00EB59CD"/>
    <w:rsid w:val="00EB59FA"/>
    <w:rsid w:val="00EB5F03"/>
    <w:rsid w:val="00EB627E"/>
    <w:rsid w:val="00EB6550"/>
    <w:rsid w:val="00EB67E5"/>
    <w:rsid w:val="00EB6A3E"/>
    <w:rsid w:val="00EB6C0B"/>
    <w:rsid w:val="00EB6F4C"/>
    <w:rsid w:val="00EB7060"/>
    <w:rsid w:val="00EB71B9"/>
    <w:rsid w:val="00EB71C4"/>
    <w:rsid w:val="00EB7687"/>
    <w:rsid w:val="00EB76CB"/>
    <w:rsid w:val="00EB7778"/>
    <w:rsid w:val="00EB77D1"/>
    <w:rsid w:val="00EB78F2"/>
    <w:rsid w:val="00EB7B28"/>
    <w:rsid w:val="00EB7F18"/>
    <w:rsid w:val="00EC0157"/>
    <w:rsid w:val="00EC0196"/>
    <w:rsid w:val="00EC0228"/>
    <w:rsid w:val="00EC04C0"/>
    <w:rsid w:val="00EC0784"/>
    <w:rsid w:val="00EC0AE0"/>
    <w:rsid w:val="00EC0AF9"/>
    <w:rsid w:val="00EC0C54"/>
    <w:rsid w:val="00EC0C99"/>
    <w:rsid w:val="00EC0FBE"/>
    <w:rsid w:val="00EC1403"/>
    <w:rsid w:val="00EC1571"/>
    <w:rsid w:val="00EC17D8"/>
    <w:rsid w:val="00EC1A7A"/>
    <w:rsid w:val="00EC1BBE"/>
    <w:rsid w:val="00EC1C7F"/>
    <w:rsid w:val="00EC1EAC"/>
    <w:rsid w:val="00EC2167"/>
    <w:rsid w:val="00EC2227"/>
    <w:rsid w:val="00EC26DA"/>
    <w:rsid w:val="00EC27F2"/>
    <w:rsid w:val="00EC2B83"/>
    <w:rsid w:val="00EC2FE1"/>
    <w:rsid w:val="00EC3032"/>
    <w:rsid w:val="00EC30F6"/>
    <w:rsid w:val="00EC332C"/>
    <w:rsid w:val="00EC350A"/>
    <w:rsid w:val="00EC3516"/>
    <w:rsid w:val="00EC3B28"/>
    <w:rsid w:val="00EC3E21"/>
    <w:rsid w:val="00EC4267"/>
    <w:rsid w:val="00EC4579"/>
    <w:rsid w:val="00EC46F3"/>
    <w:rsid w:val="00EC473C"/>
    <w:rsid w:val="00EC4A5B"/>
    <w:rsid w:val="00EC4CF1"/>
    <w:rsid w:val="00EC4D23"/>
    <w:rsid w:val="00EC5143"/>
    <w:rsid w:val="00EC521A"/>
    <w:rsid w:val="00EC53BF"/>
    <w:rsid w:val="00EC5419"/>
    <w:rsid w:val="00EC55D0"/>
    <w:rsid w:val="00EC56F7"/>
    <w:rsid w:val="00EC57C8"/>
    <w:rsid w:val="00EC592C"/>
    <w:rsid w:val="00EC5A60"/>
    <w:rsid w:val="00EC5B3D"/>
    <w:rsid w:val="00EC5C9E"/>
    <w:rsid w:val="00EC5FCE"/>
    <w:rsid w:val="00EC6080"/>
    <w:rsid w:val="00EC6157"/>
    <w:rsid w:val="00EC62B8"/>
    <w:rsid w:val="00EC6382"/>
    <w:rsid w:val="00EC6805"/>
    <w:rsid w:val="00EC6A63"/>
    <w:rsid w:val="00EC6B95"/>
    <w:rsid w:val="00EC6C0F"/>
    <w:rsid w:val="00EC6C8C"/>
    <w:rsid w:val="00EC6E2E"/>
    <w:rsid w:val="00EC6E38"/>
    <w:rsid w:val="00EC6E3D"/>
    <w:rsid w:val="00EC6EA3"/>
    <w:rsid w:val="00EC6F2E"/>
    <w:rsid w:val="00EC70FF"/>
    <w:rsid w:val="00EC7213"/>
    <w:rsid w:val="00EC7453"/>
    <w:rsid w:val="00EC76CD"/>
    <w:rsid w:val="00EC7C67"/>
    <w:rsid w:val="00EC7C83"/>
    <w:rsid w:val="00EC7E64"/>
    <w:rsid w:val="00EC7ED9"/>
    <w:rsid w:val="00EC7F0B"/>
    <w:rsid w:val="00ED03D7"/>
    <w:rsid w:val="00ED04EC"/>
    <w:rsid w:val="00ED05A6"/>
    <w:rsid w:val="00ED064E"/>
    <w:rsid w:val="00ED0910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52D"/>
    <w:rsid w:val="00ED15A4"/>
    <w:rsid w:val="00ED16F3"/>
    <w:rsid w:val="00ED1737"/>
    <w:rsid w:val="00ED1BA8"/>
    <w:rsid w:val="00ED1EA1"/>
    <w:rsid w:val="00ED1F2E"/>
    <w:rsid w:val="00ED2389"/>
    <w:rsid w:val="00ED2413"/>
    <w:rsid w:val="00ED2613"/>
    <w:rsid w:val="00ED26AE"/>
    <w:rsid w:val="00ED274A"/>
    <w:rsid w:val="00ED29D3"/>
    <w:rsid w:val="00ED2BFA"/>
    <w:rsid w:val="00ED2EBD"/>
    <w:rsid w:val="00ED2F0F"/>
    <w:rsid w:val="00ED2F47"/>
    <w:rsid w:val="00ED2FA1"/>
    <w:rsid w:val="00ED30C0"/>
    <w:rsid w:val="00ED33FD"/>
    <w:rsid w:val="00ED354C"/>
    <w:rsid w:val="00ED35B8"/>
    <w:rsid w:val="00ED365F"/>
    <w:rsid w:val="00ED3FEE"/>
    <w:rsid w:val="00ED465B"/>
    <w:rsid w:val="00ED4958"/>
    <w:rsid w:val="00ED4AFB"/>
    <w:rsid w:val="00ED4B86"/>
    <w:rsid w:val="00ED4BCA"/>
    <w:rsid w:val="00ED4DE8"/>
    <w:rsid w:val="00ED4E0E"/>
    <w:rsid w:val="00ED4E8D"/>
    <w:rsid w:val="00ED4F5F"/>
    <w:rsid w:val="00ED51CC"/>
    <w:rsid w:val="00ED5597"/>
    <w:rsid w:val="00ED57B9"/>
    <w:rsid w:val="00ED5B82"/>
    <w:rsid w:val="00ED5ECB"/>
    <w:rsid w:val="00ED65CA"/>
    <w:rsid w:val="00ED67DA"/>
    <w:rsid w:val="00ED6953"/>
    <w:rsid w:val="00ED6B16"/>
    <w:rsid w:val="00ED6BE9"/>
    <w:rsid w:val="00ED706A"/>
    <w:rsid w:val="00ED70A4"/>
    <w:rsid w:val="00ED7314"/>
    <w:rsid w:val="00ED746F"/>
    <w:rsid w:val="00ED74FF"/>
    <w:rsid w:val="00ED7659"/>
    <w:rsid w:val="00ED7CAE"/>
    <w:rsid w:val="00ED7D60"/>
    <w:rsid w:val="00ED7D6A"/>
    <w:rsid w:val="00ED7EF5"/>
    <w:rsid w:val="00EE0028"/>
    <w:rsid w:val="00EE01D5"/>
    <w:rsid w:val="00EE0437"/>
    <w:rsid w:val="00EE04AF"/>
    <w:rsid w:val="00EE0653"/>
    <w:rsid w:val="00EE0814"/>
    <w:rsid w:val="00EE094E"/>
    <w:rsid w:val="00EE0AED"/>
    <w:rsid w:val="00EE0E01"/>
    <w:rsid w:val="00EE0E0E"/>
    <w:rsid w:val="00EE0F7A"/>
    <w:rsid w:val="00EE1093"/>
    <w:rsid w:val="00EE113B"/>
    <w:rsid w:val="00EE126A"/>
    <w:rsid w:val="00EE1AD2"/>
    <w:rsid w:val="00EE1BE0"/>
    <w:rsid w:val="00EE1DF3"/>
    <w:rsid w:val="00EE1EC9"/>
    <w:rsid w:val="00EE2088"/>
    <w:rsid w:val="00EE24A4"/>
    <w:rsid w:val="00EE2A20"/>
    <w:rsid w:val="00EE2A27"/>
    <w:rsid w:val="00EE2B15"/>
    <w:rsid w:val="00EE2B79"/>
    <w:rsid w:val="00EE2FA3"/>
    <w:rsid w:val="00EE2FB1"/>
    <w:rsid w:val="00EE2FD0"/>
    <w:rsid w:val="00EE309D"/>
    <w:rsid w:val="00EE3551"/>
    <w:rsid w:val="00EE37B2"/>
    <w:rsid w:val="00EE394F"/>
    <w:rsid w:val="00EE3BEA"/>
    <w:rsid w:val="00EE3D24"/>
    <w:rsid w:val="00EE3D40"/>
    <w:rsid w:val="00EE3E0C"/>
    <w:rsid w:val="00EE3E8D"/>
    <w:rsid w:val="00EE3EB4"/>
    <w:rsid w:val="00EE4268"/>
    <w:rsid w:val="00EE437C"/>
    <w:rsid w:val="00EE45A1"/>
    <w:rsid w:val="00EE4D3F"/>
    <w:rsid w:val="00EE512D"/>
    <w:rsid w:val="00EE525B"/>
    <w:rsid w:val="00EE5268"/>
    <w:rsid w:val="00EE527E"/>
    <w:rsid w:val="00EE54D1"/>
    <w:rsid w:val="00EE55DE"/>
    <w:rsid w:val="00EE59C3"/>
    <w:rsid w:val="00EE5A68"/>
    <w:rsid w:val="00EE5B2B"/>
    <w:rsid w:val="00EE5F04"/>
    <w:rsid w:val="00EE5F2B"/>
    <w:rsid w:val="00EE5FE2"/>
    <w:rsid w:val="00EE66B3"/>
    <w:rsid w:val="00EE6875"/>
    <w:rsid w:val="00EE6ABB"/>
    <w:rsid w:val="00EE6FBE"/>
    <w:rsid w:val="00EE7029"/>
    <w:rsid w:val="00EE706A"/>
    <w:rsid w:val="00EE7513"/>
    <w:rsid w:val="00EE775A"/>
    <w:rsid w:val="00EE7819"/>
    <w:rsid w:val="00EE7D87"/>
    <w:rsid w:val="00EE7F5D"/>
    <w:rsid w:val="00EE7F98"/>
    <w:rsid w:val="00EF02F8"/>
    <w:rsid w:val="00EF05D5"/>
    <w:rsid w:val="00EF064C"/>
    <w:rsid w:val="00EF0983"/>
    <w:rsid w:val="00EF09E2"/>
    <w:rsid w:val="00EF09F9"/>
    <w:rsid w:val="00EF0C32"/>
    <w:rsid w:val="00EF0E22"/>
    <w:rsid w:val="00EF1131"/>
    <w:rsid w:val="00EF168F"/>
    <w:rsid w:val="00EF1695"/>
    <w:rsid w:val="00EF1D3A"/>
    <w:rsid w:val="00EF1E46"/>
    <w:rsid w:val="00EF1F7C"/>
    <w:rsid w:val="00EF218A"/>
    <w:rsid w:val="00EF2244"/>
    <w:rsid w:val="00EF22D0"/>
    <w:rsid w:val="00EF27DC"/>
    <w:rsid w:val="00EF2B6A"/>
    <w:rsid w:val="00EF2BC5"/>
    <w:rsid w:val="00EF2C20"/>
    <w:rsid w:val="00EF2FCF"/>
    <w:rsid w:val="00EF31A5"/>
    <w:rsid w:val="00EF3269"/>
    <w:rsid w:val="00EF35AB"/>
    <w:rsid w:val="00EF38E0"/>
    <w:rsid w:val="00EF38E4"/>
    <w:rsid w:val="00EF3B46"/>
    <w:rsid w:val="00EF3EE3"/>
    <w:rsid w:val="00EF4085"/>
    <w:rsid w:val="00EF4220"/>
    <w:rsid w:val="00EF4247"/>
    <w:rsid w:val="00EF4599"/>
    <w:rsid w:val="00EF47BA"/>
    <w:rsid w:val="00EF4F2F"/>
    <w:rsid w:val="00EF515D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071"/>
    <w:rsid w:val="00EF61D4"/>
    <w:rsid w:val="00EF62B0"/>
    <w:rsid w:val="00EF6350"/>
    <w:rsid w:val="00EF639A"/>
    <w:rsid w:val="00EF65EC"/>
    <w:rsid w:val="00EF667D"/>
    <w:rsid w:val="00EF669E"/>
    <w:rsid w:val="00EF6A7D"/>
    <w:rsid w:val="00EF6C14"/>
    <w:rsid w:val="00EF6DA1"/>
    <w:rsid w:val="00EF7148"/>
    <w:rsid w:val="00EF7441"/>
    <w:rsid w:val="00EF7475"/>
    <w:rsid w:val="00EF7898"/>
    <w:rsid w:val="00EF7A60"/>
    <w:rsid w:val="00EF7B4F"/>
    <w:rsid w:val="00EF7BC6"/>
    <w:rsid w:val="00F0013F"/>
    <w:rsid w:val="00F00320"/>
    <w:rsid w:val="00F0063A"/>
    <w:rsid w:val="00F009AC"/>
    <w:rsid w:val="00F00ECB"/>
    <w:rsid w:val="00F0127F"/>
    <w:rsid w:val="00F01333"/>
    <w:rsid w:val="00F01536"/>
    <w:rsid w:val="00F01723"/>
    <w:rsid w:val="00F01D82"/>
    <w:rsid w:val="00F01F83"/>
    <w:rsid w:val="00F01FB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01"/>
    <w:rsid w:val="00F02DFC"/>
    <w:rsid w:val="00F03086"/>
    <w:rsid w:val="00F031DA"/>
    <w:rsid w:val="00F03228"/>
    <w:rsid w:val="00F033FF"/>
    <w:rsid w:val="00F0398C"/>
    <w:rsid w:val="00F03ED5"/>
    <w:rsid w:val="00F03F08"/>
    <w:rsid w:val="00F0414C"/>
    <w:rsid w:val="00F0441B"/>
    <w:rsid w:val="00F0464D"/>
    <w:rsid w:val="00F047A1"/>
    <w:rsid w:val="00F04856"/>
    <w:rsid w:val="00F048CD"/>
    <w:rsid w:val="00F04E71"/>
    <w:rsid w:val="00F04E91"/>
    <w:rsid w:val="00F05079"/>
    <w:rsid w:val="00F0540A"/>
    <w:rsid w:val="00F05553"/>
    <w:rsid w:val="00F057EB"/>
    <w:rsid w:val="00F05801"/>
    <w:rsid w:val="00F05903"/>
    <w:rsid w:val="00F05958"/>
    <w:rsid w:val="00F05A3B"/>
    <w:rsid w:val="00F05B10"/>
    <w:rsid w:val="00F05BAF"/>
    <w:rsid w:val="00F05F75"/>
    <w:rsid w:val="00F06082"/>
    <w:rsid w:val="00F06289"/>
    <w:rsid w:val="00F062C5"/>
    <w:rsid w:val="00F0642F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1E8"/>
    <w:rsid w:val="00F0721F"/>
    <w:rsid w:val="00F075EA"/>
    <w:rsid w:val="00F076EA"/>
    <w:rsid w:val="00F07723"/>
    <w:rsid w:val="00F07845"/>
    <w:rsid w:val="00F078EF"/>
    <w:rsid w:val="00F07A97"/>
    <w:rsid w:val="00F07B12"/>
    <w:rsid w:val="00F07B57"/>
    <w:rsid w:val="00F1056D"/>
    <w:rsid w:val="00F106A3"/>
    <w:rsid w:val="00F10D92"/>
    <w:rsid w:val="00F10E21"/>
    <w:rsid w:val="00F10E36"/>
    <w:rsid w:val="00F10FE9"/>
    <w:rsid w:val="00F110E4"/>
    <w:rsid w:val="00F1124C"/>
    <w:rsid w:val="00F11270"/>
    <w:rsid w:val="00F11363"/>
    <w:rsid w:val="00F113FF"/>
    <w:rsid w:val="00F114C5"/>
    <w:rsid w:val="00F11504"/>
    <w:rsid w:val="00F11550"/>
    <w:rsid w:val="00F1181B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99E"/>
    <w:rsid w:val="00F12B94"/>
    <w:rsid w:val="00F12BCB"/>
    <w:rsid w:val="00F12EB2"/>
    <w:rsid w:val="00F13147"/>
    <w:rsid w:val="00F13374"/>
    <w:rsid w:val="00F137D6"/>
    <w:rsid w:val="00F13D6B"/>
    <w:rsid w:val="00F13E96"/>
    <w:rsid w:val="00F14001"/>
    <w:rsid w:val="00F14033"/>
    <w:rsid w:val="00F141D8"/>
    <w:rsid w:val="00F14203"/>
    <w:rsid w:val="00F14296"/>
    <w:rsid w:val="00F142A4"/>
    <w:rsid w:val="00F1473B"/>
    <w:rsid w:val="00F147AE"/>
    <w:rsid w:val="00F149E6"/>
    <w:rsid w:val="00F14A18"/>
    <w:rsid w:val="00F14A2C"/>
    <w:rsid w:val="00F14B4D"/>
    <w:rsid w:val="00F14BEA"/>
    <w:rsid w:val="00F14F6B"/>
    <w:rsid w:val="00F14F92"/>
    <w:rsid w:val="00F1506F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04F"/>
    <w:rsid w:val="00F17110"/>
    <w:rsid w:val="00F17144"/>
    <w:rsid w:val="00F17330"/>
    <w:rsid w:val="00F176C1"/>
    <w:rsid w:val="00F177CB"/>
    <w:rsid w:val="00F17B08"/>
    <w:rsid w:val="00F17C25"/>
    <w:rsid w:val="00F17D06"/>
    <w:rsid w:val="00F20134"/>
    <w:rsid w:val="00F206F8"/>
    <w:rsid w:val="00F2072D"/>
    <w:rsid w:val="00F20973"/>
    <w:rsid w:val="00F20FB3"/>
    <w:rsid w:val="00F20FF2"/>
    <w:rsid w:val="00F21050"/>
    <w:rsid w:val="00F2110A"/>
    <w:rsid w:val="00F21190"/>
    <w:rsid w:val="00F21210"/>
    <w:rsid w:val="00F21296"/>
    <w:rsid w:val="00F21A53"/>
    <w:rsid w:val="00F21B5F"/>
    <w:rsid w:val="00F21C6E"/>
    <w:rsid w:val="00F21CE9"/>
    <w:rsid w:val="00F21F8E"/>
    <w:rsid w:val="00F220ED"/>
    <w:rsid w:val="00F22164"/>
    <w:rsid w:val="00F22486"/>
    <w:rsid w:val="00F2268E"/>
    <w:rsid w:val="00F22AF2"/>
    <w:rsid w:val="00F22CDD"/>
    <w:rsid w:val="00F22E34"/>
    <w:rsid w:val="00F22F32"/>
    <w:rsid w:val="00F231B3"/>
    <w:rsid w:val="00F231F6"/>
    <w:rsid w:val="00F2324C"/>
    <w:rsid w:val="00F2324F"/>
    <w:rsid w:val="00F2333B"/>
    <w:rsid w:val="00F233E8"/>
    <w:rsid w:val="00F2353B"/>
    <w:rsid w:val="00F23B28"/>
    <w:rsid w:val="00F23D96"/>
    <w:rsid w:val="00F23DC9"/>
    <w:rsid w:val="00F23E11"/>
    <w:rsid w:val="00F23ED5"/>
    <w:rsid w:val="00F23F24"/>
    <w:rsid w:val="00F23FA3"/>
    <w:rsid w:val="00F24664"/>
    <w:rsid w:val="00F252C5"/>
    <w:rsid w:val="00F25672"/>
    <w:rsid w:val="00F25890"/>
    <w:rsid w:val="00F25A4D"/>
    <w:rsid w:val="00F25B61"/>
    <w:rsid w:val="00F25BFD"/>
    <w:rsid w:val="00F25D83"/>
    <w:rsid w:val="00F262F8"/>
    <w:rsid w:val="00F2650B"/>
    <w:rsid w:val="00F265DA"/>
    <w:rsid w:val="00F2660D"/>
    <w:rsid w:val="00F2670E"/>
    <w:rsid w:val="00F26753"/>
    <w:rsid w:val="00F26762"/>
    <w:rsid w:val="00F26DA0"/>
    <w:rsid w:val="00F26F53"/>
    <w:rsid w:val="00F2720C"/>
    <w:rsid w:val="00F272E8"/>
    <w:rsid w:val="00F275EC"/>
    <w:rsid w:val="00F27612"/>
    <w:rsid w:val="00F276EF"/>
    <w:rsid w:val="00F2781E"/>
    <w:rsid w:val="00F27828"/>
    <w:rsid w:val="00F27867"/>
    <w:rsid w:val="00F27901"/>
    <w:rsid w:val="00F27AA1"/>
    <w:rsid w:val="00F27F91"/>
    <w:rsid w:val="00F27F94"/>
    <w:rsid w:val="00F30045"/>
    <w:rsid w:val="00F3008D"/>
    <w:rsid w:val="00F305FF"/>
    <w:rsid w:val="00F308BC"/>
    <w:rsid w:val="00F308C3"/>
    <w:rsid w:val="00F30984"/>
    <w:rsid w:val="00F309D9"/>
    <w:rsid w:val="00F30CB7"/>
    <w:rsid w:val="00F30DC9"/>
    <w:rsid w:val="00F30E33"/>
    <w:rsid w:val="00F30F2B"/>
    <w:rsid w:val="00F30FD9"/>
    <w:rsid w:val="00F31406"/>
    <w:rsid w:val="00F3144B"/>
    <w:rsid w:val="00F314E6"/>
    <w:rsid w:val="00F3168C"/>
    <w:rsid w:val="00F316E4"/>
    <w:rsid w:val="00F317ED"/>
    <w:rsid w:val="00F31C89"/>
    <w:rsid w:val="00F31CAB"/>
    <w:rsid w:val="00F3221C"/>
    <w:rsid w:val="00F32244"/>
    <w:rsid w:val="00F32287"/>
    <w:rsid w:val="00F3237D"/>
    <w:rsid w:val="00F325A5"/>
    <w:rsid w:val="00F3284F"/>
    <w:rsid w:val="00F32A5F"/>
    <w:rsid w:val="00F32E68"/>
    <w:rsid w:val="00F33495"/>
    <w:rsid w:val="00F3387C"/>
    <w:rsid w:val="00F339CA"/>
    <w:rsid w:val="00F33B17"/>
    <w:rsid w:val="00F33CE7"/>
    <w:rsid w:val="00F33E7C"/>
    <w:rsid w:val="00F33F4C"/>
    <w:rsid w:val="00F33F9F"/>
    <w:rsid w:val="00F34540"/>
    <w:rsid w:val="00F34B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E9C"/>
    <w:rsid w:val="00F35F12"/>
    <w:rsid w:val="00F36031"/>
    <w:rsid w:val="00F36241"/>
    <w:rsid w:val="00F3664E"/>
    <w:rsid w:val="00F36953"/>
    <w:rsid w:val="00F36C2F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37E64"/>
    <w:rsid w:val="00F401B3"/>
    <w:rsid w:val="00F40665"/>
    <w:rsid w:val="00F406C9"/>
    <w:rsid w:val="00F4074A"/>
    <w:rsid w:val="00F407B8"/>
    <w:rsid w:val="00F40A8B"/>
    <w:rsid w:val="00F40AA2"/>
    <w:rsid w:val="00F40B7A"/>
    <w:rsid w:val="00F41193"/>
    <w:rsid w:val="00F412FF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5AC"/>
    <w:rsid w:val="00F42687"/>
    <w:rsid w:val="00F4291E"/>
    <w:rsid w:val="00F42921"/>
    <w:rsid w:val="00F42B84"/>
    <w:rsid w:val="00F42C05"/>
    <w:rsid w:val="00F42C5C"/>
    <w:rsid w:val="00F42DED"/>
    <w:rsid w:val="00F42FEB"/>
    <w:rsid w:val="00F4309E"/>
    <w:rsid w:val="00F4318D"/>
    <w:rsid w:val="00F43555"/>
    <w:rsid w:val="00F4358C"/>
    <w:rsid w:val="00F43621"/>
    <w:rsid w:val="00F43B49"/>
    <w:rsid w:val="00F43C25"/>
    <w:rsid w:val="00F43D85"/>
    <w:rsid w:val="00F43EF4"/>
    <w:rsid w:val="00F4445F"/>
    <w:rsid w:val="00F44682"/>
    <w:rsid w:val="00F448D7"/>
    <w:rsid w:val="00F448DD"/>
    <w:rsid w:val="00F4495E"/>
    <w:rsid w:val="00F449D8"/>
    <w:rsid w:val="00F44B1E"/>
    <w:rsid w:val="00F44C2A"/>
    <w:rsid w:val="00F44C8E"/>
    <w:rsid w:val="00F44E83"/>
    <w:rsid w:val="00F45245"/>
    <w:rsid w:val="00F456C5"/>
    <w:rsid w:val="00F45862"/>
    <w:rsid w:val="00F45B8C"/>
    <w:rsid w:val="00F45ED2"/>
    <w:rsid w:val="00F45F06"/>
    <w:rsid w:val="00F45F77"/>
    <w:rsid w:val="00F46265"/>
    <w:rsid w:val="00F46481"/>
    <w:rsid w:val="00F464B5"/>
    <w:rsid w:val="00F46518"/>
    <w:rsid w:val="00F46533"/>
    <w:rsid w:val="00F4663C"/>
    <w:rsid w:val="00F4681B"/>
    <w:rsid w:val="00F469BB"/>
    <w:rsid w:val="00F46E66"/>
    <w:rsid w:val="00F470B8"/>
    <w:rsid w:val="00F47217"/>
    <w:rsid w:val="00F47544"/>
    <w:rsid w:val="00F47582"/>
    <w:rsid w:val="00F476C6"/>
    <w:rsid w:val="00F47BD1"/>
    <w:rsid w:val="00F500F6"/>
    <w:rsid w:val="00F5016D"/>
    <w:rsid w:val="00F50409"/>
    <w:rsid w:val="00F505B4"/>
    <w:rsid w:val="00F50861"/>
    <w:rsid w:val="00F509FA"/>
    <w:rsid w:val="00F50B07"/>
    <w:rsid w:val="00F50DC9"/>
    <w:rsid w:val="00F510AA"/>
    <w:rsid w:val="00F51126"/>
    <w:rsid w:val="00F5126C"/>
    <w:rsid w:val="00F51347"/>
    <w:rsid w:val="00F5137D"/>
    <w:rsid w:val="00F51550"/>
    <w:rsid w:val="00F516EC"/>
    <w:rsid w:val="00F51770"/>
    <w:rsid w:val="00F517AA"/>
    <w:rsid w:val="00F51989"/>
    <w:rsid w:val="00F51998"/>
    <w:rsid w:val="00F51BED"/>
    <w:rsid w:val="00F51C59"/>
    <w:rsid w:val="00F51CE3"/>
    <w:rsid w:val="00F51D92"/>
    <w:rsid w:val="00F51E27"/>
    <w:rsid w:val="00F52350"/>
    <w:rsid w:val="00F525E5"/>
    <w:rsid w:val="00F52B70"/>
    <w:rsid w:val="00F5315F"/>
    <w:rsid w:val="00F53750"/>
    <w:rsid w:val="00F53A2A"/>
    <w:rsid w:val="00F53A4D"/>
    <w:rsid w:val="00F53C04"/>
    <w:rsid w:val="00F53CCD"/>
    <w:rsid w:val="00F5416B"/>
    <w:rsid w:val="00F54935"/>
    <w:rsid w:val="00F54CAE"/>
    <w:rsid w:val="00F552FE"/>
    <w:rsid w:val="00F55307"/>
    <w:rsid w:val="00F554B7"/>
    <w:rsid w:val="00F556B6"/>
    <w:rsid w:val="00F55732"/>
    <w:rsid w:val="00F557BA"/>
    <w:rsid w:val="00F55B42"/>
    <w:rsid w:val="00F55CBB"/>
    <w:rsid w:val="00F55E65"/>
    <w:rsid w:val="00F56394"/>
    <w:rsid w:val="00F56585"/>
    <w:rsid w:val="00F567BD"/>
    <w:rsid w:val="00F568C0"/>
    <w:rsid w:val="00F568E3"/>
    <w:rsid w:val="00F568E5"/>
    <w:rsid w:val="00F56C3E"/>
    <w:rsid w:val="00F57158"/>
    <w:rsid w:val="00F573DA"/>
    <w:rsid w:val="00F57404"/>
    <w:rsid w:val="00F575F4"/>
    <w:rsid w:val="00F577D0"/>
    <w:rsid w:val="00F577E7"/>
    <w:rsid w:val="00F578BF"/>
    <w:rsid w:val="00F57968"/>
    <w:rsid w:val="00F579BE"/>
    <w:rsid w:val="00F57A2B"/>
    <w:rsid w:val="00F57E27"/>
    <w:rsid w:val="00F57E62"/>
    <w:rsid w:val="00F6006B"/>
    <w:rsid w:val="00F6010D"/>
    <w:rsid w:val="00F603BB"/>
    <w:rsid w:val="00F6071A"/>
    <w:rsid w:val="00F6074D"/>
    <w:rsid w:val="00F607B6"/>
    <w:rsid w:val="00F60874"/>
    <w:rsid w:val="00F60B43"/>
    <w:rsid w:val="00F60B45"/>
    <w:rsid w:val="00F60E95"/>
    <w:rsid w:val="00F60FBF"/>
    <w:rsid w:val="00F61127"/>
    <w:rsid w:val="00F6128F"/>
    <w:rsid w:val="00F61319"/>
    <w:rsid w:val="00F613A5"/>
    <w:rsid w:val="00F6148C"/>
    <w:rsid w:val="00F617C3"/>
    <w:rsid w:val="00F6191A"/>
    <w:rsid w:val="00F619D7"/>
    <w:rsid w:val="00F61AEF"/>
    <w:rsid w:val="00F61C96"/>
    <w:rsid w:val="00F62158"/>
    <w:rsid w:val="00F62253"/>
    <w:rsid w:val="00F62508"/>
    <w:rsid w:val="00F6273F"/>
    <w:rsid w:val="00F628A4"/>
    <w:rsid w:val="00F62A63"/>
    <w:rsid w:val="00F62D2A"/>
    <w:rsid w:val="00F62E7B"/>
    <w:rsid w:val="00F6301D"/>
    <w:rsid w:val="00F6315E"/>
    <w:rsid w:val="00F63179"/>
    <w:rsid w:val="00F63194"/>
    <w:rsid w:val="00F6378C"/>
    <w:rsid w:val="00F63A92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4A21"/>
    <w:rsid w:val="00F64C49"/>
    <w:rsid w:val="00F6504E"/>
    <w:rsid w:val="00F6513A"/>
    <w:rsid w:val="00F65177"/>
    <w:rsid w:val="00F65575"/>
    <w:rsid w:val="00F6575B"/>
    <w:rsid w:val="00F658CA"/>
    <w:rsid w:val="00F65917"/>
    <w:rsid w:val="00F65A32"/>
    <w:rsid w:val="00F65B7C"/>
    <w:rsid w:val="00F65F0A"/>
    <w:rsid w:val="00F66026"/>
    <w:rsid w:val="00F660A5"/>
    <w:rsid w:val="00F66316"/>
    <w:rsid w:val="00F66539"/>
    <w:rsid w:val="00F66830"/>
    <w:rsid w:val="00F66831"/>
    <w:rsid w:val="00F668EB"/>
    <w:rsid w:val="00F66D07"/>
    <w:rsid w:val="00F66E40"/>
    <w:rsid w:val="00F67107"/>
    <w:rsid w:val="00F672C5"/>
    <w:rsid w:val="00F674F7"/>
    <w:rsid w:val="00F676ED"/>
    <w:rsid w:val="00F67A90"/>
    <w:rsid w:val="00F67C6B"/>
    <w:rsid w:val="00F67D76"/>
    <w:rsid w:val="00F70017"/>
    <w:rsid w:val="00F700D9"/>
    <w:rsid w:val="00F70366"/>
    <w:rsid w:val="00F703D2"/>
    <w:rsid w:val="00F70513"/>
    <w:rsid w:val="00F70659"/>
    <w:rsid w:val="00F70841"/>
    <w:rsid w:val="00F70B4F"/>
    <w:rsid w:val="00F70DB2"/>
    <w:rsid w:val="00F70E52"/>
    <w:rsid w:val="00F70EE8"/>
    <w:rsid w:val="00F70F10"/>
    <w:rsid w:val="00F70F38"/>
    <w:rsid w:val="00F70FFF"/>
    <w:rsid w:val="00F71388"/>
    <w:rsid w:val="00F71730"/>
    <w:rsid w:val="00F71883"/>
    <w:rsid w:val="00F71DE8"/>
    <w:rsid w:val="00F71ED3"/>
    <w:rsid w:val="00F71F0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1AA"/>
    <w:rsid w:val="00F74230"/>
    <w:rsid w:val="00F749CC"/>
    <w:rsid w:val="00F74A46"/>
    <w:rsid w:val="00F74C0F"/>
    <w:rsid w:val="00F75348"/>
    <w:rsid w:val="00F7598C"/>
    <w:rsid w:val="00F75FB6"/>
    <w:rsid w:val="00F76072"/>
    <w:rsid w:val="00F760B7"/>
    <w:rsid w:val="00F761D0"/>
    <w:rsid w:val="00F76484"/>
    <w:rsid w:val="00F76725"/>
    <w:rsid w:val="00F769AE"/>
    <w:rsid w:val="00F769BA"/>
    <w:rsid w:val="00F769FD"/>
    <w:rsid w:val="00F76A99"/>
    <w:rsid w:val="00F76B18"/>
    <w:rsid w:val="00F76B2B"/>
    <w:rsid w:val="00F76C72"/>
    <w:rsid w:val="00F76DB6"/>
    <w:rsid w:val="00F76DF2"/>
    <w:rsid w:val="00F76E5C"/>
    <w:rsid w:val="00F772E2"/>
    <w:rsid w:val="00F774AF"/>
    <w:rsid w:val="00F774D0"/>
    <w:rsid w:val="00F774ED"/>
    <w:rsid w:val="00F77557"/>
    <w:rsid w:val="00F776FF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347"/>
    <w:rsid w:val="00F8144F"/>
    <w:rsid w:val="00F817B9"/>
    <w:rsid w:val="00F81997"/>
    <w:rsid w:val="00F81A96"/>
    <w:rsid w:val="00F81C29"/>
    <w:rsid w:val="00F81C7E"/>
    <w:rsid w:val="00F81DD9"/>
    <w:rsid w:val="00F81E86"/>
    <w:rsid w:val="00F820AD"/>
    <w:rsid w:val="00F82153"/>
    <w:rsid w:val="00F821FA"/>
    <w:rsid w:val="00F824E1"/>
    <w:rsid w:val="00F82601"/>
    <w:rsid w:val="00F8279F"/>
    <w:rsid w:val="00F827B2"/>
    <w:rsid w:val="00F8287E"/>
    <w:rsid w:val="00F82B8E"/>
    <w:rsid w:val="00F82C5D"/>
    <w:rsid w:val="00F82F30"/>
    <w:rsid w:val="00F8304A"/>
    <w:rsid w:val="00F83170"/>
    <w:rsid w:val="00F833D0"/>
    <w:rsid w:val="00F833F3"/>
    <w:rsid w:val="00F83476"/>
    <w:rsid w:val="00F836F9"/>
    <w:rsid w:val="00F83889"/>
    <w:rsid w:val="00F83956"/>
    <w:rsid w:val="00F83C8D"/>
    <w:rsid w:val="00F83D6E"/>
    <w:rsid w:val="00F83E42"/>
    <w:rsid w:val="00F84019"/>
    <w:rsid w:val="00F8408E"/>
    <w:rsid w:val="00F841A6"/>
    <w:rsid w:val="00F84200"/>
    <w:rsid w:val="00F844C9"/>
    <w:rsid w:val="00F84BCC"/>
    <w:rsid w:val="00F84C0A"/>
    <w:rsid w:val="00F84E5F"/>
    <w:rsid w:val="00F84F5E"/>
    <w:rsid w:val="00F84FED"/>
    <w:rsid w:val="00F8552B"/>
    <w:rsid w:val="00F8561D"/>
    <w:rsid w:val="00F8568D"/>
    <w:rsid w:val="00F8569B"/>
    <w:rsid w:val="00F859E5"/>
    <w:rsid w:val="00F85A28"/>
    <w:rsid w:val="00F85BCD"/>
    <w:rsid w:val="00F85C6A"/>
    <w:rsid w:val="00F85CD6"/>
    <w:rsid w:val="00F85DA5"/>
    <w:rsid w:val="00F85E80"/>
    <w:rsid w:val="00F85F80"/>
    <w:rsid w:val="00F86046"/>
    <w:rsid w:val="00F86080"/>
    <w:rsid w:val="00F860A8"/>
    <w:rsid w:val="00F861C6"/>
    <w:rsid w:val="00F861F8"/>
    <w:rsid w:val="00F86270"/>
    <w:rsid w:val="00F86363"/>
    <w:rsid w:val="00F8678A"/>
    <w:rsid w:val="00F86832"/>
    <w:rsid w:val="00F8683D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748"/>
    <w:rsid w:val="00F908AD"/>
    <w:rsid w:val="00F90A27"/>
    <w:rsid w:val="00F90C95"/>
    <w:rsid w:val="00F910E5"/>
    <w:rsid w:val="00F911D9"/>
    <w:rsid w:val="00F9125B"/>
    <w:rsid w:val="00F91618"/>
    <w:rsid w:val="00F91679"/>
    <w:rsid w:val="00F91993"/>
    <w:rsid w:val="00F91F28"/>
    <w:rsid w:val="00F92381"/>
    <w:rsid w:val="00F9271D"/>
    <w:rsid w:val="00F92793"/>
    <w:rsid w:val="00F9280F"/>
    <w:rsid w:val="00F92A5C"/>
    <w:rsid w:val="00F92A81"/>
    <w:rsid w:val="00F92A89"/>
    <w:rsid w:val="00F92BCF"/>
    <w:rsid w:val="00F92CC6"/>
    <w:rsid w:val="00F92CD8"/>
    <w:rsid w:val="00F933CD"/>
    <w:rsid w:val="00F936D3"/>
    <w:rsid w:val="00F93998"/>
    <w:rsid w:val="00F93AD9"/>
    <w:rsid w:val="00F93B5E"/>
    <w:rsid w:val="00F93C16"/>
    <w:rsid w:val="00F93C4A"/>
    <w:rsid w:val="00F93C9C"/>
    <w:rsid w:val="00F93EC3"/>
    <w:rsid w:val="00F940FD"/>
    <w:rsid w:val="00F948B8"/>
    <w:rsid w:val="00F94921"/>
    <w:rsid w:val="00F949B7"/>
    <w:rsid w:val="00F94E79"/>
    <w:rsid w:val="00F94FE2"/>
    <w:rsid w:val="00F950D9"/>
    <w:rsid w:val="00F95122"/>
    <w:rsid w:val="00F951C6"/>
    <w:rsid w:val="00F95629"/>
    <w:rsid w:val="00F95820"/>
    <w:rsid w:val="00F959B5"/>
    <w:rsid w:val="00F95C4B"/>
    <w:rsid w:val="00F95D95"/>
    <w:rsid w:val="00F95DFE"/>
    <w:rsid w:val="00F96128"/>
    <w:rsid w:val="00F96173"/>
    <w:rsid w:val="00F96234"/>
    <w:rsid w:val="00F9633A"/>
    <w:rsid w:val="00F9661C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08A"/>
    <w:rsid w:val="00FA11B0"/>
    <w:rsid w:val="00FA13F0"/>
    <w:rsid w:val="00FA15D8"/>
    <w:rsid w:val="00FA164E"/>
    <w:rsid w:val="00FA17B8"/>
    <w:rsid w:val="00FA1A34"/>
    <w:rsid w:val="00FA1A79"/>
    <w:rsid w:val="00FA1CF0"/>
    <w:rsid w:val="00FA24D2"/>
    <w:rsid w:val="00FA24EC"/>
    <w:rsid w:val="00FA26DA"/>
    <w:rsid w:val="00FA2C1D"/>
    <w:rsid w:val="00FA2F40"/>
    <w:rsid w:val="00FA2FF6"/>
    <w:rsid w:val="00FA3010"/>
    <w:rsid w:val="00FA32A5"/>
    <w:rsid w:val="00FA33D2"/>
    <w:rsid w:val="00FA352A"/>
    <w:rsid w:val="00FA36FE"/>
    <w:rsid w:val="00FA3BFB"/>
    <w:rsid w:val="00FA3DE3"/>
    <w:rsid w:val="00FA3DF9"/>
    <w:rsid w:val="00FA3EA6"/>
    <w:rsid w:val="00FA3EF2"/>
    <w:rsid w:val="00FA4184"/>
    <w:rsid w:val="00FA4476"/>
    <w:rsid w:val="00FA4529"/>
    <w:rsid w:val="00FA46C9"/>
    <w:rsid w:val="00FA481B"/>
    <w:rsid w:val="00FA49B6"/>
    <w:rsid w:val="00FA4B1B"/>
    <w:rsid w:val="00FA4F95"/>
    <w:rsid w:val="00FA5091"/>
    <w:rsid w:val="00FA5224"/>
    <w:rsid w:val="00FA5262"/>
    <w:rsid w:val="00FA5489"/>
    <w:rsid w:val="00FA5779"/>
    <w:rsid w:val="00FA5BDC"/>
    <w:rsid w:val="00FA5D47"/>
    <w:rsid w:val="00FA5FE6"/>
    <w:rsid w:val="00FA60E3"/>
    <w:rsid w:val="00FA61E6"/>
    <w:rsid w:val="00FA62BE"/>
    <w:rsid w:val="00FA6487"/>
    <w:rsid w:val="00FA64E1"/>
    <w:rsid w:val="00FA656D"/>
    <w:rsid w:val="00FA6652"/>
    <w:rsid w:val="00FA673C"/>
    <w:rsid w:val="00FA69C9"/>
    <w:rsid w:val="00FA6A4E"/>
    <w:rsid w:val="00FA6E1E"/>
    <w:rsid w:val="00FA6F67"/>
    <w:rsid w:val="00FA6FBB"/>
    <w:rsid w:val="00FA75CD"/>
    <w:rsid w:val="00FA761A"/>
    <w:rsid w:val="00FA76EB"/>
    <w:rsid w:val="00FA7745"/>
    <w:rsid w:val="00FA7912"/>
    <w:rsid w:val="00FA7969"/>
    <w:rsid w:val="00FA7E81"/>
    <w:rsid w:val="00FA7EF0"/>
    <w:rsid w:val="00FB0024"/>
    <w:rsid w:val="00FB022C"/>
    <w:rsid w:val="00FB0284"/>
    <w:rsid w:val="00FB02DF"/>
    <w:rsid w:val="00FB0360"/>
    <w:rsid w:val="00FB041A"/>
    <w:rsid w:val="00FB07B9"/>
    <w:rsid w:val="00FB0979"/>
    <w:rsid w:val="00FB0A81"/>
    <w:rsid w:val="00FB0BFE"/>
    <w:rsid w:val="00FB0D64"/>
    <w:rsid w:val="00FB0E6E"/>
    <w:rsid w:val="00FB0F74"/>
    <w:rsid w:val="00FB1132"/>
    <w:rsid w:val="00FB133B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2DB3"/>
    <w:rsid w:val="00FB2E6B"/>
    <w:rsid w:val="00FB3047"/>
    <w:rsid w:val="00FB365F"/>
    <w:rsid w:val="00FB37A6"/>
    <w:rsid w:val="00FB3838"/>
    <w:rsid w:val="00FB3864"/>
    <w:rsid w:val="00FB390B"/>
    <w:rsid w:val="00FB3AE2"/>
    <w:rsid w:val="00FB3EAE"/>
    <w:rsid w:val="00FB3FCE"/>
    <w:rsid w:val="00FB4032"/>
    <w:rsid w:val="00FB41CE"/>
    <w:rsid w:val="00FB442E"/>
    <w:rsid w:val="00FB44C8"/>
    <w:rsid w:val="00FB4741"/>
    <w:rsid w:val="00FB4844"/>
    <w:rsid w:val="00FB4AE4"/>
    <w:rsid w:val="00FB4BF5"/>
    <w:rsid w:val="00FB4F89"/>
    <w:rsid w:val="00FB5040"/>
    <w:rsid w:val="00FB50B7"/>
    <w:rsid w:val="00FB517B"/>
    <w:rsid w:val="00FB51B5"/>
    <w:rsid w:val="00FB5497"/>
    <w:rsid w:val="00FB5679"/>
    <w:rsid w:val="00FB577A"/>
    <w:rsid w:val="00FB5783"/>
    <w:rsid w:val="00FB580C"/>
    <w:rsid w:val="00FB58AA"/>
    <w:rsid w:val="00FB5BD0"/>
    <w:rsid w:val="00FB5CB5"/>
    <w:rsid w:val="00FB5D0D"/>
    <w:rsid w:val="00FB5F9F"/>
    <w:rsid w:val="00FB6068"/>
    <w:rsid w:val="00FB6086"/>
    <w:rsid w:val="00FB6137"/>
    <w:rsid w:val="00FB63CF"/>
    <w:rsid w:val="00FB642C"/>
    <w:rsid w:val="00FB665C"/>
    <w:rsid w:val="00FB66C4"/>
    <w:rsid w:val="00FB691C"/>
    <w:rsid w:val="00FB6F6B"/>
    <w:rsid w:val="00FB7061"/>
    <w:rsid w:val="00FB71CA"/>
    <w:rsid w:val="00FB7282"/>
    <w:rsid w:val="00FB7380"/>
    <w:rsid w:val="00FB739D"/>
    <w:rsid w:val="00FB758A"/>
    <w:rsid w:val="00FB76B5"/>
    <w:rsid w:val="00FB7C38"/>
    <w:rsid w:val="00FB7F67"/>
    <w:rsid w:val="00FC00D3"/>
    <w:rsid w:val="00FC00E8"/>
    <w:rsid w:val="00FC00FD"/>
    <w:rsid w:val="00FC0192"/>
    <w:rsid w:val="00FC037E"/>
    <w:rsid w:val="00FC0425"/>
    <w:rsid w:val="00FC085D"/>
    <w:rsid w:val="00FC0A20"/>
    <w:rsid w:val="00FC0B58"/>
    <w:rsid w:val="00FC0CA1"/>
    <w:rsid w:val="00FC109A"/>
    <w:rsid w:val="00FC117E"/>
    <w:rsid w:val="00FC1509"/>
    <w:rsid w:val="00FC1734"/>
    <w:rsid w:val="00FC19E0"/>
    <w:rsid w:val="00FC19F7"/>
    <w:rsid w:val="00FC1F90"/>
    <w:rsid w:val="00FC20EF"/>
    <w:rsid w:val="00FC22CB"/>
    <w:rsid w:val="00FC23B7"/>
    <w:rsid w:val="00FC2778"/>
    <w:rsid w:val="00FC27B7"/>
    <w:rsid w:val="00FC2830"/>
    <w:rsid w:val="00FC2863"/>
    <w:rsid w:val="00FC299F"/>
    <w:rsid w:val="00FC2A28"/>
    <w:rsid w:val="00FC2AC1"/>
    <w:rsid w:val="00FC2AD9"/>
    <w:rsid w:val="00FC2CAC"/>
    <w:rsid w:val="00FC2E5B"/>
    <w:rsid w:val="00FC2E73"/>
    <w:rsid w:val="00FC307B"/>
    <w:rsid w:val="00FC334A"/>
    <w:rsid w:val="00FC3715"/>
    <w:rsid w:val="00FC3756"/>
    <w:rsid w:val="00FC3D7D"/>
    <w:rsid w:val="00FC3E16"/>
    <w:rsid w:val="00FC4138"/>
    <w:rsid w:val="00FC4197"/>
    <w:rsid w:val="00FC446D"/>
    <w:rsid w:val="00FC453C"/>
    <w:rsid w:val="00FC465F"/>
    <w:rsid w:val="00FC4989"/>
    <w:rsid w:val="00FC4ADC"/>
    <w:rsid w:val="00FC5025"/>
    <w:rsid w:val="00FC50FC"/>
    <w:rsid w:val="00FC53A1"/>
    <w:rsid w:val="00FC56D1"/>
    <w:rsid w:val="00FC5C57"/>
    <w:rsid w:val="00FC5F9F"/>
    <w:rsid w:val="00FC5FC8"/>
    <w:rsid w:val="00FC611A"/>
    <w:rsid w:val="00FC6357"/>
    <w:rsid w:val="00FC6BA3"/>
    <w:rsid w:val="00FC6BCA"/>
    <w:rsid w:val="00FC7055"/>
    <w:rsid w:val="00FC7178"/>
    <w:rsid w:val="00FC7B21"/>
    <w:rsid w:val="00FC7CCB"/>
    <w:rsid w:val="00FC7F2C"/>
    <w:rsid w:val="00FC7FFE"/>
    <w:rsid w:val="00FD00DB"/>
    <w:rsid w:val="00FD0901"/>
    <w:rsid w:val="00FD0A11"/>
    <w:rsid w:val="00FD0BC8"/>
    <w:rsid w:val="00FD0DD9"/>
    <w:rsid w:val="00FD0E13"/>
    <w:rsid w:val="00FD0F3D"/>
    <w:rsid w:val="00FD125D"/>
    <w:rsid w:val="00FD1674"/>
    <w:rsid w:val="00FD16ED"/>
    <w:rsid w:val="00FD1795"/>
    <w:rsid w:val="00FD17BF"/>
    <w:rsid w:val="00FD1947"/>
    <w:rsid w:val="00FD1F04"/>
    <w:rsid w:val="00FD1F97"/>
    <w:rsid w:val="00FD1FE4"/>
    <w:rsid w:val="00FD2018"/>
    <w:rsid w:val="00FD202A"/>
    <w:rsid w:val="00FD212A"/>
    <w:rsid w:val="00FD2137"/>
    <w:rsid w:val="00FD2644"/>
    <w:rsid w:val="00FD26DF"/>
    <w:rsid w:val="00FD2762"/>
    <w:rsid w:val="00FD2822"/>
    <w:rsid w:val="00FD2896"/>
    <w:rsid w:val="00FD2AA6"/>
    <w:rsid w:val="00FD2C1A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463"/>
    <w:rsid w:val="00FD45FE"/>
    <w:rsid w:val="00FD4C31"/>
    <w:rsid w:val="00FD4C74"/>
    <w:rsid w:val="00FD4DA6"/>
    <w:rsid w:val="00FD4DC6"/>
    <w:rsid w:val="00FD4F12"/>
    <w:rsid w:val="00FD538D"/>
    <w:rsid w:val="00FD53DF"/>
    <w:rsid w:val="00FD560B"/>
    <w:rsid w:val="00FD565E"/>
    <w:rsid w:val="00FD56D0"/>
    <w:rsid w:val="00FD5712"/>
    <w:rsid w:val="00FD57C3"/>
    <w:rsid w:val="00FD5A00"/>
    <w:rsid w:val="00FD5BF2"/>
    <w:rsid w:val="00FD5E1E"/>
    <w:rsid w:val="00FD5F9A"/>
    <w:rsid w:val="00FD5FAB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982"/>
    <w:rsid w:val="00FD79F0"/>
    <w:rsid w:val="00FD7B3B"/>
    <w:rsid w:val="00FE000C"/>
    <w:rsid w:val="00FE026F"/>
    <w:rsid w:val="00FE042D"/>
    <w:rsid w:val="00FE057F"/>
    <w:rsid w:val="00FE086E"/>
    <w:rsid w:val="00FE09C5"/>
    <w:rsid w:val="00FE0DCD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CD4"/>
    <w:rsid w:val="00FE1E77"/>
    <w:rsid w:val="00FE219B"/>
    <w:rsid w:val="00FE224B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99"/>
    <w:rsid w:val="00FE33EF"/>
    <w:rsid w:val="00FE34F9"/>
    <w:rsid w:val="00FE388A"/>
    <w:rsid w:val="00FE3C50"/>
    <w:rsid w:val="00FE3EE9"/>
    <w:rsid w:val="00FE40E1"/>
    <w:rsid w:val="00FE4391"/>
    <w:rsid w:val="00FE43AE"/>
    <w:rsid w:val="00FE450B"/>
    <w:rsid w:val="00FE4726"/>
    <w:rsid w:val="00FE48DD"/>
    <w:rsid w:val="00FE50CA"/>
    <w:rsid w:val="00FE5131"/>
    <w:rsid w:val="00FE5234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6FEA"/>
    <w:rsid w:val="00FE778F"/>
    <w:rsid w:val="00FE79C1"/>
    <w:rsid w:val="00FE7AD1"/>
    <w:rsid w:val="00FE7B3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3C5"/>
    <w:rsid w:val="00FF243D"/>
    <w:rsid w:val="00FF26AF"/>
    <w:rsid w:val="00FF2978"/>
    <w:rsid w:val="00FF29B7"/>
    <w:rsid w:val="00FF2A1C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9EF"/>
    <w:rsid w:val="00FF3B68"/>
    <w:rsid w:val="00FF3CC9"/>
    <w:rsid w:val="00FF3E34"/>
    <w:rsid w:val="00FF3FDE"/>
    <w:rsid w:val="00FF41B6"/>
    <w:rsid w:val="00FF41E8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DBB"/>
    <w:rsid w:val="00FF6E9F"/>
    <w:rsid w:val="00FF7047"/>
    <w:rsid w:val="00FF7134"/>
    <w:rsid w:val="00FF7155"/>
    <w:rsid w:val="00FF763F"/>
    <w:rsid w:val="00FF77B9"/>
    <w:rsid w:val="08660961"/>
    <w:rsid w:val="0B765781"/>
    <w:rsid w:val="12F25F45"/>
    <w:rsid w:val="14CF0C76"/>
    <w:rsid w:val="18BB2B5B"/>
    <w:rsid w:val="1FC61359"/>
    <w:rsid w:val="236784DE"/>
    <w:rsid w:val="23FC0A0B"/>
    <w:rsid w:val="3340F996"/>
    <w:rsid w:val="44E62B60"/>
    <w:rsid w:val="57658A3A"/>
    <w:rsid w:val="69093523"/>
    <w:rsid w:val="733481AA"/>
    <w:rsid w:val="755C3521"/>
    <w:rsid w:val="77E2B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95388D5F-D7B0-4754-A80B-87D929A4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62677C"/>
  </w:style>
  <w:style w:type="character" w:styleId="LineNumber">
    <w:name w:val="line number"/>
    <w:basedOn w:val="DefaultParagraphFont"/>
    <w:semiHidden/>
    <w:unhideWhenUsed/>
    <w:rsid w:val="00DA243B"/>
  </w:style>
  <w:style w:type="character" w:styleId="UnresolvedMention">
    <w:name w:val="Unresolved Mention"/>
    <w:basedOn w:val="DefaultParagraphFont"/>
    <w:uiPriority w:val="99"/>
    <w:semiHidden/>
    <w:unhideWhenUsed/>
    <w:rsid w:val="00DA24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E9358B-E2BE-4FCA-B26D-E8E2131F029C}">
  <ds:schemaRefs>
    <ds:schemaRef ds:uri="http://purl.org/dc/elements/1.1/"/>
    <ds:schemaRef ds:uri="http://purl.org/dc/dcmitype/"/>
    <ds:schemaRef ds:uri="4243d5be-521d-4052-81ca-f0f31ea6f2da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05716746-add9-412a-97a9-1b5167d151a3"/>
    <ds:schemaRef ds:uri="f6ba49b0-bcda-4796-8236-5b5cc1493ac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4437E8F-0896-4FD9-8906-B94492270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629652-8112-48C8-A7B2-66312C03D0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42</Pages>
  <Words>8812</Words>
  <Characters>37385</Characters>
  <Application>Microsoft Office Word</Application>
  <DocSecurity>0</DocSecurity>
  <Lines>311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Pittayuth, Boonamnajdej</dc:creator>
  <cp:keywords/>
  <dc:description/>
  <cp:lastModifiedBy>Pornnapus, Hanratchata</cp:lastModifiedBy>
  <cp:revision>6</cp:revision>
  <cp:lastPrinted>2025-08-18T07:14:00Z</cp:lastPrinted>
  <dcterms:created xsi:type="dcterms:W3CDTF">2025-08-18T07:04:00Z</dcterms:created>
  <dcterms:modified xsi:type="dcterms:W3CDTF">2025-08-18T07:21:00Z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