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21EFFBB9" w:rsidR="00AD3B26" w:rsidRPr="001B3171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1B3171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1B317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B33FCB" w:rsidRPr="001B317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บลูบิค</w:t>
      </w:r>
      <w:r w:rsidR="00B33FCB"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B33FCB" w:rsidRPr="001B317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กรุ๊ป</w:t>
      </w:r>
      <w:r w:rsidR="00B33FCB"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9F065A" w:rsidRPr="001B3171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637EE6"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1B3171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</w:rPr>
      </w:pPr>
    </w:p>
    <w:p w14:paraId="2796F397" w14:textId="78B43400" w:rsidR="0027281E" w:rsidRPr="001B3171" w:rsidRDefault="0027281E" w:rsidP="0027281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B3171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ข้าพเจ้าได้สอบทานงบฐานะการเงินรวมและ</w:t>
      </w:r>
      <w:r w:rsidRPr="001B317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งบฐานะการเงิน</w:t>
      </w:r>
      <w:r w:rsidRPr="001B3171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เฉพาะ</w:t>
      </w:r>
      <w:r w:rsidRPr="001B317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ของบริษัท </w:t>
      </w:r>
      <w:r w:rsidRPr="001B3171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ณ วันที่ </w:t>
      </w:r>
      <w:r w:rsidRPr="001B3171">
        <w:rPr>
          <w:rFonts w:ascii="Angsana New" w:hAnsi="Angsana New" w:cs="Angsana New"/>
          <w:spacing w:val="-8"/>
          <w:sz w:val="32"/>
          <w:szCs w:val="32"/>
          <w:lang w:bidi="th-TH"/>
        </w:rPr>
        <w:t>3</w:t>
      </w:r>
      <w:r w:rsidR="008F476F" w:rsidRPr="001B3171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0 </w:t>
      </w:r>
      <w:r w:rsidRPr="001B3171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ม</w:t>
      </w:r>
      <w:r w:rsidR="008F476F" w:rsidRPr="001B317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ิถุนายน</w:t>
      </w:r>
      <w:r w:rsidRPr="001B3171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</w:t>
      </w:r>
      <w:r w:rsidR="00B33FCB" w:rsidRPr="001B3171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2568 </w:t>
      </w:r>
      <w:r w:rsidRPr="001B317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1B317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งบกำไรขาดทุนเบ็ดเสร็จรวมและ</w:t>
      </w:r>
      <w:r w:rsidRPr="001B317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งบกำไรขาดทุนเบ็ดเสร็จ</w:t>
      </w:r>
      <w:r w:rsidRPr="001B317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</w:t>
      </w:r>
      <w:r w:rsidRPr="001B317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ของบริษัท</w:t>
      </w:r>
      <w:r w:rsidRPr="001B317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สำหรับงวดสามเดือน</w:t>
      </w:r>
      <w:r w:rsidR="008F476F" w:rsidRPr="001B3171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และหกเดือน</w:t>
      </w:r>
      <w:r w:rsidRPr="001B317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สิ้นสุดวันที่ </w:t>
      </w:r>
      <w:r w:rsidRPr="001B3171">
        <w:rPr>
          <w:rFonts w:ascii="Angsana New" w:hAnsi="Angsana New" w:cs="Angsana New"/>
          <w:spacing w:val="4"/>
          <w:sz w:val="32"/>
          <w:szCs w:val="32"/>
          <w:lang w:bidi="th-TH"/>
        </w:rPr>
        <w:t>3</w:t>
      </w:r>
      <w:r w:rsidR="008F476F" w:rsidRPr="001B3171">
        <w:rPr>
          <w:rFonts w:ascii="Angsana New" w:hAnsi="Angsana New" w:cs="Angsana New"/>
          <w:spacing w:val="4"/>
          <w:sz w:val="32"/>
          <w:szCs w:val="32"/>
          <w:lang w:val="en-US" w:bidi="th-TH"/>
        </w:rPr>
        <w:t>0</w:t>
      </w:r>
      <w:r w:rsidRPr="001B317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ม</w:t>
      </w:r>
      <w:r w:rsidR="008F476F" w:rsidRPr="001B3171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ิถุนายน</w:t>
      </w:r>
      <w:r w:rsidRPr="001B317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B33FCB" w:rsidRPr="001B3171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2568 </w:t>
      </w:r>
      <w:r w:rsidRPr="001B317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และ</w:t>
      </w:r>
      <w:r w:rsidR="008F476F" w:rsidRPr="001B3171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>งบการเปลี่ยนแปลงส่วนของผู้ถือหุ้นรวมและ</w:t>
      </w:r>
      <w:r w:rsidR="0082628C" w:rsidRPr="001B3171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 </w:t>
      </w:r>
      <w:r w:rsidR="008F476F" w:rsidRPr="001B3171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8F476F" w:rsidRPr="001B3171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>ของบริษัท</w:t>
      </w:r>
      <w:r w:rsidR="008F476F" w:rsidRPr="001B3171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</w:t>
      </w:r>
      <w:r w:rsidR="008F476F" w:rsidRPr="001B3171">
        <w:rPr>
          <w:rFonts w:ascii="Angsana New" w:hAnsi="Angsana New" w:cs="Angsana New"/>
          <w:sz w:val="32"/>
          <w:szCs w:val="32"/>
          <w:cs/>
          <w:lang w:val="en-US" w:bidi="th-TH"/>
        </w:rPr>
        <w:t>สดเฉพาะ</w:t>
      </w:r>
      <w:r w:rsidR="008F476F" w:rsidRPr="001B3171">
        <w:rPr>
          <w:rFonts w:ascii="Angsana New" w:hAnsi="Angsana New" w:cs="Angsana New" w:hint="cs"/>
          <w:sz w:val="32"/>
          <w:szCs w:val="32"/>
          <w:cs/>
          <w:lang w:val="en-US" w:bidi="th-TH"/>
        </w:rPr>
        <w:t>ของบริษัท</w:t>
      </w:r>
      <w:r w:rsidR="008F476F" w:rsidRPr="001B3171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สำหรับงวดหกเดือนสิ้นสุดวันเดียวกัน และหมายเหตุประกอบงบการเงินแบบย่อ </w:t>
      </w:r>
      <w:r w:rsidR="008F476F" w:rsidRPr="001B317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="008F476F" w:rsidRPr="001B3171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ของบริษัท </w:t>
      </w:r>
      <w:r w:rsidR="008F476F" w:rsidRPr="001B317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บลูบิค</w:t>
      </w:r>
      <w:r w:rsidR="008F476F" w:rsidRPr="001B317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="008F476F" w:rsidRPr="001B317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กรุ๊ป</w:t>
      </w:r>
      <w:r w:rsidR="008F476F" w:rsidRPr="001B3171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 จำกัด (มหาชน) และบริษัทย่อย และของเฉพาะบริษัท </w:t>
      </w:r>
      <w:r w:rsidR="008F476F" w:rsidRPr="001B317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บลูบิค</w:t>
      </w:r>
      <w:r w:rsidR="008F476F" w:rsidRPr="001B317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="008F476F" w:rsidRPr="001B317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กรุ๊ป</w:t>
      </w:r>
      <w:r w:rsidR="008F476F" w:rsidRPr="001B3171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 จำกัด (มหาชน) </w:t>
      </w:r>
      <w:r w:rsidR="008F476F" w:rsidRPr="001B317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ซึ่งผู้บริหารของบริษัทเป็นผู้รับผิดชอบในการจัดทำและ</w:t>
      </w:r>
      <w:r w:rsidR="008F476F" w:rsidRPr="001B3171">
        <w:rPr>
          <w:rFonts w:ascii="Angsana New" w:hAnsi="Angsana New" w:cs="Angsana New"/>
          <w:sz w:val="32"/>
          <w:szCs w:val="32"/>
          <w:cs/>
          <w:lang w:bidi="th-TH"/>
        </w:rPr>
        <w:t>นำเสนอ</w:t>
      </w:r>
      <w:r w:rsidR="008F476F"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="008F476F" w:rsidRPr="001B3171">
        <w:rPr>
          <w:rFonts w:ascii="Angsana New" w:hAnsi="Angsana New" w:cs="Angsana New"/>
          <w:spacing w:val="-2"/>
          <w:sz w:val="32"/>
          <w:szCs w:val="32"/>
          <w:lang w:val="en-US" w:bidi="th-TH"/>
        </w:rPr>
        <w:t>34</w:t>
      </w:r>
      <w:r w:rsidR="008F476F"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</w:t>
      </w:r>
      <w:r w:rsidR="008F476F" w:rsidRPr="001B3171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“</w:t>
      </w:r>
      <w:r w:rsidR="008F476F"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การรายงานทางการเงินระหว่างกาล</w:t>
      </w:r>
      <w:r w:rsidR="008F476F" w:rsidRPr="001B3171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”</w:t>
      </w:r>
      <w:r w:rsidR="008F476F"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</w:t>
      </w:r>
      <w:r w:rsidR="008F476F" w:rsidRPr="001B3171">
        <w:rPr>
          <w:rFonts w:ascii="Angsana New" w:hAnsi="Angsana New" w:cs="Angsana New"/>
          <w:sz w:val="32"/>
          <w:szCs w:val="32"/>
          <w:cs/>
          <w:lang w:bidi="th-TH"/>
        </w:rPr>
        <w:t>ระหว่างกาลดังกล่าวจากผลการสอบทานของข้าพเจ้า</w:t>
      </w:r>
    </w:p>
    <w:p w14:paraId="63B7B407" w14:textId="77777777" w:rsidR="00CD4D4E" w:rsidRPr="001B3171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1B3171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1B3171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697D42F5" w:rsidR="00A05F0A" w:rsidRPr="001B3171" w:rsidRDefault="008F476F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B317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B3171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1B317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1B3171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1B317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1B317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1B317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Pr="001B317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1B317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1B3171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1B317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B3171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1B3171">
        <w:rPr>
          <w:rFonts w:ascii="Angsana New" w:hAnsi="Angsana New" w:cs="Angsana New"/>
          <w:sz w:val="32"/>
          <w:szCs w:val="32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</w:t>
      </w:r>
    </w:p>
    <w:p w14:paraId="36FC42FC" w14:textId="361F495C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94E1ED1" w14:textId="73C88CE9" w:rsidR="0078438F" w:rsidRDefault="0078438F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FD2BB75" w14:textId="77777777" w:rsidR="0078438F" w:rsidRDefault="0078438F" w:rsidP="00DD23C9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32"/>
          <w:lang w:bidi="th-TH"/>
        </w:rPr>
      </w:pPr>
    </w:p>
    <w:p w14:paraId="4A408241" w14:textId="77777777" w:rsidR="0078438F" w:rsidRPr="001B3171" w:rsidRDefault="0078438F" w:rsidP="00DD23C9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32"/>
          <w:lang w:bidi="th-TH"/>
        </w:rPr>
      </w:pPr>
    </w:p>
    <w:p w14:paraId="26F9C9C9" w14:textId="77777777" w:rsidR="00330AA1" w:rsidRPr="001B3171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1B3171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0B7A95C3" w:rsidR="00A05F0A" w:rsidRPr="001B3171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B3171">
        <w:rPr>
          <w:rFonts w:ascii="Angsana New" w:hAnsi="Angsana New" w:cs="Angsana New"/>
          <w:spacing w:val="-2"/>
          <w:sz w:val="32"/>
          <w:szCs w:val="32"/>
          <w:cs/>
          <w:lang w:val="en-US" w:bidi="th-TH"/>
        </w:rPr>
        <w:t xml:space="preserve">จากการสอบทาน </w:t>
      </w:r>
      <w:r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1B3171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</w:t>
      </w:r>
      <w:r w:rsidR="00F00999" w:rsidRPr="001B3171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“</w:t>
      </w:r>
      <w:r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การรายงานทางการเงินระหว่างกาล</w:t>
      </w:r>
      <w:r w:rsidR="00F00999" w:rsidRPr="001B3171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”</w:t>
      </w:r>
      <w:r w:rsidR="00F961F6" w:rsidRPr="001B3171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1B317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ในสาระสำคัญ</w:t>
      </w:r>
    </w:p>
    <w:p w14:paraId="155AF4B7" w14:textId="77777777" w:rsidR="00A52E1B" w:rsidRPr="001B3171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Pr="001B3171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Pr="001B3171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1B3171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54E29D6A" w:rsidR="00A52E1B" w:rsidRPr="001B3171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4BDD562" w14:textId="77777777" w:rsidR="00853BBE" w:rsidRPr="001B3171" w:rsidRDefault="00853BB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BF323DE" w14:textId="77777777" w:rsidR="00B33FCB" w:rsidRPr="001B3171" w:rsidRDefault="00B33FCB" w:rsidP="00B33FC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B317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Pr="001B317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Pr="001B3171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1B317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9B3F1E3" w14:textId="77777777" w:rsidR="00B33FCB" w:rsidRPr="001B3171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171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7535D12" w14:textId="77777777" w:rsidR="00B33FCB" w:rsidRPr="001B3171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1B3171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1B3171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44263994" w14:textId="77777777" w:rsidR="00B33FCB" w:rsidRPr="001B3171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97BCBE5" w14:textId="77777777" w:rsidR="00B33FCB" w:rsidRPr="001B3171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1B3171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1B317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1B3171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6D49BD98" w14:textId="77777777" w:rsidR="00B33FCB" w:rsidRPr="001B3171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171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0DD16BD7" w:rsidR="00021AE1" w:rsidRPr="001B3171" w:rsidRDefault="00B33FCB" w:rsidP="001B226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B3171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1B3171">
        <w:rPr>
          <w:rFonts w:ascii="Angsana New" w:hAnsi="Angsana New" w:cs="Angsana New"/>
          <w:sz w:val="32"/>
          <w:szCs w:val="32"/>
          <w:lang w:val="en-US" w:bidi="th-TH"/>
        </w:rPr>
        <w:t>11</w:t>
      </w:r>
      <w:r w:rsidRPr="001B317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8F476F" w:rsidRPr="001B3171">
        <w:rPr>
          <w:rFonts w:ascii="Angsana New" w:hAnsi="Angsana New" w:cs="Angsana New" w:hint="cs"/>
          <w:sz w:val="32"/>
          <w:szCs w:val="32"/>
          <w:cs/>
          <w:lang w:val="en-US" w:bidi="th-TH"/>
        </w:rPr>
        <w:t>สิงห</w:t>
      </w:r>
      <w:r w:rsidRPr="001B3171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Pr="001B3171">
        <w:rPr>
          <w:rFonts w:ascii="Angsana New" w:hAnsi="Angsana New" w:cs="Angsana New"/>
          <w:sz w:val="32"/>
          <w:szCs w:val="32"/>
          <w:lang w:val="en-US" w:bidi="th-TH"/>
        </w:rPr>
        <w:t xml:space="preserve"> 2568</w:t>
      </w:r>
    </w:p>
    <w:sectPr w:rsidR="00021AE1" w:rsidRPr="001B3171" w:rsidSect="005B6537">
      <w:headerReference w:type="even" r:id="rId11"/>
      <w:headerReference w:type="default" r:id="rId12"/>
      <w:headerReference w:type="first" r:id="rId13"/>
      <w:pgSz w:w="11907" w:h="16840" w:code="9"/>
      <w:pgMar w:top="2160" w:right="1296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05E3C" w14:textId="77777777" w:rsidR="0049697D" w:rsidRDefault="0049697D">
      <w:r>
        <w:separator/>
      </w:r>
    </w:p>
  </w:endnote>
  <w:endnote w:type="continuationSeparator" w:id="0">
    <w:p w14:paraId="0A67C483" w14:textId="77777777" w:rsidR="0049697D" w:rsidRDefault="0049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9E52E" w14:textId="77777777" w:rsidR="0049697D" w:rsidRDefault="0049697D">
      <w:bookmarkStart w:id="0" w:name="_Hlk482348182"/>
      <w:bookmarkEnd w:id="0"/>
      <w:r>
        <w:separator/>
      </w:r>
    </w:p>
  </w:footnote>
  <w:footnote w:type="continuationSeparator" w:id="0">
    <w:p w14:paraId="38D050B4" w14:textId="77777777" w:rsidR="0049697D" w:rsidRDefault="00496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2E36E1A5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13C0C0B0" w:rsidR="00D15EA5" w:rsidRDefault="00D15EA5" w:rsidP="0078438F">
    <w:pPr>
      <w:pStyle w:val="Header"/>
      <w:tabs>
        <w:tab w:val="clear" w:pos="8562"/>
        <w:tab w:val="left" w:pos="5328"/>
      </w:tabs>
      <w:spacing w:after="2280"/>
    </w:pPr>
  </w:p>
  <w:p w14:paraId="1B1B7861" w14:textId="5E52B3BF" w:rsidR="00637EE6" w:rsidRPr="00A52E1B" w:rsidRDefault="00637EE6" w:rsidP="001B2269">
    <w:pPr>
      <w:pStyle w:val="Header"/>
      <w:tabs>
        <w:tab w:val="clear" w:pos="8562"/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56A92"/>
    <w:rsid w:val="00060145"/>
    <w:rsid w:val="000723F7"/>
    <w:rsid w:val="000740C6"/>
    <w:rsid w:val="00074485"/>
    <w:rsid w:val="00076B1E"/>
    <w:rsid w:val="000828F1"/>
    <w:rsid w:val="00082F59"/>
    <w:rsid w:val="0009122C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36DBF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2269"/>
    <w:rsid w:val="001B3171"/>
    <w:rsid w:val="001B7388"/>
    <w:rsid w:val="001C2F7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28B8"/>
    <w:rsid w:val="00245F65"/>
    <w:rsid w:val="0024771B"/>
    <w:rsid w:val="00247969"/>
    <w:rsid w:val="002608D9"/>
    <w:rsid w:val="0026182A"/>
    <w:rsid w:val="0026343C"/>
    <w:rsid w:val="0027281E"/>
    <w:rsid w:val="00277EBE"/>
    <w:rsid w:val="0028089B"/>
    <w:rsid w:val="00281DAB"/>
    <w:rsid w:val="002838FB"/>
    <w:rsid w:val="002845C8"/>
    <w:rsid w:val="00285249"/>
    <w:rsid w:val="002A252E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4DD"/>
    <w:rsid w:val="003D2605"/>
    <w:rsid w:val="003D64D6"/>
    <w:rsid w:val="003E034A"/>
    <w:rsid w:val="003E3E21"/>
    <w:rsid w:val="003F16DE"/>
    <w:rsid w:val="00416281"/>
    <w:rsid w:val="00422353"/>
    <w:rsid w:val="00423FF1"/>
    <w:rsid w:val="00426915"/>
    <w:rsid w:val="00433F63"/>
    <w:rsid w:val="00435788"/>
    <w:rsid w:val="004359E6"/>
    <w:rsid w:val="00440CCC"/>
    <w:rsid w:val="00443CE3"/>
    <w:rsid w:val="00452E7B"/>
    <w:rsid w:val="004546FA"/>
    <w:rsid w:val="0046306B"/>
    <w:rsid w:val="00481FE7"/>
    <w:rsid w:val="0048532C"/>
    <w:rsid w:val="004865EB"/>
    <w:rsid w:val="0049103F"/>
    <w:rsid w:val="0049414C"/>
    <w:rsid w:val="0049697D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38F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37"/>
    <w:rsid w:val="005B65F3"/>
    <w:rsid w:val="005C091F"/>
    <w:rsid w:val="005C2CCB"/>
    <w:rsid w:val="005C6479"/>
    <w:rsid w:val="005C69FD"/>
    <w:rsid w:val="005D7025"/>
    <w:rsid w:val="005E2D67"/>
    <w:rsid w:val="005E5578"/>
    <w:rsid w:val="005E5A22"/>
    <w:rsid w:val="005F4D62"/>
    <w:rsid w:val="0060740B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852D2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8438F"/>
    <w:rsid w:val="00790956"/>
    <w:rsid w:val="0079502D"/>
    <w:rsid w:val="007A0755"/>
    <w:rsid w:val="007A31D9"/>
    <w:rsid w:val="007A74F9"/>
    <w:rsid w:val="007B49CB"/>
    <w:rsid w:val="007B75CD"/>
    <w:rsid w:val="007C5A37"/>
    <w:rsid w:val="007D41A1"/>
    <w:rsid w:val="008033D0"/>
    <w:rsid w:val="00803FB6"/>
    <w:rsid w:val="008059EF"/>
    <w:rsid w:val="0080665B"/>
    <w:rsid w:val="008128F7"/>
    <w:rsid w:val="00812938"/>
    <w:rsid w:val="0082628C"/>
    <w:rsid w:val="00827B71"/>
    <w:rsid w:val="00830DAC"/>
    <w:rsid w:val="0083134C"/>
    <w:rsid w:val="00832F51"/>
    <w:rsid w:val="00843100"/>
    <w:rsid w:val="00847054"/>
    <w:rsid w:val="00850F25"/>
    <w:rsid w:val="008534AA"/>
    <w:rsid w:val="00853BBE"/>
    <w:rsid w:val="008719C2"/>
    <w:rsid w:val="00877027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4A66"/>
    <w:rsid w:val="008E7687"/>
    <w:rsid w:val="008F0E3C"/>
    <w:rsid w:val="008F11FA"/>
    <w:rsid w:val="008F33AE"/>
    <w:rsid w:val="008F476F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65B7B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598F"/>
    <w:rsid w:val="00A66F91"/>
    <w:rsid w:val="00A70229"/>
    <w:rsid w:val="00A80BBE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00AAE"/>
    <w:rsid w:val="00B01DD8"/>
    <w:rsid w:val="00B02EC5"/>
    <w:rsid w:val="00B1324D"/>
    <w:rsid w:val="00B157E2"/>
    <w:rsid w:val="00B24A45"/>
    <w:rsid w:val="00B25B92"/>
    <w:rsid w:val="00B26948"/>
    <w:rsid w:val="00B33FCB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467F9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3077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234B"/>
    <w:rsid w:val="00D63ABC"/>
    <w:rsid w:val="00D675F1"/>
    <w:rsid w:val="00D71EC3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2E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C0DD5"/>
    <w:rsid w:val="00EE0F65"/>
    <w:rsid w:val="00EE549B"/>
    <w:rsid w:val="00F00999"/>
    <w:rsid w:val="00F028F7"/>
    <w:rsid w:val="00F11892"/>
    <w:rsid w:val="00F23948"/>
    <w:rsid w:val="00F246A1"/>
    <w:rsid w:val="00F37917"/>
    <w:rsid w:val="00F5513E"/>
    <w:rsid w:val="00F61B16"/>
    <w:rsid w:val="00F63F3F"/>
    <w:rsid w:val="00F66FA5"/>
    <w:rsid w:val="00F71678"/>
    <w:rsid w:val="00F71A70"/>
    <w:rsid w:val="00F730AB"/>
    <w:rsid w:val="00F730E3"/>
    <w:rsid w:val="00F755E9"/>
    <w:rsid w:val="00F81D0D"/>
    <w:rsid w:val="00F909CD"/>
    <w:rsid w:val="00F961F6"/>
    <w:rsid w:val="00F974D1"/>
    <w:rsid w:val="00FA16E0"/>
    <w:rsid w:val="00FA3966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4" ma:contentTypeDescription="Create a new document." ma:contentTypeScope="" ma:versionID="bc12e776295ef8c584f828202bc39fe0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278159ab497e18ac918baf564315d566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4AA-5C93-4754-8AAB-46F79BCB3600}"/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2025-08-11T08:28:00Z</dcterms:created>
  <dcterms:modified xsi:type="dcterms:W3CDTF">2025-08-11T08:28:00Z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0x0101007CB8E7B08818B0438471226110231D13</vt:lpwstr>
  </property>
</Properties>
</file>