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B230A" w14:textId="77777777" w:rsidR="006A0462" w:rsidRPr="003A26D1" w:rsidRDefault="006A0462">
      <w:pPr>
        <w:rPr>
          <w:rFonts w:ascii="Arial" w:hAnsi="Arial" w:cstheme="minorBidi"/>
          <w:sz w:val="20"/>
          <w:szCs w:val="25"/>
          <w:cs/>
          <w:lang w:val="en-US"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12EB1EF6" w:rsidR="00A36B61" w:rsidRPr="00F62E0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0BCFCDF5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005DF" w:rsidRPr="006005D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66D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344ACAF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CC2F30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843BF2A" w14:textId="77777777" w:rsidR="00981CD5" w:rsidRDefault="00981CD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2377B43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80F721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2AE06B4B" w:rsidR="00C81773" w:rsidRPr="00C81773" w:rsidRDefault="00C81773" w:rsidP="00981CD5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5C0C5D09" w14:textId="61531724" w:rsidR="00C81773" w:rsidRPr="00C81773" w:rsidRDefault="00C81773" w:rsidP="00981CD5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55299E4" w14:textId="3E01F98D" w:rsidR="00833E83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3</w:t>
      </w:r>
      <w:r w:rsidR="006005DF">
        <w:rPr>
          <w:rFonts w:ascii="Angsana New" w:hAnsi="Angsana New" w:cs="Angsana New"/>
          <w:sz w:val="26"/>
          <w:szCs w:val="26"/>
          <w:lang w:bidi="th-TH"/>
        </w:rPr>
        <w:t>0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</w:t>
      </w:r>
      <w:r w:rsidR="00D66D85">
        <w:rPr>
          <w:rFonts w:ascii="Angsana New" w:hAnsi="Angsana New" w:cs="Angsana New"/>
          <w:sz w:val="26"/>
          <w:szCs w:val="26"/>
          <w:lang w:bidi="th-TH"/>
        </w:rPr>
        <w:t>8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สำหรับงวดสามเดือนและหกเดือนสิ้นสุดวันที่</w:t>
      </w:r>
      <w:r w:rsidR="003A26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</w:t>
      </w:r>
      <w:r w:rsidR="006005DF">
        <w:rPr>
          <w:rFonts w:ascii="Angsana New" w:hAnsi="Angsana New" w:cs="Angsana New"/>
          <w:sz w:val="26"/>
          <w:szCs w:val="26"/>
          <w:lang w:bidi="th-TH"/>
        </w:rPr>
        <w:t>30</w:t>
      </w:r>
      <w:r w:rsidR="006005DF" w:rsidRPr="006005D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6005DF" w:rsidRPr="006005D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005DF">
        <w:rPr>
          <w:rFonts w:ascii="Angsana New" w:hAnsi="Angsana New" w:cs="Angsana New"/>
          <w:sz w:val="26"/>
          <w:szCs w:val="26"/>
          <w:lang w:bidi="th-TH"/>
        </w:rPr>
        <w:t>256</w:t>
      </w:r>
      <w:r w:rsidR="00D66D85">
        <w:rPr>
          <w:rFonts w:ascii="Angsana New" w:hAnsi="Angsana New" w:cs="Angsana New"/>
          <w:sz w:val="26"/>
          <w:szCs w:val="26"/>
          <w:lang w:bidi="th-TH"/>
        </w:rPr>
        <w:t>8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D87181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และงบกระแสเงินสดสำหรับงวด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6005D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6005DF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 w:rsidR="006005DF">
        <w:rPr>
          <w:rFonts w:ascii="Angsana New" w:hAnsi="Angsana New" w:cs="Angsana New"/>
          <w:sz w:val="26"/>
          <w:szCs w:val="26"/>
          <w:lang w:val="en-US" w:bidi="th-TH"/>
        </w:rPr>
        <w:t xml:space="preserve"> 256</w:t>
      </w:r>
      <w:r w:rsidR="00D66D85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3A26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61C15E2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EF4ED4E" w14:textId="738249A9" w:rsidR="00B11368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488E13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6DF7F443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BF00916" w14:textId="0C6E8B91" w:rsidR="00C81773" w:rsidRDefault="00C81773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001A590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9980B6" w14:textId="77777777" w:rsidR="0012448F" w:rsidRPr="00DE35CB" w:rsidRDefault="0012448F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31F003A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575870D5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625E158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4DD39B8C" w:rsidR="0075680B" w:rsidRPr="00191A71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D87181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D8718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D66D85" w:rsidRPr="00D87181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="00511CCF" w:rsidRPr="00D8718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A26D1" w:rsidRPr="00D87181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="00E5405F" w:rsidRPr="00D8718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D87181">
        <w:rPr>
          <w:rFonts w:ascii="Angsana New" w:hAnsi="Angsana New" w:cs="Angsana New"/>
          <w:sz w:val="26"/>
          <w:szCs w:val="26"/>
          <w:lang w:bidi="th-TH"/>
        </w:rPr>
        <w:t>256</w:t>
      </w:r>
      <w:r w:rsidR="00D66D85" w:rsidRPr="00D87181">
        <w:rPr>
          <w:rFonts w:ascii="Angsana New" w:hAnsi="Angsana New" w:cs="Angsana New"/>
          <w:sz w:val="26"/>
          <w:szCs w:val="26"/>
          <w:lang w:val="en-US" w:bidi="th-TH"/>
        </w:rPr>
        <w:t>8</w:t>
      </w:r>
    </w:p>
    <w:sectPr w:rsidR="0075680B" w:rsidRPr="00191A71" w:rsidSect="00CC2F3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612BE" w14:textId="77777777" w:rsidR="007606B5" w:rsidRDefault="007606B5" w:rsidP="006D3290">
      <w:r>
        <w:separator/>
      </w:r>
    </w:p>
  </w:endnote>
  <w:endnote w:type="continuationSeparator" w:id="0">
    <w:p w14:paraId="62AA99D1" w14:textId="77777777" w:rsidR="007606B5" w:rsidRDefault="007606B5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286BC" w14:textId="77777777" w:rsidR="007606B5" w:rsidRDefault="007606B5" w:rsidP="006D3290">
      <w:r>
        <w:separator/>
      </w:r>
    </w:p>
  </w:footnote>
  <w:footnote w:type="continuationSeparator" w:id="0">
    <w:p w14:paraId="4A3E80FD" w14:textId="77777777" w:rsidR="007606B5" w:rsidRDefault="007606B5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407FA3"/>
    <w:multiLevelType w:val="hybridMultilevel"/>
    <w:tmpl w:val="C5863BF8"/>
    <w:lvl w:ilvl="0" w:tplc="C25027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3"/>
  </w:num>
  <w:num w:numId="2" w16cid:durableId="1138064974">
    <w:abstractNumId w:val="10"/>
  </w:num>
  <w:num w:numId="3" w16cid:durableId="404189233">
    <w:abstractNumId w:val="2"/>
  </w:num>
  <w:num w:numId="4" w16cid:durableId="1311014621">
    <w:abstractNumId w:val="0"/>
  </w:num>
  <w:num w:numId="5" w16cid:durableId="1246498504">
    <w:abstractNumId w:val="14"/>
  </w:num>
  <w:num w:numId="6" w16cid:durableId="1419054594">
    <w:abstractNumId w:val="9"/>
  </w:num>
  <w:num w:numId="7" w16cid:durableId="651180638">
    <w:abstractNumId w:val="6"/>
  </w:num>
  <w:num w:numId="8" w16cid:durableId="2131317557">
    <w:abstractNumId w:val="12"/>
  </w:num>
  <w:num w:numId="9" w16cid:durableId="1509637179">
    <w:abstractNumId w:val="8"/>
  </w:num>
  <w:num w:numId="10" w16cid:durableId="1852449094">
    <w:abstractNumId w:val="5"/>
  </w:num>
  <w:num w:numId="11" w16cid:durableId="1807620685">
    <w:abstractNumId w:val="7"/>
  </w:num>
  <w:num w:numId="12" w16cid:durableId="601499175">
    <w:abstractNumId w:val="11"/>
  </w:num>
  <w:num w:numId="13" w16cid:durableId="2050959263">
    <w:abstractNumId w:val="11"/>
  </w:num>
  <w:num w:numId="14" w16cid:durableId="1624534831">
    <w:abstractNumId w:val="3"/>
  </w:num>
  <w:num w:numId="15" w16cid:durableId="853227408">
    <w:abstractNumId w:val="4"/>
  </w:num>
  <w:num w:numId="16" w16cid:durableId="141813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13ED"/>
    <w:rsid w:val="00033D79"/>
    <w:rsid w:val="00034E5D"/>
    <w:rsid w:val="00057527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06399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85D44"/>
    <w:rsid w:val="00191A71"/>
    <w:rsid w:val="00195D94"/>
    <w:rsid w:val="001B2C9A"/>
    <w:rsid w:val="001C1729"/>
    <w:rsid w:val="001D3FAD"/>
    <w:rsid w:val="001E409F"/>
    <w:rsid w:val="001E67CC"/>
    <w:rsid w:val="001F4AB6"/>
    <w:rsid w:val="00215181"/>
    <w:rsid w:val="0022620E"/>
    <w:rsid w:val="00236290"/>
    <w:rsid w:val="002370B8"/>
    <w:rsid w:val="0026489E"/>
    <w:rsid w:val="00277E27"/>
    <w:rsid w:val="002A602A"/>
    <w:rsid w:val="002D241D"/>
    <w:rsid w:val="002E65B1"/>
    <w:rsid w:val="002F44CB"/>
    <w:rsid w:val="002F7FEF"/>
    <w:rsid w:val="00352177"/>
    <w:rsid w:val="003555FE"/>
    <w:rsid w:val="0036568A"/>
    <w:rsid w:val="003801B5"/>
    <w:rsid w:val="003A26D1"/>
    <w:rsid w:val="003B6A36"/>
    <w:rsid w:val="003C222F"/>
    <w:rsid w:val="003E644A"/>
    <w:rsid w:val="003E7AE7"/>
    <w:rsid w:val="0041019E"/>
    <w:rsid w:val="00416B4D"/>
    <w:rsid w:val="00421302"/>
    <w:rsid w:val="00430211"/>
    <w:rsid w:val="00430F69"/>
    <w:rsid w:val="00441454"/>
    <w:rsid w:val="00442749"/>
    <w:rsid w:val="00443DFC"/>
    <w:rsid w:val="00450532"/>
    <w:rsid w:val="0047423C"/>
    <w:rsid w:val="0048460F"/>
    <w:rsid w:val="004A65E3"/>
    <w:rsid w:val="00511CCF"/>
    <w:rsid w:val="005129C6"/>
    <w:rsid w:val="00517891"/>
    <w:rsid w:val="005213EE"/>
    <w:rsid w:val="00562BF9"/>
    <w:rsid w:val="005674E6"/>
    <w:rsid w:val="005B040C"/>
    <w:rsid w:val="005B0E11"/>
    <w:rsid w:val="005C0AB1"/>
    <w:rsid w:val="005D168D"/>
    <w:rsid w:val="006005DF"/>
    <w:rsid w:val="0061435D"/>
    <w:rsid w:val="006338B4"/>
    <w:rsid w:val="006432C9"/>
    <w:rsid w:val="006623DA"/>
    <w:rsid w:val="0067054D"/>
    <w:rsid w:val="006755AE"/>
    <w:rsid w:val="006805B4"/>
    <w:rsid w:val="006A0410"/>
    <w:rsid w:val="006A0462"/>
    <w:rsid w:val="006B50E7"/>
    <w:rsid w:val="006B681C"/>
    <w:rsid w:val="006D28E7"/>
    <w:rsid w:val="006D3290"/>
    <w:rsid w:val="006D6E96"/>
    <w:rsid w:val="006E0067"/>
    <w:rsid w:val="006E070E"/>
    <w:rsid w:val="006E0B54"/>
    <w:rsid w:val="006E2E4E"/>
    <w:rsid w:val="006F71BE"/>
    <w:rsid w:val="00710D73"/>
    <w:rsid w:val="00713F09"/>
    <w:rsid w:val="00751B14"/>
    <w:rsid w:val="00752D9D"/>
    <w:rsid w:val="0075680B"/>
    <w:rsid w:val="007606B5"/>
    <w:rsid w:val="0076674D"/>
    <w:rsid w:val="00794531"/>
    <w:rsid w:val="007A3A77"/>
    <w:rsid w:val="007E1BB0"/>
    <w:rsid w:val="007E7D2B"/>
    <w:rsid w:val="00801A1C"/>
    <w:rsid w:val="00803F09"/>
    <w:rsid w:val="00806843"/>
    <w:rsid w:val="00810F87"/>
    <w:rsid w:val="00833E83"/>
    <w:rsid w:val="008362C0"/>
    <w:rsid w:val="008428C5"/>
    <w:rsid w:val="00844D1D"/>
    <w:rsid w:val="00844F8B"/>
    <w:rsid w:val="00847C59"/>
    <w:rsid w:val="00856FDB"/>
    <w:rsid w:val="0086442C"/>
    <w:rsid w:val="00876780"/>
    <w:rsid w:val="008771CE"/>
    <w:rsid w:val="00880BE6"/>
    <w:rsid w:val="008A2E22"/>
    <w:rsid w:val="008A51E0"/>
    <w:rsid w:val="008C3C8D"/>
    <w:rsid w:val="008E3596"/>
    <w:rsid w:val="008F1FD3"/>
    <w:rsid w:val="008F291B"/>
    <w:rsid w:val="00902533"/>
    <w:rsid w:val="00912A91"/>
    <w:rsid w:val="00922A4F"/>
    <w:rsid w:val="00924270"/>
    <w:rsid w:val="00932895"/>
    <w:rsid w:val="00944FB2"/>
    <w:rsid w:val="00954601"/>
    <w:rsid w:val="00956D35"/>
    <w:rsid w:val="00960C58"/>
    <w:rsid w:val="00964DAA"/>
    <w:rsid w:val="009661F0"/>
    <w:rsid w:val="009678F4"/>
    <w:rsid w:val="0097084C"/>
    <w:rsid w:val="00980A34"/>
    <w:rsid w:val="00981CD5"/>
    <w:rsid w:val="009A5847"/>
    <w:rsid w:val="009A619D"/>
    <w:rsid w:val="009C4113"/>
    <w:rsid w:val="009D285D"/>
    <w:rsid w:val="009F0373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65420"/>
    <w:rsid w:val="00A81802"/>
    <w:rsid w:val="00AA675C"/>
    <w:rsid w:val="00AD006F"/>
    <w:rsid w:val="00AD011F"/>
    <w:rsid w:val="00AD20EC"/>
    <w:rsid w:val="00AD73AA"/>
    <w:rsid w:val="00AE739C"/>
    <w:rsid w:val="00AF05C6"/>
    <w:rsid w:val="00B02B24"/>
    <w:rsid w:val="00B11368"/>
    <w:rsid w:val="00B231A1"/>
    <w:rsid w:val="00B33896"/>
    <w:rsid w:val="00B44794"/>
    <w:rsid w:val="00B47C4A"/>
    <w:rsid w:val="00B537E2"/>
    <w:rsid w:val="00B54430"/>
    <w:rsid w:val="00B566AA"/>
    <w:rsid w:val="00B63478"/>
    <w:rsid w:val="00B80E7B"/>
    <w:rsid w:val="00B92623"/>
    <w:rsid w:val="00BA69E3"/>
    <w:rsid w:val="00BA7C9F"/>
    <w:rsid w:val="00BB0C70"/>
    <w:rsid w:val="00BD0C93"/>
    <w:rsid w:val="00BD0DF8"/>
    <w:rsid w:val="00BD75FF"/>
    <w:rsid w:val="00BE33DB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C2F30"/>
    <w:rsid w:val="00CD133F"/>
    <w:rsid w:val="00CF0DB8"/>
    <w:rsid w:val="00D02C2D"/>
    <w:rsid w:val="00D069C1"/>
    <w:rsid w:val="00D13952"/>
    <w:rsid w:val="00D20B0F"/>
    <w:rsid w:val="00D245CB"/>
    <w:rsid w:val="00D31CB5"/>
    <w:rsid w:val="00D43E82"/>
    <w:rsid w:val="00D45321"/>
    <w:rsid w:val="00D66D85"/>
    <w:rsid w:val="00D67A48"/>
    <w:rsid w:val="00D81A20"/>
    <w:rsid w:val="00D8560D"/>
    <w:rsid w:val="00D87181"/>
    <w:rsid w:val="00D92756"/>
    <w:rsid w:val="00DB2E91"/>
    <w:rsid w:val="00DB39A7"/>
    <w:rsid w:val="00DE35CB"/>
    <w:rsid w:val="00E0103C"/>
    <w:rsid w:val="00E16A03"/>
    <w:rsid w:val="00E232C0"/>
    <w:rsid w:val="00E2569F"/>
    <w:rsid w:val="00E31D92"/>
    <w:rsid w:val="00E332C8"/>
    <w:rsid w:val="00E34C40"/>
    <w:rsid w:val="00E41E59"/>
    <w:rsid w:val="00E44586"/>
    <w:rsid w:val="00E52A74"/>
    <w:rsid w:val="00E5405F"/>
    <w:rsid w:val="00E62ABC"/>
    <w:rsid w:val="00E7029F"/>
    <w:rsid w:val="00E8512F"/>
    <w:rsid w:val="00E872EB"/>
    <w:rsid w:val="00E874A8"/>
    <w:rsid w:val="00EA2F2D"/>
    <w:rsid w:val="00EB317F"/>
    <w:rsid w:val="00EB4288"/>
    <w:rsid w:val="00EC3174"/>
    <w:rsid w:val="00EC3EB2"/>
    <w:rsid w:val="00ED13A3"/>
    <w:rsid w:val="00EE013E"/>
    <w:rsid w:val="00EF6470"/>
    <w:rsid w:val="00F02015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F80"/>
    <w:rsid w:val="00FA3884"/>
    <w:rsid w:val="00FA4C92"/>
    <w:rsid w:val="00FD3A1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T">
    <w:name w:val="Å§ª×Í T"/>
    <w:basedOn w:val="Normal"/>
    <w:rsid w:val="00E62ABC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202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63</cp:revision>
  <cp:lastPrinted>2024-05-07T03:31:00Z</cp:lastPrinted>
  <dcterms:created xsi:type="dcterms:W3CDTF">2019-11-04T06:52:00Z</dcterms:created>
  <dcterms:modified xsi:type="dcterms:W3CDTF">2025-08-07T07:42:00Z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