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C5F6" w14:textId="6D3B09C2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  <w:r w:rsidR="0027109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6B4179C7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1162DE">
        <w:rPr>
          <w:rFonts w:ascii="Angsana New" w:hAnsi="Angsana New"/>
          <w:sz w:val="26"/>
          <w:szCs w:val="26"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551E6AEF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3466C">
        <w:rPr>
          <w:rFonts w:ascii="Angsana New" w:hAnsi="Angsana New"/>
          <w:sz w:val="26"/>
          <w:szCs w:val="26"/>
        </w:rPr>
        <w:t>3</w:t>
      </w:r>
      <w:r w:rsidR="00DC2F71">
        <w:rPr>
          <w:rFonts w:ascii="Angsana New" w:hAnsi="Angsana New"/>
          <w:sz w:val="26"/>
          <w:szCs w:val="26"/>
        </w:rPr>
        <w:t>0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900F9">
        <w:rPr>
          <w:rFonts w:ascii="Angsana New" w:hAnsi="Angsana New" w:hint="cs"/>
          <w:sz w:val="26"/>
          <w:szCs w:val="26"/>
          <w:cs/>
        </w:rPr>
        <w:t>ม</w:t>
      </w:r>
      <w:r w:rsidR="00DC2F71">
        <w:rPr>
          <w:rFonts w:ascii="Angsana New" w:hAnsi="Angsana New" w:hint="cs"/>
          <w:sz w:val="26"/>
          <w:szCs w:val="26"/>
          <w:cs/>
        </w:rPr>
        <w:t>ิถุนายน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8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  <w:r w:rsidR="00E035C7" w:rsidRPr="00E97C60">
        <w:rPr>
          <w:rFonts w:ascii="Angsana New" w:hAnsi="Angsana New"/>
          <w:sz w:val="26"/>
          <w:szCs w:val="26"/>
        </w:rPr>
        <w:t xml:space="preserve">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</w:t>
      </w:r>
      <w:r w:rsidR="006E2D8F" w:rsidRPr="001E5B6F">
        <w:rPr>
          <w:rFonts w:ascii="Angsana New" w:hAnsi="Angsana New" w:hint="cs"/>
          <w:sz w:val="26"/>
          <w:szCs w:val="26"/>
          <w:cs/>
        </w:rPr>
        <w:t>อหุ้นรวมร้อย</w:t>
      </w:r>
      <w:r w:rsidR="006E2D8F" w:rsidRPr="00F7115A">
        <w:rPr>
          <w:rFonts w:ascii="Angsana New" w:hAnsi="Angsana New" w:hint="cs"/>
          <w:sz w:val="26"/>
          <w:szCs w:val="26"/>
          <w:cs/>
        </w:rPr>
        <w:t>ละ</w:t>
      </w:r>
      <w:r w:rsidR="006E2D8F" w:rsidRPr="00F7115A">
        <w:rPr>
          <w:rFonts w:ascii="Angsana New" w:hAnsi="Angsana New" w:hint="cs"/>
          <w:sz w:val="26"/>
          <w:szCs w:val="26"/>
        </w:rPr>
        <w:t xml:space="preserve"> </w:t>
      </w:r>
      <w:r w:rsidR="000F3477" w:rsidRPr="00426C5A">
        <w:rPr>
          <w:rFonts w:ascii="Angsana New" w:hAnsi="Angsana New"/>
          <w:sz w:val="26"/>
          <w:szCs w:val="26"/>
        </w:rPr>
        <w:t>47.59</w:t>
      </w:r>
      <w:r w:rsidR="000F3477" w:rsidRPr="00426C5A">
        <w:rPr>
          <w:rFonts w:ascii="Angsana New" w:hAnsi="Angsana New" w:hint="cs"/>
          <w:sz w:val="26"/>
          <w:szCs w:val="26"/>
          <w:cs/>
        </w:rPr>
        <w:t xml:space="preserve"> และ </w:t>
      </w:r>
      <w:r w:rsidR="00E36729" w:rsidRPr="00426C5A">
        <w:rPr>
          <w:rFonts w:ascii="Angsana New" w:hAnsi="Angsana New"/>
          <w:sz w:val="26"/>
          <w:szCs w:val="26"/>
        </w:rPr>
        <w:t>46.80</w:t>
      </w:r>
      <w:r w:rsidR="000F3477" w:rsidRPr="00426C5A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F7115A">
        <w:rPr>
          <w:rFonts w:ascii="Angsana New" w:hAnsi="Angsana New" w:hint="cs"/>
          <w:sz w:val="26"/>
          <w:szCs w:val="26"/>
          <w:cs/>
        </w:rPr>
        <w:t>ของ</w:t>
      </w:r>
      <w:r w:rsidR="006E2D8F" w:rsidRPr="00E97C60">
        <w:rPr>
          <w:rFonts w:ascii="Angsana New" w:hAnsi="Angsana New" w:hint="cs"/>
          <w:sz w:val="26"/>
          <w:szCs w:val="26"/>
          <w:cs/>
        </w:rPr>
        <w:t>ทุนจดทะเบียนของบริษัท</w:t>
      </w:r>
      <w:r w:rsidR="00D46F7B">
        <w:rPr>
          <w:rFonts w:ascii="Angsana New" w:hAnsi="Angsana New" w:hint="cs"/>
          <w:sz w:val="26"/>
          <w:szCs w:val="26"/>
          <w:cs/>
        </w:rPr>
        <w:t xml:space="preserve"> </w:t>
      </w:r>
      <w:r w:rsidR="00D46F7B" w:rsidRPr="00426C5A">
        <w:rPr>
          <w:rFonts w:ascii="Angsana New" w:hAnsi="Angsana New" w:hint="cs"/>
          <w:sz w:val="26"/>
          <w:szCs w:val="26"/>
          <w:cs/>
        </w:rPr>
        <w:t>ตามลำดับ</w:t>
      </w:r>
      <w:r w:rsidR="00955401">
        <w:rPr>
          <w:rFonts w:ascii="Angsana New" w:hAnsi="Angsana New"/>
          <w:sz w:val="26"/>
          <w:szCs w:val="26"/>
        </w:rPr>
        <w:t xml:space="preserve"> </w:t>
      </w:r>
    </w:p>
    <w:p w14:paraId="568A3673" w14:textId="77777777" w:rsidR="006E2D8F" w:rsidRPr="00E97C6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BFF6F7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6BA1A488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4213FD43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D900F9">
        <w:rPr>
          <w:rFonts w:ascii="Angsana New" w:eastAsia="PMingLiU" w:hAnsi="Angsana New"/>
          <w:sz w:val="26"/>
          <w:szCs w:val="26"/>
        </w:rPr>
        <w:t>7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D900F9">
        <w:rPr>
          <w:rFonts w:ascii="Angsana New" w:eastAsia="PMingLiU" w:hAnsi="Angsana New"/>
          <w:sz w:val="26"/>
          <w:szCs w:val="26"/>
        </w:rPr>
        <w:t>8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5ADF2FD3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D97E8A">
        <w:rPr>
          <w:rFonts w:ascii="Angsana New" w:eastAsia="PMingLiU" w:hAnsi="Angsana New" w:cs="Angsana New"/>
          <w:sz w:val="26"/>
          <w:szCs w:val="26"/>
        </w:rPr>
        <w:t xml:space="preserve">8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="00D97E8A">
        <w:rPr>
          <w:rFonts w:ascii="Angsana New" w:eastAsia="PMingLiU" w:hAnsi="Angsana New" w:cs="Angsana New"/>
          <w:sz w:val="26"/>
          <w:szCs w:val="26"/>
        </w:rPr>
        <w:t>7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3A2B39E6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</w:t>
      </w:r>
      <w:r w:rsidR="00B373E1">
        <w:rPr>
          <w:rFonts w:ascii="Angsana New" w:eastAsia="PMingLiU" w:hAnsi="Angsana New" w:cs="Angsana New"/>
          <w:sz w:val="26"/>
          <w:szCs w:val="26"/>
        </w:rPr>
        <w:t xml:space="preserve">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DC2F71" w:rsidRPr="00E97C60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DC2F71">
        <w:rPr>
          <w:rFonts w:ascii="Angsana New" w:eastAsia="PMingLiU" w:hAnsi="Angsana New" w:cs="Angsana New" w:hint="cs"/>
          <w:sz w:val="26"/>
          <w:szCs w:val="26"/>
          <w:cs/>
        </w:rPr>
        <w:t>และหกเดือน</w:t>
      </w:r>
      <w:r w:rsidR="00DC2F71" w:rsidRPr="00E97C60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DC2F71">
        <w:rPr>
          <w:rFonts w:ascii="Angsana New" w:eastAsia="PMingLiU" w:hAnsi="Angsana New" w:cs="Angsana New"/>
          <w:sz w:val="26"/>
          <w:szCs w:val="26"/>
        </w:rPr>
        <w:t>30</w:t>
      </w:r>
      <w:r w:rsidR="00DC2F71" w:rsidRPr="00E97C60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DC2F71">
        <w:rPr>
          <w:rFonts w:ascii="Angsana New" w:eastAsia="PMingLiU" w:hAnsi="Angsana New" w:cs="Angsana New" w:hint="cs"/>
          <w:sz w:val="26"/>
          <w:szCs w:val="26"/>
          <w:cs/>
        </w:rPr>
        <w:t>มิถุนายน</w:t>
      </w:r>
      <w:r w:rsidR="00DC2F71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DC2F71" w:rsidRPr="00E97C60">
        <w:rPr>
          <w:rFonts w:ascii="Angsana New" w:eastAsia="PMingLiU" w:hAnsi="Angsana New" w:cs="Angsana New"/>
          <w:sz w:val="26"/>
          <w:szCs w:val="26"/>
        </w:rPr>
        <w:t>256</w:t>
      </w:r>
      <w:r w:rsidR="00DC2F71">
        <w:rPr>
          <w:rFonts w:ascii="Angsana New" w:eastAsia="PMingLiU" w:hAnsi="Angsana New" w:cs="Angsana New" w:hint="cs"/>
          <w:sz w:val="26"/>
          <w:szCs w:val="26"/>
          <w:cs/>
        </w:rPr>
        <w:t>8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5AD97DD0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4BC6C3A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E97C6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</w:tcPr>
          <w:p w14:paraId="5B9A47AE" w14:textId="775BC5BB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8BCD7AB" w14:textId="77777777" w:rsidR="00257141" w:rsidRPr="0022474D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22474D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B6D208" w14:textId="77777777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22474D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53D4C0E9" w14:textId="77777777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E40AB9">
        <w:trPr>
          <w:trHeight w:val="20"/>
          <w:tblHeader/>
        </w:trPr>
        <w:tc>
          <w:tcPr>
            <w:tcW w:w="2880" w:type="dxa"/>
          </w:tcPr>
          <w:p w14:paraId="39D1B2E3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</w:tcPr>
          <w:p w14:paraId="246CC5C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E97C60" w14:paraId="23556F9F" w14:textId="77777777" w:rsidTr="004F315E">
        <w:trPr>
          <w:trHeight w:val="20"/>
        </w:trPr>
        <w:tc>
          <w:tcPr>
            <w:tcW w:w="2880" w:type="dxa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E36729" w:rsidRPr="00E97C60" w14:paraId="36BC9D7A" w14:textId="77777777" w:rsidTr="004F315E">
        <w:trPr>
          <w:trHeight w:val="20"/>
        </w:trPr>
        <w:tc>
          <w:tcPr>
            <w:tcW w:w="2880" w:type="dxa"/>
          </w:tcPr>
          <w:p w14:paraId="4A80090C" w14:textId="5BEE5CBC" w:rsidR="00E36729" w:rsidRPr="00534EEC" w:rsidRDefault="00E36729" w:rsidP="00E3672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2CE801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7E2F6F" w14:textId="62687EDF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2EEA6FE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688926CD" w14:textId="5DD82466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70A280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51877E7" w14:textId="223357BE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08600597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17796E36" w14:textId="77777777" w:rsidR="00E36729" w:rsidRPr="00E97C60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675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3780"/>
      </w:tblGrid>
      <w:tr w:rsidR="00E36729" w:rsidRPr="00E97C60" w14:paraId="01AB826E" w14:textId="77777777" w:rsidTr="00A64761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D4A7" w14:textId="77777777" w:rsidR="00E36729" w:rsidRPr="0022474D" w:rsidRDefault="00E36729" w:rsidP="00A64761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450" w:type="dxa"/>
          </w:tcPr>
          <w:p w14:paraId="313BDCA4" w14:textId="77777777" w:rsidR="00E36729" w:rsidRPr="0022474D" w:rsidRDefault="00E36729" w:rsidP="00A64761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4E7A" w14:textId="77777777" w:rsidR="00E36729" w:rsidRPr="0022474D" w:rsidRDefault="00E36729" w:rsidP="00A64761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22474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36729" w:rsidRPr="00E97C60" w14:paraId="7BCFA104" w14:textId="77777777" w:rsidTr="00A64761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5CDA" w14:textId="77777777" w:rsidR="00E36729" w:rsidRPr="00CB7E0A" w:rsidRDefault="00E36729" w:rsidP="00A64761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50" w:type="dxa"/>
          </w:tcPr>
          <w:p w14:paraId="3471D517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9F30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</w:tr>
      <w:tr w:rsidR="00E36729" w:rsidRPr="00E97C60" w14:paraId="1E6AF893" w14:textId="77777777" w:rsidTr="00A6476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1993" w14:textId="77777777" w:rsidR="00E36729" w:rsidRPr="00E97C60" w:rsidRDefault="00E36729" w:rsidP="00A6476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450" w:type="dxa"/>
          </w:tcPr>
          <w:p w14:paraId="131F17D0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4042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3E4AFCB3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B06C63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B06C63">
        <w:rPr>
          <w:rFonts w:ascii="Angsana New" w:hAnsi="Angsana New"/>
          <w:sz w:val="26"/>
          <w:szCs w:val="26"/>
        </w:rPr>
        <w:t>0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900F9">
        <w:rPr>
          <w:rFonts w:ascii="Angsana New" w:hAnsi="Angsana New" w:hint="cs"/>
          <w:sz w:val="26"/>
          <w:szCs w:val="26"/>
          <w:cs/>
        </w:rPr>
        <w:t>ม</w:t>
      </w:r>
      <w:r w:rsidR="00B06C63">
        <w:rPr>
          <w:rFonts w:ascii="Angsana New" w:hAnsi="Angsana New" w:hint="cs"/>
          <w:sz w:val="26"/>
          <w:szCs w:val="26"/>
          <w:cs/>
        </w:rPr>
        <w:t>ิถุนายน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 xml:space="preserve">8 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และ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D900F9">
        <w:rPr>
          <w:rFonts w:ascii="Angsana New" w:hAnsi="Angsana New"/>
          <w:sz w:val="26"/>
          <w:szCs w:val="26"/>
        </w:rPr>
        <w:t>7</w:t>
      </w:r>
      <w:r w:rsidR="000F7DBA" w:rsidRPr="00E97C60">
        <w:rPr>
          <w:rFonts w:ascii="Angsana New" w:hAnsi="Angsana New" w:hint="cs"/>
          <w:sz w:val="26"/>
          <w:szCs w:val="26"/>
        </w:rPr>
        <w:t xml:space="preserve"> </w:t>
      </w:r>
      <w:r w:rsidR="00B06C63">
        <w:rPr>
          <w:rFonts w:ascii="Angsana New" w:hAnsi="Angsana New" w:hint="cs"/>
          <w:sz w:val="26"/>
          <w:szCs w:val="26"/>
          <w:cs/>
        </w:rPr>
        <w:t xml:space="preserve">    </w:t>
      </w:r>
      <w:r w:rsidRPr="00E97C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DC2F71" w:rsidRPr="00E97C60" w14:paraId="5BD70CDB" w14:textId="77777777" w:rsidTr="00DC2F71">
        <w:trPr>
          <w:tblHeader/>
        </w:trPr>
        <w:tc>
          <w:tcPr>
            <w:tcW w:w="3960" w:type="dxa"/>
          </w:tcPr>
          <w:p w14:paraId="1A6AB183" w14:textId="77777777" w:rsidR="00DC2F71" w:rsidRPr="00E97C60" w:rsidRDefault="00DC2F7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8645329" w14:textId="453C38FC" w:rsidR="00DC2F71" w:rsidRPr="00E97C60" w:rsidRDefault="00DC2F71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2F71" w:rsidRPr="00E97C60" w14:paraId="3C71544C" w14:textId="77777777" w:rsidTr="00DC2F71">
        <w:trPr>
          <w:tblHeader/>
        </w:trPr>
        <w:tc>
          <w:tcPr>
            <w:tcW w:w="3960" w:type="dxa"/>
          </w:tcPr>
          <w:p w14:paraId="07B5698B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59EB8BC" w14:textId="1601D53A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21E9D3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1142236" w14:textId="5F5DC99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DC2F71" w:rsidRPr="00E97C60" w14:paraId="72CB44D4" w14:textId="77777777" w:rsidTr="00DC2F71">
        <w:trPr>
          <w:tblHeader/>
        </w:trPr>
        <w:tc>
          <w:tcPr>
            <w:tcW w:w="3960" w:type="dxa"/>
          </w:tcPr>
          <w:p w14:paraId="432E4F4A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A4AF09" w14:textId="2C0B968D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62DBCE59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588239F" w14:textId="539B59E4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bookmarkEnd w:id="0"/>
      <w:tr w:rsidR="00DC2F71" w:rsidRPr="00E97C60" w14:paraId="04A9BF18" w14:textId="77777777" w:rsidTr="00F4124D">
        <w:trPr>
          <w:tblHeader/>
        </w:trPr>
        <w:tc>
          <w:tcPr>
            <w:tcW w:w="3960" w:type="dxa"/>
          </w:tcPr>
          <w:p w14:paraId="2EDEFDC0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B96FF0" w14:textId="16F4E46E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082513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833067" w14:textId="4BEC1485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EE4CBD6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63FA7269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27C229BC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F7DBA" w:rsidRPr="00E97C60" w14:paraId="78420FF0" w14:textId="77777777" w:rsidTr="00F4124D">
        <w:tc>
          <w:tcPr>
            <w:tcW w:w="3960" w:type="dxa"/>
          </w:tcPr>
          <w:p w14:paraId="7F14BFE6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12E5FF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674AB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2F71" w:rsidRPr="00E97C60" w14:paraId="33C425C3" w14:textId="77777777" w:rsidTr="00DC2F71">
        <w:tc>
          <w:tcPr>
            <w:tcW w:w="3960" w:type="dxa"/>
          </w:tcPr>
          <w:p w14:paraId="371465B8" w14:textId="60EEFBB0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1B12ED83" w:rsidR="00DC2F71" w:rsidRPr="0015324C" w:rsidRDefault="000F3477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2,005</w:t>
            </w:r>
          </w:p>
        </w:tc>
        <w:tc>
          <w:tcPr>
            <w:tcW w:w="270" w:type="dxa"/>
          </w:tcPr>
          <w:p w14:paraId="206D0004" w14:textId="77777777" w:rsidR="00DC2F71" w:rsidRPr="0015324C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27361449" w:rsidR="00DC2F71" w:rsidRPr="0015324C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B460591" w14:textId="77777777" w:rsidR="00DC2F71" w:rsidRPr="0015324C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064FE" w14:textId="7600CCBB" w:rsidR="00DC2F71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2,005</w:t>
            </w:r>
          </w:p>
        </w:tc>
        <w:tc>
          <w:tcPr>
            <w:tcW w:w="270" w:type="dxa"/>
          </w:tcPr>
          <w:p w14:paraId="2F3F2B88" w14:textId="77777777" w:rsidR="00DC2F71" w:rsidRPr="00F26745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5D048" w14:textId="2BB78B43" w:rsidR="00DC2F71" w:rsidRPr="00F26745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427</w:t>
            </w:r>
          </w:p>
        </w:tc>
      </w:tr>
      <w:tr w:rsidR="000F3477" w:rsidRPr="00E97C60" w14:paraId="1A3D4736" w14:textId="77777777" w:rsidTr="00DC2F71">
        <w:tc>
          <w:tcPr>
            <w:tcW w:w="3960" w:type="dxa"/>
          </w:tcPr>
          <w:p w14:paraId="7BBC9B8A" w14:textId="7276A47C" w:rsidR="000F3477" w:rsidRPr="00E97C60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A80415" w14:textId="402E6DB1" w:rsidR="000F3477" w:rsidRPr="0015324C" w:rsidRDefault="000F3477" w:rsidP="0042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B1525B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10D6E" w14:textId="60B505D1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55CFA6C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FDA51" w14:textId="0F356E23" w:rsidR="000F3477" w:rsidRPr="00F26745" w:rsidRDefault="00426C5A" w:rsidP="0042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C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671EDB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1791B2" w14:textId="604B60A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0F3477" w:rsidRPr="00E97C60" w14:paraId="22AD8F14" w14:textId="77777777" w:rsidTr="00DC2F71">
        <w:tc>
          <w:tcPr>
            <w:tcW w:w="3960" w:type="dxa"/>
          </w:tcPr>
          <w:p w14:paraId="46B3114D" w14:textId="4C911984" w:rsidR="000F3477" w:rsidRPr="00E97C60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B7FA7" w14:textId="67E9EDF5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</w:t>
            </w:r>
            <w:r w:rsidR="00426C5A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44D0AD9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A61739" w14:textId="1BACFFD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60D5D13A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C89104" w14:textId="3248BECE" w:rsidR="000F3477" w:rsidRPr="00F26745" w:rsidRDefault="000946A6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426C5A">
              <w:rPr>
                <w:rFonts w:ascii="Angsana New" w:hAnsi="Angsana New"/>
                <w:sz w:val="26"/>
                <w:szCs w:val="26"/>
              </w:rPr>
              <w:t>005</w:t>
            </w:r>
          </w:p>
        </w:tc>
        <w:tc>
          <w:tcPr>
            <w:tcW w:w="270" w:type="dxa"/>
          </w:tcPr>
          <w:p w14:paraId="7A6FEBFD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BD4930" w14:textId="78286D49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</w:t>
            </w:r>
          </w:p>
        </w:tc>
      </w:tr>
      <w:tr w:rsidR="000F3477" w:rsidRPr="00E97C60" w14:paraId="20B92FF8" w14:textId="77777777" w:rsidTr="00DC2F71">
        <w:tc>
          <w:tcPr>
            <w:tcW w:w="3960" w:type="dxa"/>
          </w:tcPr>
          <w:p w14:paraId="6B9B34A9" w14:textId="77777777" w:rsidR="000F3477" w:rsidRPr="00E97C60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4020AB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221E8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54B7655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076570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CB39E6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91FF1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CB5643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477" w:rsidRPr="00E97C60" w14:paraId="6E8E5C3A" w14:textId="77777777" w:rsidTr="008141B1">
        <w:tc>
          <w:tcPr>
            <w:tcW w:w="3960" w:type="dxa"/>
            <w:vAlign w:val="center"/>
          </w:tcPr>
          <w:p w14:paraId="32EDCD93" w14:textId="77777777" w:rsidR="000F3477" w:rsidRPr="00E97C60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1786A4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082F5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2CC500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477" w:rsidRPr="00E97C60" w14:paraId="4B3813E0" w14:textId="77777777" w:rsidTr="003F2789">
        <w:tc>
          <w:tcPr>
            <w:tcW w:w="3960" w:type="dxa"/>
          </w:tcPr>
          <w:p w14:paraId="667504FE" w14:textId="5D07D5D4" w:rsidR="000F3477" w:rsidRPr="00E97C60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24D8214" w14:textId="5A6F3DEA" w:rsidR="000F3477" w:rsidRPr="0015324C" w:rsidRDefault="00D81BEE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2,829</w:t>
            </w:r>
          </w:p>
        </w:tc>
        <w:tc>
          <w:tcPr>
            <w:tcW w:w="270" w:type="dxa"/>
          </w:tcPr>
          <w:p w14:paraId="62841221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B86628" w14:textId="56DF9792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2,623</w:t>
            </w:r>
          </w:p>
        </w:tc>
        <w:tc>
          <w:tcPr>
            <w:tcW w:w="270" w:type="dxa"/>
          </w:tcPr>
          <w:p w14:paraId="60341B7E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0FA07E" w14:textId="580FD214" w:rsidR="000F3477" w:rsidRPr="00F26745" w:rsidRDefault="00D81BEE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5,364</w:t>
            </w:r>
          </w:p>
        </w:tc>
        <w:tc>
          <w:tcPr>
            <w:tcW w:w="270" w:type="dxa"/>
          </w:tcPr>
          <w:p w14:paraId="548CD4F1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21338" w14:textId="7FBA9DAD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5,545</w:t>
            </w:r>
          </w:p>
        </w:tc>
      </w:tr>
      <w:tr w:rsidR="000F3477" w:rsidRPr="00E97C60" w14:paraId="1EF225B7" w14:textId="77777777" w:rsidTr="003F2789">
        <w:tc>
          <w:tcPr>
            <w:tcW w:w="3960" w:type="dxa"/>
          </w:tcPr>
          <w:p w14:paraId="415F4B9F" w14:textId="1EC8E10C" w:rsidR="000F3477" w:rsidRPr="00E97C60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E4E508" w14:textId="7A5F1F87" w:rsidR="000F3477" w:rsidRPr="0015324C" w:rsidRDefault="00D81BEE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</w:tcPr>
          <w:p w14:paraId="0B334EAF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5E3CE8" w14:textId="5AC6AC48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</w:tcPr>
          <w:p w14:paraId="1C536600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7CE00C" w14:textId="095D0E17" w:rsidR="000F3477" w:rsidRPr="00F26745" w:rsidRDefault="00D81BEE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270" w:type="dxa"/>
          </w:tcPr>
          <w:p w14:paraId="3FAC023A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E4B0E" w14:textId="735EB091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</w:t>
            </w:r>
          </w:p>
        </w:tc>
      </w:tr>
      <w:tr w:rsidR="000F3477" w:rsidRPr="00E97C60" w14:paraId="1F013BE9" w14:textId="77777777" w:rsidTr="003F2789">
        <w:tc>
          <w:tcPr>
            <w:tcW w:w="3960" w:type="dxa"/>
          </w:tcPr>
          <w:p w14:paraId="4A9D97D9" w14:textId="77777777" w:rsidR="000F3477" w:rsidRPr="00E97C60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D74CC8" w14:textId="30128DE4" w:rsidR="000F3477" w:rsidRPr="0015324C" w:rsidRDefault="00D81BEE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2,953</w:t>
            </w:r>
          </w:p>
        </w:tc>
        <w:tc>
          <w:tcPr>
            <w:tcW w:w="270" w:type="dxa"/>
          </w:tcPr>
          <w:p w14:paraId="50A94C2D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DC4B0B" w14:textId="12CC23BF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811DDA">
              <w:rPr>
                <w:rFonts w:ascii="Angsana New" w:hAnsi="Angsana New"/>
                <w:sz w:val="26"/>
                <w:szCs w:val="26"/>
              </w:rPr>
              <w:t>,7</w:t>
            </w: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63379FAA" w14:textId="77777777" w:rsidR="000F3477" w:rsidRPr="0015324C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51F36" w14:textId="4328E350" w:rsidR="000F3477" w:rsidRPr="00F26745" w:rsidRDefault="00D81BEE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5,624</w:t>
            </w:r>
          </w:p>
        </w:tc>
        <w:tc>
          <w:tcPr>
            <w:tcW w:w="270" w:type="dxa"/>
          </w:tcPr>
          <w:p w14:paraId="41BB4E62" w14:textId="77777777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AD16E" w14:textId="685A91F8" w:rsidR="000F3477" w:rsidRPr="00F26745" w:rsidRDefault="000F3477" w:rsidP="000F3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811DD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790</w:t>
            </w:r>
          </w:p>
        </w:tc>
      </w:tr>
    </w:tbl>
    <w:p w14:paraId="0979F7C4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0161AC03" w14:textId="77777777" w:rsidR="00534EEC" w:rsidRDefault="0053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2C84AE4" w14:textId="20A6C324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DC2F71">
        <w:rPr>
          <w:rFonts w:ascii="Angsana New" w:hAnsi="Angsana New"/>
          <w:sz w:val="26"/>
          <w:szCs w:val="26"/>
        </w:rPr>
        <w:t>0</w:t>
      </w:r>
      <w:r w:rsidR="007E1EC9">
        <w:rPr>
          <w:rFonts w:ascii="Angsana New" w:hAnsi="Angsana New"/>
          <w:sz w:val="26"/>
          <w:szCs w:val="26"/>
        </w:rPr>
        <w:t xml:space="preserve"> </w:t>
      </w:r>
      <w:r w:rsidR="00DC2F71">
        <w:rPr>
          <w:rFonts w:ascii="Angsana New" w:hAnsi="Angsana New" w:hint="cs"/>
          <w:sz w:val="26"/>
          <w:szCs w:val="26"/>
          <w:cs/>
        </w:rPr>
        <w:t>มิถุนายน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DC2F71">
        <w:rPr>
          <w:rFonts w:ascii="Angsana New" w:hAnsi="Angsana New"/>
          <w:sz w:val="26"/>
          <w:szCs w:val="26"/>
        </w:rPr>
        <w:t>8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C9605E">
        <w:rPr>
          <w:rFonts w:ascii="Angsana New" w:hAnsi="Angsana New"/>
          <w:sz w:val="26"/>
          <w:szCs w:val="26"/>
        </w:rPr>
        <w:t>7</w:t>
      </w:r>
      <w:r w:rsidR="00EE3AE6" w:rsidRPr="00E97C60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</w:t>
      </w:r>
      <w:r w:rsidR="0022474D">
        <w:rPr>
          <w:rFonts w:ascii="Angsana New" w:hAnsi="Angsana New" w:hint="cs"/>
          <w:sz w:val="26"/>
          <w:szCs w:val="26"/>
          <w:cs/>
        </w:rPr>
        <w:t>กับ</w:t>
      </w:r>
      <w:r w:rsidR="00916F22"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กิจการที่เกี่ยวข้องกันได้แสดงเป็นรายการแยกต่างหากในงบฐานะการเงินซึ่งมีรายละเอียดดังนี้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73086EBD" w:rsidR="0031450B" w:rsidRPr="00E97C60" w:rsidRDefault="00C9605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sz w:val="26"/>
                <w:szCs w:val="26"/>
              </w:rPr>
              <w:t>0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DB0D43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0691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5BBAF61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9605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1450B" w:rsidRPr="00E97C60" w14:paraId="518F4A3F" w14:textId="77777777" w:rsidTr="00DC2F71">
        <w:trPr>
          <w:trHeight w:val="20"/>
        </w:trPr>
        <w:tc>
          <w:tcPr>
            <w:tcW w:w="6725" w:type="dxa"/>
          </w:tcPr>
          <w:p w14:paraId="43182F2A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</w:tcPr>
          <w:p w14:paraId="11D6318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0D43" w:rsidRPr="00E97C60" w14:paraId="51885D63" w14:textId="77777777" w:rsidTr="00DC2F71">
        <w:trPr>
          <w:trHeight w:val="20"/>
        </w:trPr>
        <w:tc>
          <w:tcPr>
            <w:tcW w:w="6725" w:type="dxa"/>
          </w:tcPr>
          <w:p w14:paraId="31BBD511" w14:textId="7D991BA5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</w:tcPr>
          <w:p w14:paraId="0DE9AEE4" w14:textId="6C582794" w:rsidR="00DB0D43" w:rsidRPr="00C43F9D" w:rsidRDefault="00C43F9D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F9D">
              <w:rPr>
                <w:rFonts w:ascii="Angsana New" w:hAnsi="Angsana New"/>
                <w:sz w:val="26"/>
                <w:szCs w:val="26"/>
              </w:rPr>
              <w:t>2,145</w:t>
            </w:r>
          </w:p>
        </w:tc>
        <w:tc>
          <w:tcPr>
            <w:tcW w:w="236" w:type="dxa"/>
          </w:tcPr>
          <w:p w14:paraId="58E71FC4" w14:textId="77777777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5BA9239" w14:textId="509E584B" w:rsidR="00DB0D43" w:rsidRPr="00E97C60" w:rsidRDefault="00DB0D43" w:rsidP="0042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0D43" w:rsidRPr="00E97C60" w14:paraId="10A0EAEB" w14:textId="77777777" w:rsidTr="00DC2F71">
        <w:trPr>
          <w:trHeight w:val="20"/>
        </w:trPr>
        <w:tc>
          <w:tcPr>
            <w:tcW w:w="6725" w:type="dxa"/>
          </w:tcPr>
          <w:p w14:paraId="20558C8D" w14:textId="5CA7C0D7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CFDB7F8" w14:textId="74AA4531" w:rsidR="00DB0D43" w:rsidRPr="00C43F9D" w:rsidRDefault="00DB0D43" w:rsidP="0042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F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876827" w14:textId="77777777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71B38FCF" w14:textId="77A8BE87" w:rsidR="00DB0D43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164</w:t>
            </w:r>
          </w:p>
        </w:tc>
      </w:tr>
      <w:tr w:rsidR="00DB0D43" w:rsidRPr="00E97C60" w14:paraId="40C5862B" w14:textId="77777777" w:rsidTr="00DC2F71">
        <w:trPr>
          <w:trHeight w:val="20"/>
        </w:trPr>
        <w:tc>
          <w:tcPr>
            <w:tcW w:w="6725" w:type="dxa"/>
          </w:tcPr>
          <w:p w14:paraId="75874309" w14:textId="2A9DD88A" w:rsidR="00DB0D43" w:rsidRPr="00534EEC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6123B08C" w14:textId="5EB1780E" w:rsidR="00DB0D43" w:rsidRPr="00C43F9D" w:rsidRDefault="00C43F9D" w:rsidP="00C43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F9D">
              <w:rPr>
                <w:rFonts w:ascii="Angsana New" w:hAnsi="Angsana New"/>
                <w:sz w:val="26"/>
                <w:szCs w:val="26"/>
              </w:rPr>
              <w:t>2,14</w:t>
            </w:r>
            <w:r w:rsidR="00FE6D6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138C380" w14:textId="77777777" w:rsidR="00DB0D43" w:rsidRPr="00E97C60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9B0DAC4" w14:textId="0FB3BD8F" w:rsidR="00DB0D43" w:rsidRDefault="00DB0D43" w:rsidP="00DB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</w:tbl>
    <w:p w14:paraId="09F50C4D" w14:textId="77777777" w:rsidR="00534EEC" w:rsidRDefault="00534EEC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" w:name="_Hlk102840078"/>
      <w:bookmarkStart w:id="2" w:name="_Hlk102035056"/>
    </w:p>
    <w:bookmarkEnd w:id="1"/>
    <w:bookmarkEnd w:id="2"/>
    <w:p w14:paraId="2FE1E35B" w14:textId="3C851F48" w:rsidR="008548E9" w:rsidRPr="00E97C60" w:rsidRDefault="00907131" w:rsidP="0090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4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693DA309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C65FA5">
        <w:rPr>
          <w:rFonts w:ascii="Angsana New" w:hAnsi="Angsana New" w:cs="Angsana New"/>
          <w:sz w:val="26"/>
          <w:szCs w:val="26"/>
          <w:lang w:val="en-US"/>
        </w:rPr>
        <w:t>3</w:t>
      </w:r>
      <w:r w:rsidR="00DB0D43">
        <w:rPr>
          <w:rFonts w:ascii="Angsana New" w:hAnsi="Angsana New" w:cs="Angsana New"/>
          <w:sz w:val="26"/>
          <w:szCs w:val="26"/>
          <w:lang w:val="en-US"/>
        </w:rPr>
        <w:t>0</w:t>
      </w:r>
      <w:r w:rsidR="00C65FA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DB0D43">
        <w:rPr>
          <w:rFonts w:ascii="Angsana New" w:hAnsi="Angsana New" w:cs="Angsana New" w:hint="cs"/>
          <w:sz w:val="26"/>
          <w:szCs w:val="26"/>
          <w:cs/>
          <w:lang w:val="en-US"/>
        </w:rPr>
        <w:t>มิถุนายน</w:t>
      </w:r>
      <w:r w:rsidR="009B049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907131">
        <w:rPr>
          <w:rFonts w:ascii="Angsana New" w:hAnsi="Angsana New" w:cs="Angsana New"/>
          <w:sz w:val="26"/>
          <w:szCs w:val="26"/>
          <w:lang w:val="en-US"/>
        </w:rPr>
        <w:t>8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907131">
        <w:rPr>
          <w:rFonts w:ascii="Angsana New" w:hAnsi="Angsana New" w:cs="Angsana New"/>
          <w:sz w:val="26"/>
          <w:szCs w:val="26"/>
          <w:lang w:val="en-US"/>
        </w:rPr>
        <w:t>7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346C54B8" w:rsidR="00A7020A" w:rsidRPr="00E97C60" w:rsidRDefault="00C65FA5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07131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DB0D43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0691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2FE9AA83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07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6729" w:rsidRPr="00E97C6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4E1D9758" w:rsidR="00E36729" w:rsidRPr="002845F8" w:rsidRDefault="005D43B0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46,</w:t>
            </w:r>
            <w:r w:rsidR="00427ED2">
              <w:rPr>
                <w:rFonts w:ascii="Angsana New" w:hAnsi="Angsan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269" w:type="dxa"/>
          </w:tcPr>
          <w:p w14:paraId="20B9E36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3406C15A" w:rsidR="00E36729" w:rsidRPr="00E97C60" w:rsidRDefault="0090713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D97E8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="00F2674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E36729" w:rsidRPr="00E97C6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E36729" w:rsidRPr="002845F8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36729" w:rsidRPr="00E97C60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12D097A1" w:rsidR="00E36729" w:rsidRPr="002845F8" w:rsidRDefault="007365BD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16,305</w:t>
            </w:r>
          </w:p>
        </w:tc>
        <w:tc>
          <w:tcPr>
            <w:tcW w:w="269" w:type="dxa"/>
          </w:tcPr>
          <w:p w14:paraId="631CC1BD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624F90C1" w:rsidR="00E36729" w:rsidRPr="00E97C60" w:rsidRDefault="00907131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</w:t>
            </w:r>
          </w:p>
        </w:tc>
      </w:tr>
      <w:tr w:rsidR="00E36729" w:rsidRPr="00E97C60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06C8D10D" w:rsidR="00E36729" w:rsidRPr="00E97C60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05" w:type="dxa"/>
          </w:tcPr>
          <w:p w14:paraId="1ED373E5" w14:textId="60F47F8F" w:rsidR="00E36729" w:rsidRPr="002845F8" w:rsidRDefault="007365BD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3111EDD6" w14:textId="77777777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2171180D" w:rsidR="00E36729" w:rsidRPr="00E97C60" w:rsidRDefault="00E36729" w:rsidP="00E3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3E7B1A" w:rsidRPr="00E97C60" w14:paraId="4DDC24F2" w14:textId="77777777" w:rsidTr="00D518CC">
        <w:trPr>
          <w:trHeight w:val="252"/>
        </w:trPr>
        <w:tc>
          <w:tcPr>
            <w:tcW w:w="6731" w:type="dxa"/>
          </w:tcPr>
          <w:p w14:paraId="2B4B50F8" w14:textId="5B46DDFF" w:rsidR="003E7B1A" w:rsidRPr="00E97C60" w:rsidRDefault="003E7B1A" w:rsidP="003E7B1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</w:tcPr>
          <w:p w14:paraId="036DF584" w14:textId="732DD329" w:rsidR="003E7B1A" w:rsidRPr="002845F8" w:rsidRDefault="007365BD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69" w:type="dxa"/>
          </w:tcPr>
          <w:p w14:paraId="2C707E01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29EB6EA" w14:textId="7D5B1AE8" w:rsidR="003E7B1A" w:rsidRPr="003E7B1A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7B1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E7B1A" w:rsidRPr="00E97C60" w14:paraId="5B6F9BD5" w14:textId="77777777" w:rsidTr="008C4B84">
        <w:trPr>
          <w:trHeight w:val="252"/>
        </w:trPr>
        <w:tc>
          <w:tcPr>
            <w:tcW w:w="6731" w:type="dxa"/>
          </w:tcPr>
          <w:p w14:paraId="19C5988B" w14:textId="77777777" w:rsidR="003E7B1A" w:rsidRPr="00E97C60" w:rsidRDefault="003E7B1A" w:rsidP="003E7B1A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182D0279" w:rsidR="003E7B1A" w:rsidRPr="002845F8" w:rsidRDefault="007365BD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269" w:type="dxa"/>
          </w:tcPr>
          <w:p w14:paraId="75594A0A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3F93F53C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</w:tr>
      <w:tr w:rsidR="003E7B1A" w:rsidRPr="00E97C60" w14:paraId="566775D9" w14:textId="77777777" w:rsidTr="008C4B84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3E7B1A" w:rsidRPr="00E97C60" w:rsidRDefault="003E7B1A" w:rsidP="003E7B1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204243AB" w:rsidR="003E7B1A" w:rsidRPr="002845F8" w:rsidRDefault="005D43B0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</w:t>
            </w:r>
            <w:r w:rsidR="00427ED2">
              <w:rPr>
                <w:rFonts w:ascii="Angsana New" w:hAnsi="Angsan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69" w:type="dxa"/>
          </w:tcPr>
          <w:p w14:paraId="648C4BC9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42B68662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601</w:t>
            </w:r>
          </w:p>
        </w:tc>
      </w:tr>
      <w:tr w:rsidR="003E7B1A" w:rsidRPr="00E97C6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142FE747" w:rsidR="003E7B1A" w:rsidRPr="002845F8" w:rsidRDefault="007365BD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(557)</w:t>
            </w:r>
          </w:p>
        </w:tc>
        <w:tc>
          <w:tcPr>
            <w:tcW w:w="269" w:type="dxa"/>
          </w:tcPr>
          <w:p w14:paraId="4C9F555F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2433986F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(57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3E7B1A" w:rsidRPr="00E97C6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03C1897D" w:rsidR="003E7B1A" w:rsidRPr="002845F8" w:rsidRDefault="005D43B0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62,</w:t>
            </w:r>
            <w:r w:rsidR="00427ED2">
              <w:rPr>
                <w:rFonts w:ascii="Angsana New" w:hAnsi="Angsan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269" w:type="dxa"/>
          </w:tcPr>
          <w:p w14:paraId="30ED494C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79356C05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A1291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030</w:t>
            </w:r>
          </w:p>
        </w:tc>
      </w:tr>
      <w:tr w:rsidR="003E7B1A" w:rsidRPr="00E97C60" w14:paraId="633E44AA" w14:textId="77777777" w:rsidTr="00D047A8">
        <w:trPr>
          <w:trHeight w:val="51"/>
        </w:trPr>
        <w:tc>
          <w:tcPr>
            <w:tcW w:w="6731" w:type="dxa"/>
          </w:tcPr>
          <w:p w14:paraId="7AC76AB7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3E7B1A" w:rsidRPr="002845F8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C767AFC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E7B1A" w:rsidRPr="00E97C60" w14:paraId="5B369FE8" w14:textId="77777777" w:rsidTr="00C91E09">
        <w:trPr>
          <w:trHeight w:val="252"/>
        </w:trPr>
        <w:tc>
          <w:tcPr>
            <w:tcW w:w="6731" w:type="dxa"/>
          </w:tcPr>
          <w:p w14:paraId="46C1FE37" w14:textId="67BAD597" w:rsidR="003E7B1A" w:rsidRPr="00E97C60" w:rsidRDefault="00876790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3E7B1A"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="003E7B1A"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="003E7B1A"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5D3DC506" w:rsidR="003E7B1A" w:rsidRPr="002845F8" w:rsidRDefault="007365BD" w:rsidP="0042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(14)</w:t>
            </w:r>
          </w:p>
        </w:tc>
        <w:tc>
          <w:tcPr>
            <w:tcW w:w="269" w:type="dxa"/>
          </w:tcPr>
          <w:p w14:paraId="5CEDA943" w14:textId="77777777" w:rsidR="003E7B1A" w:rsidRPr="00E97C60" w:rsidRDefault="003E7B1A" w:rsidP="003E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0F047881" w:rsidR="003E7B1A" w:rsidRPr="00E97C60" w:rsidRDefault="003E7B1A" w:rsidP="00426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(16)</w:t>
            </w:r>
          </w:p>
        </w:tc>
      </w:tr>
    </w:tbl>
    <w:p w14:paraId="3B2B456E" w14:textId="5610C27E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0917118F" w14:textId="77777777" w:rsidR="00907131" w:rsidRDefault="0090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701D64" w14:textId="65333924" w:rsidR="000E5B07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0D622BFC" w:rsidR="00DC59F7" w:rsidRPr="00E97C60" w:rsidRDefault="009071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B0D4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6EC1CAC6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07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17AEE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41368CC7" w:rsidR="00917AEE" w:rsidRPr="006451F9" w:rsidRDefault="00CF73C7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5,70</w:t>
            </w:r>
            <w:r w:rsidR="00AF39C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4F16274E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FEECBE1" w14:textId="231D83A8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917AEE"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917AEE" w:rsidRPr="00AF6B6A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17AEE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7D926A1D" w:rsidR="00917AEE" w:rsidRPr="006451F9" w:rsidRDefault="00CF73C7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269" w:type="dxa"/>
          </w:tcPr>
          <w:p w14:paraId="099A3C3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D05EC50" w14:textId="0DC427D8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1,555</w:t>
            </w:r>
          </w:p>
        </w:tc>
      </w:tr>
      <w:tr w:rsidR="00917AEE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57FADBE0" w:rsidR="00917AEE" w:rsidRPr="006451F9" w:rsidRDefault="00CF73C7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5,453</w:t>
            </w:r>
          </w:p>
        </w:tc>
        <w:tc>
          <w:tcPr>
            <w:tcW w:w="269" w:type="dxa"/>
          </w:tcPr>
          <w:p w14:paraId="221587B3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F03AA28" w14:textId="6465D298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975</w:t>
            </w:r>
          </w:p>
        </w:tc>
      </w:tr>
      <w:tr w:rsidR="00917AEE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4BFB8628" w:rsidR="00917AEE" w:rsidRPr="006451F9" w:rsidRDefault="00CF73C7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16,469</w:t>
            </w:r>
          </w:p>
        </w:tc>
        <w:tc>
          <w:tcPr>
            <w:tcW w:w="269" w:type="dxa"/>
          </w:tcPr>
          <w:p w14:paraId="7F1DC869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9E61A7" w14:textId="4F11F97C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10,729</w:t>
            </w:r>
          </w:p>
        </w:tc>
      </w:tr>
      <w:tr w:rsidR="00917AEE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0F14BBF0" w:rsidR="00917AEE" w:rsidRPr="006451F9" w:rsidRDefault="00CF73C7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16,65</w:t>
            </w:r>
            <w:r w:rsidR="00AF39C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74521146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B6DA624" w14:textId="2454A244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15,</w:t>
            </w:r>
            <w:r w:rsidR="00907131">
              <w:rPr>
                <w:rFonts w:ascii="Angsana New" w:hAnsi="Angsana New"/>
                <w:sz w:val="26"/>
                <w:szCs w:val="26"/>
              </w:rPr>
              <w:t>703</w:t>
            </w:r>
          </w:p>
        </w:tc>
      </w:tr>
      <w:tr w:rsidR="00917AEE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5D849D4E" w:rsidR="00917AEE" w:rsidRPr="006451F9" w:rsidRDefault="00CF73C7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44,66</w:t>
            </w:r>
            <w:r w:rsidR="00AF39C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5F5DA104" w14:textId="77777777" w:rsidR="00917AEE" w:rsidRPr="00E97C60" w:rsidRDefault="00917AEE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F70DF7" w14:textId="7E5132D2" w:rsidR="00917AEE" w:rsidRPr="00E97C60" w:rsidRDefault="00907131" w:rsidP="0091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="00917AEE"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018</w:t>
            </w:r>
          </w:p>
        </w:tc>
      </w:tr>
      <w:tr w:rsidR="00F26745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7844E903" w:rsidR="00F26745" w:rsidRPr="006451F9" w:rsidRDefault="00CF73C7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(1,0</w:t>
            </w:r>
            <w:r w:rsidR="00986CCC">
              <w:rPr>
                <w:rFonts w:ascii="Angsana New" w:hAnsi="Angsana New"/>
                <w:sz w:val="26"/>
                <w:szCs w:val="26"/>
              </w:rPr>
              <w:t>4</w:t>
            </w:r>
            <w:r w:rsidR="00AF39C2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98FD64" w14:textId="1D5E8BC0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6B6A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2,233</w:t>
            </w:r>
            <w:r w:rsidRPr="00AF6B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6745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1D8B53DA" w:rsidR="00F26745" w:rsidRPr="006451F9" w:rsidRDefault="00CF73C7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43,6</w:t>
            </w:r>
            <w:r w:rsidR="00986CCC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137034F9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CE011" w14:textId="4FAA6CF3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F26745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F26745" w:rsidRPr="006451F9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6745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9834C89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31A16FC2" w:rsidR="00F26745" w:rsidRPr="006451F9" w:rsidRDefault="00426C5A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F73C7">
              <w:rPr>
                <w:rFonts w:ascii="Angsana New" w:hAnsi="Angsana New"/>
                <w:sz w:val="26"/>
                <w:szCs w:val="26"/>
              </w:rPr>
              <w:t>1,19</w:t>
            </w:r>
            <w:r w:rsidR="00AF39C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362DCE1F" w:rsidR="00F26745" w:rsidRPr="00E97C60" w:rsidRDefault="00F26745" w:rsidP="00F2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AF6B6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262</w:t>
            </w:r>
          </w:p>
        </w:tc>
      </w:tr>
    </w:tbl>
    <w:p w14:paraId="5F22736D" w14:textId="7DC6A8C2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D5D5A54" w14:textId="780899B9" w:rsidR="0057008A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1D3B6ACC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DB0D43">
        <w:rPr>
          <w:rFonts w:ascii="Angsana New" w:hAnsi="Angsana New" w:hint="cs"/>
          <w:sz w:val="26"/>
          <w:szCs w:val="26"/>
          <w:cs/>
        </w:rPr>
        <w:t>หก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5FA5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795351">
        <w:rPr>
          <w:rFonts w:ascii="Angsana New" w:hAnsi="Angsana New" w:hint="cs"/>
          <w:sz w:val="26"/>
          <w:szCs w:val="26"/>
          <w:cs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</w:t>
      </w:r>
      <w:r w:rsidR="00DB0D43">
        <w:rPr>
          <w:rFonts w:ascii="Angsana New" w:hAnsi="Angsana New" w:hint="cs"/>
          <w:sz w:val="26"/>
          <w:szCs w:val="26"/>
          <w:cs/>
        </w:rPr>
        <w:t>ิถุนายน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66C9EDF" w14:textId="77777777" w:rsidTr="00A7020A">
        <w:tc>
          <w:tcPr>
            <w:tcW w:w="8370" w:type="dxa"/>
          </w:tcPr>
          <w:p w14:paraId="31339F11" w14:textId="1EED2D21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246A207A" w14:textId="5269BCB3" w:rsidR="001520C4" w:rsidRPr="00E97C60" w:rsidRDefault="0086346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938,559</w:t>
            </w:r>
          </w:p>
        </w:tc>
      </w:tr>
      <w:tr w:rsidR="006605EA" w:rsidRPr="00E97C60" w14:paraId="24B201CB" w14:textId="77777777" w:rsidTr="00CC201D">
        <w:tc>
          <w:tcPr>
            <w:tcW w:w="8370" w:type="dxa"/>
          </w:tcPr>
          <w:p w14:paraId="38E0E62D" w14:textId="58DE5048" w:rsidR="006605EA" w:rsidRPr="00E97C60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5F4A81AE" w:rsidR="006605EA" w:rsidRPr="00CC4529" w:rsidRDefault="00CC452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C4529">
              <w:rPr>
                <w:rFonts w:ascii="Angsana New" w:hAnsi="Angsana New"/>
                <w:sz w:val="26"/>
                <w:szCs w:val="26"/>
              </w:rPr>
              <w:t>24,633</w:t>
            </w:r>
          </w:p>
        </w:tc>
      </w:tr>
      <w:tr w:rsidR="007969FA" w:rsidRPr="00E97C60" w14:paraId="55C53DCC" w14:textId="77777777" w:rsidTr="006605EA">
        <w:tc>
          <w:tcPr>
            <w:tcW w:w="8370" w:type="dxa"/>
          </w:tcPr>
          <w:p w14:paraId="30F11261" w14:textId="5A85490A" w:rsidR="007969FA" w:rsidRPr="00E97C60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2098C56E" w:rsidR="007969FA" w:rsidRPr="00CC4529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52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CC4529" w:rsidRPr="00CC4529">
              <w:rPr>
                <w:rFonts w:ascii="Angsana New" w:hAnsi="Angsana New"/>
                <w:sz w:val="26"/>
                <w:szCs w:val="26"/>
              </w:rPr>
              <w:t>2</w:t>
            </w:r>
            <w:r w:rsidR="000D4283" w:rsidRPr="00CC4529">
              <w:rPr>
                <w:rFonts w:ascii="Angsana New" w:hAnsi="Angsana New"/>
                <w:sz w:val="26"/>
                <w:szCs w:val="26"/>
              </w:rPr>
              <w:t>,</w:t>
            </w:r>
            <w:r w:rsidR="00CC4529" w:rsidRPr="00CC4529">
              <w:rPr>
                <w:rFonts w:ascii="Angsana New" w:hAnsi="Angsana New"/>
                <w:sz w:val="26"/>
                <w:szCs w:val="26"/>
              </w:rPr>
              <w:t>426</w:t>
            </w:r>
            <w:r w:rsidRPr="00CC45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69FA" w:rsidRPr="00E97C60" w14:paraId="45818D0F" w14:textId="77777777" w:rsidTr="00926883">
        <w:tc>
          <w:tcPr>
            <w:tcW w:w="8370" w:type="dxa"/>
          </w:tcPr>
          <w:p w14:paraId="0AE0976D" w14:textId="77777777" w:rsidR="007969FA" w:rsidRPr="00E97C60" w:rsidRDefault="007969FA" w:rsidP="007969FA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E97C6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1284A184" w:rsidR="007969FA" w:rsidRPr="00CC4529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C452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529FB" w:rsidRPr="00CC4529">
              <w:rPr>
                <w:rFonts w:ascii="Angsana New" w:hAnsi="Angsana New"/>
                <w:sz w:val="26"/>
                <w:szCs w:val="26"/>
              </w:rPr>
              <w:t>16,</w:t>
            </w:r>
            <w:r w:rsidR="00CC4529" w:rsidRPr="00CC4529">
              <w:rPr>
                <w:rFonts w:ascii="Angsana New" w:hAnsi="Angsana New"/>
                <w:sz w:val="26"/>
                <w:szCs w:val="26"/>
              </w:rPr>
              <w:t>440</w:t>
            </w:r>
            <w:r w:rsidRPr="00CC452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05EA" w:rsidRPr="00E97C60" w14:paraId="2200EDE2" w14:textId="77777777" w:rsidTr="006605EA">
        <w:tc>
          <w:tcPr>
            <w:tcW w:w="8370" w:type="dxa"/>
          </w:tcPr>
          <w:p w14:paraId="160D530A" w14:textId="55FC635E" w:rsidR="006605EA" w:rsidRPr="00E97C60" w:rsidRDefault="006605E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65FA5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C65FA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DB0D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707C6F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E97C60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0B1A3D46" w:rsidR="006605EA" w:rsidRPr="00CC4529" w:rsidRDefault="00CC452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529">
              <w:rPr>
                <w:rFonts w:ascii="Angsana New" w:hAnsi="Angsana New"/>
                <w:sz w:val="26"/>
                <w:szCs w:val="26"/>
              </w:rPr>
              <w:t>944,326</w:t>
            </w:r>
          </w:p>
        </w:tc>
      </w:tr>
    </w:tbl>
    <w:p w14:paraId="605492DC" w14:textId="77777777" w:rsidR="00A235AD" w:rsidRPr="00E97C60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0975680B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7969FA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7969FA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7969FA">
        <w:rPr>
          <w:rFonts w:ascii="Angsana New" w:hAnsi="Angsana New" w:hint="cs"/>
          <w:sz w:val="26"/>
          <w:szCs w:val="26"/>
          <w:cs/>
        </w:rPr>
        <w:t>อาคาร</w:t>
      </w:r>
      <w:r w:rsidRPr="007969FA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5FA5" w:rsidRPr="007969F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C65FA5" w:rsidRPr="007969FA">
        <w:rPr>
          <w:rFonts w:ascii="Angsana New" w:hAnsi="Angsana New"/>
          <w:sz w:val="26"/>
          <w:szCs w:val="26"/>
        </w:rPr>
        <w:t xml:space="preserve"> </w:t>
      </w:r>
      <w:r w:rsidR="00DB0D43">
        <w:rPr>
          <w:rFonts w:ascii="Angsana New" w:hAnsi="Angsana New" w:hint="cs"/>
          <w:sz w:val="26"/>
          <w:szCs w:val="26"/>
          <w:cs/>
        </w:rPr>
        <w:t>มิถุนายน</w:t>
      </w:r>
      <w:r w:rsidR="0086346C">
        <w:rPr>
          <w:rFonts w:ascii="Angsana New" w:hAnsi="Angsana New" w:hint="cs"/>
          <w:sz w:val="26"/>
          <w:szCs w:val="26"/>
          <w:cs/>
        </w:rPr>
        <w:t xml:space="preserve"> </w:t>
      </w:r>
      <w:r w:rsidR="00C65FA5" w:rsidRPr="007969F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7969FA">
        <w:rPr>
          <w:rFonts w:ascii="Angsana New" w:hAnsi="Angsana New"/>
          <w:sz w:val="26"/>
          <w:szCs w:val="26"/>
        </w:rPr>
        <w:t>31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7969F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7</w:t>
      </w:r>
      <w:r w:rsidR="00690488" w:rsidRPr="007969FA">
        <w:rPr>
          <w:rFonts w:ascii="Angsana New" w:hAnsi="Angsana New"/>
          <w:sz w:val="26"/>
          <w:szCs w:val="26"/>
        </w:rPr>
        <w:t xml:space="preserve"> </w:t>
      </w:r>
      <w:r w:rsidRPr="007969FA">
        <w:rPr>
          <w:rFonts w:ascii="Angsana New" w:hAnsi="Angsana New" w:hint="cs"/>
          <w:sz w:val="26"/>
          <w:szCs w:val="26"/>
          <w:cs/>
        </w:rPr>
        <w:t>จำนวนเงิน</w:t>
      </w:r>
      <w:r w:rsidRPr="00D2258F">
        <w:rPr>
          <w:rFonts w:ascii="Angsana New" w:hAnsi="Angsana New" w:hint="cs"/>
          <w:sz w:val="26"/>
          <w:szCs w:val="26"/>
          <w:cs/>
        </w:rPr>
        <w:t xml:space="preserve">รวม </w:t>
      </w:r>
      <w:r w:rsidR="00044F24" w:rsidRPr="00E57346">
        <w:rPr>
          <w:rFonts w:ascii="Angsana New" w:hAnsi="Angsana New"/>
          <w:sz w:val="26"/>
          <w:szCs w:val="26"/>
        </w:rPr>
        <w:t>66</w:t>
      </w:r>
      <w:r w:rsidR="00E57346" w:rsidRPr="00E57346">
        <w:rPr>
          <w:rFonts w:ascii="Angsana New" w:hAnsi="Angsana New"/>
          <w:sz w:val="26"/>
          <w:szCs w:val="26"/>
        </w:rPr>
        <w:t>3.</w:t>
      </w:r>
      <w:r w:rsidR="00B60755">
        <w:rPr>
          <w:rFonts w:ascii="Angsana New" w:hAnsi="Angsana New"/>
          <w:sz w:val="26"/>
          <w:szCs w:val="26"/>
        </w:rPr>
        <w:t>8</w:t>
      </w:r>
      <w:r w:rsidR="00AC0C44" w:rsidRPr="007969FA">
        <w:rPr>
          <w:rFonts w:ascii="Angsana New" w:hAnsi="Angsana New" w:hint="cs"/>
          <w:sz w:val="26"/>
          <w:szCs w:val="26"/>
        </w:rPr>
        <w:t xml:space="preserve">   </w:t>
      </w:r>
      <w:r w:rsidRPr="007969FA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86346C">
        <w:rPr>
          <w:rFonts w:ascii="Angsana New" w:hAnsi="Angsana New"/>
          <w:sz w:val="26"/>
          <w:szCs w:val="26"/>
        </w:rPr>
        <w:t>675</w:t>
      </w:r>
      <w:r w:rsidR="00917AEE" w:rsidRPr="009D3D20">
        <w:rPr>
          <w:rFonts w:ascii="Angsana New" w:hAnsi="Angsana New"/>
          <w:sz w:val="26"/>
          <w:szCs w:val="26"/>
        </w:rPr>
        <w:t>.</w:t>
      </w:r>
      <w:r w:rsidR="0086346C">
        <w:rPr>
          <w:rFonts w:ascii="Angsana New" w:hAnsi="Angsana New"/>
          <w:sz w:val="26"/>
          <w:szCs w:val="26"/>
        </w:rPr>
        <w:t>5</w:t>
      </w:r>
      <w:r w:rsidR="00917AEE" w:rsidRPr="009D3D2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ล้านบาท ตามลำดับ ได้จำนองเพื่อใช้เป็นหลักทรัพย์ค้ำประกันวงเงินสินเชื่อตามที่</w:t>
      </w:r>
      <w:r w:rsidRPr="00B926B8">
        <w:rPr>
          <w:rFonts w:ascii="Angsana New" w:hAnsi="Angsana New" w:hint="cs"/>
          <w:sz w:val="26"/>
          <w:szCs w:val="26"/>
          <w:cs/>
        </w:rPr>
        <w:t xml:space="preserve">กล่าวไว้ในหมายเหตุ </w:t>
      </w:r>
      <w:r w:rsidR="00FE4A2B" w:rsidRPr="00B926B8">
        <w:rPr>
          <w:rFonts w:ascii="Angsana New" w:hAnsi="Angsana New"/>
          <w:sz w:val="26"/>
          <w:szCs w:val="26"/>
        </w:rPr>
        <w:t>1</w:t>
      </w:r>
      <w:r w:rsidR="00BD1C3A">
        <w:rPr>
          <w:rFonts w:ascii="Angsana New" w:hAnsi="Angsana New"/>
          <w:sz w:val="26"/>
          <w:szCs w:val="26"/>
        </w:rPr>
        <w:t>1</w:t>
      </w:r>
    </w:p>
    <w:bookmarkEnd w:id="3"/>
    <w:p w14:paraId="5F5236E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C4569B5" w14:textId="77777777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B0B689A" w14:textId="49452265" w:rsidR="003476D3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5351">
        <w:rPr>
          <w:rFonts w:ascii="Angsana New" w:hAnsi="Angsana New"/>
          <w:b/>
          <w:bCs/>
          <w:sz w:val="26"/>
          <w:szCs w:val="26"/>
        </w:rPr>
        <w:t>.</w:t>
      </w:r>
      <w:r w:rsidR="00795351">
        <w:rPr>
          <w:rFonts w:ascii="Angsana New" w:hAnsi="Angsana New"/>
          <w:b/>
          <w:bCs/>
          <w:sz w:val="26"/>
          <w:szCs w:val="26"/>
        </w:rPr>
        <w:tab/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สินทรัพย์สิทธิการใช้ </w:t>
      </w:r>
      <w:r w:rsidR="00795351">
        <w:rPr>
          <w:rFonts w:ascii="Angsana New" w:hAnsi="Angsana New"/>
          <w:b/>
          <w:bCs/>
          <w:sz w:val="26"/>
          <w:szCs w:val="26"/>
        </w:rPr>
        <w:t>–</w:t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57E65F7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AB87658" w14:textId="39C8F4AF" w:rsidR="00795351" w:rsidRPr="00E97C60" w:rsidRDefault="00795351" w:rsidP="00795351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Pr="00795351">
        <w:rPr>
          <w:rFonts w:ascii="Angsana New" w:hAnsi="Angsana New"/>
          <w:sz w:val="26"/>
          <w:szCs w:val="26"/>
          <w:cs/>
        </w:rPr>
        <w:t xml:space="preserve">สินทรัพย์สิทธิการใช้ </w:t>
      </w:r>
      <w:r w:rsidR="003429DB">
        <w:rPr>
          <w:rFonts w:ascii="Angsana New" w:hAnsi="Angsana New"/>
          <w:sz w:val="26"/>
          <w:szCs w:val="26"/>
        </w:rPr>
        <w:t>-</w:t>
      </w:r>
      <w:r w:rsidRPr="00795351">
        <w:rPr>
          <w:rFonts w:ascii="Angsana New" w:hAnsi="Angsana New"/>
          <w:sz w:val="26"/>
          <w:szCs w:val="26"/>
          <w:cs/>
        </w:rPr>
        <w:t xml:space="preserve"> สุทธิ</w:t>
      </w:r>
      <w:r w:rsidRPr="00E97C60">
        <w:rPr>
          <w:rFonts w:ascii="Angsana New" w:hAnsi="Angsana New" w:hint="cs"/>
          <w:sz w:val="26"/>
          <w:szCs w:val="26"/>
          <w:cs/>
        </w:rPr>
        <w:t xml:space="preserve"> ในระหว่างงวด</w:t>
      </w:r>
      <w:r w:rsidR="00DB0D43">
        <w:rPr>
          <w:rFonts w:ascii="Angsana New" w:hAnsi="Angsana New" w:hint="cs"/>
          <w:sz w:val="26"/>
          <w:szCs w:val="26"/>
          <w:cs/>
        </w:rPr>
        <w:t>หก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</w:t>
      </w:r>
      <w:r w:rsidR="00DB0D43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03E3DA5C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95351" w:rsidRPr="00E97C60" w14:paraId="3A9A20F5" w14:textId="77777777" w:rsidTr="00276D16">
        <w:tc>
          <w:tcPr>
            <w:tcW w:w="8370" w:type="dxa"/>
          </w:tcPr>
          <w:p w14:paraId="29C1016A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600484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95351" w:rsidRPr="00E97C60" w14:paraId="41F1EEC7" w14:textId="77777777" w:rsidTr="00276D16">
        <w:tc>
          <w:tcPr>
            <w:tcW w:w="8370" w:type="dxa"/>
          </w:tcPr>
          <w:p w14:paraId="45EF2B26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35729F9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95351" w:rsidRPr="000D0F15" w14:paraId="501EF028" w14:textId="77777777" w:rsidTr="00276D16">
        <w:tc>
          <w:tcPr>
            <w:tcW w:w="8370" w:type="dxa"/>
          </w:tcPr>
          <w:p w14:paraId="79622068" w14:textId="6F28B86B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448226FF" w14:textId="3CA67950" w:rsidR="00795351" w:rsidRPr="005B2668" w:rsidRDefault="00F70102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668">
              <w:rPr>
                <w:rFonts w:ascii="Angsana New" w:hAnsi="Angsana New"/>
                <w:sz w:val="26"/>
                <w:szCs w:val="26"/>
              </w:rPr>
              <w:t>2</w:t>
            </w:r>
            <w:r w:rsidR="0086346C" w:rsidRPr="005B2668">
              <w:rPr>
                <w:rFonts w:ascii="Angsana New" w:hAnsi="Angsana New"/>
                <w:sz w:val="26"/>
                <w:szCs w:val="26"/>
              </w:rPr>
              <w:t>2</w:t>
            </w:r>
            <w:r w:rsidRPr="005B2668">
              <w:rPr>
                <w:rFonts w:ascii="Angsana New" w:hAnsi="Angsana New"/>
                <w:sz w:val="26"/>
                <w:szCs w:val="26"/>
              </w:rPr>
              <w:t>,</w:t>
            </w:r>
            <w:r w:rsidR="0086346C" w:rsidRPr="005B2668">
              <w:rPr>
                <w:rFonts w:ascii="Angsana New" w:hAnsi="Angsana New"/>
                <w:sz w:val="26"/>
                <w:szCs w:val="26"/>
              </w:rPr>
              <w:t>077</w:t>
            </w:r>
          </w:p>
        </w:tc>
      </w:tr>
      <w:tr w:rsidR="00795351" w:rsidRPr="000D0F15" w14:paraId="257ED3D6" w14:textId="77777777" w:rsidTr="00276D16">
        <w:tc>
          <w:tcPr>
            <w:tcW w:w="8370" w:type="dxa"/>
          </w:tcPr>
          <w:p w14:paraId="4DF02179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040EADD" w14:textId="30D35CC7" w:rsidR="00795351" w:rsidRPr="005B2668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B2668" w:rsidRPr="005B2668">
              <w:rPr>
                <w:rFonts w:ascii="Angsana New" w:hAnsi="Angsana New"/>
                <w:sz w:val="26"/>
                <w:szCs w:val="26"/>
              </w:rPr>
              <w:t>195</w:t>
            </w:r>
            <w:r w:rsidRPr="005B266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5351" w:rsidRPr="000D0F15" w14:paraId="581D069C" w14:textId="77777777" w:rsidTr="00276D16">
        <w:tc>
          <w:tcPr>
            <w:tcW w:w="8370" w:type="dxa"/>
          </w:tcPr>
          <w:p w14:paraId="0D919163" w14:textId="77777777" w:rsidR="00795351" w:rsidRPr="00E97C60" w:rsidRDefault="00795351" w:rsidP="00276D16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</w:tcPr>
          <w:p w14:paraId="248331DF" w14:textId="2DD38561" w:rsidR="00795351" w:rsidRPr="005B2668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66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A761A">
              <w:rPr>
                <w:rFonts w:ascii="Angsana New" w:hAnsi="Angsana New"/>
                <w:sz w:val="26"/>
                <w:szCs w:val="26"/>
              </w:rPr>
              <w:t>453</w:t>
            </w:r>
            <w:r w:rsidRPr="005B26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351" w:rsidRPr="000D0F15" w14:paraId="44A7E685" w14:textId="77777777" w:rsidTr="00276D16">
        <w:tc>
          <w:tcPr>
            <w:tcW w:w="8370" w:type="dxa"/>
          </w:tcPr>
          <w:p w14:paraId="6C937D43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71397770" w14:textId="23A240F5" w:rsidR="00795351" w:rsidRPr="005B2668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66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B2668" w:rsidRPr="005B2668">
              <w:rPr>
                <w:rFonts w:ascii="Angsana New" w:hAnsi="Angsana New"/>
                <w:sz w:val="26"/>
                <w:szCs w:val="26"/>
              </w:rPr>
              <w:t>1,670</w:t>
            </w:r>
            <w:r w:rsidRPr="005B26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5351" w:rsidRPr="000D0F15" w14:paraId="36D7099C" w14:textId="77777777" w:rsidTr="00276D16">
        <w:tc>
          <w:tcPr>
            <w:tcW w:w="8370" w:type="dxa"/>
          </w:tcPr>
          <w:p w14:paraId="78434644" w14:textId="5A2AC639" w:rsidR="00795351" w:rsidRPr="00E97C60" w:rsidRDefault="00795351" w:rsidP="00276D1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634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DB0D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EBA99F" w14:textId="14053719" w:rsidR="00795351" w:rsidRPr="005B2668" w:rsidRDefault="00465146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66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5B2668">
              <w:rPr>
                <w:rFonts w:ascii="Angsana New" w:hAnsi="Angsana New"/>
                <w:sz w:val="26"/>
                <w:szCs w:val="26"/>
              </w:rPr>
              <w:t>0,149</w:t>
            </w:r>
          </w:p>
        </w:tc>
      </w:tr>
    </w:tbl>
    <w:p w14:paraId="0453D095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8536F3" w14:textId="3B1A15C6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 w:rsidR="00BD1C3A">
        <w:rPr>
          <w:rFonts w:ascii="Angsana New" w:hAnsi="Angsana New"/>
          <w:sz w:val="26"/>
          <w:szCs w:val="26"/>
        </w:rPr>
        <w:t>2</w:t>
      </w:r>
    </w:p>
    <w:p w14:paraId="5E5BA0D8" w14:textId="77777777" w:rsidR="00795351" w:rsidRPr="00E97C60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55EB117B" w14:textId="0DF54FF9" w:rsidR="007F367F" w:rsidRPr="00E97C60" w:rsidRDefault="00BD1C3A" w:rsidP="0086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8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7A9AEC59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DB0D43">
        <w:rPr>
          <w:rFonts w:ascii="Angsana New" w:hAnsi="Angsana New" w:hint="cs"/>
          <w:sz w:val="26"/>
          <w:szCs w:val="26"/>
          <w:cs/>
        </w:rPr>
        <w:t>หก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86346C">
        <w:rPr>
          <w:rFonts w:ascii="Angsana New" w:hAnsi="Angsana New" w:hint="cs"/>
          <w:sz w:val="26"/>
          <w:szCs w:val="26"/>
          <w:cs/>
        </w:rPr>
        <w:t>ม</w:t>
      </w:r>
      <w:r w:rsidR="00DB0D43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6346C">
        <w:rPr>
          <w:rFonts w:ascii="Angsana New" w:hAnsi="Angsana New"/>
          <w:sz w:val="26"/>
          <w:szCs w:val="26"/>
        </w:rPr>
        <w:t>8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CC201D">
        <w:tc>
          <w:tcPr>
            <w:tcW w:w="8370" w:type="dxa"/>
          </w:tcPr>
          <w:p w14:paraId="0D510B65" w14:textId="6A007FC9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792EDCA8" w14:textId="25A5F7DA" w:rsidR="001520C4" w:rsidRPr="005B2668" w:rsidRDefault="00D97E8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668">
              <w:rPr>
                <w:rFonts w:ascii="Angsana New" w:hAnsi="Angsana New"/>
                <w:sz w:val="26"/>
                <w:szCs w:val="26"/>
              </w:rPr>
              <w:t>33</w:t>
            </w:r>
            <w:r w:rsidR="00F70102" w:rsidRPr="005B2668">
              <w:rPr>
                <w:rFonts w:ascii="Angsana New" w:hAnsi="Angsana New"/>
                <w:sz w:val="26"/>
                <w:szCs w:val="26"/>
              </w:rPr>
              <w:t>,</w:t>
            </w:r>
            <w:r w:rsidR="00F15981" w:rsidRPr="005B2668">
              <w:rPr>
                <w:rFonts w:ascii="Angsana New" w:hAnsi="Angsana New"/>
                <w:sz w:val="26"/>
                <w:szCs w:val="26"/>
              </w:rPr>
              <w:t>0</w:t>
            </w:r>
            <w:r w:rsidRPr="005B2668"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D113B6" w:rsidRPr="00E97C60" w14:paraId="19FC010F" w14:textId="77777777" w:rsidTr="00CC201D">
        <w:tc>
          <w:tcPr>
            <w:tcW w:w="8370" w:type="dxa"/>
          </w:tcPr>
          <w:p w14:paraId="0F07A4DE" w14:textId="77777777" w:rsidR="00D113B6" w:rsidRPr="00E97C60" w:rsidRDefault="00D113B6" w:rsidP="00D113B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7A8E7D95" w:rsidR="00D113B6" w:rsidRPr="005B2668" w:rsidRDefault="00D113B6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66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5B2668" w:rsidRPr="005B2668">
              <w:rPr>
                <w:rFonts w:ascii="Angsana New" w:hAnsi="Angsana New"/>
                <w:sz w:val="26"/>
                <w:szCs w:val="26"/>
              </w:rPr>
              <w:t>1,351</w:t>
            </w:r>
            <w:r w:rsidRPr="005B266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095A" w:rsidRPr="00E97C60" w14:paraId="54811AAF" w14:textId="77777777" w:rsidTr="00CC201D">
        <w:tc>
          <w:tcPr>
            <w:tcW w:w="8370" w:type="dxa"/>
          </w:tcPr>
          <w:p w14:paraId="73C1608E" w14:textId="1C6BF171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B0D4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634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DB0D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634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7138883C" w:rsidR="006D095A" w:rsidRPr="005B2668" w:rsidRDefault="005B266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668">
              <w:rPr>
                <w:rFonts w:ascii="Angsana New" w:hAnsi="Angsana New"/>
                <w:sz w:val="26"/>
                <w:szCs w:val="26"/>
              </w:rPr>
              <w:t>31,651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2A9C53" w14:textId="2DDF6FC1" w:rsidR="00297377" w:rsidRDefault="00297377" w:rsidP="00297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297377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ได้มาจากหนี้สินตามสัญญาเช่าตามที่กล่าวไว้ในหมายเหตุ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2</w:t>
      </w:r>
    </w:p>
    <w:p w14:paraId="6D901FE7" w14:textId="77777777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C904B8" w14:textId="1709C9D1" w:rsidR="00F70EA3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E97C60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2233268D" w:rsidR="00707C6F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="00FB6A76">
        <w:rPr>
          <w:rFonts w:ascii="Angsana New" w:hAnsi="Angsana New"/>
          <w:sz w:val="26"/>
          <w:szCs w:val="26"/>
        </w:rPr>
        <w:t xml:space="preserve"> (</w:t>
      </w:r>
      <w:r w:rsidR="00FB6A76">
        <w:rPr>
          <w:rFonts w:ascii="Angsana New" w:hAnsi="Angsana New" w:hint="cs"/>
          <w:sz w:val="26"/>
          <w:szCs w:val="26"/>
          <w:cs/>
        </w:rPr>
        <w:t>รายได้</w:t>
      </w:r>
      <w:r w:rsidR="00FB6A76">
        <w:rPr>
          <w:rFonts w:ascii="Angsana New" w:hAnsi="Angsana New"/>
          <w:sz w:val="26"/>
          <w:szCs w:val="26"/>
        </w:rPr>
        <w:t xml:space="preserve">) 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="007E5A65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DB0D43">
        <w:rPr>
          <w:rFonts w:ascii="Angsana New" w:hAnsi="Angsana New" w:hint="cs"/>
          <w:sz w:val="26"/>
          <w:szCs w:val="26"/>
          <w:cs/>
        </w:rPr>
        <w:t>หก</w:t>
      </w:r>
      <w:r w:rsidRPr="00E97C60">
        <w:rPr>
          <w:rFonts w:ascii="Angsana New" w:hAnsi="Angsana New" w:hint="cs"/>
          <w:sz w:val="26"/>
          <w:szCs w:val="26"/>
          <w:cs/>
        </w:rPr>
        <w:t>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DB0D4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>ม</w:t>
      </w:r>
      <w:r w:rsidR="00DB0D43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8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 xml:space="preserve">และ </w:t>
      </w:r>
      <w:r w:rsidR="00F15981">
        <w:rPr>
          <w:rFonts w:ascii="Angsana New" w:hAnsi="Angsana New"/>
          <w:sz w:val="26"/>
          <w:szCs w:val="26"/>
        </w:rPr>
        <w:t xml:space="preserve">2567 </w:t>
      </w:r>
      <w:r w:rsidRPr="00E97C60">
        <w:rPr>
          <w:rFonts w:ascii="Angsana New" w:hAnsi="Angsana New"/>
          <w:sz w:val="26"/>
          <w:szCs w:val="26"/>
          <w:cs/>
        </w:rPr>
        <w:t>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1A16926D" w14:textId="77777777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7E5A65" w:rsidRPr="00707C6F" w14:paraId="562A3B74" w14:textId="77777777" w:rsidTr="00C94E4D">
        <w:tc>
          <w:tcPr>
            <w:tcW w:w="3870" w:type="dxa"/>
          </w:tcPr>
          <w:p w14:paraId="7C6993BA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79553DA1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E5A65" w:rsidRPr="00707C6F" w14:paraId="02A95904" w14:textId="77777777" w:rsidTr="00C94E4D">
        <w:tc>
          <w:tcPr>
            <w:tcW w:w="3870" w:type="dxa"/>
          </w:tcPr>
          <w:p w14:paraId="2D37B59F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D3F5E7E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18D76D" w14:textId="77777777" w:rsidR="007E5A65" w:rsidRPr="006447D2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3B0D274C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E5A65" w:rsidRPr="00707C6F" w14:paraId="6A3A210B" w14:textId="77777777" w:rsidTr="00C94E4D">
        <w:tc>
          <w:tcPr>
            <w:tcW w:w="3870" w:type="dxa"/>
          </w:tcPr>
          <w:p w14:paraId="35C8B017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F1840B1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076AB15" w14:textId="77777777" w:rsidR="007E5A65" w:rsidRPr="006447D2" w:rsidRDefault="007E5A65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38E03F2" w14:textId="77777777" w:rsidR="007E5A65" w:rsidRPr="00707C6F" w:rsidRDefault="007E5A65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E5A65" w:rsidRPr="006447D2" w14:paraId="6FA571A9" w14:textId="77777777" w:rsidTr="00C94E4D">
        <w:tc>
          <w:tcPr>
            <w:tcW w:w="3870" w:type="dxa"/>
          </w:tcPr>
          <w:p w14:paraId="5312A3CC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22AC2B" w14:textId="1AA5BEE4" w:rsidR="007E5A65" w:rsidRPr="006A269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33A60C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75C539" w14:textId="21D7CABC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F1BCB49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529679" w14:textId="7CC8C701" w:rsidR="007E5A65" w:rsidRPr="001C0117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63699D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D774B8" w14:textId="2A2856B3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E5A65" w:rsidRPr="006447D2" w14:paraId="56951298" w14:textId="77777777" w:rsidTr="00C94E4D">
        <w:tc>
          <w:tcPr>
            <w:tcW w:w="3870" w:type="dxa"/>
          </w:tcPr>
          <w:p w14:paraId="390650CA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561A8B" w14:textId="77777777" w:rsidR="007E5A65" w:rsidRPr="006A2692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451312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F98BCF" w14:textId="77777777" w:rsidR="007E5A65" w:rsidRPr="006447D2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7537D4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EB7943" w14:textId="77777777" w:rsidR="007E5A65" w:rsidRPr="001C0117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97DBFE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DF3F87" w14:textId="77777777" w:rsidR="007E5A65" w:rsidRPr="006447D2" w:rsidRDefault="007E5A65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E5A65" w:rsidRPr="006447D2" w14:paraId="0604406A" w14:textId="77777777" w:rsidTr="00C94E4D">
        <w:tc>
          <w:tcPr>
            <w:tcW w:w="3870" w:type="dxa"/>
          </w:tcPr>
          <w:p w14:paraId="2FF72CB5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</w:tcPr>
          <w:p w14:paraId="387AED47" w14:textId="5523017A" w:rsidR="007E5A65" w:rsidRPr="00941815" w:rsidRDefault="00444211" w:rsidP="0094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4181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EED883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90AF5A" w14:textId="2519FEAB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2,502</w:t>
            </w:r>
          </w:p>
        </w:tc>
        <w:tc>
          <w:tcPr>
            <w:tcW w:w="270" w:type="dxa"/>
          </w:tcPr>
          <w:p w14:paraId="1EA40110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C995D6" w14:textId="3AFC79EA" w:rsidR="007E5A65" w:rsidRPr="00941815" w:rsidRDefault="00444211" w:rsidP="0094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4181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85F01D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932F1" w14:textId="6699C035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4,933</w:t>
            </w:r>
          </w:p>
        </w:tc>
      </w:tr>
      <w:tr w:rsidR="007E5A65" w:rsidRPr="006447D2" w14:paraId="661674FE" w14:textId="77777777" w:rsidTr="00C94E4D">
        <w:tc>
          <w:tcPr>
            <w:tcW w:w="3870" w:type="dxa"/>
          </w:tcPr>
          <w:p w14:paraId="6C27D588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>) :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260" w:type="dxa"/>
          </w:tcPr>
          <w:p w14:paraId="4F37B6F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42064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0B684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AD5938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448DD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32CE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F719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A65" w:rsidRPr="006447D2" w14:paraId="277FDC37" w14:textId="77777777" w:rsidTr="00C94E4D">
        <w:tc>
          <w:tcPr>
            <w:tcW w:w="3870" w:type="dxa"/>
          </w:tcPr>
          <w:p w14:paraId="06930FC4" w14:textId="77777777" w:rsidR="007E5A65" w:rsidRPr="00E97C6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</w:tcPr>
          <w:p w14:paraId="52D07D5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6243D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890EA1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3017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5D11C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07C7A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342517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A65" w:rsidRPr="006447D2" w14:paraId="1ED8F7A7" w14:textId="77777777" w:rsidTr="00C94E4D">
        <w:tc>
          <w:tcPr>
            <w:tcW w:w="3870" w:type="dxa"/>
          </w:tcPr>
          <w:p w14:paraId="6F30035E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E6361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6361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E636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260" w:type="dxa"/>
          </w:tcPr>
          <w:p w14:paraId="1FFE21BD" w14:textId="02DDE2A0" w:rsidR="007E5A65" w:rsidRPr="00941815" w:rsidRDefault="00444211" w:rsidP="0094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4181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611B69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657D7C" w14:textId="00D9A003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(124)</w:t>
            </w:r>
          </w:p>
        </w:tc>
        <w:tc>
          <w:tcPr>
            <w:tcW w:w="270" w:type="dxa"/>
          </w:tcPr>
          <w:p w14:paraId="238BDF15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F9E4CC" w14:textId="154BB4B9" w:rsidR="007E5A65" w:rsidRPr="00941815" w:rsidRDefault="00444211" w:rsidP="0094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4181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8CB3A7A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8F4865" w14:textId="5C542591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</w:tr>
      <w:tr w:rsidR="007E5A65" w:rsidRPr="006447D2" w14:paraId="04655A30" w14:textId="77777777" w:rsidTr="00C94E4D">
        <w:tc>
          <w:tcPr>
            <w:tcW w:w="3870" w:type="dxa"/>
          </w:tcPr>
          <w:p w14:paraId="04A1748C" w14:textId="77777777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</w:tcPr>
          <w:p w14:paraId="4100DF26" w14:textId="6146D158" w:rsidR="007E5A65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270" w:type="dxa"/>
          </w:tcPr>
          <w:p w14:paraId="597D88C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F5EBB3" w14:textId="16361540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2 </w:t>
            </w:r>
          </w:p>
        </w:tc>
        <w:tc>
          <w:tcPr>
            <w:tcW w:w="270" w:type="dxa"/>
          </w:tcPr>
          <w:p w14:paraId="586019F4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D07D01" w14:textId="74D9F6CE" w:rsidR="007E5A65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</w:tcPr>
          <w:p w14:paraId="4E58879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7CD22" w14:textId="52607B3C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E5A65" w:rsidRPr="006447D2" w14:paraId="283D73AF" w14:textId="77777777" w:rsidTr="00C94E4D">
        <w:tc>
          <w:tcPr>
            <w:tcW w:w="3870" w:type="dxa"/>
          </w:tcPr>
          <w:p w14:paraId="3F4185D4" w14:textId="77777777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</w:tcPr>
          <w:p w14:paraId="4FB7FE2A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E7D87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428FF1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8D99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E0ECF9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EFC1E1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EDC222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A65" w:rsidRPr="006447D2" w14:paraId="76EF2A70" w14:textId="77777777" w:rsidTr="00C94E4D">
        <w:tc>
          <w:tcPr>
            <w:tcW w:w="3870" w:type="dxa"/>
          </w:tcPr>
          <w:p w14:paraId="588BD88A" w14:textId="77777777" w:rsidR="007E5A65" w:rsidRPr="00E97C6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สินค้าเคลื่อนไหวช้า</w:t>
            </w:r>
          </w:p>
        </w:tc>
        <w:tc>
          <w:tcPr>
            <w:tcW w:w="1260" w:type="dxa"/>
          </w:tcPr>
          <w:p w14:paraId="07FF096B" w14:textId="2F9F288D" w:rsidR="007E5A65" w:rsidRPr="00EE6220" w:rsidRDefault="00444211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270" w:type="dxa"/>
          </w:tcPr>
          <w:p w14:paraId="5E18F4D5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57A99" w14:textId="4DD58678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(1)</w:t>
            </w:r>
          </w:p>
        </w:tc>
        <w:tc>
          <w:tcPr>
            <w:tcW w:w="270" w:type="dxa"/>
          </w:tcPr>
          <w:p w14:paraId="7BED3D02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4A78A0" w14:textId="72B0170B" w:rsidR="007E5A65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240</w:t>
            </w:r>
          </w:p>
        </w:tc>
        <w:tc>
          <w:tcPr>
            <w:tcW w:w="270" w:type="dxa"/>
          </w:tcPr>
          <w:p w14:paraId="5F02788D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D79EAC" w14:textId="5EBBBF4E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7E5A65" w:rsidRPr="006447D2" w14:paraId="12AA4313" w14:textId="77777777" w:rsidTr="00C94E4D">
        <w:tc>
          <w:tcPr>
            <w:tcW w:w="3870" w:type="dxa"/>
          </w:tcPr>
          <w:p w14:paraId="503BF190" w14:textId="77777777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6AF0A4A" w14:textId="2C9E85B4" w:rsidR="007E5A65" w:rsidRPr="00EE6220" w:rsidRDefault="00444211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="008B601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42A7EB8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4C176A" w14:textId="452F57BA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(239)</w:t>
            </w:r>
          </w:p>
        </w:tc>
        <w:tc>
          <w:tcPr>
            <w:tcW w:w="270" w:type="dxa"/>
          </w:tcPr>
          <w:p w14:paraId="3B2AE452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85FB12" w14:textId="1C96787F" w:rsidR="007E5A65" w:rsidRPr="00EE6220" w:rsidRDefault="00444211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8B601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9FDE735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9BDE41" w14:textId="19F91A14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(244)</w:t>
            </w:r>
          </w:p>
        </w:tc>
      </w:tr>
      <w:tr w:rsidR="007E5A65" w:rsidRPr="006447D2" w14:paraId="701C1DF8" w14:textId="77777777" w:rsidTr="00C94E4D">
        <w:tc>
          <w:tcPr>
            <w:tcW w:w="3870" w:type="dxa"/>
          </w:tcPr>
          <w:p w14:paraId="28DBF31D" w14:textId="10F1DE68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7E5A65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</w:t>
            </w:r>
          </w:p>
        </w:tc>
        <w:tc>
          <w:tcPr>
            <w:tcW w:w="1260" w:type="dxa"/>
          </w:tcPr>
          <w:p w14:paraId="190A76C1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7A8E13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93F14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E5A362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B99429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75AD28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809D37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A65" w:rsidRPr="006447D2" w14:paraId="67DEED6D" w14:textId="77777777" w:rsidTr="00C94E4D">
        <w:tc>
          <w:tcPr>
            <w:tcW w:w="3870" w:type="dxa"/>
          </w:tcPr>
          <w:p w14:paraId="01B6AEE1" w14:textId="2BE03C08" w:rsidR="007E5A65" w:rsidRPr="00E97C6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="Angsana New" w:eastAsia="Cordia New" w:hAnsi="Angsana New"/>
                <w:sz w:val="26"/>
                <w:szCs w:val="26"/>
              </w:rPr>
            </w:pPr>
            <w:r w:rsidRPr="007E5A65">
              <w:rPr>
                <w:rFonts w:ascii="Angsana New" w:eastAsia="Cordia New" w:hAnsi="Angsana New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260" w:type="dxa"/>
          </w:tcPr>
          <w:p w14:paraId="585FA3E9" w14:textId="45A8F1BC" w:rsidR="007E5A65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270" w:type="dxa"/>
          </w:tcPr>
          <w:p w14:paraId="682007F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DFB720" w14:textId="32AA32FB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(19)</w:t>
            </w:r>
          </w:p>
        </w:tc>
        <w:tc>
          <w:tcPr>
            <w:tcW w:w="270" w:type="dxa"/>
          </w:tcPr>
          <w:p w14:paraId="34811946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35351" w14:textId="233C5728" w:rsidR="007E5A65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270" w:type="dxa"/>
          </w:tcPr>
          <w:p w14:paraId="15902FC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6C275" w14:textId="7707BF15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(38)</w:t>
            </w:r>
          </w:p>
        </w:tc>
      </w:tr>
      <w:tr w:rsidR="00444211" w:rsidRPr="006447D2" w14:paraId="6050C606" w14:textId="77777777" w:rsidTr="00C94E4D">
        <w:tc>
          <w:tcPr>
            <w:tcW w:w="3870" w:type="dxa"/>
          </w:tcPr>
          <w:p w14:paraId="645F6A56" w14:textId="16DD0B3A" w:rsidR="00444211" w:rsidRPr="00C73FB5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ผล</w:t>
            </w:r>
            <w:r w:rsidR="005F1EAD" w:rsidRPr="000D4283">
              <w:rPr>
                <w:rFonts w:ascii="Angsana New" w:eastAsia="Cordi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60" w:type="dxa"/>
          </w:tcPr>
          <w:p w14:paraId="3B7F4740" w14:textId="333CFA34" w:rsidR="00444211" w:rsidRDefault="005F1EAD" w:rsidP="005F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03DFC">
              <w:rPr>
                <w:rFonts w:ascii="Angsana New" w:hAnsi="Angsana New"/>
                <w:sz w:val="26"/>
                <w:szCs w:val="26"/>
              </w:rPr>
              <w:t>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CDD2C35" w14:textId="77777777" w:rsidR="00444211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F5AB71" w14:textId="788FD226" w:rsidR="00444211" w:rsidRPr="00941815" w:rsidRDefault="00444211" w:rsidP="0094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418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BF051D" w14:textId="77777777" w:rsidR="00444211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3F524" w14:textId="4536FDC7" w:rsidR="00444211" w:rsidRDefault="00444211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</w:t>
            </w:r>
            <w:r w:rsidR="00203DFC">
              <w:rPr>
                <w:rFonts w:ascii="Angsana New" w:hAnsi="Angsana New"/>
                <w:sz w:val="26"/>
                <w:szCs w:val="26"/>
              </w:rPr>
              <w:t>533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D50241E" w14:textId="77777777" w:rsidR="00444211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867C06" w14:textId="407DE17C" w:rsidR="00444211" w:rsidRPr="00941815" w:rsidRDefault="00444211" w:rsidP="0094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4181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E5A65" w:rsidRPr="006447D2" w14:paraId="78AF5864" w14:textId="77777777" w:rsidTr="00C94E4D">
        <w:tc>
          <w:tcPr>
            <w:tcW w:w="3870" w:type="dxa"/>
          </w:tcPr>
          <w:p w14:paraId="6E475027" w14:textId="77777777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ภายใต้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0DAD50A" w14:textId="2ADA9BE3" w:rsidR="007E5A65" w:rsidRPr="00EE6220" w:rsidRDefault="008B601A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62BB7A0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304A8A" w14:textId="365617D4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4 </w:t>
            </w:r>
          </w:p>
        </w:tc>
        <w:tc>
          <w:tcPr>
            <w:tcW w:w="270" w:type="dxa"/>
          </w:tcPr>
          <w:p w14:paraId="35A89309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1D8056" w14:textId="593ABC3D" w:rsidR="007E5A65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9D12255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EEE78" w14:textId="7FA972D9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E5A65" w:rsidRPr="006447D2" w14:paraId="0298F01C" w14:textId="77777777" w:rsidTr="00C94E4D">
        <w:tc>
          <w:tcPr>
            <w:tcW w:w="3870" w:type="dxa"/>
          </w:tcPr>
          <w:p w14:paraId="79DEFC9F" w14:textId="77777777" w:rsidR="007E5A65" w:rsidRPr="00C73FB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8E492F" w14:textId="3227A6D2" w:rsidR="007E5A65" w:rsidRPr="00EE6220" w:rsidRDefault="00444211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</w:tcPr>
          <w:p w14:paraId="3F9A7FCB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2561FE" w14:textId="784DDC0D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7DD4">
              <w:rPr>
                <w:rFonts w:ascii="Angsana New" w:hAnsi="Angsana New"/>
                <w:sz w:val="26"/>
                <w:szCs w:val="26"/>
              </w:rPr>
              <w:t xml:space="preserve"> (27)</w:t>
            </w:r>
          </w:p>
        </w:tc>
        <w:tc>
          <w:tcPr>
            <w:tcW w:w="270" w:type="dxa"/>
          </w:tcPr>
          <w:p w14:paraId="262D1F8C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200245" w14:textId="0E9DF66D" w:rsidR="007E5A65" w:rsidRPr="00EE6220" w:rsidRDefault="00444211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</w:tcPr>
          <w:p w14:paraId="6303E4A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6902B0" w14:textId="211C6BEA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E5A65" w:rsidRPr="006447D2" w14:paraId="69376DE7" w14:textId="77777777" w:rsidTr="00C94E4D">
        <w:tc>
          <w:tcPr>
            <w:tcW w:w="3870" w:type="dxa"/>
          </w:tcPr>
          <w:p w14:paraId="4040114D" w14:textId="403FBE83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2247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2474D">
              <w:rPr>
                <w:rFonts w:ascii="Angsana New" w:hAnsi="Angsana New"/>
                <w:sz w:val="26"/>
                <w:szCs w:val="26"/>
              </w:rPr>
              <w:t>(</w:t>
            </w:r>
            <w:r w:rsidR="0022474D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22474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E49A7A" w14:textId="017A11A8" w:rsidR="007E5A65" w:rsidRPr="00EE6220" w:rsidRDefault="00203DFC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270" w:type="dxa"/>
          </w:tcPr>
          <w:p w14:paraId="0107338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51A488" w14:textId="3A9F6CB6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2,098</w:t>
            </w:r>
          </w:p>
        </w:tc>
        <w:tc>
          <w:tcPr>
            <w:tcW w:w="270" w:type="dxa"/>
          </w:tcPr>
          <w:p w14:paraId="3321B5F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4FCCA5" w14:textId="62387132" w:rsidR="007E5A65" w:rsidRPr="00EE6220" w:rsidRDefault="00444211" w:rsidP="004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F1EA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F1EAD">
              <w:rPr>
                <w:rFonts w:ascii="Angsana New" w:hAnsi="Angsana New"/>
                <w:sz w:val="26"/>
                <w:szCs w:val="26"/>
              </w:rPr>
              <w:t>1</w:t>
            </w:r>
            <w:r w:rsidR="00203DFC">
              <w:rPr>
                <w:rFonts w:ascii="Angsana New" w:hAnsi="Angsana New"/>
                <w:sz w:val="26"/>
                <w:szCs w:val="26"/>
              </w:rPr>
              <w:t>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36A9F56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6F69B7" w14:textId="62A1350D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4,675</w:t>
            </w:r>
          </w:p>
        </w:tc>
      </w:tr>
    </w:tbl>
    <w:p w14:paraId="50D7CF58" w14:textId="77777777" w:rsidR="00391F53" w:rsidRDefault="00391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3674C75" w14:textId="03342BB0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รายได้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="00B90EEC">
        <w:rPr>
          <w:rFonts w:ascii="Angsana New" w:hAnsi="Angsana New"/>
          <w:sz w:val="26"/>
          <w:szCs w:val="26"/>
        </w:rPr>
        <w:t xml:space="preserve"> (</w:t>
      </w:r>
      <w:r w:rsidR="00B90EEC">
        <w:rPr>
          <w:rFonts w:ascii="Angsana New" w:hAnsi="Angsana New" w:hint="cs"/>
          <w:sz w:val="26"/>
          <w:szCs w:val="26"/>
          <w:cs/>
        </w:rPr>
        <w:t>ขาดทุน</w:t>
      </w:r>
      <w:r w:rsidR="00B90EEC">
        <w:rPr>
          <w:rFonts w:ascii="Angsana New" w:hAnsi="Angsana New"/>
          <w:sz w:val="26"/>
          <w:szCs w:val="26"/>
        </w:rPr>
        <w:t xml:space="preserve">) </w:t>
      </w:r>
      <w:r w:rsidR="002738E9">
        <w:rPr>
          <w:rFonts w:ascii="Angsana New" w:hAnsi="Angsana New" w:hint="cs"/>
          <w:sz w:val="26"/>
          <w:szCs w:val="26"/>
          <w:cs/>
        </w:rPr>
        <w:t>ก่อนภาษี</w:t>
      </w:r>
      <w:r w:rsidRPr="00D11847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7E5A65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7E5A65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>ม</w:t>
      </w:r>
      <w:r w:rsidR="007E5A65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8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7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260"/>
        <w:gridCol w:w="270"/>
        <w:gridCol w:w="1350"/>
      </w:tblGrid>
      <w:tr w:rsidR="007E5A65" w:rsidRPr="00707C6F" w14:paraId="6D382550" w14:textId="77777777" w:rsidTr="007E5A65">
        <w:tc>
          <w:tcPr>
            <w:tcW w:w="3960" w:type="dxa"/>
          </w:tcPr>
          <w:p w14:paraId="2389444A" w14:textId="77777777" w:rsidR="007E5A65" w:rsidRPr="006447D2" w:rsidRDefault="007E5A6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58F157C" w14:textId="75989882" w:rsidR="007E5A65" w:rsidRPr="00707C6F" w:rsidRDefault="007E5A6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E5A65" w:rsidRPr="00707C6F" w14:paraId="24A8EDBF" w14:textId="77777777" w:rsidTr="007E5A65">
        <w:tc>
          <w:tcPr>
            <w:tcW w:w="3960" w:type="dxa"/>
          </w:tcPr>
          <w:p w14:paraId="4F5426A8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6A5BC9B4" w14:textId="34A2BCF3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55F3F4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227CB142" w14:textId="623795E2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E5A65" w:rsidRPr="00707C6F" w14:paraId="04B78222" w14:textId="77777777" w:rsidTr="007E5A65">
        <w:tc>
          <w:tcPr>
            <w:tcW w:w="3960" w:type="dxa"/>
          </w:tcPr>
          <w:p w14:paraId="365A4770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0735FD1" w14:textId="097DF69E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2F9D62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EB584E1" w14:textId="406AB403" w:rsidR="007E5A65" w:rsidRPr="00707C6F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E5A65" w:rsidRPr="006447D2" w14:paraId="0527DE99" w14:textId="77777777" w:rsidTr="000B462E">
        <w:tc>
          <w:tcPr>
            <w:tcW w:w="3960" w:type="dxa"/>
          </w:tcPr>
          <w:p w14:paraId="1DFC6427" w14:textId="5E494B4C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9AE9D5" w14:textId="0C725904" w:rsidR="007E5A65" w:rsidRPr="006A269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80691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097D07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0E37B4" w14:textId="19CDB1D1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77BDD23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8584" w14:textId="1A6155D2" w:rsidR="007E5A65" w:rsidRPr="0080691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91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121842" w14:textId="77777777" w:rsidR="007E5A65" w:rsidRPr="0080691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EucrosiaUPC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966C2" w14:textId="2E83B480" w:rsidR="007E5A65" w:rsidRPr="0080691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B04AF" w:rsidRPr="006447D2" w14:paraId="22D11E54" w14:textId="77777777" w:rsidTr="007E5A65">
        <w:tc>
          <w:tcPr>
            <w:tcW w:w="3960" w:type="dxa"/>
          </w:tcPr>
          <w:p w14:paraId="659336F2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AFD7ED" w14:textId="77777777" w:rsidR="00EB04AF" w:rsidRPr="006A269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B7C2A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6FB4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37A9D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339101" w14:textId="77777777" w:rsidR="00EB04AF" w:rsidRPr="001C0117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4EC781" w14:textId="77777777" w:rsidR="00EB04AF" w:rsidRPr="006447D2" w:rsidRDefault="00EB04A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48682C" w14:textId="77777777" w:rsidR="00EB04AF" w:rsidRPr="006447D2" w:rsidRDefault="00EB04AF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E5A65" w:rsidRPr="00EE6220" w14:paraId="55D3B63A" w14:textId="77777777" w:rsidTr="007E5A65">
        <w:tc>
          <w:tcPr>
            <w:tcW w:w="3960" w:type="dxa"/>
          </w:tcPr>
          <w:p w14:paraId="4B8534C9" w14:textId="5358726B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46ECAB" w14:textId="41D06D0F" w:rsidR="007E5A65" w:rsidRPr="00960A22" w:rsidRDefault="003F327D" w:rsidP="003F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203DFC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70" w:type="dxa"/>
          </w:tcPr>
          <w:p w14:paraId="4BF23A4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B3A88A" w14:textId="2256E3F1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10,745</w:t>
            </w:r>
          </w:p>
        </w:tc>
        <w:tc>
          <w:tcPr>
            <w:tcW w:w="270" w:type="dxa"/>
          </w:tcPr>
          <w:p w14:paraId="555586A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1CA52A" w14:textId="652EF065" w:rsidR="007E5A65" w:rsidRPr="00B65131" w:rsidRDefault="00263A9C" w:rsidP="0026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F327D">
              <w:rPr>
                <w:rFonts w:ascii="Angsana New" w:hAnsi="Angsana New"/>
                <w:sz w:val="26"/>
                <w:szCs w:val="26"/>
              </w:rPr>
              <w:t>16,</w:t>
            </w:r>
            <w:r w:rsidR="00203DFC">
              <w:rPr>
                <w:rFonts w:ascii="Angsana New" w:hAnsi="Angsana New"/>
                <w:sz w:val="26"/>
                <w:szCs w:val="26"/>
              </w:rPr>
              <w:t>232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EF921EF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7BA53" w14:textId="399E5E10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23,471</w:t>
            </w:r>
          </w:p>
        </w:tc>
      </w:tr>
      <w:tr w:rsidR="007E5A65" w:rsidRPr="00EE6220" w14:paraId="48DF0018" w14:textId="77777777" w:rsidTr="007E5A65">
        <w:trPr>
          <w:trHeight w:val="90"/>
        </w:trPr>
        <w:tc>
          <w:tcPr>
            <w:tcW w:w="3960" w:type="dxa"/>
          </w:tcPr>
          <w:p w14:paraId="3602B220" w14:textId="47D99D20" w:rsidR="007E5A65" w:rsidRPr="00EB04AF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0785469" w14:textId="77777777" w:rsidR="007E5A65" w:rsidRPr="00960A2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4B115E" w14:textId="77777777" w:rsidR="007E5A65" w:rsidRPr="00EB04AF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E61918" w14:textId="77777777" w:rsidR="007E5A65" w:rsidRPr="00EB04AF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5D6E4E" w14:textId="77777777" w:rsidR="007E5A65" w:rsidRPr="00EB04AF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5D9635" w14:textId="77777777" w:rsidR="007E5A65" w:rsidRPr="00F15981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2B582A00" w14:textId="77777777" w:rsidR="007E5A65" w:rsidRPr="00EB04AF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50050F" w14:textId="77777777" w:rsidR="007E5A65" w:rsidRPr="00EB04AF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E5A65" w:rsidRPr="00EE6220" w14:paraId="5453E4BF" w14:textId="77777777" w:rsidTr="00EF0C3B">
        <w:tc>
          <w:tcPr>
            <w:tcW w:w="3960" w:type="dxa"/>
          </w:tcPr>
          <w:p w14:paraId="2E136512" w14:textId="53F9001A" w:rsidR="007E5A65" w:rsidRPr="00E97C6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391940E7" w14:textId="12E0C9D8" w:rsidR="007E5A65" w:rsidRPr="00960A22" w:rsidRDefault="00203DFC" w:rsidP="003F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270" w:type="dxa"/>
          </w:tcPr>
          <w:p w14:paraId="18DB9DD6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42CBE5" w14:textId="7A7350DD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2,149</w:t>
            </w:r>
          </w:p>
        </w:tc>
        <w:tc>
          <w:tcPr>
            <w:tcW w:w="270" w:type="dxa"/>
          </w:tcPr>
          <w:p w14:paraId="6994F006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8FC3C" w14:textId="1EEA585A" w:rsidR="007E5A65" w:rsidRPr="00B65131" w:rsidRDefault="00263A9C" w:rsidP="0026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F327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3F327D">
              <w:rPr>
                <w:rFonts w:ascii="Angsana New" w:hAnsi="Angsana New"/>
                <w:sz w:val="26"/>
                <w:szCs w:val="26"/>
              </w:rPr>
              <w:t>2</w:t>
            </w:r>
            <w:r w:rsidR="00203DFC">
              <w:rPr>
                <w:rFonts w:ascii="Angsana New" w:hAnsi="Angsana New"/>
                <w:sz w:val="26"/>
                <w:szCs w:val="26"/>
              </w:rPr>
              <w:t>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814C68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D1DFB" w14:textId="7D7FAC92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4,694</w:t>
            </w:r>
          </w:p>
        </w:tc>
      </w:tr>
      <w:tr w:rsidR="007E5A65" w:rsidRPr="00EE6220" w14:paraId="1FFF8AC8" w14:textId="77777777" w:rsidTr="007E5A65">
        <w:tc>
          <w:tcPr>
            <w:tcW w:w="3960" w:type="dxa"/>
          </w:tcPr>
          <w:p w14:paraId="317B66ED" w14:textId="48D920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บวก: ผลกระทบทางภาษีของ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66286F62" w14:textId="77777777" w:rsidR="007E5A65" w:rsidRPr="00960A2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5E1E9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F88348" w14:textId="2F843272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1409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A8B0C2" w14:textId="77777777" w:rsidR="007E5A65" w:rsidRPr="00F15981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F91E7A1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FEDB8" w14:textId="72EAA9E2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A65" w:rsidRPr="00EE6220" w14:paraId="2F8EBE73" w14:textId="77777777" w:rsidTr="007E5A65">
        <w:tc>
          <w:tcPr>
            <w:tcW w:w="3960" w:type="dxa"/>
          </w:tcPr>
          <w:p w14:paraId="5D76ABF7" w14:textId="6B2AB6C6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6912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004AA" w14:textId="66CB92B2" w:rsidR="007E5A65" w:rsidRPr="00960A22" w:rsidRDefault="00263A9C" w:rsidP="003F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E02A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8B601A">
              <w:rPr>
                <w:rFonts w:ascii="Angsana New" w:hAnsi="Angsana New"/>
                <w:sz w:val="26"/>
                <w:szCs w:val="26"/>
              </w:rPr>
              <w:t>90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7AFB0B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1C51B3" w14:textId="34F236F5" w:rsidR="007E5A6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(51)</w:t>
            </w:r>
          </w:p>
        </w:tc>
        <w:tc>
          <w:tcPr>
            <w:tcW w:w="270" w:type="dxa"/>
          </w:tcPr>
          <w:p w14:paraId="1B77106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BDFB9E" w14:textId="45CFFEA3" w:rsidR="007E5A65" w:rsidRPr="003B13FD" w:rsidRDefault="00263A9C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8B601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06AA3F5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0B364" w14:textId="4181DACB" w:rsidR="007E5A65" w:rsidRDefault="007E5A65" w:rsidP="0026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0C3B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7E5A65" w:rsidRPr="00EE6220" w14:paraId="404B1F7F" w14:textId="77777777" w:rsidTr="007E5A65">
        <w:tc>
          <w:tcPr>
            <w:tcW w:w="3960" w:type="dxa"/>
          </w:tcPr>
          <w:p w14:paraId="122D0152" w14:textId="527BC29A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)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985B76" w14:textId="525C0223" w:rsidR="007E5A65" w:rsidRPr="00960A22" w:rsidRDefault="00203DFC" w:rsidP="003F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270" w:type="dxa"/>
          </w:tcPr>
          <w:p w14:paraId="66F9B24E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3A3E85" w14:textId="4B331478" w:rsidR="007E5A6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2,098</w:t>
            </w:r>
          </w:p>
        </w:tc>
        <w:tc>
          <w:tcPr>
            <w:tcW w:w="270" w:type="dxa"/>
          </w:tcPr>
          <w:p w14:paraId="197D222D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94D21D" w14:textId="353B5D37" w:rsidR="007E5A65" w:rsidRPr="00B65131" w:rsidRDefault="003F327D" w:rsidP="003F3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263A9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03DFC">
              <w:rPr>
                <w:rFonts w:ascii="Angsana New" w:hAnsi="Angsana New"/>
                <w:sz w:val="26"/>
                <w:szCs w:val="26"/>
              </w:rPr>
              <w:t>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4DA477" w14:textId="77777777" w:rsidR="007E5A65" w:rsidRPr="00EE6220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AB1B81" w14:textId="58952BF3" w:rsidR="007E5A65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4,675</w:t>
            </w:r>
          </w:p>
        </w:tc>
      </w:tr>
    </w:tbl>
    <w:p w14:paraId="22646170" w14:textId="77777777" w:rsidR="00391F53" w:rsidRDefault="00391F53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F86D7B2" w14:textId="37DC6B6D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- </w:t>
      </w:r>
      <w:r w:rsidRPr="00D11847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CC5060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F15981">
        <w:rPr>
          <w:rFonts w:ascii="Angsana New" w:hAnsi="Angsana New" w:hint="cs"/>
          <w:sz w:val="26"/>
          <w:szCs w:val="26"/>
          <w:cs/>
        </w:rPr>
        <w:t>ม</w:t>
      </w:r>
      <w:r w:rsidR="00CC5060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F15981">
        <w:rPr>
          <w:rFonts w:ascii="Angsana New" w:hAnsi="Angsana New"/>
          <w:sz w:val="26"/>
          <w:szCs w:val="26"/>
        </w:rPr>
        <w:t>8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01A84E62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F15981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01F6F453" w:rsidR="00281218" w:rsidRPr="00475A13" w:rsidRDefault="00F15981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687C7CC8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84795" w:rsidRPr="008C4F9A" w14:paraId="3B085CE3" w14:textId="77777777" w:rsidTr="008B6AE6">
        <w:tc>
          <w:tcPr>
            <w:tcW w:w="3780" w:type="dxa"/>
          </w:tcPr>
          <w:p w14:paraId="2FFBCD59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5BFD55A7" w:rsidR="00684795" w:rsidRPr="005914D5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4F9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</w:t>
            </w:r>
            <w:r w:rsidR="005914D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588AFF48" w14:textId="77777777" w:rsidR="00684795" w:rsidRPr="008C4F9A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7705587" w14:textId="24D5EE18" w:rsidR="00684795" w:rsidRPr="00960A22" w:rsidRDefault="0094181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vAlign w:val="bottom"/>
          </w:tcPr>
          <w:p w14:paraId="5B8E1D38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500C77BF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591C8CD8" w:rsidR="00684795" w:rsidRPr="00960A22" w:rsidRDefault="0094181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A0699C" w:rsidRPr="00475A13" w14:paraId="4513436D" w14:textId="77777777" w:rsidTr="008B6AE6">
        <w:tc>
          <w:tcPr>
            <w:tcW w:w="3780" w:type="dxa"/>
          </w:tcPr>
          <w:p w14:paraId="4AE0462F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8063F9" w14:textId="5DF11B83" w:rsidR="00A0699C" w:rsidRPr="00960A22" w:rsidRDefault="00A0699C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A0873C" w14:textId="712A3779" w:rsidR="00A0699C" w:rsidRPr="00960A22" w:rsidRDefault="00A0699C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A0699C" w:rsidRPr="00F068AE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84795" w:rsidRPr="00475A13" w14:paraId="57487ED3" w14:textId="77777777" w:rsidTr="008B6AE6">
        <w:tc>
          <w:tcPr>
            <w:tcW w:w="3780" w:type="dxa"/>
          </w:tcPr>
          <w:p w14:paraId="0F0E8F82" w14:textId="77777777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7BDAEA14" w:rsidR="00684795" w:rsidRPr="005914D5" w:rsidRDefault="005914D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270" w:type="dxa"/>
          </w:tcPr>
          <w:p w14:paraId="7E54D794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DF4453" w14:textId="05B961BC" w:rsidR="00684795" w:rsidRPr="00960A22" w:rsidRDefault="0094181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(240)</w:t>
            </w:r>
          </w:p>
        </w:tc>
        <w:tc>
          <w:tcPr>
            <w:tcW w:w="270" w:type="dxa"/>
          </w:tcPr>
          <w:p w14:paraId="6B4CEBDB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12A3F" w14:textId="7BC98C94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FDB9DFA" w14:textId="427E20F9" w:rsidR="00684795" w:rsidRPr="00960A22" w:rsidRDefault="0094181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684795" w:rsidRPr="00475A13" w14:paraId="4889B6F3" w14:textId="77777777" w:rsidTr="008B6AE6">
        <w:tc>
          <w:tcPr>
            <w:tcW w:w="3780" w:type="dxa"/>
          </w:tcPr>
          <w:p w14:paraId="13363A00" w14:textId="77777777" w:rsidR="00684795" w:rsidRPr="00475A13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234014F8" w:rsidR="00684795" w:rsidRPr="005914D5" w:rsidRDefault="005914D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684795" w:rsidRPr="00A1028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350FD25D" w14:textId="77777777" w:rsidR="00684795" w:rsidRPr="00475A13" w:rsidRDefault="00684795" w:rsidP="00B01B5E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0617E5" w14:textId="2BF935C2" w:rsidR="00684795" w:rsidRPr="00B65131" w:rsidRDefault="00941815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</w:t>
            </w:r>
            <w:r w:rsidR="008B601A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3CF8B6C" w14:textId="77777777" w:rsidR="00684795" w:rsidRPr="00960A22" w:rsidRDefault="00684795" w:rsidP="00B01B5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24A943" w14:textId="082C2387" w:rsidR="00684795" w:rsidRPr="00960A22" w:rsidRDefault="00684795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684795" w:rsidRPr="00F068AE" w:rsidRDefault="0068479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DFAC5F8" w14:textId="40B707A2" w:rsidR="00684795" w:rsidRPr="00960A22" w:rsidRDefault="00941815" w:rsidP="00B01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5,26</w:t>
            </w:r>
            <w:r w:rsidR="008B601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90488" w:rsidRPr="00475A13" w14:paraId="6BDC0373" w14:textId="77777777" w:rsidTr="008B6AE6">
        <w:tc>
          <w:tcPr>
            <w:tcW w:w="3780" w:type="dxa"/>
          </w:tcPr>
          <w:p w14:paraId="663C6BDB" w14:textId="4219D129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F41F4F"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370299C2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7D508B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6387D94F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A88C6E" w14:textId="7B9F12F7" w:rsidR="00690488" w:rsidRPr="00960A22" w:rsidRDefault="00690488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690488" w:rsidRPr="00F068AE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690488" w:rsidRPr="00960A22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4795" w:rsidRPr="00475A13" w14:paraId="095A2239" w14:textId="77777777" w:rsidTr="008B6AE6">
        <w:tc>
          <w:tcPr>
            <w:tcW w:w="3780" w:type="dxa"/>
          </w:tcPr>
          <w:p w14:paraId="727D3FDF" w14:textId="7379E48A" w:rsidR="00684795" w:rsidRPr="006D2FAA" w:rsidRDefault="00684795" w:rsidP="006D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6D2FAA">
              <w:rPr>
                <w:rFonts w:ascii="Angsana New" w:hAnsi="Angsana New" w:hint="cs"/>
                <w:sz w:val="26"/>
                <w:szCs w:val="26"/>
                <w:lang w:val="th-TH"/>
              </w:rPr>
              <w:t xml:space="preserve">   </w:t>
            </w:r>
            <w:r w:rsidRPr="006D2FA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เมื่อเกษียณอายุ</w:t>
            </w:r>
          </w:p>
        </w:tc>
        <w:tc>
          <w:tcPr>
            <w:tcW w:w="1260" w:type="dxa"/>
          </w:tcPr>
          <w:p w14:paraId="4A0839D5" w14:textId="3A470D79" w:rsidR="00684795" w:rsidRPr="00A0699C" w:rsidRDefault="005914D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389F88E8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53EEAB" w14:textId="20C01D07" w:rsidR="00684795" w:rsidRPr="00B65131" w:rsidRDefault="0094181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3DF7ED6A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5BC66F" w14:textId="7EC1A463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30034AD2" w14:textId="1AE57CB8" w:rsidR="00684795" w:rsidRPr="00960A22" w:rsidRDefault="0094181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668</w:t>
            </w:r>
          </w:p>
        </w:tc>
      </w:tr>
      <w:tr w:rsidR="00B65131" w:rsidRPr="00475A13" w14:paraId="208CC4D7" w14:textId="77777777" w:rsidTr="0022474D">
        <w:tc>
          <w:tcPr>
            <w:tcW w:w="3780" w:type="dxa"/>
          </w:tcPr>
          <w:p w14:paraId="35CB4DED" w14:textId="5F4DC93E" w:rsidR="00B65131" w:rsidRPr="00475A13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0D428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53796027" w14:textId="17C64454" w:rsidR="00B65131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6A96F3" w14:textId="77777777" w:rsidR="00B65131" w:rsidRPr="00475A13" w:rsidRDefault="00B65131" w:rsidP="00B6513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2DDFDC" w14:textId="1EEE9C50" w:rsidR="00B65131" w:rsidRPr="00B65131" w:rsidRDefault="00941815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6B400A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</w:tcPr>
          <w:p w14:paraId="40F1F73A" w14:textId="77777777" w:rsidR="00B65131" w:rsidRPr="00960A22" w:rsidRDefault="00B65131" w:rsidP="00B6513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A65319" w14:textId="6249F8F3" w:rsidR="00B65131" w:rsidRPr="009E3D07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0CEB68F" w14:textId="77777777" w:rsidR="00B65131" w:rsidRPr="00F068AE" w:rsidRDefault="00B65131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653E4292" w14:textId="61FB2D49" w:rsidR="00B65131" w:rsidRPr="00960A22" w:rsidRDefault="00941815" w:rsidP="00B6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6B400A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684795" w:rsidRPr="00475A13" w14:paraId="020E08C4" w14:textId="77777777" w:rsidTr="0022474D">
        <w:tc>
          <w:tcPr>
            <w:tcW w:w="3780" w:type="dxa"/>
          </w:tcPr>
          <w:p w14:paraId="1B3CE4A3" w14:textId="275F7298" w:rsidR="00684795" w:rsidRPr="00475A13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0A1BFFEF" w14:textId="79D1339A" w:rsidR="00684795" w:rsidRPr="005914D5" w:rsidRDefault="005914D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F362892" w14:textId="77777777" w:rsidR="00684795" w:rsidRPr="00475A13" w:rsidRDefault="00684795" w:rsidP="00684795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BF6473" w14:textId="7DC93D33" w:rsidR="00684795" w:rsidRPr="00B65131" w:rsidRDefault="00941815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487D498C" w14:textId="77777777" w:rsidR="00684795" w:rsidRPr="00960A22" w:rsidRDefault="00684795" w:rsidP="006847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7B5B6D" w14:textId="28C41FCF" w:rsidR="00684795" w:rsidRPr="00960A22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C6F16B9" w14:textId="77777777" w:rsidR="00684795" w:rsidRPr="00F068AE" w:rsidRDefault="0068479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350" w:type="dxa"/>
          </w:tcPr>
          <w:p w14:paraId="2CC7A4E7" w14:textId="70EE4E0C" w:rsidR="00684795" w:rsidRPr="00960A22" w:rsidRDefault="00941815" w:rsidP="00684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F46E4" w:rsidRPr="00475A13" w14:paraId="5CAE2CCD" w14:textId="77777777" w:rsidTr="0022474D">
        <w:tc>
          <w:tcPr>
            <w:tcW w:w="3780" w:type="dxa"/>
          </w:tcPr>
          <w:p w14:paraId="0DB3F4BC" w14:textId="4A0ED895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601A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C081AD" w14:textId="1F4C28C3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33B9839" w14:textId="77777777" w:rsidR="00CF46E4" w:rsidRPr="008B601A" w:rsidRDefault="00CF46E4" w:rsidP="00CF46E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4B9C66" w14:textId="49584C37" w:rsidR="00CF46E4" w:rsidRPr="008B601A" w:rsidRDefault="00CF46E4" w:rsidP="00D3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/>
                <w:sz w:val="26"/>
                <w:szCs w:val="26"/>
              </w:rPr>
              <w:t>(102)</w:t>
            </w:r>
          </w:p>
        </w:tc>
        <w:tc>
          <w:tcPr>
            <w:tcW w:w="270" w:type="dxa"/>
          </w:tcPr>
          <w:p w14:paraId="3FBBB8CA" w14:textId="77777777" w:rsidR="00CF46E4" w:rsidRPr="008B601A" w:rsidRDefault="00CF46E4" w:rsidP="00CF46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ACFF04" w14:textId="64A05E72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AC009EE" w14:textId="77777777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49C242" w14:textId="76CE5ED7" w:rsidR="00CF46E4" w:rsidRPr="008B601A" w:rsidRDefault="00CF46E4" w:rsidP="00D3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/>
                <w:sz w:val="26"/>
                <w:szCs w:val="26"/>
              </w:rPr>
              <w:t>(102)</w:t>
            </w:r>
          </w:p>
        </w:tc>
      </w:tr>
      <w:tr w:rsidR="00CF46E4" w:rsidRPr="00475A13" w14:paraId="14D843D8" w14:textId="77777777" w:rsidTr="00426C5A">
        <w:trPr>
          <w:trHeight w:val="58"/>
        </w:trPr>
        <w:tc>
          <w:tcPr>
            <w:tcW w:w="3780" w:type="dxa"/>
          </w:tcPr>
          <w:p w14:paraId="20F9919C" w14:textId="722C4B58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53DF0C" w14:textId="5D146324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9A08CE1" w14:textId="77777777" w:rsidR="00CF46E4" w:rsidRPr="008B601A" w:rsidRDefault="00CF46E4" w:rsidP="00A64B76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494C16" w14:textId="74F7AF7E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9F8B240" w14:textId="77777777" w:rsidR="00CF46E4" w:rsidRPr="008B601A" w:rsidRDefault="00CF46E4" w:rsidP="00A64B7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DAF4F4" w14:textId="50B6195C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EF3F4DA" w14:textId="77777777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054295" w14:textId="506513D1" w:rsidR="00CF46E4" w:rsidRPr="008B601A" w:rsidRDefault="00CF46E4" w:rsidP="00A64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F46E4" w:rsidRPr="00475A13" w14:paraId="541B6F9F" w14:textId="77777777" w:rsidTr="00426C5A">
        <w:tc>
          <w:tcPr>
            <w:tcW w:w="3780" w:type="dxa"/>
          </w:tcPr>
          <w:p w14:paraId="47AF76BB" w14:textId="749E1B11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601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16AC5CB" w14:textId="635890F8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/>
                <w:sz w:val="26"/>
                <w:szCs w:val="26"/>
              </w:rPr>
              <w:t>6,522</w:t>
            </w:r>
          </w:p>
        </w:tc>
        <w:tc>
          <w:tcPr>
            <w:tcW w:w="270" w:type="dxa"/>
          </w:tcPr>
          <w:p w14:paraId="6832B8C3" w14:textId="77777777" w:rsidR="00CF46E4" w:rsidRPr="008B601A" w:rsidRDefault="00CF46E4" w:rsidP="00CF46E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CE6FDA2" w14:textId="78B0819E" w:rsidR="00CF46E4" w:rsidRPr="008B601A" w:rsidRDefault="00FA75A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/>
                <w:sz w:val="26"/>
                <w:szCs w:val="26"/>
              </w:rPr>
              <w:t>3</w:t>
            </w:r>
            <w:r w:rsidR="00CF46E4" w:rsidRPr="008B601A">
              <w:rPr>
                <w:rFonts w:ascii="Angsana New" w:hAnsi="Angsana New"/>
                <w:sz w:val="26"/>
                <w:szCs w:val="26"/>
              </w:rPr>
              <w:t>,</w:t>
            </w:r>
            <w:r w:rsidRPr="008B601A">
              <w:rPr>
                <w:rFonts w:ascii="Angsana New" w:hAnsi="Angsana New"/>
                <w:sz w:val="26"/>
                <w:szCs w:val="26"/>
              </w:rPr>
              <w:t>1</w:t>
            </w:r>
            <w:r w:rsidR="006B400A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449D262A" w14:textId="77777777" w:rsidR="00CF46E4" w:rsidRPr="008B601A" w:rsidRDefault="00CF46E4" w:rsidP="00CF46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BCDEBE7" w14:textId="49EBC615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FE42C" w14:textId="77777777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412AFF" w14:textId="1E96905B" w:rsidR="00CF46E4" w:rsidRPr="008B601A" w:rsidRDefault="00CF46E4" w:rsidP="00CF4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601A">
              <w:rPr>
                <w:rFonts w:ascii="Angsana New" w:hAnsi="Angsana New"/>
                <w:sz w:val="26"/>
                <w:szCs w:val="26"/>
              </w:rPr>
              <w:t>9,</w:t>
            </w:r>
            <w:r w:rsidR="00FA75A4" w:rsidRPr="008B601A">
              <w:rPr>
                <w:rFonts w:ascii="Angsana New" w:hAnsi="Angsana New"/>
                <w:sz w:val="26"/>
                <w:szCs w:val="26"/>
              </w:rPr>
              <w:t>6</w:t>
            </w:r>
            <w:r w:rsidR="006B400A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</w:tbl>
    <w:p w14:paraId="18493E38" w14:textId="77777777" w:rsidR="00941815" w:rsidRDefault="00941815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658CBFA" w14:textId="77777777" w:rsidR="00A64B76" w:rsidRDefault="00A6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215DB7" w14:textId="72287D38" w:rsidR="008711A1" w:rsidRPr="009E631E" w:rsidRDefault="00DD5818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BD1C3A">
        <w:rPr>
          <w:rFonts w:ascii="Angsana New" w:hAnsi="Angsana New"/>
          <w:b/>
          <w:bCs/>
          <w:sz w:val="26"/>
          <w:szCs w:val="26"/>
        </w:rPr>
        <w:t>0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>.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D150A26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440"/>
        <w:gridCol w:w="270"/>
        <w:gridCol w:w="1710"/>
        <w:gridCol w:w="270"/>
        <w:gridCol w:w="1530"/>
        <w:gridCol w:w="270"/>
        <w:gridCol w:w="1458"/>
      </w:tblGrid>
      <w:tr w:rsidR="008711A1" w:rsidRPr="009E631E" w14:paraId="39475360" w14:textId="77777777" w:rsidTr="00AA05B7">
        <w:tc>
          <w:tcPr>
            <w:tcW w:w="2772" w:type="dxa"/>
          </w:tcPr>
          <w:p w14:paraId="0B33376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14:paraId="46E093CD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3092FA36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</w:tcPr>
          <w:p w14:paraId="1195C230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711A1" w:rsidRPr="009E631E" w14:paraId="59718800" w14:textId="77777777" w:rsidTr="00AA05B7">
        <w:tc>
          <w:tcPr>
            <w:tcW w:w="2772" w:type="dxa"/>
          </w:tcPr>
          <w:p w14:paraId="00565C9A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2B2171" w14:textId="7E4CE863" w:rsidR="008711A1" w:rsidRPr="009E631E" w:rsidRDefault="00B7164A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4D5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CC506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DAEA6F2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477149" w14:textId="4186C2B6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5914D5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2FD1F74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083F01" w14:textId="6E879108" w:rsidR="008711A1" w:rsidRPr="009E631E" w:rsidRDefault="005914D5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865C588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357C6C8" w14:textId="50C86978" w:rsidR="008711A1" w:rsidRPr="009E631E" w:rsidRDefault="00AA05B7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205FA5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</w:tr>
      <w:tr w:rsidR="008711A1" w:rsidRPr="009E631E" w14:paraId="2E5E3C62" w14:textId="77777777" w:rsidTr="003154BC">
        <w:tc>
          <w:tcPr>
            <w:tcW w:w="2772" w:type="dxa"/>
          </w:tcPr>
          <w:p w14:paraId="737B3B51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99F9207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B1FD45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1C4E1B08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6FC90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A7F6065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A1B02C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7CF06BA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14D5" w:rsidRPr="009E631E" w14:paraId="5A0224FB" w14:textId="77777777" w:rsidTr="003154BC">
        <w:tc>
          <w:tcPr>
            <w:tcW w:w="2772" w:type="dxa"/>
          </w:tcPr>
          <w:p w14:paraId="703F524A" w14:textId="6B79F109" w:rsidR="005914D5" w:rsidRPr="00E325D5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25D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844E727" w14:textId="7CE1893B" w:rsidR="005914D5" w:rsidRPr="00BC66FA" w:rsidRDefault="00BC66FA" w:rsidP="005914D5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66FA">
              <w:rPr>
                <w:rFonts w:ascii="Angsana New" w:hAnsi="Angsana New" w:cs="Angsana New"/>
                <w:sz w:val="26"/>
                <w:szCs w:val="26"/>
              </w:rPr>
              <w:t xml:space="preserve">3.50 </w:t>
            </w:r>
            <w:r w:rsidR="00A64B7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BC66F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64B7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BC66F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64B76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664B031" w14:textId="77777777" w:rsidR="005914D5" w:rsidRPr="00BC66FA" w:rsidRDefault="005914D5" w:rsidP="005914D5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FC8064B" w14:textId="3E444375" w:rsidR="005914D5" w:rsidRPr="00BC66FA" w:rsidRDefault="00205FA5" w:rsidP="005914D5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66F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914D5" w:rsidRPr="00BC66FA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BC66F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7A63175" w14:textId="77777777" w:rsidR="005914D5" w:rsidRPr="00BC66FA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DC4108D" w14:textId="3D8B2862" w:rsidR="005914D5" w:rsidRPr="00BC66FA" w:rsidRDefault="00BC66FA" w:rsidP="005914D5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66FA">
              <w:rPr>
                <w:rFonts w:ascii="Angsana New" w:hAnsi="Angsana New" w:cs="Angsana New"/>
                <w:sz w:val="26"/>
                <w:szCs w:val="26"/>
              </w:rPr>
              <w:t>44,990</w:t>
            </w:r>
          </w:p>
        </w:tc>
        <w:tc>
          <w:tcPr>
            <w:tcW w:w="270" w:type="dxa"/>
          </w:tcPr>
          <w:p w14:paraId="55BBA9CB" w14:textId="77777777" w:rsidR="005914D5" w:rsidRPr="009E631E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1B6DAFE8" w14:textId="56602FF7" w:rsidR="005914D5" w:rsidRPr="009E631E" w:rsidRDefault="005914D5" w:rsidP="005914D5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726C">
              <w:rPr>
                <w:rFonts w:ascii="Angsana New" w:hAnsi="Angsana New" w:cs="Angsana New"/>
                <w:sz w:val="26"/>
                <w:szCs w:val="26"/>
              </w:rPr>
              <w:t>25,000</w:t>
            </w:r>
          </w:p>
        </w:tc>
      </w:tr>
    </w:tbl>
    <w:p w14:paraId="2937F4BE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62B4EFF8" w14:textId="7347BFC8" w:rsidR="008711A1" w:rsidRPr="009E631E" w:rsidRDefault="008711A1" w:rsidP="008711A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9E631E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9E631E">
        <w:rPr>
          <w:rFonts w:ascii="Angsana New" w:hAnsi="Angsana New" w:hint="cs"/>
          <w:sz w:val="26"/>
          <w:szCs w:val="26"/>
          <w:cs/>
        </w:rPr>
        <w:t xml:space="preserve">  วงเงินสินเชื่อดังกล่าวค้ำประกันโดยหลักประกันตามที่กล่าวไว้ในหมายเหตุ </w:t>
      </w:r>
      <w:r w:rsidRPr="009E631E">
        <w:rPr>
          <w:rFonts w:ascii="Angsana New" w:hAnsi="Angsana New"/>
          <w:sz w:val="26"/>
          <w:szCs w:val="26"/>
        </w:rPr>
        <w:t>1</w:t>
      </w:r>
      <w:r w:rsidR="00BD1C3A">
        <w:rPr>
          <w:rFonts w:ascii="Angsana New" w:hAnsi="Angsana New"/>
          <w:sz w:val="26"/>
          <w:szCs w:val="26"/>
        </w:rPr>
        <w:t>1</w:t>
      </w:r>
    </w:p>
    <w:p w14:paraId="1E26A157" w14:textId="77777777" w:rsidR="00512895" w:rsidRPr="00512895" w:rsidRDefault="0051289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8E45629" w14:textId="6C8BCD20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</w:t>
      </w:r>
      <w:r w:rsidR="00BD1C3A">
        <w:rPr>
          <w:rFonts w:ascii="Angsana New" w:hAnsi="Angsana New"/>
          <w:b/>
          <w:bCs/>
          <w:sz w:val="26"/>
          <w:szCs w:val="26"/>
        </w:rPr>
        <w:t>1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512895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260"/>
        <w:gridCol w:w="270"/>
        <w:gridCol w:w="1350"/>
        <w:gridCol w:w="270"/>
        <w:gridCol w:w="1440"/>
      </w:tblGrid>
      <w:tr w:rsidR="009D10ED" w:rsidRPr="004B53BF" w14:paraId="25EDC278" w14:textId="77777777" w:rsidTr="00037351">
        <w:tc>
          <w:tcPr>
            <w:tcW w:w="360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914D5" w:rsidRPr="004B53BF" w14:paraId="289E41E6" w14:textId="77777777" w:rsidTr="00037351">
        <w:tc>
          <w:tcPr>
            <w:tcW w:w="3600" w:type="dxa"/>
          </w:tcPr>
          <w:p w14:paraId="2D4A41A6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7B416BE1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2DFDF44A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9BA056C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43DD83AF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A5FDDAA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73260AC5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B53BF" w:rsidRPr="004B53BF" w14:paraId="3D5D6129" w14:textId="77777777" w:rsidTr="00037351">
        <w:tc>
          <w:tcPr>
            <w:tcW w:w="3600" w:type="dxa"/>
          </w:tcPr>
          <w:p w14:paraId="7C156FE1" w14:textId="77777777" w:rsidR="004B53BF" w:rsidRPr="004B53BF" w:rsidRDefault="004B53BF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CF7DA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F13D059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CC32A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E48247C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C773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365A451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79" w:rsidRPr="004B53BF" w14:paraId="2A262C0A" w14:textId="77777777" w:rsidTr="00037351">
        <w:tc>
          <w:tcPr>
            <w:tcW w:w="360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5FCBD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18FF7A" w14:textId="63367CD4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6B8833C2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25E20936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7351" w:rsidRPr="004B53BF" w14:paraId="79D77CA2" w14:textId="77777777" w:rsidTr="00037351">
        <w:tc>
          <w:tcPr>
            <w:tcW w:w="3600" w:type="dxa"/>
          </w:tcPr>
          <w:p w14:paraId="594BBB71" w14:textId="25A8FAED" w:rsidR="00037351" w:rsidRPr="003F2493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</w:t>
            </w:r>
            <w:r w:rsidR="003F249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หนึ่ง</w:t>
            </w:r>
          </w:p>
        </w:tc>
        <w:tc>
          <w:tcPr>
            <w:tcW w:w="1350" w:type="dxa"/>
          </w:tcPr>
          <w:p w14:paraId="4962C36E" w14:textId="50077160" w:rsidR="00037351" w:rsidRPr="00F8387E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387E">
              <w:rPr>
                <w:rFonts w:ascii="Angsana New" w:hAnsi="Angsana New"/>
                <w:sz w:val="26"/>
                <w:szCs w:val="26"/>
              </w:rPr>
              <w:t>4.</w:t>
            </w:r>
            <w:r w:rsidR="00AD7B02">
              <w:rPr>
                <w:rFonts w:ascii="Angsana New" w:hAnsi="Angsana New"/>
                <w:sz w:val="26"/>
                <w:szCs w:val="26"/>
              </w:rPr>
              <w:t>30</w:t>
            </w:r>
            <w:r w:rsidR="00DE4692" w:rsidRPr="00F8387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E4692" w:rsidRPr="00F8387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DE4692" w:rsidRPr="00F8387E">
              <w:rPr>
                <w:rFonts w:ascii="Angsana New" w:hAnsi="Angsana New"/>
                <w:sz w:val="26"/>
                <w:szCs w:val="26"/>
              </w:rPr>
              <w:t xml:space="preserve"> 4.</w:t>
            </w:r>
            <w:r w:rsidR="00F8387E" w:rsidRPr="00F8387E">
              <w:rPr>
                <w:rFonts w:ascii="Angsana New" w:hAnsi="Angsana New" w:hint="cs"/>
                <w:sz w:val="26"/>
                <w:szCs w:val="26"/>
                <w:cs/>
              </w:rPr>
              <w:t>75</w:t>
            </w:r>
          </w:p>
        </w:tc>
        <w:tc>
          <w:tcPr>
            <w:tcW w:w="270" w:type="dxa"/>
          </w:tcPr>
          <w:p w14:paraId="6CF0239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91F60D" w14:textId="19174468" w:rsidR="00037351" w:rsidRPr="001A05C7" w:rsidRDefault="00ED28EE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4.70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037351" w:rsidRPr="001A05C7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  <w:tc>
          <w:tcPr>
            <w:tcW w:w="270" w:type="dxa"/>
          </w:tcPr>
          <w:p w14:paraId="2199325B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D9A8A" w14:textId="48974744" w:rsidR="00037351" w:rsidRPr="00F8387E" w:rsidRDefault="00F8387E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387E">
              <w:rPr>
                <w:rFonts w:ascii="Angsana New" w:hAnsi="Angsana New"/>
                <w:sz w:val="26"/>
                <w:szCs w:val="26"/>
              </w:rPr>
              <w:t>236,162</w:t>
            </w:r>
          </w:p>
        </w:tc>
        <w:tc>
          <w:tcPr>
            <w:tcW w:w="270" w:type="dxa"/>
          </w:tcPr>
          <w:p w14:paraId="298E4C91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2580" w14:textId="5B0D626D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237,762</w:t>
            </w:r>
          </w:p>
        </w:tc>
      </w:tr>
      <w:tr w:rsidR="00037351" w:rsidRPr="004B53BF" w14:paraId="5B8F00D3" w14:textId="77777777" w:rsidTr="00037351">
        <w:tc>
          <w:tcPr>
            <w:tcW w:w="3600" w:type="dxa"/>
          </w:tcPr>
          <w:p w14:paraId="0245D2B7" w14:textId="5F703DD0" w:rsidR="00037351" w:rsidRPr="004B53BF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</w:t>
            </w:r>
            <w:r w:rsidR="003F249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อง</w:t>
            </w:r>
          </w:p>
        </w:tc>
        <w:tc>
          <w:tcPr>
            <w:tcW w:w="1350" w:type="dxa"/>
          </w:tcPr>
          <w:p w14:paraId="4BB163D0" w14:textId="600CD39D" w:rsidR="00037351" w:rsidRPr="00F8387E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387E">
              <w:rPr>
                <w:rFonts w:ascii="Angsana New" w:hAnsi="Angsana New"/>
                <w:sz w:val="26"/>
                <w:szCs w:val="26"/>
              </w:rPr>
              <w:t>4.</w:t>
            </w:r>
            <w:r w:rsidR="00F8387E" w:rsidRPr="00F8387E">
              <w:rPr>
                <w:rFonts w:ascii="Angsana New" w:hAnsi="Angsana New" w:hint="cs"/>
                <w:sz w:val="26"/>
                <w:szCs w:val="26"/>
                <w:cs/>
              </w:rPr>
              <w:t>75</w:t>
            </w:r>
          </w:p>
        </w:tc>
        <w:tc>
          <w:tcPr>
            <w:tcW w:w="270" w:type="dxa"/>
          </w:tcPr>
          <w:p w14:paraId="6F4EF848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97CB35" w14:textId="24DE182B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  <w:tc>
          <w:tcPr>
            <w:tcW w:w="270" w:type="dxa"/>
          </w:tcPr>
          <w:p w14:paraId="315B7D3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F22A3" w14:textId="1C1BE748" w:rsidR="00037351" w:rsidRPr="00F8387E" w:rsidRDefault="00F8387E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387E">
              <w:rPr>
                <w:rFonts w:ascii="Angsana New" w:hAnsi="Angsana New"/>
                <w:sz w:val="26"/>
                <w:szCs w:val="26"/>
              </w:rPr>
              <w:t>235,588</w:t>
            </w:r>
          </w:p>
        </w:tc>
        <w:tc>
          <w:tcPr>
            <w:tcW w:w="270" w:type="dxa"/>
          </w:tcPr>
          <w:p w14:paraId="14408C87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5BCB32" w14:textId="460C452E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230,155</w:t>
            </w:r>
          </w:p>
        </w:tc>
      </w:tr>
      <w:tr w:rsidR="00037351" w:rsidRPr="004B53BF" w14:paraId="1219B944" w14:textId="77777777" w:rsidTr="00037351">
        <w:tc>
          <w:tcPr>
            <w:tcW w:w="3600" w:type="dxa"/>
          </w:tcPr>
          <w:p w14:paraId="702B4F0A" w14:textId="7B0D3DF6" w:rsidR="00037351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งที่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สอง</w:t>
            </w:r>
          </w:p>
        </w:tc>
        <w:tc>
          <w:tcPr>
            <w:tcW w:w="1350" w:type="dxa"/>
          </w:tcPr>
          <w:p w14:paraId="48842127" w14:textId="14773454" w:rsidR="00037351" w:rsidRPr="00F8387E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387E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0FF8AC03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BB692" w14:textId="7751F06D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5C7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5AC7E3D1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7BAE87" w14:textId="4E71EE6D" w:rsidR="00037351" w:rsidRPr="00F8387E" w:rsidRDefault="00037351" w:rsidP="001A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387E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1A05C7" w:rsidRPr="00F8387E">
              <w:rPr>
                <w:rFonts w:ascii="Angsana New" w:hAnsi="Angsana New"/>
                <w:sz w:val="26"/>
                <w:szCs w:val="26"/>
              </w:rPr>
              <w:t>8</w:t>
            </w:r>
            <w:r w:rsidR="00F8387E" w:rsidRPr="00F8387E">
              <w:rPr>
                <w:rFonts w:ascii="Angsana New" w:hAnsi="Angsana New"/>
                <w:sz w:val="26"/>
                <w:szCs w:val="26"/>
              </w:rPr>
              <w:t>,173</w:t>
            </w:r>
          </w:p>
        </w:tc>
        <w:tc>
          <w:tcPr>
            <w:tcW w:w="270" w:type="dxa"/>
          </w:tcPr>
          <w:p w14:paraId="40E35692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CFD99" w14:textId="5FC6C8BB" w:rsidR="00037351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037351" w:rsidRPr="004B53BF" w14:paraId="6093A538" w14:textId="77777777" w:rsidTr="00037351">
        <w:tc>
          <w:tcPr>
            <w:tcW w:w="3600" w:type="dxa"/>
          </w:tcPr>
          <w:p w14:paraId="2F2C8AE6" w14:textId="11742185" w:rsidR="00037351" w:rsidRDefault="00037351" w:rsidP="00037351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F1512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AD955A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78EB4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A819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A0413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B29AB" w14:textId="288C39C7" w:rsidR="00037351" w:rsidRPr="00F8387E" w:rsidRDefault="001A05C7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387E">
              <w:rPr>
                <w:rFonts w:ascii="Angsana New" w:hAnsi="Angsana New"/>
                <w:sz w:val="26"/>
                <w:szCs w:val="26"/>
              </w:rPr>
              <w:t>4</w:t>
            </w:r>
            <w:r w:rsidR="00F8387E" w:rsidRPr="00F8387E">
              <w:rPr>
                <w:rFonts w:ascii="Angsana New" w:hAnsi="Angsana New"/>
                <w:sz w:val="26"/>
                <w:szCs w:val="26"/>
              </w:rPr>
              <w:t>79,923</w:t>
            </w:r>
          </w:p>
        </w:tc>
        <w:tc>
          <w:tcPr>
            <w:tcW w:w="270" w:type="dxa"/>
          </w:tcPr>
          <w:p w14:paraId="767A33A6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1C5FCA" w14:textId="3853F788" w:rsidR="00037351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472,917</w:t>
            </w:r>
          </w:p>
        </w:tc>
      </w:tr>
      <w:tr w:rsidR="00037351" w:rsidRPr="004B53BF" w14:paraId="50F97329" w14:textId="77777777" w:rsidTr="00037351">
        <w:tc>
          <w:tcPr>
            <w:tcW w:w="3600" w:type="dxa"/>
          </w:tcPr>
          <w:p w14:paraId="55F82747" w14:textId="152867A2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2C07B7C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C51BFD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98197D" w14:textId="6E23B74D" w:rsidR="00037351" w:rsidRPr="00F8387E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387E">
              <w:rPr>
                <w:rFonts w:ascii="Angsana New" w:hAnsi="Angsana New"/>
                <w:sz w:val="26"/>
                <w:szCs w:val="26"/>
              </w:rPr>
              <w:t>(</w:t>
            </w:r>
            <w:r w:rsidRPr="00F8387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F8387E">
              <w:rPr>
                <w:rFonts w:ascii="Angsana New" w:hAnsi="Angsana New"/>
                <w:sz w:val="26"/>
                <w:szCs w:val="26"/>
              </w:rPr>
              <w:t>,</w:t>
            </w:r>
            <w:r w:rsidR="00F8387E" w:rsidRPr="00F8387E">
              <w:rPr>
                <w:rFonts w:ascii="Angsana New" w:hAnsi="Angsana New"/>
                <w:sz w:val="26"/>
                <w:szCs w:val="26"/>
              </w:rPr>
              <w:t>215</w:t>
            </w:r>
            <w:r w:rsidRPr="00F8387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16D616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FBF45" w14:textId="6418ED3B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(1,322)</w:t>
            </w:r>
          </w:p>
        </w:tc>
      </w:tr>
      <w:tr w:rsidR="00037351" w:rsidRPr="004B53BF" w14:paraId="3B3A3900" w14:textId="77777777" w:rsidTr="00037351">
        <w:tc>
          <w:tcPr>
            <w:tcW w:w="3600" w:type="dxa"/>
          </w:tcPr>
          <w:p w14:paraId="03EA17E7" w14:textId="448BCAF5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A3AA25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C3343F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B81074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C1B7E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77316" w14:textId="714C5A1E" w:rsidR="00037351" w:rsidRPr="00F8387E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387E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F8387E" w:rsidRPr="00F8387E">
              <w:rPr>
                <w:rFonts w:ascii="Angsana New" w:hAnsi="Angsana New"/>
                <w:sz w:val="26"/>
                <w:szCs w:val="26"/>
              </w:rPr>
              <w:t>78</w:t>
            </w:r>
            <w:r w:rsidRPr="00F8387E">
              <w:rPr>
                <w:rFonts w:ascii="Angsana New" w:hAnsi="Angsana New"/>
                <w:sz w:val="26"/>
                <w:szCs w:val="26"/>
              </w:rPr>
              <w:t>,</w:t>
            </w:r>
            <w:r w:rsidR="00F8387E" w:rsidRPr="00F8387E"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270" w:type="dxa"/>
          </w:tcPr>
          <w:p w14:paraId="4B26E351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B697A" w14:textId="7EC08EF5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471,595</w:t>
            </w:r>
          </w:p>
        </w:tc>
      </w:tr>
      <w:tr w:rsidR="00037351" w:rsidRPr="004B53BF" w14:paraId="22942127" w14:textId="77777777" w:rsidTr="00037351">
        <w:tc>
          <w:tcPr>
            <w:tcW w:w="3600" w:type="dxa"/>
          </w:tcPr>
          <w:p w14:paraId="0CC3D579" w14:textId="5FC7B1A9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08C2DB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AF667" w14:textId="5F5410CC" w:rsidR="00037351" w:rsidRPr="00F8387E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387E">
              <w:rPr>
                <w:rFonts w:ascii="Angsana New" w:hAnsi="Angsana New"/>
                <w:sz w:val="26"/>
                <w:szCs w:val="26"/>
              </w:rPr>
              <w:t>(</w:t>
            </w:r>
            <w:r w:rsidR="00F8387E" w:rsidRPr="00F8387E">
              <w:rPr>
                <w:rFonts w:ascii="Angsana New" w:hAnsi="Angsana New"/>
                <w:sz w:val="26"/>
                <w:szCs w:val="26"/>
              </w:rPr>
              <w:t>47,117</w:t>
            </w:r>
            <w:r w:rsidRPr="00F8387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7B319492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(21,619)</w:t>
            </w:r>
          </w:p>
        </w:tc>
      </w:tr>
      <w:tr w:rsidR="00037351" w:rsidRPr="004B53BF" w14:paraId="23321271" w14:textId="77777777" w:rsidTr="00037351">
        <w:tc>
          <w:tcPr>
            <w:tcW w:w="3600" w:type="dxa"/>
          </w:tcPr>
          <w:p w14:paraId="27C88712" w14:textId="5504AB5A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953A90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43925337" w:rsidR="00037351" w:rsidRPr="00F8387E" w:rsidRDefault="00F8387E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387E">
              <w:rPr>
                <w:rFonts w:ascii="Angsana New" w:hAnsi="Angsana New"/>
                <w:sz w:val="26"/>
                <w:szCs w:val="26"/>
              </w:rPr>
              <w:t>431,591</w:t>
            </w:r>
          </w:p>
        </w:tc>
        <w:tc>
          <w:tcPr>
            <w:tcW w:w="270" w:type="dxa"/>
          </w:tcPr>
          <w:p w14:paraId="5E73AD1D" w14:textId="77777777" w:rsidR="00037351" w:rsidRPr="001A05C7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61EF0900" w:rsidR="00037351" w:rsidRPr="004B53BF" w:rsidRDefault="00037351" w:rsidP="0003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449,976</w:t>
            </w:r>
          </w:p>
        </w:tc>
      </w:tr>
    </w:tbl>
    <w:p w14:paraId="0D9FBD3A" w14:textId="77777777" w:rsidR="008711A1" w:rsidRDefault="008711A1" w:rsidP="00467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F2AFC84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16E0759" w14:textId="41D134D3" w:rsidR="00512895" w:rsidRDefault="004678C0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4A7078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CC5060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A05194">
        <w:rPr>
          <w:rFonts w:ascii="Angsana New" w:hAnsi="Angsana New" w:hint="cs"/>
          <w:sz w:val="26"/>
          <w:szCs w:val="26"/>
          <w:cs/>
        </w:rPr>
        <w:t>ม</w:t>
      </w:r>
      <w:r w:rsidR="00CC5060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A05194">
        <w:rPr>
          <w:rFonts w:ascii="Angsana New" w:hAnsi="Angsana New"/>
          <w:sz w:val="26"/>
          <w:szCs w:val="26"/>
        </w:rPr>
        <w:t xml:space="preserve">8 </w:t>
      </w:r>
      <w:r w:rsidRPr="004A7078">
        <w:rPr>
          <w:rFonts w:ascii="Angsana New" w:hAnsi="Angsana New" w:hint="cs"/>
          <w:sz w:val="26"/>
          <w:szCs w:val="26"/>
          <w:cs/>
        </w:rPr>
        <w:t>และ</w:t>
      </w:r>
      <w:r w:rsidR="00B34C85">
        <w:rPr>
          <w:rFonts w:ascii="Angsana New" w:hAnsi="Angsana New" w:hint="cs"/>
          <w:sz w:val="26"/>
          <w:szCs w:val="26"/>
          <w:cs/>
        </w:rPr>
        <w:t>วันที่</w:t>
      </w:r>
      <w:r w:rsidRPr="004A7078">
        <w:rPr>
          <w:rFonts w:ascii="Angsana New" w:hAnsi="Angsana New" w:hint="cs"/>
          <w:sz w:val="26"/>
          <w:szCs w:val="26"/>
          <w:cs/>
        </w:rPr>
        <w:t xml:space="preserve"> </w:t>
      </w:r>
      <w:r w:rsidR="004F5AA5" w:rsidRPr="004B53BF">
        <w:rPr>
          <w:rFonts w:ascii="Angsana New" w:hAnsi="Angsana New" w:hint="cs"/>
          <w:sz w:val="26"/>
          <w:szCs w:val="26"/>
        </w:rPr>
        <w:t>31</w:t>
      </w:r>
      <w:r w:rsidR="004F5AA5" w:rsidRPr="004B53B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F5AA5" w:rsidRPr="004B53BF">
        <w:rPr>
          <w:rFonts w:ascii="Angsana New" w:hAnsi="Angsana New" w:hint="cs"/>
          <w:sz w:val="26"/>
          <w:szCs w:val="26"/>
        </w:rPr>
        <w:t>256</w:t>
      </w:r>
      <w:r w:rsidR="00A05194">
        <w:rPr>
          <w:rFonts w:ascii="Angsana New" w:hAnsi="Angsana New"/>
          <w:sz w:val="26"/>
          <w:szCs w:val="26"/>
        </w:rPr>
        <w:t>7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5861925" w14:textId="77777777" w:rsidR="002A69E1" w:rsidRDefault="002A69E1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066D9E" w:rsidRPr="00475A13" w14:paraId="55B87A62" w14:textId="77777777" w:rsidTr="00F4453F">
        <w:trPr>
          <w:trHeight w:val="20"/>
          <w:tblHeader/>
        </w:trPr>
        <w:tc>
          <w:tcPr>
            <w:tcW w:w="704" w:type="dxa"/>
          </w:tcPr>
          <w:p w14:paraId="3CFF7AC9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30163CA0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</w:tcPr>
          <w:p w14:paraId="6020842A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5A7B2862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41C90B5F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</w:tcPr>
          <w:p w14:paraId="58C61832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</w:tcPr>
          <w:p w14:paraId="429B2A74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D9E" w:rsidRPr="00475A13" w14:paraId="6E386089" w14:textId="77777777" w:rsidTr="00F4453F">
        <w:trPr>
          <w:trHeight w:val="20"/>
          <w:tblHeader/>
        </w:trPr>
        <w:tc>
          <w:tcPr>
            <w:tcW w:w="704" w:type="dxa"/>
            <w:tcBorders>
              <w:bottom w:val="single" w:sz="4" w:space="0" w:color="auto"/>
            </w:tcBorders>
          </w:tcPr>
          <w:p w14:paraId="213BDE11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10C2EB33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14:paraId="20C5BFC6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5AC3E7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</w:tcPr>
          <w:p w14:paraId="7E1A5EDD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4B63E58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828BC2" w14:textId="08BC1905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3890DB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F34F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97D7B3" w14:textId="462B4146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443A91C5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14:paraId="15F6FEB2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95BB1F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66D9E" w:rsidRPr="00333C2A" w14:paraId="78CA192F" w14:textId="77777777" w:rsidTr="00F4453F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</w:tcBorders>
          </w:tcPr>
          <w:p w14:paraId="03DC648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3909532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</w:tcPr>
          <w:p w14:paraId="35C7DD4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</w:tcPr>
          <w:p w14:paraId="4F80CC0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B1FFD3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541E433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BDC3B5D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</w:tcPr>
          <w:p w14:paraId="0ADE398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0A51A240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066D9E" w:rsidRPr="00475A13" w14:paraId="49A5E279" w14:textId="77777777" w:rsidTr="00F4453F">
        <w:trPr>
          <w:trHeight w:val="20"/>
        </w:trPr>
        <w:tc>
          <w:tcPr>
            <w:tcW w:w="704" w:type="dxa"/>
          </w:tcPr>
          <w:p w14:paraId="7C351928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1C1301C1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20370416" w14:textId="77777777" w:rsidR="00066D9E" w:rsidRPr="00E37CF7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</w:tcPr>
          <w:p w14:paraId="79A47197" w14:textId="77777777" w:rsidR="00066D9E" w:rsidRPr="00E37CF7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0" w:type="dxa"/>
          </w:tcPr>
          <w:p w14:paraId="34A6B780" w14:textId="071EE993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-1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ADA76E6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A1047BF" w14:textId="2787A64F" w:rsidR="00066D9E" w:rsidRPr="00BE05E2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41" w:type="dxa"/>
          </w:tcPr>
          <w:p w14:paraId="4D9D3D5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2446C2A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066D9E" w:rsidRPr="00333C2A" w14:paraId="290AF023" w14:textId="77777777" w:rsidTr="00F4453F">
        <w:trPr>
          <w:trHeight w:val="20"/>
        </w:trPr>
        <w:tc>
          <w:tcPr>
            <w:tcW w:w="704" w:type="dxa"/>
          </w:tcPr>
          <w:p w14:paraId="7BEE0E1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69EF219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</w:tcPr>
          <w:p w14:paraId="4ABAAB62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</w:tcPr>
          <w:p w14:paraId="764DA3A4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1B8BD101" w14:textId="77777777" w:rsidR="00066D9E" w:rsidRPr="009F6C69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5DDDC1BE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</w:tcPr>
          <w:p w14:paraId="1F5E8093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</w:tcPr>
          <w:p w14:paraId="0777461F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05C9C804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66D9E" w:rsidRPr="00056A25" w14:paraId="5B196A0F" w14:textId="77777777" w:rsidTr="00F4453F">
        <w:trPr>
          <w:trHeight w:val="20"/>
        </w:trPr>
        <w:tc>
          <w:tcPr>
            <w:tcW w:w="704" w:type="dxa"/>
          </w:tcPr>
          <w:p w14:paraId="23AB2869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783A18BC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67D3E745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</w:tcPr>
          <w:p w14:paraId="475C2F63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</w:tcPr>
          <w:p w14:paraId="3692C354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375C499A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6A807BD9" w14:textId="24577C2E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41" w:type="dxa"/>
          </w:tcPr>
          <w:p w14:paraId="5E1C2B0B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79AC1E75" w14:textId="77777777" w:rsidR="00066D9E" w:rsidRPr="00092C38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066D9E" w:rsidRPr="00056A25" w14:paraId="10522A37" w14:textId="77777777" w:rsidTr="00F4453F">
        <w:trPr>
          <w:trHeight w:val="20"/>
        </w:trPr>
        <w:tc>
          <w:tcPr>
            <w:tcW w:w="704" w:type="dxa"/>
          </w:tcPr>
          <w:p w14:paraId="7906AF84" w14:textId="77777777" w:rsidR="00066D9E" w:rsidRPr="00056A25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108854A4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5923CA74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D1AAACB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131701BE" w14:textId="77777777" w:rsidR="00066D9E" w:rsidRPr="009F6C69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4AAA140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50F8FC2D" w14:textId="7777777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EF21C9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42F01B3F" w14:textId="77777777" w:rsidR="00066D9E" w:rsidRPr="00092C38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066D9E" w:rsidRPr="00056A25" w14:paraId="694BE379" w14:textId="77777777" w:rsidTr="00F4453F">
        <w:trPr>
          <w:trHeight w:val="20"/>
        </w:trPr>
        <w:tc>
          <w:tcPr>
            <w:tcW w:w="704" w:type="dxa"/>
          </w:tcPr>
          <w:p w14:paraId="3B2A29CB" w14:textId="77777777" w:rsidR="00066D9E" w:rsidRPr="00056A25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B9211DC" w14:textId="77777777" w:rsidR="00066D9E" w:rsidRPr="00056A25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0DC3F8D8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322E3ABB" w14:textId="77777777" w:rsidR="00066D9E" w:rsidRPr="00092C38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28FDD9E" w14:textId="77777777" w:rsidR="00066D9E" w:rsidRPr="009F6C69" w:rsidRDefault="00066D9E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35CD6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2F154ABF" w14:textId="7777777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EE15DEC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06DD0D17" w14:textId="77777777" w:rsidR="00066D9E" w:rsidRPr="00092C38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066D9E" w:rsidRPr="00333C2A" w14:paraId="212D6D95" w14:textId="77777777" w:rsidTr="00F4453F">
        <w:trPr>
          <w:trHeight w:val="20"/>
        </w:trPr>
        <w:tc>
          <w:tcPr>
            <w:tcW w:w="704" w:type="dxa"/>
          </w:tcPr>
          <w:p w14:paraId="1F629B0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24E26856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</w:tcPr>
          <w:p w14:paraId="1CC96A56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</w:tcPr>
          <w:p w14:paraId="76011678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22C7E066" w14:textId="77777777" w:rsidR="00066D9E" w:rsidRPr="009F6C69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68F8649F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</w:tcPr>
          <w:p w14:paraId="1C39111D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</w:tcPr>
          <w:p w14:paraId="545247D9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739B2027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66D9E" w:rsidRPr="00056A25" w14:paraId="208E69C3" w14:textId="77777777" w:rsidTr="00BC2C30">
        <w:trPr>
          <w:trHeight w:val="20"/>
        </w:trPr>
        <w:tc>
          <w:tcPr>
            <w:tcW w:w="704" w:type="dxa"/>
          </w:tcPr>
          <w:p w14:paraId="66D1B8E1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16AE8215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3FC11A26" w14:textId="7AF84416" w:rsidR="00066D9E" w:rsidRPr="00BC2C30" w:rsidRDefault="00DE4692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เลตเตอร์ออฟเครดิต สัญญาทรัสต์รีซีทส์และเงินกู้ยืม</w:t>
            </w:r>
          </w:p>
        </w:tc>
        <w:tc>
          <w:tcPr>
            <w:tcW w:w="136" w:type="dxa"/>
          </w:tcPr>
          <w:p w14:paraId="6E14F852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5875DCC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25262644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4396B94C" w14:textId="0048D139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2C30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41" w:type="dxa"/>
          </w:tcPr>
          <w:p w14:paraId="084F741A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6B25B49A" w14:textId="4B5DA507" w:rsidR="00066D9E" w:rsidRPr="00066D9E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E4692" w:rsidRPr="00056A25" w14:paraId="668EA661" w14:textId="77777777" w:rsidTr="00BC2C30">
        <w:trPr>
          <w:trHeight w:val="20"/>
        </w:trPr>
        <w:tc>
          <w:tcPr>
            <w:tcW w:w="704" w:type="dxa"/>
          </w:tcPr>
          <w:p w14:paraId="493F154C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1420D66F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4ACF2149" w14:textId="78309605" w:rsidR="00DE4692" w:rsidRPr="00403A95" w:rsidRDefault="00DE4692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สำหรับซื้อเครื่องจักร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BC2C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 w:rsidRPr="00BC2C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พันยูโร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</w:tcPr>
          <w:p w14:paraId="073CD9DF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47EE626" w14:textId="77777777" w:rsidR="00DE4692" w:rsidRPr="009F6C69" w:rsidRDefault="00DE4692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502B1A" w14:textId="77777777" w:rsidR="00DE4692" w:rsidRPr="00BC2C30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4592627B" w14:textId="77777777" w:rsidR="00DE4692" w:rsidRPr="00BC2C30" w:rsidRDefault="00DE4692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D8E0F4" w14:textId="77777777" w:rsidR="00DE4692" w:rsidRPr="00066D9E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6A3AA311" w14:textId="77777777" w:rsidR="00DE4692" w:rsidRPr="00066D9E" w:rsidRDefault="00DE4692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66D9E" w:rsidRPr="00056A25" w14:paraId="3107AFB9" w14:textId="77777777" w:rsidTr="00BC2C30">
        <w:trPr>
          <w:trHeight w:val="20"/>
        </w:trPr>
        <w:tc>
          <w:tcPr>
            <w:tcW w:w="704" w:type="dxa"/>
          </w:tcPr>
          <w:p w14:paraId="127C3463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41F26593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0B2F874E" w14:textId="3925C864" w:rsidR="00066D9E" w:rsidRPr="00BC2C30" w:rsidRDefault="00A15FF1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(โดยเป็นวงเงินกู้ยืมเพื่อชำระหนี้ตามสัญญาทรัสต์รีซีทส์</w:t>
            </w:r>
          </w:p>
        </w:tc>
        <w:tc>
          <w:tcPr>
            <w:tcW w:w="136" w:type="dxa"/>
          </w:tcPr>
          <w:p w14:paraId="39667914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2B3FC185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EFC935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5506D171" w14:textId="77777777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9DB811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1AAB19C1" w14:textId="4B11097E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66D9E" w:rsidRPr="00056A25" w14:paraId="7DAB937F" w14:textId="77777777" w:rsidTr="00BC2C30">
        <w:trPr>
          <w:trHeight w:val="20"/>
        </w:trPr>
        <w:tc>
          <w:tcPr>
            <w:tcW w:w="704" w:type="dxa"/>
          </w:tcPr>
          <w:p w14:paraId="0EED0A70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36B62BB0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05B6DB97" w14:textId="79856FED" w:rsidR="00066D9E" w:rsidRPr="00BC2C30" w:rsidRDefault="00A15FF1" w:rsidP="00066D9E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350 </w:t>
            </w: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ล้านบาท)</w:t>
            </w:r>
          </w:p>
        </w:tc>
        <w:tc>
          <w:tcPr>
            <w:tcW w:w="136" w:type="dxa"/>
          </w:tcPr>
          <w:p w14:paraId="5312E727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173A9EF5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EF0E409" w14:textId="77777777" w:rsidR="00066D9E" w:rsidRPr="00BC2C30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3A690E9A" w14:textId="77777777" w:rsidR="00066D9E" w:rsidRPr="00BC2C30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B6201E9" w14:textId="7777777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29F02AED" w14:textId="67A5FA17" w:rsidR="00066D9E" w:rsidRP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66D9E" w:rsidRPr="00333C2A" w14:paraId="5D9FB759" w14:textId="77777777" w:rsidTr="00F4453F">
        <w:trPr>
          <w:trHeight w:val="20"/>
        </w:trPr>
        <w:tc>
          <w:tcPr>
            <w:tcW w:w="704" w:type="dxa"/>
          </w:tcPr>
          <w:p w14:paraId="3A46615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910A67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4ECED9A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707FCA6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7183E3B8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BC40D0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5B353AEF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422B7DF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62F49FB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333C2A" w14:paraId="4D64769F" w14:textId="77777777" w:rsidTr="00F4453F">
        <w:trPr>
          <w:trHeight w:val="20"/>
        </w:trPr>
        <w:tc>
          <w:tcPr>
            <w:tcW w:w="704" w:type="dxa"/>
          </w:tcPr>
          <w:p w14:paraId="5349ADF1" w14:textId="77777777" w:rsidR="00066D9E" w:rsidRPr="00B252B4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4CA2E3DF" w14:textId="77777777" w:rsidR="00066D9E" w:rsidRPr="00B252B4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200CBC61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เงินกู้ยืมสำหรับเป็นเงินทุนหมุนเวียนในการดำเนินกิจการ</w:t>
            </w:r>
          </w:p>
        </w:tc>
        <w:tc>
          <w:tcPr>
            <w:tcW w:w="136" w:type="dxa"/>
          </w:tcPr>
          <w:p w14:paraId="23A38AF7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</w:tcPr>
          <w:p w14:paraId="5416E246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80" w:type="dxa"/>
          </w:tcPr>
          <w:p w14:paraId="0CF36848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</w:tcPr>
          <w:p w14:paraId="70F44541" w14:textId="00ACBBF4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41" w:type="dxa"/>
          </w:tcPr>
          <w:p w14:paraId="6611CA2B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5385C1B1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066D9E" w:rsidRPr="00333C2A" w14:paraId="34908B25" w14:textId="77777777" w:rsidTr="00F4453F">
        <w:trPr>
          <w:trHeight w:val="20"/>
        </w:trPr>
        <w:tc>
          <w:tcPr>
            <w:tcW w:w="704" w:type="dxa"/>
          </w:tcPr>
          <w:p w14:paraId="22278B01" w14:textId="77777777" w:rsid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20C65A6" w14:textId="77777777" w:rsidR="00066D9E" w:rsidRPr="00B252B4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10A48BAA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36" w:type="dxa"/>
          </w:tcPr>
          <w:p w14:paraId="138EC3FD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</w:tcPr>
          <w:p w14:paraId="67018278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F73353" w14:textId="77777777" w:rsidR="00066D9E" w:rsidRPr="007A123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</w:tcPr>
          <w:p w14:paraId="0978C90D" w14:textId="7777777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9C5BFA7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25651E5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 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MOR-0.5%</w:t>
            </w:r>
          </w:p>
        </w:tc>
      </w:tr>
      <w:tr w:rsidR="00066D9E" w:rsidRPr="00333C2A" w14:paraId="44142B28" w14:textId="77777777" w:rsidTr="00F4453F">
        <w:trPr>
          <w:trHeight w:val="20"/>
        </w:trPr>
        <w:tc>
          <w:tcPr>
            <w:tcW w:w="704" w:type="dxa"/>
          </w:tcPr>
          <w:p w14:paraId="2836D2D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" w:type="dxa"/>
          </w:tcPr>
          <w:p w14:paraId="5A42ADF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4B1890E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087AF1C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6F99A080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3AF467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262EEF5D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1A19C2C" w14:textId="77777777" w:rsidR="00066D9E" w:rsidRPr="00C6060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5FF13892" w14:textId="77777777" w:rsidR="00066D9E" w:rsidRPr="00C6060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475A13" w14:paraId="03D1BA6A" w14:textId="77777777" w:rsidTr="00F4453F">
        <w:trPr>
          <w:trHeight w:val="20"/>
        </w:trPr>
        <w:tc>
          <w:tcPr>
            <w:tcW w:w="704" w:type="dxa"/>
          </w:tcPr>
          <w:p w14:paraId="54C86982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2784811C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2159E3B1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</w:tcPr>
          <w:p w14:paraId="1080D2F2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92958FE" w14:textId="6A990CD3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4</w:t>
            </w:r>
            <w:r w:rsidRPr="009F6C69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0247E244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AC003F3" w14:textId="010CB08C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5364526D" w14:textId="77777777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4ABB0593" w14:textId="0D7CE894" w:rsidR="00066D9E" w:rsidRPr="00C6060D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 w:rsidR="00F4124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F4124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และ </w:t>
            </w:r>
            <w:r w:rsidR="00F4124D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066D9E" w:rsidRPr="00333C2A" w14:paraId="518325EF" w14:textId="77777777" w:rsidTr="00F4453F">
        <w:trPr>
          <w:trHeight w:val="20"/>
        </w:trPr>
        <w:tc>
          <w:tcPr>
            <w:tcW w:w="704" w:type="dxa"/>
          </w:tcPr>
          <w:p w14:paraId="1FE9181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4C4E5BA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751E4CE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679788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1D11FD35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62BA12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62D18F1C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1C6C056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7173CC4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475A13" w14:paraId="0F69EF50" w14:textId="77777777" w:rsidTr="00F4453F">
        <w:trPr>
          <w:trHeight w:val="20"/>
        </w:trPr>
        <w:tc>
          <w:tcPr>
            <w:tcW w:w="704" w:type="dxa"/>
          </w:tcPr>
          <w:p w14:paraId="2F53300C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2566F741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7A28499C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</w:tcPr>
          <w:p w14:paraId="769CCD12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78741EDA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6C69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19D08004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ECBE5CD" w14:textId="5EDD9CFC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1F3BED33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59077D97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066D9E" w:rsidRPr="00A2553C" w14:paraId="5DFA88DF" w14:textId="77777777" w:rsidTr="00F4453F">
        <w:trPr>
          <w:trHeight w:val="20"/>
        </w:trPr>
        <w:tc>
          <w:tcPr>
            <w:tcW w:w="704" w:type="dxa"/>
          </w:tcPr>
          <w:p w14:paraId="6E0E814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D82DAAF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600C4D8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5306373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3080FB4B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F353C9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18617C17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6EE24A0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A3F004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2FC38BAE" w14:textId="77777777" w:rsidTr="00F4453F">
        <w:trPr>
          <w:trHeight w:val="20"/>
        </w:trPr>
        <w:tc>
          <w:tcPr>
            <w:tcW w:w="704" w:type="dxa"/>
          </w:tcPr>
          <w:p w14:paraId="6F61AE32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1164B68B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5FBBA811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</w:tcPr>
          <w:p w14:paraId="3D2B8F82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B2D4751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5</w:t>
            </w:r>
            <w:r w:rsidRPr="009F6C69">
              <w:rPr>
                <w:rFonts w:ascii="Angsana New" w:hAnsi="Angsana New" w:hint="cs"/>
                <w:sz w:val="26"/>
                <w:szCs w:val="26"/>
              </w:rPr>
              <w:t>0,000</w:t>
            </w:r>
          </w:p>
        </w:tc>
        <w:tc>
          <w:tcPr>
            <w:tcW w:w="180" w:type="dxa"/>
          </w:tcPr>
          <w:p w14:paraId="2315C725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5858C51" w14:textId="5A0351C8" w:rsidR="00066D9E" w:rsidRPr="00066D9E" w:rsidRDefault="00A2553C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066D9E"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</w:tcPr>
          <w:p w14:paraId="3F64C9E8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8A291E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63828EB4" w14:textId="77777777" w:rsidTr="00F4453F">
        <w:trPr>
          <w:trHeight w:val="20"/>
        </w:trPr>
        <w:tc>
          <w:tcPr>
            <w:tcW w:w="704" w:type="dxa"/>
          </w:tcPr>
          <w:p w14:paraId="7BD2605C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C7949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139B754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4DEF5FF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73415687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CA1640B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4687BC28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604A334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199E287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37B8BA6B" w14:textId="77777777" w:rsidTr="00F4453F">
        <w:trPr>
          <w:trHeight w:val="20"/>
        </w:trPr>
        <w:tc>
          <w:tcPr>
            <w:tcW w:w="704" w:type="dxa"/>
          </w:tcPr>
          <w:p w14:paraId="22A981C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5BE5A3A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13C56757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หนังสือค้ำประกันเพื่อการใช้ไฟฟ้า</w:t>
            </w:r>
          </w:p>
        </w:tc>
        <w:tc>
          <w:tcPr>
            <w:tcW w:w="136" w:type="dxa"/>
          </w:tcPr>
          <w:p w14:paraId="171A2443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60EDE5E5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21996DF1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61B71AC" w14:textId="031EBEA8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35E49306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CE92838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55F59B26" w14:textId="77777777" w:rsidTr="00F4453F">
        <w:trPr>
          <w:trHeight w:val="20"/>
        </w:trPr>
        <w:tc>
          <w:tcPr>
            <w:tcW w:w="704" w:type="dxa"/>
          </w:tcPr>
          <w:p w14:paraId="44D47F0D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271AE9F2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4019" w:type="dxa"/>
          </w:tcPr>
          <w:p w14:paraId="4E8DA2AF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" w:type="dxa"/>
          </w:tcPr>
          <w:p w14:paraId="2AA6EF23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6130EA34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C95BA96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0723E356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06D521BA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397B9AFC" w14:textId="77777777" w:rsidR="00066D9E" w:rsidRPr="001A1784" w:rsidRDefault="00066D9E" w:rsidP="00066D9E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066D9E" w:rsidRPr="00475A13" w14:paraId="1602134D" w14:textId="77777777" w:rsidTr="00F4453F">
        <w:trPr>
          <w:trHeight w:val="20"/>
        </w:trPr>
        <w:tc>
          <w:tcPr>
            <w:tcW w:w="704" w:type="dxa"/>
          </w:tcPr>
          <w:p w14:paraId="4A4DE655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298A2971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3464905E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หนังสือค้ำประกันเพื่อการรับเงินรับล่วงหน้า</w:t>
            </w:r>
          </w:p>
        </w:tc>
        <w:tc>
          <w:tcPr>
            <w:tcW w:w="136" w:type="dxa"/>
          </w:tcPr>
          <w:p w14:paraId="1103487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5FF6FF8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100</w:t>
            </w:r>
            <w:r w:rsidRPr="009F6C69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80" w:type="dxa"/>
          </w:tcPr>
          <w:p w14:paraId="73775129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3718A74" w14:textId="1E613D1B" w:rsidR="00066D9E" w:rsidRPr="00066D9E" w:rsidRDefault="00A2553C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066D9E"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</w:tcPr>
          <w:p w14:paraId="75D96804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0786687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551AAE20" w14:textId="77777777" w:rsidTr="00F4453F">
        <w:trPr>
          <w:trHeight w:val="20"/>
        </w:trPr>
        <w:tc>
          <w:tcPr>
            <w:tcW w:w="704" w:type="dxa"/>
          </w:tcPr>
          <w:p w14:paraId="68AB24AC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08AAC111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19BD4FD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0EACBA7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1379DBB2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4EDF03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772447F0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45E8AE9C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0A7F6A3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7699F0A1" w14:textId="77777777" w:rsidTr="00F4453F">
        <w:trPr>
          <w:trHeight w:val="20"/>
        </w:trPr>
        <w:tc>
          <w:tcPr>
            <w:tcW w:w="704" w:type="dxa"/>
          </w:tcPr>
          <w:p w14:paraId="7B96DBE9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657F7520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65BD33A6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</w:tcPr>
          <w:p w14:paraId="26735E2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2EF6811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2578179D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B2EA7CC" w14:textId="5D14F6C2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41" w:type="dxa"/>
          </w:tcPr>
          <w:p w14:paraId="17E7F4B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8A3950D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475A13" w14:paraId="43C1D4DB" w14:textId="77777777" w:rsidTr="00F4453F">
        <w:trPr>
          <w:trHeight w:val="20"/>
        </w:trPr>
        <w:tc>
          <w:tcPr>
            <w:tcW w:w="704" w:type="dxa"/>
          </w:tcPr>
          <w:p w14:paraId="0AB159B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CA588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7DB31798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5A9D194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57DFAAC2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3AA6B8E2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290F78DD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19C8A0E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D6917C5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066D9E" w:rsidRPr="00475A13" w14:paraId="34B68C82" w14:textId="77777777" w:rsidTr="00F4453F">
        <w:trPr>
          <w:trHeight w:val="20"/>
        </w:trPr>
        <w:tc>
          <w:tcPr>
            <w:tcW w:w="704" w:type="dxa"/>
          </w:tcPr>
          <w:p w14:paraId="7E0FABCC" w14:textId="77777777" w:rsidR="00066D9E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K</w:t>
            </w:r>
          </w:p>
        </w:tc>
        <w:tc>
          <w:tcPr>
            <w:tcW w:w="137" w:type="dxa"/>
          </w:tcPr>
          <w:p w14:paraId="3A3EB3E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1289B75C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36" w:type="dxa"/>
          </w:tcPr>
          <w:p w14:paraId="484C0E9A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28D8FD0B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27705355" w14:textId="77777777" w:rsidR="00066D9E" w:rsidRPr="00E37CF7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B39B088" w14:textId="4FD5A467" w:rsidR="00066D9E" w:rsidRPr="00066D9E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1" w:type="dxa"/>
          </w:tcPr>
          <w:p w14:paraId="0F362448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2B1A8D96" w14:textId="77777777" w:rsidR="00066D9E" w:rsidRPr="00862ED9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066D9E" w:rsidRPr="00333C2A" w14:paraId="41EE1EB5" w14:textId="77777777" w:rsidTr="00F4453F">
        <w:trPr>
          <w:trHeight w:val="20"/>
        </w:trPr>
        <w:tc>
          <w:tcPr>
            <w:tcW w:w="704" w:type="dxa"/>
          </w:tcPr>
          <w:p w14:paraId="5A3928F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DE5B8D0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50EFF407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071A309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28858BA" w14:textId="77777777" w:rsidR="00066D9E" w:rsidRPr="009F6C69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3C0A3D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05A923A" w14:textId="77777777" w:rsidR="00066D9E" w:rsidRPr="00A2553C" w:rsidRDefault="00066D9E" w:rsidP="00A2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DA87F1A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442105F3" w14:textId="77777777" w:rsidR="00066D9E" w:rsidRPr="001A1784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66D9E" w:rsidRPr="00475A13" w14:paraId="7AD1EF13" w14:textId="77777777" w:rsidTr="00F4453F">
        <w:trPr>
          <w:trHeight w:val="20"/>
        </w:trPr>
        <w:tc>
          <w:tcPr>
            <w:tcW w:w="704" w:type="dxa"/>
          </w:tcPr>
          <w:p w14:paraId="671CE104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59F1396F" w14:textId="77777777" w:rsidR="00066D9E" w:rsidRPr="00475A13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16352F25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</w:tcPr>
          <w:p w14:paraId="115E4D6D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9CCFDCD" w14:textId="5EA52082" w:rsidR="00066D9E" w:rsidRPr="009F6C69" w:rsidRDefault="00973FC6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8</w:t>
            </w:r>
            <w:r w:rsidR="00EF4A16" w:rsidRPr="009F6C69">
              <w:rPr>
                <w:rFonts w:ascii="Angsana New" w:hAnsi="Angsana New"/>
                <w:sz w:val="26"/>
                <w:szCs w:val="26"/>
              </w:rPr>
              <w:t>99</w:t>
            </w:r>
            <w:r w:rsidRPr="009F6C69">
              <w:rPr>
                <w:rFonts w:ascii="Angsana New" w:hAnsi="Angsana New"/>
                <w:sz w:val="26"/>
                <w:szCs w:val="26"/>
              </w:rPr>
              <w:t>,966</w:t>
            </w:r>
          </w:p>
        </w:tc>
        <w:tc>
          <w:tcPr>
            <w:tcW w:w="180" w:type="dxa"/>
          </w:tcPr>
          <w:p w14:paraId="78318BF1" w14:textId="77777777" w:rsidR="00066D9E" w:rsidRPr="006433B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FD2A107" w14:textId="43927978" w:rsidR="00066D9E" w:rsidRPr="006433BD" w:rsidRDefault="00066D9E" w:rsidP="0006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33BD">
              <w:rPr>
                <w:rFonts w:ascii="Angsana New" w:hAnsi="Angsana New"/>
                <w:sz w:val="26"/>
                <w:szCs w:val="26"/>
              </w:rPr>
              <w:t>1,</w:t>
            </w:r>
            <w:r w:rsidR="00EF4A16" w:rsidRPr="006433BD">
              <w:rPr>
                <w:rFonts w:ascii="Angsana New" w:hAnsi="Angsana New"/>
                <w:sz w:val="26"/>
                <w:szCs w:val="26"/>
              </w:rPr>
              <w:t>04</w:t>
            </w:r>
            <w:r w:rsidRPr="006433BD">
              <w:rPr>
                <w:rFonts w:ascii="Angsana New" w:hAnsi="Angsana New"/>
                <w:sz w:val="26"/>
                <w:szCs w:val="26"/>
              </w:rPr>
              <w:t>5,142</w:t>
            </w:r>
          </w:p>
        </w:tc>
        <w:tc>
          <w:tcPr>
            <w:tcW w:w="141" w:type="dxa"/>
          </w:tcPr>
          <w:p w14:paraId="6E784269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698B12E" w14:textId="77777777" w:rsidR="00066D9E" w:rsidRPr="00E37CF7" w:rsidRDefault="00066D9E" w:rsidP="00066D9E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0E69E4C8" w14:textId="77777777" w:rsidR="00A2553C" w:rsidRDefault="00A2553C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2112416E" w14:textId="6684C441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582B2A7F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BD1C3A">
        <w:rPr>
          <w:rFonts w:ascii="Angsana New" w:hAnsi="Angsana New"/>
          <w:sz w:val="26"/>
          <w:szCs w:val="26"/>
        </w:rPr>
        <w:t>6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6DC4E7CF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E67A4F">
        <w:rPr>
          <w:rFonts w:ascii="Angsana New" w:hAnsi="Angsana New"/>
          <w:sz w:val="26"/>
          <w:szCs w:val="26"/>
        </w:rPr>
        <w:t>J</w:t>
      </w:r>
      <w:r w:rsidR="00DB04C5" w:rsidRPr="002E4DF3">
        <w:rPr>
          <w:rFonts w:ascii="Angsana New" w:hAnsi="Angsana New"/>
          <w:sz w:val="26"/>
          <w:szCs w:val="26"/>
        </w:rPr>
        <w:t xml:space="preserve">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4CD531CA" w14:textId="77777777" w:rsidR="00835E30" w:rsidRDefault="00835E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A410DAE" w14:textId="77777777" w:rsidR="00512895" w:rsidRDefault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20AE0D00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BD1C3A">
        <w:rPr>
          <w:rFonts w:ascii="Angsana New" w:hAnsi="Angsana New"/>
          <w:b/>
          <w:bCs/>
          <w:sz w:val="26"/>
          <w:szCs w:val="26"/>
        </w:rPr>
        <w:t>2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6A28F32E" w:rsidR="002011B9" w:rsidRPr="00475A13" w:rsidRDefault="006E094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C5060">
              <w:rPr>
                <w:rFonts w:ascii="Angsana New" w:hAnsi="Angsana New"/>
                <w:sz w:val="26"/>
                <w:szCs w:val="26"/>
              </w:rPr>
              <w:t>0</w:t>
            </w:r>
            <w:r w:rsidR="00B7164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CC506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B716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3B748F9D" w:rsidR="002011B9" w:rsidRPr="006E0946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6E094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59DB" w:rsidRPr="00475A13" w14:paraId="268A0B4C" w14:textId="77777777" w:rsidTr="00A553F7">
        <w:tc>
          <w:tcPr>
            <w:tcW w:w="6435" w:type="dxa"/>
          </w:tcPr>
          <w:p w14:paraId="186E4A95" w14:textId="336CCB51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5A2FF6DE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16E24868" w:rsidR="000F59DB" w:rsidRPr="000F59DB" w:rsidRDefault="009F6C69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3,223</w:t>
            </w:r>
          </w:p>
        </w:tc>
        <w:tc>
          <w:tcPr>
            <w:tcW w:w="270" w:type="dxa"/>
          </w:tcPr>
          <w:p w14:paraId="153E9D39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0C18B9F5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8D1964">
              <w:rPr>
                <w:rFonts w:ascii="Angsana New" w:hAnsi="Angsana New" w:hint="cs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0F59DB" w:rsidRPr="00475A13" w14:paraId="6141A805" w14:textId="77777777" w:rsidTr="00A553F7">
        <w:tc>
          <w:tcPr>
            <w:tcW w:w="6435" w:type="dxa"/>
          </w:tcPr>
          <w:p w14:paraId="52286D95" w14:textId="4C9695D2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7400C8FD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2C54D987" w:rsidR="000F59DB" w:rsidRPr="000F59DB" w:rsidRDefault="009F6C69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6,04</w:t>
            </w:r>
            <w:r w:rsidR="0035414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9CB08B7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65DEB251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6,213</w:t>
            </w:r>
          </w:p>
        </w:tc>
      </w:tr>
      <w:tr w:rsidR="000F59DB" w:rsidRPr="00475A13" w14:paraId="53D9AE85" w14:textId="77777777" w:rsidTr="00A553F7">
        <w:tc>
          <w:tcPr>
            <w:tcW w:w="6435" w:type="dxa"/>
          </w:tcPr>
          <w:p w14:paraId="2ED7A747" w14:textId="58BAC9B2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22391201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4E0B492E" w:rsidR="000F59DB" w:rsidRPr="000F59DB" w:rsidRDefault="009F6C69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4,263</w:t>
            </w:r>
          </w:p>
        </w:tc>
        <w:tc>
          <w:tcPr>
            <w:tcW w:w="270" w:type="dxa"/>
          </w:tcPr>
          <w:p w14:paraId="4B822317" w14:textId="7777777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5107BE57" w:rsidR="000F59DB" w:rsidRPr="00475A13" w:rsidRDefault="000F59DB" w:rsidP="000F5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,417</w:t>
            </w:r>
          </w:p>
        </w:tc>
      </w:tr>
      <w:tr w:rsidR="006E0946" w:rsidRPr="00475A13" w14:paraId="06B0206C" w14:textId="77777777" w:rsidTr="00A553F7">
        <w:tc>
          <w:tcPr>
            <w:tcW w:w="6435" w:type="dxa"/>
          </w:tcPr>
          <w:p w14:paraId="18E023BA" w14:textId="5F979815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</w:t>
            </w:r>
            <w:r w:rsidR="000F59D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4" w:type="dxa"/>
          </w:tcPr>
          <w:p w14:paraId="69C74420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788864C2" w:rsidR="006E0946" w:rsidRPr="000F59DB" w:rsidRDefault="009F6C69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1,110</w:t>
            </w:r>
          </w:p>
        </w:tc>
        <w:tc>
          <w:tcPr>
            <w:tcW w:w="270" w:type="dxa"/>
          </w:tcPr>
          <w:p w14:paraId="7831DEEE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58529EDD" w:rsidR="006E0946" w:rsidRPr="00475A13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1,146</w:t>
            </w:r>
          </w:p>
        </w:tc>
      </w:tr>
      <w:tr w:rsidR="006E0946" w:rsidRPr="00475A13" w14:paraId="6E717946" w14:textId="77777777" w:rsidTr="00A553F7">
        <w:tc>
          <w:tcPr>
            <w:tcW w:w="6435" w:type="dxa"/>
          </w:tcPr>
          <w:p w14:paraId="26F0A58A" w14:textId="35B85235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</w:t>
            </w:r>
            <w:r w:rsidR="000F59D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4" w:type="dxa"/>
          </w:tcPr>
          <w:p w14:paraId="790B6902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2EFCF3A7" w:rsidR="006E0946" w:rsidRPr="000F59DB" w:rsidRDefault="009F6C69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70" w:type="dxa"/>
          </w:tcPr>
          <w:p w14:paraId="365742BE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2A31E708" w:rsidR="006E0946" w:rsidRPr="00475A13" w:rsidRDefault="000F59DB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6E0946" w:rsidRPr="00475A13" w14:paraId="5806566D" w14:textId="77777777" w:rsidTr="00A553F7">
        <w:tc>
          <w:tcPr>
            <w:tcW w:w="6435" w:type="dxa"/>
          </w:tcPr>
          <w:p w14:paraId="2DD88C61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35C27A05" w:rsidR="006E0946" w:rsidRPr="000F59DB" w:rsidRDefault="009F6C69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15,55</w:t>
            </w:r>
            <w:r w:rsidR="0035414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EFC6350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0B9171B0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</w:t>
            </w:r>
            <w:r w:rsidR="000F59DB">
              <w:rPr>
                <w:rFonts w:ascii="Angsana New" w:hAnsi="Angsana New"/>
                <w:sz w:val="26"/>
                <w:szCs w:val="26"/>
              </w:rPr>
              <w:t>9</w:t>
            </w:r>
            <w:r w:rsidRPr="008D1964">
              <w:rPr>
                <w:rFonts w:ascii="Angsana New" w:hAnsi="Angsana New"/>
                <w:sz w:val="26"/>
                <w:szCs w:val="26"/>
              </w:rPr>
              <w:t>,</w:t>
            </w:r>
            <w:r w:rsidR="000F59DB">
              <w:rPr>
                <w:rFonts w:ascii="Angsana New" w:hAnsi="Angsana New"/>
                <w:sz w:val="26"/>
                <w:szCs w:val="26"/>
              </w:rPr>
              <w:t>228</w:t>
            </w:r>
          </w:p>
        </w:tc>
      </w:tr>
      <w:tr w:rsidR="006E0946" w:rsidRPr="00475A13" w14:paraId="5B801395" w14:textId="77777777" w:rsidTr="00A553F7">
        <w:tc>
          <w:tcPr>
            <w:tcW w:w="6435" w:type="dxa"/>
          </w:tcPr>
          <w:p w14:paraId="062E7FF3" w14:textId="6CFDE6DD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6F4C239A" w:rsidR="006E0946" w:rsidRPr="000F59DB" w:rsidRDefault="0035414F" w:rsidP="00D3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(1,074)</w:t>
            </w:r>
          </w:p>
        </w:tc>
        <w:tc>
          <w:tcPr>
            <w:tcW w:w="270" w:type="dxa"/>
          </w:tcPr>
          <w:p w14:paraId="5C8640DF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60BEB92E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(1,</w:t>
            </w:r>
            <w:r w:rsidR="000F59DB">
              <w:rPr>
                <w:rFonts w:ascii="Angsana New" w:hAnsi="Angsana New"/>
                <w:sz w:val="26"/>
                <w:szCs w:val="26"/>
              </w:rPr>
              <w:t>530</w:t>
            </w:r>
            <w:r w:rsidRPr="008D19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946" w:rsidRPr="00475A13" w14:paraId="412029E7" w14:textId="77777777" w:rsidTr="00A553F7">
        <w:tc>
          <w:tcPr>
            <w:tcW w:w="6435" w:type="dxa"/>
          </w:tcPr>
          <w:p w14:paraId="5B7C1E55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4323229E" w:rsidR="006E0946" w:rsidRPr="000F59DB" w:rsidRDefault="0035414F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14,481</w:t>
            </w:r>
          </w:p>
        </w:tc>
        <w:tc>
          <w:tcPr>
            <w:tcW w:w="270" w:type="dxa"/>
          </w:tcPr>
          <w:p w14:paraId="14A68DCB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003C62D3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</w:t>
            </w:r>
            <w:r w:rsidR="000F59DB">
              <w:rPr>
                <w:rFonts w:ascii="Angsana New" w:hAnsi="Angsana New"/>
                <w:sz w:val="26"/>
                <w:szCs w:val="26"/>
              </w:rPr>
              <w:t>7,698</w:t>
            </w:r>
          </w:p>
        </w:tc>
      </w:tr>
      <w:tr w:rsidR="006E0946" w:rsidRPr="00475A13" w14:paraId="6B709F05" w14:textId="77777777" w:rsidTr="00A553F7">
        <w:tc>
          <w:tcPr>
            <w:tcW w:w="6435" w:type="dxa"/>
          </w:tcPr>
          <w:p w14:paraId="09F467C6" w14:textId="638EAAEA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3DB155A7" w:rsidR="006E0946" w:rsidRPr="000F59DB" w:rsidRDefault="0035414F" w:rsidP="00D3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(5,563)</w:t>
            </w:r>
          </w:p>
        </w:tc>
        <w:tc>
          <w:tcPr>
            <w:tcW w:w="270" w:type="dxa"/>
          </w:tcPr>
          <w:p w14:paraId="6122A932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216CAC1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(</w:t>
            </w:r>
            <w:r w:rsidR="000F59DB">
              <w:rPr>
                <w:rFonts w:ascii="Angsana New" w:hAnsi="Angsana New"/>
                <w:sz w:val="26"/>
                <w:szCs w:val="26"/>
              </w:rPr>
              <w:t>5,770</w:t>
            </w:r>
            <w:r w:rsidRPr="008D19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0946" w:rsidRPr="00475A13" w14:paraId="36C2A444" w14:textId="77777777" w:rsidTr="00A553F7">
        <w:tc>
          <w:tcPr>
            <w:tcW w:w="6435" w:type="dxa"/>
          </w:tcPr>
          <w:p w14:paraId="5A9178E7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687C39A3" w:rsidR="006E0946" w:rsidRPr="000F59DB" w:rsidRDefault="0035414F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8,918</w:t>
            </w:r>
          </w:p>
        </w:tc>
        <w:tc>
          <w:tcPr>
            <w:tcW w:w="270" w:type="dxa"/>
          </w:tcPr>
          <w:p w14:paraId="45416753" w14:textId="77777777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531B0E88" w:rsidR="006E0946" w:rsidRPr="00475A13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1964">
              <w:rPr>
                <w:rFonts w:ascii="Angsana New" w:hAnsi="Angsana New"/>
                <w:sz w:val="26"/>
                <w:szCs w:val="26"/>
              </w:rPr>
              <w:t>1</w:t>
            </w:r>
            <w:r w:rsidR="000F59DB">
              <w:rPr>
                <w:rFonts w:ascii="Angsana New" w:hAnsi="Angsana New"/>
                <w:sz w:val="26"/>
                <w:szCs w:val="26"/>
              </w:rPr>
              <w:t>1,928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108A892A" w14:textId="0E229DE0" w:rsidR="007E0185" w:rsidRDefault="007E0185" w:rsidP="007E018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เพื่อซื้อสินทรัพย์บางรายการเมื่อสิ้นสุดตามสัญญาเช่าหรือเพื่อควบคุมและใช้สินทรัพย์สิทธิการใช้</w:t>
      </w:r>
      <w:r w:rsidR="00805A6E">
        <w:rPr>
          <w:rFonts w:ascii="Angsana New" w:hAnsi="Angsana New" w:hint="cs"/>
          <w:sz w:val="26"/>
          <w:szCs w:val="26"/>
          <w:cs/>
        </w:rPr>
        <w:t>และสินทรัพย์ไม่มีตัวตนอื่น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</w:t>
      </w:r>
      <w:r w:rsidR="00A05194">
        <w:rPr>
          <w:rFonts w:ascii="Angsana New" w:hAnsi="Angsana New"/>
          <w:sz w:val="26"/>
          <w:szCs w:val="26"/>
        </w:rPr>
        <w:t>7</w:t>
      </w:r>
      <w:r w:rsidR="00805A6E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05A6E">
        <w:rPr>
          <w:rFonts w:ascii="Angsana New" w:hAnsi="Angsana New"/>
          <w:sz w:val="26"/>
          <w:szCs w:val="26"/>
        </w:rPr>
        <w:t>8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โดยมีงวดการผ่อนชำระเป็นรายเดือนเป็นระยะเวลา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A73694D" w14:textId="77777777" w:rsidR="00025450" w:rsidRDefault="0002545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A07123" w14:textId="34C37A6A" w:rsidR="00025450" w:rsidRPr="007E44C9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8C01EA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CC5060">
        <w:rPr>
          <w:rFonts w:ascii="Angsana New" w:hAnsi="Angsana New" w:hint="cs"/>
          <w:sz w:val="26"/>
          <w:szCs w:val="26"/>
          <w:cs/>
        </w:rPr>
        <w:t>และหกเดือน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7164A">
        <w:rPr>
          <w:rFonts w:ascii="Angsana New" w:hAnsi="Angsana New"/>
          <w:sz w:val="26"/>
          <w:szCs w:val="26"/>
        </w:rPr>
        <w:t>3</w:t>
      </w:r>
      <w:r w:rsidR="00CC5060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704830">
        <w:rPr>
          <w:rFonts w:ascii="Angsana New" w:hAnsi="Angsana New" w:hint="cs"/>
          <w:sz w:val="26"/>
          <w:szCs w:val="26"/>
          <w:cs/>
        </w:rPr>
        <w:t>ม</w:t>
      </w:r>
      <w:r w:rsidR="00CC5060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4D0392">
        <w:rPr>
          <w:rFonts w:ascii="Angsana New" w:hAnsi="Angsana New"/>
          <w:sz w:val="26"/>
          <w:szCs w:val="26"/>
        </w:rPr>
        <w:t>8</w:t>
      </w:r>
      <w:r>
        <w:rPr>
          <w:rFonts w:ascii="Angsana New" w:hAnsi="Angsana New"/>
          <w:sz w:val="26"/>
          <w:szCs w:val="26"/>
        </w:rPr>
        <w:t xml:space="preserve">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 w:rsidR="004D0392">
        <w:rPr>
          <w:rFonts w:ascii="Angsana New" w:hAnsi="Angsana New"/>
          <w:sz w:val="26"/>
          <w:szCs w:val="26"/>
        </w:rPr>
        <w:t>7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A212AA6" w14:textId="77777777" w:rsidR="00025450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7870FC" w:rsidRPr="00707C6F" w14:paraId="532DB7BB" w14:textId="77777777" w:rsidTr="007870FC">
        <w:tc>
          <w:tcPr>
            <w:tcW w:w="3870" w:type="dxa"/>
          </w:tcPr>
          <w:p w14:paraId="3C6A5436" w14:textId="77777777" w:rsidR="007870FC" w:rsidRPr="006447D2" w:rsidRDefault="007870F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FB7A47A" w14:textId="0C805ED5" w:rsidR="007870FC" w:rsidRPr="00707C6F" w:rsidRDefault="007870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870FC" w:rsidRPr="00707C6F" w14:paraId="752293FA" w14:textId="77777777" w:rsidTr="007870FC">
        <w:tc>
          <w:tcPr>
            <w:tcW w:w="3870" w:type="dxa"/>
          </w:tcPr>
          <w:p w14:paraId="07625B44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6353EA7C" w14:textId="4C19147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578C63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2AB176AD" w14:textId="793413C4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870FC" w:rsidRPr="00707C6F" w14:paraId="124C9BAD" w14:textId="77777777" w:rsidTr="007870FC">
        <w:tc>
          <w:tcPr>
            <w:tcW w:w="3870" w:type="dxa"/>
          </w:tcPr>
          <w:p w14:paraId="4EB49A6D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195323A" w14:textId="5DE738EB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53B47A64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DC82552" w14:textId="0A7F6CCF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870FC" w:rsidRPr="006447D2" w14:paraId="2E66EBBE" w14:textId="77777777" w:rsidTr="007870FC">
        <w:tc>
          <w:tcPr>
            <w:tcW w:w="3870" w:type="dxa"/>
          </w:tcPr>
          <w:p w14:paraId="1BEE71D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9287C5" w14:textId="447F8A65" w:rsidR="007870FC" w:rsidRPr="006A269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16F66A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C22FEC" w14:textId="6BED2DE3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9B53200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4BF0FE" w14:textId="716EB23A" w:rsidR="007870FC" w:rsidRPr="001C0117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69314E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954438" w14:textId="3E98A086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72F02" w:rsidRPr="006447D2" w14:paraId="6C9CCCBD" w14:textId="77777777" w:rsidTr="007870FC">
        <w:tc>
          <w:tcPr>
            <w:tcW w:w="3870" w:type="dxa"/>
          </w:tcPr>
          <w:p w14:paraId="3D6E91D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DED42E" w14:textId="77777777" w:rsidR="00272F02" w:rsidRPr="006A269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7EBD14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289655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349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19518D" w14:textId="77777777" w:rsidR="00272F02" w:rsidRPr="001C0117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5A74E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42895F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870FC" w:rsidRPr="00EE6220" w14:paraId="468FBADD" w14:textId="77777777" w:rsidTr="00272F02">
        <w:tc>
          <w:tcPr>
            <w:tcW w:w="3870" w:type="dxa"/>
          </w:tcPr>
          <w:p w14:paraId="56675696" w14:textId="5A708F34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9C2901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9C2901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9C2901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260" w:type="dxa"/>
          </w:tcPr>
          <w:p w14:paraId="55718FEF" w14:textId="7FD14C54" w:rsidR="007870FC" w:rsidRPr="009C2901" w:rsidRDefault="009C2901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836</w:t>
            </w:r>
          </w:p>
        </w:tc>
        <w:tc>
          <w:tcPr>
            <w:tcW w:w="270" w:type="dxa"/>
          </w:tcPr>
          <w:p w14:paraId="00AB9CB2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A6F61C" w14:textId="160A792E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270" w:type="dxa"/>
          </w:tcPr>
          <w:p w14:paraId="6A3C78C5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218C0" w14:textId="253895FA" w:rsidR="007870FC" w:rsidRPr="009C2901" w:rsidRDefault="009C2901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1,670</w:t>
            </w:r>
          </w:p>
        </w:tc>
        <w:tc>
          <w:tcPr>
            <w:tcW w:w="270" w:type="dxa"/>
          </w:tcPr>
          <w:p w14:paraId="5EAC48E7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275A6E1" w14:textId="27ABDEA5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1,632</w:t>
            </w:r>
          </w:p>
        </w:tc>
      </w:tr>
      <w:tr w:rsidR="007870FC" w:rsidRPr="00EE6220" w14:paraId="5D1592D0" w14:textId="77777777" w:rsidTr="0001440F">
        <w:tc>
          <w:tcPr>
            <w:tcW w:w="3870" w:type="dxa"/>
          </w:tcPr>
          <w:p w14:paraId="3F03F150" w14:textId="3108625F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C2901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</w:tcPr>
          <w:p w14:paraId="154D5AB0" w14:textId="1572D167" w:rsidR="007870FC" w:rsidRPr="009C2901" w:rsidRDefault="009C2901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70" w:type="dxa"/>
          </w:tcPr>
          <w:p w14:paraId="539CD67F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DDA7B2" w14:textId="2CE55E5E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270" w:type="dxa"/>
          </w:tcPr>
          <w:p w14:paraId="4C771E2C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D54E8" w14:textId="45ED8D47" w:rsidR="007870FC" w:rsidRPr="009C2901" w:rsidRDefault="009C2901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270" w:type="dxa"/>
          </w:tcPr>
          <w:p w14:paraId="303EF05F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826CE" w14:textId="00D0859A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346</w:t>
            </w:r>
          </w:p>
        </w:tc>
      </w:tr>
      <w:tr w:rsidR="007870FC" w:rsidRPr="00EE6220" w14:paraId="4BA15CDE" w14:textId="77777777" w:rsidTr="0001440F">
        <w:tc>
          <w:tcPr>
            <w:tcW w:w="3870" w:type="dxa"/>
          </w:tcPr>
          <w:p w14:paraId="1FAE17A5" w14:textId="79BEAE7A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260" w:type="dxa"/>
          </w:tcPr>
          <w:p w14:paraId="74CDE5DC" w14:textId="5FB4A826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82FB8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B76FD" w14:textId="5E9A4778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20BD40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0904F6" w14:textId="6A3A6DFC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101A80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D55EC4" w14:textId="50157C71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0FC" w:rsidRPr="00EE6220" w14:paraId="031CFAA9" w14:textId="77777777" w:rsidTr="007870FC">
        <w:tc>
          <w:tcPr>
            <w:tcW w:w="3870" w:type="dxa"/>
          </w:tcPr>
          <w:p w14:paraId="281029CD" w14:textId="233868B6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06BED" w14:textId="4B9FA697" w:rsidR="007870FC" w:rsidRPr="009C2901" w:rsidRDefault="009C2901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270" w:type="dxa"/>
          </w:tcPr>
          <w:p w14:paraId="69D91D64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496B4E" w14:textId="20DE8F11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270" w:type="dxa"/>
          </w:tcPr>
          <w:p w14:paraId="20A67158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706ED" w14:textId="6DEAF39E" w:rsidR="007870FC" w:rsidRPr="009C2901" w:rsidRDefault="009C2901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270" w:type="dxa"/>
          </w:tcPr>
          <w:p w14:paraId="21B1704A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2D9795" w14:textId="16C3FDD0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1,313</w:t>
            </w:r>
          </w:p>
        </w:tc>
      </w:tr>
      <w:tr w:rsidR="007870FC" w:rsidRPr="00EE6220" w14:paraId="7C29FE92" w14:textId="77777777" w:rsidTr="007870FC">
        <w:tc>
          <w:tcPr>
            <w:tcW w:w="3870" w:type="dxa"/>
          </w:tcPr>
          <w:p w14:paraId="08749E6C" w14:textId="35469CDC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9C290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EE4CAE" w14:textId="226F98A9" w:rsidR="007870FC" w:rsidRPr="009C2901" w:rsidRDefault="009C2901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1,475</w:t>
            </w:r>
          </w:p>
        </w:tc>
        <w:tc>
          <w:tcPr>
            <w:tcW w:w="270" w:type="dxa"/>
          </w:tcPr>
          <w:p w14:paraId="5D0098EF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7EE0D" w14:textId="287B979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1,426</w:t>
            </w:r>
          </w:p>
        </w:tc>
        <w:tc>
          <w:tcPr>
            <w:tcW w:w="270" w:type="dxa"/>
          </w:tcPr>
          <w:p w14:paraId="147451C6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1E5E1" w14:textId="5F66E71D" w:rsidR="007870FC" w:rsidRPr="009C2901" w:rsidRDefault="009C2901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2,949</w:t>
            </w:r>
          </w:p>
        </w:tc>
        <w:tc>
          <w:tcPr>
            <w:tcW w:w="270" w:type="dxa"/>
          </w:tcPr>
          <w:p w14:paraId="258CD77C" w14:textId="77777777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33755B" w14:textId="3A5D10AC" w:rsidR="007870FC" w:rsidRPr="009C2901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2901">
              <w:rPr>
                <w:rFonts w:ascii="Angsana New" w:hAnsi="Angsana New"/>
                <w:sz w:val="26"/>
                <w:szCs w:val="26"/>
              </w:rPr>
              <w:t>3,291</w:t>
            </w:r>
          </w:p>
        </w:tc>
      </w:tr>
    </w:tbl>
    <w:p w14:paraId="6F8B1621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920819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7CD2FB3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4F1910EC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A05194">
        <w:rPr>
          <w:rFonts w:ascii="Angsana New" w:hAnsi="Angsana New"/>
          <w:b/>
          <w:bCs/>
          <w:sz w:val="26"/>
          <w:szCs w:val="26"/>
        </w:rPr>
        <w:t>3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6909AE37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6E09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32B4342F" w:rsidR="00E24E1D" w:rsidRPr="00F30735" w:rsidRDefault="006E094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3,101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40C391A8" w:rsidR="006A427F" w:rsidRPr="00B4081E" w:rsidRDefault="00B4081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81E">
              <w:rPr>
                <w:rFonts w:ascii="Angsana New" w:hAnsi="Angsana New"/>
                <w:sz w:val="26"/>
                <w:szCs w:val="26"/>
              </w:rPr>
              <w:t>202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027DC177" w:rsidR="006A427F" w:rsidRPr="00B4081E" w:rsidRDefault="00B4081E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081E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118BE90A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870FC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870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E094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03F4146C" w:rsidR="006A427F" w:rsidRPr="00B4081E" w:rsidRDefault="0096502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081E">
              <w:rPr>
                <w:rFonts w:ascii="Angsana New" w:hAnsi="Angsana New"/>
                <w:sz w:val="26"/>
                <w:szCs w:val="26"/>
              </w:rPr>
              <w:t>3</w:t>
            </w:r>
            <w:r w:rsidR="0057596E" w:rsidRPr="00B4081E">
              <w:rPr>
                <w:rFonts w:ascii="Angsana New" w:hAnsi="Angsana New"/>
                <w:sz w:val="26"/>
                <w:szCs w:val="26"/>
              </w:rPr>
              <w:t>,</w:t>
            </w:r>
            <w:r w:rsidR="00B4081E" w:rsidRPr="00B4081E">
              <w:rPr>
                <w:rFonts w:ascii="Angsana New" w:hAnsi="Angsana New"/>
                <w:sz w:val="26"/>
                <w:szCs w:val="26"/>
              </w:rPr>
              <w:t>343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525002FD" w:rsidR="00043424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7870FC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7870FC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6E0946">
        <w:rPr>
          <w:rFonts w:ascii="Angsana New" w:hAnsi="Angsana New" w:hint="cs"/>
          <w:sz w:val="26"/>
          <w:szCs w:val="26"/>
          <w:cs/>
        </w:rPr>
        <w:t>ม</w:t>
      </w:r>
      <w:r w:rsidR="007870FC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6E0946">
        <w:rPr>
          <w:rFonts w:ascii="Angsana New" w:hAnsi="Angsana New"/>
          <w:sz w:val="26"/>
          <w:szCs w:val="26"/>
        </w:rPr>
        <w:t>8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</w:t>
      </w:r>
      <w:r w:rsidR="006E0946">
        <w:rPr>
          <w:rFonts w:ascii="Angsana New" w:hAnsi="Angsana New"/>
          <w:sz w:val="26"/>
          <w:szCs w:val="26"/>
        </w:rPr>
        <w:t>7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4451AB3D" w14:textId="77777777" w:rsidR="00BB1617" w:rsidRPr="004962A0" w:rsidRDefault="00BB1617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350"/>
      </w:tblGrid>
      <w:tr w:rsidR="007870FC" w:rsidRPr="00707C6F" w14:paraId="1DFA80E1" w14:textId="77777777" w:rsidTr="007870FC">
        <w:tc>
          <w:tcPr>
            <w:tcW w:w="3870" w:type="dxa"/>
          </w:tcPr>
          <w:p w14:paraId="04D3FD65" w14:textId="77777777" w:rsidR="007870FC" w:rsidRPr="006447D2" w:rsidRDefault="007870F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1555F73C" w14:textId="7C9A0B24" w:rsidR="007870FC" w:rsidRPr="00707C6F" w:rsidRDefault="007870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870FC" w:rsidRPr="00707C6F" w14:paraId="2B8D3312" w14:textId="77777777" w:rsidTr="007870FC">
        <w:tc>
          <w:tcPr>
            <w:tcW w:w="3870" w:type="dxa"/>
          </w:tcPr>
          <w:p w14:paraId="6C3E4EF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D68EF31" w14:textId="6493771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ACF5F5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5F647299" w14:textId="084DB4B6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7870FC" w:rsidRPr="00707C6F" w14:paraId="53526BC3" w14:textId="77777777" w:rsidTr="007870FC">
        <w:tc>
          <w:tcPr>
            <w:tcW w:w="3870" w:type="dxa"/>
          </w:tcPr>
          <w:p w14:paraId="48BF966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8FA5997" w14:textId="281A526E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374BE413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5798E3B" w14:textId="14D9152A" w:rsidR="007870FC" w:rsidRPr="00707C6F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870FC" w:rsidRPr="006447D2" w14:paraId="784D6997" w14:textId="77777777" w:rsidTr="00E71EDE">
        <w:tc>
          <w:tcPr>
            <w:tcW w:w="3870" w:type="dxa"/>
          </w:tcPr>
          <w:p w14:paraId="2E2F078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40FDC4" w14:textId="03B8E5F2" w:rsidR="007870FC" w:rsidRPr="006A269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5430B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DE3852" w14:textId="091712A4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9237915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E8E58E" w14:textId="5289BB07" w:rsidR="007870FC" w:rsidRPr="001C0117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BB6B01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04C6D9" w14:textId="0D795599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B1617" w:rsidRPr="006447D2" w14:paraId="69779E0F" w14:textId="77777777" w:rsidTr="00E71EDE">
        <w:tc>
          <w:tcPr>
            <w:tcW w:w="3870" w:type="dxa"/>
          </w:tcPr>
          <w:p w14:paraId="4CD8C23C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A065B8" w14:textId="77777777" w:rsidR="00BB1617" w:rsidRPr="006A269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6B093A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DD78C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453221F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5100AA" w14:textId="77777777" w:rsidR="00BB1617" w:rsidRPr="001C0117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9347E9" w14:textId="77777777" w:rsidR="00BB1617" w:rsidRPr="006447D2" w:rsidRDefault="00BB161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3A7A6F" w14:textId="77777777" w:rsidR="00BB1617" w:rsidRPr="006447D2" w:rsidRDefault="00BB1617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B1617" w:rsidRPr="00EE6220" w14:paraId="381E25F9" w14:textId="77777777" w:rsidTr="0001440F">
        <w:tc>
          <w:tcPr>
            <w:tcW w:w="3870" w:type="dxa"/>
          </w:tcPr>
          <w:p w14:paraId="2CF785F5" w14:textId="45CC3594" w:rsidR="00BB1617" w:rsidRPr="006447D2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7C1F3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C1F3E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14:paraId="2EDAE00C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1F03F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FA6A18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4DFF4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06730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36439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F892A3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946" w:rsidRPr="00EE6220" w14:paraId="5EE9CCCA" w14:textId="77777777" w:rsidTr="0057596E">
        <w:trPr>
          <w:trHeight w:val="90"/>
        </w:trPr>
        <w:tc>
          <w:tcPr>
            <w:tcW w:w="3870" w:type="dxa"/>
          </w:tcPr>
          <w:p w14:paraId="77A3821F" w14:textId="6416C0E3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56C3C6BD" w14:textId="2201A95B" w:rsidR="006E0946" w:rsidRPr="00F30735" w:rsidRDefault="00B4081E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70" w:type="dxa"/>
          </w:tcPr>
          <w:p w14:paraId="2FAC14A8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A13C42" w14:textId="053BC24D" w:rsidR="006E0946" w:rsidRPr="00BB1617" w:rsidRDefault="007870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7F9197E6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F7D505D" w14:textId="0FAEAD56" w:rsidR="006E0946" w:rsidRPr="0096502F" w:rsidRDefault="00B4081E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</w:tcPr>
          <w:p w14:paraId="5580B25C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5476490" w14:textId="29CD83CA" w:rsidR="006E0946" w:rsidRPr="00BB1617" w:rsidRDefault="007870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6E0946" w:rsidRPr="00EE6220" w14:paraId="60028C98" w14:textId="77777777" w:rsidTr="007870FC">
        <w:tc>
          <w:tcPr>
            <w:tcW w:w="3870" w:type="dxa"/>
          </w:tcPr>
          <w:p w14:paraId="4A62517A" w14:textId="14C0A4B4" w:rsidR="006E0946" w:rsidRPr="00E97C6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DC84F8" w14:textId="63242A70" w:rsidR="006E0946" w:rsidRPr="00F30735" w:rsidRDefault="00B4081E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7EE5FB27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E0F7EF" w14:textId="021CFF9A" w:rsidR="006E0946" w:rsidRPr="00EE6220" w:rsidRDefault="007870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</w:tcPr>
          <w:p w14:paraId="6C9473E6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F23DC" w14:textId="1BD29246" w:rsidR="006E0946" w:rsidRPr="0096502F" w:rsidRDefault="00B4081E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297F7894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418E73" w14:textId="00E4716D" w:rsidR="006E0946" w:rsidRPr="00EE6220" w:rsidRDefault="007870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6E0946" w:rsidRPr="00EE6220" w14:paraId="038C6A3A" w14:textId="77777777" w:rsidTr="007870FC">
        <w:tc>
          <w:tcPr>
            <w:tcW w:w="3870" w:type="dxa"/>
          </w:tcPr>
          <w:p w14:paraId="5CD8939C" w14:textId="4042CA7B" w:rsidR="006E0946" w:rsidRPr="006447D2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A3B331" w14:textId="5AAEB627" w:rsidR="006E0946" w:rsidRPr="00F30735" w:rsidRDefault="00B4081E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521E51BD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32B213" w14:textId="19EC948E" w:rsidR="006E0946" w:rsidRPr="00EE6220" w:rsidRDefault="007870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63E66AC0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A3EAA" w14:textId="5590D630" w:rsidR="006E0946" w:rsidRPr="0096502F" w:rsidRDefault="00B4081E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270" w:type="dxa"/>
          </w:tcPr>
          <w:p w14:paraId="4D62BD59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06E502" w14:textId="05C2511E" w:rsidR="006E0946" w:rsidRPr="00EE6220" w:rsidRDefault="007870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</w:tbl>
    <w:p w14:paraId="63B84AE2" w14:textId="77777777" w:rsidR="00A538B4" w:rsidRDefault="00A538B4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14:paraId="4CCA4CA5" w14:textId="0A6870B3" w:rsidR="00835E30" w:rsidRPr="004B53BF" w:rsidRDefault="00DC4683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 w:rsidR="00A05194">
        <w:rPr>
          <w:rFonts w:ascii="Angsana New" w:hAnsi="Angsana New"/>
          <w:b/>
          <w:bCs/>
          <w:sz w:val="26"/>
          <w:szCs w:val="26"/>
        </w:rPr>
        <w:t>4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B80518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B80518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lastRenderedPageBreak/>
        <w:t>บริษัทนำใบสำคัญแสดงสิทธิ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4B53BF">
        <w:rPr>
          <w:rFonts w:ascii="Angsana New" w:hAnsi="Angsana New" w:hint="cs"/>
          <w:sz w:val="26"/>
          <w:szCs w:val="26"/>
        </w:rPr>
        <w:t>CPANEL-W1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4B53BF">
        <w:rPr>
          <w:rFonts w:ascii="Angsana New" w:hAnsi="Angsana New"/>
          <w:sz w:val="26"/>
          <w:szCs w:val="26"/>
        </w:rPr>
        <w:t>30</w:t>
      </w:r>
      <w:r w:rsidRPr="004B53BF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4B53BF">
        <w:rPr>
          <w:rFonts w:ascii="Angsana New" w:hAnsi="Angsana New"/>
          <w:sz w:val="26"/>
          <w:szCs w:val="26"/>
        </w:rPr>
        <w:t>2565</w:t>
      </w:r>
    </w:p>
    <w:p w14:paraId="0EEBB576" w14:textId="77777777" w:rsidR="00B80518" w:rsidRDefault="00B80518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2F9165A" w14:textId="73916AC8" w:rsidR="00B80518" w:rsidRDefault="00B80518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รายการเคลื่อนไหวของใบสำคัญแสดงสิทธิที่จะซื้อหุ้นสามัญสำหรับ</w:t>
      </w:r>
      <w:r w:rsidR="00853F59" w:rsidRPr="00A405C7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งวด</w:t>
      </w:r>
      <w:r w:rsidR="00C5668C">
        <w:rPr>
          <w:rFonts w:ascii="Angsana New" w:eastAsia="Times New Roman" w:hAnsi="Angsana New" w:cs="Angsana New" w:hint="cs"/>
          <w:sz w:val="26"/>
          <w:szCs w:val="26"/>
          <w:cs/>
        </w:rPr>
        <w:t>หก</w:t>
      </w:r>
      <w:r w:rsidR="00B7164A">
        <w:rPr>
          <w:rFonts w:ascii="Angsana New" w:eastAsia="Times New Roman" w:hAnsi="Angsana New" w:cs="Angsana New" w:hint="cs"/>
          <w:sz w:val="26"/>
          <w:szCs w:val="26"/>
          <w:cs/>
        </w:rPr>
        <w:t>เดือน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eastAsia="Times New Roman" w:hAnsi="Angsana New" w:cs="Angsana New"/>
          <w:sz w:val="26"/>
          <w:szCs w:val="26"/>
        </w:rPr>
        <w:t>3</w:t>
      </w:r>
      <w:r w:rsidR="00B06C63">
        <w:rPr>
          <w:rFonts w:ascii="Angsana New" w:eastAsia="Times New Roman" w:hAnsi="Angsana New" w:cs="Angsana New"/>
          <w:sz w:val="26"/>
          <w:szCs w:val="26"/>
        </w:rPr>
        <w:t>0</w:t>
      </w:r>
      <w:r w:rsidR="00B7164A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896C76">
        <w:rPr>
          <w:rFonts w:ascii="Angsana New" w:eastAsia="Times New Roman" w:hAnsi="Angsana New" w:cs="Angsana New" w:hint="cs"/>
          <w:sz w:val="26"/>
          <w:szCs w:val="26"/>
          <w:cs/>
        </w:rPr>
        <w:t>ม</w:t>
      </w:r>
      <w:r w:rsidR="00B06C63">
        <w:rPr>
          <w:rFonts w:ascii="Angsana New" w:eastAsia="Times New Roman" w:hAnsi="Angsana New" w:cs="Angsana New" w:hint="cs"/>
          <w:sz w:val="26"/>
          <w:szCs w:val="26"/>
          <w:cs/>
        </w:rPr>
        <w:t>ิถุนายน</w:t>
      </w:r>
      <w:r w:rsidR="00896C76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B7164A">
        <w:rPr>
          <w:rFonts w:ascii="Angsana New" w:eastAsia="Times New Roman" w:hAnsi="Angsana New" w:cs="Angsana New"/>
          <w:sz w:val="26"/>
          <w:szCs w:val="26"/>
        </w:rPr>
        <w:t>256</w:t>
      </w:r>
      <w:r w:rsidR="00896C76">
        <w:rPr>
          <w:rFonts w:ascii="Angsana New" w:eastAsia="Times New Roman" w:hAnsi="Angsana New" w:cs="Angsana New"/>
          <w:sz w:val="26"/>
          <w:szCs w:val="26"/>
        </w:rPr>
        <w:t>8</w:t>
      </w:r>
      <w:r w:rsidRPr="00A405C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Pr="00A405C7">
        <w:rPr>
          <w:rFonts w:ascii="Angsana New" w:eastAsia="Times New Roman" w:hAnsi="Angsana New" w:cs="Angsana New"/>
          <w:sz w:val="26"/>
          <w:szCs w:val="26"/>
        </w:rPr>
        <w:t>256</w:t>
      </w:r>
      <w:r w:rsidR="00896C76">
        <w:rPr>
          <w:rFonts w:ascii="Angsana New" w:eastAsia="Times New Roman" w:hAnsi="Angsana New" w:cs="Angsana New"/>
          <w:sz w:val="26"/>
          <w:szCs w:val="26"/>
        </w:rPr>
        <w:t>7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14:paraId="7E51B93A" w14:textId="77777777" w:rsidR="00535A35" w:rsidRPr="00372B95" w:rsidRDefault="00535A35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535A35" w:rsidRPr="00C2345C" w14:paraId="63FD008D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63DEF07D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BCDECC" w14:textId="77777777" w:rsidR="00535A35" w:rsidRPr="00C2345C" w:rsidRDefault="00535A35" w:rsidP="0001440F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3ABC2DD3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036B8EA" w14:textId="76172570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96C7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2E60CADE" w14:textId="77777777" w:rsidR="00535A35" w:rsidRPr="00C2345C" w:rsidRDefault="00535A35" w:rsidP="0001440F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525362AA" w14:textId="48E5A44E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96C7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35A35" w:rsidRPr="00C2345C" w14:paraId="0F386E47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7C0B1788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092B557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2743AB0A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A056FB4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D9B3AC2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A13AB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441763E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61EA6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69A4D8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8E5B408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535A35" w:rsidRPr="00C2345C" w14:paraId="65FFFFE1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02EB4555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CF6F73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F350A5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69877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367E723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0723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5B41DC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A7B80" w14:textId="77777777" w:rsidR="00535A35" w:rsidRPr="00C2345C" w:rsidRDefault="00535A35" w:rsidP="0001440F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4160AA8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47ACC6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5A35" w:rsidRPr="00C2345C" w14:paraId="7CDDC752" w14:textId="77777777" w:rsidTr="0001440F">
        <w:trPr>
          <w:cantSplit/>
          <w:trHeight w:val="245"/>
        </w:trPr>
        <w:tc>
          <w:tcPr>
            <w:tcW w:w="3346" w:type="dxa"/>
          </w:tcPr>
          <w:p w14:paraId="290835A1" w14:textId="77777777" w:rsidR="00535A35" w:rsidRPr="00C2345C" w:rsidRDefault="00535A35" w:rsidP="0001440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FE21A1" w14:textId="77777777" w:rsidR="00535A35" w:rsidRPr="00C2345C" w:rsidRDefault="00535A35" w:rsidP="0001440F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5CE38C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92455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7A8EB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C0FAB7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5EF85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6AAC9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CD44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F17BDE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C76" w:rsidRPr="00C2345C" w14:paraId="26198E03" w14:textId="77777777" w:rsidTr="0001440F">
        <w:trPr>
          <w:cantSplit/>
          <w:trHeight w:val="245"/>
        </w:trPr>
        <w:tc>
          <w:tcPr>
            <w:tcW w:w="3346" w:type="dxa"/>
          </w:tcPr>
          <w:p w14:paraId="633484CE" w14:textId="77777777" w:rsidR="00896C76" w:rsidRPr="00F95EA3" w:rsidRDefault="00896C76" w:rsidP="00896C76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ใบสำคัญแสดงสิทธิครั้งที่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0D7C1F4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203895CB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35D752CE" w14:textId="47947625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20907C4F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FDA383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76B700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574FBF" w14:textId="0B146ACE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0B9B1693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57BDC41E" w14:textId="4B836283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96C76" w:rsidRPr="00CD3B25" w14:paraId="21F30810" w14:textId="77777777" w:rsidTr="00A538B4">
        <w:trPr>
          <w:cantSplit/>
          <w:trHeight w:val="72"/>
        </w:trPr>
        <w:tc>
          <w:tcPr>
            <w:tcW w:w="3346" w:type="dxa"/>
          </w:tcPr>
          <w:p w14:paraId="3D69DE22" w14:textId="77777777" w:rsidR="00896C76" w:rsidRPr="00A538B4" w:rsidRDefault="00896C76" w:rsidP="00A538B4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17B9E69" w14:textId="77777777" w:rsidR="00896C76" w:rsidRPr="00A538B4" w:rsidRDefault="00896C76" w:rsidP="00A538B4">
            <w:pPr>
              <w:spacing w:line="240" w:lineRule="auto"/>
              <w:ind w:left="180" w:hanging="180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E78F6BE" w14:textId="77777777" w:rsidR="00896C76" w:rsidRPr="00A538B4" w:rsidRDefault="00896C76" w:rsidP="00A538B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02" w:type="dxa"/>
          </w:tcPr>
          <w:p w14:paraId="219E8D46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A9E7D63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0D3D1955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C018799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61BC01D9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49FD90C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4" w:type="dxa"/>
          </w:tcPr>
          <w:p w14:paraId="03565477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</w:tr>
      <w:tr w:rsidR="00896C76" w:rsidRPr="00C2345C" w14:paraId="3D8B373F" w14:textId="77777777" w:rsidTr="00F95EA3">
        <w:trPr>
          <w:cantSplit/>
          <w:trHeight w:val="245"/>
        </w:trPr>
        <w:tc>
          <w:tcPr>
            <w:tcW w:w="3346" w:type="dxa"/>
          </w:tcPr>
          <w:p w14:paraId="03891573" w14:textId="77777777" w:rsidR="00896C76" w:rsidRPr="00F95EA3" w:rsidRDefault="00896C76" w:rsidP="00896C76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การเคลื่อนไหวในระหว่างงวด</w:t>
            </w:r>
          </w:p>
        </w:tc>
        <w:tc>
          <w:tcPr>
            <w:tcW w:w="1110" w:type="dxa"/>
          </w:tcPr>
          <w:p w14:paraId="3D0882C4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A8D7691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700A5896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F5705F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E4CC5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803205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0BD2F1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A83B52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AF8957A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6C76" w:rsidRPr="00C2345C" w14:paraId="64961208" w14:textId="77777777" w:rsidTr="00F95EA3">
        <w:trPr>
          <w:cantSplit/>
          <w:trHeight w:val="245"/>
        </w:trPr>
        <w:tc>
          <w:tcPr>
            <w:tcW w:w="3346" w:type="dxa"/>
          </w:tcPr>
          <w:p w14:paraId="20D34222" w14:textId="0E9865B7" w:rsidR="00896C76" w:rsidRPr="00F95EA3" w:rsidRDefault="00896C76" w:rsidP="00F95EA3">
            <w:pPr>
              <w:ind w:right="-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ใบสำคัญแสดงสิทธิ</w:t>
            </w:r>
            <w:r w:rsidR="003234F3"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หมดอายุ</w:t>
            </w:r>
          </w:p>
        </w:tc>
        <w:tc>
          <w:tcPr>
            <w:tcW w:w="1110" w:type="dxa"/>
          </w:tcPr>
          <w:p w14:paraId="639CC873" w14:textId="77777777" w:rsidR="00896C76" w:rsidRPr="00C2345C" w:rsidRDefault="00896C76" w:rsidP="00896C76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10C2C32A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AC5DE81" w14:textId="27DBAABD" w:rsidR="00896C76" w:rsidRPr="003234F3" w:rsidRDefault="00A35FA1" w:rsidP="003234F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3234F3">
              <w:rPr>
                <w:rFonts w:ascii="Angsana New" w:hAnsi="Angsana New"/>
                <w:sz w:val="26"/>
                <w:szCs w:val="26"/>
                <w:lang w:val="en-US" w:bidi="th-TH"/>
              </w:rPr>
              <w:t>28,8</w:t>
            </w:r>
            <w:r w:rsidR="00E71EDE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234F3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F5AFD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678EB0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D9EFFE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8DF6E" w14:textId="3037E86D" w:rsidR="00896C76" w:rsidRPr="00CC3BE5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0057FB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03BE392" w14:textId="02E7A07C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96C76" w:rsidRPr="00CD3B25" w14:paraId="3CCD6EAE" w14:textId="77777777" w:rsidTr="00A538B4">
        <w:trPr>
          <w:cantSplit/>
          <w:trHeight w:val="58"/>
        </w:trPr>
        <w:tc>
          <w:tcPr>
            <w:tcW w:w="3346" w:type="dxa"/>
          </w:tcPr>
          <w:p w14:paraId="6C3EAD5F" w14:textId="77777777" w:rsidR="00896C76" w:rsidRPr="00A538B4" w:rsidRDefault="00896C76" w:rsidP="00A538B4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B8E0801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2D5D6D1" w14:textId="77777777" w:rsidR="00896C76" w:rsidRPr="00A538B4" w:rsidRDefault="00896C76" w:rsidP="00A538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09F0290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F324B12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76B5A6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0237F6A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BE4BD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AE321B2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6906708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</w:tr>
      <w:tr w:rsidR="00896C76" w:rsidRPr="00C2345C" w14:paraId="29A8AF92" w14:textId="77777777" w:rsidTr="0001440F">
        <w:trPr>
          <w:cantSplit/>
          <w:trHeight w:val="245"/>
        </w:trPr>
        <w:tc>
          <w:tcPr>
            <w:tcW w:w="3346" w:type="dxa"/>
          </w:tcPr>
          <w:p w14:paraId="301BDBB5" w14:textId="7DC3B97F" w:rsidR="00896C76" w:rsidRPr="00F95EA3" w:rsidRDefault="00896C76" w:rsidP="00896C7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517E99" w:rsidRPr="00F95EA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407147" w:rsidRPr="00F95E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10" w:type="dxa"/>
          </w:tcPr>
          <w:p w14:paraId="37C88812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2318E1CC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0C9B1EFD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00752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A9B1735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D63561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6CA9E02" w14:textId="77777777" w:rsidR="00896C76" w:rsidRPr="00CC3BE5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1C8F69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70B6A36E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34F3" w:rsidRPr="00C2345C" w14:paraId="0BD2505A" w14:textId="77777777" w:rsidTr="0001440F">
        <w:trPr>
          <w:cantSplit/>
          <w:trHeight w:val="245"/>
        </w:trPr>
        <w:tc>
          <w:tcPr>
            <w:tcW w:w="3346" w:type="dxa"/>
          </w:tcPr>
          <w:p w14:paraId="47642A36" w14:textId="764B7D08" w:rsidR="003234F3" w:rsidRPr="00F95EA3" w:rsidRDefault="003234F3" w:rsidP="003234F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ใบสำคัญแสดงสิทธิครั้งที่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8B43FF8" w14:textId="77777777" w:rsidR="003234F3" w:rsidRPr="00C2345C" w:rsidRDefault="003234F3" w:rsidP="003234F3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6606EB94" w14:textId="77777777" w:rsidR="003234F3" w:rsidRPr="00C2345C" w:rsidRDefault="003234F3" w:rsidP="003234F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3288687B" w14:textId="6922E610" w:rsidR="003234F3" w:rsidRPr="0096502F" w:rsidRDefault="003234F3" w:rsidP="003234F3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1CF6C0" w14:textId="77777777" w:rsidR="003234F3" w:rsidRPr="0096502F" w:rsidRDefault="003234F3" w:rsidP="003234F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32E2D8" w14:textId="77777777" w:rsidR="003234F3" w:rsidRPr="0096502F" w:rsidRDefault="003234F3" w:rsidP="003234F3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3529B3" w14:textId="77777777" w:rsidR="003234F3" w:rsidRPr="00C2345C" w:rsidRDefault="003234F3" w:rsidP="003234F3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D7878" w14:textId="44781F5A" w:rsidR="003234F3" w:rsidRPr="00CC3BE5" w:rsidRDefault="003234F3" w:rsidP="003234F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815</w:t>
            </w:r>
          </w:p>
        </w:tc>
        <w:tc>
          <w:tcPr>
            <w:tcW w:w="180" w:type="dxa"/>
          </w:tcPr>
          <w:p w14:paraId="7B534F29" w14:textId="77777777" w:rsidR="003234F3" w:rsidRPr="00C2345C" w:rsidRDefault="003234F3" w:rsidP="003234F3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4610C13E" w14:textId="6F646A05" w:rsidR="003234F3" w:rsidRPr="00C2345C" w:rsidRDefault="003234F3" w:rsidP="003234F3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13955035" w14:textId="77777777" w:rsidR="004E09A1" w:rsidRDefault="004E09A1" w:rsidP="00535A35">
      <w:pPr>
        <w:jc w:val="thaiDistribute"/>
        <w:rPr>
          <w:rFonts w:ascii="Angsana New" w:hAnsi="Angsana New"/>
          <w:sz w:val="26"/>
          <w:szCs w:val="26"/>
        </w:rPr>
      </w:pPr>
    </w:p>
    <w:p w14:paraId="7F5BF52D" w14:textId="51EB55AF" w:rsidR="00F95EA3" w:rsidRDefault="004E09A1" w:rsidP="00F95EA3">
      <w:pPr>
        <w:jc w:val="thaiDistribute"/>
        <w:rPr>
          <w:rFonts w:ascii="Angsana New" w:hAnsi="Angsana New"/>
          <w:sz w:val="26"/>
          <w:szCs w:val="26"/>
        </w:rPr>
      </w:pPr>
      <w:r w:rsidRPr="00F95EA3">
        <w:rPr>
          <w:rFonts w:ascii="Angsana New" w:hAnsi="Angsana New" w:hint="cs"/>
          <w:sz w:val="26"/>
          <w:szCs w:val="26"/>
          <w:cs/>
        </w:rPr>
        <w:t>เม</w:t>
      </w:r>
      <w:r w:rsidR="00F95EA3" w:rsidRPr="00F95EA3">
        <w:rPr>
          <w:rFonts w:ascii="Angsana New" w:hAnsi="Angsana New" w:hint="cs"/>
          <w:sz w:val="26"/>
          <w:szCs w:val="26"/>
          <w:cs/>
        </w:rPr>
        <w:t>ื่อ</w:t>
      </w:r>
      <w:r w:rsidRPr="00F95EA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F95EA3" w:rsidRPr="00F95EA3">
        <w:rPr>
          <w:rFonts w:ascii="Angsana New" w:hAnsi="Angsana New" w:hint="cs"/>
          <w:sz w:val="26"/>
          <w:szCs w:val="26"/>
        </w:rPr>
        <w:t>1</w:t>
      </w:r>
      <w:r w:rsidR="00C5668C">
        <w:rPr>
          <w:rFonts w:ascii="Angsana New" w:hAnsi="Angsana New"/>
          <w:sz w:val="26"/>
          <w:szCs w:val="26"/>
        </w:rPr>
        <w:t>3</w:t>
      </w:r>
      <w:r w:rsidR="00F95EA3" w:rsidRPr="00F95EA3">
        <w:rPr>
          <w:rFonts w:ascii="Angsana New" w:hAnsi="Angsana New" w:hint="cs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F95EA3" w:rsidRPr="00F95EA3">
        <w:rPr>
          <w:rFonts w:ascii="Angsana New" w:hAnsi="Angsana New" w:hint="cs"/>
          <w:sz w:val="26"/>
          <w:szCs w:val="26"/>
        </w:rPr>
        <w:t>2568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มี</w:t>
      </w:r>
      <w:r w:rsidR="00F95EA3" w:rsidRPr="00F95EA3">
        <w:rPr>
          <w:rFonts w:ascii="Angsana New" w:hAnsi="Angsana New"/>
          <w:sz w:val="26"/>
          <w:szCs w:val="26"/>
          <w:cs/>
        </w:rPr>
        <w:t>ผู้ใช้สิทธิ</w:t>
      </w:r>
      <w:r w:rsidR="00F95EA3" w:rsidRPr="00F95EA3"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="00F95EA3" w:rsidRPr="00F95EA3">
        <w:rPr>
          <w:rFonts w:ascii="Angsana New" w:hAnsi="Angsana New"/>
          <w:sz w:val="26"/>
          <w:szCs w:val="26"/>
          <w:cs/>
        </w:rPr>
        <w:t>ของบริษัท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 w:rsidR="00F95EA3" w:rsidRPr="00F95EA3">
        <w:rPr>
          <w:rFonts w:ascii="Angsana New" w:hAnsi="Angsana New"/>
          <w:sz w:val="26"/>
          <w:szCs w:val="26"/>
        </w:rPr>
        <w:t xml:space="preserve">CPANEL-W1 </w:t>
      </w:r>
      <w:r w:rsidR="00F95EA3" w:rsidRPr="00F95EA3">
        <w:rPr>
          <w:rFonts w:ascii="Angsana New" w:hAnsi="Angsana New"/>
          <w:sz w:val="26"/>
          <w:szCs w:val="26"/>
          <w:cs/>
        </w:rPr>
        <w:t>จำนวน</w:t>
      </w:r>
      <w:r w:rsidR="00F95EA3" w:rsidRPr="00F95EA3">
        <w:rPr>
          <w:rFonts w:ascii="Angsana New" w:hAnsi="Angsana New"/>
          <w:sz w:val="26"/>
          <w:szCs w:val="26"/>
        </w:rPr>
        <w:t xml:space="preserve"> 10 </w:t>
      </w:r>
      <w:r w:rsidR="00F95EA3" w:rsidRPr="00F95EA3">
        <w:rPr>
          <w:rFonts w:ascii="Angsana New" w:hAnsi="Angsana New"/>
          <w:sz w:val="26"/>
          <w:szCs w:val="26"/>
          <w:cs/>
        </w:rPr>
        <w:t>หน่วย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>ใน</w:t>
      </w:r>
      <w:r w:rsidR="00F95EA3" w:rsidRPr="00F95EA3">
        <w:rPr>
          <w:rFonts w:ascii="Angsana New" w:hAnsi="Angsana New"/>
          <w:sz w:val="26"/>
          <w:szCs w:val="26"/>
          <w:cs/>
        </w:rPr>
        <w:t>ราคาใช้สิทธิ</w:t>
      </w:r>
      <w:r w:rsidR="00795DA6">
        <w:rPr>
          <w:rFonts w:ascii="Angsana New" w:hAnsi="Angsana New"/>
          <w:sz w:val="26"/>
          <w:szCs w:val="26"/>
        </w:rPr>
        <w:t xml:space="preserve">  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หน่วยละ </w:t>
      </w:r>
      <w:r w:rsidR="00F95EA3" w:rsidRPr="00F95EA3">
        <w:rPr>
          <w:rFonts w:ascii="Angsana New" w:hAnsi="Angsana New"/>
          <w:sz w:val="26"/>
          <w:szCs w:val="26"/>
        </w:rPr>
        <w:t>5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 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="00F95EA3" w:rsidRPr="00F95EA3">
        <w:rPr>
          <w:rFonts w:ascii="Angsana New" w:hAnsi="Angsana New"/>
          <w:sz w:val="26"/>
          <w:szCs w:val="26"/>
        </w:rPr>
        <w:t xml:space="preserve">50 </w:t>
      </w:r>
      <w:r w:rsidR="00F95EA3" w:rsidRPr="00F95EA3">
        <w:rPr>
          <w:rFonts w:ascii="Angsana New" w:hAnsi="Angsana New"/>
          <w:sz w:val="26"/>
          <w:szCs w:val="26"/>
          <w:cs/>
        </w:rPr>
        <w:t>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="00F95EA3" w:rsidRPr="00F95EA3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bookmarkStart w:id="7" w:name="_Hlk204700578"/>
      <w:r w:rsidR="00F95EA3" w:rsidRPr="00F95EA3">
        <w:rPr>
          <w:rFonts w:ascii="Angsana New" w:hAnsi="Angsana New"/>
          <w:sz w:val="26"/>
          <w:szCs w:val="26"/>
        </w:rPr>
        <w:t>163,178,563</w:t>
      </w:r>
      <w:bookmarkEnd w:id="7"/>
      <w:r w:rsidR="00E71EDE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บาท </w:t>
      </w:r>
      <w:r w:rsidR="00F95EA3" w:rsidRPr="00F95EA3">
        <w:rPr>
          <w:rFonts w:ascii="Angsana New" w:hAnsi="Angsana New"/>
          <w:sz w:val="26"/>
          <w:szCs w:val="26"/>
        </w:rPr>
        <w:t>(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="002E156D" w:rsidRPr="00F95EA3">
        <w:rPr>
          <w:rFonts w:ascii="Angsana New" w:hAnsi="Angsana New"/>
          <w:sz w:val="26"/>
          <w:szCs w:val="26"/>
        </w:rPr>
        <w:t>163,178,563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="00F95EA3" w:rsidRPr="00F95EA3">
        <w:rPr>
          <w:rFonts w:ascii="Angsana New" w:hAnsi="Angsana New"/>
          <w:sz w:val="26"/>
          <w:szCs w:val="26"/>
        </w:rPr>
        <w:t xml:space="preserve">1 </w:t>
      </w:r>
      <w:r w:rsidR="00F95EA3" w:rsidRPr="00F95EA3">
        <w:rPr>
          <w:rFonts w:ascii="Angsana New" w:hAnsi="Angsana New"/>
          <w:sz w:val="26"/>
          <w:szCs w:val="26"/>
          <w:cs/>
        </w:rPr>
        <w:t>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>) เป็น</w:t>
      </w:r>
      <w:r w:rsidR="00F95EA3" w:rsidRPr="00F95EA3">
        <w:rPr>
          <w:rFonts w:ascii="Angsana New" w:hAnsi="Angsana New"/>
          <w:sz w:val="26"/>
          <w:szCs w:val="26"/>
        </w:rPr>
        <w:t xml:space="preserve"> 163,178,573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บาท </w:t>
      </w:r>
      <w:r w:rsidR="00F95EA3" w:rsidRPr="00F95EA3">
        <w:rPr>
          <w:rFonts w:ascii="Angsana New" w:hAnsi="Angsana New"/>
          <w:sz w:val="26"/>
          <w:szCs w:val="26"/>
        </w:rPr>
        <w:t>(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="00F95EA3" w:rsidRPr="00F95EA3">
        <w:rPr>
          <w:rFonts w:ascii="Angsana New" w:hAnsi="Angsana New"/>
          <w:sz w:val="26"/>
          <w:szCs w:val="26"/>
        </w:rPr>
        <w:t xml:space="preserve">163,178,573 </w:t>
      </w:r>
      <w:r w:rsidR="00F95EA3" w:rsidRPr="00F95EA3">
        <w:rPr>
          <w:rFonts w:ascii="Angsana New" w:hAnsi="Angsana New"/>
          <w:sz w:val="26"/>
          <w:szCs w:val="26"/>
          <w:cs/>
        </w:rPr>
        <w:t>หุ้น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</w:t>
      </w:r>
      <w:r w:rsidR="0090738E">
        <w:rPr>
          <w:rFonts w:ascii="Angsana New" w:hAnsi="Angsana New"/>
          <w:sz w:val="26"/>
          <w:szCs w:val="26"/>
        </w:rPr>
        <w:t xml:space="preserve">              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หุ้นละ </w:t>
      </w:r>
      <w:r w:rsidR="00F95EA3" w:rsidRPr="00F95EA3">
        <w:rPr>
          <w:rFonts w:ascii="Angsana New" w:hAnsi="Angsana New"/>
          <w:sz w:val="26"/>
          <w:szCs w:val="26"/>
        </w:rPr>
        <w:t xml:space="preserve">1 </w:t>
      </w:r>
      <w:r w:rsidR="00F95EA3" w:rsidRPr="00F95EA3">
        <w:rPr>
          <w:rFonts w:ascii="Angsana New" w:hAnsi="Angsana New"/>
          <w:sz w:val="26"/>
          <w:szCs w:val="26"/>
          <w:cs/>
        </w:rPr>
        <w:t>บาท)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="00F95EA3" w:rsidRPr="00F95EA3">
        <w:rPr>
          <w:rFonts w:ascii="Angsana New" w:hAnsi="Angsana New"/>
          <w:sz w:val="26"/>
          <w:szCs w:val="26"/>
        </w:rPr>
        <w:t xml:space="preserve">27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F95EA3" w:rsidRPr="00F95EA3">
        <w:rPr>
          <w:rFonts w:ascii="Angsana New" w:hAnsi="Angsana New"/>
          <w:sz w:val="26"/>
          <w:szCs w:val="26"/>
        </w:rPr>
        <w:t>2568</w:t>
      </w:r>
    </w:p>
    <w:p w14:paraId="1B93B1AE" w14:textId="21028BBB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0489A89" w14:textId="61C927B1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</w:t>
      </w:r>
      <w:r w:rsidR="00A05194">
        <w:rPr>
          <w:rFonts w:ascii="Angsana New" w:hAnsi="Angsana New"/>
          <w:b/>
          <w:bCs/>
          <w:sz w:val="26"/>
          <w:szCs w:val="26"/>
        </w:rPr>
        <w:t>5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1EF6248F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8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8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</w:t>
      </w:r>
      <w:r w:rsidR="00360DBA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A538B4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0DC60780" w14:textId="7097CD63" w:rsidR="00407147" w:rsidRDefault="007E77A4" w:rsidP="0040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="00D44A78"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4B53BF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4B53BF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4B53BF">
        <w:rPr>
          <w:rFonts w:ascii="Angsana New" w:hAnsi="Angsana New"/>
          <w:sz w:val="26"/>
          <w:szCs w:val="26"/>
          <w:cs/>
        </w:rPr>
        <w:t>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407147" w:rsidRPr="004B53BF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407147">
        <w:rPr>
          <w:rFonts w:ascii="Angsana New" w:hAnsi="Angsana New" w:hint="cs"/>
          <w:sz w:val="26"/>
          <w:szCs w:val="26"/>
          <w:cs/>
        </w:rPr>
        <w:t>และหกเดือน</w:t>
      </w:r>
      <w:r w:rsidR="00407147"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 w:rsidR="00407147">
        <w:rPr>
          <w:rFonts w:ascii="Angsana New" w:hAnsi="Angsana New" w:hint="cs"/>
          <w:sz w:val="26"/>
          <w:szCs w:val="26"/>
          <w:cs/>
        </w:rPr>
        <w:t xml:space="preserve"> </w:t>
      </w:r>
      <w:r w:rsidR="00407147">
        <w:rPr>
          <w:rFonts w:ascii="Angsana New" w:hAnsi="Angsana New"/>
          <w:sz w:val="26"/>
          <w:szCs w:val="26"/>
        </w:rPr>
        <w:t>30</w:t>
      </w:r>
      <w:r w:rsidR="00407147" w:rsidRPr="004B53BF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>มิถุนายน</w:t>
      </w:r>
      <w:r w:rsidR="00407147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407147" w:rsidRPr="004B53BF">
        <w:rPr>
          <w:rFonts w:ascii="Angsana New" w:hAnsi="Angsana New"/>
          <w:sz w:val="26"/>
          <w:szCs w:val="26"/>
        </w:rPr>
        <w:t>256</w:t>
      </w:r>
      <w:r w:rsidR="00A35FA1">
        <w:rPr>
          <w:rFonts w:ascii="Angsana New" w:hAnsi="Angsana New"/>
          <w:sz w:val="26"/>
          <w:szCs w:val="26"/>
        </w:rPr>
        <w:t>8</w:t>
      </w:r>
      <w:r w:rsidR="00407147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 xml:space="preserve">และ </w:t>
      </w:r>
      <w:r w:rsidR="00407147">
        <w:rPr>
          <w:rFonts w:ascii="Angsana New" w:hAnsi="Angsana New"/>
          <w:sz w:val="26"/>
          <w:szCs w:val="26"/>
        </w:rPr>
        <w:t>256</w:t>
      </w:r>
      <w:r w:rsidR="00A35FA1">
        <w:rPr>
          <w:rFonts w:ascii="Angsana New" w:hAnsi="Angsana New"/>
          <w:sz w:val="26"/>
          <w:szCs w:val="26"/>
        </w:rPr>
        <w:t>7</w:t>
      </w:r>
      <w:r w:rsidR="00407147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>ดังนี้</w:t>
      </w:r>
    </w:p>
    <w:p w14:paraId="4A9719CE" w14:textId="011A6B8E" w:rsidR="00025AAC" w:rsidRPr="00A538B4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407147" w:rsidRPr="00475A13" w14:paraId="1A5602D1" w14:textId="77777777" w:rsidTr="00407147">
        <w:tc>
          <w:tcPr>
            <w:tcW w:w="4050" w:type="dxa"/>
          </w:tcPr>
          <w:p w14:paraId="3A2541E1" w14:textId="77777777" w:rsidR="00407147" w:rsidRPr="00475A13" w:rsidRDefault="0040714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576A0BDD" w14:textId="322D35AC" w:rsidR="00407147" w:rsidRPr="00475A13" w:rsidRDefault="00407147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07147" w:rsidRPr="00475A13" w14:paraId="1D2103A4" w14:textId="77777777" w:rsidTr="00407147">
        <w:tc>
          <w:tcPr>
            <w:tcW w:w="4050" w:type="dxa"/>
          </w:tcPr>
          <w:p w14:paraId="442DA0C9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257E1749" w14:textId="1A37313E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50244F" w14:textId="77777777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A8DCDE8" w14:textId="5268CB99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407147" w:rsidRPr="00475A13" w14:paraId="64FB3293" w14:textId="77777777" w:rsidTr="00407147">
        <w:tc>
          <w:tcPr>
            <w:tcW w:w="4050" w:type="dxa"/>
          </w:tcPr>
          <w:p w14:paraId="302F2D1B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CE231FD" w14:textId="19578FA4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CA46DD6" w14:textId="77777777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B1663B0" w14:textId="4F2E3F00" w:rsidR="00407147" w:rsidRPr="00475A13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07147" w:rsidRPr="00CF009E" w14:paraId="003B3992" w14:textId="77777777" w:rsidTr="00407147">
        <w:tc>
          <w:tcPr>
            <w:tcW w:w="4050" w:type="dxa"/>
          </w:tcPr>
          <w:p w14:paraId="70B6C41F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EBBF2" w14:textId="32B375A8" w:rsidR="00407147" w:rsidRPr="004E7A19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4CCEEEF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70D42" w14:textId="29B57D9B" w:rsidR="00407147" w:rsidRPr="00CF009E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4C46CEE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9392AA" w14:textId="25EC8A03" w:rsidR="00407147" w:rsidRPr="004E7A19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6E8A67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C07AFD" w14:textId="453285CA" w:rsidR="00407147" w:rsidRPr="00CF009E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025AAC" w:rsidRPr="004D3C06" w14:paraId="3B76C220" w14:textId="77777777" w:rsidTr="00407147">
        <w:tc>
          <w:tcPr>
            <w:tcW w:w="4050" w:type="dxa"/>
          </w:tcPr>
          <w:p w14:paraId="7B1C3AAD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03F83D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456E18E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17AA34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AE94768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655BAB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557A5E66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84607F" w14:textId="77777777" w:rsidR="00025AAC" w:rsidRPr="00A538B4" w:rsidRDefault="00025AAC" w:rsidP="00A538B4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43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25AAC" w:rsidRPr="004D3C06" w14:paraId="7D42D483" w14:textId="77777777" w:rsidTr="00407147">
        <w:tc>
          <w:tcPr>
            <w:tcW w:w="4050" w:type="dxa"/>
          </w:tcPr>
          <w:p w14:paraId="5602253C" w14:textId="77777777" w:rsidR="00025AAC" w:rsidRPr="00475A13" w:rsidRDefault="00025AA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5B3FF2" w14:textId="2CE6AEA8" w:rsidR="00025AAC" w:rsidRPr="00325F20" w:rsidRDefault="004E09A1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</w:p>
        </w:tc>
        <w:tc>
          <w:tcPr>
            <w:tcW w:w="270" w:type="dxa"/>
          </w:tcPr>
          <w:p w14:paraId="66B0F5E3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D5F08A" w14:textId="7DB02F4F" w:rsidR="00025AAC" w:rsidRPr="00325F20" w:rsidRDefault="0040714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</w:tcPr>
          <w:p w14:paraId="0379A744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299F7" w14:textId="08E51839" w:rsidR="00025AAC" w:rsidRPr="00C54D6B" w:rsidRDefault="00E67C7F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141</w:t>
            </w:r>
          </w:p>
        </w:tc>
        <w:tc>
          <w:tcPr>
            <w:tcW w:w="270" w:type="dxa"/>
          </w:tcPr>
          <w:p w14:paraId="7DA996C2" w14:textId="77777777" w:rsidR="00025AAC" w:rsidRPr="00325F20" w:rsidRDefault="00025AAC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097E65" w14:textId="103651C4" w:rsidR="00025AAC" w:rsidRPr="00325F20" w:rsidRDefault="00407147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</w:t>
            </w:r>
          </w:p>
        </w:tc>
      </w:tr>
    </w:tbl>
    <w:p w14:paraId="56B9339A" w14:textId="18E2E049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A05194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186A4F9E" w14:textId="2899EB49" w:rsidR="005916E0" w:rsidRDefault="00591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CD32FC4" w14:textId="3F4D3A79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A05194">
        <w:rPr>
          <w:rFonts w:ascii="Angsana New" w:hAnsi="Angsana New"/>
          <w:b/>
          <w:bCs/>
          <w:sz w:val="26"/>
          <w:szCs w:val="26"/>
        </w:rPr>
        <w:t>7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70A8EF4B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2FA9FDA6" w14:textId="45C91426" w:rsidR="00DA0162" w:rsidRPr="004B53BF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ต่อหุ้นขั้นพื้นฐานคำนวณโดยการหารกำไร</w:t>
      </w:r>
      <w:r w:rsidR="005B6551">
        <w:rPr>
          <w:rFonts w:ascii="Angsana New" w:hAnsi="Angsana New"/>
          <w:sz w:val="26"/>
          <w:szCs w:val="26"/>
        </w:rPr>
        <w:t xml:space="preserve"> (</w:t>
      </w:r>
      <w:r w:rsidR="005B6551">
        <w:rPr>
          <w:rFonts w:ascii="Angsana New" w:hAnsi="Angsana New" w:hint="cs"/>
          <w:sz w:val="26"/>
          <w:szCs w:val="26"/>
          <w:cs/>
        </w:rPr>
        <w:t>ขาดทุน</w:t>
      </w:r>
      <w:r w:rsidR="005B6551">
        <w:rPr>
          <w:rFonts w:ascii="Angsana New" w:hAnsi="Angsana New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>สำหรับแต่ละงวดด้วยจำนวนหุ้นสามัญถัวเฉลี่ยถ่วงน้ำหนักที่ออกในระหว่างงวด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23A2F240" w14:textId="58BDA3F5" w:rsidR="0000761E" w:rsidRPr="004B53BF" w:rsidRDefault="00DA0162" w:rsidP="004B53BF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407147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407147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896C76">
        <w:rPr>
          <w:rFonts w:ascii="Angsana New" w:hAnsi="Angsana New" w:hint="cs"/>
          <w:sz w:val="26"/>
          <w:szCs w:val="26"/>
          <w:cs/>
        </w:rPr>
        <w:t>ม</w:t>
      </w:r>
      <w:r w:rsidR="00407147">
        <w:rPr>
          <w:rFonts w:ascii="Angsana New" w:hAnsi="Angsana New" w:hint="cs"/>
          <w:sz w:val="26"/>
          <w:szCs w:val="26"/>
          <w:cs/>
        </w:rPr>
        <w:t>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896C76">
        <w:rPr>
          <w:rFonts w:ascii="Angsana New" w:hAnsi="Angsana New"/>
          <w:sz w:val="26"/>
          <w:szCs w:val="26"/>
        </w:rPr>
        <w:t>8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896C76">
        <w:rPr>
          <w:rFonts w:ascii="Angsana New" w:hAnsi="Angsana New"/>
          <w:sz w:val="26"/>
          <w:szCs w:val="26"/>
        </w:rPr>
        <w:t>7</w:t>
      </w:r>
      <w:r w:rsidR="002474F0" w:rsidRPr="004B53BF">
        <w:rPr>
          <w:rFonts w:ascii="Angsana New" w:hAnsi="Angsana New"/>
          <w:sz w:val="26"/>
          <w:szCs w:val="26"/>
        </w:rPr>
        <w:t xml:space="preserve"> 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3960"/>
        <w:gridCol w:w="1342"/>
        <w:gridCol w:w="236"/>
        <w:gridCol w:w="1208"/>
        <w:gridCol w:w="236"/>
        <w:gridCol w:w="1204"/>
        <w:gridCol w:w="270"/>
        <w:gridCol w:w="1207"/>
      </w:tblGrid>
      <w:tr w:rsidR="00407147" w:rsidRPr="004B53BF" w14:paraId="63955A4A" w14:textId="77777777" w:rsidTr="00407147">
        <w:tc>
          <w:tcPr>
            <w:tcW w:w="3960" w:type="dxa"/>
          </w:tcPr>
          <w:p w14:paraId="00DC6D43" w14:textId="77777777" w:rsidR="00407147" w:rsidRPr="004B53BF" w:rsidRDefault="00407147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03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99566CC" w14:textId="1822F2C5" w:rsidR="00407147" w:rsidRPr="004B53BF" w:rsidRDefault="00407147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407147" w:rsidRPr="004B53BF" w14:paraId="7288F621" w14:textId="77777777" w:rsidTr="00407147">
        <w:tc>
          <w:tcPr>
            <w:tcW w:w="3960" w:type="dxa"/>
          </w:tcPr>
          <w:p w14:paraId="631B5A43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B62B221" w14:textId="7EC50BF3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86426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E06B635" w14:textId="68685758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407147" w:rsidRPr="004B53BF" w14:paraId="068DA8FB" w14:textId="77777777" w:rsidTr="00407147">
        <w:tc>
          <w:tcPr>
            <w:tcW w:w="3960" w:type="dxa"/>
          </w:tcPr>
          <w:p w14:paraId="26BDCF77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CCDD46" w14:textId="05EBC4BB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0051A67E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6CDE01" w14:textId="40E6F3C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07147" w:rsidRPr="004B53BF" w14:paraId="7F94DB50" w14:textId="77777777" w:rsidTr="00E012B3">
        <w:tc>
          <w:tcPr>
            <w:tcW w:w="3960" w:type="dxa"/>
          </w:tcPr>
          <w:p w14:paraId="73B5B796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0F0D4" w14:textId="60EC4078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33A7E4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CBC7A" w14:textId="62722371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8978EAF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97471" w14:textId="4726DB98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04D49D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D6267" w14:textId="310978CA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51B60" w:rsidRPr="004B53BF" w14:paraId="6F13D182" w14:textId="77777777" w:rsidTr="00E012B3">
        <w:tc>
          <w:tcPr>
            <w:tcW w:w="3960" w:type="dxa"/>
          </w:tcPr>
          <w:p w14:paraId="0CAE7A5C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DD49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E0666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8387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9B1D07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4951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CA95F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83A5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8D43F6" w:rsidRPr="0050739A" w14:paraId="7F61E3A3" w14:textId="77777777" w:rsidTr="00407147">
        <w:tc>
          <w:tcPr>
            <w:tcW w:w="3960" w:type="dxa"/>
            <w:hideMark/>
          </w:tcPr>
          <w:p w14:paraId="66594C41" w14:textId="2B55975C" w:rsidR="008D43F6" w:rsidRPr="0050739A" w:rsidRDefault="008D43F6" w:rsidP="008D43F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342" w:type="dxa"/>
            <w:vAlign w:val="bottom"/>
          </w:tcPr>
          <w:p w14:paraId="0ACF4656" w14:textId="2A976911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4CCA1A39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005CD367" w14:textId="0FE1A3C0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0426CFF8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04FD63" w14:textId="5ABE95BB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3A79B231" w14:textId="77777777" w:rsidR="008D43F6" w:rsidRPr="0050739A" w:rsidRDefault="008D43F6" w:rsidP="008D43F6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  <w:hideMark/>
          </w:tcPr>
          <w:p w14:paraId="69B5D2B9" w14:textId="7A146EF2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8D43F6" w:rsidRPr="0050739A" w14:paraId="7AFF3C72" w14:textId="77777777" w:rsidTr="005916E0">
        <w:trPr>
          <w:trHeight w:val="139"/>
        </w:trPr>
        <w:tc>
          <w:tcPr>
            <w:tcW w:w="3960" w:type="dxa"/>
          </w:tcPr>
          <w:p w14:paraId="7E19BCE4" w14:textId="215C5421" w:rsidR="008D43F6" w:rsidRPr="0050739A" w:rsidRDefault="008D43F6" w:rsidP="008D43F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50739A">
              <w:rPr>
                <w:rFonts w:ascii="Angsana New" w:hAnsi="Angsana New" w:hint="cs"/>
                <w:sz w:val="26"/>
                <w:szCs w:val="26"/>
                <w:cs/>
              </w:rPr>
              <w:t>หุ้นที่ออก</w:t>
            </w:r>
            <w:r w:rsidRPr="0050739A">
              <w:rPr>
                <w:rFonts w:ascii="Angsana New" w:hAnsi="Angsana New"/>
                <w:sz w:val="26"/>
                <w:szCs w:val="26"/>
                <w:cs/>
              </w:rPr>
              <w:t>จากการใช้ใบสำคัญแสดงสิทธิ</w:t>
            </w:r>
          </w:p>
        </w:tc>
        <w:tc>
          <w:tcPr>
            <w:tcW w:w="1342" w:type="dxa"/>
          </w:tcPr>
          <w:p w14:paraId="3C7076F5" w14:textId="18A89396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905FDC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5ABA4001" w14:textId="23E4B961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65256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D017D44" w14:textId="4CEBCD62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F733F" w14:textId="77777777" w:rsidR="008D43F6" w:rsidRPr="0050739A" w:rsidRDefault="008D43F6" w:rsidP="008D43F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4064EDAF" w14:textId="43DB3E24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43F6" w:rsidRPr="0050739A" w14:paraId="03EB9698" w14:textId="77777777" w:rsidTr="005916E0">
        <w:trPr>
          <w:trHeight w:val="139"/>
        </w:trPr>
        <w:tc>
          <w:tcPr>
            <w:tcW w:w="3960" w:type="dxa"/>
          </w:tcPr>
          <w:p w14:paraId="13CC3701" w14:textId="06B9CF8F" w:rsidR="008D43F6" w:rsidRPr="0050739A" w:rsidRDefault="008D43F6" w:rsidP="008D43F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842B9">
              <w:rPr>
                <w:rFonts w:ascii="Angsana New" w:hAnsi="Angsana New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C66CD46" w14:textId="0DA673CA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DDBAD7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</w:tcPr>
          <w:p w14:paraId="0B559DBB" w14:textId="5E53AB6E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90B751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40D59AF5" w14:textId="5C830019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A67EA5" w14:textId="77777777" w:rsidR="008D43F6" w:rsidRPr="0050739A" w:rsidRDefault="008D43F6" w:rsidP="008D43F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57557162" w14:textId="572865EE" w:rsidR="008D43F6" w:rsidRPr="0050739A" w:rsidRDefault="008D43F6" w:rsidP="008D43F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43F6" w:rsidRPr="0050739A" w14:paraId="14CE09BF" w14:textId="77777777" w:rsidTr="005916E0">
        <w:tc>
          <w:tcPr>
            <w:tcW w:w="3960" w:type="dxa"/>
            <w:hideMark/>
          </w:tcPr>
          <w:p w14:paraId="2CBED481" w14:textId="68CFD96A" w:rsidR="008D43F6" w:rsidRPr="0050739A" w:rsidRDefault="008D43F6" w:rsidP="008D43F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32B4" w14:textId="45B4D23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6D04F50F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3A4033" w14:textId="4AE47B05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3FBDD931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1FF98" w14:textId="28A79EC4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0BF75F69" w14:textId="77777777" w:rsidR="008D43F6" w:rsidRPr="0050739A" w:rsidRDefault="008D43F6" w:rsidP="008D43F6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13F5EB" w14:textId="224D82DD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</w:tbl>
    <w:p w14:paraId="4B0D9CAC" w14:textId="77777777" w:rsidR="00415252" w:rsidRPr="0050739A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BC4176B" w14:textId="77777777" w:rsidR="00A538B4" w:rsidRDefault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br w:type="page"/>
      </w:r>
    </w:p>
    <w:p w14:paraId="56674043" w14:textId="301DA15C" w:rsidR="009D7FF6" w:rsidRPr="0050739A" w:rsidRDefault="009D7FF6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50739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lastRenderedPageBreak/>
        <w:t>กำไร</w:t>
      </w:r>
      <w:r w:rsidR="005B6551" w:rsidRPr="0050739A">
        <w:rPr>
          <w:rFonts w:ascii="Angsana New" w:hAnsi="Angsana New"/>
          <w:b/>
          <w:bCs/>
          <w:i/>
          <w:iCs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b/>
          <w:bCs/>
          <w:i/>
          <w:iCs/>
          <w:sz w:val="26"/>
          <w:szCs w:val="26"/>
        </w:rPr>
        <w:t xml:space="preserve">) </w:t>
      </w:r>
      <w:r w:rsidRPr="0050739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14:paraId="4EB404EC" w14:textId="5596609B" w:rsidR="009D7FF6" w:rsidRPr="0050739A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E891584" w14:textId="5859D589" w:rsidR="00DA0162" w:rsidRPr="0050739A" w:rsidRDefault="00DA0162" w:rsidP="00DA016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0739A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5B6551" w:rsidRPr="0050739A">
        <w:rPr>
          <w:rFonts w:ascii="Angsana New" w:hAnsi="Angsana New"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sz w:val="26"/>
          <w:szCs w:val="26"/>
        </w:rPr>
        <w:t xml:space="preserve">) </w:t>
      </w:r>
      <w:r w:rsidRPr="0050739A">
        <w:rPr>
          <w:rFonts w:ascii="Angsana New" w:hAnsi="Angsana New"/>
          <w:sz w:val="26"/>
          <w:szCs w:val="26"/>
          <w:cs/>
          <w:lang w:val="th-TH"/>
        </w:rPr>
        <w:t>ต่อหุ้นปรับลดคำนวณโดยหารกำไร</w:t>
      </w:r>
      <w:r w:rsidR="005B6551" w:rsidRPr="0050739A">
        <w:rPr>
          <w:rFonts w:ascii="Angsana New" w:hAnsi="Angsana New"/>
          <w:sz w:val="26"/>
          <w:szCs w:val="26"/>
        </w:rPr>
        <w:t xml:space="preserve"> (</w:t>
      </w:r>
      <w:r w:rsidR="005B6551" w:rsidRPr="0050739A">
        <w:rPr>
          <w:rFonts w:ascii="Angsana New" w:hAnsi="Angsana New" w:hint="cs"/>
          <w:sz w:val="26"/>
          <w:szCs w:val="26"/>
          <w:cs/>
        </w:rPr>
        <w:t>ขาดทุน</w:t>
      </w:r>
      <w:r w:rsidR="005B6551" w:rsidRPr="0050739A">
        <w:rPr>
          <w:rFonts w:ascii="Angsana New" w:hAnsi="Angsana New"/>
          <w:sz w:val="26"/>
          <w:szCs w:val="26"/>
        </w:rPr>
        <w:t xml:space="preserve">) </w:t>
      </w:r>
      <w:r w:rsidRPr="0050739A">
        <w:rPr>
          <w:rFonts w:ascii="Angsana New" w:hAnsi="Angsana New"/>
          <w:sz w:val="26"/>
          <w:szCs w:val="26"/>
          <w:cs/>
          <w:lang w:val="th-TH"/>
        </w:rPr>
        <w:t>สำหรับ</w:t>
      </w:r>
      <w:r w:rsidRPr="0050739A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50739A">
        <w:rPr>
          <w:rFonts w:ascii="Angsana New" w:hAnsi="Angsana New"/>
          <w:sz w:val="26"/>
          <w:szCs w:val="26"/>
          <w:cs/>
          <w:lang w:val="th-TH"/>
        </w:rPr>
        <w:t>งวด</w:t>
      </w:r>
      <w:r w:rsidRPr="0050739A">
        <w:rPr>
          <w:rFonts w:ascii="Angsana New" w:hAnsi="Angsana New" w:hint="cs"/>
          <w:sz w:val="26"/>
          <w:szCs w:val="26"/>
          <w:cs/>
        </w:rPr>
        <w:t>ด้วยจำนวนหุ้นสามัญถัวเฉลี่ยถ่วงน้ำหนัก</w:t>
      </w:r>
      <w:r w:rsidRPr="0050739A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50739A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F6403D" w14:textId="3D044094" w:rsidR="001F38C6" w:rsidRPr="0050739A" w:rsidRDefault="00DA0162" w:rsidP="00FB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6"/>
          <w:szCs w:val="26"/>
          <w:cs/>
        </w:rPr>
      </w:pPr>
      <w:r w:rsidRPr="0050739A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50739A">
        <w:rPr>
          <w:rFonts w:ascii="Angsana New" w:hAnsi="Angsana New"/>
          <w:sz w:val="26"/>
          <w:szCs w:val="26"/>
          <w:cs/>
          <w:lang w:val="th-TH"/>
        </w:rPr>
        <w:t>ปรับลดสำหรับแต่ละ</w:t>
      </w:r>
      <w:r w:rsidR="001F38C6" w:rsidRPr="0050739A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5916E0">
        <w:rPr>
          <w:rFonts w:ascii="Angsana New" w:hAnsi="Angsana New" w:hint="cs"/>
          <w:sz w:val="26"/>
          <w:szCs w:val="26"/>
          <w:cs/>
        </w:rPr>
        <w:t>และหกเดือน</w:t>
      </w:r>
      <w:r w:rsidR="00662872" w:rsidRPr="0050739A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 w:rsidRPr="0050739A">
        <w:rPr>
          <w:rFonts w:ascii="Angsana New" w:hAnsi="Angsana New"/>
          <w:sz w:val="26"/>
          <w:szCs w:val="26"/>
        </w:rPr>
        <w:t>3</w:t>
      </w:r>
      <w:r w:rsidR="00B2600A">
        <w:rPr>
          <w:rFonts w:ascii="Angsana New" w:hAnsi="Angsana New"/>
          <w:sz w:val="26"/>
          <w:szCs w:val="26"/>
        </w:rPr>
        <w:t xml:space="preserve">0 </w:t>
      </w:r>
      <w:r w:rsidR="00B2600A">
        <w:rPr>
          <w:rFonts w:ascii="Angsana New" w:hAnsi="Angsana New" w:hint="cs"/>
          <w:sz w:val="26"/>
          <w:szCs w:val="26"/>
          <w:cs/>
        </w:rPr>
        <w:t>มิถุนายน</w:t>
      </w:r>
      <w:r w:rsidR="00B7164A" w:rsidRPr="0050739A">
        <w:rPr>
          <w:rFonts w:ascii="Angsana New" w:hAnsi="Angsana New"/>
          <w:sz w:val="26"/>
          <w:szCs w:val="26"/>
          <w:cs/>
        </w:rPr>
        <w:t xml:space="preserve"> </w:t>
      </w:r>
      <w:r w:rsidR="00B7164A" w:rsidRPr="0050739A">
        <w:rPr>
          <w:rFonts w:ascii="Angsana New" w:hAnsi="Angsana New"/>
          <w:sz w:val="26"/>
          <w:szCs w:val="26"/>
        </w:rPr>
        <w:t>256</w:t>
      </w:r>
      <w:r w:rsidR="00896C76" w:rsidRPr="0050739A">
        <w:rPr>
          <w:rFonts w:ascii="Angsana New" w:hAnsi="Angsana New"/>
          <w:sz w:val="26"/>
          <w:szCs w:val="26"/>
        </w:rPr>
        <w:t xml:space="preserve">8 </w:t>
      </w:r>
      <w:r w:rsidR="00662872" w:rsidRPr="0050739A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415252" w:rsidRPr="0050739A">
        <w:rPr>
          <w:rFonts w:ascii="Angsana New" w:hAnsi="Angsana New"/>
          <w:sz w:val="26"/>
          <w:szCs w:val="26"/>
        </w:rPr>
        <w:t>256</w:t>
      </w:r>
      <w:r w:rsidR="00896C76" w:rsidRPr="0050739A">
        <w:rPr>
          <w:rFonts w:ascii="Angsana New" w:hAnsi="Angsana New"/>
          <w:sz w:val="26"/>
          <w:szCs w:val="26"/>
        </w:rPr>
        <w:t>7</w:t>
      </w:r>
      <w:r w:rsidR="001F38C6" w:rsidRPr="0050739A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Pr="0050739A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70"/>
        <w:gridCol w:w="1346"/>
        <w:gridCol w:w="236"/>
        <w:gridCol w:w="1204"/>
        <w:gridCol w:w="270"/>
        <w:gridCol w:w="1264"/>
      </w:tblGrid>
      <w:tr w:rsidR="005916E0" w:rsidRPr="0050739A" w14:paraId="0B10C35B" w14:textId="77777777" w:rsidTr="006E1259">
        <w:tc>
          <w:tcPr>
            <w:tcW w:w="3870" w:type="dxa"/>
          </w:tcPr>
          <w:p w14:paraId="565089B6" w14:textId="77777777" w:rsidR="005916E0" w:rsidRPr="0050739A" w:rsidRDefault="005916E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7F7F8" w14:textId="337B1320" w:rsidR="005916E0" w:rsidRPr="0050739A" w:rsidRDefault="005916E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5916E0" w:rsidRPr="0050739A" w14:paraId="7319E076" w14:textId="77777777" w:rsidTr="006E1259">
        <w:tc>
          <w:tcPr>
            <w:tcW w:w="3870" w:type="dxa"/>
          </w:tcPr>
          <w:p w14:paraId="5C027791" w14:textId="77777777" w:rsidR="005916E0" w:rsidRPr="0050739A" w:rsidRDefault="005916E0" w:rsidP="005916E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5B1DDF9" w14:textId="320AFAC4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9D93AA" w14:textId="77777777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F36C469" w14:textId="6A430366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5916E0" w:rsidRPr="0050739A" w14:paraId="62313A7C" w14:textId="77777777" w:rsidTr="006E1259">
        <w:tc>
          <w:tcPr>
            <w:tcW w:w="3870" w:type="dxa"/>
          </w:tcPr>
          <w:p w14:paraId="602DA5B3" w14:textId="77777777" w:rsidR="005916E0" w:rsidRPr="0050739A" w:rsidRDefault="005916E0" w:rsidP="005916E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AA74E" w14:textId="27E643DC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2F314F07" w14:textId="77777777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18468" w14:textId="47C626AA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51B60" w:rsidRPr="0050739A" w14:paraId="37DDB1B3" w14:textId="77777777" w:rsidTr="006E1259">
        <w:tc>
          <w:tcPr>
            <w:tcW w:w="3870" w:type="dxa"/>
          </w:tcPr>
          <w:p w14:paraId="1D2340DE" w14:textId="77777777" w:rsidR="00051B60" w:rsidRPr="0050739A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C5113" w14:textId="21575FEC" w:rsidR="00051B60" w:rsidRPr="0050739A" w:rsidRDefault="00B815EA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83F2A3A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3FBAB" w14:textId="40AD8565" w:rsidR="00051B60" w:rsidRPr="0050739A" w:rsidRDefault="00B815EA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0D1A87B2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47076" w14:textId="5C653A06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256</w:t>
            </w:r>
            <w:r w:rsidR="00BD1C3A" w:rsidRPr="0050739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EB2C91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99E60" w14:textId="69EAC988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256</w:t>
            </w:r>
            <w:r w:rsidR="00BD1C3A" w:rsidRPr="0050739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51B60" w:rsidRPr="0050739A" w14:paraId="26D4A195" w14:textId="77777777" w:rsidTr="006E1259">
        <w:tc>
          <w:tcPr>
            <w:tcW w:w="3870" w:type="dxa"/>
          </w:tcPr>
          <w:p w14:paraId="4EF6FE5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9038F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75A739E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2592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F3F8F2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67C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752879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E6D52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815EA" w:rsidRPr="0050739A" w14:paraId="4FB5AFD1" w14:textId="77777777" w:rsidTr="006E1259">
        <w:tc>
          <w:tcPr>
            <w:tcW w:w="3870" w:type="dxa"/>
            <w:hideMark/>
          </w:tcPr>
          <w:p w14:paraId="46478CD9" w14:textId="77777777" w:rsidR="00B815EA" w:rsidRPr="0050739A" w:rsidRDefault="00B815EA" w:rsidP="00B815E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350" w:type="dxa"/>
          </w:tcPr>
          <w:p w14:paraId="41F331C1" w14:textId="390130F7" w:rsidR="00B815EA" w:rsidRPr="0050739A" w:rsidRDefault="006200B4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29C8998C" w14:textId="77777777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FB760EF" w14:textId="010E3512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36" w:type="dxa"/>
          </w:tcPr>
          <w:p w14:paraId="090E78D6" w14:textId="77777777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3E4C36" w14:textId="7DC05027" w:rsidR="00B815EA" w:rsidRPr="0050739A" w:rsidRDefault="006200B4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6FFE7C5F" w14:textId="77777777" w:rsidR="00B815EA" w:rsidRPr="0050739A" w:rsidRDefault="00B815EA" w:rsidP="00B815E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hideMark/>
          </w:tcPr>
          <w:p w14:paraId="10F630AA" w14:textId="14B43BBB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B815EA" w:rsidRPr="0050739A" w14:paraId="6AD5542A" w14:textId="77777777" w:rsidTr="006E1259">
        <w:tc>
          <w:tcPr>
            <w:tcW w:w="3870" w:type="dxa"/>
          </w:tcPr>
          <w:p w14:paraId="2BBEF5F8" w14:textId="246D1A88" w:rsidR="00B815EA" w:rsidRPr="0050739A" w:rsidRDefault="00B815EA" w:rsidP="00B815E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350" w:type="dxa"/>
          </w:tcPr>
          <w:p w14:paraId="57EF07B4" w14:textId="19152B6E" w:rsidR="00B815EA" w:rsidRPr="0050739A" w:rsidRDefault="00B815EA" w:rsidP="00B815E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0771B7" w14:textId="77777777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0A22D7C" w14:textId="6598FFA4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7A3C6" w14:textId="77777777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129F7A" w14:textId="1C93651C" w:rsidR="00B815EA" w:rsidRPr="0050739A" w:rsidRDefault="00B815EA" w:rsidP="00B815E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D7CB5CE" w14:textId="77777777" w:rsidR="00B815EA" w:rsidRPr="0050739A" w:rsidRDefault="00B815EA" w:rsidP="00B815E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</w:tcPr>
          <w:p w14:paraId="4457794D" w14:textId="61643D50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15EA" w:rsidRPr="0050739A" w14:paraId="4201FBD1" w14:textId="77777777" w:rsidTr="006E1259">
        <w:tc>
          <w:tcPr>
            <w:tcW w:w="3870" w:type="dxa"/>
          </w:tcPr>
          <w:p w14:paraId="30A1A306" w14:textId="3227301A" w:rsidR="00B815EA" w:rsidRPr="0050739A" w:rsidRDefault="00B815EA" w:rsidP="00B815E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7F705" w14:textId="498A293E" w:rsidR="00B815EA" w:rsidRPr="0050739A" w:rsidRDefault="006200B4" w:rsidP="00B815E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ACC4C7E" w14:textId="77777777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A9F30CD" w14:textId="1916B75A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2,926</w:t>
            </w:r>
          </w:p>
        </w:tc>
        <w:tc>
          <w:tcPr>
            <w:tcW w:w="236" w:type="dxa"/>
          </w:tcPr>
          <w:p w14:paraId="381FF6B3" w14:textId="77777777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D47FCC8" w14:textId="545D12CD" w:rsidR="00B815EA" w:rsidRPr="0050739A" w:rsidRDefault="006200B4" w:rsidP="00B815EA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DB950A3" w14:textId="77777777" w:rsidR="00B815EA" w:rsidRPr="0050739A" w:rsidRDefault="00B815EA" w:rsidP="00B815E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95737BD" w14:textId="5D9111BC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5,261</w:t>
            </w:r>
          </w:p>
        </w:tc>
      </w:tr>
      <w:tr w:rsidR="00B815EA" w:rsidRPr="004B53BF" w14:paraId="12BAACD7" w14:textId="77777777" w:rsidTr="006E1259">
        <w:tc>
          <w:tcPr>
            <w:tcW w:w="3870" w:type="dxa"/>
            <w:hideMark/>
          </w:tcPr>
          <w:p w14:paraId="150ABD41" w14:textId="77777777" w:rsidR="00B815EA" w:rsidRPr="0050739A" w:rsidRDefault="00B815EA" w:rsidP="00B815E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B32F7" w14:textId="55CFD736" w:rsidR="00B815EA" w:rsidRPr="0050739A" w:rsidRDefault="006200B4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40AF0B17" w14:textId="77777777" w:rsidR="00B815EA" w:rsidRPr="0050739A" w:rsidRDefault="00B815EA" w:rsidP="00B815E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957A3" w14:textId="1784B9F0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166,105</w:t>
            </w:r>
          </w:p>
        </w:tc>
        <w:tc>
          <w:tcPr>
            <w:tcW w:w="236" w:type="dxa"/>
          </w:tcPr>
          <w:p w14:paraId="16B3B95F" w14:textId="77777777" w:rsidR="00B815EA" w:rsidRPr="0050739A" w:rsidRDefault="00B815EA" w:rsidP="00B815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B2AFC" w14:textId="218013F4" w:rsidR="00B815EA" w:rsidRPr="0050739A" w:rsidRDefault="006200B4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7E0CC53C" w14:textId="77777777" w:rsidR="00B815EA" w:rsidRPr="0050739A" w:rsidRDefault="00B815EA" w:rsidP="00B815EA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F777C5" w14:textId="4F6A7639" w:rsidR="00B815EA" w:rsidRPr="0075230D" w:rsidRDefault="00B815EA" w:rsidP="00B8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168,440</w:t>
            </w:r>
          </w:p>
        </w:tc>
      </w:tr>
    </w:tbl>
    <w:p w14:paraId="0DFB90EE" w14:textId="77777777" w:rsidR="00051B60" w:rsidRDefault="00051B60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p w14:paraId="5B64F5B7" w14:textId="17EAE585" w:rsidR="00372855" w:rsidRPr="002E156D" w:rsidRDefault="002E156D" w:rsidP="002E1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A05194">
        <w:rPr>
          <w:rFonts w:ascii="Angsana New" w:hAnsi="Angsana New"/>
          <w:b/>
          <w:bCs/>
          <w:sz w:val="26"/>
          <w:szCs w:val="26"/>
        </w:rPr>
        <w:t>8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4B53BF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Pr="004B53BF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C4B6B4B" w14:textId="31C4E08A" w:rsidR="00493C4A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B815EA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9B049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</w:t>
      </w:r>
      <w:r w:rsidR="00B815EA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ิถุนายน</w:t>
      </w:r>
      <w:r w:rsidR="00B7164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9B049F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บริษัทมีรายได้จากลูกค้า</w:t>
      </w:r>
      <w:r w:rsidR="007D7397" w:rsidRPr="008906D8">
        <w:rPr>
          <w:rFonts w:ascii="Angsana New" w:hAnsi="Angsana New"/>
          <w:sz w:val="26"/>
          <w:szCs w:val="26"/>
        </w:rPr>
        <w:t xml:space="preserve"> </w:t>
      </w:r>
      <w:r w:rsidR="006200B4">
        <w:rPr>
          <w:rFonts w:ascii="Angsana New" w:hAnsi="Angsana New" w:hint="cs"/>
          <w:sz w:val="26"/>
          <w:szCs w:val="26"/>
          <w:cs/>
        </w:rPr>
        <w:t>2</w:t>
      </w:r>
      <w:r w:rsidR="00C4342D" w:rsidRPr="008906D8">
        <w:rPr>
          <w:rFonts w:ascii="Angsana New" w:hAnsi="Angsana New"/>
          <w:sz w:val="26"/>
          <w:szCs w:val="26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</w:t>
      </w:r>
      <w:r w:rsidRPr="00D714D7">
        <w:rPr>
          <w:rFonts w:ascii="Angsana New" w:hAnsi="Angsana New"/>
          <w:sz w:val="26"/>
          <w:szCs w:val="26"/>
          <w:cs/>
        </w:rPr>
        <w:t>รวม</w:t>
      </w:r>
      <w:r w:rsidR="00816187" w:rsidRPr="00D714D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200B4" w:rsidRPr="006200B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5</w:t>
      </w:r>
      <w:r w:rsidR="00606A6F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6200B4" w:rsidRPr="006200B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.</w:t>
      </w:r>
      <w:r w:rsidR="00606A6F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9B049F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815EA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C54D6B">
        <w:rPr>
          <w:rFonts w:ascii="Angsana New" w:hAnsi="Angsana New"/>
          <w:sz w:val="26"/>
          <w:szCs w:val="26"/>
        </w:rPr>
        <w:t>5</w:t>
      </w:r>
      <w:r w:rsidR="00B815EA">
        <w:rPr>
          <w:rFonts w:ascii="Angsana New" w:hAnsi="Angsana New"/>
          <w:sz w:val="26"/>
          <w:szCs w:val="26"/>
        </w:rPr>
        <w:t>4</w:t>
      </w:r>
      <w:r w:rsidR="00051B60" w:rsidRPr="008906D8">
        <w:rPr>
          <w:rFonts w:ascii="Angsana New" w:hAnsi="Angsana New"/>
          <w:sz w:val="26"/>
          <w:szCs w:val="26"/>
        </w:rPr>
        <w:t>.</w:t>
      </w:r>
      <w:r w:rsidR="00B815EA">
        <w:rPr>
          <w:rFonts w:ascii="Angsana New" w:hAnsi="Angsana New"/>
          <w:sz w:val="26"/>
          <w:szCs w:val="26"/>
        </w:rPr>
        <w:t>3</w:t>
      </w:r>
      <w:r w:rsidR="00415252" w:rsidRPr="008906D8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D94C833" w14:textId="77777777" w:rsidR="00B815EA" w:rsidRDefault="00B815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31E2A20D" w14:textId="3DAB0E34" w:rsidR="00B815EA" w:rsidRPr="008906D8" w:rsidRDefault="00B815EA" w:rsidP="00B815EA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</w:t>
      </w:r>
      <w:r w:rsidRPr="008906D8">
        <w:rPr>
          <w:rFonts w:ascii="Angsana New" w:hAnsi="Angsana New" w:hint="cs"/>
          <w:sz w:val="26"/>
          <w:szCs w:val="26"/>
          <w:cs/>
        </w:rPr>
        <w:t>หก</w:t>
      </w:r>
      <w:r w:rsidRPr="008906D8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="006200B4">
        <w:rPr>
          <w:rFonts w:ascii="Angsana New" w:hAnsi="Angsana New"/>
          <w:sz w:val="26"/>
          <w:szCs w:val="26"/>
        </w:rPr>
        <w:t>3</w:t>
      </w:r>
      <w:r w:rsidRPr="008906D8">
        <w:rPr>
          <w:rFonts w:ascii="Angsana New" w:hAnsi="Angsana New"/>
          <w:sz w:val="26"/>
          <w:szCs w:val="26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606A6F">
        <w:rPr>
          <w:rFonts w:ascii="Angsana New" w:hAnsi="Angsana New"/>
          <w:snapToGrid w:val="0"/>
          <w:sz w:val="26"/>
          <w:szCs w:val="26"/>
          <w:lang w:eastAsia="th-TH"/>
        </w:rPr>
        <w:t>77</w:t>
      </w:r>
      <w:r w:rsidR="006200B4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606A6F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8906D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2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70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579ECBFD" w14:textId="77777777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B2B8961" w14:textId="77777777" w:rsidR="00A538B4" w:rsidRDefault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445FD24" w14:textId="2CC34B46" w:rsidR="00BB60D5" w:rsidRPr="004B53BF" w:rsidRDefault="00A0519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CDB956A" w14:textId="169A25E0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B06C63">
        <w:rPr>
          <w:rFonts w:ascii="Angsana New" w:hAnsi="Angsana New"/>
          <w:sz w:val="26"/>
          <w:szCs w:val="26"/>
        </w:rPr>
        <w:t>0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B06C63">
        <w:rPr>
          <w:rFonts w:ascii="Angsana New" w:hAnsi="Angsana New" w:hint="cs"/>
          <w:sz w:val="26"/>
          <w:szCs w:val="26"/>
          <w:cs/>
        </w:rPr>
        <w:t>มิถุนายน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9B049F">
        <w:rPr>
          <w:rFonts w:ascii="Angsana New" w:hAnsi="Angsana New"/>
          <w:sz w:val="26"/>
          <w:szCs w:val="26"/>
        </w:rPr>
        <w:t>8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9B049F">
        <w:rPr>
          <w:rFonts w:ascii="Angsana New" w:hAnsi="Angsana New"/>
          <w:sz w:val="26"/>
          <w:szCs w:val="26"/>
        </w:rPr>
        <w:t>7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4B53BF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6DCDE2BA" w:rsidR="004167F6" w:rsidRPr="00C54D6B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C54D6B">
        <w:rPr>
          <w:rFonts w:ascii="Angsana New" w:hAnsi="Angsana New" w:hint="cs"/>
          <w:sz w:val="26"/>
          <w:szCs w:val="26"/>
          <w:cs/>
        </w:rPr>
        <w:t>จำนวนเงินร</w:t>
      </w:r>
      <w:r w:rsidR="00503665" w:rsidRPr="00D06543">
        <w:rPr>
          <w:rFonts w:ascii="Angsana New" w:hAnsi="Angsana New" w:hint="cs"/>
          <w:sz w:val="26"/>
          <w:szCs w:val="26"/>
          <w:cs/>
        </w:rPr>
        <w:t>วม</w:t>
      </w:r>
      <w:r w:rsidR="00503665" w:rsidRPr="00D06543">
        <w:rPr>
          <w:rFonts w:ascii="Angsana New" w:hAnsi="Angsana New" w:hint="cs"/>
          <w:sz w:val="26"/>
          <w:szCs w:val="26"/>
        </w:rPr>
        <w:t xml:space="preserve"> </w:t>
      </w:r>
      <w:r w:rsidR="00D06543" w:rsidRPr="00D06543">
        <w:rPr>
          <w:rFonts w:ascii="Angsana New" w:hAnsi="Angsana New"/>
          <w:snapToGrid w:val="0"/>
          <w:sz w:val="26"/>
          <w:szCs w:val="26"/>
          <w:lang w:eastAsia="th-TH"/>
        </w:rPr>
        <w:t>86</w:t>
      </w:r>
      <w:r w:rsidR="008F3444" w:rsidRPr="00D06543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CD4740" w:rsidRPr="00D06543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F50B93" w:rsidRPr="00D0654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D06543">
        <w:rPr>
          <w:rFonts w:ascii="Angsana New" w:hAnsi="Angsana New" w:hint="cs"/>
          <w:sz w:val="26"/>
          <w:szCs w:val="26"/>
          <w:cs/>
        </w:rPr>
        <w:t>ล้าน</w:t>
      </w:r>
      <w:r w:rsidR="00503665" w:rsidRPr="00C54D6B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3033DF" w:rsidRPr="00C54D6B">
        <w:rPr>
          <w:rFonts w:ascii="Angsana New" w:hAnsi="Angsana New"/>
          <w:sz w:val="26"/>
          <w:szCs w:val="26"/>
        </w:rPr>
        <w:t>5</w:t>
      </w:r>
      <w:r w:rsidR="009B049F" w:rsidRPr="00C54D6B">
        <w:rPr>
          <w:rFonts w:ascii="Angsana New" w:hAnsi="Angsana New"/>
          <w:sz w:val="26"/>
          <w:szCs w:val="26"/>
        </w:rPr>
        <w:t>2</w:t>
      </w:r>
      <w:r w:rsidR="001601B3" w:rsidRPr="00C54D6B">
        <w:rPr>
          <w:rFonts w:ascii="Angsana New" w:hAnsi="Angsana New" w:hint="cs"/>
          <w:sz w:val="26"/>
          <w:szCs w:val="26"/>
        </w:rPr>
        <w:t>.</w:t>
      </w:r>
      <w:r w:rsidR="009B049F" w:rsidRPr="00C54D6B">
        <w:rPr>
          <w:rFonts w:ascii="Angsana New" w:hAnsi="Angsana New"/>
          <w:sz w:val="26"/>
          <w:szCs w:val="26"/>
        </w:rPr>
        <w:t>4</w:t>
      </w:r>
      <w:r w:rsidR="001601B3" w:rsidRPr="00C54D6B">
        <w:rPr>
          <w:rFonts w:ascii="Angsana New" w:hAnsi="Angsana New" w:hint="cs"/>
          <w:sz w:val="26"/>
          <w:szCs w:val="26"/>
        </w:rPr>
        <w:t xml:space="preserve"> </w:t>
      </w:r>
      <w:r w:rsidR="006B3226" w:rsidRPr="00C54D6B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C54D6B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C54D6B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C54D6B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C54D6B">
        <w:rPr>
          <w:rFonts w:ascii="Angsana New" w:hAnsi="Angsana New" w:hint="cs"/>
          <w:sz w:val="26"/>
          <w:szCs w:val="26"/>
        </w:rPr>
        <w:t>1</w:t>
      </w:r>
      <w:r w:rsidR="00A05194" w:rsidRPr="00C54D6B">
        <w:rPr>
          <w:rFonts w:ascii="Angsana New" w:hAnsi="Angsana New"/>
          <w:sz w:val="26"/>
          <w:szCs w:val="26"/>
        </w:rPr>
        <w:t>1</w:t>
      </w:r>
    </w:p>
    <w:p w14:paraId="2EE8655B" w14:textId="77777777" w:rsidR="006D7426" w:rsidRPr="00C54D6B" w:rsidRDefault="006D7426" w:rsidP="004B5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5D6008A" w14:textId="2738EB45" w:rsidR="0029045B" w:rsidRPr="00C54D6B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9" w:name="_Hlk39477489"/>
      <w:r w:rsidRPr="00C54D6B">
        <w:rPr>
          <w:rFonts w:ascii="Angsana New" w:hAnsi="Angsana New" w:hint="cs"/>
          <w:sz w:val="26"/>
          <w:szCs w:val="26"/>
          <w:cs/>
        </w:rPr>
        <w:t>ข)</w:t>
      </w:r>
      <w:r w:rsidRPr="00C54D6B">
        <w:rPr>
          <w:rFonts w:ascii="Angsana New" w:hAnsi="Angsana New" w:hint="cs"/>
          <w:sz w:val="26"/>
          <w:szCs w:val="26"/>
          <w:cs/>
        </w:rPr>
        <w:tab/>
      </w:r>
      <w:r w:rsidR="006D7426" w:rsidRPr="00C54D6B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C54D6B">
        <w:rPr>
          <w:rFonts w:ascii="Angsana New" w:hAnsi="Angsana New" w:hint="cs"/>
          <w:sz w:val="26"/>
          <w:szCs w:val="26"/>
          <w:cs/>
        </w:rPr>
        <w:t>สัญญาซื้อสินทรัพย์ถาวร</w:t>
      </w:r>
      <w:r w:rsidR="00F654F7" w:rsidRPr="00C54D6B">
        <w:rPr>
          <w:rFonts w:ascii="Angsana New" w:hAnsi="Angsana New" w:hint="cs"/>
          <w:sz w:val="26"/>
          <w:szCs w:val="26"/>
          <w:cs/>
        </w:rPr>
        <w:t>และสินทรัพย์ไม่มีตัวตน</w:t>
      </w:r>
      <w:r w:rsidR="00964EBF" w:rsidRPr="00C54D6B">
        <w:rPr>
          <w:rFonts w:ascii="Angsana New" w:hAnsi="Angsana New" w:hint="cs"/>
          <w:sz w:val="26"/>
          <w:szCs w:val="26"/>
          <w:cs/>
        </w:rPr>
        <w:t>จำนวนเงิน</w:t>
      </w:r>
      <w:r w:rsidR="00F654F7" w:rsidRPr="00227456">
        <w:rPr>
          <w:rFonts w:ascii="Angsana New" w:hAnsi="Angsana New" w:hint="cs"/>
          <w:sz w:val="26"/>
          <w:szCs w:val="26"/>
          <w:cs/>
        </w:rPr>
        <w:t>รวม</w:t>
      </w:r>
      <w:r w:rsidR="00227456">
        <w:rPr>
          <w:rFonts w:ascii="Angsana New" w:hAnsi="Angsana New"/>
          <w:sz w:val="26"/>
          <w:szCs w:val="26"/>
        </w:rPr>
        <w:t xml:space="preserve"> </w:t>
      </w:r>
      <w:r w:rsidR="00C54D6B" w:rsidRPr="00227456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9941AF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F40B1C" w:rsidRPr="00227456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8024BC" w:rsidRPr="00227456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22745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227456">
        <w:rPr>
          <w:rFonts w:ascii="Angsana New" w:hAnsi="Angsana New" w:hint="cs"/>
          <w:sz w:val="26"/>
          <w:szCs w:val="26"/>
          <w:cs/>
        </w:rPr>
        <w:t>ล้าน</w:t>
      </w:r>
      <w:r w:rsidRPr="00C54D6B">
        <w:rPr>
          <w:rFonts w:ascii="Angsana New" w:hAnsi="Angsana New" w:hint="cs"/>
          <w:sz w:val="26"/>
          <w:szCs w:val="26"/>
          <w:cs/>
        </w:rPr>
        <w:t xml:space="preserve">บาท </w:t>
      </w:r>
      <w:r w:rsidR="004614D2" w:rsidRPr="00C54D6B">
        <w:rPr>
          <w:rFonts w:ascii="Angsana New" w:hAnsi="Angsana New" w:hint="cs"/>
          <w:sz w:val="26"/>
          <w:szCs w:val="26"/>
          <w:cs/>
        </w:rPr>
        <w:t xml:space="preserve">และ </w:t>
      </w:r>
      <w:r w:rsidR="009B049F" w:rsidRPr="00C54D6B">
        <w:rPr>
          <w:rFonts w:ascii="Angsana New" w:hAnsi="Angsana New"/>
          <w:sz w:val="26"/>
          <w:szCs w:val="26"/>
        </w:rPr>
        <w:t>74</w:t>
      </w:r>
      <w:r w:rsidR="001601B3" w:rsidRPr="00C54D6B">
        <w:rPr>
          <w:rFonts w:ascii="Angsana New" w:hAnsi="Angsana New" w:hint="cs"/>
          <w:sz w:val="26"/>
          <w:szCs w:val="26"/>
        </w:rPr>
        <w:t>.</w:t>
      </w:r>
      <w:r w:rsidR="009B049F" w:rsidRPr="00C54D6B">
        <w:rPr>
          <w:rFonts w:ascii="Angsana New" w:hAnsi="Angsana New"/>
          <w:sz w:val="26"/>
          <w:szCs w:val="26"/>
        </w:rPr>
        <w:t>6</w:t>
      </w:r>
      <w:r w:rsidR="00C774BD" w:rsidRPr="00C54D6B">
        <w:rPr>
          <w:rFonts w:ascii="Angsana New" w:hAnsi="Angsana New" w:hint="cs"/>
          <w:sz w:val="26"/>
          <w:szCs w:val="26"/>
        </w:rPr>
        <w:t xml:space="preserve"> </w:t>
      </w:r>
      <w:r w:rsidR="00964EBF" w:rsidRPr="00C54D6B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C54D6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C54D6B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C54D6B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103CB586" w14:textId="5E49D49F" w:rsidR="003E6889" w:rsidRPr="00C54D6B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54D6B">
        <w:rPr>
          <w:rFonts w:ascii="Angsana New" w:hAnsi="Angsana New" w:hint="cs"/>
          <w:sz w:val="26"/>
          <w:szCs w:val="26"/>
          <w:cs/>
        </w:rPr>
        <w:t>ค</w:t>
      </w:r>
      <w:r w:rsidRPr="00C54D6B">
        <w:rPr>
          <w:rFonts w:ascii="Angsana New" w:hAnsi="Angsana New"/>
          <w:sz w:val="26"/>
          <w:szCs w:val="26"/>
        </w:rPr>
        <w:t>)</w:t>
      </w:r>
      <w:r w:rsidRPr="00C54D6B">
        <w:rPr>
          <w:rFonts w:ascii="Angsana New" w:hAnsi="Angsana New"/>
          <w:sz w:val="26"/>
          <w:szCs w:val="26"/>
        </w:rPr>
        <w:tab/>
      </w:r>
      <w:r w:rsidRPr="00C54D6B">
        <w:rPr>
          <w:rFonts w:ascii="Angsana New" w:hAnsi="Angsana New"/>
          <w:sz w:val="26"/>
          <w:szCs w:val="26"/>
          <w:cs/>
        </w:rPr>
        <w:t>ภาระผูกพัน</w:t>
      </w:r>
      <w:r w:rsidRPr="00C54D6B">
        <w:rPr>
          <w:rFonts w:ascii="Angsana New" w:hAnsi="Angsana New" w:hint="cs"/>
          <w:sz w:val="26"/>
          <w:szCs w:val="26"/>
          <w:cs/>
        </w:rPr>
        <w:t xml:space="preserve">ตามสัญญาซื้อวัตถุดิบจำนวนเงิน </w:t>
      </w:r>
      <w:r w:rsidR="00AC5361">
        <w:rPr>
          <w:rFonts w:ascii="Angsana New" w:hAnsi="Angsana New"/>
          <w:sz w:val="26"/>
          <w:szCs w:val="26"/>
        </w:rPr>
        <w:t>2</w:t>
      </w:r>
      <w:r w:rsidR="00347C61">
        <w:rPr>
          <w:rFonts w:ascii="Angsana New" w:hAnsi="Angsana New"/>
          <w:sz w:val="26"/>
          <w:szCs w:val="26"/>
        </w:rPr>
        <w:t>.</w:t>
      </w:r>
      <w:r w:rsidR="00AC5361">
        <w:rPr>
          <w:rFonts w:ascii="Angsana New" w:hAnsi="Angsana New"/>
          <w:sz w:val="26"/>
          <w:szCs w:val="26"/>
        </w:rPr>
        <w:t>1</w:t>
      </w:r>
      <w:r w:rsidRPr="00C54D6B">
        <w:rPr>
          <w:rFonts w:ascii="Angsana New" w:hAnsi="Angsana New" w:hint="cs"/>
          <w:sz w:val="26"/>
          <w:szCs w:val="26"/>
        </w:rPr>
        <w:t xml:space="preserve"> </w:t>
      </w:r>
      <w:r w:rsidRPr="00C54D6B">
        <w:rPr>
          <w:rFonts w:ascii="Angsana New" w:hAnsi="Angsana New" w:hint="cs"/>
          <w:sz w:val="26"/>
          <w:szCs w:val="26"/>
          <w:cs/>
        </w:rPr>
        <w:t>ล้านบาท</w:t>
      </w:r>
      <w:r w:rsidR="00A930B5" w:rsidRPr="00C54D6B">
        <w:rPr>
          <w:rFonts w:ascii="Angsana New" w:hAnsi="Angsana New"/>
          <w:sz w:val="26"/>
          <w:szCs w:val="26"/>
        </w:rPr>
        <w:t xml:space="preserve"> </w:t>
      </w:r>
      <w:r w:rsidR="007A02D5" w:rsidRPr="00C54D6B">
        <w:rPr>
          <w:rFonts w:ascii="Angsana New" w:hAnsi="Angsana New" w:hint="cs"/>
          <w:sz w:val="26"/>
          <w:szCs w:val="26"/>
          <w:cs/>
        </w:rPr>
        <w:t xml:space="preserve">และ </w:t>
      </w:r>
      <w:r w:rsidR="003033DF" w:rsidRPr="00C54D6B">
        <w:rPr>
          <w:rFonts w:ascii="Angsana New" w:hAnsi="Angsana New"/>
          <w:sz w:val="26"/>
          <w:szCs w:val="26"/>
        </w:rPr>
        <w:t>1</w:t>
      </w:r>
      <w:r w:rsidR="007D7397" w:rsidRPr="00C54D6B">
        <w:rPr>
          <w:rFonts w:ascii="Angsana New" w:hAnsi="Angsana New"/>
          <w:sz w:val="26"/>
          <w:szCs w:val="26"/>
        </w:rPr>
        <w:t>.</w:t>
      </w:r>
      <w:r w:rsidR="009B049F" w:rsidRPr="00C54D6B">
        <w:rPr>
          <w:rFonts w:ascii="Angsana New" w:hAnsi="Angsana New"/>
          <w:sz w:val="26"/>
          <w:szCs w:val="26"/>
        </w:rPr>
        <w:t>2</w:t>
      </w:r>
      <w:r w:rsidR="007A02D5" w:rsidRPr="00C54D6B">
        <w:rPr>
          <w:rFonts w:ascii="Angsana New" w:hAnsi="Angsana New"/>
          <w:sz w:val="26"/>
          <w:szCs w:val="26"/>
        </w:rPr>
        <w:t xml:space="preserve"> </w:t>
      </w:r>
      <w:r w:rsidR="007A02D5" w:rsidRPr="00C54D6B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C54D6B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778D8788" w14:textId="77777777" w:rsidR="00DA0162" w:rsidRPr="00C54D6B" w:rsidRDefault="00DA016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357C8F6E" w14:textId="32B156F3" w:rsidR="00DA0162" w:rsidRPr="001529FB" w:rsidRDefault="00DA0162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54D6B">
        <w:rPr>
          <w:rFonts w:ascii="Angsana New" w:hAnsi="Angsana New" w:hint="cs"/>
          <w:sz w:val="26"/>
          <w:szCs w:val="26"/>
          <w:cs/>
        </w:rPr>
        <w:t>ง</w:t>
      </w:r>
      <w:r w:rsidRPr="00C54D6B">
        <w:rPr>
          <w:rFonts w:ascii="Angsana New" w:hAnsi="Angsana New"/>
          <w:sz w:val="26"/>
          <w:szCs w:val="26"/>
        </w:rPr>
        <w:t xml:space="preserve">)         </w:t>
      </w:r>
      <w:r w:rsidRPr="00C54D6B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สัญญาซื้อขายเงินตราต่างประเทศล่วงหน้ากับสถาบันการเงินในประเทศเพื</w:t>
      </w:r>
      <w:r w:rsidRPr="00C54D6B">
        <w:rPr>
          <w:rFonts w:ascii="Angsana New" w:hAnsi="Angsana New" w:hint="cs"/>
          <w:sz w:val="26"/>
          <w:szCs w:val="26"/>
          <w:cs/>
        </w:rPr>
        <w:t>่</w:t>
      </w:r>
      <w:r w:rsidRPr="00C54D6B">
        <w:rPr>
          <w:rFonts w:ascii="Angsana New" w:hAnsi="Angsana New"/>
          <w:sz w:val="26"/>
          <w:szCs w:val="26"/>
          <w:cs/>
        </w:rPr>
        <w:t>อคุ้มครอง</w:t>
      </w:r>
      <w:r w:rsidRPr="00C54D6B">
        <w:rPr>
          <w:rFonts w:ascii="Angsana New" w:hAnsi="Angsana New" w:hint="cs"/>
          <w:sz w:val="26"/>
          <w:szCs w:val="26"/>
          <w:cs/>
        </w:rPr>
        <w:t>เจ้า</w:t>
      </w:r>
      <w:r w:rsidRPr="00C54D6B">
        <w:rPr>
          <w:rFonts w:ascii="Angsana New" w:hAnsi="Angsana New"/>
          <w:sz w:val="26"/>
          <w:szCs w:val="26"/>
          <w:cs/>
        </w:rPr>
        <w:t>หนี</w:t>
      </w:r>
      <w:r w:rsidRPr="00C54D6B">
        <w:rPr>
          <w:rFonts w:ascii="Angsana New" w:hAnsi="Angsana New" w:hint="cs"/>
          <w:sz w:val="26"/>
          <w:szCs w:val="26"/>
          <w:cs/>
        </w:rPr>
        <w:t>้</w:t>
      </w:r>
      <w:r w:rsidRPr="00C54D6B">
        <w:rPr>
          <w:rFonts w:ascii="Angsana New" w:hAnsi="Angsana New"/>
          <w:sz w:val="26"/>
          <w:szCs w:val="26"/>
          <w:cs/>
        </w:rPr>
        <w:t>ท</w:t>
      </w:r>
      <w:r w:rsidRPr="00C54D6B">
        <w:rPr>
          <w:rFonts w:ascii="Angsana New" w:hAnsi="Angsana New" w:hint="cs"/>
          <w:sz w:val="26"/>
          <w:szCs w:val="26"/>
          <w:cs/>
        </w:rPr>
        <w:t>ี่</w:t>
      </w:r>
      <w:r w:rsidRPr="00C54D6B">
        <w:rPr>
          <w:rFonts w:ascii="Angsana New" w:hAnsi="Angsana New"/>
          <w:sz w:val="26"/>
          <w:szCs w:val="26"/>
          <w:cs/>
        </w:rPr>
        <w:t>เป็นเงินตราต่างประเทศจากการ</w:t>
      </w:r>
      <w:r w:rsidRPr="00C54D6B">
        <w:rPr>
          <w:rFonts w:ascii="Angsana New" w:hAnsi="Angsana New"/>
          <w:sz w:val="26"/>
          <w:szCs w:val="26"/>
        </w:rPr>
        <w:t xml:space="preserve">                 </w:t>
      </w:r>
      <w:r w:rsidRPr="008B601A">
        <w:rPr>
          <w:rFonts w:ascii="Angsana New" w:hAnsi="Angsana New"/>
          <w:sz w:val="26"/>
          <w:szCs w:val="26"/>
          <w:cs/>
        </w:rPr>
        <w:t>ซื้อสิน</w:t>
      </w:r>
      <w:r w:rsidRPr="008B601A">
        <w:rPr>
          <w:rFonts w:ascii="Angsana New" w:hAnsi="Angsana New" w:hint="cs"/>
          <w:sz w:val="26"/>
          <w:szCs w:val="26"/>
          <w:cs/>
        </w:rPr>
        <w:t xml:space="preserve">ทรัพย์ถาวร </w:t>
      </w:r>
      <w:r w:rsidRPr="008B601A">
        <w:rPr>
          <w:rFonts w:ascii="Angsana New" w:hAnsi="Angsana New"/>
          <w:sz w:val="26"/>
          <w:szCs w:val="26"/>
        </w:rPr>
        <w:t>0.</w:t>
      </w:r>
      <w:r w:rsidR="009B049F" w:rsidRPr="008B601A">
        <w:rPr>
          <w:rFonts w:ascii="Angsana New" w:hAnsi="Angsana New"/>
          <w:sz w:val="26"/>
          <w:szCs w:val="26"/>
        </w:rPr>
        <w:t>6</w:t>
      </w:r>
      <w:r w:rsidRPr="008B601A">
        <w:rPr>
          <w:rFonts w:ascii="Angsana New" w:hAnsi="Angsana New"/>
          <w:sz w:val="26"/>
          <w:szCs w:val="26"/>
        </w:rPr>
        <w:t xml:space="preserve"> </w:t>
      </w:r>
      <w:r w:rsidRPr="008B601A">
        <w:rPr>
          <w:rFonts w:ascii="Angsana New" w:hAnsi="Angsana New"/>
          <w:sz w:val="26"/>
          <w:szCs w:val="26"/>
          <w:cs/>
        </w:rPr>
        <w:t>ล้าน</w:t>
      </w:r>
      <w:r w:rsidRPr="008B601A">
        <w:rPr>
          <w:rFonts w:ascii="Angsana New" w:hAnsi="Angsana New" w:hint="cs"/>
          <w:sz w:val="26"/>
          <w:szCs w:val="26"/>
          <w:cs/>
        </w:rPr>
        <w:t xml:space="preserve">ยูโร </w:t>
      </w:r>
      <w:r w:rsidRPr="008B601A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Pr="008B601A">
        <w:rPr>
          <w:rFonts w:ascii="Angsana New" w:hAnsi="Angsana New"/>
          <w:sz w:val="26"/>
          <w:szCs w:val="26"/>
        </w:rPr>
        <w:t xml:space="preserve"> </w:t>
      </w:r>
      <w:r w:rsidR="009B049F" w:rsidRPr="008B601A">
        <w:rPr>
          <w:rFonts w:ascii="Angsana New" w:hAnsi="Angsana New"/>
          <w:sz w:val="26"/>
          <w:szCs w:val="26"/>
        </w:rPr>
        <w:t>2</w:t>
      </w:r>
      <w:r w:rsidR="00D06543" w:rsidRPr="008B601A">
        <w:rPr>
          <w:rFonts w:ascii="Angsana New" w:hAnsi="Angsana New"/>
          <w:sz w:val="26"/>
          <w:szCs w:val="26"/>
        </w:rPr>
        <w:t>2</w:t>
      </w:r>
      <w:r w:rsidRPr="008B601A">
        <w:rPr>
          <w:rFonts w:ascii="Angsana New" w:hAnsi="Angsana New" w:hint="cs"/>
          <w:sz w:val="26"/>
          <w:szCs w:val="26"/>
          <w:cs/>
        </w:rPr>
        <w:t>.</w:t>
      </w:r>
      <w:r w:rsidR="00D06543" w:rsidRPr="008B601A">
        <w:rPr>
          <w:rFonts w:ascii="Angsana New" w:hAnsi="Angsana New"/>
          <w:sz w:val="26"/>
          <w:szCs w:val="26"/>
        </w:rPr>
        <w:t>6</w:t>
      </w:r>
      <w:r w:rsidRPr="008B601A">
        <w:rPr>
          <w:rFonts w:ascii="Angsana New" w:hAnsi="Angsana New"/>
          <w:sz w:val="26"/>
          <w:szCs w:val="26"/>
        </w:rPr>
        <w:t xml:space="preserve"> </w:t>
      </w:r>
      <w:r w:rsidRPr="008B601A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Pr="008B601A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590ED7" w:rsidRPr="008B601A">
        <w:rPr>
          <w:rFonts w:ascii="Angsana New" w:hAnsi="Angsana New" w:hint="cs"/>
          <w:sz w:val="26"/>
          <w:szCs w:val="26"/>
          <w:cs/>
        </w:rPr>
        <w:t xml:space="preserve">และ </w:t>
      </w:r>
      <w:r w:rsidR="00590ED7" w:rsidRPr="008B601A">
        <w:rPr>
          <w:rFonts w:ascii="Angsana New" w:hAnsi="Angsana New"/>
          <w:sz w:val="26"/>
          <w:szCs w:val="26"/>
        </w:rPr>
        <w:t xml:space="preserve">0.6 </w:t>
      </w:r>
      <w:r w:rsidR="00590ED7" w:rsidRPr="008B601A">
        <w:rPr>
          <w:rFonts w:ascii="Angsana New" w:hAnsi="Angsana New"/>
          <w:sz w:val="26"/>
          <w:szCs w:val="26"/>
          <w:cs/>
        </w:rPr>
        <w:t>ล้าน</w:t>
      </w:r>
      <w:r w:rsidR="00590ED7" w:rsidRPr="008B601A">
        <w:rPr>
          <w:rFonts w:ascii="Angsana New" w:hAnsi="Angsana New" w:hint="cs"/>
          <w:sz w:val="26"/>
          <w:szCs w:val="26"/>
          <w:cs/>
        </w:rPr>
        <w:t xml:space="preserve">ยูโร </w:t>
      </w:r>
      <w:r w:rsidR="00590ED7" w:rsidRPr="008B601A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="00590ED7" w:rsidRPr="008B601A">
        <w:rPr>
          <w:rFonts w:ascii="Angsana New" w:hAnsi="Angsana New"/>
          <w:sz w:val="26"/>
          <w:szCs w:val="26"/>
        </w:rPr>
        <w:t xml:space="preserve"> 2</w:t>
      </w:r>
      <w:r w:rsidR="00590ED7" w:rsidRPr="008B601A">
        <w:rPr>
          <w:rFonts w:ascii="Angsana New" w:hAnsi="Angsana New" w:hint="cs"/>
          <w:sz w:val="26"/>
          <w:szCs w:val="26"/>
          <w:cs/>
        </w:rPr>
        <w:t>1.5</w:t>
      </w:r>
      <w:r w:rsidR="00590ED7" w:rsidRPr="008B601A">
        <w:rPr>
          <w:rFonts w:ascii="Angsana New" w:hAnsi="Angsana New"/>
          <w:sz w:val="26"/>
          <w:szCs w:val="26"/>
        </w:rPr>
        <w:t xml:space="preserve"> </w:t>
      </w:r>
      <w:r w:rsidR="00590ED7" w:rsidRPr="008B601A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="00590ED7" w:rsidRPr="008B601A">
        <w:rPr>
          <w:rFonts w:ascii="Angsana New" w:hAnsi="Angsana New" w:hint="cs"/>
          <w:sz w:val="26"/>
          <w:szCs w:val="26"/>
          <w:cs/>
          <w:lang w:val="th-TH"/>
        </w:rPr>
        <w:t xml:space="preserve"> ตามลำดับ</w:t>
      </w:r>
    </w:p>
    <w:bookmarkEnd w:id="9"/>
    <w:p w14:paraId="047D15E1" w14:textId="03985F90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7909B285" w14:textId="1413DEEF" w:rsidR="002A0113" w:rsidRPr="004B53BF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2</w:t>
      </w:r>
      <w:r w:rsidR="00A05194">
        <w:rPr>
          <w:rFonts w:ascii="Angsana New" w:hAnsi="Angsana New"/>
          <w:b/>
          <w:bCs/>
          <w:sz w:val="26"/>
          <w:szCs w:val="26"/>
        </w:rPr>
        <w:t>0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4B53BF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37EABFC0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</w:t>
      </w:r>
      <w:r w:rsidR="002A0113" w:rsidRPr="00300777">
        <w:rPr>
          <w:rFonts w:ascii="Angsana New" w:hAnsi="Angsana New" w:hint="cs"/>
          <w:sz w:val="26"/>
          <w:szCs w:val="26"/>
          <w:cs/>
        </w:rPr>
        <w:t>อนุมัติให้ออกงบการเงิน</w:t>
      </w:r>
      <w:r w:rsidR="00CD658D" w:rsidRPr="0030077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300777">
        <w:rPr>
          <w:rFonts w:ascii="Angsana New" w:hAnsi="Angsana New" w:hint="cs"/>
          <w:sz w:val="26"/>
          <w:szCs w:val="26"/>
          <w:cs/>
        </w:rPr>
        <w:t>นี้</w:t>
      </w:r>
      <w:r w:rsidR="00E92B49" w:rsidRPr="0030077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30077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300777">
        <w:rPr>
          <w:rFonts w:ascii="Angsana New" w:hAnsi="Angsana New" w:hint="cs"/>
          <w:sz w:val="26"/>
          <w:szCs w:val="26"/>
        </w:rPr>
        <w:t xml:space="preserve"> </w:t>
      </w:r>
      <w:r w:rsidR="00627862">
        <w:rPr>
          <w:rFonts w:ascii="Angsana New" w:hAnsi="Angsana New"/>
          <w:sz w:val="26"/>
          <w:szCs w:val="26"/>
        </w:rPr>
        <w:t>8</w:t>
      </w:r>
      <w:r w:rsidR="00CE3F92" w:rsidRPr="00300777">
        <w:rPr>
          <w:rFonts w:ascii="Angsana New" w:hAnsi="Angsana New" w:hint="cs"/>
          <w:sz w:val="26"/>
          <w:szCs w:val="26"/>
        </w:rPr>
        <w:t xml:space="preserve"> </w:t>
      </w:r>
      <w:r w:rsidR="00B815EA">
        <w:rPr>
          <w:rFonts w:ascii="Angsana New" w:hAnsi="Angsana New" w:hint="cs"/>
          <w:sz w:val="26"/>
          <w:szCs w:val="26"/>
          <w:cs/>
        </w:rPr>
        <w:t>สิงหาคม</w:t>
      </w:r>
      <w:r w:rsidR="00415252" w:rsidRPr="00300777">
        <w:rPr>
          <w:rFonts w:ascii="Angsana New" w:hAnsi="Angsana New" w:hint="cs"/>
          <w:sz w:val="26"/>
          <w:szCs w:val="26"/>
          <w:cs/>
        </w:rPr>
        <w:t xml:space="preserve"> </w:t>
      </w:r>
      <w:r w:rsidR="00415252" w:rsidRPr="00300777">
        <w:rPr>
          <w:rFonts w:ascii="Angsana New" w:hAnsi="Angsana New" w:hint="cs"/>
          <w:sz w:val="26"/>
          <w:szCs w:val="26"/>
        </w:rPr>
        <w:t>256</w:t>
      </w:r>
      <w:r w:rsidR="009B049F">
        <w:rPr>
          <w:rFonts w:ascii="Angsana New" w:hAnsi="Angsana New"/>
          <w:sz w:val="26"/>
          <w:szCs w:val="26"/>
        </w:rPr>
        <w:t>8</w:t>
      </w:r>
    </w:p>
    <w:sectPr w:rsidR="00907883" w:rsidRPr="004B53BF" w:rsidSect="00B5517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2ED6" w14:textId="77777777" w:rsidR="008B47CB" w:rsidRDefault="008B47CB">
      <w:r>
        <w:separator/>
      </w:r>
    </w:p>
  </w:endnote>
  <w:endnote w:type="continuationSeparator" w:id="0">
    <w:p w14:paraId="63305C47" w14:textId="77777777" w:rsidR="008B47CB" w:rsidRDefault="008B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3B317" w14:textId="77777777" w:rsidR="008B47CB" w:rsidRDefault="008B47CB">
      <w:r>
        <w:separator/>
      </w:r>
    </w:p>
  </w:footnote>
  <w:footnote w:type="continuationSeparator" w:id="0">
    <w:p w14:paraId="6E573E01" w14:textId="77777777" w:rsidR="008B47CB" w:rsidRDefault="008B4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5A34ABB0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E1EC9">
      <w:rPr>
        <w:rFonts w:ascii="Angsana New" w:hAnsi="Angsana New"/>
        <w:b/>
        <w:bCs/>
        <w:sz w:val="26"/>
        <w:szCs w:val="26"/>
      </w:rPr>
      <w:t>3</w:t>
    </w:r>
    <w:r w:rsidR="00DB0D43">
      <w:rPr>
        <w:rFonts w:ascii="Angsana New" w:hAnsi="Angsana New"/>
        <w:b/>
        <w:bCs/>
        <w:sz w:val="26"/>
        <w:szCs w:val="26"/>
      </w:rPr>
      <w:t>0</w:t>
    </w:r>
    <w:r w:rsidR="007E1EC9">
      <w:rPr>
        <w:rFonts w:ascii="Angsana New" w:hAnsi="Angsana New"/>
        <w:b/>
        <w:bCs/>
        <w:sz w:val="26"/>
        <w:szCs w:val="26"/>
      </w:rPr>
      <w:t xml:space="preserve"> </w:t>
    </w:r>
    <w:r w:rsidR="00D900F9">
      <w:rPr>
        <w:rFonts w:ascii="Angsana New" w:hAnsi="Angsana New" w:hint="cs"/>
        <w:b/>
        <w:bCs/>
        <w:sz w:val="26"/>
        <w:szCs w:val="26"/>
        <w:cs/>
      </w:rPr>
      <w:t>ม</w:t>
    </w:r>
    <w:r w:rsidR="00DB0D43">
      <w:rPr>
        <w:rFonts w:ascii="Angsana New" w:hAnsi="Angsana New" w:hint="cs"/>
        <w:b/>
        <w:bCs/>
        <w:sz w:val="26"/>
        <w:szCs w:val="26"/>
        <w:cs/>
      </w:rPr>
      <w:t>ิถุนายน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900F9">
      <w:rPr>
        <w:rFonts w:ascii="Angsana New" w:hAnsi="Angsana New"/>
        <w:b/>
        <w:bCs/>
        <w:sz w:val="26"/>
        <w:szCs w:val="26"/>
      </w:rPr>
      <w:t>8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2F8CF959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3466C">
      <w:rPr>
        <w:rFonts w:ascii="Angsana New" w:hAnsi="Angsana New"/>
        <w:b/>
        <w:bCs/>
        <w:sz w:val="26"/>
        <w:szCs w:val="26"/>
      </w:rPr>
      <w:t>3</w:t>
    </w:r>
    <w:r w:rsidR="00DC2F71">
      <w:rPr>
        <w:rFonts w:ascii="Angsana New" w:hAnsi="Angsana New"/>
        <w:b/>
        <w:bCs/>
        <w:sz w:val="26"/>
        <w:szCs w:val="26"/>
      </w:rPr>
      <w:t>0</w:t>
    </w:r>
    <w:r w:rsidR="0073466C">
      <w:rPr>
        <w:rFonts w:ascii="Angsana New" w:hAnsi="Angsana New"/>
        <w:b/>
        <w:bCs/>
        <w:sz w:val="26"/>
        <w:szCs w:val="26"/>
      </w:rPr>
      <w:t xml:space="preserve"> </w:t>
    </w:r>
    <w:r w:rsidR="00D900F9">
      <w:rPr>
        <w:rFonts w:ascii="Angsana New" w:hAnsi="Angsana New" w:hint="cs"/>
        <w:b/>
        <w:bCs/>
        <w:sz w:val="26"/>
        <w:szCs w:val="26"/>
        <w:cs/>
      </w:rPr>
      <w:t>ม</w:t>
    </w:r>
    <w:r w:rsidR="00DC2F71">
      <w:rPr>
        <w:rFonts w:ascii="Angsana New" w:hAnsi="Angsana New" w:hint="cs"/>
        <w:b/>
        <w:bCs/>
        <w:sz w:val="26"/>
        <w:szCs w:val="26"/>
        <w:cs/>
      </w:rPr>
      <w:t>ิถุนายน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D900F9">
      <w:rPr>
        <w:rFonts w:ascii="Angsana New" w:hAnsi="Angsana New"/>
        <w:b/>
        <w:bCs/>
        <w:sz w:val="26"/>
        <w:szCs w:val="26"/>
      </w:rPr>
      <w:t>8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17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18"/>
  </w:num>
  <w:num w:numId="18" w16cid:durableId="1461725791">
    <w:abstractNumId w:val="13"/>
  </w:num>
  <w:num w:numId="19" w16cid:durableId="139712540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2E8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450"/>
    <w:rsid w:val="00025614"/>
    <w:rsid w:val="00025662"/>
    <w:rsid w:val="00025AAC"/>
    <w:rsid w:val="00025BAE"/>
    <w:rsid w:val="00026261"/>
    <w:rsid w:val="0002626B"/>
    <w:rsid w:val="0002676D"/>
    <w:rsid w:val="00026958"/>
    <w:rsid w:val="000276DC"/>
    <w:rsid w:val="00027917"/>
    <w:rsid w:val="00030188"/>
    <w:rsid w:val="0003051F"/>
    <w:rsid w:val="0003067F"/>
    <w:rsid w:val="00030CFE"/>
    <w:rsid w:val="00031180"/>
    <w:rsid w:val="0003156E"/>
    <w:rsid w:val="0003165E"/>
    <w:rsid w:val="00032224"/>
    <w:rsid w:val="000322E3"/>
    <w:rsid w:val="00032C5C"/>
    <w:rsid w:val="00032D74"/>
    <w:rsid w:val="00033028"/>
    <w:rsid w:val="00033658"/>
    <w:rsid w:val="00033756"/>
    <w:rsid w:val="00033A12"/>
    <w:rsid w:val="00033A3E"/>
    <w:rsid w:val="00033D6C"/>
    <w:rsid w:val="00033EB0"/>
    <w:rsid w:val="00034025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51"/>
    <w:rsid w:val="0003737E"/>
    <w:rsid w:val="00037780"/>
    <w:rsid w:val="000378F1"/>
    <w:rsid w:val="00037EC7"/>
    <w:rsid w:val="0004024F"/>
    <w:rsid w:val="000403EE"/>
    <w:rsid w:val="0004060F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4F24"/>
    <w:rsid w:val="000450D4"/>
    <w:rsid w:val="000454AA"/>
    <w:rsid w:val="00045D76"/>
    <w:rsid w:val="00046421"/>
    <w:rsid w:val="00046D54"/>
    <w:rsid w:val="00047203"/>
    <w:rsid w:val="00047BB4"/>
    <w:rsid w:val="00047F91"/>
    <w:rsid w:val="000512FF"/>
    <w:rsid w:val="000518AE"/>
    <w:rsid w:val="00051B60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7E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D9E"/>
    <w:rsid w:val="00066E19"/>
    <w:rsid w:val="0006748A"/>
    <w:rsid w:val="0006795D"/>
    <w:rsid w:val="00067CFF"/>
    <w:rsid w:val="00067DD4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739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6A6"/>
    <w:rsid w:val="00094A11"/>
    <w:rsid w:val="0009502B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0D20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5E8F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9C6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0F15"/>
    <w:rsid w:val="000D1113"/>
    <w:rsid w:val="000D1379"/>
    <w:rsid w:val="000D1403"/>
    <w:rsid w:val="000D1856"/>
    <w:rsid w:val="000D20AF"/>
    <w:rsid w:val="000D2636"/>
    <w:rsid w:val="000D273A"/>
    <w:rsid w:val="000D2C29"/>
    <w:rsid w:val="000D3775"/>
    <w:rsid w:val="000D38C3"/>
    <w:rsid w:val="000D3B0F"/>
    <w:rsid w:val="000D4283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710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386"/>
    <w:rsid w:val="000F18C4"/>
    <w:rsid w:val="000F1928"/>
    <w:rsid w:val="000F1E57"/>
    <w:rsid w:val="000F1F44"/>
    <w:rsid w:val="000F2304"/>
    <w:rsid w:val="000F26AD"/>
    <w:rsid w:val="000F29FB"/>
    <w:rsid w:val="000F3477"/>
    <w:rsid w:val="000F3954"/>
    <w:rsid w:val="000F40B9"/>
    <w:rsid w:val="000F4344"/>
    <w:rsid w:val="000F4985"/>
    <w:rsid w:val="000F4D16"/>
    <w:rsid w:val="000F4E16"/>
    <w:rsid w:val="000F4F77"/>
    <w:rsid w:val="000F59DB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CF6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C1A"/>
    <w:rsid w:val="00113C5D"/>
    <w:rsid w:val="0011427E"/>
    <w:rsid w:val="001142EB"/>
    <w:rsid w:val="001149F1"/>
    <w:rsid w:val="00114BA6"/>
    <w:rsid w:val="00114F19"/>
    <w:rsid w:val="001154BE"/>
    <w:rsid w:val="0011560B"/>
    <w:rsid w:val="00115907"/>
    <w:rsid w:val="00115C71"/>
    <w:rsid w:val="00115EAC"/>
    <w:rsid w:val="001162DE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4"/>
    <w:rsid w:val="00144C85"/>
    <w:rsid w:val="00144C97"/>
    <w:rsid w:val="0014593C"/>
    <w:rsid w:val="00145D46"/>
    <w:rsid w:val="00146590"/>
    <w:rsid w:val="001467EC"/>
    <w:rsid w:val="00146978"/>
    <w:rsid w:val="0014711E"/>
    <w:rsid w:val="00147473"/>
    <w:rsid w:val="001476A8"/>
    <w:rsid w:val="001477CA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29FB"/>
    <w:rsid w:val="0015324C"/>
    <w:rsid w:val="001533BB"/>
    <w:rsid w:val="00153414"/>
    <w:rsid w:val="00153A73"/>
    <w:rsid w:val="00153E4E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441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596A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44C"/>
    <w:rsid w:val="001837F3"/>
    <w:rsid w:val="00183899"/>
    <w:rsid w:val="00183FA6"/>
    <w:rsid w:val="0018420A"/>
    <w:rsid w:val="00184277"/>
    <w:rsid w:val="00184298"/>
    <w:rsid w:val="00184FE2"/>
    <w:rsid w:val="001850A7"/>
    <w:rsid w:val="0018554B"/>
    <w:rsid w:val="00186357"/>
    <w:rsid w:val="00186596"/>
    <w:rsid w:val="00186A89"/>
    <w:rsid w:val="001879E2"/>
    <w:rsid w:val="00187F56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3B04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8E7"/>
    <w:rsid w:val="001969A4"/>
    <w:rsid w:val="00196FBE"/>
    <w:rsid w:val="00197552"/>
    <w:rsid w:val="00197A70"/>
    <w:rsid w:val="00197E5A"/>
    <w:rsid w:val="001A0480"/>
    <w:rsid w:val="001A05C7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5AEF"/>
    <w:rsid w:val="001B6116"/>
    <w:rsid w:val="001B6232"/>
    <w:rsid w:val="001B63DD"/>
    <w:rsid w:val="001B6568"/>
    <w:rsid w:val="001B662A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4E8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23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2A5"/>
    <w:rsid w:val="001E476F"/>
    <w:rsid w:val="001E4A5A"/>
    <w:rsid w:val="001E4A9B"/>
    <w:rsid w:val="001E4C3E"/>
    <w:rsid w:val="001E50AC"/>
    <w:rsid w:val="001E516D"/>
    <w:rsid w:val="001E557A"/>
    <w:rsid w:val="001E59EF"/>
    <w:rsid w:val="001E5B6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9EB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3DFC"/>
    <w:rsid w:val="00204016"/>
    <w:rsid w:val="00204253"/>
    <w:rsid w:val="00204315"/>
    <w:rsid w:val="00204618"/>
    <w:rsid w:val="002055D1"/>
    <w:rsid w:val="0020594E"/>
    <w:rsid w:val="00205F57"/>
    <w:rsid w:val="00205FA5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3C48"/>
    <w:rsid w:val="00213DB8"/>
    <w:rsid w:val="00213DF1"/>
    <w:rsid w:val="00213E2B"/>
    <w:rsid w:val="0021419C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42"/>
    <w:rsid w:val="00224272"/>
    <w:rsid w:val="0022474D"/>
    <w:rsid w:val="00225727"/>
    <w:rsid w:val="00225F14"/>
    <w:rsid w:val="00225FCA"/>
    <w:rsid w:val="0022605D"/>
    <w:rsid w:val="00226176"/>
    <w:rsid w:val="00226BC8"/>
    <w:rsid w:val="00226DE9"/>
    <w:rsid w:val="00226F25"/>
    <w:rsid w:val="002271C7"/>
    <w:rsid w:val="00227456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284"/>
    <w:rsid w:val="00234583"/>
    <w:rsid w:val="0023465E"/>
    <w:rsid w:val="002349BC"/>
    <w:rsid w:val="002355D3"/>
    <w:rsid w:val="002358F8"/>
    <w:rsid w:val="0023591D"/>
    <w:rsid w:val="00235BBE"/>
    <w:rsid w:val="00235CFD"/>
    <w:rsid w:val="00235F78"/>
    <w:rsid w:val="0023606E"/>
    <w:rsid w:val="002362A5"/>
    <w:rsid w:val="0023653D"/>
    <w:rsid w:val="00236736"/>
    <w:rsid w:val="0023680C"/>
    <w:rsid w:val="00236F7E"/>
    <w:rsid w:val="0023713D"/>
    <w:rsid w:val="00237586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2E7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12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A9C"/>
    <w:rsid w:val="00263C1D"/>
    <w:rsid w:val="00263DAC"/>
    <w:rsid w:val="00263E09"/>
    <w:rsid w:val="002645BA"/>
    <w:rsid w:val="00264834"/>
    <w:rsid w:val="00264AA4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09E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2F02"/>
    <w:rsid w:val="00273164"/>
    <w:rsid w:val="002731CB"/>
    <w:rsid w:val="00273760"/>
    <w:rsid w:val="002738E9"/>
    <w:rsid w:val="00273A07"/>
    <w:rsid w:val="00273AD9"/>
    <w:rsid w:val="00273B56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03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34B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5F8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2CF9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77"/>
    <w:rsid w:val="002973B5"/>
    <w:rsid w:val="00297722"/>
    <w:rsid w:val="002978C6"/>
    <w:rsid w:val="00297B95"/>
    <w:rsid w:val="002A0113"/>
    <w:rsid w:val="002A0193"/>
    <w:rsid w:val="002A03D2"/>
    <w:rsid w:val="002A0948"/>
    <w:rsid w:val="002A132C"/>
    <w:rsid w:val="002A2782"/>
    <w:rsid w:val="002A2EAD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69E1"/>
    <w:rsid w:val="002A7468"/>
    <w:rsid w:val="002A761A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75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1BE"/>
    <w:rsid w:val="002C77FF"/>
    <w:rsid w:val="002D021D"/>
    <w:rsid w:val="002D0479"/>
    <w:rsid w:val="002D04DA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56D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777"/>
    <w:rsid w:val="00300857"/>
    <w:rsid w:val="003013D7"/>
    <w:rsid w:val="00301457"/>
    <w:rsid w:val="0030148E"/>
    <w:rsid w:val="00301A50"/>
    <w:rsid w:val="00301BE2"/>
    <w:rsid w:val="00301EA1"/>
    <w:rsid w:val="003022FD"/>
    <w:rsid w:val="003027E5"/>
    <w:rsid w:val="003029A7"/>
    <w:rsid w:val="00302E85"/>
    <w:rsid w:val="003031A3"/>
    <w:rsid w:val="003033DF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5DCF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4BC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4F3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5F20"/>
    <w:rsid w:val="003261B6"/>
    <w:rsid w:val="00326338"/>
    <w:rsid w:val="003265D0"/>
    <w:rsid w:val="00326C1C"/>
    <w:rsid w:val="003270DE"/>
    <w:rsid w:val="00327D56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9DB"/>
    <w:rsid w:val="00342C67"/>
    <w:rsid w:val="00342E32"/>
    <w:rsid w:val="003430C2"/>
    <w:rsid w:val="003435B0"/>
    <w:rsid w:val="003436F2"/>
    <w:rsid w:val="003436F6"/>
    <w:rsid w:val="003438A8"/>
    <w:rsid w:val="00343D87"/>
    <w:rsid w:val="003445F5"/>
    <w:rsid w:val="003446A7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47C61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4F"/>
    <w:rsid w:val="00354152"/>
    <w:rsid w:val="00354921"/>
    <w:rsid w:val="00354BFF"/>
    <w:rsid w:val="003550C6"/>
    <w:rsid w:val="00355416"/>
    <w:rsid w:val="00355795"/>
    <w:rsid w:val="00355890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DB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53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4E46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E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913"/>
    <w:rsid w:val="003A4D51"/>
    <w:rsid w:val="003A56B6"/>
    <w:rsid w:val="003A581C"/>
    <w:rsid w:val="003A5B53"/>
    <w:rsid w:val="003A5CDE"/>
    <w:rsid w:val="003A6334"/>
    <w:rsid w:val="003A68D5"/>
    <w:rsid w:val="003A6AF8"/>
    <w:rsid w:val="003A6DB5"/>
    <w:rsid w:val="003A7428"/>
    <w:rsid w:val="003A7F18"/>
    <w:rsid w:val="003A7FDC"/>
    <w:rsid w:val="003B05AC"/>
    <w:rsid w:val="003B0D2B"/>
    <w:rsid w:val="003B0D37"/>
    <w:rsid w:val="003B0D98"/>
    <w:rsid w:val="003B13FD"/>
    <w:rsid w:val="003B142F"/>
    <w:rsid w:val="003B18E3"/>
    <w:rsid w:val="003B1AB4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7BB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6EB"/>
    <w:rsid w:val="003C59E6"/>
    <w:rsid w:val="003C6444"/>
    <w:rsid w:val="003C7090"/>
    <w:rsid w:val="003C7384"/>
    <w:rsid w:val="003C790D"/>
    <w:rsid w:val="003C7DB6"/>
    <w:rsid w:val="003C7DE2"/>
    <w:rsid w:val="003D09AE"/>
    <w:rsid w:val="003D0DD2"/>
    <w:rsid w:val="003D124D"/>
    <w:rsid w:val="003D1BF1"/>
    <w:rsid w:val="003D1C0D"/>
    <w:rsid w:val="003D21B0"/>
    <w:rsid w:val="003D22A7"/>
    <w:rsid w:val="003D22AC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18B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889"/>
    <w:rsid w:val="003E6C33"/>
    <w:rsid w:val="003E6CC4"/>
    <w:rsid w:val="003E76D1"/>
    <w:rsid w:val="003E7ACA"/>
    <w:rsid w:val="003E7B1A"/>
    <w:rsid w:val="003E7EEA"/>
    <w:rsid w:val="003F0B01"/>
    <w:rsid w:val="003F0D3C"/>
    <w:rsid w:val="003F156B"/>
    <w:rsid w:val="003F1800"/>
    <w:rsid w:val="003F19DA"/>
    <w:rsid w:val="003F1C16"/>
    <w:rsid w:val="003F219A"/>
    <w:rsid w:val="003F2493"/>
    <w:rsid w:val="003F2B51"/>
    <w:rsid w:val="003F327D"/>
    <w:rsid w:val="003F32F1"/>
    <w:rsid w:val="003F331D"/>
    <w:rsid w:val="003F35B1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400184"/>
    <w:rsid w:val="0040047D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47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0DB5"/>
    <w:rsid w:val="00411337"/>
    <w:rsid w:val="004116A9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779"/>
    <w:rsid w:val="004268A9"/>
    <w:rsid w:val="00426B4D"/>
    <w:rsid w:val="00426BB9"/>
    <w:rsid w:val="00426C5A"/>
    <w:rsid w:val="00427ED2"/>
    <w:rsid w:val="00430293"/>
    <w:rsid w:val="00430341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1E3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0C88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211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40D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146"/>
    <w:rsid w:val="004654D0"/>
    <w:rsid w:val="0046616E"/>
    <w:rsid w:val="00466472"/>
    <w:rsid w:val="00466586"/>
    <w:rsid w:val="00466EE1"/>
    <w:rsid w:val="004673E6"/>
    <w:rsid w:val="00467567"/>
    <w:rsid w:val="004678B8"/>
    <w:rsid w:val="004678C0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872"/>
    <w:rsid w:val="0048393F"/>
    <w:rsid w:val="00483950"/>
    <w:rsid w:val="00483981"/>
    <w:rsid w:val="00483FC9"/>
    <w:rsid w:val="0048405F"/>
    <w:rsid w:val="0048411F"/>
    <w:rsid w:val="004842B9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97E0B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392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09A1"/>
    <w:rsid w:val="004E176F"/>
    <w:rsid w:val="004E1801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5A6"/>
    <w:rsid w:val="004E498E"/>
    <w:rsid w:val="004E4C4A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C85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6C7"/>
    <w:rsid w:val="004F4A1E"/>
    <w:rsid w:val="004F51E4"/>
    <w:rsid w:val="004F554E"/>
    <w:rsid w:val="004F55ED"/>
    <w:rsid w:val="004F5659"/>
    <w:rsid w:val="004F57A0"/>
    <w:rsid w:val="004F5AA5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1B7B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0739A"/>
    <w:rsid w:val="0051028F"/>
    <w:rsid w:val="00510687"/>
    <w:rsid w:val="00510736"/>
    <w:rsid w:val="00510E5C"/>
    <w:rsid w:val="00512895"/>
    <w:rsid w:val="00512C1D"/>
    <w:rsid w:val="00512DEC"/>
    <w:rsid w:val="005134A0"/>
    <w:rsid w:val="005140A4"/>
    <w:rsid w:val="0051444B"/>
    <w:rsid w:val="005144D5"/>
    <w:rsid w:val="00514B2B"/>
    <w:rsid w:val="00515793"/>
    <w:rsid w:val="00515BEF"/>
    <w:rsid w:val="00515E8D"/>
    <w:rsid w:val="00515F41"/>
    <w:rsid w:val="005166E7"/>
    <w:rsid w:val="00516757"/>
    <w:rsid w:val="00516772"/>
    <w:rsid w:val="005167D1"/>
    <w:rsid w:val="00516B9F"/>
    <w:rsid w:val="00517A95"/>
    <w:rsid w:val="00517CFF"/>
    <w:rsid w:val="00517E99"/>
    <w:rsid w:val="00520376"/>
    <w:rsid w:val="005204D5"/>
    <w:rsid w:val="00520615"/>
    <w:rsid w:val="00521273"/>
    <w:rsid w:val="00521717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26C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4EEC"/>
    <w:rsid w:val="0053541F"/>
    <w:rsid w:val="00535A35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6F6E"/>
    <w:rsid w:val="005473F6"/>
    <w:rsid w:val="005476E9"/>
    <w:rsid w:val="0054787F"/>
    <w:rsid w:val="00547B75"/>
    <w:rsid w:val="00547F30"/>
    <w:rsid w:val="00550119"/>
    <w:rsid w:val="0055073D"/>
    <w:rsid w:val="0055088F"/>
    <w:rsid w:val="00550B4D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67DE"/>
    <w:rsid w:val="00557246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31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96E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E89"/>
    <w:rsid w:val="00582FF8"/>
    <w:rsid w:val="005830EA"/>
    <w:rsid w:val="0058350F"/>
    <w:rsid w:val="00583A94"/>
    <w:rsid w:val="0058459E"/>
    <w:rsid w:val="00584D5C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0ED7"/>
    <w:rsid w:val="005914D5"/>
    <w:rsid w:val="00591532"/>
    <w:rsid w:val="005916E0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1F9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05B"/>
    <w:rsid w:val="005A41C0"/>
    <w:rsid w:val="005A42C7"/>
    <w:rsid w:val="005A437A"/>
    <w:rsid w:val="005A4C57"/>
    <w:rsid w:val="005A4F9F"/>
    <w:rsid w:val="005A5847"/>
    <w:rsid w:val="005A58FB"/>
    <w:rsid w:val="005A5E17"/>
    <w:rsid w:val="005A6C15"/>
    <w:rsid w:val="005A7034"/>
    <w:rsid w:val="005A739C"/>
    <w:rsid w:val="005A7C4C"/>
    <w:rsid w:val="005A7CA1"/>
    <w:rsid w:val="005B03B2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668"/>
    <w:rsid w:val="005B2766"/>
    <w:rsid w:val="005B28CA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551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59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1D"/>
    <w:rsid w:val="005C76D0"/>
    <w:rsid w:val="005D03EF"/>
    <w:rsid w:val="005D07E4"/>
    <w:rsid w:val="005D0816"/>
    <w:rsid w:val="005D148D"/>
    <w:rsid w:val="005D1594"/>
    <w:rsid w:val="005D1671"/>
    <w:rsid w:val="005D189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3B0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0CF8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1EAD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A6F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6E57"/>
    <w:rsid w:val="00617024"/>
    <w:rsid w:val="00617287"/>
    <w:rsid w:val="006176D5"/>
    <w:rsid w:val="006179C8"/>
    <w:rsid w:val="00617A6E"/>
    <w:rsid w:val="00617ED6"/>
    <w:rsid w:val="006200B4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BCE"/>
    <w:rsid w:val="00626D80"/>
    <w:rsid w:val="0062773A"/>
    <w:rsid w:val="00627839"/>
    <w:rsid w:val="00627862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9BD"/>
    <w:rsid w:val="00637B79"/>
    <w:rsid w:val="006400E3"/>
    <w:rsid w:val="006407DF"/>
    <w:rsid w:val="00640C87"/>
    <w:rsid w:val="00640DCD"/>
    <w:rsid w:val="00640F9E"/>
    <w:rsid w:val="00640FA6"/>
    <w:rsid w:val="0064130E"/>
    <w:rsid w:val="0064233F"/>
    <w:rsid w:val="00642DE6"/>
    <w:rsid w:val="00643229"/>
    <w:rsid w:val="006433BD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1F9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4F9"/>
    <w:rsid w:val="0065354B"/>
    <w:rsid w:val="00653A11"/>
    <w:rsid w:val="00653CB6"/>
    <w:rsid w:val="00654319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2872"/>
    <w:rsid w:val="00663254"/>
    <w:rsid w:val="00663543"/>
    <w:rsid w:val="00663742"/>
    <w:rsid w:val="006637AC"/>
    <w:rsid w:val="00664053"/>
    <w:rsid w:val="0066429B"/>
    <w:rsid w:val="00665008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6F0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E0A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38B8"/>
    <w:rsid w:val="006843F1"/>
    <w:rsid w:val="00684401"/>
    <w:rsid w:val="006844DE"/>
    <w:rsid w:val="00684795"/>
    <w:rsid w:val="00684D69"/>
    <w:rsid w:val="00685744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1DEA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756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7A3"/>
    <w:rsid w:val="006A08B7"/>
    <w:rsid w:val="006A0DBD"/>
    <w:rsid w:val="006A12FB"/>
    <w:rsid w:val="006A1590"/>
    <w:rsid w:val="006A17CA"/>
    <w:rsid w:val="006A17EB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A7C7F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00A"/>
    <w:rsid w:val="006B451F"/>
    <w:rsid w:val="006B50A1"/>
    <w:rsid w:val="006B51B1"/>
    <w:rsid w:val="006B59A1"/>
    <w:rsid w:val="006B5B3B"/>
    <w:rsid w:val="006B6063"/>
    <w:rsid w:val="006B6423"/>
    <w:rsid w:val="006B6481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A7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33B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2FAA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2AC"/>
    <w:rsid w:val="006E055D"/>
    <w:rsid w:val="006E070E"/>
    <w:rsid w:val="006E0946"/>
    <w:rsid w:val="006E0BC7"/>
    <w:rsid w:val="006E1259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8D7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830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4D5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760"/>
    <w:rsid w:val="00721963"/>
    <w:rsid w:val="00722745"/>
    <w:rsid w:val="00722EA2"/>
    <w:rsid w:val="00722EF9"/>
    <w:rsid w:val="0072352D"/>
    <w:rsid w:val="00723AAB"/>
    <w:rsid w:val="00723D6B"/>
    <w:rsid w:val="00723E19"/>
    <w:rsid w:val="00723FD7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0BD"/>
    <w:rsid w:val="007319FB"/>
    <w:rsid w:val="007328F8"/>
    <w:rsid w:val="007334BA"/>
    <w:rsid w:val="007335F5"/>
    <w:rsid w:val="00733608"/>
    <w:rsid w:val="00733C25"/>
    <w:rsid w:val="00733FF1"/>
    <w:rsid w:val="0073466C"/>
    <w:rsid w:val="00734799"/>
    <w:rsid w:val="00734C70"/>
    <w:rsid w:val="00734DB1"/>
    <w:rsid w:val="00735558"/>
    <w:rsid w:val="00735CFB"/>
    <w:rsid w:val="00735D17"/>
    <w:rsid w:val="007361BA"/>
    <w:rsid w:val="007365BD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0C0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679"/>
    <w:rsid w:val="00750955"/>
    <w:rsid w:val="00750EF2"/>
    <w:rsid w:val="007518DD"/>
    <w:rsid w:val="007519DA"/>
    <w:rsid w:val="00751B0A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0B19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7E2"/>
    <w:rsid w:val="00776D20"/>
    <w:rsid w:val="007772F1"/>
    <w:rsid w:val="00777407"/>
    <w:rsid w:val="00777CAD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0FC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84B"/>
    <w:rsid w:val="00791A03"/>
    <w:rsid w:val="00791DAD"/>
    <w:rsid w:val="007920E8"/>
    <w:rsid w:val="00792251"/>
    <w:rsid w:val="00793070"/>
    <w:rsid w:val="007931C3"/>
    <w:rsid w:val="00793201"/>
    <w:rsid w:val="00793AAB"/>
    <w:rsid w:val="00794099"/>
    <w:rsid w:val="00794586"/>
    <w:rsid w:val="007946F3"/>
    <w:rsid w:val="0079485A"/>
    <w:rsid w:val="00794DAB"/>
    <w:rsid w:val="00794F3F"/>
    <w:rsid w:val="00795351"/>
    <w:rsid w:val="0079550D"/>
    <w:rsid w:val="0079574F"/>
    <w:rsid w:val="007959BB"/>
    <w:rsid w:val="00795B2C"/>
    <w:rsid w:val="00795DA6"/>
    <w:rsid w:val="00795DC5"/>
    <w:rsid w:val="007969FA"/>
    <w:rsid w:val="00797D20"/>
    <w:rsid w:val="007A02D5"/>
    <w:rsid w:val="007A0539"/>
    <w:rsid w:val="007A087A"/>
    <w:rsid w:val="007A08B7"/>
    <w:rsid w:val="007A1739"/>
    <w:rsid w:val="007A21F1"/>
    <w:rsid w:val="007A23D3"/>
    <w:rsid w:val="007A26B2"/>
    <w:rsid w:val="007A2A08"/>
    <w:rsid w:val="007A2A7B"/>
    <w:rsid w:val="007A2E48"/>
    <w:rsid w:val="007A2F7D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1B7"/>
    <w:rsid w:val="007A7234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62E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1F3E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49BF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0ABD"/>
    <w:rsid w:val="007D117C"/>
    <w:rsid w:val="007D16FA"/>
    <w:rsid w:val="007D1D5E"/>
    <w:rsid w:val="007D1E36"/>
    <w:rsid w:val="007D216B"/>
    <w:rsid w:val="007D2788"/>
    <w:rsid w:val="007D2871"/>
    <w:rsid w:val="007D2AFC"/>
    <w:rsid w:val="007D2C37"/>
    <w:rsid w:val="007D304C"/>
    <w:rsid w:val="007D3312"/>
    <w:rsid w:val="007D3C1F"/>
    <w:rsid w:val="007D4A64"/>
    <w:rsid w:val="007D5105"/>
    <w:rsid w:val="007D5A6A"/>
    <w:rsid w:val="007D61C1"/>
    <w:rsid w:val="007D6CEC"/>
    <w:rsid w:val="007D7397"/>
    <w:rsid w:val="007D7C04"/>
    <w:rsid w:val="007D7CE4"/>
    <w:rsid w:val="007E0185"/>
    <w:rsid w:val="007E0394"/>
    <w:rsid w:val="007E09F0"/>
    <w:rsid w:val="007E0E76"/>
    <w:rsid w:val="007E0FA7"/>
    <w:rsid w:val="007E162D"/>
    <w:rsid w:val="007E17DF"/>
    <w:rsid w:val="007E1C3E"/>
    <w:rsid w:val="007E1EC9"/>
    <w:rsid w:val="007E206E"/>
    <w:rsid w:val="007E2201"/>
    <w:rsid w:val="007E239A"/>
    <w:rsid w:val="007E3093"/>
    <w:rsid w:val="007E4879"/>
    <w:rsid w:val="007E4E54"/>
    <w:rsid w:val="007E4ED3"/>
    <w:rsid w:val="007E5187"/>
    <w:rsid w:val="007E57F4"/>
    <w:rsid w:val="007E5A65"/>
    <w:rsid w:val="007E5E5F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5D45"/>
    <w:rsid w:val="007F6440"/>
    <w:rsid w:val="007F659A"/>
    <w:rsid w:val="007F6605"/>
    <w:rsid w:val="007F6B36"/>
    <w:rsid w:val="007F7057"/>
    <w:rsid w:val="007F757A"/>
    <w:rsid w:val="008004BA"/>
    <w:rsid w:val="008008E8"/>
    <w:rsid w:val="00800919"/>
    <w:rsid w:val="00800A28"/>
    <w:rsid w:val="00800CAE"/>
    <w:rsid w:val="00800E20"/>
    <w:rsid w:val="00800E58"/>
    <w:rsid w:val="008011A6"/>
    <w:rsid w:val="008015D3"/>
    <w:rsid w:val="00801E0C"/>
    <w:rsid w:val="00802204"/>
    <w:rsid w:val="008024BC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5A6E"/>
    <w:rsid w:val="0080612D"/>
    <w:rsid w:val="0080616D"/>
    <w:rsid w:val="00806878"/>
    <w:rsid w:val="00806912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1DDA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B75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91F"/>
    <w:rsid w:val="00832C9A"/>
    <w:rsid w:val="0083303C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BAA"/>
    <w:rsid w:val="00836F9A"/>
    <w:rsid w:val="0083732E"/>
    <w:rsid w:val="0083748C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3F59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46C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39B"/>
    <w:rsid w:val="0086673D"/>
    <w:rsid w:val="008668D1"/>
    <w:rsid w:val="00866C8C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67D78"/>
    <w:rsid w:val="0087054C"/>
    <w:rsid w:val="00870A62"/>
    <w:rsid w:val="00870B9C"/>
    <w:rsid w:val="008711A1"/>
    <w:rsid w:val="008712ED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6C"/>
    <w:rsid w:val="00875394"/>
    <w:rsid w:val="008753F1"/>
    <w:rsid w:val="00875617"/>
    <w:rsid w:val="0087564A"/>
    <w:rsid w:val="0087569E"/>
    <w:rsid w:val="008758B8"/>
    <w:rsid w:val="00875B2B"/>
    <w:rsid w:val="00875EA6"/>
    <w:rsid w:val="00876162"/>
    <w:rsid w:val="00876302"/>
    <w:rsid w:val="00876790"/>
    <w:rsid w:val="00876995"/>
    <w:rsid w:val="00876A3E"/>
    <w:rsid w:val="00876EBC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D8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6C76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4A6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7CB"/>
    <w:rsid w:val="008B498A"/>
    <w:rsid w:val="008B4B3B"/>
    <w:rsid w:val="008B4EA5"/>
    <w:rsid w:val="008B53E0"/>
    <w:rsid w:val="008B5717"/>
    <w:rsid w:val="008B601A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1EA"/>
    <w:rsid w:val="008C040C"/>
    <w:rsid w:val="008C0987"/>
    <w:rsid w:val="008C0A3E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7A9"/>
    <w:rsid w:val="008C4974"/>
    <w:rsid w:val="008C4A94"/>
    <w:rsid w:val="008C4CA0"/>
    <w:rsid w:val="008C4DBB"/>
    <w:rsid w:val="008C4F9A"/>
    <w:rsid w:val="008C5F47"/>
    <w:rsid w:val="008C5F7C"/>
    <w:rsid w:val="008C6044"/>
    <w:rsid w:val="008C6676"/>
    <w:rsid w:val="008C6A4A"/>
    <w:rsid w:val="008C6BC3"/>
    <w:rsid w:val="008C76FC"/>
    <w:rsid w:val="008C7B81"/>
    <w:rsid w:val="008D0015"/>
    <w:rsid w:val="008D02B7"/>
    <w:rsid w:val="008D0479"/>
    <w:rsid w:val="008D067E"/>
    <w:rsid w:val="008D0AAC"/>
    <w:rsid w:val="008D0CEF"/>
    <w:rsid w:val="008D1003"/>
    <w:rsid w:val="008D11AE"/>
    <w:rsid w:val="008D1964"/>
    <w:rsid w:val="008D2CF5"/>
    <w:rsid w:val="008D2D47"/>
    <w:rsid w:val="008D2FFA"/>
    <w:rsid w:val="008D34CC"/>
    <w:rsid w:val="008D3564"/>
    <w:rsid w:val="008D35BD"/>
    <w:rsid w:val="008D361E"/>
    <w:rsid w:val="008D373F"/>
    <w:rsid w:val="008D43F6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512"/>
    <w:rsid w:val="008F1A2D"/>
    <w:rsid w:val="008F1D6C"/>
    <w:rsid w:val="008F201D"/>
    <w:rsid w:val="008F30A4"/>
    <w:rsid w:val="008F3310"/>
    <w:rsid w:val="008F3444"/>
    <w:rsid w:val="008F39A8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6AF5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B02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131"/>
    <w:rsid w:val="009072D4"/>
    <w:rsid w:val="0090738E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9A8"/>
    <w:rsid w:val="00916F22"/>
    <w:rsid w:val="009175E5"/>
    <w:rsid w:val="00917AEE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3C4"/>
    <w:rsid w:val="00934857"/>
    <w:rsid w:val="00934AA1"/>
    <w:rsid w:val="00934DC2"/>
    <w:rsid w:val="00935902"/>
    <w:rsid w:val="00935A77"/>
    <w:rsid w:val="00935EA4"/>
    <w:rsid w:val="0093686F"/>
    <w:rsid w:val="009372E1"/>
    <w:rsid w:val="00937909"/>
    <w:rsid w:val="00937A88"/>
    <w:rsid w:val="00937D7D"/>
    <w:rsid w:val="00940093"/>
    <w:rsid w:val="009401FB"/>
    <w:rsid w:val="009407DD"/>
    <w:rsid w:val="0094099B"/>
    <w:rsid w:val="00940ADA"/>
    <w:rsid w:val="00940C9E"/>
    <w:rsid w:val="00941461"/>
    <w:rsid w:val="00941564"/>
    <w:rsid w:val="00941815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827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C54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9C5"/>
    <w:rsid w:val="00953DE6"/>
    <w:rsid w:val="00953E96"/>
    <w:rsid w:val="00954AD0"/>
    <w:rsid w:val="00955401"/>
    <w:rsid w:val="009555AB"/>
    <w:rsid w:val="009556EE"/>
    <w:rsid w:val="009558D8"/>
    <w:rsid w:val="00956170"/>
    <w:rsid w:val="009561AD"/>
    <w:rsid w:val="00956B1C"/>
    <w:rsid w:val="00956DAC"/>
    <w:rsid w:val="009572F3"/>
    <w:rsid w:val="00957EE0"/>
    <w:rsid w:val="00960506"/>
    <w:rsid w:val="009606A1"/>
    <w:rsid w:val="00960A22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02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1F0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169"/>
    <w:rsid w:val="009734F6"/>
    <w:rsid w:val="00973F26"/>
    <w:rsid w:val="00973FC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31"/>
    <w:rsid w:val="009776DE"/>
    <w:rsid w:val="00977C2E"/>
    <w:rsid w:val="00977F91"/>
    <w:rsid w:val="00977F92"/>
    <w:rsid w:val="00980A7D"/>
    <w:rsid w:val="00980DD5"/>
    <w:rsid w:val="0098106B"/>
    <w:rsid w:val="0098118D"/>
    <w:rsid w:val="009822FD"/>
    <w:rsid w:val="00982BA5"/>
    <w:rsid w:val="00982DFA"/>
    <w:rsid w:val="0098301A"/>
    <w:rsid w:val="00983092"/>
    <w:rsid w:val="0098323C"/>
    <w:rsid w:val="0098332F"/>
    <w:rsid w:val="00983490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6CCC"/>
    <w:rsid w:val="00987144"/>
    <w:rsid w:val="00987431"/>
    <w:rsid w:val="009879F7"/>
    <w:rsid w:val="00987B8A"/>
    <w:rsid w:val="00987CF6"/>
    <w:rsid w:val="00990055"/>
    <w:rsid w:val="00990084"/>
    <w:rsid w:val="009907F3"/>
    <w:rsid w:val="009908AE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1AF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16"/>
    <w:rsid w:val="00996847"/>
    <w:rsid w:val="00996D1F"/>
    <w:rsid w:val="00996E2B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181"/>
    <w:rsid w:val="009A6469"/>
    <w:rsid w:val="009A722E"/>
    <w:rsid w:val="009A78F8"/>
    <w:rsid w:val="009A7CD7"/>
    <w:rsid w:val="009A7FEE"/>
    <w:rsid w:val="009B0273"/>
    <w:rsid w:val="009B049F"/>
    <w:rsid w:val="009B06E5"/>
    <w:rsid w:val="009B0908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590"/>
    <w:rsid w:val="009B7ED3"/>
    <w:rsid w:val="009B7F09"/>
    <w:rsid w:val="009C080F"/>
    <w:rsid w:val="009C0E0C"/>
    <w:rsid w:val="009C11E5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901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33E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3D07"/>
    <w:rsid w:val="009E4645"/>
    <w:rsid w:val="009E49E5"/>
    <w:rsid w:val="009E53D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6C69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194"/>
    <w:rsid w:val="00A05351"/>
    <w:rsid w:val="00A05370"/>
    <w:rsid w:val="00A053F8"/>
    <w:rsid w:val="00A0546E"/>
    <w:rsid w:val="00A054C5"/>
    <w:rsid w:val="00A05653"/>
    <w:rsid w:val="00A058B7"/>
    <w:rsid w:val="00A068C6"/>
    <w:rsid w:val="00A0699C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5FF1"/>
    <w:rsid w:val="00A17B89"/>
    <w:rsid w:val="00A17D6B"/>
    <w:rsid w:val="00A17F58"/>
    <w:rsid w:val="00A20013"/>
    <w:rsid w:val="00A20C50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53C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492"/>
    <w:rsid w:val="00A30E56"/>
    <w:rsid w:val="00A30F1F"/>
    <w:rsid w:val="00A31151"/>
    <w:rsid w:val="00A3155A"/>
    <w:rsid w:val="00A31988"/>
    <w:rsid w:val="00A31D6A"/>
    <w:rsid w:val="00A31E08"/>
    <w:rsid w:val="00A32053"/>
    <w:rsid w:val="00A3220A"/>
    <w:rsid w:val="00A32755"/>
    <w:rsid w:val="00A3348D"/>
    <w:rsid w:val="00A34041"/>
    <w:rsid w:val="00A34943"/>
    <w:rsid w:val="00A34A37"/>
    <w:rsid w:val="00A34C27"/>
    <w:rsid w:val="00A34F39"/>
    <w:rsid w:val="00A35F7C"/>
    <w:rsid w:val="00A35FA1"/>
    <w:rsid w:val="00A36609"/>
    <w:rsid w:val="00A368DB"/>
    <w:rsid w:val="00A36941"/>
    <w:rsid w:val="00A36B35"/>
    <w:rsid w:val="00A36D7A"/>
    <w:rsid w:val="00A37642"/>
    <w:rsid w:val="00A37755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5C7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8B4"/>
    <w:rsid w:val="00A53AC9"/>
    <w:rsid w:val="00A53BA8"/>
    <w:rsid w:val="00A5445F"/>
    <w:rsid w:val="00A545D0"/>
    <w:rsid w:val="00A546E0"/>
    <w:rsid w:val="00A54A48"/>
    <w:rsid w:val="00A553F7"/>
    <w:rsid w:val="00A55D31"/>
    <w:rsid w:val="00A55DFC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B76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67DBB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049"/>
    <w:rsid w:val="00A862D6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3B8A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3AF"/>
    <w:rsid w:val="00A97768"/>
    <w:rsid w:val="00A97A6F"/>
    <w:rsid w:val="00A97B1D"/>
    <w:rsid w:val="00A97D84"/>
    <w:rsid w:val="00AA05A3"/>
    <w:rsid w:val="00AA05B7"/>
    <w:rsid w:val="00AA0F15"/>
    <w:rsid w:val="00AA14EC"/>
    <w:rsid w:val="00AA1502"/>
    <w:rsid w:val="00AA15D9"/>
    <w:rsid w:val="00AA19AF"/>
    <w:rsid w:val="00AA1D2D"/>
    <w:rsid w:val="00AA2650"/>
    <w:rsid w:val="00AA2786"/>
    <w:rsid w:val="00AA2815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6BA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361"/>
    <w:rsid w:val="00AC5BFC"/>
    <w:rsid w:val="00AC5DA6"/>
    <w:rsid w:val="00AC605A"/>
    <w:rsid w:val="00AC68EA"/>
    <w:rsid w:val="00AC6B77"/>
    <w:rsid w:val="00AC7002"/>
    <w:rsid w:val="00AC7C00"/>
    <w:rsid w:val="00AC7F1A"/>
    <w:rsid w:val="00AC7F6D"/>
    <w:rsid w:val="00AD08C9"/>
    <w:rsid w:val="00AD0FB6"/>
    <w:rsid w:val="00AD114A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5F9"/>
    <w:rsid w:val="00AD7AB2"/>
    <w:rsid w:val="00AD7B0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D89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9C2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B5E"/>
    <w:rsid w:val="00B01EED"/>
    <w:rsid w:val="00B023D3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2EE"/>
    <w:rsid w:val="00B057E0"/>
    <w:rsid w:val="00B057E3"/>
    <w:rsid w:val="00B0597C"/>
    <w:rsid w:val="00B06140"/>
    <w:rsid w:val="00B066AC"/>
    <w:rsid w:val="00B06715"/>
    <w:rsid w:val="00B06C02"/>
    <w:rsid w:val="00B06C63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4D16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00A"/>
    <w:rsid w:val="00B26E58"/>
    <w:rsid w:val="00B274A6"/>
    <w:rsid w:val="00B277FA"/>
    <w:rsid w:val="00B27A79"/>
    <w:rsid w:val="00B27D2C"/>
    <w:rsid w:val="00B3031D"/>
    <w:rsid w:val="00B30715"/>
    <w:rsid w:val="00B30887"/>
    <w:rsid w:val="00B30939"/>
    <w:rsid w:val="00B30FCF"/>
    <w:rsid w:val="00B311F8"/>
    <w:rsid w:val="00B31762"/>
    <w:rsid w:val="00B31B3F"/>
    <w:rsid w:val="00B31CC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4C85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3E1"/>
    <w:rsid w:val="00B37E2C"/>
    <w:rsid w:val="00B37E84"/>
    <w:rsid w:val="00B4081E"/>
    <w:rsid w:val="00B41087"/>
    <w:rsid w:val="00B41658"/>
    <w:rsid w:val="00B41A89"/>
    <w:rsid w:val="00B4225E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170"/>
    <w:rsid w:val="00B55A63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8CD"/>
    <w:rsid w:val="00B57996"/>
    <w:rsid w:val="00B57A71"/>
    <w:rsid w:val="00B57C8E"/>
    <w:rsid w:val="00B60049"/>
    <w:rsid w:val="00B6024B"/>
    <w:rsid w:val="00B602B2"/>
    <w:rsid w:val="00B602E4"/>
    <w:rsid w:val="00B60752"/>
    <w:rsid w:val="00B60755"/>
    <w:rsid w:val="00B6128F"/>
    <w:rsid w:val="00B61356"/>
    <w:rsid w:val="00B617AD"/>
    <w:rsid w:val="00B61832"/>
    <w:rsid w:val="00B61AA5"/>
    <w:rsid w:val="00B61AF8"/>
    <w:rsid w:val="00B61B2F"/>
    <w:rsid w:val="00B623BD"/>
    <w:rsid w:val="00B6372E"/>
    <w:rsid w:val="00B6414F"/>
    <w:rsid w:val="00B64D7A"/>
    <w:rsid w:val="00B64F6C"/>
    <w:rsid w:val="00B65131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466"/>
    <w:rsid w:val="00B70B76"/>
    <w:rsid w:val="00B70C1E"/>
    <w:rsid w:val="00B7137F"/>
    <w:rsid w:val="00B715B6"/>
    <w:rsid w:val="00B7164A"/>
    <w:rsid w:val="00B71766"/>
    <w:rsid w:val="00B719F6"/>
    <w:rsid w:val="00B71EA8"/>
    <w:rsid w:val="00B71EF1"/>
    <w:rsid w:val="00B71F7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3FE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18"/>
    <w:rsid w:val="00B8058E"/>
    <w:rsid w:val="00B80CBA"/>
    <w:rsid w:val="00B80F4F"/>
    <w:rsid w:val="00B81270"/>
    <w:rsid w:val="00B815EA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0EEC"/>
    <w:rsid w:val="00B91011"/>
    <w:rsid w:val="00B91756"/>
    <w:rsid w:val="00B9188C"/>
    <w:rsid w:val="00B9191D"/>
    <w:rsid w:val="00B91AD3"/>
    <w:rsid w:val="00B91F56"/>
    <w:rsid w:val="00B92041"/>
    <w:rsid w:val="00B926B8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D14"/>
    <w:rsid w:val="00BA6253"/>
    <w:rsid w:val="00BA69B0"/>
    <w:rsid w:val="00BB00D7"/>
    <w:rsid w:val="00BB0112"/>
    <w:rsid w:val="00BB01C6"/>
    <w:rsid w:val="00BB0565"/>
    <w:rsid w:val="00BB091E"/>
    <w:rsid w:val="00BB0947"/>
    <w:rsid w:val="00BB09BC"/>
    <w:rsid w:val="00BB14F8"/>
    <w:rsid w:val="00BB1617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6DE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AC7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2C30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6FA"/>
    <w:rsid w:val="00BC68DC"/>
    <w:rsid w:val="00BC6B59"/>
    <w:rsid w:val="00BC7993"/>
    <w:rsid w:val="00BD0658"/>
    <w:rsid w:val="00BD06CC"/>
    <w:rsid w:val="00BD095C"/>
    <w:rsid w:val="00BD0F30"/>
    <w:rsid w:val="00BD1C3A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00D"/>
    <w:rsid w:val="00BE156D"/>
    <w:rsid w:val="00BE16CF"/>
    <w:rsid w:val="00BE1956"/>
    <w:rsid w:val="00BE1ACB"/>
    <w:rsid w:val="00BE2966"/>
    <w:rsid w:val="00BE2D74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8B6"/>
    <w:rsid w:val="00BF295E"/>
    <w:rsid w:val="00BF2BCE"/>
    <w:rsid w:val="00BF3025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A3"/>
    <w:rsid w:val="00C017E9"/>
    <w:rsid w:val="00C019C3"/>
    <w:rsid w:val="00C029B4"/>
    <w:rsid w:val="00C02CB4"/>
    <w:rsid w:val="00C02F87"/>
    <w:rsid w:val="00C03513"/>
    <w:rsid w:val="00C03B58"/>
    <w:rsid w:val="00C03B96"/>
    <w:rsid w:val="00C041D3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4D8"/>
    <w:rsid w:val="00C07885"/>
    <w:rsid w:val="00C100B1"/>
    <w:rsid w:val="00C10209"/>
    <w:rsid w:val="00C10258"/>
    <w:rsid w:val="00C10397"/>
    <w:rsid w:val="00C10C05"/>
    <w:rsid w:val="00C10CDE"/>
    <w:rsid w:val="00C122B4"/>
    <w:rsid w:val="00C1269E"/>
    <w:rsid w:val="00C1359E"/>
    <w:rsid w:val="00C13C24"/>
    <w:rsid w:val="00C13D06"/>
    <w:rsid w:val="00C1413C"/>
    <w:rsid w:val="00C142B4"/>
    <w:rsid w:val="00C14418"/>
    <w:rsid w:val="00C149D2"/>
    <w:rsid w:val="00C14A04"/>
    <w:rsid w:val="00C14B68"/>
    <w:rsid w:val="00C15171"/>
    <w:rsid w:val="00C152BC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803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1B45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46A"/>
    <w:rsid w:val="00C356A5"/>
    <w:rsid w:val="00C357CE"/>
    <w:rsid w:val="00C35C02"/>
    <w:rsid w:val="00C36EDF"/>
    <w:rsid w:val="00C405B1"/>
    <w:rsid w:val="00C40CCB"/>
    <w:rsid w:val="00C42161"/>
    <w:rsid w:val="00C42416"/>
    <w:rsid w:val="00C4281B"/>
    <w:rsid w:val="00C42A44"/>
    <w:rsid w:val="00C4342D"/>
    <w:rsid w:val="00C4349D"/>
    <w:rsid w:val="00C43CED"/>
    <w:rsid w:val="00C43D64"/>
    <w:rsid w:val="00C43F9D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25"/>
    <w:rsid w:val="00C50088"/>
    <w:rsid w:val="00C50155"/>
    <w:rsid w:val="00C50172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4D6B"/>
    <w:rsid w:val="00C551C7"/>
    <w:rsid w:val="00C55214"/>
    <w:rsid w:val="00C55538"/>
    <w:rsid w:val="00C55A84"/>
    <w:rsid w:val="00C561CB"/>
    <w:rsid w:val="00C562E0"/>
    <w:rsid w:val="00C563F0"/>
    <w:rsid w:val="00C5668C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838"/>
    <w:rsid w:val="00C62D26"/>
    <w:rsid w:val="00C6367C"/>
    <w:rsid w:val="00C63831"/>
    <w:rsid w:val="00C640C0"/>
    <w:rsid w:val="00C64262"/>
    <w:rsid w:val="00C657CB"/>
    <w:rsid w:val="00C65A83"/>
    <w:rsid w:val="00C65FA5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6FC"/>
    <w:rsid w:val="00C7373B"/>
    <w:rsid w:val="00C73FB5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7D"/>
    <w:rsid w:val="00C80D99"/>
    <w:rsid w:val="00C80FAA"/>
    <w:rsid w:val="00C81422"/>
    <w:rsid w:val="00C8156E"/>
    <w:rsid w:val="00C823F5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03F"/>
    <w:rsid w:val="00C933FF"/>
    <w:rsid w:val="00C93419"/>
    <w:rsid w:val="00C93C6D"/>
    <w:rsid w:val="00C93F53"/>
    <w:rsid w:val="00C9403A"/>
    <w:rsid w:val="00C944E1"/>
    <w:rsid w:val="00C95066"/>
    <w:rsid w:val="00C951A5"/>
    <w:rsid w:val="00C954E4"/>
    <w:rsid w:val="00C9605E"/>
    <w:rsid w:val="00C968B0"/>
    <w:rsid w:val="00C968CA"/>
    <w:rsid w:val="00C96F00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AA2"/>
    <w:rsid w:val="00CA2EAF"/>
    <w:rsid w:val="00CA368C"/>
    <w:rsid w:val="00CA3A4B"/>
    <w:rsid w:val="00CA3CFB"/>
    <w:rsid w:val="00CA4132"/>
    <w:rsid w:val="00CA41D0"/>
    <w:rsid w:val="00CA4647"/>
    <w:rsid w:val="00CA4BCA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6E48"/>
    <w:rsid w:val="00CA70A3"/>
    <w:rsid w:val="00CA75A9"/>
    <w:rsid w:val="00CA77C9"/>
    <w:rsid w:val="00CA79AB"/>
    <w:rsid w:val="00CA7CDA"/>
    <w:rsid w:val="00CA7E83"/>
    <w:rsid w:val="00CA7F01"/>
    <w:rsid w:val="00CB0007"/>
    <w:rsid w:val="00CB07B7"/>
    <w:rsid w:val="00CB15CB"/>
    <w:rsid w:val="00CB1BB8"/>
    <w:rsid w:val="00CB1BB9"/>
    <w:rsid w:val="00CB1C19"/>
    <w:rsid w:val="00CB1DB9"/>
    <w:rsid w:val="00CB2107"/>
    <w:rsid w:val="00CB225D"/>
    <w:rsid w:val="00CB2818"/>
    <w:rsid w:val="00CB29ED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804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529"/>
    <w:rsid w:val="00CC45CA"/>
    <w:rsid w:val="00CC4BDD"/>
    <w:rsid w:val="00CC5060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4740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2AA"/>
    <w:rsid w:val="00CF37C2"/>
    <w:rsid w:val="00CF39ED"/>
    <w:rsid w:val="00CF3A9E"/>
    <w:rsid w:val="00CF402D"/>
    <w:rsid w:val="00CF441D"/>
    <w:rsid w:val="00CF46E4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3C7"/>
    <w:rsid w:val="00CF771D"/>
    <w:rsid w:val="00CF7862"/>
    <w:rsid w:val="00CF7970"/>
    <w:rsid w:val="00CF7A73"/>
    <w:rsid w:val="00CF7E87"/>
    <w:rsid w:val="00D00038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C0"/>
    <w:rsid w:val="00D049E6"/>
    <w:rsid w:val="00D04A24"/>
    <w:rsid w:val="00D055BD"/>
    <w:rsid w:val="00D057BC"/>
    <w:rsid w:val="00D05C66"/>
    <w:rsid w:val="00D05F5B"/>
    <w:rsid w:val="00D06543"/>
    <w:rsid w:val="00D06A07"/>
    <w:rsid w:val="00D0780E"/>
    <w:rsid w:val="00D102C7"/>
    <w:rsid w:val="00D10A34"/>
    <w:rsid w:val="00D10E9C"/>
    <w:rsid w:val="00D10F5F"/>
    <w:rsid w:val="00D1112D"/>
    <w:rsid w:val="00D113B6"/>
    <w:rsid w:val="00D113EB"/>
    <w:rsid w:val="00D11567"/>
    <w:rsid w:val="00D1178A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153"/>
    <w:rsid w:val="00D152B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58F"/>
    <w:rsid w:val="00D22B85"/>
    <w:rsid w:val="00D22FA5"/>
    <w:rsid w:val="00D23155"/>
    <w:rsid w:val="00D2319D"/>
    <w:rsid w:val="00D23488"/>
    <w:rsid w:val="00D2357E"/>
    <w:rsid w:val="00D2372D"/>
    <w:rsid w:val="00D2393B"/>
    <w:rsid w:val="00D23A7C"/>
    <w:rsid w:val="00D23C03"/>
    <w:rsid w:val="00D24316"/>
    <w:rsid w:val="00D247C7"/>
    <w:rsid w:val="00D24EB8"/>
    <w:rsid w:val="00D2502C"/>
    <w:rsid w:val="00D25B26"/>
    <w:rsid w:val="00D25D45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A1E"/>
    <w:rsid w:val="00D31C64"/>
    <w:rsid w:val="00D32106"/>
    <w:rsid w:val="00D32398"/>
    <w:rsid w:val="00D32685"/>
    <w:rsid w:val="00D3274B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09A"/>
    <w:rsid w:val="00D371AF"/>
    <w:rsid w:val="00D372CE"/>
    <w:rsid w:val="00D37D4D"/>
    <w:rsid w:val="00D408C8"/>
    <w:rsid w:val="00D40B23"/>
    <w:rsid w:val="00D40B6D"/>
    <w:rsid w:val="00D40C5A"/>
    <w:rsid w:val="00D40C67"/>
    <w:rsid w:val="00D40CC1"/>
    <w:rsid w:val="00D41074"/>
    <w:rsid w:val="00D4124F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6F7B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30FD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AE3"/>
    <w:rsid w:val="00D57B85"/>
    <w:rsid w:val="00D57F32"/>
    <w:rsid w:val="00D60596"/>
    <w:rsid w:val="00D60E22"/>
    <w:rsid w:val="00D61456"/>
    <w:rsid w:val="00D61547"/>
    <w:rsid w:val="00D61D21"/>
    <w:rsid w:val="00D62395"/>
    <w:rsid w:val="00D6242D"/>
    <w:rsid w:val="00D62895"/>
    <w:rsid w:val="00D628BE"/>
    <w:rsid w:val="00D628E3"/>
    <w:rsid w:val="00D6294D"/>
    <w:rsid w:val="00D62D7A"/>
    <w:rsid w:val="00D63BE1"/>
    <w:rsid w:val="00D6489B"/>
    <w:rsid w:val="00D64A29"/>
    <w:rsid w:val="00D64F25"/>
    <w:rsid w:val="00D6598A"/>
    <w:rsid w:val="00D65F98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D7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BEE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0F9"/>
    <w:rsid w:val="00D90153"/>
    <w:rsid w:val="00D90449"/>
    <w:rsid w:val="00D90552"/>
    <w:rsid w:val="00D90554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97E8A"/>
    <w:rsid w:val="00DA0162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3A92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3CA"/>
    <w:rsid w:val="00DA74FB"/>
    <w:rsid w:val="00DA755A"/>
    <w:rsid w:val="00DA7649"/>
    <w:rsid w:val="00DA7BB7"/>
    <w:rsid w:val="00DA7C5C"/>
    <w:rsid w:val="00DB04C5"/>
    <w:rsid w:val="00DB0D43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360B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2F71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7E9"/>
    <w:rsid w:val="00DD5818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692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7FB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2B3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6E"/>
    <w:rsid w:val="00E22594"/>
    <w:rsid w:val="00E228AD"/>
    <w:rsid w:val="00E22F75"/>
    <w:rsid w:val="00E23235"/>
    <w:rsid w:val="00E2325F"/>
    <w:rsid w:val="00E232C0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5D5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6729"/>
    <w:rsid w:val="00E3731B"/>
    <w:rsid w:val="00E37332"/>
    <w:rsid w:val="00E375FB"/>
    <w:rsid w:val="00E37AA1"/>
    <w:rsid w:val="00E37CF7"/>
    <w:rsid w:val="00E40AB9"/>
    <w:rsid w:val="00E40AC3"/>
    <w:rsid w:val="00E410A6"/>
    <w:rsid w:val="00E410F9"/>
    <w:rsid w:val="00E410FA"/>
    <w:rsid w:val="00E415D4"/>
    <w:rsid w:val="00E41B54"/>
    <w:rsid w:val="00E42109"/>
    <w:rsid w:val="00E42147"/>
    <w:rsid w:val="00E4273E"/>
    <w:rsid w:val="00E42879"/>
    <w:rsid w:val="00E42D98"/>
    <w:rsid w:val="00E43519"/>
    <w:rsid w:val="00E43525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4782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9B5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346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67A4F"/>
    <w:rsid w:val="00E67C7F"/>
    <w:rsid w:val="00E700C3"/>
    <w:rsid w:val="00E701A1"/>
    <w:rsid w:val="00E70BA2"/>
    <w:rsid w:val="00E70C2F"/>
    <w:rsid w:val="00E70C85"/>
    <w:rsid w:val="00E70D22"/>
    <w:rsid w:val="00E70D79"/>
    <w:rsid w:val="00E718CF"/>
    <w:rsid w:val="00E71EDE"/>
    <w:rsid w:val="00E72423"/>
    <w:rsid w:val="00E72BA3"/>
    <w:rsid w:val="00E72BA6"/>
    <w:rsid w:val="00E72DC3"/>
    <w:rsid w:val="00E730D3"/>
    <w:rsid w:val="00E7328A"/>
    <w:rsid w:val="00E734B4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35C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8E0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B49"/>
    <w:rsid w:val="00E932C3"/>
    <w:rsid w:val="00E93308"/>
    <w:rsid w:val="00E934AE"/>
    <w:rsid w:val="00E9354D"/>
    <w:rsid w:val="00E937BD"/>
    <w:rsid w:val="00E93ACA"/>
    <w:rsid w:val="00E9407C"/>
    <w:rsid w:val="00E94533"/>
    <w:rsid w:val="00E9469A"/>
    <w:rsid w:val="00E946FC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8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761"/>
    <w:rsid w:val="00EA7C79"/>
    <w:rsid w:val="00EB02CB"/>
    <w:rsid w:val="00EB04AF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461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8EE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220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39D"/>
    <w:rsid w:val="00EF040C"/>
    <w:rsid w:val="00EF0492"/>
    <w:rsid w:val="00EF0C3B"/>
    <w:rsid w:val="00EF0CB8"/>
    <w:rsid w:val="00EF10A2"/>
    <w:rsid w:val="00EF16BE"/>
    <w:rsid w:val="00EF18A8"/>
    <w:rsid w:val="00EF1A73"/>
    <w:rsid w:val="00EF1C79"/>
    <w:rsid w:val="00EF24DA"/>
    <w:rsid w:val="00EF275F"/>
    <w:rsid w:val="00EF41A2"/>
    <w:rsid w:val="00EF4557"/>
    <w:rsid w:val="00EF475F"/>
    <w:rsid w:val="00EF4A16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1ED0"/>
    <w:rsid w:val="00F0304C"/>
    <w:rsid w:val="00F03AB3"/>
    <w:rsid w:val="00F03AFF"/>
    <w:rsid w:val="00F03F9F"/>
    <w:rsid w:val="00F04A04"/>
    <w:rsid w:val="00F04C88"/>
    <w:rsid w:val="00F053CC"/>
    <w:rsid w:val="00F05D71"/>
    <w:rsid w:val="00F05DCE"/>
    <w:rsid w:val="00F05F8A"/>
    <w:rsid w:val="00F06617"/>
    <w:rsid w:val="00F068AE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981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502"/>
    <w:rsid w:val="00F226F7"/>
    <w:rsid w:val="00F2294D"/>
    <w:rsid w:val="00F229D4"/>
    <w:rsid w:val="00F22C09"/>
    <w:rsid w:val="00F2327E"/>
    <w:rsid w:val="00F233D9"/>
    <w:rsid w:val="00F236C9"/>
    <w:rsid w:val="00F23799"/>
    <w:rsid w:val="00F23AA5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745"/>
    <w:rsid w:val="00F26BA8"/>
    <w:rsid w:val="00F26CE5"/>
    <w:rsid w:val="00F26EBD"/>
    <w:rsid w:val="00F26F93"/>
    <w:rsid w:val="00F2718C"/>
    <w:rsid w:val="00F272AE"/>
    <w:rsid w:val="00F27A54"/>
    <w:rsid w:val="00F27C52"/>
    <w:rsid w:val="00F27C5A"/>
    <w:rsid w:val="00F27E72"/>
    <w:rsid w:val="00F30364"/>
    <w:rsid w:val="00F30735"/>
    <w:rsid w:val="00F30791"/>
    <w:rsid w:val="00F31223"/>
    <w:rsid w:val="00F31FB2"/>
    <w:rsid w:val="00F31FC6"/>
    <w:rsid w:val="00F3226E"/>
    <w:rsid w:val="00F32362"/>
    <w:rsid w:val="00F329E0"/>
    <w:rsid w:val="00F334EB"/>
    <w:rsid w:val="00F33D7C"/>
    <w:rsid w:val="00F33EBD"/>
    <w:rsid w:val="00F33FFC"/>
    <w:rsid w:val="00F34296"/>
    <w:rsid w:val="00F343C9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93E"/>
    <w:rsid w:val="00F36E93"/>
    <w:rsid w:val="00F373FD"/>
    <w:rsid w:val="00F37D26"/>
    <w:rsid w:val="00F400D5"/>
    <w:rsid w:val="00F40AAA"/>
    <w:rsid w:val="00F40B1C"/>
    <w:rsid w:val="00F4124D"/>
    <w:rsid w:val="00F412D3"/>
    <w:rsid w:val="00F415B9"/>
    <w:rsid w:val="00F41C5C"/>
    <w:rsid w:val="00F41DB7"/>
    <w:rsid w:val="00F41F4F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4DD"/>
    <w:rsid w:val="00F557D9"/>
    <w:rsid w:val="00F560FB"/>
    <w:rsid w:val="00F56345"/>
    <w:rsid w:val="00F563DC"/>
    <w:rsid w:val="00F56591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4F7"/>
    <w:rsid w:val="00F65CBC"/>
    <w:rsid w:val="00F66452"/>
    <w:rsid w:val="00F66462"/>
    <w:rsid w:val="00F66688"/>
    <w:rsid w:val="00F6710D"/>
    <w:rsid w:val="00F672BC"/>
    <w:rsid w:val="00F6785B"/>
    <w:rsid w:val="00F679B0"/>
    <w:rsid w:val="00F70102"/>
    <w:rsid w:val="00F7023D"/>
    <w:rsid w:val="00F70543"/>
    <w:rsid w:val="00F708B0"/>
    <w:rsid w:val="00F709C4"/>
    <w:rsid w:val="00F70B5F"/>
    <w:rsid w:val="00F70EA3"/>
    <w:rsid w:val="00F71146"/>
    <w:rsid w:val="00F7115A"/>
    <w:rsid w:val="00F7183C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470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387E"/>
    <w:rsid w:val="00F83DB9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7E2"/>
    <w:rsid w:val="00F9195F"/>
    <w:rsid w:val="00F91CDA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E9"/>
    <w:rsid w:val="00F94CC4"/>
    <w:rsid w:val="00F94E4D"/>
    <w:rsid w:val="00F95362"/>
    <w:rsid w:val="00F9547E"/>
    <w:rsid w:val="00F956D4"/>
    <w:rsid w:val="00F95969"/>
    <w:rsid w:val="00F95EA3"/>
    <w:rsid w:val="00F95EC6"/>
    <w:rsid w:val="00F9608D"/>
    <w:rsid w:val="00F967EC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5A4"/>
    <w:rsid w:val="00FA7D13"/>
    <w:rsid w:val="00FA7D2C"/>
    <w:rsid w:val="00FA7ED7"/>
    <w:rsid w:val="00FB00E1"/>
    <w:rsid w:val="00FB0404"/>
    <w:rsid w:val="00FB08A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7B5"/>
    <w:rsid w:val="00FB6A76"/>
    <w:rsid w:val="00FB6FB1"/>
    <w:rsid w:val="00FB7473"/>
    <w:rsid w:val="00FB772D"/>
    <w:rsid w:val="00FB77C2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704"/>
    <w:rsid w:val="00FD3F58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05D"/>
    <w:rsid w:val="00FD7578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2F7"/>
    <w:rsid w:val="00FE282C"/>
    <w:rsid w:val="00FE28D4"/>
    <w:rsid w:val="00FE2B27"/>
    <w:rsid w:val="00FE2DE3"/>
    <w:rsid w:val="00FE4649"/>
    <w:rsid w:val="00FE4651"/>
    <w:rsid w:val="00FE4A2B"/>
    <w:rsid w:val="00FE4B1A"/>
    <w:rsid w:val="00FE4D57"/>
    <w:rsid w:val="00FE4DDB"/>
    <w:rsid w:val="00FE5BCF"/>
    <w:rsid w:val="00FE5D05"/>
    <w:rsid w:val="00FE617C"/>
    <w:rsid w:val="00FE66ED"/>
    <w:rsid w:val="00FE6D6A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097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B805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4505A772CAC4CADACE6817A41875C" ma:contentTypeVersion="16" ma:contentTypeDescription="Create a new document." ma:contentTypeScope="" ma:versionID="a5658db142a0e793483e6d30d68dbea2">
  <xsd:schema xmlns:xsd="http://www.w3.org/2001/XMLSchema" xmlns:xs="http://www.w3.org/2001/XMLSchema" xmlns:p="http://schemas.microsoft.com/office/2006/metadata/properties" xmlns:ns2="d476ccc6-55a9-489a-946f-1c56b05a8995" xmlns:ns3="942d4e81-0105-4131-b47d-d89059c935d4" targetNamespace="http://schemas.microsoft.com/office/2006/metadata/properties" ma:root="true" ma:fieldsID="2ccda956a2c9eb0bb66c1a6edbeee48f" ns2:_="" ns3:_="">
    <xsd:import namespace="d476ccc6-55a9-489a-946f-1c56b05a8995"/>
    <xsd:import namespace="942d4e81-0105-4131-b47d-d89059c93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6ccc6-55a9-489a-946f-1c56b05a8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fc080f-f364-4b2d-8d6e-faa31e5b1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d4e81-0105-4131-b47d-d89059c935d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8b8d85c-2c89-4d55-a84f-749b01e46623}" ma:internalName="TaxCatchAll" ma:showField="CatchAllData" ma:web="942d4e81-0105-4131-b47d-d89059c93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6ccc6-55a9-489a-946f-1c56b05a8995">
      <Terms xmlns="http://schemas.microsoft.com/office/infopath/2007/PartnerControls"/>
    </lcf76f155ced4ddcb4097134ff3c332f>
    <TaxCatchAll xmlns="942d4e81-0105-4131-b47d-d89059c935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CCD46-E666-4898-9792-5175DCB1A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6ccc6-55a9-489a-946f-1c56b05a8995"/>
    <ds:schemaRef ds:uri="942d4e81-0105-4131-b47d-d89059c93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599851-970C-498C-85FD-A6E8A5F9AE03}">
  <ds:schemaRefs>
    <ds:schemaRef ds:uri="http://schemas.microsoft.com/office/2006/metadata/properties"/>
    <ds:schemaRef ds:uri="http://schemas.microsoft.com/office/infopath/2007/PartnerControls"/>
    <ds:schemaRef ds:uri="d476ccc6-55a9-489a-946f-1c56b05a8995"/>
    <ds:schemaRef ds:uri="942d4e81-0105-4131-b47d-d89059c935d4"/>
  </ds:schemaRefs>
</ds:datastoreItem>
</file>

<file path=customXml/itemProps3.xml><?xml version="1.0" encoding="utf-8"?>
<ds:datastoreItem xmlns:ds="http://schemas.openxmlformats.org/officeDocument/2006/customXml" ds:itemID="{CF798F67-C16A-4D62-853D-78645D0473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19167</TotalTime>
  <Pages>15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1128</cp:revision>
  <cp:lastPrinted>2025-07-30T10:25:00Z</cp:lastPrinted>
  <dcterms:created xsi:type="dcterms:W3CDTF">2020-05-08T11:31:00Z</dcterms:created>
  <dcterms:modified xsi:type="dcterms:W3CDTF">2025-08-07T07:42:00Z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0x0101001EC4505A772CAC4CADACE6817A41875C</vt:lpwstr>
  </property>
</Properties>
</file>