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1DF3" w14:textId="77777777" w:rsidR="00EC1BEA" w:rsidRPr="008852D8" w:rsidRDefault="00EC1BE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p>
    <w:p w14:paraId="006FA64F" w14:textId="1D09A900"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5721CE0C" w:rsidR="00014705" w:rsidRPr="00CE2C51" w:rsidRDefault="00B24417" w:rsidP="00CA3783">
      <w:pPr>
        <w:pStyle w:val="TOC2"/>
        <w:tabs>
          <w:tab w:val="clear" w:pos="227"/>
          <w:tab w:val="clear" w:pos="454"/>
          <w:tab w:val="clear" w:pos="680"/>
          <w:tab w:val="clear" w:pos="907"/>
          <w:tab w:val="left" w:pos="540"/>
        </w:tabs>
        <w:spacing w:before="0"/>
        <w:jc w:val="both"/>
        <w:rPr>
          <w:rFonts w:ascii="Times New Roman" w:hAnsi="Times New Roman" w:cstheme="minorBidi" w:hint="cs"/>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r w:rsidR="007B14B9">
        <w:rPr>
          <w:rFonts w:ascii="Times New Roman" w:hAnsi="Times New Roman"/>
          <w:b w:val="0"/>
          <w:bCs w:val="0"/>
        </w:rPr>
        <w:t xml:space="preserve"> </w:t>
      </w:r>
      <w:r w:rsidR="00CE2C51">
        <w:rPr>
          <w:rFonts w:ascii="Times New Roman" w:hAnsi="Times New Roman" w:cstheme="minorBidi" w:hint="cs"/>
          <w:b w:val="0"/>
          <w:bCs w:val="0"/>
          <w:cs/>
        </w:rPr>
        <w:t xml:space="preserve"> </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7BA98AFE"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4515BE">
        <w:rPr>
          <w:rFonts w:ascii="Times New Roman" w:hAnsi="Times New Roman"/>
          <w:b w:val="0"/>
          <w:bCs w:val="0"/>
        </w:rPr>
        <w:t>June</w:t>
      </w:r>
      <w:r w:rsidR="006C06C2">
        <w:rPr>
          <w:rFonts w:ascii="Times New Roman" w:hAnsi="Times New Roman"/>
          <w:b w:val="0"/>
          <w:bCs w:val="0"/>
        </w:rPr>
        <w:t xml:space="preserve"> 3</w:t>
      </w:r>
      <w:r w:rsidR="004515BE">
        <w:rPr>
          <w:rFonts w:ascii="Times New Roman" w:hAnsi="Times New Roman"/>
          <w:b w:val="0"/>
          <w:bCs w:val="0"/>
        </w:rPr>
        <w:t>0</w:t>
      </w:r>
      <w:r w:rsidR="006C06C2">
        <w:rPr>
          <w:rFonts w:ascii="Times New Roman" w:hAnsi="Times New Roman"/>
          <w:b w:val="0"/>
          <w:bCs w:val="0"/>
        </w:rPr>
        <w:t>, 2025</w:t>
      </w:r>
      <w:r w:rsidR="00B135DE" w:rsidRPr="00CA3783">
        <w:rPr>
          <w:rFonts w:ascii="Times New Roman" w:hAnsi="Times New Roman"/>
          <w:b w:val="0"/>
          <w:bCs w:val="0"/>
        </w:rPr>
        <w:t xml:space="preserve"> and </w:t>
      </w:r>
      <w:r w:rsidR="006C06C2">
        <w:rPr>
          <w:rFonts w:ascii="Times New Roman" w:hAnsi="Times New Roman"/>
          <w:b w:val="0"/>
          <w:bCs w:val="0"/>
        </w:rPr>
        <w:t>December 31, 2024</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BD28C9">
        <w:rPr>
          <w:rFonts w:ascii="Times New Roman" w:hAnsi="Times New Roman"/>
          <w:b w:val="0"/>
          <w:bCs w:val="0"/>
        </w:rPr>
        <w:t xml:space="preserve">totalling </w:t>
      </w:r>
      <w:r w:rsidR="00AF4DC1" w:rsidRPr="00713ABF">
        <w:rPr>
          <w:rFonts w:ascii="Times New Roman" w:hAnsi="Times New Roman"/>
          <w:b w:val="0"/>
          <w:bCs w:val="0"/>
        </w:rPr>
        <w:t>4</w:t>
      </w:r>
      <w:r w:rsidR="008852D8">
        <w:rPr>
          <w:rFonts w:ascii="Times New Roman" w:hAnsi="Times New Roman"/>
          <w:b w:val="0"/>
          <w:bCs w:val="0"/>
        </w:rPr>
        <w:t>7</w:t>
      </w:r>
      <w:r w:rsidR="00AF4DC1" w:rsidRPr="00713ABF">
        <w:rPr>
          <w:rFonts w:ascii="Times New Roman" w:hAnsi="Times New Roman"/>
          <w:b w:val="0"/>
          <w:bCs w:val="0"/>
        </w:rPr>
        <w:t>.</w:t>
      </w:r>
      <w:r w:rsidR="008852D8">
        <w:rPr>
          <w:rFonts w:ascii="Times New Roman" w:hAnsi="Times New Roman"/>
          <w:b w:val="0"/>
          <w:bCs w:val="0"/>
        </w:rPr>
        <w:t>59</w:t>
      </w:r>
      <w:r w:rsidR="00AF4DC1" w:rsidRPr="00713ABF">
        <w:rPr>
          <w:rFonts w:ascii="Times New Roman" w:hAnsi="Times New Roman"/>
          <w:b w:val="0"/>
          <w:bCs w:val="0"/>
        </w:rPr>
        <w:t>%</w:t>
      </w:r>
      <w:r w:rsidR="008852D8">
        <w:rPr>
          <w:rFonts w:ascii="Times New Roman" w:hAnsi="Times New Roman"/>
          <w:b w:val="0"/>
          <w:bCs w:val="0"/>
        </w:rPr>
        <w:t xml:space="preserve"> and </w:t>
      </w:r>
      <w:r w:rsidR="008852D8" w:rsidRPr="00713ABF">
        <w:rPr>
          <w:rFonts w:ascii="Times New Roman" w:hAnsi="Times New Roman"/>
          <w:b w:val="0"/>
          <w:bCs w:val="0"/>
        </w:rPr>
        <w:t>46.80%</w:t>
      </w:r>
      <w:r w:rsidR="008852D8">
        <w:rPr>
          <w:rFonts w:ascii="Times New Roman" w:hAnsi="Times New Roman"/>
          <w:b w:val="0"/>
          <w:bCs w:val="0"/>
        </w:rPr>
        <w:t xml:space="preserve"> </w:t>
      </w:r>
      <w:r w:rsidR="00AF4DC1" w:rsidRPr="00713ABF">
        <w:rPr>
          <w:rFonts w:ascii="Times New Roman" w:hAnsi="Times New Roman"/>
          <w:b w:val="0"/>
          <w:bCs w:val="0"/>
        </w:rPr>
        <w:t>of</w:t>
      </w:r>
      <w:r w:rsidR="00AF4DC1" w:rsidRPr="00BD28C9">
        <w:rPr>
          <w:rFonts w:ascii="Times New Roman" w:hAnsi="Times New Roman"/>
          <w:b w:val="0"/>
          <w:bCs w:val="0"/>
        </w:rPr>
        <w:t xml:space="preserve"> the Company’s authorized share capital</w:t>
      </w:r>
      <w:r w:rsidR="008852D8">
        <w:rPr>
          <w:rFonts w:ascii="Times New Roman" w:hAnsi="Times New Roman"/>
          <w:b w:val="0"/>
          <w:bCs w:val="0"/>
        </w:rPr>
        <w:t>, respectively</w:t>
      </w:r>
      <w:r w:rsidR="008852D8" w:rsidRPr="00A630F1">
        <w:rPr>
          <w:rFonts w:ascii="Times New Roman" w:hAnsi="Times New Roman"/>
          <w:b w:val="0"/>
          <w:bCs w:val="0"/>
        </w:rPr>
        <w:t>.</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0734710C"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interim financial statements have been prepared to provide an update on the financial statements for the year ended </w:t>
      </w:r>
      <w:r w:rsidR="006C06C2">
        <w:rPr>
          <w:rFonts w:ascii="Times New Roman" w:hAnsi="Times New Roman"/>
          <w:b w:val="0"/>
          <w:bCs w:val="0"/>
        </w:rPr>
        <w:t>December 31, 2024</w:t>
      </w:r>
      <w:r w:rsidRPr="00CA3783">
        <w:rPr>
          <w:rFonts w:ascii="Times New Roman" w:hAnsi="Times New Roman"/>
          <w:b w:val="0"/>
          <w:bCs w:val="0"/>
        </w:rPr>
        <w:t xml:space="preserve">. They focus on new activities, events and circumstances to avoid repetition of information previously reported. Accordingly, these interim financial statements should be read in conjunction with the financial statements for the year ended </w:t>
      </w:r>
      <w:r w:rsidR="006C06C2">
        <w:rPr>
          <w:rFonts w:ascii="Times New Roman" w:hAnsi="Times New Roman"/>
          <w:b w:val="0"/>
          <w:bCs w:val="0"/>
        </w:rPr>
        <w:t>December 31, 2024</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252D8627"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C06C2">
        <w:rPr>
          <w:rFonts w:ascii="Times New Roman" w:hAnsi="Times New Roman" w:cs="Times New Roman"/>
        </w:rPr>
        <w:t>December 31, 2024</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6C06C2">
        <w:rPr>
          <w:rFonts w:ascii="Times New Roman" w:hAnsi="Times New Roman" w:cs="Times New Roman"/>
        </w:rPr>
        <w:t>5</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61FA8C31"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6C06C2">
        <w:rPr>
          <w:rFonts w:ascii="Times New Roman" w:hAnsi="Times New Roman" w:cs="Times New Roman"/>
        </w:rPr>
        <w:t>5</w:t>
      </w:r>
      <w:r w:rsidRPr="00CA3783">
        <w:rPr>
          <w:rFonts w:ascii="Times New Roman" w:hAnsi="Times New Roman" w:cs="Times New Roman"/>
        </w:rPr>
        <w:t xml:space="preserve">, in the Notes to financial statements for the year ended </w:t>
      </w:r>
      <w:r w:rsidR="006C06C2">
        <w:rPr>
          <w:rFonts w:ascii="Times New Roman" w:hAnsi="Times New Roman" w:cs="Times New Roman"/>
        </w:rPr>
        <w:t>December 31, 2024</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739A18D8"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three-month</w:t>
      </w:r>
      <w:r w:rsidR="004515BE">
        <w:rPr>
          <w:rFonts w:ascii="Times New Roman" w:hAnsi="Times New Roman" w:cs="Times New Roman"/>
        </w:rPr>
        <w:t xml:space="preserve"> and six-month</w:t>
      </w:r>
      <w:r w:rsidR="0056168A" w:rsidRPr="00905001">
        <w:rPr>
          <w:rFonts w:ascii="Times New Roman" w:hAnsi="Times New Roman" w:cs="Times New Roman"/>
        </w:rPr>
        <w:t xml:space="preserve"> period</w:t>
      </w:r>
      <w:r w:rsidR="004515BE">
        <w:rPr>
          <w:rFonts w:ascii="Times New Roman" w:hAnsi="Times New Roman" w:cs="Times New Roman"/>
        </w:rPr>
        <w:t>s</w:t>
      </w:r>
      <w:r w:rsidR="0056168A" w:rsidRPr="00905001">
        <w:rPr>
          <w:rFonts w:ascii="Times New Roman" w:hAnsi="Times New Roman" w:cs="Times New Roman"/>
        </w:rPr>
        <w:t xml:space="preserve"> ended </w:t>
      </w:r>
      <w:r w:rsidR="004515BE">
        <w:rPr>
          <w:rFonts w:ascii="Times New Roman" w:hAnsi="Times New Roman" w:cs="Times New Roman"/>
        </w:rPr>
        <w:t>June</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2025</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6357CB" w:rsidRDefault="00F845D2" w:rsidP="00CA3783">
            <w:pPr>
              <w:tabs>
                <w:tab w:val="left" w:pos="540"/>
              </w:tabs>
              <w:ind w:left="72" w:right="-43"/>
              <w:rPr>
                <w:rFonts w:ascii="Times New Roman" w:hAnsi="Times New Roman" w:cs="Times New Roman"/>
              </w:rPr>
            </w:pPr>
          </w:p>
        </w:tc>
        <w:tc>
          <w:tcPr>
            <w:tcW w:w="136" w:type="dxa"/>
          </w:tcPr>
          <w:p w14:paraId="7188F24D" w14:textId="77777777" w:rsidR="00F845D2" w:rsidRPr="006357CB" w:rsidRDefault="00F845D2" w:rsidP="00CA3783">
            <w:pPr>
              <w:pStyle w:val="Footer"/>
              <w:ind w:left="-126" w:right="-43" w:firstLine="63"/>
              <w:jc w:val="center"/>
              <w:rPr>
                <w:rFonts w:ascii="Times New Roman" w:hAnsi="Times New Roman" w:cs="Times New Roman"/>
              </w:rPr>
            </w:pPr>
          </w:p>
        </w:tc>
        <w:tc>
          <w:tcPr>
            <w:tcW w:w="1214" w:type="dxa"/>
          </w:tcPr>
          <w:p w14:paraId="2DC45C20" w14:textId="09205183"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Country of</w:t>
            </w:r>
          </w:p>
        </w:tc>
        <w:tc>
          <w:tcPr>
            <w:tcW w:w="136" w:type="dxa"/>
          </w:tcPr>
          <w:p w14:paraId="610EFDAE"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Pr>
          <w:p w14:paraId="1726F60C"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136" w:type="dxa"/>
          </w:tcPr>
          <w:p w14:paraId="4CB9EB2C" w14:textId="77777777" w:rsidR="00F845D2" w:rsidRPr="006357CB" w:rsidRDefault="00F845D2" w:rsidP="00CA3783">
            <w:pPr>
              <w:tabs>
                <w:tab w:val="left" w:pos="540"/>
              </w:tabs>
              <w:ind w:left="34" w:right="-43"/>
              <w:jc w:val="center"/>
              <w:rPr>
                <w:rFonts w:ascii="Times New Roman" w:hAnsi="Times New Roman" w:cs="Times New Roman"/>
              </w:rPr>
            </w:pPr>
          </w:p>
        </w:tc>
        <w:tc>
          <w:tcPr>
            <w:tcW w:w="2384" w:type="dxa"/>
          </w:tcPr>
          <w:p w14:paraId="137FD566" w14:textId="77777777" w:rsidR="00F845D2" w:rsidRPr="006357CB" w:rsidRDefault="00F845D2" w:rsidP="00CA3783">
            <w:pPr>
              <w:tabs>
                <w:tab w:val="left" w:pos="540"/>
              </w:tabs>
              <w:ind w:left="34" w:right="-43"/>
              <w:jc w:val="center"/>
              <w:rPr>
                <w:rFonts w:ascii="Times New Roman" w:hAnsi="Times New Roman" w:cs="Times New Roman"/>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6357CB" w:rsidRDefault="00F845D2" w:rsidP="00CA3783">
            <w:pPr>
              <w:tabs>
                <w:tab w:val="left" w:pos="540"/>
              </w:tabs>
              <w:ind w:left="72" w:right="-43"/>
              <w:jc w:val="center"/>
              <w:rPr>
                <w:rFonts w:ascii="Times New Roman" w:hAnsi="Times New Roman" w:cs="Times New Roman"/>
              </w:rPr>
            </w:pPr>
            <w:r w:rsidRPr="006357CB">
              <w:rPr>
                <w:rFonts w:ascii="Times New Roman" w:hAnsi="Times New Roman" w:cs="Times New Roman"/>
              </w:rPr>
              <w:t>Name of entity</w:t>
            </w:r>
          </w:p>
        </w:tc>
        <w:tc>
          <w:tcPr>
            <w:tcW w:w="136" w:type="dxa"/>
          </w:tcPr>
          <w:p w14:paraId="5DE94417" w14:textId="77777777" w:rsidR="00F845D2" w:rsidRPr="006357CB" w:rsidRDefault="00F845D2" w:rsidP="00CA3783">
            <w:pPr>
              <w:pStyle w:val="Footer"/>
              <w:ind w:left="-126" w:right="-43" w:firstLine="63"/>
              <w:jc w:val="center"/>
              <w:rPr>
                <w:rFonts w:ascii="Times New Roman" w:hAnsi="Times New Roman" w:cs="Times New Roman"/>
              </w:rPr>
            </w:pPr>
          </w:p>
        </w:tc>
        <w:tc>
          <w:tcPr>
            <w:tcW w:w="1214" w:type="dxa"/>
            <w:tcBorders>
              <w:bottom w:val="single" w:sz="4" w:space="0" w:color="auto"/>
            </w:tcBorders>
          </w:tcPr>
          <w:p w14:paraId="58E60178" w14:textId="37E3B554"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incorporation</w:t>
            </w:r>
          </w:p>
        </w:tc>
        <w:tc>
          <w:tcPr>
            <w:tcW w:w="136" w:type="dxa"/>
          </w:tcPr>
          <w:p w14:paraId="0AD32DA4"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Borders>
              <w:bottom w:val="single" w:sz="4" w:space="0" w:color="auto"/>
            </w:tcBorders>
          </w:tcPr>
          <w:p w14:paraId="628AA645" w14:textId="77777777" w:rsidR="00F845D2" w:rsidRPr="006357CB" w:rsidRDefault="00F845D2" w:rsidP="00CA3783">
            <w:pPr>
              <w:pStyle w:val="Footer"/>
              <w:tabs>
                <w:tab w:val="left" w:pos="540"/>
              </w:tabs>
              <w:ind w:right="-43"/>
              <w:jc w:val="center"/>
              <w:rPr>
                <w:rFonts w:ascii="Times New Roman" w:hAnsi="Times New Roman" w:cs="Times New Roman"/>
              </w:rPr>
            </w:pPr>
            <w:r w:rsidRPr="006357CB">
              <w:rPr>
                <w:rFonts w:ascii="Times New Roman" w:hAnsi="Times New Roman" w:cs="Times New Roman"/>
              </w:rPr>
              <w:t>Type of business</w:t>
            </w:r>
          </w:p>
        </w:tc>
        <w:tc>
          <w:tcPr>
            <w:tcW w:w="136" w:type="dxa"/>
          </w:tcPr>
          <w:p w14:paraId="7C19A005" w14:textId="77777777" w:rsidR="00F845D2" w:rsidRPr="006357CB" w:rsidRDefault="00F845D2" w:rsidP="00CA3783">
            <w:pPr>
              <w:tabs>
                <w:tab w:val="left" w:pos="540"/>
              </w:tabs>
              <w:ind w:left="34" w:right="-43"/>
              <w:jc w:val="center"/>
              <w:rPr>
                <w:rFonts w:ascii="Times New Roman" w:hAnsi="Times New Roman" w:cs="Times New Roman"/>
              </w:rPr>
            </w:pPr>
          </w:p>
        </w:tc>
        <w:tc>
          <w:tcPr>
            <w:tcW w:w="2384" w:type="dxa"/>
            <w:tcBorders>
              <w:bottom w:val="single" w:sz="4" w:space="0" w:color="auto"/>
            </w:tcBorders>
          </w:tcPr>
          <w:p w14:paraId="7E1CE2CA" w14:textId="77777777" w:rsidR="00F845D2" w:rsidRPr="006357CB" w:rsidRDefault="00F845D2" w:rsidP="00CA3783">
            <w:pPr>
              <w:tabs>
                <w:tab w:val="left" w:pos="540"/>
              </w:tabs>
              <w:ind w:left="34" w:right="-43"/>
              <w:jc w:val="center"/>
              <w:rPr>
                <w:rFonts w:ascii="Times New Roman" w:hAnsi="Times New Roman" w:cs="Times New Roman"/>
              </w:rPr>
            </w:pPr>
            <w:r w:rsidRPr="006357CB">
              <w:rPr>
                <w:rFonts w:ascii="Times New Roman" w:hAnsi="Times New Roman" w:cs="Times New Roman"/>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3D1874">
        <w:trPr>
          <w:cantSplit/>
          <w:trHeight w:val="153"/>
          <w:tblHeader/>
        </w:trPr>
        <w:tc>
          <w:tcPr>
            <w:tcW w:w="270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36"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1214"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36"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84"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7439D6">
        <w:trPr>
          <w:cantSplit/>
          <w:trHeight w:val="245"/>
          <w:tblHeader/>
        </w:trPr>
        <w:tc>
          <w:tcPr>
            <w:tcW w:w="270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36"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1214"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36"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84"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E37982E"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w:t>
      </w:r>
      <w:r w:rsidR="008E3E70">
        <w:rPr>
          <w:rFonts w:ascii="Times New Roman" w:hAnsi="Times New Roman" w:cs="Times New Roman"/>
        </w:rPr>
        <w:t>ies</w:t>
      </w:r>
      <w:r w:rsidRPr="00905001">
        <w:rPr>
          <w:rFonts w:ascii="Times New Roman" w:hAnsi="Times New Roman" w:cs="Times New Roman"/>
        </w:rPr>
        <w:t xml:space="preserve"> is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6357CB" w:rsidRDefault="003C463A" w:rsidP="00A64761">
            <w:pPr>
              <w:tabs>
                <w:tab w:val="left" w:pos="540"/>
              </w:tabs>
              <w:ind w:left="72" w:right="-43"/>
              <w:jc w:val="center"/>
              <w:rPr>
                <w:rFonts w:ascii="Times New Roman" w:hAnsi="Times New Roman" w:cs="Times New Roman"/>
              </w:rPr>
            </w:pPr>
            <w:r w:rsidRPr="006357CB">
              <w:rPr>
                <w:rFonts w:ascii="Times New Roman" w:hAnsi="Times New Roman" w:cs="Times New Roman"/>
              </w:rPr>
              <w:t>Transaction</w:t>
            </w:r>
          </w:p>
        </w:tc>
        <w:tc>
          <w:tcPr>
            <w:tcW w:w="270" w:type="dxa"/>
          </w:tcPr>
          <w:p w14:paraId="3E28715A" w14:textId="77777777" w:rsidR="003C463A" w:rsidRPr="006357CB" w:rsidRDefault="003C463A" w:rsidP="00A64761">
            <w:pPr>
              <w:jc w:val="center"/>
              <w:rPr>
                <w:rFonts w:ascii="Times New Roman" w:hAnsi="Times New Roman" w:cs="Times New Roman"/>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6357CB" w:rsidRDefault="003C463A" w:rsidP="00A64761">
            <w:pPr>
              <w:jc w:val="center"/>
              <w:rPr>
                <w:rFonts w:ascii="Times New Roman" w:eastAsia="Calibri" w:hAnsi="Times New Roman" w:cs="Times New Roman"/>
                <w:lang w:val="en-GB"/>
              </w:rPr>
            </w:pPr>
            <w:r w:rsidRPr="006357CB">
              <w:rPr>
                <w:rFonts w:ascii="Times New Roman" w:hAnsi="Times New Roman" w:cs="Times New Roman"/>
                <w:lang w:val="en-GB"/>
              </w:rPr>
              <w:t>Pricing policy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77777777"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bl>
    <w:p w14:paraId="38726EFD" w14:textId="77777777" w:rsidR="00A630F1" w:rsidRDefault="00A630F1" w:rsidP="00CA3783">
      <w:pPr>
        <w:jc w:val="thaiDistribute"/>
        <w:rPr>
          <w:rFonts w:ascii="Times New Roman" w:hAnsi="Times New Roman" w:cstheme="minorBidi"/>
        </w:rPr>
      </w:pPr>
    </w:p>
    <w:p w14:paraId="1D7C9F75" w14:textId="2E9A3829" w:rsidR="003C463A" w:rsidRPr="004515BE"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4515BE">
        <w:rPr>
          <w:rFonts w:ascii="Times New Roman" w:hAnsi="Times New Roman" w:cs="Times New Roman"/>
        </w:rPr>
        <w:t xml:space="preserve">and the six-months </w:t>
      </w:r>
      <w:r w:rsidR="008B6C97">
        <w:rPr>
          <w:rFonts w:ascii="Times New Roman" w:hAnsi="Times New Roman" w:cs="Times New Roman"/>
        </w:rPr>
        <w:t>periods</w:t>
      </w:r>
      <w:r w:rsidR="008B6C97" w:rsidRPr="00CA3783">
        <w:rPr>
          <w:rFonts w:ascii="Times New Roman" w:hAnsi="Times New Roman" w:cs="Times New Roman"/>
        </w:rPr>
        <w:t xml:space="preserve"> </w:t>
      </w:r>
      <w:r w:rsidR="006C06C2">
        <w:rPr>
          <w:rFonts w:ascii="Times New Roman" w:hAnsi="Times New Roman" w:cs="Times New Roman"/>
        </w:rPr>
        <w:t>ended</w:t>
      </w:r>
      <w:r w:rsidR="00362F17">
        <w:rPr>
          <w:rFonts w:ascii="Times New Roman" w:hAnsi="Times New Roman" w:cs="Times New Roman"/>
        </w:rPr>
        <w:t xml:space="preserve"> </w:t>
      </w:r>
      <w:r w:rsidR="004515BE">
        <w:rPr>
          <w:rFonts w:ascii="Times New Roman" w:hAnsi="Times New Roman" w:cs="Times New Roman"/>
        </w:rPr>
        <w:t>June</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and 20</w:t>
      </w:r>
      <w:r w:rsidR="006C06C2">
        <w:rPr>
          <w:rFonts w:ascii="Times New Roman" w:hAnsi="Times New Roman" w:cs="Times New Roman"/>
        </w:rPr>
        <w:t>24</w:t>
      </w:r>
      <w:r w:rsidR="00E47DA7">
        <w:rPr>
          <w:rFonts w:ascii="Times New Roman" w:hAnsi="Times New Roman" w:cs="Times New Roman"/>
        </w:rPr>
        <w:t xml:space="preserve"> </w:t>
      </w:r>
      <w:r w:rsidRPr="00CA3783">
        <w:rPr>
          <w:rFonts w:ascii="Times New Roman" w:hAnsi="Times New Roman" w:cs="Times New Roman"/>
        </w:rPr>
        <w:t>are as follows:</w:t>
      </w:r>
    </w:p>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170"/>
        <w:gridCol w:w="270"/>
        <w:gridCol w:w="1260"/>
        <w:gridCol w:w="270"/>
        <w:gridCol w:w="1170"/>
      </w:tblGrid>
      <w:tr w:rsidR="004515BE" w:rsidRPr="00905001" w14:paraId="17877941" w14:textId="77777777" w:rsidTr="0009191F">
        <w:tc>
          <w:tcPr>
            <w:tcW w:w="4140" w:type="dxa"/>
          </w:tcPr>
          <w:p w14:paraId="409FF6C6" w14:textId="77777777" w:rsidR="004515BE" w:rsidRPr="00905001" w:rsidRDefault="004515BE"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670" w:type="dxa"/>
            <w:gridSpan w:val="7"/>
            <w:tcBorders>
              <w:bottom w:val="single" w:sz="4" w:space="0" w:color="auto"/>
            </w:tcBorders>
          </w:tcPr>
          <w:p w14:paraId="2BA9434C" w14:textId="59CE556F" w:rsidR="004515BE" w:rsidRPr="00905001" w:rsidRDefault="004515BE"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515BE" w:rsidRPr="00905001" w14:paraId="5FA3CCF4" w14:textId="77777777" w:rsidTr="0009191F">
        <w:tc>
          <w:tcPr>
            <w:tcW w:w="4140" w:type="dxa"/>
          </w:tcPr>
          <w:p w14:paraId="39E7F218"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123F6660" w14:textId="2BC7D8BF"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5473AAE"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top w:val="single" w:sz="4" w:space="0" w:color="auto"/>
            </w:tcBorders>
          </w:tcPr>
          <w:p w14:paraId="38A2FBD4" w14:textId="2CD2EAA2"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4515BE" w:rsidRPr="00905001" w14:paraId="1F388B4C" w14:textId="77777777" w:rsidTr="0009191F">
        <w:tc>
          <w:tcPr>
            <w:tcW w:w="4140" w:type="dxa"/>
          </w:tcPr>
          <w:p w14:paraId="5B5F3A63"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6F4FBE5B" w14:textId="32801B20"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61469374"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bottom w:val="single" w:sz="4" w:space="0" w:color="auto"/>
            </w:tcBorders>
          </w:tcPr>
          <w:p w14:paraId="6B93C6A5" w14:textId="779D5F08"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09191F" w:rsidRPr="00905001" w14:paraId="24FC2842" w14:textId="77777777" w:rsidTr="0009191F">
        <w:tc>
          <w:tcPr>
            <w:tcW w:w="4140" w:type="dxa"/>
          </w:tcPr>
          <w:p w14:paraId="43436065" w14:textId="77777777" w:rsidR="0009191F" w:rsidRPr="00905001" w:rsidRDefault="0009191F" w:rsidP="0009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AD5DBDC" w14:textId="2A6F1F55"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4960403E"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0C8D62A4" w14:textId="0411CCC2"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270DF86F" w14:textId="77777777" w:rsidR="0009191F" w:rsidRPr="00905001" w:rsidRDefault="0009191F" w:rsidP="0009191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07F68" w14:textId="39419E4E"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5424A4C1"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CD15024" w14:textId="5D463B4E"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E47DA7" w:rsidRPr="00905001" w14:paraId="2794E023" w14:textId="77777777" w:rsidTr="0009191F">
        <w:tc>
          <w:tcPr>
            <w:tcW w:w="414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tcBorders>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tcBorders>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2613755B" w14:textId="77777777" w:rsidTr="00E47DA7">
        <w:tc>
          <w:tcPr>
            <w:tcW w:w="4140" w:type="dxa"/>
          </w:tcPr>
          <w:p w14:paraId="156769DF"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3B554A9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FE1EA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E79E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6A07E21"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620D966B" w14:textId="77777777" w:rsidTr="00E47DA7">
        <w:tc>
          <w:tcPr>
            <w:tcW w:w="4140" w:type="dxa"/>
          </w:tcPr>
          <w:p w14:paraId="15EC6832" w14:textId="1CF96D73"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260" w:type="dxa"/>
          </w:tcPr>
          <w:p w14:paraId="2965F452" w14:textId="697EEA80" w:rsidR="00CE3893" w:rsidRPr="00BD28C9" w:rsidRDefault="008852D8"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2,005</w:t>
            </w:r>
          </w:p>
        </w:tc>
        <w:tc>
          <w:tcPr>
            <w:tcW w:w="270" w:type="dxa"/>
          </w:tcPr>
          <w:p w14:paraId="475AC36F"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0084468" w14:textId="3328C26B" w:rsidR="00CE3893" w:rsidRPr="00A2231A" w:rsidRDefault="0009191F"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3</w:t>
            </w:r>
          </w:p>
        </w:tc>
        <w:tc>
          <w:tcPr>
            <w:tcW w:w="270" w:type="dxa"/>
          </w:tcPr>
          <w:p w14:paraId="5834FD68"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EA5E65" w14:textId="47999A0D" w:rsidR="00CE3893" w:rsidRPr="00713ABF"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2,005</w:t>
            </w:r>
          </w:p>
        </w:tc>
        <w:tc>
          <w:tcPr>
            <w:tcW w:w="270" w:type="dxa"/>
          </w:tcPr>
          <w:p w14:paraId="5134011D" w14:textId="77777777" w:rsidR="00CE3893" w:rsidRPr="00713ABF"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31B86C2" w14:textId="7642A6C1" w:rsidR="00CE3893" w:rsidRPr="00713ABF" w:rsidRDefault="00357C7B"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42</w:t>
            </w:r>
            <w:r w:rsidR="0009191F">
              <w:rPr>
                <w:rFonts w:ascii="Times New Roman" w:hAnsi="Times New Roman" w:cs="Times New Roman"/>
              </w:rPr>
              <w:t>7</w:t>
            </w:r>
          </w:p>
        </w:tc>
      </w:tr>
      <w:tr w:rsidR="008852D8" w:rsidRPr="00905001" w14:paraId="493BFFC7" w14:textId="77777777" w:rsidTr="0009191F">
        <w:tc>
          <w:tcPr>
            <w:tcW w:w="4140" w:type="dxa"/>
          </w:tcPr>
          <w:p w14:paraId="43D4AC5A" w14:textId="477737AA" w:rsidR="008852D8" w:rsidRPr="008B528D"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260" w:type="dxa"/>
            <w:tcBorders>
              <w:bottom w:val="single" w:sz="4" w:space="0" w:color="auto"/>
            </w:tcBorders>
          </w:tcPr>
          <w:p w14:paraId="50E4C80B" w14:textId="59FB8F1E" w:rsidR="008852D8" w:rsidRPr="00BD28C9"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rPr>
            </w:pPr>
            <w:r w:rsidRPr="00713ABF">
              <w:rPr>
                <w:rFonts w:ascii="Times New Roman" w:hAnsi="Times New Roman" w:cs="Times New Roman"/>
              </w:rPr>
              <w:t xml:space="preserve">               -</w:t>
            </w:r>
          </w:p>
        </w:tc>
        <w:tc>
          <w:tcPr>
            <w:tcW w:w="270" w:type="dxa"/>
          </w:tcPr>
          <w:p w14:paraId="73DB358B" w14:textId="77777777" w:rsidR="008852D8" w:rsidRPr="00905001"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BA216BF" w14:textId="3DB7560B" w:rsidR="008852D8" w:rsidRPr="00A2231A"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9</w:t>
            </w:r>
          </w:p>
        </w:tc>
        <w:tc>
          <w:tcPr>
            <w:tcW w:w="270" w:type="dxa"/>
          </w:tcPr>
          <w:p w14:paraId="544F83F6" w14:textId="77777777" w:rsidR="008852D8" w:rsidRPr="00905001"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98667C3" w14:textId="652672F1" w:rsidR="008852D8" w:rsidRPr="00713ABF"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04474CD4" w14:textId="77777777" w:rsidR="008852D8" w:rsidRPr="00713ABF"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E5B2234" w14:textId="6114F715" w:rsidR="008852D8" w:rsidRPr="00713ABF"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w:t>
            </w:r>
          </w:p>
        </w:tc>
      </w:tr>
      <w:tr w:rsidR="00E47DA7" w:rsidRPr="00905001" w14:paraId="6F614E6C" w14:textId="77777777" w:rsidTr="0009191F">
        <w:tc>
          <w:tcPr>
            <w:tcW w:w="4140" w:type="dxa"/>
          </w:tcPr>
          <w:p w14:paraId="5389F4D5" w14:textId="6282564B" w:rsidR="00E47DA7" w:rsidRPr="007C3DB0"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7C3DB0">
              <w:rPr>
                <w:rFonts w:ascii="Times New Roman" w:hAnsi="Times New Roman" w:cs="Times New Roman"/>
              </w:rPr>
              <w:t>Total</w:t>
            </w:r>
          </w:p>
        </w:tc>
        <w:tc>
          <w:tcPr>
            <w:tcW w:w="1260" w:type="dxa"/>
            <w:tcBorders>
              <w:top w:val="single" w:sz="4" w:space="0" w:color="auto"/>
              <w:bottom w:val="double" w:sz="4" w:space="0" w:color="auto"/>
            </w:tcBorders>
          </w:tcPr>
          <w:p w14:paraId="6E8261DF" w14:textId="75A272CC" w:rsidR="00E47DA7" w:rsidRPr="00BD28C9" w:rsidRDefault="008852D8"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2,005</w:t>
            </w:r>
          </w:p>
        </w:tc>
        <w:tc>
          <w:tcPr>
            <w:tcW w:w="270" w:type="dxa"/>
          </w:tcPr>
          <w:p w14:paraId="1AF1A7B1"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43BAF88F" w14:textId="0D8DE582" w:rsidR="00E47DA7" w:rsidRPr="00A2231A" w:rsidRDefault="0009191F"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12</w:t>
            </w:r>
          </w:p>
        </w:tc>
        <w:tc>
          <w:tcPr>
            <w:tcW w:w="270" w:type="dxa"/>
          </w:tcPr>
          <w:p w14:paraId="76DE55D2"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8F4B41" w14:textId="6AB7C7DA" w:rsidR="00E47DA7" w:rsidRPr="00713ABF" w:rsidRDefault="008852D8"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2,005</w:t>
            </w:r>
          </w:p>
        </w:tc>
        <w:tc>
          <w:tcPr>
            <w:tcW w:w="270" w:type="dxa"/>
          </w:tcPr>
          <w:p w14:paraId="7646E117"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8361F73" w14:textId="15D7FF06" w:rsidR="00E47DA7" w:rsidRPr="00713ABF" w:rsidRDefault="00357C7B"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09191F">
              <w:rPr>
                <w:rFonts w:ascii="Times New Roman" w:hAnsi="Times New Roman" w:cs="Times New Roman"/>
              </w:rPr>
              <w:t>45</w:t>
            </w:r>
          </w:p>
        </w:tc>
      </w:tr>
      <w:tr w:rsidR="00E47DA7" w:rsidRPr="00905001" w14:paraId="2C8E3F2A" w14:textId="77777777" w:rsidTr="0009191F">
        <w:tc>
          <w:tcPr>
            <w:tcW w:w="4140" w:type="dxa"/>
          </w:tcPr>
          <w:p w14:paraId="030A88AA"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Borders>
              <w:top w:val="double" w:sz="4" w:space="0" w:color="auto"/>
            </w:tcBorders>
          </w:tcPr>
          <w:p w14:paraId="462985F3"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2048AD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434FBA4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4AA94B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7F17A5D6"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420AE3"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05A881F5"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47DA7" w:rsidRPr="00905001" w14:paraId="6F439AF6" w14:textId="77777777" w:rsidTr="00E47DA7">
        <w:tc>
          <w:tcPr>
            <w:tcW w:w="4140" w:type="dxa"/>
            <w:vAlign w:val="center"/>
          </w:tcPr>
          <w:p w14:paraId="6819F9B5"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478D9196"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61C529"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8B3A21C"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F0508"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E50DD39"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C06C2" w:rsidRPr="00905001" w14:paraId="42B0DFDF" w14:textId="77777777" w:rsidTr="002203E7">
        <w:tc>
          <w:tcPr>
            <w:tcW w:w="4140" w:type="dxa"/>
            <w:vAlign w:val="center"/>
          </w:tcPr>
          <w:p w14:paraId="0F9CC59B"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0C559711" w14:textId="73B03CF7" w:rsidR="006C06C2" w:rsidRPr="00BD28C9"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2,829</w:t>
            </w:r>
          </w:p>
        </w:tc>
        <w:tc>
          <w:tcPr>
            <w:tcW w:w="270" w:type="dxa"/>
          </w:tcPr>
          <w:p w14:paraId="4A910CCA"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39A48244" w14:textId="6826B40C" w:rsidR="006C06C2" w:rsidRPr="00D74DAD"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2,623</w:t>
            </w:r>
          </w:p>
        </w:tc>
        <w:tc>
          <w:tcPr>
            <w:tcW w:w="270" w:type="dxa"/>
          </w:tcPr>
          <w:p w14:paraId="77263F38"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54435A" w14:textId="3BD7533A" w:rsidR="006C06C2" w:rsidRPr="00713ABF"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5,364</w:t>
            </w:r>
          </w:p>
        </w:tc>
        <w:tc>
          <w:tcPr>
            <w:tcW w:w="270" w:type="dxa"/>
          </w:tcPr>
          <w:p w14:paraId="68A89ED9"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7E2CBCB" w14:textId="6D57B00D" w:rsidR="006C06C2" w:rsidRPr="00713ABF"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5,545</w:t>
            </w:r>
          </w:p>
        </w:tc>
      </w:tr>
      <w:tr w:rsidR="006C06C2" w:rsidRPr="00905001" w14:paraId="46241856" w14:textId="77777777" w:rsidTr="0009191F">
        <w:tc>
          <w:tcPr>
            <w:tcW w:w="4140" w:type="dxa"/>
            <w:vAlign w:val="center"/>
          </w:tcPr>
          <w:p w14:paraId="16893F89"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Borders>
              <w:bottom w:val="single" w:sz="4" w:space="0" w:color="auto"/>
            </w:tcBorders>
          </w:tcPr>
          <w:p w14:paraId="2A573639" w14:textId="10E25291" w:rsidR="006C06C2" w:rsidRPr="00BD28C9"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124</w:t>
            </w:r>
          </w:p>
        </w:tc>
        <w:tc>
          <w:tcPr>
            <w:tcW w:w="270" w:type="dxa"/>
          </w:tcPr>
          <w:p w14:paraId="6EC7FF2C"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center"/>
          </w:tcPr>
          <w:p w14:paraId="09952C5B" w14:textId="45AFF94F" w:rsidR="006C06C2" w:rsidRPr="00D74DAD"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122</w:t>
            </w:r>
          </w:p>
        </w:tc>
        <w:tc>
          <w:tcPr>
            <w:tcW w:w="270" w:type="dxa"/>
          </w:tcPr>
          <w:p w14:paraId="3AD34BCB"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F6F14" w14:textId="10CABAD2" w:rsidR="006C06C2" w:rsidRPr="00713ABF"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260</w:t>
            </w:r>
          </w:p>
        </w:tc>
        <w:tc>
          <w:tcPr>
            <w:tcW w:w="270" w:type="dxa"/>
          </w:tcPr>
          <w:p w14:paraId="06254549"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5EDFAE06" w14:textId="3DE150B8" w:rsidR="006C06C2" w:rsidRPr="00713ABF"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245</w:t>
            </w:r>
          </w:p>
        </w:tc>
      </w:tr>
      <w:tr w:rsidR="006C06C2" w:rsidRPr="00905001" w14:paraId="20544F37" w14:textId="77777777" w:rsidTr="0009191F">
        <w:tc>
          <w:tcPr>
            <w:tcW w:w="4140" w:type="dxa"/>
            <w:vAlign w:val="center"/>
          </w:tcPr>
          <w:p w14:paraId="71C67441"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tcPr>
          <w:p w14:paraId="6566D9B9" w14:textId="61174DEF" w:rsidR="006C06C2" w:rsidRPr="00BD28C9"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2,953</w:t>
            </w:r>
          </w:p>
        </w:tc>
        <w:tc>
          <w:tcPr>
            <w:tcW w:w="270" w:type="dxa"/>
          </w:tcPr>
          <w:p w14:paraId="35BB6EA4"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72905AA6" w14:textId="39205937" w:rsidR="006C06C2" w:rsidRPr="00D74DAD"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2,745</w:t>
            </w:r>
          </w:p>
        </w:tc>
        <w:tc>
          <w:tcPr>
            <w:tcW w:w="270" w:type="dxa"/>
          </w:tcPr>
          <w:p w14:paraId="26F280AD"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03F35C1" w14:textId="6D70E798" w:rsidR="006C06C2" w:rsidRPr="00713ABF" w:rsidRDefault="008852D8"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5,624</w:t>
            </w:r>
          </w:p>
        </w:tc>
        <w:tc>
          <w:tcPr>
            <w:tcW w:w="270" w:type="dxa"/>
          </w:tcPr>
          <w:p w14:paraId="53FDFCD6"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51D981C5" w14:textId="300DD0A3" w:rsidR="006C06C2" w:rsidRPr="00713ABF" w:rsidRDefault="0009191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5,790</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4712BC6A"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3C76AE">
        <w:rPr>
          <w:rFonts w:cs="Angsana New"/>
          <w:sz w:val="18"/>
          <w:szCs w:val="22"/>
        </w:rPr>
        <w:t>June</w:t>
      </w:r>
      <w:r w:rsidR="006C06C2">
        <w:rPr>
          <w:rFonts w:cs="Angsana New"/>
          <w:sz w:val="18"/>
          <w:szCs w:val="22"/>
        </w:rPr>
        <w:t xml:space="preserve"> 3</w:t>
      </w:r>
      <w:r w:rsidR="003C76AE">
        <w:rPr>
          <w:rFonts w:cs="Angsana New"/>
          <w:sz w:val="18"/>
          <w:szCs w:val="22"/>
        </w:rPr>
        <w:t>0</w:t>
      </w:r>
      <w:r w:rsidR="006C06C2">
        <w:rPr>
          <w:rFonts w:cs="Angsana New"/>
          <w:sz w:val="18"/>
          <w:szCs w:val="22"/>
        </w:rPr>
        <w:t>, 2025</w:t>
      </w:r>
      <w:r w:rsidRPr="00CA3783">
        <w:rPr>
          <w:rFonts w:cs="Angsana New"/>
          <w:sz w:val="18"/>
          <w:szCs w:val="22"/>
        </w:rPr>
        <w:t xml:space="preserve"> and </w:t>
      </w:r>
      <w:r w:rsidR="006C06C2">
        <w:rPr>
          <w:rFonts w:cs="Angsana New"/>
          <w:sz w:val="18"/>
          <w:szCs w:val="22"/>
        </w:rPr>
        <w:t>December 31, 2024</w:t>
      </w:r>
      <w:r w:rsidRPr="00CA3783">
        <w:rPr>
          <w:rFonts w:cs="Times New Roman"/>
          <w:sz w:val="18"/>
          <w:szCs w:val="18"/>
        </w:rPr>
        <w:t>, the outstanding balances with related part</w:t>
      </w:r>
      <w:r w:rsidR="00D86EEF">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5"/>
        <w:gridCol w:w="1710"/>
        <w:gridCol w:w="270"/>
        <w:gridCol w:w="1530"/>
      </w:tblGrid>
      <w:tr w:rsidR="003C463A" w:rsidRPr="00CA3783" w14:paraId="7925FA36" w14:textId="77777777" w:rsidTr="008E3E70">
        <w:trPr>
          <w:trHeight w:val="20"/>
        </w:trPr>
        <w:tc>
          <w:tcPr>
            <w:tcW w:w="6305" w:type="dxa"/>
          </w:tcPr>
          <w:p w14:paraId="52BB9917" w14:textId="77777777" w:rsidR="003C463A" w:rsidRPr="00CA3783" w:rsidRDefault="003C463A" w:rsidP="00A64761">
            <w:pPr>
              <w:pStyle w:val="BodyText3"/>
              <w:spacing w:line="240" w:lineRule="atLeast"/>
              <w:rPr>
                <w:rFonts w:cs="Times New Roman"/>
                <w:sz w:val="18"/>
                <w:szCs w:val="18"/>
              </w:rPr>
            </w:pPr>
          </w:p>
        </w:tc>
        <w:tc>
          <w:tcPr>
            <w:tcW w:w="351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8E3E70">
        <w:trPr>
          <w:trHeight w:val="20"/>
        </w:trPr>
        <w:tc>
          <w:tcPr>
            <w:tcW w:w="630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E7EE3F4" w14:textId="043D41B5" w:rsidR="003C463A" w:rsidRPr="00CA3783" w:rsidRDefault="0009191F" w:rsidP="003C463A">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2025</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530" w:type="dxa"/>
            <w:tcBorders>
              <w:bottom w:val="single" w:sz="4" w:space="0" w:color="auto"/>
            </w:tcBorders>
          </w:tcPr>
          <w:p w14:paraId="5A17EA9E" w14:textId="73030BF0" w:rsidR="003C463A" w:rsidRPr="008E3E70" w:rsidRDefault="006C06C2" w:rsidP="008E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3C463A" w:rsidRPr="00CA3783" w14:paraId="5E403668" w14:textId="77777777" w:rsidTr="00713ABF">
        <w:trPr>
          <w:trHeight w:val="20"/>
        </w:trPr>
        <w:tc>
          <w:tcPr>
            <w:tcW w:w="6305" w:type="dxa"/>
          </w:tcPr>
          <w:p w14:paraId="614C1408" w14:textId="34D30D38"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w:t>
            </w:r>
            <w:r w:rsidR="00D86EEF">
              <w:rPr>
                <w:rFonts w:ascii="Times New Roman" w:hAnsi="Times New Roman" w:cs="Times New Roman"/>
                <w:b/>
                <w:bCs/>
              </w:rPr>
              <w:t>s</w:t>
            </w:r>
          </w:p>
        </w:tc>
        <w:tc>
          <w:tcPr>
            <w:tcW w:w="171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852D8" w:rsidRPr="00CA3783" w14:paraId="0249C44B" w14:textId="77777777" w:rsidTr="00713ABF">
        <w:trPr>
          <w:trHeight w:val="20"/>
        </w:trPr>
        <w:tc>
          <w:tcPr>
            <w:tcW w:w="6305" w:type="dxa"/>
          </w:tcPr>
          <w:p w14:paraId="0606A4EB" w14:textId="45BE5A32" w:rsidR="008852D8" w:rsidRPr="00CA3783"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710" w:type="dxa"/>
          </w:tcPr>
          <w:p w14:paraId="47F17568" w14:textId="2BC69316" w:rsidR="008852D8" w:rsidRPr="008852D8"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2,145</w:t>
            </w:r>
          </w:p>
        </w:tc>
        <w:tc>
          <w:tcPr>
            <w:tcW w:w="270" w:type="dxa"/>
          </w:tcPr>
          <w:p w14:paraId="1531ECCD" w14:textId="77777777" w:rsidR="008852D8" w:rsidRPr="00CA3783"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37563C08" w14:textId="42ADEA74" w:rsidR="008852D8" w:rsidRPr="00CA3783"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341"/>
              <w:jc w:val="right"/>
              <w:rPr>
                <w:rFonts w:ascii="Times New Roman" w:hAnsi="Times New Roman" w:cs="Times New Roman"/>
              </w:rPr>
            </w:pPr>
            <w:r w:rsidRPr="00713ABF">
              <w:rPr>
                <w:rFonts w:ascii="Times New Roman" w:hAnsi="Times New Roman" w:cs="Times New Roman"/>
              </w:rPr>
              <w:t xml:space="preserve">               -</w:t>
            </w:r>
          </w:p>
        </w:tc>
      </w:tr>
      <w:tr w:rsidR="00BE6676" w:rsidRPr="00CA3783" w14:paraId="04D639F4" w14:textId="77777777" w:rsidTr="008852D8">
        <w:trPr>
          <w:trHeight w:val="20"/>
        </w:trPr>
        <w:tc>
          <w:tcPr>
            <w:tcW w:w="6305" w:type="dxa"/>
          </w:tcPr>
          <w:p w14:paraId="6F958A10" w14:textId="7E104CE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710" w:type="dxa"/>
            <w:tcBorders>
              <w:bottom w:val="single" w:sz="4" w:space="0" w:color="auto"/>
            </w:tcBorders>
          </w:tcPr>
          <w:p w14:paraId="56DE6E9D" w14:textId="1E19BFAE" w:rsidR="00BE6676" w:rsidRPr="00713ABF" w:rsidRDefault="00BE6676"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341"/>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2E466D5B"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5EDDFA3F" w14:textId="00A5FFC3" w:rsidR="00BE6676"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 xml:space="preserve">               </w:t>
            </w:r>
            <w:r>
              <w:rPr>
                <w:rFonts w:ascii="Times New Roman" w:hAnsi="Times New Roman" w:cs="Times New Roman"/>
              </w:rPr>
              <w:t>164</w:t>
            </w:r>
          </w:p>
        </w:tc>
      </w:tr>
      <w:tr w:rsidR="008852D8" w:rsidRPr="00CA3783" w14:paraId="789D7961" w14:textId="77777777" w:rsidTr="008852D8">
        <w:trPr>
          <w:trHeight w:val="20"/>
        </w:trPr>
        <w:tc>
          <w:tcPr>
            <w:tcW w:w="6305" w:type="dxa"/>
          </w:tcPr>
          <w:p w14:paraId="1121448C" w14:textId="026F1ECF" w:rsidR="008852D8" w:rsidRPr="008B528D"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eastAsia="Batang" w:hAnsi="Times New Roman" w:cs="Times New Roman"/>
              </w:rPr>
              <w:t>Total</w:t>
            </w:r>
          </w:p>
        </w:tc>
        <w:tc>
          <w:tcPr>
            <w:tcW w:w="1710" w:type="dxa"/>
            <w:tcBorders>
              <w:top w:val="single" w:sz="4" w:space="0" w:color="auto"/>
              <w:bottom w:val="double" w:sz="4" w:space="0" w:color="auto"/>
            </w:tcBorders>
          </w:tcPr>
          <w:p w14:paraId="444F7AC3" w14:textId="501F39A9" w:rsidR="008852D8" w:rsidRPr="00713ABF"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2,145</w:t>
            </w:r>
          </w:p>
        </w:tc>
        <w:tc>
          <w:tcPr>
            <w:tcW w:w="270" w:type="dxa"/>
          </w:tcPr>
          <w:p w14:paraId="382564C1" w14:textId="77777777" w:rsidR="008852D8" w:rsidRPr="00CA3783"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0D9718C2" w14:textId="07F2861C" w:rsidR="008852D8" w:rsidRPr="008B528D"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0A065CB5" w:rsidR="00912B12" w:rsidRPr="00CA3783" w:rsidRDefault="00BE6676" w:rsidP="00CA378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4</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1C5B4499"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09191F">
        <w:rPr>
          <w:rFonts w:cs="Times New Roman"/>
          <w:sz w:val="18"/>
          <w:szCs w:val="18"/>
        </w:rPr>
        <w:t>June</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r w:rsidR="00B135DE" w:rsidRPr="00CA3783">
        <w:rPr>
          <w:rFonts w:cs="Times New Roman"/>
          <w:sz w:val="18"/>
          <w:szCs w:val="18"/>
        </w:rPr>
        <w:t xml:space="preserve"> and </w:t>
      </w:r>
      <w:r w:rsidR="006C06C2">
        <w:rPr>
          <w:rFonts w:cs="Times New Roman"/>
          <w:sz w:val="18"/>
          <w:szCs w:val="18"/>
        </w:rPr>
        <w:t>December 31, 2024</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0E5B64C0" w:rsidR="006955CE" w:rsidRPr="00CA3783" w:rsidRDefault="0009191F" w:rsidP="003C463A">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2025</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06F41CBF" w:rsidR="006955CE" w:rsidRPr="00CA3783" w:rsidRDefault="006C06C2" w:rsidP="003C463A">
            <w:pPr>
              <w:pStyle w:val="BodyText3"/>
              <w:spacing w:line="240" w:lineRule="atLeast"/>
              <w:jc w:val="center"/>
              <w:rPr>
                <w:rFonts w:cs="Times New Roman"/>
                <w:sz w:val="18"/>
                <w:szCs w:val="18"/>
              </w:rPr>
            </w:pPr>
            <w:r>
              <w:rPr>
                <w:rFonts w:cs="Times New Roman"/>
                <w:sz w:val="18"/>
                <w:szCs w:val="18"/>
              </w:rPr>
              <w:t>December 31, 2024</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D28C9" w:rsidRPr="00CA3783" w14:paraId="6F06281D" w14:textId="77777777" w:rsidTr="00C55E0D">
        <w:trPr>
          <w:trHeight w:val="252"/>
        </w:trPr>
        <w:tc>
          <w:tcPr>
            <w:tcW w:w="6030" w:type="dxa"/>
            <w:vAlign w:val="bottom"/>
          </w:tcPr>
          <w:p w14:paraId="5F7DD286" w14:textId="77777777" w:rsidR="00BD28C9" w:rsidRPr="00CA3783" w:rsidRDefault="00BD28C9" w:rsidP="00BD28C9">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3EE176AC" w:rsidR="00BD28C9" w:rsidRPr="00BD28C9" w:rsidRDefault="008852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46,</w:t>
            </w:r>
            <w:r w:rsidR="00192F61">
              <w:rPr>
                <w:rFonts w:ascii="Times New Roman" w:hAnsi="Times New Roman" w:cs="Times New Roman"/>
                <w:color w:val="000000"/>
              </w:rPr>
              <w:t>243</w:t>
            </w:r>
          </w:p>
        </w:tc>
        <w:tc>
          <w:tcPr>
            <w:tcW w:w="270" w:type="dxa"/>
          </w:tcPr>
          <w:p w14:paraId="6794FD16"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9BE27B5" w14:textId="1CA55B3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E6676">
              <w:rPr>
                <w:rFonts w:ascii="Times New Roman" w:hAnsi="Times New Roman" w:cs="Times New Roman"/>
                <w:color w:val="000000"/>
              </w:rPr>
              <w:t>7,90</w:t>
            </w:r>
            <w:r w:rsidR="00713ABF">
              <w:rPr>
                <w:rFonts w:ascii="Times New Roman" w:hAnsi="Times New Roman" w:cs="Times New Roman"/>
                <w:color w:val="000000"/>
              </w:rPr>
              <w:t>1</w:t>
            </w:r>
          </w:p>
        </w:tc>
      </w:tr>
      <w:tr w:rsidR="00BD28C9" w:rsidRPr="00CA3783" w14:paraId="6E4E0E87" w14:textId="77777777" w:rsidTr="00C55E0D">
        <w:trPr>
          <w:trHeight w:val="252"/>
        </w:trPr>
        <w:tc>
          <w:tcPr>
            <w:tcW w:w="6030" w:type="dxa"/>
            <w:vAlign w:val="bottom"/>
          </w:tcPr>
          <w:p w14:paraId="5A3DC6D0" w14:textId="77777777" w:rsidR="00BD28C9" w:rsidRPr="00CA3783" w:rsidRDefault="00BD28C9" w:rsidP="00BD28C9">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1DF4B0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BD28C9" w:rsidRPr="00CA3783" w14:paraId="5C730084" w14:textId="77777777" w:rsidTr="00C55E0D">
        <w:trPr>
          <w:trHeight w:val="252"/>
        </w:trPr>
        <w:tc>
          <w:tcPr>
            <w:tcW w:w="6030" w:type="dxa"/>
            <w:vAlign w:val="bottom"/>
          </w:tcPr>
          <w:p w14:paraId="439039B8"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5B6A98D8" w:rsidR="00BD28C9" w:rsidRPr="00BD28C9" w:rsidRDefault="008852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16,305</w:t>
            </w:r>
          </w:p>
        </w:tc>
        <w:tc>
          <w:tcPr>
            <w:tcW w:w="270" w:type="dxa"/>
          </w:tcPr>
          <w:p w14:paraId="083570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53BA699" w14:textId="1BF710A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83</w:t>
            </w:r>
          </w:p>
        </w:tc>
      </w:tr>
      <w:tr w:rsidR="00BD28C9" w:rsidRPr="00CA3783" w14:paraId="23280CDA" w14:textId="77777777" w:rsidTr="00C55E0D">
        <w:trPr>
          <w:trHeight w:val="252"/>
        </w:trPr>
        <w:tc>
          <w:tcPr>
            <w:tcW w:w="6030" w:type="dxa"/>
            <w:vAlign w:val="bottom"/>
          </w:tcPr>
          <w:p w14:paraId="4C228B93" w14:textId="21C2F5C9" w:rsidR="00BD28C9" w:rsidRPr="00CA3783" w:rsidRDefault="00BD28C9" w:rsidP="00BD28C9">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164B83FF" w:rsidR="00BD28C9" w:rsidRPr="00BD28C9" w:rsidRDefault="008852D8"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48</w:t>
            </w:r>
          </w:p>
        </w:tc>
        <w:tc>
          <w:tcPr>
            <w:tcW w:w="270" w:type="dxa"/>
          </w:tcPr>
          <w:p w14:paraId="22AC27C4"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17E3E47" w14:textId="7047C165"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w:t>
            </w:r>
          </w:p>
        </w:tc>
      </w:tr>
      <w:tr w:rsidR="00713ABF" w:rsidRPr="00CA3783" w14:paraId="706CDC7A" w14:textId="77777777" w:rsidTr="00C55E0D">
        <w:trPr>
          <w:trHeight w:val="252"/>
        </w:trPr>
        <w:tc>
          <w:tcPr>
            <w:tcW w:w="6030" w:type="dxa"/>
            <w:vAlign w:val="bottom"/>
          </w:tcPr>
          <w:p w14:paraId="09FEB794" w14:textId="6A4CF8AA" w:rsidR="00713ABF" w:rsidRPr="00713ABF" w:rsidRDefault="00713ABF" w:rsidP="00713ABF">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12</w:t>
            </w:r>
            <w:r w:rsidRPr="00F95BEB">
              <w:rPr>
                <w:rFonts w:ascii="Times New Roman" w:hAnsi="Times New Roman" w:cs="Times New Roman"/>
              </w:rPr>
              <w:t xml:space="preserve"> months</w:t>
            </w:r>
          </w:p>
        </w:tc>
        <w:tc>
          <w:tcPr>
            <w:tcW w:w="1800" w:type="dxa"/>
          </w:tcPr>
          <w:p w14:paraId="0BD56383" w14:textId="0C130744" w:rsidR="00713ABF" w:rsidRDefault="008852D8"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40</w:t>
            </w:r>
          </w:p>
        </w:tc>
        <w:tc>
          <w:tcPr>
            <w:tcW w:w="270" w:type="dxa"/>
          </w:tcPr>
          <w:p w14:paraId="14575BA7" w14:textId="77777777" w:rsidR="00713ABF" w:rsidRPr="00CA3783"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663DEF2" w14:textId="4A2EEA08" w:rsidR="00713ABF" w:rsidRPr="007C7BC5" w:rsidRDefault="00357C7B" w:rsidP="00357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0"/>
              <w:jc w:val="right"/>
              <w:rPr>
                <w:rFonts w:ascii="Times New Roman" w:hAnsi="Times New Roman" w:cs="Times New Roman"/>
                <w:color w:val="000000"/>
              </w:rPr>
            </w:pPr>
            <w:r>
              <w:rPr>
                <w:rFonts w:ascii="Times New Roman" w:hAnsi="Times New Roman" w:cs="Times New Roman"/>
                <w:color w:val="000000"/>
              </w:rPr>
              <w:t>-</w:t>
            </w:r>
          </w:p>
        </w:tc>
      </w:tr>
      <w:tr w:rsidR="00BD28C9" w:rsidRPr="00CA3783" w14:paraId="7E00BC87" w14:textId="77777777" w:rsidTr="00C55E0D">
        <w:trPr>
          <w:trHeight w:val="252"/>
        </w:trPr>
        <w:tc>
          <w:tcPr>
            <w:tcW w:w="6030" w:type="dxa"/>
            <w:vAlign w:val="bottom"/>
          </w:tcPr>
          <w:p w14:paraId="6CFBD071"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62832E84" w:rsidR="00BD28C9" w:rsidRPr="00BD28C9" w:rsidRDefault="008852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561</w:t>
            </w:r>
          </w:p>
        </w:tc>
        <w:tc>
          <w:tcPr>
            <w:tcW w:w="270" w:type="dxa"/>
          </w:tcPr>
          <w:p w14:paraId="0C19477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40D672D9" w14:textId="3E6192B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57</w:t>
            </w:r>
            <w:r w:rsidR="00BE6676">
              <w:rPr>
                <w:rFonts w:ascii="Times New Roman" w:hAnsi="Times New Roman" w:cs="Times New Roman"/>
                <w:color w:val="000000"/>
              </w:rPr>
              <w:t>7</w:t>
            </w:r>
          </w:p>
        </w:tc>
      </w:tr>
      <w:tr w:rsidR="00BD28C9" w:rsidRPr="00CA3783" w14:paraId="029B4B89" w14:textId="77777777" w:rsidTr="00405D46">
        <w:trPr>
          <w:trHeight w:val="252"/>
        </w:trPr>
        <w:tc>
          <w:tcPr>
            <w:tcW w:w="6030" w:type="dxa"/>
            <w:vAlign w:val="bottom"/>
          </w:tcPr>
          <w:p w14:paraId="1BB0C89D" w14:textId="77777777" w:rsidR="00BD28C9" w:rsidRPr="00CA3783" w:rsidRDefault="00BD28C9" w:rsidP="00BD2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124FACAE" w:rsidR="00BD28C9" w:rsidRPr="00BD28C9" w:rsidRDefault="008852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63,</w:t>
            </w:r>
            <w:r w:rsidR="00192F61">
              <w:rPr>
                <w:rFonts w:ascii="Times New Roman" w:hAnsi="Times New Roman" w:cs="Times New Roman"/>
                <w:color w:val="000000"/>
              </w:rPr>
              <w:t>197</w:t>
            </w:r>
          </w:p>
        </w:tc>
        <w:tc>
          <w:tcPr>
            <w:tcW w:w="270" w:type="dxa"/>
          </w:tcPr>
          <w:p w14:paraId="52DE9BCD"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410BF3F8" w14:textId="3C4D39A2"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CA3783">
              <w:rPr>
                <w:rFonts w:ascii="Times New Roman" w:hAnsi="Times New Roman" w:cs="Times New Roman"/>
                <w:color w:val="000000"/>
              </w:rPr>
              <w:t>,</w:t>
            </w:r>
            <w:r>
              <w:rPr>
                <w:rFonts w:ascii="Times New Roman" w:hAnsi="Times New Roman" w:cs="Times New Roman"/>
                <w:color w:val="000000"/>
              </w:rPr>
              <w:t>601</w:t>
            </w:r>
          </w:p>
        </w:tc>
      </w:tr>
      <w:tr w:rsidR="00BD28C9" w:rsidRPr="00CA3783" w14:paraId="713CEBF3" w14:textId="77777777" w:rsidTr="003C463A">
        <w:trPr>
          <w:trHeight w:val="252"/>
        </w:trPr>
        <w:tc>
          <w:tcPr>
            <w:tcW w:w="6030" w:type="dxa"/>
          </w:tcPr>
          <w:p w14:paraId="1AAD8377" w14:textId="068113D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3E93AED7" w:rsidR="00BD28C9" w:rsidRPr="00BD28C9" w:rsidRDefault="008852D8"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(557)</w:t>
            </w:r>
          </w:p>
        </w:tc>
        <w:tc>
          <w:tcPr>
            <w:tcW w:w="270" w:type="dxa"/>
          </w:tcPr>
          <w:p w14:paraId="472002E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321BD812" w14:textId="5AADD4E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w:t>
            </w:r>
            <w:r>
              <w:rPr>
                <w:rFonts w:ascii="Times New Roman" w:hAnsi="Times New Roman" w:cs="Times New Roman"/>
                <w:color w:val="000000"/>
              </w:rPr>
              <w:t>7</w:t>
            </w:r>
            <w:r w:rsidR="00BE6676">
              <w:rPr>
                <w:rFonts w:ascii="Times New Roman" w:hAnsi="Times New Roman" w:cs="Times New Roman"/>
                <w:color w:val="000000"/>
              </w:rPr>
              <w:t>1</w:t>
            </w:r>
            <w:r w:rsidRPr="00CA3783">
              <w:rPr>
                <w:rFonts w:ascii="Times New Roman" w:hAnsi="Times New Roman" w:cs="Times New Roman"/>
                <w:color w:val="000000"/>
              </w:rPr>
              <w:t>)</w:t>
            </w:r>
          </w:p>
        </w:tc>
      </w:tr>
      <w:tr w:rsidR="00BD28C9" w:rsidRPr="00CA3783" w14:paraId="6AC50B4E" w14:textId="77777777" w:rsidTr="003C463A">
        <w:trPr>
          <w:trHeight w:val="252"/>
        </w:trPr>
        <w:tc>
          <w:tcPr>
            <w:tcW w:w="6030" w:type="dxa"/>
          </w:tcPr>
          <w:p w14:paraId="4934B912"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2B67BDFA" w:rsidR="00BD28C9" w:rsidRPr="00BD28C9" w:rsidRDefault="008852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62,</w:t>
            </w:r>
            <w:r w:rsidR="00192F61">
              <w:rPr>
                <w:rFonts w:ascii="Times New Roman" w:hAnsi="Times New Roman" w:cs="Times New Roman"/>
                <w:color w:val="000000"/>
              </w:rPr>
              <w:t>640</w:t>
            </w:r>
          </w:p>
        </w:tc>
        <w:tc>
          <w:tcPr>
            <w:tcW w:w="270" w:type="dxa"/>
          </w:tcPr>
          <w:p w14:paraId="2C8EF76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03B5A69A" w14:textId="67C5797C"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7C7BC5">
              <w:rPr>
                <w:rFonts w:ascii="Times New Roman" w:hAnsi="Times New Roman" w:cs="Times New Roman"/>
                <w:color w:val="000000"/>
              </w:rPr>
              <w:t>,</w:t>
            </w:r>
            <w:r>
              <w:rPr>
                <w:rFonts w:ascii="Times New Roman" w:hAnsi="Times New Roman" w:cs="Times New Roman"/>
                <w:color w:val="000000"/>
              </w:rPr>
              <w:t>030</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E06CF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highlight w:val="yellow"/>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BE6676" w:rsidRPr="00CA3783" w14:paraId="35EDDE20" w14:textId="77777777" w:rsidTr="008334F6">
        <w:trPr>
          <w:trHeight w:val="252"/>
        </w:trPr>
        <w:tc>
          <w:tcPr>
            <w:tcW w:w="6030" w:type="dxa"/>
          </w:tcPr>
          <w:p w14:paraId="61969060" w14:textId="0AA7E2AA" w:rsidR="00BE6676" w:rsidRPr="00CA3783" w:rsidRDefault="009C32ED"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Reversal of a</w:t>
            </w:r>
            <w:r w:rsidR="00BE6676" w:rsidRPr="00CA3783">
              <w:rPr>
                <w:rFonts w:ascii="Times New Roman" w:hAnsi="Times New Roman" w:cs="Times New Roman"/>
              </w:rPr>
              <w:t>llowance for expected credit losses during the period/year</w:t>
            </w:r>
            <w:r w:rsidR="00BE6676">
              <w:rPr>
                <w:rFonts w:ascii="Times New Roman" w:hAnsi="Times New Roman" w:cs="Times New Roman"/>
              </w:rPr>
              <w:t xml:space="preserve"> </w:t>
            </w:r>
          </w:p>
        </w:tc>
        <w:tc>
          <w:tcPr>
            <w:tcW w:w="1800" w:type="dxa"/>
            <w:tcBorders>
              <w:bottom w:val="double" w:sz="4" w:space="0" w:color="auto"/>
            </w:tcBorders>
          </w:tcPr>
          <w:p w14:paraId="682D90C2" w14:textId="34FCDC6F" w:rsidR="00BE6676" w:rsidRPr="00BD28C9" w:rsidRDefault="008852D8"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cs/>
              </w:rPr>
            </w:pPr>
            <w:r>
              <w:rPr>
                <w:rFonts w:ascii="Times New Roman" w:hAnsi="Times New Roman" w:cs="Times New Roman"/>
                <w:color w:val="000000"/>
              </w:rPr>
              <w:t>(14)</w:t>
            </w:r>
          </w:p>
        </w:tc>
        <w:tc>
          <w:tcPr>
            <w:tcW w:w="270" w:type="dxa"/>
          </w:tcPr>
          <w:p w14:paraId="3717532B"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tcPr>
          <w:p w14:paraId="14DE79A8" w14:textId="2D24B2D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BD28C9">
              <w:rPr>
                <w:rFonts w:ascii="Times New Roman" w:hAnsi="Times New Roman" w:cs="Times New Roman"/>
                <w:color w:val="000000"/>
              </w:rPr>
              <w:t>(</w:t>
            </w:r>
            <w:r>
              <w:rPr>
                <w:rFonts w:ascii="Times New Roman" w:hAnsi="Times New Roman" w:cs="Times New Roman"/>
                <w:color w:val="000000"/>
              </w:rPr>
              <w:t>16</w:t>
            </w:r>
            <w:r w:rsidRPr="00BD28C9">
              <w:rPr>
                <w:rFonts w:ascii="Times New Roman" w:hAnsi="Times New Roman" w:cs="Times New Roman"/>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3146861D"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9C7BA02" w14:textId="3B2B03B8" w:rsidR="009F5391"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lastRenderedPageBreak/>
        <w:t>5</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609E0A7C" w:rsidR="008334F6" w:rsidRPr="00CA3783" w:rsidRDefault="0009191F" w:rsidP="008334F6">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2025</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228359F7" w:rsidR="008334F6" w:rsidRPr="00CA3783" w:rsidRDefault="006C06C2" w:rsidP="008334F6">
            <w:pPr>
              <w:pStyle w:val="BodyText3"/>
              <w:spacing w:line="240" w:lineRule="atLeast"/>
              <w:jc w:val="center"/>
              <w:rPr>
                <w:rFonts w:cs="Times New Roman"/>
                <w:sz w:val="18"/>
                <w:szCs w:val="18"/>
              </w:rPr>
            </w:pPr>
            <w:r>
              <w:rPr>
                <w:rFonts w:cs="Times New Roman"/>
                <w:sz w:val="18"/>
                <w:szCs w:val="18"/>
              </w:rPr>
              <w:t>December 31, 2024</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BE6676" w:rsidRPr="00CA3783" w14:paraId="1B3097A1" w14:textId="77777777" w:rsidTr="00DA2471">
        <w:trPr>
          <w:trHeight w:val="252"/>
        </w:trPr>
        <w:tc>
          <w:tcPr>
            <w:tcW w:w="6030" w:type="dxa"/>
          </w:tcPr>
          <w:p w14:paraId="3187A198" w14:textId="1D4E43E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484D6D8F" w:rsidR="00BE6676" w:rsidRPr="00BD28C9"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5,707</w:t>
            </w:r>
          </w:p>
        </w:tc>
        <w:tc>
          <w:tcPr>
            <w:tcW w:w="270" w:type="dxa"/>
          </w:tcPr>
          <w:p w14:paraId="635B2CFA"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BD95221" w14:textId="2D279DB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6,056</w:t>
            </w:r>
          </w:p>
        </w:tc>
      </w:tr>
      <w:tr w:rsidR="00BE6676" w:rsidRPr="00CA3783" w14:paraId="2B0CA007" w14:textId="77777777" w:rsidTr="00DA2471">
        <w:trPr>
          <w:trHeight w:val="252"/>
        </w:trPr>
        <w:tc>
          <w:tcPr>
            <w:tcW w:w="6030" w:type="dxa"/>
          </w:tcPr>
          <w:p w14:paraId="3235B496" w14:textId="54736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3E443480" w:rsidR="00BE6676" w:rsidRPr="00BD28C9"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385</w:t>
            </w:r>
          </w:p>
        </w:tc>
        <w:tc>
          <w:tcPr>
            <w:tcW w:w="270" w:type="dxa"/>
          </w:tcPr>
          <w:p w14:paraId="10114D9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02DB1DA3" w14:textId="500C7EC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1,555</w:t>
            </w:r>
          </w:p>
        </w:tc>
      </w:tr>
      <w:tr w:rsidR="00BE6676" w:rsidRPr="00CA3783" w14:paraId="450340ED" w14:textId="77777777" w:rsidTr="00DA2471">
        <w:trPr>
          <w:trHeight w:val="252"/>
        </w:trPr>
        <w:tc>
          <w:tcPr>
            <w:tcW w:w="6030" w:type="dxa"/>
          </w:tcPr>
          <w:p w14:paraId="1E63EDA9" w14:textId="761E4A2E"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13E96B5C" w:rsidR="00BE6676" w:rsidRPr="00BD28C9"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5,453</w:t>
            </w:r>
          </w:p>
        </w:tc>
        <w:tc>
          <w:tcPr>
            <w:tcW w:w="270" w:type="dxa"/>
          </w:tcPr>
          <w:p w14:paraId="14DFE233"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6BF5852F" w14:textId="7F9FD51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975</w:t>
            </w:r>
          </w:p>
        </w:tc>
      </w:tr>
      <w:tr w:rsidR="00BE6676" w:rsidRPr="00CA3783" w14:paraId="4BF2E7A0" w14:textId="77777777" w:rsidTr="00DA2471">
        <w:trPr>
          <w:trHeight w:val="252"/>
        </w:trPr>
        <w:tc>
          <w:tcPr>
            <w:tcW w:w="6030" w:type="dxa"/>
          </w:tcPr>
          <w:p w14:paraId="28DEB0D2" w14:textId="344760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569D7696" w:rsidR="00BE6676" w:rsidRPr="00BD28C9"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16,469</w:t>
            </w:r>
          </w:p>
        </w:tc>
        <w:tc>
          <w:tcPr>
            <w:tcW w:w="270" w:type="dxa"/>
          </w:tcPr>
          <w:p w14:paraId="5A98FAC2"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9D8C463" w14:textId="12849A5D"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10,729</w:t>
            </w:r>
          </w:p>
        </w:tc>
      </w:tr>
      <w:tr w:rsidR="00BE6676" w:rsidRPr="00CA3783" w14:paraId="1CE776F2" w14:textId="77777777" w:rsidTr="00DA2471">
        <w:trPr>
          <w:trHeight w:val="252"/>
        </w:trPr>
        <w:tc>
          <w:tcPr>
            <w:tcW w:w="6030" w:type="dxa"/>
          </w:tcPr>
          <w:p w14:paraId="40ACC0EA" w14:textId="411595E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76D4F963" w:rsidR="00BE6676" w:rsidRPr="00BD28C9" w:rsidRDefault="00DA058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16,651</w:t>
            </w:r>
          </w:p>
        </w:tc>
        <w:tc>
          <w:tcPr>
            <w:tcW w:w="270" w:type="dxa"/>
          </w:tcPr>
          <w:p w14:paraId="26E298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5E1313B2" w14:textId="40517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15,703</w:t>
            </w:r>
          </w:p>
        </w:tc>
      </w:tr>
      <w:tr w:rsidR="00BE6676" w:rsidRPr="00CA3783" w14:paraId="53506988" w14:textId="77777777" w:rsidTr="00DA2471">
        <w:trPr>
          <w:trHeight w:val="252"/>
        </w:trPr>
        <w:tc>
          <w:tcPr>
            <w:tcW w:w="6030" w:type="dxa"/>
          </w:tcPr>
          <w:p w14:paraId="76CAEF3D" w14:textId="568D5F0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7BB797B1" w:rsidR="00BE6676" w:rsidRPr="00BD28C9" w:rsidRDefault="00DA058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44,665</w:t>
            </w:r>
          </w:p>
        </w:tc>
        <w:tc>
          <w:tcPr>
            <w:tcW w:w="270" w:type="dxa"/>
          </w:tcPr>
          <w:p w14:paraId="2121A0BF"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vAlign w:val="bottom"/>
          </w:tcPr>
          <w:p w14:paraId="22207C61" w14:textId="065A9BF1"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35,018</w:t>
            </w:r>
          </w:p>
        </w:tc>
      </w:tr>
      <w:tr w:rsidR="00BE6676" w:rsidRPr="00CA3783" w14:paraId="366E2372" w14:textId="77777777" w:rsidTr="00DA2471">
        <w:trPr>
          <w:trHeight w:val="252"/>
        </w:trPr>
        <w:tc>
          <w:tcPr>
            <w:tcW w:w="6030" w:type="dxa"/>
          </w:tcPr>
          <w:p w14:paraId="4EED6D82" w14:textId="4917B850"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6D8ECA8E" w:rsidR="00BE6676" w:rsidRPr="00BD28C9" w:rsidRDefault="00DA058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(1,040)</w:t>
            </w:r>
          </w:p>
        </w:tc>
        <w:tc>
          <w:tcPr>
            <w:tcW w:w="270" w:type="dxa"/>
          </w:tcPr>
          <w:p w14:paraId="56F3D7F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vAlign w:val="bottom"/>
          </w:tcPr>
          <w:p w14:paraId="63B1C8B8" w14:textId="4034AB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BE6676">
              <w:rPr>
                <w:rFonts w:ascii="Times New Roman" w:hAnsi="Times New Roman" w:cs="Times New Roman"/>
              </w:rPr>
              <w:t>(2,233)</w:t>
            </w:r>
          </w:p>
        </w:tc>
      </w:tr>
      <w:tr w:rsidR="00BE6676" w:rsidRPr="00CA3783" w14:paraId="4D191B96" w14:textId="77777777" w:rsidTr="00DA2471">
        <w:trPr>
          <w:trHeight w:val="252"/>
        </w:trPr>
        <w:tc>
          <w:tcPr>
            <w:tcW w:w="6030" w:type="dxa"/>
          </w:tcPr>
          <w:p w14:paraId="3A5295C5" w14:textId="53594F9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098793C5" w:rsidR="00BE6676" w:rsidRPr="00BD28C9" w:rsidRDefault="00DA058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43,625</w:t>
            </w:r>
          </w:p>
        </w:tc>
        <w:tc>
          <w:tcPr>
            <w:tcW w:w="270" w:type="dxa"/>
          </w:tcPr>
          <w:p w14:paraId="307312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vAlign w:val="bottom"/>
          </w:tcPr>
          <w:p w14:paraId="49AB5643" w14:textId="483C6E72"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32,785</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20E2612C" w:rsidR="008334F6" w:rsidRPr="00CA3783" w:rsidRDefault="0038565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47AFFA16"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r w:rsidR="00385652">
              <w:rPr>
                <w:rFonts w:ascii="Times New Roman" w:hAnsi="Times New Roman" w:cs="Times New Roman"/>
              </w:rPr>
              <w:t xml:space="preserve"> (</w:t>
            </w:r>
            <w:r w:rsidR="006F4A7B">
              <w:rPr>
                <w:rFonts w:ascii="Times New Roman" w:hAnsi="Times New Roman" w:cs="Times New Roman"/>
              </w:rPr>
              <w:t>r</w:t>
            </w:r>
            <w:r w:rsidR="00385652" w:rsidRPr="00CA3783">
              <w:rPr>
                <w:rFonts w:ascii="Times New Roman" w:hAnsi="Times New Roman" w:cs="Times New Roman"/>
              </w:rPr>
              <w:t>eversal</w:t>
            </w:r>
            <w:r w:rsidR="00385652">
              <w:rPr>
                <w:rFonts w:ascii="Times New Roman" w:hAnsi="Times New Roman" w:cs="Times New Roman"/>
              </w:rPr>
              <w:t>)</w:t>
            </w:r>
          </w:p>
        </w:tc>
        <w:tc>
          <w:tcPr>
            <w:tcW w:w="1800" w:type="dxa"/>
            <w:tcBorders>
              <w:bottom w:val="double" w:sz="4" w:space="0" w:color="auto"/>
            </w:tcBorders>
          </w:tcPr>
          <w:p w14:paraId="1628BBF3" w14:textId="0BC34184" w:rsidR="008334F6" w:rsidRPr="00BD28C9" w:rsidRDefault="00DA058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(1,193)</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4C94E217" w:rsidR="008334F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1,262</w:t>
            </w:r>
          </w:p>
        </w:tc>
      </w:tr>
    </w:tbl>
    <w:p w14:paraId="395CA252" w14:textId="7993D74E"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D608BC" w14:textId="6A08F732" w:rsidR="00536DAD"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6</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5B411EE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09191F">
        <w:rPr>
          <w:rFonts w:ascii="Times New Roman" w:hAnsi="Times New Roman" w:cs="Times New Roman"/>
        </w:rPr>
        <w:t>six</w:t>
      </w:r>
      <w:r w:rsidR="00BE7D53">
        <w:rPr>
          <w:rFonts w:ascii="Times New Roman" w:hAnsi="Times New Roman" w:cs="Times New Roman"/>
        </w:rPr>
        <w:t>-month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09191F">
        <w:rPr>
          <w:rFonts w:ascii="Times New Roman" w:hAnsi="Times New Roman" w:cs="Times New Roman"/>
        </w:rPr>
        <w:t>June</w:t>
      </w:r>
      <w:r w:rsidR="006C06C2">
        <w:rPr>
          <w:rFonts w:ascii="Times New Roman" w:hAnsi="Times New Roman" w:cs="Times New Roman"/>
        </w:rPr>
        <w:t xml:space="preserve"> 3</w:t>
      </w:r>
      <w:r w:rsidR="0009191F">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BD28C9" w:rsidRPr="00CA3783" w14:paraId="0B210FCC" w14:textId="77777777" w:rsidTr="0093380E">
        <w:tc>
          <w:tcPr>
            <w:tcW w:w="8370" w:type="dxa"/>
            <w:vAlign w:val="center"/>
          </w:tcPr>
          <w:p w14:paraId="4C1BB2BB" w14:textId="5B7109D5" w:rsidR="00BD28C9" w:rsidRPr="00A4437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DA48221" w14:textId="72B756A3" w:rsidR="00BD28C9" w:rsidRPr="00DA0587"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0587">
              <w:rPr>
                <w:rFonts w:ascii="Times New Roman" w:hAnsi="Times New Roman" w:cs="Times New Roman"/>
              </w:rPr>
              <w:t>938,559</w:t>
            </w:r>
          </w:p>
        </w:tc>
      </w:tr>
      <w:tr w:rsidR="00BD28C9" w:rsidRPr="00CA3783" w14:paraId="4EC1A3B5" w14:textId="77777777" w:rsidTr="00B8272D">
        <w:tc>
          <w:tcPr>
            <w:tcW w:w="8370" w:type="dxa"/>
            <w:vAlign w:val="center"/>
          </w:tcPr>
          <w:p w14:paraId="0E67B67E" w14:textId="0A64DE2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6373D0D0" w:rsidR="00BD28C9" w:rsidRPr="00DA0587" w:rsidRDefault="00DA0587"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0587">
              <w:rPr>
                <w:rFonts w:ascii="Times New Roman" w:hAnsi="Times New Roman" w:cs="Times New Roman"/>
              </w:rPr>
              <w:t>24</w:t>
            </w:r>
            <w:r w:rsidR="00BD28C9" w:rsidRPr="00DA0587">
              <w:rPr>
                <w:rFonts w:ascii="Times New Roman" w:hAnsi="Times New Roman" w:cs="Times New Roman"/>
              </w:rPr>
              <w:t>,</w:t>
            </w:r>
            <w:r w:rsidRPr="00DA0587">
              <w:rPr>
                <w:rFonts w:ascii="Times New Roman" w:hAnsi="Times New Roman" w:cs="Times New Roman"/>
              </w:rPr>
              <w:t>633</w:t>
            </w:r>
          </w:p>
        </w:tc>
      </w:tr>
      <w:tr w:rsidR="00BD28C9" w:rsidRPr="00CA3783" w14:paraId="77665D64" w14:textId="77777777" w:rsidTr="009A24DF">
        <w:tc>
          <w:tcPr>
            <w:tcW w:w="8370" w:type="dxa"/>
            <w:vAlign w:val="center"/>
          </w:tcPr>
          <w:p w14:paraId="2F6F7C89" w14:textId="6D1EB2E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Write-off</w:t>
            </w:r>
          </w:p>
        </w:tc>
        <w:tc>
          <w:tcPr>
            <w:tcW w:w="1440" w:type="dxa"/>
          </w:tcPr>
          <w:p w14:paraId="6309509C" w14:textId="54806372" w:rsidR="00BD28C9" w:rsidRPr="00DA0587"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DA0587">
              <w:rPr>
                <w:rFonts w:ascii="Times New Roman" w:hAnsi="Times New Roman" w:cs="Times New Roman"/>
              </w:rPr>
              <w:t xml:space="preserve"> (</w:t>
            </w:r>
            <w:r w:rsidR="00DA0587" w:rsidRPr="00DA0587">
              <w:rPr>
                <w:rFonts w:ascii="Times New Roman" w:hAnsi="Times New Roman" w:cs="Times New Roman"/>
              </w:rPr>
              <w:t>2,426</w:t>
            </w:r>
            <w:r w:rsidRPr="00DA0587">
              <w:rPr>
                <w:rFonts w:ascii="Times New Roman" w:hAnsi="Times New Roman" w:cs="Times New Roman"/>
              </w:rPr>
              <w:t>)</w:t>
            </w:r>
          </w:p>
        </w:tc>
      </w:tr>
      <w:tr w:rsidR="00BD28C9" w:rsidRPr="00CA3783" w14:paraId="30586B65" w14:textId="77777777" w:rsidTr="009A24DF">
        <w:tc>
          <w:tcPr>
            <w:tcW w:w="8370" w:type="dxa"/>
            <w:vAlign w:val="center"/>
          </w:tcPr>
          <w:p w14:paraId="3F3F4664" w14:textId="185F9CB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47D2C17E" w:rsidR="00BD28C9" w:rsidRPr="00DA0587"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DA0587">
              <w:rPr>
                <w:rFonts w:ascii="Times New Roman" w:hAnsi="Times New Roman" w:cs="Times New Roman"/>
              </w:rPr>
              <w:t xml:space="preserve"> (</w:t>
            </w:r>
            <w:r w:rsidR="00DA0587" w:rsidRPr="00DA0587">
              <w:rPr>
                <w:rFonts w:ascii="Times New Roman" w:hAnsi="Times New Roman" w:cs="Times New Roman"/>
              </w:rPr>
              <w:t>16,440</w:t>
            </w:r>
            <w:r w:rsidRPr="00DA0587">
              <w:rPr>
                <w:rFonts w:ascii="Times New Roman" w:hAnsi="Times New Roman" w:cs="Times New Roman"/>
              </w:rPr>
              <w:t>)</w:t>
            </w:r>
          </w:p>
        </w:tc>
      </w:tr>
      <w:tr w:rsidR="00BD28C9" w:rsidRPr="00CA3783" w14:paraId="3053585E" w14:textId="77777777" w:rsidTr="009A24DF">
        <w:tc>
          <w:tcPr>
            <w:tcW w:w="8370" w:type="dxa"/>
            <w:vAlign w:val="center"/>
          </w:tcPr>
          <w:p w14:paraId="5199CA70" w14:textId="6ED2AAB2"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CD095A">
              <w:rPr>
                <w:rFonts w:ascii="Times New Roman" w:hAnsi="Times New Roman" w:cs="Times New Roman"/>
                <w:b/>
                <w:bCs/>
              </w:rPr>
              <w:t>June</w:t>
            </w:r>
            <w:r w:rsidR="006C06C2">
              <w:rPr>
                <w:rFonts w:ascii="Times New Roman" w:hAnsi="Times New Roman" w:cs="Times New Roman"/>
                <w:b/>
                <w:bCs/>
              </w:rPr>
              <w:t xml:space="preserve"> 3</w:t>
            </w:r>
            <w:r w:rsidR="00CD095A">
              <w:rPr>
                <w:rFonts w:ascii="Times New Roman" w:hAnsi="Times New Roman" w:cs="Times New Roman"/>
                <w:b/>
                <w:bCs/>
              </w:rPr>
              <w:t>0</w:t>
            </w:r>
            <w:r w:rsidR="006C06C2">
              <w:rPr>
                <w:rFonts w:ascii="Times New Roman" w:hAnsi="Times New Roman" w:cs="Times New Roman"/>
                <w:b/>
                <w:bCs/>
              </w:rPr>
              <w:t>, 2025</w:t>
            </w:r>
          </w:p>
        </w:tc>
        <w:tc>
          <w:tcPr>
            <w:tcW w:w="1440" w:type="dxa"/>
            <w:tcBorders>
              <w:top w:val="single" w:sz="4" w:space="0" w:color="auto"/>
              <w:bottom w:val="double" w:sz="4" w:space="0" w:color="auto"/>
            </w:tcBorders>
          </w:tcPr>
          <w:p w14:paraId="13F81BE8" w14:textId="518E4D55" w:rsidR="00BD28C9" w:rsidRPr="00DA0587"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0587">
              <w:rPr>
                <w:rFonts w:ascii="Times New Roman" w:hAnsi="Times New Roman" w:cs="Times New Roman"/>
              </w:rPr>
              <w:t>9</w:t>
            </w:r>
            <w:r w:rsidR="007C4F4A" w:rsidRPr="00DA0587">
              <w:rPr>
                <w:rFonts w:ascii="Times New Roman" w:hAnsi="Times New Roman" w:cs="Times New Roman"/>
              </w:rPr>
              <w:t>4</w:t>
            </w:r>
            <w:r w:rsidR="00DA0587" w:rsidRPr="00DA0587">
              <w:rPr>
                <w:rFonts w:ascii="Times New Roman" w:hAnsi="Times New Roman" w:cs="Times New Roman"/>
              </w:rPr>
              <w:t>4,326</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40BC1A79"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09191F">
        <w:rPr>
          <w:rFonts w:cs="Times New Roman"/>
          <w:sz w:val="18"/>
          <w:szCs w:val="18"/>
        </w:rPr>
        <w:t>June</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r w:rsidR="00B135DE" w:rsidRPr="00CA3783">
        <w:rPr>
          <w:rFonts w:cs="Times New Roman"/>
          <w:sz w:val="18"/>
          <w:szCs w:val="18"/>
        </w:rPr>
        <w:t xml:space="preserve"> and </w:t>
      </w:r>
      <w:r w:rsidR="006C06C2">
        <w:rPr>
          <w:rFonts w:cs="Times New Roman"/>
          <w:sz w:val="18"/>
          <w:szCs w:val="18"/>
        </w:rPr>
        <w:t>December 31, 2024</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DA0587">
        <w:rPr>
          <w:rFonts w:cs="Times New Roman"/>
          <w:sz w:val="18"/>
          <w:szCs w:val="18"/>
        </w:rPr>
        <w:t xml:space="preserve">Baht </w:t>
      </w:r>
      <w:r w:rsidR="007C4F4A" w:rsidRPr="00DA0587">
        <w:rPr>
          <w:rFonts w:cs="Times New Roman"/>
          <w:sz w:val="18"/>
          <w:szCs w:val="18"/>
        </w:rPr>
        <w:t>66</w:t>
      </w:r>
      <w:r w:rsidR="00DA0587" w:rsidRPr="00DA0587">
        <w:rPr>
          <w:rFonts w:cs="Times New Roman"/>
          <w:sz w:val="18"/>
          <w:szCs w:val="18"/>
        </w:rPr>
        <w:t>3</w:t>
      </w:r>
      <w:r w:rsidR="00BD28C9" w:rsidRPr="00DA0587">
        <w:rPr>
          <w:rFonts w:cs="Times New Roman"/>
          <w:sz w:val="18"/>
          <w:szCs w:val="18"/>
        </w:rPr>
        <w:t>.</w:t>
      </w:r>
      <w:r w:rsidR="00DA0587" w:rsidRPr="00DA0587">
        <w:rPr>
          <w:rFonts w:cs="Times New Roman"/>
          <w:sz w:val="18"/>
          <w:szCs w:val="18"/>
        </w:rPr>
        <w:t>8</w:t>
      </w:r>
      <w:r w:rsidRPr="00DA0587">
        <w:rPr>
          <w:rFonts w:cs="Times New Roman"/>
          <w:sz w:val="18"/>
          <w:szCs w:val="18"/>
        </w:rPr>
        <w:t xml:space="preserve"> million and Baht </w:t>
      </w:r>
      <w:r w:rsidR="00BE6676" w:rsidRPr="00DA0587">
        <w:rPr>
          <w:rFonts w:cs="Times New Roman"/>
          <w:sz w:val="18"/>
          <w:szCs w:val="18"/>
        </w:rPr>
        <w:t>675</w:t>
      </w:r>
      <w:r w:rsidR="00076199" w:rsidRPr="00DA0587">
        <w:rPr>
          <w:rFonts w:cs="Times New Roman"/>
          <w:sz w:val="18"/>
          <w:szCs w:val="18"/>
        </w:rPr>
        <w:t>.</w:t>
      </w:r>
      <w:r w:rsidR="00BE6676" w:rsidRPr="00DA0587">
        <w:rPr>
          <w:rFonts w:cs="Times New Roman"/>
          <w:sz w:val="18"/>
          <w:szCs w:val="18"/>
        </w:rPr>
        <w:t>5</w:t>
      </w:r>
      <w:r w:rsidR="00076199" w:rsidRPr="00DA0587">
        <w:rPr>
          <w:rFonts w:cs="Times New Roman"/>
          <w:sz w:val="18"/>
          <w:szCs w:val="18"/>
        </w:rPr>
        <w:t xml:space="preserve"> </w:t>
      </w:r>
      <w:r w:rsidRPr="00DA0587">
        <w:rPr>
          <w:rFonts w:cs="Times New Roman"/>
          <w:sz w:val="18"/>
          <w:szCs w:val="18"/>
        </w:rPr>
        <w:t xml:space="preserve">million, respectively, are mortgaged as collateral for credit facilities as discussed in Note </w:t>
      </w:r>
      <w:r w:rsidR="004F3FE1" w:rsidRPr="00DA0587">
        <w:rPr>
          <w:rFonts w:cs="Times New Roman"/>
          <w:sz w:val="18"/>
          <w:szCs w:val="18"/>
        </w:rPr>
        <w:t>1</w:t>
      </w:r>
      <w:r w:rsidR="002052DD" w:rsidRPr="00DA0587">
        <w:rPr>
          <w:rFonts w:cs="Times New Roman"/>
          <w:sz w:val="18"/>
          <w:szCs w:val="18"/>
        </w:rPr>
        <w:t>1</w:t>
      </w:r>
      <w:r w:rsidR="00A82C05" w:rsidRPr="00DA0587">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7D4E0E3" w14:textId="2124C52C" w:rsidR="003F515D" w:rsidRDefault="002052D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7</w:t>
      </w:r>
      <w:r w:rsidR="003F515D">
        <w:rPr>
          <w:rFonts w:ascii="Times New Roman" w:hAnsi="Times New Roman" w:cs="Times New Roman"/>
          <w:b/>
          <w:bCs/>
        </w:rPr>
        <w:t>.</w:t>
      </w:r>
      <w:r w:rsidR="003F515D">
        <w:rPr>
          <w:rFonts w:ascii="Times New Roman" w:hAnsi="Times New Roman" w:cs="Times New Roman"/>
          <w:b/>
          <w:bCs/>
        </w:rPr>
        <w:tab/>
        <w:t>RIGHT-OF-USE ASSETS –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C4E413E" w14:textId="63B7C78E" w:rsidR="003F515D" w:rsidRPr="00CA3783"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362F17">
        <w:rPr>
          <w:rFonts w:ascii="Times New Roman" w:hAnsi="Times New Roman" w:cs="Times New Roman"/>
        </w:rPr>
        <w:t>r</w:t>
      </w:r>
      <w:r w:rsidR="00BE7D53" w:rsidRPr="00BE7D53">
        <w:rPr>
          <w:rFonts w:ascii="Times New Roman" w:hAnsi="Times New Roman" w:cs="Times New Roman"/>
        </w:rPr>
        <w:t>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CD095A">
        <w:rPr>
          <w:rFonts w:ascii="Times New Roman" w:hAnsi="Times New Roman" w:cs="Times New Roman"/>
        </w:rPr>
        <w:t>six</w:t>
      </w:r>
      <w:r w:rsidR="00BE7D53">
        <w:rPr>
          <w:rFonts w:ascii="Times New Roman" w:hAnsi="Times New Roman" w:cs="Times New Roman"/>
        </w:rPr>
        <w:t>-month</w:t>
      </w:r>
      <w:r w:rsidRPr="00CA3783">
        <w:rPr>
          <w:rFonts w:ascii="Times New Roman" w:hAnsi="Times New Roman" w:cs="Times New Roman"/>
        </w:rPr>
        <w:t xml:space="preserve"> period 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were as follows:</w:t>
      </w:r>
    </w:p>
    <w:p w14:paraId="4129C110" w14:textId="77777777" w:rsidR="003F515D" w:rsidRPr="00CA3783" w:rsidRDefault="003F515D" w:rsidP="003F515D">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186E7BD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07BB83A2" w14:textId="36B89F1F" w:rsidR="00BD28C9" w:rsidRPr="00565304"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sidRPr="00565304">
              <w:rPr>
                <w:rFonts w:ascii="Times New Roman" w:hAnsi="Times New Roman" w:cs="Times New Roman"/>
                <w:lang w:bidi="ar-SA"/>
              </w:rPr>
              <w:t>22,077</w:t>
            </w:r>
          </w:p>
        </w:tc>
      </w:tr>
      <w:tr w:rsidR="00BD28C9" w:rsidRPr="00CA3783" w14:paraId="4773AD0B" w14:textId="77777777" w:rsidTr="00276D16">
        <w:tc>
          <w:tcPr>
            <w:tcW w:w="8370" w:type="dxa"/>
            <w:vAlign w:val="center"/>
          </w:tcPr>
          <w:p w14:paraId="31C940E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10CA999C" w14:textId="123202E2" w:rsidR="00BD28C9" w:rsidRPr="00565304"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65304">
              <w:rPr>
                <w:rFonts w:ascii="Times New Roman" w:hAnsi="Times New Roman" w:cs="Times New Roman"/>
              </w:rPr>
              <w:t xml:space="preserve"> </w:t>
            </w:r>
            <w:r w:rsidR="00DA0587" w:rsidRPr="00565304">
              <w:rPr>
                <w:rFonts w:ascii="Times New Roman" w:hAnsi="Times New Roman" w:cs="Times New Roman"/>
              </w:rPr>
              <w:t>195</w:t>
            </w:r>
            <w:r w:rsidRPr="00565304">
              <w:rPr>
                <w:rFonts w:ascii="Times New Roman" w:hAnsi="Times New Roman" w:cs="Times New Roman"/>
              </w:rPr>
              <w:t xml:space="preserve"> </w:t>
            </w:r>
          </w:p>
        </w:tc>
      </w:tr>
      <w:tr w:rsidR="00BD28C9" w:rsidRPr="00CA3783" w14:paraId="756783E2" w14:textId="77777777" w:rsidTr="00276D16">
        <w:tc>
          <w:tcPr>
            <w:tcW w:w="8370" w:type="dxa"/>
            <w:vAlign w:val="center"/>
          </w:tcPr>
          <w:p w14:paraId="3BC261C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B2CEC07" w14:textId="20C006EA" w:rsidR="00BD28C9" w:rsidRPr="00565304"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65304">
              <w:rPr>
                <w:rFonts w:ascii="Times New Roman" w:hAnsi="Times New Roman" w:cs="Times New Roman"/>
              </w:rPr>
              <w:t xml:space="preserve"> (</w:t>
            </w:r>
            <w:r w:rsidR="00E416F3">
              <w:rPr>
                <w:rFonts w:ascii="Times New Roman" w:hAnsi="Times New Roman" w:cs="Times New Roman"/>
              </w:rPr>
              <w:t>453</w:t>
            </w:r>
            <w:r w:rsidRPr="00565304">
              <w:rPr>
                <w:rFonts w:ascii="Times New Roman" w:hAnsi="Times New Roman" w:cs="Times New Roman"/>
              </w:rPr>
              <w:t>)</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Amortization charge for the period</w:t>
            </w:r>
          </w:p>
        </w:tc>
        <w:tc>
          <w:tcPr>
            <w:tcW w:w="1440" w:type="dxa"/>
          </w:tcPr>
          <w:p w14:paraId="46410C65" w14:textId="116B2452" w:rsidR="00BD28C9" w:rsidRPr="00565304"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65304">
              <w:rPr>
                <w:rFonts w:ascii="Times New Roman" w:hAnsi="Times New Roman" w:cs="Times New Roman"/>
              </w:rPr>
              <w:t xml:space="preserve"> (</w:t>
            </w:r>
            <w:r w:rsidR="00565304" w:rsidRPr="00565304">
              <w:rPr>
                <w:rFonts w:ascii="Times New Roman" w:hAnsi="Times New Roman" w:cs="Times New Roman"/>
              </w:rPr>
              <w:t>1,670</w:t>
            </w:r>
            <w:r w:rsidRPr="00565304">
              <w:rPr>
                <w:rFonts w:ascii="Times New Roman" w:hAnsi="Times New Roman" w:cs="Times New Roman"/>
              </w:rPr>
              <w:t>)</w:t>
            </w:r>
          </w:p>
        </w:tc>
      </w:tr>
      <w:tr w:rsidR="00BD28C9" w:rsidRPr="00CA3783" w14:paraId="246EDC53" w14:textId="77777777" w:rsidTr="00276D16">
        <w:tc>
          <w:tcPr>
            <w:tcW w:w="8370" w:type="dxa"/>
            <w:vAlign w:val="center"/>
          </w:tcPr>
          <w:p w14:paraId="3E15516A" w14:textId="7FB45FC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CD095A">
              <w:rPr>
                <w:rFonts w:ascii="Times New Roman" w:hAnsi="Times New Roman" w:cs="Times New Roman"/>
                <w:b/>
                <w:bCs/>
              </w:rPr>
              <w:t>June</w:t>
            </w:r>
            <w:r w:rsidR="006C06C2">
              <w:rPr>
                <w:rFonts w:ascii="Times New Roman" w:hAnsi="Times New Roman" w:cs="Times New Roman"/>
                <w:b/>
                <w:bCs/>
              </w:rPr>
              <w:t xml:space="preserve"> 3</w:t>
            </w:r>
            <w:r w:rsidR="00CD095A">
              <w:rPr>
                <w:rFonts w:ascii="Times New Roman" w:hAnsi="Times New Roman" w:cs="Times New Roman"/>
                <w:b/>
                <w:bCs/>
              </w:rPr>
              <w:t>0</w:t>
            </w:r>
            <w:r w:rsidR="006C06C2">
              <w:rPr>
                <w:rFonts w:ascii="Times New Roman" w:hAnsi="Times New Roman" w:cs="Times New Roman"/>
                <w:b/>
                <w:bCs/>
              </w:rPr>
              <w:t>, 2025</w:t>
            </w:r>
          </w:p>
        </w:tc>
        <w:tc>
          <w:tcPr>
            <w:tcW w:w="1440" w:type="dxa"/>
            <w:tcBorders>
              <w:top w:val="single" w:sz="4" w:space="0" w:color="auto"/>
              <w:bottom w:val="double" w:sz="4" w:space="0" w:color="auto"/>
            </w:tcBorders>
          </w:tcPr>
          <w:p w14:paraId="52E13303" w14:textId="76EE2591" w:rsidR="00BD28C9" w:rsidRPr="00565304"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65304">
              <w:rPr>
                <w:rFonts w:ascii="Times New Roman" w:hAnsi="Times New Roman" w:cs="Times New Roman"/>
              </w:rPr>
              <w:t>2</w:t>
            </w:r>
            <w:r w:rsidR="00565304" w:rsidRPr="00565304">
              <w:rPr>
                <w:rFonts w:ascii="Times New Roman" w:hAnsi="Times New Roman" w:cs="Times New Roman"/>
              </w:rPr>
              <w:t>0</w:t>
            </w:r>
            <w:r w:rsidR="006F4A7B" w:rsidRPr="00565304">
              <w:rPr>
                <w:rFonts w:ascii="Times New Roman" w:hAnsi="Times New Roman" w:cs="Times New Roman"/>
              </w:rPr>
              <w:t>,</w:t>
            </w:r>
            <w:r w:rsidR="00565304" w:rsidRPr="00565304">
              <w:rPr>
                <w:rFonts w:ascii="Times New Roman" w:hAnsi="Times New Roman" w:cs="Times New Roman"/>
              </w:rPr>
              <w:t>149</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7E8D2EB2"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2052DD">
        <w:rPr>
          <w:rFonts w:cs="Times New Roman"/>
          <w:sz w:val="18"/>
          <w:szCs w:val="18"/>
        </w:rPr>
        <w:t>2</w:t>
      </w:r>
      <w:r w:rsidRPr="00CA3783">
        <w:rPr>
          <w:rFonts w:cs="Times New Roman"/>
          <w:sz w:val="18"/>
          <w:szCs w:val="18"/>
        </w:rPr>
        <w:t>.</w:t>
      </w:r>
    </w:p>
    <w:p w14:paraId="1BB3F01F" w14:textId="77777777" w:rsidR="00BE7D53" w:rsidRPr="00CA3783" w:rsidRDefault="00BE7D53"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A526824"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FC9D7B2" w14:textId="45A113D0" w:rsidR="00F53D08"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1E33B47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CD095A">
        <w:rPr>
          <w:rFonts w:ascii="Times New Roman" w:hAnsi="Times New Roman" w:cs="Times New Roman"/>
        </w:rPr>
        <w:t>six</w:t>
      </w:r>
      <w:r w:rsidR="00BE7D53">
        <w:rPr>
          <w:rFonts w:ascii="Times New Roman" w:hAnsi="Times New Roman" w:cs="Times New Roman"/>
        </w:rPr>
        <w:t>-month</w:t>
      </w:r>
      <w:r w:rsidR="006B014A" w:rsidRPr="00CA3783">
        <w:rPr>
          <w:rFonts w:ascii="Times New Roman" w:hAnsi="Times New Roman" w:cs="Times New Roman"/>
        </w:rPr>
        <w:t xml:space="preserve"> period 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112DE7" w:rsidRPr="00CA3783" w14:paraId="05E2D4F5" w14:textId="77777777" w:rsidTr="0093380E">
        <w:tc>
          <w:tcPr>
            <w:tcW w:w="8370" w:type="dxa"/>
            <w:vAlign w:val="center"/>
          </w:tcPr>
          <w:p w14:paraId="6D9DEB61" w14:textId="1A0D3347"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E5BE165" w14:textId="6F91C618" w:rsidR="00112DE7" w:rsidRPr="00565304" w:rsidRDefault="00BE6676"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65304">
              <w:rPr>
                <w:rFonts w:ascii="Times New Roman" w:hAnsi="Times New Roman" w:cs="Times New Roman"/>
              </w:rPr>
              <w:t>33,002</w:t>
            </w:r>
          </w:p>
        </w:tc>
      </w:tr>
      <w:tr w:rsidR="00112DE7" w:rsidRPr="00CA3783" w14:paraId="45586BF9" w14:textId="77777777" w:rsidTr="0093380E">
        <w:tc>
          <w:tcPr>
            <w:tcW w:w="8370" w:type="dxa"/>
            <w:vAlign w:val="center"/>
          </w:tcPr>
          <w:p w14:paraId="2933977F" w14:textId="424FF6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7E762767" w:rsidR="00112DE7" w:rsidRPr="0056530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65304">
              <w:rPr>
                <w:rFonts w:ascii="Times New Roman" w:hAnsi="Times New Roman" w:cs="Times New Roman"/>
              </w:rPr>
              <w:t xml:space="preserve"> (</w:t>
            </w:r>
            <w:r w:rsidR="00565304" w:rsidRPr="00565304">
              <w:rPr>
                <w:rFonts w:ascii="Times New Roman" w:hAnsi="Times New Roman" w:cs="Times New Roman"/>
              </w:rPr>
              <w:t>1,351</w:t>
            </w:r>
            <w:r w:rsidRPr="00565304">
              <w:rPr>
                <w:rFonts w:ascii="Times New Roman" w:hAnsi="Times New Roman" w:cs="Times New Roman"/>
              </w:rPr>
              <w:t>)</w:t>
            </w:r>
          </w:p>
        </w:tc>
      </w:tr>
      <w:tr w:rsidR="00112DE7" w:rsidRPr="00CA3783" w14:paraId="53A54393" w14:textId="77777777" w:rsidTr="0093380E">
        <w:tc>
          <w:tcPr>
            <w:tcW w:w="8370" w:type="dxa"/>
            <w:vAlign w:val="center"/>
          </w:tcPr>
          <w:p w14:paraId="6C330C11" w14:textId="054E842B"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CD095A">
              <w:rPr>
                <w:rFonts w:ascii="Times New Roman" w:hAnsi="Times New Roman" w:cs="Times New Roman"/>
                <w:b/>
                <w:bCs/>
              </w:rPr>
              <w:t>June</w:t>
            </w:r>
            <w:r w:rsidR="006C06C2">
              <w:rPr>
                <w:rFonts w:ascii="Times New Roman" w:hAnsi="Times New Roman" w:cs="Times New Roman"/>
                <w:b/>
                <w:bCs/>
              </w:rPr>
              <w:t xml:space="preserve"> 3</w:t>
            </w:r>
            <w:r w:rsidR="00CD095A">
              <w:rPr>
                <w:rFonts w:ascii="Times New Roman" w:hAnsi="Times New Roman" w:cs="Times New Roman"/>
                <w:b/>
                <w:bCs/>
              </w:rPr>
              <w:t>0</w:t>
            </w:r>
            <w:r w:rsidR="006C06C2">
              <w:rPr>
                <w:rFonts w:ascii="Times New Roman" w:hAnsi="Times New Roman" w:cs="Times New Roman"/>
                <w:b/>
                <w:bCs/>
              </w:rPr>
              <w:t>, 2025</w:t>
            </w:r>
          </w:p>
        </w:tc>
        <w:tc>
          <w:tcPr>
            <w:tcW w:w="1440" w:type="dxa"/>
            <w:tcBorders>
              <w:top w:val="single" w:sz="4" w:space="0" w:color="auto"/>
              <w:bottom w:val="double" w:sz="4" w:space="0" w:color="auto"/>
            </w:tcBorders>
          </w:tcPr>
          <w:p w14:paraId="7D62D57E" w14:textId="2DCBDAC3" w:rsidR="00112DE7" w:rsidRPr="0056530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65304">
              <w:rPr>
                <w:rFonts w:ascii="Times New Roman" w:hAnsi="Times New Roman" w:cs="Times New Roman"/>
              </w:rPr>
              <w:t>3</w:t>
            </w:r>
            <w:r w:rsidR="00565304" w:rsidRPr="00565304">
              <w:rPr>
                <w:rFonts w:ascii="Times New Roman" w:hAnsi="Times New Roman" w:cs="Times New Roman"/>
              </w:rPr>
              <w:t>1</w:t>
            </w:r>
            <w:r w:rsidRPr="00565304">
              <w:rPr>
                <w:rFonts w:ascii="Times New Roman" w:hAnsi="Times New Roman" w:cs="Times New Roman"/>
              </w:rPr>
              <w:t>,</w:t>
            </w:r>
            <w:r w:rsidR="00565304" w:rsidRPr="00565304">
              <w:rPr>
                <w:rFonts w:ascii="Times New Roman" w:hAnsi="Times New Roman" w:cs="Times New Roman"/>
              </w:rPr>
              <w:t>651</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FB29EE6" w14:textId="02CA67F5" w:rsidR="00C34C4C" w:rsidRPr="00C34C4C" w:rsidRDefault="00C34C4C" w:rsidP="00C34C4C">
      <w:pPr>
        <w:pStyle w:val="BodyText3"/>
        <w:spacing w:line="240" w:lineRule="atLeast"/>
        <w:jc w:val="both"/>
        <w:rPr>
          <w:rFonts w:cs="Times New Roman"/>
          <w:sz w:val="18"/>
          <w:szCs w:val="18"/>
        </w:rPr>
      </w:pPr>
      <w:r>
        <w:rPr>
          <w:rFonts w:cs="Times New Roman"/>
          <w:sz w:val="18"/>
          <w:szCs w:val="18"/>
        </w:rPr>
        <w:t xml:space="preserve">Other intangible assets </w:t>
      </w:r>
      <w:r w:rsidRPr="00CA3783">
        <w:rPr>
          <w:rFonts w:cs="Times New Roman"/>
          <w:sz w:val="18"/>
          <w:szCs w:val="18"/>
        </w:rPr>
        <w:t>are acquired by lease liabilities as discussed in Note 1</w:t>
      </w:r>
      <w:r>
        <w:rPr>
          <w:rFonts w:cs="Times New Roman"/>
          <w:sz w:val="18"/>
          <w:szCs w:val="18"/>
        </w:rPr>
        <w:t>2</w:t>
      </w:r>
      <w:r w:rsidRPr="00CA3783">
        <w:rPr>
          <w:rFonts w:cs="Times New Roman"/>
          <w:sz w:val="18"/>
          <w:szCs w:val="18"/>
        </w:rPr>
        <w:t>.</w:t>
      </w:r>
    </w:p>
    <w:p w14:paraId="0CA279E2" w14:textId="77777777" w:rsidR="00C34C4C" w:rsidRDefault="00C34C4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64CB74F7" w14:textId="048AA0FB" w:rsidR="00E35A9A" w:rsidRPr="00D86EEF" w:rsidRDefault="002052DD" w:rsidP="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48F3D95F" w:rsidR="008874D8"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362F17">
        <w:rPr>
          <w:rFonts w:ascii="Times New Roman" w:hAnsi="Times New Roman" w:cs="Times New Roman"/>
        </w:rPr>
        <w:t xml:space="preserve"> </w:t>
      </w:r>
      <w:r w:rsidR="00CD095A">
        <w:rPr>
          <w:rFonts w:ascii="Times New Roman" w:hAnsi="Times New Roman" w:cs="Times New Roman"/>
        </w:rPr>
        <w:t>and six-month</w:t>
      </w:r>
      <w:r w:rsidR="00CD095A" w:rsidRPr="00CA3783">
        <w:rPr>
          <w:rFonts w:ascii="Times New Roman" w:hAnsi="Times New Roman" w:cs="Times New Roman"/>
        </w:rPr>
        <w:t xml:space="preserve"> </w:t>
      </w:r>
      <w:r w:rsidR="00362F17" w:rsidRPr="00CA3783">
        <w:rPr>
          <w:rFonts w:ascii="Times New Roman" w:hAnsi="Times New Roman" w:cs="Times New Roman"/>
        </w:rPr>
        <w:t>period</w:t>
      </w:r>
      <w:r w:rsidR="00362F17">
        <w:rPr>
          <w:rFonts w:ascii="Times New Roman" w:hAnsi="Times New Roman" w:cs="Times New Roman"/>
        </w:rPr>
        <w:t>s</w:t>
      </w:r>
      <w:r w:rsidR="000F237F">
        <w:rPr>
          <w:rFonts w:ascii="Times New Roman" w:hAnsi="Times New Roman" w:cs="Times New Roman"/>
        </w:rPr>
        <w:t xml:space="preserve"> </w:t>
      </w:r>
      <w:r w:rsidR="0066633E" w:rsidRPr="00CA3783">
        <w:rPr>
          <w:rFonts w:ascii="Times New Roman" w:hAnsi="Times New Roman" w:cs="Times New Roman"/>
        </w:rPr>
        <w:t xml:space="preserve">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BE6676">
        <w:rPr>
          <w:rFonts w:ascii="Times New Roman" w:hAnsi="Times New Roman" w:cs="Times New Roman"/>
        </w:rPr>
        <w:t>4</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50"/>
        <w:gridCol w:w="270"/>
        <w:gridCol w:w="1260"/>
        <w:gridCol w:w="270"/>
        <w:gridCol w:w="1260"/>
        <w:gridCol w:w="270"/>
        <w:gridCol w:w="1260"/>
      </w:tblGrid>
      <w:tr w:rsidR="00CD095A" w:rsidRPr="00905001" w14:paraId="151F995D" w14:textId="77777777" w:rsidTr="00CD095A">
        <w:tc>
          <w:tcPr>
            <w:tcW w:w="3870" w:type="dxa"/>
          </w:tcPr>
          <w:p w14:paraId="71C359C8" w14:textId="77777777" w:rsidR="00CD095A" w:rsidRPr="00905001" w:rsidRDefault="00CD095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940" w:type="dxa"/>
            <w:gridSpan w:val="7"/>
            <w:tcBorders>
              <w:bottom w:val="single" w:sz="4" w:space="0" w:color="auto"/>
            </w:tcBorders>
          </w:tcPr>
          <w:p w14:paraId="4D38BFB6" w14:textId="783CD96B" w:rsidR="00CD095A" w:rsidRPr="00905001" w:rsidRDefault="00CD095A"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CD095A" w:rsidRPr="00905001" w14:paraId="5F620BE0" w14:textId="77777777" w:rsidTr="00CD095A">
        <w:tc>
          <w:tcPr>
            <w:tcW w:w="3870" w:type="dxa"/>
          </w:tcPr>
          <w:p w14:paraId="25FF88F7"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top w:val="single" w:sz="4" w:space="0" w:color="auto"/>
            </w:tcBorders>
          </w:tcPr>
          <w:p w14:paraId="57363B61" w14:textId="64FC4E9A"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690D54C"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0D53B561" w14:textId="3E604E6D"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CD095A" w:rsidRPr="00905001" w14:paraId="2E550127" w14:textId="77777777" w:rsidTr="00CD095A">
        <w:tc>
          <w:tcPr>
            <w:tcW w:w="3870" w:type="dxa"/>
          </w:tcPr>
          <w:p w14:paraId="1248CBE9"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bottom w:val="single" w:sz="4" w:space="0" w:color="auto"/>
            </w:tcBorders>
          </w:tcPr>
          <w:p w14:paraId="0DC35BA0" w14:textId="0FAD7555"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1A9EC286"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7994766" w14:textId="0C7AE72B"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CD095A" w:rsidRPr="00905001" w14:paraId="43A7D35C" w14:textId="77777777" w:rsidTr="00CD095A">
        <w:tc>
          <w:tcPr>
            <w:tcW w:w="3870" w:type="dxa"/>
          </w:tcPr>
          <w:p w14:paraId="784B3C01"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949ED8B" w14:textId="22A88EA1"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242ADF04"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BBA5720" w14:textId="377475A7"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56AD22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28C95EAD"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350ACE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0BF9AF6C"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035597" w:rsidRPr="00905001" w14:paraId="17674128" w14:textId="77777777" w:rsidTr="00CD095A">
        <w:trPr>
          <w:trHeight w:val="89"/>
        </w:trPr>
        <w:tc>
          <w:tcPr>
            <w:tcW w:w="387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Borders>
              <w:top w:val="single" w:sz="4" w:space="0" w:color="auto"/>
            </w:tcBorders>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565304" w:rsidRPr="00905001" w14:paraId="609122A9" w14:textId="77777777" w:rsidTr="00CD095A">
        <w:tc>
          <w:tcPr>
            <w:tcW w:w="3870" w:type="dxa"/>
          </w:tcPr>
          <w:p w14:paraId="6F3B4B42" w14:textId="1A7D7C04"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w:t>
            </w:r>
            <w:r w:rsidRPr="00905001">
              <w:rPr>
                <w:rFonts w:ascii="Times New Roman" w:hAnsi="Times New Roman" w:cs="Times New Roman"/>
              </w:rPr>
              <w:t>- current tax</w:t>
            </w:r>
          </w:p>
        </w:tc>
        <w:tc>
          <w:tcPr>
            <w:tcW w:w="1350" w:type="dxa"/>
          </w:tcPr>
          <w:p w14:paraId="50C317DD" w14:textId="7FEAC9A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77760E9"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CDAC80" w14:textId="74AA6DD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2,502</w:t>
            </w:r>
          </w:p>
        </w:tc>
        <w:tc>
          <w:tcPr>
            <w:tcW w:w="270" w:type="dxa"/>
          </w:tcPr>
          <w:p w14:paraId="125F8CE2"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28C58C75"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Pr>
                <w:rFonts w:ascii="Times New Roman" w:hAnsi="Times New Roman" w:cs="Times New Roman"/>
              </w:rPr>
              <w:t>-</w:t>
            </w:r>
          </w:p>
        </w:tc>
        <w:tc>
          <w:tcPr>
            <w:tcW w:w="270" w:type="dxa"/>
          </w:tcPr>
          <w:p w14:paraId="52CBD7B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3825231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4,933</w:t>
            </w:r>
          </w:p>
        </w:tc>
      </w:tr>
      <w:tr w:rsidR="00565304" w:rsidRPr="00905001" w14:paraId="220FBF58" w14:textId="77777777" w:rsidTr="00CD095A">
        <w:tc>
          <w:tcPr>
            <w:tcW w:w="3870" w:type="dxa"/>
            <w:vAlign w:val="bottom"/>
          </w:tcPr>
          <w:p w14:paraId="3904574B" w14:textId="4FA64F6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Add (less</w:t>
            </w:r>
            <w:r w:rsidR="0076320D" w:rsidRPr="00905001">
              <w:rPr>
                <w:rFonts w:ascii="Times New Roman" w:hAnsi="Times New Roman" w:cs="Times New Roman"/>
              </w:rPr>
              <w:t>):</w:t>
            </w:r>
            <w:r w:rsidRPr="00905001">
              <w:rPr>
                <w:rFonts w:ascii="Times New Roman" w:hAnsi="Times New Roman" w:cs="Times New Roman"/>
              </w:rPr>
              <w:t xml:space="preserve"> Tax effect from deferred tax</w:t>
            </w:r>
            <w:r>
              <w:rPr>
                <w:rFonts w:ascii="Times New Roman" w:hAnsi="Times New Roman" w:cs="Times New Roman"/>
              </w:rPr>
              <w:t xml:space="preserve"> </w:t>
            </w:r>
          </w:p>
        </w:tc>
        <w:tc>
          <w:tcPr>
            <w:tcW w:w="1350" w:type="dxa"/>
          </w:tcPr>
          <w:p w14:paraId="7695A05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11962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04" w:rsidRPr="00905001" w14:paraId="7174B29C" w14:textId="77777777" w:rsidTr="00CD095A">
        <w:tc>
          <w:tcPr>
            <w:tcW w:w="3870" w:type="dxa"/>
            <w:vAlign w:val="bottom"/>
          </w:tcPr>
          <w:p w14:paraId="61B2E292" w14:textId="4BCF213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D095A">
              <w:rPr>
                <w:rFonts w:ascii="Times New Roman" w:hAnsi="Times New Roman" w:cs="Times New Roman"/>
              </w:rPr>
              <w:tab/>
              <w:t>of temporary differences</w:t>
            </w:r>
          </w:p>
        </w:tc>
        <w:tc>
          <w:tcPr>
            <w:tcW w:w="1350" w:type="dxa"/>
          </w:tcPr>
          <w:p w14:paraId="26AAF02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CBDE5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1D5EBC"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C835CD"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C4DBB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2D674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DEDA9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04" w:rsidRPr="00905001" w14:paraId="52AFEEA7" w14:textId="77777777" w:rsidTr="00CD095A">
        <w:tc>
          <w:tcPr>
            <w:tcW w:w="3870" w:type="dxa"/>
            <w:vAlign w:val="bottom"/>
          </w:tcPr>
          <w:p w14:paraId="512C5655" w14:textId="1EB7E612"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1350" w:type="dxa"/>
          </w:tcPr>
          <w:p w14:paraId="2CF8D0AC" w14:textId="53035015"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06A2F7F"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AD133F" w14:textId="14AF104F"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(124)</w:t>
            </w:r>
          </w:p>
        </w:tc>
        <w:tc>
          <w:tcPr>
            <w:tcW w:w="270" w:type="dxa"/>
          </w:tcPr>
          <w:p w14:paraId="5EC8383E"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2292FE" w14:textId="60BED80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Pr>
                <w:rFonts w:ascii="Times New Roman" w:hAnsi="Times New Roman" w:cs="Times New Roman"/>
              </w:rPr>
              <w:t>-</w:t>
            </w:r>
          </w:p>
        </w:tc>
        <w:tc>
          <w:tcPr>
            <w:tcW w:w="270" w:type="dxa"/>
          </w:tcPr>
          <w:p w14:paraId="436DE66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CC5DF" w14:textId="1B11673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(116)</w:t>
            </w:r>
          </w:p>
        </w:tc>
      </w:tr>
      <w:tr w:rsidR="00565304" w:rsidRPr="00905001" w14:paraId="3868DFDA" w14:textId="77777777" w:rsidTr="00CD095A">
        <w:tc>
          <w:tcPr>
            <w:tcW w:w="3870" w:type="dxa"/>
            <w:vAlign w:val="bottom"/>
          </w:tcPr>
          <w:p w14:paraId="4263530F" w14:textId="394B08F9"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1350" w:type="dxa"/>
          </w:tcPr>
          <w:p w14:paraId="777650D8" w14:textId="73F1EEF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w:t>
            </w:r>
          </w:p>
        </w:tc>
        <w:tc>
          <w:tcPr>
            <w:tcW w:w="270" w:type="dxa"/>
          </w:tcPr>
          <w:p w14:paraId="11086BF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2312E4" w14:textId="26DDD99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p>
        </w:tc>
        <w:tc>
          <w:tcPr>
            <w:tcW w:w="270" w:type="dxa"/>
          </w:tcPr>
          <w:p w14:paraId="5B9869B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14715AAF"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p>
        </w:tc>
        <w:tc>
          <w:tcPr>
            <w:tcW w:w="270" w:type="dxa"/>
          </w:tcPr>
          <w:p w14:paraId="4CEBE40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72FC61CE"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2</w:t>
            </w:r>
          </w:p>
        </w:tc>
      </w:tr>
      <w:tr w:rsidR="00565304" w:rsidRPr="00905001" w14:paraId="11FB96E2" w14:textId="77777777" w:rsidTr="00CD095A">
        <w:tc>
          <w:tcPr>
            <w:tcW w:w="3870" w:type="dxa"/>
          </w:tcPr>
          <w:p w14:paraId="0007C4D5" w14:textId="76978A71"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p>
        </w:tc>
        <w:tc>
          <w:tcPr>
            <w:tcW w:w="1350" w:type="dxa"/>
          </w:tcPr>
          <w:p w14:paraId="4516CEE2" w14:textId="1EE38286"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0B9F9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F604E6" w14:textId="7588DF18"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26C95E"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49A8FC9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F00662"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7E51F77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04" w:rsidRPr="00905001" w14:paraId="1AB26C11" w14:textId="77777777" w:rsidTr="00CD095A">
        <w:tc>
          <w:tcPr>
            <w:tcW w:w="3870" w:type="dxa"/>
          </w:tcPr>
          <w:p w14:paraId="4D17409B" w14:textId="2EA7009F"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 w:right="29" w:firstLine="180"/>
              <w:jc w:val="thaiDistribute"/>
              <w:rPr>
                <w:rFonts w:ascii="Times New Roman" w:hAnsi="Times New Roman" w:cs="Times New Roman"/>
              </w:rPr>
            </w:pPr>
            <w:r w:rsidRPr="00CA3783">
              <w:rPr>
                <w:rFonts w:ascii="Times New Roman" w:hAnsi="Times New Roman" w:cs="Times New Roman"/>
              </w:rPr>
              <w:t>of inventories</w:t>
            </w:r>
          </w:p>
        </w:tc>
        <w:tc>
          <w:tcPr>
            <w:tcW w:w="1350" w:type="dxa"/>
          </w:tcPr>
          <w:p w14:paraId="1016568C" w14:textId="37906D79"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w:t>
            </w:r>
          </w:p>
        </w:tc>
        <w:tc>
          <w:tcPr>
            <w:tcW w:w="270" w:type="dxa"/>
          </w:tcPr>
          <w:p w14:paraId="4403035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A3E936" w14:textId="03A416E6"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w:t>
            </w:r>
          </w:p>
        </w:tc>
        <w:tc>
          <w:tcPr>
            <w:tcW w:w="270" w:type="dxa"/>
          </w:tcPr>
          <w:p w14:paraId="253696D5"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453788" w14:textId="51B5C4BA" w:rsidR="00565304"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240</w:t>
            </w:r>
          </w:p>
        </w:tc>
        <w:tc>
          <w:tcPr>
            <w:tcW w:w="270" w:type="dxa"/>
          </w:tcPr>
          <w:p w14:paraId="0C702132"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B624E6" w14:textId="0C913872" w:rsidR="00565304" w:rsidRPr="00BE6676" w:rsidRDefault="00846FE5"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130</w:t>
            </w:r>
          </w:p>
        </w:tc>
      </w:tr>
      <w:tr w:rsidR="00565304" w:rsidRPr="00905001" w14:paraId="7919B546" w14:textId="77777777" w:rsidTr="00CD095A">
        <w:tc>
          <w:tcPr>
            <w:tcW w:w="3870" w:type="dxa"/>
          </w:tcPr>
          <w:p w14:paraId="2BE5F3BE" w14:textId="6AECE61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1350" w:type="dxa"/>
          </w:tcPr>
          <w:p w14:paraId="2FC49D3C" w14:textId="594289D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126</w:t>
            </w:r>
          </w:p>
        </w:tc>
        <w:tc>
          <w:tcPr>
            <w:tcW w:w="270" w:type="dxa"/>
          </w:tcPr>
          <w:p w14:paraId="24D0DF24"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0D2178" w14:textId="6085EDB4"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(239)</w:t>
            </w:r>
          </w:p>
        </w:tc>
        <w:tc>
          <w:tcPr>
            <w:tcW w:w="270" w:type="dxa"/>
          </w:tcPr>
          <w:p w14:paraId="1EC9FE0B"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18A37403"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72</w:t>
            </w:r>
          </w:p>
        </w:tc>
        <w:tc>
          <w:tcPr>
            <w:tcW w:w="270" w:type="dxa"/>
          </w:tcPr>
          <w:p w14:paraId="628F554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7976964A"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Pr>
                <w:rFonts w:ascii="Times New Roman" w:hAnsi="Times New Roman" w:cs="Times New Roman"/>
              </w:rPr>
              <w:t>244</w:t>
            </w:r>
            <w:r w:rsidRPr="00BE6676">
              <w:rPr>
                <w:rFonts w:ascii="Times New Roman" w:hAnsi="Times New Roman" w:cs="Times New Roman"/>
              </w:rPr>
              <w:t>)</w:t>
            </w:r>
          </w:p>
        </w:tc>
      </w:tr>
      <w:tr w:rsidR="00565304" w:rsidRPr="00905001" w14:paraId="3E7DFB73" w14:textId="77777777" w:rsidTr="00CD095A">
        <w:tc>
          <w:tcPr>
            <w:tcW w:w="3870" w:type="dxa"/>
          </w:tcPr>
          <w:p w14:paraId="060C2871" w14:textId="4E7BCBBC"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P</w:t>
            </w:r>
            <w:r w:rsidRPr="00CA3783">
              <w:rPr>
                <w:rFonts w:ascii="Times New Roman" w:hAnsi="Times New Roman" w:cs="Times New Roman"/>
              </w:rPr>
              <w:t>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1350" w:type="dxa"/>
          </w:tcPr>
          <w:p w14:paraId="1B782A4E" w14:textId="3C22587F"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(24)</w:t>
            </w:r>
          </w:p>
        </w:tc>
        <w:tc>
          <w:tcPr>
            <w:tcW w:w="270" w:type="dxa"/>
          </w:tcPr>
          <w:p w14:paraId="6BFBAF1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795E33" w14:textId="725F449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(19)</w:t>
            </w:r>
          </w:p>
        </w:tc>
        <w:tc>
          <w:tcPr>
            <w:tcW w:w="270" w:type="dxa"/>
          </w:tcPr>
          <w:p w14:paraId="181F97C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3DD832D5"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(48)</w:t>
            </w:r>
          </w:p>
        </w:tc>
        <w:tc>
          <w:tcPr>
            <w:tcW w:w="270" w:type="dxa"/>
          </w:tcPr>
          <w:p w14:paraId="3CF2830C"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0C8BEAAF"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Pr>
                <w:rFonts w:ascii="Times New Roman" w:hAnsi="Times New Roman" w:cs="Times New Roman"/>
              </w:rPr>
              <w:t>38</w:t>
            </w:r>
            <w:r w:rsidRPr="00BE6676">
              <w:rPr>
                <w:rFonts w:ascii="Times New Roman" w:hAnsi="Times New Roman" w:cs="Times New Roman"/>
              </w:rPr>
              <w:t>)</w:t>
            </w:r>
          </w:p>
        </w:tc>
      </w:tr>
      <w:tr w:rsidR="00565304" w:rsidRPr="00905001" w14:paraId="36204BBD" w14:textId="77777777" w:rsidTr="00CD095A">
        <w:tc>
          <w:tcPr>
            <w:tcW w:w="3870" w:type="dxa"/>
          </w:tcPr>
          <w:p w14:paraId="161F3278" w14:textId="1E950A12" w:rsidR="00565304" w:rsidRPr="005653D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DD6C83">
              <w:rPr>
                <w:rFonts w:ascii="Times New Roman" w:hAnsi="Times New Roman" w:cs="Times New Roman"/>
              </w:rPr>
              <w:t>-  Tax loss carried forwards</w:t>
            </w:r>
          </w:p>
        </w:tc>
        <w:tc>
          <w:tcPr>
            <w:tcW w:w="1350" w:type="dxa"/>
          </w:tcPr>
          <w:p w14:paraId="45DFEDAD" w14:textId="73BD954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192F61">
              <w:rPr>
                <w:rFonts w:ascii="Times New Roman" w:hAnsi="Times New Roman" w:cs="Times New Roman"/>
              </w:rPr>
              <w:t>60</w:t>
            </w:r>
            <w:r>
              <w:rPr>
                <w:rFonts w:ascii="Times New Roman" w:hAnsi="Times New Roman" w:cs="Times New Roman"/>
              </w:rPr>
              <w:t>)</w:t>
            </w:r>
          </w:p>
        </w:tc>
        <w:tc>
          <w:tcPr>
            <w:tcW w:w="270" w:type="dxa"/>
          </w:tcPr>
          <w:p w14:paraId="3AADD5A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EA05F1" w14:textId="1A676EA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1F2B0B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721EDE" w14:textId="754B31C2" w:rsidR="00565304"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w:t>
            </w:r>
            <w:r w:rsidR="00192F61">
              <w:rPr>
                <w:rFonts w:ascii="Times New Roman" w:hAnsi="Times New Roman" w:cs="Times New Roman"/>
              </w:rPr>
              <w:t>533</w:t>
            </w:r>
            <w:r>
              <w:rPr>
                <w:rFonts w:ascii="Times New Roman" w:hAnsi="Times New Roman" w:cs="Times New Roman"/>
              </w:rPr>
              <w:t>)</w:t>
            </w:r>
          </w:p>
        </w:tc>
        <w:tc>
          <w:tcPr>
            <w:tcW w:w="270" w:type="dxa"/>
          </w:tcPr>
          <w:p w14:paraId="531701F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B2457B" w14:textId="7BED020A" w:rsidR="00565304" w:rsidRPr="00BE6676"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A4437C">
              <w:rPr>
                <w:rFonts w:ascii="Times New Roman" w:hAnsi="Times New Roman" w:cs="Times New Roman"/>
              </w:rPr>
              <w:t xml:space="preserve">               -</w:t>
            </w:r>
          </w:p>
        </w:tc>
      </w:tr>
      <w:tr w:rsidR="00565304" w:rsidRPr="00905001" w14:paraId="0A5F41D9" w14:textId="77777777" w:rsidTr="00CD095A">
        <w:tc>
          <w:tcPr>
            <w:tcW w:w="3870" w:type="dxa"/>
          </w:tcPr>
          <w:p w14:paraId="0B093B38" w14:textId="33C52E0A"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1350" w:type="dxa"/>
          </w:tcPr>
          <w:p w14:paraId="7C318398" w14:textId="215D26BA"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p>
        </w:tc>
        <w:tc>
          <w:tcPr>
            <w:tcW w:w="270" w:type="dxa"/>
          </w:tcPr>
          <w:p w14:paraId="12925D8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AA889" w14:textId="77DA5DA5" w:rsidR="00565304" w:rsidRPr="00B43C85"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4</w:t>
            </w:r>
          </w:p>
        </w:tc>
        <w:tc>
          <w:tcPr>
            <w:tcW w:w="270" w:type="dxa"/>
          </w:tcPr>
          <w:p w14:paraId="5DC054D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4E564E39"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p>
        </w:tc>
        <w:tc>
          <w:tcPr>
            <w:tcW w:w="270" w:type="dxa"/>
          </w:tcPr>
          <w:p w14:paraId="051310A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7CD2225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5</w:t>
            </w:r>
          </w:p>
        </w:tc>
      </w:tr>
      <w:tr w:rsidR="00565304" w:rsidRPr="00905001" w14:paraId="69C5AAC8" w14:textId="77777777" w:rsidTr="00CD095A">
        <w:tc>
          <w:tcPr>
            <w:tcW w:w="3870" w:type="dxa"/>
          </w:tcPr>
          <w:p w14:paraId="036DE559" w14:textId="187B275A"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1350" w:type="dxa"/>
            <w:tcBorders>
              <w:bottom w:val="single" w:sz="4" w:space="0" w:color="auto"/>
            </w:tcBorders>
          </w:tcPr>
          <w:p w14:paraId="2A042DB2" w14:textId="5931097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102</w:t>
            </w:r>
          </w:p>
        </w:tc>
        <w:tc>
          <w:tcPr>
            <w:tcW w:w="270" w:type="dxa"/>
          </w:tcPr>
          <w:p w14:paraId="7D59DF8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BE02988" w14:textId="188D427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(27)</w:t>
            </w:r>
          </w:p>
        </w:tc>
        <w:tc>
          <w:tcPr>
            <w:tcW w:w="270" w:type="dxa"/>
          </w:tcPr>
          <w:p w14:paraId="61A6464F"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E420F0" w14:textId="231B0BDF"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102</w:t>
            </w:r>
          </w:p>
        </w:tc>
        <w:tc>
          <w:tcPr>
            <w:tcW w:w="270" w:type="dxa"/>
          </w:tcPr>
          <w:p w14:paraId="44D061AB"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247B4356"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w:t>
            </w:r>
          </w:p>
        </w:tc>
      </w:tr>
      <w:tr w:rsidR="00565304" w:rsidRPr="00905001" w14:paraId="681636ED" w14:textId="77777777" w:rsidTr="00CD095A">
        <w:tc>
          <w:tcPr>
            <w:tcW w:w="3870" w:type="dxa"/>
          </w:tcPr>
          <w:p w14:paraId="7803357A" w14:textId="2EA977FE"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r>
              <w:rPr>
                <w:rFonts w:ascii="Times New Roman" w:hAnsi="Times New Roman" w:cs="Times New Roman"/>
              </w:rPr>
              <w:t>(income)</w:t>
            </w:r>
          </w:p>
        </w:tc>
        <w:tc>
          <w:tcPr>
            <w:tcW w:w="1350" w:type="dxa"/>
            <w:tcBorders>
              <w:top w:val="single" w:sz="4" w:space="0" w:color="auto"/>
              <w:bottom w:val="double" w:sz="4" w:space="0" w:color="auto"/>
            </w:tcBorders>
          </w:tcPr>
          <w:p w14:paraId="2E2772BF" w14:textId="5B59E955" w:rsidR="00565304" w:rsidRPr="00905001" w:rsidRDefault="00192F61"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185</w:t>
            </w:r>
          </w:p>
        </w:tc>
        <w:tc>
          <w:tcPr>
            <w:tcW w:w="270" w:type="dxa"/>
          </w:tcPr>
          <w:p w14:paraId="3A69D2BE"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8C69633" w14:textId="7E533186" w:rsidR="00565304" w:rsidRPr="00B43C85"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2,098</w:t>
            </w:r>
          </w:p>
        </w:tc>
        <w:tc>
          <w:tcPr>
            <w:tcW w:w="270" w:type="dxa"/>
          </w:tcPr>
          <w:p w14:paraId="457CC77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08497C32"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(3,1</w:t>
            </w:r>
            <w:r w:rsidR="00192F61">
              <w:rPr>
                <w:rFonts w:ascii="Times New Roman" w:hAnsi="Times New Roman" w:cs="Times New Roman"/>
              </w:rPr>
              <w:t>63</w:t>
            </w:r>
            <w:r>
              <w:rPr>
                <w:rFonts w:ascii="Times New Roman" w:hAnsi="Times New Roman" w:cs="Times New Roman"/>
              </w:rPr>
              <w:t>)</w:t>
            </w:r>
          </w:p>
        </w:tc>
        <w:tc>
          <w:tcPr>
            <w:tcW w:w="270" w:type="dxa"/>
          </w:tcPr>
          <w:p w14:paraId="2D3A11DF"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1202C006" w:rsidR="00565304" w:rsidRPr="0090060C"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4,675</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46207654"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w:t>
      </w:r>
      <w:r w:rsidR="00B57759">
        <w:rPr>
          <w:rFonts w:ascii="Times New Roman" w:hAnsi="Times New Roman" w:cs="Times New Roman"/>
        </w:rPr>
        <w:t xml:space="preserve"> (income)</w:t>
      </w:r>
      <w:r w:rsidRPr="00CA3783">
        <w:rPr>
          <w:rFonts w:ascii="Times New Roman" w:hAnsi="Times New Roman" w:cs="Times New Roman"/>
        </w:rPr>
        <w:t xml:space="preserve"> and accounting profit</w:t>
      </w:r>
      <w:r w:rsidR="00B57759">
        <w:rPr>
          <w:rFonts w:ascii="Times New Roman" w:hAnsi="Times New Roman" w:cs="Times New Roman"/>
        </w:rPr>
        <w:t xml:space="preserve"> (loss)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B43C85">
        <w:rPr>
          <w:rFonts w:ascii="Times New Roman" w:hAnsi="Times New Roman" w:cs="Times New Roman"/>
        </w:rPr>
        <w:t xml:space="preserve">and six </w:t>
      </w:r>
      <w:r w:rsidR="00EB7AC6" w:rsidRPr="00CA3783">
        <w:rPr>
          <w:rFonts w:ascii="Times New Roman" w:hAnsi="Times New Roman" w:cs="Times New Roman"/>
        </w:rPr>
        <w:t>period</w:t>
      </w:r>
      <w:r w:rsidR="00EB7AC6">
        <w:rPr>
          <w:rFonts w:ascii="Times New Roman" w:hAnsi="Times New Roman" w:cs="Times New Roman"/>
        </w:rPr>
        <w:t xml:space="preserve">s </w:t>
      </w:r>
      <w:r w:rsidR="0066633E" w:rsidRPr="00CA3783">
        <w:rPr>
          <w:rFonts w:ascii="Times New Roman" w:hAnsi="Times New Roman" w:cs="Times New Roman"/>
        </w:rPr>
        <w:t xml:space="preserve">ended </w:t>
      </w:r>
      <w:r w:rsidR="00B43C85">
        <w:rPr>
          <w:rFonts w:ascii="Times New Roman" w:hAnsi="Times New Roman" w:cs="Times New Roman"/>
        </w:rPr>
        <w:t>June</w:t>
      </w:r>
      <w:r w:rsidR="006C06C2">
        <w:rPr>
          <w:rFonts w:ascii="Times New Roman" w:hAnsi="Times New Roman" w:cs="Times New Roman"/>
        </w:rPr>
        <w:t xml:space="preserve"> 3</w:t>
      </w:r>
      <w:r w:rsidR="00B43C85">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A4437C">
        <w:rPr>
          <w:rFonts w:ascii="Times New Roman" w:hAnsi="Times New Roman" w:cs="Times New Roman"/>
        </w:rPr>
        <w:t>4</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43C85" w:rsidRPr="00905001" w14:paraId="4CAA8E4F" w14:textId="77777777" w:rsidTr="00B43C85">
        <w:tc>
          <w:tcPr>
            <w:tcW w:w="3960" w:type="dxa"/>
          </w:tcPr>
          <w:p w14:paraId="25E92352" w14:textId="77777777" w:rsidR="00B43C85" w:rsidRPr="00905001" w:rsidRDefault="00B43C8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0137970D" w14:textId="74AF5346" w:rsidR="00B43C85" w:rsidRPr="00905001" w:rsidRDefault="00B43C85"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43C85" w:rsidRPr="00905001" w14:paraId="0A92DCA6" w14:textId="77777777" w:rsidTr="00B43C85">
        <w:tc>
          <w:tcPr>
            <w:tcW w:w="3960" w:type="dxa"/>
          </w:tcPr>
          <w:p w14:paraId="7BEA8E3E"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705FE212" w14:textId="00710519"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970CEFE"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7C1A2E3" w14:textId="0ADD498E"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43C85" w:rsidRPr="00905001" w14:paraId="3AFDB151" w14:textId="77777777" w:rsidTr="00B43C85">
        <w:tc>
          <w:tcPr>
            <w:tcW w:w="3960" w:type="dxa"/>
          </w:tcPr>
          <w:p w14:paraId="08568DC4"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894408" w14:textId="665B8C46"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5C03F113"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E443DA5" w14:textId="61214DE7"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410F78" w:rsidRPr="00905001" w14:paraId="0825D303" w14:textId="77777777" w:rsidTr="00B43C85">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2F461340" w14:textId="3DFA77E6"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2025</w:t>
            </w:r>
          </w:p>
        </w:tc>
        <w:tc>
          <w:tcPr>
            <w:tcW w:w="270" w:type="dxa"/>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496BD12E" w14:textId="76FE0203"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2024</w:t>
            </w: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6575DDB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5</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2F7FD762"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4</w:t>
            </w:r>
          </w:p>
        </w:tc>
      </w:tr>
      <w:tr w:rsidR="00410F78" w:rsidRPr="00905001" w14:paraId="4FA2FC9B" w14:textId="77777777" w:rsidTr="00B43C85">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24ECA3FC" w14:textId="77777777" w:rsidR="00410F78" w:rsidRPr="00112DE7"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Borders>
              <w:top w:val="single" w:sz="4" w:space="0" w:color="auto"/>
            </w:tcBorders>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6E4F0B" w:rsidRPr="00905001" w14:paraId="69FB49C2" w14:textId="77777777" w:rsidTr="00B43C85">
        <w:tc>
          <w:tcPr>
            <w:tcW w:w="3960" w:type="dxa"/>
          </w:tcPr>
          <w:p w14:paraId="3AC19EE0" w14:textId="0887D8F8"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w:t>
            </w:r>
            <w:r>
              <w:rPr>
                <w:rFonts w:ascii="Times New Roman" w:hAnsi="Times New Roman" w:cs="Times New Roman"/>
              </w:rPr>
              <w:t xml:space="preserve"> (loss) </w:t>
            </w:r>
            <w:r w:rsidRPr="00905001">
              <w:rPr>
                <w:rFonts w:ascii="Times New Roman" w:hAnsi="Times New Roman" w:cs="Times New Roman"/>
              </w:rPr>
              <w:t>before tax</w:t>
            </w:r>
          </w:p>
        </w:tc>
        <w:tc>
          <w:tcPr>
            <w:tcW w:w="1350" w:type="dxa"/>
            <w:tcBorders>
              <w:bottom w:val="double" w:sz="4" w:space="0" w:color="auto"/>
            </w:tcBorders>
          </w:tcPr>
          <w:p w14:paraId="30F8C5AD" w14:textId="76DE72C0" w:rsidR="006E4F0B" w:rsidRPr="00112DE7"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00192F61">
              <w:rPr>
                <w:rFonts w:ascii="Times New Roman" w:hAnsi="Times New Roman" w:cs="Times New Roman"/>
              </w:rPr>
              <w:t>374</w:t>
            </w:r>
          </w:p>
        </w:tc>
        <w:tc>
          <w:tcPr>
            <w:tcW w:w="270" w:type="dxa"/>
          </w:tcPr>
          <w:p w14:paraId="52C45091"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053B8E5" w14:textId="55BF5851" w:rsidR="006E4F0B" w:rsidRPr="00905001" w:rsidRDefault="00B43C85"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10,745</w:t>
            </w:r>
          </w:p>
        </w:tc>
        <w:tc>
          <w:tcPr>
            <w:tcW w:w="270" w:type="dxa"/>
          </w:tcPr>
          <w:p w14:paraId="36E90A73"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3E514E82" w:rsidR="006E4F0B" w:rsidRPr="003855BB" w:rsidRDefault="00565304"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(16,</w:t>
            </w:r>
            <w:r w:rsidR="00192F61">
              <w:rPr>
                <w:rFonts w:ascii="Times New Roman" w:hAnsi="Times New Roman" w:cs="Times New Roman"/>
              </w:rPr>
              <w:t>232</w:t>
            </w:r>
            <w:r>
              <w:rPr>
                <w:rFonts w:ascii="Times New Roman" w:hAnsi="Times New Roman" w:cs="Times New Roman"/>
              </w:rPr>
              <w:t>)</w:t>
            </w:r>
          </w:p>
        </w:tc>
        <w:tc>
          <w:tcPr>
            <w:tcW w:w="270" w:type="dxa"/>
          </w:tcPr>
          <w:p w14:paraId="0A37C956"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5835810A"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w:t>
            </w:r>
            <w:r w:rsidR="00B43C85">
              <w:rPr>
                <w:rFonts w:ascii="Times New Roman" w:hAnsi="Times New Roman" w:cs="Times New Roman"/>
              </w:rPr>
              <w:t>3</w:t>
            </w:r>
            <w:r w:rsidRPr="006E4F0B">
              <w:rPr>
                <w:rFonts w:ascii="Times New Roman" w:hAnsi="Times New Roman" w:cs="Times New Roman"/>
              </w:rPr>
              <w:t>,</w:t>
            </w:r>
            <w:r w:rsidR="00B43C85">
              <w:rPr>
                <w:rFonts w:ascii="Times New Roman" w:hAnsi="Times New Roman" w:cs="Times New Roman"/>
              </w:rPr>
              <w:t>471</w:t>
            </w:r>
          </w:p>
        </w:tc>
      </w:tr>
      <w:tr w:rsidR="006E4F0B" w:rsidRPr="00905001" w14:paraId="14CF00AF" w14:textId="77777777" w:rsidTr="00B43C85">
        <w:tc>
          <w:tcPr>
            <w:tcW w:w="3960" w:type="dxa"/>
          </w:tcPr>
          <w:p w14:paraId="68498325"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67392351" w14:textId="77777777" w:rsidR="006E4F0B" w:rsidRPr="00112DE7"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D94A72" w14:textId="77777777" w:rsidR="006E4F0B" w:rsidRPr="00410F7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6E4F0B" w:rsidRPr="0047360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F70A4EB"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6E4F0B" w:rsidRPr="00410F7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905001" w14:paraId="35116A2F" w14:textId="77777777" w:rsidTr="00385318">
        <w:tc>
          <w:tcPr>
            <w:tcW w:w="3960" w:type="dxa"/>
          </w:tcPr>
          <w:p w14:paraId="645A089F"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446E3C6A" w:rsidR="006E4F0B" w:rsidRPr="00112DE7" w:rsidRDefault="00192F61"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475</w:t>
            </w:r>
          </w:p>
        </w:tc>
        <w:tc>
          <w:tcPr>
            <w:tcW w:w="270" w:type="dxa"/>
          </w:tcPr>
          <w:p w14:paraId="275D7CD9"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71C8D123" w:rsidR="006E4F0B" w:rsidRPr="00905001" w:rsidRDefault="00B43C85"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2,149</w:t>
            </w:r>
          </w:p>
        </w:tc>
        <w:tc>
          <w:tcPr>
            <w:tcW w:w="270" w:type="dxa"/>
          </w:tcPr>
          <w:p w14:paraId="237788F9"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27CD4EF9" w:rsidR="006E4F0B" w:rsidRPr="00112DE7" w:rsidRDefault="00565304"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(3,2</w:t>
            </w:r>
            <w:r w:rsidR="00192F61">
              <w:rPr>
                <w:rFonts w:ascii="Times New Roman" w:hAnsi="Times New Roman" w:cs="Times New Roman"/>
              </w:rPr>
              <w:t>46</w:t>
            </w:r>
            <w:r>
              <w:rPr>
                <w:rFonts w:ascii="Times New Roman" w:hAnsi="Times New Roman" w:cs="Times New Roman"/>
              </w:rPr>
              <w:t>)</w:t>
            </w:r>
          </w:p>
        </w:tc>
        <w:tc>
          <w:tcPr>
            <w:tcW w:w="270" w:type="dxa"/>
          </w:tcPr>
          <w:p w14:paraId="7E17478E"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2D667325" w:rsidR="006E4F0B" w:rsidRPr="00905001" w:rsidRDefault="00B43C85"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4,694</w:t>
            </w:r>
          </w:p>
        </w:tc>
      </w:tr>
      <w:tr w:rsidR="002A6F21" w:rsidRPr="00905001" w14:paraId="105031BC" w14:textId="77777777" w:rsidTr="00B43C85">
        <w:trPr>
          <w:trHeight w:val="144"/>
        </w:trPr>
        <w:tc>
          <w:tcPr>
            <w:tcW w:w="3960" w:type="dxa"/>
          </w:tcPr>
          <w:p w14:paraId="12B0F26D" w14:textId="0B9C32C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lang w:val="en-GB"/>
              </w:rPr>
              <w:t>Add</w:t>
            </w:r>
            <w:r>
              <w:rPr>
                <w:rFonts w:ascii="Times New Roman" w:hAnsi="Times New Roman" w:cs="Times New Roman"/>
                <w:lang w:val="en-GB"/>
              </w:rPr>
              <w:t>:</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Pr>
                <w:rFonts w:ascii="Times New Roman" w:hAnsi="Times New Roman"/>
                <w:szCs w:val="22"/>
              </w:rPr>
              <w:t>n</w:t>
            </w:r>
            <w:r w:rsidRPr="00905001">
              <w:rPr>
                <w:rFonts w:ascii="Times New Roman" w:hAnsi="Times New Roman" w:cs="Times New Roman"/>
              </w:rPr>
              <w:t>on-deductible expenses</w:t>
            </w:r>
          </w:p>
        </w:tc>
        <w:tc>
          <w:tcPr>
            <w:tcW w:w="1350" w:type="dxa"/>
            <w:tcBorders>
              <w:bottom w:val="single" w:sz="4" w:space="0" w:color="auto"/>
            </w:tcBorders>
          </w:tcPr>
          <w:p w14:paraId="2950E98F" w14:textId="68C96F81" w:rsidR="002A6F21" w:rsidRPr="00112DE7" w:rsidRDefault="00565304"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(290)</w:t>
            </w:r>
          </w:p>
        </w:tc>
        <w:tc>
          <w:tcPr>
            <w:tcW w:w="270" w:type="dxa"/>
          </w:tcPr>
          <w:p w14:paraId="201CE200"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F16E5AE" w14:textId="6E8DFEEF" w:rsidR="002A6F21"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(51)</w:t>
            </w:r>
          </w:p>
        </w:tc>
        <w:tc>
          <w:tcPr>
            <w:tcW w:w="270" w:type="dxa"/>
          </w:tcPr>
          <w:p w14:paraId="7C760937"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166A7363" w:rsidR="002A6F21" w:rsidRPr="00112DE7" w:rsidRDefault="00565304"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83</w:t>
            </w:r>
          </w:p>
        </w:tc>
        <w:tc>
          <w:tcPr>
            <w:tcW w:w="270" w:type="dxa"/>
          </w:tcPr>
          <w:p w14:paraId="2EFDC07A"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66F94826" w:rsidR="002A6F21"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(19)</w:t>
            </w:r>
          </w:p>
        </w:tc>
      </w:tr>
      <w:tr w:rsidR="002A6F21" w:rsidRPr="00905001" w14:paraId="02ACE7F5" w14:textId="77777777" w:rsidTr="00B43C85">
        <w:tc>
          <w:tcPr>
            <w:tcW w:w="3960" w:type="dxa"/>
          </w:tcPr>
          <w:p w14:paraId="6F90AB0C" w14:textId="4ACCC923"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(income)</w:t>
            </w:r>
          </w:p>
        </w:tc>
        <w:tc>
          <w:tcPr>
            <w:tcW w:w="1350" w:type="dxa"/>
            <w:tcBorders>
              <w:top w:val="single" w:sz="4" w:space="0" w:color="auto"/>
              <w:bottom w:val="double" w:sz="4" w:space="0" w:color="auto"/>
            </w:tcBorders>
          </w:tcPr>
          <w:p w14:paraId="1BFEDC94" w14:textId="1B7C6E1F" w:rsidR="00565304" w:rsidRPr="00112DE7" w:rsidRDefault="00192F61"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185</w:t>
            </w:r>
          </w:p>
        </w:tc>
        <w:tc>
          <w:tcPr>
            <w:tcW w:w="270" w:type="dxa"/>
          </w:tcPr>
          <w:p w14:paraId="1B60DEED"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6E54F6AC" w14:textId="2FFF82A3" w:rsidR="002A6F21" w:rsidRPr="00905001" w:rsidRDefault="00D626BB"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2,098</w:t>
            </w:r>
          </w:p>
        </w:tc>
        <w:tc>
          <w:tcPr>
            <w:tcW w:w="270" w:type="dxa"/>
          </w:tcPr>
          <w:p w14:paraId="4C8816C0"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2B61B2EE" w:rsidR="002A6F21" w:rsidRPr="00112DE7" w:rsidRDefault="00565304"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(3,1</w:t>
            </w:r>
            <w:r w:rsidR="00192F61">
              <w:rPr>
                <w:rFonts w:ascii="Times New Roman" w:hAnsi="Times New Roman" w:cs="Times New Roman"/>
              </w:rPr>
              <w:t>63</w:t>
            </w:r>
            <w:r>
              <w:rPr>
                <w:rFonts w:ascii="Times New Roman" w:hAnsi="Times New Roman" w:cs="Times New Roman"/>
              </w:rPr>
              <w:t>)</w:t>
            </w:r>
          </w:p>
        </w:tc>
        <w:tc>
          <w:tcPr>
            <w:tcW w:w="270" w:type="dxa"/>
          </w:tcPr>
          <w:p w14:paraId="1FF93B45"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770AFC9F" w:rsidR="002A6F21" w:rsidRPr="00905001" w:rsidRDefault="00B43C85"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4,675</w:t>
            </w:r>
          </w:p>
        </w:tc>
      </w:tr>
    </w:tbl>
    <w:p w14:paraId="445A61E6" w14:textId="77777777" w:rsidR="00410F78" w:rsidRPr="00B43C85"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Pr>
          <w:rFonts w:ascii="Times New Roman" w:hAnsi="Times New Roman" w:cs="Times New Roman"/>
        </w:rPr>
        <w:br w:type="page"/>
      </w:r>
    </w:p>
    <w:p w14:paraId="5D1CE8B0" w14:textId="01313406"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lastRenderedPageBreak/>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D626BB">
        <w:rPr>
          <w:rFonts w:ascii="Times New Roman" w:hAnsi="Times New Roman"/>
          <w:szCs w:val="22"/>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087047B9"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6E4F0B">
              <w:rPr>
                <w:rFonts w:ascii="Times New Roman" w:hAnsi="Times New Roman" w:cs="Times New Roman"/>
              </w:rPr>
              <w:t>4</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6EC96289" w:rsidR="008334F6" w:rsidRPr="004E2769" w:rsidRDefault="003C76AE" w:rsidP="00A64761">
            <w:pPr>
              <w:tabs>
                <w:tab w:val="left" w:pos="1375"/>
              </w:tabs>
              <w:ind w:left="-46" w:right="-68"/>
              <w:jc w:val="center"/>
              <w:rPr>
                <w:rFonts w:ascii="Times New Roman" w:hAnsi="Times New Roman" w:cs="Times New Roman"/>
              </w:rPr>
            </w:pPr>
            <w:r>
              <w:rPr>
                <w:rFonts w:ascii="Times New Roman" w:hAnsi="Times New Roman" w:cs="Times New Roman"/>
              </w:rPr>
              <w:t>June</w:t>
            </w:r>
            <w:r w:rsidR="00410F78">
              <w:rPr>
                <w:rFonts w:ascii="Times New Roman" w:hAnsi="Times New Roman" w:cs="Times New Roman"/>
              </w:rPr>
              <w:t xml:space="preserve"> 3</w:t>
            </w:r>
            <w:r>
              <w:rPr>
                <w:rFonts w:ascii="Times New Roman" w:hAnsi="Times New Roman" w:cs="Times New Roman"/>
              </w:rPr>
              <w:t>0</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sidR="006E4F0B">
              <w:rPr>
                <w:rFonts w:ascii="Times New Roman" w:hAnsi="Times New Roman" w:cs="Times New Roman"/>
              </w:rPr>
              <w:t>5</w:t>
            </w:r>
          </w:p>
        </w:tc>
      </w:tr>
      <w:tr w:rsidR="008334F6" w:rsidRPr="004E2769" w14:paraId="1BCDCB26" w14:textId="77777777" w:rsidTr="008334F6">
        <w:trPr>
          <w:trHeight w:val="254"/>
        </w:trPr>
        <w:tc>
          <w:tcPr>
            <w:tcW w:w="3869" w:type="dxa"/>
          </w:tcPr>
          <w:p w14:paraId="4A0AD6F5" w14:textId="077FA8B6"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12A6C" w:rsidRPr="00B13731" w14:paraId="589C4C40" w14:textId="77777777" w:rsidTr="0098179A">
        <w:trPr>
          <w:trHeight w:val="254"/>
        </w:trPr>
        <w:tc>
          <w:tcPr>
            <w:tcW w:w="3869" w:type="dxa"/>
          </w:tcPr>
          <w:p w14:paraId="40F73238"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121A8995"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cs/>
              </w:rPr>
              <w:t>1</w:t>
            </w:r>
            <w:r w:rsidRPr="006D2A14">
              <w:rPr>
                <w:rFonts w:ascii="Times New Roman" w:hAnsi="Times New Roman" w:cs="Times New Roman"/>
              </w:rPr>
              <w:t>14</w:t>
            </w:r>
          </w:p>
        </w:tc>
        <w:tc>
          <w:tcPr>
            <w:tcW w:w="236" w:type="dxa"/>
            <w:vAlign w:val="bottom"/>
          </w:tcPr>
          <w:p w14:paraId="668A2111"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2726A1A3"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w:t>
            </w:r>
          </w:p>
        </w:tc>
        <w:tc>
          <w:tcPr>
            <w:tcW w:w="270" w:type="dxa"/>
            <w:vAlign w:val="bottom"/>
          </w:tcPr>
          <w:p w14:paraId="578E601C"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3C075984"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77EBB001"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7CC0303" w14:textId="1F4A6770"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111</w:t>
            </w:r>
          </w:p>
        </w:tc>
      </w:tr>
      <w:tr w:rsidR="00112A6C" w:rsidRPr="00B13731" w14:paraId="09BACC77" w14:textId="77777777" w:rsidTr="008334F6">
        <w:trPr>
          <w:trHeight w:val="254"/>
        </w:trPr>
        <w:tc>
          <w:tcPr>
            <w:tcW w:w="3869" w:type="dxa"/>
          </w:tcPr>
          <w:p w14:paraId="7F261BFF"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959F3AB"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2DF2C955"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12A6C" w:rsidRPr="00B13731" w14:paraId="5FBE6254" w14:textId="77777777" w:rsidTr="008334F6">
        <w:trPr>
          <w:trHeight w:val="254"/>
        </w:trPr>
        <w:tc>
          <w:tcPr>
            <w:tcW w:w="3869" w:type="dxa"/>
          </w:tcPr>
          <w:p w14:paraId="5E42945F"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48514E22"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447</w:t>
            </w:r>
          </w:p>
        </w:tc>
        <w:tc>
          <w:tcPr>
            <w:tcW w:w="236" w:type="dxa"/>
          </w:tcPr>
          <w:p w14:paraId="0FD653D3"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2C5A8EEF" w14:textId="1D69CEE8"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(240)</w:t>
            </w:r>
          </w:p>
        </w:tc>
        <w:tc>
          <w:tcPr>
            <w:tcW w:w="270" w:type="dxa"/>
          </w:tcPr>
          <w:p w14:paraId="292A3307"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08FC5ED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4858C41"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5BC63655"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207</w:t>
            </w:r>
          </w:p>
        </w:tc>
      </w:tr>
      <w:tr w:rsidR="00112A6C" w:rsidRPr="00B13731" w14:paraId="2DE9209A" w14:textId="77777777" w:rsidTr="008334F6">
        <w:trPr>
          <w:trHeight w:val="254"/>
        </w:trPr>
        <w:tc>
          <w:tcPr>
            <w:tcW w:w="3869" w:type="dxa"/>
          </w:tcPr>
          <w:p w14:paraId="25CF196B"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754507A1"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5,337</w:t>
            </w:r>
          </w:p>
        </w:tc>
        <w:tc>
          <w:tcPr>
            <w:tcW w:w="236" w:type="dxa"/>
          </w:tcPr>
          <w:p w14:paraId="76370158"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373B8022" w14:textId="76BBB60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(72)</w:t>
            </w:r>
          </w:p>
        </w:tc>
        <w:tc>
          <w:tcPr>
            <w:tcW w:w="270" w:type="dxa"/>
          </w:tcPr>
          <w:p w14:paraId="00AF793D"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54CF00F2"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C4D4413"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2DD2B62B"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5,265</w:t>
            </w:r>
          </w:p>
        </w:tc>
      </w:tr>
      <w:tr w:rsidR="00112A6C" w:rsidRPr="00B13731" w14:paraId="2B647D9F" w14:textId="77777777" w:rsidTr="008334F6">
        <w:trPr>
          <w:trHeight w:val="254"/>
        </w:trPr>
        <w:tc>
          <w:tcPr>
            <w:tcW w:w="3869" w:type="dxa"/>
          </w:tcPr>
          <w:p w14:paraId="3DDF4A69" w14:textId="27B77119"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350" w:type="dxa"/>
          </w:tcPr>
          <w:p w14:paraId="3A367A62" w14:textId="00F95DC2"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620</w:t>
            </w:r>
          </w:p>
        </w:tc>
        <w:tc>
          <w:tcPr>
            <w:tcW w:w="236" w:type="dxa"/>
          </w:tcPr>
          <w:p w14:paraId="5701CC14"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AFF0A3B" w14:textId="1D24FAA3"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48</w:t>
            </w:r>
          </w:p>
        </w:tc>
        <w:tc>
          <w:tcPr>
            <w:tcW w:w="270" w:type="dxa"/>
          </w:tcPr>
          <w:p w14:paraId="25387A03"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24642F83"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7F6764E"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5F7B191D"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668</w:t>
            </w:r>
          </w:p>
        </w:tc>
      </w:tr>
      <w:tr w:rsidR="00112A6C" w:rsidRPr="00B13731" w14:paraId="14488423" w14:textId="77777777" w:rsidTr="00DD7CB5">
        <w:trPr>
          <w:trHeight w:val="254"/>
        </w:trPr>
        <w:tc>
          <w:tcPr>
            <w:tcW w:w="3869" w:type="dxa"/>
          </w:tcPr>
          <w:p w14:paraId="4F74BC4D" w14:textId="0FF0D48F"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DD6C83">
              <w:rPr>
                <w:rFonts w:ascii="Times New Roman" w:hAnsi="Times New Roman" w:cs="Times New Roman"/>
              </w:rPr>
              <w:t>Tax loss carried forwards</w:t>
            </w:r>
          </w:p>
        </w:tc>
        <w:tc>
          <w:tcPr>
            <w:tcW w:w="1350" w:type="dxa"/>
          </w:tcPr>
          <w:p w14:paraId="4C68B62E" w14:textId="62D5C676"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36" w:type="dxa"/>
          </w:tcPr>
          <w:p w14:paraId="6821E53D"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7644FE4" w14:textId="0312651F"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w:t>
            </w:r>
            <w:r w:rsidR="0061188E">
              <w:rPr>
                <w:rFonts w:ascii="Times New Roman" w:hAnsi="Times New Roman" w:cs="Times New Roman"/>
              </w:rPr>
              <w:t>533</w:t>
            </w:r>
          </w:p>
        </w:tc>
        <w:tc>
          <w:tcPr>
            <w:tcW w:w="270" w:type="dxa"/>
          </w:tcPr>
          <w:p w14:paraId="5E59CBE5"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35F009F3" w14:textId="327F8823"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4BA8F7C"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41F6A95" w14:textId="34DC118E"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w:t>
            </w:r>
            <w:r w:rsidR="0061188E">
              <w:rPr>
                <w:rFonts w:ascii="Times New Roman" w:hAnsi="Times New Roman" w:cs="Times New Roman"/>
              </w:rPr>
              <w:t>533</w:t>
            </w:r>
          </w:p>
        </w:tc>
      </w:tr>
      <w:tr w:rsidR="00112A6C" w:rsidRPr="00B13731" w14:paraId="26636300" w14:textId="77777777" w:rsidTr="00DD7CB5">
        <w:trPr>
          <w:trHeight w:val="254"/>
        </w:trPr>
        <w:tc>
          <w:tcPr>
            <w:tcW w:w="3869" w:type="dxa"/>
          </w:tcPr>
          <w:p w14:paraId="49340BBC"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6B8809E6"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6D2A14">
              <w:rPr>
                <w:rFonts w:ascii="Times New Roman" w:hAnsi="Times New Roman" w:cs="Times New Roman"/>
              </w:rPr>
              <w:t>4</w:t>
            </w:r>
          </w:p>
        </w:tc>
        <w:tc>
          <w:tcPr>
            <w:tcW w:w="236" w:type="dxa"/>
          </w:tcPr>
          <w:p w14:paraId="2D6E03A5"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08E8F34" w14:textId="47512E29"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w:t>
            </w:r>
          </w:p>
        </w:tc>
        <w:tc>
          <w:tcPr>
            <w:tcW w:w="270" w:type="dxa"/>
          </w:tcPr>
          <w:p w14:paraId="2818BBEC"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7EE144A" w14:textId="61966E7F"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638D46A1"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3DDB6FF8" w14:textId="1193F421"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Pr>
                <w:rFonts w:ascii="Times New Roman" w:hAnsi="Times New Roman" w:cs="Times New Roman"/>
              </w:rPr>
              <w:t>3</w:t>
            </w:r>
          </w:p>
        </w:tc>
      </w:tr>
      <w:tr w:rsidR="00112A6C" w:rsidRPr="00B13731" w14:paraId="001D0655" w14:textId="77777777" w:rsidTr="00DD7CB5">
        <w:trPr>
          <w:trHeight w:val="254"/>
        </w:trPr>
        <w:tc>
          <w:tcPr>
            <w:tcW w:w="3869" w:type="dxa"/>
          </w:tcPr>
          <w:p w14:paraId="4BDC0F82" w14:textId="6B8387E9"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544BC358" w14:textId="1C77F78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36" w:type="dxa"/>
          </w:tcPr>
          <w:p w14:paraId="7991EDFE" w14:textId="77777777" w:rsidR="00112A6C" w:rsidRPr="006D2A14" w:rsidRDefault="00112A6C" w:rsidP="00112A6C">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6E64201B" w14:textId="17BA00E9"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(102)</w:t>
            </w:r>
          </w:p>
        </w:tc>
        <w:tc>
          <w:tcPr>
            <w:tcW w:w="270" w:type="dxa"/>
          </w:tcPr>
          <w:p w14:paraId="1230AF50"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70C23B25" w14:textId="1517A17F"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6663E54A"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single" w:sz="4" w:space="0" w:color="auto"/>
            </w:tcBorders>
          </w:tcPr>
          <w:p w14:paraId="216022A0" w14:textId="5FB2409C"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Pr>
                <w:rFonts w:ascii="Times New Roman" w:hAnsi="Times New Roman" w:cstheme="minorBidi"/>
              </w:rPr>
              <w:t>(102)</w:t>
            </w:r>
          </w:p>
        </w:tc>
      </w:tr>
      <w:tr w:rsidR="00112A6C" w:rsidRPr="00B13731" w14:paraId="112FF692" w14:textId="77777777" w:rsidTr="00112A6C">
        <w:trPr>
          <w:trHeight w:val="50"/>
        </w:trPr>
        <w:tc>
          <w:tcPr>
            <w:tcW w:w="3869" w:type="dxa"/>
          </w:tcPr>
          <w:p w14:paraId="65CCF30C"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47"/>
              <w:rPr>
                <w:rFonts w:ascii="Times New Roman" w:hAnsi="Times New Roman" w:cs="Times New Roman"/>
                <w:sz w:val="8"/>
                <w:szCs w:val="8"/>
              </w:rPr>
            </w:pPr>
          </w:p>
        </w:tc>
        <w:tc>
          <w:tcPr>
            <w:tcW w:w="1350" w:type="dxa"/>
            <w:tcBorders>
              <w:top w:val="single" w:sz="4" w:space="0" w:color="auto"/>
            </w:tcBorders>
          </w:tcPr>
          <w:p w14:paraId="0294FB37"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36" w:type="dxa"/>
          </w:tcPr>
          <w:p w14:paraId="28761704" w14:textId="77777777" w:rsidR="00112A6C" w:rsidRPr="00112A6C" w:rsidRDefault="00112A6C" w:rsidP="00112A6C">
            <w:pPr>
              <w:tabs>
                <w:tab w:val="left" w:pos="284"/>
                <w:tab w:val="left" w:pos="342"/>
                <w:tab w:val="left" w:pos="612"/>
              </w:tabs>
              <w:spacing w:line="240" w:lineRule="auto"/>
              <w:ind w:right="36"/>
              <w:jc w:val="right"/>
              <w:rPr>
                <w:rFonts w:ascii="Times New Roman" w:hAnsi="Times New Roman" w:cs="Times New Roman"/>
                <w:sz w:val="8"/>
                <w:szCs w:val="8"/>
              </w:rPr>
            </w:pPr>
          </w:p>
        </w:tc>
        <w:tc>
          <w:tcPr>
            <w:tcW w:w="1383" w:type="dxa"/>
            <w:tcBorders>
              <w:top w:val="single" w:sz="4" w:space="0" w:color="auto"/>
            </w:tcBorders>
          </w:tcPr>
          <w:p w14:paraId="555DCA79"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70" w:type="dxa"/>
          </w:tcPr>
          <w:p w14:paraId="0A2D6285" w14:textId="77777777" w:rsidR="00112A6C" w:rsidRPr="00112A6C"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8"/>
                <w:szCs w:val="8"/>
              </w:rPr>
            </w:pPr>
          </w:p>
        </w:tc>
        <w:tc>
          <w:tcPr>
            <w:tcW w:w="1353" w:type="dxa"/>
            <w:tcBorders>
              <w:top w:val="single" w:sz="4" w:space="0" w:color="auto"/>
            </w:tcBorders>
          </w:tcPr>
          <w:p w14:paraId="0A2944A3"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spacing w:line="240" w:lineRule="auto"/>
              <w:ind w:right="310"/>
              <w:jc w:val="right"/>
              <w:rPr>
                <w:rFonts w:ascii="Times New Roman" w:hAnsi="Times New Roman" w:cs="Times New Roman"/>
                <w:sz w:val="8"/>
                <w:szCs w:val="8"/>
              </w:rPr>
            </w:pPr>
          </w:p>
        </w:tc>
        <w:tc>
          <w:tcPr>
            <w:tcW w:w="270" w:type="dxa"/>
          </w:tcPr>
          <w:p w14:paraId="6C3ADD28"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1259" w:type="dxa"/>
            <w:tcBorders>
              <w:top w:val="single" w:sz="4" w:space="0" w:color="auto"/>
            </w:tcBorders>
          </w:tcPr>
          <w:p w14:paraId="29432D5C"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cs/>
              </w:rPr>
            </w:pPr>
          </w:p>
        </w:tc>
      </w:tr>
      <w:tr w:rsidR="00112A6C" w:rsidRPr="00B13731" w14:paraId="02F670BD" w14:textId="77777777" w:rsidTr="00112A6C">
        <w:trPr>
          <w:trHeight w:val="247"/>
        </w:trPr>
        <w:tc>
          <w:tcPr>
            <w:tcW w:w="3869" w:type="dxa"/>
          </w:tcPr>
          <w:p w14:paraId="24DA3778"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21C29BEA"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6,522</w:t>
            </w:r>
          </w:p>
        </w:tc>
        <w:tc>
          <w:tcPr>
            <w:tcW w:w="236" w:type="dxa"/>
          </w:tcPr>
          <w:p w14:paraId="1935C2A6" w14:textId="77777777" w:rsidR="00112A6C" w:rsidRPr="006D2A14" w:rsidRDefault="00112A6C" w:rsidP="00112A6C">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1F3D3FD6"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3,1</w:t>
            </w:r>
            <w:r w:rsidR="0061188E">
              <w:rPr>
                <w:rFonts w:ascii="Times New Roman" w:hAnsi="Times New Roman" w:cs="Times New Roman"/>
              </w:rPr>
              <w:t>63</w:t>
            </w:r>
          </w:p>
        </w:tc>
        <w:tc>
          <w:tcPr>
            <w:tcW w:w="270" w:type="dxa"/>
          </w:tcPr>
          <w:p w14:paraId="47A4C5B6" w14:textId="77777777" w:rsidR="00112A6C" w:rsidRPr="006D2A14"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1741BFDF" w14:textId="01CBF7E0"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06A7EF0" w14:textId="77777777" w:rsidR="00112A6C" w:rsidRPr="006D2A14"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094AE7B" w14:textId="5C35082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cs/>
              </w:rPr>
            </w:pPr>
            <w:r>
              <w:rPr>
                <w:rFonts w:ascii="Times New Roman" w:hAnsi="Times New Roman" w:cs="Times New Roman"/>
              </w:rPr>
              <w:t>9,6</w:t>
            </w:r>
            <w:r w:rsidR="0061188E">
              <w:rPr>
                <w:rFonts w:ascii="Times New Roman" w:hAnsi="Times New Roman" w:cs="Times New Roman"/>
              </w:rPr>
              <w:t>85</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EC41F96" w14:textId="517037FC"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1</w:t>
      </w:r>
      <w:r w:rsidR="002052DD">
        <w:rPr>
          <w:rFonts w:ascii="Times New Roman" w:hAnsi="Times New Roman"/>
          <w:b/>
          <w:bCs/>
          <w:szCs w:val="22"/>
        </w:rPr>
        <w:t>0</w:t>
      </w:r>
      <w:r w:rsidRPr="008F6625">
        <w:rPr>
          <w:rFonts w:ascii="Times New Roman" w:hAnsi="Times New Roman" w:cs="Times New Roman"/>
          <w:b/>
          <w:bCs/>
        </w:rPr>
        <w:t>.</w:t>
      </w:r>
      <w:r w:rsidRPr="008F6625">
        <w:rPr>
          <w:rFonts w:ascii="Times New Roman" w:hAnsi="Times New Roman" w:cs="Times New Roman"/>
          <w:b/>
          <w:bCs/>
        </w:rPr>
        <w:tab/>
        <w:t>SHORT-TERM BORROWING</w:t>
      </w:r>
      <w:r w:rsidR="008E04CC">
        <w:rPr>
          <w:rFonts w:ascii="Times New Roman" w:hAnsi="Times New Roman" w:cs="Times New Roman"/>
          <w:b/>
          <w:bCs/>
        </w:rPr>
        <w:t>S</w:t>
      </w:r>
      <w:r w:rsidRPr="008F6625">
        <w:rPr>
          <w:rFonts w:ascii="Times New Roman" w:hAnsi="Times New Roman" w:cs="Times New Roman"/>
          <w:b/>
          <w:bCs/>
        </w:rPr>
        <w:t xml:space="preserve">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510"/>
        <w:gridCol w:w="1440"/>
        <w:gridCol w:w="270"/>
        <w:gridCol w:w="1440"/>
        <w:gridCol w:w="270"/>
        <w:gridCol w:w="1350"/>
        <w:gridCol w:w="270"/>
        <w:gridCol w:w="1440"/>
      </w:tblGrid>
      <w:tr w:rsidR="005B4B22" w:rsidRPr="008F6625" w14:paraId="77815AAA" w14:textId="77777777" w:rsidTr="007C2075">
        <w:tc>
          <w:tcPr>
            <w:tcW w:w="351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5B4B22" w:rsidRPr="008F6625" w14:paraId="515F9DA1" w14:textId="77777777" w:rsidTr="007C2075">
        <w:tc>
          <w:tcPr>
            <w:tcW w:w="3510" w:type="dxa"/>
          </w:tcPr>
          <w:p w14:paraId="3880213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542088A8" w14:textId="6140D451" w:rsidR="005B4B22" w:rsidRPr="008F6625" w:rsidRDefault="00D626BB"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006C06C2">
              <w:rPr>
                <w:rFonts w:ascii="Times New Roman" w:hAnsi="Times New Roman" w:cs="Times New Roman"/>
              </w:rPr>
              <w:t xml:space="preserve"> 3</w:t>
            </w:r>
            <w:r>
              <w:rPr>
                <w:rFonts w:ascii="Times New Roman" w:hAnsi="Times New Roman" w:cs="Times New Roman"/>
              </w:rPr>
              <w:t>0</w:t>
            </w:r>
            <w:r w:rsidR="006C06C2">
              <w:rPr>
                <w:rFonts w:ascii="Times New Roman" w:hAnsi="Times New Roman" w:cs="Times New Roman"/>
              </w:rPr>
              <w:t>, 2025</w:t>
            </w:r>
          </w:p>
        </w:tc>
        <w:tc>
          <w:tcPr>
            <w:tcW w:w="270" w:type="dxa"/>
          </w:tcPr>
          <w:p w14:paraId="7F277A68"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88FDEC5" w14:textId="2C555D6E" w:rsidR="005B4B22" w:rsidRPr="008F6625"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70" w:type="dxa"/>
          </w:tcPr>
          <w:p w14:paraId="3261F0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7D431A94" w14:textId="5AEA2DCA" w:rsidR="005B4B22" w:rsidRPr="008F6625" w:rsidRDefault="00D626BB"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006C06C2">
              <w:rPr>
                <w:rFonts w:ascii="Times New Roman" w:hAnsi="Times New Roman" w:cs="Times New Roman"/>
              </w:rPr>
              <w:t xml:space="preserve"> 3</w:t>
            </w:r>
            <w:r>
              <w:rPr>
                <w:rFonts w:ascii="Times New Roman" w:hAnsi="Times New Roman" w:cs="Times New Roman"/>
              </w:rPr>
              <w:t>0</w:t>
            </w:r>
            <w:r w:rsidR="006C06C2">
              <w:rPr>
                <w:rFonts w:ascii="Times New Roman" w:hAnsi="Times New Roman" w:cs="Times New Roman"/>
              </w:rPr>
              <w:t>, 2025</w:t>
            </w:r>
          </w:p>
        </w:tc>
        <w:tc>
          <w:tcPr>
            <w:tcW w:w="270" w:type="dxa"/>
          </w:tcPr>
          <w:p w14:paraId="125F9D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F9A669F" w14:textId="04D60A88" w:rsidR="005B4B22" w:rsidRPr="005B4B22"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5B4B22" w:rsidRPr="008F6625" w14:paraId="35354A99" w14:textId="77777777" w:rsidTr="007C2075">
        <w:tc>
          <w:tcPr>
            <w:tcW w:w="351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595A17AA" w14:textId="77777777" w:rsidTr="007C2075">
        <w:tc>
          <w:tcPr>
            <w:tcW w:w="3510" w:type="dxa"/>
          </w:tcPr>
          <w:p w14:paraId="0E63DFDF" w14:textId="5920AF63"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Short-term borrowing</w:t>
            </w:r>
            <w:r w:rsidR="008E04CC">
              <w:rPr>
                <w:rFonts w:ascii="Times New Roman" w:hAnsi="Times New Roman" w:cs="Times New Roman"/>
              </w:rPr>
              <w:t>s</w:t>
            </w:r>
            <w:r w:rsidRPr="008F6625">
              <w:rPr>
                <w:rFonts w:ascii="Times New Roman" w:hAnsi="Times New Roman" w:cs="Times New Roman"/>
              </w:rPr>
              <w:t xml:space="preserve"> </w:t>
            </w:r>
          </w:p>
        </w:tc>
        <w:tc>
          <w:tcPr>
            <w:tcW w:w="1440" w:type="dxa"/>
          </w:tcPr>
          <w:p w14:paraId="28902C34"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DFC9797"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1E504763"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8CF580A"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15713E85"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478215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7FA4338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6E4F0B" w:rsidRPr="008F6625" w14:paraId="0A0B5D2B" w14:textId="77777777" w:rsidTr="007C2075">
        <w:tc>
          <w:tcPr>
            <w:tcW w:w="3510" w:type="dxa"/>
          </w:tcPr>
          <w:p w14:paraId="587BA8BF" w14:textId="02BEA25B" w:rsidR="006E4F0B" w:rsidRPr="008F6625"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8F6625">
              <w:rPr>
                <w:rFonts w:ascii="Times New Roman" w:hAnsi="Times New Roman" w:cs="Times New Roman"/>
              </w:rPr>
              <w:t>from financial institution</w:t>
            </w:r>
          </w:p>
        </w:tc>
        <w:tc>
          <w:tcPr>
            <w:tcW w:w="1440" w:type="dxa"/>
          </w:tcPr>
          <w:p w14:paraId="1B058713" w14:textId="4E389B3B" w:rsidR="006E4F0B" w:rsidRPr="00641533" w:rsidRDefault="00112A6C"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41533">
              <w:rPr>
                <w:rFonts w:ascii="Times New Roman" w:hAnsi="Times New Roman"/>
                <w:szCs w:val="22"/>
              </w:rPr>
              <w:t xml:space="preserve">3.50 - </w:t>
            </w:r>
            <w:r w:rsidR="006D2A14" w:rsidRPr="00641533">
              <w:rPr>
                <w:rFonts w:ascii="Times New Roman" w:hAnsi="Times New Roman"/>
                <w:szCs w:val="22"/>
              </w:rPr>
              <w:t>7</w:t>
            </w:r>
            <w:r w:rsidR="006E4F0B" w:rsidRPr="00641533">
              <w:rPr>
                <w:rFonts w:ascii="Times New Roman" w:hAnsi="Times New Roman"/>
                <w:szCs w:val="22"/>
              </w:rPr>
              <w:t>.</w:t>
            </w:r>
            <w:r w:rsidR="006D2A14" w:rsidRPr="00641533">
              <w:rPr>
                <w:rFonts w:ascii="Times New Roman" w:hAnsi="Times New Roman"/>
                <w:szCs w:val="22"/>
              </w:rPr>
              <w:t>2</w:t>
            </w:r>
            <w:r w:rsidR="00641533" w:rsidRPr="00641533">
              <w:rPr>
                <w:rFonts w:ascii="Times New Roman" w:hAnsi="Times New Roman"/>
                <w:szCs w:val="22"/>
              </w:rPr>
              <w:t>7</w:t>
            </w:r>
          </w:p>
        </w:tc>
        <w:tc>
          <w:tcPr>
            <w:tcW w:w="270" w:type="dxa"/>
          </w:tcPr>
          <w:p w14:paraId="3E1B95A8"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434918E2" w14:textId="13221653" w:rsidR="006E4F0B" w:rsidRPr="00641533"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41533">
              <w:rPr>
                <w:rFonts w:ascii="Times New Roman" w:hAnsi="Times New Roman"/>
                <w:szCs w:val="22"/>
              </w:rPr>
              <w:t>7</w:t>
            </w:r>
            <w:r w:rsidR="006E4F0B" w:rsidRPr="00641533">
              <w:rPr>
                <w:rFonts w:ascii="Times New Roman" w:hAnsi="Times New Roman"/>
                <w:szCs w:val="22"/>
              </w:rPr>
              <w:t>.2</w:t>
            </w:r>
            <w:r w:rsidRPr="00641533">
              <w:rPr>
                <w:rFonts w:ascii="Times New Roman" w:hAnsi="Times New Roman"/>
                <w:szCs w:val="22"/>
              </w:rPr>
              <w:t>7</w:t>
            </w:r>
          </w:p>
        </w:tc>
        <w:tc>
          <w:tcPr>
            <w:tcW w:w="270" w:type="dxa"/>
          </w:tcPr>
          <w:p w14:paraId="664C818C" w14:textId="77777777" w:rsidR="006E4F0B" w:rsidRPr="00641533" w:rsidRDefault="006E4F0B" w:rsidP="006E4F0B">
            <w:pPr>
              <w:ind w:right="137"/>
              <w:jc w:val="right"/>
              <w:rPr>
                <w:rFonts w:ascii="Times New Roman" w:hAnsi="Times New Roman" w:cs="Times New Roman"/>
              </w:rPr>
            </w:pPr>
          </w:p>
        </w:tc>
        <w:tc>
          <w:tcPr>
            <w:tcW w:w="1350" w:type="dxa"/>
            <w:tcBorders>
              <w:bottom w:val="double" w:sz="4" w:space="0" w:color="auto"/>
            </w:tcBorders>
          </w:tcPr>
          <w:p w14:paraId="2012C3D5" w14:textId="26782757" w:rsidR="006E4F0B" w:rsidRPr="00641533" w:rsidRDefault="00641533"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1533">
              <w:rPr>
                <w:rFonts w:ascii="Times New Roman" w:hAnsi="Times New Roman" w:cstheme="minorBidi"/>
              </w:rPr>
              <w:t>44,990</w:t>
            </w:r>
          </w:p>
        </w:tc>
        <w:tc>
          <w:tcPr>
            <w:tcW w:w="270" w:type="dxa"/>
          </w:tcPr>
          <w:p w14:paraId="0AEF9268" w14:textId="77777777" w:rsidR="006E4F0B" w:rsidRPr="00636AC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23D052F6" w14:textId="3D90E505" w:rsidR="006E4F0B" w:rsidRPr="00636AC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heme="minorBidi"/>
              </w:rPr>
              <w:t>25</w:t>
            </w:r>
            <w:r w:rsidRPr="00636ACA">
              <w:rPr>
                <w:rFonts w:ascii="Times New Roman" w:hAnsi="Times New Roman" w:cs="Times New Roman"/>
              </w:rPr>
              <w:t>,000</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7D7B057F"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2052DD">
        <w:rPr>
          <w:rFonts w:ascii="Times New Roman" w:hAnsi="Times New Roman"/>
          <w:szCs w:val="22"/>
        </w:rPr>
        <w:t>1</w:t>
      </w:r>
      <w:r w:rsidRPr="008F6625">
        <w:rPr>
          <w:rFonts w:ascii="Times New Roman" w:hAnsi="Times New Roman" w:cs="Times New Roman"/>
        </w:rPr>
        <w:t>.</w:t>
      </w:r>
    </w:p>
    <w:p w14:paraId="04276F11"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7A88855A"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2052DD">
        <w:rPr>
          <w:rFonts w:ascii="Times New Roman" w:hAnsi="Times New Roman" w:cs="Times New Roman"/>
          <w:b/>
          <w:bCs/>
        </w:rPr>
        <w:t>1</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6F71FE">
        <w:rPr>
          <w:rFonts w:ascii="Times New Roman" w:hAnsi="Times New Roman" w:cs="Times New Roman"/>
          <w:b/>
          <w:bCs/>
        </w:rPr>
        <w:t>S</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510"/>
        <w:gridCol w:w="1440"/>
        <w:gridCol w:w="270"/>
        <w:gridCol w:w="1440"/>
        <w:gridCol w:w="270"/>
        <w:gridCol w:w="1350"/>
        <w:gridCol w:w="270"/>
        <w:gridCol w:w="1440"/>
      </w:tblGrid>
      <w:tr w:rsidR="008334F6" w:rsidRPr="004E2769" w14:paraId="3297E143" w14:textId="77777777" w:rsidTr="007C2075">
        <w:tc>
          <w:tcPr>
            <w:tcW w:w="351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7C2075">
        <w:tc>
          <w:tcPr>
            <w:tcW w:w="351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0F0CB0BE" w14:textId="14AC3B16" w:rsidR="008334F6" w:rsidRPr="004E2769" w:rsidRDefault="00D626BB"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r w:rsidR="006C06C2">
              <w:rPr>
                <w:rFonts w:ascii="Times New Roman" w:hAnsi="Times New Roman" w:cs="Times New Roman"/>
              </w:rPr>
              <w:t xml:space="preserve"> 3</w:t>
            </w:r>
            <w:r>
              <w:rPr>
                <w:rFonts w:ascii="Times New Roman" w:hAnsi="Times New Roman" w:cs="Times New Roman"/>
              </w:rPr>
              <w:t>0</w:t>
            </w:r>
            <w:r w:rsidR="006C06C2">
              <w:rPr>
                <w:rFonts w:ascii="Times New Roman" w:hAnsi="Times New Roman" w:cs="Times New Roman"/>
              </w:rPr>
              <w:t>, 202</w:t>
            </w:r>
            <w:r>
              <w:rPr>
                <w:rFonts w:ascii="Times New Roman" w:hAnsi="Times New Roman" w:cs="Times New Roman"/>
              </w:rPr>
              <w:t>5</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260B143E"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70"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105D80B4" w14:textId="5E2A2F0C" w:rsidR="008334F6" w:rsidRPr="004E2769" w:rsidRDefault="00D626BB"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 2025</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3045B3E1"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8334F6" w:rsidRPr="004E2769" w14:paraId="48C1147D" w14:textId="77777777" w:rsidTr="007C2075">
        <w:tc>
          <w:tcPr>
            <w:tcW w:w="351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7C2075">
        <w:tc>
          <w:tcPr>
            <w:tcW w:w="3510" w:type="dxa"/>
          </w:tcPr>
          <w:p w14:paraId="323BD02F" w14:textId="2F431B8D"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sidR="006F71FE">
              <w:rPr>
                <w:rFonts w:ascii="Times New Roman" w:hAnsi="Times New Roman" w:cs="Times New Roman"/>
              </w:rPr>
              <w:t>the first</w:t>
            </w:r>
            <w:r w:rsidRPr="004E2769">
              <w:rPr>
                <w:rFonts w:ascii="Times New Roman" w:hAnsi="Times New Roman" w:cs="Times New Roman"/>
              </w:rPr>
              <w:t xml:space="preserve"> local </w:t>
            </w:r>
          </w:p>
        </w:tc>
        <w:tc>
          <w:tcPr>
            <w:tcW w:w="1440" w:type="dxa"/>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03797594" w14:textId="77777777" w:rsidR="008334F6" w:rsidRPr="006E4F0B"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F71FE" w:rsidRPr="004E2769" w14:paraId="3A963011" w14:textId="77777777" w:rsidTr="007C2075">
        <w:tc>
          <w:tcPr>
            <w:tcW w:w="3510" w:type="dxa"/>
          </w:tcPr>
          <w:p w14:paraId="7698FEC1" w14:textId="6EBC6FB9" w:rsidR="006F71FE" w:rsidRPr="004E2769"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440" w:type="dxa"/>
          </w:tcPr>
          <w:p w14:paraId="667218E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232AAF0"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CD4A28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46C4A71"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970C7BC" w14:textId="77777777" w:rsidR="006F71FE" w:rsidRPr="006E4F0B"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76AB6CB5"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764DDF"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4E2769" w14:paraId="35BFD110" w14:textId="77777777" w:rsidTr="007C2075">
        <w:tc>
          <w:tcPr>
            <w:tcW w:w="3510" w:type="dxa"/>
          </w:tcPr>
          <w:p w14:paraId="7A0CD299" w14:textId="15CA2BB2"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00E624A4">
              <w:rPr>
                <w:rFonts w:ascii="Times New Roman" w:hAnsi="Times New Roman" w:cs="Times New Roman"/>
              </w:rPr>
              <w:t>First</w:t>
            </w:r>
            <w:r>
              <w:rPr>
                <w:rFonts w:ascii="Times New Roman" w:hAnsi="Times New Roman" w:cs="Times New Roman"/>
              </w:rPr>
              <w:t xml:space="preserve"> borrowing</w:t>
            </w:r>
          </w:p>
        </w:tc>
        <w:tc>
          <w:tcPr>
            <w:tcW w:w="1440" w:type="dxa"/>
          </w:tcPr>
          <w:p w14:paraId="58F82170" w14:textId="76643A84"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rPr>
            </w:pPr>
            <w:r w:rsidRPr="00641533">
              <w:rPr>
                <w:rFonts w:ascii="Times New Roman" w:hAnsi="Times New Roman" w:cs="Times New Roman"/>
              </w:rPr>
              <w:t>4.</w:t>
            </w:r>
            <w:r w:rsidR="00641533" w:rsidRPr="00641533">
              <w:rPr>
                <w:rFonts w:ascii="Times New Roman" w:hAnsi="Times New Roman" w:cs="Times New Roman"/>
              </w:rPr>
              <w:t>30</w:t>
            </w:r>
            <w:r w:rsidR="00C87312" w:rsidRPr="00641533">
              <w:rPr>
                <w:rFonts w:ascii="Times New Roman" w:hAnsi="Times New Roman" w:cstheme="minorBidi" w:hint="cs"/>
                <w:cs/>
              </w:rPr>
              <w:t xml:space="preserve"> </w:t>
            </w:r>
            <w:r w:rsidR="00C87312" w:rsidRPr="00641533">
              <w:rPr>
                <w:rFonts w:ascii="Times New Roman" w:hAnsi="Times New Roman" w:cstheme="minorBidi"/>
              </w:rPr>
              <w:t>and 4.</w:t>
            </w:r>
            <w:r w:rsidR="00641533" w:rsidRPr="00641533">
              <w:rPr>
                <w:rFonts w:ascii="Times New Roman" w:hAnsi="Times New Roman" w:cstheme="minorBidi"/>
              </w:rPr>
              <w:t>75</w:t>
            </w:r>
          </w:p>
        </w:tc>
        <w:tc>
          <w:tcPr>
            <w:tcW w:w="270" w:type="dxa"/>
          </w:tcPr>
          <w:p w14:paraId="4227B15C"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7CBF0F0" w14:textId="450269D5" w:rsidR="006E4F0B" w:rsidRPr="00641533" w:rsidRDefault="00C87312"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641533">
              <w:rPr>
                <w:rFonts w:ascii="Times New Roman" w:hAnsi="Times New Roman" w:cs="Times New Roman"/>
              </w:rPr>
              <w:t xml:space="preserve">4.70 and </w:t>
            </w:r>
            <w:r w:rsidR="006E4F0B" w:rsidRPr="00641533">
              <w:rPr>
                <w:rFonts w:ascii="Times New Roman" w:hAnsi="Times New Roman" w:cs="Times New Roman"/>
              </w:rPr>
              <w:t>4.93</w:t>
            </w:r>
          </w:p>
        </w:tc>
        <w:tc>
          <w:tcPr>
            <w:tcW w:w="270" w:type="dxa"/>
          </w:tcPr>
          <w:p w14:paraId="35E6EAD9"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6CC617E" w14:textId="669544B6"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41533">
              <w:rPr>
                <w:rFonts w:ascii="Times New Roman" w:hAnsi="Times New Roman" w:cs="Times New Roman"/>
              </w:rPr>
              <w:t>23</w:t>
            </w:r>
            <w:r w:rsidR="006D2A14" w:rsidRPr="00641533">
              <w:rPr>
                <w:rFonts w:ascii="Times New Roman" w:hAnsi="Times New Roman" w:cs="Times New Roman"/>
              </w:rPr>
              <w:t>6,</w:t>
            </w:r>
            <w:r w:rsidR="00641533" w:rsidRPr="00641533">
              <w:rPr>
                <w:rFonts w:ascii="Times New Roman" w:hAnsi="Times New Roman"/>
                <w:szCs w:val="22"/>
              </w:rPr>
              <w:t>162</w:t>
            </w:r>
          </w:p>
        </w:tc>
        <w:tc>
          <w:tcPr>
            <w:tcW w:w="270" w:type="dxa"/>
          </w:tcPr>
          <w:p w14:paraId="19C516BC"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905FCCB" w14:textId="7ACD16A2"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237,762</w:t>
            </w:r>
          </w:p>
        </w:tc>
      </w:tr>
      <w:tr w:rsidR="006E4F0B" w:rsidRPr="004E2769" w14:paraId="3D2F3DDE" w14:textId="77777777" w:rsidTr="007C2075">
        <w:tc>
          <w:tcPr>
            <w:tcW w:w="3510" w:type="dxa"/>
          </w:tcPr>
          <w:p w14:paraId="1AC41A12" w14:textId="01D3D47C"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00E624A4">
              <w:rPr>
                <w:rFonts w:ascii="Times New Roman" w:hAnsi="Times New Roman" w:cs="Times New Roman"/>
              </w:rPr>
              <w:t>Second</w:t>
            </w:r>
            <w:r>
              <w:rPr>
                <w:rFonts w:ascii="Times New Roman" w:hAnsi="Times New Roman" w:cs="Times New Roman"/>
              </w:rPr>
              <w:t xml:space="preserve"> borrowing</w:t>
            </w:r>
          </w:p>
        </w:tc>
        <w:tc>
          <w:tcPr>
            <w:tcW w:w="1440" w:type="dxa"/>
          </w:tcPr>
          <w:p w14:paraId="7028F469" w14:textId="2986FB2B"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sidRPr="00641533">
              <w:rPr>
                <w:rFonts w:ascii="Times New Roman" w:hAnsi="Times New Roman" w:cs="Times New Roman"/>
              </w:rPr>
              <w:t>4.</w:t>
            </w:r>
            <w:r w:rsidR="00641533" w:rsidRPr="00641533">
              <w:rPr>
                <w:rFonts w:ascii="Times New Roman" w:hAnsi="Times New Roman" w:cs="Times New Roman"/>
              </w:rPr>
              <w:t>75</w:t>
            </w:r>
          </w:p>
        </w:tc>
        <w:tc>
          <w:tcPr>
            <w:tcW w:w="270" w:type="dxa"/>
          </w:tcPr>
          <w:p w14:paraId="6E35521C"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E9BE0A7" w14:textId="733AA661"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cs/>
              </w:rPr>
            </w:pPr>
            <w:r w:rsidRPr="00641533">
              <w:rPr>
                <w:rFonts w:ascii="Times New Roman" w:hAnsi="Times New Roman" w:cs="Times New Roman"/>
              </w:rPr>
              <w:t>4.93</w:t>
            </w:r>
          </w:p>
        </w:tc>
        <w:tc>
          <w:tcPr>
            <w:tcW w:w="270" w:type="dxa"/>
          </w:tcPr>
          <w:p w14:paraId="0D06307A"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17E6893" w14:textId="38BCB1CD"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1533">
              <w:rPr>
                <w:rFonts w:ascii="Times New Roman" w:hAnsi="Times New Roman" w:cs="Times New Roman"/>
              </w:rPr>
              <w:t>2</w:t>
            </w:r>
            <w:r w:rsidR="006D2A14" w:rsidRPr="00641533">
              <w:rPr>
                <w:rFonts w:ascii="Times New Roman" w:hAnsi="Times New Roman" w:cs="Times New Roman"/>
              </w:rPr>
              <w:t>3</w:t>
            </w:r>
            <w:r w:rsidR="00641533" w:rsidRPr="00641533">
              <w:rPr>
                <w:rFonts w:ascii="Times New Roman" w:hAnsi="Times New Roman" w:cs="Times New Roman"/>
              </w:rPr>
              <w:t>5</w:t>
            </w:r>
            <w:r w:rsidR="006D2A14" w:rsidRPr="00641533">
              <w:rPr>
                <w:rFonts w:ascii="Times New Roman" w:hAnsi="Times New Roman" w:cs="Times New Roman"/>
              </w:rPr>
              <w:t>,</w:t>
            </w:r>
            <w:r w:rsidR="00641533" w:rsidRPr="00641533">
              <w:rPr>
                <w:rFonts w:ascii="Times New Roman" w:hAnsi="Times New Roman" w:cs="Times New Roman"/>
              </w:rPr>
              <w:t>588</w:t>
            </w:r>
          </w:p>
        </w:tc>
        <w:tc>
          <w:tcPr>
            <w:tcW w:w="270" w:type="dxa"/>
          </w:tcPr>
          <w:p w14:paraId="297EA858"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0D02BE" w14:textId="3D038BDF"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230,155</w:t>
            </w:r>
          </w:p>
        </w:tc>
      </w:tr>
      <w:tr w:rsidR="006E4F0B" w:rsidRPr="004E2769" w14:paraId="5A52F3BC" w14:textId="77777777" w:rsidTr="007C2075">
        <w:tc>
          <w:tcPr>
            <w:tcW w:w="3510" w:type="dxa"/>
          </w:tcPr>
          <w:p w14:paraId="25CD7F72" w14:textId="51787BA8" w:rsidR="006E4F0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second</w:t>
            </w:r>
            <w:r w:rsidRPr="004E2769">
              <w:rPr>
                <w:rFonts w:ascii="Times New Roman" w:hAnsi="Times New Roman" w:cs="Times New Roman"/>
              </w:rPr>
              <w:t xml:space="preserve"> local </w:t>
            </w:r>
          </w:p>
        </w:tc>
        <w:tc>
          <w:tcPr>
            <w:tcW w:w="1440" w:type="dxa"/>
          </w:tcPr>
          <w:p w14:paraId="579F1147"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0C66BAF8"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5C1F7E54"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F3E4C3C"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53FF6CF7"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9043166"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0E7DE97" w14:textId="77777777"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4E2769" w14:paraId="28401BC5" w14:textId="77777777" w:rsidTr="007C2075">
        <w:tc>
          <w:tcPr>
            <w:tcW w:w="3510" w:type="dxa"/>
          </w:tcPr>
          <w:p w14:paraId="3EA1A4C4" w14:textId="65659549"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440" w:type="dxa"/>
          </w:tcPr>
          <w:p w14:paraId="5A3AC7CC" w14:textId="487F7752"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41533">
              <w:rPr>
                <w:rFonts w:ascii="Times New Roman" w:hAnsi="Times New Roman" w:cs="Times New Roman"/>
              </w:rPr>
              <w:t>3.50</w:t>
            </w:r>
          </w:p>
        </w:tc>
        <w:tc>
          <w:tcPr>
            <w:tcW w:w="270" w:type="dxa"/>
          </w:tcPr>
          <w:p w14:paraId="1C0FB9B9"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254B52B" w14:textId="1952A3F8"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41533">
              <w:rPr>
                <w:rFonts w:ascii="Times New Roman" w:hAnsi="Times New Roman" w:cs="Times New Roman"/>
              </w:rPr>
              <w:t>3.50</w:t>
            </w:r>
          </w:p>
        </w:tc>
        <w:tc>
          <w:tcPr>
            <w:tcW w:w="270" w:type="dxa"/>
          </w:tcPr>
          <w:p w14:paraId="26B6E6A0"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1BA3DD9" w14:textId="20E6ABF8" w:rsidR="006E4F0B" w:rsidRPr="00641533"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1533">
              <w:rPr>
                <w:rFonts w:ascii="Times New Roman" w:hAnsi="Times New Roman" w:cs="Times New Roman"/>
              </w:rPr>
              <w:t>8,</w:t>
            </w:r>
            <w:r w:rsidR="00641533" w:rsidRPr="00641533">
              <w:rPr>
                <w:rFonts w:ascii="Times New Roman" w:hAnsi="Times New Roman" w:cs="Times New Roman"/>
              </w:rPr>
              <w:t>173</w:t>
            </w:r>
          </w:p>
        </w:tc>
        <w:tc>
          <w:tcPr>
            <w:tcW w:w="270" w:type="dxa"/>
          </w:tcPr>
          <w:p w14:paraId="70E390BC"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65347381" w14:textId="47B428BE"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5,000</w:t>
            </w:r>
          </w:p>
        </w:tc>
      </w:tr>
      <w:tr w:rsidR="00636ACA" w:rsidRPr="004E2769" w14:paraId="19DB1974" w14:textId="77777777" w:rsidTr="007C2075">
        <w:tc>
          <w:tcPr>
            <w:tcW w:w="3510" w:type="dxa"/>
          </w:tcPr>
          <w:p w14:paraId="58653774"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440" w:type="dxa"/>
          </w:tcPr>
          <w:p w14:paraId="3E0D33C2"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B87726B"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363D3DA7"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672EDC8"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621901BF" w14:textId="747B4E39"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1533">
              <w:rPr>
                <w:rFonts w:ascii="Times New Roman" w:hAnsi="Times New Roman" w:cs="Times New Roman"/>
              </w:rPr>
              <w:t>4</w:t>
            </w:r>
            <w:r w:rsidR="00641533" w:rsidRPr="00641533">
              <w:rPr>
                <w:rFonts w:ascii="Times New Roman" w:hAnsi="Times New Roman" w:cs="Times New Roman"/>
              </w:rPr>
              <w:t>79</w:t>
            </w:r>
            <w:r w:rsidR="006D2A14" w:rsidRPr="00641533">
              <w:rPr>
                <w:rFonts w:ascii="Times New Roman" w:hAnsi="Times New Roman" w:cs="Times New Roman"/>
              </w:rPr>
              <w:t>,</w:t>
            </w:r>
            <w:r w:rsidR="00641533" w:rsidRPr="00641533">
              <w:rPr>
                <w:rFonts w:ascii="Times New Roman" w:hAnsi="Times New Roman" w:cs="Times New Roman"/>
              </w:rPr>
              <w:t>923</w:t>
            </w:r>
          </w:p>
        </w:tc>
        <w:tc>
          <w:tcPr>
            <w:tcW w:w="270" w:type="dxa"/>
          </w:tcPr>
          <w:p w14:paraId="7464F265"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FB4101D" w14:textId="41C49736" w:rsidR="00636ACA" w:rsidRPr="00B73468" w:rsidRDefault="006E4F0B"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472,917</w:t>
            </w:r>
          </w:p>
        </w:tc>
      </w:tr>
      <w:tr w:rsidR="00636ACA" w:rsidRPr="004E2769" w14:paraId="749B18DF" w14:textId="77777777" w:rsidTr="007C2075">
        <w:tc>
          <w:tcPr>
            <w:tcW w:w="3510" w:type="dxa"/>
          </w:tcPr>
          <w:p w14:paraId="0D8259FA" w14:textId="003B72F0"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arrangement fee</w:t>
            </w:r>
          </w:p>
        </w:tc>
        <w:tc>
          <w:tcPr>
            <w:tcW w:w="1440" w:type="dxa"/>
          </w:tcPr>
          <w:p w14:paraId="5CC28AD5"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E55045E"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0E954EB6"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0F95750" w14:textId="77777777" w:rsidR="00636ACA" w:rsidRPr="006415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48975E92" w14:textId="07562244" w:rsidR="00636ACA" w:rsidRPr="00641533" w:rsidRDefault="00636ACA"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41533">
              <w:rPr>
                <w:rFonts w:ascii="Times New Roman" w:hAnsi="Times New Roman" w:cs="Times New Roman"/>
              </w:rPr>
              <w:t>(1,</w:t>
            </w:r>
            <w:r w:rsidR="006D2A14" w:rsidRPr="00641533">
              <w:rPr>
                <w:rFonts w:ascii="Times New Roman" w:hAnsi="Times New Roman" w:cs="Times New Roman"/>
              </w:rPr>
              <w:t>2</w:t>
            </w:r>
            <w:r w:rsidR="00641533" w:rsidRPr="00641533">
              <w:rPr>
                <w:rFonts w:ascii="Times New Roman" w:hAnsi="Times New Roman" w:cs="Times New Roman"/>
              </w:rPr>
              <w:t>15</w:t>
            </w:r>
            <w:r w:rsidRPr="00641533">
              <w:rPr>
                <w:rFonts w:ascii="Times New Roman" w:hAnsi="Times New Roman" w:cs="Times New Roman"/>
              </w:rPr>
              <w:t>)</w:t>
            </w:r>
          </w:p>
        </w:tc>
        <w:tc>
          <w:tcPr>
            <w:tcW w:w="270" w:type="dxa"/>
          </w:tcPr>
          <w:p w14:paraId="7213DDF4"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F36CE73" w14:textId="6402C8C5"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w:t>
            </w:r>
            <w:r w:rsidR="006E4F0B">
              <w:rPr>
                <w:rFonts w:ascii="Times New Roman" w:hAnsi="Times New Roman" w:cs="Times New Roman"/>
              </w:rPr>
              <w:t>322</w:t>
            </w:r>
            <w:r w:rsidRPr="008835AC">
              <w:rPr>
                <w:rFonts w:ascii="Times New Roman" w:hAnsi="Times New Roman" w:cs="Times New Roman"/>
              </w:rPr>
              <w:t>)</w:t>
            </w:r>
          </w:p>
        </w:tc>
      </w:tr>
      <w:tr w:rsidR="006E4F0B" w:rsidRPr="004E2769" w14:paraId="244F8175" w14:textId="77777777" w:rsidTr="007C2075">
        <w:tc>
          <w:tcPr>
            <w:tcW w:w="3510" w:type="dxa"/>
          </w:tcPr>
          <w:p w14:paraId="7D161007" w14:textId="77777777"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5271E7D5"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6D7C9FE"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4F6CF987"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2AD8B62"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76C8F22F" w14:textId="4EEB8E9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1533">
              <w:rPr>
                <w:rFonts w:ascii="Times New Roman" w:hAnsi="Times New Roman" w:cs="Times New Roman"/>
              </w:rPr>
              <w:t>4</w:t>
            </w:r>
            <w:r w:rsidR="00641533" w:rsidRPr="00641533">
              <w:rPr>
                <w:rFonts w:ascii="Times New Roman" w:hAnsi="Times New Roman" w:cs="Times New Roman"/>
              </w:rPr>
              <w:t>78</w:t>
            </w:r>
            <w:r w:rsidRPr="00641533">
              <w:rPr>
                <w:rFonts w:ascii="Times New Roman" w:hAnsi="Times New Roman" w:cs="Times New Roman"/>
              </w:rPr>
              <w:t>,</w:t>
            </w:r>
            <w:r w:rsidR="006D2A14" w:rsidRPr="00641533">
              <w:rPr>
                <w:rFonts w:ascii="Times New Roman" w:hAnsi="Times New Roman" w:cs="Times New Roman"/>
              </w:rPr>
              <w:t>7</w:t>
            </w:r>
            <w:r w:rsidR="00641533" w:rsidRPr="00641533">
              <w:rPr>
                <w:rFonts w:ascii="Times New Roman" w:hAnsi="Times New Roman" w:cs="Times New Roman"/>
              </w:rPr>
              <w:t>08</w:t>
            </w:r>
          </w:p>
        </w:tc>
        <w:tc>
          <w:tcPr>
            <w:tcW w:w="270" w:type="dxa"/>
          </w:tcPr>
          <w:p w14:paraId="15FFEF23"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685C126" w14:textId="6D85649B"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471,595</w:t>
            </w:r>
          </w:p>
        </w:tc>
      </w:tr>
      <w:tr w:rsidR="006E4F0B" w:rsidRPr="004E2769" w14:paraId="6AF1E89A" w14:textId="77777777" w:rsidTr="007C2075">
        <w:tc>
          <w:tcPr>
            <w:tcW w:w="3510" w:type="dxa"/>
          </w:tcPr>
          <w:p w14:paraId="19263741" w14:textId="77777777" w:rsidR="006E4F0B" w:rsidRPr="004E2769" w:rsidRDefault="006E4F0B" w:rsidP="006E4F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440" w:type="dxa"/>
          </w:tcPr>
          <w:p w14:paraId="6A22729B"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69394C7"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14:paraId="26BF626C"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72F91B1"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16F4FF95" w14:textId="4A664F4B" w:rsidR="006E4F0B" w:rsidRPr="00641533" w:rsidRDefault="006E4F0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41533">
              <w:rPr>
                <w:rFonts w:ascii="Times New Roman" w:hAnsi="Times New Roman" w:cs="Times New Roman"/>
              </w:rPr>
              <w:t>(</w:t>
            </w:r>
            <w:r w:rsidR="00641533" w:rsidRPr="00641533">
              <w:rPr>
                <w:rFonts w:ascii="Times New Roman" w:hAnsi="Times New Roman" w:cs="Times New Roman"/>
              </w:rPr>
              <w:t>47</w:t>
            </w:r>
            <w:r w:rsidR="006D2A14" w:rsidRPr="00641533">
              <w:rPr>
                <w:rFonts w:ascii="Times New Roman" w:hAnsi="Times New Roman" w:cs="Times New Roman"/>
              </w:rPr>
              <w:t>,</w:t>
            </w:r>
            <w:r w:rsidR="00641533" w:rsidRPr="00641533">
              <w:rPr>
                <w:rFonts w:ascii="Times New Roman" w:hAnsi="Times New Roman" w:cs="Times New Roman"/>
              </w:rPr>
              <w:t>117</w:t>
            </w:r>
            <w:r w:rsidRPr="00641533">
              <w:rPr>
                <w:rFonts w:ascii="Times New Roman" w:hAnsi="Times New Roman" w:cs="Times New Roman"/>
              </w:rPr>
              <w:t>)</w:t>
            </w:r>
          </w:p>
        </w:tc>
        <w:tc>
          <w:tcPr>
            <w:tcW w:w="270" w:type="dxa"/>
          </w:tcPr>
          <w:p w14:paraId="4FFDA728"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10293EE" w14:textId="68927615"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E4F0B">
              <w:rPr>
                <w:rFonts w:ascii="Times New Roman" w:hAnsi="Times New Roman" w:cs="Times New Roman"/>
              </w:rPr>
              <w:t>(21,619)</w:t>
            </w:r>
          </w:p>
        </w:tc>
      </w:tr>
      <w:tr w:rsidR="006E4F0B" w:rsidRPr="004E2769" w14:paraId="58D68E45" w14:textId="77777777" w:rsidTr="007C2075">
        <w:tc>
          <w:tcPr>
            <w:tcW w:w="3510" w:type="dxa"/>
          </w:tcPr>
          <w:p w14:paraId="5D753F4C" w14:textId="77777777"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440" w:type="dxa"/>
          </w:tcPr>
          <w:p w14:paraId="760A416A"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27C748D"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7B8FEE35"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BB24ECE" w14:textId="7777777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628626CD" w14:textId="5ED2EDF7" w:rsidR="006E4F0B" w:rsidRPr="006415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41533">
              <w:rPr>
                <w:rFonts w:ascii="Times New Roman" w:hAnsi="Times New Roman" w:cs="Times New Roman"/>
              </w:rPr>
              <w:t>4</w:t>
            </w:r>
            <w:r w:rsidR="00641533" w:rsidRPr="00641533">
              <w:rPr>
                <w:rFonts w:ascii="Times New Roman" w:hAnsi="Times New Roman" w:cs="Times New Roman"/>
              </w:rPr>
              <w:t>31</w:t>
            </w:r>
            <w:r w:rsidRPr="00641533">
              <w:rPr>
                <w:rFonts w:ascii="Times New Roman" w:hAnsi="Times New Roman" w:cs="Times New Roman"/>
              </w:rPr>
              <w:t>,</w:t>
            </w:r>
            <w:r w:rsidR="00641533" w:rsidRPr="00641533">
              <w:rPr>
                <w:rFonts w:ascii="Times New Roman" w:hAnsi="Times New Roman" w:cs="Times New Roman"/>
              </w:rPr>
              <w:t>591</w:t>
            </w:r>
          </w:p>
        </w:tc>
        <w:tc>
          <w:tcPr>
            <w:tcW w:w="270" w:type="dxa"/>
          </w:tcPr>
          <w:p w14:paraId="4F8B6AE0"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28FFC80" w14:textId="17D65FE5"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449,976</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242848D" w14:textId="64A66824" w:rsidR="005C0BB2" w:rsidRDefault="003B1C1C"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D626BB">
        <w:rPr>
          <w:rFonts w:ascii="Times New Roman" w:hAnsi="Times New Roman" w:cs="Times New Roman"/>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Pr>
          <w:rFonts w:ascii="Times New Roman" w:hAnsi="Times New Roman" w:cs="Times New Roman"/>
        </w:rPr>
        <w:t xml:space="preserve"> and </w:t>
      </w:r>
      <w:r w:rsidR="006C06C2">
        <w:rPr>
          <w:rFonts w:ascii="Times New Roman" w:hAnsi="Times New Roman" w:cs="Times New Roman"/>
        </w:rPr>
        <w:t>December 31, 2024</w:t>
      </w:r>
      <w:r>
        <w:rPr>
          <w:rFonts w:ascii="Times New Roman" w:hAnsi="Times New Roman" w:cs="Times New Roman"/>
        </w:rPr>
        <w:t>, t</w:t>
      </w:r>
      <w:r w:rsidRPr="00905001">
        <w:rPr>
          <w:rFonts w:ascii="Times New Roman" w:hAnsi="Times New Roman" w:cs="Times New Roman"/>
        </w:rPr>
        <w:t xml:space="preserve">he Company’s credit facilities are as follows: </w:t>
      </w:r>
    </w:p>
    <w:p w14:paraId="52E7A46C" w14:textId="77777777" w:rsidR="00547856" w:rsidRPr="005C0BB2" w:rsidRDefault="00547856"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cs/>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5C0BB2" w:rsidRPr="004E2769" w14:paraId="021341B7" w14:textId="77777777" w:rsidTr="00F4453F">
        <w:trPr>
          <w:trHeight w:val="20"/>
          <w:tblHeader/>
        </w:trPr>
        <w:tc>
          <w:tcPr>
            <w:tcW w:w="965" w:type="dxa"/>
          </w:tcPr>
          <w:p w14:paraId="7CE401A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21FEA7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2D73854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43CC62F6"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12FD485E"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tcPr>
          <w:p w14:paraId="19CDFF3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0EC3A16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4F667000" w14:textId="77777777" w:rsidTr="00F4453F">
        <w:trPr>
          <w:trHeight w:val="20"/>
          <w:tblHeader/>
        </w:trPr>
        <w:tc>
          <w:tcPr>
            <w:tcW w:w="965" w:type="dxa"/>
          </w:tcPr>
          <w:p w14:paraId="37CCA86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4166381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09838B3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167FF521"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45EB9F0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tcPr>
          <w:p w14:paraId="7B4161B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164E2822"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0FBE5CAB" w14:textId="77777777" w:rsidTr="00F4453F">
        <w:trPr>
          <w:trHeight w:val="20"/>
          <w:tblHeader/>
        </w:trPr>
        <w:tc>
          <w:tcPr>
            <w:tcW w:w="965" w:type="dxa"/>
            <w:tcBorders>
              <w:bottom w:val="single" w:sz="4" w:space="0" w:color="auto"/>
            </w:tcBorders>
          </w:tcPr>
          <w:p w14:paraId="27E38D1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5FA76937"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tcPr>
          <w:p w14:paraId="347C4AFB"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F555D8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tcPr>
          <w:p w14:paraId="28F18518"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548BB206"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3974E3" w14:textId="1EF38EC2" w:rsidR="005C0BB2" w:rsidRP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szCs w:val="22"/>
              </w:rPr>
            </w:pPr>
            <w:r w:rsidRPr="004E2769">
              <w:rPr>
                <w:rFonts w:ascii="Times New Roman" w:hAnsi="Times New Roman" w:cs="Times New Roman"/>
              </w:rPr>
              <w:t>202</w:t>
            </w:r>
            <w:r>
              <w:rPr>
                <w:rFonts w:ascii="Times New Roman" w:hAnsi="Times New Roman"/>
                <w:szCs w:val="22"/>
              </w:rPr>
              <w:t>5</w:t>
            </w:r>
          </w:p>
        </w:tc>
        <w:tc>
          <w:tcPr>
            <w:tcW w:w="169" w:type="dxa"/>
          </w:tcPr>
          <w:p w14:paraId="4D45E0B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tcPr>
          <w:p w14:paraId="0CCB75F3"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7478A319" w14:textId="3FA043CA"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196" w:type="dxa"/>
          </w:tcPr>
          <w:p w14:paraId="5315DC49"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tcPr>
          <w:p w14:paraId="08B0AD12"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CEC492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Pr>
                <w:rFonts w:ascii="Times New Roman" w:hAnsi="Times New Roman" w:cs="Times New Roman"/>
              </w:rPr>
              <w:t xml:space="preserve"> (p.a)</w:t>
            </w:r>
          </w:p>
        </w:tc>
      </w:tr>
      <w:tr w:rsidR="005C0BB2" w:rsidRPr="004E2769" w14:paraId="57D8693D" w14:textId="77777777" w:rsidTr="00F4453F">
        <w:trPr>
          <w:trHeight w:val="20"/>
          <w:tblHeader/>
        </w:trPr>
        <w:tc>
          <w:tcPr>
            <w:tcW w:w="965" w:type="dxa"/>
            <w:tcBorders>
              <w:top w:val="single" w:sz="4" w:space="0" w:color="auto"/>
            </w:tcBorders>
          </w:tcPr>
          <w:p w14:paraId="14F5D255"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592C1E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tcPr>
          <w:p w14:paraId="5A2659A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0C4AD449"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2DBE9BD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69" w:type="dxa"/>
          </w:tcPr>
          <w:p w14:paraId="046E0843"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tcPr>
          <w:p w14:paraId="0C3FB4CE"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96" w:type="dxa"/>
          </w:tcPr>
          <w:p w14:paraId="0307FABD"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tcPr>
          <w:p w14:paraId="642AC51A"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r>
      <w:tr w:rsidR="005C0BB2" w:rsidRPr="004E2769" w14:paraId="1E8C2F84" w14:textId="77777777" w:rsidTr="00F4453F">
        <w:trPr>
          <w:trHeight w:val="20"/>
        </w:trPr>
        <w:tc>
          <w:tcPr>
            <w:tcW w:w="965" w:type="dxa"/>
          </w:tcPr>
          <w:p w14:paraId="244A1E2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4A72B11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D0024FB"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tcPr>
          <w:p w14:paraId="79978D6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61932B7" w14:textId="414FBEE3"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
                <w:tab w:val="left" w:pos="448"/>
              </w:tabs>
              <w:ind w:right="-192"/>
              <w:jc w:val="center"/>
              <w:rPr>
                <w:rFonts w:ascii="Times New Roman" w:hAnsi="Times New Roman" w:cs="Times New Roman"/>
              </w:rPr>
            </w:pPr>
            <w:r w:rsidRPr="00716EBF">
              <w:rPr>
                <w:rFonts w:cs="Times New Roman"/>
              </w:rPr>
              <w:t>-</w:t>
            </w:r>
          </w:p>
        </w:tc>
        <w:tc>
          <w:tcPr>
            <w:tcW w:w="169" w:type="dxa"/>
          </w:tcPr>
          <w:p w14:paraId="4FBB5F3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24168F2" w14:textId="6915ECCE"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tcPr>
          <w:p w14:paraId="0263F83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50350EF8"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5C0BB2" w:rsidRPr="004E2769" w14:paraId="22E3AC48" w14:textId="77777777" w:rsidTr="00F4453F">
        <w:trPr>
          <w:trHeight w:val="20"/>
        </w:trPr>
        <w:tc>
          <w:tcPr>
            <w:tcW w:w="965" w:type="dxa"/>
          </w:tcPr>
          <w:p w14:paraId="0307A942"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57F4F55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B74AC19"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5FB335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0ED7EF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22D05B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441804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FE3A1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AAEE713"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C960152" w14:textId="77777777" w:rsidTr="00F4453F">
        <w:trPr>
          <w:trHeight w:val="20"/>
        </w:trPr>
        <w:tc>
          <w:tcPr>
            <w:tcW w:w="965" w:type="dxa"/>
          </w:tcPr>
          <w:p w14:paraId="1354FAAF"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3E21CBB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190F18A"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tcPr>
          <w:p w14:paraId="208F0E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2B301120"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6E0DB0A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3F8B3B" w14:textId="40E41351"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96" w:type="dxa"/>
          </w:tcPr>
          <w:p w14:paraId="06CD1AB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0585E45A"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5C0BB2" w:rsidRPr="004E2769" w14:paraId="51E4A24C" w14:textId="77777777" w:rsidTr="00F4453F">
        <w:trPr>
          <w:trHeight w:val="20"/>
        </w:trPr>
        <w:tc>
          <w:tcPr>
            <w:tcW w:w="965" w:type="dxa"/>
          </w:tcPr>
          <w:p w14:paraId="21BDA29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312979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B4DC8C0"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21B729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22084A4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317230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9A84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834FFE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544ABA94"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5C0BB2" w:rsidRPr="004E2769" w14:paraId="02F8D15E" w14:textId="77777777" w:rsidTr="00F4453F">
        <w:trPr>
          <w:trHeight w:val="20"/>
        </w:trPr>
        <w:tc>
          <w:tcPr>
            <w:tcW w:w="965" w:type="dxa"/>
          </w:tcPr>
          <w:p w14:paraId="4B3311FA"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14591E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4FAAB25"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F84AA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F7C5A1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099D69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8CA205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D47A0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FE017AA"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5C0BB2" w:rsidRPr="004E2769" w14:paraId="60EFA14E" w14:textId="77777777" w:rsidTr="00F4453F">
        <w:trPr>
          <w:trHeight w:val="20"/>
        </w:trPr>
        <w:tc>
          <w:tcPr>
            <w:tcW w:w="965" w:type="dxa"/>
          </w:tcPr>
          <w:p w14:paraId="1E84B95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4C6652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A230B91"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1D7F8C5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1370D0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7FC1E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1829B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00516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E2B5F3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65FC5223" w14:textId="77777777" w:rsidTr="00F4453F">
        <w:trPr>
          <w:trHeight w:val="20"/>
        </w:trPr>
        <w:tc>
          <w:tcPr>
            <w:tcW w:w="965" w:type="dxa"/>
          </w:tcPr>
          <w:p w14:paraId="640C2AB0"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r w:rsidRPr="00494DFE">
              <w:rPr>
                <w:rFonts w:cs="Times New Roman"/>
                <w:sz w:val="18"/>
                <w:szCs w:val="18"/>
                <w:lang w:val="en-US"/>
              </w:rPr>
              <w:t>C</w:t>
            </w:r>
          </w:p>
        </w:tc>
        <w:tc>
          <w:tcPr>
            <w:tcW w:w="136" w:type="dxa"/>
          </w:tcPr>
          <w:p w14:paraId="41CE9DB8"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51680797" w14:textId="022ADF25"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36" w:type="dxa"/>
          </w:tcPr>
          <w:p w14:paraId="1EF80A58"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31A114DB"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69" w:type="dxa"/>
          </w:tcPr>
          <w:p w14:paraId="0BA9D4A7"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6E826FE" w14:textId="48623C9F"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96" w:type="dxa"/>
          </w:tcPr>
          <w:p w14:paraId="532CC034"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tcPr>
          <w:p w14:paraId="1C3630D6" w14:textId="442C9978" w:rsidR="005C0BB2" w:rsidRPr="005C0BB2" w:rsidRDefault="00D6394C" w:rsidP="005C0BB2">
            <w:pPr>
              <w:pStyle w:val="a"/>
              <w:tabs>
                <w:tab w:val="clear" w:pos="1080"/>
              </w:tabs>
              <w:spacing w:line="240" w:lineRule="atLeast"/>
              <w:ind w:right="-108"/>
              <w:rPr>
                <w:rFonts w:cs="Times New Roman"/>
                <w:sz w:val="18"/>
                <w:szCs w:val="18"/>
                <w:highlight w:val="yellow"/>
                <w:lang w:val="en-US"/>
              </w:rPr>
            </w:pPr>
            <w:r w:rsidRPr="004E2769">
              <w:rPr>
                <w:rFonts w:cs="Times New Roman"/>
                <w:sz w:val="18"/>
                <w:szCs w:val="18"/>
                <w:lang w:val="en-US"/>
              </w:rPr>
              <w:t>Indicated in each agreement</w:t>
            </w:r>
          </w:p>
        </w:tc>
      </w:tr>
      <w:tr w:rsidR="00494DFE" w:rsidRPr="004E2769" w14:paraId="492DC601" w14:textId="77777777" w:rsidTr="00F4453F">
        <w:trPr>
          <w:trHeight w:val="20"/>
        </w:trPr>
        <w:tc>
          <w:tcPr>
            <w:tcW w:w="965" w:type="dxa"/>
          </w:tcPr>
          <w:p w14:paraId="2F5C36E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7FB34D33"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tcPr>
          <w:p w14:paraId="1CA5A573" w14:textId="363C3CFA"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for purchase of machinery (Not exceeding Euro </w:t>
            </w:r>
          </w:p>
        </w:tc>
        <w:tc>
          <w:tcPr>
            <w:tcW w:w="136" w:type="dxa"/>
          </w:tcPr>
          <w:p w14:paraId="19C8F370"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tcPr>
          <w:p w14:paraId="4D2FCE2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0580EB"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742F98C6"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96" w:type="dxa"/>
          </w:tcPr>
          <w:p w14:paraId="6104E93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tcPr>
          <w:p w14:paraId="1474354F" w14:textId="7E0871FF"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494DFE" w14:paraId="54457B2D" w14:textId="77777777" w:rsidTr="00F4453F">
        <w:trPr>
          <w:trHeight w:val="20"/>
        </w:trPr>
        <w:tc>
          <w:tcPr>
            <w:tcW w:w="965" w:type="dxa"/>
          </w:tcPr>
          <w:p w14:paraId="1BE8051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2F1857A4"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tcPr>
          <w:p w14:paraId="53E6F3F6" w14:textId="118E24D9"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9,825 thousand) (credit facility of term loan </w:t>
            </w:r>
          </w:p>
        </w:tc>
        <w:tc>
          <w:tcPr>
            <w:tcW w:w="136" w:type="dxa"/>
          </w:tcPr>
          <w:p w14:paraId="5E2A05D9"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tcPr>
          <w:p w14:paraId="0D2F3BB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8137655"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4DAF8F51"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tcPr>
          <w:p w14:paraId="6319FA9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tcPr>
          <w:p w14:paraId="76AFE086" w14:textId="250A48F0"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5C0BB2" w14:paraId="569622AB" w14:textId="77777777" w:rsidTr="00F4453F">
        <w:trPr>
          <w:trHeight w:val="20"/>
        </w:trPr>
        <w:tc>
          <w:tcPr>
            <w:tcW w:w="965" w:type="dxa"/>
          </w:tcPr>
          <w:p w14:paraId="089348FD"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563CB02"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06FCEF0" w14:textId="37AA0903"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using for repayment of trust receipt not </w:t>
            </w:r>
          </w:p>
        </w:tc>
        <w:tc>
          <w:tcPr>
            <w:tcW w:w="136" w:type="dxa"/>
          </w:tcPr>
          <w:p w14:paraId="4C62A467"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7F49EDBD"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52326232"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71EDFFCA"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tcPr>
          <w:p w14:paraId="527ACA3D"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tcPr>
          <w:p w14:paraId="4BAD68B1" w14:textId="299A0EA3" w:rsidR="005C0BB2" w:rsidRPr="005C0BB2" w:rsidRDefault="005C0BB2" w:rsidP="005C0BB2">
            <w:pPr>
              <w:pStyle w:val="a"/>
              <w:tabs>
                <w:tab w:val="clear" w:pos="1080"/>
              </w:tabs>
              <w:spacing w:line="240" w:lineRule="atLeast"/>
              <w:ind w:right="-108"/>
              <w:rPr>
                <w:rFonts w:cstheme="minorBidi"/>
                <w:sz w:val="18"/>
                <w:szCs w:val="18"/>
                <w:highlight w:val="yellow"/>
                <w:cs/>
                <w:lang w:val="en-US"/>
              </w:rPr>
            </w:pPr>
          </w:p>
        </w:tc>
      </w:tr>
      <w:tr w:rsidR="005C0BB2" w14:paraId="4C0F8C3A" w14:textId="77777777" w:rsidTr="00F4453F">
        <w:trPr>
          <w:trHeight w:val="20"/>
        </w:trPr>
        <w:tc>
          <w:tcPr>
            <w:tcW w:w="965" w:type="dxa"/>
          </w:tcPr>
          <w:p w14:paraId="58BCE831"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224731F"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B614581" w14:textId="0F451888"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36" w:type="dxa"/>
          </w:tcPr>
          <w:p w14:paraId="4DB4262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3287A2A"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2E3687D"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92C44F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725EDBD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C23FF8D" w14:textId="77777777" w:rsidR="005C0BB2" w:rsidRDefault="005C0BB2" w:rsidP="005C0BB2">
            <w:pPr>
              <w:pStyle w:val="a"/>
              <w:tabs>
                <w:tab w:val="clear" w:pos="1080"/>
              </w:tabs>
              <w:spacing w:line="240" w:lineRule="atLeast"/>
              <w:ind w:right="-108"/>
              <w:rPr>
                <w:rFonts w:cs="Times New Roman"/>
                <w:sz w:val="18"/>
                <w:szCs w:val="18"/>
                <w:lang w:val="en-US"/>
              </w:rPr>
            </w:pPr>
          </w:p>
        </w:tc>
      </w:tr>
      <w:tr w:rsidR="00494DFE" w14:paraId="632904CD" w14:textId="77777777" w:rsidTr="00F4453F">
        <w:trPr>
          <w:trHeight w:val="20"/>
        </w:trPr>
        <w:tc>
          <w:tcPr>
            <w:tcW w:w="965" w:type="dxa"/>
          </w:tcPr>
          <w:p w14:paraId="428C54AD" w14:textId="77777777" w:rsidR="00494DFE" w:rsidRDefault="00494DFE" w:rsidP="005C0BB2">
            <w:pPr>
              <w:pStyle w:val="a"/>
              <w:tabs>
                <w:tab w:val="clear" w:pos="1080"/>
              </w:tabs>
              <w:spacing w:line="240" w:lineRule="atLeast"/>
              <w:ind w:right="-43"/>
              <w:jc w:val="center"/>
              <w:rPr>
                <w:rFonts w:cs="Times New Roman"/>
                <w:sz w:val="18"/>
                <w:szCs w:val="18"/>
                <w:lang w:val="en-US"/>
              </w:rPr>
            </w:pPr>
          </w:p>
        </w:tc>
        <w:tc>
          <w:tcPr>
            <w:tcW w:w="136" w:type="dxa"/>
          </w:tcPr>
          <w:p w14:paraId="1C994E83" w14:textId="77777777" w:rsidR="00494DFE" w:rsidRPr="004E2769" w:rsidRDefault="00494DFE" w:rsidP="005C0BB2">
            <w:pPr>
              <w:pStyle w:val="a"/>
              <w:tabs>
                <w:tab w:val="clear" w:pos="1080"/>
              </w:tabs>
              <w:spacing w:line="240" w:lineRule="atLeast"/>
              <w:ind w:right="-43"/>
              <w:jc w:val="center"/>
              <w:rPr>
                <w:rFonts w:cs="Times New Roman"/>
                <w:sz w:val="18"/>
                <w:szCs w:val="18"/>
                <w:cs/>
                <w:lang w:val="en-US"/>
              </w:rPr>
            </w:pPr>
          </w:p>
        </w:tc>
        <w:tc>
          <w:tcPr>
            <w:tcW w:w="3653" w:type="dxa"/>
          </w:tcPr>
          <w:p w14:paraId="4065AD04" w14:textId="77777777" w:rsidR="00494DFE" w:rsidRPr="006614A8" w:rsidRDefault="00494DFE" w:rsidP="005C0BB2">
            <w:pPr>
              <w:pStyle w:val="a"/>
              <w:tabs>
                <w:tab w:val="clear" w:pos="1080"/>
              </w:tabs>
              <w:spacing w:line="240" w:lineRule="atLeast"/>
              <w:ind w:right="32"/>
              <w:rPr>
                <w:rFonts w:cs="Times New Roman"/>
                <w:sz w:val="18"/>
                <w:szCs w:val="18"/>
                <w:lang w:val="en-US"/>
              </w:rPr>
            </w:pPr>
          </w:p>
        </w:tc>
        <w:tc>
          <w:tcPr>
            <w:tcW w:w="136" w:type="dxa"/>
          </w:tcPr>
          <w:p w14:paraId="17AB397D"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1098" w:type="dxa"/>
          </w:tcPr>
          <w:p w14:paraId="1EC92B62" w14:textId="77777777" w:rsidR="00494DFE"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6920035"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A1EAE2C"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160C9B50"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2736" w:type="dxa"/>
          </w:tcPr>
          <w:p w14:paraId="7CAF10EB" w14:textId="77777777" w:rsidR="00494DFE" w:rsidRDefault="00494DFE" w:rsidP="005C0BB2">
            <w:pPr>
              <w:pStyle w:val="a"/>
              <w:tabs>
                <w:tab w:val="clear" w:pos="1080"/>
              </w:tabs>
              <w:spacing w:line="240" w:lineRule="atLeast"/>
              <w:ind w:right="-108"/>
              <w:rPr>
                <w:rFonts w:cs="Times New Roman"/>
                <w:sz w:val="18"/>
                <w:szCs w:val="18"/>
                <w:lang w:val="en-US"/>
              </w:rPr>
            </w:pPr>
          </w:p>
        </w:tc>
      </w:tr>
      <w:tr w:rsidR="005C0BB2" w14:paraId="0A1E46E8" w14:textId="77777777" w:rsidTr="00F4453F">
        <w:trPr>
          <w:trHeight w:val="20"/>
        </w:trPr>
        <w:tc>
          <w:tcPr>
            <w:tcW w:w="965" w:type="dxa"/>
          </w:tcPr>
          <w:p w14:paraId="0B837C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r w:rsidRPr="00143592">
              <w:rPr>
                <w:rFonts w:cs="Times New Roman"/>
                <w:sz w:val="18"/>
                <w:szCs w:val="18"/>
                <w:lang w:val="en-US"/>
              </w:rPr>
              <w:t>D</w:t>
            </w:r>
          </w:p>
        </w:tc>
        <w:tc>
          <w:tcPr>
            <w:tcW w:w="136" w:type="dxa"/>
          </w:tcPr>
          <w:p w14:paraId="4E430575"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C3541A7" w14:textId="77777777" w:rsidR="005C0BB2" w:rsidRPr="00143592" w:rsidRDefault="005C0BB2" w:rsidP="005C0BB2">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36" w:type="dxa"/>
          </w:tcPr>
          <w:p w14:paraId="22248FF1"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6FB2D628"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ACEB2EB"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69" w:type="dxa"/>
          </w:tcPr>
          <w:p w14:paraId="26B2BAEA"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63BF585"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E90C0B6" w14:textId="4546AFAE"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96" w:type="dxa"/>
          </w:tcPr>
          <w:p w14:paraId="023DD2D9"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8CE824F" w14:textId="77777777" w:rsidR="005C0BB2" w:rsidRPr="00143592" w:rsidRDefault="005C0BB2" w:rsidP="005C0BB2">
            <w:pPr>
              <w:pStyle w:val="a"/>
              <w:tabs>
                <w:tab w:val="clear" w:pos="1080"/>
              </w:tabs>
              <w:spacing w:line="240" w:lineRule="atLeast"/>
              <w:ind w:right="-108"/>
              <w:rPr>
                <w:rFonts w:cs="Times New Roman"/>
                <w:sz w:val="18"/>
                <w:szCs w:val="18"/>
                <w:lang w:val="en-US"/>
              </w:rPr>
            </w:pPr>
          </w:p>
          <w:p w14:paraId="4569E260" w14:textId="77777777"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 3.5%</w:t>
            </w:r>
          </w:p>
        </w:tc>
      </w:tr>
      <w:tr w:rsidR="005C0BB2" w14:paraId="545B0BF8" w14:textId="77777777" w:rsidTr="00F4453F">
        <w:trPr>
          <w:trHeight w:val="20"/>
        </w:trPr>
        <w:tc>
          <w:tcPr>
            <w:tcW w:w="965" w:type="dxa"/>
          </w:tcPr>
          <w:p w14:paraId="4692F771"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2B76A1"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1172CA65" w14:textId="77777777" w:rsidR="005C0BB2" w:rsidRPr="00143592" w:rsidRDefault="005C0BB2" w:rsidP="005C0BB2">
            <w:pPr>
              <w:pStyle w:val="a"/>
              <w:tabs>
                <w:tab w:val="clear" w:pos="1080"/>
              </w:tabs>
              <w:spacing w:line="240" w:lineRule="atLeast"/>
              <w:ind w:right="32"/>
              <w:rPr>
                <w:rFonts w:cs="Times New Roman"/>
                <w:sz w:val="18"/>
                <w:szCs w:val="18"/>
                <w:lang w:val="en-US"/>
              </w:rPr>
            </w:pPr>
          </w:p>
        </w:tc>
        <w:tc>
          <w:tcPr>
            <w:tcW w:w="136" w:type="dxa"/>
          </w:tcPr>
          <w:p w14:paraId="7BCB383D"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3E397B2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36CF9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57C71C83"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0C9DB811"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9AB1BED" w14:textId="77777777"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5C0BB2" w14:paraId="633BDEC6" w14:textId="77777777" w:rsidTr="00F4453F">
        <w:trPr>
          <w:trHeight w:val="20"/>
        </w:trPr>
        <w:tc>
          <w:tcPr>
            <w:tcW w:w="965" w:type="dxa"/>
          </w:tcPr>
          <w:p w14:paraId="43E6FDC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A2056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55B6C312"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5F6664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621D05B"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4327B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D57B701"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39147030"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020BE92" w14:textId="77777777" w:rsidR="005C0BB2" w:rsidRPr="00143592"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3DDAB393" w14:textId="77777777" w:rsidTr="00F4453F">
        <w:trPr>
          <w:trHeight w:val="20"/>
        </w:trPr>
        <w:tc>
          <w:tcPr>
            <w:tcW w:w="965" w:type="dxa"/>
          </w:tcPr>
          <w:p w14:paraId="0ADE35D0" w14:textId="77777777" w:rsidR="005C0BB2" w:rsidRPr="009225E2" w:rsidRDefault="005C0BB2" w:rsidP="005C0BB2">
            <w:pPr>
              <w:pStyle w:val="a"/>
              <w:tabs>
                <w:tab w:val="clear" w:pos="1080"/>
              </w:tabs>
              <w:spacing w:line="240" w:lineRule="atLeast"/>
              <w:ind w:right="-43"/>
              <w:jc w:val="center"/>
              <w:rPr>
                <w:rFonts w:cs="Angsana New"/>
                <w:sz w:val="18"/>
                <w:szCs w:val="22"/>
                <w:lang w:val="en-US"/>
              </w:rPr>
            </w:pPr>
            <w:r>
              <w:rPr>
                <w:rFonts w:cs="Angsana New"/>
                <w:sz w:val="18"/>
                <w:szCs w:val="22"/>
                <w:lang w:val="en-US"/>
              </w:rPr>
              <w:t>E</w:t>
            </w:r>
          </w:p>
        </w:tc>
        <w:tc>
          <w:tcPr>
            <w:tcW w:w="136" w:type="dxa"/>
          </w:tcPr>
          <w:p w14:paraId="09C324E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3653" w:type="dxa"/>
          </w:tcPr>
          <w:p w14:paraId="1E6BC8E7"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tcPr>
          <w:p w14:paraId="2806F99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EA308FA" w14:textId="1C31BDD8"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Pr="00E50F6F">
              <w:rPr>
                <w:rFonts w:ascii="Times New Roman" w:hAnsi="Times New Roman" w:cs="Times New Roman"/>
              </w:rPr>
              <w:t>5,000</w:t>
            </w:r>
          </w:p>
        </w:tc>
        <w:tc>
          <w:tcPr>
            <w:tcW w:w="169" w:type="dxa"/>
          </w:tcPr>
          <w:p w14:paraId="3F9C2BD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54AF32E" w14:textId="4634B9D1"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Pr="00E50F6F">
              <w:rPr>
                <w:rFonts w:ascii="Times New Roman" w:hAnsi="Times New Roman" w:cs="Times New Roman"/>
              </w:rPr>
              <w:t>5,000</w:t>
            </w:r>
          </w:p>
        </w:tc>
        <w:tc>
          <w:tcPr>
            <w:tcW w:w="196" w:type="dxa"/>
          </w:tcPr>
          <w:p w14:paraId="076013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0BCFCC3B" w14:textId="495378C8" w:rsidR="005C0BB2" w:rsidRPr="00143592" w:rsidRDefault="005C0BB2" w:rsidP="005C0BB2">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r w:rsidR="00772A74">
              <w:rPr>
                <w:rFonts w:cs="Times New Roman"/>
                <w:sz w:val="18"/>
                <w:szCs w:val="18"/>
                <w:lang w:val="en-US"/>
              </w:rPr>
              <w:t>and 3.5%</w:t>
            </w:r>
          </w:p>
        </w:tc>
      </w:tr>
      <w:tr w:rsidR="005C0BB2" w:rsidRPr="004E2769" w14:paraId="53B679A7" w14:textId="77777777" w:rsidTr="00F4453F">
        <w:trPr>
          <w:trHeight w:val="20"/>
        </w:trPr>
        <w:tc>
          <w:tcPr>
            <w:tcW w:w="965" w:type="dxa"/>
          </w:tcPr>
          <w:p w14:paraId="0A27D47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350E865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944786C"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22CC7F4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A3BC1E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18A7F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93AED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4B708C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CD93442"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9070178" w14:textId="77777777" w:rsidTr="00F4453F">
        <w:trPr>
          <w:trHeight w:val="20"/>
        </w:trPr>
        <w:tc>
          <w:tcPr>
            <w:tcW w:w="965" w:type="dxa"/>
          </w:tcPr>
          <w:p w14:paraId="1A65E5E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5232319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AA4BFFF"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tcPr>
          <w:p w14:paraId="4D66938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33729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264552D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C88E3D7" w14:textId="6FC964F5"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Pr="00E50F6F">
              <w:rPr>
                <w:rFonts w:ascii="Times New Roman" w:hAnsi="Times New Roman" w:cs="Times New Roman"/>
              </w:rPr>
              <w:t>5,000</w:t>
            </w:r>
          </w:p>
        </w:tc>
        <w:tc>
          <w:tcPr>
            <w:tcW w:w="196" w:type="dxa"/>
          </w:tcPr>
          <w:p w14:paraId="3A999D1A"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22CB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5C0BB2" w:rsidRPr="004E2769" w14:paraId="34079C80" w14:textId="77777777" w:rsidTr="00F4453F">
        <w:trPr>
          <w:trHeight w:val="20"/>
        </w:trPr>
        <w:tc>
          <w:tcPr>
            <w:tcW w:w="965" w:type="dxa"/>
          </w:tcPr>
          <w:p w14:paraId="1CD03EE0"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C08C899"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804A2BE"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64E45B5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7901BD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89437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2EE6B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F9FC31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4F0CAAF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r>
      <w:tr w:rsidR="005C0BB2" w:rsidRPr="004E2769" w14:paraId="33F87C5C" w14:textId="77777777" w:rsidTr="00F4453F">
        <w:trPr>
          <w:trHeight w:val="20"/>
        </w:trPr>
        <w:tc>
          <w:tcPr>
            <w:tcW w:w="965" w:type="dxa"/>
          </w:tcPr>
          <w:p w14:paraId="230B9B0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0F46AAF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51A9124" w14:textId="77777777" w:rsidR="005C0BB2" w:rsidRPr="004E2769" w:rsidRDefault="005C0BB2" w:rsidP="005C0BB2">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tcPr>
          <w:p w14:paraId="073ED4C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107530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69" w:type="dxa"/>
          </w:tcPr>
          <w:p w14:paraId="7ABF772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4BA08A" w14:textId="6D0564CA"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r w:rsidRPr="00E50F6F">
              <w:rPr>
                <w:rFonts w:ascii="Times New Roman" w:hAnsi="Times New Roman" w:cs="Times New Roman"/>
              </w:rPr>
              <w:t>,000</w:t>
            </w:r>
          </w:p>
        </w:tc>
        <w:tc>
          <w:tcPr>
            <w:tcW w:w="196" w:type="dxa"/>
          </w:tcPr>
          <w:p w14:paraId="565A819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692B0F57"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D21259B" w14:textId="77777777" w:rsidTr="00F4453F">
        <w:trPr>
          <w:trHeight w:val="20"/>
        </w:trPr>
        <w:tc>
          <w:tcPr>
            <w:tcW w:w="965" w:type="dxa"/>
          </w:tcPr>
          <w:p w14:paraId="5EC7A3A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2BDDE30F"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A5C826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4A04707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75BF34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D90C76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63EA7B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CB5D80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572D3A44"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7899550" w14:textId="77777777" w:rsidTr="00F4453F">
        <w:trPr>
          <w:trHeight w:val="20"/>
        </w:trPr>
        <w:tc>
          <w:tcPr>
            <w:tcW w:w="965" w:type="dxa"/>
          </w:tcPr>
          <w:p w14:paraId="7BACA28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28E3A1D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FC52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tcPr>
          <w:p w14:paraId="0A079E9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15BCF7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1A32BC1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7663FC8" w14:textId="24CFD352"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tcPr>
          <w:p w14:paraId="18A9A07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E7CDF26" w14:textId="77777777" w:rsidR="005C0BB2" w:rsidRPr="004E2769" w:rsidRDefault="005C0BB2" w:rsidP="005C0BB2">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5C0BB2" w:rsidRPr="004E2769" w14:paraId="22DFFD77" w14:textId="77777777" w:rsidTr="00F4453F">
        <w:trPr>
          <w:trHeight w:val="20"/>
        </w:trPr>
        <w:tc>
          <w:tcPr>
            <w:tcW w:w="965" w:type="dxa"/>
          </w:tcPr>
          <w:p w14:paraId="5431F61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BBB2DB2"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6D4CED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5D11063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129726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17D4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330E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69755F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46C8DD56"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3B2BCBE" w14:textId="77777777" w:rsidTr="00F4453F">
        <w:trPr>
          <w:trHeight w:val="20"/>
        </w:trPr>
        <w:tc>
          <w:tcPr>
            <w:tcW w:w="965" w:type="dxa"/>
          </w:tcPr>
          <w:p w14:paraId="060B942D"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054042F1"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D54BAB2"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tcPr>
          <w:p w14:paraId="068AF96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C8EF43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69" w:type="dxa"/>
          </w:tcPr>
          <w:p w14:paraId="333B5E8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7A679FA" w14:textId="240F7D5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96" w:type="dxa"/>
          </w:tcPr>
          <w:p w14:paraId="18A214E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D07EA43"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84B3F86" w14:textId="77777777" w:rsidTr="00F4453F">
        <w:trPr>
          <w:trHeight w:val="20"/>
        </w:trPr>
        <w:tc>
          <w:tcPr>
            <w:tcW w:w="965" w:type="dxa"/>
          </w:tcPr>
          <w:p w14:paraId="0AFFABE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D727F7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C906A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4B4D813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7624E7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1698D11"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9558A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01B4514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D9FD8C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1899C16" w14:textId="77777777" w:rsidTr="00F4453F">
        <w:trPr>
          <w:trHeight w:val="20"/>
        </w:trPr>
        <w:tc>
          <w:tcPr>
            <w:tcW w:w="965" w:type="dxa"/>
          </w:tcPr>
          <w:p w14:paraId="79D0FFA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61ED5D66"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A24EBE4"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tcPr>
          <w:p w14:paraId="257A81DD"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7D4D4A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6AEFBF1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A8207A9" w14:textId="1D92BF40"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5C0BB2">
              <w:rPr>
                <w:rFonts w:ascii="Times New Roman" w:hAnsi="Times New Roman" w:cs="Times New Roman"/>
              </w:rPr>
              <w:t>0</w:t>
            </w:r>
            <w:r w:rsidR="005C0BB2" w:rsidRPr="00E50F6F">
              <w:rPr>
                <w:rFonts w:ascii="Times New Roman" w:hAnsi="Times New Roman" w:cs="Times New Roman"/>
              </w:rPr>
              <w:t>,000</w:t>
            </w:r>
          </w:p>
        </w:tc>
        <w:tc>
          <w:tcPr>
            <w:tcW w:w="196" w:type="dxa"/>
          </w:tcPr>
          <w:p w14:paraId="396C8416"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314017C"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17B7DFF0" w14:textId="77777777" w:rsidTr="00F4453F">
        <w:trPr>
          <w:trHeight w:val="20"/>
        </w:trPr>
        <w:tc>
          <w:tcPr>
            <w:tcW w:w="965" w:type="dxa"/>
          </w:tcPr>
          <w:p w14:paraId="1735A7A6"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06D52D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D10B92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59C96C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3503590"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23D22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441A07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74B5086F"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0116E0D"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41D6283" w14:textId="77777777" w:rsidTr="00F4453F">
        <w:trPr>
          <w:trHeight w:val="20"/>
        </w:trPr>
        <w:tc>
          <w:tcPr>
            <w:tcW w:w="965" w:type="dxa"/>
          </w:tcPr>
          <w:p w14:paraId="0416AD4B"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7502C51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64F57E7" w14:textId="77777777" w:rsidR="005C0BB2" w:rsidRPr="004E2769" w:rsidRDefault="005C0BB2" w:rsidP="005C0BB2">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36" w:type="dxa"/>
          </w:tcPr>
          <w:p w14:paraId="2CEBDEE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FD347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69" w:type="dxa"/>
          </w:tcPr>
          <w:p w14:paraId="177044D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90E5D26" w14:textId="3CAB3FDD"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96" w:type="dxa"/>
          </w:tcPr>
          <w:p w14:paraId="471861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0D65593E"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5CFE0DD9" w14:textId="77777777" w:rsidTr="00F4453F">
        <w:trPr>
          <w:trHeight w:val="20"/>
        </w:trPr>
        <w:tc>
          <w:tcPr>
            <w:tcW w:w="965" w:type="dxa"/>
          </w:tcPr>
          <w:p w14:paraId="7658FDE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4F11573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74CB49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4B83715"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tcPr>
          <w:p w14:paraId="2A25E5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E7833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tcPr>
          <w:p w14:paraId="6EA1CF7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50A1C79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972323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0AEE1BDA" w14:textId="77777777" w:rsidTr="00F4453F">
        <w:trPr>
          <w:trHeight w:val="20"/>
        </w:trPr>
        <w:tc>
          <w:tcPr>
            <w:tcW w:w="965" w:type="dxa"/>
          </w:tcPr>
          <w:p w14:paraId="196626C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EEB990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F5AACD6"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tcPr>
          <w:p w14:paraId="44A55AF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tcPr>
          <w:p w14:paraId="16A0A688" w14:textId="63500747"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899,966</w:t>
            </w:r>
          </w:p>
        </w:tc>
        <w:tc>
          <w:tcPr>
            <w:tcW w:w="169" w:type="dxa"/>
          </w:tcPr>
          <w:p w14:paraId="2C21643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tcPr>
          <w:p w14:paraId="180F0773" w14:textId="11C69C6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921A3B">
              <w:rPr>
                <w:rFonts w:ascii="Times New Roman" w:hAnsi="Times New Roman" w:cs="Times New Roman"/>
              </w:rPr>
              <w:t>04</w:t>
            </w:r>
            <w:r>
              <w:rPr>
                <w:rFonts w:ascii="Times New Roman" w:hAnsi="Times New Roman" w:cs="Times New Roman"/>
              </w:rPr>
              <w:t>5,142</w:t>
            </w:r>
          </w:p>
        </w:tc>
        <w:tc>
          <w:tcPr>
            <w:tcW w:w="196" w:type="dxa"/>
          </w:tcPr>
          <w:p w14:paraId="139D7C5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BB85DA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7A587374" w14:textId="77777777" w:rsidTr="00F4453F">
        <w:trPr>
          <w:trHeight w:val="20"/>
        </w:trPr>
        <w:tc>
          <w:tcPr>
            <w:tcW w:w="965" w:type="dxa"/>
          </w:tcPr>
          <w:p w14:paraId="6BAF2C8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A4CD319" w14:textId="77777777" w:rsidR="005C0BB2" w:rsidRPr="004E2769" w:rsidRDefault="005C0BB2" w:rsidP="00F4453F">
            <w:pPr>
              <w:pStyle w:val="a"/>
              <w:tabs>
                <w:tab w:val="clear" w:pos="1080"/>
              </w:tabs>
              <w:spacing w:line="240" w:lineRule="atLeast"/>
              <w:ind w:right="-43"/>
              <w:jc w:val="center"/>
              <w:rPr>
                <w:rFonts w:cs="Times New Roman"/>
                <w:sz w:val="18"/>
                <w:szCs w:val="18"/>
                <w:cs/>
                <w:lang w:val="en-US"/>
              </w:rPr>
            </w:pPr>
          </w:p>
        </w:tc>
        <w:tc>
          <w:tcPr>
            <w:tcW w:w="3653" w:type="dxa"/>
          </w:tcPr>
          <w:p w14:paraId="304B30A3"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36" w:type="dxa"/>
          </w:tcPr>
          <w:p w14:paraId="4F95ACCA"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tcPr>
          <w:p w14:paraId="3C12977A"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049F1D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tcPr>
          <w:p w14:paraId="1FCFD31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02E22194"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2736" w:type="dxa"/>
          </w:tcPr>
          <w:p w14:paraId="382EE6C9"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7E557E7E"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2052DD">
        <w:rPr>
          <w:rFonts w:cs="Times New Roman"/>
          <w:sz w:val="18"/>
          <w:szCs w:val="18"/>
        </w:rPr>
        <w:t>6</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72A6B9B4"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3275FA">
        <w:rPr>
          <w:rFonts w:cs="Times New Roman"/>
          <w:sz w:val="18"/>
          <w:szCs w:val="18"/>
        </w:rPr>
        <w:t>J</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7F115911"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2052DD">
        <w:rPr>
          <w:rFonts w:ascii="Times New Roman" w:hAnsi="Times New Roman" w:cs="Times New Roman"/>
          <w:b/>
          <w:bCs/>
        </w:rPr>
        <w:t>2</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3C6102F4" w:rsidR="00F660C2" w:rsidRPr="00CA3783" w:rsidRDefault="00D626BB" w:rsidP="00CA6C50">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2025</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601525CA" w:rsidR="00F660C2" w:rsidRPr="00CA3783" w:rsidRDefault="006C06C2" w:rsidP="00CA6C50">
            <w:pPr>
              <w:pStyle w:val="BodyText3"/>
              <w:spacing w:line="240" w:lineRule="atLeast"/>
              <w:jc w:val="center"/>
              <w:rPr>
                <w:rFonts w:cs="Times New Roman"/>
                <w:sz w:val="18"/>
                <w:szCs w:val="18"/>
              </w:rPr>
            </w:pPr>
            <w:r>
              <w:rPr>
                <w:rFonts w:cs="Times New Roman"/>
                <w:sz w:val="18"/>
                <w:szCs w:val="18"/>
              </w:rPr>
              <w:t>December 31, 2024</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6D2A14" w:rsidRPr="00CA3783" w14:paraId="6D30B451" w14:textId="77777777" w:rsidTr="00CA6C50">
        <w:trPr>
          <w:trHeight w:val="252"/>
        </w:trPr>
        <w:tc>
          <w:tcPr>
            <w:tcW w:w="5760" w:type="dxa"/>
          </w:tcPr>
          <w:p w14:paraId="391EF1D2" w14:textId="5ED50F2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732FE69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5823C016" w:rsidR="006D2A14" w:rsidRPr="00636ACA" w:rsidRDefault="0064153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3,223</w:t>
            </w:r>
          </w:p>
        </w:tc>
        <w:tc>
          <w:tcPr>
            <w:tcW w:w="270" w:type="dxa"/>
          </w:tcPr>
          <w:p w14:paraId="50467800"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4018686D"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6,533</w:t>
            </w:r>
          </w:p>
        </w:tc>
      </w:tr>
      <w:tr w:rsidR="006D2A14" w:rsidRPr="00CA3783" w14:paraId="0AC85BD3" w14:textId="77777777" w:rsidTr="00CA6C50">
        <w:trPr>
          <w:trHeight w:val="252"/>
        </w:trPr>
        <w:tc>
          <w:tcPr>
            <w:tcW w:w="5760" w:type="dxa"/>
          </w:tcPr>
          <w:p w14:paraId="4E8AB6B5" w14:textId="100B760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3A900DDA"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4F5B37A7" w:rsidR="006D2A14" w:rsidRPr="00636ACA" w:rsidRDefault="0064153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6,040</w:t>
            </w:r>
          </w:p>
        </w:tc>
        <w:tc>
          <w:tcPr>
            <w:tcW w:w="270" w:type="dxa"/>
          </w:tcPr>
          <w:p w14:paraId="4508856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0791850A"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6,213</w:t>
            </w:r>
          </w:p>
        </w:tc>
      </w:tr>
      <w:tr w:rsidR="006D2A14" w:rsidRPr="00CA3783" w14:paraId="50AD62BF" w14:textId="77777777" w:rsidTr="00CA6C50">
        <w:trPr>
          <w:trHeight w:val="252"/>
        </w:trPr>
        <w:tc>
          <w:tcPr>
            <w:tcW w:w="5760" w:type="dxa"/>
          </w:tcPr>
          <w:p w14:paraId="3502AF4A" w14:textId="742AD6BC"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430B82AD"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288E95DA" w:rsidR="006D2A14" w:rsidRPr="00636ACA" w:rsidRDefault="0064153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4,263</w:t>
            </w:r>
          </w:p>
        </w:tc>
        <w:tc>
          <w:tcPr>
            <w:tcW w:w="270" w:type="dxa"/>
          </w:tcPr>
          <w:p w14:paraId="5804F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7C23423"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4,417</w:t>
            </w:r>
          </w:p>
        </w:tc>
      </w:tr>
      <w:tr w:rsidR="006D2A14" w:rsidRPr="00CA3783" w14:paraId="3EACA0BC" w14:textId="77777777" w:rsidTr="00CA6C50">
        <w:trPr>
          <w:trHeight w:val="252"/>
        </w:trPr>
        <w:tc>
          <w:tcPr>
            <w:tcW w:w="5760" w:type="dxa"/>
          </w:tcPr>
          <w:p w14:paraId="0082859C" w14:textId="13C75310"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A4C60A7"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6C220DE8" w:rsidR="006D2A14" w:rsidRPr="00636ACA" w:rsidRDefault="0064153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1,110</w:t>
            </w:r>
          </w:p>
        </w:tc>
        <w:tc>
          <w:tcPr>
            <w:tcW w:w="270" w:type="dxa"/>
          </w:tcPr>
          <w:p w14:paraId="4F563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3F43FE9C"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1,146</w:t>
            </w:r>
          </w:p>
        </w:tc>
      </w:tr>
      <w:tr w:rsidR="006D2A14" w:rsidRPr="00CA3783" w14:paraId="017D96AE" w14:textId="77777777" w:rsidTr="00CA6C50">
        <w:trPr>
          <w:trHeight w:val="252"/>
        </w:trPr>
        <w:tc>
          <w:tcPr>
            <w:tcW w:w="5760" w:type="dxa"/>
          </w:tcPr>
          <w:p w14:paraId="1C92A9BF" w14:textId="72A2E36D"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sidR="00A4437C">
              <w:rPr>
                <w:rFonts w:ascii="Times New Roman" w:hAnsi="Times New Roman" w:cs="Times New Roman"/>
              </w:rPr>
              <w:t>2</w:t>
            </w:r>
            <w:r>
              <w:rPr>
                <w:rFonts w:ascii="Times New Roman" w:hAnsi="Times New Roman" w:cs="Times New Roman"/>
              </w:rPr>
              <w:t>9</w:t>
            </w:r>
          </w:p>
        </w:tc>
        <w:tc>
          <w:tcPr>
            <w:tcW w:w="270" w:type="dxa"/>
          </w:tcPr>
          <w:p w14:paraId="4186C221"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43ECE5AA" w:rsidR="006D2A14" w:rsidRPr="00636ACA" w:rsidRDefault="0064153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919</w:t>
            </w:r>
          </w:p>
        </w:tc>
        <w:tc>
          <w:tcPr>
            <w:tcW w:w="270" w:type="dxa"/>
          </w:tcPr>
          <w:p w14:paraId="40EABD6A"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87166B3" w14:textId="422D79DB"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919</w:t>
            </w:r>
          </w:p>
        </w:tc>
      </w:tr>
      <w:tr w:rsidR="00A97650" w:rsidRPr="00CA3783" w14:paraId="470AEDC3" w14:textId="77777777" w:rsidTr="00CA6C50">
        <w:trPr>
          <w:trHeight w:val="252"/>
        </w:trPr>
        <w:tc>
          <w:tcPr>
            <w:tcW w:w="5760" w:type="dxa"/>
          </w:tcPr>
          <w:p w14:paraId="7F9F1ED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7C3C8206" w:rsidR="00A97650" w:rsidRPr="00636ACA" w:rsidRDefault="00641533"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15,555</w:t>
            </w:r>
          </w:p>
        </w:tc>
        <w:tc>
          <w:tcPr>
            <w:tcW w:w="270" w:type="dxa"/>
          </w:tcPr>
          <w:p w14:paraId="7D05CE7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2D9B3225"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9</w:t>
            </w:r>
            <w:r w:rsidRPr="00A97650">
              <w:rPr>
                <w:rFonts w:ascii="Times New Roman" w:hAnsi="Times New Roman" w:cs="Times New Roman"/>
              </w:rPr>
              <w:t>,</w:t>
            </w:r>
            <w:r w:rsidR="006D2A14">
              <w:rPr>
                <w:rFonts w:ascii="Times New Roman" w:hAnsi="Times New Roman" w:cs="Times New Roman"/>
              </w:rPr>
              <w:t>228</w:t>
            </w:r>
          </w:p>
        </w:tc>
      </w:tr>
      <w:tr w:rsidR="00A97650" w:rsidRPr="00CA3783" w14:paraId="34403C44" w14:textId="77777777" w:rsidTr="00CA6C50">
        <w:trPr>
          <w:trHeight w:val="252"/>
        </w:trPr>
        <w:tc>
          <w:tcPr>
            <w:tcW w:w="5760" w:type="dxa"/>
          </w:tcPr>
          <w:p w14:paraId="095019E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3ED30B4F" w:rsidR="00A97650" w:rsidRPr="00636ACA" w:rsidRDefault="00641533"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(1,074)</w:t>
            </w:r>
          </w:p>
        </w:tc>
        <w:tc>
          <w:tcPr>
            <w:tcW w:w="270" w:type="dxa"/>
          </w:tcPr>
          <w:p w14:paraId="41A1C5F1"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4D2D9D0A"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97650">
              <w:rPr>
                <w:rFonts w:ascii="Times New Roman" w:hAnsi="Times New Roman" w:cs="Times New Roman"/>
              </w:rPr>
              <w:t>(1,5</w:t>
            </w:r>
            <w:r w:rsidR="006D2A14">
              <w:rPr>
                <w:rFonts w:ascii="Times New Roman" w:hAnsi="Times New Roman" w:cs="Times New Roman"/>
              </w:rPr>
              <w:t>30</w:t>
            </w:r>
            <w:r w:rsidRPr="00A97650">
              <w:rPr>
                <w:rFonts w:ascii="Times New Roman" w:hAnsi="Times New Roman" w:cs="Times New Roman"/>
              </w:rPr>
              <w:t>)</w:t>
            </w:r>
          </w:p>
        </w:tc>
      </w:tr>
      <w:tr w:rsidR="00A97650" w:rsidRPr="00CA3783" w14:paraId="4AD6E836" w14:textId="77777777" w:rsidTr="00CA6C50">
        <w:trPr>
          <w:trHeight w:val="252"/>
        </w:trPr>
        <w:tc>
          <w:tcPr>
            <w:tcW w:w="5760" w:type="dxa"/>
          </w:tcPr>
          <w:p w14:paraId="1F54C7B5"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3A6A68DC" w:rsidR="00A97650" w:rsidRPr="00636ACA" w:rsidRDefault="00641533"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14,481</w:t>
            </w:r>
          </w:p>
        </w:tc>
        <w:tc>
          <w:tcPr>
            <w:tcW w:w="270" w:type="dxa"/>
          </w:tcPr>
          <w:p w14:paraId="05FCFC2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69FE9BA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7</w:t>
            </w:r>
            <w:r w:rsidRPr="00A97650">
              <w:rPr>
                <w:rFonts w:ascii="Times New Roman" w:hAnsi="Times New Roman" w:cs="Times New Roman"/>
              </w:rPr>
              <w:t>,</w:t>
            </w:r>
            <w:r w:rsidR="006D2A14">
              <w:rPr>
                <w:rFonts w:ascii="Times New Roman" w:hAnsi="Times New Roman" w:cs="Times New Roman"/>
              </w:rPr>
              <w:t>698</w:t>
            </w:r>
          </w:p>
        </w:tc>
      </w:tr>
      <w:tr w:rsidR="00A97650" w:rsidRPr="00CA3783" w14:paraId="4089119F" w14:textId="77777777" w:rsidTr="00CA6C50">
        <w:trPr>
          <w:trHeight w:val="252"/>
        </w:trPr>
        <w:tc>
          <w:tcPr>
            <w:tcW w:w="5760" w:type="dxa"/>
          </w:tcPr>
          <w:p w14:paraId="31974D3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29BAE345" w:rsidR="00A97650" w:rsidRPr="00636ACA" w:rsidRDefault="00641533"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(5,563)</w:t>
            </w:r>
          </w:p>
        </w:tc>
        <w:tc>
          <w:tcPr>
            <w:tcW w:w="270" w:type="dxa"/>
          </w:tcPr>
          <w:p w14:paraId="3126786B"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7D179B72"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97650">
              <w:rPr>
                <w:rFonts w:ascii="Times New Roman" w:hAnsi="Times New Roman" w:cs="Times New Roman"/>
              </w:rPr>
              <w:t>(</w:t>
            </w:r>
            <w:r w:rsidR="006D2A14">
              <w:rPr>
                <w:rFonts w:ascii="Times New Roman" w:hAnsi="Times New Roman" w:cs="Times New Roman"/>
              </w:rPr>
              <w:t>5</w:t>
            </w:r>
            <w:r w:rsidRPr="00A97650">
              <w:rPr>
                <w:rFonts w:ascii="Times New Roman" w:hAnsi="Times New Roman" w:cs="Times New Roman"/>
              </w:rPr>
              <w:t>,</w:t>
            </w:r>
            <w:r w:rsidR="006D2A14">
              <w:rPr>
                <w:rFonts w:ascii="Times New Roman" w:hAnsi="Times New Roman" w:cs="Times New Roman"/>
              </w:rPr>
              <w:t>770</w:t>
            </w:r>
            <w:r w:rsidRPr="00A97650">
              <w:rPr>
                <w:rFonts w:ascii="Times New Roman" w:hAnsi="Times New Roman" w:cs="Times New Roman"/>
              </w:rPr>
              <w:t>)</w:t>
            </w:r>
          </w:p>
        </w:tc>
      </w:tr>
      <w:tr w:rsidR="00A97650" w:rsidRPr="00CA3783" w14:paraId="3423A5C8" w14:textId="77777777" w:rsidTr="00CA6C50">
        <w:trPr>
          <w:trHeight w:val="252"/>
        </w:trPr>
        <w:tc>
          <w:tcPr>
            <w:tcW w:w="5760" w:type="dxa"/>
          </w:tcPr>
          <w:p w14:paraId="6575DD72"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302CB861" w:rsidR="00A97650" w:rsidRPr="00636ACA" w:rsidRDefault="00641533"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8,918</w:t>
            </w:r>
          </w:p>
        </w:tc>
        <w:tc>
          <w:tcPr>
            <w:tcW w:w="270" w:type="dxa"/>
          </w:tcPr>
          <w:p w14:paraId="4684B86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6F3D1456"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1</w:t>
            </w:r>
            <w:r w:rsidRPr="00A97650">
              <w:rPr>
                <w:rFonts w:ascii="Times New Roman" w:hAnsi="Times New Roman" w:cs="Times New Roman"/>
              </w:rPr>
              <w:t>,</w:t>
            </w:r>
            <w:r w:rsidR="006D2A14">
              <w:rPr>
                <w:rFonts w:ascii="Times New Roman" w:hAnsi="Times New Roman" w:cs="Times New Roman"/>
              </w:rPr>
              <w:t>9</w:t>
            </w:r>
            <w:r w:rsidRPr="00A97650">
              <w:rPr>
                <w:rFonts w:ascii="Times New Roman" w:hAnsi="Times New Roman" w:cs="Times New Roman"/>
              </w:rPr>
              <w:t>2</w:t>
            </w:r>
            <w:r w:rsidR="006D2A14">
              <w:rPr>
                <w:rFonts w:ascii="Times New Roman" w:hAnsi="Times New Roman" w:cs="Times New Roman"/>
              </w:rPr>
              <w:t>8</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09408458"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w:t>
      </w:r>
      <w:r w:rsidR="00337113">
        <w:rPr>
          <w:rFonts w:cs="Angsana New"/>
          <w:sz w:val="18"/>
          <w:szCs w:val="22"/>
          <w:lang w:val="en-US"/>
        </w:rPr>
        <w:t xml:space="preserve">and other intangible asset </w:t>
      </w:r>
      <w:r w:rsidRPr="00911F90">
        <w:rPr>
          <w:rFonts w:cs="Times New Roman"/>
          <w:sz w:val="18"/>
          <w:szCs w:val="18"/>
          <w:lang w:val="en-US"/>
        </w:rPr>
        <w:t xml:space="preserve">as discussed </w:t>
      </w:r>
      <w:r w:rsidRPr="00D94FCE">
        <w:rPr>
          <w:rFonts w:cs="Times New Roman"/>
          <w:sz w:val="18"/>
          <w:szCs w:val="18"/>
          <w:lang w:val="en-US"/>
        </w:rPr>
        <w:t>in Note</w:t>
      </w:r>
      <w:r w:rsidR="00AF7383">
        <w:rPr>
          <w:rFonts w:cs="Times New Roman"/>
          <w:sz w:val="18"/>
          <w:szCs w:val="18"/>
          <w:lang w:val="en-US"/>
        </w:rPr>
        <w:t>s</w:t>
      </w:r>
      <w:r w:rsidRPr="00D94FCE">
        <w:rPr>
          <w:rFonts w:cs="Times New Roman"/>
          <w:sz w:val="18"/>
          <w:szCs w:val="18"/>
          <w:lang w:val="en-US"/>
        </w:rPr>
        <w:t xml:space="preserve"> </w:t>
      </w:r>
      <w:r w:rsidR="002052DD">
        <w:rPr>
          <w:rFonts w:cs="Times New Roman"/>
          <w:sz w:val="18"/>
          <w:szCs w:val="18"/>
          <w:lang w:val="en-US"/>
        </w:rPr>
        <w:t>7</w:t>
      </w:r>
      <w:r w:rsidR="00AF7383">
        <w:rPr>
          <w:rFonts w:cs="Times New Roman"/>
          <w:sz w:val="18"/>
          <w:szCs w:val="18"/>
          <w:lang w:val="en-US"/>
        </w:rPr>
        <w:t xml:space="preserve"> and 8</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6C2EDE26"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w:t>
      </w:r>
      <w:r w:rsidR="00D626BB">
        <w:rPr>
          <w:rFonts w:ascii="Times New Roman" w:hAnsi="Times New Roman" w:cs="Times New Roman"/>
        </w:rPr>
        <w:t xml:space="preserve">and six-month </w:t>
      </w:r>
      <w:r w:rsidR="002F6834" w:rsidRPr="00CA3783">
        <w:rPr>
          <w:rFonts w:ascii="Times New Roman" w:hAnsi="Times New Roman" w:cs="Times New Roman"/>
        </w:rPr>
        <w:t>periods</w:t>
      </w:r>
      <w:r>
        <w:rPr>
          <w:rFonts w:ascii="Times New Roman" w:hAnsi="Times New Roman"/>
          <w:szCs w:val="22"/>
        </w:rPr>
        <w:t xml:space="preserve"> </w:t>
      </w:r>
      <w:r w:rsidRPr="00E6770F">
        <w:rPr>
          <w:rFonts w:ascii="Times New Roman" w:hAnsi="Times New Roman" w:cs="Times New Roman"/>
        </w:rPr>
        <w:t xml:space="preserve">ended </w:t>
      </w:r>
      <w:r w:rsidR="00D626BB">
        <w:rPr>
          <w:rFonts w:ascii="Times New Roman" w:hAnsi="Times New Roman" w:cs="Times New Roman"/>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sidRPr="00E6770F">
        <w:rPr>
          <w:rFonts w:ascii="Times New Roman" w:hAnsi="Times New Roman" w:cs="Times New Roman"/>
        </w:rPr>
        <w:t xml:space="preserve"> and 202</w:t>
      </w:r>
      <w:r w:rsidR="00A97650">
        <w:rPr>
          <w:rFonts w:ascii="Times New Roman" w:hAnsi="Times New Roman"/>
          <w:szCs w:val="22"/>
        </w:rPr>
        <w:t>4</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D626BB" w:rsidRPr="00905001" w14:paraId="2405A355" w14:textId="77777777" w:rsidTr="00D626BB">
        <w:tc>
          <w:tcPr>
            <w:tcW w:w="3960" w:type="dxa"/>
          </w:tcPr>
          <w:p w14:paraId="1C28F438" w14:textId="77777777" w:rsidR="00D626BB" w:rsidRPr="00905001" w:rsidRDefault="00D626B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F52BC10" w14:textId="0648A17C" w:rsidR="00D626BB" w:rsidRPr="00905001" w:rsidRDefault="00D626BB"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D626BB" w:rsidRPr="00905001" w14:paraId="72476DBA" w14:textId="77777777" w:rsidTr="00D626BB">
        <w:tc>
          <w:tcPr>
            <w:tcW w:w="3960" w:type="dxa"/>
          </w:tcPr>
          <w:p w14:paraId="328BCB76"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3809374C" w14:textId="3CF7471C"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49B38BF"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1DCE4EE" w14:textId="756FD1C3"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D626BB" w:rsidRPr="00905001" w14:paraId="1F355DF5" w14:textId="77777777" w:rsidTr="00D626BB">
        <w:tc>
          <w:tcPr>
            <w:tcW w:w="3960" w:type="dxa"/>
          </w:tcPr>
          <w:p w14:paraId="274D35E9"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5819FC31" w14:textId="5DCF28D0"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77ECC7C1"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1B81CCA" w14:textId="6F5DA0E1"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D626BB" w:rsidRPr="00905001" w14:paraId="5992355B" w14:textId="77777777" w:rsidTr="00D626BB">
        <w:tc>
          <w:tcPr>
            <w:tcW w:w="3960" w:type="dxa"/>
          </w:tcPr>
          <w:p w14:paraId="0757AE8D"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9D01351" w14:textId="6A0E53F7" w:rsidR="00D626BB" w:rsidRPr="00D626BB" w:rsidRDefault="00D626BB" w:rsidP="00D626BB">
            <w:pPr>
              <w:pStyle w:val="BodyText3"/>
              <w:spacing w:line="240" w:lineRule="atLeast"/>
              <w:ind w:left="-18" w:right="-18"/>
              <w:jc w:val="center"/>
              <w:rPr>
                <w:rFonts w:cstheme="minorBidi"/>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4E81D7D3" w14:textId="77777777" w:rsidR="00D626BB" w:rsidRPr="00905001" w:rsidRDefault="00D626BB" w:rsidP="00D626BB">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6641ABD7" w14:textId="42B8150E"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006A506B"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71BE960E"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396B5EF6"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713FFDD0"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F74627" w:rsidRPr="00905001" w14:paraId="3704CD5A" w14:textId="77777777" w:rsidTr="00D626BB">
        <w:tc>
          <w:tcPr>
            <w:tcW w:w="3960" w:type="dxa"/>
          </w:tcPr>
          <w:p w14:paraId="5915D00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34DA92EE"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7AAB7229"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D626BB" w:rsidRPr="00905001" w14:paraId="6AEDA9FF" w14:textId="77777777" w:rsidTr="00ED4C7E">
        <w:tc>
          <w:tcPr>
            <w:tcW w:w="3960" w:type="dxa"/>
          </w:tcPr>
          <w:p w14:paraId="744BA9C9" w14:textId="7B218EAB" w:rsidR="00D626BB" w:rsidRPr="00905001" w:rsidRDefault="00D626BB" w:rsidP="00D626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7</w:t>
            </w:r>
            <w:r w:rsidRPr="00E6770F">
              <w:rPr>
                <w:rFonts w:ascii="Times New Roman" w:hAnsi="Times New Roman" w:cs="Times New Roman"/>
              </w:rPr>
              <w:t>)</w:t>
            </w:r>
          </w:p>
        </w:tc>
        <w:tc>
          <w:tcPr>
            <w:tcW w:w="1350" w:type="dxa"/>
          </w:tcPr>
          <w:p w14:paraId="15BD70D1" w14:textId="268EC907" w:rsidR="00D626BB" w:rsidRPr="00636ACA"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836</w:t>
            </w:r>
          </w:p>
        </w:tc>
        <w:tc>
          <w:tcPr>
            <w:tcW w:w="270" w:type="dxa"/>
          </w:tcPr>
          <w:p w14:paraId="1F9DD1E0"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48950F3" w14:textId="54C8B76C" w:rsidR="00D626BB" w:rsidRPr="00BE75B9"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A4437C">
              <w:rPr>
                <w:rFonts w:ascii="Times New Roman" w:hAnsi="Times New Roman" w:cs="Times New Roman"/>
              </w:rPr>
              <w:t>8</w:t>
            </w:r>
            <w:r w:rsidR="00BE75B9">
              <w:rPr>
                <w:rFonts w:ascii="Times New Roman" w:hAnsi="Times New Roman" w:cs="Times New Roman"/>
              </w:rPr>
              <w:t>08</w:t>
            </w:r>
          </w:p>
        </w:tc>
        <w:tc>
          <w:tcPr>
            <w:tcW w:w="270" w:type="dxa"/>
          </w:tcPr>
          <w:p w14:paraId="22F33433"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64BA9" w14:textId="5DEBC0F6" w:rsidR="00D626BB" w:rsidRPr="006D2A14"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1,670</w:t>
            </w:r>
          </w:p>
        </w:tc>
        <w:tc>
          <w:tcPr>
            <w:tcW w:w="270" w:type="dxa"/>
          </w:tcPr>
          <w:p w14:paraId="43318902"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74EF12C1" w:rsidR="00D626BB" w:rsidRPr="00410F78"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1,632</w:t>
            </w:r>
          </w:p>
        </w:tc>
      </w:tr>
      <w:tr w:rsidR="00D626BB" w:rsidRPr="00905001" w14:paraId="1701E97D" w14:textId="77777777" w:rsidTr="00ED4C7E">
        <w:tc>
          <w:tcPr>
            <w:tcW w:w="3960" w:type="dxa"/>
          </w:tcPr>
          <w:p w14:paraId="6D162C09" w14:textId="7D9D7004" w:rsidR="00D626BB" w:rsidRPr="00905001" w:rsidRDefault="00D626BB" w:rsidP="00D626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tcPr>
          <w:p w14:paraId="06A44ECF" w14:textId="4037E30A" w:rsidR="00D626BB" w:rsidRPr="00636ACA"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197</w:t>
            </w:r>
          </w:p>
        </w:tc>
        <w:tc>
          <w:tcPr>
            <w:tcW w:w="270" w:type="dxa"/>
          </w:tcPr>
          <w:p w14:paraId="68700049"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C7ED5A" w14:textId="2AC6F1DA" w:rsidR="00D626BB" w:rsidRPr="003E55C8"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171</w:t>
            </w:r>
          </w:p>
        </w:tc>
        <w:tc>
          <w:tcPr>
            <w:tcW w:w="270" w:type="dxa"/>
          </w:tcPr>
          <w:p w14:paraId="2FE960B3"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F860D" w14:textId="6AD6DD2B" w:rsidR="00D626BB" w:rsidRPr="006D2A14"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432</w:t>
            </w:r>
          </w:p>
        </w:tc>
        <w:tc>
          <w:tcPr>
            <w:tcW w:w="270" w:type="dxa"/>
          </w:tcPr>
          <w:p w14:paraId="65365E16"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15ABBBCC" w:rsidR="00D626BB" w:rsidRPr="00905001"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w:t>
            </w:r>
            <w:r w:rsidR="00D626BB" w:rsidRPr="00A97650">
              <w:rPr>
                <w:rFonts w:ascii="Times New Roman" w:hAnsi="Times New Roman" w:cs="Times New Roman"/>
              </w:rPr>
              <w:t>6</w:t>
            </w:r>
          </w:p>
        </w:tc>
      </w:tr>
      <w:tr w:rsidR="00D626BB" w:rsidRPr="00905001" w14:paraId="63C9AE61" w14:textId="77777777" w:rsidTr="00ED4C7E">
        <w:trPr>
          <w:trHeight w:val="144"/>
        </w:trPr>
        <w:tc>
          <w:tcPr>
            <w:tcW w:w="3960" w:type="dxa"/>
          </w:tcPr>
          <w:p w14:paraId="3F671370" w14:textId="7A801110" w:rsidR="00D626BB" w:rsidRPr="00F74627" w:rsidRDefault="00D626BB" w:rsidP="00D626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tcPr>
          <w:p w14:paraId="70617DE9" w14:textId="77777777" w:rsidR="00D626BB" w:rsidRPr="00636ACA"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2845C2"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F0915E5" w14:textId="7B40023F"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99B3AD"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8EEA9C" w14:textId="77777777" w:rsidR="00D626BB" w:rsidRPr="006D2A14"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626BB" w:rsidRPr="00905001" w14:paraId="4BDF9105" w14:textId="77777777" w:rsidTr="00ED4C7E">
        <w:trPr>
          <w:trHeight w:val="144"/>
        </w:trPr>
        <w:tc>
          <w:tcPr>
            <w:tcW w:w="3960" w:type="dxa"/>
          </w:tcPr>
          <w:p w14:paraId="728369D9" w14:textId="1E1B9DBB" w:rsidR="00D626BB" w:rsidRPr="00E6770F" w:rsidRDefault="00D626BB" w:rsidP="00D626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tcBorders>
              <w:bottom w:val="single" w:sz="4" w:space="0" w:color="auto"/>
            </w:tcBorders>
          </w:tcPr>
          <w:p w14:paraId="3680A41E" w14:textId="3A7B50EB" w:rsidR="00D626BB" w:rsidRPr="00636ACA"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442</w:t>
            </w:r>
          </w:p>
        </w:tc>
        <w:tc>
          <w:tcPr>
            <w:tcW w:w="270" w:type="dxa"/>
          </w:tcPr>
          <w:p w14:paraId="0024D72A"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205F0595" w14:textId="5E2BADB4" w:rsidR="00D626BB" w:rsidRPr="003E55C8"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447</w:t>
            </w:r>
          </w:p>
        </w:tc>
        <w:tc>
          <w:tcPr>
            <w:tcW w:w="270" w:type="dxa"/>
          </w:tcPr>
          <w:p w14:paraId="7865D5C1"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5C65747" w14:textId="6BB47D16" w:rsidR="00D626BB" w:rsidRPr="006D2A14"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847</w:t>
            </w:r>
          </w:p>
        </w:tc>
        <w:tc>
          <w:tcPr>
            <w:tcW w:w="270" w:type="dxa"/>
          </w:tcPr>
          <w:p w14:paraId="550F3CE5"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07E63DB3" w:rsidR="00D626BB" w:rsidRPr="00410F78"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1,313</w:t>
            </w:r>
          </w:p>
        </w:tc>
      </w:tr>
      <w:tr w:rsidR="00D626BB" w:rsidRPr="00905001" w14:paraId="065C8925" w14:textId="77777777" w:rsidTr="00ED4C7E">
        <w:tc>
          <w:tcPr>
            <w:tcW w:w="3960" w:type="dxa"/>
          </w:tcPr>
          <w:p w14:paraId="4B33A7C3" w14:textId="14D8A700" w:rsidR="00D626BB" w:rsidRPr="00F74627" w:rsidRDefault="00D626BB" w:rsidP="00D626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tcBorders>
              <w:top w:val="single" w:sz="4" w:space="0" w:color="auto"/>
              <w:bottom w:val="double" w:sz="4" w:space="0" w:color="auto"/>
            </w:tcBorders>
          </w:tcPr>
          <w:p w14:paraId="17B7CC98" w14:textId="31CD2A05" w:rsidR="00D626BB" w:rsidRPr="00636ACA"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1,475</w:t>
            </w:r>
          </w:p>
        </w:tc>
        <w:tc>
          <w:tcPr>
            <w:tcW w:w="270" w:type="dxa"/>
          </w:tcPr>
          <w:p w14:paraId="01309427"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FB040BC" w14:textId="15A03B41"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BE75B9">
              <w:rPr>
                <w:rFonts w:ascii="Times New Roman" w:hAnsi="Times New Roman" w:cs="Times New Roman"/>
              </w:rPr>
              <w:t>426</w:t>
            </w:r>
          </w:p>
        </w:tc>
        <w:tc>
          <w:tcPr>
            <w:tcW w:w="270" w:type="dxa"/>
          </w:tcPr>
          <w:p w14:paraId="67B03859" w14:textId="77777777" w:rsidR="00D626BB" w:rsidRPr="003E55C8"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E6EA1A5" w14:textId="4746A1C1" w:rsidR="00D626BB" w:rsidRPr="006D2A14" w:rsidRDefault="00641533"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2,949</w:t>
            </w:r>
          </w:p>
        </w:tc>
        <w:tc>
          <w:tcPr>
            <w:tcW w:w="270" w:type="dxa"/>
          </w:tcPr>
          <w:p w14:paraId="253C25B0"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4BE786E3" w:rsidR="00D626BB" w:rsidRPr="00905001" w:rsidRDefault="00BE75B9"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3,291</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71477F67" w14:textId="3B421BF4"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2052DD">
        <w:rPr>
          <w:rFonts w:ascii="Times New Roman" w:hAnsi="Times New Roman" w:cs="Times New Roman"/>
          <w:b/>
          <w:bCs/>
          <w:sz w:val="18"/>
          <w:szCs w:val="18"/>
        </w:rPr>
        <w:t>3</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636ACA" w:rsidRPr="00CA3783" w14:paraId="67639101" w14:textId="77777777" w:rsidTr="00C13100">
        <w:trPr>
          <w:trHeight w:val="252"/>
        </w:trPr>
        <w:tc>
          <w:tcPr>
            <w:tcW w:w="6731" w:type="dxa"/>
          </w:tcPr>
          <w:p w14:paraId="2256386A" w14:textId="0B5F9EFD"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provision for employee retirement benefit as at January 1, 202</w:t>
            </w:r>
            <w:r w:rsidR="00A4437C">
              <w:rPr>
                <w:rFonts w:ascii="Times New Roman" w:hAnsi="Times New Roman" w:cs="Times New Roman"/>
              </w:rPr>
              <w:t>5</w:t>
            </w:r>
          </w:p>
        </w:tc>
        <w:tc>
          <w:tcPr>
            <w:tcW w:w="1405" w:type="dxa"/>
          </w:tcPr>
          <w:p w14:paraId="60BF0B5B" w14:textId="434C5E53"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915EEDA" w:rsidR="00636ACA" w:rsidRPr="006939F0"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636ACA" w:rsidRPr="00636ACA">
              <w:rPr>
                <w:rFonts w:ascii="Times New Roman" w:hAnsi="Times New Roman" w:cs="Times New Roman"/>
              </w:rPr>
              <w:t>,</w:t>
            </w:r>
            <w:r>
              <w:rPr>
                <w:rFonts w:ascii="Times New Roman" w:hAnsi="Times New Roman" w:cs="Times New Roman"/>
              </w:rPr>
              <w:t>101</w:t>
            </w:r>
          </w:p>
        </w:tc>
      </w:tr>
      <w:tr w:rsidR="00636ACA" w:rsidRPr="00CA3783" w14:paraId="4A53C470" w14:textId="77777777" w:rsidTr="00C13100">
        <w:trPr>
          <w:trHeight w:val="252"/>
        </w:trPr>
        <w:tc>
          <w:tcPr>
            <w:tcW w:w="6731" w:type="dxa"/>
          </w:tcPr>
          <w:p w14:paraId="71BEC613" w14:textId="4F05C5D8"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6BBEAB1E" w:rsidR="00636ACA" w:rsidRPr="006D2A14"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202</w:t>
            </w:r>
          </w:p>
        </w:tc>
      </w:tr>
      <w:tr w:rsidR="00636ACA" w:rsidRPr="00CA3783" w14:paraId="0541CD2F" w14:textId="77777777" w:rsidTr="00C13100">
        <w:trPr>
          <w:trHeight w:val="252"/>
        </w:trPr>
        <w:tc>
          <w:tcPr>
            <w:tcW w:w="6731" w:type="dxa"/>
          </w:tcPr>
          <w:p w14:paraId="2228EAE4" w14:textId="2B83DDB1"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7645764C" w:rsidR="00636ACA" w:rsidRPr="006D2A14"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p>
        </w:tc>
      </w:tr>
      <w:tr w:rsidR="00636ACA" w:rsidRPr="00CA3783" w14:paraId="3CDD5EE3" w14:textId="77777777" w:rsidTr="00F660C2">
        <w:trPr>
          <w:trHeight w:val="252"/>
        </w:trPr>
        <w:tc>
          <w:tcPr>
            <w:tcW w:w="6731" w:type="dxa"/>
          </w:tcPr>
          <w:p w14:paraId="54D82DC8" w14:textId="19BC9D24"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 xml:space="preserve">Non-current provision for employee retirement benefit as at </w:t>
            </w:r>
            <w:r w:rsidR="00BE75B9">
              <w:rPr>
                <w:rFonts w:ascii="Times New Roman" w:hAnsi="Times New Roman" w:cs="Times New Roman"/>
                <w:b/>
                <w:bCs/>
              </w:rPr>
              <w:t>June</w:t>
            </w:r>
            <w:r w:rsidR="006C06C2">
              <w:rPr>
                <w:rFonts w:ascii="Times New Roman" w:hAnsi="Times New Roman" w:cs="Times New Roman"/>
                <w:b/>
                <w:bCs/>
              </w:rPr>
              <w:t xml:space="preserve"> 3</w:t>
            </w:r>
            <w:r w:rsidR="00BE75B9">
              <w:rPr>
                <w:rFonts w:ascii="Times New Roman" w:hAnsi="Times New Roman" w:cs="Times New Roman"/>
                <w:b/>
                <w:bCs/>
              </w:rPr>
              <w:t>0</w:t>
            </w:r>
            <w:r w:rsidR="006C06C2">
              <w:rPr>
                <w:rFonts w:ascii="Times New Roman" w:hAnsi="Times New Roman" w:cs="Times New Roman"/>
                <w:b/>
                <w:bCs/>
              </w:rPr>
              <w:t>, 2025</w:t>
            </w:r>
          </w:p>
        </w:tc>
        <w:tc>
          <w:tcPr>
            <w:tcW w:w="1405" w:type="dxa"/>
          </w:tcPr>
          <w:p w14:paraId="04612641" w14:textId="0F96E94F"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065EBAE4" w:rsidR="00636ACA" w:rsidRPr="006D2A14"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3,343</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29F3A750"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BE75B9">
        <w:rPr>
          <w:rFonts w:ascii="Times New Roman" w:hAnsi="Times New Roman" w:cs="Times New Roman"/>
        </w:rPr>
        <w:t xml:space="preserve"> and six-month</w:t>
      </w:r>
      <w:r w:rsidR="00547856">
        <w:rPr>
          <w:rFonts w:ascii="Times New Roman" w:hAnsi="Times New Roman" w:cs="Times New Roman"/>
        </w:rPr>
        <w:t xml:space="preserve"> periods</w:t>
      </w:r>
      <w:r w:rsidR="00F74627">
        <w:rPr>
          <w:rFonts w:ascii="Times New Roman" w:hAnsi="Times New Roman" w:cs="Times New Roman"/>
        </w:rPr>
        <w:t xml:space="preserve"> </w:t>
      </w:r>
      <w:r w:rsidR="0066633E" w:rsidRPr="00CA3783">
        <w:rPr>
          <w:rFonts w:ascii="Times New Roman" w:hAnsi="Times New Roman" w:cs="Times New Roman"/>
        </w:rPr>
        <w:t>ended</w:t>
      </w:r>
      <w:r w:rsidR="00A97650">
        <w:rPr>
          <w:rFonts w:ascii="Times New Roman" w:hAnsi="Times New Roman" w:cs="Times New Roman"/>
        </w:rPr>
        <w:t xml:space="preserve"> </w:t>
      </w:r>
      <w:r w:rsidR="00BE75B9">
        <w:rPr>
          <w:rFonts w:ascii="Times New Roman" w:hAnsi="Times New Roman" w:cs="Times New Roman"/>
        </w:rPr>
        <w:t>June</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A97650">
        <w:rPr>
          <w:rFonts w:ascii="Times New Roman" w:hAnsi="Times New Roman" w:cs="Times New Roman"/>
        </w:rPr>
        <w:t>4</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E75B9" w:rsidRPr="00905001" w14:paraId="0D9BE6F7" w14:textId="77777777" w:rsidTr="00BE75B9">
        <w:tc>
          <w:tcPr>
            <w:tcW w:w="3960" w:type="dxa"/>
          </w:tcPr>
          <w:p w14:paraId="67505437"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35060BD" w14:textId="192A5351"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6052EA3D" w14:textId="77777777" w:rsidTr="00BE75B9">
        <w:tc>
          <w:tcPr>
            <w:tcW w:w="3960" w:type="dxa"/>
          </w:tcPr>
          <w:p w14:paraId="59EFA739"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59EF2D71" w14:textId="29FF446C"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47AF2BEE"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Pr>
          <w:p w14:paraId="2635282C" w14:textId="40F0B36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E75B9" w:rsidRPr="00905001" w14:paraId="4CD28D77" w14:textId="77777777" w:rsidTr="00B950B0">
        <w:tc>
          <w:tcPr>
            <w:tcW w:w="3960" w:type="dxa"/>
          </w:tcPr>
          <w:p w14:paraId="2ABBCEAB"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1F4367D" w14:textId="6D1F8441"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10DB0E03"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EB55033" w14:textId="6D21ABE5"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BE75B9" w:rsidRPr="00905001" w14:paraId="37154525" w14:textId="77777777" w:rsidTr="00BE75B9">
        <w:tc>
          <w:tcPr>
            <w:tcW w:w="3960" w:type="dxa"/>
          </w:tcPr>
          <w:p w14:paraId="30F83CF7"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bottom w:val="single" w:sz="4" w:space="0" w:color="auto"/>
            </w:tcBorders>
          </w:tcPr>
          <w:p w14:paraId="3E47A227" w14:textId="6DB7D11E"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5D248483" w14:textId="77777777" w:rsidR="00BE75B9" w:rsidRPr="00905001" w:rsidRDefault="00BE75B9" w:rsidP="00BE75B9">
            <w:pPr>
              <w:pStyle w:val="BodyText3"/>
              <w:spacing w:line="240" w:lineRule="atLeast"/>
              <w:ind w:left="-18" w:right="-18"/>
              <w:jc w:val="center"/>
              <w:rPr>
                <w:rFonts w:cs="Times New Roman"/>
                <w:sz w:val="18"/>
                <w:szCs w:val="18"/>
              </w:rPr>
            </w:pPr>
          </w:p>
        </w:tc>
        <w:tc>
          <w:tcPr>
            <w:tcW w:w="1170" w:type="dxa"/>
            <w:tcBorders>
              <w:bottom w:val="single" w:sz="4" w:space="0" w:color="auto"/>
            </w:tcBorders>
          </w:tcPr>
          <w:p w14:paraId="5CFC8754" w14:textId="3FDE68B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5EE09760"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44DE91A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79EB496E"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41DD124E"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F74627" w:rsidRPr="00905001" w14:paraId="245074F9" w14:textId="77777777" w:rsidTr="00BE75B9">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02464823"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2A70C2">
              <w:rPr>
                <w:rFonts w:ascii="Times New Roman" w:hAnsi="Times New Roman" w:cs="Times New Roman"/>
              </w:rPr>
              <w:t xml:space="preserve"> (loss)</w:t>
            </w:r>
            <w:r w:rsidRPr="00CA3783">
              <w:rPr>
                <w:rFonts w:ascii="Times New Roman" w:hAnsi="Times New Roman" w:cs="Times New Roman"/>
              </w:rPr>
              <w:t xml:space="preserve">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6ACA" w:rsidRPr="00905001" w14:paraId="563C84B0" w14:textId="77777777" w:rsidTr="00385318">
        <w:trPr>
          <w:trHeight w:val="144"/>
        </w:trPr>
        <w:tc>
          <w:tcPr>
            <w:tcW w:w="3960" w:type="dxa"/>
          </w:tcPr>
          <w:p w14:paraId="3F9EC810" w14:textId="0C27756A"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738405C4" w:rsidR="00636ACA" w:rsidRPr="00636ACA"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101</w:t>
            </w:r>
          </w:p>
        </w:tc>
        <w:tc>
          <w:tcPr>
            <w:tcW w:w="270" w:type="dxa"/>
          </w:tcPr>
          <w:p w14:paraId="194878BD"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4A09C787" w:rsidR="00636ACA" w:rsidRPr="00905001"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79</w:t>
            </w:r>
          </w:p>
        </w:tc>
        <w:tc>
          <w:tcPr>
            <w:tcW w:w="270" w:type="dxa"/>
          </w:tcPr>
          <w:p w14:paraId="7363EA7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76341152" w:rsidR="00636ACA" w:rsidRPr="004060AF"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202</w:t>
            </w:r>
          </w:p>
        </w:tc>
        <w:tc>
          <w:tcPr>
            <w:tcW w:w="270" w:type="dxa"/>
          </w:tcPr>
          <w:p w14:paraId="197D7D04"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054B26D2" w:rsidR="00636ACA" w:rsidRPr="00BE75B9"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157</w:t>
            </w:r>
          </w:p>
        </w:tc>
      </w:tr>
      <w:tr w:rsidR="00636ACA" w:rsidRPr="00905001" w14:paraId="5BDA4331" w14:textId="77777777" w:rsidTr="00BE75B9">
        <w:trPr>
          <w:trHeight w:val="144"/>
        </w:trPr>
        <w:tc>
          <w:tcPr>
            <w:tcW w:w="3960" w:type="dxa"/>
          </w:tcPr>
          <w:p w14:paraId="6ABB4826" w14:textId="2C1C9B8E" w:rsidR="00636ACA" w:rsidRPr="00E6770F"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Borders>
              <w:bottom w:val="single" w:sz="4" w:space="0" w:color="auto"/>
            </w:tcBorders>
          </w:tcPr>
          <w:p w14:paraId="2DCBCF72" w14:textId="28F0F7BC" w:rsidR="00636ACA" w:rsidRPr="00636ACA"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p>
        </w:tc>
        <w:tc>
          <w:tcPr>
            <w:tcW w:w="270" w:type="dxa"/>
          </w:tcPr>
          <w:p w14:paraId="7EE202A1"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F8BDFDC" w14:textId="3269EB46" w:rsidR="00636ACA" w:rsidRPr="00410F78"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w:t>
            </w:r>
          </w:p>
        </w:tc>
        <w:tc>
          <w:tcPr>
            <w:tcW w:w="270" w:type="dxa"/>
          </w:tcPr>
          <w:p w14:paraId="7417E10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20B29686" w:rsidR="00636ACA" w:rsidRPr="004060AF"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p>
        </w:tc>
        <w:tc>
          <w:tcPr>
            <w:tcW w:w="270" w:type="dxa"/>
          </w:tcPr>
          <w:p w14:paraId="46376733"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2C53E0D6" w:rsidR="00636ACA" w:rsidRPr="00410F78"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w:t>
            </w:r>
          </w:p>
        </w:tc>
      </w:tr>
      <w:tr w:rsidR="00636ACA" w:rsidRPr="00905001" w14:paraId="18F2EDB3" w14:textId="77777777" w:rsidTr="00BE75B9">
        <w:tc>
          <w:tcPr>
            <w:tcW w:w="3960" w:type="dxa"/>
          </w:tcPr>
          <w:p w14:paraId="5F509E98" w14:textId="6973E3A0"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Borders>
              <w:top w:val="single" w:sz="4" w:space="0" w:color="auto"/>
              <w:bottom w:val="double" w:sz="4" w:space="0" w:color="auto"/>
            </w:tcBorders>
          </w:tcPr>
          <w:p w14:paraId="32E1075C" w14:textId="062B74A5" w:rsidR="00636ACA" w:rsidRPr="00636ACA"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121</w:t>
            </w:r>
          </w:p>
        </w:tc>
        <w:tc>
          <w:tcPr>
            <w:tcW w:w="270" w:type="dxa"/>
          </w:tcPr>
          <w:p w14:paraId="7DE41B9A"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303D237" w14:textId="04BFD6C7" w:rsidR="00636ACA" w:rsidRPr="00905001"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96</w:t>
            </w:r>
          </w:p>
        </w:tc>
        <w:tc>
          <w:tcPr>
            <w:tcW w:w="270" w:type="dxa"/>
          </w:tcPr>
          <w:p w14:paraId="34A457C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36289423" w:rsidR="00636ACA" w:rsidRPr="004060AF" w:rsidRDefault="00641533"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242</w:t>
            </w:r>
          </w:p>
        </w:tc>
        <w:tc>
          <w:tcPr>
            <w:tcW w:w="270" w:type="dxa"/>
          </w:tcPr>
          <w:p w14:paraId="63EFF76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10056050" w:rsidR="00636ACA" w:rsidRPr="00905001"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191</w:t>
            </w:r>
          </w:p>
        </w:tc>
      </w:tr>
    </w:tbl>
    <w:p w14:paraId="2EFFCAA1"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09489F9" w14:textId="77777777" w:rsidR="00636ACA" w:rsidRDefault="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D61DDC1" w14:textId="48B0F75E"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CA3783">
        <w:rPr>
          <w:rFonts w:ascii="Times New Roman" w:hAnsi="Times New Roman" w:cs="Times New Roman"/>
          <w:b/>
          <w:bCs/>
        </w:rPr>
        <w:lastRenderedPageBreak/>
        <w:t>1</w:t>
      </w:r>
      <w:r w:rsidR="002052DD">
        <w:rPr>
          <w:rFonts w:ascii="Times New Roman" w:hAnsi="Times New Roman" w:cs="Times New Roman"/>
          <w:b/>
          <w:bCs/>
        </w:rPr>
        <w:t>4</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224D7EA7"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w:t>
      </w:r>
      <w:r w:rsidR="00547856">
        <w:rPr>
          <w:rFonts w:ascii="Times New Roman" w:hAnsi="Times New Roman" w:cs="Times New Roman"/>
        </w:rPr>
        <w:t xml:space="preserve">each of </w:t>
      </w:r>
      <w:r w:rsidRPr="003B0A20">
        <w:rPr>
          <w:rFonts w:ascii="Times New Roman" w:hAnsi="Times New Roman" w:cs="Times New Roman"/>
        </w:rPr>
        <w:t xml:space="preserve">the </w:t>
      </w:r>
      <w:r w:rsidR="00BE75B9">
        <w:rPr>
          <w:rFonts w:ascii="Times New Roman" w:hAnsi="Times New Roman" w:cs="Times New Roman"/>
        </w:rPr>
        <w:t xml:space="preserve">six-month </w:t>
      </w:r>
      <w:r w:rsidRPr="003B0A20">
        <w:rPr>
          <w:rFonts w:ascii="Times New Roman" w:hAnsi="Times New Roman" w:cs="Times New Roman"/>
        </w:rPr>
        <w:t xml:space="preserve">periods ended </w:t>
      </w:r>
      <w:r w:rsidR="00BE75B9">
        <w:rPr>
          <w:rFonts w:ascii="Times New Roman" w:hAnsi="Times New Roman" w:cs="Times New Roman"/>
        </w:rPr>
        <w:t>June</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2025</w:t>
      </w:r>
      <w:r w:rsidRPr="003B0A20">
        <w:rPr>
          <w:rFonts w:ascii="Times New Roman" w:hAnsi="Times New Roman" w:cs="Times New Roman"/>
        </w:rPr>
        <w:t xml:space="preserve"> and 202</w:t>
      </w:r>
      <w:r w:rsidR="00970193">
        <w:rPr>
          <w:rFonts w:ascii="Times New Roman" w:hAnsi="Times New Roman" w:cs="Times New Roman"/>
        </w:rPr>
        <w:t>4</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4688D150"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sidR="00A97650">
              <w:rPr>
                <w:rFonts w:ascii="Times New Roman" w:hAnsi="Times New Roman" w:cs="Times New Roman"/>
              </w:rPr>
              <w:t>5</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727261BD"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sidR="00A97650">
              <w:rPr>
                <w:rFonts w:ascii="Times New Roman" w:hAnsi="Times New Roman" w:cs="Times New Roman"/>
              </w:rPr>
              <w:t>4</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A97650" w:rsidRPr="00716EBF" w14:paraId="6E7300CA" w14:textId="77777777" w:rsidTr="00385318">
        <w:trPr>
          <w:cantSplit/>
          <w:trHeight w:val="245"/>
        </w:trPr>
        <w:tc>
          <w:tcPr>
            <w:tcW w:w="2618" w:type="dxa"/>
          </w:tcPr>
          <w:p w14:paraId="72FC3287" w14:textId="77777777" w:rsidR="00A97650" w:rsidRPr="00716EBF" w:rsidRDefault="00A97650" w:rsidP="00A97650">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A97650" w:rsidRPr="00716EBF" w:rsidRDefault="00A97650" w:rsidP="00A97650">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tcPr>
          <w:p w14:paraId="2AAD0116"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4A0F6995" w14:textId="00824F34"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5" w:type="dxa"/>
          </w:tcPr>
          <w:p w14:paraId="4C5242A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0AD321F6"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60CA9D6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4981D98C"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04F46CBB"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A97650" w:rsidRPr="00716EBF" w14:paraId="763E666D" w14:textId="77777777" w:rsidTr="00385318">
        <w:trPr>
          <w:cantSplit/>
          <w:trHeight w:val="245"/>
        </w:trPr>
        <w:tc>
          <w:tcPr>
            <w:tcW w:w="2618" w:type="dxa"/>
          </w:tcPr>
          <w:p w14:paraId="4CF24283" w14:textId="77777777" w:rsidR="00A97650" w:rsidRPr="00716EBF" w:rsidRDefault="00A97650" w:rsidP="00A97650">
            <w:pPr>
              <w:ind w:right="-43"/>
              <w:rPr>
                <w:rFonts w:ascii="Times New Roman" w:hAnsi="Times New Roman" w:cs="Times New Roman"/>
              </w:rPr>
            </w:pPr>
          </w:p>
        </w:tc>
        <w:tc>
          <w:tcPr>
            <w:tcW w:w="1134" w:type="dxa"/>
          </w:tcPr>
          <w:p w14:paraId="04EE829F" w14:textId="77777777" w:rsidR="00A97650" w:rsidRPr="00716EBF" w:rsidRDefault="00A97650" w:rsidP="00A97650">
            <w:pPr>
              <w:ind w:left="180" w:hanging="180"/>
              <w:jc w:val="center"/>
              <w:rPr>
                <w:rFonts w:ascii="Times New Roman" w:hAnsi="Times New Roman" w:cs="Times New Roman"/>
              </w:rPr>
            </w:pPr>
          </w:p>
        </w:tc>
        <w:tc>
          <w:tcPr>
            <w:tcW w:w="178" w:type="dxa"/>
          </w:tcPr>
          <w:p w14:paraId="4D15B7DF"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553BC2FF"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tcPr>
          <w:p w14:paraId="70B49A6F"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5B958072"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716EBF" w14:paraId="6BF3F86E" w14:textId="77777777" w:rsidTr="00385318">
        <w:trPr>
          <w:cantSplit/>
          <w:trHeight w:val="245"/>
        </w:trPr>
        <w:tc>
          <w:tcPr>
            <w:tcW w:w="2618" w:type="dxa"/>
          </w:tcPr>
          <w:p w14:paraId="52EC52F1" w14:textId="77777777" w:rsidR="00A97650" w:rsidRPr="00716EBF" w:rsidRDefault="00A97650" w:rsidP="00A97650">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A97650" w:rsidRPr="00716EBF" w:rsidRDefault="00A97650" w:rsidP="00A97650">
            <w:pPr>
              <w:ind w:left="180" w:hanging="180"/>
              <w:jc w:val="center"/>
              <w:rPr>
                <w:rFonts w:ascii="Times New Roman" w:hAnsi="Times New Roman" w:cs="Times New Roman"/>
              </w:rPr>
            </w:pPr>
          </w:p>
        </w:tc>
        <w:tc>
          <w:tcPr>
            <w:tcW w:w="178" w:type="dxa"/>
          </w:tcPr>
          <w:p w14:paraId="0232F02D"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7734ACC3"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tcPr>
          <w:p w14:paraId="3AD49A7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0935DDA9"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1500FD61" w14:textId="77777777" w:rsidTr="00385318">
        <w:trPr>
          <w:cantSplit/>
          <w:trHeight w:val="245"/>
        </w:trPr>
        <w:tc>
          <w:tcPr>
            <w:tcW w:w="2618" w:type="dxa"/>
          </w:tcPr>
          <w:p w14:paraId="098E8A47" w14:textId="6034814C" w:rsidR="00D26D28" w:rsidRPr="000C4FE4" w:rsidRDefault="00D26D28" w:rsidP="00D26D28">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w:t>
            </w:r>
            <w:r>
              <w:rPr>
                <w:rFonts w:ascii="Times New Roman" w:hAnsi="Times New Roman" w:cs="Times New Roman"/>
                <w:lang w:val="en-GB"/>
              </w:rPr>
              <w:t xml:space="preserve">pired </w:t>
            </w:r>
            <w:r w:rsidRPr="00716EBF">
              <w:rPr>
                <w:rFonts w:ascii="Times New Roman" w:hAnsi="Times New Roman" w:cs="Times New Roman"/>
                <w:lang w:val="en-GB"/>
              </w:rPr>
              <w:t>Warrants</w:t>
            </w:r>
          </w:p>
        </w:tc>
        <w:tc>
          <w:tcPr>
            <w:tcW w:w="1134" w:type="dxa"/>
          </w:tcPr>
          <w:p w14:paraId="3C5B7213" w14:textId="77777777" w:rsidR="00D26D28" w:rsidRPr="000C4FE4" w:rsidRDefault="00D26D28" w:rsidP="00D26D28">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tcPr>
          <w:p w14:paraId="1B342A28"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3B41FF8C" w14:textId="4024A71F" w:rsidR="00D26D28" w:rsidRPr="00C95CCD" w:rsidRDefault="00D26D28" w:rsidP="00D26D28">
            <w:pPr>
              <w:pStyle w:val="acctfourfigures"/>
              <w:tabs>
                <w:tab w:val="clear" w:pos="765"/>
                <w:tab w:val="decimal" w:pos="941"/>
              </w:tabs>
              <w:spacing w:line="240" w:lineRule="atLeast"/>
              <w:ind w:left="-79" w:right="-61"/>
              <w:rPr>
                <w:rFonts w:cs="Times New Roman"/>
                <w:sz w:val="18"/>
                <w:szCs w:val="18"/>
                <w:lang w:bidi="th-TH"/>
              </w:rPr>
            </w:pPr>
            <w:r>
              <w:rPr>
                <w:rFonts w:cs="Times New Roman"/>
                <w:sz w:val="18"/>
                <w:szCs w:val="18"/>
              </w:rPr>
              <w:t>(</w:t>
            </w:r>
            <w:r w:rsidRPr="00C95CCD">
              <w:rPr>
                <w:rFonts w:cs="Times New Roman"/>
                <w:sz w:val="18"/>
                <w:szCs w:val="18"/>
              </w:rPr>
              <w:t>28,815</w:t>
            </w:r>
            <w:r>
              <w:rPr>
                <w:rFonts w:cs="Times New Roman"/>
                <w:sz w:val="18"/>
                <w:szCs w:val="18"/>
              </w:rPr>
              <w:t>)</w:t>
            </w:r>
          </w:p>
        </w:tc>
        <w:tc>
          <w:tcPr>
            <w:tcW w:w="185" w:type="dxa"/>
          </w:tcPr>
          <w:p w14:paraId="6DF56E7B"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tcPr>
          <w:p w14:paraId="7B9C4F9A"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36A6CEF1"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79650EED"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4" w:type="dxa"/>
          </w:tcPr>
          <w:p w14:paraId="7FC5DC35"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D26D28" w:rsidRPr="000C4FE4" w14:paraId="77F8467B" w14:textId="77777777" w:rsidTr="00385318">
        <w:trPr>
          <w:cantSplit/>
          <w:trHeight w:val="245"/>
        </w:trPr>
        <w:tc>
          <w:tcPr>
            <w:tcW w:w="2618" w:type="dxa"/>
          </w:tcPr>
          <w:p w14:paraId="620520B1" w14:textId="77777777" w:rsidR="00D26D28" w:rsidRPr="000C4FE4" w:rsidRDefault="00D26D28" w:rsidP="00D26D28">
            <w:pPr>
              <w:ind w:left="56" w:right="-43"/>
              <w:rPr>
                <w:rFonts w:ascii="Times New Roman" w:hAnsi="Times New Roman" w:cs="Times New Roman"/>
              </w:rPr>
            </w:pPr>
          </w:p>
        </w:tc>
        <w:tc>
          <w:tcPr>
            <w:tcW w:w="1134" w:type="dxa"/>
          </w:tcPr>
          <w:p w14:paraId="79C417D0" w14:textId="77777777" w:rsidR="00D26D28" w:rsidRPr="000C4FE4" w:rsidRDefault="00D26D28" w:rsidP="00D26D28">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72D28DE1"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tcPr>
          <w:p w14:paraId="1299F2BE" w14:textId="77777777" w:rsidR="00D26D28" w:rsidRPr="00C95CCD" w:rsidRDefault="00D26D28" w:rsidP="00D26D28">
            <w:pPr>
              <w:pStyle w:val="acctfourfigures"/>
              <w:tabs>
                <w:tab w:val="clear" w:pos="765"/>
                <w:tab w:val="decimal" w:pos="941"/>
              </w:tabs>
              <w:spacing w:line="240" w:lineRule="atLeast"/>
              <w:ind w:left="-72" w:right="-58"/>
              <w:rPr>
                <w:rFonts w:cs="Times New Roman"/>
                <w:sz w:val="18"/>
                <w:szCs w:val="18"/>
                <w:lang w:bidi="th-TH"/>
              </w:rPr>
            </w:pPr>
          </w:p>
        </w:tc>
        <w:tc>
          <w:tcPr>
            <w:tcW w:w="185" w:type="dxa"/>
          </w:tcPr>
          <w:p w14:paraId="37021C32"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tcPr>
          <w:p w14:paraId="67007457"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2B1089E1" w14:textId="77777777" w:rsidTr="00385318">
        <w:trPr>
          <w:cantSplit/>
          <w:trHeight w:val="245"/>
        </w:trPr>
        <w:tc>
          <w:tcPr>
            <w:tcW w:w="2618" w:type="dxa"/>
          </w:tcPr>
          <w:p w14:paraId="0AB4DC11" w14:textId="66427ECC" w:rsidR="00D26D28" w:rsidRPr="000C4FE4" w:rsidRDefault="00D26D28" w:rsidP="00D26D28">
            <w:pPr>
              <w:jc w:val="both"/>
              <w:rPr>
                <w:rFonts w:ascii="Times New Roman" w:hAnsi="Times New Roman" w:cs="Times New Roman"/>
                <w:cs/>
              </w:rPr>
            </w:pPr>
            <w:r w:rsidRPr="000C4FE4">
              <w:rPr>
                <w:rFonts w:ascii="Times New Roman" w:hAnsi="Times New Roman" w:cs="Times New Roman"/>
                <w:b/>
                <w:bCs/>
                <w:lang w:val="en-GB"/>
              </w:rPr>
              <w:t xml:space="preserve">At </w:t>
            </w:r>
            <w:r>
              <w:rPr>
                <w:rFonts w:ascii="Times New Roman" w:hAnsi="Times New Roman" w:cs="Times New Roman"/>
                <w:b/>
                <w:bCs/>
                <w:lang w:val="en-GB"/>
              </w:rPr>
              <w:t>June</w:t>
            </w:r>
            <w:r w:rsidRPr="000C4FE4">
              <w:rPr>
                <w:rFonts w:ascii="Times New Roman" w:hAnsi="Times New Roman" w:cs="Times New Roman"/>
                <w:b/>
                <w:bCs/>
                <w:lang w:val="en-GB"/>
              </w:rPr>
              <w:t xml:space="preserve"> 3</w:t>
            </w:r>
            <w:r>
              <w:rPr>
                <w:rFonts w:ascii="Times New Roman" w:hAnsi="Times New Roman" w:cs="Times New Roman"/>
                <w:b/>
                <w:bCs/>
                <w:lang w:val="en-GB"/>
              </w:rPr>
              <w:t>0</w:t>
            </w:r>
          </w:p>
        </w:tc>
        <w:tc>
          <w:tcPr>
            <w:tcW w:w="1134" w:type="dxa"/>
          </w:tcPr>
          <w:p w14:paraId="576B238F" w14:textId="77777777" w:rsidR="00D26D28" w:rsidRPr="000C4FE4" w:rsidRDefault="00D26D28" w:rsidP="00D26D28">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4440054F"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Pr>
          <w:p w14:paraId="671871CD" w14:textId="77777777" w:rsidR="00D26D28" w:rsidRPr="00C95CCD" w:rsidRDefault="00D26D28" w:rsidP="00D26D28">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tcPr>
          <w:p w14:paraId="2FD2B7F7"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Pr>
          <w:p w14:paraId="41E84730"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598FC7FA" w14:textId="77777777" w:rsidTr="00385318">
        <w:trPr>
          <w:cantSplit/>
          <w:trHeight w:val="245"/>
        </w:trPr>
        <w:tc>
          <w:tcPr>
            <w:tcW w:w="2618" w:type="dxa"/>
          </w:tcPr>
          <w:p w14:paraId="34863875" w14:textId="77777777" w:rsidR="00D26D28" w:rsidRPr="000C4FE4" w:rsidRDefault="00D26D28" w:rsidP="00D26D28">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D26D28" w:rsidRPr="000C4FE4" w:rsidRDefault="00D26D28" w:rsidP="00D26D28">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tcPr>
          <w:p w14:paraId="13138309"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tcPr>
          <w:p w14:paraId="6E969AFA" w14:textId="57F87668" w:rsidR="00D26D28" w:rsidRPr="00C95CCD" w:rsidRDefault="00D26D28" w:rsidP="00D26D28">
            <w:pPr>
              <w:pStyle w:val="acctfourfigures"/>
              <w:tabs>
                <w:tab w:val="clear" w:pos="765"/>
                <w:tab w:val="decimal" w:pos="93"/>
              </w:tabs>
              <w:spacing w:line="240" w:lineRule="atLeast"/>
              <w:ind w:left="-79" w:right="-61"/>
              <w:jc w:val="center"/>
              <w:rPr>
                <w:rFonts w:cstheme="minorBidi"/>
                <w:sz w:val="18"/>
                <w:szCs w:val="22"/>
                <w:cs/>
                <w:lang w:bidi="th-TH"/>
              </w:rPr>
            </w:pPr>
            <w:r w:rsidRPr="00C95CCD">
              <w:rPr>
                <w:rFonts w:cs="Times New Roman"/>
                <w:sz w:val="18"/>
                <w:szCs w:val="18"/>
              </w:rPr>
              <w:t>-</w:t>
            </w:r>
          </w:p>
        </w:tc>
        <w:tc>
          <w:tcPr>
            <w:tcW w:w="185" w:type="dxa"/>
          </w:tcPr>
          <w:p w14:paraId="22C45731" w14:textId="77777777" w:rsidR="00D26D28" w:rsidRPr="00C95CCD" w:rsidRDefault="00D26D28" w:rsidP="00D26D28">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tcPr>
          <w:p w14:paraId="6151BBB4"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179ADE7B" w14:textId="77777777" w:rsidR="00D26D28" w:rsidRPr="000C4FE4" w:rsidRDefault="00D26D28" w:rsidP="00D26D28">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0B913E13"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16738CFB" w14:textId="77777777" w:rsidR="00D26D28" w:rsidRPr="000C4FE4" w:rsidRDefault="00D26D28" w:rsidP="00D26D28">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20CA6970" w14:textId="77777777" w:rsidR="00D26D28" w:rsidRDefault="00D26D28"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326F3B4" w14:textId="424E53DA" w:rsidR="00D26D28" w:rsidRPr="0029453E" w:rsidRDefault="00D26D28" w:rsidP="00D26D2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 xml:space="preserve">On May </w:t>
      </w:r>
      <w:r>
        <w:rPr>
          <w:rFonts w:ascii="Times New Roman" w:eastAsia="Times New Roman" w:hAnsi="Times New Roman" w:cs="Times New Roman"/>
          <w:sz w:val="18"/>
          <w:szCs w:val="18"/>
        </w:rPr>
        <w:t>1</w:t>
      </w:r>
      <w:r w:rsidR="006151F9">
        <w:rPr>
          <w:rFonts w:ascii="Times New Roman" w:eastAsia="Times New Roman" w:hAnsi="Times New Roman" w:cs="Times New Roman"/>
          <w:sz w:val="18"/>
          <w:szCs w:val="18"/>
        </w:rPr>
        <w:t>3</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 CPANEL-W1 of</w:t>
      </w:r>
      <w:r>
        <w:rPr>
          <w:rFonts w:ascii="Times New Roman" w:eastAsia="Times New Roman" w:hAnsi="Times New Roman" w:cs="Times New Roman"/>
          <w:sz w:val="18"/>
          <w:szCs w:val="18"/>
        </w:rPr>
        <w:t xml:space="preserve"> 10 </w:t>
      </w:r>
      <w:r w:rsidRPr="0029453E">
        <w:rPr>
          <w:rFonts w:ascii="Times New Roman" w:eastAsia="Times New Roman" w:hAnsi="Times New Roman" w:cs="Times New Roman"/>
          <w:sz w:val="18"/>
          <w:szCs w:val="18"/>
        </w:rPr>
        <w:t xml:space="preserve">units were exercised by the warrant holders at the exercise price of Baht 5 per share. The Company received cash for paid-up share capital of Baht </w:t>
      </w:r>
      <w:r>
        <w:rPr>
          <w:rFonts w:ascii="Times New Roman" w:eastAsia="Times New Roman" w:hAnsi="Times New Roman" w:cs="Times New Roman"/>
          <w:sz w:val="18"/>
          <w:szCs w:val="18"/>
        </w:rPr>
        <w:t xml:space="preserve">50 </w:t>
      </w:r>
      <w:r w:rsidRPr="0029453E">
        <w:rPr>
          <w:rFonts w:ascii="Times New Roman" w:eastAsia="Times New Roman" w:hAnsi="Times New Roman" w:cs="Times New Roman"/>
          <w:sz w:val="18"/>
          <w:szCs w:val="18"/>
        </w:rPr>
        <w:t>on such date. The Company registered the increase in</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 xml:space="preserve">paid-up share capital from Baht </w:t>
      </w:r>
      <w:r w:rsidR="00F64358" w:rsidRPr="00F64358">
        <w:rPr>
          <w:rFonts w:ascii="Times New Roman" w:eastAsia="Times New Roman" w:hAnsi="Times New Roman" w:cs="Times New Roman"/>
          <w:sz w:val="18"/>
          <w:szCs w:val="18"/>
        </w:rPr>
        <w:t>163,178,563</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 xml:space="preserve">(divided into </w:t>
      </w:r>
      <w:r w:rsidR="00F64358" w:rsidRPr="00F64358">
        <w:rPr>
          <w:rFonts w:ascii="Times New Roman" w:eastAsia="Times New Roman" w:hAnsi="Times New Roman" w:cs="Times New Roman"/>
          <w:sz w:val="18"/>
          <w:szCs w:val="18"/>
        </w:rPr>
        <w:t>163,178,563</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ordinary shares at Baht 1 per share) to Baht 163,178,5</w:t>
      </w:r>
      <w:r w:rsidR="00F64358">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3 (divided into 163,178,5</w:t>
      </w:r>
      <w:r w:rsidR="00A97ACC">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 xml:space="preserve">3 ordinary shares at Baht 1 per share) with the Ministry of Commerce on June </w:t>
      </w:r>
      <w:r w:rsidR="00F64358">
        <w:rPr>
          <w:rFonts w:ascii="Times New Roman" w:eastAsia="Times New Roman" w:hAnsi="Times New Roman" w:cs="Times New Roman"/>
          <w:sz w:val="18"/>
          <w:szCs w:val="18"/>
        </w:rPr>
        <w:t>27</w:t>
      </w:r>
      <w:r w:rsidRPr="0029453E">
        <w:rPr>
          <w:rFonts w:ascii="Times New Roman" w:eastAsia="Times New Roman" w:hAnsi="Times New Roman" w:cs="Times New Roman"/>
          <w:sz w:val="18"/>
          <w:szCs w:val="18"/>
        </w:rPr>
        <w:t>, 202</w:t>
      </w:r>
      <w:r w:rsidR="00F64358">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w:t>
      </w:r>
    </w:p>
    <w:p w14:paraId="30DE1BE2" w14:textId="7F6D8AB3" w:rsidR="00F64358" w:rsidRDefault="00F6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bookmarkStart w:id="2" w:name="_Hlk108017462"/>
    </w:p>
    <w:p w14:paraId="064C11CD" w14:textId="50C857D3"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2052DD">
        <w:rPr>
          <w:rFonts w:ascii="Times New Roman" w:hAnsi="Times New Roman" w:cs="Times New Roman"/>
          <w:b/>
        </w:rPr>
        <w:t>5</w:t>
      </w:r>
      <w:r w:rsidRPr="00CA3783">
        <w:rPr>
          <w:rFonts w:ascii="Times New Roman" w:hAnsi="Times New Roman" w:cs="Times New Roman"/>
          <w:b/>
        </w:rPr>
        <w:t>.</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18AE016A"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three-month </w:t>
      </w:r>
      <w:r w:rsidR="003C76AE">
        <w:rPr>
          <w:rFonts w:ascii="Times New Roman" w:hAnsi="Times New Roman" w:cs="Times New Roman"/>
        </w:rPr>
        <w:t xml:space="preserve">and six-month </w:t>
      </w:r>
      <w:r w:rsidRPr="00905001">
        <w:rPr>
          <w:rFonts w:ascii="Times New Roman" w:hAnsi="Times New Roman" w:cs="Times New Roman"/>
        </w:rPr>
        <w:t xml:space="preserve">periods ended </w:t>
      </w:r>
      <w:r w:rsidR="003C76AE">
        <w:rPr>
          <w:rFonts w:ascii="Times New Roman" w:hAnsi="Times New Roman" w:cs="Times New Roman"/>
        </w:rPr>
        <w:t>June</w:t>
      </w:r>
      <w:r w:rsidR="006C06C2">
        <w:rPr>
          <w:rFonts w:ascii="Times New Roman" w:hAnsi="Times New Roman" w:cs="Times New Roman"/>
        </w:rPr>
        <w:t xml:space="preserve"> 3</w:t>
      </w:r>
      <w:r w:rsidR="003C76AE">
        <w:rPr>
          <w:rFonts w:ascii="Times New Roman" w:hAnsi="Times New Roman" w:cs="Times New Roman"/>
        </w:rPr>
        <w:t>0</w:t>
      </w:r>
      <w:r w:rsidR="006C06C2">
        <w:rPr>
          <w:rFonts w:ascii="Times New Roman" w:hAnsi="Times New Roman" w:cs="Times New Roman"/>
        </w:rPr>
        <w:t>, 2025</w:t>
      </w:r>
      <w:r w:rsidRPr="00905001">
        <w:rPr>
          <w:rFonts w:ascii="Times New Roman" w:hAnsi="Times New Roman" w:cs="Times New Roman"/>
        </w:rPr>
        <w:t xml:space="preserve"> and 202</w:t>
      </w:r>
      <w:r w:rsidR="002052DD">
        <w:rPr>
          <w:rFonts w:ascii="Times New Roman" w:hAnsi="Times New Roman" w:cs="Times New Roman"/>
        </w:rPr>
        <w:t>4</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BE75B9" w:rsidRPr="00905001" w14:paraId="1798DE44" w14:textId="77777777" w:rsidTr="00BE75B9">
        <w:tc>
          <w:tcPr>
            <w:tcW w:w="3780" w:type="dxa"/>
          </w:tcPr>
          <w:p w14:paraId="5F9D6CA0"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2831BFD4" w14:textId="70EA4B2A"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7846F881" w14:textId="77777777" w:rsidTr="00BE75B9">
        <w:tc>
          <w:tcPr>
            <w:tcW w:w="3780" w:type="dxa"/>
          </w:tcPr>
          <w:p w14:paraId="4C0D1D2F"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2E2564C6" w14:textId="79E007E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6B97CB74"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96524F1" w14:textId="229C478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E75B9" w:rsidRPr="00905001" w14:paraId="26A0EA45" w14:textId="77777777" w:rsidTr="00BE75B9">
        <w:tc>
          <w:tcPr>
            <w:tcW w:w="3780" w:type="dxa"/>
          </w:tcPr>
          <w:p w14:paraId="02CE221C"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38FF4891" w14:textId="60716780"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p>
        </w:tc>
        <w:tc>
          <w:tcPr>
            <w:tcW w:w="270" w:type="dxa"/>
          </w:tcPr>
          <w:p w14:paraId="348FA597"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05D06435" w14:textId="799C88B1"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p>
        </w:tc>
      </w:tr>
      <w:tr w:rsidR="00A86525" w:rsidRPr="00905001" w14:paraId="34470D0A" w14:textId="77777777" w:rsidTr="00BE75B9">
        <w:tc>
          <w:tcPr>
            <w:tcW w:w="378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01436C2" w14:textId="6ECFAC9B"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2025</w:t>
            </w:r>
          </w:p>
        </w:tc>
        <w:tc>
          <w:tcPr>
            <w:tcW w:w="270" w:type="dxa"/>
            <w:tcBorders>
              <w:top w:val="single" w:sz="4" w:space="0" w:color="auto"/>
            </w:tcBorders>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86E5337" w14:textId="045B25C5"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2024</w:t>
            </w: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6049760E"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5</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0A3E6447"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4</w:t>
            </w:r>
          </w:p>
        </w:tc>
      </w:tr>
      <w:tr w:rsidR="00A86525" w:rsidRPr="00905001" w14:paraId="74582FF8" w14:textId="77777777" w:rsidTr="00BE75B9">
        <w:tc>
          <w:tcPr>
            <w:tcW w:w="378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tcBorders>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86525" w:rsidRPr="00905001" w14:paraId="14C23B16" w14:textId="77777777" w:rsidTr="00BE75B9">
        <w:tc>
          <w:tcPr>
            <w:tcW w:w="3780" w:type="dxa"/>
          </w:tcPr>
          <w:p w14:paraId="763533B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720D6EE8" w14:textId="6866348E" w:rsidR="00A86525" w:rsidRPr="00636ACA" w:rsidRDefault="00F6435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64</w:t>
            </w:r>
          </w:p>
        </w:tc>
        <w:tc>
          <w:tcPr>
            <w:tcW w:w="270" w:type="dxa"/>
          </w:tcPr>
          <w:p w14:paraId="0864B77D"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ADFFDF8" w14:textId="5C87FAAB" w:rsidR="00A86525" w:rsidRPr="00636ACA"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77</w:t>
            </w:r>
          </w:p>
        </w:tc>
        <w:tc>
          <w:tcPr>
            <w:tcW w:w="270" w:type="dxa"/>
          </w:tcPr>
          <w:p w14:paraId="1E1ED87B"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1BA5CE2D" w:rsidR="00A86525" w:rsidRPr="00C95CCD" w:rsidRDefault="00F6435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141</w:t>
            </w:r>
          </w:p>
        </w:tc>
        <w:tc>
          <w:tcPr>
            <w:tcW w:w="270" w:type="dxa"/>
          </w:tcPr>
          <w:p w14:paraId="29431B6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7F335B94" w:rsidR="00A86525"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154</w:t>
            </w:r>
          </w:p>
        </w:tc>
      </w:tr>
      <w:bookmarkEnd w:id="2"/>
    </w:tbl>
    <w:p w14:paraId="66378470" w14:textId="25172AF5"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p>
    <w:p w14:paraId="7C1EA1E4" w14:textId="5036ED39"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lastRenderedPageBreak/>
        <w:t>1</w:t>
      </w:r>
      <w:r w:rsidR="002052DD">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49E45760"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2052DD">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t>EARNINGS</w:t>
      </w:r>
      <w:r w:rsidR="0079314E">
        <w:rPr>
          <w:rFonts w:ascii="Times New Roman" w:hAnsi="Times New Roman" w:cs="Times New Roman"/>
          <w:b/>
        </w:rPr>
        <w:t xml:space="preserve"> (LOSS)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5B4A9B5"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w:t>
      </w:r>
      <w:r w:rsidR="0079314E">
        <w:rPr>
          <w:rFonts w:ascii="Times New Roman" w:hAnsi="Times New Roman"/>
          <w:b/>
          <w:bCs/>
          <w:i/>
          <w:iCs/>
          <w:szCs w:val="22"/>
        </w:rPr>
        <w:t>s (loss)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502E210D"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w:t>
      </w:r>
      <w:r w:rsidR="0079314E">
        <w:rPr>
          <w:rFonts w:ascii="Times New Roman" w:hAnsi="Times New Roman" w:cs="Times New Roman"/>
        </w:rPr>
        <w:t xml:space="preserve"> (loss)</w:t>
      </w:r>
      <w:r w:rsidRPr="00905001">
        <w:rPr>
          <w:rFonts w:ascii="Times New Roman" w:hAnsi="Times New Roman" w:cs="Times New Roman"/>
        </w:rPr>
        <w:t xml:space="preserve"> per share are determined by dividing the profit</w:t>
      </w:r>
      <w:r w:rsidR="0079314E">
        <w:rPr>
          <w:rFonts w:ascii="Times New Roman" w:hAnsi="Times New Roman" w:cs="Times New Roman"/>
        </w:rPr>
        <w:t xml:space="preserve"> (loss)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494ED225"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 xml:space="preserve">for each of the three-month periods </w:t>
      </w:r>
      <w:r w:rsidR="00C10421">
        <w:rPr>
          <w:rFonts w:ascii="Times New Roman" w:hAnsi="Times New Roman" w:cs="Times New Roman"/>
        </w:rPr>
        <w:t xml:space="preserve">and six-month </w:t>
      </w:r>
      <w:r w:rsidRPr="00905001">
        <w:rPr>
          <w:rFonts w:ascii="Times New Roman" w:hAnsi="Times New Roman" w:cs="Times New Roman"/>
        </w:rPr>
        <w:t xml:space="preserve">ended </w:t>
      </w:r>
      <w:r w:rsidR="00C10421">
        <w:rPr>
          <w:rFonts w:ascii="Times New Roman" w:hAnsi="Times New Roman" w:cs="Times New Roman"/>
        </w:rPr>
        <w:t>June</w:t>
      </w:r>
      <w:r w:rsidR="006C06C2">
        <w:rPr>
          <w:rFonts w:ascii="Times New Roman" w:hAnsi="Times New Roman" w:cs="Times New Roman"/>
        </w:rPr>
        <w:t xml:space="preserve"> 3</w:t>
      </w:r>
      <w:r w:rsidR="00C10421">
        <w:rPr>
          <w:rFonts w:ascii="Times New Roman" w:hAnsi="Times New Roman" w:cs="Times New Roman"/>
        </w:rPr>
        <w:t>0</w:t>
      </w:r>
      <w:r w:rsidR="006C06C2">
        <w:rPr>
          <w:rFonts w:ascii="Times New Roman" w:hAnsi="Times New Roman" w:cs="Times New Roman"/>
        </w:rPr>
        <w:t>, 2025</w:t>
      </w:r>
      <w:r w:rsidRPr="00905001">
        <w:rPr>
          <w:rFonts w:ascii="Times New Roman" w:hAnsi="Times New Roman" w:cs="Times New Roman"/>
        </w:rPr>
        <w:t xml:space="preserve"> and 202</w:t>
      </w:r>
      <w:r w:rsidR="00B57922">
        <w:rPr>
          <w:rFonts w:ascii="Times New Roman" w:hAnsi="Times New Roman" w:cs="Times New Roman"/>
        </w:rPr>
        <w:t>4</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230"/>
        <w:gridCol w:w="1260"/>
        <w:gridCol w:w="270"/>
        <w:gridCol w:w="1080"/>
        <w:gridCol w:w="270"/>
        <w:gridCol w:w="1170"/>
        <w:gridCol w:w="270"/>
        <w:gridCol w:w="1260"/>
      </w:tblGrid>
      <w:tr w:rsidR="00C10421" w:rsidRPr="00905001" w14:paraId="2A9445F9" w14:textId="77777777" w:rsidTr="00C10421">
        <w:tc>
          <w:tcPr>
            <w:tcW w:w="4230" w:type="dxa"/>
          </w:tcPr>
          <w:p w14:paraId="2C2F3A81" w14:textId="77777777" w:rsidR="00C10421" w:rsidRPr="00905001" w:rsidRDefault="00C10421" w:rsidP="00385318">
            <w:pPr>
              <w:tabs>
                <w:tab w:val="clear" w:pos="227"/>
                <w:tab w:val="clear" w:pos="454"/>
                <w:tab w:val="clear" w:pos="680"/>
                <w:tab w:val="left" w:pos="720"/>
              </w:tabs>
              <w:jc w:val="both"/>
              <w:rPr>
                <w:rFonts w:ascii="Times New Roman" w:hAnsi="Times New Roman" w:cs="Times New Roman"/>
              </w:rPr>
            </w:pPr>
          </w:p>
        </w:tc>
        <w:tc>
          <w:tcPr>
            <w:tcW w:w="5580" w:type="dxa"/>
            <w:gridSpan w:val="7"/>
            <w:tcBorders>
              <w:top w:val="nil"/>
              <w:left w:val="nil"/>
              <w:bottom w:val="single" w:sz="4" w:space="0" w:color="auto"/>
              <w:right w:val="nil"/>
            </w:tcBorders>
            <w:vAlign w:val="bottom"/>
          </w:tcPr>
          <w:p w14:paraId="6700F3C2" w14:textId="55EF13FF" w:rsidR="00C10421" w:rsidRPr="00905001" w:rsidRDefault="00C10421"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C10421" w:rsidRPr="00905001" w14:paraId="6E853162" w14:textId="77777777" w:rsidTr="00A86024">
        <w:tc>
          <w:tcPr>
            <w:tcW w:w="4230" w:type="dxa"/>
          </w:tcPr>
          <w:p w14:paraId="154D3BE6"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top w:val="single" w:sz="4" w:space="0" w:color="auto"/>
              <w:left w:val="nil"/>
              <w:right w:val="nil"/>
            </w:tcBorders>
            <w:vAlign w:val="bottom"/>
          </w:tcPr>
          <w:p w14:paraId="210945B5" w14:textId="181DB392"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For the three-month periods</w:t>
            </w:r>
          </w:p>
        </w:tc>
        <w:tc>
          <w:tcPr>
            <w:tcW w:w="270" w:type="dxa"/>
            <w:tcBorders>
              <w:top w:val="single" w:sz="4" w:space="0" w:color="auto"/>
            </w:tcBorders>
            <w:vAlign w:val="bottom"/>
          </w:tcPr>
          <w:p w14:paraId="7BC406B1"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1915A5C5" w14:textId="467EAFF8"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For the six-month periods</w:t>
            </w:r>
          </w:p>
        </w:tc>
      </w:tr>
      <w:tr w:rsidR="00C10421" w:rsidRPr="00905001" w14:paraId="6E4678D3" w14:textId="77777777" w:rsidTr="00A86024">
        <w:tc>
          <w:tcPr>
            <w:tcW w:w="4230" w:type="dxa"/>
          </w:tcPr>
          <w:p w14:paraId="7CEFECA5"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left w:val="nil"/>
              <w:bottom w:val="single" w:sz="4" w:space="0" w:color="auto"/>
              <w:right w:val="nil"/>
            </w:tcBorders>
            <w:vAlign w:val="bottom"/>
          </w:tcPr>
          <w:p w14:paraId="0C5250A2" w14:textId="0531A553"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ended June 30</w:t>
            </w:r>
          </w:p>
        </w:tc>
        <w:tc>
          <w:tcPr>
            <w:tcW w:w="270" w:type="dxa"/>
            <w:vAlign w:val="bottom"/>
          </w:tcPr>
          <w:p w14:paraId="4CEC0695"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0D2F651B" w14:textId="5CA007AA"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ended June 30</w:t>
            </w:r>
          </w:p>
        </w:tc>
      </w:tr>
      <w:tr w:rsidR="00C10421" w:rsidRPr="00905001" w14:paraId="1C543533" w14:textId="77777777" w:rsidTr="00C10421">
        <w:tc>
          <w:tcPr>
            <w:tcW w:w="4230" w:type="dxa"/>
          </w:tcPr>
          <w:p w14:paraId="25DFB617"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1260" w:type="dxa"/>
            <w:tcBorders>
              <w:top w:val="single" w:sz="4" w:space="0" w:color="auto"/>
              <w:left w:val="nil"/>
              <w:bottom w:val="single" w:sz="4" w:space="0" w:color="auto"/>
              <w:right w:val="nil"/>
            </w:tcBorders>
          </w:tcPr>
          <w:p w14:paraId="125960C2" w14:textId="229C8EF5"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2025</w:t>
            </w:r>
          </w:p>
        </w:tc>
        <w:tc>
          <w:tcPr>
            <w:tcW w:w="270" w:type="dxa"/>
            <w:tcBorders>
              <w:top w:val="single" w:sz="4" w:space="0" w:color="auto"/>
              <w:left w:val="nil"/>
              <w:right w:val="nil"/>
            </w:tcBorders>
          </w:tcPr>
          <w:p w14:paraId="09E1A222" w14:textId="77777777" w:rsidR="00C10421" w:rsidRPr="00905001" w:rsidRDefault="00C10421" w:rsidP="00C10421">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3015B9E9" w14:textId="5C05DB6B"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2024</w:t>
            </w:r>
          </w:p>
        </w:tc>
        <w:tc>
          <w:tcPr>
            <w:tcW w:w="270" w:type="dxa"/>
          </w:tcPr>
          <w:p w14:paraId="4C89E507" w14:textId="77777777" w:rsidR="00C10421" w:rsidRPr="00905001" w:rsidRDefault="00C10421" w:rsidP="00C1042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tcPr>
          <w:p w14:paraId="61241F06" w14:textId="38F4022E" w:rsidR="00C10421" w:rsidRDefault="00C10421" w:rsidP="00C10421">
            <w:pPr>
              <w:pStyle w:val="BodyText3"/>
              <w:spacing w:line="240" w:lineRule="atLeast"/>
              <w:jc w:val="center"/>
              <w:rPr>
                <w:rFonts w:cs="Times New Roman"/>
                <w:sz w:val="18"/>
                <w:szCs w:val="18"/>
              </w:rPr>
            </w:pPr>
            <w:r>
              <w:rPr>
                <w:rFonts w:cs="Times New Roman"/>
                <w:sz w:val="18"/>
                <w:szCs w:val="18"/>
              </w:rPr>
              <w:t>2025</w:t>
            </w:r>
          </w:p>
        </w:tc>
        <w:tc>
          <w:tcPr>
            <w:tcW w:w="270" w:type="dxa"/>
            <w:tcBorders>
              <w:top w:val="single" w:sz="4" w:space="0" w:color="auto"/>
              <w:left w:val="nil"/>
              <w:bottom w:val="nil"/>
              <w:right w:val="nil"/>
            </w:tcBorders>
          </w:tcPr>
          <w:p w14:paraId="41C70F15" w14:textId="77777777" w:rsidR="00C10421" w:rsidRPr="00905001" w:rsidRDefault="00C10421" w:rsidP="00C10421">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tcPr>
          <w:p w14:paraId="0C9A73AC" w14:textId="04046C57" w:rsidR="00C10421" w:rsidRDefault="00C10421" w:rsidP="00C10421">
            <w:pPr>
              <w:pStyle w:val="BodyText3"/>
              <w:spacing w:line="240" w:lineRule="atLeast"/>
              <w:jc w:val="center"/>
              <w:rPr>
                <w:rFonts w:cs="Times New Roman"/>
                <w:sz w:val="18"/>
                <w:szCs w:val="18"/>
              </w:rPr>
            </w:pPr>
            <w:r>
              <w:rPr>
                <w:rFonts w:cs="Times New Roman"/>
                <w:sz w:val="18"/>
                <w:szCs w:val="18"/>
              </w:rPr>
              <w:t>2024</w:t>
            </w:r>
          </w:p>
        </w:tc>
      </w:tr>
      <w:tr w:rsidR="00021ADB" w:rsidRPr="00905001" w14:paraId="40988228" w14:textId="77777777" w:rsidTr="00C10421">
        <w:trPr>
          <w:trHeight w:val="192"/>
        </w:trPr>
        <w:tc>
          <w:tcPr>
            <w:tcW w:w="4230"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260" w:type="dxa"/>
            <w:tcBorders>
              <w:top w:val="single" w:sz="4" w:space="0" w:color="auto"/>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Borders>
              <w:top w:val="single" w:sz="4" w:space="0" w:color="auto"/>
            </w:tcBorders>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C10421" w:rsidRPr="000C4FE4" w14:paraId="3DB643A7" w14:textId="77777777" w:rsidTr="00A90F93">
        <w:trPr>
          <w:trHeight w:val="198"/>
        </w:trPr>
        <w:tc>
          <w:tcPr>
            <w:tcW w:w="4230" w:type="dxa"/>
            <w:hideMark/>
          </w:tcPr>
          <w:p w14:paraId="35C60F99" w14:textId="77777777" w:rsidR="00C10421" w:rsidRPr="000C4FE4" w:rsidRDefault="00C10421" w:rsidP="00C10421">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260" w:type="dxa"/>
          </w:tcPr>
          <w:p w14:paraId="0A513CF9" w14:textId="68122F70" w:rsidR="00C10421" w:rsidRPr="00636ACA" w:rsidRDefault="00F64358" w:rsidP="00C10421">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699CCE82" w14:textId="77777777" w:rsidR="00C10421" w:rsidRPr="00636ACA" w:rsidRDefault="00C10421" w:rsidP="00C1042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70C343CD" w:rsidR="00C10421" w:rsidRPr="00636ACA"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268E669B" w14:textId="77777777" w:rsidR="00C10421" w:rsidRPr="00636ACA" w:rsidRDefault="00C10421" w:rsidP="00C1042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01D3757F" w:rsidR="00C10421" w:rsidRPr="00C10421" w:rsidRDefault="00F64358" w:rsidP="00C10421">
            <w:pPr>
              <w:tabs>
                <w:tab w:val="clear" w:pos="227"/>
                <w:tab w:val="clear" w:pos="454"/>
                <w:tab w:val="clear" w:pos="680"/>
                <w:tab w:val="left" w:pos="720"/>
              </w:tabs>
              <w:ind w:right="72"/>
              <w:jc w:val="right"/>
              <w:rPr>
                <w:rFonts w:ascii="Times New Roman" w:hAnsi="Times New Roman" w:cstheme="minorBidi"/>
                <w:cs/>
              </w:rPr>
            </w:pPr>
            <w:r>
              <w:rPr>
                <w:rFonts w:ascii="Times New Roman" w:hAnsi="Times New Roman" w:cs="Times New Roman"/>
              </w:rPr>
              <w:t>163,179</w:t>
            </w:r>
          </w:p>
        </w:tc>
        <w:tc>
          <w:tcPr>
            <w:tcW w:w="270" w:type="dxa"/>
          </w:tcPr>
          <w:p w14:paraId="50733DCF" w14:textId="77777777" w:rsidR="00C10421" w:rsidRPr="000C4FE4" w:rsidRDefault="00C10421" w:rsidP="00C10421">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7B72FCB9" w:rsidR="00C10421" w:rsidRPr="000C4FE4"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r w:rsidR="00F64358" w:rsidRPr="000C4FE4" w14:paraId="12A16040" w14:textId="77777777" w:rsidTr="00A90F93">
        <w:tc>
          <w:tcPr>
            <w:tcW w:w="4230" w:type="dxa"/>
            <w:hideMark/>
          </w:tcPr>
          <w:p w14:paraId="144E27A0" w14:textId="77777777" w:rsidR="00F64358" w:rsidRPr="000C4FE4" w:rsidRDefault="00F64358" w:rsidP="00F64358">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260" w:type="dxa"/>
            <w:tcBorders>
              <w:top w:val="nil"/>
              <w:left w:val="nil"/>
              <w:bottom w:val="single" w:sz="4" w:space="0" w:color="auto"/>
              <w:right w:val="nil"/>
            </w:tcBorders>
          </w:tcPr>
          <w:p w14:paraId="1552E352" w14:textId="00D4D149" w:rsidR="00F64358" w:rsidRPr="00F64358" w:rsidRDefault="00F64358" w:rsidP="00F6435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27E76B20" w14:textId="77777777" w:rsidR="00F64358" w:rsidRPr="00F64358" w:rsidRDefault="00F64358" w:rsidP="00F6435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080" w:type="dxa"/>
            <w:tcBorders>
              <w:top w:val="nil"/>
              <w:left w:val="nil"/>
              <w:bottom w:val="single" w:sz="4" w:space="0" w:color="auto"/>
              <w:right w:val="nil"/>
            </w:tcBorders>
          </w:tcPr>
          <w:p w14:paraId="74057626" w14:textId="0E0D0D6E" w:rsidR="00F64358" w:rsidRPr="00F64358" w:rsidRDefault="00F64358" w:rsidP="00F6435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1092939B" w14:textId="77777777" w:rsidR="00F64358" w:rsidRPr="00F64358" w:rsidRDefault="00F64358" w:rsidP="00F6435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170" w:type="dxa"/>
            <w:tcBorders>
              <w:top w:val="nil"/>
              <w:left w:val="nil"/>
              <w:bottom w:val="single" w:sz="4" w:space="0" w:color="auto"/>
              <w:right w:val="nil"/>
            </w:tcBorders>
          </w:tcPr>
          <w:p w14:paraId="62356844" w14:textId="2221AA20" w:rsidR="00F64358" w:rsidRPr="00F64358" w:rsidRDefault="00F64358" w:rsidP="00F6435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35EDD311" w14:textId="77777777" w:rsidR="00F64358" w:rsidRPr="00F64358" w:rsidRDefault="00F64358" w:rsidP="00F64358">
            <w:pPr>
              <w:tabs>
                <w:tab w:val="clear" w:pos="227"/>
                <w:tab w:val="clear" w:pos="454"/>
                <w:tab w:val="clear" w:pos="680"/>
                <w:tab w:val="left" w:pos="720"/>
              </w:tabs>
              <w:ind w:right="72"/>
              <w:rPr>
                <w:rFonts w:ascii="Times New Roman" w:hAnsi="Times New Roman" w:cs="Times New Roman"/>
                <w:b/>
                <w:bCs/>
              </w:rPr>
            </w:pPr>
          </w:p>
        </w:tc>
        <w:tc>
          <w:tcPr>
            <w:tcW w:w="1260" w:type="dxa"/>
            <w:tcBorders>
              <w:top w:val="nil"/>
              <w:left w:val="nil"/>
              <w:bottom w:val="single" w:sz="4" w:space="0" w:color="auto"/>
              <w:right w:val="nil"/>
            </w:tcBorders>
            <w:hideMark/>
          </w:tcPr>
          <w:p w14:paraId="7FC70F42" w14:textId="57F13311" w:rsidR="00F64358" w:rsidRPr="00F64358" w:rsidRDefault="00F64358" w:rsidP="00F64358">
            <w:pPr>
              <w:pStyle w:val="acctfourfigures"/>
              <w:tabs>
                <w:tab w:val="clear" w:pos="765"/>
                <w:tab w:val="decimal" w:pos="93"/>
              </w:tabs>
              <w:spacing w:line="240" w:lineRule="atLeast"/>
              <w:ind w:left="-79" w:right="-285"/>
              <w:jc w:val="center"/>
              <w:rPr>
                <w:b/>
                <w:bCs/>
                <w:szCs w:val="22"/>
              </w:rPr>
            </w:pPr>
            <w:r w:rsidRPr="00F64358">
              <w:rPr>
                <w:rFonts w:cs="Times New Roman"/>
                <w:b/>
                <w:bCs/>
              </w:rPr>
              <w:t>-</w:t>
            </w:r>
          </w:p>
        </w:tc>
      </w:tr>
      <w:tr w:rsidR="00C10421" w:rsidRPr="000C4FE4" w14:paraId="6506DBA9" w14:textId="77777777" w:rsidTr="00A90F93">
        <w:tc>
          <w:tcPr>
            <w:tcW w:w="4230" w:type="dxa"/>
            <w:hideMark/>
          </w:tcPr>
          <w:p w14:paraId="53F621BC" w14:textId="77777777" w:rsidR="00C10421" w:rsidRPr="000C4FE4" w:rsidRDefault="00C10421" w:rsidP="00C10421">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Borders>
              <w:top w:val="single" w:sz="4" w:space="0" w:color="auto"/>
              <w:left w:val="nil"/>
              <w:bottom w:val="double" w:sz="4" w:space="0" w:color="auto"/>
              <w:right w:val="nil"/>
            </w:tcBorders>
          </w:tcPr>
          <w:p w14:paraId="247902C3" w14:textId="284F296F" w:rsidR="00C10421" w:rsidRPr="00636ACA" w:rsidRDefault="00F64358" w:rsidP="00C10421">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516BC808" w14:textId="77777777" w:rsidR="00C10421" w:rsidRPr="00636ACA" w:rsidRDefault="00C10421" w:rsidP="00C10421">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EE5C8E7" w14:textId="25C8F57A" w:rsidR="00C10421" w:rsidRPr="00636ACA"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40591245" w14:textId="77777777" w:rsidR="00C10421" w:rsidRPr="00636ACA" w:rsidRDefault="00C10421" w:rsidP="00C10421">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7FF545D0" w:rsidR="00C10421" w:rsidRPr="00C95CCD" w:rsidRDefault="00F64358" w:rsidP="00C10421">
            <w:pPr>
              <w:tabs>
                <w:tab w:val="clear" w:pos="227"/>
                <w:tab w:val="clear" w:pos="454"/>
                <w:tab w:val="clear" w:pos="680"/>
                <w:tab w:val="left" w:pos="720"/>
              </w:tabs>
              <w:ind w:right="72"/>
              <w:jc w:val="right"/>
              <w:rPr>
                <w:rFonts w:ascii="Times New Roman" w:hAnsi="Times New Roman" w:cstheme="minorBidi"/>
              </w:rPr>
            </w:pPr>
            <w:r>
              <w:rPr>
                <w:rFonts w:ascii="Times New Roman" w:hAnsi="Times New Roman" w:cs="Times New Roman"/>
              </w:rPr>
              <w:t>163,179</w:t>
            </w:r>
          </w:p>
        </w:tc>
        <w:tc>
          <w:tcPr>
            <w:tcW w:w="270" w:type="dxa"/>
          </w:tcPr>
          <w:p w14:paraId="1A7C41E1" w14:textId="77777777" w:rsidR="00C10421" w:rsidRPr="000C4FE4" w:rsidRDefault="00C10421" w:rsidP="00C10421">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646728E8" w:rsidR="00C10421" w:rsidRPr="000C4FE4"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bl>
    <w:p w14:paraId="724CDA52" w14:textId="77777777" w:rsidR="00021ADB" w:rsidRPr="00CA3783" w:rsidRDefault="00021ADB" w:rsidP="00CA3783">
      <w:pPr>
        <w:ind w:right="29"/>
        <w:jc w:val="both"/>
        <w:rPr>
          <w:rFonts w:ascii="Times New Roman" w:hAnsi="Times New Roman" w:cs="Times New Roman"/>
        </w:rPr>
      </w:pPr>
    </w:p>
    <w:p w14:paraId="5B82D5B3" w14:textId="43ED4487"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Diluted earnings</w:t>
      </w:r>
      <w:r w:rsidR="0079314E">
        <w:rPr>
          <w:rFonts w:ascii="Times New Roman" w:hAnsi="Times New Roman" w:cs="Times New Roman"/>
          <w:b/>
          <w:bCs/>
          <w:i/>
          <w:iCs/>
        </w:rPr>
        <w:t xml:space="preserve"> (loss)</w:t>
      </w:r>
      <w:r w:rsidRPr="00CA3783">
        <w:rPr>
          <w:rFonts w:ascii="Times New Roman" w:hAnsi="Times New Roman" w:cs="Times New Roman"/>
          <w:b/>
          <w:bCs/>
          <w:i/>
          <w:iCs/>
        </w:rPr>
        <w:t xml:space="preserve">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1A6AE302"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w:t>
      </w:r>
      <w:r w:rsidR="0079314E">
        <w:rPr>
          <w:rFonts w:ascii="Times New Roman" w:hAnsi="Times New Roman" w:cs="Times New Roman"/>
        </w:rPr>
        <w:t xml:space="preserve"> (loss)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Pr="000C4FE4">
        <w:rPr>
          <w:rFonts w:ascii="Times New Roman" w:hAnsi="Times New Roman" w:cs="Times New Roman"/>
        </w:rPr>
        <w:t>profit</w:t>
      </w:r>
      <w:r w:rsidR="0079314E">
        <w:rPr>
          <w:rFonts w:ascii="Times New Roman" w:hAnsi="Times New Roman" w:cs="Times New Roman"/>
        </w:rPr>
        <w:t xml:space="preserve"> (loss)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AE0A9A1"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30484A9" w14:textId="5A4DF41D" w:rsidR="003A25BC" w:rsidRPr="000C4FE4"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 the three-month</w:t>
      </w:r>
      <w:r w:rsidR="00A90F93">
        <w:rPr>
          <w:rFonts w:ascii="Times New Roman" w:hAnsi="Times New Roman" w:cs="Times New Roman"/>
        </w:rPr>
        <w:t xml:space="preserve"> and six-month</w:t>
      </w:r>
      <w:r w:rsidRPr="000C4FE4">
        <w:rPr>
          <w:rFonts w:ascii="Times New Roman" w:hAnsi="Times New Roman" w:cs="Times New Roman"/>
        </w:rPr>
        <w:t xml:space="preserve"> periods ended </w:t>
      </w:r>
      <w:r w:rsidR="00A90F93">
        <w:rPr>
          <w:rFonts w:ascii="Times New Roman" w:hAnsi="Times New Roman" w:cs="Times New Roman"/>
        </w:rPr>
        <w:t>June</w:t>
      </w:r>
      <w:r w:rsidR="006C06C2">
        <w:rPr>
          <w:rFonts w:ascii="Times New Roman" w:hAnsi="Times New Roman" w:cs="Times New Roman"/>
        </w:rPr>
        <w:t xml:space="preserve"> 3</w:t>
      </w:r>
      <w:r w:rsidR="00A90F93">
        <w:rPr>
          <w:rFonts w:ascii="Times New Roman" w:hAnsi="Times New Roman" w:cs="Times New Roman"/>
        </w:rPr>
        <w:t>0</w:t>
      </w:r>
      <w:r w:rsidR="006C06C2">
        <w:rPr>
          <w:rFonts w:ascii="Times New Roman" w:hAnsi="Times New Roman" w:cs="Times New Roman"/>
        </w:rPr>
        <w:t>, 2025</w:t>
      </w:r>
      <w:r w:rsidRPr="000C4FE4">
        <w:rPr>
          <w:rFonts w:ascii="Times New Roman" w:hAnsi="Times New Roman" w:cs="Times New Roman"/>
        </w:rPr>
        <w:t xml:space="preserve"> and 202</w:t>
      </w:r>
      <w:r w:rsidR="00B57922">
        <w:rPr>
          <w:rFonts w:ascii="Times New Roman" w:hAnsi="Times New Roman" w:cs="Times New Roman"/>
        </w:rPr>
        <w:t>4</w:t>
      </w:r>
      <w:r w:rsidRPr="000C4FE4">
        <w:rPr>
          <w:rFonts w:ascii="Times New Roman" w:hAnsi="Times New Roman" w:cs="Times New Roman"/>
        </w:rPr>
        <w:t xml:space="preserve"> are as follows:</w:t>
      </w:r>
    </w:p>
    <w:p w14:paraId="5E296900" w14:textId="77777777" w:rsidR="003E4316"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140"/>
        <w:gridCol w:w="1260"/>
        <w:gridCol w:w="270"/>
        <w:gridCol w:w="1170"/>
        <w:gridCol w:w="270"/>
        <w:gridCol w:w="1170"/>
        <w:gridCol w:w="270"/>
        <w:gridCol w:w="1260"/>
      </w:tblGrid>
      <w:tr w:rsidR="00A90F93" w:rsidRPr="000C4FE4" w14:paraId="7171DAF9" w14:textId="77777777" w:rsidTr="00A90F93">
        <w:tc>
          <w:tcPr>
            <w:tcW w:w="4140" w:type="dxa"/>
          </w:tcPr>
          <w:p w14:paraId="15EC5818" w14:textId="77777777" w:rsidR="00A90F93" w:rsidRPr="000C4FE4" w:rsidRDefault="00A90F93" w:rsidP="00385318">
            <w:pPr>
              <w:tabs>
                <w:tab w:val="clear" w:pos="227"/>
                <w:tab w:val="clear" w:pos="454"/>
                <w:tab w:val="clear" w:pos="680"/>
                <w:tab w:val="left" w:pos="720"/>
              </w:tabs>
              <w:jc w:val="both"/>
              <w:rPr>
                <w:rFonts w:ascii="Times New Roman" w:hAnsi="Times New Roman" w:cs="Times New Roman"/>
              </w:rPr>
            </w:pPr>
          </w:p>
        </w:tc>
        <w:tc>
          <w:tcPr>
            <w:tcW w:w="5670" w:type="dxa"/>
            <w:gridSpan w:val="7"/>
            <w:tcBorders>
              <w:top w:val="nil"/>
              <w:left w:val="nil"/>
              <w:bottom w:val="single" w:sz="4" w:space="0" w:color="auto"/>
              <w:right w:val="nil"/>
            </w:tcBorders>
          </w:tcPr>
          <w:p w14:paraId="1AC422A5" w14:textId="721F6A43" w:rsidR="00A90F93" w:rsidRPr="00A771AE" w:rsidRDefault="00A90F93"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In Thousand Shares</w:t>
            </w:r>
          </w:p>
        </w:tc>
      </w:tr>
      <w:tr w:rsidR="00A90F93" w:rsidRPr="000C4FE4" w14:paraId="5E5ACAF7" w14:textId="77777777" w:rsidTr="00A90F93">
        <w:tc>
          <w:tcPr>
            <w:tcW w:w="4140" w:type="dxa"/>
          </w:tcPr>
          <w:p w14:paraId="37EA63CA"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0962740" w14:textId="62A5A71B"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7B6CADD8"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1DC5FF9" w14:textId="0808AE53"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For the six-month periods</w:t>
            </w:r>
          </w:p>
        </w:tc>
      </w:tr>
      <w:tr w:rsidR="00A90F93" w:rsidRPr="000C4FE4" w14:paraId="039096D2" w14:textId="77777777" w:rsidTr="00A90F93">
        <w:tc>
          <w:tcPr>
            <w:tcW w:w="4140" w:type="dxa"/>
          </w:tcPr>
          <w:p w14:paraId="4AD9BDAB"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CFA3E9E" w14:textId="50144EC3"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ended June 30</w:t>
            </w:r>
          </w:p>
        </w:tc>
        <w:tc>
          <w:tcPr>
            <w:tcW w:w="270" w:type="dxa"/>
            <w:vAlign w:val="bottom"/>
          </w:tcPr>
          <w:p w14:paraId="4740F1E3"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E42CBC9" w14:textId="361E79EA"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ended June 30</w:t>
            </w:r>
          </w:p>
        </w:tc>
      </w:tr>
      <w:tr w:rsidR="00A90F93" w:rsidRPr="000C4FE4" w14:paraId="13D9E584" w14:textId="77777777" w:rsidTr="00A90F93">
        <w:tc>
          <w:tcPr>
            <w:tcW w:w="4140" w:type="dxa"/>
          </w:tcPr>
          <w:p w14:paraId="225BB6AC"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337BB183" w14:textId="2C40B01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5</w:t>
            </w:r>
          </w:p>
        </w:tc>
        <w:tc>
          <w:tcPr>
            <w:tcW w:w="270" w:type="dxa"/>
            <w:tcBorders>
              <w:left w:val="nil"/>
              <w:right w:val="nil"/>
            </w:tcBorders>
          </w:tcPr>
          <w:p w14:paraId="2B55BDF1"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136487BE" w14:textId="48B0054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Pr>
                <w:rFonts w:ascii="Times New Roman" w:hAnsi="Times New Roman" w:cs="Times New Roman"/>
              </w:rPr>
              <w:t>4</w:t>
            </w:r>
          </w:p>
        </w:tc>
        <w:tc>
          <w:tcPr>
            <w:tcW w:w="270" w:type="dxa"/>
          </w:tcPr>
          <w:p w14:paraId="12B8388D"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405E395D" w14:textId="3CAEE20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5</w:t>
            </w:r>
          </w:p>
        </w:tc>
        <w:tc>
          <w:tcPr>
            <w:tcW w:w="270" w:type="dxa"/>
            <w:tcBorders>
              <w:top w:val="single" w:sz="4" w:space="0" w:color="auto"/>
            </w:tcBorders>
          </w:tcPr>
          <w:p w14:paraId="79CB6AD7"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0BCEB3F1" w14:textId="1C21C651"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Pr>
                <w:rFonts w:ascii="Times New Roman" w:hAnsi="Times New Roman" w:cs="Times New Roman"/>
              </w:rPr>
              <w:t>4</w:t>
            </w:r>
          </w:p>
        </w:tc>
      </w:tr>
      <w:tr w:rsidR="003A25BC" w:rsidRPr="000C4FE4" w14:paraId="668E5F0C" w14:textId="77777777" w:rsidTr="00A90F93">
        <w:tc>
          <w:tcPr>
            <w:tcW w:w="4140"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F64358" w:rsidRPr="000C4FE4" w14:paraId="39F4DAAF" w14:textId="77777777" w:rsidTr="00A90F93">
        <w:tc>
          <w:tcPr>
            <w:tcW w:w="4140" w:type="dxa"/>
            <w:hideMark/>
          </w:tcPr>
          <w:p w14:paraId="7EE13CE7" w14:textId="77777777" w:rsidR="00F64358" w:rsidRPr="000C4FE4" w:rsidRDefault="00F64358" w:rsidP="00F64358">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Pr>
          <w:p w14:paraId="21EA5930" w14:textId="7D0AF121"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366C563D" w14:textId="77777777"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p>
        </w:tc>
        <w:tc>
          <w:tcPr>
            <w:tcW w:w="1170" w:type="dxa"/>
          </w:tcPr>
          <w:p w14:paraId="753526CB" w14:textId="037805B3"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131E2246" w14:textId="77777777"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6A466FBD" w:rsidR="00F64358" w:rsidRPr="00C95CCD" w:rsidRDefault="00F64358" w:rsidP="00F64358">
            <w:pPr>
              <w:tabs>
                <w:tab w:val="clear" w:pos="227"/>
                <w:tab w:val="clear" w:pos="454"/>
                <w:tab w:val="clear" w:pos="680"/>
                <w:tab w:val="left" w:pos="720"/>
              </w:tabs>
              <w:ind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05BD9E18" w14:textId="77777777" w:rsidR="00F64358" w:rsidRPr="000C4FE4" w:rsidRDefault="00F64358" w:rsidP="00F64358">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6C9C2E2C" w:rsidR="00F64358" w:rsidRPr="000C4FE4" w:rsidRDefault="00F64358" w:rsidP="00F64358">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r>
      <w:tr w:rsidR="00F64358" w:rsidRPr="000C4FE4" w14:paraId="507B553A" w14:textId="77777777" w:rsidTr="00A90F93">
        <w:tc>
          <w:tcPr>
            <w:tcW w:w="4140" w:type="dxa"/>
            <w:hideMark/>
          </w:tcPr>
          <w:p w14:paraId="01764FE8" w14:textId="77777777" w:rsidR="00F64358" w:rsidRPr="000C4FE4" w:rsidRDefault="00F64358" w:rsidP="00F64358">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F64358" w:rsidRPr="000C4FE4" w:rsidRDefault="00F64358" w:rsidP="00F64358">
            <w:pPr>
              <w:tabs>
                <w:tab w:val="clear" w:pos="227"/>
                <w:tab w:val="clear" w:pos="454"/>
                <w:tab w:val="left" w:pos="540"/>
              </w:tabs>
              <w:ind w:left="-40" w:right="71"/>
              <w:rPr>
                <w:rFonts w:ascii="Times New Roman" w:hAnsi="Times New Roman" w:cs="Times New Roman"/>
              </w:rPr>
            </w:pPr>
          </w:p>
        </w:tc>
        <w:tc>
          <w:tcPr>
            <w:tcW w:w="1260" w:type="dxa"/>
            <w:tcBorders>
              <w:left w:val="nil"/>
              <w:bottom w:val="single" w:sz="4" w:space="0" w:color="auto"/>
              <w:right w:val="nil"/>
            </w:tcBorders>
          </w:tcPr>
          <w:p w14:paraId="778837CB" w14:textId="07790A1F" w:rsidR="00F64358" w:rsidRPr="00F64358" w:rsidRDefault="00F64358" w:rsidP="00F6435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3FD14E8F" w14:textId="77777777" w:rsidR="00F64358" w:rsidRPr="0051411A" w:rsidRDefault="00F64358" w:rsidP="00F64358">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left w:val="nil"/>
              <w:right w:val="nil"/>
            </w:tcBorders>
          </w:tcPr>
          <w:p w14:paraId="5BBFA415" w14:textId="61F012C1" w:rsidR="00F64358" w:rsidRPr="00F64358" w:rsidRDefault="00F64358" w:rsidP="00F64358">
            <w:pPr>
              <w:tabs>
                <w:tab w:val="clear" w:pos="227"/>
                <w:tab w:val="clear" w:pos="454"/>
                <w:tab w:val="clear" w:pos="680"/>
                <w:tab w:val="left" w:pos="720"/>
              </w:tabs>
              <w:ind w:right="72"/>
              <w:jc w:val="right"/>
              <w:rPr>
                <w:rFonts w:ascii="Times New Roman" w:hAnsi="Times New Roman" w:cs="Times New Roman"/>
              </w:rPr>
            </w:pPr>
            <w:r w:rsidRPr="00F64358">
              <w:rPr>
                <w:rFonts w:ascii="Times New Roman" w:hAnsi="Times New Roman" w:cs="Times New Roman"/>
              </w:rPr>
              <w:t>2,926</w:t>
            </w:r>
          </w:p>
        </w:tc>
        <w:tc>
          <w:tcPr>
            <w:tcW w:w="270" w:type="dxa"/>
          </w:tcPr>
          <w:p w14:paraId="62069531" w14:textId="77777777" w:rsidR="00F64358" w:rsidRPr="0051411A" w:rsidRDefault="00F64358" w:rsidP="00F64358">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0FBFE93C" w:rsidR="00F64358" w:rsidRPr="00F64358" w:rsidRDefault="00F64358" w:rsidP="00F6435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6EB97193" w14:textId="77777777" w:rsidR="00F64358" w:rsidRPr="000C4FE4" w:rsidRDefault="00F64358" w:rsidP="00F64358">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2909A56F" w:rsidR="00F64358" w:rsidRPr="00F64358" w:rsidRDefault="00F64358" w:rsidP="00F64358">
            <w:pPr>
              <w:tabs>
                <w:tab w:val="clear" w:pos="227"/>
                <w:tab w:val="clear" w:pos="454"/>
                <w:tab w:val="clear" w:pos="680"/>
                <w:tab w:val="left" w:pos="720"/>
              </w:tabs>
              <w:ind w:right="72"/>
              <w:jc w:val="right"/>
              <w:rPr>
                <w:rFonts w:ascii="Times New Roman" w:hAnsi="Times New Roman" w:cs="Times New Roman"/>
              </w:rPr>
            </w:pPr>
            <w:r w:rsidRPr="00F64358">
              <w:rPr>
                <w:rFonts w:ascii="Times New Roman" w:hAnsi="Times New Roman" w:cs="Times New Roman"/>
              </w:rPr>
              <w:t>5,261</w:t>
            </w:r>
          </w:p>
        </w:tc>
      </w:tr>
      <w:tr w:rsidR="00F64358" w:rsidRPr="00905001" w14:paraId="5237C3A4" w14:textId="77777777" w:rsidTr="00A90F93">
        <w:trPr>
          <w:trHeight w:val="242"/>
        </w:trPr>
        <w:tc>
          <w:tcPr>
            <w:tcW w:w="4140" w:type="dxa"/>
            <w:hideMark/>
          </w:tcPr>
          <w:p w14:paraId="26817DD2" w14:textId="77777777" w:rsidR="00F64358" w:rsidRPr="000C4FE4" w:rsidRDefault="00F64358" w:rsidP="00F64358">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260" w:type="dxa"/>
            <w:tcBorders>
              <w:top w:val="single" w:sz="4" w:space="0" w:color="auto"/>
              <w:left w:val="nil"/>
              <w:bottom w:val="double" w:sz="4" w:space="0" w:color="auto"/>
              <w:right w:val="nil"/>
            </w:tcBorders>
          </w:tcPr>
          <w:p w14:paraId="50C49C68" w14:textId="383EBAB1" w:rsidR="00F64358" w:rsidRPr="00F64358" w:rsidRDefault="00F64358" w:rsidP="00F6435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21B127B0" w14:textId="77777777"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244C3F9D" w14:textId="0AB380B8"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r w:rsidRPr="00C95CCD">
              <w:rPr>
                <w:rFonts w:ascii="Times New Roman" w:hAnsi="Times New Roman" w:cs="Times New Roman"/>
              </w:rPr>
              <w:t>16</w:t>
            </w:r>
            <w:r w:rsidR="00FE765F">
              <w:rPr>
                <w:rFonts w:ascii="Times New Roman" w:hAnsi="Times New Roman" w:cstheme="minorBidi"/>
              </w:rPr>
              <w:t>6</w:t>
            </w:r>
            <w:r w:rsidRPr="00C95CCD">
              <w:rPr>
                <w:rFonts w:ascii="Times New Roman" w:hAnsi="Times New Roman" w:cs="Times New Roman"/>
              </w:rPr>
              <w:t>,1</w:t>
            </w:r>
            <w:r w:rsidR="00FE765F">
              <w:rPr>
                <w:rFonts w:ascii="Times New Roman" w:hAnsi="Times New Roman" w:cs="Times New Roman"/>
              </w:rPr>
              <w:t>05</w:t>
            </w:r>
          </w:p>
        </w:tc>
        <w:tc>
          <w:tcPr>
            <w:tcW w:w="270" w:type="dxa"/>
          </w:tcPr>
          <w:p w14:paraId="1C31381D" w14:textId="77777777" w:rsidR="00F64358" w:rsidRPr="0051411A" w:rsidRDefault="00F64358" w:rsidP="00F64358">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1DCDD3DC" w:rsidR="00F64358" w:rsidRPr="00F64358" w:rsidRDefault="00F64358" w:rsidP="00F6435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3A9046EA" w14:textId="77777777" w:rsidR="00F64358" w:rsidRPr="000C4FE4" w:rsidRDefault="00F64358" w:rsidP="00F64358">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28CB297E" w:rsidR="00F64358" w:rsidRPr="00905001" w:rsidRDefault="00F64358" w:rsidP="00F64358">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w:t>
            </w:r>
            <w:r w:rsidR="00A97ACC">
              <w:rPr>
                <w:rFonts w:ascii="Times New Roman" w:hAnsi="Times New Roman" w:cs="Times New Roman"/>
              </w:rPr>
              <w:t>68,440</w:t>
            </w:r>
          </w:p>
        </w:tc>
      </w:tr>
    </w:tbl>
    <w:p w14:paraId="47B060F1" w14:textId="77777777" w:rsidR="00F70EA2" w:rsidRDefault="00F70EA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11CB7A6A" w14:textId="77777777" w:rsidR="007C370C" w:rsidRDefault="007C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1713AC5" w14:textId="364F0DA6" w:rsidR="000B2C21" w:rsidRPr="00CA3783" w:rsidRDefault="00B5792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lastRenderedPageBreak/>
        <w:t>1</w:t>
      </w:r>
      <w:r w:rsidR="002052DD">
        <w:rPr>
          <w:rFonts w:ascii="Times New Roman" w:hAnsi="Times New Roman" w:cs="Times New Roman"/>
          <w:b/>
          <w:bCs/>
        </w:rPr>
        <w:t>8</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1F026C40" w:rsidR="008236EF" w:rsidRPr="00F64358" w:rsidRDefault="008236EF" w:rsidP="008236EF">
      <w:pPr>
        <w:tabs>
          <w:tab w:val="left" w:pos="540"/>
        </w:tabs>
        <w:jc w:val="thaiDistribute"/>
        <w:rPr>
          <w:rFonts w:ascii="Times New Roman" w:hAnsi="Times New Roman" w:cs="Times New Roman"/>
        </w:rPr>
      </w:pPr>
      <w:r w:rsidRPr="00F64358">
        <w:rPr>
          <w:rFonts w:ascii="Times New Roman" w:hAnsi="Times New Roman" w:cs="Times New Roman"/>
        </w:rPr>
        <w:t>During the three-month period ended</w:t>
      </w:r>
      <w:r w:rsidRPr="00F64358">
        <w:rPr>
          <w:rFonts w:ascii="Times New Roman" w:hAnsi="Times New Roman" w:cs="Times New Roman"/>
          <w:cs/>
        </w:rPr>
        <w:t xml:space="preserve"> </w:t>
      </w:r>
      <w:r w:rsidR="007C370C" w:rsidRPr="00F64358">
        <w:rPr>
          <w:rFonts w:ascii="Times New Roman" w:hAnsi="Times New Roman" w:cs="Times New Roman"/>
        </w:rPr>
        <w:t>June</w:t>
      </w:r>
      <w:r w:rsidR="006C06C2" w:rsidRPr="00F64358">
        <w:rPr>
          <w:rFonts w:ascii="Times New Roman" w:hAnsi="Times New Roman" w:cs="Times New Roman"/>
        </w:rPr>
        <w:t xml:space="preserve"> 3</w:t>
      </w:r>
      <w:r w:rsidR="007C370C" w:rsidRPr="00F64358">
        <w:rPr>
          <w:rFonts w:ascii="Times New Roman" w:hAnsi="Times New Roman" w:cs="Times New Roman"/>
        </w:rPr>
        <w:t>0</w:t>
      </w:r>
      <w:r w:rsidR="006C06C2" w:rsidRPr="00F64358">
        <w:rPr>
          <w:rFonts w:ascii="Times New Roman" w:hAnsi="Times New Roman" w:cs="Times New Roman"/>
        </w:rPr>
        <w:t>, 2025</w:t>
      </w:r>
      <w:r w:rsidRPr="00F64358">
        <w:rPr>
          <w:rFonts w:ascii="Times New Roman" w:hAnsi="Times New Roman" w:cs="Times New Roman"/>
        </w:rPr>
        <w:t>,</w:t>
      </w:r>
      <w:r w:rsidRPr="00F64358">
        <w:rPr>
          <w:rFonts w:ascii="Times New Roman" w:hAnsi="Times New Roman" w:cs="Times New Roman"/>
          <w:cs/>
        </w:rPr>
        <w:t xml:space="preserve"> </w:t>
      </w:r>
      <w:r w:rsidRPr="00F64358">
        <w:rPr>
          <w:rFonts w:ascii="Times New Roman" w:hAnsi="Times New Roman" w:cs="Times New Roman"/>
        </w:rPr>
        <w:t>the Company had revenues from the</w:t>
      </w:r>
      <w:r w:rsidRPr="00F64358">
        <w:rPr>
          <w:rFonts w:ascii="Times New Roman" w:hAnsi="Times New Roman" w:cs="Times New Roman"/>
          <w:cs/>
        </w:rPr>
        <w:t xml:space="preserve"> </w:t>
      </w:r>
      <w:r w:rsidRPr="00F64358">
        <w:rPr>
          <w:rFonts w:ascii="Times New Roman" w:hAnsi="Times New Roman" w:cs="Times New Roman"/>
        </w:rPr>
        <w:t>domestic</w:t>
      </w:r>
      <w:r w:rsidRPr="00F64358">
        <w:rPr>
          <w:rFonts w:ascii="Times New Roman" w:hAnsi="Times New Roman" w:cs="Times New Roman"/>
          <w:cs/>
        </w:rPr>
        <w:t xml:space="preserve"> </w:t>
      </w:r>
      <w:r w:rsidRPr="00F64358">
        <w:rPr>
          <w:rFonts w:ascii="Times New Roman" w:hAnsi="Times New Roman" w:cs="Times New Roman"/>
        </w:rPr>
        <w:t>sales to</w:t>
      </w:r>
      <w:r w:rsidRPr="00F64358">
        <w:rPr>
          <w:rFonts w:ascii="Times New Roman" w:hAnsi="Times New Roman" w:cs="Times New Roman"/>
          <w:cs/>
        </w:rPr>
        <w:t xml:space="preserve"> </w:t>
      </w:r>
      <w:r w:rsidR="00D53068">
        <w:rPr>
          <w:rFonts w:ascii="Times New Roman" w:hAnsi="Times New Roman" w:cs="Times New Roman"/>
        </w:rPr>
        <w:t>2</w:t>
      </w:r>
      <w:r w:rsidRPr="00F64358">
        <w:rPr>
          <w:rFonts w:ascii="Times New Roman" w:hAnsi="Times New Roman" w:cs="Times New Roman"/>
        </w:rPr>
        <w:t xml:space="preserve"> customers totalling Baht </w:t>
      </w:r>
      <w:r w:rsidR="00F64358" w:rsidRPr="00F64358">
        <w:rPr>
          <w:rFonts w:ascii="Times New Roman" w:hAnsi="Times New Roman" w:cs="Times New Roman"/>
        </w:rPr>
        <w:t>56</w:t>
      </w:r>
      <w:r w:rsidR="00636ACA" w:rsidRPr="00F64358">
        <w:rPr>
          <w:rFonts w:ascii="Times New Roman" w:hAnsi="Times New Roman" w:cs="Times New Roman"/>
        </w:rPr>
        <w:t>.</w:t>
      </w:r>
      <w:r w:rsidR="00F64358" w:rsidRPr="00F64358">
        <w:rPr>
          <w:rFonts w:ascii="Times New Roman" w:hAnsi="Times New Roman" w:cs="Times New Roman"/>
        </w:rPr>
        <w:t>1</w:t>
      </w:r>
      <w:r w:rsidRPr="00F64358">
        <w:rPr>
          <w:rFonts w:ascii="Times New Roman" w:hAnsi="Times New Roman" w:cs="Times New Roman"/>
          <w:cs/>
        </w:rPr>
        <w:t xml:space="preserve"> </w:t>
      </w:r>
      <w:r w:rsidRPr="00F64358">
        <w:rPr>
          <w:rFonts w:ascii="Times New Roman" w:hAnsi="Times New Roman" w:cs="Times New Roman"/>
        </w:rPr>
        <w:t>million (202</w:t>
      </w:r>
      <w:r w:rsidR="00C95CCD" w:rsidRPr="00F64358">
        <w:rPr>
          <w:rFonts w:ascii="Times New Roman" w:hAnsi="Times New Roman" w:cs="Times New Roman"/>
        </w:rPr>
        <w:t>4</w:t>
      </w:r>
      <w:r w:rsidRPr="00F64358">
        <w:rPr>
          <w:rFonts w:ascii="Times New Roman" w:hAnsi="Times New Roman" w:cs="Times New Roman"/>
        </w:rPr>
        <w:t xml:space="preserve">: </w:t>
      </w:r>
      <w:r w:rsidR="00D53068">
        <w:rPr>
          <w:rFonts w:ascii="Times New Roman" w:hAnsi="Times New Roman" w:cs="Times New Roman"/>
        </w:rPr>
        <w:t>2</w:t>
      </w:r>
      <w:r w:rsidRPr="00F64358">
        <w:rPr>
          <w:rFonts w:ascii="Times New Roman" w:hAnsi="Times New Roman" w:cs="Times New Roman"/>
        </w:rPr>
        <w:t xml:space="preserve"> customers totalling Baht </w:t>
      </w:r>
      <w:r w:rsidR="007C370C" w:rsidRPr="00F64358">
        <w:rPr>
          <w:rFonts w:ascii="Times New Roman" w:hAnsi="Times New Roman" w:cs="Times New Roman"/>
        </w:rPr>
        <w:t>54</w:t>
      </w:r>
      <w:r w:rsidR="00AA33FE" w:rsidRPr="00F64358">
        <w:rPr>
          <w:rFonts w:ascii="Times New Roman" w:hAnsi="Times New Roman" w:cs="Times New Roman"/>
        </w:rPr>
        <w:t>.</w:t>
      </w:r>
      <w:r w:rsidR="007C370C" w:rsidRPr="00F64358">
        <w:rPr>
          <w:rFonts w:ascii="Times New Roman" w:hAnsi="Times New Roman" w:cs="Times New Roman"/>
        </w:rPr>
        <w:t>3</w:t>
      </w:r>
      <w:r w:rsidR="00AA33FE" w:rsidRPr="00F64358">
        <w:rPr>
          <w:rFonts w:ascii="Times New Roman" w:hAnsi="Times New Roman" w:cs="Times New Roman"/>
          <w:cs/>
        </w:rPr>
        <w:t xml:space="preserve"> </w:t>
      </w:r>
      <w:r w:rsidRPr="00F64358">
        <w:rPr>
          <w:rFonts w:ascii="Times New Roman" w:hAnsi="Times New Roman" w:cs="Times New Roman"/>
        </w:rPr>
        <w:t>million).</w:t>
      </w:r>
    </w:p>
    <w:p w14:paraId="0484C6FF" w14:textId="77777777" w:rsidR="007C370C" w:rsidRPr="00F64358" w:rsidRDefault="007C370C" w:rsidP="008236EF">
      <w:pPr>
        <w:tabs>
          <w:tab w:val="left" w:pos="540"/>
        </w:tabs>
        <w:jc w:val="thaiDistribute"/>
        <w:rPr>
          <w:rFonts w:ascii="Times New Roman" w:hAnsi="Times New Roman" w:cs="Times New Roman"/>
        </w:rPr>
      </w:pPr>
    </w:p>
    <w:p w14:paraId="159B8FBC" w14:textId="7BFF4FC7" w:rsidR="007C370C" w:rsidRPr="00905001" w:rsidRDefault="007C370C" w:rsidP="007C370C">
      <w:pPr>
        <w:tabs>
          <w:tab w:val="left" w:pos="540"/>
        </w:tabs>
        <w:jc w:val="thaiDistribute"/>
        <w:rPr>
          <w:rFonts w:ascii="Times New Roman" w:hAnsi="Times New Roman" w:cs="Times New Roman"/>
        </w:rPr>
      </w:pPr>
      <w:r w:rsidRPr="00F64358">
        <w:rPr>
          <w:rFonts w:ascii="Times New Roman" w:hAnsi="Times New Roman" w:cs="Times New Roman"/>
        </w:rPr>
        <w:t>During the six-month period ended</w:t>
      </w:r>
      <w:r w:rsidRPr="00F64358">
        <w:rPr>
          <w:rFonts w:ascii="Times New Roman" w:hAnsi="Times New Roman" w:cs="Times New Roman"/>
          <w:cs/>
        </w:rPr>
        <w:t xml:space="preserve"> </w:t>
      </w:r>
      <w:r w:rsidRPr="00F64358">
        <w:rPr>
          <w:rFonts w:ascii="Times New Roman" w:hAnsi="Times New Roman" w:cs="Times New Roman"/>
        </w:rPr>
        <w:t>June 30, 2025,</w:t>
      </w:r>
      <w:r w:rsidRPr="00F64358">
        <w:rPr>
          <w:rFonts w:ascii="Times New Roman" w:hAnsi="Times New Roman" w:cs="Times New Roman"/>
          <w:cs/>
        </w:rPr>
        <w:t xml:space="preserve"> </w:t>
      </w:r>
      <w:r w:rsidRPr="00F64358">
        <w:rPr>
          <w:rFonts w:ascii="Times New Roman" w:hAnsi="Times New Roman" w:cs="Times New Roman"/>
        </w:rPr>
        <w:t>the Company had revenues from the</w:t>
      </w:r>
      <w:r w:rsidRPr="00F64358">
        <w:rPr>
          <w:rFonts w:ascii="Times New Roman" w:hAnsi="Times New Roman" w:cs="Times New Roman"/>
          <w:cs/>
        </w:rPr>
        <w:t xml:space="preserve"> </w:t>
      </w:r>
      <w:r w:rsidRPr="00F64358">
        <w:rPr>
          <w:rFonts w:ascii="Times New Roman" w:hAnsi="Times New Roman" w:cs="Times New Roman"/>
        </w:rPr>
        <w:t>domestic</w:t>
      </w:r>
      <w:r w:rsidRPr="00F64358">
        <w:rPr>
          <w:rFonts w:ascii="Times New Roman" w:hAnsi="Times New Roman" w:cs="Times New Roman"/>
          <w:cs/>
        </w:rPr>
        <w:t xml:space="preserve"> </w:t>
      </w:r>
      <w:r w:rsidRPr="00F64358">
        <w:rPr>
          <w:rFonts w:ascii="Times New Roman" w:hAnsi="Times New Roman" w:cs="Times New Roman"/>
        </w:rPr>
        <w:t>sales to</w:t>
      </w:r>
      <w:r w:rsidRPr="00F64358">
        <w:rPr>
          <w:rFonts w:ascii="Times New Roman" w:hAnsi="Times New Roman" w:cs="Times New Roman"/>
          <w:cs/>
        </w:rPr>
        <w:t xml:space="preserve"> </w:t>
      </w:r>
      <w:r w:rsidR="00D53068">
        <w:rPr>
          <w:rFonts w:ascii="Times New Roman" w:hAnsi="Times New Roman" w:cs="Times New Roman"/>
        </w:rPr>
        <w:t>3</w:t>
      </w:r>
      <w:r w:rsidRPr="00F64358">
        <w:rPr>
          <w:rFonts w:ascii="Times New Roman" w:hAnsi="Times New Roman" w:cs="Times New Roman"/>
        </w:rPr>
        <w:t xml:space="preserve"> customers totalling Baht 7</w:t>
      </w:r>
      <w:r w:rsidR="00F64358" w:rsidRPr="00F64358">
        <w:rPr>
          <w:rFonts w:ascii="Times New Roman" w:hAnsi="Times New Roman" w:cs="Times New Roman"/>
        </w:rPr>
        <w:t>7</w:t>
      </w:r>
      <w:r w:rsidRPr="00F64358">
        <w:rPr>
          <w:rFonts w:ascii="Times New Roman" w:hAnsi="Times New Roman" w:cs="Times New Roman"/>
        </w:rPr>
        <w:t>.9</w:t>
      </w:r>
      <w:r w:rsidRPr="00F64358">
        <w:rPr>
          <w:rFonts w:ascii="Times New Roman" w:hAnsi="Times New Roman" w:cs="Times New Roman"/>
          <w:cs/>
        </w:rPr>
        <w:t xml:space="preserve"> </w:t>
      </w:r>
      <w:r w:rsidRPr="00F64358">
        <w:rPr>
          <w:rFonts w:ascii="Times New Roman" w:hAnsi="Times New Roman" w:cs="Times New Roman"/>
        </w:rPr>
        <w:t>million (2024: 2 customers totalling Baht 70.9 million).</w:t>
      </w:r>
    </w:p>
    <w:p w14:paraId="562CF40E" w14:textId="77777777" w:rsidR="007C370C" w:rsidRPr="00906690" w:rsidRDefault="007C370C" w:rsidP="008236EF">
      <w:pPr>
        <w:tabs>
          <w:tab w:val="left" w:pos="540"/>
        </w:tabs>
        <w:jc w:val="thaiDistribute"/>
        <w:rPr>
          <w:rFonts w:ascii="Times New Roman" w:hAnsi="Times New Roman" w:cs="Times New Roman"/>
        </w:rPr>
      </w:pPr>
    </w:p>
    <w:p w14:paraId="4016BFEC" w14:textId="17D889BD" w:rsidR="00EC4EF7"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19</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477DF71B"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562F10">
        <w:rPr>
          <w:rFonts w:ascii="Times New Roman" w:hAnsi="Times New Roman"/>
          <w:szCs w:val="22"/>
        </w:rPr>
        <w:t>June</w:t>
      </w:r>
      <w:r w:rsidR="006C06C2">
        <w:rPr>
          <w:rFonts w:ascii="Times New Roman" w:hAnsi="Times New Roman" w:cs="Times New Roman"/>
        </w:rPr>
        <w:t xml:space="preserve"> 3</w:t>
      </w:r>
      <w:r w:rsidR="00562F10">
        <w:rPr>
          <w:rFonts w:ascii="Times New Roman" w:hAnsi="Times New Roman" w:cs="Times New Roman"/>
        </w:rPr>
        <w:t>0</w:t>
      </w:r>
      <w:r w:rsidR="006C06C2">
        <w:rPr>
          <w:rFonts w:ascii="Times New Roman" w:hAnsi="Times New Roman" w:cs="Times New Roman"/>
        </w:rPr>
        <w:t>, 2025</w:t>
      </w:r>
      <w:r w:rsidR="00B135DE" w:rsidRPr="00CA3783">
        <w:rPr>
          <w:rFonts w:ascii="Times New Roman" w:hAnsi="Times New Roman" w:cs="Times New Roman"/>
        </w:rPr>
        <w:t xml:space="preserve"> and </w:t>
      </w:r>
      <w:r w:rsidR="006C06C2">
        <w:rPr>
          <w:rFonts w:ascii="Times New Roman" w:hAnsi="Times New Roman" w:cs="Times New Roman"/>
        </w:rPr>
        <w:t>December 31, 2024</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B38FD19" w:rsidR="00EC4EF7" w:rsidRPr="00477C6D"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477C6D">
        <w:rPr>
          <w:rFonts w:ascii="Times New Roman" w:hAnsi="Times New Roman" w:cs="Times New Roman"/>
        </w:rPr>
        <w:t xml:space="preserve">letters of guarantee issued by a local financial institution in favor of a local state enterprise and several private companies </w:t>
      </w:r>
      <w:r w:rsidR="00971C6A" w:rsidRPr="00477C6D">
        <w:rPr>
          <w:rFonts w:ascii="Times New Roman" w:hAnsi="Times New Roman" w:cs="Times New Roman"/>
        </w:rPr>
        <w:t>totalling</w:t>
      </w:r>
      <w:r w:rsidR="00725642" w:rsidRPr="00477C6D">
        <w:rPr>
          <w:rFonts w:ascii="Times New Roman" w:hAnsi="Times New Roman" w:cs="Times New Roman"/>
        </w:rPr>
        <w:t xml:space="preserve"> </w:t>
      </w:r>
      <w:r w:rsidR="00B572B9" w:rsidRPr="00477C6D">
        <w:rPr>
          <w:rFonts w:ascii="Times New Roman" w:hAnsi="Times New Roman" w:cs="Times New Roman"/>
        </w:rPr>
        <w:t xml:space="preserve">Baht </w:t>
      </w:r>
      <w:r w:rsidR="00F64358" w:rsidRPr="00477C6D">
        <w:rPr>
          <w:rFonts w:ascii="Times New Roman" w:hAnsi="Times New Roman" w:cs="Times New Roman"/>
        </w:rPr>
        <w:t>86</w:t>
      </w:r>
      <w:r w:rsidR="00636ACA" w:rsidRPr="00477C6D">
        <w:rPr>
          <w:rFonts w:ascii="Times New Roman" w:hAnsi="Times New Roman" w:cs="Times New Roman"/>
        </w:rPr>
        <w:t>.</w:t>
      </w:r>
      <w:r w:rsidR="00C95CCD" w:rsidRPr="00477C6D">
        <w:rPr>
          <w:rFonts w:ascii="Times New Roman" w:hAnsi="Times New Roman" w:cs="Times New Roman"/>
        </w:rPr>
        <w:t>0</w:t>
      </w:r>
      <w:r w:rsidR="00B572B9" w:rsidRPr="00477C6D">
        <w:rPr>
          <w:rFonts w:ascii="Times New Roman" w:hAnsi="Times New Roman" w:cs="Times New Roman"/>
        </w:rPr>
        <w:t xml:space="preserve"> million and </w:t>
      </w:r>
      <w:r w:rsidR="00725642" w:rsidRPr="00477C6D">
        <w:rPr>
          <w:rFonts w:ascii="Times New Roman" w:hAnsi="Times New Roman" w:cs="Times New Roman"/>
        </w:rPr>
        <w:t xml:space="preserve">Baht </w:t>
      </w:r>
      <w:r w:rsidR="00701069" w:rsidRPr="00477C6D">
        <w:rPr>
          <w:rFonts w:ascii="Times New Roman" w:hAnsi="Times New Roman" w:cs="Times New Roman"/>
        </w:rPr>
        <w:t>5</w:t>
      </w:r>
      <w:r w:rsidR="00B57922" w:rsidRPr="00477C6D">
        <w:rPr>
          <w:rFonts w:ascii="Times New Roman" w:hAnsi="Times New Roman" w:cs="Times New Roman"/>
        </w:rPr>
        <w:t>2</w:t>
      </w:r>
      <w:r w:rsidR="00360DB9" w:rsidRPr="00477C6D">
        <w:rPr>
          <w:rFonts w:ascii="Times New Roman" w:hAnsi="Times New Roman" w:cs="Times New Roman"/>
        </w:rPr>
        <w:t>.</w:t>
      </w:r>
      <w:r w:rsidR="00B57922" w:rsidRPr="00477C6D">
        <w:rPr>
          <w:rFonts w:ascii="Times New Roman" w:hAnsi="Times New Roman"/>
          <w:szCs w:val="22"/>
        </w:rPr>
        <w:t>4</w:t>
      </w:r>
      <w:r w:rsidR="00360DB9" w:rsidRPr="00477C6D">
        <w:rPr>
          <w:rFonts w:ascii="Times New Roman" w:hAnsi="Times New Roman" w:cs="Times New Roman"/>
        </w:rPr>
        <w:t xml:space="preserve"> </w:t>
      </w:r>
      <w:r w:rsidR="00725642" w:rsidRPr="00477C6D">
        <w:rPr>
          <w:rFonts w:ascii="Times New Roman" w:hAnsi="Times New Roman" w:cs="Times New Roman"/>
        </w:rPr>
        <w:t>million</w:t>
      </w:r>
      <w:r w:rsidR="009422CD" w:rsidRPr="00477C6D">
        <w:rPr>
          <w:rFonts w:ascii="Times New Roman" w:hAnsi="Times New Roman" w:cs="Times New Roman"/>
        </w:rPr>
        <w:t xml:space="preserve">, </w:t>
      </w:r>
      <w:r w:rsidR="00B572B9" w:rsidRPr="00477C6D">
        <w:rPr>
          <w:rFonts w:ascii="Times New Roman" w:hAnsi="Times New Roman" w:cs="Times New Roman"/>
        </w:rPr>
        <w:t>respectively</w:t>
      </w:r>
      <w:r w:rsidR="00257460" w:rsidRPr="00477C6D">
        <w:rPr>
          <w:rFonts w:ascii="Times New Roman" w:hAnsi="Times New Roman" w:cs="Times New Roman"/>
        </w:rPr>
        <w:t>,</w:t>
      </w:r>
      <w:r w:rsidR="00B572B9" w:rsidRPr="00477C6D">
        <w:rPr>
          <w:rFonts w:ascii="Times New Roman" w:hAnsi="Times New Roman" w:cs="Times New Roman"/>
        </w:rPr>
        <w:t xml:space="preserve"> </w:t>
      </w:r>
      <w:r w:rsidR="00415C0F" w:rsidRPr="00477C6D">
        <w:rPr>
          <w:rFonts w:ascii="Times New Roman" w:hAnsi="Times New Roman" w:cs="Times New Roman"/>
        </w:rPr>
        <w:t>which were guaranteed as discussed in N</w:t>
      </w:r>
      <w:r w:rsidR="001A704B" w:rsidRPr="00477C6D">
        <w:rPr>
          <w:rFonts w:ascii="Times New Roman" w:hAnsi="Times New Roman" w:cs="Times New Roman"/>
        </w:rPr>
        <w:t>ote 1</w:t>
      </w:r>
      <w:r w:rsidR="004060AF" w:rsidRPr="00477C6D">
        <w:rPr>
          <w:rFonts w:ascii="Times New Roman" w:hAnsi="Times New Roman" w:cs="Times New Roman"/>
        </w:rPr>
        <w:t>1</w:t>
      </w:r>
      <w:r w:rsidR="00415C0F" w:rsidRPr="00477C6D">
        <w:rPr>
          <w:rFonts w:ascii="Times New Roman" w:hAnsi="Times New Roman" w:cs="Times New Roman"/>
        </w:rPr>
        <w:t>.</w:t>
      </w:r>
    </w:p>
    <w:p w14:paraId="418C8899" w14:textId="77777777" w:rsidR="000449F3" w:rsidRPr="00477C6D"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3C2A8B03" w:rsidR="00194006" w:rsidRPr="00477C6D"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77C6D">
        <w:rPr>
          <w:rFonts w:ascii="Times New Roman" w:hAnsi="Times New Roman" w:cs="Times New Roman"/>
        </w:rPr>
        <w:t>b)</w:t>
      </w:r>
      <w:r w:rsidRPr="00477C6D">
        <w:rPr>
          <w:rFonts w:ascii="Times New Roman" w:hAnsi="Times New Roman" w:cs="Times New Roman"/>
        </w:rPr>
        <w:tab/>
      </w:r>
      <w:r w:rsidR="00194006" w:rsidRPr="00477C6D">
        <w:rPr>
          <w:rFonts w:ascii="Times New Roman" w:hAnsi="Times New Roman" w:cs="Times New Roman"/>
        </w:rPr>
        <w:t>commitments under the agreements for pu</w:t>
      </w:r>
      <w:r w:rsidR="005D375F" w:rsidRPr="00477C6D">
        <w:rPr>
          <w:rFonts w:ascii="Times New Roman" w:hAnsi="Times New Roman" w:cs="Times New Roman"/>
        </w:rPr>
        <w:t>rchase of fixed assets</w:t>
      </w:r>
      <w:r w:rsidR="004A4436" w:rsidRPr="00477C6D">
        <w:rPr>
          <w:rFonts w:ascii="Times New Roman" w:hAnsi="Times New Roman" w:cs="Times New Roman"/>
        </w:rPr>
        <w:t xml:space="preserve"> and </w:t>
      </w:r>
      <w:r w:rsidR="00E62247" w:rsidRPr="00477C6D">
        <w:rPr>
          <w:rFonts w:ascii="Times New Roman" w:hAnsi="Times New Roman" w:cs="Times New Roman"/>
        </w:rPr>
        <w:t>intangible assets</w:t>
      </w:r>
      <w:r w:rsidR="005D375F" w:rsidRPr="00477C6D">
        <w:rPr>
          <w:rFonts w:ascii="Times New Roman" w:hAnsi="Times New Roman" w:cs="Times New Roman"/>
        </w:rPr>
        <w:t xml:space="preserve"> </w:t>
      </w:r>
      <w:r w:rsidR="00E62247" w:rsidRPr="00477C6D">
        <w:rPr>
          <w:rFonts w:ascii="Times New Roman" w:hAnsi="Times New Roman" w:cs="Times New Roman"/>
        </w:rPr>
        <w:t xml:space="preserve">totalling Baht </w:t>
      </w:r>
      <w:r w:rsidR="00C95CCD" w:rsidRPr="00477C6D">
        <w:rPr>
          <w:rFonts w:ascii="Times New Roman" w:hAnsi="Times New Roman" w:cs="Times New Roman"/>
        </w:rPr>
        <w:t>6</w:t>
      </w:r>
      <w:r w:rsidR="00D04817">
        <w:rPr>
          <w:rFonts w:ascii="Times New Roman" w:hAnsi="Times New Roman" w:cs="Times New Roman"/>
        </w:rPr>
        <w:t>8</w:t>
      </w:r>
      <w:r w:rsidR="000F237F" w:rsidRPr="00477C6D">
        <w:rPr>
          <w:rFonts w:ascii="Times New Roman" w:hAnsi="Times New Roman" w:cs="Times New Roman"/>
        </w:rPr>
        <w:t>.</w:t>
      </w:r>
      <w:r w:rsidR="004060AF" w:rsidRPr="00477C6D">
        <w:rPr>
          <w:rFonts w:ascii="Times New Roman" w:hAnsi="Times New Roman" w:cs="Times New Roman"/>
        </w:rPr>
        <w:t>3</w:t>
      </w:r>
      <w:r w:rsidR="009A7D5D" w:rsidRPr="00477C6D">
        <w:rPr>
          <w:rFonts w:ascii="Times New Roman" w:hAnsi="Times New Roman" w:cs="Times New Roman"/>
        </w:rPr>
        <w:t xml:space="preserve"> </w:t>
      </w:r>
      <w:r w:rsidR="007A62CF" w:rsidRPr="00477C6D">
        <w:rPr>
          <w:rFonts w:ascii="Times New Roman" w:hAnsi="Times New Roman" w:cs="Times New Roman"/>
        </w:rPr>
        <w:t xml:space="preserve">million </w:t>
      </w:r>
      <w:r w:rsidR="009422CD" w:rsidRPr="00477C6D">
        <w:rPr>
          <w:rFonts w:ascii="Times New Roman" w:hAnsi="Times New Roman" w:cs="Times New Roman"/>
        </w:rPr>
        <w:t>and</w:t>
      </w:r>
      <w:r w:rsidR="00456F62" w:rsidRPr="00477C6D">
        <w:rPr>
          <w:rFonts w:ascii="Times New Roman" w:hAnsi="Times New Roman" w:cs="Times New Roman"/>
        </w:rPr>
        <w:t xml:space="preserve"> </w:t>
      </w:r>
      <w:r w:rsidR="007A62CF" w:rsidRPr="00477C6D">
        <w:rPr>
          <w:rFonts w:ascii="Times New Roman" w:hAnsi="Times New Roman" w:cs="Times New Roman"/>
        </w:rPr>
        <w:t xml:space="preserve">Baht </w:t>
      </w:r>
      <w:r w:rsidR="00B57922" w:rsidRPr="00477C6D">
        <w:rPr>
          <w:rFonts w:ascii="Times New Roman" w:hAnsi="Times New Roman" w:cs="Times New Roman"/>
        </w:rPr>
        <w:t>74</w:t>
      </w:r>
      <w:r w:rsidR="00360DB9" w:rsidRPr="00477C6D">
        <w:rPr>
          <w:rFonts w:ascii="Times New Roman" w:hAnsi="Times New Roman" w:cs="Times New Roman"/>
        </w:rPr>
        <w:t>.</w:t>
      </w:r>
      <w:r w:rsidR="00B57922" w:rsidRPr="00477C6D">
        <w:rPr>
          <w:rFonts w:ascii="Times New Roman" w:hAnsi="Times New Roman"/>
          <w:szCs w:val="22"/>
        </w:rPr>
        <w:t>6</w:t>
      </w:r>
      <w:r w:rsidR="00360DB9" w:rsidRPr="00477C6D">
        <w:rPr>
          <w:rFonts w:ascii="Times New Roman" w:hAnsi="Times New Roman" w:cs="Times New Roman"/>
        </w:rPr>
        <w:t xml:space="preserve"> </w:t>
      </w:r>
      <w:r w:rsidR="00194006" w:rsidRPr="00477C6D">
        <w:rPr>
          <w:rFonts w:ascii="Times New Roman" w:hAnsi="Times New Roman" w:cs="Times New Roman"/>
        </w:rPr>
        <w:t>million</w:t>
      </w:r>
      <w:r w:rsidR="009422CD" w:rsidRPr="00477C6D">
        <w:rPr>
          <w:rFonts w:ascii="Times New Roman" w:hAnsi="Times New Roman" w:cs="Times New Roman"/>
        </w:rPr>
        <w:t>, respectively</w:t>
      </w:r>
      <w:r w:rsidR="00194006" w:rsidRPr="00477C6D">
        <w:rPr>
          <w:rFonts w:ascii="Times New Roman" w:hAnsi="Times New Roman" w:cs="Times New Roman"/>
        </w:rPr>
        <w:t>.</w:t>
      </w:r>
    </w:p>
    <w:p w14:paraId="19E2E85D" w14:textId="77777777" w:rsidR="006E4CF9" w:rsidRPr="00477C6D"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36FEC733" w:rsidR="00BA5639" w:rsidRPr="00477C6D"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77C6D">
        <w:rPr>
          <w:rFonts w:ascii="Times New Roman" w:hAnsi="Times New Roman" w:cs="Times New Roman"/>
        </w:rPr>
        <w:t>c)</w:t>
      </w:r>
      <w:r w:rsidRPr="00477C6D">
        <w:rPr>
          <w:rFonts w:ascii="Times New Roman" w:hAnsi="Times New Roman" w:cs="Times New Roman"/>
        </w:rPr>
        <w:tab/>
        <w:t>commitments under the agreements for purchase of raw material</w:t>
      </w:r>
      <w:r w:rsidR="005A2225" w:rsidRPr="00477C6D">
        <w:rPr>
          <w:rFonts w:ascii="Times New Roman" w:hAnsi="Times New Roman" w:cs="Times New Roman"/>
        </w:rPr>
        <w:t>s</w:t>
      </w:r>
      <w:r w:rsidRPr="00477C6D">
        <w:rPr>
          <w:rFonts w:ascii="Times New Roman" w:hAnsi="Times New Roman" w:cs="Times New Roman"/>
        </w:rPr>
        <w:t xml:space="preserve"> of Baht </w:t>
      </w:r>
      <w:r w:rsidR="002C3B54">
        <w:rPr>
          <w:rFonts w:ascii="Times New Roman" w:hAnsi="Times New Roman" w:cs="Times New Roman"/>
        </w:rPr>
        <w:t>2</w:t>
      </w:r>
      <w:r w:rsidR="00C73030" w:rsidRPr="00477C6D">
        <w:rPr>
          <w:rFonts w:ascii="Times New Roman" w:hAnsi="Times New Roman" w:cs="Times New Roman"/>
        </w:rPr>
        <w:t>.</w:t>
      </w:r>
      <w:r w:rsidR="002C3B54">
        <w:rPr>
          <w:rFonts w:ascii="Times New Roman" w:hAnsi="Times New Roman" w:cs="Times New Roman"/>
        </w:rPr>
        <w:t>1</w:t>
      </w:r>
      <w:r w:rsidRPr="00477C6D">
        <w:rPr>
          <w:rFonts w:ascii="Times New Roman" w:hAnsi="Times New Roman" w:cs="Times New Roman"/>
        </w:rPr>
        <w:t xml:space="preserve"> million </w:t>
      </w:r>
      <w:r w:rsidR="00BA5639" w:rsidRPr="00477C6D">
        <w:rPr>
          <w:rFonts w:ascii="Times New Roman" w:hAnsi="Times New Roman" w:cs="Times New Roman"/>
        </w:rPr>
        <w:t>and Baht</w:t>
      </w:r>
      <w:r w:rsidR="00360DB9" w:rsidRPr="00477C6D">
        <w:rPr>
          <w:rFonts w:ascii="Times New Roman" w:hAnsi="Times New Roman" w:cs="Times New Roman"/>
        </w:rPr>
        <w:t xml:space="preserve"> </w:t>
      </w:r>
      <w:r w:rsidR="001868CA" w:rsidRPr="00477C6D">
        <w:rPr>
          <w:rFonts w:ascii="Times New Roman" w:hAnsi="Times New Roman" w:cs="Times New Roman"/>
        </w:rPr>
        <w:t>1</w:t>
      </w:r>
      <w:r w:rsidR="00360DB9" w:rsidRPr="00477C6D">
        <w:rPr>
          <w:rFonts w:ascii="Times New Roman" w:hAnsi="Times New Roman" w:cs="Times New Roman"/>
        </w:rPr>
        <w:t>.</w:t>
      </w:r>
      <w:r w:rsidR="00B57922" w:rsidRPr="00477C6D">
        <w:rPr>
          <w:rFonts w:ascii="Times New Roman" w:hAnsi="Times New Roman"/>
          <w:szCs w:val="22"/>
        </w:rPr>
        <w:t>2</w:t>
      </w:r>
      <w:r w:rsidR="00360DB9" w:rsidRPr="00477C6D">
        <w:rPr>
          <w:rFonts w:ascii="Times New Roman" w:hAnsi="Times New Roman" w:cs="Times New Roman"/>
        </w:rPr>
        <w:t xml:space="preserve"> </w:t>
      </w:r>
      <w:r w:rsidR="00BA5639" w:rsidRPr="00477C6D">
        <w:rPr>
          <w:rFonts w:ascii="Times New Roman" w:hAnsi="Times New Roman" w:cs="Times New Roman"/>
        </w:rPr>
        <w:t>million, respectively.</w:t>
      </w:r>
    </w:p>
    <w:p w14:paraId="0C466B00" w14:textId="77777777" w:rsidR="00360DB9" w:rsidRPr="00477C6D"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1B2017AF" w:rsidR="00360DB9" w:rsidRPr="00A67B2C"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r w:rsidRPr="00477C6D">
        <w:rPr>
          <w:rFonts w:ascii="Times New Roman" w:hAnsi="Times New Roman" w:cs="Times New Roman"/>
        </w:rPr>
        <w:t>d)</w:t>
      </w:r>
      <w:r w:rsidRPr="00477C6D">
        <w:rPr>
          <w:rFonts w:ascii="Times New Roman" w:hAnsi="Times New Roman" w:cs="Times New Roman"/>
        </w:rPr>
        <w:tab/>
        <w:t>forward exchange contracts with a local financial institution covering its foreign currencies from import purchases of fixed assets of Euro 0.</w:t>
      </w:r>
      <w:r w:rsidR="00B57922" w:rsidRPr="00477C6D">
        <w:rPr>
          <w:rFonts w:ascii="Times New Roman" w:hAnsi="Times New Roman" w:cs="Times New Roman"/>
        </w:rPr>
        <w:t>6</w:t>
      </w:r>
      <w:r w:rsidRPr="00477C6D">
        <w:rPr>
          <w:rFonts w:ascii="Times New Roman" w:hAnsi="Times New Roman" w:cs="Times New Roman"/>
        </w:rPr>
        <w:t xml:space="preserve"> million (equivalent to Baht </w:t>
      </w:r>
      <w:r w:rsidR="00B57922" w:rsidRPr="00477C6D">
        <w:rPr>
          <w:rFonts w:ascii="Times New Roman" w:hAnsi="Times New Roman" w:cs="Times New Roman"/>
        </w:rPr>
        <w:t>2</w:t>
      </w:r>
      <w:r w:rsidR="00655FB3" w:rsidRPr="00477C6D">
        <w:rPr>
          <w:rFonts w:ascii="Times New Roman" w:hAnsi="Times New Roman" w:cs="Times New Roman"/>
        </w:rPr>
        <w:t>2</w:t>
      </w:r>
      <w:r w:rsidRPr="00477C6D">
        <w:rPr>
          <w:rFonts w:ascii="Times New Roman" w:hAnsi="Times New Roman" w:cs="Times New Roman"/>
        </w:rPr>
        <w:t>.</w:t>
      </w:r>
      <w:r w:rsidR="00655FB3" w:rsidRPr="00477C6D">
        <w:rPr>
          <w:rFonts w:ascii="Times New Roman" w:hAnsi="Times New Roman" w:cs="Times New Roman"/>
        </w:rPr>
        <w:t>6</w:t>
      </w:r>
      <w:r w:rsidRPr="00477C6D">
        <w:rPr>
          <w:rFonts w:ascii="Times New Roman" w:hAnsi="Times New Roman" w:cs="Times New Roman"/>
        </w:rPr>
        <w:t xml:space="preserve"> million)</w:t>
      </w:r>
      <w:r w:rsidR="00F64358" w:rsidRPr="00477C6D">
        <w:rPr>
          <w:rFonts w:ascii="Times New Roman" w:hAnsi="Times New Roman" w:cs="Times New Roman"/>
        </w:rPr>
        <w:t xml:space="preserve"> and Euro 0.6 million (equivalent to Baht 21.5 million</w:t>
      </w:r>
      <w:r w:rsidR="00FE765F" w:rsidRPr="00477C6D">
        <w:rPr>
          <w:rFonts w:ascii="Times New Roman" w:hAnsi="Times New Roman" w:cs="Times New Roman"/>
        </w:rPr>
        <w:t>),</w:t>
      </w:r>
      <w:r w:rsidR="00F64358" w:rsidRPr="00477C6D">
        <w:rPr>
          <w:rFonts w:ascii="Times New Roman" w:hAnsi="Times New Roman" w:cs="Times New Roman"/>
        </w:rPr>
        <w:t xml:space="preserve"> respectively.</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0BF84BB4"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2052DD">
        <w:rPr>
          <w:rFonts w:ascii="Times New Roman" w:hAnsi="Times New Roman" w:cs="Times New Roman"/>
          <w:b/>
          <w:bCs/>
        </w:rPr>
        <w:t>0</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7CE74A98"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A52DBF" w:rsidRPr="00047119">
        <w:rPr>
          <w:rFonts w:ascii="Times New Roman" w:hAnsi="Times New Roman" w:cs="Times New Roman"/>
        </w:rPr>
        <w:t>ve</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562F10">
        <w:rPr>
          <w:rFonts w:ascii="Times New Roman" w:hAnsi="Times New Roman"/>
          <w:szCs w:val="22"/>
        </w:rPr>
        <w:t>August</w:t>
      </w:r>
      <w:r w:rsidR="001B3EE6" w:rsidRPr="00047119">
        <w:rPr>
          <w:rFonts w:ascii="Times New Roman" w:hAnsi="Times New Roman" w:cs="Times New Roman"/>
        </w:rPr>
        <w:t xml:space="preserve"> </w:t>
      </w:r>
      <w:r w:rsidR="004060AF">
        <w:rPr>
          <w:rFonts w:ascii="Times New Roman" w:hAnsi="Times New Roman" w:cs="Times New Roman"/>
        </w:rPr>
        <w:t>8</w:t>
      </w:r>
      <w:r w:rsidR="00100D5F" w:rsidRPr="00047119">
        <w:rPr>
          <w:rFonts w:ascii="Times New Roman" w:hAnsi="Times New Roman" w:cs="Times New Roman"/>
        </w:rPr>
        <w:t>, 20</w:t>
      </w:r>
      <w:r w:rsidR="00B25843" w:rsidRPr="00047119">
        <w:rPr>
          <w:rFonts w:ascii="Times New Roman" w:hAnsi="Times New Roman" w:cs="Times New Roman"/>
        </w:rPr>
        <w:t>2</w:t>
      </w:r>
      <w:r w:rsidR="00B57922">
        <w:rPr>
          <w:rFonts w:ascii="Times New Roman" w:hAnsi="Times New Roman" w:cs="Times New Roman"/>
        </w:rPr>
        <w:t>5</w:t>
      </w:r>
      <w:r w:rsidR="00100D5F" w:rsidRPr="00047119">
        <w:rPr>
          <w:rFonts w:ascii="Times New Roman" w:hAnsi="Times New Roman" w:cs="Times New Roman"/>
        </w:rPr>
        <w:t>.</w:t>
      </w:r>
    </w:p>
    <w:sectPr w:rsidR="00DE380B" w:rsidRPr="00CA3783" w:rsidSect="00B2504C">
      <w:headerReference w:type="default" r:id="rId11"/>
      <w:footerReference w:type="default" r:id="rId12"/>
      <w:headerReference w:type="first" r:id="rId13"/>
      <w:footerReference w:type="first" r:id="rId14"/>
      <w:pgSz w:w="11909" w:h="16834" w:code="9"/>
      <w:pgMar w:top="1152" w:right="1008" w:bottom="576" w:left="1296" w:header="1152" w:footer="475"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EC9B" w14:textId="77777777" w:rsidR="0020525E" w:rsidRDefault="0020525E">
      <w:r>
        <w:separator/>
      </w:r>
    </w:p>
  </w:endnote>
  <w:endnote w:type="continuationSeparator" w:id="0">
    <w:p w14:paraId="68FC6D8B" w14:textId="77777777" w:rsidR="0020525E" w:rsidRDefault="002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CAA9" w14:textId="77777777" w:rsidR="0020525E" w:rsidRDefault="0020525E">
      <w:r>
        <w:separator/>
      </w:r>
    </w:p>
  </w:footnote>
  <w:footnote w:type="continuationSeparator" w:id="0">
    <w:p w14:paraId="78E53CAA" w14:textId="77777777" w:rsidR="0020525E" w:rsidRDefault="0020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8EB5" w14:textId="00A82C4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97650">
      <w:rPr>
        <w:rFonts w:ascii="Times New Roman" w:hAnsi="Times New Roman" w:cs="Times New Roman"/>
        <w:b/>
        <w:bCs/>
      </w:rPr>
      <w:t>T</w:t>
    </w:r>
    <w:r>
      <w:rPr>
        <w:rFonts w:ascii="Times New Roman" w:hAnsi="Times New Roman" w:cs="Times New Roman"/>
        <w:b/>
        <w:bCs/>
      </w:rPr>
      <w:t>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35968CFE" w:rsidR="004372B2" w:rsidRPr="00307CD3" w:rsidRDefault="004515BE"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A97650">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A97650">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11A8" w14:textId="344F561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6C06C2">
      <w:rPr>
        <w:rFonts w:ascii="Times New Roman" w:hAnsi="Times New Roman" w:cs="Times New Roman"/>
        <w:b/>
        <w:bCs/>
      </w:rPr>
      <w:t>T</w:t>
    </w:r>
    <w:r>
      <w:rPr>
        <w:rFonts w:ascii="Times New Roman" w:hAnsi="Times New Roman" w:cs="Times New Roman"/>
        <w:b/>
        <w:bCs/>
      </w:rPr>
      <w:t>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0F5EF620" w:rsidR="004372B2" w:rsidRPr="00307CD3" w:rsidRDefault="004515BE"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6C06C2">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6C06C2">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73752"/>
    <w:multiLevelType w:val="hybridMultilevel"/>
    <w:tmpl w:val="F0F8DD2A"/>
    <w:lvl w:ilvl="0" w:tplc="64FED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004B5"/>
    <w:multiLevelType w:val="hybridMultilevel"/>
    <w:tmpl w:val="201A0DA6"/>
    <w:lvl w:ilvl="0" w:tplc="2DD0C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66763"/>
    <w:multiLevelType w:val="hybridMultilevel"/>
    <w:tmpl w:val="461E4B4A"/>
    <w:lvl w:ilvl="0" w:tplc="8DE27E50">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2"/>
  </w:num>
  <w:num w:numId="12" w16cid:durableId="760489210">
    <w:abstractNumId w:val="13"/>
  </w:num>
  <w:num w:numId="13" w16cid:durableId="1298802473">
    <w:abstractNumId w:val="35"/>
  </w:num>
  <w:num w:numId="14" w16cid:durableId="1416855123">
    <w:abstractNumId w:val="18"/>
  </w:num>
  <w:num w:numId="15" w16cid:durableId="1404719417">
    <w:abstractNumId w:val="23"/>
  </w:num>
  <w:num w:numId="16" w16cid:durableId="1346663975">
    <w:abstractNumId w:val="21"/>
  </w:num>
  <w:num w:numId="17" w16cid:durableId="1757550394">
    <w:abstractNumId w:val="26"/>
  </w:num>
  <w:num w:numId="18" w16cid:durableId="468547439">
    <w:abstractNumId w:val="16"/>
  </w:num>
  <w:num w:numId="19" w16cid:durableId="252474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20"/>
  </w:num>
  <w:num w:numId="21" w16cid:durableId="454099704">
    <w:abstractNumId w:val="12"/>
  </w:num>
  <w:num w:numId="22" w16cid:durableId="485753437">
    <w:abstractNumId w:val="32"/>
  </w:num>
  <w:num w:numId="23" w16cid:durableId="911693889">
    <w:abstractNumId w:val="39"/>
  </w:num>
  <w:num w:numId="24" w16cid:durableId="655501906">
    <w:abstractNumId w:val="28"/>
  </w:num>
  <w:num w:numId="25" w16cid:durableId="1101147371">
    <w:abstractNumId w:val="31"/>
  </w:num>
  <w:num w:numId="26" w16cid:durableId="1108739732">
    <w:abstractNumId w:val="33"/>
  </w:num>
  <w:num w:numId="27" w16cid:durableId="1141188963">
    <w:abstractNumId w:val="25"/>
  </w:num>
  <w:num w:numId="28" w16cid:durableId="2110924423">
    <w:abstractNumId w:val="11"/>
  </w:num>
  <w:num w:numId="29" w16cid:durableId="2008093978">
    <w:abstractNumId w:val="29"/>
  </w:num>
  <w:num w:numId="30" w16cid:durableId="1387532228">
    <w:abstractNumId w:val="24"/>
  </w:num>
  <w:num w:numId="31" w16cid:durableId="1584145369">
    <w:abstractNumId w:val="14"/>
  </w:num>
  <w:num w:numId="32" w16cid:durableId="1309822107">
    <w:abstractNumId w:val="36"/>
  </w:num>
  <w:num w:numId="33" w16cid:durableId="838353475">
    <w:abstractNumId w:val="15"/>
  </w:num>
  <w:num w:numId="34" w16cid:durableId="1891258919">
    <w:abstractNumId w:val="27"/>
  </w:num>
  <w:num w:numId="35" w16cid:durableId="1945376822">
    <w:abstractNumId w:val="30"/>
  </w:num>
  <w:num w:numId="36" w16cid:durableId="985937576">
    <w:abstractNumId w:val="34"/>
  </w:num>
  <w:num w:numId="37" w16cid:durableId="1960722089">
    <w:abstractNumId w:val="17"/>
  </w:num>
  <w:num w:numId="38" w16cid:durableId="886985941">
    <w:abstractNumId w:val="10"/>
  </w:num>
  <w:num w:numId="39" w16cid:durableId="1726485935">
    <w:abstractNumId w:val="37"/>
  </w:num>
  <w:num w:numId="40" w16cid:durableId="48636387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22E8"/>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A79"/>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2E2B"/>
    <w:rsid w:val="00073171"/>
    <w:rsid w:val="00073382"/>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91F"/>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A6C"/>
    <w:rsid w:val="00112C70"/>
    <w:rsid w:val="00112D20"/>
    <w:rsid w:val="00112D9A"/>
    <w:rsid w:val="00112DE7"/>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2F61"/>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2A"/>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915"/>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2DDB"/>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525E"/>
    <w:rsid w:val="002052DD"/>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517"/>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D1B"/>
    <w:rsid w:val="00241D63"/>
    <w:rsid w:val="00241DE2"/>
    <w:rsid w:val="00242441"/>
    <w:rsid w:val="00243917"/>
    <w:rsid w:val="00243EB4"/>
    <w:rsid w:val="00244539"/>
    <w:rsid w:val="00244ECE"/>
    <w:rsid w:val="00244FCB"/>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D66"/>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B63"/>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264D"/>
    <w:rsid w:val="0029453E"/>
    <w:rsid w:val="00294969"/>
    <w:rsid w:val="00294C15"/>
    <w:rsid w:val="00294F1A"/>
    <w:rsid w:val="00295198"/>
    <w:rsid w:val="0029560D"/>
    <w:rsid w:val="002958D0"/>
    <w:rsid w:val="00295D87"/>
    <w:rsid w:val="00295F8E"/>
    <w:rsid w:val="00296FDB"/>
    <w:rsid w:val="0029722B"/>
    <w:rsid w:val="00297722"/>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6F21"/>
    <w:rsid w:val="002A70C2"/>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3B54"/>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4D34"/>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B19"/>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66BE"/>
    <w:rsid w:val="00326B6D"/>
    <w:rsid w:val="00326E47"/>
    <w:rsid w:val="003275FA"/>
    <w:rsid w:val="003276C4"/>
    <w:rsid w:val="00327B5F"/>
    <w:rsid w:val="0033015E"/>
    <w:rsid w:val="003309A4"/>
    <w:rsid w:val="003315DA"/>
    <w:rsid w:val="00332480"/>
    <w:rsid w:val="003324D9"/>
    <w:rsid w:val="00332C9B"/>
    <w:rsid w:val="00333BED"/>
    <w:rsid w:val="003340BE"/>
    <w:rsid w:val="0033422B"/>
    <w:rsid w:val="00335025"/>
    <w:rsid w:val="00335048"/>
    <w:rsid w:val="003358CF"/>
    <w:rsid w:val="00335F51"/>
    <w:rsid w:val="00335F72"/>
    <w:rsid w:val="00337113"/>
    <w:rsid w:val="00337624"/>
    <w:rsid w:val="00340263"/>
    <w:rsid w:val="00340687"/>
    <w:rsid w:val="003406E3"/>
    <w:rsid w:val="00340952"/>
    <w:rsid w:val="00340B10"/>
    <w:rsid w:val="0034242F"/>
    <w:rsid w:val="00342659"/>
    <w:rsid w:val="00342CAB"/>
    <w:rsid w:val="003430C2"/>
    <w:rsid w:val="00344370"/>
    <w:rsid w:val="003446A7"/>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57C7B"/>
    <w:rsid w:val="003605F1"/>
    <w:rsid w:val="00360BDA"/>
    <w:rsid w:val="00360DB9"/>
    <w:rsid w:val="00360FE8"/>
    <w:rsid w:val="003610EE"/>
    <w:rsid w:val="00361734"/>
    <w:rsid w:val="00361DE4"/>
    <w:rsid w:val="0036214C"/>
    <w:rsid w:val="003627FF"/>
    <w:rsid w:val="003629F4"/>
    <w:rsid w:val="00362B6D"/>
    <w:rsid w:val="00362F17"/>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652"/>
    <w:rsid w:val="00385F52"/>
    <w:rsid w:val="00386196"/>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6AE"/>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8FC"/>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0AF"/>
    <w:rsid w:val="00406480"/>
    <w:rsid w:val="00406A49"/>
    <w:rsid w:val="004070D5"/>
    <w:rsid w:val="004076CA"/>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4D6D"/>
    <w:rsid w:val="00426115"/>
    <w:rsid w:val="004262A9"/>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B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77C6D"/>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5EC3"/>
    <w:rsid w:val="004869B3"/>
    <w:rsid w:val="00486FE0"/>
    <w:rsid w:val="00487C03"/>
    <w:rsid w:val="00490F57"/>
    <w:rsid w:val="004910D5"/>
    <w:rsid w:val="004919E0"/>
    <w:rsid w:val="00491C25"/>
    <w:rsid w:val="00491C97"/>
    <w:rsid w:val="00492401"/>
    <w:rsid w:val="0049260D"/>
    <w:rsid w:val="004931FD"/>
    <w:rsid w:val="004932A5"/>
    <w:rsid w:val="004933ED"/>
    <w:rsid w:val="00493669"/>
    <w:rsid w:val="004938D3"/>
    <w:rsid w:val="00493F98"/>
    <w:rsid w:val="004943F0"/>
    <w:rsid w:val="00494495"/>
    <w:rsid w:val="00494DFE"/>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149"/>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8D9"/>
    <w:rsid w:val="0050494F"/>
    <w:rsid w:val="00504EF5"/>
    <w:rsid w:val="0050542B"/>
    <w:rsid w:val="00505E6F"/>
    <w:rsid w:val="00506107"/>
    <w:rsid w:val="0050623F"/>
    <w:rsid w:val="005062E5"/>
    <w:rsid w:val="0050648A"/>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4D1D"/>
    <w:rsid w:val="00516246"/>
    <w:rsid w:val="005166E7"/>
    <w:rsid w:val="005167D1"/>
    <w:rsid w:val="00516D56"/>
    <w:rsid w:val="00517B52"/>
    <w:rsid w:val="005202FA"/>
    <w:rsid w:val="005204D5"/>
    <w:rsid w:val="00520615"/>
    <w:rsid w:val="00520F62"/>
    <w:rsid w:val="005210BC"/>
    <w:rsid w:val="0052228A"/>
    <w:rsid w:val="00522466"/>
    <w:rsid w:val="00522BE5"/>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315"/>
    <w:rsid w:val="005428DF"/>
    <w:rsid w:val="00542D70"/>
    <w:rsid w:val="0054302D"/>
    <w:rsid w:val="00543352"/>
    <w:rsid w:val="00543536"/>
    <w:rsid w:val="00543610"/>
    <w:rsid w:val="005441CA"/>
    <w:rsid w:val="00545A99"/>
    <w:rsid w:val="00545CE3"/>
    <w:rsid w:val="00546348"/>
    <w:rsid w:val="00546A6C"/>
    <w:rsid w:val="005475EB"/>
    <w:rsid w:val="00547757"/>
    <w:rsid w:val="00547856"/>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2F10"/>
    <w:rsid w:val="005632F1"/>
    <w:rsid w:val="005634FD"/>
    <w:rsid w:val="005635CB"/>
    <w:rsid w:val="005639D2"/>
    <w:rsid w:val="00563AC3"/>
    <w:rsid w:val="0056430B"/>
    <w:rsid w:val="0056455E"/>
    <w:rsid w:val="00564C7B"/>
    <w:rsid w:val="00564F0B"/>
    <w:rsid w:val="00564FFD"/>
    <w:rsid w:val="00565304"/>
    <w:rsid w:val="0056534A"/>
    <w:rsid w:val="005653D3"/>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78E"/>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BB2"/>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4770"/>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188E"/>
    <w:rsid w:val="00612472"/>
    <w:rsid w:val="00613302"/>
    <w:rsid w:val="00613579"/>
    <w:rsid w:val="00613712"/>
    <w:rsid w:val="00614248"/>
    <w:rsid w:val="006143B9"/>
    <w:rsid w:val="00614A7F"/>
    <w:rsid w:val="00614E72"/>
    <w:rsid w:val="006151D1"/>
    <w:rsid w:val="006151F9"/>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57CB"/>
    <w:rsid w:val="00636475"/>
    <w:rsid w:val="006364F1"/>
    <w:rsid w:val="00636634"/>
    <w:rsid w:val="00636ACA"/>
    <w:rsid w:val="006370E2"/>
    <w:rsid w:val="00637761"/>
    <w:rsid w:val="00640945"/>
    <w:rsid w:val="00641533"/>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5FB3"/>
    <w:rsid w:val="0065634D"/>
    <w:rsid w:val="00656957"/>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756"/>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6C2"/>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14"/>
    <w:rsid w:val="006D2A25"/>
    <w:rsid w:val="006D34BF"/>
    <w:rsid w:val="006D34F6"/>
    <w:rsid w:val="006D3761"/>
    <w:rsid w:val="006D44CA"/>
    <w:rsid w:val="006D44EC"/>
    <w:rsid w:val="006D4CC9"/>
    <w:rsid w:val="006D5311"/>
    <w:rsid w:val="006D5612"/>
    <w:rsid w:val="006D5AC1"/>
    <w:rsid w:val="006D62A9"/>
    <w:rsid w:val="006D69A9"/>
    <w:rsid w:val="006D6E96"/>
    <w:rsid w:val="006D745C"/>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4F0B"/>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7B"/>
    <w:rsid w:val="006F4ADF"/>
    <w:rsid w:val="006F4E5D"/>
    <w:rsid w:val="006F514E"/>
    <w:rsid w:val="006F5473"/>
    <w:rsid w:val="006F6098"/>
    <w:rsid w:val="006F62B2"/>
    <w:rsid w:val="006F690A"/>
    <w:rsid w:val="006F6936"/>
    <w:rsid w:val="006F6BB1"/>
    <w:rsid w:val="006F71FE"/>
    <w:rsid w:val="006F7E98"/>
    <w:rsid w:val="00700AB6"/>
    <w:rsid w:val="00701069"/>
    <w:rsid w:val="007010EE"/>
    <w:rsid w:val="00701511"/>
    <w:rsid w:val="00701BB5"/>
    <w:rsid w:val="00702786"/>
    <w:rsid w:val="00702FB2"/>
    <w:rsid w:val="0070336D"/>
    <w:rsid w:val="007038F7"/>
    <w:rsid w:val="007047B4"/>
    <w:rsid w:val="007048D6"/>
    <w:rsid w:val="00704F27"/>
    <w:rsid w:val="00705731"/>
    <w:rsid w:val="00706CD8"/>
    <w:rsid w:val="00706D8E"/>
    <w:rsid w:val="0070718E"/>
    <w:rsid w:val="007072CA"/>
    <w:rsid w:val="007074C3"/>
    <w:rsid w:val="00707C66"/>
    <w:rsid w:val="00710A29"/>
    <w:rsid w:val="00710B3F"/>
    <w:rsid w:val="0071109E"/>
    <w:rsid w:val="007110ED"/>
    <w:rsid w:val="007112B4"/>
    <w:rsid w:val="007114D5"/>
    <w:rsid w:val="00711E9D"/>
    <w:rsid w:val="00711EC0"/>
    <w:rsid w:val="00712433"/>
    <w:rsid w:val="00713112"/>
    <w:rsid w:val="00713ABF"/>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1A3"/>
    <w:rsid w:val="00727416"/>
    <w:rsid w:val="00727731"/>
    <w:rsid w:val="00727A91"/>
    <w:rsid w:val="00730331"/>
    <w:rsid w:val="0073056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AF"/>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20D"/>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2A74"/>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4B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075"/>
    <w:rsid w:val="007C2379"/>
    <w:rsid w:val="007C2643"/>
    <w:rsid w:val="007C2AD6"/>
    <w:rsid w:val="007C2B45"/>
    <w:rsid w:val="007C2B99"/>
    <w:rsid w:val="007C30B8"/>
    <w:rsid w:val="007C33B2"/>
    <w:rsid w:val="007C3405"/>
    <w:rsid w:val="007C360C"/>
    <w:rsid w:val="007C3691"/>
    <w:rsid w:val="007C370C"/>
    <w:rsid w:val="007C3981"/>
    <w:rsid w:val="007C3A39"/>
    <w:rsid w:val="007C3D8C"/>
    <w:rsid w:val="007C3DB0"/>
    <w:rsid w:val="007C4730"/>
    <w:rsid w:val="007C4858"/>
    <w:rsid w:val="007C4868"/>
    <w:rsid w:val="007C4A7D"/>
    <w:rsid w:val="007C4ADB"/>
    <w:rsid w:val="007C4AFB"/>
    <w:rsid w:val="007C4F4A"/>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004"/>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3AA"/>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6FE5"/>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582"/>
    <w:rsid w:val="008568C0"/>
    <w:rsid w:val="00856AE7"/>
    <w:rsid w:val="00857596"/>
    <w:rsid w:val="00857966"/>
    <w:rsid w:val="00857E63"/>
    <w:rsid w:val="00860782"/>
    <w:rsid w:val="00860F2B"/>
    <w:rsid w:val="00861070"/>
    <w:rsid w:val="008611AF"/>
    <w:rsid w:val="00861262"/>
    <w:rsid w:val="0086180D"/>
    <w:rsid w:val="00861B90"/>
    <w:rsid w:val="008621E4"/>
    <w:rsid w:val="008624B4"/>
    <w:rsid w:val="0086340B"/>
    <w:rsid w:val="00863436"/>
    <w:rsid w:val="00865004"/>
    <w:rsid w:val="008650FC"/>
    <w:rsid w:val="008656DE"/>
    <w:rsid w:val="00865BB1"/>
    <w:rsid w:val="0086673D"/>
    <w:rsid w:val="00866DA6"/>
    <w:rsid w:val="00866E20"/>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2D8"/>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33"/>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6C97"/>
    <w:rsid w:val="008B73F4"/>
    <w:rsid w:val="008B7432"/>
    <w:rsid w:val="008B7464"/>
    <w:rsid w:val="008B7F0B"/>
    <w:rsid w:val="008C049A"/>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6BC3"/>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2AB"/>
    <w:rsid w:val="008D650A"/>
    <w:rsid w:val="008D67FA"/>
    <w:rsid w:val="008D6A1F"/>
    <w:rsid w:val="008D7139"/>
    <w:rsid w:val="008D74BB"/>
    <w:rsid w:val="008D75AC"/>
    <w:rsid w:val="008D75DE"/>
    <w:rsid w:val="008D7787"/>
    <w:rsid w:val="008D78B9"/>
    <w:rsid w:val="008D7A0D"/>
    <w:rsid w:val="008D7B71"/>
    <w:rsid w:val="008D7E76"/>
    <w:rsid w:val="008E0038"/>
    <w:rsid w:val="008E04CC"/>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1A3B"/>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1FC"/>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155"/>
    <w:rsid w:val="00964F07"/>
    <w:rsid w:val="0096598A"/>
    <w:rsid w:val="009659A3"/>
    <w:rsid w:val="00965C48"/>
    <w:rsid w:val="00965D71"/>
    <w:rsid w:val="00965DF1"/>
    <w:rsid w:val="009661D9"/>
    <w:rsid w:val="009661F0"/>
    <w:rsid w:val="0096656C"/>
    <w:rsid w:val="00967908"/>
    <w:rsid w:val="00970193"/>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16"/>
    <w:rsid w:val="009968A7"/>
    <w:rsid w:val="00997302"/>
    <w:rsid w:val="00997332"/>
    <w:rsid w:val="009A0840"/>
    <w:rsid w:val="009A0FBC"/>
    <w:rsid w:val="009A133E"/>
    <w:rsid w:val="009A1543"/>
    <w:rsid w:val="009A1F89"/>
    <w:rsid w:val="009A24DF"/>
    <w:rsid w:val="009A2594"/>
    <w:rsid w:val="009A41A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2ED"/>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CFE"/>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351"/>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4E71"/>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37C"/>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5EA8"/>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1CB4"/>
    <w:rsid w:val="00A73073"/>
    <w:rsid w:val="00A7380E"/>
    <w:rsid w:val="00A73FFC"/>
    <w:rsid w:val="00A745D5"/>
    <w:rsid w:val="00A747E3"/>
    <w:rsid w:val="00A74EE9"/>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6932"/>
    <w:rsid w:val="00A87547"/>
    <w:rsid w:val="00A901EF"/>
    <w:rsid w:val="00A90F93"/>
    <w:rsid w:val="00A919F0"/>
    <w:rsid w:val="00A91A5C"/>
    <w:rsid w:val="00A91E5E"/>
    <w:rsid w:val="00A921D1"/>
    <w:rsid w:val="00A92400"/>
    <w:rsid w:val="00A92870"/>
    <w:rsid w:val="00A931BA"/>
    <w:rsid w:val="00A93462"/>
    <w:rsid w:val="00A93497"/>
    <w:rsid w:val="00A93D51"/>
    <w:rsid w:val="00A93DFC"/>
    <w:rsid w:val="00A93FDA"/>
    <w:rsid w:val="00A94CB6"/>
    <w:rsid w:val="00A94E2E"/>
    <w:rsid w:val="00A952E6"/>
    <w:rsid w:val="00A97131"/>
    <w:rsid w:val="00A97650"/>
    <w:rsid w:val="00A97ACC"/>
    <w:rsid w:val="00A97B1D"/>
    <w:rsid w:val="00A97E03"/>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4F66"/>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383"/>
    <w:rsid w:val="00AF7A82"/>
    <w:rsid w:val="00AF7E87"/>
    <w:rsid w:val="00B0066D"/>
    <w:rsid w:val="00B00898"/>
    <w:rsid w:val="00B00D0D"/>
    <w:rsid w:val="00B0160E"/>
    <w:rsid w:val="00B0186A"/>
    <w:rsid w:val="00B01EED"/>
    <w:rsid w:val="00B0205C"/>
    <w:rsid w:val="00B02C64"/>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04C"/>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3C85"/>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57759"/>
    <w:rsid w:val="00B57922"/>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834"/>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302"/>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3351"/>
    <w:rsid w:val="00BD3C04"/>
    <w:rsid w:val="00BD3CBD"/>
    <w:rsid w:val="00BD3DD0"/>
    <w:rsid w:val="00BD4C56"/>
    <w:rsid w:val="00BD5555"/>
    <w:rsid w:val="00BD57EA"/>
    <w:rsid w:val="00BD6009"/>
    <w:rsid w:val="00BD6B6C"/>
    <w:rsid w:val="00BD6C19"/>
    <w:rsid w:val="00BD781C"/>
    <w:rsid w:val="00BD7F34"/>
    <w:rsid w:val="00BE100D"/>
    <w:rsid w:val="00BE1393"/>
    <w:rsid w:val="00BE156D"/>
    <w:rsid w:val="00BE158A"/>
    <w:rsid w:val="00BE2966"/>
    <w:rsid w:val="00BE2D74"/>
    <w:rsid w:val="00BE2E71"/>
    <w:rsid w:val="00BE3A38"/>
    <w:rsid w:val="00BE3D83"/>
    <w:rsid w:val="00BE414D"/>
    <w:rsid w:val="00BE4883"/>
    <w:rsid w:val="00BE4AFC"/>
    <w:rsid w:val="00BE5985"/>
    <w:rsid w:val="00BE6479"/>
    <w:rsid w:val="00BE6676"/>
    <w:rsid w:val="00BE6B5D"/>
    <w:rsid w:val="00BE6FC3"/>
    <w:rsid w:val="00BE75B9"/>
    <w:rsid w:val="00BE77A8"/>
    <w:rsid w:val="00BE7B78"/>
    <w:rsid w:val="00BE7D53"/>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42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4C"/>
    <w:rsid w:val="00C34C57"/>
    <w:rsid w:val="00C3535A"/>
    <w:rsid w:val="00C354CB"/>
    <w:rsid w:val="00C357CE"/>
    <w:rsid w:val="00C359D9"/>
    <w:rsid w:val="00C363BE"/>
    <w:rsid w:val="00C3654D"/>
    <w:rsid w:val="00C36EDF"/>
    <w:rsid w:val="00C3707D"/>
    <w:rsid w:val="00C37842"/>
    <w:rsid w:val="00C3797D"/>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1CCE"/>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E3F"/>
    <w:rsid w:val="00C84FB7"/>
    <w:rsid w:val="00C85159"/>
    <w:rsid w:val="00C8542B"/>
    <w:rsid w:val="00C85478"/>
    <w:rsid w:val="00C858E7"/>
    <w:rsid w:val="00C860AF"/>
    <w:rsid w:val="00C86ACF"/>
    <w:rsid w:val="00C86BFA"/>
    <w:rsid w:val="00C86E56"/>
    <w:rsid w:val="00C86E64"/>
    <w:rsid w:val="00C87312"/>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D48"/>
    <w:rsid w:val="00C93F0D"/>
    <w:rsid w:val="00C94586"/>
    <w:rsid w:val="00C94BB0"/>
    <w:rsid w:val="00C95066"/>
    <w:rsid w:val="00C95386"/>
    <w:rsid w:val="00C95456"/>
    <w:rsid w:val="00C95CCD"/>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74D"/>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095A"/>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C51"/>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B15"/>
    <w:rsid w:val="00D03F57"/>
    <w:rsid w:val="00D04364"/>
    <w:rsid w:val="00D0461E"/>
    <w:rsid w:val="00D04817"/>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6D28"/>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068"/>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6BB"/>
    <w:rsid w:val="00D62811"/>
    <w:rsid w:val="00D62937"/>
    <w:rsid w:val="00D6294D"/>
    <w:rsid w:val="00D630B2"/>
    <w:rsid w:val="00D63278"/>
    <w:rsid w:val="00D6393F"/>
    <w:rsid w:val="00D6394C"/>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6EEF"/>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0587"/>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CB5"/>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6F3"/>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188"/>
    <w:rsid w:val="00E57680"/>
    <w:rsid w:val="00E579DF"/>
    <w:rsid w:val="00E57B40"/>
    <w:rsid w:val="00E61134"/>
    <w:rsid w:val="00E611C2"/>
    <w:rsid w:val="00E62173"/>
    <w:rsid w:val="00E62247"/>
    <w:rsid w:val="00E62296"/>
    <w:rsid w:val="00E62436"/>
    <w:rsid w:val="00E624A4"/>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67C45"/>
    <w:rsid w:val="00E7051B"/>
    <w:rsid w:val="00E70BA2"/>
    <w:rsid w:val="00E7278C"/>
    <w:rsid w:val="00E73282"/>
    <w:rsid w:val="00E733E0"/>
    <w:rsid w:val="00E733F7"/>
    <w:rsid w:val="00E734B4"/>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E3C"/>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AC6"/>
    <w:rsid w:val="00EB7E78"/>
    <w:rsid w:val="00EC00D0"/>
    <w:rsid w:val="00EC07FC"/>
    <w:rsid w:val="00EC0E0D"/>
    <w:rsid w:val="00EC0E46"/>
    <w:rsid w:val="00EC1BEA"/>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D71BD"/>
    <w:rsid w:val="00EE00D2"/>
    <w:rsid w:val="00EE0664"/>
    <w:rsid w:val="00EE1FFD"/>
    <w:rsid w:val="00EE258E"/>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EF7F74"/>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A74"/>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358"/>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0EA2"/>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2B5F"/>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00E"/>
    <w:rsid w:val="00FE514D"/>
    <w:rsid w:val="00FE5D05"/>
    <w:rsid w:val="00FE68D4"/>
    <w:rsid w:val="00FE6DEE"/>
    <w:rsid w:val="00FE6F78"/>
    <w:rsid w:val="00FE7233"/>
    <w:rsid w:val="00FE75B8"/>
    <w:rsid w:val="00FE765F"/>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3.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customXml/itemProps4.xml><?xml version="1.0" encoding="utf-8"?>
<ds:datastoreItem xmlns:ds="http://schemas.openxmlformats.org/officeDocument/2006/customXml" ds:itemID="{D266EE66-7274-4B62-A2F2-CE7DF92179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11193</TotalTime>
  <Pages>10</Pages>
  <Words>3252</Words>
  <Characters>18542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1427</cp:revision>
  <cp:lastPrinted>2025-07-31T06:05:00Z</cp:lastPrinted>
  <dcterms:created xsi:type="dcterms:W3CDTF">2018-05-27T17:57:00Z</dcterms:created>
  <dcterms:modified xsi:type="dcterms:W3CDTF">2025-08-07T07:42:00Z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