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A01871" w14:paraId="7E72BB16" w14:textId="77777777" w:rsidTr="00F81F9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A0187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A0187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A0187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A01871" w14:paraId="0D0CCEE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A0187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A0187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A01871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7C31E0" w:rsidRPr="00A01871" w14:paraId="3E124E0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7777777" w:rsidR="007C31E0" w:rsidRPr="00A01871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7C31E0" w:rsidRPr="00A01871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3A5DB05C" w:rsidR="007C31E0" w:rsidRPr="00A01871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5048B" w:rsidRPr="00A01871" w14:paraId="1DA51F6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74A2E36" w14:textId="42D8BB88" w:rsidR="0065048B" w:rsidRPr="00A0187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DBAC7B" w14:textId="77777777" w:rsidR="0065048B" w:rsidRPr="00A0187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D749C83" w14:textId="4F791FF9" w:rsidR="0065048B" w:rsidRPr="00A0187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048B" w:rsidRPr="00A01871" w14:paraId="71F73290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4702134" w14:textId="0F9F283A" w:rsidR="0065048B" w:rsidRPr="00A0187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B698F6" w14:textId="77777777" w:rsidR="0065048B" w:rsidRPr="00A0187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41703BD" w14:textId="60D4B66D" w:rsidR="0065048B" w:rsidRPr="00A0187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65048B" w:rsidRPr="00A01871" w14:paraId="075B5CA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9231DD9" w14:textId="67D6E80C" w:rsidR="0065048B" w:rsidRPr="00A0187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3D0F88" w14:textId="77777777" w:rsidR="0065048B" w:rsidRPr="00A0187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9BE6D" w14:textId="296DE12F" w:rsidR="0065048B" w:rsidRPr="00A0187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5048B" w:rsidRPr="00A01871" w14:paraId="1B1B21D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3A91104B" w:rsidR="0065048B" w:rsidRPr="00A0187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BA82C7" w14:textId="77777777" w:rsidR="0065048B" w:rsidRPr="00A0187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66AACD75" w:rsidR="0065048B" w:rsidRPr="00A01871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A90DB4" w:rsidRPr="00A01871" w14:paraId="5E10A4D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DB718D" w14:textId="1242C53A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19FDE06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D15880A" w14:textId="3256CB5E" w:rsidR="00A90DB4" w:rsidRPr="00A01871" w:rsidRDefault="007A23EC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การโอนทุนสำรองตามกฎหมายและส่วนเกินมูลค่าหุ้นเพื่อชดเชย</w:t>
            </w:r>
            <w:r w:rsidR="00AB072E" w:rsidRPr="00A01871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ผล</w:t>
            </w:r>
            <w:r w:rsidRPr="00A01871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ขาดทุนสะสม</w:t>
            </w:r>
          </w:p>
        </w:tc>
      </w:tr>
      <w:tr w:rsidR="00A90DB4" w:rsidRPr="00A01871" w14:paraId="24E5B24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E51C69C" w14:textId="3CFE5DA0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23D0692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A31D5D9" w14:textId="1E40787D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A90DB4" w:rsidRPr="00A01871" w14:paraId="35249EC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7EF9F045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DE667C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79A51BF4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90DB4" w:rsidRPr="00A01871" w14:paraId="4F02822C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321665" w14:textId="33E03D42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591E182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4F045" w14:textId="605B4E91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90DB4" w:rsidRPr="00A01871" w14:paraId="3C2912C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6DCE5B02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EE0294E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5B9DF3BC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90DB4" w:rsidRPr="00A01871" w14:paraId="47B8669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5932870C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94AEF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7E6A9066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90DB4" w:rsidRPr="00A01871" w14:paraId="5AE56FE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2F1C1844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BA8AA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0273CA14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90DB4" w:rsidRPr="00A01871" w14:paraId="61DBCC6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6A2FF0DC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A4809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093A7581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90DB4" w:rsidRPr="00A01871" w14:paraId="3E7BFAD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AE2C0" w14:textId="50B3947E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9BE28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FA0FFA3" w14:textId="0A328F64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90DB4" w:rsidRPr="00A01871" w14:paraId="75FC254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E5F17E7" w14:textId="1D6D6E70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4D575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7D1DA97D" w14:textId="130E0F4B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90DB4" w:rsidRPr="00A01871" w14:paraId="1F15D2C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ECCB8F" w14:textId="17E09035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9CDB2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964E79A" w14:textId="04B7BD29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90DB4" w:rsidRPr="00A01871" w14:paraId="0D6239F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3810C4" w14:textId="5D00FB6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7F58F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C45E4B" w14:textId="7140C636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90DB4" w:rsidRPr="00A01871" w14:paraId="17C563D8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BABAB7A" w14:textId="6DFD035D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E32ED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E546C23" w14:textId="38FA1B7B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90DB4" w:rsidRPr="00A01871" w14:paraId="018DC2E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725A92" w14:textId="78A24016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7784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453AF31F" w14:textId="76821D12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90DB4" w:rsidRPr="00A01871" w14:paraId="14BB1F4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7A0AAE" w14:textId="5C439983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87FFF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1252FCDB" w14:textId="07920B39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90DB4" w:rsidRPr="00A01871" w14:paraId="2E6BDC7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AB965F" w14:textId="23BC681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4A176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0AA31BBD" w14:textId="2B63839A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90DB4" w:rsidRPr="00A01871" w14:paraId="7093B74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7AF624B6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B45A3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FDB713C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90DB4" w:rsidRPr="00A01871" w14:paraId="7C1BDC4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6DEC0120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42815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5EB2600E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90DB4" w:rsidRPr="00A01871" w14:paraId="5BD8703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63FBFAEF" w:rsidR="00A90DB4" w:rsidRPr="00A01871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F2AF557" w14:textId="77777777" w:rsidR="003A5057" w:rsidRPr="00A01871" w:rsidRDefault="00E6228A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01871">
        <w:rPr>
          <w:rFonts w:asciiTheme="majorBidi" w:hAnsiTheme="majorBidi" w:cstheme="majorBidi"/>
          <w:sz w:val="32"/>
          <w:szCs w:val="32"/>
          <w:cs/>
        </w:rPr>
        <w:br w:type="page"/>
      </w:r>
      <w:r w:rsidR="003A5057" w:rsidRPr="00A0187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E12D32C" w14:textId="77777777" w:rsidR="003A5057" w:rsidRPr="00A01871" w:rsidRDefault="003A5057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3C28EE" w14:textId="272A023F" w:rsidR="003A5057" w:rsidRPr="00A01871" w:rsidRDefault="003A5057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CC5C07"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="00FF28EF" w:rsidRPr="00A01871">
        <w:rPr>
          <w:rFonts w:asciiTheme="majorBidi" w:hAnsiTheme="majorBidi" w:cstheme="majorBidi"/>
          <w:sz w:val="30"/>
          <w:szCs w:val="30"/>
        </w:rPr>
        <w:t>13</w:t>
      </w:r>
      <w:r w:rsidR="00A90DB4"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="00A90DB4" w:rsidRPr="00A01871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65048B" w:rsidRPr="00A01871">
        <w:rPr>
          <w:rFonts w:asciiTheme="majorBidi" w:hAnsiTheme="majorBidi" w:cstheme="majorBidi"/>
          <w:sz w:val="30"/>
          <w:szCs w:val="30"/>
        </w:rPr>
        <w:t>2568</w:t>
      </w:r>
    </w:p>
    <w:p w14:paraId="5D585882" w14:textId="09A5F815" w:rsidR="00200B9A" w:rsidRPr="00A01871" w:rsidRDefault="00200B9A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369F3" w14:textId="32523A6F" w:rsidR="00A1742E" w:rsidRPr="00A01871" w:rsidRDefault="007C31E0" w:rsidP="00F23500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01871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A01871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 w:rsidRPr="00A01871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  <w:r w:rsidR="00D77282" w:rsidRPr="00A018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1479AC" w14:textId="77777777" w:rsidR="00A92F34" w:rsidRPr="00A01871" w:rsidRDefault="00A92F34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0B543" w14:textId="4DE766CA" w:rsidR="009F3FAC" w:rsidRPr="00A01871" w:rsidRDefault="0055497F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22455" w:rsidRPr="00A01871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01871">
        <w:rPr>
          <w:rFonts w:asciiTheme="majorBidi" w:hAnsiTheme="majorBidi" w:cstheme="majorBidi"/>
          <w:sz w:val="30"/>
          <w:szCs w:val="30"/>
        </w:rPr>
        <w:t>34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A0187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0C2C46" w:rsidRPr="00A0187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5780" w:rsidRPr="00A01871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6708D7" w:rsidRPr="00A01871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F35780" w:rsidRPr="00A01871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F35780" w:rsidRPr="00A01871">
        <w:rPr>
          <w:rFonts w:asciiTheme="majorBidi" w:hAnsiTheme="majorBidi" w:cstheme="majorBidi"/>
          <w:sz w:val="30"/>
          <w:szCs w:val="30"/>
        </w:rPr>
        <w:t xml:space="preserve"> 31 </w:t>
      </w:r>
      <w:r w:rsidR="00F35780" w:rsidRPr="00A0187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5780" w:rsidRPr="00A01871">
        <w:rPr>
          <w:rFonts w:asciiTheme="majorBidi" w:hAnsiTheme="majorBidi" w:cstheme="majorBidi"/>
          <w:sz w:val="30"/>
          <w:szCs w:val="30"/>
        </w:rPr>
        <w:t>256</w:t>
      </w:r>
      <w:r w:rsidR="0065048B" w:rsidRPr="00A01871">
        <w:rPr>
          <w:rFonts w:asciiTheme="majorBidi" w:hAnsiTheme="majorBidi" w:cstheme="majorBidi"/>
          <w:sz w:val="30"/>
          <w:szCs w:val="30"/>
        </w:rPr>
        <w:t>7</w:t>
      </w:r>
    </w:p>
    <w:p w14:paraId="1CA98CF8" w14:textId="0C0A707F" w:rsidR="009007E1" w:rsidRPr="00A01871" w:rsidRDefault="009007E1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A7B21" w14:textId="7A2EA2B2" w:rsidR="00A2413E" w:rsidRPr="00A01871" w:rsidRDefault="00A2413E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F64D78" w:rsidRPr="00A0187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01871">
        <w:rPr>
          <w:rFonts w:asciiTheme="majorBidi" w:hAnsiTheme="majorBidi" w:cstheme="majorBidi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F5EEA" w:rsidRPr="00A0187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01871">
        <w:rPr>
          <w:rFonts w:asciiTheme="majorBidi" w:hAnsiTheme="majorBidi" w:cstheme="majorBidi"/>
          <w:sz w:val="30"/>
          <w:szCs w:val="30"/>
        </w:rPr>
        <w:t xml:space="preserve">31 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01871">
        <w:rPr>
          <w:rFonts w:asciiTheme="majorBidi" w:hAnsiTheme="majorBidi" w:cstheme="majorBidi"/>
          <w:sz w:val="30"/>
          <w:szCs w:val="30"/>
        </w:rPr>
        <w:t>256</w:t>
      </w:r>
      <w:r w:rsidR="0065048B" w:rsidRPr="00A01871">
        <w:rPr>
          <w:rFonts w:asciiTheme="majorBidi" w:hAnsiTheme="majorBidi" w:cstheme="majorBidi"/>
          <w:sz w:val="30"/>
          <w:szCs w:val="30"/>
        </w:rPr>
        <w:t>7</w:t>
      </w:r>
    </w:p>
    <w:p w14:paraId="435005D9" w14:textId="77777777" w:rsidR="00EA0058" w:rsidRPr="00A01871" w:rsidRDefault="00EA0058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F35EA" w14:textId="0B4D535E" w:rsidR="00B80112" w:rsidRPr="00A01871" w:rsidRDefault="0065048B" w:rsidP="007E17E2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0187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17E2" w:rsidRPr="00A01871">
        <w:rPr>
          <w:rFonts w:asciiTheme="majorBidi" w:hAnsiTheme="majorBidi" w:cstheme="majorBidi"/>
          <w:b/>
          <w:bCs/>
          <w:sz w:val="30"/>
          <w:szCs w:val="30"/>
        </w:rPr>
        <w:tab/>
      </w:r>
      <w:r w:rsidR="002B43CC" w:rsidRPr="00A0187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9CB19E3" w14:textId="05226689" w:rsidR="00577854" w:rsidRPr="00A01871" w:rsidRDefault="00577854" w:rsidP="00F50D58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p w14:paraId="5CFB153B" w14:textId="5AF6FD72" w:rsidR="00D705FC" w:rsidRPr="00A01871" w:rsidRDefault="00355FA8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  <w:r w:rsidRPr="00A01871">
        <w:rPr>
          <w:rFonts w:asciiTheme="majorBidi" w:hAnsiTheme="majorBidi" w:cs="Angsana New" w:hint="cs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</w:t>
      </w:r>
      <w:r w:rsidRPr="00A01871">
        <w:rPr>
          <w:rFonts w:asciiTheme="majorBidi" w:hAnsiTheme="majorBidi" w:cs="Angsana New"/>
          <w:sz w:val="30"/>
          <w:szCs w:val="30"/>
        </w:rPr>
        <w:br/>
      </w:r>
      <w:r w:rsidRPr="00A01871">
        <w:rPr>
          <w:rFonts w:asciiTheme="majorBidi" w:hAnsiTheme="majorBidi" w:cs="Angsana New" w:hint="cs"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14:paraId="6DE6CA21" w14:textId="77777777" w:rsidR="00355FA8" w:rsidRPr="00A01871" w:rsidRDefault="00355FA8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8"/>
        <w:gridCol w:w="1662"/>
        <w:gridCol w:w="3960"/>
      </w:tblGrid>
      <w:tr w:rsidR="00D705FC" w:rsidRPr="00A01871" w14:paraId="665BA4D4" w14:textId="77777777" w:rsidTr="00D705FC">
        <w:trPr>
          <w:trHeight w:val="20"/>
          <w:tblHeader/>
        </w:trPr>
        <w:tc>
          <w:tcPr>
            <w:tcW w:w="3378" w:type="dxa"/>
          </w:tcPr>
          <w:p w14:paraId="4A2129EE" w14:textId="77777777" w:rsidR="00D705FC" w:rsidRPr="00A01871" w:rsidRDefault="00D705FC" w:rsidP="0014163F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18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62" w:type="dxa"/>
          </w:tcPr>
          <w:p w14:paraId="755271EA" w14:textId="77777777" w:rsidR="00D705FC" w:rsidRPr="00A01871" w:rsidRDefault="00D705FC" w:rsidP="001416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8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76E911C5" w14:textId="77777777" w:rsidR="00D705FC" w:rsidRPr="00A01871" w:rsidRDefault="00D705FC" w:rsidP="0014163F">
            <w:pPr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18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05FC" w:rsidRPr="00A01871" w14:paraId="7BAE5A19" w14:textId="77777777" w:rsidTr="00D705FC">
        <w:trPr>
          <w:trHeight w:val="20"/>
        </w:trPr>
        <w:tc>
          <w:tcPr>
            <w:tcW w:w="3378" w:type="dxa"/>
          </w:tcPr>
          <w:p w14:paraId="64CF595E" w14:textId="7AF4A9B9" w:rsidR="00D705FC" w:rsidRPr="00A01871" w:rsidRDefault="00D705FC" w:rsidP="0014163F">
            <w:pPr>
              <w:ind w:left="76" w:right="-108" w:hanging="76"/>
              <w:rPr>
                <w:rFonts w:ascii="Angsana New" w:hAnsi="Angsana New"/>
                <w:sz w:val="30"/>
                <w:szCs w:val="30"/>
              </w:rPr>
            </w:pPr>
            <w:r w:rsidRPr="00A0187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0187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01871">
              <w:rPr>
                <w:rFonts w:ascii="Angsana New" w:hAnsi="Angsana New" w:cs="Angsana New" w:hint="cs"/>
                <w:sz w:val="30"/>
                <w:szCs w:val="30"/>
                <w:cs/>
              </w:rPr>
              <w:t>ไพรซ์</w:t>
            </w:r>
            <w:r w:rsidRPr="00A0187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01871">
              <w:rPr>
                <w:rFonts w:ascii="Angsana New" w:hAnsi="Angsana New" w:cs="Angsana New" w:hint="cs"/>
                <w:sz w:val="30"/>
                <w:szCs w:val="30"/>
                <w:cs/>
              </w:rPr>
              <w:t>อินเวสเตอร์</w:t>
            </w:r>
            <w:r w:rsidRPr="00A0187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01871">
              <w:rPr>
                <w:rFonts w:ascii="Angsana New" w:hAnsi="Angsana New" w:cs="Angsana New" w:hint="cs"/>
                <w:sz w:val="30"/>
                <w:szCs w:val="30"/>
                <w:cs/>
              </w:rPr>
              <w:t>รีเลชั่นส์</w:t>
            </w:r>
            <w:r w:rsidRPr="00A0187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0187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62" w:type="dxa"/>
          </w:tcPr>
          <w:p w14:paraId="01A44AC3" w14:textId="77777777" w:rsidR="00D705FC" w:rsidRPr="00A01871" w:rsidRDefault="00D705FC" w:rsidP="0014163F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87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6D4C5A0" w14:textId="7B0F72DE" w:rsidR="00D705FC" w:rsidRPr="00A01871" w:rsidRDefault="00F42912" w:rsidP="0014163F">
            <w:pPr>
              <w:ind w:left="430" w:right="-18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1871"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มีกรรมการเป็นญาติกับกรรมการของบริษัท</w:t>
            </w:r>
          </w:p>
        </w:tc>
      </w:tr>
    </w:tbl>
    <w:p w14:paraId="357E521E" w14:textId="77777777" w:rsidR="00D705FC" w:rsidRPr="00A01871" w:rsidRDefault="00D705FC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p w14:paraId="66FD5584" w14:textId="77777777" w:rsidR="006B2A64" w:rsidRPr="00A01871" w:rsidRDefault="006B2A64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p w14:paraId="1DDF340F" w14:textId="77777777" w:rsidR="006B2A64" w:rsidRPr="00A01871" w:rsidRDefault="006B2A64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1"/>
        <w:gridCol w:w="1083"/>
        <w:gridCol w:w="269"/>
        <w:gridCol w:w="991"/>
        <w:gridCol w:w="269"/>
        <w:gridCol w:w="985"/>
      </w:tblGrid>
      <w:tr w:rsidR="00207AAC" w:rsidRPr="00A01871" w14:paraId="5A86F364" w14:textId="77777777" w:rsidTr="00AD3FAF">
        <w:trPr>
          <w:tblHeader/>
        </w:trPr>
        <w:tc>
          <w:tcPr>
            <w:tcW w:w="2278" w:type="pct"/>
          </w:tcPr>
          <w:p w14:paraId="1472882C" w14:textId="5CDE2472" w:rsidR="00207AAC" w:rsidRPr="00A01871" w:rsidRDefault="00AD3FAF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9" w:type="pct"/>
            <w:gridSpan w:val="3"/>
            <w:vAlign w:val="bottom"/>
          </w:tcPr>
          <w:p w14:paraId="08DEB5DD" w14:textId="4C13183C" w:rsidR="00207AAC" w:rsidRPr="00A01871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2F38366" w14:textId="77777777" w:rsidR="00207AAC" w:rsidRPr="00A01871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vAlign w:val="bottom"/>
          </w:tcPr>
          <w:p w14:paraId="3304CF06" w14:textId="6EA9F6F2" w:rsidR="00207AAC" w:rsidRPr="00A01871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B66" w:rsidRPr="00A01871" w14:paraId="47092CB9" w14:textId="77777777" w:rsidTr="00AD3FAF">
        <w:trPr>
          <w:tblHeader/>
        </w:trPr>
        <w:tc>
          <w:tcPr>
            <w:tcW w:w="2278" w:type="pct"/>
          </w:tcPr>
          <w:p w14:paraId="7AA6E18F" w14:textId="46992285" w:rsidR="005A7B66" w:rsidRPr="00A01871" w:rsidRDefault="005A7B66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90DB4"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90DB4"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90DB4"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594" w:type="pct"/>
          </w:tcPr>
          <w:p w14:paraId="4B2FE8FF" w14:textId="30226BBD" w:rsidR="005A7B66" w:rsidRPr="00A0187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5FC"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9" w:type="pct"/>
          </w:tcPr>
          <w:p w14:paraId="593AFF79" w14:textId="68A63443" w:rsidR="005A7B66" w:rsidRPr="00A0187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B1A825" w14:textId="1BE49EBB" w:rsidR="005A7B66" w:rsidRPr="00A0187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5FC"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48" w:type="pct"/>
          </w:tcPr>
          <w:p w14:paraId="4D8C63FD" w14:textId="77777777" w:rsidR="005A7B66" w:rsidRPr="00A0187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DE4C4DE" w14:textId="16A903A1" w:rsidR="005A7B66" w:rsidRPr="00A0187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5FC"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8" w:type="pct"/>
          </w:tcPr>
          <w:p w14:paraId="6C6137F6" w14:textId="77777777" w:rsidR="005A7B66" w:rsidRPr="00A0187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8ACC4DC" w14:textId="3DFCD555" w:rsidR="005A7B66" w:rsidRPr="00A01871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5FC"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5A7B66" w:rsidRPr="00A01871" w14:paraId="5C9699D9" w14:textId="77777777" w:rsidTr="00AD3FAF">
        <w:trPr>
          <w:tblHeader/>
        </w:trPr>
        <w:tc>
          <w:tcPr>
            <w:tcW w:w="2278" w:type="pct"/>
          </w:tcPr>
          <w:p w14:paraId="46059843" w14:textId="77777777" w:rsidR="005A7B66" w:rsidRPr="00A01871" w:rsidRDefault="005A7B66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7"/>
          </w:tcPr>
          <w:p w14:paraId="5FAF211F" w14:textId="4767A996" w:rsidR="005A7B66" w:rsidRPr="00A01871" w:rsidRDefault="005A7B66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7B66" w:rsidRPr="00A01871" w14:paraId="0BC2761D" w14:textId="77777777" w:rsidTr="00AD3FAF">
        <w:tc>
          <w:tcPr>
            <w:tcW w:w="2278" w:type="pct"/>
          </w:tcPr>
          <w:p w14:paraId="1898EFC7" w14:textId="126ACB83" w:rsidR="005A7B66" w:rsidRPr="00A01871" w:rsidRDefault="005A7B66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067F6B" w:rsidRPr="00A018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94" w:type="pct"/>
          </w:tcPr>
          <w:p w14:paraId="7FD1B9DE" w14:textId="77777777" w:rsidR="005A7B66" w:rsidRPr="00A0187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53D2DB" w14:textId="6CFB4D4F" w:rsidR="005A7B66" w:rsidRPr="00A0187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CC136B" w14:textId="643C674D" w:rsidR="005A7B66" w:rsidRPr="00A0187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11B2EE" w14:textId="77777777" w:rsidR="005A7B66" w:rsidRPr="00A0187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C0A441C" w14:textId="77777777" w:rsidR="005A7B66" w:rsidRPr="00A0187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E38C04" w14:textId="77777777" w:rsidR="005A7B66" w:rsidRPr="00A0187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47F1E84" w14:textId="77777777" w:rsidR="005A7B66" w:rsidRPr="00A01871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B66" w:rsidRPr="00A01871" w14:paraId="1851D4A6" w14:textId="77777777" w:rsidTr="00AD3FAF">
        <w:tc>
          <w:tcPr>
            <w:tcW w:w="2278" w:type="pct"/>
          </w:tcPr>
          <w:p w14:paraId="3E39F271" w14:textId="77777777" w:rsidR="005A7B66" w:rsidRPr="00A01871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138C9857" w14:textId="7C9C3BFC" w:rsidR="005A7B66" w:rsidRPr="00A01871" w:rsidRDefault="006836D3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49" w:type="pct"/>
          </w:tcPr>
          <w:p w14:paraId="735BD448" w14:textId="2BD488B0" w:rsidR="005A7B66" w:rsidRPr="00A01871" w:rsidRDefault="005A7B66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A4D469" w14:textId="692CE5CD" w:rsidR="005A7B66" w:rsidRPr="00A01871" w:rsidRDefault="00A90DB4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148" w:type="pct"/>
          </w:tcPr>
          <w:p w14:paraId="65756A1A" w14:textId="77777777" w:rsidR="005A7B66" w:rsidRPr="00A0187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4745CDB" w14:textId="59CDF3E4" w:rsidR="005A7B66" w:rsidRPr="00A01871" w:rsidRDefault="008735E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48" w:type="pct"/>
          </w:tcPr>
          <w:p w14:paraId="5F1B2F99" w14:textId="12DFF43D" w:rsidR="005A7B66" w:rsidRPr="00A0187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0FDEBF5" w14:textId="20960393" w:rsidR="005A7B66" w:rsidRPr="00A01871" w:rsidRDefault="00A90DB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6B2A64" w:rsidRPr="00A01871" w14:paraId="0485F57D" w14:textId="77777777" w:rsidTr="00AD3FAF">
        <w:tc>
          <w:tcPr>
            <w:tcW w:w="2278" w:type="pct"/>
          </w:tcPr>
          <w:p w14:paraId="36165021" w14:textId="77777777" w:rsidR="006B2A64" w:rsidRPr="00A01871" w:rsidRDefault="006B2A64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110CD071" w14:textId="77777777" w:rsidR="006B2A64" w:rsidRPr="00A01871" w:rsidRDefault="006B2A64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3A53959" w14:textId="77777777" w:rsidR="006B2A64" w:rsidRPr="00A01871" w:rsidRDefault="006B2A64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495CAF2" w14:textId="77777777" w:rsidR="006B2A64" w:rsidRPr="00A01871" w:rsidRDefault="006B2A64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19787EB" w14:textId="77777777" w:rsidR="006B2A64" w:rsidRPr="00A01871" w:rsidRDefault="006B2A6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D4632B1" w14:textId="77777777" w:rsidR="006B2A64" w:rsidRPr="00A01871" w:rsidRDefault="006B2A6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136E7D" w14:textId="77777777" w:rsidR="006B2A64" w:rsidRPr="00A01871" w:rsidRDefault="006B2A6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82A878" w14:textId="77777777" w:rsidR="006B2A64" w:rsidRPr="00A01871" w:rsidRDefault="006B2A6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B66" w:rsidRPr="00A01871" w14:paraId="4777B7BC" w14:textId="77777777" w:rsidTr="00AD3FAF">
        <w:tc>
          <w:tcPr>
            <w:tcW w:w="2278" w:type="pct"/>
          </w:tcPr>
          <w:p w14:paraId="57597D33" w14:textId="77777777" w:rsidR="005A7B66" w:rsidRPr="00A01871" w:rsidRDefault="005A7B66" w:rsidP="0051042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2C7172AC" w14:textId="77777777" w:rsidR="005A7B66" w:rsidRPr="00A01871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D0896AE" w14:textId="21C562F1" w:rsidR="005A7B66" w:rsidRPr="00A01871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9D2048" w14:textId="29CB0842" w:rsidR="005A7B66" w:rsidRPr="00A01871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EC3BD5" w14:textId="77777777" w:rsidR="005A7B66" w:rsidRPr="00A0187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BC00D67" w14:textId="77777777" w:rsidR="005A7B66" w:rsidRPr="00A01871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CF1D01" w14:textId="77777777" w:rsidR="005A7B66" w:rsidRPr="00A0187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98A17B" w14:textId="77777777" w:rsidR="005A7B66" w:rsidRPr="00A01871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E94" w:rsidRPr="00A01871" w14:paraId="61BBB1E0" w14:textId="77777777" w:rsidTr="00AD3FAF">
        <w:tc>
          <w:tcPr>
            <w:tcW w:w="2278" w:type="pct"/>
          </w:tcPr>
          <w:p w14:paraId="2B9C45D8" w14:textId="0A8E02D9" w:rsidR="00E43E94" w:rsidRPr="00A01871" w:rsidRDefault="00E43E94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25302E09" w14:textId="7566246E" w:rsidR="00E43E94" w:rsidRPr="00A01871" w:rsidRDefault="00A90DB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462DC72" w14:textId="77777777" w:rsidR="00E43E94" w:rsidRPr="00A01871" w:rsidRDefault="00E43E9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FAFDEB4" w14:textId="416DCBB3" w:rsidR="00E43E94" w:rsidRPr="00A01871" w:rsidRDefault="00A90DB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FF5856" w14:textId="77777777" w:rsidR="00E43E94" w:rsidRPr="00A01871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6ECB6E1" w14:textId="3F9C042E" w:rsidR="00E43E94" w:rsidRPr="00A01871" w:rsidRDefault="008735E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148" w:type="pct"/>
          </w:tcPr>
          <w:p w14:paraId="3230B533" w14:textId="77777777" w:rsidR="00E43E94" w:rsidRPr="00A01871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1A428BE" w14:textId="147DF920" w:rsidR="00E43E94" w:rsidRPr="00A01871" w:rsidRDefault="00A90DB4" w:rsidP="00D6607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1,583</w:t>
            </w:r>
          </w:p>
        </w:tc>
      </w:tr>
      <w:tr w:rsidR="005A7B66" w:rsidRPr="00A01871" w14:paraId="62285FB4" w14:textId="77777777" w:rsidTr="00AD3FAF">
        <w:tc>
          <w:tcPr>
            <w:tcW w:w="2278" w:type="pct"/>
          </w:tcPr>
          <w:p w14:paraId="56D08F25" w14:textId="77777777" w:rsidR="005A7B66" w:rsidRPr="00A01871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642CF137" w14:textId="6A908166" w:rsidR="005A7B66" w:rsidRPr="00A01871" w:rsidRDefault="00A90DB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E22B93F" w14:textId="1748F007" w:rsidR="005A7B66" w:rsidRPr="00A01871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BAAF33" w14:textId="2C2C760F" w:rsidR="005A7B66" w:rsidRPr="00A01871" w:rsidRDefault="00A90DB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E02346" w14:textId="77777777" w:rsidR="005A7B66" w:rsidRPr="00A0187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6B615E9" w14:textId="18C7C7DD" w:rsidR="005A7B66" w:rsidRPr="00A01871" w:rsidRDefault="008735E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4,756</w:t>
            </w:r>
          </w:p>
        </w:tc>
        <w:tc>
          <w:tcPr>
            <w:tcW w:w="148" w:type="pct"/>
          </w:tcPr>
          <w:p w14:paraId="7273718B" w14:textId="77777777" w:rsidR="005A7B66" w:rsidRPr="00A01871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1D7E2E6" w14:textId="36989884" w:rsidR="005A7B66" w:rsidRPr="00A01871" w:rsidRDefault="00A90DB4" w:rsidP="00206E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3,550</w:t>
            </w:r>
          </w:p>
        </w:tc>
      </w:tr>
      <w:tr w:rsidR="008735E1" w:rsidRPr="00A01871" w14:paraId="0B62EC75" w14:textId="77777777" w:rsidTr="00AD3FAF">
        <w:tc>
          <w:tcPr>
            <w:tcW w:w="2278" w:type="pct"/>
          </w:tcPr>
          <w:p w14:paraId="0298199F" w14:textId="66ED814B" w:rsidR="008735E1" w:rsidRPr="00A01871" w:rsidRDefault="008735E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4" w:type="pct"/>
          </w:tcPr>
          <w:p w14:paraId="201B8FCD" w14:textId="4086131B" w:rsidR="008735E1" w:rsidRPr="00A01871" w:rsidRDefault="008735E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C68774D" w14:textId="77777777" w:rsidR="008735E1" w:rsidRPr="00A01871" w:rsidRDefault="008735E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EB5AEEC" w14:textId="7297CC1F" w:rsidR="008735E1" w:rsidRPr="00A01871" w:rsidRDefault="008735E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B04676F" w14:textId="77777777" w:rsidR="008735E1" w:rsidRPr="00A01871" w:rsidRDefault="008735E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300BCAE" w14:textId="3582CE8B" w:rsidR="008735E1" w:rsidRPr="00A01871" w:rsidRDefault="008735E1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  <w:tc>
          <w:tcPr>
            <w:tcW w:w="148" w:type="pct"/>
          </w:tcPr>
          <w:p w14:paraId="0E533143" w14:textId="77777777" w:rsidR="008735E1" w:rsidRPr="00A01871" w:rsidRDefault="008735E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89586D9" w14:textId="12CDBA57" w:rsidR="008735E1" w:rsidRPr="00A01871" w:rsidRDefault="008735E1" w:rsidP="008735E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061" w:rsidRPr="00A01871" w14:paraId="040F43C3" w14:textId="77777777" w:rsidTr="00AD3FAF">
        <w:tc>
          <w:tcPr>
            <w:tcW w:w="2278" w:type="pct"/>
          </w:tcPr>
          <w:p w14:paraId="0C691360" w14:textId="60A57A9F" w:rsidR="00F56061" w:rsidRPr="00A0187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3618F93B" w14:textId="44C1268F" w:rsidR="00F56061" w:rsidRPr="00A01871" w:rsidRDefault="00A90DB4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71E1E7A" w14:textId="77777777" w:rsidR="00F56061" w:rsidRPr="00A0187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9842A8D" w14:textId="40B9E3BB" w:rsidR="00F56061" w:rsidRPr="00A01871" w:rsidRDefault="00A90DB4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61435B" w14:textId="77777777" w:rsidR="00F56061" w:rsidRPr="00A0187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461D59F" w14:textId="09A2EF0D" w:rsidR="00F56061" w:rsidRPr="00A01871" w:rsidRDefault="008735E1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148" w:type="pct"/>
          </w:tcPr>
          <w:p w14:paraId="284D0D41" w14:textId="77777777" w:rsidR="00F56061" w:rsidRPr="00A0187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F023DF2" w14:textId="66A2BCB5" w:rsidR="00F56061" w:rsidRPr="00A01871" w:rsidRDefault="00A90DB4" w:rsidP="00A90DB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F56061" w:rsidRPr="00A01871" w14:paraId="055E8230" w14:textId="77777777" w:rsidTr="00AD3FAF">
        <w:tc>
          <w:tcPr>
            <w:tcW w:w="2278" w:type="pct"/>
          </w:tcPr>
          <w:p w14:paraId="3A93785F" w14:textId="01BBEAFF" w:rsidR="00F56061" w:rsidRPr="00A0187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3B72500D" w14:textId="40F10322" w:rsidR="00F56061" w:rsidRPr="00A01871" w:rsidRDefault="00A90DB4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03900BC" w14:textId="2B2EBF6C" w:rsidR="00F56061" w:rsidRPr="00A0187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67DA80F" w14:textId="3662654F" w:rsidR="00F56061" w:rsidRPr="00A01871" w:rsidRDefault="00A90DB4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A50F3B" w14:textId="77777777" w:rsidR="00F56061" w:rsidRPr="00A0187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4624B9" w14:textId="79725D3D" w:rsidR="00F56061" w:rsidRPr="00A01871" w:rsidRDefault="008735E1" w:rsidP="006B2A64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DFBA253" w14:textId="77777777" w:rsidR="00F56061" w:rsidRPr="00A0187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98F312D" w14:textId="660C8BE8" w:rsidR="00F56061" w:rsidRPr="00A01871" w:rsidRDefault="00A90DB4" w:rsidP="006B2A6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F56061" w:rsidRPr="00A01871" w14:paraId="6647235A" w14:textId="77777777" w:rsidTr="00AD3FAF">
        <w:tc>
          <w:tcPr>
            <w:tcW w:w="2278" w:type="pct"/>
          </w:tcPr>
          <w:p w14:paraId="2CB177DE" w14:textId="29C3FACE" w:rsidR="00F56061" w:rsidRPr="00A0187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2F505CB6" w14:textId="7911F841" w:rsidR="00F56061" w:rsidRPr="00A01871" w:rsidRDefault="00A90DB4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9017C86" w14:textId="77777777" w:rsidR="00F56061" w:rsidRPr="00A0187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912E252" w14:textId="77D56282" w:rsidR="00F56061" w:rsidRPr="00A01871" w:rsidRDefault="00A90DB4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4811BC3" w14:textId="77777777" w:rsidR="00F56061" w:rsidRPr="00A0187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812D59D" w14:textId="689E52C5" w:rsidR="00F56061" w:rsidRPr="00A01871" w:rsidRDefault="008735E1" w:rsidP="008735E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48" w:type="pct"/>
          </w:tcPr>
          <w:p w14:paraId="6599D6B4" w14:textId="77777777" w:rsidR="00F56061" w:rsidRPr="00A0187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CE9C18" w14:textId="1635FCDE" w:rsidR="00F56061" w:rsidRPr="00A01871" w:rsidRDefault="00A90DB4" w:rsidP="00D6607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D6607C" w:rsidRPr="00A01871" w14:paraId="71C80AFB" w14:textId="77777777" w:rsidTr="00AD3FAF">
        <w:tc>
          <w:tcPr>
            <w:tcW w:w="2278" w:type="pct"/>
          </w:tcPr>
          <w:p w14:paraId="550A4D1F" w14:textId="77777777" w:rsidR="00D6607C" w:rsidRPr="00A01871" w:rsidRDefault="00D6607C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73D76E8" w14:textId="77777777" w:rsidR="00D6607C" w:rsidRPr="00A01871" w:rsidRDefault="00D6607C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C07512F" w14:textId="77777777" w:rsidR="00D6607C" w:rsidRPr="00A01871" w:rsidRDefault="00D6607C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FC26D0A" w14:textId="77777777" w:rsidR="00D6607C" w:rsidRPr="00A01871" w:rsidRDefault="00D6607C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DDE0DE" w14:textId="77777777" w:rsidR="00D6607C" w:rsidRPr="00A01871" w:rsidRDefault="00D6607C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B085C05" w14:textId="77777777" w:rsidR="00D6607C" w:rsidRPr="00A01871" w:rsidRDefault="00D6607C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ABF0E92" w14:textId="77777777" w:rsidR="00D6607C" w:rsidRPr="00A01871" w:rsidRDefault="00D6607C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E9EEBC7" w14:textId="77777777" w:rsidR="00D6607C" w:rsidRPr="00A01871" w:rsidRDefault="00D6607C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061" w:rsidRPr="00A01871" w14:paraId="2D86665D" w14:textId="77777777" w:rsidTr="00AD3FAF">
        <w:tc>
          <w:tcPr>
            <w:tcW w:w="2278" w:type="pct"/>
          </w:tcPr>
          <w:p w14:paraId="0FAE0479" w14:textId="2A3A3225" w:rsidR="00F56061" w:rsidRPr="00A0187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</w:tcPr>
          <w:p w14:paraId="21EE544D" w14:textId="77777777" w:rsidR="00F56061" w:rsidRPr="00A0187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F24C63E" w14:textId="77777777" w:rsidR="00F56061" w:rsidRPr="00A0187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0D6222C" w14:textId="77777777" w:rsidR="00F56061" w:rsidRPr="00A0187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1E9D02B" w14:textId="77777777" w:rsidR="00F56061" w:rsidRPr="00A0187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1E3E7D3" w14:textId="77777777" w:rsidR="00F56061" w:rsidRPr="00A01871" w:rsidRDefault="00F56061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415A33" w14:textId="77777777" w:rsidR="00F56061" w:rsidRPr="00A0187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92E3A7B" w14:textId="77777777" w:rsidR="00F56061" w:rsidRPr="00A01871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36D3" w:rsidRPr="00A01871" w14:paraId="60297C48" w14:textId="77777777" w:rsidTr="00AD3FAF">
        <w:tc>
          <w:tcPr>
            <w:tcW w:w="2278" w:type="pct"/>
          </w:tcPr>
          <w:p w14:paraId="1B9EEC68" w14:textId="09238074" w:rsidR="006836D3" w:rsidRPr="00A01871" w:rsidRDefault="006836D3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94" w:type="pct"/>
          </w:tcPr>
          <w:p w14:paraId="3AE006C2" w14:textId="1960691D" w:rsidR="006836D3" w:rsidRPr="00A01871" w:rsidRDefault="006836D3" w:rsidP="00F56061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1,646</w:t>
            </w:r>
          </w:p>
        </w:tc>
        <w:tc>
          <w:tcPr>
            <w:tcW w:w="149" w:type="pct"/>
          </w:tcPr>
          <w:p w14:paraId="3F700410" w14:textId="77777777" w:rsidR="006836D3" w:rsidRPr="00A01871" w:rsidRDefault="006836D3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758AD82" w14:textId="2A2C08F7" w:rsidR="006836D3" w:rsidRPr="00A01871" w:rsidRDefault="006836D3" w:rsidP="006836D3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00529F2" w14:textId="77777777" w:rsidR="006836D3" w:rsidRPr="00A01871" w:rsidRDefault="006836D3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126FAF6" w14:textId="2DE8C921" w:rsidR="006836D3" w:rsidRPr="00A01871" w:rsidRDefault="006836D3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F76853C" w14:textId="77777777" w:rsidR="006836D3" w:rsidRPr="00A01871" w:rsidRDefault="006836D3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0E22EC7" w14:textId="5678D493" w:rsidR="006836D3" w:rsidRPr="00A01871" w:rsidRDefault="006836D3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061" w:rsidRPr="00A01871" w14:paraId="666503BD" w14:textId="77777777" w:rsidTr="00AD3FAF">
        <w:tc>
          <w:tcPr>
            <w:tcW w:w="2278" w:type="pct"/>
          </w:tcPr>
          <w:p w14:paraId="73D7B56B" w14:textId="14DB46E3" w:rsidR="00F56061" w:rsidRPr="00A0187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3557B64B" w14:textId="378984D7" w:rsidR="00F56061" w:rsidRPr="00A01871" w:rsidRDefault="006836D3" w:rsidP="00F56061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49" w:type="pct"/>
          </w:tcPr>
          <w:p w14:paraId="00F92ECC" w14:textId="77777777" w:rsidR="00F56061" w:rsidRPr="00A0187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284E986" w14:textId="71103E00" w:rsidR="00F56061" w:rsidRPr="00A01871" w:rsidRDefault="00A90DB4" w:rsidP="00D6607C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48" w:type="pct"/>
          </w:tcPr>
          <w:p w14:paraId="6FFFBA55" w14:textId="77777777" w:rsidR="00F56061" w:rsidRPr="00A0187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09C2F9D" w14:textId="5531DD58" w:rsidR="00F56061" w:rsidRPr="00A01871" w:rsidRDefault="008735E1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2DB60B1" w14:textId="77777777" w:rsidR="00F56061" w:rsidRPr="00A0187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5194B27" w14:textId="42A38D44" w:rsidR="00F56061" w:rsidRPr="00A01871" w:rsidRDefault="00A90DB4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061" w:rsidRPr="00A01871" w14:paraId="6EBC50A4" w14:textId="77777777" w:rsidTr="00AD3FAF">
        <w:tc>
          <w:tcPr>
            <w:tcW w:w="2278" w:type="pct"/>
          </w:tcPr>
          <w:p w14:paraId="1B818E02" w14:textId="587CA226" w:rsidR="00F56061" w:rsidRPr="00A01871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FA04E9"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594" w:type="pct"/>
          </w:tcPr>
          <w:p w14:paraId="54319EE5" w14:textId="518CC825" w:rsidR="00F56061" w:rsidRPr="00A01871" w:rsidRDefault="006836D3" w:rsidP="00F56061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4,609</w:t>
            </w:r>
          </w:p>
        </w:tc>
        <w:tc>
          <w:tcPr>
            <w:tcW w:w="149" w:type="pct"/>
          </w:tcPr>
          <w:p w14:paraId="0EA98B90" w14:textId="77777777" w:rsidR="00F56061" w:rsidRPr="00A01871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95BDB06" w14:textId="6A8D6884" w:rsidR="00F56061" w:rsidRPr="00A01871" w:rsidRDefault="00A90DB4" w:rsidP="00E06F25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148" w:type="pct"/>
          </w:tcPr>
          <w:p w14:paraId="73EE2222" w14:textId="77777777" w:rsidR="00F56061" w:rsidRPr="00A0187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A071F5" w14:textId="67AB67DA" w:rsidR="00F56061" w:rsidRPr="00A01871" w:rsidRDefault="008735E1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340845E" w14:textId="77777777" w:rsidR="00F56061" w:rsidRPr="00A01871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D22E51C" w14:textId="25141F6D" w:rsidR="00F56061" w:rsidRPr="00A01871" w:rsidRDefault="00A90DB4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A01871" w14:paraId="02B8A57A" w14:textId="77777777" w:rsidTr="00AD3FAF">
        <w:tc>
          <w:tcPr>
            <w:tcW w:w="2278" w:type="pct"/>
          </w:tcPr>
          <w:p w14:paraId="1C998270" w14:textId="54A042FC" w:rsidR="00C161E7" w:rsidRPr="00A0187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482DCBF8" w14:textId="29658CE6" w:rsidR="00C161E7" w:rsidRPr="00A01871" w:rsidRDefault="006836D3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149" w:type="pct"/>
          </w:tcPr>
          <w:p w14:paraId="1FF6B54C" w14:textId="77777777" w:rsidR="00C161E7" w:rsidRPr="00A01871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695F408" w14:textId="734BEBD7" w:rsidR="00C161E7" w:rsidRPr="00A01871" w:rsidRDefault="00A90DB4" w:rsidP="007F2595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48" w:type="pct"/>
          </w:tcPr>
          <w:p w14:paraId="51BFC56D" w14:textId="77777777" w:rsidR="00C161E7" w:rsidRPr="00A0187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505BD5D" w14:textId="6FCAC61E" w:rsidR="00C161E7" w:rsidRPr="00A01871" w:rsidRDefault="008735E1" w:rsidP="000F202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148" w:type="pct"/>
          </w:tcPr>
          <w:p w14:paraId="083E7FAA" w14:textId="77777777" w:rsidR="00C161E7" w:rsidRPr="00A0187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0B45F4B" w14:textId="100656DE" w:rsidR="00C161E7" w:rsidRPr="00A01871" w:rsidRDefault="00A90DB4" w:rsidP="002214EB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A01871" w14:paraId="42E00502" w14:textId="77777777" w:rsidTr="00AD3FAF">
        <w:tc>
          <w:tcPr>
            <w:tcW w:w="2278" w:type="pct"/>
          </w:tcPr>
          <w:p w14:paraId="2A132D27" w14:textId="77777777" w:rsidR="00C161E7" w:rsidRPr="00A0187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CB7F86D" w14:textId="77777777" w:rsidR="00C161E7" w:rsidRPr="00A01871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8C23D78" w14:textId="77777777" w:rsidR="00C161E7" w:rsidRPr="00A01871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EBD168F" w14:textId="77777777" w:rsidR="00C161E7" w:rsidRPr="00A01871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717506E" w14:textId="77777777" w:rsidR="00C161E7" w:rsidRPr="00A0187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47555B0" w14:textId="77777777" w:rsidR="00C161E7" w:rsidRPr="00A01871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46536F4" w14:textId="77777777" w:rsidR="00C161E7" w:rsidRPr="00A0187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9F9E557" w14:textId="77777777" w:rsidR="00C161E7" w:rsidRPr="00A0187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61E7" w:rsidRPr="00A01871" w14:paraId="7C643FC5" w14:textId="77777777" w:rsidTr="00AD3FAF">
        <w:tc>
          <w:tcPr>
            <w:tcW w:w="2278" w:type="pct"/>
            <w:shd w:val="clear" w:color="auto" w:fill="FFFFFF"/>
          </w:tcPr>
          <w:p w14:paraId="5EA67D49" w14:textId="77777777" w:rsidR="00C161E7" w:rsidRPr="00A0187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4" w:type="pct"/>
          </w:tcPr>
          <w:p w14:paraId="571F8B34" w14:textId="77777777" w:rsidR="00C161E7" w:rsidRPr="00A0187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F95E462" w14:textId="0A040424" w:rsidR="00C161E7" w:rsidRPr="00A0187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2152D4" w14:textId="15B8049E" w:rsidR="00C161E7" w:rsidRPr="00A0187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736BC6" w14:textId="77777777" w:rsidR="00C161E7" w:rsidRPr="00A0187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FFA8630" w14:textId="77777777" w:rsidR="00C161E7" w:rsidRPr="00A01871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FAB1A2" w14:textId="77777777" w:rsidR="00C161E7" w:rsidRPr="00A0187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47D77A8" w14:textId="77777777" w:rsidR="00C161E7" w:rsidRPr="00A01871" w:rsidRDefault="00C161E7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61E7" w:rsidRPr="00A01871" w14:paraId="74F20BF5" w14:textId="77777777" w:rsidTr="00AD3FAF">
        <w:tc>
          <w:tcPr>
            <w:tcW w:w="2278" w:type="pct"/>
            <w:shd w:val="clear" w:color="auto" w:fill="FFFFFF"/>
          </w:tcPr>
          <w:p w14:paraId="2CEF5D4E" w14:textId="77777777" w:rsidR="00C161E7" w:rsidRPr="00A0187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6B5D4C55" w14:textId="35765668" w:rsidR="00C161E7" w:rsidRPr="00A01871" w:rsidRDefault="006836D3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8,801</w:t>
            </w:r>
          </w:p>
        </w:tc>
        <w:tc>
          <w:tcPr>
            <w:tcW w:w="149" w:type="pct"/>
          </w:tcPr>
          <w:p w14:paraId="4EB1B01E" w14:textId="702C3795" w:rsidR="00C161E7" w:rsidRPr="00A0187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5DB532C" w14:textId="75790F65" w:rsidR="00C161E7" w:rsidRPr="00A01871" w:rsidRDefault="00A90DB4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8,123</w:t>
            </w:r>
          </w:p>
        </w:tc>
        <w:tc>
          <w:tcPr>
            <w:tcW w:w="148" w:type="pct"/>
          </w:tcPr>
          <w:p w14:paraId="7A12B704" w14:textId="77777777" w:rsidR="00C161E7" w:rsidRPr="00A0187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B04145B" w14:textId="511F5F8A" w:rsidR="00C161E7" w:rsidRPr="00A01871" w:rsidRDefault="008735E1" w:rsidP="00C161E7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68DC34C" w14:textId="77777777" w:rsidR="00C161E7" w:rsidRPr="00A0187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78A0517" w14:textId="2358632B" w:rsidR="00C161E7" w:rsidRPr="00A01871" w:rsidRDefault="00A90DB4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A01871" w14:paraId="13BCEEFB" w14:textId="77777777" w:rsidTr="00AD3FAF">
        <w:tc>
          <w:tcPr>
            <w:tcW w:w="2278" w:type="pct"/>
            <w:shd w:val="clear" w:color="auto" w:fill="FFFFFF"/>
          </w:tcPr>
          <w:p w14:paraId="13DFBB3E" w14:textId="77777777" w:rsidR="00C161E7" w:rsidRPr="00A0187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4801394C" w14:textId="2EF8399D" w:rsidR="00C161E7" w:rsidRPr="00A01871" w:rsidRDefault="005D2F0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49" w:type="pct"/>
          </w:tcPr>
          <w:p w14:paraId="4C923218" w14:textId="1E65F1FD" w:rsidR="00C161E7" w:rsidRPr="00A0187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91EFAA4" w14:textId="02FCCA75" w:rsidR="00C161E7" w:rsidRPr="00A01871" w:rsidRDefault="00A90DB4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8" w:type="pct"/>
          </w:tcPr>
          <w:p w14:paraId="04821323" w14:textId="77777777" w:rsidR="00C161E7" w:rsidRPr="00A0187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D24E9FA" w14:textId="3BA107AD" w:rsidR="00C161E7" w:rsidRPr="00A01871" w:rsidRDefault="008735E1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30E181" w14:textId="77777777" w:rsidR="00C161E7" w:rsidRPr="00A0187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A47E8DB" w14:textId="10E12B76" w:rsidR="00C161E7" w:rsidRPr="00A01871" w:rsidRDefault="00A90DB4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05FC" w:rsidRPr="00A01871" w14:paraId="3828E3DC" w14:textId="77777777" w:rsidTr="00AD3FAF">
        <w:tc>
          <w:tcPr>
            <w:tcW w:w="2278" w:type="pct"/>
            <w:shd w:val="clear" w:color="auto" w:fill="FFFFFF"/>
          </w:tcPr>
          <w:p w14:paraId="07A9802E" w14:textId="2A30993E" w:rsidR="00D705FC" w:rsidRPr="00A01871" w:rsidRDefault="00D705FC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0CA70D7A" w14:textId="414A93D8" w:rsidR="00D705FC" w:rsidRPr="00A01871" w:rsidRDefault="00FF28EF" w:rsidP="00FF28E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49" w:type="pct"/>
          </w:tcPr>
          <w:p w14:paraId="7FBCAD99" w14:textId="77777777" w:rsidR="00D705FC" w:rsidRPr="00A01871" w:rsidRDefault="00D705FC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45CD433" w14:textId="36EFA9F8" w:rsidR="00D705FC" w:rsidRPr="00A01871" w:rsidRDefault="00A90DB4" w:rsidP="007F2595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84567B0" w14:textId="77777777" w:rsidR="00D705FC" w:rsidRPr="00A01871" w:rsidRDefault="00D705FC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9A7CFDD" w14:textId="7702318A" w:rsidR="00D705FC" w:rsidRPr="00A01871" w:rsidRDefault="008735E1" w:rsidP="006B2A6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48" w:type="pct"/>
          </w:tcPr>
          <w:p w14:paraId="55DE0DC0" w14:textId="77777777" w:rsidR="00D705FC" w:rsidRPr="00A01871" w:rsidRDefault="00D705FC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2C26EFE" w14:textId="294D023E" w:rsidR="00D705FC" w:rsidRPr="00A01871" w:rsidRDefault="00A90DB4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A01871" w14:paraId="12762DE3" w14:textId="77777777" w:rsidTr="00AD3FAF">
        <w:tc>
          <w:tcPr>
            <w:tcW w:w="2278" w:type="pct"/>
            <w:shd w:val="clear" w:color="auto" w:fill="FFFFFF"/>
          </w:tcPr>
          <w:p w14:paraId="4B35183B" w14:textId="77777777" w:rsidR="00C161E7" w:rsidRPr="00A01871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4EEF696C" w14:textId="77777777" w:rsidR="00C161E7" w:rsidRPr="00A0187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AC33D8" w14:textId="77777777" w:rsidR="00C161E7" w:rsidRPr="00A01871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64DB69D" w14:textId="77777777" w:rsidR="00C161E7" w:rsidRPr="00A0187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639A5F" w14:textId="77777777" w:rsidR="00C161E7" w:rsidRPr="00A0187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E261995" w14:textId="77777777" w:rsidR="00C161E7" w:rsidRPr="00A0187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B058B3" w14:textId="77777777" w:rsidR="00C161E7" w:rsidRPr="00A01871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6479043" w14:textId="77777777" w:rsidR="00C161E7" w:rsidRPr="00A01871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928" w:rsidRPr="00A01871" w14:paraId="64DC244F" w14:textId="77777777" w:rsidTr="00AD3FAF">
        <w:tc>
          <w:tcPr>
            <w:tcW w:w="2278" w:type="pct"/>
            <w:shd w:val="clear" w:color="auto" w:fill="FFFFFF"/>
          </w:tcPr>
          <w:p w14:paraId="595DD4D0" w14:textId="77777777" w:rsidR="00964928" w:rsidRPr="00A01871" w:rsidRDefault="00964928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7FBA2426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09B7EC" w14:textId="77777777" w:rsidR="00964928" w:rsidRPr="00A01871" w:rsidRDefault="00964928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6E1A4C9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7B9ADE" w14:textId="77777777" w:rsidR="00964928" w:rsidRPr="00A01871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5F12D68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067EB2A" w14:textId="77777777" w:rsidR="00964928" w:rsidRPr="00A01871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DB571D0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928" w:rsidRPr="00A01871" w14:paraId="29CC62D2" w14:textId="77777777" w:rsidTr="00AD3FAF">
        <w:tc>
          <w:tcPr>
            <w:tcW w:w="2278" w:type="pct"/>
            <w:shd w:val="clear" w:color="auto" w:fill="FFFFFF"/>
          </w:tcPr>
          <w:p w14:paraId="40478A5E" w14:textId="77777777" w:rsidR="00964928" w:rsidRPr="00A01871" w:rsidRDefault="00964928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1394113E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26629E0" w14:textId="77777777" w:rsidR="00964928" w:rsidRPr="00A01871" w:rsidRDefault="00964928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61529D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AB1B83" w14:textId="77777777" w:rsidR="00964928" w:rsidRPr="00A01871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34B5F8F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9DCB3D" w14:textId="77777777" w:rsidR="00964928" w:rsidRPr="00A01871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98AB848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928" w:rsidRPr="00A01871" w14:paraId="59836385" w14:textId="77777777" w:rsidTr="00AD3FAF">
        <w:tc>
          <w:tcPr>
            <w:tcW w:w="2278" w:type="pct"/>
            <w:shd w:val="clear" w:color="auto" w:fill="FFFFFF"/>
          </w:tcPr>
          <w:p w14:paraId="0A4EE874" w14:textId="77777777" w:rsidR="00964928" w:rsidRPr="00A01871" w:rsidRDefault="00964928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1038615E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DFC019A" w14:textId="77777777" w:rsidR="00964928" w:rsidRPr="00A01871" w:rsidRDefault="00964928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7D66277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68C29D3" w14:textId="77777777" w:rsidR="00964928" w:rsidRPr="00A01871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A2D5F24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9A7B99A" w14:textId="77777777" w:rsidR="00964928" w:rsidRPr="00A01871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2881466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928" w:rsidRPr="00A01871" w14:paraId="43D37B10" w14:textId="77777777" w:rsidTr="00AD3FAF">
        <w:tc>
          <w:tcPr>
            <w:tcW w:w="2278" w:type="pct"/>
            <w:shd w:val="clear" w:color="auto" w:fill="FFFFFF"/>
          </w:tcPr>
          <w:p w14:paraId="77B9DC01" w14:textId="77777777" w:rsidR="00964928" w:rsidRPr="00A01871" w:rsidRDefault="00964928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039F8A4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B04832C" w14:textId="77777777" w:rsidR="00964928" w:rsidRPr="00A01871" w:rsidRDefault="00964928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728EF6C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875E42B" w14:textId="77777777" w:rsidR="00964928" w:rsidRPr="00A01871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DBF089C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BA0AFC" w14:textId="77777777" w:rsidR="00964928" w:rsidRPr="00A01871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04435DF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928" w:rsidRPr="00A01871" w14:paraId="387CBC82" w14:textId="77777777" w:rsidTr="00AD3FAF">
        <w:tc>
          <w:tcPr>
            <w:tcW w:w="2278" w:type="pct"/>
            <w:shd w:val="clear" w:color="auto" w:fill="FFFFFF"/>
          </w:tcPr>
          <w:p w14:paraId="07580DD9" w14:textId="77777777" w:rsidR="00964928" w:rsidRPr="00A01871" w:rsidRDefault="00964928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823C9" w14:textId="77777777" w:rsidR="007B2E7C" w:rsidRPr="00A01871" w:rsidRDefault="007B2E7C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B3BC11" w14:textId="77777777" w:rsidR="007B2E7C" w:rsidRPr="00A01871" w:rsidRDefault="007B2E7C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4642BD1B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95D8210" w14:textId="77777777" w:rsidR="00964928" w:rsidRPr="00A01871" w:rsidRDefault="00964928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3535DB4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03E9D95" w14:textId="77777777" w:rsidR="00964928" w:rsidRPr="00A01871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D3012C7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4D383B" w14:textId="77777777" w:rsidR="00964928" w:rsidRPr="00A01871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5730467" w14:textId="77777777" w:rsidR="00964928" w:rsidRPr="00A01871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5E1" w:rsidRPr="00A01871" w14:paraId="66473500" w14:textId="77777777" w:rsidTr="009D01FC">
        <w:tc>
          <w:tcPr>
            <w:tcW w:w="2278" w:type="pct"/>
            <w:shd w:val="clear" w:color="auto" w:fill="FFFFFF"/>
          </w:tcPr>
          <w:p w14:paraId="732E45CF" w14:textId="77777777" w:rsidR="008735E1" w:rsidRPr="00A01871" w:rsidRDefault="008735E1" w:rsidP="009D01F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94" w:type="pct"/>
          </w:tcPr>
          <w:p w14:paraId="51390BB0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4823196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1B50861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0F569D" w14:textId="77777777" w:rsidR="008735E1" w:rsidRPr="00A01871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C7ABC05" w14:textId="77777777" w:rsidR="008735E1" w:rsidRPr="00A01871" w:rsidRDefault="008735E1" w:rsidP="009D01F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8BF6BD" w14:textId="77777777" w:rsidR="008735E1" w:rsidRPr="00A01871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3859237" w14:textId="77777777" w:rsidR="008735E1" w:rsidRPr="00A01871" w:rsidRDefault="008735E1" w:rsidP="009D01F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5E1" w:rsidRPr="00A01871" w14:paraId="629DE7B7" w14:textId="77777777" w:rsidTr="009D01FC">
        <w:tc>
          <w:tcPr>
            <w:tcW w:w="2278" w:type="pct"/>
            <w:shd w:val="clear" w:color="auto" w:fill="FFFFFF"/>
          </w:tcPr>
          <w:p w14:paraId="54C925ED" w14:textId="77777777" w:rsidR="008735E1" w:rsidRPr="00A01871" w:rsidRDefault="008735E1" w:rsidP="009D01F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43C0E8A3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149" w:type="pct"/>
          </w:tcPr>
          <w:p w14:paraId="5AA99280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66617CF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  <w:tc>
          <w:tcPr>
            <w:tcW w:w="148" w:type="pct"/>
          </w:tcPr>
          <w:p w14:paraId="05AC3BD7" w14:textId="77777777" w:rsidR="008735E1" w:rsidRPr="00A01871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B806034" w14:textId="77777777" w:rsidR="008735E1" w:rsidRPr="00A01871" w:rsidRDefault="008735E1" w:rsidP="009D01F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148" w:type="pct"/>
          </w:tcPr>
          <w:p w14:paraId="46F76E1A" w14:textId="77777777" w:rsidR="008735E1" w:rsidRPr="00A01871" w:rsidRDefault="008735E1" w:rsidP="009D01FC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1D47B2AA" w14:textId="77777777" w:rsidR="008735E1" w:rsidRPr="00A01871" w:rsidRDefault="008735E1" w:rsidP="009D01FC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</w:tr>
      <w:tr w:rsidR="008735E1" w:rsidRPr="00A01871" w14:paraId="6D1225B5" w14:textId="77777777" w:rsidTr="009D01FC">
        <w:tc>
          <w:tcPr>
            <w:tcW w:w="2278" w:type="pct"/>
            <w:shd w:val="clear" w:color="auto" w:fill="FFFFFF"/>
          </w:tcPr>
          <w:p w14:paraId="5ECF4E04" w14:textId="77777777" w:rsidR="008735E1" w:rsidRPr="00A01871" w:rsidRDefault="008735E1" w:rsidP="009D01F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51F0D6EE" w14:textId="5C910B07" w:rsidR="008735E1" w:rsidRPr="00A01871" w:rsidRDefault="005D2F07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49" w:type="pct"/>
          </w:tcPr>
          <w:p w14:paraId="1F723C62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C833FDC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48" w:type="pct"/>
          </w:tcPr>
          <w:p w14:paraId="5235C6F8" w14:textId="77777777" w:rsidR="008735E1" w:rsidRPr="00A01871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41EEF3C" w14:textId="77777777" w:rsidR="008735E1" w:rsidRPr="00A01871" w:rsidRDefault="008735E1" w:rsidP="009D01FC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CCB426" w14:textId="77777777" w:rsidR="008735E1" w:rsidRPr="00A01871" w:rsidRDefault="008735E1" w:rsidP="009D01FC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528109E" w14:textId="77777777" w:rsidR="008735E1" w:rsidRPr="00A01871" w:rsidRDefault="008735E1" w:rsidP="009D01FC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5E1" w:rsidRPr="00A01871" w14:paraId="45DB9C4B" w14:textId="77777777" w:rsidTr="009D01FC">
        <w:tc>
          <w:tcPr>
            <w:tcW w:w="2278" w:type="pct"/>
            <w:shd w:val="clear" w:color="auto" w:fill="FFFFFF"/>
          </w:tcPr>
          <w:p w14:paraId="6C3D8650" w14:textId="77777777" w:rsidR="008735E1" w:rsidRPr="00A01871" w:rsidRDefault="008735E1" w:rsidP="009D01F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0F56AB1E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AEF61B6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C84455B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9657D6B" w14:textId="77777777" w:rsidR="008735E1" w:rsidRPr="00A01871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5891EAD" w14:textId="77777777" w:rsidR="008735E1" w:rsidRPr="00A01871" w:rsidRDefault="008735E1" w:rsidP="009D01F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6AC483" w14:textId="77777777" w:rsidR="008735E1" w:rsidRPr="00A01871" w:rsidRDefault="008735E1" w:rsidP="009D01FC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1301C47D" w14:textId="77777777" w:rsidR="008735E1" w:rsidRPr="00A01871" w:rsidRDefault="008735E1" w:rsidP="009D01FC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5E1" w:rsidRPr="00A01871" w14:paraId="14865BAF" w14:textId="77777777" w:rsidTr="009D01FC">
        <w:tc>
          <w:tcPr>
            <w:tcW w:w="2278" w:type="pct"/>
            <w:shd w:val="clear" w:color="auto" w:fill="FFFFFF"/>
          </w:tcPr>
          <w:p w14:paraId="1507BB85" w14:textId="77777777" w:rsidR="008735E1" w:rsidRPr="00A01871" w:rsidRDefault="008735E1" w:rsidP="009D01FC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64B1A1B9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15,715</w:t>
            </w:r>
          </w:p>
        </w:tc>
        <w:tc>
          <w:tcPr>
            <w:tcW w:w="149" w:type="pct"/>
          </w:tcPr>
          <w:p w14:paraId="0D963032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5C3968D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13,321</w:t>
            </w:r>
          </w:p>
        </w:tc>
        <w:tc>
          <w:tcPr>
            <w:tcW w:w="148" w:type="pct"/>
          </w:tcPr>
          <w:p w14:paraId="4B737564" w14:textId="77777777" w:rsidR="008735E1" w:rsidRPr="00A01871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76B52D3" w14:textId="77777777" w:rsidR="008735E1" w:rsidRPr="00A01871" w:rsidRDefault="008735E1" w:rsidP="009D01F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14,421</w:t>
            </w:r>
          </w:p>
        </w:tc>
        <w:tc>
          <w:tcPr>
            <w:tcW w:w="148" w:type="pct"/>
          </w:tcPr>
          <w:p w14:paraId="5B5525CB" w14:textId="77777777" w:rsidR="008735E1" w:rsidRPr="00A01871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C97BEFA" w14:textId="77777777" w:rsidR="008735E1" w:rsidRPr="00A01871" w:rsidRDefault="008735E1" w:rsidP="009D01FC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12,102</w:t>
            </w:r>
          </w:p>
        </w:tc>
      </w:tr>
      <w:tr w:rsidR="008735E1" w:rsidRPr="00A01871" w14:paraId="3958CF38" w14:textId="77777777" w:rsidTr="009D01FC">
        <w:tc>
          <w:tcPr>
            <w:tcW w:w="2278" w:type="pct"/>
            <w:shd w:val="clear" w:color="auto" w:fill="FFFFFF"/>
          </w:tcPr>
          <w:p w14:paraId="0177FA8E" w14:textId="77777777" w:rsidR="008735E1" w:rsidRPr="00A01871" w:rsidRDefault="008735E1" w:rsidP="009D01FC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2D3D2FA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149" w:type="pct"/>
          </w:tcPr>
          <w:p w14:paraId="4351C645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330176A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48" w:type="pct"/>
          </w:tcPr>
          <w:p w14:paraId="56FF08E2" w14:textId="77777777" w:rsidR="008735E1" w:rsidRPr="00A01871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1104BBF8" w14:textId="77777777" w:rsidR="008735E1" w:rsidRPr="00A01871" w:rsidRDefault="008735E1" w:rsidP="009D01F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148" w:type="pct"/>
          </w:tcPr>
          <w:p w14:paraId="7DABC1DA" w14:textId="77777777" w:rsidR="008735E1" w:rsidRPr="00A01871" w:rsidRDefault="008735E1" w:rsidP="009D01FC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138C134" w14:textId="77777777" w:rsidR="008735E1" w:rsidRPr="00A01871" w:rsidRDefault="008735E1" w:rsidP="009D01FC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8735E1" w:rsidRPr="00A01871" w14:paraId="60E95AF6" w14:textId="77777777" w:rsidTr="009D01FC">
        <w:tc>
          <w:tcPr>
            <w:tcW w:w="2278" w:type="pct"/>
            <w:shd w:val="clear" w:color="auto" w:fill="FFFFFF"/>
          </w:tcPr>
          <w:p w14:paraId="1F125D54" w14:textId="77777777" w:rsidR="008735E1" w:rsidRPr="00A01871" w:rsidRDefault="008735E1" w:rsidP="009D01FC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E932C05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16,058</w:t>
            </w:r>
          </w:p>
        </w:tc>
        <w:tc>
          <w:tcPr>
            <w:tcW w:w="149" w:type="pct"/>
          </w:tcPr>
          <w:p w14:paraId="0F0C80C1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DB423C8" w14:textId="77777777" w:rsidR="008735E1" w:rsidRPr="00A01871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13,665</w:t>
            </w:r>
          </w:p>
        </w:tc>
        <w:tc>
          <w:tcPr>
            <w:tcW w:w="148" w:type="pct"/>
          </w:tcPr>
          <w:p w14:paraId="32CDAE49" w14:textId="77777777" w:rsidR="008735E1" w:rsidRPr="00A01871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17A3FF76" w14:textId="77777777" w:rsidR="008735E1" w:rsidRPr="00A01871" w:rsidRDefault="008735E1" w:rsidP="009D01F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14,658</w:t>
            </w:r>
          </w:p>
        </w:tc>
        <w:tc>
          <w:tcPr>
            <w:tcW w:w="148" w:type="pct"/>
          </w:tcPr>
          <w:p w14:paraId="098C1CA6" w14:textId="77777777" w:rsidR="008735E1" w:rsidRPr="00A01871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F33CA6B" w14:textId="77777777" w:rsidR="008735E1" w:rsidRPr="00A01871" w:rsidRDefault="008735E1" w:rsidP="009D01FC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12,331</w:t>
            </w:r>
          </w:p>
        </w:tc>
      </w:tr>
    </w:tbl>
    <w:p w14:paraId="70B7D803" w14:textId="77777777" w:rsidR="008735E1" w:rsidRPr="00A01871" w:rsidRDefault="008735E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F0682" w14:textId="6A565C0C" w:rsidR="00244175" w:rsidRPr="00A01871" w:rsidRDefault="00244175" w:rsidP="00244175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A01871">
        <w:rPr>
          <w:rFonts w:asciiTheme="majorBidi" w:hAnsiTheme="majorBidi" w:cstheme="majorBidi"/>
          <w:sz w:val="30"/>
          <w:szCs w:val="30"/>
        </w:rPr>
        <w:t xml:space="preserve"> 30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A01871">
        <w:rPr>
          <w:rFonts w:asciiTheme="majorBidi" w:hAnsiTheme="majorBidi" w:cstheme="majorBidi"/>
          <w:sz w:val="30"/>
          <w:szCs w:val="30"/>
        </w:rPr>
        <w:t xml:space="preserve">2568 </w:t>
      </w:r>
      <w:r w:rsidRPr="00A01871">
        <w:rPr>
          <w:rFonts w:asciiTheme="majorBidi" w:hAnsiTheme="majorBidi" w:cstheme="majorBidi"/>
          <w:sz w:val="30"/>
          <w:szCs w:val="30"/>
          <w:cs/>
        </w:rPr>
        <w:t>และ</w:t>
      </w:r>
      <w:r w:rsidRPr="00A01871">
        <w:rPr>
          <w:rFonts w:asciiTheme="majorBidi" w:hAnsiTheme="majorBidi" w:cstheme="majorBidi"/>
          <w:sz w:val="30"/>
          <w:szCs w:val="30"/>
        </w:rPr>
        <w:t xml:space="preserve"> 31 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01871">
        <w:rPr>
          <w:rFonts w:asciiTheme="majorBidi" w:hAnsiTheme="majorBidi" w:cstheme="majorBidi"/>
          <w:sz w:val="30"/>
          <w:szCs w:val="30"/>
        </w:rPr>
        <w:t xml:space="preserve">2567 </w:t>
      </w:r>
      <w:r w:rsidRPr="00A0187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E3AFDA2" w14:textId="77777777" w:rsidR="00244175" w:rsidRPr="00A01871" w:rsidRDefault="00244175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2"/>
        <w:gridCol w:w="1080"/>
        <w:gridCol w:w="275"/>
        <w:gridCol w:w="992"/>
        <w:gridCol w:w="272"/>
        <w:gridCol w:w="1071"/>
      </w:tblGrid>
      <w:tr w:rsidR="0092202C" w:rsidRPr="00A01871" w14:paraId="590D8CA3" w14:textId="77777777" w:rsidTr="0063300F">
        <w:trPr>
          <w:tblHeader/>
        </w:trPr>
        <w:tc>
          <w:tcPr>
            <w:tcW w:w="2254" w:type="pct"/>
          </w:tcPr>
          <w:p w14:paraId="697420C5" w14:textId="77777777" w:rsidR="0092202C" w:rsidRPr="00A01871" w:rsidRDefault="0092202C" w:rsidP="006330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  <w:vAlign w:val="bottom"/>
          </w:tcPr>
          <w:p w14:paraId="0A0310AB" w14:textId="10EEB39C" w:rsidR="0092202C" w:rsidRPr="00A01871" w:rsidRDefault="0092202C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2A32E2A" w14:textId="77777777" w:rsidR="0092202C" w:rsidRPr="00A01871" w:rsidRDefault="0092202C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vAlign w:val="bottom"/>
          </w:tcPr>
          <w:p w14:paraId="1B4FA22E" w14:textId="4236EF45" w:rsidR="0092202C" w:rsidRPr="00A01871" w:rsidRDefault="0092202C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5B7" w:rsidRPr="00A01871" w14:paraId="79853CAD" w14:textId="77777777" w:rsidTr="0063300F">
        <w:trPr>
          <w:tblHeader/>
        </w:trPr>
        <w:tc>
          <w:tcPr>
            <w:tcW w:w="2254" w:type="pct"/>
          </w:tcPr>
          <w:p w14:paraId="7F25077E" w14:textId="43BF296C" w:rsidR="005075B7" w:rsidRPr="00A01871" w:rsidRDefault="00B932DC" w:rsidP="005075B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9" w:type="pct"/>
          </w:tcPr>
          <w:p w14:paraId="70EA0F67" w14:textId="2BB070D7" w:rsidR="005075B7" w:rsidRPr="00A0187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90DB4" w:rsidRPr="00A0187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0DB4"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35F2D134" w14:textId="359A0622" w:rsidR="005075B7" w:rsidRPr="00A0187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50B8F7" w14:textId="4F60D0CC" w:rsidR="005075B7" w:rsidRPr="00A0187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23D4B51F" w14:textId="77777777" w:rsidR="005075B7" w:rsidRPr="00A0187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235347D" w14:textId="1C53BDF4" w:rsidR="005075B7" w:rsidRPr="00A01871" w:rsidRDefault="00A90DB4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3E2B6B2A" w14:textId="77777777" w:rsidR="005075B7" w:rsidRPr="00A0187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BAF63D" w14:textId="10EC3F24" w:rsidR="005075B7" w:rsidRPr="00A0187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075B7" w:rsidRPr="00A01871" w14:paraId="24D8FBCB" w14:textId="77777777" w:rsidTr="0063300F">
        <w:trPr>
          <w:tblHeader/>
        </w:trPr>
        <w:tc>
          <w:tcPr>
            <w:tcW w:w="2254" w:type="pct"/>
          </w:tcPr>
          <w:p w14:paraId="19F861F5" w14:textId="6051F8B5" w:rsidR="005075B7" w:rsidRPr="00A01871" w:rsidRDefault="005075B7" w:rsidP="005075B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535E58FD" w14:textId="1B7736C8" w:rsidR="005075B7" w:rsidRPr="00A0187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0F6C9632" w14:textId="5E5DE671" w:rsidR="005075B7" w:rsidRPr="00A0187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406BB5" w14:textId="2C163196" w:rsidR="005075B7" w:rsidRPr="00A0187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1E70B647" w14:textId="77777777" w:rsidR="005075B7" w:rsidRPr="00A0187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50D8C1F" w14:textId="02FF65E8" w:rsidR="005075B7" w:rsidRPr="00A0187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53C5624B" w14:textId="77777777" w:rsidR="005075B7" w:rsidRPr="00A0187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658B9B3" w14:textId="4AB08612" w:rsidR="005075B7" w:rsidRPr="00A01871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10429" w:rsidRPr="00A01871" w14:paraId="57ACD72D" w14:textId="77777777" w:rsidTr="0063300F">
        <w:trPr>
          <w:tblHeader/>
        </w:trPr>
        <w:tc>
          <w:tcPr>
            <w:tcW w:w="2254" w:type="pct"/>
          </w:tcPr>
          <w:p w14:paraId="7DEF5B43" w14:textId="77777777" w:rsidR="00510429" w:rsidRPr="00A01871" w:rsidRDefault="00510429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628D095B" w14:textId="53CAC691" w:rsidR="00510429" w:rsidRPr="00A01871" w:rsidRDefault="00510429" w:rsidP="0063300F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3FAF" w:rsidRPr="00A01871" w14:paraId="38546117" w14:textId="77777777" w:rsidTr="0063300F">
        <w:tc>
          <w:tcPr>
            <w:tcW w:w="2254" w:type="pct"/>
          </w:tcPr>
          <w:p w14:paraId="78432D2D" w14:textId="565870DC" w:rsidR="0023503E" w:rsidRPr="00A01871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44290019" w14:textId="77777777" w:rsidR="0023503E" w:rsidRPr="00A01871" w:rsidRDefault="0023503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F59685" w14:textId="77777777" w:rsidR="0023503E" w:rsidRPr="00A01871" w:rsidRDefault="0023503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9C6B8C" w14:textId="77777777" w:rsidR="0023503E" w:rsidRPr="00A01871" w:rsidRDefault="0023503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D69DD2" w14:textId="77777777" w:rsidR="0023503E" w:rsidRPr="00A01871" w:rsidRDefault="0023503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A715177" w14:textId="77777777" w:rsidR="0023503E" w:rsidRPr="00A01871" w:rsidRDefault="0023503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4F0358" w14:textId="77777777" w:rsidR="0023503E" w:rsidRPr="00A01871" w:rsidRDefault="0023503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401AE3" w14:textId="77777777" w:rsidR="0023503E" w:rsidRPr="00A01871" w:rsidRDefault="0023503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01871" w14:paraId="4A0D08B1" w14:textId="77777777" w:rsidTr="0063300F">
        <w:tc>
          <w:tcPr>
            <w:tcW w:w="2254" w:type="pct"/>
          </w:tcPr>
          <w:p w14:paraId="1B1E01BB" w14:textId="0399EDAC" w:rsidR="0061374E" w:rsidRPr="00A01871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935326E" w14:textId="49BEEF27" w:rsidR="0061374E" w:rsidRPr="00A01871" w:rsidRDefault="006836D3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DC9B73" w14:textId="77777777" w:rsidR="0061374E" w:rsidRPr="00A01871" w:rsidRDefault="0061374E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445D6D" w14:textId="12AC20BC" w:rsidR="0061374E" w:rsidRPr="00A01871" w:rsidRDefault="0061374E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3C0DF7D" w14:textId="77777777" w:rsidR="0061374E" w:rsidRPr="00A0187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94A7D6D" w14:textId="6BBCFE53" w:rsidR="0061374E" w:rsidRPr="00A01871" w:rsidRDefault="002D04E6" w:rsidP="002D04E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48" w:type="pct"/>
          </w:tcPr>
          <w:p w14:paraId="69BAA639" w14:textId="77777777" w:rsidR="0061374E" w:rsidRPr="00A0187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887BA90" w14:textId="3329C938" w:rsidR="0061374E" w:rsidRPr="00A01871" w:rsidRDefault="000D569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075B7" w:rsidRPr="00A0187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D3FAF" w:rsidRPr="00A01871" w14:paraId="75717604" w14:textId="77777777" w:rsidTr="0063300F">
        <w:tc>
          <w:tcPr>
            <w:tcW w:w="2254" w:type="pct"/>
          </w:tcPr>
          <w:p w14:paraId="4920F737" w14:textId="2E2987CD" w:rsidR="0061374E" w:rsidRPr="00A01871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</w:tcPr>
          <w:p w14:paraId="10B8D465" w14:textId="23FC2482" w:rsidR="0061374E" w:rsidRPr="00A01871" w:rsidRDefault="006836D3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4,823</w:t>
            </w:r>
          </w:p>
        </w:tc>
        <w:tc>
          <w:tcPr>
            <w:tcW w:w="148" w:type="pct"/>
          </w:tcPr>
          <w:p w14:paraId="1DB8F13F" w14:textId="77777777" w:rsidR="0061374E" w:rsidRPr="00A01871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B0BCD76" w14:textId="55D14643" w:rsidR="0061374E" w:rsidRPr="00A01871" w:rsidRDefault="005075B7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D569E" w:rsidRPr="00A018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50" w:type="pct"/>
          </w:tcPr>
          <w:p w14:paraId="6ED5FDF5" w14:textId="77777777" w:rsidR="0061374E" w:rsidRPr="00A0187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7C94E5" w14:textId="5A8160CB" w:rsidR="0061374E" w:rsidRPr="00A01871" w:rsidRDefault="002D04E6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68D675" w14:textId="77777777" w:rsidR="0061374E" w:rsidRPr="00A01871" w:rsidRDefault="0061374E" w:rsidP="0063300F">
            <w:pPr>
              <w:pStyle w:val="BodyText"/>
              <w:tabs>
                <w:tab w:val="decimal" w:pos="34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0F801FF" w14:textId="3AE3BE9B" w:rsidR="0061374E" w:rsidRPr="00A01871" w:rsidRDefault="0061374E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A01871" w14:paraId="35DCC736" w14:textId="77777777" w:rsidTr="0063300F">
        <w:tc>
          <w:tcPr>
            <w:tcW w:w="2254" w:type="pct"/>
          </w:tcPr>
          <w:p w14:paraId="4100C2D0" w14:textId="77777777" w:rsidR="0061374E" w:rsidRPr="00A01871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53E81CC" w14:textId="64EB9894" w:rsidR="0061374E" w:rsidRPr="00A01871" w:rsidRDefault="006836D3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4,823</w:t>
            </w:r>
          </w:p>
        </w:tc>
        <w:tc>
          <w:tcPr>
            <w:tcW w:w="148" w:type="pct"/>
          </w:tcPr>
          <w:p w14:paraId="5A065FF3" w14:textId="77777777" w:rsidR="0061374E" w:rsidRPr="00A01871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19BDC3F" w14:textId="071D3F18" w:rsidR="0061374E" w:rsidRPr="00A01871" w:rsidRDefault="005075B7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D569E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150" w:type="pct"/>
          </w:tcPr>
          <w:p w14:paraId="135D371A" w14:textId="77777777" w:rsidR="0061374E" w:rsidRPr="00A0187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A17AE98" w14:textId="669F0DDB" w:rsidR="0061374E" w:rsidRPr="00A01871" w:rsidRDefault="002D04E6" w:rsidP="002D04E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148" w:type="pct"/>
          </w:tcPr>
          <w:p w14:paraId="7991E85D" w14:textId="77777777" w:rsidR="0061374E" w:rsidRPr="00A0187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D8C2E65" w14:textId="116D5F34" w:rsidR="0061374E" w:rsidRPr="00A01871" w:rsidRDefault="000D569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075B7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AD3FAF" w:rsidRPr="00A01871" w14:paraId="4ACC6775" w14:textId="77777777" w:rsidTr="0063300F">
        <w:trPr>
          <w:trHeight w:val="170"/>
        </w:trPr>
        <w:tc>
          <w:tcPr>
            <w:tcW w:w="2254" w:type="pct"/>
          </w:tcPr>
          <w:p w14:paraId="367C4E08" w14:textId="77777777" w:rsidR="0061374E" w:rsidRPr="00A01871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59CA6451" w14:textId="77777777" w:rsidR="0061374E" w:rsidRPr="00A01871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776858" w14:textId="77777777" w:rsidR="0061374E" w:rsidRPr="00A01871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3EAC78B" w14:textId="77777777" w:rsidR="0061374E" w:rsidRPr="00A01871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0F5F597" w14:textId="77777777" w:rsidR="0061374E" w:rsidRPr="00A0187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06DB7062" w14:textId="77777777" w:rsidR="0061374E" w:rsidRPr="00A01871" w:rsidRDefault="0061374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7320DE" w14:textId="77777777" w:rsidR="0061374E" w:rsidRPr="00A01871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AC0A023" w14:textId="77777777" w:rsidR="0061374E" w:rsidRPr="00A01871" w:rsidRDefault="0061374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2E8F" w:rsidRPr="00A01871" w14:paraId="6D70505F" w14:textId="77777777" w:rsidTr="00194FD4">
        <w:tc>
          <w:tcPr>
            <w:tcW w:w="2254" w:type="pct"/>
          </w:tcPr>
          <w:p w14:paraId="27E2DD93" w14:textId="77777777" w:rsidR="00942E8F" w:rsidRPr="00A01871" w:rsidRDefault="00942E8F" w:rsidP="00194FD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9" w:type="pct"/>
          </w:tcPr>
          <w:p w14:paraId="455B0EF8" w14:textId="77777777" w:rsidR="00942E8F" w:rsidRPr="00A0187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5A0D45" w14:textId="77777777" w:rsidR="00942E8F" w:rsidRPr="00A0187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BBED5B" w14:textId="77777777" w:rsidR="00942E8F" w:rsidRPr="00A0187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28D7500" w14:textId="77777777" w:rsidR="00942E8F" w:rsidRPr="00A0187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7CE8300" w14:textId="77777777" w:rsidR="00942E8F" w:rsidRPr="00A01871" w:rsidRDefault="00942E8F" w:rsidP="00194FD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884768A" w14:textId="77777777" w:rsidR="00942E8F" w:rsidRPr="00A0187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CC42FF2" w14:textId="77777777" w:rsidR="00942E8F" w:rsidRPr="00A01871" w:rsidRDefault="00942E8F" w:rsidP="00194FD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2E8F" w:rsidRPr="00A01871" w14:paraId="7936CB9C" w14:textId="77777777" w:rsidTr="00194FD4">
        <w:tc>
          <w:tcPr>
            <w:tcW w:w="2254" w:type="pct"/>
          </w:tcPr>
          <w:p w14:paraId="08C83737" w14:textId="77777777" w:rsidR="00942E8F" w:rsidRPr="00A01871" w:rsidRDefault="00942E8F" w:rsidP="00194FD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03FADF46" w14:textId="3D4951D0" w:rsidR="00942E8F" w:rsidRPr="00A01871" w:rsidRDefault="006836D3" w:rsidP="00194FD4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A542CF0" w14:textId="77777777" w:rsidR="00942E8F" w:rsidRPr="00A0187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4CC8FC" w14:textId="77777777" w:rsidR="00942E8F" w:rsidRPr="00A01871" w:rsidRDefault="00942E8F" w:rsidP="00194FD4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EC71E34" w14:textId="77777777" w:rsidR="00942E8F" w:rsidRPr="00A0187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7DE5C47" w14:textId="0B7BFC82" w:rsidR="00942E8F" w:rsidRPr="00A01871" w:rsidRDefault="002D04E6" w:rsidP="002D04E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22,503</w:t>
            </w:r>
          </w:p>
        </w:tc>
        <w:tc>
          <w:tcPr>
            <w:tcW w:w="148" w:type="pct"/>
          </w:tcPr>
          <w:p w14:paraId="7886C9C9" w14:textId="77777777" w:rsidR="00942E8F" w:rsidRPr="00A0187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5F8147C" w14:textId="77777777" w:rsidR="00942E8F" w:rsidRPr="00A0187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</w:tr>
      <w:tr w:rsidR="00942E8F" w:rsidRPr="00A01871" w14:paraId="072D9038" w14:textId="77777777" w:rsidTr="00194FD4">
        <w:tc>
          <w:tcPr>
            <w:tcW w:w="2254" w:type="pct"/>
          </w:tcPr>
          <w:p w14:paraId="462E1576" w14:textId="77777777" w:rsidR="00942E8F" w:rsidRPr="00A01871" w:rsidRDefault="00942E8F" w:rsidP="00194FD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0FA1805" w14:textId="2840FF2F" w:rsidR="00942E8F" w:rsidRPr="00A01871" w:rsidRDefault="006836D3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1,223</w:t>
            </w:r>
          </w:p>
        </w:tc>
        <w:tc>
          <w:tcPr>
            <w:tcW w:w="148" w:type="pct"/>
          </w:tcPr>
          <w:p w14:paraId="457874F2" w14:textId="77777777" w:rsidR="00942E8F" w:rsidRPr="00A0187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92B4EF1" w14:textId="77777777" w:rsidR="00942E8F" w:rsidRPr="00A0187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3,219</w:t>
            </w:r>
          </w:p>
        </w:tc>
        <w:tc>
          <w:tcPr>
            <w:tcW w:w="150" w:type="pct"/>
          </w:tcPr>
          <w:p w14:paraId="4D804406" w14:textId="77777777" w:rsidR="00942E8F" w:rsidRPr="00A0187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CBE772A" w14:textId="0601DFCC" w:rsidR="00942E8F" w:rsidRPr="00A01871" w:rsidRDefault="002D04E6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48" w:type="pct"/>
          </w:tcPr>
          <w:p w14:paraId="41EE700F" w14:textId="77777777" w:rsidR="00942E8F" w:rsidRPr="00A0187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34DB534" w14:textId="77777777" w:rsidR="00942E8F" w:rsidRPr="00A0187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</w:tr>
      <w:tr w:rsidR="00942E8F" w:rsidRPr="00A01871" w14:paraId="04AE3673" w14:textId="77777777" w:rsidTr="00194FD4">
        <w:tc>
          <w:tcPr>
            <w:tcW w:w="2254" w:type="pct"/>
          </w:tcPr>
          <w:p w14:paraId="7A025F6D" w14:textId="77777777" w:rsidR="00942E8F" w:rsidRPr="00A01871" w:rsidRDefault="00942E8F" w:rsidP="00194FD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813C372" w14:textId="77099003" w:rsidR="00942E8F" w:rsidRPr="00A01871" w:rsidRDefault="006836D3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1,223</w:t>
            </w:r>
          </w:p>
        </w:tc>
        <w:tc>
          <w:tcPr>
            <w:tcW w:w="148" w:type="pct"/>
          </w:tcPr>
          <w:p w14:paraId="393DC727" w14:textId="77777777" w:rsidR="00942E8F" w:rsidRPr="00A0187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20DFBBD" w14:textId="77777777" w:rsidR="00942E8F" w:rsidRPr="00A0187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3,219</w:t>
            </w:r>
          </w:p>
        </w:tc>
        <w:tc>
          <w:tcPr>
            <w:tcW w:w="150" w:type="pct"/>
          </w:tcPr>
          <w:p w14:paraId="3D7F2999" w14:textId="77777777" w:rsidR="00942E8F" w:rsidRPr="00A0187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26BA54D" w14:textId="2553D2DA" w:rsidR="00942E8F" w:rsidRPr="00A01871" w:rsidRDefault="002D04E6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22,656</w:t>
            </w:r>
          </w:p>
        </w:tc>
        <w:tc>
          <w:tcPr>
            <w:tcW w:w="148" w:type="pct"/>
          </w:tcPr>
          <w:p w14:paraId="06B16932" w14:textId="77777777" w:rsidR="00942E8F" w:rsidRPr="00A0187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F1D5E0E" w14:textId="77777777" w:rsidR="00942E8F" w:rsidRPr="00A0187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10,562</w:t>
            </w:r>
          </w:p>
        </w:tc>
      </w:tr>
      <w:tr w:rsidR="00942E8F" w:rsidRPr="00A01871" w14:paraId="268A1201" w14:textId="77777777" w:rsidTr="00194FD4">
        <w:tc>
          <w:tcPr>
            <w:tcW w:w="2254" w:type="pct"/>
          </w:tcPr>
          <w:p w14:paraId="2A6B9AD1" w14:textId="77777777" w:rsidR="00942E8F" w:rsidRPr="00A01871" w:rsidRDefault="00942E8F" w:rsidP="00194FD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D1F10E0" w14:textId="77777777" w:rsidR="00942E8F" w:rsidRPr="00A0187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D7501F" w14:textId="77777777" w:rsidR="00942E8F" w:rsidRPr="00A0187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E297AB7" w14:textId="77777777" w:rsidR="00942E8F" w:rsidRPr="00A01871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855CD4C" w14:textId="77777777" w:rsidR="00942E8F" w:rsidRPr="00A0187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2EB1982E" w14:textId="77777777" w:rsidR="00942E8F" w:rsidRPr="00A01871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E27DFB2" w14:textId="77777777" w:rsidR="00942E8F" w:rsidRPr="00A01871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ABD9858" w14:textId="77777777" w:rsidR="00942E8F" w:rsidRPr="00A01871" w:rsidRDefault="00942E8F" w:rsidP="00194FD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A01871" w14:paraId="263D80A1" w14:textId="77777777" w:rsidTr="0063300F">
        <w:trPr>
          <w:trHeight w:val="170"/>
        </w:trPr>
        <w:tc>
          <w:tcPr>
            <w:tcW w:w="2254" w:type="pct"/>
          </w:tcPr>
          <w:p w14:paraId="7E3F67C2" w14:textId="68987BCA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9" w:type="pct"/>
          </w:tcPr>
          <w:p w14:paraId="617C7EA7" w14:textId="77777777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13AC35" w14:textId="77777777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C21113" w14:textId="77777777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915B2A2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072E936" w14:textId="77777777" w:rsidR="00FA1741" w:rsidRPr="00A0187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695D49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2C9ADB" w14:textId="77777777" w:rsidR="00FA1741" w:rsidRPr="00A0187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A01871" w14:paraId="7A1CFF16" w14:textId="77777777" w:rsidTr="0063300F">
        <w:tc>
          <w:tcPr>
            <w:tcW w:w="2254" w:type="pct"/>
          </w:tcPr>
          <w:p w14:paraId="11C7AD32" w14:textId="5D1CB61D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D66892C" w14:textId="43679604" w:rsidR="00FA1741" w:rsidRPr="00A01871" w:rsidRDefault="008735E1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BEA7DA" w14:textId="552BD3BB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AA76B54" w14:textId="1547C935" w:rsidR="00FA1741" w:rsidRPr="00A01871" w:rsidRDefault="00FA1741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3CD6037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8F0EAA1" w14:textId="63DAC137" w:rsidR="00FA1741" w:rsidRPr="00A01871" w:rsidRDefault="002D04E6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144,800</w:t>
            </w:r>
          </w:p>
        </w:tc>
        <w:tc>
          <w:tcPr>
            <w:tcW w:w="148" w:type="pct"/>
          </w:tcPr>
          <w:p w14:paraId="7D661BB8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425E00" w14:textId="15CFDAF5" w:rsidR="00FA1741" w:rsidRPr="00A01871" w:rsidRDefault="005075B7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FA1741" w:rsidRPr="00A01871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</w:tr>
      <w:tr w:rsidR="00FA1741" w:rsidRPr="00A01871" w14:paraId="53E387D0" w14:textId="77777777" w:rsidTr="0063300F">
        <w:tc>
          <w:tcPr>
            <w:tcW w:w="2254" w:type="pct"/>
          </w:tcPr>
          <w:p w14:paraId="43F8A3FD" w14:textId="75D2753F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15BC8D6" w14:textId="77F2DD49" w:rsidR="00FA1741" w:rsidRPr="00A01871" w:rsidRDefault="008735E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B0F934" w14:textId="31A92777" w:rsidR="00FA1741" w:rsidRPr="00A0187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E9A8867" w14:textId="52733C53" w:rsidR="00FA1741" w:rsidRPr="00A0187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96FB4C7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D771C92" w14:textId="4623C7B0" w:rsidR="00FA1741" w:rsidRPr="00A01871" w:rsidRDefault="002D04E6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144,800</w:t>
            </w:r>
          </w:p>
        </w:tc>
        <w:tc>
          <w:tcPr>
            <w:tcW w:w="148" w:type="pct"/>
          </w:tcPr>
          <w:p w14:paraId="6D8FE4A1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442DB4A" w14:textId="3820AAE3" w:rsidR="00FA1741" w:rsidRPr="00A01871" w:rsidRDefault="005075B7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  <w:r w:rsidR="00FA1741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,800</w:t>
            </w:r>
          </w:p>
        </w:tc>
      </w:tr>
      <w:tr w:rsidR="00FA1741" w:rsidRPr="00A01871" w14:paraId="3E2786F9" w14:textId="77777777" w:rsidTr="0063300F">
        <w:tc>
          <w:tcPr>
            <w:tcW w:w="2254" w:type="pct"/>
          </w:tcPr>
          <w:p w14:paraId="318047B2" w14:textId="09B15F81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11CEC27" w14:textId="74A98A36" w:rsidR="00FA1741" w:rsidRPr="00A0187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480E455" w14:textId="793493F4" w:rsidR="00FA1741" w:rsidRPr="00A0187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5789E57" w14:textId="27283C38" w:rsidR="00FA1741" w:rsidRPr="00A0187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F5F2327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7FD48E2B" w14:textId="4D9AFAE6" w:rsidR="00FA1741" w:rsidRPr="00A0187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5F0355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0F8329" w14:textId="4D981921" w:rsidR="00FA1741" w:rsidRPr="00A0187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A01871" w14:paraId="32839F13" w14:textId="77777777" w:rsidTr="0063300F">
        <w:tc>
          <w:tcPr>
            <w:tcW w:w="2254" w:type="pct"/>
          </w:tcPr>
          <w:p w14:paraId="1E5667DB" w14:textId="5F08DD14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589" w:type="pct"/>
          </w:tcPr>
          <w:p w14:paraId="73DB03AA" w14:textId="77777777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3428790F" w14:textId="77777777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0FB9084C" w14:textId="77777777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488008E7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</w:tcPr>
          <w:p w14:paraId="72E24FB8" w14:textId="77777777" w:rsidR="00FA1741" w:rsidRPr="00A0187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6F1942D2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37257198" w14:textId="77777777" w:rsidR="00FA1741" w:rsidRPr="00A0187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FA1741" w:rsidRPr="00A01871" w14:paraId="4242BD3B" w14:textId="77777777" w:rsidTr="0063300F">
        <w:tc>
          <w:tcPr>
            <w:tcW w:w="2254" w:type="pct"/>
          </w:tcPr>
          <w:p w14:paraId="491FEDE3" w14:textId="5A34E8CB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8F5F3EE" w14:textId="5F16F3B2" w:rsidR="00FA1741" w:rsidRPr="00A01871" w:rsidRDefault="008735E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3E9BE2D4" w14:textId="77777777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D59B208" w14:textId="6221F732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50" w:type="pct"/>
          </w:tcPr>
          <w:p w14:paraId="750FE6FF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E1DBBD8" w14:textId="65B08659" w:rsidR="00FA1741" w:rsidRPr="00A01871" w:rsidRDefault="002D04E6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BC4D5F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3F111C0" w14:textId="61C0056D" w:rsidR="00FA1741" w:rsidRPr="00A01871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A01871" w14:paraId="2D250C00" w14:textId="77777777" w:rsidTr="0063300F">
        <w:tc>
          <w:tcPr>
            <w:tcW w:w="2254" w:type="pct"/>
          </w:tcPr>
          <w:p w14:paraId="105D6E27" w14:textId="0C486AC5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B5776C7" w14:textId="0A0FC7AB" w:rsidR="00FA1741" w:rsidRPr="00A01871" w:rsidRDefault="008735E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15749B5E" w14:textId="77777777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5792E5B" w14:textId="5027CA56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50" w:type="pct"/>
          </w:tcPr>
          <w:p w14:paraId="04F41E4C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43AF6CB" w14:textId="401EF540" w:rsidR="00FA1741" w:rsidRPr="00A01871" w:rsidRDefault="002D04E6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1A9188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74DC254" w14:textId="3470D1AF" w:rsidR="00FA1741" w:rsidRPr="00A0187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3300F" w:rsidRPr="00A01871" w14:paraId="654F4DCE" w14:textId="77777777" w:rsidTr="0063300F">
        <w:tc>
          <w:tcPr>
            <w:tcW w:w="2254" w:type="pct"/>
          </w:tcPr>
          <w:p w14:paraId="1B738EFB" w14:textId="77777777" w:rsidR="0063300F" w:rsidRPr="00A01871" w:rsidRDefault="0063300F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3B40E71C" w14:textId="77777777" w:rsidR="0063300F" w:rsidRPr="00A01871" w:rsidRDefault="0063300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3EEF24A" w14:textId="77777777" w:rsidR="0063300F" w:rsidRPr="00A01871" w:rsidRDefault="0063300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D1E7E9" w14:textId="77777777" w:rsidR="0063300F" w:rsidRPr="00A01871" w:rsidRDefault="0063300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FBAA61E" w14:textId="77777777" w:rsidR="0063300F" w:rsidRPr="00A01871" w:rsidRDefault="0063300F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683A9E2" w14:textId="77777777" w:rsidR="0063300F" w:rsidRPr="00A01871" w:rsidRDefault="0063300F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4192CE6" w14:textId="77777777" w:rsidR="0063300F" w:rsidRPr="00A01871" w:rsidRDefault="0063300F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DC5FAE" w14:textId="77777777" w:rsidR="0063300F" w:rsidRPr="00A01871" w:rsidRDefault="0063300F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A1741" w:rsidRPr="00A01871" w14:paraId="170AC070" w14:textId="77777777" w:rsidTr="0063300F">
        <w:tc>
          <w:tcPr>
            <w:tcW w:w="2254" w:type="pct"/>
          </w:tcPr>
          <w:p w14:paraId="5E41DCE0" w14:textId="29742291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9" w:type="pct"/>
          </w:tcPr>
          <w:p w14:paraId="1FC373D7" w14:textId="6263EB34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3FB940" w14:textId="77777777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B2A44B" w14:textId="2E4321DA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3559521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547028F" w14:textId="60767A9D" w:rsidR="00FA1741" w:rsidRPr="00A0187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039ED43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4FD77D" w14:textId="3C4AD1BF" w:rsidR="00FA1741" w:rsidRPr="00A0187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A01871" w14:paraId="0E1133FE" w14:textId="77777777" w:rsidTr="0063300F">
        <w:tc>
          <w:tcPr>
            <w:tcW w:w="2254" w:type="pct"/>
          </w:tcPr>
          <w:p w14:paraId="3ABF783B" w14:textId="7B4F1689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5E743BC9" w14:textId="500F93AF" w:rsidR="00FA1741" w:rsidRPr="00A01871" w:rsidRDefault="008735E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148" w:type="pct"/>
          </w:tcPr>
          <w:p w14:paraId="2C266B62" w14:textId="77777777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F24E84" w14:textId="5A3ECBC1" w:rsidR="00FA1741" w:rsidRPr="00A01871" w:rsidRDefault="005075B7" w:rsidP="005075B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150" w:type="pct"/>
          </w:tcPr>
          <w:p w14:paraId="62BAF578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967DC6E" w14:textId="7EB367D2" w:rsidR="00FA1741" w:rsidRPr="00A01871" w:rsidRDefault="002D04E6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08027A6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F7DF448" w14:textId="07D63BD6" w:rsidR="00FA1741" w:rsidRPr="00A01871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A01871" w14:paraId="2C92C7FA" w14:textId="77777777" w:rsidTr="0063300F">
        <w:tc>
          <w:tcPr>
            <w:tcW w:w="2254" w:type="pct"/>
          </w:tcPr>
          <w:p w14:paraId="2C918AA1" w14:textId="77B89EBA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67FFA88" w14:textId="188D197E" w:rsidR="00FA1741" w:rsidRPr="00A01871" w:rsidRDefault="008735E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148" w:type="pct"/>
          </w:tcPr>
          <w:p w14:paraId="56BB2E83" w14:textId="77777777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5F44223" w14:textId="23CEA834" w:rsidR="00FA1741" w:rsidRPr="00A01871" w:rsidRDefault="005075B7" w:rsidP="005075B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50" w:type="pct"/>
          </w:tcPr>
          <w:p w14:paraId="669A1DCB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175CFDC" w14:textId="43A2DFBF" w:rsidR="00FA1741" w:rsidRPr="00A01871" w:rsidRDefault="002D04E6" w:rsidP="007F2595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FB3FFF7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76F86CB" w14:textId="48E837C7" w:rsidR="00FA1741" w:rsidRPr="00A0187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A1741" w:rsidRPr="00A01871" w14:paraId="07E5D040" w14:textId="77777777" w:rsidTr="0063300F">
        <w:tc>
          <w:tcPr>
            <w:tcW w:w="2254" w:type="pct"/>
          </w:tcPr>
          <w:p w14:paraId="39C48172" w14:textId="77777777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2A6D565" w14:textId="77777777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555B83" w14:textId="77777777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A45F93" w14:textId="77777777" w:rsidR="00FA1741" w:rsidRPr="00A0187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AF3399B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FF5D9C9" w14:textId="77777777" w:rsidR="00FA1741" w:rsidRPr="00A0187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B0ABD7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BD3D4F" w14:textId="77777777" w:rsidR="00FA1741" w:rsidRPr="00A0187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A01871" w14:paraId="5F7B1D68" w14:textId="77777777" w:rsidTr="0063300F">
        <w:tc>
          <w:tcPr>
            <w:tcW w:w="2254" w:type="pct"/>
          </w:tcPr>
          <w:p w14:paraId="545D5C32" w14:textId="7AC6BA9D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5075B7"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9" w:type="pct"/>
          </w:tcPr>
          <w:p w14:paraId="1CA6C02F" w14:textId="08623894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42792A1" w14:textId="77777777" w:rsidR="00FA1741" w:rsidRPr="00A0187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D31163C" w14:textId="3B213B6B" w:rsidR="00FA1741" w:rsidRPr="00A0187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F2EDD48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63EBD2B2" w14:textId="04F138F3" w:rsidR="00FA1741" w:rsidRPr="00A01871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8FED1B3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2BFB478" w14:textId="35227F92" w:rsidR="00FA1741" w:rsidRPr="00A0187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A01871" w14:paraId="282E8B28" w14:textId="77777777" w:rsidTr="0063300F">
        <w:tc>
          <w:tcPr>
            <w:tcW w:w="2254" w:type="pct"/>
          </w:tcPr>
          <w:p w14:paraId="5C75CE95" w14:textId="449B113C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E830684" w14:textId="613D9F94" w:rsidR="00FA1741" w:rsidRPr="00A01871" w:rsidRDefault="008735E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2,181</w:t>
            </w:r>
          </w:p>
        </w:tc>
        <w:tc>
          <w:tcPr>
            <w:tcW w:w="148" w:type="pct"/>
          </w:tcPr>
          <w:p w14:paraId="739DCE5E" w14:textId="77777777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802D2E1" w14:textId="1C10BE6A" w:rsidR="00FA1741" w:rsidRPr="00A01871" w:rsidRDefault="005075B7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3,903</w:t>
            </w:r>
          </w:p>
        </w:tc>
        <w:tc>
          <w:tcPr>
            <w:tcW w:w="150" w:type="pct"/>
          </w:tcPr>
          <w:p w14:paraId="6F60B669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C42CE95" w14:textId="1A84DEB4" w:rsidR="00FA1741" w:rsidRPr="00A01871" w:rsidRDefault="002D04E6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148" w:type="pct"/>
          </w:tcPr>
          <w:p w14:paraId="59FC0E75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C380BC" w14:textId="2AEFEA98" w:rsidR="00FA1741" w:rsidRPr="00A01871" w:rsidRDefault="005075B7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3,395</w:t>
            </w:r>
          </w:p>
        </w:tc>
      </w:tr>
      <w:tr w:rsidR="00FA1741" w:rsidRPr="00A01871" w14:paraId="4FD268FF" w14:textId="77777777" w:rsidTr="0063300F">
        <w:tc>
          <w:tcPr>
            <w:tcW w:w="2254" w:type="pct"/>
          </w:tcPr>
          <w:p w14:paraId="1CC7C180" w14:textId="27195C9E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="007F2595"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และกิจการอื่น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5D829FE" w14:textId="550A0F77" w:rsidR="00FA1741" w:rsidRPr="00A01871" w:rsidRDefault="008735E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48" w:type="pct"/>
          </w:tcPr>
          <w:p w14:paraId="7947CE84" w14:textId="107EA6F8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0911244" w14:textId="221D090A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0" w:type="pct"/>
          </w:tcPr>
          <w:p w14:paraId="6876985D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8C00393" w14:textId="6985B2BD" w:rsidR="00FA1741" w:rsidRPr="00A01871" w:rsidRDefault="002D04E6" w:rsidP="007F259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8" w:type="pct"/>
          </w:tcPr>
          <w:p w14:paraId="6955E56F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F4FB4A9" w14:textId="51A06013" w:rsidR="00FA1741" w:rsidRPr="00A01871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A01871" w14:paraId="2BFC9655" w14:textId="77777777" w:rsidTr="0063300F">
        <w:tc>
          <w:tcPr>
            <w:tcW w:w="2254" w:type="pct"/>
          </w:tcPr>
          <w:p w14:paraId="5612E1EA" w14:textId="647E58E3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4E0DCCE" w14:textId="00D63F28" w:rsidR="00FA1741" w:rsidRPr="00A01871" w:rsidRDefault="008735E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2,222</w:t>
            </w:r>
          </w:p>
        </w:tc>
        <w:tc>
          <w:tcPr>
            <w:tcW w:w="148" w:type="pct"/>
          </w:tcPr>
          <w:p w14:paraId="3E37037D" w14:textId="30CFF46E" w:rsidR="00FA1741" w:rsidRPr="00A0187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1C83F89" w14:textId="11808579" w:rsidR="00FA1741" w:rsidRPr="00A01871" w:rsidRDefault="005075B7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A1741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150" w:type="pct"/>
          </w:tcPr>
          <w:p w14:paraId="7A3A20CB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308F28A" w14:textId="760C0761" w:rsidR="00FA1741" w:rsidRPr="00A01871" w:rsidRDefault="002D04E6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1,349</w:t>
            </w:r>
          </w:p>
        </w:tc>
        <w:tc>
          <w:tcPr>
            <w:tcW w:w="148" w:type="pct"/>
          </w:tcPr>
          <w:p w14:paraId="294D53DA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696A31F" w14:textId="498C2ADE" w:rsidR="00FA1741" w:rsidRPr="00A01871" w:rsidRDefault="005075B7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3,395</w:t>
            </w:r>
          </w:p>
        </w:tc>
      </w:tr>
      <w:tr w:rsidR="00FA1741" w:rsidRPr="00A01871" w14:paraId="4B82518D" w14:textId="77777777" w:rsidTr="0063300F">
        <w:tc>
          <w:tcPr>
            <w:tcW w:w="2254" w:type="pct"/>
          </w:tcPr>
          <w:p w14:paraId="274FF578" w14:textId="28FB9517" w:rsidR="00FA1741" w:rsidRPr="00A01871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188BEC1" w14:textId="56936507" w:rsidR="00FA1741" w:rsidRPr="00A0187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0ADADD" w14:textId="77777777" w:rsidR="00FA1741" w:rsidRPr="00A01871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7B2793" w14:textId="6F9796EE" w:rsidR="00FA1741" w:rsidRPr="00A01871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4AA23B1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E282FB7" w14:textId="25861D0D" w:rsidR="00FA1741" w:rsidRPr="00A0187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BB6755" w14:textId="77777777" w:rsidR="00FA1741" w:rsidRPr="00A01871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77F86E" w14:textId="2515477A" w:rsidR="00FA1741" w:rsidRPr="00A01871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928" w:rsidRPr="00A01871" w14:paraId="3D103F9C" w14:textId="77777777" w:rsidTr="00964928">
        <w:tc>
          <w:tcPr>
            <w:tcW w:w="2254" w:type="pct"/>
          </w:tcPr>
          <w:p w14:paraId="5E20FCA7" w14:textId="110C7069" w:rsidR="00964928" w:rsidRPr="00A01871" w:rsidRDefault="00964928" w:rsidP="009649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589" w:type="pct"/>
          </w:tcPr>
          <w:p w14:paraId="32896CF5" w14:textId="77777777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25C81F" w14:textId="77777777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7B344B" w14:textId="77777777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A91CB5B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6333F0B" w14:textId="77777777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0672CC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6EC1DF" w14:textId="77777777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928" w:rsidRPr="00A01871" w14:paraId="34A72B24" w14:textId="77777777" w:rsidTr="0063300F">
        <w:tc>
          <w:tcPr>
            <w:tcW w:w="2254" w:type="pct"/>
          </w:tcPr>
          <w:p w14:paraId="57B586DB" w14:textId="68EEF3A2" w:rsidR="00964928" w:rsidRPr="00A01871" w:rsidRDefault="00964928" w:rsidP="009649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6A037771" w14:textId="32057481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8" w:type="pct"/>
          </w:tcPr>
          <w:p w14:paraId="220A1BDE" w14:textId="77777777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8DBEA1D" w14:textId="4FAC2FA9" w:rsidR="00964928" w:rsidRPr="00A01871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7B14BE7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7B9B003" w14:textId="14B85F27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A24DCB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28F0B09" w14:textId="00271CBC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4928" w:rsidRPr="00A01871" w14:paraId="1350F00D" w14:textId="77777777" w:rsidTr="00964928">
        <w:tc>
          <w:tcPr>
            <w:tcW w:w="2254" w:type="pct"/>
          </w:tcPr>
          <w:p w14:paraId="69DC0772" w14:textId="7786094C" w:rsidR="00964928" w:rsidRPr="00A01871" w:rsidRDefault="00964928" w:rsidP="009649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91685A5" w14:textId="6C1FA0DE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8" w:type="pct"/>
          </w:tcPr>
          <w:p w14:paraId="3011CDA1" w14:textId="77777777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60A664A" w14:textId="1BAD38AB" w:rsidR="00964928" w:rsidRPr="00A01871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80305B1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36FE24DA" w14:textId="768496E3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ED898F5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670E012" w14:textId="579D86F0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4928" w:rsidRPr="00A01871" w14:paraId="5F0F3113" w14:textId="77777777" w:rsidTr="00964928">
        <w:tc>
          <w:tcPr>
            <w:tcW w:w="2254" w:type="pct"/>
          </w:tcPr>
          <w:p w14:paraId="0FFB5B36" w14:textId="514E846C" w:rsidR="00964928" w:rsidRPr="00A01871" w:rsidRDefault="00964928" w:rsidP="009649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8E6D2C0" w14:textId="4C3AF7E7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8" w:type="pct"/>
          </w:tcPr>
          <w:p w14:paraId="0A2FE911" w14:textId="77777777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B0CF86E" w14:textId="5F63BC87" w:rsidR="00964928" w:rsidRPr="00A01871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BA38A32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BF99247" w14:textId="342EBD56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06DA036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8A7F92D" w14:textId="002266FC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64928" w:rsidRPr="00A01871" w14:paraId="54C161C5" w14:textId="77777777" w:rsidTr="00964928">
        <w:tc>
          <w:tcPr>
            <w:tcW w:w="2254" w:type="pct"/>
          </w:tcPr>
          <w:p w14:paraId="79A5F8B4" w14:textId="77777777" w:rsidR="00964928" w:rsidRPr="00A01871" w:rsidRDefault="00964928" w:rsidP="009649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F431DA7" w14:textId="77777777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CD59111" w14:textId="77777777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282B2DB1" w14:textId="77777777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B84A42A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4A9A8FF6" w14:textId="77777777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91ACC1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D9D4087" w14:textId="77777777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928" w:rsidRPr="00A01871" w14:paraId="4859DA9E" w14:textId="77777777" w:rsidTr="0063300F">
        <w:tc>
          <w:tcPr>
            <w:tcW w:w="2254" w:type="pct"/>
          </w:tcPr>
          <w:p w14:paraId="50BC1225" w14:textId="3C63DF4C" w:rsidR="00964928" w:rsidRPr="00A01871" w:rsidRDefault="00964928" w:rsidP="009649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89" w:type="pct"/>
          </w:tcPr>
          <w:p w14:paraId="1F65F426" w14:textId="3B026CA0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82D0F65" w14:textId="31839132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05F48CC" w14:textId="670DFB82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27864BF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4FBDB46D" w14:textId="1E768BB6" w:rsidR="00964928" w:rsidRPr="00A01871" w:rsidRDefault="00964928" w:rsidP="0096492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BBF868D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D99979B" w14:textId="44DA84A8" w:rsidR="00964928" w:rsidRPr="00A01871" w:rsidRDefault="00964928" w:rsidP="0096492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4928" w:rsidRPr="00A01871" w14:paraId="5BC0D3AF" w14:textId="77777777" w:rsidTr="0063300F">
        <w:tc>
          <w:tcPr>
            <w:tcW w:w="2254" w:type="pct"/>
          </w:tcPr>
          <w:p w14:paraId="6401ACEA" w14:textId="1415814C" w:rsidR="00964928" w:rsidRPr="00A01871" w:rsidRDefault="00964928" w:rsidP="0096492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F5375C2" w14:textId="534C995C" w:rsidR="00964928" w:rsidRPr="00A01871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FD96AC5" w14:textId="77777777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E1D27F" w14:textId="69B8C8E7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50" w:type="pct"/>
          </w:tcPr>
          <w:p w14:paraId="6C551E30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873FF4A" w14:textId="46841557" w:rsidR="00964928" w:rsidRPr="00A01871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5158A6F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6C81EB" w14:textId="3294A4AD" w:rsidR="00964928" w:rsidRPr="00A01871" w:rsidRDefault="00964928" w:rsidP="00964928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4928" w:rsidRPr="00A01871" w14:paraId="407DF894" w14:textId="77777777" w:rsidTr="0063300F">
        <w:tc>
          <w:tcPr>
            <w:tcW w:w="2254" w:type="pct"/>
          </w:tcPr>
          <w:p w14:paraId="366D48AB" w14:textId="081C729D" w:rsidR="00964928" w:rsidRPr="00A01871" w:rsidRDefault="00964928" w:rsidP="0096492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9898D82" w14:textId="3CA433D7" w:rsidR="00964928" w:rsidRPr="00A01871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D066F58" w14:textId="77777777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EA68E0" w14:textId="5138D8CB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50" w:type="pct"/>
          </w:tcPr>
          <w:p w14:paraId="5DC60E0C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215D6CD" w14:textId="5433833F" w:rsidR="00964928" w:rsidRPr="00A01871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ADE3449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88CF1A" w14:textId="2AA07578" w:rsidR="00964928" w:rsidRPr="00A01871" w:rsidRDefault="00964928" w:rsidP="00964928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4928" w:rsidRPr="00A01871" w14:paraId="187B1255" w14:textId="77777777" w:rsidTr="0063300F">
        <w:tc>
          <w:tcPr>
            <w:tcW w:w="2254" w:type="pct"/>
          </w:tcPr>
          <w:p w14:paraId="3BB62154" w14:textId="3DC825FC" w:rsidR="00964928" w:rsidRPr="00A01871" w:rsidRDefault="00964928" w:rsidP="0096492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5296C01" w14:textId="02659BA5" w:rsidR="00964928" w:rsidRPr="00A01871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21500F" w14:textId="77777777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609264A" w14:textId="7F3D6D60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50" w:type="pct"/>
          </w:tcPr>
          <w:p w14:paraId="080ED2BB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BB70E59" w14:textId="573EDD27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8AE51EF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28A235A" w14:textId="12ECA386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64928" w:rsidRPr="00A01871" w14:paraId="5419D0E3" w14:textId="77777777" w:rsidTr="0063300F">
        <w:tc>
          <w:tcPr>
            <w:tcW w:w="2254" w:type="pct"/>
          </w:tcPr>
          <w:p w14:paraId="447B0A2A" w14:textId="1B4A10FE" w:rsidR="00964928" w:rsidRPr="00A01871" w:rsidRDefault="00964928" w:rsidP="0096492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F41CB71" w14:textId="037A946D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A269440" w14:textId="77777777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512522A" w14:textId="109CDD43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E6D2D8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33B484" w14:textId="6CE107A3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A0CBCC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9B73285" w14:textId="0FEEF02E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928" w:rsidRPr="00A01871" w14:paraId="5E276F47" w14:textId="77777777" w:rsidTr="0063300F">
        <w:tc>
          <w:tcPr>
            <w:tcW w:w="2254" w:type="pct"/>
          </w:tcPr>
          <w:p w14:paraId="7D6F739F" w14:textId="5C80C0D8" w:rsidR="00964928" w:rsidRPr="00A01871" w:rsidRDefault="00964928" w:rsidP="009649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9" w:type="pct"/>
          </w:tcPr>
          <w:p w14:paraId="37B38ED4" w14:textId="6AD629E2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E7B1C6D" w14:textId="77777777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3FE7164" w14:textId="3511AF4D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350E377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313339C7" w14:textId="027EDB8B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53C5033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5DD8440" w14:textId="57B90A4F" w:rsidR="00964928" w:rsidRPr="00A01871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4928" w:rsidRPr="00A01871" w14:paraId="25A89B64" w14:textId="77777777" w:rsidTr="0063300F">
        <w:trPr>
          <w:trHeight w:val="191"/>
        </w:trPr>
        <w:tc>
          <w:tcPr>
            <w:tcW w:w="2254" w:type="pct"/>
          </w:tcPr>
          <w:p w14:paraId="607CB9A8" w14:textId="47B53465" w:rsidR="00964928" w:rsidRPr="00A01871" w:rsidRDefault="00964928" w:rsidP="0096492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89" w:type="pct"/>
          </w:tcPr>
          <w:p w14:paraId="2BEB5CB1" w14:textId="18490901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25,219</w:t>
            </w:r>
          </w:p>
        </w:tc>
        <w:tc>
          <w:tcPr>
            <w:tcW w:w="148" w:type="pct"/>
          </w:tcPr>
          <w:p w14:paraId="7F4FB309" w14:textId="77777777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945E13" w14:textId="08F42C22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25,612</w:t>
            </w:r>
          </w:p>
        </w:tc>
        <w:tc>
          <w:tcPr>
            <w:tcW w:w="150" w:type="pct"/>
          </w:tcPr>
          <w:p w14:paraId="69E9D7D7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0A443F" w14:textId="369FC6A3" w:rsidR="00964928" w:rsidRPr="00A01871" w:rsidRDefault="00964928" w:rsidP="0096492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25,219</w:t>
            </w:r>
          </w:p>
        </w:tc>
        <w:tc>
          <w:tcPr>
            <w:tcW w:w="148" w:type="pct"/>
          </w:tcPr>
          <w:p w14:paraId="63E9095D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1924E0" w14:textId="4026DA1B" w:rsidR="00964928" w:rsidRPr="00A01871" w:rsidRDefault="00964928" w:rsidP="0096492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25,612</w:t>
            </w:r>
          </w:p>
        </w:tc>
      </w:tr>
      <w:tr w:rsidR="00964928" w:rsidRPr="00A01871" w14:paraId="281640DC" w14:textId="77777777" w:rsidTr="0063300F">
        <w:tc>
          <w:tcPr>
            <w:tcW w:w="2254" w:type="pct"/>
          </w:tcPr>
          <w:p w14:paraId="4AD1CF9A" w14:textId="59113293" w:rsidR="00964928" w:rsidRPr="00A01871" w:rsidRDefault="00964928" w:rsidP="0096492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E1616E4" w14:textId="3A5E0BA8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65,870</w:t>
            </w:r>
          </w:p>
        </w:tc>
        <w:tc>
          <w:tcPr>
            <w:tcW w:w="148" w:type="pct"/>
          </w:tcPr>
          <w:p w14:paraId="607921C3" w14:textId="77777777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111646" w14:textId="35F1F670" w:rsidR="00964928" w:rsidRPr="00A01871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66,896</w:t>
            </w:r>
          </w:p>
        </w:tc>
        <w:tc>
          <w:tcPr>
            <w:tcW w:w="150" w:type="pct"/>
          </w:tcPr>
          <w:p w14:paraId="04904C82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ED3B8DF" w14:textId="4E4C010A" w:rsidR="00964928" w:rsidRPr="00A01871" w:rsidRDefault="00964928" w:rsidP="0096492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65,870</w:t>
            </w:r>
          </w:p>
        </w:tc>
        <w:tc>
          <w:tcPr>
            <w:tcW w:w="148" w:type="pct"/>
          </w:tcPr>
          <w:p w14:paraId="0B680BD8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9B263A" w14:textId="0ADED256" w:rsidR="00964928" w:rsidRPr="00A01871" w:rsidRDefault="00964928" w:rsidP="0096492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66,896</w:t>
            </w:r>
          </w:p>
        </w:tc>
      </w:tr>
      <w:tr w:rsidR="00964928" w:rsidRPr="00A01871" w14:paraId="0FD04202" w14:textId="77777777" w:rsidTr="0063300F">
        <w:tc>
          <w:tcPr>
            <w:tcW w:w="2254" w:type="pct"/>
          </w:tcPr>
          <w:p w14:paraId="79FBB6E5" w14:textId="60BF32C9" w:rsidR="00964928" w:rsidRPr="00A01871" w:rsidRDefault="00964928" w:rsidP="0096492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283255" w14:textId="4316E865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91,089</w:t>
            </w:r>
          </w:p>
        </w:tc>
        <w:tc>
          <w:tcPr>
            <w:tcW w:w="148" w:type="pct"/>
          </w:tcPr>
          <w:p w14:paraId="08C157E3" w14:textId="60488521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0E72735" w14:textId="607B0461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92,508</w:t>
            </w:r>
          </w:p>
        </w:tc>
        <w:tc>
          <w:tcPr>
            <w:tcW w:w="150" w:type="pct"/>
          </w:tcPr>
          <w:p w14:paraId="2ED7F9B1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E92C22F" w14:textId="73B3DB81" w:rsidR="00964928" w:rsidRPr="00A01871" w:rsidRDefault="00964928" w:rsidP="0096492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91,089</w:t>
            </w:r>
          </w:p>
        </w:tc>
        <w:tc>
          <w:tcPr>
            <w:tcW w:w="148" w:type="pct"/>
          </w:tcPr>
          <w:p w14:paraId="4F305878" w14:textId="77777777" w:rsidR="00964928" w:rsidRPr="00A01871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CBED3CE" w14:textId="53CABC63" w:rsidR="00964928" w:rsidRPr="00A01871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92,508</w:t>
            </w:r>
          </w:p>
        </w:tc>
      </w:tr>
    </w:tbl>
    <w:p w14:paraId="2501177C" w14:textId="12812F3A" w:rsidR="00A33251" w:rsidRPr="00A01871" w:rsidRDefault="00A33251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187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22A49395" w14:textId="77777777" w:rsidR="00A33251" w:rsidRPr="00A01871" w:rsidRDefault="00A33251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E45C8" w14:textId="6D820262" w:rsidR="00A33251" w:rsidRPr="00A01871" w:rsidRDefault="00A33251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01871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5B060F" w:rsidRPr="00A01871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วดหกเดือนสิ้นสุดวันที่ </w:t>
      </w:r>
      <w:r w:rsidRPr="00A01871">
        <w:rPr>
          <w:rFonts w:asciiTheme="majorBidi" w:hAnsiTheme="majorBidi" w:cstheme="majorBidi"/>
          <w:sz w:val="30"/>
          <w:szCs w:val="30"/>
        </w:rPr>
        <w:t xml:space="preserve">30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A01871">
        <w:rPr>
          <w:rFonts w:asciiTheme="majorBidi" w:hAnsiTheme="majorBidi" w:cstheme="majorBidi"/>
          <w:sz w:val="30"/>
          <w:szCs w:val="30"/>
        </w:rPr>
        <w:t>256</w:t>
      </w:r>
      <w:r w:rsidR="00964928" w:rsidRPr="00A01871">
        <w:rPr>
          <w:rFonts w:asciiTheme="majorBidi" w:hAnsiTheme="majorBidi" w:cstheme="majorBidi"/>
          <w:sz w:val="30"/>
          <w:szCs w:val="30"/>
        </w:rPr>
        <w:t>8</w:t>
      </w:r>
      <w:r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E5046" w:rsidRPr="00A01871">
        <w:rPr>
          <w:rFonts w:asciiTheme="majorBidi" w:hAnsiTheme="majorBidi" w:cstheme="majorBidi" w:hint="cs"/>
          <w:sz w:val="30"/>
          <w:szCs w:val="30"/>
          <w:cs/>
        </w:rPr>
        <w:t>มีสัญญาที่สำคัญที่เกิดขึ้นใหม่กับบุคคลและกิจการที่เกี่ยวข้องกัน ดังนี้</w:t>
      </w:r>
    </w:p>
    <w:p w14:paraId="7AE4EF43" w14:textId="77777777" w:rsidR="00AE5046" w:rsidRPr="00A01871" w:rsidRDefault="00AE504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E4D82" w14:textId="28C3FE5C" w:rsidR="00AE5046" w:rsidRPr="00A01871" w:rsidRDefault="00AE504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0187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55B7C1C2" w14:textId="77777777" w:rsidR="00A33251" w:rsidRPr="00A01871" w:rsidRDefault="00A33251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E97B8" w14:textId="371667BD" w:rsidR="00AE5046" w:rsidRPr="00A01871" w:rsidRDefault="00AE504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01871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บริษัทใหญ่ของกลุ่มบริษัท</w:t>
      </w:r>
    </w:p>
    <w:p w14:paraId="5193B324" w14:textId="77777777" w:rsidR="00AE5046" w:rsidRPr="00A01871" w:rsidRDefault="00AE504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B92C33" w14:textId="535B53E6" w:rsidR="00AE5046" w:rsidRPr="00A01871" w:rsidRDefault="00AE504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A01871">
        <w:rPr>
          <w:rFonts w:asciiTheme="majorBidi" w:hAnsiTheme="majorBidi" w:cstheme="majorBidi"/>
          <w:sz w:val="30"/>
          <w:szCs w:val="30"/>
        </w:rPr>
        <w:t xml:space="preserve">1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A01871">
        <w:rPr>
          <w:rFonts w:asciiTheme="majorBidi" w:hAnsiTheme="majorBidi" w:cstheme="majorBidi"/>
          <w:sz w:val="30"/>
          <w:szCs w:val="30"/>
        </w:rPr>
        <w:t xml:space="preserve">2568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บริษัทได้ทำสัญญาเช่าที่</w:t>
      </w:r>
      <w:r w:rsidR="002F30BC" w:rsidRPr="00A01871">
        <w:rPr>
          <w:rFonts w:asciiTheme="majorBidi" w:hAnsiTheme="majorBidi" w:cstheme="majorBidi" w:hint="cs"/>
          <w:sz w:val="30"/>
          <w:szCs w:val="30"/>
          <w:cs/>
        </w:rPr>
        <w:t>ดิน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และอาคารกับ</w:t>
      </w:r>
      <w:r w:rsidR="000D79D4" w:rsidRPr="00A01871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 เพื่อใช้เป็นสถานที่จัดเก็บวัสดุซ่อมบำรุงและที่พักอาศัยสำหรับพนักงาน โดยมีกำหนดระยะเวลาและค่าเช่าเป็นราคาที่ตกลงกันตามสัญญา</w:t>
      </w:r>
    </w:p>
    <w:p w14:paraId="720E69FC" w14:textId="77777777" w:rsidR="002D04E6" w:rsidRPr="00A01871" w:rsidRDefault="002D04E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2E8D0" w14:textId="3AA4439C" w:rsidR="002D04E6" w:rsidRPr="00A01871" w:rsidRDefault="002D04E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0187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สัญญากู้ยืมเงินระยะสั้น</w:t>
      </w:r>
    </w:p>
    <w:p w14:paraId="692BA2A4" w14:textId="77777777" w:rsidR="002D04E6" w:rsidRPr="00A01871" w:rsidRDefault="002D04E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681ED" w14:textId="77777777" w:rsidR="002D04E6" w:rsidRPr="00A01871" w:rsidRDefault="002D04E6" w:rsidP="002D04E6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01871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ผู้บริหารสำคัญ</w:t>
      </w:r>
    </w:p>
    <w:p w14:paraId="7B332248" w14:textId="77777777" w:rsidR="002D04E6" w:rsidRPr="00A01871" w:rsidRDefault="002D04E6" w:rsidP="002D04E6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72568" w14:textId="5C3094B9" w:rsidR="002D04E6" w:rsidRPr="00A01871" w:rsidRDefault="002D04E6" w:rsidP="002D04E6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01871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</w:rPr>
        <w:t>1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</w:rPr>
        <w:t>2568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บริษัทย่อยได้ทำสัญญากู้ยืมเงินกับผู้บริหารสำคัญเพื่อใช้ในการดำเนินงานจำนวน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</w:rPr>
        <w:t>6.0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มีกำหนดชำระคืนภายในวันที่ </w:t>
      </w:r>
      <w:r w:rsidRPr="00A01871">
        <w:rPr>
          <w:rFonts w:asciiTheme="majorBidi" w:hAnsiTheme="majorBidi" w:cstheme="majorBidi"/>
          <w:sz w:val="30"/>
          <w:szCs w:val="30"/>
        </w:rPr>
        <w:t xml:space="preserve">31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01871">
        <w:rPr>
          <w:rFonts w:asciiTheme="majorBidi" w:hAnsiTheme="majorBidi" w:cstheme="majorBidi"/>
          <w:sz w:val="30"/>
          <w:szCs w:val="30"/>
        </w:rPr>
        <w:t>2568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โดยมีอัตราดอกเบี้ยร้อยละ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</w:rPr>
        <w:t>6.</w:t>
      </w:r>
      <w:r w:rsidR="00964928" w:rsidRPr="00A01871">
        <w:rPr>
          <w:rFonts w:asciiTheme="majorBidi" w:hAnsiTheme="majorBidi" w:cstheme="majorBidi"/>
          <w:sz w:val="30"/>
          <w:szCs w:val="30"/>
        </w:rPr>
        <w:t>5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ต่อปี</w:t>
      </w:r>
    </w:p>
    <w:p w14:paraId="5422ED5B" w14:textId="77777777" w:rsidR="002D04E6" w:rsidRPr="00A01871" w:rsidRDefault="002D04E6" w:rsidP="002D04E6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8AF86" w14:textId="4BC6BB67" w:rsidR="002D04E6" w:rsidRPr="00A01871" w:rsidRDefault="002D04E6" w:rsidP="002D04E6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01871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บุคคลที่เกี่ยวข้องกัน</w:t>
      </w:r>
    </w:p>
    <w:p w14:paraId="11727E00" w14:textId="77777777" w:rsidR="002D04E6" w:rsidRPr="00A01871" w:rsidRDefault="002D04E6" w:rsidP="002D04E6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B29B5F" w14:textId="0437E286" w:rsidR="002D04E6" w:rsidRPr="00A01871" w:rsidRDefault="002D04E6" w:rsidP="002D04E6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01871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</w:rPr>
        <w:t xml:space="preserve">1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</w:rPr>
        <w:t xml:space="preserve">2568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บริษัทย่อยได้ทำสัญญากู้ยืมเงินกับบุคคลที่เกี่ยวข้องกันเพื่อใช้ในการดำเนินงานจำนวน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</w:rPr>
        <w:t xml:space="preserve">4.0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มีกำหนดชำระคืนภายในวันที่ </w:t>
      </w:r>
      <w:r w:rsidRPr="00A01871">
        <w:rPr>
          <w:rFonts w:asciiTheme="majorBidi" w:hAnsiTheme="majorBidi" w:cstheme="majorBidi"/>
          <w:sz w:val="30"/>
          <w:szCs w:val="30"/>
        </w:rPr>
        <w:t xml:space="preserve">31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01871">
        <w:rPr>
          <w:rFonts w:asciiTheme="majorBidi" w:hAnsiTheme="majorBidi" w:cstheme="majorBidi"/>
          <w:sz w:val="30"/>
          <w:szCs w:val="30"/>
        </w:rPr>
        <w:t>2568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โดยมีอัตราดอกเบี้ยร้อยละ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</w:rPr>
        <w:t>6.</w:t>
      </w:r>
      <w:r w:rsidR="00964928" w:rsidRPr="00A01871">
        <w:rPr>
          <w:rFonts w:asciiTheme="majorBidi" w:hAnsiTheme="majorBidi" w:cstheme="majorBidi"/>
          <w:sz w:val="30"/>
          <w:szCs w:val="30"/>
        </w:rPr>
        <w:t>5</w:t>
      </w:r>
      <w:r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ต่อปี</w:t>
      </w:r>
    </w:p>
    <w:p w14:paraId="1D6658D7" w14:textId="380F96BE" w:rsidR="000666F3" w:rsidRPr="00A01871" w:rsidRDefault="000666F3">
      <w:pPr>
        <w:rPr>
          <w:rFonts w:asciiTheme="majorBidi" w:hAnsiTheme="majorBidi" w:cstheme="majorBidi"/>
          <w:sz w:val="30"/>
          <w:szCs w:val="30"/>
          <w:cs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FDB8B8" w14:textId="134974E7" w:rsidR="00FF28EF" w:rsidRPr="00A01871" w:rsidRDefault="00FF28EF" w:rsidP="00FF28E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187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 xml:space="preserve">สัญญาบริการ </w:t>
      </w:r>
    </w:p>
    <w:p w14:paraId="50E94A03" w14:textId="77777777" w:rsidR="0025270B" w:rsidRPr="00A01871" w:rsidRDefault="0025270B" w:rsidP="00FF28E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1C88319" w14:textId="04A534DA" w:rsidR="00003FEA" w:rsidRPr="00A01871" w:rsidRDefault="00003FEA" w:rsidP="00FF28E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01871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บริษัทย่อย</w:t>
      </w:r>
    </w:p>
    <w:p w14:paraId="6C85B6A7" w14:textId="77777777" w:rsidR="00FF28EF" w:rsidRPr="00A01871" w:rsidRDefault="00FF28EF" w:rsidP="00FF28E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E011E8" w14:textId="2DEB5BC9" w:rsidR="00FF28EF" w:rsidRPr="00A01871" w:rsidRDefault="00FF28EF" w:rsidP="00C95A3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A01871">
        <w:rPr>
          <w:rFonts w:asciiTheme="majorBidi" w:hAnsiTheme="majorBidi" w:cstheme="majorBidi"/>
          <w:sz w:val="30"/>
          <w:szCs w:val="30"/>
        </w:rPr>
        <w:t xml:space="preserve">28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A01871">
        <w:rPr>
          <w:rFonts w:asciiTheme="majorBidi" w:hAnsiTheme="majorBidi" w:cstheme="majorBidi"/>
          <w:sz w:val="30"/>
          <w:szCs w:val="30"/>
        </w:rPr>
        <w:t xml:space="preserve"> 2568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0666F3" w:rsidRPr="00A01871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6E7EFF" w:rsidRPr="00A01871">
        <w:rPr>
          <w:rFonts w:asciiTheme="majorBidi" w:hAnsiTheme="majorBidi" w:cstheme="majorBidi" w:hint="cs"/>
          <w:sz w:val="30"/>
          <w:szCs w:val="30"/>
          <w:cs/>
        </w:rPr>
        <w:t>ทำสัญญา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ว่าจ้างบริษัทร่วมเพื่อให้บริการบริหารจัดการสำหรับตู้จัดจำหน่ายสินค้าอัตโนมัติของบริษัทย่อย</w:t>
      </w:r>
      <w:r w:rsidR="00864A3A" w:rsidRPr="00A01871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โดยมีกำหนดระยะเวลา</w:t>
      </w:r>
      <w:r w:rsidR="00864A3A" w:rsidRPr="00A01871">
        <w:rPr>
          <w:rFonts w:asciiTheme="majorBidi" w:hAnsiTheme="majorBidi" w:cstheme="majorBidi" w:hint="cs"/>
          <w:sz w:val="30"/>
          <w:szCs w:val="30"/>
          <w:cs/>
        </w:rPr>
        <w:t xml:space="preserve"> เงื่อนไข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และค่าบริการเป็นราคาที่ตกลงกันตามสัญญา</w:t>
      </w:r>
      <w:r w:rsidR="000666F3" w:rsidRPr="00A01871">
        <w:rPr>
          <w:rFonts w:asciiTheme="majorBidi" w:hAnsiTheme="majorBidi" w:cstheme="majorBidi"/>
          <w:sz w:val="30"/>
          <w:szCs w:val="30"/>
        </w:rPr>
        <w:t xml:space="preserve"> </w:t>
      </w:r>
    </w:p>
    <w:p w14:paraId="5EE5F53B" w14:textId="77777777" w:rsidR="00FF28EF" w:rsidRPr="00A01871" w:rsidRDefault="00FF28EF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F09BF" w14:textId="6208DB9C" w:rsidR="00F54FE5" w:rsidRPr="00A01871" w:rsidRDefault="00446550" w:rsidP="00F54FE5">
      <w:pPr>
        <w:tabs>
          <w:tab w:val="left" w:pos="567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0187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54FE5" w:rsidRPr="00A0187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C0B94E8" w14:textId="3D6E17A9" w:rsidR="002C4FD1" w:rsidRPr="00A01871" w:rsidRDefault="002C4FD1" w:rsidP="00446550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41"/>
        <w:gridCol w:w="178"/>
        <w:gridCol w:w="1351"/>
        <w:gridCol w:w="180"/>
        <w:gridCol w:w="1260"/>
      </w:tblGrid>
      <w:tr w:rsidR="005A4B80" w:rsidRPr="00A01871" w14:paraId="6D3781DA" w14:textId="77777777" w:rsidTr="00607D2A">
        <w:trPr>
          <w:cantSplit/>
          <w:trHeight w:val="788"/>
          <w:tblHeader/>
        </w:trPr>
        <w:tc>
          <w:tcPr>
            <w:tcW w:w="6041" w:type="dxa"/>
            <w:vAlign w:val="bottom"/>
          </w:tcPr>
          <w:p w14:paraId="493214C1" w14:textId="5589BF44" w:rsidR="005A4B80" w:rsidRPr="00A01871" w:rsidRDefault="005A4B80" w:rsidP="00561DB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24AC0"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924AC0"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924AC0"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446550"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215305FC" w14:textId="77777777" w:rsidR="005A4B80" w:rsidRPr="00A01871" w:rsidRDefault="005A4B80" w:rsidP="00F949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9194E2C" w14:textId="1248ADCA" w:rsidR="005A4B80" w:rsidRPr="00A01871" w:rsidRDefault="005A4B80" w:rsidP="00F94949">
            <w:pPr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AD89540" w14:textId="77777777" w:rsidR="005A4B80" w:rsidRPr="00A01871" w:rsidRDefault="005A4B80" w:rsidP="00F949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E2729E" w14:textId="77777777" w:rsidR="005A4B80" w:rsidRPr="00A01871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7540457" w14:textId="0F437779" w:rsidR="005A4B80" w:rsidRPr="00A01871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018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A4B80" w:rsidRPr="00A01871" w14:paraId="7F2075B6" w14:textId="77777777" w:rsidTr="00607D2A">
        <w:trPr>
          <w:cantSplit/>
          <w:trHeight w:val="389"/>
        </w:trPr>
        <w:tc>
          <w:tcPr>
            <w:tcW w:w="6041" w:type="dxa"/>
          </w:tcPr>
          <w:p w14:paraId="057D78F7" w14:textId="77777777" w:rsidR="005A4B80" w:rsidRPr="00A01871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39965D71" w14:textId="77777777" w:rsidR="005A4B80" w:rsidRPr="00A01871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1" w:type="dxa"/>
            <w:gridSpan w:val="3"/>
          </w:tcPr>
          <w:p w14:paraId="588B9D5A" w14:textId="78978368" w:rsidR="005A4B80" w:rsidRPr="00A01871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4B80" w:rsidRPr="00A01871" w14:paraId="127B0162" w14:textId="77777777" w:rsidTr="00607D2A">
        <w:trPr>
          <w:cantSplit/>
          <w:trHeight w:val="389"/>
        </w:trPr>
        <w:tc>
          <w:tcPr>
            <w:tcW w:w="6041" w:type="dxa"/>
          </w:tcPr>
          <w:p w14:paraId="1B50B62A" w14:textId="77777777" w:rsidR="005A4B80" w:rsidRPr="00A01871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78" w:type="dxa"/>
          </w:tcPr>
          <w:p w14:paraId="0269243B" w14:textId="77777777" w:rsidR="005A4B80" w:rsidRPr="00A01871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169F9D0A" w14:textId="3FD74F68" w:rsidR="005A4B80" w:rsidRPr="00A01871" w:rsidRDefault="00F26E3C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960</w:t>
            </w:r>
          </w:p>
        </w:tc>
        <w:tc>
          <w:tcPr>
            <w:tcW w:w="180" w:type="dxa"/>
          </w:tcPr>
          <w:p w14:paraId="0458458E" w14:textId="77777777" w:rsidR="005A4B80" w:rsidRPr="00A01871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1168D" w14:textId="625DE184" w:rsidR="005A4B80" w:rsidRPr="00A01871" w:rsidRDefault="00F26E3C" w:rsidP="00F949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9,431</w:t>
            </w:r>
          </w:p>
        </w:tc>
      </w:tr>
      <w:tr w:rsidR="00561DBF" w:rsidRPr="00A01871" w14:paraId="57C09F32" w14:textId="77777777" w:rsidTr="00607D2A">
        <w:trPr>
          <w:cantSplit/>
          <w:trHeight w:val="389"/>
        </w:trPr>
        <w:tc>
          <w:tcPr>
            <w:tcW w:w="6041" w:type="dxa"/>
          </w:tcPr>
          <w:p w14:paraId="04C3606C" w14:textId="69367C84" w:rsidR="00561DBF" w:rsidRPr="00A01871" w:rsidRDefault="00561DBF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78" w:type="dxa"/>
          </w:tcPr>
          <w:p w14:paraId="5656B752" w14:textId="77777777" w:rsidR="00561DBF" w:rsidRPr="00A01871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7C3A572" w14:textId="65A07A43" w:rsidR="00561DBF" w:rsidRPr="00A01871" w:rsidRDefault="00F26E3C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2,676</w:t>
            </w:r>
          </w:p>
        </w:tc>
        <w:tc>
          <w:tcPr>
            <w:tcW w:w="180" w:type="dxa"/>
          </w:tcPr>
          <w:p w14:paraId="07AEEC65" w14:textId="77777777" w:rsidR="00561DBF" w:rsidRPr="00A01871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AF9A55" w14:textId="46A16935" w:rsidR="00561DBF" w:rsidRPr="00A01871" w:rsidRDefault="00F26E3C" w:rsidP="008B1E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2,379</w:t>
            </w:r>
          </w:p>
        </w:tc>
      </w:tr>
      <w:tr w:rsidR="00F26E3C" w:rsidRPr="00A01871" w14:paraId="6BC0F784" w14:textId="77777777" w:rsidTr="00607D2A">
        <w:trPr>
          <w:cantSplit/>
          <w:trHeight w:val="389"/>
        </w:trPr>
        <w:tc>
          <w:tcPr>
            <w:tcW w:w="6041" w:type="dxa"/>
          </w:tcPr>
          <w:p w14:paraId="67684B2D" w14:textId="12CE51DA" w:rsidR="00F26E3C" w:rsidRPr="00A01871" w:rsidRDefault="00F26E3C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="00E904FB"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 - มูลค่าตามบัญชีสุทธิ</w:t>
            </w:r>
          </w:p>
        </w:tc>
        <w:tc>
          <w:tcPr>
            <w:tcW w:w="178" w:type="dxa"/>
          </w:tcPr>
          <w:p w14:paraId="2718EF77" w14:textId="77777777" w:rsidR="00F26E3C" w:rsidRPr="00A01871" w:rsidRDefault="00F26E3C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02A77436" w14:textId="1A0985DC" w:rsidR="00F26E3C" w:rsidRPr="00A01871" w:rsidRDefault="00F26E3C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F445C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D21F622" w14:textId="77777777" w:rsidR="00F26E3C" w:rsidRPr="00A01871" w:rsidRDefault="00F26E3C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EC713C" w14:textId="43FDC361" w:rsidR="00F26E3C" w:rsidRPr="00A01871" w:rsidRDefault="00F26E3C" w:rsidP="008B1E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445C" w:rsidRPr="00A01871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1E2A99B" w14:textId="77777777" w:rsidR="00355FA8" w:rsidRPr="00A01871" w:rsidRDefault="00355FA8" w:rsidP="00ED1D3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AC3C2" w14:textId="5B68F96C" w:rsidR="00454074" w:rsidRPr="00A01871" w:rsidRDefault="007E42D8" w:rsidP="00355FA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924AC0" w:rsidRPr="00A01871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24AC0" w:rsidRPr="00A01871">
        <w:rPr>
          <w:rFonts w:asciiTheme="majorBidi" w:hAnsiTheme="majorBidi" w:cstheme="majorBidi"/>
          <w:sz w:val="30"/>
          <w:szCs w:val="30"/>
        </w:rPr>
        <w:t xml:space="preserve">30 </w:t>
      </w:r>
      <w:r w:rsidR="00924AC0" w:rsidRPr="00A0187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927F1" w:rsidRPr="00A018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7F1" w:rsidRPr="00A01871">
        <w:rPr>
          <w:rFonts w:asciiTheme="majorBidi" w:hAnsiTheme="majorBidi" w:cstheme="majorBidi"/>
          <w:sz w:val="30"/>
          <w:szCs w:val="30"/>
        </w:rPr>
        <w:t>2568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115A" w:rsidRPr="00A01871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กลุ่มบริษัทได้ทำสัญญาเช่า</w:t>
      </w:r>
      <w:r w:rsidR="00ED1D37" w:rsidRPr="00A01871">
        <w:rPr>
          <w:rFonts w:asciiTheme="majorBidi" w:hAnsiTheme="majorBidi" w:cstheme="majorBidi" w:hint="cs"/>
          <w:sz w:val="30"/>
          <w:szCs w:val="30"/>
          <w:cs/>
        </w:rPr>
        <w:t>อุปกรณ์หลายสัญญา</w:t>
      </w:r>
      <w:r w:rsidR="00E873F1" w:rsidRPr="00A01871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41115A" w:rsidRPr="00A01871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0C6BFB" w:rsidRPr="00A018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6BFB" w:rsidRPr="00A01871">
        <w:rPr>
          <w:rFonts w:asciiTheme="majorBidi" w:hAnsiTheme="majorBidi" w:cstheme="majorBidi"/>
          <w:sz w:val="30"/>
          <w:szCs w:val="30"/>
        </w:rPr>
        <w:t>3</w:t>
      </w:r>
      <w:r w:rsidR="0041115A"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1D37" w:rsidRPr="00A01871">
        <w:rPr>
          <w:rFonts w:asciiTheme="majorBidi" w:hAnsiTheme="majorBidi" w:cstheme="majorBidi"/>
          <w:sz w:val="30"/>
          <w:szCs w:val="30"/>
        </w:rPr>
        <w:t xml:space="preserve">- </w:t>
      </w:r>
      <w:r w:rsidR="000C6BFB" w:rsidRPr="00A01871">
        <w:rPr>
          <w:rFonts w:asciiTheme="majorBidi" w:hAnsiTheme="majorBidi" w:cstheme="majorBidi"/>
          <w:sz w:val="30"/>
          <w:szCs w:val="30"/>
        </w:rPr>
        <w:t xml:space="preserve">4 </w:t>
      </w:r>
      <w:r w:rsidR="0041115A" w:rsidRPr="00A01871">
        <w:rPr>
          <w:rFonts w:asciiTheme="majorBidi" w:hAnsiTheme="majorBidi" w:cstheme="majorBidi"/>
          <w:sz w:val="30"/>
          <w:szCs w:val="30"/>
          <w:cs/>
        </w:rPr>
        <w:t>ปี สิ้นสุดในปี</w:t>
      </w:r>
      <w:r w:rsidR="000C6BFB" w:rsidRPr="00A01871">
        <w:rPr>
          <w:rFonts w:asciiTheme="majorBidi" w:hAnsiTheme="majorBidi" w:cstheme="majorBidi"/>
          <w:sz w:val="30"/>
          <w:szCs w:val="30"/>
        </w:rPr>
        <w:t xml:space="preserve"> 2572</w:t>
      </w:r>
      <w:r w:rsidR="0041115A"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3E34FA6" w14:textId="33B177B6" w:rsidR="000666F3" w:rsidRPr="00A01871" w:rsidRDefault="000666F3">
      <w:pPr>
        <w:rPr>
          <w:rFonts w:asciiTheme="majorBidi" w:hAnsiTheme="majorBidi" w:cstheme="majorBidi"/>
          <w:sz w:val="30"/>
          <w:szCs w:val="30"/>
          <w:cs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F5A293" w14:textId="530AC8EF" w:rsidR="002C4FD1" w:rsidRPr="00A01871" w:rsidRDefault="00F271A5" w:rsidP="00F81910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  <w:r w:rsidRPr="00A01871"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2C4FD1" w:rsidRPr="00A01871">
        <w:rPr>
          <w:rFonts w:asciiTheme="majorBidi" w:hAnsiTheme="majorBidi" w:cstheme="majorBidi"/>
          <w:b/>
          <w:bCs/>
          <w:sz w:val="30"/>
          <w:szCs w:val="30"/>
        </w:rPr>
        <w:tab/>
      </w:r>
      <w:r w:rsidR="002C4FD1" w:rsidRPr="00A0187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  <w:r w:rsidR="00ED1D37" w:rsidRPr="00A0187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346ACF53" w14:textId="77777777" w:rsidR="002C4FD1" w:rsidRPr="00A01871" w:rsidRDefault="002C4FD1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9DFA5" w14:textId="7CDF42B5" w:rsidR="00296994" w:rsidRPr="00A01871" w:rsidRDefault="002C4FD1" w:rsidP="00FD57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="00924AC0" w:rsidRPr="00A01871">
        <w:rPr>
          <w:rFonts w:asciiTheme="majorBidi" w:hAnsiTheme="majorBidi" w:cstheme="majorBidi"/>
          <w:sz w:val="30"/>
          <w:szCs w:val="30"/>
        </w:rPr>
        <w:t xml:space="preserve">30 </w:t>
      </w:r>
      <w:r w:rsidR="00924AC0" w:rsidRPr="00A0187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D1D37" w:rsidRPr="00A018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1D37" w:rsidRPr="00A01871">
        <w:rPr>
          <w:rFonts w:asciiTheme="majorBidi" w:hAnsiTheme="majorBidi" w:cstheme="majorBidi"/>
          <w:sz w:val="30"/>
          <w:szCs w:val="30"/>
        </w:rPr>
        <w:t>256</w:t>
      </w:r>
      <w:r w:rsidR="00F271A5" w:rsidRPr="00A01871">
        <w:rPr>
          <w:rFonts w:asciiTheme="majorBidi" w:hAnsiTheme="majorBidi" w:cstheme="majorBidi"/>
          <w:sz w:val="30"/>
          <w:szCs w:val="30"/>
        </w:rPr>
        <w:t>8</w:t>
      </w:r>
      <w:r w:rsidR="00F30071"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="00F30071" w:rsidRPr="00A01871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924AC0" w:rsidRPr="00A01871">
        <w:rPr>
          <w:rFonts w:asciiTheme="majorBidi" w:hAnsiTheme="majorBidi" w:cstheme="majorBidi"/>
          <w:sz w:val="30"/>
          <w:szCs w:val="30"/>
          <w:cs/>
        </w:rPr>
        <w:br/>
      </w:r>
      <w:r w:rsidR="00F30071" w:rsidRPr="00A01871">
        <w:rPr>
          <w:rFonts w:asciiTheme="majorBidi" w:hAnsiTheme="majorBidi" w:cstheme="majorBidi"/>
          <w:sz w:val="30"/>
          <w:szCs w:val="30"/>
        </w:rPr>
        <w:t xml:space="preserve">31 </w:t>
      </w:r>
      <w:r w:rsidR="00F30071" w:rsidRPr="00A0187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0071" w:rsidRPr="00A01871">
        <w:rPr>
          <w:rFonts w:asciiTheme="majorBidi" w:hAnsiTheme="majorBidi" w:cstheme="majorBidi"/>
          <w:sz w:val="30"/>
          <w:szCs w:val="30"/>
        </w:rPr>
        <w:t>256</w:t>
      </w:r>
      <w:r w:rsidR="00F271A5" w:rsidRPr="00A01871">
        <w:rPr>
          <w:rFonts w:asciiTheme="majorBidi" w:hAnsiTheme="majorBidi" w:cstheme="majorBidi"/>
          <w:sz w:val="30"/>
          <w:szCs w:val="30"/>
        </w:rPr>
        <w:t>7</w:t>
      </w:r>
      <w:r w:rsidR="00F30071"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="009B6A1E" w:rsidRPr="00A01871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A01871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2B0A146" w14:textId="77777777" w:rsidR="00290A3C" w:rsidRPr="00A01871" w:rsidRDefault="00290A3C" w:rsidP="00FD57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44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92202C" w:rsidRPr="00A01871" w14:paraId="4E73757C" w14:textId="77777777">
        <w:trPr>
          <w:trHeight w:val="395"/>
          <w:tblHeader/>
        </w:trPr>
        <w:tc>
          <w:tcPr>
            <w:tcW w:w="2250" w:type="dxa"/>
            <w:vAlign w:val="bottom"/>
          </w:tcPr>
          <w:p w14:paraId="29BAC882" w14:textId="77777777" w:rsidR="0092202C" w:rsidRPr="00A01871" w:rsidRDefault="0092202C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71" w:type="dxa"/>
            <w:gridSpan w:val="11"/>
            <w:vAlign w:val="bottom"/>
          </w:tcPr>
          <w:p w14:paraId="1BB373F0" w14:textId="751F767B" w:rsidR="0092202C" w:rsidRPr="00A01871" w:rsidRDefault="0092202C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791C5B" w:rsidRPr="00A01871" w14:paraId="580FCBF6" w14:textId="77777777" w:rsidTr="00DB0B9B">
        <w:trPr>
          <w:trHeight w:val="395"/>
          <w:tblHeader/>
        </w:trPr>
        <w:tc>
          <w:tcPr>
            <w:tcW w:w="2250" w:type="dxa"/>
            <w:vAlign w:val="bottom"/>
          </w:tcPr>
          <w:p w14:paraId="39E324D7" w14:textId="77777777" w:rsidR="00791C5B" w:rsidRPr="00A01871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09" w:type="dxa"/>
            <w:gridSpan w:val="5"/>
            <w:tcBorders>
              <w:bottom w:val="single" w:sz="4" w:space="0" w:color="auto"/>
            </w:tcBorders>
            <w:vAlign w:val="bottom"/>
          </w:tcPr>
          <w:p w14:paraId="18AD41F7" w14:textId="19BED672" w:rsidR="00791C5B" w:rsidRPr="00A01871" w:rsidRDefault="00924AC0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30 </w:t>
            </w:r>
            <w:r w:rsidRPr="00A018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มิถุนายน </w:t>
            </w:r>
            <w:r w:rsidR="00ED1D37" w:rsidRPr="00A0187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="00F271A5" w:rsidRPr="00A0187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</w:t>
            </w:r>
          </w:p>
        </w:tc>
        <w:tc>
          <w:tcPr>
            <w:tcW w:w="236" w:type="dxa"/>
            <w:vAlign w:val="center"/>
          </w:tcPr>
          <w:p w14:paraId="49C8709B" w14:textId="77777777" w:rsidR="00791C5B" w:rsidRPr="00A01871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2A13E39D" w14:textId="4E55ACAD" w:rsidR="00791C5B" w:rsidRPr="00A01871" w:rsidRDefault="00704F03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A018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F271A5" w:rsidRPr="00A01871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7</w:t>
            </w:r>
          </w:p>
        </w:tc>
      </w:tr>
      <w:tr w:rsidR="007671EF" w:rsidRPr="00A01871" w14:paraId="24D618DF" w14:textId="77777777" w:rsidTr="00355FA8">
        <w:trPr>
          <w:trHeight w:val="770"/>
          <w:tblHeader/>
        </w:trPr>
        <w:tc>
          <w:tcPr>
            <w:tcW w:w="2250" w:type="dxa"/>
            <w:vAlign w:val="bottom"/>
            <w:hideMark/>
          </w:tcPr>
          <w:p w14:paraId="2F67BEB6" w14:textId="41E1BB40" w:rsidR="00362AC8" w:rsidRPr="00A0187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  <w:hideMark/>
          </w:tcPr>
          <w:p w14:paraId="3A0C0A4F" w14:textId="77777777" w:rsidR="00362AC8" w:rsidRPr="00A0187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7AF44965" w14:textId="77777777" w:rsidR="00362AC8" w:rsidRPr="00A0187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  <w:hideMark/>
          </w:tcPr>
          <w:p w14:paraId="08B09996" w14:textId="77777777" w:rsidR="00362AC8" w:rsidRPr="00A0187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A00C690" w14:textId="77777777" w:rsidR="00362AC8" w:rsidRPr="00A0187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  <w:hideMark/>
          </w:tcPr>
          <w:p w14:paraId="0ACE6F90" w14:textId="77777777" w:rsidR="00362AC8" w:rsidRPr="00A0187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C9A947F" w14:textId="77777777" w:rsidR="00362AC8" w:rsidRPr="00A0187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  <w:hideMark/>
          </w:tcPr>
          <w:p w14:paraId="413F93EB" w14:textId="77777777" w:rsidR="00362AC8" w:rsidRPr="00A0187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F1A78A9" w14:textId="77777777" w:rsidR="00362AC8" w:rsidRPr="00A0187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  <w:hideMark/>
          </w:tcPr>
          <w:p w14:paraId="7593C083" w14:textId="77777777" w:rsidR="00362AC8" w:rsidRPr="00A0187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404D489E" w14:textId="77777777" w:rsidR="00362AC8" w:rsidRPr="00A0187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  <w:hideMark/>
          </w:tcPr>
          <w:p w14:paraId="6FE7A5F2" w14:textId="77777777" w:rsidR="00362AC8" w:rsidRPr="00A01871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791C5B" w:rsidRPr="00A01871" w14:paraId="07D751D5" w14:textId="77777777" w:rsidTr="00DB0B9B">
        <w:trPr>
          <w:trHeight w:val="385"/>
          <w:tblHeader/>
        </w:trPr>
        <w:tc>
          <w:tcPr>
            <w:tcW w:w="2250" w:type="dxa"/>
            <w:vAlign w:val="bottom"/>
          </w:tcPr>
          <w:p w14:paraId="2E94B367" w14:textId="77777777" w:rsidR="00791C5B" w:rsidRPr="00A01871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71" w:type="dxa"/>
            <w:gridSpan w:val="11"/>
            <w:vAlign w:val="bottom"/>
          </w:tcPr>
          <w:p w14:paraId="6BD93BC8" w14:textId="078ADFE1" w:rsidR="00791C5B" w:rsidRPr="00A01871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A018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7671EF" w:rsidRPr="00A01871" w14:paraId="77A45347" w14:textId="77777777" w:rsidTr="00DB0B9B">
        <w:trPr>
          <w:trHeight w:val="287"/>
        </w:trPr>
        <w:tc>
          <w:tcPr>
            <w:tcW w:w="2250" w:type="dxa"/>
            <w:vAlign w:val="bottom"/>
          </w:tcPr>
          <w:p w14:paraId="117C8B5A" w14:textId="0DA62A6C" w:rsidR="00362AC8" w:rsidRPr="00A01871" w:rsidRDefault="0004668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044" w:type="dxa"/>
            <w:vAlign w:val="bottom"/>
          </w:tcPr>
          <w:p w14:paraId="71FAA3C7" w14:textId="77777777" w:rsidR="00362AC8" w:rsidRPr="00A0187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376A1051" w14:textId="77777777" w:rsidR="00362AC8" w:rsidRPr="00A0187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7B00B330" w14:textId="77777777" w:rsidR="00362AC8" w:rsidRPr="00A0187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4E72861" w14:textId="77777777" w:rsidR="00362AC8" w:rsidRPr="00A0187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1304F977" w14:textId="77777777" w:rsidR="00362AC8" w:rsidRPr="00A0187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0E3171B" w14:textId="77777777" w:rsidR="00362AC8" w:rsidRPr="00A0187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62FA4E95" w14:textId="77777777" w:rsidR="00362AC8" w:rsidRPr="00A0187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7A599EC" w14:textId="77777777" w:rsidR="00362AC8" w:rsidRPr="00A0187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70ECCDF" w14:textId="77777777" w:rsidR="00362AC8" w:rsidRPr="00A0187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3DD6748F" w14:textId="77777777" w:rsidR="00362AC8" w:rsidRPr="00A0187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67425ADA" w14:textId="77777777" w:rsidR="00362AC8" w:rsidRPr="00A01871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C929B5" w:rsidRPr="00A01871" w14:paraId="087655BA" w14:textId="77777777" w:rsidTr="00DB0B9B">
        <w:trPr>
          <w:trHeight w:val="50"/>
        </w:trPr>
        <w:tc>
          <w:tcPr>
            <w:tcW w:w="2250" w:type="dxa"/>
            <w:vAlign w:val="bottom"/>
          </w:tcPr>
          <w:p w14:paraId="336F9613" w14:textId="0ECAF67F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 (ก)</w:t>
            </w:r>
          </w:p>
        </w:tc>
        <w:tc>
          <w:tcPr>
            <w:tcW w:w="1044" w:type="dxa"/>
            <w:vAlign w:val="bottom"/>
          </w:tcPr>
          <w:p w14:paraId="5ADD1757" w14:textId="1B6D7BB7" w:rsidR="00C929B5" w:rsidRPr="00A01871" w:rsidRDefault="00F26E3C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37,995</w:t>
            </w:r>
          </w:p>
        </w:tc>
        <w:tc>
          <w:tcPr>
            <w:tcW w:w="267" w:type="dxa"/>
            <w:vAlign w:val="bottom"/>
          </w:tcPr>
          <w:p w14:paraId="6ED54689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6FFDF1F" w14:textId="522FEC54" w:rsidR="00C929B5" w:rsidRPr="00A01871" w:rsidRDefault="00F26E3C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211F6ABA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D4E1977" w14:textId="43B48ADE" w:rsidR="00C929B5" w:rsidRPr="00A01871" w:rsidRDefault="00F26E3C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37,995</w:t>
            </w:r>
          </w:p>
        </w:tc>
        <w:tc>
          <w:tcPr>
            <w:tcW w:w="236" w:type="dxa"/>
            <w:vAlign w:val="bottom"/>
          </w:tcPr>
          <w:p w14:paraId="4833D767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07DB56D9" w14:textId="72FB59AC" w:rsidR="00C929B5" w:rsidRPr="00A01871" w:rsidRDefault="00F271A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6,862</w:t>
            </w:r>
          </w:p>
        </w:tc>
        <w:tc>
          <w:tcPr>
            <w:tcW w:w="240" w:type="dxa"/>
            <w:vAlign w:val="bottom"/>
          </w:tcPr>
          <w:p w14:paraId="049F80CD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1CF443" w14:textId="46501B71" w:rsidR="00C929B5" w:rsidRPr="00A01871" w:rsidRDefault="006D69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4FD3AC98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06911F9C" w14:textId="13F8FC34" w:rsidR="00C929B5" w:rsidRPr="00A01871" w:rsidRDefault="00F271A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6,862</w:t>
            </w:r>
          </w:p>
        </w:tc>
      </w:tr>
      <w:tr w:rsidR="00C929B5" w:rsidRPr="00A01871" w14:paraId="09E9041F" w14:textId="77777777" w:rsidTr="00DB0B9B">
        <w:trPr>
          <w:trHeight w:val="781"/>
        </w:trPr>
        <w:tc>
          <w:tcPr>
            <w:tcW w:w="2250" w:type="dxa"/>
            <w:vAlign w:val="bottom"/>
          </w:tcPr>
          <w:p w14:paraId="0D957A37" w14:textId="5A5FA341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58B78BD3" w14:textId="3A7E3898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(ก)</w:t>
            </w:r>
          </w:p>
        </w:tc>
        <w:tc>
          <w:tcPr>
            <w:tcW w:w="1044" w:type="dxa"/>
            <w:vAlign w:val="bottom"/>
          </w:tcPr>
          <w:p w14:paraId="147BF82B" w14:textId="64E3623B" w:rsidR="00C929B5" w:rsidRPr="00A01871" w:rsidRDefault="00F26E3C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10,420</w:t>
            </w:r>
          </w:p>
        </w:tc>
        <w:tc>
          <w:tcPr>
            <w:tcW w:w="267" w:type="dxa"/>
            <w:vAlign w:val="bottom"/>
          </w:tcPr>
          <w:p w14:paraId="72EC4D47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E5D9DD1" w14:textId="023C6354" w:rsidR="00C929B5" w:rsidRPr="00A01871" w:rsidRDefault="00F26E3C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187C530A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48A60B3" w14:textId="0DC941C9" w:rsidR="00C929B5" w:rsidRPr="00A01871" w:rsidRDefault="00F26E3C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10,420</w:t>
            </w:r>
          </w:p>
        </w:tc>
        <w:tc>
          <w:tcPr>
            <w:tcW w:w="236" w:type="dxa"/>
            <w:vAlign w:val="bottom"/>
          </w:tcPr>
          <w:p w14:paraId="7BACAA76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A145F63" w14:textId="205D4F85" w:rsidR="00C929B5" w:rsidRPr="00A01871" w:rsidRDefault="00F271A5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</w:t>
            </w:r>
            <w:r w:rsidR="003C5A97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240" w:type="dxa"/>
            <w:vAlign w:val="bottom"/>
          </w:tcPr>
          <w:p w14:paraId="6A9C2FCE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04E2DFAF" w14:textId="40012544" w:rsidR="00C929B5" w:rsidRPr="00A01871" w:rsidRDefault="006D69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0EABFAFE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76C8A183" w14:textId="3387131D" w:rsidR="00C929B5" w:rsidRPr="00A01871" w:rsidRDefault="00F271A5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</w:t>
            </w:r>
            <w:r w:rsidR="003C5A97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</w:tr>
      <w:tr w:rsidR="00C929B5" w:rsidRPr="00A01871" w14:paraId="4F3C4145" w14:textId="77777777" w:rsidTr="00DB0B9B">
        <w:trPr>
          <w:trHeight w:val="781"/>
        </w:trPr>
        <w:tc>
          <w:tcPr>
            <w:tcW w:w="2250" w:type="dxa"/>
            <w:vAlign w:val="bottom"/>
          </w:tcPr>
          <w:p w14:paraId="132BBDFE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75AB35D1" w14:textId="467FC470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(ข)</w:t>
            </w:r>
          </w:p>
        </w:tc>
        <w:tc>
          <w:tcPr>
            <w:tcW w:w="1044" w:type="dxa"/>
            <w:vAlign w:val="bottom"/>
          </w:tcPr>
          <w:p w14:paraId="443C98AC" w14:textId="38C70F09" w:rsidR="00C929B5" w:rsidRPr="00A01871" w:rsidRDefault="00216ECA" w:rsidP="0024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17,346</w:t>
            </w:r>
          </w:p>
        </w:tc>
        <w:tc>
          <w:tcPr>
            <w:tcW w:w="267" w:type="dxa"/>
            <w:vAlign w:val="bottom"/>
          </w:tcPr>
          <w:p w14:paraId="63B9E12A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CFFEA90" w14:textId="72D865FD" w:rsidR="00C929B5" w:rsidRPr="00A01871" w:rsidRDefault="00216ECA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45,747</w:t>
            </w:r>
          </w:p>
        </w:tc>
        <w:tc>
          <w:tcPr>
            <w:tcW w:w="238" w:type="dxa"/>
            <w:vAlign w:val="bottom"/>
          </w:tcPr>
          <w:p w14:paraId="30D67C24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54539" w14:textId="520CCD4F" w:rsidR="00C929B5" w:rsidRPr="00A01871" w:rsidRDefault="00216ECA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63,093</w:t>
            </w:r>
          </w:p>
        </w:tc>
        <w:tc>
          <w:tcPr>
            <w:tcW w:w="236" w:type="dxa"/>
            <w:vAlign w:val="bottom"/>
          </w:tcPr>
          <w:p w14:paraId="5B1D74DF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4196EB3" w14:textId="16FA4E59" w:rsidR="00C929B5" w:rsidRPr="00A0187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F271A5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071</w:t>
            </w:r>
          </w:p>
        </w:tc>
        <w:tc>
          <w:tcPr>
            <w:tcW w:w="240" w:type="dxa"/>
            <w:vAlign w:val="bottom"/>
          </w:tcPr>
          <w:p w14:paraId="2EB87AC8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4B1582" w14:textId="40DF88D8" w:rsidR="00C929B5" w:rsidRPr="00A0187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="00F271A5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997</w:t>
            </w:r>
          </w:p>
        </w:tc>
        <w:tc>
          <w:tcPr>
            <w:tcW w:w="239" w:type="dxa"/>
            <w:vAlign w:val="bottom"/>
          </w:tcPr>
          <w:p w14:paraId="398507AD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F843D9B" w14:textId="5D9B6A86" w:rsidR="00C929B5" w:rsidRPr="00A01871" w:rsidRDefault="00F271A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</w:t>
            </w:r>
            <w:r w:rsidR="003C5A97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068</w:t>
            </w:r>
          </w:p>
        </w:tc>
      </w:tr>
      <w:tr w:rsidR="00C929B5" w:rsidRPr="00A01871" w14:paraId="0A297E71" w14:textId="77777777" w:rsidTr="00DB0B9B">
        <w:trPr>
          <w:trHeight w:val="385"/>
        </w:trPr>
        <w:tc>
          <w:tcPr>
            <w:tcW w:w="2250" w:type="dxa"/>
            <w:vAlign w:val="bottom"/>
            <w:hideMark/>
          </w:tcPr>
          <w:p w14:paraId="115C5BF7" w14:textId="45EA1FB9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A018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(ค)</w:t>
            </w:r>
          </w:p>
        </w:tc>
        <w:tc>
          <w:tcPr>
            <w:tcW w:w="1044" w:type="dxa"/>
            <w:vAlign w:val="bottom"/>
          </w:tcPr>
          <w:p w14:paraId="1F40C11D" w14:textId="04E78E5C" w:rsidR="00C929B5" w:rsidRPr="00A01871" w:rsidRDefault="00216ECA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18,656</w:t>
            </w:r>
          </w:p>
        </w:tc>
        <w:tc>
          <w:tcPr>
            <w:tcW w:w="267" w:type="dxa"/>
            <w:vAlign w:val="bottom"/>
          </w:tcPr>
          <w:p w14:paraId="123D39B9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51DC2CEC" w14:textId="594780DC" w:rsidR="00C929B5" w:rsidRPr="00A01871" w:rsidRDefault="00216ECA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128,365</w:t>
            </w:r>
          </w:p>
        </w:tc>
        <w:tc>
          <w:tcPr>
            <w:tcW w:w="238" w:type="dxa"/>
            <w:vAlign w:val="bottom"/>
          </w:tcPr>
          <w:p w14:paraId="06B434DA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A5C3DE0" w14:textId="7E879090" w:rsidR="00C929B5" w:rsidRPr="00A01871" w:rsidRDefault="00216ECA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147,021</w:t>
            </w:r>
          </w:p>
        </w:tc>
        <w:tc>
          <w:tcPr>
            <w:tcW w:w="236" w:type="dxa"/>
            <w:vAlign w:val="bottom"/>
          </w:tcPr>
          <w:p w14:paraId="4FBE9A6F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E3768EB" w14:textId="66AC929B" w:rsidR="00C929B5" w:rsidRPr="00A0187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F271A5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="00847774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</w:t>
            </w:r>
          </w:p>
        </w:tc>
        <w:tc>
          <w:tcPr>
            <w:tcW w:w="240" w:type="dxa"/>
            <w:vAlign w:val="bottom"/>
          </w:tcPr>
          <w:p w14:paraId="0EC0DBFC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7C41982" w14:textId="170CD104" w:rsidR="00C929B5" w:rsidRPr="00A0187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F271A5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</w:t>
            </w:r>
            <w:r w:rsidR="00F271A5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597</w:t>
            </w:r>
          </w:p>
        </w:tc>
        <w:tc>
          <w:tcPr>
            <w:tcW w:w="239" w:type="dxa"/>
            <w:vAlign w:val="bottom"/>
          </w:tcPr>
          <w:p w14:paraId="5913443A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32D4128" w14:textId="2F7C1574" w:rsidR="00C929B5" w:rsidRPr="00A0187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F271A5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53</w:t>
            </w: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47</w:t>
            </w:r>
            <w:r w:rsidR="00847774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C929B5" w:rsidRPr="00A01871" w14:paraId="6F33ACF7" w14:textId="77777777" w:rsidTr="00DB0B9B">
        <w:trPr>
          <w:trHeight w:val="385"/>
        </w:trPr>
        <w:tc>
          <w:tcPr>
            <w:tcW w:w="2250" w:type="dxa"/>
            <w:vAlign w:val="bottom"/>
          </w:tcPr>
          <w:p w14:paraId="713CBDFB" w14:textId="4FE811D9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44" w:type="dxa"/>
            <w:vAlign w:val="bottom"/>
          </w:tcPr>
          <w:p w14:paraId="42513394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40349619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3C6F150C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C8750A5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3E2D70E8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0513923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709F124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374F4FA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48E7013F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127B357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4B17E832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216ECA" w:rsidRPr="00A01871" w14:paraId="37AC6891" w14:textId="77777777" w:rsidTr="000666F3">
        <w:trPr>
          <w:trHeight w:val="56"/>
        </w:trPr>
        <w:tc>
          <w:tcPr>
            <w:tcW w:w="2250" w:type="dxa"/>
            <w:vAlign w:val="bottom"/>
          </w:tcPr>
          <w:p w14:paraId="665E954F" w14:textId="4F967639" w:rsidR="00216ECA" w:rsidRPr="00A01871" w:rsidRDefault="00216ECA" w:rsidP="00C929B5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018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เงินกู้ยืมระยะสั้นจากบุคคล</w:t>
            </w: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0187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018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(ดูหมายเหตุข้อ </w:t>
            </w:r>
            <w:r w:rsidRPr="00A01871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044" w:type="dxa"/>
            <w:vAlign w:val="bottom"/>
          </w:tcPr>
          <w:p w14:paraId="5592F5E1" w14:textId="2CB7C3C5" w:rsidR="00216ECA" w:rsidRPr="00A01871" w:rsidRDefault="00216ECA" w:rsidP="0021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67" w:type="dxa"/>
            <w:vAlign w:val="bottom"/>
          </w:tcPr>
          <w:p w14:paraId="01EF8E16" w14:textId="77777777" w:rsidR="00216ECA" w:rsidRPr="00A01871" w:rsidRDefault="00216ECA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5E2A9132" w14:textId="20DE3908" w:rsidR="00216ECA" w:rsidRPr="00A01871" w:rsidRDefault="00216ECA" w:rsidP="002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221115A4" w14:textId="77777777" w:rsidR="00216ECA" w:rsidRPr="00A01871" w:rsidRDefault="00216ECA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04780355" w14:textId="32510BA9" w:rsidR="00216ECA" w:rsidRPr="00A01871" w:rsidRDefault="00216ECA" w:rsidP="0021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6" w:type="dxa"/>
            <w:vAlign w:val="bottom"/>
          </w:tcPr>
          <w:p w14:paraId="0B2483B0" w14:textId="77777777" w:rsidR="00216ECA" w:rsidRPr="00A01871" w:rsidRDefault="00216ECA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2DCA612" w14:textId="2B943A82" w:rsidR="00216ECA" w:rsidRPr="00A01871" w:rsidRDefault="00216ECA" w:rsidP="0021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35DBBDAE" w14:textId="77777777" w:rsidR="00216ECA" w:rsidRPr="00A01871" w:rsidRDefault="00216ECA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4A089E71" w14:textId="7F9D308A" w:rsidR="00216ECA" w:rsidRPr="00A01871" w:rsidRDefault="00216ECA" w:rsidP="0021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47B333E9" w14:textId="77777777" w:rsidR="00216ECA" w:rsidRPr="00A01871" w:rsidRDefault="00216ECA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40DB49D6" w14:textId="7C9F200B" w:rsidR="00216ECA" w:rsidRPr="00A01871" w:rsidRDefault="00216ECA" w:rsidP="0021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929B5" w:rsidRPr="00A01871" w14:paraId="000CF0A2" w14:textId="77777777" w:rsidTr="00DB0B9B">
        <w:trPr>
          <w:trHeight w:val="385"/>
        </w:trPr>
        <w:tc>
          <w:tcPr>
            <w:tcW w:w="2250" w:type="dxa"/>
            <w:vAlign w:val="bottom"/>
          </w:tcPr>
          <w:p w14:paraId="6B5CBBFD" w14:textId="4521D5A9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="00CF2E94"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จากบุคคล</w:t>
            </w:r>
            <w:r w:rsidR="00C508A8" w:rsidRPr="00A0187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  <w:r w:rsidR="00D51D57" w:rsidRPr="00A018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508A8" w:rsidRPr="00A0187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0973EC" w:rsidRPr="00A018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0187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4" w:type="dxa"/>
            <w:vAlign w:val="bottom"/>
          </w:tcPr>
          <w:p w14:paraId="5FA4D284" w14:textId="6A39318D" w:rsidR="00C929B5" w:rsidRPr="00A01871" w:rsidRDefault="00216ECA" w:rsidP="0021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512D0AA9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47FEE723" w14:textId="2F2EE24A" w:rsidR="00C929B5" w:rsidRPr="00A01871" w:rsidRDefault="00216ECA" w:rsidP="002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18F5F937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6821B" w14:textId="34ABF239" w:rsidR="00C929B5" w:rsidRPr="00A01871" w:rsidRDefault="00216ECA" w:rsidP="00216ECA">
            <w:pPr>
              <w:pStyle w:val="BodyText"/>
              <w:tabs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A9A1875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4A90164" w14:textId="72DFD228" w:rsidR="00C929B5" w:rsidRPr="00A01871" w:rsidRDefault="00F271A5" w:rsidP="00F2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40" w:type="dxa"/>
            <w:vAlign w:val="bottom"/>
          </w:tcPr>
          <w:p w14:paraId="72A73EB4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51D7661" w14:textId="655FA001" w:rsidR="00C929B5" w:rsidRPr="00A01871" w:rsidRDefault="00F271A5" w:rsidP="00F2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26532BCD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FC412AA" w14:textId="4AB43395" w:rsidR="00C929B5" w:rsidRPr="00A01871" w:rsidRDefault="003C5A97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</w:tr>
      <w:tr w:rsidR="00C929B5" w:rsidRPr="00A01871" w14:paraId="7FB97BF3" w14:textId="77777777" w:rsidTr="00DB0B9B">
        <w:trPr>
          <w:trHeight w:val="289"/>
        </w:trPr>
        <w:tc>
          <w:tcPr>
            <w:tcW w:w="2250" w:type="dxa"/>
            <w:vAlign w:val="bottom"/>
            <w:hideMark/>
          </w:tcPr>
          <w:p w14:paraId="3B279850" w14:textId="08FBF6A6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0B0220" w14:textId="007A4CAA" w:rsidR="00C929B5" w:rsidRPr="00A01871" w:rsidRDefault="002169D7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94,417</w:t>
            </w:r>
          </w:p>
        </w:tc>
        <w:tc>
          <w:tcPr>
            <w:tcW w:w="267" w:type="dxa"/>
            <w:vAlign w:val="bottom"/>
          </w:tcPr>
          <w:p w14:paraId="365D7724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0811C" w14:textId="76DBDE67" w:rsidR="00C929B5" w:rsidRPr="00A01871" w:rsidRDefault="002169D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174,112</w:t>
            </w:r>
          </w:p>
        </w:tc>
        <w:tc>
          <w:tcPr>
            <w:tcW w:w="238" w:type="dxa"/>
            <w:vAlign w:val="bottom"/>
          </w:tcPr>
          <w:p w14:paraId="2055F1A1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37AE4" w14:textId="4331EF24" w:rsidR="00C929B5" w:rsidRPr="00A01871" w:rsidRDefault="002169D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268,529</w:t>
            </w:r>
          </w:p>
        </w:tc>
        <w:tc>
          <w:tcPr>
            <w:tcW w:w="236" w:type="dxa"/>
            <w:vAlign w:val="bottom"/>
          </w:tcPr>
          <w:p w14:paraId="182E48A9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627FA" w14:textId="7515F4BF" w:rsidR="00C929B5" w:rsidRPr="00A0187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</w:t>
            </w:r>
            <w:r w:rsidR="00F271A5"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F271A5"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81</w:t>
            </w:r>
            <w:r w:rsidR="00847774"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0" w:type="dxa"/>
            <w:vAlign w:val="bottom"/>
          </w:tcPr>
          <w:p w14:paraId="7B587E94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CEF07" w14:textId="1564A223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3C5A97"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="00F271A5"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F271A5"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594</w:t>
            </w:r>
          </w:p>
        </w:tc>
        <w:tc>
          <w:tcPr>
            <w:tcW w:w="239" w:type="dxa"/>
            <w:vAlign w:val="bottom"/>
          </w:tcPr>
          <w:p w14:paraId="5E6A8B60" w14:textId="77777777" w:rsidR="00C929B5" w:rsidRPr="00A01871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71C5AE" w14:textId="5334AC85" w:rsidR="00C929B5" w:rsidRPr="00A01871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="00F271A5"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88</w:t>
            </w: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F271A5"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40</w:t>
            </w:r>
            <w:r w:rsidR="00847774"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</w:t>
            </w:r>
          </w:p>
        </w:tc>
      </w:tr>
    </w:tbl>
    <w:p w14:paraId="45861F4D" w14:textId="12C7546F" w:rsidR="000666F3" w:rsidRPr="00A01871" w:rsidRDefault="000666F3" w:rsidP="005F3B2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FEE56B" w14:textId="77777777" w:rsidR="000666F3" w:rsidRPr="00A01871" w:rsidRDefault="000666F3">
      <w:pPr>
        <w:rPr>
          <w:rFonts w:asciiTheme="majorBidi" w:hAnsiTheme="majorBidi" w:cstheme="majorBidi"/>
          <w:sz w:val="30"/>
          <w:szCs w:val="30"/>
          <w:cs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105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296994" w:rsidRPr="00A01871" w14:paraId="6FCA22AD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0AD25DDB" w14:textId="631FCF0B" w:rsidR="00296994" w:rsidRPr="00A01871" w:rsidRDefault="00CA6D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832" w:type="dxa"/>
            <w:gridSpan w:val="11"/>
            <w:vAlign w:val="bottom"/>
          </w:tcPr>
          <w:p w14:paraId="43675F91" w14:textId="1BBAB081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96994" w:rsidRPr="00A01871" w14:paraId="6B41EB78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38A1415B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70" w:type="dxa"/>
            <w:gridSpan w:val="5"/>
            <w:tcBorders>
              <w:bottom w:val="single" w:sz="4" w:space="0" w:color="auto"/>
            </w:tcBorders>
            <w:vAlign w:val="bottom"/>
          </w:tcPr>
          <w:p w14:paraId="1D55194D" w14:textId="03DB8492" w:rsidR="00296994" w:rsidRPr="00A01871" w:rsidRDefault="00924AC0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30 </w:t>
            </w:r>
            <w:r w:rsidRPr="00A018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มิถุนายน </w:t>
            </w: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236" w:type="dxa"/>
            <w:vAlign w:val="center"/>
          </w:tcPr>
          <w:p w14:paraId="64B85F42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102B6156" w14:textId="62A860FE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A018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F271A5"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296994" w:rsidRPr="00A01871" w14:paraId="26D2310E" w14:textId="77777777" w:rsidTr="00355FA8">
        <w:trPr>
          <w:trHeight w:val="770"/>
          <w:tblHeader/>
        </w:trPr>
        <w:tc>
          <w:tcPr>
            <w:tcW w:w="2189" w:type="dxa"/>
            <w:vAlign w:val="bottom"/>
            <w:hideMark/>
          </w:tcPr>
          <w:p w14:paraId="5AF34285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  <w:hideMark/>
          </w:tcPr>
          <w:p w14:paraId="414BBFC2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12084E58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  <w:hideMark/>
          </w:tcPr>
          <w:p w14:paraId="63B249C7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9C53FE5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  <w:hideMark/>
          </w:tcPr>
          <w:p w14:paraId="2F30FD8C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057BB709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  <w:hideMark/>
          </w:tcPr>
          <w:p w14:paraId="76297935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01BD526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  <w:hideMark/>
          </w:tcPr>
          <w:p w14:paraId="36CCE60D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6DA252FE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  <w:hideMark/>
          </w:tcPr>
          <w:p w14:paraId="0756C50D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296994" w:rsidRPr="00A01871" w14:paraId="27FF76F9" w14:textId="77777777" w:rsidTr="00F94949">
        <w:trPr>
          <w:trHeight w:val="385"/>
          <w:tblHeader/>
        </w:trPr>
        <w:tc>
          <w:tcPr>
            <w:tcW w:w="2189" w:type="dxa"/>
            <w:vAlign w:val="bottom"/>
          </w:tcPr>
          <w:p w14:paraId="68B0BBCD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832" w:type="dxa"/>
            <w:gridSpan w:val="11"/>
            <w:vAlign w:val="bottom"/>
          </w:tcPr>
          <w:p w14:paraId="5F219FE1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A018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296994" w:rsidRPr="00A01871" w14:paraId="02E83305" w14:textId="77777777" w:rsidTr="00F94949">
        <w:trPr>
          <w:trHeight w:val="287"/>
        </w:trPr>
        <w:tc>
          <w:tcPr>
            <w:tcW w:w="2189" w:type="dxa"/>
            <w:vAlign w:val="bottom"/>
          </w:tcPr>
          <w:p w14:paraId="0E83E815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05" w:type="dxa"/>
            <w:vAlign w:val="bottom"/>
          </w:tcPr>
          <w:p w14:paraId="756B14E3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280D4F90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21B20DF9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6CEC7F2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5D97B7D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3632575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DA0B214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68DC620F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9AACD83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589B024A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4DB3B9B5" w14:textId="77777777" w:rsidR="00296994" w:rsidRPr="00A01871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6D69C6" w:rsidRPr="00A01871" w14:paraId="3F6494E3" w14:textId="77777777" w:rsidTr="006D69C6">
        <w:trPr>
          <w:trHeight w:val="50"/>
        </w:trPr>
        <w:tc>
          <w:tcPr>
            <w:tcW w:w="2189" w:type="dxa"/>
            <w:vAlign w:val="bottom"/>
          </w:tcPr>
          <w:p w14:paraId="7164EC17" w14:textId="7E039C2B" w:rsidR="006D69C6" w:rsidRPr="00A0187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="002169D7" w:rsidRPr="00A018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เบิกเกินบัญชี</w:t>
            </w: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(ก)</w:t>
            </w:r>
          </w:p>
        </w:tc>
        <w:tc>
          <w:tcPr>
            <w:tcW w:w="1105" w:type="dxa"/>
            <w:vAlign w:val="bottom"/>
          </w:tcPr>
          <w:p w14:paraId="47C23587" w14:textId="512DE38C" w:rsidR="006D69C6" w:rsidRPr="00A01871" w:rsidRDefault="002169D7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28,995</w:t>
            </w:r>
          </w:p>
        </w:tc>
        <w:tc>
          <w:tcPr>
            <w:tcW w:w="267" w:type="dxa"/>
            <w:vAlign w:val="bottom"/>
          </w:tcPr>
          <w:p w14:paraId="008C4999" w14:textId="74C777DF" w:rsidR="006D69C6" w:rsidRPr="00A0187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20F025FC" w14:textId="234E9C7A" w:rsidR="006D69C6" w:rsidRPr="00A01871" w:rsidRDefault="002169D7" w:rsidP="00566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7EDFF41" w14:textId="77777777" w:rsidR="006D69C6" w:rsidRPr="00A0187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0662343" w14:textId="7BFDA271" w:rsidR="006D69C6" w:rsidRPr="00A01871" w:rsidRDefault="002169D7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28,995</w:t>
            </w:r>
          </w:p>
        </w:tc>
        <w:tc>
          <w:tcPr>
            <w:tcW w:w="236" w:type="dxa"/>
            <w:vAlign w:val="bottom"/>
          </w:tcPr>
          <w:p w14:paraId="29639DCE" w14:textId="77777777" w:rsidR="006D69C6" w:rsidRPr="00A0187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DA9A0DB" w14:textId="3824077E" w:rsidR="006D69C6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1F8CD42B" w14:textId="77777777" w:rsidR="006D69C6" w:rsidRPr="00A0187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8B42A98" w14:textId="14124352" w:rsidR="006D69C6" w:rsidRPr="00A01871" w:rsidRDefault="00566E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32D2F32B" w14:textId="77777777" w:rsidR="006D69C6" w:rsidRPr="00A01871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61C78C77" w14:textId="1299BE6F" w:rsidR="006D69C6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2169D7" w:rsidRPr="00A01871" w14:paraId="64A16DCA" w14:textId="77777777" w:rsidTr="006D69C6">
        <w:trPr>
          <w:trHeight w:val="50"/>
        </w:trPr>
        <w:tc>
          <w:tcPr>
            <w:tcW w:w="2189" w:type="dxa"/>
            <w:vAlign w:val="bottom"/>
          </w:tcPr>
          <w:p w14:paraId="4B811CB4" w14:textId="3AE0C8F1" w:rsidR="002169D7" w:rsidRPr="00A01871" w:rsidRDefault="002169D7" w:rsidP="002169D7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 (ก)</w:t>
            </w:r>
          </w:p>
        </w:tc>
        <w:tc>
          <w:tcPr>
            <w:tcW w:w="1105" w:type="dxa"/>
            <w:vAlign w:val="bottom"/>
          </w:tcPr>
          <w:p w14:paraId="33371569" w14:textId="0A0D5166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67" w:type="dxa"/>
            <w:vAlign w:val="bottom"/>
          </w:tcPr>
          <w:p w14:paraId="633D25D3" w14:textId="77777777" w:rsidR="002169D7" w:rsidRPr="00A01871" w:rsidRDefault="002169D7" w:rsidP="002169D7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3BE0F0D6" w14:textId="3BF85D78" w:rsidR="002169D7" w:rsidRPr="00A01871" w:rsidRDefault="002169D7" w:rsidP="002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F840BC6" w14:textId="77777777" w:rsidR="002169D7" w:rsidRPr="00A01871" w:rsidRDefault="002169D7" w:rsidP="002169D7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7C47017" w14:textId="286EFDA9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6" w:type="dxa"/>
            <w:vAlign w:val="bottom"/>
          </w:tcPr>
          <w:p w14:paraId="560CEEEE" w14:textId="77777777" w:rsidR="002169D7" w:rsidRPr="00A01871" w:rsidRDefault="002169D7" w:rsidP="002169D7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93712BA" w14:textId="4FBA69AD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50,000</w:t>
            </w:r>
          </w:p>
        </w:tc>
        <w:tc>
          <w:tcPr>
            <w:tcW w:w="240" w:type="dxa"/>
            <w:vAlign w:val="bottom"/>
          </w:tcPr>
          <w:p w14:paraId="60D6437C" w14:textId="77777777" w:rsidR="002169D7" w:rsidRPr="00A01871" w:rsidRDefault="002169D7" w:rsidP="002169D7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6E7C4B1" w14:textId="3D74F1FB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54716934" w14:textId="77777777" w:rsidR="002169D7" w:rsidRPr="00A01871" w:rsidRDefault="002169D7" w:rsidP="002169D7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1DDDE4DB" w14:textId="4A7405BF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50,000</w:t>
            </w:r>
          </w:p>
        </w:tc>
      </w:tr>
      <w:tr w:rsidR="002169D7" w:rsidRPr="00A01871" w14:paraId="0C5720C3" w14:textId="77777777" w:rsidTr="00F94949">
        <w:trPr>
          <w:trHeight w:val="781"/>
        </w:trPr>
        <w:tc>
          <w:tcPr>
            <w:tcW w:w="2189" w:type="dxa"/>
            <w:vAlign w:val="bottom"/>
          </w:tcPr>
          <w:p w14:paraId="20F9E743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2E29C1C5" w14:textId="57920794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(ข)</w:t>
            </w:r>
          </w:p>
        </w:tc>
        <w:tc>
          <w:tcPr>
            <w:tcW w:w="1105" w:type="dxa"/>
            <w:vAlign w:val="bottom"/>
          </w:tcPr>
          <w:p w14:paraId="12FB778A" w14:textId="48F2D4D2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17,346</w:t>
            </w:r>
          </w:p>
        </w:tc>
        <w:tc>
          <w:tcPr>
            <w:tcW w:w="267" w:type="dxa"/>
            <w:vAlign w:val="bottom"/>
          </w:tcPr>
          <w:p w14:paraId="54259BDC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41D91FA3" w14:textId="2B779051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45,747</w:t>
            </w:r>
          </w:p>
        </w:tc>
        <w:tc>
          <w:tcPr>
            <w:tcW w:w="238" w:type="dxa"/>
            <w:vAlign w:val="bottom"/>
          </w:tcPr>
          <w:p w14:paraId="419F8C74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0DC089F" w14:textId="07AD6298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63,093</w:t>
            </w:r>
          </w:p>
        </w:tc>
        <w:tc>
          <w:tcPr>
            <w:tcW w:w="236" w:type="dxa"/>
            <w:vAlign w:val="bottom"/>
          </w:tcPr>
          <w:p w14:paraId="3443845E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D39E45D" w14:textId="58FA936C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18,071</w:t>
            </w:r>
          </w:p>
        </w:tc>
        <w:tc>
          <w:tcPr>
            <w:tcW w:w="240" w:type="dxa"/>
            <w:vAlign w:val="bottom"/>
          </w:tcPr>
          <w:p w14:paraId="50FA91EF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37BD68F9" w14:textId="55D974F8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49,997</w:t>
            </w:r>
          </w:p>
        </w:tc>
        <w:tc>
          <w:tcPr>
            <w:tcW w:w="239" w:type="dxa"/>
            <w:vAlign w:val="bottom"/>
          </w:tcPr>
          <w:p w14:paraId="7870E88D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1E967019" w14:textId="6ACC608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68,068</w:t>
            </w:r>
          </w:p>
        </w:tc>
      </w:tr>
      <w:tr w:rsidR="002169D7" w:rsidRPr="00A01871" w14:paraId="6250BB2E" w14:textId="77777777" w:rsidTr="00F94949">
        <w:trPr>
          <w:trHeight w:val="385"/>
        </w:trPr>
        <w:tc>
          <w:tcPr>
            <w:tcW w:w="2189" w:type="dxa"/>
            <w:vAlign w:val="bottom"/>
            <w:hideMark/>
          </w:tcPr>
          <w:p w14:paraId="1C611405" w14:textId="760D1B35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A018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A01871">
              <w:rPr>
                <w:rFonts w:asciiTheme="majorBidi" w:hAnsiTheme="majorBidi" w:cstheme="majorBidi"/>
                <w:sz w:val="28"/>
                <w:szCs w:val="28"/>
                <w:cs/>
              </w:rPr>
              <w:t>(ค)</w:t>
            </w:r>
          </w:p>
        </w:tc>
        <w:tc>
          <w:tcPr>
            <w:tcW w:w="1105" w:type="dxa"/>
            <w:vAlign w:val="bottom"/>
          </w:tcPr>
          <w:p w14:paraId="5349BA5D" w14:textId="28AC4C68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7,926</w:t>
            </w:r>
          </w:p>
        </w:tc>
        <w:tc>
          <w:tcPr>
            <w:tcW w:w="267" w:type="dxa"/>
            <w:vAlign w:val="bottom"/>
          </w:tcPr>
          <w:p w14:paraId="4E7F649D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843CB48" w14:textId="7C12FFFC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97,601</w:t>
            </w:r>
          </w:p>
        </w:tc>
        <w:tc>
          <w:tcPr>
            <w:tcW w:w="238" w:type="dxa"/>
            <w:vAlign w:val="bottom"/>
          </w:tcPr>
          <w:p w14:paraId="2BDA4061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EE49E0E" w14:textId="316E49F6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105,527</w:t>
            </w:r>
          </w:p>
        </w:tc>
        <w:tc>
          <w:tcPr>
            <w:tcW w:w="236" w:type="dxa"/>
            <w:vAlign w:val="bottom"/>
          </w:tcPr>
          <w:p w14:paraId="5390709A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73CA4FA" w14:textId="49D858BF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7,736</w:t>
            </w:r>
          </w:p>
        </w:tc>
        <w:tc>
          <w:tcPr>
            <w:tcW w:w="240" w:type="dxa"/>
            <w:vAlign w:val="bottom"/>
          </w:tcPr>
          <w:p w14:paraId="1C91ED47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25488A32" w14:textId="513A7FA6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99,746</w:t>
            </w:r>
          </w:p>
        </w:tc>
        <w:tc>
          <w:tcPr>
            <w:tcW w:w="239" w:type="dxa"/>
            <w:vAlign w:val="bottom"/>
          </w:tcPr>
          <w:p w14:paraId="6AEA6BFD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E3DC238" w14:textId="43A48AB0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107,482</w:t>
            </w:r>
          </w:p>
        </w:tc>
      </w:tr>
      <w:tr w:rsidR="002169D7" w:rsidRPr="00A01871" w14:paraId="09CEC3C6" w14:textId="77777777" w:rsidTr="00FB6C4F">
        <w:trPr>
          <w:trHeight w:val="60"/>
        </w:trPr>
        <w:tc>
          <w:tcPr>
            <w:tcW w:w="2189" w:type="dxa"/>
            <w:vAlign w:val="bottom"/>
            <w:hideMark/>
          </w:tcPr>
          <w:p w14:paraId="4E29AF93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16867" w14:textId="76CDBCDE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64,267</w:t>
            </w:r>
          </w:p>
        </w:tc>
        <w:tc>
          <w:tcPr>
            <w:tcW w:w="267" w:type="dxa"/>
            <w:vAlign w:val="bottom"/>
          </w:tcPr>
          <w:p w14:paraId="584F14A1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D73CD4" w14:textId="2B2990FA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143,348</w:t>
            </w:r>
          </w:p>
        </w:tc>
        <w:tc>
          <w:tcPr>
            <w:tcW w:w="238" w:type="dxa"/>
            <w:vAlign w:val="bottom"/>
          </w:tcPr>
          <w:p w14:paraId="184570C7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43B2A" w14:textId="5C106D2F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207,615</w:t>
            </w:r>
          </w:p>
        </w:tc>
        <w:tc>
          <w:tcPr>
            <w:tcW w:w="236" w:type="dxa"/>
            <w:vAlign w:val="bottom"/>
          </w:tcPr>
          <w:p w14:paraId="2C5E8EEE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DFDAD" w14:textId="04BFE74B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75,807</w:t>
            </w:r>
          </w:p>
        </w:tc>
        <w:tc>
          <w:tcPr>
            <w:tcW w:w="240" w:type="dxa"/>
            <w:vAlign w:val="bottom"/>
          </w:tcPr>
          <w:p w14:paraId="4219BF0C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30A18" w14:textId="5DE79124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149,743</w:t>
            </w:r>
          </w:p>
        </w:tc>
        <w:tc>
          <w:tcPr>
            <w:tcW w:w="239" w:type="dxa"/>
            <w:vAlign w:val="bottom"/>
          </w:tcPr>
          <w:p w14:paraId="056739A7" w14:textId="77777777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B63C1" w14:textId="54098D1B" w:rsidR="002169D7" w:rsidRPr="00A01871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225,550</w:t>
            </w:r>
          </w:p>
        </w:tc>
      </w:tr>
    </w:tbl>
    <w:p w14:paraId="573ECCEA" w14:textId="260AD04B" w:rsidR="002169D7" w:rsidRPr="00A01871" w:rsidRDefault="002169D7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926DEA" w14:textId="5E525C48" w:rsidR="00805A41" w:rsidRPr="00A01871" w:rsidRDefault="00805A41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หนี้สินที่มีภาระดอกเบี้ยส่วนที่มีหลักประกัน</w:t>
      </w:r>
      <w:r w:rsidR="00BA6586" w:rsidRPr="00A0187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A0187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169D7" w:rsidRPr="00A01871">
        <w:rPr>
          <w:rFonts w:asciiTheme="majorBidi" w:hAnsiTheme="majorBidi" w:cstheme="majorBidi"/>
          <w:sz w:val="30"/>
          <w:szCs w:val="30"/>
        </w:rPr>
        <w:t xml:space="preserve">30 </w:t>
      </w:r>
      <w:r w:rsidR="002169D7" w:rsidRPr="00A0187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D7B6A" w:rsidRPr="00A01871">
        <w:rPr>
          <w:rFonts w:asciiTheme="majorBidi" w:hAnsiTheme="majorBidi" w:cstheme="majorBidi"/>
          <w:sz w:val="30"/>
          <w:szCs w:val="30"/>
        </w:rPr>
        <w:t>256</w:t>
      </w:r>
      <w:r w:rsidR="000973EC" w:rsidRPr="00A01871">
        <w:rPr>
          <w:rFonts w:asciiTheme="majorBidi" w:hAnsiTheme="majorBidi" w:cstheme="majorBidi"/>
          <w:sz w:val="30"/>
          <w:szCs w:val="30"/>
        </w:rPr>
        <w:t>8</w:t>
      </w:r>
      <w:r w:rsidR="005D7B6A"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A01871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A01871">
        <w:rPr>
          <w:rFonts w:asciiTheme="majorBidi" w:hAnsiTheme="majorBidi" w:cstheme="majorBidi"/>
          <w:sz w:val="30"/>
          <w:szCs w:val="30"/>
        </w:rPr>
        <w:t xml:space="preserve">      31 </w:t>
      </w:r>
      <w:r w:rsidR="005D7B6A" w:rsidRPr="00A0187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A01871">
        <w:rPr>
          <w:rFonts w:asciiTheme="majorBidi" w:hAnsiTheme="majorBidi" w:cstheme="majorBidi"/>
          <w:sz w:val="30"/>
          <w:szCs w:val="30"/>
        </w:rPr>
        <w:t>256</w:t>
      </w:r>
      <w:r w:rsidR="000973EC" w:rsidRPr="00A01871">
        <w:rPr>
          <w:rFonts w:asciiTheme="majorBidi" w:hAnsiTheme="majorBidi" w:cstheme="majorBidi"/>
          <w:sz w:val="30"/>
          <w:szCs w:val="30"/>
        </w:rPr>
        <w:t>7</w:t>
      </w:r>
      <w:r w:rsidR="005D7B6A"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  <w:cs/>
        </w:rPr>
        <w:t>มีรายละเอียดของหลักประกันซึ่งเป็นสินทรัพย์ของ</w:t>
      </w:r>
      <w:r w:rsidR="00B070A3" w:rsidRPr="00A0187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0187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070A3" w:rsidRPr="00A01871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A01871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D910158" w14:textId="079455C3" w:rsidR="005D7B6A" w:rsidRPr="00A01871" w:rsidRDefault="005D7B6A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61"/>
        <w:gridCol w:w="271"/>
        <w:gridCol w:w="1166"/>
        <w:gridCol w:w="270"/>
        <w:gridCol w:w="1163"/>
        <w:gridCol w:w="275"/>
        <w:gridCol w:w="1100"/>
        <w:gridCol w:w="7"/>
      </w:tblGrid>
      <w:tr w:rsidR="0092202C" w:rsidRPr="00A01871" w14:paraId="0C78322C" w14:textId="77777777" w:rsidTr="00263CB9">
        <w:trPr>
          <w:gridAfter w:val="1"/>
          <w:wAfter w:w="6" w:type="pct"/>
          <w:trHeight w:val="405"/>
          <w:tblHeader/>
        </w:trPr>
        <w:tc>
          <w:tcPr>
            <w:tcW w:w="1988" w:type="pct"/>
          </w:tcPr>
          <w:p w14:paraId="16A5F0B8" w14:textId="77777777" w:rsidR="0092202C" w:rsidRPr="00A01871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6" w:type="pct"/>
            <w:gridSpan w:val="3"/>
          </w:tcPr>
          <w:p w14:paraId="65D272D2" w14:textId="671D36AA" w:rsidR="0092202C" w:rsidRPr="00A01871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58BC9B0" w14:textId="77777777" w:rsidR="0092202C" w:rsidRPr="00A01871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  <w:vAlign w:val="bottom"/>
          </w:tcPr>
          <w:p w14:paraId="1D096519" w14:textId="1F3CAC4A" w:rsidR="0092202C" w:rsidRPr="00A01871" w:rsidRDefault="0092202C" w:rsidP="006D69C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7AF" w:rsidRPr="00A01871" w14:paraId="632C7AE9" w14:textId="77777777" w:rsidTr="00263CB9">
        <w:trPr>
          <w:trHeight w:val="405"/>
          <w:tblHeader/>
        </w:trPr>
        <w:tc>
          <w:tcPr>
            <w:tcW w:w="1988" w:type="pct"/>
          </w:tcPr>
          <w:p w14:paraId="50672B67" w14:textId="77777777" w:rsidR="002B27AF" w:rsidRPr="00A01871" w:rsidRDefault="002B27AF" w:rsidP="002B27A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14:paraId="20F8FC91" w14:textId="009F12CA" w:rsidR="002B27AF" w:rsidRPr="00A01871" w:rsidRDefault="00924AC0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</w:tcPr>
          <w:p w14:paraId="0AFDFA9B" w14:textId="77777777" w:rsidR="002B27AF" w:rsidRPr="00A0187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C83BB10" w14:textId="77777777" w:rsidR="002B27AF" w:rsidRPr="00A0187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74AC3BD6" w14:textId="77777777" w:rsidR="002B27AF" w:rsidRPr="00A0187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0E807795" w14:textId="0A556069" w:rsidR="002B27AF" w:rsidRPr="00A01871" w:rsidRDefault="00924AC0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pct"/>
          </w:tcPr>
          <w:p w14:paraId="717845E6" w14:textId="77777777" w:rsidR="002B27AF" w:rsidRPr="00A0187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2E1E804B" w14:textId="661785BF" w:rsidR="002B27AF" w:rsidRPr="00A0187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B27AF" w:rsidRPr="00A01871" w14:paraId="1E36D7AB" w14:textId="77777777" w:rsidTr="00263CB9">
        <w:trPr>
          <w:trHeight w:val="395"/>
          <w:tblHeader/>
        </w:trPr>
        <w:tc>
          <w:tcPr>
            <w:tcW w:w="1988" w:type="pct"/>
          </w:tcPr>
          <w:p w14:paraId="3C74294B" w14:textId="77777777" w:rsidR="002B27AF" w:rsidRPr="00A01871" w:rsidRDefault="002B27AF" w:rsidP="002B27A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14:paraId="4F60E442" w14:textId="07527C99" w:rsidR="002B27AF" w:rsidRPr="00A0187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A0187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532192CA" w14:textId="77777777" w:rsidR="002B27AF" w:rsidRPr="00A0187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A092EEB" w14:textId="68EB58FE" w:rsidR="002B27AF" w:rsidRPr="00A0187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A018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5D59B78C" w14:textId="77777777" w:rsidR="002B27AF" w:rsidRPr="00A0187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5E36F51" w14:textId="7DB29DC1" w:rsidR="002B27AF" w:rsidRPr="00A0187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A0187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" w:type="pct"/>
          </w:tcPr>
          <w:p w14:paraId="11326120" w14:textId="77777777" w:rsidR="002B27AF" w:rsidRPr="00A0187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54C4D547" w14:textId="631AA669" w:rsidR="002B27AF" w:rsidRPr="00A01871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A018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70C97" w:rsidRPr="00A01871" w14:paraId="2FFB01E9" w14:textId="77777777" w:rsidTr="00263CB9">
        <w:trPr>
          <w:gridAfter w:val="1"/>
          <w:wAfter w:w="6" w:type="pct"/>
          <w:trHeight w:val="395"/>
          <w:tblHeader/>
        </w:trPr>
        <w:tc>
          <w:tcPr>
            <w:tcW w:w="1988" w:type="pct"/>
          </w:tcPr>
          <w:p w14:paraId="38FC6A8D" w14:textId="77777777" w:rsidR="00E70C97" w:rsidRPr="00A01871" w:rsidRDefault="00E70C97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7" w:type="pct"/>
            <w:gridSpan w:val="7"/>
          </w:tcPr>
          <w:p w14:paraId="46907C3D" w14:textId="77777777" w:rsidR="00E70C97" w:rsidRPr="00A01871" w:rsidRDefault="00E70C97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0C97" w:rsidRPr="00A01871" w14:paraId="00F1DC9B" w14:textId="77777777" w:rsidTr="00263CB9">
        <w:trPr>
          <w:trHeight w:val="376"/>
        </w:trPr>
        <w:tc>
          <w:tcPr>
            <w:tcW w:w="1988" w:type="pct"/>
          </w:tcPr>
          <w:p w14:paraId="3B6ED82D" w14:textId="4991525C" w:rsidR="00E70C97" w:rsidRPr="00A01871" w:rsidRDefault="00E70C97" w:rsidP="00E70C9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6" w:type="pct"/>
          </w:tcPr>
          <w:p w14:paraId="2667F72A" w14:textId="1FC5A3BC" w:rsidR="00E70C97" w:rsidRPr="00A01871" w:rsidRDefault="002169D7" w:rsidP="00D65FF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6,146</w:t>
            </w:r>
          </w:p>
        </w:tc>
        <w:tc>
          <w:tcPr>
            <w:tcW w:w="151" w:type="pct"/>
          </w:tcPr>
          <w:p w14:paraId="7D81BE4D" w14:textId="77777777" w:rsidR="00E70C97" w:rsidRPr="00A01871" w:rsidRDefault="00E70C97" w:rsidP="00E70C9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756E8B14" w14:textId="4C1F3CD7" w:rsidR="00E70C97" w:rsidRPr="00A01871" w:rsidRDefault="000973EC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6,087</w:t>
            </w:r>
          </w:p>
        </w:tc>
        <w:tc>
          <w:tcPr>
            <w:tcW w:w="150" w:type="pct"/>
          </w:tcPr>
          <w:p w14:paraId="2CDA68E4" w14:textId="77777777" w:rsidR="00E70C97" w:rsidRPr="00A0187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1F6B896" w14:textId="5D358FD4" w:rsidR="00E70C97" w:rsidRPr="00A01871" w:rsidRDefault="002169D7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4,610</w:t>
            </w:r>
          </w:p>
        </w:tc>
        <w:tc>
          <w:tcPr>
            <w:tcW w:w="152" w:type="pct"/>
          </w:tcPr>
          <w:p w14:paraId="01143075" w14:textId="77777777" w:rsidR="00E70C97" w:rsidRPr="00A0187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7E93A36F" w14:textId="09D006AE" w:rsidR="00E70C97" w:rsidRPr="00A01871" w:rsidRDefault="002B27AF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0973EC" w:rsidRPr="00A01871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E70C97" w:rsidRPr="00A01871" w14:paraId="3082462F" w14:textId="77777777" w:rsidTr="00263CB9">
        <w:trPr>
          <w:trHeight w:val="386"/>
        </w:trPr>
        <w:tc>
          <w:tcPr>
            <w:tcW w:w="1988" w:type="pct"/>
          </w:tcPr>
          <w:p w14:paraId="59307C6B" w14:textId="671172F4" w:rsidR="00E70C97" w:rsidRPr="00A01871" w:rsidRDefault="00E70C97" w:rsidP="00E70C9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3421EEDC" w14:textId="72A95F19" w:rsidR="00E70C97" w:rsidRPr="00A01871" w:rsidRDefault="002169D7" w:rsidP="00D65FF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227,842</w:t>
            </w:r>
          </w:p>
        </w:tc>
        <w:tc>
          <w:tcPr>
            <w:tcW w:w="151" w:type="pct"/>
            <w:vAlign w:val="bottom"/>
          </w:tcPr>
          <w:p w14:paraId="14D54D89" w14:textId="77777777" w:rsidR="00E70C97" w:rsidRPr="00A01871" w:rsidRDefault="00E70C97" w:rsidP="00CC5668">
            <w:pPr>
              <w:pStyle w:val="BodyText"/>
              <w:tabs>
                <w:tab w:val="decimal" w:pos="31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60C2B8D" w14:textId="29F44044" w:rsidR="00E70C97" w:rsidRPr="00A01871" w:rsidRDefault="000973EC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 w:rsidR="002B27AF" w:rsidRPr="00A018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50" w:type="pct"/>
          </w:tcPr>
          <w:p w14:paraId="2BEFB590" w14:textId="77777777" w:rsidR="00E70C97" w:rsidRPr="00A0187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26151A06" w14:textId="3C1706FF" w:rsidR="00E70C97" w:rsidRPr="00A01871" w:rsidRDefault="002169D7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205,412</w:t>
            </w:r>
          </w:p>
        </w:tc>
        <w:tc>
          <w:tcPr>
            <w:tcW w:w="152" w:type="pct"/>
          </w:tcPr>
          <w:p w14:paraId="12942150" w14:textId="77777777" w:rsidR="00E70C97" w:rsidRPr="00A0187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7CEB854" w14:textId="38C8D1E8" w:rsidR="00E70C97" w:rsidRPr="00A01871" w:rsidRDefault="000973EC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="002B27AF" w:rsidRPr="00A018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</w:tr>
      <w:tr w:rsidR="00E70C97" w:rsidRPr="00A01871" w14:paraId="2E2DF17A" w14:textId="77777777" w:rsidTr="00263CB9">
        <w:trPr>
          <w:trHeight w:val="386"/>
        </w:trPr>
        <w:tc>
          <w:tcPr>
            <w:tcW w:w="1988" w:type="pct"/>
          </w:tcPr>
          <w:p w14:paraId="59A8C7F3" w14:textId="31123D2C" w:rsidR="00E70C97" w:rsidRPr="00A01871" w:rsidRDefault="00E70C97" w:rsidP="00E70C9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3B0BA479" w14:textId="1E2226BA" w:rsidR="00E70C97" w:rsidRPr="00A01871" w:rsidRDefault="002169D7" w:rsidP="001D008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233,988</w:t>
            </w:r>
          </w:p>
        </w:tc>
        <w:tc>
          <w:tcPr>
            <w:tcW w:w="151" w:type="pct"/>
          </w:tcPr>
          <w:p w14:paraId="48B18A2D" w14:textId="77777777" w:rsidR="00E70C97" w:rsidRPr="00A01871" w:rsidRDefault="00E70C97" w:rsidP="00E70C9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E0EC07B" w14:textId="3444E32D" w:rsidR="00E70C97" w:rsidRPr="00A01871" w:rsidRDefault="000973EC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197,948</w:t>
            </w:r>
          </w:p>
        </w:tc>
        <w:tc>
          <w:tcPr>
            <w:tcW w:w="150" w:type="pct"/>
          </w:tcPr>
          <w:p w14:paraId="76FB0A3E" w14:textId="77777777" w:rsidR="00E70C97" w:rsidRPr="00A0187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7C4EB61" w14:textId="64A82565" w:rsidR="00E70C97" w:rsidRPr="00A01871" w:rsidRDefault="002169D7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210,022</w:t>
            </w:r>
          </w:p>
        </w:tc>
        <w:tc>
          <w:tcPr>
            <w:tcW w:w="152" w:type="pct"/>
          </w:tcPr>
          <w:p w14:paraId="7886AFA4" w14:textId="77777777" w:rsidR="00E70C97" w:rsidRPr="00A01871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0D2AC0" w14:textId="02C261F3" w:rsidR="00E70C97" w:rsidRPr="00A01871" w:rsidRDefault="002B27AF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973EC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73EC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</w:tr>
    </w:tbl>
    <w:p w14:paraId="7135D833" w14:textId="5E891F0C" w:rsidR="000666F3" w:rsidRPr="00A01871" w:rsidRDefault="000666F3" w:rsidP="005F3B2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78EA52" w14:textId="77777777" w:rsidR="000666F3" w:rsidRPr="00A01871" w:rsidRDefault="000666F3">
      <w:pPr>
        <w:rPr>
          <w:rFonts w:asciiTheme="majorBidi" w:hAnsiTheme="majorBidi" w:cstheme="majorBidi"/>
          <w:sz w:val="30"/>
          <w:szCs w:val="30"/>
          <w:cs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384BDE" w14:textId="3EA13F8C" w:rsidR="00EB24A9" w:rsidRPr="00A01871" w:rsidRDefault="004F56AB" w:rsidP="00854E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2B1612" w:rsidRPr="00A01871">
        <w:rPr>
          <w:rFonts w:asciiTheme="majorBidi" w:hAnsiTheme="majorBidi" w:cstheme="majorBidi"/>
          <w:sz w:val="30"/>
          <w:szCs w:val="30"/>
        </w:rPr>
        <w:t xml:space="preserve">  </w:t>
      </w:r>
      <w:r w:rsidR="00924AC0" w:rsidRPr="00A01871">
        <w:rPr>
          <w:rFonts w:asciiTheme="majorBidi" w:hAnsiTheme="majorBidi" w:cstheme="majorBidi"/>
          <w:sz w:val="30"/>
          <w:szCs w:val="30"/>
        </w:rPr>
        <w:t xml:space="preserve">30 </w:t>
      </w:r>
      <w:r w:rsidR="00924AC0" w:rsidRPr="00A0187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FF6" w:rsidRPr="00A01871">
        <w:rPr>
          <w:rFonts w:asciiTheme="majorBidi" w:hAnsiTheme="majorBidi" w:cstheme="majorBidi"/>
          <w:sz w:val="30"/>
          <w:szCs w:val="30"/>
        </w:rPr>
        <w:t xml:space="preserve"> 256</w:t>
      </w:r>
      <w:r w:rsidR="000973EC" w:rsidRPr="00A01871">
        <w:rPr>
          <w:rFonts w:asciiTheme="majorBidi" w:hAnsiTheme="majorBidi" w:cstheme="majorBidi"/>
          <w:sz w:val="30"/>
          <w:szCs w:val="30"/>
        </w:rPr>
        <w:t>8</w:t>
      </w:r>
      <w:r w:rsidR="005D7B6A"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A01871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A01871">
        <w:rPr>
          <w:rFonts w:asciiTheme="majorBidi" w:hAnsiTheme="majorBidi" w:cstheme="majorBidi"/>
          <w:sz w:val="30"/>
          <w:szCs w:val="30"/>
        </w:rPr>
        <w:t xml:space="preserve">31 </w:t>
      </w:r>
      <w:r w:rsidR="005D7B6A" w:rsidRPr="00A0187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A01871">
        <w:rPr>
          <w:rFonts w:asciiTheme="majorBidi" w:hAnsiTheme="majorBidi" w:cstheme="majorBidi"/>
          <w:sz w:val="30"/>
          <w:szCs w:val="30"/>
        </w:rPr>
        <w:t>256</w:t>
      </w:r>
      <w:r w:rsidR="000973EC" w:rsidRPr="00A01871">
        <w:rPr>
          <w:rFonts w:asciiTheme="majorBidi" w:hAnsiTheme="majorBidi" w:cstheme="majorBidi"/>
          <w:sz w:val="30"/>
          <w:szCs w:val="30"/>
        </w:rPr>
        <w:t>7</w:t>
      </w:r>
      <w:r w:rsidR="005D7B6A"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72F72C7" w14:textId="77777777" w:rsidR="002C4FD1" w:rsidRPr="00A01871" w:rsidRDefault="002C4FD1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92202C" w:rsidRPr="00A01871" w14:paraId="737F10C1" w14:textId="77777777" w:rsidTr="00C92102">
        <w:trPr>
          <w:trHeight w:val="427"/>
          <w:tblHeader/>
        </w:trPr>
        <w:tc>
          <w:tcPr>
            <w:tcW w:w="1988" w:type="pct"/>
          </w:tcPr>
          <w:p w14:paraId="44B22DFA" w14:textId="77777777" w:rsidR="0092202C" w:rsidRPr="00A01871" w:rsidRDefault="0092202C" w:rsidP="003A05F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241A9EE0" w14:textId="45F5D451" w:rsidR="0092202C" w:rsidRPr="00A01871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C4DCE83" w14:textId="77777777" w:rsidR="0092202C" w:rsidRPr="00A01871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0A48B40" w14:textId="3DD8A698" w:rsidR="0092202C" w:rsidRPr="00A01871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349" w:rsidRPr="00A01871" w14:paraId="56F98775" w14:textId="77777777" w:rsidTr="00C92102">
        <w:trPr>
          <w:trHeight w:val="427"/>
          <w:tblHeader/>
        </w:trPr>
        <w:tc>
          <w:tcPr>
            <w:tcW w:w="1988" w:type="pct"/>
          </w:tcPr>
          <w:p w14:paraId="01F0ECCD" w14:textId="77777777" w:rsidR="00DF2349" w:rsidRPr="00A01871" w:rsidRDefault="00DF2349" w:rsidP="00DF23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12B91884" w14:textId="6EF5765C" w:rsidR="00DF2349" w:rsidRPr="00A01871" w:rsidRDefault="00BC2180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24AC0" w:rsidRPr="00A0187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24AC0"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</w:tcPr>
          <w:p w14:paraId="61EE4197" w14:textId="77777777" w:rsidR="00DF2349" w:rsidRPr="00A0187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C573332" w14:textId="4FE503CE" w:rsidR="00DF2349" w:rsidRPr="00A0187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" w:type="pct"/>
          </w:tcPr>
          <w:p w14:paraId="0853C9E1" w14:textId="77777777" w:rsidR="00DF2349" w:rsidRPr="00A0187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1745F82" w14:textId="7E716205" w:rsidR="00DF2349" w:rsidRPr="00A01871" w:rsidRDefault="00924AC0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3880BC7E" w14:textId="77777777" w:rsidR="00DF2349" w:rsidRPr="00A0187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DCC0571" w14:textId="3922CB29" w:rsidR="00DF2349" w:rsidRPr="00A0187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F2349" w:rsidRPr="00A01871" w14:paraId="2FF35C0E" w14:textId="77777777" w:rsidTr="00C92102">
        <w:trPr>
          <w:trHeight w:val="417"/>
          <w:tblHeader/>
        </w:trPr>
        <w:tc>
          <w:tcPr>
            <w:tcW w:w="1988" w:type="pct"/>
          </w:tcPr>
          <w:p w14:paraId="3DCE7151" w14:textId="77777777" w:rsidR="00DF2349" w:rsidRPr="00A01871" w:rsidRDefault="00DF2349" w:rsidP="00DF23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3DDF3CA" w14:textId="2143F6FE" w:rsidR="00DF2349" w:rsidRPr="00A0187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A0187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64DE4B2C" w14:textId="77777777" w:rsidR="00DF2349" w:rsidRPr="00A0187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EF6B911" w14:textId="1091C413" w:rsidR="00DF2349" w:rsidRPr="00A0187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A018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1A26921A" w14:textId="77777777" w:rsidR="00DF2349" w:rsidRPr="00A0187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4BFA984" w14:textId="1DDAB671" w:rsidR="00DF2349" w:rsidRPr="00A0187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A0187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7D6FE06" w14:textId="77777777" w:rsidR="00DF2349" w:rsidRPr="00A0187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DDC1A8C" w14:textId="12071EAE" w:rsidR="00DF2349" w:rsidRPr="00A01871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A018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05F9" w:rsidRPr="00A01871" w14:paraId="2AA7BEE3" w14:textId="77777777" w:rsidTr="003A05F9">
        <w:trPr>
          <w:trHeight w:val="417"/>
          <w:tblHeader/>
        </w:trPr>
        <w:tc>
          <w:tcPr>
            <w:tcW w:w="1988" w:type="pct"/>
          </w:tcPr>
          <w:p w14:paraId="261F4DD8" w14:textId="77777777" w:rsidR="003A05F9" w:rsidRPr="00A01871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19FA1942" w14:textId="77777777" w:rsidR="003A05F9" w:rsidRPr="00A01871" w:rsidRDefault="003A05F9" w:rsidP="003A05F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05F9" w:rsidRPr="00A01871" w14:paraId="3EE6A1CD" w14:textId="77777777" w:rsidTr="00C92102">
        <w:trPr>
          <w:trHeight w:val="397"/>
        </w:trPr>
        <w:tc>
          <w:tcPr>
            <w:tcW w:w="1988" w:type="pct"/>
          </w:tcPr>
          <w:p w14:paraId="0052D001" w14:textId="13397335" w:rsidR="003A05F9" w:rsidRPr="00A01871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48" w:type="pct"/>
          </w:tcPr>
          <w:p w14:paraId="0402590F" w14:textId="159A30DE" w:rsidR="003A05F9" w:rsidRPr="00A01871" w:rsidRDefault="006E2E7B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75,761</w:t>
            </w:r>
          </w:p>
        </w:tc>
        <w:tc>
          <w:tcPr>
            <w:tcW w:w="151" w:type="pct"/>
          </w:tcPr>
          <w:p w14:paraId="691F4BBF" w14:textId="77777777" w:rsidR="003A05F9" w:rsidRPr="00A01871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0A9C88B" w14:textId="2617FE8C" w:rsidR="003A05F9" w:rsidRPr="00A01871" w:rsidRDefault="000973EC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732F41" w:rsidRPr="00A018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135" w:type="pct"/>
          </w:tcPr>
          <w:p w14:paraId="3C7F749B" w14:textId="77777777" w:rsidR="003A05F9" w:rsidRPr="00A0187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A93EBF" w14:textId="2CF4B63C" w:rsidR="003A05F9" w:rsidRPr="00A01871" w:rsidRDefault="006E2E7B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56,341</w:t>
            </w:r>
          </w:p>
        </w:tc>
        <w:tc>
          <w:tcPr>
            <w:tcW w:w="147" w:type="pct"/>
          </w:tcPr>
          <w:p w14:paraId="77D8D018" w14:textId="77777777" w:rsidR="003A05F9" w:rsidRPr="00A0187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B41717" w14:textId="157C2329" w:rsidR="003A05F9" w:rsidRPr="00A01871" w:rsidRDefault="000973EC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732F41" w:rsidRPr="00A018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</w:tr>
      <w:tr w:rsidR="003A05F9" w:rsidRPr="00A01871" w14:paraId="3A24E5D4" w14:textId="77777777" w:rsidTr="00C92102">
        <w:trPr>
          <w:trHeight w:val="407"/>
        </w:trPr>
        <w:tc>
          <w:tcPr>
            <w:tcW w:w="1988" w:type="pct"/>
          </w:tcPr>
          <w:p w14:paraId="76148A14" w14:textId="1E0585B2" w:rsidR="003A05F9" w:rsidRPr="00A01871" w:rsidRDefault="003A05F9" w:rsidP="003A05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48" w:type="pct"/>
          </w:tcPr>
          <w:p w14:paraId="0D0206F2" w14:textId="00D3671C" w:rsidR="003A05F9" w:rsidRPr="00A01871" w:rsidRDefault="002169D7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45,747</w:t>
            </w:r>
          </w:p>
        </w:tc>
        <w:tc>
          <w:tcPr>
            <w:tcW w:w="151" w:type="pct"/>
          </w:tcPr>
          <w:p w14:paraId="21D13820" w14:textId="77777777" w:rsidR="003A05F9" w:rsidRPr="00A01871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262DEAA" w14:textId="6F4B68BD" w:rsidR="003A05F9" w:rsidRPr="00A01871" w:rsidRDefault="000973EC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732F41" w:rsidRPr="00A018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35" w:type="pct"/>
          </w:tcPr>
          <w:p w14:paraId="5605250E" w14:textId="77777777" w:rsidR="003A05F9" w:rsidRPr="00A0187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E6B6952" w14:textId="7CF5EE40" w:rsidR="003A05F9" w:rsidRPr="00A01871" w:rsidRDefault="002169D7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45,747</w:t>
            </w:r>
          </w:p>
        </w:tc>
        <w:tc>
          <w:tcPr>
            <w:tcW w:w="147" w:type="pct"/>
          </w:tcPr>
          <w:p w14:paraId="19B44376" w14:textId="77777777" w:rsidR="003A05F9" w:rsidRPr="00A0187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CC316" w14:textId="4FB34E76" w:rsidR="003A05F9" w:rsidRPr="00A01871" w:rsidRDefault="00732F41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973EC" w:rsidRPr="00A0187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73EC" w:rsidRPr="00A01871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</w:tr>
      <w:tr w:rsidR="003A05F9" w:rsidRPr="00A01871" w14:paraId="5C05D102" w14:textId="77777777" w:rsidTr="00C92102">
        <w:trPr>
          <w:trHeight w:val="397"/>
        </w:trPr>
        <w:tc>
          <w:tcPr>
            <w:tcW w:w="1988" w:type="pct"/>
          </w:tcPr>
          <w:p w14:paraId="30DA0426" w14:textId="327284D0" w:rsidR="003A05F9" w:rsidRPr="00A01871" w:rsidRDefault="003A05F9" w:rsidP="003A05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6DDF501" w14:textId="4927518C" w:rsidR="003A05F9" w:rsidRPr="00A01871" w:rsidRDefault="002169D7" w:rsidP="000973EC">
            <w:pPr>
              <w:pStyle w:val="BodyText"/>
              <w:tabs>
                <w:tab w:val="decimal" w:pos="13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C0D00F9" w14:textId="77777777" w:rsidR="003A05F9" w:rsidRPr="00A01871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9EB59F4" w14:textId="34F738BD" w:rsidR="003A05F9" w:rsidRPr="00A01871" w:rsidRDefault="000973EC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135" w:type="pct"/>
          </w:tcPr>
          <w:p w14:paraId="74E6A51A" w14:textId="77777777" w:rsidR="003A05F9" w:rsidRPr="00A0187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F58D0E1" w14:textId="01C20C7B" w:rsidR="003A05F9" w:rsidRPr="00A01871" w:rsidRDefault="002169D7" w:rsidP="000973EC">
            <w:pPr>
              <w:pStyle w:val="BodyText"/>
              <w:tabs>
                <w:tab w:val="decimal" w:pos="2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D521A16" w14:textId="77777777" w:rsidR="003A05F9" w:rsidRPr="00A0187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1BF895E" w14:textId="03A77F97" w:rsidR="003A05F9" w:rsidRPr="00A01871" w:rsidRDefault="000973EC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  <w:tr w:rsidR="003A05F9" w:rsidRPr="00A01871" w14:paraId="55768BD0" w14:textId="77777777" w:rsidTr="00C92102">
        <w:trPr>
          <w:trHeight w:val="417"/>
        </w:trPr>
        <w:tc>
          <w:tcPr>
            <w:tcW w:w="1988" w:type="pct"/>
          </w:tcPr>
          <w:p w14:paraId="66302F49" w14:textId="77777777" w:rsidR="003A05F9" w:rsidRPr="00A01871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93037F" w14:textId="3239438E" w:rsidR="003A05F9" w:rsidRPr="00A01871" w:rsidRDefault="006E2E7B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  <w:r w:rsidR="002169D7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151" w:type="pct"/>
          </w:tcPr>
          <w:p w14:paraId="5FFA0244" w14:textId="77777777" w:rsidR="003A05F9" w:rsidRPr="00A01871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1535D075" w14:textId="2A9A3BAF" w:rsidR="003A05F9" w:rsidRPr="00A01871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973EC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73EC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35" w:type="pct"/>
          </w:tcPr>
          <w:p w14:paraId="4C8AE59B" w14:textId="77777777" w:rsidR="003A05F9" w:rsidRPr="00A0187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79741A1" w14:textId="67C6579F" w:rsidR="003A05F9" w:rsidRPr="00A01871" w:rsidRDefault="006E2E7B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102,088</w:t>
            </w:r>
          </w:p>
        </w:tc>
        <w:tc>
          <w:tcPr>
            <w:tcW w:w="147" w:type="pct"/>
          </w:tcPr>
          <w:p w14:paraId="50BD7A8E" w14:textId="77777777" w:rsidR="003A05F9" w:rsidRPr="00A01871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01374DA" w14:textId="29F05778" w:rsidR="003A05F9" w:rsidRPr="00A01871" w:rsidRDefault="000973EC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118,068</w:t>
            </w:r>
          </w:p>
        </w:tc>
      </w:tr>
    </w:tbl>
    <w:p w14:paraId="340E55CC" w14:textId="77777777" w:rsidR="00FB6C4F" w:rsidRPr="00A01871" w:rsidRDefault="00FB6C4F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E70F1" w14:textId="601B8146" w:rsidR="00E76438" w:rsidRPr="00A01871" w:rsidRDefault="008B2830" w:rsidP="000666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4AC0" w:rsidRPr="00A01871">
        <w:rPr>
          <w:rFonts w:asciiTheme="majorBidi" w:hAnsiTheme="majorBidi" w:cstheme="majorBidi"/>
          <w:sz w:val="30"/>
          <w:szCs w:val="30"/>
        </w:rPr>
        <w:t xml:space="preserve">30 </w:t>
      </w:r>
      <w:r w:rsidR="00924AC0" w:rsidRPr="00A0187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FF6" w:rsidRPr="00A01871">
        <w:rPr>
          <w:rFonts w:asciiTheme="majorBidi" w:hAnsiTheme="majorBidi" w:cstheme="majorBidi"/>
          <w:sz w:val="30"/>
          <w:szCs w:val="30"/>
        </w:rPr>
        <w:t xml:space="preserve"> 256</w:t>
      </w:r>
      <w:r w:rsidR="000973EC" w:rsidRPr="00A01871">
        <w:rPr>
          <w:rFonts w:asciiTheme="majorBidi" w:hAnsiTheme="majorBidi" w:cstheme="majorBidi"/>
          <w:sz w:val="30"/>
          <w:szCs w:val="30"/>
        </w:rPr>
        <w:t>8</w:t>
      </w:r>
      <w:r w:rsidR="00E91C47"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="00B070A3" w:rsidRPr="00A01871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01871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บริษัทมีวงเงินสินเชื่อที่ยังมิได้เบิกใช้</w:t>
      </w:r>
      <w:r w:rsidR="00CF7BB9" w:rsidRPr="00A01871">
        <w:rPr>
          <w:rFonts w:asciiTheme="majorBidi" w:hAnsiTheme="majorBidi" w:cstheme="majorBidi"/>
          <w:sz w:val="30"/>
          <w:szCs w:val="30"/>
          <w:cs/>
        </w:rPr>
        <w:t>จำนวน</w:t>
      </w:r>
      <w:r w:rsidR="00755DA5"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="006E2E7B" w:rsidRPr="00A01871">
        <w:rPr>
          <w:rFonts w:asciiTheme="majorBidi" w:hAnsiTheme="majorBidi" w:cstheme="majorBidi"/>
          <w:sz w:val="30"/>
          <w:szCs w:val="30"/>
        </w:rPr>
        <w:t>242.1</w:t>
      </w:r>
      <w:r w:rsidR="00D039CF"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="004036DA" w:rsidRPr="00A01871">
        <w:rPr>
          <w:rFonts w:asciiTheme="majorBidi" w:hAnsiTheme="majorBidi" w:cstheme="majorBidi"/>
          <w:sz w:val="30"/>
          <w:szCs w:val="30"/>
          <w:cs/>
        </w:rPr>
        <w:t>ล้าน</w:t>
      </w:r>
      <w:r w:rsidR="00CF7BB9" w:rsidRPr="00A01871">
        <w:rPr>
          <w:rFonts w:asciiTheme="majorBidi" w:hAnsiTheme="majorBidi" w:cstheme="majorBidi"/>
          <w:sz w:val="30"/>
          <w:szCs w:val="30"/>
          <w:cs/>
        </w:rPr>
        <w:t>บาท</w:t>
      </w:r>
      <w:r w:rsidR="002D447D"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373C" w:rsidRPr="00A0187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E2E7B" w:rsidRPr="00A01871">
        <w:rPr>
          <w:rFonts w:asciiTheme="majorBidi" w:hAnsiTheme="majorBidi" w:cstheme="majorBidi"/>
          <w:sz w:val="30"/>
          <w:szCs w:val="30"/>
        </w:rPr>
        <w:t>241.1</w:t>
      </w:r>
      <w:r w:rsidR="00CA373C"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="00CA373C" w:rsidRPr="00A0187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2125DB" w:rsidRPr="00A0187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(31 </w:t>
      </w:r>
      <w:r w:rsidR="002125DB" w:rsidRPr="00A01871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ธันวาคม </w:t>
      </w:r>
      <w:r w:rsidR="002125DB" w:rsidRPr="00A0187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</w:t>
      </w:r>
      <w:r w:rsidR="000973EC" w:rsidRPr="00A0187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7</w:t>
      </w:r>
      <w:r w:rsidR="002125DB" w:rsidRPr="00A0187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:</w:t>
      </w:r>
      <w:r w:rsidR="00911556" w:rsidRPr="00A0187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0973EC" w:rsidRPr="00A0187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148.1</w:t>
      </w:r>
      <w:r w:rsidR="002125DB" w:rsidRPr="00A0187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2125DB" w:rsidRPr="00A01871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ล้านบาท</w:t>
      </w:r>
      <w:r w:rsidR="00D65FF6" w:rsidRPr="00A0187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D65FF6" w:rsidRPr="00A01871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และ </w:t>
      </w:r>
      <w:r w:rsidR="000973EC" w:rsidRPr="00A0187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143.0</w:t>
      </w:r>
      <w:r w:rsidR="00D65FF6" w:rsidRPr="00A01871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D65FF6" w:rsidRPr="00A01871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ล้านบาท ตามลำดับ</w:t>
      </w:r>
      <w:r w:rsidR="002125DB" w:rsidRPr="00A01871">
        <w:rPr>
          <w:rFonts w:asciiTheme="majorBidi" w:hAnsiTheme="majorBidi" w:cstheme="majorBidi"/>
          <w:i/>
          <w:iCs/>
          <w:sz w:val="30"/>
          <w:szCs w:val="30"/>
          <w:lang w:eastAsia="x-none"/>
        </w:rPr>
        <w:t>)</w:t>
      </w:r>
    </w:p>
    <w:p w14:paraId="71C49FE5" w14:textId="77777777" w:rsidR="000666F3" w:rsidRPr="00A01871" w:rsidRDefault="000666F3" w:rsidP="000666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F49FB" w14:textId="7F5C2199" w:rsidR="009C3CAE" w:rsidRPr="00A01871" w:rsidRDefault="009C3CAE" w:rsidP="009C3CAE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A01871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p w14:paraId="6D0191B2" w14:textId="77777777" w:rsidR="009C3CAE" w:rsidRPr="00A01871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5DDDFB" w14:textId="6D662382" w:rsidR="009C3CAE" w:rsidRPr="00A01871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4AC0" w:rsidRPr="00A01871">
        <w:rPr>
          <w:rFonts w:asciiTheme="majorBidi" w:hAnsiTheme="majorBidi" w:cstheme="majorBidi"/>
          <w:sz w:val="30"/>
          <w:szCs w:val="30"/>
        </w:rPr>
        <w:t xml:space="preserve">30 </w:t>
      </w:r>
      <w:r w:rsidR="00924AC0" w:rsidRPr="00A0187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924AC0" w:rsidRPr="00A01871">
        <w:rPr>
          <w:rFonts w:asciiTheme="majorBidi" w:hAnsiTheme="majorBidi" w:cstheme="majorBidi"/>
          <w:sz w:val="30"/>
          <w:szCs w:val="30"/>
        </w:rPr>
        <w:t>2568</w:t>
      </w:r>
      <w:r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กลุ่มบริษัทมีเงินเบิกเกินบัญชีจำนวน </w:t>
      </w:r>
      <w:r w:rsidR="006E2E7B" w:rsidRPr="00A01871">
        <w:rPr>
          <w:rFonts w:asciiTheme="majorBidi" w:hAnsiTheme="majorBidi" w:cstheme="majorBidi"/>
          <w:sz w:val="30"/>
          <w:szCs w:val="30"/>
        </w:rPr>
        <w:t>38.0</w:t>
      </w:r>
      <w:r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 </w:t>
      </w:r>
      <w:r w:rsidRPr="00A01871">
        <w:rPr>
          <w:rFonts w:asciiTheme="majorBidi" w:hAnsiTheme="majorBidi" w:cstheme="majorBidi"/>
          <w:sz w:val="30"/>
          <w:szCs w:val="30"/>
        </w:rPr>
        <w:t>MOR-2.55%</w:t>
      </w:r>
      <w:r w:rsidR="001E4244"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="001E4244" w:rsidRPr="00A0187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E4244" w:rsidRPr="00A01871">
        <w:rPr>
          <w:rFonts w:asciiTheme="majorBidi" w:hAnsiTheme="majorBidi" w:cstheme="majorBidi"/>
          <w:sz w:val="30"/>
          <w:szCs w:val="30"/>
        </w:rPr>
        <w:t>MOR-1.45%</w:t>
      </w:r>
      <w:r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="0055567F" w:rsidRPr="00A01871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A01871">
        <w:rPr>
          <w:rFonts w:asciiTheme="majorBidi" w:hAnsiTheme="majorBidi" w:cstheme="majorBidi"/>
          <w:sz w:val="30"/>
          <w:szCs w:val="30"/>
          <w:cs/>
        </w:rPr>
        <w:t>โดยได้รับการค้ำประกันจากที่ดินที่เป็นกรรมสิทธิ์ของกลุ่มบริษัท</w:t>
      </w:r>
      <w:r w:rsidR="001E4244"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="001E4244" w:rsidRPr="00A0187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E4244" w:rsidRPr="00A01871">
        <w:rPr>
          <w:rFonts w:asciiTheme="majorBidi" w:hAnsiTheme="majorBidi" w:cs="Angsana New" w:hint="cs"/>
          <w:sz w:val="30"/>
          <w:szCs w:val="30"/>
          <w:cs/>
        </w:rPr>
        <w:t>เงินฝากของกลุ่มบริษัทกับสถาบันการเงิน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0187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018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0187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E4244" w:rsidRPr="00A0187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A0187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B6234" w:rsidRPr="00A018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E4244" w:rsidRPr="00A01871">
        <w:rPr>
          <w:rFonts w:asciiTheme="majorBidi" w:hAnsiTheme="majorBidi" w:cstheme="majorBidi"/>
          <w:i/>
          <w:iCs/>
          <w:sz w:val="30"/>
          <w:szCs w:val="30"/>
        </w:rPr>
        <w:t>6.9</w:t>
      </w:r>
      <w:r w:rsidRPr="00A0187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018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1E4244" w:rsidRPr="00A01871">
        <w:rPr>
          <w:rFonts w:asciiTheme="majorBidi" w:hAnsiTheme="majorBidi" w:cs="Angsana New" w:hint="cs"/>
          <w:i/>
          <w:iCs/>
          <w:sz w:val="30"/>
          <w:szCs w:val="30"/>
          <w:cs/>
        </w:rPr>
        <w:t>มีอัตราดอกเบี้ย</w:t>
      </w:r>
      <w:r w:rsidR="001E4244" w:rsidRPr="00A0187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E4244" w:rsidRPr="00A01871">
        <w:rPr>
          <w:rFonts w:asciiTheme="majorBidi" w:hAnsiTheme="majorBidi" w:cstheme="majorBidi"/>
          <w:i/>
          <w:iCs/>
          <w:sz w:val="30"/>
          <w:szCs w:val="30"/>
        </w:rPr>
        <w:t>MOR-</w:t>
      </w:r>
      <w:r w:rsidR="001E4244" w:rsidRPr="00A01871">
        <w:rPr>
          <w:rFonts w:asciiTheme="majorBidi" w:hAnsiTheme="majorBidi" w:cs="Angsana New"/>
          <w:i/>
          <w:iCs/>
          <w:sz w:val="30"/>
          <w:szCs w:val="30"/>
        </w:rPr>
        <w:t>2.55</w:t>
      </w:r>
      <w:r w:rsidR="001E4244" w:rsidRPr="00A01871">
        <w:rPr>
          <w:rFonts w:asciiTheme="majorBidi" w:hAnsiTheme="majorBidi" w:cs="Angsana New"/>
          <w:i/>
          <w:iCs/>
          <w:sz w:val="30"/>
          <w:szCs w:val="30"/>
          <w:cs/>
        </w:rPr>
        <w:t xml:space="preserve">% </w:t>
      </w:r>
      <w:r w:rsidR="001E4244" w:rsidRPr="00A01871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="001E4244" w:rsidRPr="00A0187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E4244" w:rsidRPr="00A01871">
        <w:rPr>
          <w:rFonts w:asciiTheme="majorBidi" w:hAnsiTheme="majorBidi" w:cstheme="majorBidi"/>
          <w:i/>
          <w:iCs/>
          <w:sz w:val="30"/>
          <w:szCs w:val="30"/>
        </w:rPr>
        <w:t>MOR-</w:t>
      </w:r>
      <w:r w:rsidR="001E4244" w:rsidRPr="00A01871">
        <w:rPr>
          <w:rFonts w:asciiTheme="majorBidi" w:hAnsiTheme="majorBidi" w:cs="Angsana New"/>
          <w:i/>
          <w:iCs/>
          <w:sz w:val="30"/>
          <w:szCs w:val="30"/>
        </w:rPr>
        <w:t>1.45</w:t>
      </w:r>
      <w:r w:rsidR="001E4244" w:rsidRPr="00A01871">
        <w:rPr>
          <w:rFonts w:asciiTheme="majorBidi" w:hAnsiTheme="majorBidi" w:cs="Angsana New"/>
          <w:i/>
          <w:iCs/>
          <w:sz w:val="30"/>
          <w:szCs w:val="30"/>
          <w:cs/>
        </w:rPr>
        <w:t xml:space="preserve">% </w:t>
      </w:r>
      <w:r w:rsidR="001E4244" w:rsidRPr="00A01871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1E4244" w:rsidRPr="00A0187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E4244" w:rsidRPr="00A01871">
        <w:rPr>
          <w:rFonts w:asciiTheme="majorBidi" w:hAnsiTheme="majorBidi" w:cs="Angsana New" w:hint="cs"/>
          <w:i/>
          <w:iCs/>
          <w:sz w:val="30"/>
          <w:szCs w:val="30"/>
          <w:cs/>
        </w:rPr>
        <w:t>โดยได้รับการค้ำประกันจากที่ดินที่เป็นกรรมสิทธิ์ของกลุ่มบริษัท</w:t>
      </w:r>
      <w:r w:rsidR="001E4244" w:rsidRPr="00A0187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E4244" w:rsidRPr="00A01871">
        <w:rPr>
          <w:rFonts w:asciiTheme="majorBidi" w:hAnsiTheme="majorBidi" w:cs="Angsana New" w:hint="cs"/>
          <w:i/>
          <w:iCs/>
          <w:sz w:val="30"/>
          <w:szCs w:val="30"/>
          <w:cs/>
        </w:rPr>
        <w:t>และเงินฝากของกลุ่มบริษัทกับสถาบันการเงิน</w:t>
      </w:r>
      <w:r w:rsidRPr="00A0187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EDF11FB" w14:textId="77777777" w:rsidR="009C3CAE" w:rsidRPr="00A01871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D0103" w14:textId="27141B60" w:rsidR="006E2E7B" w:rsidRPr="00A01871" w:rsidRDefault="006E2E7B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01871">
        <w:rPr>
          <w:rFonts w:asciiTheme="majorBidi" w:hAnsiTheme="majorBidi" w:cstheme="majorBidi"/>
          <w:sz w:val="30"/>
          <w:szCs w:val="30"/>
        </w:rPr>
        <w:t xml:space="preserve">30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A01871">
        <w:rPr>
          <w:rFonts w:asciiTheme="majorBidi" w:hAnsiTheme="majorBidi" w:cstheme="majorBidi"/>
          <w:sz w:val="30"/>
          <w:szCs w:val="30"/>
        </w:rPr>
        <w:t xml:space="preserve">2568 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บริษัทมีเงินเบิกเกินบัญชีจำนวน </w:t>
      </w:r>
      <w:r w:rsidRPr="00A01871">
        <w:rPr>
          <w:rFonts w:asciiTheme="majorBidi" w:hAnsiTheme="majorBidi" w:cstheme="majorBidi"/>
          <w:sz w:val="30"/>
          <w:szCs w:val="30"/>
        </w:rPr>
        <w:t xml:space="preserve">29.0 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 </w:t>
      </w:r>
      <w:r w:rsidRPr="00A01871">
        <w:rPr>
          <w:rFonts w:asciiTheme="majorBidi" w:hAnsiTheme="majorBidi" w:cstheme="majorBidi"/>
          <w:sz w:val="30"/>
          <w:szCs w:val="30"/>
        </w:rPr>
        <w:t xml:space="preserve">MOR-2.55%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A01871">
        <w:rPr>
          <w:rFonts w:asciiTheme="majorBidi" w:hAnsiTheme="majorBidi" w:cstheme="majorBidi"/>
          <w:sz w:val="30"/>
          <w:szCs w:val="30"/>
          <w:cs/>
        </w:rPr>
        <w:t>โดยได้รับการค้ำประกันจากที่ดินที่เป็นกรรมสิทธิ์ของกลุ่มบริษัท</w:t>
      </w:r>
      <w:r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Pr="00A0187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0187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018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01871">
        <w:rPr>
          <w:rFonts w:asciiTheme="majorBidi" w:hAnsiTheme="majorBidi" w:cstheme="majorBidi"/>
          <w:i/>
          <w:iCs/>
          <w:sz w:val="30"/>
          <w:szCs w:val="30"/>
        </w:rPr>
        <w:t>2567:</w:t>
      </w:r>
      <w:r w:rsidRPr="00A018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A01871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Pr="00A0187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F7EB89D" w14:textId="77777777" w:rsidR="006E2E7B" w:rsidRPr="00A01871" w:rsidRDefault="006E2E7B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11C7A" w14:textId="2FF20C7B" w:rsidR="00454074" w:rsidRPr="00A01871" w:rsidRDefault="00D47C2A" w:rsidP="00BC16D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4AC0" w:rsidRPr="00A01871">
        <w:rPr>
          <w:rFonts w:asciiTheme="majorBidi" w:hAnsiTheme="majorBidi" w:cstheme="majorBidi"/>
          <w:sz w:val="30"/>
          <w:szCs w:val="30"/>
        </w:rPr>
        <w:t xml:space="preserve">30 </w:t>
      </w:r>
      <w:r w:rsidR="00924AC0" w:rsidRPr="00A0187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1E4244" w:rsidRPr="00A01871">
        <w:rPr>
          <w:rFonts w:asciiTheme="majorBidi" w:hAnsiTheme="majorBidi" w:cstheme="majorBidi"/>
          <w:sz w:val="30"/>
          <w:szCs w:val="30"/>
        </w:rPr>
        <w:t>2568</w:t>
      </w:r>
      <w:r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กลุ่มบริษัทและบริษัทมีตั๋วสัญญาใช้เงินจากสถาบันการเงินรวม </w:t>
      </w:r>
      <w:r w:rsidR="006E2E7B" w:rsidRPr="00A01871">
        <w:rPr>
          <w:rFonts w:asciiTheme="majorBidi" w:hAnsiTheme="majorBidi" w:cstheme="majorBidi"/>
          <w:sz w:val="30"/>
          <w:szCs w:val="30"/>
        </w:rPr>
        <w:t>10.4</w:t>
      </w:r>
      <w:r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E2E7B" w:rsidRPr="00A01871">
        <w:rPr>
          <w:rFonts w:asciiTheme="majorBidi" w:hAnsiTheme="majorBidi" w:cstheme="majorBidi"/>
          <w:sz w:val="30"/>
          <w:szCs w:val="30"/>
        </w:rPr>
        <w:t>10.0</w:t>
      </w:r>
      <w:r w:rsidRPr="00A01871">
        <w:rPr>
          <w:rFonts w:asciiTheme="majorBidi" w:hAnsiTheme="majorBidi" w:cstheme="majorBidi"/>
          <w:sz w:val="30"/>
          <w:szCs w:val="30"/>
        </w:rPr>
        <w:t xml:space="preserve"> 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bookmarkStart w:id="0" w:name="_Hlk165283596"/>
      <w:r w:rsidR="007B5A80" w:rsidRPr="00A01871">
        <w:rPr>
          <w:rFonts w:asciiTheme="majorBidi" w:hAnsiTheme="majorBidi" w:cs="Angsana New" w:hint="cs"/>
          <w:sz w:val="30"/>
          <w:szCs w:val="30"/>
          <w:cs/>
        </w:rPr>
        <w:t>มีอัตราดอกเบี้ยตามตลาด</w:t>
      </w:r>
      <w:r w:rsidR="007B5A80" w:rsidRPr="00A018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4244" w:rsidRPr="00A01871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6E2E7B" w:rsidRPr="00A01871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6E2E7B" w:rsidRPr="00A01871">
        <w:rPr>
          <w:rFonts w:asciiTheme="majorBidi" w:hAnsiTheme="majorBidi" w:cstheme="majorBidi"/>
          <w:sz w:val="30"/>
          <w:szCs w:val="30"/>
        </w:rPr>
        <w:t>4.</w:t>
      </w:r>
      <w:r w:rsidR="001A16C6" w:rsidRPr="00A01871">
        <w:rPr>
          <w:rFonts w:asciiTheme="majorBidi" w:hAnsiTheme="majorBidi" w:cstheme="majorBidi"/>
          <w:sz w:val="30"/>
          <w:szCs w:val="30"/>
        </w:rPr>
        <w:t>75</w:t>
      </w:r>
      <w:r w:rsidR="001E4244" w:rsidRPr="00A018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4244" w:rsidRPr="00A01871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1E4244" w:rsidRPr="00A018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4244" w:rsidRPr="00A01871">
        <w:rPr>
          <w:rFonts w:asciiTheme="majorBidi" w:hAnsiTheme="majorBidi" w:cs="Angsana New" w:hint="cs"/>
          <w:sz w:val="30"/>
          <w:szCs w:val="30"/>
          <w:cs/>
        </w:rPr>
        <w:t>โดยได้รับการค้ำประกันจากที่ดินที่เป็นกรรมสิทธิ์ของกลุ่มบริษัท</w:t>
      </w:r>
      <w:r w:rsidR="001E4244" w:rsidRPr="00A01871">
        <w:rPr>
          <w:rFonts w:asciiTheme="majorBidi" w:hAnsiTheme="majorBidi" w:cs="Angsana New"/>
          <w:sz w:val="30"/>
          <w:szCs w:val="30"/>
          <w:cs/>
        </w:rPr>
        <w:t xml:space="preserve"> </w:t>
      </w:r>
      <w:bookmarkEnd w:id="0"/>
      <w:r w:rsidRPr="00A0187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0187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018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0187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E4244" w:rsidRPr="00A0187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A0187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E4244" w:rsidRPr="00A01871">
        <w:rPr>
          <w:rFonts w:asciiTheme="majorBidi" w:hAnsiTheme="majorBidi" w:cstheme="majorBidi"/>
          <w:i/>
          <w:iCs/>
          <w:sz w:val="30"/>
          <w:szCs w:val="30"/>
        </w:rPr>
        <w:t>50.0</w:t>
      </w:r>
      <w:r w:rsidR="006B79BE" w:rsidRPr="00A0187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B79BE" w:rsidRPr="00A0187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1E4244" w:rsidRPr="00A01871">
        <w:rPr>
          <w:rFonts w:asciiTheme="majorBidi" w:hAnsiTheme="majorBidi" w:cstheme="majorBidi"/>
          <w:i/>
          <w:iCs/>
          <w:sz w:val="30"/>
          <w:szCs w:val="30"/>
        </w:rPr>
        <w:t>50.0</w:t>
      </w:r>
      <w:r w:rsidR="006B79BE" w:rsidRPr="00A0187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B79BE" w:rsidRPr="00A0187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ตามลำดับ </w:t>
      </w:r>
      <w:r w:rsidR="007B5A80" w:rsidRPr="00A01871">
        <w:rPr>
          <w:rFonts w:asciiTheme="majorBidi" w:hAnsiTheme="majorBidi" w:cstheme="majorBidi" w:hint="cs"/>
          <w:i/>
          <w:iCs/>
          <w:sz w:val="30"/>
          <w:szCs w:val="30"/>
          <w:cs/>
        </w:rPr>
        <w:t>มี</w:t>
      </w:r>
      <w:r w:rsidR="007B5A80" w:rsidRPr="00A01871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อัตราดอกเบี้ยตามตลาด </w:t>
      </w:r>
      <w:r w:rsidR="006B79BE" w:rsidRPr="00A01871">
        <w:rPr>
          <w:rFonts w:asciiTheme="majorBidi" w:hAnsiTheme="majorBidi" w:cs="Angsana New" w:hint="cs"/>
          <w:i/>
          <w:iCs/>
          <w:sz w:val="30"/>
          <w:szCs w:val="30"/>
          <w:cs/>
        </w:rPr>
        <w:t>โดยได้รับการค้ำประกันจากที่ดินที่เป็นกรรมสิทธิ์ของ</w:t>
      </w:r>
      <w:r w:rsidR="00C10709" w:rsidRPr="00A01871">
        <w:rPr>
          <w:rFonts w:asciiTheme="majorBidi" w:hAnsiTheme="majorBidi" w:cs="Angsana New" w:hint="cs"/>
          <w:i/>
          <w:iCs/>
          <w:sz w:val="30"/>
          <w:szCs w:val="30"/>
          <w:cs/>
        </w:rPr>
        <w:t>กลุ่ม</w:t>
      </w:r>
      <w:r w:rsidR="006B79BE" w:rsidRPr="00A01871">
        <w:rPr>
          <w:rFonts w:asciiTheme="majorBidi" w:hAnsiTheme="majorBidi" w:cs="Angsana New" w:hint="cs"/>
          <w:i/>
          <w:iCs/>
          <w:sz w:val="30"/>
          <w:szCs w:val="30"/>
          <w:cs/>
        </w:rPr>
        <w:t>บริษัท</w:t>
      </w:r>
      <w:r w:rsidRPr="00A0187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0187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A9214A7" w14:textId="1F3719B7" w:rsidR="000666F3" w:rsidRPr="00A01871" w:rsidRDefault="000666F3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A01871">
        <w:rPr>
          <w:rFonts w:asciiTheme="majorBidi" w:hAnsiTheme="majorBidi" w:cstheme="majorBidi"/>
          <w:cs/>
        </w:rPr>
        <w:br w:type="page"/>
      </w:r>
    </w:p>
    <w:p w14:paraId="69149B5B" w14:textId="3D75C84D" w:rsidR="00454074" w:rsidRPr="00A01871" w:rsidRDefault="00421242" w:rsidP="00421242">
      <w:pPr>
        <w:pStyle w:val="FSContent"/>
        <w:rPr>
          <w:rFonts w:asciiTheme="majorBidi" w:hAnsiTheme="majorBidi" w:cstheme="majorBidi"/>
          <w:cs/>
          <w:lang w:val="en-US"/>
        </w:rPr>
      </w:pPr>
      <w:r w:rsidRPr="00A01871">
        <w:rPr>
          <w:rFonts w:asciiTheme="majorBidi" w:hAnsiTheme="majorBidi" w:cstheme="majorBidi"/>
          <w:cs/>
          <w:lang w:val="en-US"/>
        </w:rPr>
        <w:lastRenderedPageBreak/>
        <w:t xml:space="preserve">ณ วันที่ </w:t>
      </w:r>
      <w:r w:rsidR="00924AC0" w:rsidRPr="00A01871">
        <w:rPr>
          <w:rFonts w:asciiTheme="majorBidi" w:hAnsiTheme="majorBidi" w:cstheme="majorBidi"/>
        </w:rPr>
        <w:t xml:space="preserve">30 </w:t>
      </w:r>
      <w:r w:rsidR="00924AC0" w:rsidRPr="00A01871">
        <w:rPr>
          <w:rFonts w:asciiTheme="majorBidi" w:hAnsiTheme="majorBidi" w:cstheme="majorBidi" w:hint="cs"/>
          <w:cs/>
        </w:rPr>
        <w:t xml:space="preserve">มิถุนายน </w:t>
      </w:r>
      <w:r w:rsidR="00FB6C4F" w:rsidRPr="00A01871">
        <w:rPr>
          <w:rFonts w:asciiTheme="majorBidi" w:hAnsiTheme="majorBidi" w:cstheme="majorBidi"/>
        </w:rPr>
        <w:t>256</w:t>
      </w:r>
      <w:r w:rsidR="001E4244" w:rsidRPr="00A01871">
        <w:rPr>
          <w:rFonts w:asciiTheme="majorBidi" w:hAnsiTheme="majorBidi" w:cstheme="majorBidi"/>
        </w:rPr>
        <w:t>8</w:t>
      </w:r>
      <w:r w:rsidR="00924AC0" w:rsidRPr="00A01871">
        <w:rPr>
          <w:rFonts w:asciiTheme="majorBidi" w:hAnsiTheme="majorBidi" w:cstheme="majorBidi" w:hint="cs"/>
          <w:cs/>
        </w:rPr>
        <w:t xml:space="preserve"> และวันที่ </w:t>
      </w:r>
      <w:r w:rsidR="00924AC0" w:rsidRPr="00A01871">
        <w:rPr>
          <w:rFonts w:asciiTheme="majorBidi" w:hAnsiTheme="majorBidi" w:cstheme="majorBidi"/>
          <w:lang w:val="en-US"/>
        </w:rPr>
        <w:t xml:space="preserve">31 </w:t>
      </w:r>
      <w:r w:rsidR="00924AC0" w:rsidRPr="00A01871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924AC0" w:rsidRPr="00A01871">
        <w:rPr>
          <w:rFonts w:asciiTheme="majorBidi" w:hAnsiTheme="majorBidi" w:cstheme="majorBidi"/>
          <w:lang w:val="en-US"/>
        </w:rPr>
        <w:t>2567</w:t>
      </w:r>
      <w:r w:rsidR="00355FA8" w:rsidRPr="00A01871">
        <w:rPr>
          <w:rFonts w:asciiTheme="majorBidi" w:hAnsiTheme="majorBidi" w:cstheme="majorBidi"/>
        </w:rPr>
        <w:t xml:space="preserve"> </w:t>
      </w:r>
      <w:r w:rsidRPr="00A01871">
        <w:rPr>
          <w:rFonts w:asciiTheme="majorBidi" w:hAnsiTheme="majorBidi" w:cstheme="majorBidi"/>
          <w:cs/>
          <w:lang w:val="en-US"/>
        </w:rPr>
        <w:t>วงเงิน</w:t>
      </w:r>
      <w:r w:rsidR="00E16697" w:rsidRPr="00A01871">
        <w:rPr>
          <w:rFonts w:asciiTheme="majorBidi" w:hAnsiTheme="majorBidi" w:cstheme="majorBidi" w:hint="cs"/>
          <w:cs/>
          <w:lang w:val="en-US"/>
        </w:rPr>
        <w:t>เบิกเกินบัญชีและเงิน</w:t>
      </w:r>
      <w:r w:rsidR="00D47C2A" w:rsidRPr="00A01871">
        <w:rPr>
          <w:rFonts w:asciiTheme="majorBidi" w:hAnsiTheme="majorBidi" w:cstheme="majorBidi"/>
          <w:cs/>
          <w:lang w:val="en-US"/>
        </w:rPr>
        <w:t>กู้ยืมระยะสั้น</w:t>
      </w:r>
      <w:r w:rsidRPr="00A01871">
        <w:rPr>
          <w:rFonts w:asciiTheme="majorBidi" w:hAnsiTheme="majorBidi" w:cstheme="majorBidi"/>
          <w:cs/>
          <w:lang w:val="en-US"/>
        </w:rPr>
        <w:t xml:space="preserve">จากสถาบันการเงินแห่งหนึ่งของกลุ่มบริษัทและบริษัทจำนวน </w:t>
      </w:r>
      <w:r w:rsidR="00C8247A" w:rsidRPr="00A01871">
        <w:rPr>
          <w:rFonts w:asciiTheme="majorBidi" w:hAnsiTheme="majorBidi" w:cstheme="majorBidi"/>
          <w:lang w:val="en-US"/>
        </w:rPr>
        <w:t>145</w:t>
      </w:r>
      <w:r w:rsidRPr="00A01871">
        <w:rPr>
          <w:rFonts w:asciiTheme="majorBidi" w:hAnsiTheme="majorBidi" w:cstheme="majorBidi"/>
          <w:lang w:val="en-US"/>
        </w:rPr>
        <w:t xml:space="preserve">.0 </w:t>
      </w:r>
      <w:r w:rsidRPr="00A01871">
        <w:rPr>
          <w:rFonts w:asciiTheme="majorBidi" w:hAnsiTheme="majorBidi" w:cstheme="majorBidi"/>
          <w:cs/>
          <w:lang w:val="en-US"/>
        </w:rPr>
        <w:t>ล้านบาท</w:t>
      </w:r>
      <w:r w:rsidR="00EB7D63" w:rsidRPr="00A01871">
        <w:rPr>
          <w:rFonts w:asciiTheme="majorBidi" w:hAnsiTheme="majorBidi" w:cstheme="majorBidi"/>
          <w:lang w:val="en-US"/>
        </w:rPr>
        <w:t xml:space="preserve"> </w:t>
      </w:r>
      <w:r w:rsidR="00EB7D63" w:rsidRPr="00A01871">
        <w:rPr>
          <w:rFonts w:asciiTheme="majorBidi" w:hAnsiTheme="majorBidi" w:cstheme="majorBidi"/>
          <w:cs/>
          <w:lang w:val="en-US"/>
        </w:rPr>
        <w:t xml:space="preserve">และ </w:t>
      </w:r>
      <w:r w:rsidR="00C8247A" w:rsidRPr="00A01871">
        <w:rPr>
          <w:rFonts w:asciiTheme="majorBidi" w:hAnsiTheme="majorBidi" w:cstheme="majorBidi"/>
          <w:lang w:val="en-US"/>
        </w:rPr>
        <w:t>13</w:t>
      </w:r>
      <w:r w:rsidR="00EB7D63" w:rsidRPr="00A01871">
        <w:rPr>
          <w:rFonts w:asciiTheme="majorBidi" w:hAnsiTheme="majorBidi" w:cstheme="majorBidi"/>
          <w:lang w:val="en-US"/>
        </w:rPr>
        <w:t xml:space="preserve">0.0 </w:t>
      </w:r>
      <w:r w:rsidR="00EB7D63" w:rsidRPr="00A01871">
        <w:rPr>
          <w:rFonts w:asciiTheme="majorBidi" w:hAnsiTheme="majorBidi" w:cstheme="majorBidi"/>
          <w:cs/>
          <w:lang w:val="en-US"/>
        </w:rPr>
        <w:t xml:space="preserve">ล้านบาท ตามลำดับ </w:t>
      </w:r>
      <w:r w:rsidRPr="00A01871">
        <w:rPr>
          <w:rFonts w:asciiTheme="majorBidi" w:hAnsiTheme="majorBidi" w:cstheme="majorBidi"/>
          <w:cs/>
          <w:lang w:val="en-US"/>
        </w:rPr>
        <w:t>กำหนดให้บริษัทต้องดำรง (</w:t>
      </w:r>
      <w:r w:rsidRPr="00A01871">
        <w:rPr>
          <w:rFonts w:asciiTheme="majorBidi" w:hAnsiTheme="majorBidi" w:cstheme="majorBidi"/>
          <w:lang w:val="en-US"/>
        </w:rPr>
        <w:t xml:space="preserve">1) </w:t>
      </w:r>
      <w:r w:rsidRPr="00A01871">
        <w:rPr>
          <w:rFonts w:asciiTheme="majorBidi" w:hAnsiTheme="majorBidi" w:cstheme="majorBidi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Pr="00A01871">
        <w:rPr>
          <w:rFonts w:asciiTheme="majorBidi" w:hAnsiTheme="majorBidi" w:cstheme="majorBidi"/>
          <w:lang w:val="en-US"/>
        </w:rPr>
        <w:t xml:space="preserve">(Debt-to-equity ratio) </w:t>
      </w:r>
      <w:r w:rsidRPr="00A0187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A01871">
        <w:rPr>
          <w:rFonts w:asciiTheme="majorBidi" w:hAnsiTheme="majorBidi" w:cstheme="majorBidi"/>
          <w:lang w:val="en-US"/>
        </w:rPr>
        <w:t xml:space="preserve">1.0 </w:t>
      </w:r>
      <w:r w:rsidRPr="00A01871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Pr="00A01871">
        <w:rPr>
          <w:rFonts w:asciiTheme="majorBidi" w:hAnsiTheme="majorBidi" w:cstheme="majorBidi"/>
          <w:lang w:val="en-US"/>
        </w:rPr>
        <w:t xml:space="preserve">2565 </w:t>
      </w:r>
      <w:r w:rsidRPr="00A01871">
        <w:rPr>
          <w:rFonts w:asciiTheme="majorBidi" w:hAnsiTheme="majorBidi" w:cstheme="majorBidi"/>
          <w:cs/>
          <w:lang w:val="en-US"/>
        </w:rPr>
        <w:t>เป็นต้นไป</w:t>
      </w:r>
      <w:r w:rsidR="00E16697" w:rsidRPr="00A01871">
        <w:rPr>
          <w:rFonts w:asciiTheme="majorBidi" w:hAnsiTheme="majorBidi" w:cstheme="majorBidi" w:hint="cs"/>
          <w:cs/>
          <w:lang w:val="en-US"/>
        </w:rPr>
        <w:t xml:space="preserve"> </w:t>
      </w:r>
      <w:r w:rsidRPr="00A01871">
        <w:rPr>
          <w:rFonts w:asciiTheme="majorBidi" w:hAnsiTheme="majorBidi" w:cstheme="majorBidi"/>
          <w:lang w:val="en-US"/>
        </w:rPr>
        <w:t xml:space="preserve">(2) </w:t>
      </w:r>
      <w:r w:rsidRPr="00A01871">
        <w:rPr>
          <w:rFonts w:asciiTheme="majorBidi" w:hAnsiTheme="majorBidi" w:cstheme="majorBidi"/>
          <w:cs/>
          <w:lang w:val="en-US"/>
        </w:rPr>
        <w:t xml:space="preserve">อัตราส่วนความสามารถในการชำระหนี้ </w:t>
      </w:r>
      <w:r w:rsidRPr="00A01871">
        <w:rPr>
          <w:rFonts w:asciiTheme="majorBidi" w:hAnsiTheme="majorBidi" w:cstheme="majorBidi"/>
          <w:lang w:val="en-US"/>
        </w:rPr>
        <w:t xml:space="preserve">(Debt service coverage ratio: DSCR) </w:t>
      </w:r>
      <w:r w:rsidRPr="00A01871">
        <w:rPr>
          <w:rFonts w:asciiTheme="majorBidi" w:hAnsiTheme="majorBidi" w:cstheme="majorBidi"/>
          <w:cs/>
          <w:lang w:val="en-US"/>
        </w:rPr>
        <w:t xml:space="preserve">ไม่ต่ำกว่า </w:t>
      </w:r>
      <w:r w:rsidRPr="00A01871">
        <w:rPr>
          <w:rFonts w:asciiTheme="majorBidi" w:hAnsiTheme="majorBidi" w:cstheme="majorBidi"/>
          <w:lang w:val="en-US"/>
        </w:rPr>
        <w:t xml:space="preserve">1.2 </w:t>
      </w:r>
      <w:r w:rsidRPr="00A01871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Pr="00A01871">
        <w:rPr>
          <w:rFonts w:asciiTheme="majorBidi" w:hAnsiTheme="majorBidi" w:cstheme="majorBidi"/>
          <w:lang w:val="en-US"/>
        </w:rPr>
        <w:t xml:space="preserve">2565 </w:t>
      </w:r>
      <w:r w:rsidRPr="00A01871">
        <w:rPr>
          <w:rFonts w:asciiTheme="majorBidi" w:hAnsiTheme="majorBidi" w:cstheme="majorBidi"/>
          <w:cs/>
          <w:lang w:val="en-US"/>
        </w:rPr>
        <w:t xml:space="preserve">เป็นต้นไป และ </w:t>
      </w:r>
      <w:r w:rsidRPr="00A01871">
        <w:rPr>
          <w:rFonts w:asciiTheme="majorBidi" w:hAnsiTheme="majorBidi" w:cstheme="majorBidi"/>
          <w:lang w:val="en-US"/>
        </w:rPr>
        <w:t xml:space="preserve">(3) </w:t>
      </w:r>
      <w:r w:rsidRPr="00A01871">
        <w:rPr>
          <w:rFonts w:asciiTheme="majorBidi" w:hAnsiTheme="majorBidi" w:cstheme="majorBidi"/>
          <w:cs/>
          <w:lang w:val="en-US"/>
        </w:rPr>
        <w:t xml:space="preserve">อัตราส่วนทางการเงิน </w:t>
      </w:r>
      <w:r w:rsidRPr="00A01871">
        <w:rPr>
          <w:rFonts w:asciiTheme="majorBidi" w:hAnsiTheme="majorBidi" w:cstheme="majorBidi"/>
          <w:lang w:val="en-US"/>
        </w:rPr>
        <w:t xml:space="preserve">Interest bearing debt to EBITDA </w:t>
      </w:r>
      <w:r w:rsidRPr="00A0187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A01871">
        <w:rPr>
          <w:rFonts w:asciiTheme="majorBidi" w:hAnsiTheme="majorBidi" w:cstheme="majorBidi"/>
          <w:lang w:val="en-US"/>
        </w:rPr>
        <w:t xml:space="preserve">4.5 </w:t>
      </w:r>
      <w:r w:rsidRPr="00A01871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Pr="00A01871">
        <w:rPr>
          <w:rFonts w:asciiTheme="majorBidi" w:hAnsiTheme="majorBidi" w:cstheme="majorBidi"/>
          <w:lang w:val="en-US"/>
        </w:rPr>
        <w:t xml:space="preserve">2565 </w:t>
      </w:r>
      <w:r w:rsidRPr="00A0187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A01871">
        <w:rPr>
          <w:rFonts w:asciiTheme="majorBidi" w:hAnsiTheme="majorBidi" w:cstheme="majorBidi"/>
          <w:lang w:val="en-US"/>
        </w:rPr>
        <w:t xml:space="preserve">3.0 </w:t>
      </w:r>
      <w:r w:rsidRPr="00A01871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Pr="00A01871">
        <w:rPr>
          <w:rFonts w:asciiTheme="majorBidi" w:hAnsiTheme="majorBidi" w:cstheme="majorBidi"/>
          <w:lang w:val="en-US"/>
        </w:rPr>
        <w:t xml:space="preserve">2566 </w:t>
      </w:r>
      <w:r w:rsidRPr="00A01871">
        <w:rPr>
          <w:rFonts w:asciiTheme="majorBidi" w:hAnsiTheme="majorBidi" w:cstheme="majorBidi"/>
          <w:cs/>
          <w:lang w:val="en-US"/>
        </w:rPr>
        <w:t xml:space="preserve">และ </w:t>
      </w:r>
      <w:r w:rsidRPr="00A01871">
        <w:rPr>
          <w:rFonts w:asciiTheme="majorBidi" w:hAnsiTheme="majorBidi" w:cstheme="majorBidi"/>
          <w:lang w:val="en-US"/>
        </w:rPr>
        <w:t xml:space="preserve">2567 </w:t>
      </w:r>
      <w:r w:rsidRPr="00A01871">
        <w:rPr>
          <w:rFonts w:asciiTheme="majorBidi" w:hAnsiTheme="majorBidi" w:cstheme="majorBidi"/>
          <w:cs/>
          <w:lang w:val="en-US"/>
        </w:rPr>
        <w:t xml:space="preserve">และไม่เกินกว่า </w:t>
      </w:r>
      <w:r w:rsidRPr="00A01871">
        <w:rPr>
          <w:rFonts w:asciiTheme="majorBidi" w:hAnsiTheme="majorBidi" w:cstheme="majorBidi"/>
          <w:lang w:val="en-US"/>
        </w:rPr>
        <w:t xml:space="preserve">2.0 </w:t>
      </w:r>
      <w:r w:rsidRPr="00A01871">
        <w:rPr>
          <w:rFonts w:asciiTheme="majorBidi" w:hAnsiTheme="majorBidi" w:cstheme="majorBidi"/>
          <w:cs/>
          <w:lang w:val="en-US"/>
        </w:rPr>
        <w:t xml:space="preserve">เท่า ตั้งแต่ปี </w:t>
      </w:r>
      <w:r w:rsidRPr="00A01871">
        <w:rPr>
          <w:rFonts w:asciiTheme="majorBidi" w:hAnsiTheme="majorBidi" w:cstheme="majorBidi"/>
          <w:lang w:val="en-US"/>
        </w:rPr>
        <w:t>2568</w:t>
      </w:r>
      <w:r w:rsidR="006B6234" w:rsidRPr="00A01871">
        <w:rPr>
          <w:rFonts w:asciiTheme="majorBidi" w:hAnsiTheme="majorBidi" w:cstheme="majorBidi"/>
          <w:cs/>
          <w:lang w:val="en-US"/>
        </w:rPr>
        <w:t xml:space="preserve"> </w:t>
      </w:r>
      <w:r w:rsidRPr="00A01871">
        <w:rPr>
          <w:rFonts w:asciiTheme="majorBidi" w:hAnsiTheme="majorBidi" w:cstheme="majorBidi"/>
          <w:cs/>
          <w:lang w:val="en-US"/>
        </w:rPr>
        <w:t>เป็นต้นไป</w:t>
      </w:r>
      <w:r w:rsidR="001E4244" w:rsidRPr="00A01871">
        <w:rPr>
          <w:rFonts w:asciiTheme="majorBidi" w:hAnsiTheme="majorBidi" w:cstheme="majorBidi"/>
          <w:lang w:val="en-US"/>
        </w:rPr>
        <w:t xml:space="preserve"> </w:t>
      </w:r>
    </w:p>
    <w:p w14:paraId="67E78318" w14:textId="77777777" w:rsidR="00DA50F4" w:rsidRPr="00A01871" w:rsidRDefault="00DA50F4" w:rsidP="00DA50F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DE3C3C" w14:textId="46AB7CA6" w:rsidR="002C4FD1" w:rsidRPr="00A01871" w:rsidRDefault="002C4FD1" w:rsidP="00AF2978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A01871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61B9A1FC" w14:textId="77777777" w:rsidR="002C4FD1" w:rsidRPr="00A01871" w:rsidRDefault="002C4FD1" w:rsidP="002C4FD1">
      <w:pPr>
        <w:pStyle w:val="FSContent"/>
        <w:rPr>
          <w:rFonts w:asciiTheme="majorBidi" w:hAnsiTheme="majorBidi" w:cstheme="majorBidi"/>
          <w:lang w:val="en-US"/>
        </w:rPr>
      </w:pPr>
    </w:p>
    <w:p w14:paraId="0D7EFD6B" w14:textId="3B890657" w:rsidR="00886378" w:rsidRPr="00A01871" w:rsidRDefault="002C4FD1" w:rsidP="009F2E14">
      <w:pPr>
        <w:pStyle w:val="FSContent"/>
        <w:rPr>
          <w:rFonts w:asciiTheme="majorBidi" w:hAnsiTheme="majorBidi" w:cstheme="majorBidi"/>
          <w:lang w:val="en-US"/>
        </w:rPr>
      </w:pPr>
      <w:r w:rsidRPr="00A01871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924AC0" w:rsidRPr="00A01871">
        <w:rPr>
          <w:rFonts w:asciiTheme="majorBidi" w:hAnsiTheme="majorBidi" w:cstheme="majorBidi"/>
          <w:lang w:val="en-US"/>
        </w:rPr>
        <w:t xml:space="preserve">30 </w:t>
      </w:r>
      <w:r w:rsidR="00924AC0" w:rsidRPr="00A01871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FB6C4F" w:rsidRPr="00A01871">
        <w:rPr>
          <w:rFonts w:asciiTheme="majorBidi" w:hAnsiTheme="majorBidi" w:cstheme="majorBidi"/>
          <w:lang w:val="en-US"/>
        </w:rPr>
        <w:t>256</w:t>
      </w:r>
      <w:r w:rsidR="00E13F74" w:rsidRPr="00A01871">
        <w:rPr>
          <w:rFonts w:asciiTheme="majorBidi" w:hAnsiTheme="majorBidi" w:cstheme="majorBidi"/>
          <w:lang w:val="en-US"/>
        </w:rPr>
        <w:t>8</w:t>
      </w:r>
      <w:r w:rsidR="00040C78" w:rsidRPr="00A01871">
        <w:rPr>
          <w:rFonts w:asciiTheme="majorBidi" w:hAnsiTheme="majorBidi" w:cstheme="majorBidi"/>
          <w:lang w:val="en-US"/>
        </w:rPr>
        <w:t xml:space="preserve"> </w:t>
      </w:r>
      <w:r w:rsidR="00B070A3" w:rsidRPr="00A01871">
        <w:rPr>
          <w:rFonts w:asciiTheme="majorBidi" w:hAnsiTheme="majorBidi" w:cstheme="majorBidi"/>
          <w:cs/>
          <w:lang w:val="en-US"/>
        </w:rPr>
        <w:t>กลุ่มบริษัทและ</w:t>
      </w:r>
      <w:r w:rsidRPr="00A01871">
        <w:rPr>
          <w:rFonts w:asciiTheme="majorBidi" w:hAnsiTheme="majorBidi" w:cstheme="majorBidi"/>
          <w:cs/>
          <w:lang w:val="en-US"/>
        </w:rPr>
        <w:t>บริษัทมีเงินกู้ยืมระยะยาว</w:t>
      </w:r>
      <w:r w:rsidR="002D447D" w:rsidRPr="00A01871">
        <w:rPr>
          <w:rFonts w:asciiTheme="majorBidi" w:hAnsiTheme="majorBidi" w:cstheme="majorBidi"/>
          <w:cs/>
          <w:lang w:val="en-US"/>
        </w:rPr>
        <w:t>จากสถาบันการเงินหลายแห่ง</w:t>
      </w:r>
      <w:r w:rsidRPr="00A01871">
        <w:rPr>
          <w:rFonts w:asciiTheme="majorBidi" w:hAnsiTheme="majorBidi" w:cstheme="majorBidi"/>
          <w:cs/>
          <w:lang w:val="en-US"/>
        </w:rPr>
        <w:t xml:space="preserve">จำนวน </w:t>
      </w:r>
      <w:r w:rsidR="00CF7B94" w:rsidRPr="00A01871">
        <w:rPr>
          <w:rFonts w:asciiTheme="majorBidi" w:hAnsiTheme="majorBidi" w:cstheme="majorBidi"/>
          <w:lang w:val="en-US"/>
        </w:rPr>
        <w:t xml:space="preserve">               </w:t>
      </w:r>
      <w:r w:rsidR="004020F8" w:rsidRPr="00A01871">
        <w:rPr>
          <w:rFonts w:asciiTheme="majorBidi" w:hAnsiTheme="majorBidi" w:cstheme="majorBidi"/>
          <w:lang w:val="en-US"/>
        </w:rPr>
        <w:t>63.1</w:t>
      </w:r>
      <w:r w:rsidRPr="00A01871">
        <w:rPr>
          <w:rFonts w:asciiTheme="majorBidi" w:hAnsiTheme="majorBidi" w:cstheme="majorBidi"/>
          <w:lang w:val="en-US"/>
        </w:rPr>
        <w:t xml:space="preserve"> </w:t>
      </w:r>
      <w:r w:rsidRPr="00A01871">
        <w:rPr>
          <w:rFonts w:asciiTheme="majorBidi" w:hAnsiTheme="majorBidi" w:cstheme="majorBidi"/>
          <w:cs/>
          <w:lang w:val="en-US"/>
        </w:rPr>
        <w:t>ล้านบาท</w:t>
      </w:r>
      <w:r w:rsidR="002D447D" w:rsidRPr="00A01871">
        <w:rPr>
          <w:rFonts w:asciiTheme="majorBidi" w:hAnsiTheme="majorBidi" w:cstheme="majorBidi"/>
          <w:cs/>
          <w:lang w:val="en-US"/>
        </w:rPr>
        <w:t xml:space="preserve"> และ </w:t>
      </w:r>
      <w:r w:rsidR="004020F8" w:rsidRPr="00A01871">
        <w:rPr>
          <w:rFonts w:asciiTheme="majorBidi" w:hAnsiTheme="majorBidi" w:cstheme="majorBidi"/>
          <w:lang w:val="en-US"/>
        </w:rPr>
        <w:t>63.1</w:t>
      </w:r>
      <w:r w:rsidR="002D447D" w:rsidRPr="00A01871">
        <w:rPr>
          <w:rFonts w:asciiTheme="majorBidi" w:hAnsiTheme="majorBidi" w:cstheme="majorBidi"/>
          <w:lang w:val="en-US"/>
        </w:rPr>
        <w:t xml:space="preserve"> </w:t>
      </w:r>
      <w:r w:rsidR="002D447D" w:rsidRPr="00A01871">
        <w:rPr>
          <w:rFonts w:asciiTheme="majorBidi" w:hAnsiTheme="majorBidi" w:cstheme="majorBidi"/>
          <w:cs/>
          <w:lang w:val="en-US"/>
        </w:rPr>
        <w:t>ล้านบาท ตามลำดับ</w:t>
      </w:r>
      <w:r w:rsidRPr="00A01871">
        <w:rPr>
          <w:rFonts w:asciiTheme="majorBidi" w:hAnsiTheme="majorBidi" w:cstheme="majorBidi"/>
          <w:cs/>
          <w:lang w:val="en-US"/>
        </w:rPr>
        <w:t xml:space="preserve"> </w:t>
      </w:r>
      <w:r w:rsidRPr="00A01871">
        <w:rPr>
          <w:rFonts w:asciiTheme="majorBidi" w:hAnsiTheme="majorBidi" w:cstheme="majorBidi"/>
          <w:i/>
          <w:iCs/>
          <w:lang w:val="en-US"/>
        </w:rPr>
        <w:t>(</w:t>
      </w:r>
      <w:r w:rsidR="0050646B" w:rsidRPr="00A01871">
        <w:rPr>
          <w:rFonts w:asciiTheme="majorBidi" w:hAnsiTheme="majorBidi" w:cstheme="majorBidi"/>
          <w:i/>
          <w:iCs/>
          <w:lang w:val="en-US"/>
        </w:rPr>
        <w:t xml:space="preserve">31 </w:t>
      </w:r>
      <w:r w:rsidR="0050646B" w:rsidRPr="00A01871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040C78" w:rsidRPr="00A01871">
        <w:rPr>
          <w:rFonts w:asciiTheme="majorBidi" w:hAnsiTheme="majorBidi" w:cstheme="majorBidi"/>
          <w:i/>
          <w:iCs/>
          <w:lang w:val="en-US"/>
        </w:rPr>
        <w:t>256</w:t>
      </w:r>
      <w:r w:rsidR="00E13F74" w:rsidRPr="00A01871">
        <w:rPr>
          <w:rFonts w:asciiTheme="majorBidi" w:hAnsiTheme="majorBidi" w:cstheme="majorBidi"/>
          <w:i/>
          <w:iCs/>
          <w:lang w:val="en-US"/>
        </w:rPr>
        <w:t>7</w:t>
      </w:r>
      <w:r w:rsidRPr="00A01871">
        <w:rPr>
          <w:rFonts w:asciiTheme="majorBidi" w:hAnsiTheme="majorBidi" w:cstheme="majorBidi"/>
          <w:i/>
          <w:iCs/>
          <w:lang w:val="en-US"/>
        </w:rPr>
        <w:t>:</w:t>
      </w:r>
      <w:r w:rsidR="00911556" w:rsidRPr="00A01871">
        <w:rPr>
          <w:rFonts w:asciiTheme="majorBidi" w:hAnsiTheme="majorBidi" w:cstheme="majorBidi"/>
          <w:i/>
          <w:iCs/>
          <w:lang w:val="en-US"/>
        </w:rPr>
        <w:t xml:space="preserve"> </w:t>
      </w:r>
      <w:r w:rsidR="00E13F74" w:rsidRPr="00A01871">
        <w:rPr>
          <w:rFonts w:asciiTheme="majorBidi" w:hAnsiTheme="majorBidi" w:cstheme="majorBidi"/>
          <w:i/>
          <w:iCs/>
          <w:lang w:val="en-US"/>
        </w:rPr>
        <w:t>68.1</w:t>
      </w:r>
      <w:r w:rsidRPr="00A01871">
        <w:rPr>
          <w:rFonts w:asciiTheme="majorBidi" w:hAnsiTheme="majorBidi" w:cstheme="majorBidi"/>
          <w:i/>
          <w:iCs/>
          <w:lang w:val="en-US"/>
        </w:rPr>
        <w:t xml:space="preserve"> </w:t>
      </w:r>
      <w:r w:rsidRPr="00A01871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BC0AD9" w:rsidRPr="00A01871">
        <w:rPr>
          <w:rFonts w:asciiTheme="majorBidi" w:hAnsiTheme="majorBidi" w:cstheme="majorBidi"/>
          <w:i/>
          <w:iCs/>
          <w:lang w:val="en-US"/>
        </w:rPr>
        <w:t xml:space="preserve"> </w:t>
      </w:r>
      <w:r w:rsidR="00BC0AD9" w:rsidRPr="00A01871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E13F74" w:rsidRPr="00A01871">
        <w:rPr>
          <w:rFonts w:asciiTheme="majorBidi" w:hAnsiTheme="majorBidi" w:cstheme="majorBidi"/>
          <w:i/>
          <w:iCs/>
          <w:lang w:val="en-US"/>
        </w:rPr>
        <w:t>68.1</w:t>
      </w:r>
      <w:r w:rsidR="00BC0AD9" w:rsidRPr="00A01871">
        <w:rPr>
          <w:rFonts w:asciiTheme="majorBidi" w:hAnsiTheme="majorBidi" w:cstheme="majorBidi"/>
          <w:i/>
          <w:iCs/>
          <w:lang w:val="en-US"/>
        </w:rPr>
        <w:t xml:space="preserve"> </w:t>
      </w:r>
      <w:r w:rsidR="00BC0AD9" w:rsidRPr="00A01871">
        <w:rPr>
          <w:rFonts w:asciiTheme="majorBidi" w:hAnsiTheme="majorBidi" w:cstheme="majorBidi"/>
          <w:i/>
          <w:iCs/>
          <w:cs/>
          <w:lang w:val="en-US"/>
        </w:rPr>
        <w:t>ล้านบาท ตามลำดับ</w:t>
      </w:r>
      <w:r w:rsidRPr="00A01871">
        <w:rPr>
          <w:rFonts w:asciiTheme="majorBidi" w:hAnsiTheme="majorBidi" w:cstheme="majorBidi"/>
          <w:i/>
          <w:iCs/>
          <w:lang w:val="en-US"/>
        </w:rPr>
        <w:t>)</w:t>
      </w:r>
      <w:r w:rsidRPr="00A01871">
        <w:rPr>
          <w:rFonts w:asciiTheme="majorBidi" w:hAnsiTheme="majorBidi" w:cstheme="majorBidi"/>
          <w:lang w:val="en-US"/>
        </w:rPr>
        <w:t xml:space="preserve"> </w:t>
      </w:r>
      <w:r w:rsidRPr="00A01871">
        <w:rPr>
          <w:rFonts w:asciiTheme="majorBidi" w:hAnsiTheme="majorBidi" w:cstheme="majorBidi"/>
          <w:cs/>
          <w:lang w:val="en-US"/>
        </w:rPr>
        <w:t>โดย</w:t>
      </w:r>
      <w:r w:rsidR="003D1E39" w:rsidRPr="00A01871">
        <w:rPr>
          <w:rFonts w:asciiTheme="majorBidi" w:hAnsiTheme="majorBidi" w:cstheme="majorBidi"/>
          <w:cs/>
          <w:lang w:val="en-US"/>
        </w:rPr>
        <w:t>เ</w:t>
      </w:r>
      <w:r w:rsidRPr="00A01871">
        <w:rPr>
          <w:rFonts w:asciiTheme="majorBidi" w:hAnsiTheme="majorBidi" w:cstheme="majorBidi"/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A01871">
        <w:rPr>
          <w:rFonts w:asciiTheme="majorBidi" w:hAnsiTheme="majorBidi" w:cstheme="majorBidi"/>
          <w:lang w:val="en-US"/>
        </w:rPr>
        <w:t>25</w:t>
      </w:r>
      <w:r w:rsidR="00AB27F2" w:rsidRPr="00A01871">
        <w:rPr>
          <w:rFonts w:asciiTheme="majorBidi" w:hAnsiTheme="majorBidi" w:cstheme="majorBidi"/>
          <w:lang w:val="en-US"/>
        </w:rPr>
        <w:t>73</w:t>
      </w:r>
      <w:r w:rsidRPr="00A01871">
        <w:rPr>
          <w:rFonts w:asciiTheme="majorBidi" w:hAnsiTheme="majorBidi" w:cstheme="majorBidi"/>
          <w:lang w:val="en-US"/>
        </w:rPr>
        <w:t xml:space="preserve"> </w:t>
      </w:r>
      <w:r w:rsidRPr="00A01871">
        <w:rPr>
          <w:rFonts w:asciiTheme="majorBidi" w:hAnsiTheme="majorBidi" w:cstheme="majorBidi"/>
          <w:cs/>
          <w:lang w:val="en-US"/>
        </w:rPr>
        <w:t>ซึ่งมีรายละเอี</w:t>
      </w:r>
      <w:r w:rsidR="003D1E39" w:rsidRPr="00A01871">
        <w:rPr>
          <w:rFonts w:asciiTheme="majorBidi" w:hAnsiTheme="majorBidi" w:cstheme="majorBidi"/>
          <w:cs/>
          <w:lang w:val="en-US"/>
        </w:rPr>
        <w:t>ย</w:t>
      </w:r>
      <w:r w:rsidRPr="00A01871">
        <w:rPr>
          <w:rFonts w:asciiTheme="majorBidi" w:hAnsiTheme="majorBidi" w:cstheme="majorBidi"/>
          <w:cs/>
          <w:lang w:val="en-US"/>
        </w:rPr>
        <w:t>ด</w:t>
      </w:r>
      <w:r w:rsidR="004C35C5" w:rsidRPr="00A01871">
        <w:rPr>
          <w:rFonts w:asciiTheme="majorBidi" w:hAnsiTheme="majorBidi" w:cstheme="majorBidi"/>
          <w:cs/>
          <w:lang w:val="en-US"/>
        </w:rPr>
        <w:t>ดัง</w:t>
      </w:r>
      <w:r w:rsidRPr="00A01871">
        <w:rPr>
          <w:rFonts w:asciiTheme="majorBidi" w:hAnsiTheme="majorBidi" w:cstheme="majorBidi"/>
          <w:cs/>
          <w:lang w:val="en-US"/>
        </w:rPr>
        <w:t>นี้</w:t>
      </w:r>
    </w:p>
    <w:p w14:paraId="3E72A516" w14:textId="2EF8F2DF" w:rsidR="009F2E14" w:rsidRPr="00A01871" w:rsidRDefault="009F2E14" w:rsidP="008450E2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42"/>
        <w:gridCol w:w="1275"/>
        <w:gridCol w:w="2552"/>
        <w:gridCol w:w="1309"/>
        <w:gridCol w:w="270"/>
        <w:gridCol w:w="1350"/>
      </w:tblGrid>
      <w:tr w:rsidR="0092202C" w:rsidRPr="00A01871" w14:paraId="17C6410B" w14:textId="77777777" w:rsidTr="00E13F74">
        <w:trPr>
          <w:tblHeader/>
        </w:trPr>
        <w:tc>
          <w:tcPr>
            <w:tcW w:w="2102" w:type="dxa"/>
          </w:tcPr>
          <w:p w14:paraId="68E25E4F" w14:textId="77777777" w:rsidR="0092202C" w:rsidRPr="00A01871" w:rsidRDefault="0092202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  <w:gridSpan w:val="2"/>
          </w:tcPr>
          <w:p w14:paraId="4F48EF0A" w14:textId="77777777" w:rsidR="0092202C" w:rsidRPr="00A01871" w:rsidRDefault="0092202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52" w:type="dxa"/>
          </w:tcPr>
          <w:p w14:paraId="3C073384" w14:textId="77777777" w:rsidR="0092202C" w:rsidRPr="00A01871" w:rsidRDefault="0092202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29" w:type="dxa"/>
            <w:gridSpan w:val="3"/>
          </w:tcPr>
          <w:p w14:paraId="26D0151A" w14:textId="37481139" w:rsidR="0092202C" w:rsidRPr="00A01871" w:rsidRDefault="0092202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6B79BE" w:rsidRPr="00A018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="006B79BE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6B79BE" w:rsidRPr="00A018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9E7" w:rsidRPr="00A01871" w14:paraId="03933D9A" w14:textId="77777777" w:rsidTr="00E13F74">
        <w:trPr>
          <w:tblHeader/>
        </w:trPr>
        <w:tc>
          <w:tcPr>
            <w:tcW w:w="2102" w:type="dxa"/>
          </w:tcPr>
          <w:p w14:paraId="6383D967" w14:textId="77777777" w:rsidR="00B909E7" w:rsidRPr="00A0187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43833E9" w14:textId="66F12AA5" w:rsidR="00B909E7" w:rsidRPr="00A01871" w:rsidRDefault="00B909E7" w:rsidP="00B31FB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ระยะเวลาครบ</w:t>
            </w:r>
          </w:p>
        </w:tc>
        <w:tc>
          <w:tcPr>
            <w:tcW w:w="2552" w:type="dxa"/>
          </w:tcPr>
          <w:p w14:paraId="0B2C5647" w14:textId="77777777" w:rsidR="00B909E7" w:rsidRPr="00A0187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</w:tcPr>
          <w:p w14:paraId="1475ED7E" w14:textId="7E01B33E" w:rsidR="00B909E7" w:rsidRPr="00A01871" w:rsidRDefault="00924AC0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B24B239" w14:textId="77777777" w:rsidR="00B909E7" w:rsidRPr="00A01871" w:rsidRDefault="00B909E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09A8954" w14:textId="23C1DB82" w:rsidR="00B909E7" w:rsidRPr="00A01871" w:rsidRDefault="00B909E7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13F74" w:rsidRPr="00A01871" w14:paraId="2CAAD5BA" w14:textId="77777777" w:rsidTr="00E13F74">
        <w:trPr>
          <w:tblHeader/>
        </w:trPr>
        <w:tc>
          <w:tcPr>
            <w:tcW w:w="2102" w:type="dxa"/>
          </w:tcPr>
          <w:p w14:paraId="19C30314" w14:textId="77777777" w:rsidR="00E13F74" w:rsidRPr="00A01871" w:rsidRDefault="00E13F74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959D919" w14:textId="4A3FA0D6" w:rsidR="00E13F74" w:rsidRPr="00A01871" w:rsidRDefault="00E13F74" w:rsidP="00B31FB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กำหนดของ</w:t>
            </w:r>
          </w:p>
        </w:tc>
        <w:tc>
          <w:tcPr>
            <w:tcW w:w="2552" w:type="dxa"/>
          </w:tcPr>
          <w:p w14:paraId="36EA952F" w14:textId="77777777" w:rsidR="00E13F74" w:rsidRPr="00A01871" w:rsidRDefault="00E13F7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</w:tcPr>
          <w:p w14:paraId="606A04A3" w14:textId="70B7B41C" w:rsidR="00E13F74" w:rsidRPr="00A01871" w:rsidRDefault="00E13F74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E40D5E0" w14:textId="77777777" w:rsidR="00E13F74" w:rsidRPr="00A01871" w:rsidRDefault="00E13F7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7859EB75" w14:textId="1432DC98" w:rsidR="00E13F74" w:rsidRPr="00A01871" w:rsidRDefault="00E13F74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909E7" w:rsidRPr="00A01871" w14:paraId="429DEDF6" w14:textId="77777777" w:rsidTr="00E13F74">
        <w:trPr>
          <w:tblHeader/>
        </w:trPr>
        <w:tc>
          <w:tcPr>
            <w:tcW w:w="2102" w:type="dxa"/>
          </w:tcPr>
          <w:p w14:paraId="42AEE781" w14:textId="77777777" w:rsidR="00B909E7" w:rsidRPr="00A0187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17" w:type="dxa"/>
            <w:gridSpan w:val="2"/>
          </w:tcPr>
          <w:p w14:paraId="4AF4204C" w14:textId="77777777" w:rsidR="00B909E7" w:rsidRPr="00A0187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552" w:type="dxa"/>
          </w:tcPr>
          <w:p w14:paraId="1287D4AF" w14:textId="77777777" w:rsidR="00B909E7" w:rsidRPr="00A01871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929" w:type="dxa"/>
            <w:gridSpan w:val="3"/>
          </w:tcPr>
          <w:p w14:paraId="7FF70594" w14:textId="77777777" w:rsidR="00B909E7" w:rsidRPr="00A01871" w:rsidRDefault="00B909E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247A" w:rsidRPr="00A01871" w14:paraId="7F74C40C" w14:textId="77777777" w:rsidTr="00924AC0">
        <w:tc>
          <w:tcPr>
            <w:tcW w:w="2244" w:type="dxa"/>
            <w:gridSpan w:val="2"/>
          </w:tcPr>
          <w:p w14:paraId="270F4270" w14:textId="2D6A7F23" w:rsidR="00896A5B" w:rsidRPr="00A01871" w:rsidRDefault="00924AC0" w:rsidP="00B730F2">
            <w:pPr>
              <w:ind w:left="156" w:right="-80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30 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x-none"/>
              </w:rPr>
              <w:t>มิถุนายน</w:t>
            </w:r>
            <w:r w:rsidR="00896A5B" w:rsidRPr="00A01871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x-none"/>
              </w:rPr>
              <w:t xml:space="preserve"> </w:t>
            </w:r>
            <w:r w:rsidR="00896A5B" w:rsidRPr="00A0187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256</w:t>
            </w:r>
            <w:r w:rsidR="00896A5B"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 : 5.25%</w:t>
            </w:r>
          </w:p>
          <w:p w14:paraId="3FBEBF1F" w14:textId="0168A85A" w:rsidR="00C8247A" w:rsidRPr="00A01871" w:rsidRDefault="00896A5B" w:rsidP="00B730F2">
            <w:pPr>
              <w:ind w:hanging="2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>(</w:t>
            </w: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31</w:t>
            </w: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 </w:t>
            </w:r>
            <w:r w:rsidRPr="00A018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x-none"/>
              </w:rPr>
              <w:t>ธันวาคม</w:t>
            </w: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 </w:t>
            </w: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2567</w:t>
            </w: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 : </w:t>
            </w: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br/>
            </w:r>
            <w:r w:rsidR="00C8247A"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ปีที่ </w:t>
            </w:r>
            <w:r w:rsidR="00C8247A"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1 : MLR-4.1%</w:t>
            </w:r>
          </w:p>
          <w:p w14:paraId="13B6F06A" w14:textId="77777777" w:rsidR="00C8247A" w:rsidRPr="00A01871" w:rsidRDefault="00C8247A" w:rsidP="00C8247A">
            <w:pPr>
              <w:ind w:left="156" w:hanging="15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ปีที่ </w:t>
            </w: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2 - 3 : MLR-3.1%</w:t>
            </w:r>
          </w:p>
          <w:p w14:paraId="6C31D86A" w14:textId="77777777" w:rsidR="00C8247A" w:rsidRPr="00A01871" w:rsidRDefault="00C8247A" w:rsidP="00C8247A">
            <w:pPr>
              <w:ind w:left="156" w:hanging="15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ปีที่ </w:t>
            </w: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4 - 5 : MLR-2.1%</w:t>
            </w:r>
          </w:p>
          <w:p w14:paraId="4F484667" w14:textId="5BEF1F05" w:rsidR="00C8247A" w:rsidRPr="00A01871" w:rsidRDefault="00C8247A" w:rsidP="00C8247A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ปีที่ </w:t>
            </w: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 xml:space="preserve">6 </w:t>
            </w: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 xml:space="preserve"> : MLR-1.6%</w:t>
            </w:r>
            <w:r w:rsidR="00896A5B"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)</w:t>
            </w:r>
          </w:p>
        </w:tc>
        <w:tc>
          <w:tcPr>
            <w:tcW w:w="1275" w:type="dxa"/>
          </w:tcPr>
          <w:p w14:paraId="22C1CCD7" w14:textId="77777777" w:rsidR="00C8247A" w:rsidRPr="00A01871" w:rsidRDefault="00C8247A" w:rsidP="00C8247A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</w:tcPr>
          <w:p w14:paraId="7FDC0B66" w14:textId="5EF0D96F" w:rsidR="00C8247A" w:rsidRPr="00A01871" w:rsidRDefault="00C8247A" w:rsidP="00C8247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</w:tcPr>
          <w:p w14:paraId="37AE4A35" w14:textId="0D6A36D9" w:rsidR="00C8247A" w:rsidRPr="00A01871" w:rsidRDefault="004020F8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17,336</w:t>
            </w:r>
          </w:p>
        </w:tc>
        <w:tc>
          <w:tcPr>
            <w:tcW w:w="270" w:type="dxa"/>
          </w:tcPr>
          <w:p w14:paraId="34619A5D" w14:textId="77777777" w:rsidR="00C8247A" w:rsidRPr="00A01871" w:rsidRDefault="00C8247A" w:rsidP="00C824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6BA3B9" w14:textId="4154917A" w:rsidR="00C8247A" w:rsidRPr="00A01871" w:rsidRDefault="00E13F74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19,013</w:t>
            </w:r>
          </w:p>
        </w:tc>
      </w:tr>
      <w:tr w:rsidR="00E13F74" w:rsidRPr="00A01871" w14:paraId="4EBB2AC7" w14:textId="77777777" w:rsidTr="00E13F74">
        <w:tc>
          <w:tcPr>
            <w:tcW w:w="2102" w:type="dxa"/>
          </w:tcPr>
          <w:p w14:paraId="4960D0F5" w14:textId="27D45E23" w:rsidR="00E13F74" w:rsidRPr="00A01871" w:rsidRDefault="00E13F74" w:rsidP="00E13F74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MLR-4.25%</w:t>
            </w:r>
          </w:p>
        </w:tc>
        <w:tc>
          <w:tcPr>
            <w:tcW w:w="1417" w:type="dxa"/>
            <w:gridSpan w:val="2"/>
          </w:tcPr>
          <w:p w14:paraId="223D35D3" w14:textId="192C37E3" w:rsidR="00E13F74" w:rsidRPr="00A01871" w:rsidRDefault="00E13F74" w:rsidP="00E13F7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</w:tcPr>
          <w:p w14:paraId="2146ABEE" w14:textId="5068CAC4" w:rsidR="00E13F74" w:rsidRPr="00A01871" w:rsidRDefault="00E13F74" w:rsidP="00E13F7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</w:tcPr>
          <w:p w14:paraId="2F3E9FDB" w14:textId="5543F223" w:rsidR="00E13F74" w:rsidRPr="00A01871" w:rsidRDefault="004020F8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14,219</w:t>
            </w:r>
          </w:p>
        </w:tc>
        <w:tc>
          <w:tcPr>
            <w:tcW w:w="270" w:type="dxa"/>
          </w:tcPr>
          <w:p w14:paraId="10875899" w14:textId="77777777" w:rsidR="00E13F74" w:rsidRPr="00A01871" w:rsidRDefault="00E13F74" w:rsidP="00E13F7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5E965D" w14:textId="4D3BBBF0" w:rsidR="00E13F74" w:rsidRPr="00A01871" w:rsidRDefault="00E13F74" w:rsidP="00E13F74">
            <w:pPr>
              <w:pStyle w:val="BodyText"/>
              <w:tabs>
                <w:tab w:val="decimal" w:pos="4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3F74" w:rsidRPr="00A01871" w14:paraId="3827B257" w14:textId="77777777" w:rsidTr="00E13F74">
        <w:tc>
          <w:tcPr>
            <w:tcW w:w="2102" w:type="dxa"/>
          </w:tcPr>
          <w:p w14:paraId="2B6FDFF4" w14:textId="3BD1FFA1" w:rsidR="00E13F74" w:rsidRPr="00A01871" w:rsidRDefault="00E13F74" w:rsidP="00E13F74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</w:t>
            </w:r>
          </w:p>
        </w:tc>
        <w:tc>
          <w:tcPr>
            <w:tcW w:w="1417" w:type="dxa"/>
            <w:gridSpan w:val="2"/>
          </w:tcPr>
          <w:p w14:paraId="7DEF4C6F" w14:textId="0248A86C" w:rsidR="00E13F74" w:rsidRPr="00A01871" w:rsidRDefault="00E13F74" w:rsidP="00E13F7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</w:tcPr>
          <w:p w14:paraId="60543263" w14:textId="3871DE0C" w:rsidR="00E13F74" w:rsidRPr="00A01871" w:rsidRDefault="00E13F74" w:rsidP="00E13F7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</w:tcPr>
          <w:p w14:paraId="191DE7BE" w14:textId="010C3100" w:rsidR="00E13F74" w:rsidRPr="00A01871" w:rsidRDefault="004020F8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18,632</w:t>
            </w:r>
          </w:p>
        </w:tc>
        <w:tc>
          <w:tcPr>
            <w:tcW w:w="270" w:type="dxa"/>
          </w:tcPr>
          <w:p w14:paraId="2B502D74" w14:textId="77777777" w:rsidR="00E13F74" w:rsidRPr="00A01871" w:rsidRDefault="00E13F74" w:rsidP="00E13F7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EC9548" w14:textId="0168F56C" w:rsidR="00E13F74" w:rsidRPr="00A01871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22,036</w:t>
            </w:r>
          </w:p>
        </w:tc>
      </w:tr>
      <w:tr w:rsidR="00E13F74" w:rsidRPr="00A01871" w14:paraId="2C45A675" w14:textId="77777777" w:rsidTr="00E13F74">
        <w:tc>
          <w:tcPr>
            <w:tcW w:w="2102" w:type="dxa"/>
          </w:tcPr>
          <w:p w14:paraId="3D920A61" w14:textId="77777777" w:rsidR="00E13F74" w:rsidRPr="00A01871" w:rsidRDefault="00E13F74" w:rsidP="00E13F74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lastRenderedPageBreak/>
              <w:t xml:space="preserve">ปีที่ 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1 - 3 : MLR-2.55%</w:t>
            </w:r>
          </w:p>
          <w:p w14:paraId="26A4F532" w14:textId="1A240962" w:rsidR="00E13F74" w:rsidRPr="00A01871" w:rsidRDefault="00E13F74" w:rsidP="00E13F74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4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MLR-2.3%</w:t>
            </w:r>
          </w:p>
        </w:tc>
        <w:tc>
          <w:tcPr>
            <w:tcW w:w="1417" w:type="dxa"/>
            <w:gridSpan w:val="2"/>
          </w:tcPr>
          <w:p w14:paraId="215F3D5B" w14:textId="77777777" w:rsidR="00E13F74" w:rsidRPr="00A01871" w:rsidRDefault="00E13F74" w:rsidP="00E13F7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</w:tcPr>
          <w:p w14:paraId="5DC19CC1" w14:textId="77777777" w:rsidR="00E13F74" w:rsidRPr="00A01871" w:rsidRDefault="00E13F74" w:rsidP="00E13F7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ที่ดินที่เป็นกรรมสิทธิ์ของบริษัทและบริษัทย่อย</w:t>
            </w:r>
          </w:p>
        </w:tc>
        <w:tc>
          <w:tcPr>
            <w:tcW w:w="1309" w:type="dxa"/>
          </w:tcPr>
          <w:p w14:paraId="67A78A01" w14:textId="0A9FAD53" w:rsidR="00E13F74" w:rsidRPr="00A01871" w:rsidRDefault="004020F8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12,906</w:t>
            </w:r>
          </w:p>
        </w:tc>
        <w:tc>
          <w:tcPr>
            <w:tcW w:w="270" w:type="dxa"/>
          </w:tcPr>
          <w:p w14:paraId="216625CD" w14:textId="77777777" w:rsidR="00E13F74" w:rsidRPr="00A01871" w:rsidRDefault="00E13F74" w:rsidP="00E13F74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C4F05A" w14:textId="76FE8802" w:rsidR="00E13F74" w:rsidRPr="00A01871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14,930</w:t>
            </w:r>
          </w:p>
        </w:tc>
      </w:tr>
      <w:tr w:rsidR="00E13F74" w:rsidRPr="00A01871" w14:paraId="63C10D32" w14:textId="77777777" w:rsidTr="00E13F74">
        <w:tc>
          <w:tcPr>
            <w:tcW w:w="2102" w:type="dxa"/>
          </w:tcPr>
          <w:p w14:paraId="070F905A" w14:textId="77777777" w:rsidR="00E13F74" w:rsidRPr="00A01871" w:rsidRDefault="00E13F74" w:rsidP="00E13F74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MLR-2.0%</w:t>
            </w:r>
          </w:p>
          <w:p w14:paraId="7B2188DC" w14:textId="77777777" w:rsidR="00E13F74" w:rsidRPr="00A01871" w:rsidRDefault="00E13F74" w:rsidP="00E13F74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MLR-1.0%</w:t>
            </w:r>
          </w:p>
        </w:tc>
        <w:tc>
          <w:tcPr>
            <w:tcW w:w="1417" w:type="dxa"/>
            <w:gridSpan w:val="2"/>
          </w:tcPr>
          <w:p w14:paraId="508C5AA7" w14:textId="77777777" w:rsidR="00E13F74" w:rsidRPr="00A01871" w:rsidRDefault="00E13F74" w:rsidP="00E13F7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</w:tcPr>
          <w:p w14:paraId="337EA6E3" w14:textId="140908F4" w:rsidR="00E13F74" w:rsidRPr="00A01871" w:rsidRDefault="00E13F74" w:rsidP="00E13F7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และบรรษัทประกันสินเชื่ออุตสาหกรรมขนาดย่อม(บสย.)</w:t>
            </w:r>
          </w:p>
        </w:tc>
        <w:tc>
          <w:tcPr>
            <w:tcW w:w="1309" w:type="dxa"/>
          </w:tcPr>
          <w:p w14:paraId="1CD533B9" w14:textId="2AC8EE65" w:rsidR="00E13F74" w:rsidRPr="00A01871" w:rsidRDefault="004020F8" w:rsidP="004020F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2E1135" w14:textId="77777777" w:rsidR="00E13F74" w:rsidRPr="00A01871" w:rsidRDefault="00E13F74" w:rsidP="00E13F74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56DF4B" w14:textId="722DB56A" w:rsidR="00E13F74" w:rsidRPr="00A01871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11,562</w:t>
            </w:r>
          </w:p>
        </w:tc>
      </w:tr>
      <w:tr w:rsidR="00E13F74" w:rsidRPr="00A01871" w14:paraId="3131EEC2" w14:textId="77777777" w:rsidTr="00E13F74">
        <w:tc>
          <w:tcPr>
            <w:tcW w:w="2102" w:type="dxa"/>
          </w:tcPr>
          <w:p w14:paraId="28C652FE" w14:textId="77777777" w:rsidR="00E13F74" w:rsidRPr="00A01871" w:rsidRDefault="00E13F74" w:rsidP="00E13F74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2.0%</w:t>
            </w:r>
          </w:p>
          <w:p w14:paraId="665ACB85" w14:textId="5B6AA965" w:rsidR="00E13F74" w:rsidRPr="00A01871" w:rsidRDefault="00E13F74" w:rsidP="00E13F74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: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7.0%</w:t>
            </w:r>
          </w:p>
        </w:tc>
        <w:tc>
          <w:tcPr>
            <w:tcW w:w="1417" w:type="dxa"/>
            <w:gridSpan w:val="2"/>
          </w:tcPr>
          <w:p w14:paraId="443E9431" w14:textId="25F180B4" w:rsidR="00E13F74" w:rsidRPr="00A01871" w:rsidRDefault="00E13F74" w:rsidP="00E13F7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552" w:type="dxa"/>
          </w:tcPr>
          <w:p w14:paraId="2FC804B4" w14:textId="3CE33A47" w:rsidR="00E13F74" w:rsidRPr="00A01871" w:rsidRDefault="00E13F74" w:rsidP="00E13F7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309" w:type="dxa"/>
          </w:tcPr>
          <w:p w14:paraId="27692C42" w14:textId="796E56BB" w:rsidR="00E13F74" w:rsidRPr="00A01871" w:rsidRDefault="004020F8" w:rsidP="00E13F7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D3A2AB" w14:textId="77777777" w:rsidR="00E13F74" w:rsidRPr="00A01871" w:rsidRDefault="00E13F74" w:rsidP="00E13F74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14208F" w14:textId="79F26113" w:rsidR="00E13F74" w:rsidRPr="00A01871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</w:tr>
      <w:tr w:rsidR="00E13F74" w:rsidRPr="00A01871" w14:paraId="43B80169" w14:textId="77777777" w:rsidTr="00E13F74">
        <w:tc>
          <w:tcPr>
            <w:tcW w:w="2102" w:type="dxa"/>
          </w:tcPr>
          <w:p w14:paraId="39423E88" w14:textId="77777777" w:rsidR="00E13F74" w:rsidRPr="00A01871" w:rsidRDefault="00E13F74" w:rsidP="00E13F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3D65B2EF" w14:textId="77777777" w:rsidR="00E13F74" w:rsidRPr="00A01871" w:rsidRDefault="00E13F74" w:rsidP="00E13F7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018E5844" w14:textId="77777777" w:rsidR="00E13F74" w:rsidRPr="00A01871" w:rsidRDefault="00E13F74" w:rsidP="00E13F7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4CDCC939" w14:textId="3432CCCE" w:rsidR="00E13F74" w:rsidRPr="00A01871" w:rsidRDefault="004020F8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63,093</w:t>
            </w:r>
          </w:p>
        </w:tc>
        <w:tc>
          <w:tcPr>
            <w:tcW w:w="270" w:type="dxa"/>
          </w:tcPr>
          <w:p w14:paraId="4D20631A" w14:textId="77777777" w:rsidR="00E13F74" w:rsidRPr="00A01871" w:rsidRDefault="00E13F74" w:rsidP="00E13F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86C81D" w14:textId="1DEC7961" w:rsidR="00E13F74" w:rsidRPr="00A01871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68,068</w:t>
            </w:r>
          </w:p>
        </w:tc>
      </w:tr>
    </w:tbl>
    <w:p w14:paraId="31BB674A" w14:textId="5DA7108C" w:rsidR="00755CC1" w:rsidRPr="00A01871" w:rsidRDefault="00755CC1" w:rsidP="009B721B">
      <w:pPr>
        <w:pStyle w:val="FSContent"/>
        <w:rPr>
          <w:rFonts w:asciiTheme="majorBidi" w:hAnsiTheme="majorBidi" w:cstheme="majorBidi"/>
          <w:lang w:val="en-US"/>
        </w:rPr>
      </w:pPr>
    </w:p>
    <w:p w14:paraId="126D73E9" w14:textId="0C8B67AF" w:rsidR="0053417F" w:rsidRPr="00A01871" w:rsidRDefault="009B721B" w:rsidP="00BC16D0">
      <w:pPr>
        <w:pStyle w:val="FSContent"/>
        <w:rPr>
          <w:rFonts w:asciiTheme="majorBidi" w:hAnsiTheme="majorBidi" w:cstheme="majorBidi"/>
          <w:lang w:val="en-US"/>
        </w:rPr>
      </w:pPr>
      <w:r w:rsidRPr="00A01871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924AC0" w:rsidRPr="00A01871">
        <w:rPr>
          <w:rFonts w:asciiTheme="majorBidi" w:hAnsiTheme="majorBidi" w:cstheme="majorBidi"/>
          <w:lang w:val="en-US"/>
        </w:rPr>
        <w:t xml:space="preserve">30 </w:t>
      </w:r>
      <w:r w:rsidR="00924AC0" w:rsidRPr="00A01871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FB6C4F" w:rsidRPr="00A01871">
        <w:rPr>
          <w:rFonts w:asciiTheme="majorBidi" w:hAnsiTheme="majorBidi" w:cstheme="majorBidi"/>
          <w:lang w:val="en-US"/>
        </w:rPr>
        <w:t>256</w:t>
      </w:r>
      <w:r w:rsidR="00E13F74" w:rsidRPr="00A01871">
        <w:rPr>
          <w:rFonts w:asciiTheme="majorBidi" w:hAnsiTheme="majorBidi" w:cstheme="majorBidi"/>
          <w:lang w:val="en-US"/>
        </w:rPr>
        <w:t>8</w:t>
      </w:r>
      <w:r w:rsidR="00924AC0" w:rsidRPr="00A01871">
        <w:rPr>
          <w:rFonts w:asciiTheme="majorBidi" w:hAnsiTheme="majorBidi" w:cstheme="majorBidi" w:hint="cs"/>
          <w:cs/>
          <w:lang w:val="en-US"/>
        </w:rPr>
        <w:t xml:space="preserve"> และวันที่ </w:t>
      </w:r>
      <w:r w:rsidR="00924AC0" w:rsidRPr="00A01871">
        <w:rPr>
          <w:rFonts w:asciiTheme="majorBidi" w:hAnsiTheme="majorBidi" w:cstheme="majorBidi"/>
          <w:lang w:val="en-US"/>
        </w:rPr>
        <w:t xml:space="preserve">31 </w:t>
      </w:r>
      <w:r w:rsidR="00924AC0" w:rsidRPr="00A01871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924AC0" w:rsidRPr="00A01871">
        <w:rPr>
          <w:rFonts w:asciiTheme="majorBidi" w:hAnsiTheme="majorBidi" w:cstheme="majorBidi"/>
          <w:lang w:val="en-US"/>
        </w:rPr>
        <w:t>2567</w:t>
      </w:r>
      <w:r w:rsidR="00144D56" w:rsidRPr="00A01871">
        <w:rPr>
          <w:rFonts w:asciiTheme="majorBidi" w:hAnsiTheme="majorBidi" w:cstheme="majorBidi"/>
          <w:lang w:val="en-US"/>
        </w:rPr>
        <w:t xml:space="preserve"> </w:t>
      </w:r>
      <w:r w:rsidRPr="00A01871">
        <w:rPr>
          <w:rFonts w:asciiTheme="majorBidi" w:hAnsiTheme="majorBidi" w:cstheme="majorBidi"/>
          <w:cs/>
          <w:lang w:val="en-US"/>
        </w:rPr>
        <w:t>วงเงินกู้ยืมระยะยาวจากสถาบันการเงินแห่งหนึ่ง</w:t>
      </w:r>
      <w:r w:rsidR="004B55B6" w:rsidRPr="00A01871">
        <w:rPr>
          <w:rFonts w:asciiTheme="majorBidi" w:hAnsiTheme="majorBidi" w:cstheme="majorBidi"/>
          <w:cs/>
          <w:lang w:val="en-US"/>
        </w:rPr>
        <w:t>ของ</w:t>
      </w:r>
      <w:r w:rsidR="00355FA8" w:rsidRPr="00A01871">
        <w:rPr>
          <w:rFonts w:asciiTheme="majorBidi" w:hAnsiTheme="majorBidi" w:cstheme="majorBidi" w:hint="cs"/>
          <w:cs/>
          <w:lang w:val="en-US"/>
        </w:rPr>
        <w:t>กลุ่มบริษัทและ</w:t>
      </w:r>
      <w:r w:rsidR="004B55B6" w:rsidRPr="00A01871">
        <w:rPr>
          <w:rFonts w:asciiTheme="majorBidi" w:hAnsiTheme="majorBidi" w:cstheme="majorBidi"/>
          <w:cs/>
          <w:lang w:val="en-US"/>
        </w:rPr>
        <w:t>บริษัท</w:t>
      </w:r>
      <w:r w:rsidRPr="00A01871">
        <w:rPr>
          <w:rFonts w:asciiTheme="majorBidi" w:hAnsiTheme="majorBidi" w:cstheme="majorBidi"/>
          <w:cs/>
          <w:lang w:val="en-US"/>
        </w:rPr>
        <w:t xml:space="preserve">จำนวน </w:t>
      </w:r>
      <w:r w:rsidRPr="00A01871">
        <w:rPr>
          <w:rFonts w:asciiTheme="majorBidi" w:hAnsiTheme="majorBidi" w:cstheme="majorBidi"/>
          <w:lang w:val="en-US"/>
        </w:rPr>
        <w:t xml:space="preserve">20.0 </w:t>
      </w:r>
      <w:r w:rsidRPr="00A01871">
        <w:rPr>
          <w:rFonts w:asciiTheme="majorBidi" w:hAnsiTheme="majorBidi" w:cstheme="majorBidi"/>
          <w:cs/>
          <w:lang w:val="en-US"/>
        </w:rPr>
        <w:t>ล้านบาท</w:t>
      </w:r>
      <w:r w:rsidR="00355FA8" w:rsidRPr="00A01871">
        <w:rPr>
          <w:rFonts w:asciiTheme="majorBidi" w:hAnsiTheme="majorBidi" w:cstheme="majorBidi" w:hint="cs"/>
          <w:cs/>
          <w:lang w:val="en-US"/>
        </w:rPr>
        <w:t xml:space="preserve"> และ </w:t>
      </w:r>
      <w:r w:rsidR="00355FA8" w:rsidRPr="00A01871">
        <w:rPr>
          <w:rFonts w:asciiTheme="majorBidi" w:hAnsiTheme="majorBidi" w:cstheme="majorBidi"/>
          <w:lang w:val="en-US"/>
        </w:rPr>
        <w:t xml:space="preserve">20.0 </w:t>
      </w:r>
      <w:r w:rsidR="00355FA8" w:rsidRPr="00A01871">
        <w:rPr>
          <w:rFonts w:asciiTheme="majorBidi" w:hAnsiTheme="majorBidi" w:cstheme="majorBidi" w:hint="cs"/>
          <w:cs/>
          <w:lang w:val="en-US"/>
        </w:rPr>
        <w:t>ล้านบาท ตามลำดับ</w:t>
      </w:r>
      <w:r w:rsidR="00355FA8" w:rsidRPr="00A01871">
        <w:rPr>
          <w:rFonts w:asciiTheme="majorBidi" w:hAnsiTheme="majorBidi" w:cstheme="majorBidi"/>
          <w:lang w:val="en-US"/>
        </w:rPr>
        <w:t xml:space="preserve"> </w:t>
      </w:r>
      <w:r w:rsidRPr="00A01871">
        <w:rPr>
          <w:rFonts w:asciiTheme="majorBidi" w:hAnsiTheme="majorBidi" w:cstheme="majorBidi"/>
          <w:cs/>
          <w:lang w:val="en-US"/>
        </w:rPr>
        <w:t>กำหนดให้บริษัทต้องดำรง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 (</w:t>
      </w:r>
      <w:r w:rsidR="00831416" w:rsidRPr="00A01871">
        <w:rPr>
          <w:rFonts w:asciiTheme="majorBidi" w:hAnsiTheme="majorBidi" w:cstheme="majorBidi"/>
          <w:lang w:val="en-US"/>
        </w:rPr>
        <w:t xml:space="preserve">1)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="00831416" w:rsidRPr="00A01871">
        <w:rPr>
          <w:rFonts w:asciiTheme="majorBidi" w:hAnsiTheme="majorBidi" w:cstheme="majorBidi"/>
          <w:lang w:val="en-US"/>
        </w:rPr>
        <w:t>(Debt-to</w:t>
      </w:r>
      <w:r w:rsidR="00817FED" w:rsidRPr="00A01871">
        <w:rPr>
          <w:rFonts w:asciiTheme="majorBidi" w:hAnsiTheme="majorBidi" w:cstheme="majorBidi"/>
          <w:lang w:val="en-US"/>
        </w:rPr>
        <w:t>-</w:t>
      </w:r>
      <w:r w:rsidR="00831416" w:rsidRPr="00A01871">
        <w:rPr>
          <w:rFonts w:asciiTheme="majorBidi" w:hAnsiTheme="majorBidi" w:cstheme="majorBidi"/>
          <w:lang w:val="en-US"/>
        </w:rPr>
        <w:t xml:space="preserve">equity ratio)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A01871">
        <w:rPr>
          <w:rFonts w:asciiTheme="majorBidi" w:hAnsiTheme="majorBidi" w:cstheme="majorBidi"/>
          <w:lang w:val="en-US"/>
        </w:rPr>
        <w:t xml:space="preserve">1.0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="00831416" w:rsidRPr="00A01871">
        <w:rPr>
          <w:rFonts w:asciiTheme="majorBidi" w:hAnsiTheme="majorBidi" w:cstheme="majorBidi"/>
          <w:lang w:val="en-US"/>
        </w:rPr>
        <w:t xml:space="preserve">2565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เป็นต้นไป </w:t>
      </w:r>
      <w:r w:rsidR="00831416" w:rsidRPr="00A01871">
        <w:rPr>
          <w:rFonts w:asciiTheme="majorBidi" w:hAnsiTheme="majorBidi" w:cstheme="majorBidi"/>
          <w:lang w:val="en-US"/>
        </w:rPr>
        <w:t xml:space="preserve">(2)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อัตราส่วนความสามารถในการชำระหนี้ </w:t>
      </w:r>
      <w:r w:rsidR="00831416" w:rsidRPr="00A01871">
        <w:rPr>
          <w:rFonts w:asciiTheme="majorBidi" w:hAnsiTheme="majorBidi" w:cstheme="majorBidi"/>
          <w:lang w:val="en-US"/>
        </w:rPr>
        <w:t xml:space="preserve">(Debt service coverage ratio: DSCR)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ไม่ต่ำกว่า </w:t>
      </w:r>
      <w:r w:rsidR="00831416" w:rsidRPr="00A01871">
        <w:rPr>
          <w:rFonts w:asciiTheme="majorBidi" w:hAnsiTheme="majorBidi" w:cstheme="majorBidi"/>
          <w:lang w:val="en-US"/>
        </w:rPr>
        <w:t xml:space="preserve">1.2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="00831416" w:rsidRPr="00A01871">
        <w:rPr>
          <w:rFonts w:asciiTheme="majorBidi" w:hAnsiTheme="majorBidi" w:cstheme="majorBidi"/>
          <w:lang w:val="en-US"/>
        </w:rPr>
        <w:t xml:space="preserve">2565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เป็นต้นไป และ </w:t>
      </w:r>
      <w:r w:rsidR="00831416" w:rsidRPr="00A01871">
        <w:rPr>
          <w:rFonts w:asciiTheme="majorBidi" w:hAnsiTheme="majorBidi" w:cstheme="majorBidi"/>
          <w:lang w:val="en-US"/>
        </w:rPr>
        <w:t xml:space="preserve">(3)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อัตราส่วนทางการเงิน </w:t>
      </w:r>
      <w:r w:rsidR="00831416" w:rsidRPr="00A01871">
        <w:rPr>
          <w:rFonts w:asciiTheme="majorBidi" w:hAnsiTheme="majorBidi" w:cstheme="majorBidi"/>
          <w:lang w:val="en-US"/>
        </w:rPr>
        <w:t xml:space="preserve">Interest bearing debt to EBITDA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A01871">
        <w:rPr>
          <w:rFonts w:asciiTheme="majorBidi" w:hAnsiTheme="majorBidi" w:cstheme="majorBidi"/>
          <w:lang w:val="en-US"/>
        </w:rPr>
        <w:t xml:space="preserve">4.5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="00831416" w:rsidRPr="00A01871">
        <w:rPr>
          <w:rFonts w:asciiTheme="majorBidi" w:hAnsiTheme="majorBidi" w:cstheme="majorBidi"/>
          <w:lang w:val="en-US"/>
        </w:rPr>
        <w:t xml:space="preserve">2565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A01871">
        <w:rPr>
          <w:rFonts w:asciiTheme="majorBidi" w:hAnsiTheme="majorBidi" w:cstheme="majorBidi"/>
          <w:lang w:val="en-US"/>
        </w:rPr>
        <w:t xml:space="preserve">3.0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="00831416" w:rsidRPr="00A01871">
        <w:rPr>
          <w:rFonts w:asciiTheme="majorBidi" w:hAnsiTheme="majorBidi" w:cstheme="majorBidi"/>
          <w:lang w:val="en-US"/>
        </w:rPr>
        <w:t xml:space="preserve">2566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และ </w:t>
      </w:r>
      <w:r w:rsidR="00831416" w:rsidRPr="00A01871">
        <w:rPr>
          <w:rFonts w:asciiTheme="majorBidi" w:hAnsiTheme="majorBidi" w:cstheme="majorBidi"/>
          <w:lang w:val="en-US"/>
        </w:rPr>
        <w:t xml:space="preserve">2567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และไม่เกินกว่า </w:t>
      </w:r>
      <w:r w:rsidR="00831416" w:rsidRPr="00A01871">
        <w:rPr>
          <w:rFonts w:asciiTheme="majorBidi" w:hAnsiTheme="majorBidi" w:cstheme="majorBidi"/>
          <w:lang w:val="en-US"/>
        </w:rPr>
        <w:t xml:space="preserve">2.0 </w:t>
      </w:r>
      <w:r w:rsidR="00831416" w:rsidRPr="00A01871">
        <w:rPr>
          <w:rFonts w:asciiTheme="majorBidi" w:hAnsiTheme="majorBidi" w:cstheme="majorBidi"/>
          <w:cs/>
          <w:lang w:val="en-US"/>
        </w:rPr>
        <w:t xml:space="preserve">เท่า ตั้งแต่ปี </w:t>
      </w:r>
      <w:r w:rsidR="00831416" w:rsidRPr="00A01871">
        <w:rPr>
          <w:rFonts w:asciiTheme="majorBidi" w:hAnsiTheme="majorBidi" w:cstheme="majorBidi"/>
          <w:lang w:val="en-US"/>
        </w:rPr>
        <w:t>2568</w:t>
      </w:r>
      <w:r w:rsidR="006B6234" w:rsidRPr="00A01871">
        <w:rPr>
          <w:rFonts w:asciiTheme="majorBidi" w:hAnsiTheme="majorBidi" w:cstheme="majorBidi"/>
          <w:cs/>
          <w:lang w:val="en-US"/>
        </w:rPr>
        <w:t xml:space="preserve"> </w:t>
      </w:r>
      <w:r w:rsidR="00831416" w:rsidRPr="00A01871">
        <w:rPr>
          <w:rFonts w:asciiTheme="majorBidi" w:hAnsiTheme="majorBidi" w:cstheme="majorBidi"/>
          <w:cs/>
          <w:lang w:val="en-US"/>
        </w:rPr>
        <w:t>เป็นต้นไป</w:t>
      </w:r>
    </w:p>
    <w:p w14:paraId="6BDB7CA8" w14:textId="4C259BC0" w:rsidR="000666F3" w:rsidRPr="00A01871" w:rsidRDefault="000666F3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A01871">
        <w:rPr>
          <w:rFonts w:asciiTheme="majorBidi" w:hAnsiTheme="majorBidi" w:cstheme="majorBidi"/>
          <w:cs/>
        </w:rPr>
        <w:br w:type="page"/>
      </w:r>
    </w:p>
    <w:p w14:paraId="40631AE1" w14:textId="05C8CD71" w:rsidR="00D71541" w:rsidRPr="00A01871" w:rsidRDefault="00D71541" w:rsidP="00AF2978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A01871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หนี้สินตามสัญญาเช่า</w:t>
      </w:r>
    </w:p>
    <w:p w14:paraId="5786318D" w14:textId="5227C297" w:rsidR="00D71541" w:rsidRPr="00A01871" w:rsidRDefault="00D71541" w:rsidP="00DD0649">
      <w:pPr>
        <w:pStyle w:val="FSContent"/>
        <w:rPr>
          <w:rFonts w:asciiTheme="majorBidi" w:hAnsiTheme="majorBidi" w:cstheme="majorBidi"/>
          <w:lang w:val="en-US"/>
        </w:rPr>
      </w:pPr>
    </w:p>
    <w:p w14:paraId="57A03F6B" w14:textId="59B60345" w:rsidR="00D71541" w:rsidRPr="00A01871" w:rsidRDefault="00D71541" w:rsidP="00D71541">
      <w:pPr>
        <w:pStyle w:val="FSContent"/>
        <w:rPr>
          <w:rFonts w:asciiTheme="majorBidi" w:hAnsiTheme="majorBidi" w:cstheme="majorBidi"/>
          <w:cs/>
          <w:lang w:val="en-US"/>
        </w:rPr>
      </w:pPr>
      <w:r w:rsidRPr="00A01871">
        <w:rPr>
          <w:rFonts w:asciiTheme="majorBidi" w:hAnsiTheme="majorBidi" w:cstheme="majorBidi"/>
          <w:cs/>
          <w:lang w:val="en-US"/>
        </w:rPr>
        <w:t>หนี้สินตามสัญญาเช่าแสดงตามระยะเวลาครบกำหนดการจ่ายชำระได้ดังนี้</w:t>
      </w:r>
    </w:p>
    <w:p w14:paraId="39ADC51D" w14:textId="77777777" w:rsidR="00D71541" w:rsidRPr="00A01871" w:rsidRDefault="00D71541" w:rsidP="00DD0649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00"/>
        <w:gridCol w:w="269"/>
        <w:gridCol w:w="8"/>
        <w:gridCol w:w="893"/>
      </w:tblGrid>
      <w:tr w:rsidR="00C23D9F" w:rsidRPr="00A01871" w14:paraId="380F381C" w14:textId="77777777" w:rsidTr="002154F2">
        <w:trPr>
          <w:tblHeader/>
        </w:trPr>
        <w:tc>
          <w:tcPr>
            <w:tcW w:w="1620" w:type="dxa"/>
          </w:tcPr>
          <w:p w14:paraId="0D71AD6B" w14:textId="77777777" w:rsidR="00C23D9F" w:rsidRPr="00A01871" w:rsidRDefault="00C23D9F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3"/>
          </w:tcPr>
          <w:p w14:paraId="7FE2BA3A" w14:textId="2C0F64A3" w:rsidR="00C23D9F" w:rsidRPr="00A01871" w:rsidRDefault="00C23D9F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1541" w:rsidRPr="00A01871" w14:paraId="34EF8F3F" w14:textId="77777777" w:rsidTr="002154F2">
        <w:trPr>
          <w:tblHeader/>
        </w:trPr>
        <w:tc>
          <w:tcPr>
            <w:tcW w:w="1620" w:type="dxa"/>
          </w:tcPr>
          <w:p w14:paraId="5A6FA9D3" w14:textId="77777777" w:rsidR="00D71541" w:rsidRPr="00A01871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14:paraId="08D2D7A7" w14:textId="37490FF6" w:rsidR="00D71541" w:rsidRPr="00A01871" w:rsidRDefault="00AE10DA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40084D"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0084D"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3F74" w:rsidRPr="00A0187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A7C689" w14:textId="77777777" w:rsidR="00D71541" w:rsidRPr="00A01871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7"/>
            <w:tcBorders>
              <w:bottom w:val="single" w:sz="4" w:space="0" w:color="auto"/>
            </w:tcBorders>
          </w:tcPr>
          <w:p w14:paraId="0E783756" w14:textId="6659372E" w:rsidR="00D71541" w:rsidRPr="00A01871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3F74" w:rsidRPr="00A018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30EFD" w:rsidRPr="00A01871" w14:paraId="08A3FDDC" w14:textId="77777777" w:rsidTr="002154F2">
        <w:trPr>
          <w:tblHeader/>
        </w:trPr>
        <w:tc>
          <w:tcPr>
            <w:tcW w:w="1620" w:type="dxa"/>
          </w:tcPr>
          <w:p w14:paraId="655735C8" w14:textId="77777777" w:rsidR="00D30EFD" w:rsidRPr="00A01871" w:rsidRDefault="00D30EFD" w:rsidP="00D30EFD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45257869" w14:textId="77777777" w:rsidR="00D30EFD" w:rsidRPr="00A01871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56847D80" w14:textId="1A40DB30" w:rsidR="00D30EFD" w:rsidRPr="00A01871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vAlign w:val="bottom"/>
          </w:tcPr>
          <w:p w14:paraId="33CF8ABE" w14:textId="77777777" w:rsidR="00D30EFD" w:rsidRPr="00A0187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3C0A5C70" w14:textId="77777777" w:rsidR="00D30EFD" w:rsidRPr="00A0187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7488FE1D" w14:textId="77777777" w:rsidR="00D30EFD" w:rsidRPr="00A0187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8A709E4" w14:textId="6E9C6BF7" w:rsidR="00D30EFD" w:rsidRPr="00A0187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vAlign w:val="bottom"/>
          </w:tcPr>
          <w:p w14:paraId="2B333FB4" w14:textId="77777777" w:rsidR="00D30EFD" w:rsidRPr="00A01871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F1F35D" w14:textId="77777777" w:rsidR="00D30EFD" w:rsidRPr="00A01871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17C9FAE" w14:textId="3D120F20" w:rsidR="00D30EFD" w:rsidRPr="00A0187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vAlign w:val="bottom"/>
          </w:tcPr>
          <w:p w14:paraId="450698F9" w14:textId="77777777" w:rsidR="00D30EFD" w:rsidRPr="00A01871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9275C3B" w14:textId="092974B0" w:rsidR="00D30EFD" w:rsidRPr="00A0187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vAlign w:val="bottom"/>
          </w:tcPr>
          <w:p w14:paraId="6609F9C1" w14:textId="77777777" w:rsidR="00D30EFD" w:rsidRPr="00A01871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723C26A8" w14:textId="20364DD1" w:rsidR="00D30EFD" w:rsidRPr="00A01871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D71541" w:rsidRPr="00A01871" w14:paraId="5017CEA6" w14:textId="77777777" w:rsidTr="002154F2">
        <w:trPr>
          <w:trHeight w:val="317"/>
          <w:tblHeader/>
        </w:trPr>
        <w:tc>
          <w:tcPr>
            <w:tcW w:w="1620" w:type="dxa"/>
          </w:tcPr>
          <w:p w14:paraId="164E9A18" w14:textId="77777777" w:rsidR="00D71541" w:rsidRPr="00A01871" w:rsidRDefault="00D71541" w:rsidP="00D7154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3"/>
          </w:tcPr>
          <w:p w14:paraId="607A54E5" w14:textId="77777777" w:rsidR="00D71541" w:rsidRPr="00A01871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541" w:rsidRPr="00A01871" w14:paraId="000BC8BC" w14:textId="77777777" w:rsidTr="002154F2">
        <w:tc>
          <w:tcPr>
            <w:tcW w:w="1620" w:type="dxa"/>
          </w:tcPr>
          <w:p w14:paraId="3C5FA101" w14:textId="77777777" w:rsidR="00D71541" w:rsidRPr="00A01871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vAlign w:val="bottom"/>
          </w:tcPr>
          <w:p w14:paraId="3BB07004" w14:textId="3A2A964E" w:rsidR="00D71541" w:rsidRPr="00A01871" w:rsidRDefault="004020F8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25,848</w:t>
            </w:r>
          </w:p>
        </w:tc>
        <w:tc>
          <w:tcPr>
            <w:tcW w:w="237" w:type="dxa"/>
            <w:vAlign w:val="bottom"/>
          </w:tcPr>
          <w:p w14:paraId="7AC61C52" w14:textId="11FB8771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1D3971F3" w14:textId="15F6B8C5" w:rsidR="00D71541" w:rsidRPr="00A01871" w:rsidRDefault="004020F8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(7,192)</w:t>
            </w:r>
          </w:p>
        </w:tc>
        <w:tc>
          <w:tcPr>
            <w:tcW w:w="270" w:type="dxa"/>
            <w:vAlign w:val="bottom"/>
          </w:tcPr>
          <w:p w14:paraId="3FD52A01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FB94113" w14:textId="468B6573" w:rsidR="00D71541" w:rsidRPr="00A01871" w:rsidRDefault="004020F8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18,656</w:t>
            </w:r>
          </w:p>
        </w:tc>
        <w:tc>
          <w:tcPr>
            <w:tcW w:w="270" w:type="dxa"/>
            <w:vAlign w:val="bottom"/>
          </w:tcPr>
          <w:p w14:paraId="31027881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6D5B76B" w14:textId="795A6BA3" w:rsidR="00D71541" w:rsidRPr="00A01871" w:rsidRDefault="00825DCE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25,6</w:t>
            </w:r>
            <w:r w:rsidR="0074075D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gridSpan w:val="2"/>
            <w:vAlign w:val="bottom"/>
          </w:tcPr>
          <w:p w14:paraId="0FEA5373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B901282" w14:textId="3A9C441B" w:rsidR="00D71541" w:rsidRPr="00A01871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7,740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5122D3C0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40225460" w14:textId="65D25E0E" w:rsidR="00D71541" w:rsidRPr="00A01871" w:rsidRDefault="00825DCE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144D56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55EC1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</w:tr>
      <w:tr w:rsidR="00D71541" w:rsidRPr="00A01871" w14:paraId="2D09EF9B" w14:textId="77777777" w:rsidTr="002154F2">
        <w:tc>
          <w:tcPr>
            <w:tcW w:w="1620" w:type="dxa"/>
          </w:tcPr>
          <w:p w14:paraId="5F209050" w14:textId="77777777" w:rsidR="00D71541" w:rsidRPr="00A01871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ครบกำหนดชำระหลังจากหนึ่งปี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vAlign w:val="bottom"/>
          </w:tcPr>
          <w:p w14:paraId="7F4D39DB" w14:textId="5F5E5B88" w:rsidR="00D71541" w:rsidRPr="00A01871" w:rsidRDefault="004020F8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66,467</w:t>
            </w:r>
          </w:p>
        </w:tc>
        <w:tc>
          <w:tcPr>
            <w:tcW w:w="237" w:type="dxa"/>
            <w:vAlign w:val="bottom"/>
          </w:tcPr>
          <w:p w14:paraId="50B18A82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461B721F" w14:textId="7398C089" w:rsidR="00D71541" w:rsidRPr="00A01871" w:rsidRDefault="004020F8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(18,622)</w:t>
            </w:r>
          </w:p>
        </w:tc>
        <w:tc>
          <w:tcPr>
            <w:tcW w:w="270" w:type="dxa"/>
            <w:vAlign w:val="bottom"/>
          </w:tcPr>
          <w:p w14:paraId="25F5E163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4D44970" w14:textId="22770AC2" w:rsidR="00D71541" w:rsidRPr="00A01871" w:rsidRDefault="004020F8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47,845</w:t>
            </w:r>
          </w:p>
        </w:tc>
        <w:tc>
          <w:tcPr>
            <w:tcW w:w="270" w:type="dxa"/>
            <w:vAlign w:val="bottom"/>
          </w:tcPr>
          <w:p w14:paraId="3F12298D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D0D439" w14:textId="14D0250F" w:rsidR="00D71541" w:rsidRPr="00A01871" w:rsidRDefault="00825DCE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71,478</w:t>
            </w:r>
          </w:p>
        </w:tc>
        <w:tc>
          <w:tcPr>
            <w:tcW w:w="270" w:type="dxa"/>
            <w:gridSpan w:val="2"/>
            <w:vAlign w:val="bottom"/>
          </w:tcPr>
          <w:p w14:paraId="046A6BEC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BAEEB7" w14:textId="73C9231F" w:rsidR="00D71541" w:rsidRPr="00A01871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7B649BDF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5DBCBF76" w14:textId="597304BB" w:rsidR="00D71541" w:rsidRPr="00A01871" w:rsidRDefault="00825DCE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144D56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374</w:t>
            </w:r>
          </w:p>
        </w:tc>
      </w:tr>
      <w:tr w:rsidR="00D71541" w:rsidRPr="00A01871" w14:paraId="28CB6ACD" w14:textId="77777777" w:rsidTr="002154F2">
        <w:tc>
          <w:tcPr>
            <w:tcW w:w="1620" w:type="dxa"/>
          </w:tcPr>
          <w:p w14:paraId="7139C9B3" w14:textId="77777777" w:rsidR="00D71541" w:rsidRPr="00A01871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vAlign w:val="bottom"/>
          </w:tcPr>
          <w:p w14:paraId="50FBC14D" w14:textId="4D69BD1D" w:rsidR="00D71541" w:rsidRPr="00A01871" w:rsidRDefault="004020F8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98,602</w:t>
            </w:r>
          </w:p>
        </w:tc>
        <w:tc>
          <w:tcPr>
            <w:tcW w:w="237" w:type="dxa"/>
            <w:vAlign w:val="bottom"/>
          </w:tcPr>
          <w:p w14:paraId="653388C1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05122F88" w14:textId="7DD6AA27" w:rsidR="00D71541" w:rsidRPr="00A01871" w:rsidRDefault="004020F8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(18,082)</w:t>
            </w:r>
          </w:p>
        </w:tc>
        <w:tc>
          <w:tcPr>
            <w:tcW w:w="270" w:type="dxa"/>
            <w:vAlign w:val="bottom"/>
          </w:tcPr>
          <w:p w14:paraId="25B61899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5DA7528" w14:textId="73C17E94" w:rsidR="00D71541" w:rsidRPr="00A01871" w:rsidRDefault="004020F8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80,520</w:t>
            </w:r>
          </w:p>
        </w:tc>
        <w:tc>
          <w:tcPr>
            <w:tcW w:w="270" w:type="dxa"/>
            <w:vAlign w:val="bottom"/>
          </w:tcPr>
          <w:p w14:paraId="38CD55A0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AA9A7" w14:textId="0AFDCA73" w:rsidR="00D71541" w:rsidRPr="00A01871" w:rsidRDefault="00144D56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04,209</w:t>
            </w:r>
          </w:p>
        </w:tc>
        <w:tc>
          <w:tcPr>
            <w:tcW w:w="270" w:type="dxa"/>
            <w:gridSpan w:val="2"/>
            <w:vAlign w:val="bottom"/>
          </w:tcPr>
          <w:p w14:paraId="092B2CEF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678851" w14:textId="607E5355" w:rsidR="00D71541" w:rsidRPr="00A01871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986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16E56DCF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7AB264A1" w14:textId="624E9198" w:rsidR="00D71541" w:rsidRPr="00A01871" w:rsidRDefault="00825DCE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144D56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</w:t>
            </w:r>
          </w:p>
        </w:tc>
      </w:tr>
      <w:tr w:rsidR="00D71541" w:rsidRPr="00A01871" w14:paraId="6A97213E" w14:textId="77777777" w:rsidTr="002154F2">
        <w:tc>
          <w:tcPr>
            <w:tcW w:w="1620" w:type="dxa"/>
          </w:tcPr>
          <w:p w14:paraId="1ECD0D1F" w14:textId="77777777" w:rsidR="00D71541" w:rsidRPr="00A01871" w:rsidRDefault="00D71541" w:rsidP="00D71541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D1F26" w14:textId="49E0028B" w:rsidR="00D71541" w:rsidRPr="00A01871" w:rsidRDefault="004020F8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190,917</w:t>
            </w:r>
          </w:p>
        </w:tc>
        <w:tc>
          <w:tcPr>
            <w:tcW w:w="237" w:type="dxa"/>
            <w:vAlign w:val="bottom"/>
          </w:tcPr>
          <w:p w14:paraId="4A20DA2F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F0DB2" w14:textId="1E04EDCF" w:rsidR="00D71541" w:rsidRPr="00A01871" w:rsidRDefault="008223C1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020F8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43,896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E9D5095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96C0C" w14:textId="02214A5B" w:rsidR="00D71541" w:rsidRPr="00A01871" w:rsidRDefault="004020F8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147,021</w:t>
            </w:r>
          </w:p>
        </w:tc>
        <w:tc>
          <w:tcPr>
            <w:tcW w:w="270" w:type="dxa"/>
            <w:vAlign w:val="bottom"/>
          </w:tcPr>
          <w:p w14:paraId="7422F561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C6F2A" w14:textId="36FBFD26" w:rsidR="00D71541" w:rsidRPr="00A01871" w:rsidRDefault="00825DCE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201</w:t>
            </w:r>
            <w:r w:rsidR="00144D56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</w:t>
            </w:r>
            <w:r w:rsidR="009846EF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gridSpan w:val="2"/>
            <w:vAlign w:val="bottom"/>
          </w:tcPr>
          <w:p w14:paraId="4FB191DF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5FC57" w14:textId="0EDA2C84" w:rsidR="00D71541" w:rsidRPr="00A01871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25DCE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25DCE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830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341E77C3" w14:textId="77777777" w:rsidR="00D71541" w:rsidRPr="00A01871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54BBC" w14:textId="59F5A381" w:rsidR="00D71541" w:rsidRPr="00A01871" w:rsidRDefault="00144D56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825DCE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25DCE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</w:t>
            </w:r>
            <w:r w:rsidR="00355EC1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</w:tbl>
    <w:p w14:paraId="52124129" w14:textId="4A5D7CF7" w:rsidR="00DA1576" w:rsidRPr="00A01871" w:rsidRDefault="00DA1576" w:rsidP="0040084D">
      <w:pPr>
        <w:pStyle w:val="FSContent"/>
        <w:rPr>
          <w:rFonts w:asciiTheme="majorBidi" w:hAnsiTheme="majorBidi" w:cstheme="majorBidi"/>
          <w:lang w:val="en-US"/>
        </w:rPr>
      </w:pPr>
    </w:p>
    <w:p w14:paraId="7F8FF973" w14:textId="77777777" w:rsidR="00DA1576" w:rsidRPr="00A01871" w:rsidRDefault="00DA1576" w:rsidP="0040084D">
      <w:pPr>
        <w:pStyle w:val="FSContent"/>
        <w:rPr>
          <w:rFonts w:asciiTheme="majorBidi" w:hAnsiTheme="majorBidi" w:cstheme="majorBidi"/>
          <w:lang w:val="en-US"/>
        </w:rPr>
      </w:pPr>
      <w:r w:rsidRPr="00A01871">
        <w:rPr>
          <w:rFonts w:asciiTheme="majorBidi" w:hAnsiTheme="majorBidi" w:cstheme="majorBidi"/>
          <w:lang w:val="en-US"/>
        </w:rPr>
        <w:br w:type="page"/>
      </w:r>
    </w:p>
    <w:tbl>
      <w:tblPr>
        <w:tblW w:w="91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00"/>
        <w:gridCol w:w="269"/>
        <w:gridCol w:w="8"/>
        <w:gridCol w:w="942"/>
      </w:tblGrid>
      <w:tr w:rsidR="00BB171A" w:rsidRPr="00A01871" w14:paraId="48DF9ED7" w14:textId="77777777" w:rsidTr="002154F2">
        <w:tc>
          <w:tcPr>
            <w:tcW w:w="1620" w:type="dxa"/>
          </w:tcPr>
          <w:p w14:paraId="6DB5F855" w14:textId="77777777" w:rsidR="00BB171A" w:rsidRPr="00A0187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5" w:type="dxa"/>
            <w:gridSpan w:val="13"/>
          </w:tcPr>
          <w:p w14:paraId="7904D155" w14:textId="3A8CD047" w:rsidR="00BB171A" w:rsidRPr="00A0187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71A" w:rsidRPr="00A01871" w14:paraId="1F4F79DA" w14:textId="77777777" w:rsidTr="002154F2">
        <w:tc>
          <w:tcPr>
            <w:tcW w:w="1620" w:type="dxa"/>
          </w:tcPr>
          <w:p w14:paraId="45DD8CC6" w14:textId="77777777" w:rsidR="00BB171A" w:rsidRPr="00A0187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14:paraId="5F6E6CA2" w14:textId="7CAD7B5C" w:rsidR="00BB171A" w:rsidRPr="00A01871" w:rsidRDefault="00AE10D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144D56"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3F74" w:rsidRPr="00A0187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4A617D" w14:textId="77777777" w:rsidR="00BB171A" w:rsidRPr="00A0187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65" w:type="dxa"/>
            <w:gridSpan w:val="7"/>
            <w:tcBorders>
              <w:bottom w:val="single" w:sz="4" w:space="0" w:color="auto"/>
            </w:tcBorders>
          </w:tcPr>
          <w:p w14:paraId="028ABBB3" w14:textId="23BCF7A0" w:rsidR="00BB171A" w:rsidRPr="00A0187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3F74" w:rsidRPr="00A018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B171A" w:rsidRPr="00A01871" w14:paraId="7A1FBA3A" w14:textId="77777777" w:rsidTr="002154F2">
        <w:tc>
          <w:tcPr>
            <w:tcW w:w="1620" w:type="dxa"/>
          </w:tcPr>
          <w:p w14:paraId="47026009" w14:textId="77777777" w:rsidR="00BB171A" w:rsidRPr="00A01871" w:rsidRDefault="00BB171A" w:rsidP="00F94949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12B20D2" w14:textId="77777777" w:rsidR="00BB171A" w:rsidRPr="00A01871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E96F32E" w14:textId="77777777" w:rsidR="00BB171A" w:rsidRPr="00A01871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6FFBEBD9" w14:textId="77777777" w:rsidR="00BB171A" w:rsidRPr="00A0187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2E93D041" w14:textId="77777777" w:rsidR="00BB171A" w:rsidRPr="00A0187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A92128" w14:textId="77777777" w:rsidR="00BB171A" w:rsidRPr="00A0187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69E9AD" w14:textId="77777777" w:rsidR="00BB171A" w:rsidRPr="00A0187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vAlign w:val="bottom"/>
          </w:tcPr>
          <w:p w14:paraId="30366C4A" w14:textId="77777777" w:rsidR="00BB171A" w:rsidRPr="00A01871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E50F93" w14:textId="77777777" w:rsidR="00BB171A" w:rsidRPr="00A01871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18935930" w14:textId="77777777" w:rsidR="00BB171A" w:rsidRPr="00A0187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7D157A8" w14:textId="77777777" w:rsidR="00BB171A" w:rsidRPr="00A01871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vAlign w:val="bottom"/>
          </w:tcPr>
          <w:p w14:paraId="651CC456" w14:textId="77777777" w:rsidR="00BB171A" w:rsidRPr="00A0187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1BA4FE32" w14:textId="77777777" w:rsidR="00BB171A" w:rsidRPr="00A01871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</w:tcBorders>
            <w:vAlign w:val="bottom"/>
          </w:tcPr>
          <w:p w14:paraId="23B88DAC" w14:textId="77777777" w:rsidR="00BB171A" w:rsidRPr="00A01871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BB171A" w:rsidRPr="00A01871" w14:paraId="454B2DF2" w14:textId="77777777" w:rsidTr="002154F2">
        <w:trPr>
          <w:trHeight w:val="317"/>
        </w:trPr>
        <w:tc>
          <w:tcPr>
            <w:tcW w:w="1620" w:type="dxa"/>
          </w:tcPr>
          <w:p w14:paraId="2E382C7F" w14:textId="77777777" w:rsidR="00BB171A" w:rsidRPr="00A01871" w:rsidRDefault="00BB171A" w:rsidP="00F9494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5" w:type="dxa"/>
            <w:gridSpan w:val="13"/>
          </w:tcPr>
          <w:p w14:paraId="3C0FCD7E" w14:textId="77777777" w:rsidR="00BB171A" w:rsidRPr="00A01871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71A" w:rsidRPr="00A01871" w14:paraId="06533BDD" w14:textId="77777777" w:rsidTr="002154F2">
        <w:tc>
          <w:tcPr>
            <w:tcW w:w="1620" w:type="dxa"/>
          </w:tcPr>
          <w:p w14:paraId="702E6837" w14:textId="77777777" w:rsidR="00BB171A" w:rsidRPr="00A01871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vAlign w:val="bottom"/>
          </w:tcPr>
          <w:p w14:paraId="3F60F4E0" w14:textId="5007682A" w:rsidR="00BB171A" w:rsidRPr="00A01871" w:rsidRDefault="004020F8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12,517</w:t>
            </w:r>
          </w:p>
        </w:tc>
        <w:tc>
          <w:tcPr>
            <w:tcW w:w="237" w:type="dxa"/>
            <w:vAlign w:val="bottom"/>
          </w:tcPr>
          <w:p w14:paraId="059F08A0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411A8E09" w14:textId="42228956" w:rsidR="00BB171A" w:rsidRPr="00A01871" w:rsidRDefault="004020F8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(4,591)</w:t>
            </w:r>
          </w:p>
        </w:tc>
        <w:tc>
          <w:tcPr>
            <w:tcW w:w="270" w:type="dxa"/>
            <w:vAlign w:val="bottom"/>
          </w:tcPr>
          <w:p w14:paraId="32C7B3AE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244EDD5" w14:textId="2707F69D" w:rsidR="00BB171A" w:rsidRPr="00A01871" w:rsidRDefault="004020F8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7,926</w:t>
            </w:r>
          </w:p>
        </w:tc>
        <w:tc>
          <w:tcPr>
            <w:tcW w:w="270" w:type="dxa"/>
            <w:vAlign w:val="bottom"/>
          </w:tcPr>
          <w:p w14:paraId="1964D322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C046F28" w14:textId="58939DB8" w:rsidR="00BB171A" w:rsidRPr="00A01871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23212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  <w:vAlign w:val="bottom"/>
          </w:tcPr>
          <w:p w14:paraId="61292706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2CAF4B0" w14:textId="4EFDC2B5" w:rsidR="00BB171A" w:rsidRPr="00A01871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3F19BFCE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59E020B2" w14:textId="5C25D900" w:rsidR="00BB171A" w:rsidRPr="00A01871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</w:tr>
      <w:tr w:rsidR="00BB171A" w:rsidRPr="00A01871" w14:paraId="5C76A7A4" w14:textId="77777777" w:rsidTr="002154F2">
        <w:tc>
          <w:tcPr>
            <w:tcW w:w="1620" w:type="dxa"/>
          </w:tcPr>
          <w:p w14:paraId="422C2FAD" w14:textId="77777777" w:rsidR="00BB171A" w:rsidRPr="00A01871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ครบกำหนดชำระหลังจากหนึ่งปี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vAlign w:val="bottom"/>
          </w:tcPr>
          <w:p w14:paraId="342DE800" w14:textId="346BB919" w:rsidR="00BB171A" w:rsidRPr="00A01871" w:rsidRDefault="004020F8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40,305</w:t>
            </w:r>
          </w:p>
        </w:tc>
        <w:tc>
          <w:tcPr>
            <w:tcW w:w="237" w:type="dxa"/>
            <w:vAlign w:val="bottom"/>
          </w:tcPr>
          <w:p w14:paraId="602A0DE8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4864692E" w14:textId="381E7E2B" w:rsidR="00BB171A" w:rsidRPr="00A01871" w:rsidRDefault="004020F8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(14,956)</w:t>
            </w:r>
          </w:p>
        </w:tc>
        <w:tc>
          <w:tcPr>
            <w:tcW w:w="270" w:type="dxa"/>
            <w:vAlign w:val="bottom"/>
          </w:tcPr>
          <w:p w14:paraId="4F23D2C4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C5986DD" w14:textId="32503F3D" w:rsidR="00BB171A" w:rsidRPr="00A01871" w:rsidRDefault="004020F8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25,349</w:t>
            </w:r>
          </w:p>
        </w:tc>
        <w:tc>
          <w:tcPr>
            <w:tcW w:w="270" w:type="dxa"/>
            <w:vAlign w:val="bottom"/>
          </w:tcPr>
          <w:p w14:paraId="0197A814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17A7EF" w14:textId="568FB6AD" w:rsidR="00BB171A" w:rsidRPr="00A01871" w:rsidRDefault="00825DCE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144D56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70" w:type="dxa"/>
            <w:gridSpan w:val="2"/>
            <w:vAlign w:val="bottom"/>
          </w:tcPr>
          <w:p w14:paraId="50925D28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0CAB00" w14:textId="4C3F2355" w:rsidR="00BB171A" w:rsidRPr="00A01871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7308EA86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381A1A7B" w14:textId="7B2FB332" w:rsidR="00BB171A" w:rsidRPr="00A01871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952</w:t>
            </w:r>
          </w:p>
        </w:tc>
      </w:tr>
      <w:tr w:rsidR="00BB171A" w:rsidRPr="00A01871" w14:paraId="4ABD79FC" w14:textId="77777777" w:rsidTr="002154F2">
        <w:tc>
          <w:tcPr>
            <w:tcW w:w="1620" w:type="dxa"/>
          </w:tcPr>
          <w:p w14:paraId="4F0A18F1" w14:textId="77777777" w:rsidR="00BB171A" w:rsidRPr="00A01871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vAlign w:val="bottom"/>
          </w:tcPr>
          <w:p w14:paraId="516BB1A3" w14:textId="5FC0A13D" w:rsidR="00BB171A" w:rsidRPr="00A01871" w:rsidRDefault="004020F8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89,724</w:t>
            </w:r>
          </w:p>
        </w:tc>
        <w:tc>
          <w:tcPr>
            <w:tcW w:w="237" w:type="dxa"/>
            <w:vAlign w:val="bottom"/>
          </w:tcPr>
          <w:p w14:paraId="2B8A9D1F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7FBA7F1B" w14:textId="02850A64" w:rsidR="00BB171A" w:rsidRPr="00A01871" w:rsidRDefault="004020F8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(17,472)</w:t>
            </w:r>
          </w:p>
        </w:tc>
        <w:tc>
          <w:tcPr>
            <w:tcW w:w="270" w:type="dxa"/>
            <w:vAlign w:val="bottom"/>
          </w:tcPr>
          <w:p w14:paraId="30AB2EA3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228F88F" w14:textId="590E19CD" w:rsidR="00BB171A" w:rsidRPr="00A01871" w:rsidRDefault="004020F8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72,252</w:t>
            </w:r>
          </w:p>
        </w:tc>
        <w:tc>
          <w:tcPr>
            <w:tcW w:w="270" w:type="dxa"/>
            <w:vAlign w:val="bottom"/>
          </w:tcPr>
          <w:p w14:paraId="68D45B84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C7C16D" w14:textId="08257FF9" w:rsidR="00BB171A" w:rsidRPr="00A01871" w:rsidRDefault="00825DCE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="00144D56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270" w:type="dxa"/>
            <w:gridSpan w:val="2"/>
            <w:vAlign w:val="bottom"/>
          </w:tcPr>
          <w:p w14:paraId="4B5450B5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A90EFC" w14:textId="20F43B78" w:rsidR="00BB171A" w:rsidRPr="00A01871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097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7CB0D493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26D8157F" w14:textId="4954F7F5" w:rsidR="00BB171A" w:rsidRPr="00A01871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</w:tr>
      <w:tr w:rsidR="00BB171A" w:rsidRPr="00A01871" w14:paraId="745BB5A8" w14:textId="77777777" w:rsidTr="002154F2">
        <w:tc>
          <w:tcPr>
            <w:tcW w:w="1620" w:type="dxa"/>
          </w:tcPr>
          <w:p w14:paraId="61FD9202" w14:textId="77777777" w:rsidR="00BB171A" w:rsidRPr="00A01871" w:rsidRDefault="00BB171A" w:rsidP="00F9494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75248" w14:textId="68ED8E11" w:rsidR="00BB171A" w:rsidRPr="00A01871" w:rsidRDefault="004020F8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142,546</w:t>
            </w:r>
          </w:p>
        </w:tc>
        <w:tc>
          <w:tcPr>
            <w:tcW w:w="237" w:type="dxa"/>
            <w:vAlign w:val="bottom"/>
          </w:tcPr>
          <w:p w14:paraId="7A7C8226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9DE86" w14:textId="5E1C6498" w:rsidR="00BB171A" w:rsidRPr="00A01871" w:rsidRDefault="004020F8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(37,019)</w:t>
            </w:r>
          </w:p>
        </w:tc>
        <w:tc>
          <w:tcPr>
            <w:tcW w:w="270" w:type="dxa"/>
            <w:vAlign w:val="bottom"/>
          </w:tcPr>
          <w:p w14:paraId="4AFA71C0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AC000" w14:textId="26EF8ED4" w:rsidR="00BB171A" w:rsidRPr="00A01871" w:rsidRDefault="004020F8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105,527</w:t>
            </w:r>
          </w:p>
        </w:tc>
        <w:tc>
          <w:tcPr>
            <w:tcW w:w="270" w:type="dxa"/>
            <w:vAlign w:val="bottom"/>
          </w:tcPr>
          <w:p w14:paraId="3CD46D08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7AC1D" w14:textId="5019E88C" w:rsidR="00BB171A" w:rsidRPr="00A01871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825DCE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25DCE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650</w:t>
            </w:r>
          </w:p>
        </w:tc>
        <w:tc>
          <w:tcPr>
            <w:tcW w:w="270" w:type="dxa"/>
            <w:gridSpan w:val="2"/>
            <w:vAlign w:val="bottom"/>
          </w:tcPr>
          <w:p w14:paraId="7042B710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5DB8B" w14:textId="5516E26D" w:rsidR="00BB171A" w:rsidRPr="00A01871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25DCE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25DCE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267451B8" w14:textId="77777777" w:rsidR="00BB171A" w:rsidRPr="00A01871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FBABC" w14:textId="739D04D6" w:rsidR="00BB171A" w:rsidRPr="00A01871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  <w:r w:rsidR="00825DCE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25DCE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482</w:t>
            </w:r>
          </w:p>
        </w:tc>
      </w:tr>
    </w:tbl>
    <w:p w14:paraId="2CC3ED29" w14:textId="77777777" w:rsidR="00FF67E1" w:rsidRPr="00A01871" w:rsidRDefault="00FF67E1" w:rsidP="005253D6">
      <w:pPr>
        <w:pStyle w:val="FSContent"/>
        <w:ind w:left="630"/>
        <w:rPr>
          <w:rFonts w:asciiTheme="majorBidi" w:hAnsiTheme="majorBidi" w:cstheme="majorBidi"/>
        </w:rPr>
      </w:pPr>
    </w:p>
    <w:tbl>
      <w:tblPr>
        <w:tblW w:w="90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9"/>
        <w:gridCol w:w="1170"/>
        <w:gridCol w:w="273"/>
        <w:gridCol w:w="1170"/>
        <w:gridCol w:w="271"/>
        <w:gridCol w:w="1170"/>
        <w:gridCol w:w="265"/>
        <w:gridCol w:w="1109"/>
      </w:tblGrid>
      <w:tr w:rsidR="00C67B71" w:rsidRPr="00A01871" w14:paraId="45E33E13" w14:textId="77777777" w:rsidTr="00C67B71">
        <w:trPr>
          <w:tblHeader/>
        </w:trPr>
        <w:tc>
          <w:tcPr>
            <w:tcW w:w="2013" w:type="pct"/>
            <w:vAlign w:val="bottom"/>
          </w:tcPr>
          <w:p w14:paraId="28FE949A" w14:textId="0A03FB1B" w:rsidR="00C67B71" w:rsidRPr="00A01871" w:rsidRDefault="00AE1CC5" w:rsidP="006E73C4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38" w:type="pct"/>
            <w:gridSpan w:val="3"/>
            <w:vAlign w:val="bottom"/>
          </w:tcPr>
          <w:p w14:paraId="49979AB5" w14:textId="5BE66383" w:rsidR="00C67B71" w:rsidRPr="00A01871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816E586" w14:textId="77777777" w:rsidR="00C67B71" w:rsidRPr="00A01871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pct"/>
            <w:gridSpan w:val="3"/>
            <w:vAlign w:val="bottom"/>
          </w:tcPr>
          <w:p w14:paraId="0170225F" w14:textId="77777777" w:rsidR="00C67B71" w:rsidRPr="00A01871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3C4" w:rsidRPr="00A01871" w14:paraId="634BE812" w14:textId="77777777" w:rsidTr="006E73C4">
        <w:trPr>
          <w:tblHeader/>
        </w:trPr>
        <w:tc>
          <w:tcPr>
            <w:tcW w:w="2013" w:type="pct"/>
          </w:tcPr>
          <w:p w14:paraId="39D13526" w14:textId="3A1B6260" w:rsidR="006E73C4" w:rsidRPr="00A01871" w:rsidRDefault="006E73C4" w:rsidP="006E73C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E10DA"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E10DA"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E10DA"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644" w:type="pct"/>
          </w:tcPr>
          <w:p w14:paraId="15282D49" w14:textId="74D34B26" w:rsidR="006E73C4" w:rsidRPr="00A0187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07949F02" w14:textId="0CDCFED0" w:rsidR="006E73C4" w:rsidRPr="00A0187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F0B45E" w14:textId="650FC578" w:rsidR="006E73C4" w:rsidRPr="00A0187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12445185" w14:textId="77777777" w:rsidR="006E73C4" w:rsidRPr="00A0187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F806D9" w14:textId="037F0DF4" w:rsidR="006E73C4" w:rsidRPr="00A0187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32BA121" w14:textId="77777777" w:rsidR="006E73C4" w:rsidRPr="00A0187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BD130DA" w14:textId="0C5A8333" w:rsidR="006E73C4" w:rsidRPr="00A01871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5DCE" w:rsidRPr="00A018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E73C4" w:rsidRPr="00A01871" w14:paraId="0461D636" w14:textId="77777777" w:rsidTr="006E73C4">
        <w:trPr>
          <w:tblHeader/>
        </w:trPr>
        <w:tc>
          <w:tcPr>
            <w:tcW w:w="2013" w:type="pct"/>
          </w:tcPr>
          <w:p w14:paraId="7212F951" w14:textId="77777777" w:rsidR="006E73C4" w:rsidRPr="00A01871" w:rsidRDefault="006E73C4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5CF37F27" w14:textId="6BA4B184" w:rsidR="006E73C4" w:rsidRPr="00A01871" w:rsidRDefault="006E73C4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3C4" w:rsidRPr="00A01871" w14:paraId="3247B079" w14:textId="77777777" w:rsidTr="006E73C4">
        <w:tc>
          <w:tcPr>
            <w:tcW w:w="2013" w:type="pct"/>
          </w:tcPr>
          <w:p w14:paraId="0CCBC773" w14:textId="7C38BE3C" w:rsidR="006E73C4" w:rsidRPr="00A01871" w:rsidRDefault="006E73C4" w:rsidP="006E73C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A01871" w:rsidDel="009A474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644" w:type="pct"/>
          </w:tcPr>
          <w:p w14:paraId="7C5E1C73" w14:textId="76036A6B" w:rsidR="006E73C4" w:rsidRPr="00A01871" w:rsidRDefault="00755CC1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4,203</w:t>
            </w:r>
          </w:p>
        </w:tc>
        <w:tc>
          <w:tcPr>
            <w:tcW w:w="150" w:type="pct"/>
          </w:tcPr>
          <w:p w14:paraId="726D7B80" w14:textId="06EE3B1B" w:rsidR="006E73C4" w:rsidRPr="00A01871" w:rsidRDefault="006E73C4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0AF4E43" w14:textId="16C53DA6" w:rsidR="006E73C4" w:rsidRPr="00A01871" w:rsidRDefault="00AE10DA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3,498</w:t>
            </w:r>
          </w:p>
        </w:tc>
        <w:tc>
          <w:tcPr>
            <w:tcW w:w="149" w:type="pct"/>
          </w:tcPr>
          <w:p w14:paraId="605A1EC1" w14:textId="77777777" w:rsidR="006E73C4" w:rsidRPr="00A01871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C5AB7B7" w14:textId="0F29FB03" w:rsidR="006E73C4" w:rsidRPr="00A01871" w:rsidRDefault="004020F8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2,402</w:t>
            </w:r>
          </w:p>
        </w:tc>
        <w:tc>
          <w:tcPr>
            <w:tcW w:w="146" w:type="pct"/>
          </w:tcPr>
          <w:p w14:paraId="3F46D879" w14:textId="77777777" w:rsidR="006E73C4" w:rsidRPr="00A01871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BEB7080" w14:textId="6B03664D" w:rsidR="006E73C4" w:rsidRPr="00A01871" w:rsidRDefault="00AE10DA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</w:tr>
      <w:tr w:rsidR="006E73C4" w:rsidRPr="00A01871" w14:paraId="64BDDF29" w14:textId="77777777" w:rsidTr="00AE10DA">
        <w:tc>
          <w:tcPr>
            <w:tcW w:w="2013" w:type="pct"/>
          </w:tcPr>
          <w:p w14:paraId="0349E0DC" w14:textId="29EF3DA0" w:rsidR="006E73C4" w:rsidRPr="00A01871" w:rsidRDefault="006E73C4" w:rsidP="006E73C4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ระยะสั้นหรือที่มีมูลค่าต่ำ</w:t>
            </w:r>
          </w:p>
        </w:tc>
        <w:tc>
          <w:tcPr>
            <w:tcW w:w="644" w:type="pct"/>
            <w:vAlign w:val="bottom"/>
          </w:tcPr>
          <w:p w14:paraId="73F35736" w14:textId="3E07DB53" w:rsidR="006E73C4" w:rsidRPr="00A01871" w:rsidRDefault="00755CC1" w:rsidP="00AE10D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50" w:type="pct"/>
          </w:tcPr>
          <w:p w14:paraId="2DEF8E73" w14:textId="417656F9" w:rsidR="006E73C4" w:rsidRPr="00A01871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444415AA" w14:textId="7B07BD45" w:rsidR="006E73C4" w:rsidRPr="00A01871" w:rsidRDefault="00AE10DA" w:rsidP="00AE10D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49" w:type="pct"/>
          </w:tcPr>
          <w:p w14:paraId="02FFE804" w14:textId="77777777" w:rsidR="006E73C4" w:rsidRPr="00A01871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2E748FFC" w14:textId="43458540" w:rsidR="006E73C4" w:rsidRPr="00A01871" w:rsidRDefault="004020F8" w:rsidP="00AE10D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46" w:type="pct"/>
          </w:tcPr>
          <w:p w14:paraId="48C488AC" w14:textId="77777777" w:rsidR="006E73C4" w:rsidRPr="00A01871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36BBFBF6" w14:textId="73E18930" w:rsidR="006E73C4" w:rsidRPr="00A01871" w:rsidRDefault="00AE10DA" w:rsidP="00AE10D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</w:tbl>
    <w:p w14:paraId="2B28DAE0" w14:textId="77777777" w:rsidR="00F94949" w:rsidRPr="00A01871" w:rsidRDefault="00F94949" w:rsidP="005253D6">
      <w:pPr>
        <w:pStyle w:val="FSContent"/>
        <w:ind w:left="630"/>
        <w:rPr>
          <w:rFonts w:asciiTheme="majorBidi" w:hAnsiTheme="majorBidi" w:cstheme="majorBidi"/>
        </w:rPr>
      </w:pPr>
    </w:p>
    <w:p w14:paraId="6EAB4E79" w14:textId="75E7B1E5" w:rsidR="00C15D10" w:rsidRPr="00A01871" w:rsidRDefault="00D71541" w:rsidP="00376E50">
      <w:pPr>
        <w:pStyle w:val="FSContent"/>
        <w:rPr>
          <w:rFonts w:asciiTheme="majorBidi" w:hAnsiTheme="majorBidi" w:cstheme="majorBidi"/>
          <w:cs/>
          <w:lang w:val="en-US"/>
        </w:rPr>
      </w:pPr>
      <w:r w:rsidRPr="00A01871">
        <w:rPr>
          <w:rFonts w:asciiTheme="majorBidi" w:hAnsiTheme="majorBidi" w:cstheme="majorBidi"/>
          <w:cs/>
        </w:rPr>
        <w:t>กระแสเงินสดจ่ายทั้งหมดของสัญญาเช่าที่แสดงในงบกระแสเงินสด</w:t>
      </w:r>
      <w:r w:rsidR="00CF7BFB" w:rsidRPr="00A01871">
        <w:rPr>
          <w:rFonts w:asciiTheme="majorBidi" w:hAnsiTheme="majorBidi" w:cstheme="majorBidi"/>
          <w:cs/>
          <w:lang w:val="en-US"/>
        </w:rPr>
        <w:t>รวม</w:t>
      </w:r>
      <w:r w:rsidR="00D966B4" w:rsidRPr="00A01871">
        <w:rPr>
          <w:rFonts w:asciiTheme="majorBidi" w:hAnsiTheme="majorBidi" w:cstheme="majorBidi"/>
          <w:cs/>
          <w:lang w:val="en-US"/>
        </w:rPr>
        <w:t>และงบกระแสเงินสดเฉพาะกิจการ</w:t>
      </w:r>
      <w:r w:rsidRPr="00A01871">
        <w:rPr>
          <w:rFonts w:asciiTheme="majorBidi" w:hAnsiTheme="majorBidi" w:cstheme="majorBidi"/>
          <w:cs/>
        </w:rPr>
        <w:t>สำหรับงวด</w:t>
      </w:r>
      <w:r w:rsidR="00AE10DA" w:rsidRPr="00A01871">
        <w:rPr>
          <w:rFonts w:asciiTheme="majorBidi" w:hAnsiTheme="majorBidi" w:cstheme="majorBidi" w:hint="cs"/>
          <w:cs/>
        </w:rPr>
        <w:t>หก</w:t>
      </w:r>
      <w:r w:rsidRPr="00A01871">
        <w:rPr>
          <w:rFonts w:asciiTheme="majorBidi" w:hAnsiTheme="majorBidi" w:cstheme="majorBidi"/>
          <w:cs/>
        </w:rPr>
        <w:t>เดือนสิ้นสุดวันที่</w:t>
      </w:r>
      <w:r w:rsidR="00D966B4" w:rsidRPr="00A01871">
        <w:rPr>
          <w:rFonts w:asciiTheme="majorBidi" w:hAnsiTheme="majorBidi" w:cstheme="majorBidi"/>
          <w:cs/>
          <w:lang w:val="en-US"/>
        </w:rPr>
        <w:t xml:space="preserve"> </w:t>
      </w:r>
      <w:r w:rsidR="00AE10DA" w:rsidRPr="00A01871">
        <w:rPr>
          <w:rFonts w:asciiTheme="majorBidi" w:hAnsiTheme="majorBidi" w:cstheme="majorBidi"/>
          <w:lang w:val="en-US"/>
        </w:rPr>
        <w:t xml:space="preserve">30 </w:t>
      </w:r>
      <w:r w:rsidR="00AE10DA" w:rsidRPr="00A01871">
        <w:rPr>
          <w:rFonts w:asciiTheme="majorBidi" w:hAnsiTheme="majorBidi" w:cstheme="majorBidi" w:hint="cs"/>
          <w:cs/>
          <w:lang w:val="en-US"/>
        </w:rPr>
        <w:t>มิถุนายน</w:t>
      </w:r>
      <w:r w:rsidR="00FF67E1" w:rsidRPr="00A01871">
        <w:rPr>
          <w:rFonts w:asciiTheme="majorBidi" w:hAnsiTheme="majorBidi" w:cstheme="majorBidi"/>
          <w:cs/>
          <w:lang w:val="en-US"/>
        </w:rPr>
        <w:t xml:space="preserve"> </w:t>
      </w:r>
      <w:r w:rsidR="00FF67E1" w:rsidRPr="00A01871">
        <w:rPr>
          <w:rFonts w:asciiTheme="majorBidi" w:hAnsiTheme="majorBidi" w:cstheme="majorBidi"/>
          <w:lang w:val="en-US"/>
        </w:rPr>
        <w:t>256</w:t>
      </w:r>
      <w:r w:rsidR="00DD71EE" w:rsidRPr="00A01871">
        <w:rPr>
          <w:rFonts w:asciiTheme="majorBidi" w:hAnsiTheme="majorBidi" w:cstheme="majorBidi"/>
          <w:lang w:val="en-US"/>
        </w:rPr>
        <w:t>8</w:t>
      </w:r>
      <w:r w:rsidR="008D373A" w:rsidRPr="00A01871">
        <w:rPr>
          <w:rFonts w:asciiTheme="majorBidi" w:hAnsiTheme="majorBidi" w:cstheme="majorBidi"/>
          <w:cs/>
        </w:rPr>
        <w:t xml:space="preserve"> </w:t>
      </w:r>
      <w:r w:rsidRPr="00A01871">
        <w:rPr>
          <w:rFonts w:asciiTheme="majorBidi" w:hAnsiTheme="majorBidi" w:cstheme="majorBidi"/>
          <w:cs/>
        </w:rPr>
        <w:t xml:space="preserve">มีจำนวน </w:t>
      </w:r>
      <w:r w:rsidR="00755CC1" w:rsidRPr="00A01871">
        <w:rPr>
          <w:rFonts w:asciiTheme="majorBidi" w:hAnsiTheme="majorBidi" w:cstheme="majorBidi"/>
          <w:lang w:val="en-US"/>
        </w:rPr>
        <w:t>9.1</w:t>
      </w:r>
      <w:r w:rsidRPr="00A01871">
        <w:rPr>
          <w:rFonts w:asciiTheme="majorBidi" w:hAnsiTheme="majorBidi" w:cstheme="majorBidi"/>
        </w:rPr>
        <w:t xml:space="preserve"> </w:t>
      </w:r>
      <w:r w:rsidRPr="00A01871">
        <w:rPr>
          <w:rFonts w:asciiTheme="majorBidi" w:hAnsiTheme="majorBidi" w:cstheme="majorBidi"/>
          <w:cs/>
        </w:rPr>
        <w:t>ล้านบาท</w:t>
      </w:r>
      <w:r w:rsidR="00D966B4" w:rsidRPr="00A01871">
        <w:rPr>
          <w:rFonts w:asciiTheme="majorBidi" w:hAnsiTheme="majorBidi" w:cstheme="majorBidi"/>
          <w:cs/>
        </w:rPr>
        <w:t xml:space="preserve">และ </w:t>
      </w:r>
      <w:r w:rsidR="00755CC1" w:rsidRPr="00A01871">
        <w:rPr>
          <w:rFonts w:asciiTheme="majorBidi" w:hAnsiTheme="majorBidi" w:cstheme="majorBidi"/>
          <w:lang w:val="en-US"/>
        </w:rPr>
        <w:t>4.3</w:t>
      </w:r>
      <w:r w:rsidR="00D966B4" w:rsidRPr="00A01871">
        <w:rPr>
          <w:rFonts w:asciiTheme="majorBidi" w:hAnsiTheme="majorBidi" w:cstheme="majorBidi"/>
          <w:cs/>
          <w:lang w:val="en-US"/>
        </w:rPr>
        <w:t xml:space="preserve"> ล้านบาท ตามลำดับ</w:t>
      </w:r>
      <w:r w:rsidR="00BA3703" w:rsidRPr="00A01871">
        <w:rPr>
          <w:rFonts w:asciiTheme="majorBidi" w:hAnsiTheme="majorBidi" w:cstheme="majorBidi"/>
          <w:cs/>
        </w:rPr>
        <w:t xml:space="preserve"> </w:t>
      </w:r>
      <w:r w:rsidR="00D966B4" w:rsidRPr="00A01871">
        <w:rPr>
          <w:rFonts w:asciiTheme="majorBidi" w:hAnsiTheme="majorBidi" w:cstheme="majorBidi"/>
          <w:cs/>
        </w:rPr>
        <w:t xml:space="preserve">                  </w:t>
      </w:r>
      <w:r w:rsidRPr="00A01871">
        <w:rPr>
          <w:rFonts w:asciiTheme="majorBidi" w:hAnsiTheme="majorBidi" w:cstheme="majorBidi"/>
          <w:i/>
          <w:iCs/>
        </w:rPr>
        <w:t>(</w:t>
      </w:r>
      <w:r w:rsidR="008D373A" w:rsidRPr="00A01871">
        <w:rPr>
          <w:rFonts w:asciiTheme="majorBidi" w:hAnsiTheme="majorBidi" w:cstheme="majorBidi"/>
          <w:i/>
          <w:iCs/>
        </w:rPr>
        <w:t>256</w:t>
      </w:r>
      <w:r w:rsidR="00814578" w:rsidRPr="00A01871">
        <w:rPr>
          <w:rFonts w:asciiTheme="majorBidi" w:hAnsiTheme="majorBidi" w:cstheme="majorBidi"/>
          <w:i/>
          <w:iCs/>
          <w:lang w:val="en-US"/>
        </w:rPr>
        <w:t>7</w:t>
      </w:r>
      <w:r w:rsidRPr="00A01871">
        <w:rPr>
          <w:rFonts w:asciiTheme="majorBidi" w:hAnsiTheme="majorBidi" w:cstheme="majorBidi"/>
          <w:i/>
          <w:iCs/>
        </w:rPr>
        <w:t xml:space="preserve">: </w:t>
      </w:r>
      <w:r w:rsidR="00AE10DA" w:rsidRPr="00A01871">
        <w:rPr>
          <w:rFonts w:asciiTheme="majorBidi" w:hAnsiTheme="majorBidi" w:cstheme="majorBidi"/>
          <w:i/>
          <w:iCs/>
          <w:lang w:val="en-US"/>
        </w:rPr>
        <w:t>6.6</w:t>
      </w:r>
      <w:r w:rsidR="00EB3868" w:rsidRPr="00A01871">
        <w:rPr>
          <w:rFonts w:asciiTheme="majorBidi" w:hAnsiTheme="majorBidi" w:cstheme="majorBidi"/>
          <w:i/>
          <w:iCs/>
          <w:lang w:val="en-US"/>
        </w:rPr>
        <w:t xml:space="preserve"> </w:t>
      </w:r>
      <w:r w:rsidR="00EB3868" w:rsidRPr="00A01871">
        <w:rPr>
          <w:rFonts w:asciiTheme="majorBidi" w:hAnsiTheme="majorBidi" w:cstheme="majorBidi"/>
          <w:i/>
          <w:iCs/>
          <w:cs/>
          <w:lang w:val="en-US"/>
        </w:rPr>
        <w:t>ล้านบาท และ</w:t>
      </w:r>
      <w:r w:rsidR="00CF7BFB" w:rsidRPr="00A01871">
        <w:rPr>
          <w:rFonts w:asciiTheme="majorBidi" w:hAnsiTheme="majorBidi" w:cstheme="majorBidi"/>
          <w:i/>
          <w:iCs/>
          <w:cs/>
        </w:rPr>
        <w:t xml:space="preserve"> </w:t>
      </w:r>
      <w:r w:rsidR="00AE10DA" w:rsidRPr="00A01871">
        <w:rPr>
          <w:rFonts w:asciiTheme="majorBidi" w:hAnsiTheme="majorBidi" w:cstheme="majorBidi"/>
          <w:i/>
          <w:iCs/>
          <w:lang w:val="en-US"/>
        </w:rPr>
        <w:t>3.8</w:t>
      </w:r>
      <w:r w:rsidR="00CF7BFB" w:rsidRPr="00A01871">
        <w:rPr>
          <w:rFonts w:asciiTheme="majorBidi" w:hAnsiTheme="majorBidi" w:cstheme="majorBidi"/>
          <w:i/>
          <w:iCs/>
          <w:lang w:val="en-US"/>
        </w:rPr>
        <w:t xml:space="preserve"> </w:t>
      </w:r>
      <w:r w:rsidR="00CF7BFB" w:rsidRPr="00A01871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EB3868" w:rsidRPr="00A01871">
        <w:rPr>
          <w:rFonts w:asciiTheme="majorBidi" w:hAnsiTheme="majorBidi" w:cstheme="majorBidi"/>
          <w:i/>
          <w:iCs/>
          <w:cs/>
          <w:lang w:val="en-US"/>
        </w:rPr>
        <w:t xml:space="preserve"> ตามลำดับ</w:t>
      </w:r>
      <w:r w:rsidRPr="00A01871">
        <w:rPr>
          <w:rFonts w:asciiTheme="majorBidi" w:hAnsiTheme="majorBidi" w:cstheme="majorBidi"/>
          <w:i/>
          <w:iCs/>
        </w:rPr>
        <w:t>)</w:t>
      </w:r>
    </w:p>
    <w:p w14:paraId="75E205B1" w14:textId="77777777" w:rsidR="00687928" w:rsidRPr="00A01871" w:rsidRDefault="00687928" w:rsidP="007D5667">
      <w:pPr>
        <w:pStyle w:val="FSContent"/>
        <w:rPr>
          <w:rFonts w:asciiTheme="majorBidi" w:hAnsiTheme="majorBidi" w:cstheme="majorBidi"/>
        </w:rPr>
      </w:pPr>
    </w:p>
    <w:p w14:paraId="11707811" w14:textId="03412E06" w:rsidR="00454074" w:rsidRPr="00A01871" w:rsidRDefault="00C6587A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  <w:r w:rsidRPr="00A01871">
        <w:rPr>
          <w:rFonts w:asciiTheme="majorBidi" w:hAnsiTheme="majorBidi" w:cstheme="majorBidi" w:hint="cs"/>
          <w:cs/>
        </w:rPr>
        <w:t>กลุ่ม</w:t>
      </w:r>
      <w:r w:rsidR="000D6DF1" w:rsidRPr="00A01871">
        <w:rPr>
          <w:rFonts w:asciiTheme="majorBidi" w:hAnsiTheme="majorBidi" w:cstheme="majorBidi"/>
          <w:cs/>
        </w:rPr>
        <w:t>บริษัททำสัญญาเช่ากับบริษัทในประเทศหลายแห่ง และบุคคลและกิจการที่เกี่ยวข้องกัน เพื่อเช่าที่ดิน อาคาร</w:t>
      </w:r>
      <w:r w:rsidR="00273711" w:rsidRPr="00A01871">
        <w:rPr>
          <w:rFonts w:asciiTheme="majorBidi" w:hAnsiTheme="majorBidi" w:cstheme="majorBidi" w:hint="cs"/>
          <w:cs/>
          <w:lang w:val="en-US"/>
        </w:rPr>
        <w:t xml:space="preserve"> ยานพาหนะ และ</w:t>
      </w:r>
      <w:r w:rsidR="000D6DF1" w:rsidRPr="00A01871">
        <w:rPr>
          <w:rFonts w:asciiTheme="majorBidi" w:hAnsiTheme="majorBidi" w:cstheme="majorBidi"/>
          <w:cs/>
        </w:rPr>
        <w:t>อุปกรณ์</w:t>
      </w:r>
      <w:r w:rsidR="00D96258" w:rsidRPr="00A01871">
        <w:rPr>
          <w:rFonts w:asciiTheme="majorBidi" w:hAnsiTheme="majorBidi" w:cstheme="majorBidi"/>
          <w:lang w:val="en-US"/>
        </w:rPr>
        <w:t xml:space="preserve"> </w:t>
      </w:r>
      <w:r w:rsidR="000D6DF1" w:rsidRPr="00A01871">
        <w:rPr>
          <w:rFonts w:asciiTheme="majorBidi" w:hAnsiTheme="majorBidi" w:cstheme="majorBidi"/>
          <w:cs/>
        </w:rPr>
        <w:t xml:space="preserve">ภายใต้เงื่อนไขของสัญญา </w:t>
      </w:r>
      <w:r w:rsidRPr="00A01871">
        <w:rPr>
          <w:rFonts w:asciiTheme="majorBidi" w:hAnsiTheme="majorBidi" w:cstheme="majorBidi" w:hint="cs"/>
          <w:cs/>
        </w:rPr>
        <w:t>กลุ่ม</w:t>
      </w:r>
      <w:r w:rsidR="000D6DF1" w:rsidRPr="00A01871">
        <w:rPr>
          <w:rFonts w:asciiTheme="majorBidi" w:hAnsiTheme="majorBidi" w:cstheme="majorBidi"/>
          <w:cs/>
        </w:rPr>
        <w:t>บริษัทต้องปฏิบัติตามเงื่อนไขเกี่ยวกับสินทรัพย์ที่เช่า</w:t>
      </w:r>
    </w:p>
    <w:p w14:paraId="10E77BDC" w14:textId="77777777" w:rsidR="0043396D" w:rsidRPr="00A01871" w:rsidRDefault="0043396D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</w:p>
    <w:p w14:paraId="6593A717" w14:textId="77777777" w:rsidR="005F3B2F" w:rsidRPr="00A01871" w:rsidRDefault="005F3B2F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</w:p>
    <w:p w14:paraId="64B5EF69" w14:textId="0E393941" w:rsidR="00306013" w:rsidRPr="00A01871" w:rsidRDefault="00DD71EE" w:rsidP="00376E50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A01871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5</w:t>
      </w:r>
      <w:r w:rsidR="00306013" w:rsidRPr="00A0187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521DDF" w:rsidRPr="00A0187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ใบสำคัญแสดงสิทธิ</w:t>
      </w:r>
      <w:r w:rsidR="00FF67E1" w:rsidRPr="00A0187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ที่จะซื้อหุ้น</w:t>
      </w:r>
      <w:r w:rsidR="0027492D" w:rsidRPr="00A01871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035C5203" w14:textId="02715C70" w:rsidR="00306013" w:rsidRPr="00A01871" w:rsidRDefault="00306013" w:rsidP="008E6F4B">
      <w:pPr>
        <w:pStyle w:val="FSContent"/>
        <w:rPr>
          <w:rFonts w:asciiTheme="majorBidi" w:hAnsiTheme="majorBidi" w:cstheme="majorBidi"/>
        </w:rPr>
      </w:pPr>
    </w:p>
    <w:p w14:paraId="681BB820" w14:textId="0A7386D5" w:rsidR="003B4B8F" w:rsidRPr="00A01871" w:rsidRDefault="003B4B8F" w:rsidP="008E6F4B">
      <w:pPr>
        <w:pStyle w:val="FSContent"/>
        <w:rPr>
          <w:rFonts w:asciiTheme="majorBidi" w:hAnsiTheme="majorBidi" w:cstheme="majorBidi"/>
          <w:b/>
          <w:bCs/>
          <w:i/>
          <w:iCs/>
        </w:rPr>
      </w:pPr>
      <w:r w:rsidRPr="00A01871">
        <w:rPr>
          <w:rFonts w:asciiTheme="majorBidi" w:hAnsiTheme="majorBidi" w:cs="Angsana New" w:hint="cs"/>
          <w:b/>
          <w:bCs/>
          <w:i/>
          <w:iCs/>
          <w:cs/>
        </w:rPr>
        <w:t>ใบสำคัญแสดงสิทธิที่จะซื้อหุ้นสามัญของบริษัท</w:t>
      </w:r>
      <w:r w:rsidRPr="00A01871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Pr="00A01871">
        <w:rPr>
          <w:rFonts w:asciiTheme="majorBidi" w:hAnsiTheme="majorBidi" w:cs="Angsana New" w:hint="cs"/>
          <w:b/>
          <w:bCs/>
          <w:i/>
          <w:iCs/>
          <w:cs/>
        </w:rPr>
        <w:t>ครั้งที่</w:t>
      </w:r>
      <w:r w:rsidRPr="00A01871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Pr="00A01871">
        <w:rPr>
          <w:rFonts w:asciiTheme="majorBidi" w:hAnsiTheme="majorBidi" w:cstheme="majorBidi"/>
          <w:b/>
          <w:bCs/>
          <w:i/>
          <w:iCs/>
        </w:rPr>
        <w:t>2 (JSP-W2)</w:t>
      </w:r>
    </w:p>
    <w:p w14:paraId="10E52A93" w14:textId="77777777" w:rsidR="003B4B8F" w:rsidRPr="00A01871" w:rsidRDefault="003B4B8F" w:rsidP="008E6F4B">
      <w:pPr>
        <w:pStyle w:val="FSContent"/>
        <w:rPr>
          <w:rFonts w:asciiTheme="majorBidi" w:hAnsiTheme="majorBidi" w:cstheme="majorBidi"/>
        </w:rPr>
      </w:pPr>
    </w:p>
    <w:p w14:paraId="285B2818" w14:textId="43F3DC24" w:rsidR="00DD71EE" w:rsidRPr="00A01871" w:rsidRDefault="00DD71EE" w:rsidP="008E6F4B">
      <w:pPr>
        <w:pStyle w:val="FSContent"/>
        <w:rPr>
          <w:rFonts w:asciiTheme="majorBidi" w:hAnsiTheme="majorBidi" w:cstheme="majorBidi"/>
        </w:rPr>
      </w:pPr>
      <w:r w:rsidRPr="00A01871">
        <w:rPr>
          <w:rFonts w:asciiTheme="majorBidi" w:hAnsiTheme="majorBidi" w:cs="Angsana New" w:hint="cs"/>
          <w:cs/>
        </w:rPr>
        <w:t>ในการประชุมวิสามัญผู้ถือหุ้นเมื่อวันที่</w:t>
      </w:r>
      <w:r w:rsidRPr="00A01871">
        <w:rPr>
          <w:rFonts w:asciiTheme="majorBidi" w:hAnsiTheme="majorBidi" w:cs="Angsana New"/>
          <w:cs/>
        </w:rPr>
        <w:t xml:space="preserve"> </w:t>
      </w:r>
      <w:r w:rsidRPr="00A01871">
        <w:rPr>
          <w:rFonts w:asciiTheme="majorBidi" w:hAnsiTheme="majorBidi" w:cstheme="majorBidi"/>
        </w:rPr>
        <w:t xml:space="preserve">14 </w:t>
      </w:r>
      <w:r w:rsidRPr="00A01871">
        <w:rPr>
          <w:rFonts w:asciiTheme="majorBidi" w:hAnsiTheme="majorBidi" w:cs="Angsana New" w:hint="cs"/>
          <w:cs/>
        </w:rPr>
        <w:t>พฤศจิกายน</w:t>
      </w:r>
      <w:r w:rsidRPr="00A01871">
        <w:rPr>
          <w:rFonts w:asciiTheme="majorBidi" w:hAnsiTheme="majorBidi" w:cs="Angsana New"/>
          <w:cs/>
        </w:rPr>
        <w:t xml:space="preserve"> </w:t>
      </w:r>
      <w:r w:rsidRPr="00A01871">
        <w:rPr>
          <w:rFonts w:asciiTheme="majorBidi" w:hAnsiTheme="majorBidi" w:cstheme="majorBidi"/>
        </w:rPr>
        <w:t xml:space="preserve">2567 </w:t>
      </w:r>
      <w:r w:rsidRPr="00A01871">
        <w:rPr>
          <w:rFonts w:asciiTheme="majorBidi" w:hAnsiTheme="majorBidi" w:cs="Angsana New" w:hint="cs"/>
          <w:cs/>
        </w:rPr>
        <w:t>ผู้ถือหุ้นมีมติอนุมัติการออกและเสนอขายใบสำคัญแสดงสิทธิที่จะซื้อหุ้นสามัญของบริษัท</w:t>
      </w:r>
      <w:r w:rsidRPr="00A01871">
        <w:rPr>
          <w:rFonts w:asciiTheme="majorBidi" w:hAnsiTheme="majorBidi" w:cs="Angsana New"/>
          <w:cs/>
        </w:rPr>
        <w:t xml:space="preserve"> </w:t>
      </w:r>
      <w:r w:rsidRPr="00A01871">
        <w:rPr>
          <w:rFonts w:asciiTheme="majorBidi" w:hAnsiTheme="majorBidi" w:cs="Angsana New" w:hint="cs"/>
          <w:cs/>
        </w:rPr>
        <w:t>ครั้งที่</w:t>
      </w:r>
      <w:r w:rsidRPr="00A01871">
        <w:rPr>
          <w:rFonts w:asciiTheme="majorBidi" w:hAnsiTheme="majorBidi" w:cs="Angsana New"/>
          <w:cs/>
        </w:rPr>
        <w:t xml:space="preserve"> </w:t>
      </w:r>
      <w:r w:rsidRPr="00A01871">
        <w:rPr>
          <w:rFonts w:asciiTheme="majorBidi" w:hAnsiTheme="majorBidi" w:cstheme="majorBidi"/>
        </w:rPr>
        <w:t xml:space="preserve">2 (JSP-W2) </w:t>
      </w:r>
      <w:r w:rsidRPr="00A01871">
        <w:rPr>
          <w:rFonts w:asciiTheme="majorBidi" w:hAnsiTheme="majorBidi" w:cs="Angsana New" w:hint="cs"/>
          <w:cs/>
        </w:rPr>
        <w:t>ให้แก่ผู้ถือหุ้นเดิมตามสัดส่วนการถือหุ้นจำนวนไม่เกิน</w:t>
      </w:r>
      <w:r w:rsidRPr="00A01871">
        <w:rPr>
          <w:rFonts w:asciiTheme="majorBidi" w:hAnsiTheme="majorBidi" w:cs="Angsana New"/>
          <w:cs/>
        </w:rPr>
        <w:t xml:space="preserve"> </w:t>
      </w:r>
      <w:r w:rsidRPr="00A01871">
        <w:rPr>
          <w:rFonts w:asciiTheme="majorBidi" w:hAnsiTheme="majorBidi" w:cstheme="majorBidi"/>
        </w:rPr>
        <w:t xml:space="preserve">237.3 </w:t>
      </w:r>
      <w:r w:rsidRPr="00A01871">
        <w:rPr>
          <w:rFonts w:asciiTheme="majorBidi" w:hAnsiTheme="majorBidi" w:cs="Angsana New" w:hint="cs"/>
          <w:cs/>
        </w:rPr>
        <w:t>ล้านหน่วย</w:t>
      </w:r>
      <w:r w:rsidRPr="00A01871">
        <w:rPr>
          <w:rFonts w:asciiTheme="majorBidi" w:hAnsiTheme="majorBidi" w:cs="Angsana New"/>
          <w:cs/>
        </w:rPr>
        <w:t xml:space="preserve"> </w:t>
      </w:r>
      <w:r w:rsidRPr="00A01871">
        <w:rPr>
          <w:rFonts w:asciiTheme="majorBidi" w:hAnsiTheme="majorBidi" w:cs="Angsana New" w:hint="cs"/>
          <w:cs/>
        </w:rPr>
        <w:t>ในอัตรา</w:t>
      </w:r>
      <w:r w:rsidRPr="00A01871">
        <w:rPr>
          <w:rFonts w:asciiTheme="majorBidi" w:hAnsiTheme="majorBidi" w:cs="Angsana New"/>
          <w:cs/>
        </w:rPr>
        <w:t xml:space="preserve"> </w:t>
      </w:r>
      <w:r w:rsidRPr="00A01871">
        <w:rPr>
          <w:rFonts w:asciiTheme="majorBidi" w:hAnsiTheme="majorBidi" w:cstheme="majorBidi"/>
        </w:rPr>
        <w:t xml:space="preserve">2 </w:t>
      </w:r>
      <w:r w:rsidRPr="00A01871">
        <w:rPr>
          <w:rFonts w:asciiTheme="majorBidi" w:hAnsiTheme="majorBidi" w:cs="Angsana New" w:hint="cs"/>
          <w:cs/>
        </w:rPr>
        <w:t>หุ้นสามัญเดิมต่อ</w:t>
      </w:r>
      <w:r w:rsidRPr="00A01871">
        <w:rPr>
          <w:rFonts w:asciiTheme="majorBidi" w:hAnsiTheme="majorBidi" w:cs="Angsana New"/>
          <w:cs/>
        </w:rPr>
        <w:t xml:space="preserve"> </w:t>
      </w:r>
      <w:r w:rsidRPr="00A01871">
        <w:rPr>
          <w:rFonts w:asciiTheme="majorBidi" w:hAnsiTheme="majorBidi" w:cstheme="majorBidi"/>
        </w:rPr>
        <w:t xml:space="preserve">1 </w:t>
      </w:r>
      <w:r w:rsidRPr="00A01871">
        <w:rPr>
          <w:rFonts w:asciiTheme="majorBidi" w:hAnsiTheme="majorBidi" w:cs="Angsana New" w:hint="cs"/>
          <w:cs/>
        </w:rPr>
        <w:t>ใบสำคัญแสดงสิทธิ</w:t>
      </w:r>
      <w:r w:rsidRPr="00A01871">
        <w:rPr>
          <w:rFonts w:asciiTheme="majorBidi" w:hAnsiTheme="majorBidi" w:cs="Angsana New"/>
          <w:cs/>
        </w:rPr>
        <w:t xml:space="preserve"> </w:t>
      </w:r>
      <w:r w:rsidRPr="00A01871">
        <w:rPr>
          <w:rFonts w:asciiTheme="majorBidi" w:hAnsiTheme="majorBidi" w:cs="Angsana New" w:hint="cs"/>
          <w:cs/>
        </w:rPr>
        <w:t>โดยมีรายละเอียดดังนี้</w:t>
      </w:r>
    </w:p>
    <w:p w14:paraId="1DC0BD0C" w14:textId="77777777" w:rsidR="00FF67E1" w:rsidRPr="00A01871" w:rsidRDefault="00FF67E1" w:rsidP="00FF67E1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580"/>
      </w:tblGrid>
      <w:tr w:rsidR="00FF67E1" w:rsidRPr="00A01871" w14:paraId="6B80DDD8" w14:textId="77777777" w:rsidTr="00C07271">
        <w:trPr>
          <w:tblHeader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1252B" w14:textId="77777777" w:rsidR="00FF67E1" w:rsidRPr="00A01871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409B91C0" w14:textId="77777777" w:rsidR="00FF67E1" w:rsidRPr="00A01871" w:rsidRDefault="00FF67E1" w:rsidP="00F94949">
            <w:pPr>
              <w:pStyle w:val="BodyText2"/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335642" w14:textId="77777777" w:rsidR="00FF67E1" w:rsidRPr="00A01871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FF67E1" w:rsidRPr="00A01871" w14:paraId="45CF4B82" w14:textId="77777777" w:rsidTr="00C07271">
        <w:tc>
          <w:tcPr>
            <w:tcW w:w="3150" w:type="dxa"/>
            <w:hideMark/>
          </w:tcPr>
          <w:p w14:paraId="49CB8654" w14:textId="77777777" w:rsidR="00FF67E1" w:rsidRPr="00A0187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270" w:type="dxa"/>
          </w:tcPr>
          <w:p w14:paraId="1FED1CDC" w14:textId="77777777" w:rsidR="00FF67E1" w:rsidRPr="00A0187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6678DD51" w14:textId="4B0922A4" w:rsidR="00FF67E1" w:rsidRPr="00A01871" w:rsidRDefault="00DD71E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F67E1" w:rsidRPr="00A01871" w14:paraId="1E4CEC0C" w14:textId="77777777" w:rsidTr="00911556">
        <w:tc>
          <w:tcPr>
            <w:tcW w:w="3150" w:type="dxa"/>
            <w:hideMark/>
          </w:tcPr>
          <w:p w14:paraId="3C90A753" w14:textId="77777777" w:rsidR="00FF67E1" w:rsidRPr="00A0187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70" w:type="dxa"/>
          </w:tcPr>
          <w:p w14:paraId="146FE09D" w14:textId="77777777" w:rsidR="00FF67E1" w:rsidRPr="00A0187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2308A920" w14:textId="62BE4AD0" w:rsidR="00FF67E1" w:rsidRPr="00A0187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ต่อหุ้นสามัญ 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เว้นแต่จะ</w:t>
            </w:r>
            <w:r w:rsidR="00746EE4"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มีการปรับอัตราการใช้สิทธิตามเงื่อนไขการปรับสิทธิ</w:t>
            </w:r>
          </w:p>
        </w:tc>
      </w:tr>
      <w:tr w:rsidR="00FF67E1" w:rsidRPr="00A01871" w14:paraId="0BBA2B0B" w14:textId="77777777" w:rsidTr="00875067">
        <w:tc>
          <w:tcPr>
            <w:tcW w:w="3150" w:type="dxa"/>
            <w:hideMark/>
          </w:tcPr>
          <w:p w14:paraId="08083D6A" w14:textId="77777777" w:rsidR="00FF67E1" w:rsidRPr="00A0187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270" w:type="dxa"/>
          </w:tcPr>
          <w:p w14:paraId="3F28AFB3" w14:textId="77777777" w:rsidR="00DA1576" w:rsidRPr="00A01871" w:rsidRDefault="00DA1576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16E9359B" w14:textId="05238749" w:rsidR="004C1960" w:rsidRPr="00A01871" w:rsidRDefault="00DD71E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4.00</w:t>
            </w:r>
            <w:r w:rsidR="00FF67E1"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67E1"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FF67E1" w:rsidRPr="00A01871" w14:paraId="665D5CFB" w14:textId="77777777" w:rsidTr="00875067">
        <w:tc>
          <w:tcPr>
            <w:tcW w:w="3150" w:type="dxa"/>
            <w:hideMark/>
          </w:tcPr>
          <w:p w14:paraId="0011ED29" w14:textId="2EC8E122" w:rsidR="00FF67E1" w:rsidRPr="00A01871" w:rsidRDefault="00FF67E1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270" w:type="dxa"/>
          </w:tcPr>
          <w:p w14:paraId="4AC3FF28" w14:textId="77777777" w:rsidR="00FF67E1" w:rsidRPr="00A01871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bottom w:val="nil"/>
            </w:tcBorders>
            <w:hideMark/>
          </w:tcPr>
          <w:p w14:paraId="5C208363" w14:textId="22F68572" w:rsidR="00FF67E1" w:rsidRPr="00A01871" w:rsidRDefault="00DD71E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ถือใบสำคัญแสดงสิทธิสามารถใช้สิทธิตามใบสำคัญแสดงสิทธิได้ครั้งเดียวในวันที่ครบกำหนดอายุของใบสำคัญแสดงสิทธิซึ่งจะตรงกับวันที่</w:t>
            </w:r>
            <w:r w:rsidRPr="00A018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01871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Pr="00A018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01871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 w:rsidRPr="00A018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01871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</w:tr>
    </w:tbl>
    <w:p w14:paraId="0407CA8E" w14:textId="77777777" w:rsidR="00C15D10" w:rsidRPr="00A01871" w:rsidRDefault="00C15D10" w:rsidP="003F7F67">
      <w:pPr>
        <w:pStyle w:val="FSContent"/>
        <w:rPr>
          <w:rFonts w:asciiTheme="majorBidi" w:hAnsiTheme="majorBidi" w:cstheme="majorBidi"/>
          <w:lang w:val="en-US"/>
        </w:rPr>
      </w:pPr>
    </w:p>
    <w:p w14:paraId="08DCCA33" w14:textId="63E1FCA8" w:rsidR="00DD71EE" w:rsidRPr="00A01871" w:rsidRDefault="00355FA8" w:rsidP="003F7F67">
      <w:pPr>
        <w:pStyle w:val="FSContent"/>
        <w:rPr>
          <w:rFonts w:asciiTheme="majorBidi" w:hAnsiTheme="majorBidi" w:cs="Angsana New"/>
          <w:lang w:val="en-US"/>
        </w:rPr>
      </w:pPr>
      <w:r w:rsidRPr="00A01871">
        <w:rPr>
          <w:rFonts w:asciiTheme="majorBidi" w:hAnsiTheme="majorBidi" w:cs="Angsana New" w:hint="cs"/>
          <w:cs/>
          <w:lang w:val="en-US"/>
        </w:rPr>
        <w:t>ในระหว่างงวด</w:t>
      </w:r>
      <w:r w:rsidR="00AE10DA" w:rsidRPr="00A01871">
        <w:rPr>
          <w:rFonts w:asciiTheme="majorBidi" w:hAnsiTheme="majorBidi" w:cs="Angsana New" w:hint="cs"/>
          <w:cs/>
          <w:lang w:val="en-US"/>
        </w:rPr>
        <w:t>หก</w:t>
      </w:r>
      <w:r w:rsidRPr="00A01871">
        <w:rPr>
          <w:rFonts w:asciiTheme="majorBidi" w:hAnsiTheme="majorBidi" w:cs="Angsana New" w:hint="cs"/>
          <w:cs/>
          <w:lang w:val="en-US"/>
        </w:rPr>
        <w:t xml:space="preserve">เดือนสิ้นสุดวันที่ </w:t>
      </w:r>
      <w:r w:rsidR="00AE10DA" w:rsidRPr="00A01871">
        <w:rPr>
          <w:rFonts w:asciiTheme="majorBidi" w:hAnsiTheme="majorBidi" w:cs="Angsana New"/>
          <w:lang w:val="en-US"/>
        </w:rPr>
        <w:t xml:space="preserve">30 </w:t>
      </w:r>
      <w:r w:rsidR="00AE10DA" w:rsidRPr="00A01871">
        <w:rPr>
          <w:rFonts w:asciiTheme="majorBidi" w:hAnsiTheme="majorBidi" w:cs="Angsana New" w:hint="cs"/>
          <w:cs/>
          <w:lang w:val="en-US"/>
        </w:rPr>
        <w:t xml:space="preserve">มิถุนายน </w:t>
      </w:r>
      <w:r w:rsidRPr="00A01871">
        <w:rPr>
          <w:rFonts w:asciiTheme="majorBidi" w:hAnsiTheme="majorBidi" w:cs="Angsana New"/>
          <w:lang w:val="en-US"/>
        </w:rPr>
        <w:t>2568</w:t>
      </w:r>
      <w:r w:rsidRPr="00A01871">
        <w:rPr>
          <w:rFonts w:asciiTheme="majorBidi" w:hAnsiTheme="majorBidi" w:cs="Angsana New" w:hint="cs"/>
          <w:cs/>
          <w:lang w:val="en-US"/>
        </w:rPr>
        <w:t xml:space="preserve"> ไม่มีผู้ใช้สิทธิแปลงสภาพใบสำคัญแสดงสิทธิที่จะซื้อ</w:t>
      </w:r>
      <w:r w:rsidR="00203B6F" w:rsidRPr="00A01871">
        <w:rPr>
          <w:rFonts w:asciiTheme="majorBidi" w:hAnsiTheme="majorBidi" w:cs="Angsana New"/>
          <w:cs/>
          <w:lang w:val="en-US"/>
        </w:rPr>
        <w:br/>
      </w:r>
      <w:r w:rsidRPr="00A01871">
        <w:rPr>
          <w:rFonts w:asciiTheme="majorBidi" w:hAnsiTheme="majorBidi" w:cs="Angsana New" w:hint="cs"/>
          <w:cs/>
          <w:lang w:val="en-US"/>
        </w:rPr>
        <w:t>หุ้นสามัญของบริษัท</w:t>
      </w:r>
      <w:r w:rsidR="00203B6F" w:rsidRPr="00A01871">
        <w:rPr>
          <w:rFonts w:asciiTheme="majorBidi" w:hAnsiTheme="majorBidi" w:cs="Angsana New" w:hint="cs"/>
          <w:cs/>
          <w:lang w:val="en-US"/>
        </w:rPr>
        <w:t xml:space="preserve"> ทั้งนี้</w:t>
      </w:r>
      <w:r w:rsidRPr="00A01871">
        <w:rPr>
          <w:rFonts w:asciiTheme="majorBidi" w:hAnsiTheme="majorBidi" w:cs="Angsana New"/>
          <w:lang w:val="en-US"/>
        </w:rPr>
        <w:t xml:space="preserve"> </w:t>
      </w:r>
      <w:r w:rsidR="00DD71EE" w:rsidRPr="00A01871">
        <w:rPr>
          <w:rFonts w:asciiTheme="majorBidi" w:hAnsiTheme="majorBidi" w:cs="Angsana New" w:hint="cs"/>
          <w:cs/>
          <w:lang w:val="en-US"/>
        </w:rPr>
        <w:t>ณ</w:t>
      </w:r>
      <w:r w:rsidR="00DD71EE" w:rsidRPr="00A01871">
        <w:rPr>
          <w:rFonts w:asciiTheme="majorBidi" w:hAnsiTheme="majorBidi" w:cs="Angsana New"/>
          <w:cs/>
          <w:lang w:val="en-US"/>
        </w:rPr>
        <w:t xml:space="preserve"> </w:t>
      </w:r>
      <w:r w:rsidR="00DD71EE" w:rsidRPr="00A01871">
        <w:rPr>
          <w:rFonts w:asciiTheme="majorBidi" w:hAnsiTheme="majorBidi" w:cs="Angsana New" w:hint="cs"/>
          <w:cs/>
          <w:lang w:val="en-US"/>
        </w:rPr>
        <w:t>วันที่</w:t>
      </w:r>
      <w:r w:rsidR="00DD71EE" w:rsidRPr="00A01871">
        <w:rPr>
          <w:rFonts w:asciiTheme="majorBidi" w:hAnsiTheme="majorBidi" w:cs="Angsana New"/>
          <w:cs/>
          <w:lang w:val="en-US"/>
        </w:rPr>
        <w:t xml:space="preserve"> </w:t>
      </w:r>
      <w:r w:rsidR="00AE10DA" w:rsidRPr="00A01871">
        <w:rPr>
          <w:rFonts w:asciiTheme="majorBidi" w:hAnsiTheme="majorBidi" w:cstheme="majorBidi"/>
          <w:lang w:val="en-US"/>
        </w:rPr>
        <w:t xml:space="preserve">30 </w:t>
      </w:r>
      <w:r w:rsidR="00AE10DA" w:rsidRPr="00A01871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DD71EE" w:rsidRPr="00A01871">
        <w:rPr>
          <w:rFonts w:asciiTheme="majorBidi" w:hAnsiTheme="majorBidi" w:cstheme="majorBidi"/>
          <w:lang w:val="en-US"/>
        </w:rPr>
        <w:t>2568</w:t>
      </w:r>
      <w:r w:rsidR="00814578" w:rsidRPr="00A01871">
        <w:rPr>
          <w:rFonts w:asciiTheme="majorBidi" w:hAnsiTheme="majorBidi" w:cstheme="majorBidi"/>
          <w:lang w:val="en-US"/>
        </w:rPr>
        <w:t xml:space="preserve"> </w:t>
      </w:r>
      <w:r w:rsidR="00DD71EE" w:rsidRPr="00A01871">
        <w:rPr>
          <w:rFonts w:asciiTheme="majorBidi" w:hAnsiTheme="majorBidi" w:cs="Angsana New" w:hint="cs"/>
          <w:cs/>
          <w:lang w:val="en-US"/>
        </w:rPr>
        <w:t>บริษัทมีใบสำคัญแสดงสิทธิ</w:t>
      </w:r>
      <w:r w:rsidR="00DD71EE" w:rsidRPr="00A01871">
        <w:rPr>
          <w:rFonts w:asciiTheme="majorBidi" w:hAnsiTheme="majorBidi" w:cs="Angsana New"/>
          <w:cs/>
          <w:lang w:val="en-US"/>
        </w:rPr>
        <w:t xml:space="preserve"> </w:t>
      </w:r>
      <w:r w:rsidR="00DD71EE" w:rsidRPr="00A01871">
        <w:rPr>
          <w:rFonts w:asciiTheme="majorBidi" w:hAnsiTheme="majorBidi" w:cstheme="majorBidi"/>
          <w:lang w:val="en-US"/>
        </w:rPr>
        <w:t xml:space="preserve">JSP-W2 </w:t>
      </w:r>
      <w:r w:rsidR="00DD71EE" w:rsidRPr="00A01871">
        <w:rPr>
          <w:rFonts w:asciiTheme="majorBidi" w:hAnsiTheme="majorBidi" w:cs="Angsana New" w:hint="cs"/>
          <w:cs/>
          <w:lang w:val="en-US"/>
        </w:rPr>
        <w:t>ที่ยังไม่ได้ใช้สิทธิซื้อหุ้นคงเหลือ</w:t>
      </w:r>
      <w:r w:rsidR="00DD71EE" w:rsidRPr="00A01871">
        <w:rPr>
          <w:rFonts w:asciiTheme="majorBidi" w:hAnsiTheme="majorBidi" w:cs="Angsana New"/>
          <w:cs/>
          <w:lang w:val="en-US"/>
        </w:rPr>
        <w:t xml:space="preserve"> </w:t>
      </w:r>
      <w:r w:rsidR="00DD71EE" w:rsidRPr="00A01871">
        <w:rPr>
          <w:rFonts w:asciiTheme="majorBidi" w:hAnsiTheme="majorBidi" w:cstheme="majorBidi"/>
          <w:lang w:val="en-US"/>
        </w:rPr>
        <w:t xml:space="preserve">237.3 </w:t>
      </w:r>
      <w:r w:rsidR="00DD71EE" w:rsidRPr="00A01871">
        <w:rPr>
          <w:rFonts w:asciiTheme="majorBidi" w:hAnsiTheme="majorBidi" w:cs="Angsana New" w:hint="cs"/>
          <w:cs/>
          <w:lang w:val="en-US"/>
        </w:rPr>
        <w:t>ล้านหน่วย</w:t>
      </w:r>
      <w:r w:rsidR="00814578" w:rsidRPr="00A01871">
        <w:rPr>
          <w:rFonts w:asciiTheme="majorBidi" w:hAnsiTheme="majorBidi" w:cs="Angsana New"/>
          <w:lang w:val="en-US"/>
        </w:rPr>
        <w:t xml:space="preserve"> </w:t>
      </w:r>
    </w:p>
    <w:p w14:paraId="2C05D857" w14:textId="77777777" w:rsidR="00CD2D2E" w:rsidRPr="00A01871" w:rsidRDefault="00CD2D2E" w:rsidP="003F7F67">
      <w:pPr>
        <w:pStyle w:val="FSContent"/>
        <w:rPr>
          <w:rFonts w:asciiTheme="majorBidi" w:hAnsiTheme="majorBidi" w:cs="Angsana New"/>
          <w:lang w:val="en-US"/>
        </w:rPr>
      </w:pPr>
    </w:p>
    <w:p w14:paraId="47DF7F45" w14:textId="5D62FF2E" w:rsidR="00CD2D2E" w:rsidRPr="00A01871" w:rsidRDefault="00CD2D2E" w:rsidP="00CD2D2E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A01871">
        <w:rPr>
          <w:rFonts w:asciiTheme="majorBidi" w:hAnsiTheme="majorBidi" w:cstheme="majorBidi"/>
          <w:b/>
          <w:bCs/>
          <w:sz w:val="30"/>
          <w:szCs w:val="30"/>
          <w:lang w:val="en-GB"/>
        </w:rPr>
        <w:t>6</w:t>
      </w:r>
      <w:r w:rsidRPr="00A0187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7A23EC" w:rsidRPr="00A0187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การโอนทุนสำรองตามกฎหมายและส่วนเกินมูลค่าหุ้นเพื่อชดเชย</w:t>
      </w:r>
      <w:r w:rsidR="002E1A96" w:rsidRPr="00A0187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ผล</w:t>
      </w:r>
      <w:r w:rsidR="007A23EC" w:rsidRPr="00A0187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ขาดทุนสะสม</w:t>
      </w:r>
    </w:p>
    <w:p w14:paraId="53CD3B84" w14:textId="77777777" w:rsidR="00CD2D2E" w:rsidRPr="00A01871" w:rsidRDefault="00CD2D2E" w:rsidP="003F7F67">
      <w:pPr>
        <w:pStyle w:val="FSContent"/>
        <w:rPr>
          <w:rFonts w:asciiTheme="majorBidi" w:hAnsiTheme="majorBidi" w:cstheme="majorBidi"/>
          <w:lang w:val="en-GB"/>
        </w:rPr>
      </w:pPr>
    </w:p>
    <w:p w14:paraId="23A1084F" w14:textId="75B8FE39" w:rsidR="007A23EC" w:rsidRPr="00A01871" w:rsidRDefault="007A23EC" w:rsidP="003F7F67">
      <w:pPr>
        <w:pStyle w:val="FSContent"/>
        <w:rPr>
          <w:rFonts w:asciiTheme="majorBidi" w:hAnsiTheme="majorBidi" w:cstheme="majorBidi"/>
          <w:cs/>
          <w:lang w:val="en-US"/>
        </w:rPr>
      </w:pPr>
      <w:r w:rsidRPr="00A01871">
        <w:rPr>
          <w:rFonts w:asciiTheme="majorBidi" w:hAnsiTheme="majorBidi" w:cstheme="majorBidi" w:hint="cs"/>
          <w:cs/>
          <w:lang w:val="en-GB"/>
        </w:rPr>
        <w:t xml:space="preserve">เมื่อวันที่ </w:t>
      </w:r>
      <w:r w:rsidRPr="00A01871">
        <w:rPr>
          <w:rFonts w:asciiTheme="majorBidi" w:hAnsiTheme="majorBidi" w:cstheme="majorBidi"/>
          <w:lang w:val="en-US"/>
        </w:rPr>
        <w:t xml:space="preserve">22 </w:t>
      </w:r>
      <w:r w:rsidRPr="00A01871">
        <w:rPr>
          <w:rFonts w:asciiTheme="majorBidi" w:hAnsiTheme="majorBidi" w:cstheme="majorBidi" w:hint="cs"/>
          <w:cs/>
          <w:lang w:val="en-US"/>
        </w:rPr>
        <w:t xml:space="preserve">เมษายน </w:t>
      </w:r>
      <w:r w:rsidRPr="00A01871">
        <w:rPr>
          <w:rFonts w:asciiTheme="majorBidi" w:hAnsiTheme="majorBidi" w:cstheme="majorBidi"/>
          <w:lang w:val="en-US"/>
        </w:rPr>
        <w:t xml:space="preserve">2568 </w:t>
      </w:r>
      <w:r w:rsidRPr="00A01871">
        <w:rPr>
          <w:rFonts w:asciiTheme="majorBidi" w:hAnsiTheme="majorBidi" w:cs="Angsana New" w:hint="cs"/>
          <w:cs/>
          <w:lang w:val="en-US"/>
        </w:rPr>
        <w:t>ที่ประชุมสามัญผู้ถือหุ้นของบริษัทมีมติอนุมัติให้บริษัทโอนทุนสำรองตามกฎหมายและส่วนเกินมูลค่าหุ้นจำนวน</w:t>
      </w:r>
      <w:r w:rsidRPr="00A01871">
        <w:rPr>
          <w:rFonts w:asciiTheme="majorBidi" w:hAnsiTheme="majorBidi" w:cs="Angsana New"/>
          <w:cs/>
          <w:lang w:val="en-US"/>
        </w:rPr>
        <w:t xml:space="preserve"> </w:t>
      </w:r>
      <w:r w:rsidRPr="00A01871">
        <w:rPr>
          <w:rFonts w:asciiTheme="majorBidi" w:hAnsiTheme="majorBidi" w:cstheme="majorBidi"/>
          <w:lang w:val="en-US"/>
        </w:rPr>
        <w:t xml:space="preserve">3.9 </w:t>
      </w:r>
      <w:r w:rsidRPr="00A01871">
        <w:rPr>
          <w:rFonts w:asciiTheme="majorBidi" w:hAnsiTheme="majorBidi" w:cs="Angsana New" w:hint="cs"/>
          <w:cs/>
          <w:lang w:val="en-US"/>
        </w:rPr>
        <w:t>ล้านบาท</w:t>
      </w:r>
      <w:r w:rsidRPr="00A01871">
        <w:rPr>
          <w:rFonts w:asciiTheme="majorBidi" w:hAnsiTheme="majorBidi" w:cs="Angsana New"/>
          <w:cs/>
          <w:lang w:val="en-US"/>
        </w:rPr>
        <w:t xml:space="preserve"> </w:t>
      </w:r>
      <w:r w:rsidRPr="00A01871">
        <w:rPr>
          <w:rFonts w:asciiTheme="majorBidi" w:hAnsiTheme="majorBidi" w:cs="Angsana New" w:hint="cs"/>
          <w:cs/>
          <w:lang w:val="en-US"/>
        </w:rPr>
        <w:t>และ</w:t>
      </w:r>
      <w:r w:rsidRPr="00A01871">
        <w:rPr>
          <w:rFonts w:asciiTheme="majorBidi" w:hAnsiTheme="majorBidi" w:cs="Angsana New"/>
          <w:cs/>
          <w:lang w:val="en-US"/>
        </w:rPr>
        <w:t xml:space="preserve"> </w:t>
      </w:r>
      <w:r w:rsidRPr="00A01871">
        <w:rPr>
          <w:rFonts w:asciiTheme="majorBidi" w:hAnsiTheme="majorBidi" w:cstheme="majorBidi"/>
          <w:lang w:val="en-US"/>
        </w:rPr>
        <w:t xml:space="preserve">49.6 </w:t>
      </w:r>
      <w:r w:rsidRPr="00A01871">
        <w:rPr>
          <w:rFonts w:asciiTheme="majorBidi" w:hAnsiTheme="majorBidi" w:cs="Angsana New" w:hint="cs"/>
          <w:cs/>
          <w:lang w:val="en-US"/>
        </w:rPr>
        <w:t>ล้านบาท</w:t>
      </w:r>
      <w:r w:rsidRPr="00A01871">
        <w:rPr>
          <w:rFonts w:asciiTheme="majorBidi" w:hAnsiTheme="majorBidi" w:cs="Angsana New"/>
          <w:cs/>
          <w:lang w:val="en-US"/>
        </w:rPr>
        <w:t xml:space="preserve"> </w:t>
      </w:r>
      <w:r w:rsidRPr="00A01871">
        <w:rPr>
          <w:rFonts w:asciiTheme="majorBidi" w:hAnsiTheme="majorBidi" w:cs="Angsana New" w:hint="cs"/>
          <w:cs/>
          <w:lang w:val="en-US"/>
        </w:rPr>
        <w:t>ตามลำดับ</w:t>
      </w:r>
      <w:r w:rsidRPr="00A01871">
        <w:rPr>
          <w:rFonts w:asciiTheme="majorBidi" w:hAnsiTheme="majorBidi" w:cs="Angsana New"/>
          <w:cs/>
          <w:lang w:val="en-US"/>
        </w:rPr>
        <w:t xml:space="preserve"> </w:t>
      </w:r>
      <w:r w:rsidRPr="00A01871">
        <w:rPr>
          <w:rFonts w:asciiTheme="majorBidi" w:hAnsiTheme="majorBidi" w:cs="Angsana New" w:hint="cs"/>
          <w:cs/>
          <w:lang w:val="en-US"/>
        </w:rPr>
        <w:t>เพื่อชดเชย</w:t>
      </w:r>
      <w:r w:rsidR="00B76A6D" w:rsidRPr="00A01871">
        <w:rPr>
          <w:rFonts w:asciiTheme="majorBidi" w:hAnsiTheme="majorBidi" w:cs="Angsana New" w:hint="cs"/>
          <w:cs/>
          <w:lang w:val="en-US"/>
        </w:rPr>
        <w:t>ผล</w:t>
      </w:r>
      <w:r w:rsidRPr="00A01871">
        <w:rPr>
          <w:rFonts w:asciiTheme="majorBidi" w:hAnsiTheme="majorBidi" w:cs="Angsana New" w:hint="cs"/>
          <w:cs/>
          <w:lang w:val="en-US"/>
        </w:rPr>
        <w:t>ขาดทุนสะสม</w:t>
      </w:r>
      <w:r w:rsidR="002E1A96" w:rsidRPr="00A01871">
        <w:rPr>
          <w:rFonts w:asciiTheme="majorBidi" w:hAnsiTheme="majorBidi" w:cs="Angsana New" w:hint="cs"/>
          <w:cs/>
          <w:lang w:val="en-US"/>
        </w:rPr>
        <w:t>ทั้งหมดของบริษัท</w:t>
      </w:r>
      <w:r w:rsidR="00A33251" w:rsidRPr="00A01871">
        <w:rPr>
          <w:rFonts w:asciiTheme="majorBidi" w:hAnsiTheme="majorBidi" w:cs="Angsana New"/>
          <w:lang w:val="en-US"/>
        </w:rPr>
        <w:t xml:space="preserve"> </w:t>
      </w:r>
      <w:r w:rsidR="00A33251" w:rsidRPr="00A01871">
        <w:rPr>
          <w:rFonts w:asciiTheme="majorBidi" w:hAnsiTheme="majorBidi" w:cs="Angsana New" w:hint="cs"/>
          <w:cs/>
          <w:lang w:val="en-US"/>
        </w:rPr>
        <w:t>และบริษัทได้บันทึกโอนทุนสำรองตามกฎหมายและส่วนเกินมูลค่าหุ้นสามัญแล้วเสร็จในวันเดียวกัน</w:t>
      </w:r>
    </w:p>
    <w:p w14:paraId="666B54D8" w14:textId="5161BC4B" w:rsidR="00DA1576" w:rsidRPr="00A01871" w:rsidRDefault="00DA1576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A01871">
        <w:rPr>
          <w:rFonts w:asciiTheme="majorBidi" w:hAnsiTheme="majorBidi" w:cstheme="majorBidi"/>
        </w:rPr>
        <w:br w:type="page"/>
      </w:r>
    </w:p>
    <w:p w14:paraId="1025CEB2" w14:textId="4D8FBC87" w:rsidR="00C15D10" w:rsidRPr="00A01871" w:rsidRDefault="00EB1A43" w:rsidP="005B38E5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A01871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7</w:t>
      </w:r>
      <w:r w:rsidR="00C15D10" w:rsidRPr="00A0187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E3603E" w:rsidRPr="00A0187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กำไร</w:t>
      </w:r>
      <w:r w:rsidR="00C15D10" w:rsidRPr="00A0187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013007AA" w14:textId="77777777" w:rsidR="005535D7" w:rsidRPr="00A01871" w:rsidRDefault="005535D7" w:rsidP="00C54D54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1"/>
        <w:gridCol w:w="1021"/>
        <w:gridCol w:w="256"/>
        <w:gridCol w:w="1018"/>
        <w:gridCol w:w="255"/>
        <w:gridCol w:w="1024"/>
        <w:gridCol w:w="256"/>
        <w:gridCol w:w="1018"/>
      </w:tblGrid>
      <w:tr w:rsidR="00CD2D2E" w:rsidRPr="00A01871" w14:paraId="67469CED" w14:textId="77777777" w:rsidTr="00CD2D2E">
        <w:tc>
          <w:tcPr>
            <w:tcW w:w="2315" w:type="pct"/>
          </w:tcPr>
          <w:p w14:paraId="777E15CB" w14:textId="77777777" w:rsidR="00CD2D2E" w:rsidRPr="00A01871" w:rsidRDefault="00CD2D2E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pct"/>
            <w:gridSpan w:val="3"/>
          </w:tcPr>
          <w:p w14:paraId="2D81AABB" w14:textId="688B1E71" w:rsidR="00CD2D2E" w:rsidRPr="00A01871" w:rsidRDefault="00CD2D2E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27F9449" w14:textId="77777777" w:rsidR="00CD2D2E" w:rsidRPr="00A01871" w:rsidRDefault="00CD2D2E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4597AFF8" w14:textId="63B7E6F1" w:rsidR="00CD2D2E" w:rsidRPr="00A01871" w:rsidRDefault="00CD2D2E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10DA" w:rsidRPr="00A01871" w14:paraId="767EDE33" w14:textId="77777777" w:rsidTr="00AE10DA">
        <w:tc>
          <w:tcPr>
            <w:tcW w:w="2315" w:type="pct"/>
          </w:tcPr>
          <w:p w14:paraId="72DA29C3" w14:textId="4360FA43" w:rsidR="006B34E5" w:rsidRPr="00A01871" w:rsidRDefault="00C318E3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E10DA"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E10DA"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5" w:type="pct"/>
          </w:tcPr>
          <w:p w14:paraId="45B098BE" w14:textId="6ABA6A4F" w:rsidR="006B34E5" w:rsidRPr="00A0187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71EE" w:rsidRPr="00A0187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24752994" w14:textId="78B7FEA3" w:rsidR="006B34E5" w:rsidRPr="00A0187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85916C7" w14:textId="247334C8" w:rsidR="006B34E5" w:rsidRPr="00A0187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71EE" w:rsidRPr="00A018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0CCBD54B" w14:textId="77777777" w:rsidR="006B34E5" w:rsidRPr="00A0187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C2619C" w14:textId="04C9FE26" w:rsidR="006B34E5" w:rsidRPr="00A0187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71EE" w:rsidRPr="00A0187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76275C75" w14:textId="77777777" w:rsidR="006B34E5" w:rsidRPr="00A0187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F12FCF3" w14:textId="10D17B9B" w:rsidR="006B34E5" w:rsidRPr="00A01871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71EE" w:rsidRPr="00A018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D2D2E" w:rsidRPr="00A01871" w14:paraId="3041C935" w14:textId="77777777" w:rsidTr="00CD2D2E">
        <w:tc>
          <w:tcPr>
            <w:tcW w:w="2315" w:type="pct"/>
          </w:tcPr>
          <w:p w14:paraId="1BF41CFD" w14:textId="77777777" w:rsidR="00CD2D2E" w:rsidRPr="00A01871" w:rsidRDefault="00CD2D2E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5" w:type="pct"/>
            <w:gridSpan w:val="7"/>
          </w:tcPr>
          <w:p w14:paraId="340B4ACF" w14:textId="19AB34A3" w:rsidR="00CD2D2E" w:rsidRPr="00A01871" w:rsidRDefault="00CD2D2E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18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AE10DA" w:rsidRPr="00A01871" w14:paraId="04B79116" w14:textId="77777777" w:rsidTr="00AE10DA">
        <w:tc>
          <w:tcPr>
            <w:tcW w:w="2315" w:type="pct"/>
          </w:tcPr>
          <w:p w14:paraId="01062638" w14:textId="0BC3A4F9" w:rsidR="006B34E5" w:rsidRPr="00A01871" w:rsidRDefault="00171C4E" w:rsidP="006B34E5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6B34E5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สำหรับงวดที่เป็นส่วนของผู้ถือหุ้นสามัญ</w:t>
            </w:r>
            <w:r w:rsidR="00AE10DA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B34E5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(ขั้นพื้นฐานและปรับลด)</w:t>
            </w: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18A0FF9E" w14:textId="0078376F" w:rsidR="006B34E5" w:rsidRPr="00A01871" w:rsidRDefault="00755CC1" w:rsidP="00AE10DA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28,128</w:t>
            </w:r>
          </w:p>
        </w:tc>
        <w:tc>
          <w:tcPr>
            <w:tcW w:w="142" w:type="pct"/>
          </w:tcPr>
          <w:p w14:paraId="3D2682FE" w14:textId="0A9531B7" w:rsidR="006B34E5" w:rsidRPr="00A0187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vAlign w:val="bottom"/>
          </w:tcPr>
          <w:p w14:paraId="4880E80E" w14:textId="105CB459" w:rsidR="006B34E5" w:rsidRPr="00A01871" w:rsidRDefault="00AE10DA" w:rsidP="00CD2D2E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14,178</w:t>
            </w:r>
          </w:p>
        </w:tc>
        <w:tc>
          <w:tcPr>
            <w:tcW w:w="141" w:type="pct"/>
          </w:tcPr>
          <w:p w14:paraId="145348B7" w14:textId="77777777" w:rsidR="006B34E5" w:rsidRPr="00A0187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5A194FF9" w14:textId="7EC5504D" w:rsidR="006B34E5" w:rsidRPr="00A01871" w:rsidRDefault="00755CC1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34,84</w:t>
            </w:r>
            <w:r w:rsidR="008223C1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181DE5D7" w14:textId="0C83CFF1" w:rsidR="006B34E5" w:rsidRPr="00A0187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vAlign w:val="bottom"/>
          </w:tcPr>
          <w:p w14:paraId="4E072F8A" w14:textId="20A7998D" w:rsidR="006B34E5" w:rsidRPr="00A01871" w:rsidRDefault="00CD2D2E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19,892</w:t>
            </w:r>
          </w:p>
        </w:tc>
      </w:tr>
      <w:tr w:rsidR="00AE10DA" w:rsidRPr="00A01871" w14:paraId="56E66981" w14:textId="77777777" w:rsidTr="00AE10DA">
        <w:trPr>
          <w:trHeight w:val="144"/>
        </w:trPr>
        <w:tc>
          <w:tcPr>
            <w:tcW w:w="2315" w:type="pct"/>
          </w:tcPr>
          <w:p w14:paraId="1145A534" w14:textId="77777777" w:rsidR="006B34E5" w:rsidRPr="00A01871" w:rsidRDefault="006B34E5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51677903" w14:textId="77777777" w:rsidR="006B34E5" w:rsidRPr="00A01871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8C1D261" w14:textId="737B0479" w:rsidR="006B34E5" w:rsidRPr="00A01871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2244F647" w14:textId="097C186D" w:rsidR="006B34E5" w:rsidRPr="00A01871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AA8C9E0" w14:textId="77777777" w:rsidR="006B34E5" w:rsidRPr="00A0187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4855662C" w14:textId="77777777" w:rsidR="006B34E5" w:rsidRPr="00A0187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F3D90FC" w14:textId="77777777" w:rsidR="006B34E5" w:rsidRPr="00A0187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47EFD5B5" w14:textId="77777777" w:rsidR="006B34E5" w:rsidRPr="00A0187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0DA" w:rsidRPr="00A01871" w14:paraId="70C6C380" w14:textId="77777777" w:rsidTr="00AE10DA">
        <w:tc>
          <w:tcPr>
            <w:tcW w:w="2315" w:type="pct"/>
          </w:tcPr>
          <w:p w14:paraId="606A5127" w14:textId="77777777" w:rsidR="006B34E5" w:rsidRPr="00A01871" w:rsidRDefault="006B34E5" w:rsidP="006B34E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65" w:type="pct"/>
          </w:tcPr>
          <w:p w14:paraId="7EA39056" w14:textId="77777777" w:rsidR="006B34E5" w:rsidRPr="00A0187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F36B89D" w14:textId="099A4707" w:rsidR="006B34E5" w:rsidRPr="00A0187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6DED739" w14:textId="3EB0C9B3" w:rsidR="006B34E5" w:rsidRPr="00A0187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DF3761A" w14:textId="77777777" w:rsidR="006B34E5" w:rsidRPr="00A0187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006BFD4" w14:textId="77777777" w:rsidR="006B34E5" w:rsidRPr="00A0187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DF9EF93" w14:textId="77777777" w:rsidR="006B34E5" w:rsidRPr="00A0187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8689FC9" w14:textId="77777777" w:rsidR="006B34E5" w:rsidRPr="00A0187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0DA" w:rsidRPr="00A01871" w14:paraId="0C86AD68" w14:textId="77777777" w:rsidTr="00AE10DA">
        <w:tc>
          <w:tcPr>
            <w:tcW w:w="2315" w:type="pct"/>
          </w:tcPr>
          <w:p w14:paraId="1446EB68" w14:textId="5C42738B" w:rsidR="00171C4E" w:rsidRPr="00A01871" w:rsidRDefault="00171C4E" w:rsidP="00171C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CD2D2E"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565" w:type="pct"/>
          </w:tcPr>
          <w:p w14:paraId="6921C31C" w14:textId="1728026A" w:rsidR="00171C4E" w:rsidRPr="00A01871" w:rsidRDefault="00755CC1" w:rsidP="00CD2D2E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087A5458" w14:textId="63E5274E" w:rsidR="00171C4E" w:rsidRPr="00A01871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5BF0118" w14:textId="7FBE6EB5" w:rsidR="00171C4E" w:rsidRPr="00A01871" w:rsidRDefault="00AE10DA" w:rsidP="00CD2D2E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141" w:type="pct"/>
          </w:tcPr>
          <w:p w14:paraId="1B99D7E1" w14:textId="77777777" w:rsidR="00171C4E" w:rsidRPr="00A0187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7FB8443" w14:textId="0FB91371" w:rsidR="00171C4E" w:rsidRPr="00A01871" w:rsidRDefault="00755CC1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070E0105" w14:textId="34B27FC4" w:rsidR="00171C4E" w:rsidRPr="00A0187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F49C7E7" w14:textId="02396DA3" w:rsidR="00171C4E" w:rsidRPr="00A01871" w:rsidRDefault="00CD2D2E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</w:tr>
      <w:tr w:rsidR="00AE10DA" w:rsidRPr="00A01871" w14:paraId="3C5EA6B5" w14:textId="77777777" w:rsidTr="00AE10DA">
        <w:tc>
          <w:tcPr>
            <w:tcW w:w="2315" w:type="pct"/>
          </w:tcPr>
          <w:p w14:paraId="25B72302" w14:textId="38C118E4" w:rsidR="00171C4E" w:rsidRPr="00A01871" w:rsidRDefault="00171C4E" w:rsidP="00171C4E">
            <w:pPr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="00AE10DA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ACE38" w14:textId="6C3727B2" w:rsidR="00171C4E" w:rsidRPr="00A01871" w:rsidRDefault="00755CC1" w:rsidP="00CD2D2E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3E5054D4" w14:textId="0EEA3332" w:rsidR="00171C4E" w:rsidRPr="00A01871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598FF" w14:textId="5DA27F75" w:rsidR="00171C4E" w:rsidRPr="00A01871" w:rsidRDefault="00AE10DA" w:rsidP="00CD2D2E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474,555</w:t>
            </w:r>
          </w:p>
        </w:tc>
        <w:tc>
          <w:tcPr>
            <w:tcW w:w="141" w:type="pct"/>
          </w:tcPr>
          <w:p w14:paraId="752B1E23" w14:textId="77777777" w:rsidR="00171C4E" w:rsidRPr="00A0187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02B10" w14:textId="737E695C" w:rsidR="00171C4E" w:rsidRPr="00A01871" w:rsidRDefault="00755CC1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5CF0D283" w14:textId="77777777" w:rsidR="00171C4E" w:rsidRPr="00A0187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8D34B" w14:textId="6175C566" w:rsidR="00171C4E" w:rsidRPr="00A01871" w:rsidRDefault="00CD2D2E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474,555</w:t>
            </w:r>
          </w:p>
        </w:tc>
      </w:tr>
      <w:tr w:rsidR="00AE10DA" w:rsidRPr="00A01871" w14:paraId="3A26C4AD" w14:textId="77777777" w:rsidTr="00AE10DA">
        <w:tc>
          <w:tcPr>
            <w:tcW w:w="2315" w:type="pct"/>
          </w:tcPr>
          <w:p w14:paraId="3B17C78A" w14:textId="287B4A66" w:rsidR="00AE10DA" w:rsidRPr="00A01871" w:rsidRDefault="00AE10DA" w:rsidP="00171C4E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65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1A4ECE41" w14:textId="1AFAD82B" w:rsidR="00AE10DA" w:rsidRPr="00A01871" w:rsidRDefault="00755CC1" w:rsidP="00755CC1">
            <w:pPr>
              <w:pStyle w:val="BodyText"/>
              <w:tabs>
                <w:tab w:val="decimal" w:pos="2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4B5446" w14:textId="77777777" w:rsidR="00AE10DA" w:rsidRPr="00A01871" w:rsidRDefault="00AE10DA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50ECF844" w14:textId="09ECA503" w:rsidR="00AE10DA" w:rsidRPr="00A01871" w:rsidRDefault="00AE10DA" w:rsidP="00CD2D2E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9,524</w:t>
            </w:r>
          </w:p>
        </w:tc>
        <w:tc>
          <w:tcPr>
            <w:tcW w:w="141" w:type="pct"/>
          </w:tcPr>
          <w:p w14:paraId="2DFD25B1" w14:textId="77777777" w:rsidR="00AE10DA" w:rsidRPr="00A01871" w:rsidRDefault="00AE10DA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639BBABC" w14:textId="539CF405" w:rsidR="00AE10DA" w:rsidRPr="00A01871" w:rsidRDefault="00755CC1" w:rsidP="00755CC1">
            <w:pPr>
              <w:pStyle w:val="BodyText"/>
              <w:tabs>
                <w:tab w:val="decimal" w:pos="2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857AA6B" w14:textId="77777777" w:rsidR="00AE10DA" w:rsidRPr="00A01871" w:rsidRDefault="00AE10DA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631A8D6" w14:textId="029E58A0" w:rsidR="00AE10DA" w:rsidRPr="00A01871" w:rsidRDefault="00CD2D2E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9,524</w:t>
            </w:r>
          </w:p>
        </w:tc>
      </w:tr>
      <w:tr w:rsidR="00AE10DA" w:rsidRPr="00A01871" w14:paraId="56850596" w14:textId="77777777" w:rsidTr="00AE10DA">
        <w:tc>
          <w:tcPr>
            <w:tcW w:w="2315" w:type="pct"/>
          </w:tcPr>
          <w:p w14:paraId="5E69A9F1" w14:textId="0065F7D3" w:rsidR="00171C4E" w:rsidRPr="00A01871" w:rsidRDefault="00171C4E" w:rsidP="00171C4E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="00CD2D2E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152DC" w14:textId="1D77B856" w:rsidR="00171C4E" w:rsidRPr="00A01871" w:rsidRDefault="00755CC1" w:rsidP="00CD2D2E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2AC54372" w14:textId="3C193133" w:rsidR="00171C4E" w:rsidRPr="00A01871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DBB9B" w14:textId="1600D844" w:rsidR="00171C4E" w:rsidRPr="00A01871" w:rsidRDefault="00AE10DA" w:rsidP="00CD2D2E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484,079</w:t>
            </w:r>
          </w:p>
        </w:tc>
        <w:tc>
          <w:tcPr>
            <w:tcW w:w="141" w:type="pct"/>
          </w:tcPr>
          <w:p w14:paraId="6932F85B" w14:textId="77777777" w:rsidR="00171C4E" w:rsidRPr="00A0187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EAD19" w14:textId="2AF08326" w:rsidR="00171C4E" w:rsidRPr="00A01871" w:rsidRDefault="00755CC1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27F38375" w14:textId="77777777" w:rsidR="00171C4E" w:rsidRPr="00A01871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6DE25" w14:textId="09EE42A1" w:rsidR="00171C4E" w:rsidRPr="00A01871" w:rsidRDefault="00CD2D2E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484,079</w:t>
            </w:r>
          </w:p>
        </w:tc>
      </w:tr>
      <w:tr w:rsidR="00AE10DA" w:rsidRPr="00A01871" w14:paraId="409EE2B3" w14:textId="77777777" w:rsidTr="00AE10DA">
        <w:tc>
          <w:tcPr>
            <w:tcW w:w="2315" w:type="pct"/>
          </w:tcPr>
          <w:p w14:paraId="483424A8" w14:textId="77777777" w:rsidR="006B34E5" w:rsidRPr="00A01871" w:rsidRDefault="006B34E5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29A07CBF" w14:textId="77777777" w:rsidR="006B34E5" w:rsidRPr="00A0187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8CF140D" w14:textId="555499E3" w:rsidR="006B34E5" w:rsidRPr="00A0187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1FBC8C70" w14:textId="6CB93910" w:rsidR="006B34E5" w:rsidRPr="00A01871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F6469C6" w14:textId="77777777" w:rsidR="006B34E5" w:rsidRPr="00A0187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6A3A9689" w14:textId="77777777" w:rsidR="006B34E5" w:rsidRPr="00A0187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ADFC28" w14:textId="77777777" w:rsidR="006B34E5" w:rsidRPr="00A0187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01AF6413" w14:textId="77777777" w:rsidR="006B34E5" w:rsidRPr="00A01871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0DA" w:rsidRPr="00A01871" w14:paraId="72409E2B" w14:textId="77777777" w:rsidTr="00AE10DA">
        <w:tc>
          <w:tcPr>
            <w:tcW w:w="2315" w:type="pct"/>
          </w:tcPr>
          <w:p w14:paraId="2A6BD6E8" w14:textId="2A5B070A" w:rsidR="006B34E5" w:rsidRPr="00A01871" w:rsidRDefault="00171C4E" w:rsidP="006B34E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6B34E5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="006B34E5"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4DC9C957" w14:textId="45AF819E" w:rsidR="006B34E5" w:rsidRPr="00A01871" w:rsidRDefault="00755CC1" w:rsidP="007161D9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142" w:type="pct"/>
          </w:tcPr>
          <w:p w14:paraId="63CFFEEC" w14:textId="0CDE78B7" w:rsidR="006B34E5" w:rsidRPr="00A01871" w:rsidRDefault="006B34E5" w:rsidP="006B34E5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2EDB95C3" w14:textId="1FD23611" w:rsidR="006B34E5" w:rsidRPr="00A01871" w:rsidRDefault="00AE10DA" w:rsidP="00CD2D2E">
            <w:pPr>
              <w:pStyle w:val="BodyText"/>
              <w:tabs>
                <w:tab w:val="decimal" w:pos="36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141" w:type="pct"/>
          </w:tcPr>
          <w:p w14:paraId="390D3328" w14:textId="77777777" w:rsidR="006B34E5" w:rsidRPr="00A0187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4A704CCA" w14:textId="5CB96853" w:rsidR="006B34E5" w:rsidRPr="00A01871" w:rsidRDefault="00755CC1" w:rsidP="006B34E5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142" w:type="pct"/>
          </w:tcPr>
          <w:p w14:paraId="513EB141" w14:textId="77777777" w:rsidR="006B34E5" w:rsidRPr="00A0187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6D22FC94" w14:textId="602314FB" w:rsidR="006B34E5" w:rsidRPr="00A01871" w:rsidRDefault="00CD2D2E" w:rsidP="006B34E5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</w:tr>
      <w:tr w:rsidR="00AE10DA" w:rsidRPr="00A01871" w14:paraId="6952BB50" w14:textId="77777777" w:rsidTr="00AE10DA">
        <w:tc>
          <w:tcPr>
            <w:tcW w:w="2315" w:type="pct"/>
          </w:tcPr>
          <w:p w14:paraId="3400C0BF" w14:textId="0129C3E2" w:rsidR="006B34E5" w:rsidRPr="00A01871" w:rsidRDefault="00171C4E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6B34E5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(ปรับลด) </w:t>
            </w:r>
            <w:r w:rsidR="006B34E5"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5" w:type="pct"/>
            <w:tcBorders>
              <w:top w:val="double" w:sz="4" w:space="0" w:color="auto"/>
              <w:bottom w:val="double" w:sz="4" w:space="0" w:color="auto"/>
            </w:tcBorders>
          </w:tcPr>
          <w:p w14:paraId="4EA0D3DF" w14:textId="305655A9" w:rsidR="006B34E5" w:rsidRPr="00A01871" w:rsidRDefault="00755CC1" w:rsidP="007161D9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142" w:type="pct"/>
          </w:tcPr>
          <w:p w14:paraId="15F25C0E" w14:textId="513DE5AC" w:rsidR="006B34E5" w:rsidRPr="00A01871" w:rsidRDefault="006B34E5" w:rsidP="006B34E5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double" w:sz="4" w:space="0" w:color="auto"/>
            </w:tcBorders>
          </w:tcPr>
          <w:p w14:paraId="402D3629" w14:textId="3846D41A" w:rsidR="006B34E5" w:rsidRPr="00A01871" w:rsidRDefault="00AE10DA" w:rsidP="00CD2D2E">
            <w:pPr>
              <w:pStyle w:val="BodyText"/>
              <w:tabs>
                <w:tab w:val="decimal" w:pos="36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141" w:type="pct"/>
          </w:tcPr>
          <w:p w14:paraId="21839984" w14:textId="77777777" w:rsidR="006B34E5" w:rsidRPr="00A0187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</w:tcPr>
          <w:p w14:paraId="50A50F87" w14:textId="5F1BEE3E" w:rsidR="006B34E5" w:rsidRPr="00A01871" w:rsidRDefault="00755CC1" w:rsidP="006B34E5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142" w:type="pct"/>
          </w:tcPr>
          <w:p w14:paraId="67519F2F" w14:textId="77777777" w:rsidR="006B34E5" w:rsidRPr="00A01871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double" w:sz="4" w:space="0" w:color="auto"/>
            </w:tcBorders>
          </w:tcPr>
          <w:p w14:paraId="4154B28E" w14:textId="6AE3CC48" w:rsidR="006B34E5" w:rsidRPr="00A01871" w:rsidRDefault="00CD2D2E" w:rsidP="006B34E5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</w:tr>
    </w:tbl>
    <w:p w14:paraId="492A622B" w14:textId="24E9B0EF" w:rsidR="00CD2D2E" w:rsidRPr="00A01871" w:rsidRDefault="00CD2D2E" w:rsidP="00785CBF">
      <w:pPr>
        <w:pStyle w:val="FSContent"/>
        <w:rPr>
          <w:rFonts w:asciiTheme="majorBidi" w:hAnsiTheme="majorBidi" w:cstheme="majorBidi"/>
          <w:lang w:val="en-US"/>
        </w:rPr>
      </w:pPr>
    </w:p>
    <w:p w14:paraId="34358862" w14:textId="77777777" w:rsidR="00CD2D2E" w:rsidRPr="00A01871" w:rsidRDefault="00CD2D2E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A01871">
        <w:rPr>
          <w:rFonts w:asciiTheme="majorBidi" w:hAnsiTheme="majorBidi" w:cstheme="majorBidi"/>
        </w:rPr>
        <w:br w:type="page"/>
      </w:r>
    </w:p>
    <w:tbl>
      <w:tblPr>
        <w:tblW w:w="90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1"/>
        <w:gridCol w:w="1021"/>
        <w:gridCol w:w="256"/>
        <w:gridCol w:w="1018"/>
        <w:gridCol w:w="255"/>
        <w:gridCol w:w="1024"/>
        <w:gridCol w:w="256"/>
        <w:gridCol w:w="1018"/>
      </w:tblGrid>
      <w:tr w:rsidR="00CD2D2E" w:rsidRPr="00A01871" w14:paraId="6547D62C" w14:textId="77777777" w:rsidTr="00903907">
        <w:tc>
          <w:tcPr>
            <w:tcW w:w="2315" w:type="pct"/>
          </w:tcPr>
          <w:p w14:paraId="36F18296" w14:textId="77777777" w:rsidR="00CD2D2E" w:rsidRPr="00A01871" w:rsidRDefault="00CD2D2E" w:rsidP="0090390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pct"/>
            <w:gridSpan w:val="3"/>
          </w:tcPr>
          <w:p w14:paraId="6A2B8689" w14:textId="77777777" w:rsidR="00CD2D2E" w:rsidRPr="00A01871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2D53201" w14:textId="77777777" w:rsidR="00CD2D2E" w:rsidRPr="00A01871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67EC09FB" w14:textId="77777777" w:rsidR="00CD2D2E" w:rsidRPr="00A01871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D2E" w:rsidRPr="00A01871" w14:paraId="0B307587" w14:textId="77777777" w:rsidTr="00903907">
        <w:tc>
          <w:tcPr>
            <w:tcW w:w="2315" w:type="pct"/>
          </w:tcPr>
          <w:p w14:paraId="0FF036B8" w14:textId="47CBDE8F" w:rsidR="00CD2D2E" w:rsidRPr="00A01871" w:rsidRDefault="00CD2D2E" w:rsidP="0090390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142E5"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5" w:type="pct"/>
          </w:tcPr>
          <w:p w14:paraId="0D6FF76E" w14:textId="77777777" w:rsidR="00CD2D2E" w:rsidRPr="00A01871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1B73EE7C" w14:textId="77777777" w:rsidR="00CD2D2E" w:rsidRPr="00A01871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990D560" w14:textId="77777777" w:rsidR="00CD2D2E" w:rsidRPr="00A01871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5456A4E8" w14:textId="77777777" w:rsidR="00CD2D2E" w:rsidRPr="00A01871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B013ABD" w14:textId="77777777" w:rsidR="00CD2D2E" w:rsidRPr="00A01871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19373210" w14:textId="77777777" w:rsidR="00CD2D2E" w:rsidRPr="00A01871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5885BA3" w14:textId="77777777" w:rsidR="00CD2D2E" w:rsidRPr="00A01871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D2D2E" w:rsidRPr="00A01871" w14:paraId="3E5DD8ED" w14:textId="77777777" w:rsidTr="00903907">
        <w:tc>
          <w:tcPr>
            <w:tcW w:w="2315" w:type="pct"/>
          </w:tcPr>
          <w:p w14:paraId="5D197284" w14:textId="77777777" w:rsidR="00CD2D2E" w:rsidRPr="00A01871" w:rsidRDefault="00CD2D2E" w:rsidP="0090390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5" w:type="pct"/>
            <w:gridSpan w:val="7"/>
          </w:tcPr>
          <w:p w14:paraId="344B0DD1" w14:textId="77777777" w:rsidR="00CD2D2E" w:rsidRPr="00A01871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18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CD2D2E" w:rsidRPr="00A01871" w14:paraId="4B8F3544" w14:textId="77777777" w:rsidTr="00903907">
        <w:tc>
          <w:tcPr>
            <w:tcW w:w="2315" w:type="pct"/>
          </w:tcPr>
          <w:p w14:paraId="3157D94F" w14:textId="77777777" w:rsidR="00CD2D2E" w:rsidRPr="00A01871" w:rsidRDefault="00CD2D2E" w:rsidP="00903907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(ขั้นพื้นฐานและปรับลด)</w:t>
            </w: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1238840B" w14:textId="76A9BB34" w:rsidR="00CD2D2E" w:rsidRPr="00A01871" w:rsidRDefault="00755CC1" w:rsidP="00903907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35,619</w:t>
            </w:r>
          </w:p>
        </w:tc>
        <w:tc>
          <w:tcPr>
            <w:tcW w:w="142" w:type="pct"/>
          </w:tcPr>
          <w:p w14:paraId="1D2E5365" w14:textId="77777777" w:rsidR="00CD2D2E" w:rsidRPr="00A01871" w:rsidRDefault="00CD2D2E" w:rsidP="00903907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vAlign w:val="bottom"/>
          </w:tcPr>
          <w:p w14:paraId="1542026A" w14:textId="02FBF7D4" w:rsidR="00CD2D2E" w:rsidRPr="00A01871" w:rsidRDefault="00CD2D2E" w:rsidP="00903907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11,713</w:t>
            </w:r>
          </w:p>
        </w:tc>
        <w:tc>
          <w:tcPr>
            <w:tcW w:w="141" w:type="pct"/>
          </w:tcPr>
          <w:p w14:paraId="2063633E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1FE306FC" w14:textId="7C3EE479" w:rsidR="00CD2D2E" w:rsidRPr="00A01871" w:rsidRDefault="00755CC1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48,35</w:t>
            </w:r>
            <w:r w:rsidR="008223C1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638FB3A2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vAlign w:val="bottom"/>
          </w:tcPr>
          <w:p w14:paraId="1AEB2FA3" w14:textId="7B30527B" w:rsidR="00CD2D2E" w:rsidRPr="00A01871" w:rsidRDefault="00CD2D2E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22,874</w:t>
            </w:r>
          </w:p>
        </w:tc>
      </w:tr>
      <w:tr w:rsidR="00CD2D2E" w:rsidRPr="00A01871" w14:paraId="27CB1CE2" w14:textId="77777777" w:rsidTr="00903907">
        <w:trPr>
          <w:trHeight w:val="144"/>
        </w:trPr>
        <w:tc>
          <w:tcPr>
            <w:tcW w:w="2315" w:type="pct"/>
          </w:tcPr>
          <w:p w14:paraId="4FFB3C42" w14:textId="77777777" w:rsidR="00CD2D2E" w:rsidRPr="00A01871" w:rsidRDefault="00CD2D2E" w:rsidP="0090390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74437F8C" w14:textId="77777777" w:rsidR="00CD2D2E" w:rsidRPr="00A01871" w:rsidRDefault="00CD2D2E" w:rsidP="00903907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811A50" w14:textId="77777777" w:rsidR="00CD2D2E" w:rsidRPr="00A01871" w:rsidRDefault="00CD2D2E" w:rsidP="00903907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5FDB6406" w14:textId="77777777" w:rsidR="00CD2D2E" w:rsidRPr="00A01871" w:rsidRDefault="00CD2D2E" w:rsidP="00903907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9928C5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54BE11AA" w14:textId="77777777" w:rsidR="00CD2D2E" w:rsidRPr="00A01871" w:rsidRDefault="00CD2D2E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AB88997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34832FBC" w14:textId="77777777" w:rsidR="00CD2D2E" w:rsidRPr="00A01871" w:rsidRDefault="00CD2D2E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2D2E" w:rsidRPr="00A01871" w14:paraId="6CFB221C" w14:textId="77777777" w:rsidTr="00903907">
        <w:tc>
          <w:tcPr>
            <w:tcW w:w="2315" w:type="pct"/>
          </w:tcPr>
          <w:p w14:paraId="361FDEEC" w14:textId="77777777" w:rsidR="00CD2D2E" w:rsidRPr="00A01871" w:rsidRDefault="00CD2D2E" w:rsidP="0090390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65" w:type="pct"/>
          </w:tcPr>
          <w:p w14:paraId="7FB7CEE2" w14:textId="77777777" w:rsidR="00CD2D2E" w:rsidRPr="00A01871" w:rsidRDefault="00CD2D2E" w:rsidP="00903907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988BB6C" w14:textId="77777777" w:rsidR="00CD2D2E" w:rsidRPr="00A01871" w:rsidRDefault="00CD2D2E" w:rsidP="00903907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D8AF9E0" w14:textId="77777777" w:rsidR="00CD2D2E" w:rsidRPr="00A01871" w:rsidRDefault="00CD2D2E" w:rsidP="00903907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7A0BF78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CDE482A" w14:textId="77777777" w:rsidR="00CD2D2E" w:rsidRPr="00A01871" w:rsidRDefault="00CD2D2E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68370EA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B8F8C03" w14:textId="77777777" w:rsidR="00CD2D2E" w:rsidRPr="00A01871" w:rsidRDefault="00CD2D2E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2D2E" w:rsidRPr="00A01871" w14:paraId="7ECB5EB3" w14:textId="77777777" w:rsidTr="00903907">
        <w:tc>
          <w:tcPr>
            <w:tcW w:w="2315" w:type="pct"/>
          </w:tcPr>
          <w:p w14:paraId="79586FE6" w14:textId="77777777" w:rsidR="00CD2D2E" w:rsidRPr="00A01871" w:rsidRDefault="00CD2D2E" w:rsidP="0090390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65" w:type="pct"/>
          </w:tcPr>
          <w:p w14:paraId="50C9C1C4" w14:textId="34FB479C" w:rsidR="00CD2D2E" w:rsidRPr="00A01871" w:rsidRDefault="00755CC1" w:rsidP="00903907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671B55BE" w14:textId="77777777" w:rsidR="00CD2D2E" w:rsidRPr="00A01871" w:rsidRDefault="00CD2D2E" w:rsidP="00903907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EB53630" w14:textId="77777777" w:rsidR="00CD2D2E" w:rsidRPr="00A01871" w:rsidRDefault="00CD2D2E" w:rsidP="00903907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141" w:type="pct"/>
          </w:tcPr>
          <w:p w14:paraId="28EC92F3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6CE4102" w14:textId="3DC5E6A3" w:rsidR="00CD2D2E" w:rsidRPr="00A01871" w:rsidRDefault="00755CC1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01A09D35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9BBA591" w14:textId="77777777" w:rsidR="00CD2D2E" w:rsidRPr="00A01871" w:rsidRDefault="00CD2D2E" w:rsidP="00903907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</w:tr>
      <w:tr w:rsidR="00CD2D2E" w:rsidRPr="00A01871" w14:paraId="2B8D9FD1" w14:textId="77777777" w:rsidTr="00903907">
        <w:tc>
          <w:tcPr>
            <w:tcW w:w="2315" w:type="pct"/>
          </w:tcPr>
          <w:p w14:paraId="5AFCF91E" w14:textId="77777777" w:rsidR="00CD2D2E" w:rsidRPr="00A01871" w:rsidRDefault="00CD2D2E" w:rsidP="00903907">
            <w:pPr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DCE56" w14:textId="7CBA55F2" w:rsidR="00CD2D2E" w:rsidRPr="00A01871" w:rsidRDefault="00755CC1" w:rsidP="00903907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7F119C4B" w14:textId="77777777" w:rsidR="00CD2D2E" w:rsidRPr="00A01871" w:rsidRDefault="00CD2D2E" w:rsidP="00903907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5EE64" w14:textId="77777777" w:rsidR="00CD2D2E" w:rsidRPr="00A01871" w:rsidRDefault="00CD2D2E" w:rsidP="00903907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474,555</w:t>
            </w:r>
          </w:p>
        </w:tc>
        <w:tc>
          <w:tcPr>
            <w:tcW w:w="141" w:type="pct"/>
          </w:tcPr>
          <w:p w14:paraId="35B769FD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9EBD2" w14:textId="2B493343" w:rsidR="00CD2D2E" w:rsidRPr="00A01871" w:rsidRDefault="00755CC1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7288BA1E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90125" w14:textId="77777777" w:rsidR="00CD2D2E" w:rsidRPr="00A01871" w:rsidRDefault="00CD2D2E" w:rsidP="00903907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474,555</w:t>
            </w:r>
          </w:p>
        </w:tc>
      </w:tr>
      <w:tr w:rsidR="00CD2D2E" w:rsidRPr="00A01871" w14:paraId="49A1E689" w14:textId="77777777" w:rsidTr="00903907">
        <w:tc>
          <w:tcPr>
            <w:tcW w:w="2315" w:type="pct"/>
          </w:tcPr>
          <w:p w14:paraId="7338D151" w14:textId="77777777" w:rsidR="00CD2D2E" w:rsidRPr="00A01871" w:rsidRDefault="00CD2D2E" w:rsidP="00903907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65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65C310B3" w14:textId="13801BAE" w:rsidR="00CD2D2E" w:rsidRPr="00A01871" w:rsidRDefault="00755CC1" w:rsidP="00755CC1">
            <w:pPr>
              <w:pStyle w:val="BodyText"/>
              <w:tabs>
                <w:tab w:val="decimal" w:pos="2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764A209" w14:textId="77777777" w:rsidR="00CD2D2E" w:rsidRPr="00A01871" w:rsidRDefault="00CD2D2E" w:rsidP="00903907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3AA8E22D" w14:textId="7923F932" w:rsidR="00CD2D2E" w:rsidRPr="00A01871" w:rsidRDefault="00CD2D2E" w:rsidP="00903907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3,275</w:t>
            </w:r>
          </w:p>
        </w:tc>
        <w:tc>
          <w:tcPr>
            <w:tcW w:w="141" w:type="pct"/>
          </w:tcPr>
          <w:p w14:paraId="7BF9A6F2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33868082" w14:textId="324060C4" w:rsidR="00CD2D2E" w:rsidRPr="00A01871" w:rsidRDefault="00755CC1" w:rsidP="00755CC1">
            <w:pPr>
              <w:pStyle w:val="BodyText"/>
              <w:tabs>
                <w:tab w:val="decimal" w:pos="2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9FCD8F6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041C3820" w14:textId="731ED8E9" w:rsidR="00CD2D2E" w:rsidRPr="00A01871" w:rsidRDefault="00CD2D2E" w:rsidP="00903907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3,275</w:t>
            </w:r>
          </w:p>
        </w:tc>
      </w:tr>
      <w:tr w:rsidR="00CD2D2E" w:rsidRPr="00A01871" w14:paraId="5E9EC058" w14:textId="77777777" w:rsidTr="00903907">
        <w:tc>
          <w:tcPr>
            <w:tcW w:w="2315" w:type="pct"/>
          </w:tcPr>
          <w:p w14:paraId="6315F779" w14:textId="77777777" w:rsidR="00CD2D2E" w:rsidRPr="00A01871" w:rsidRDefault="00CD2D2E" w:rsidP="00903907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3D7C3" w14:textId="65451EB5" w:rsidR="00CD2D2E" w:rsidRPr="00A01871" w:rsidRDefault="00755CC1" w:rsidP="00903907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603948E0" w14:textId="77777777" w:rsidR="00CD2D2E" w:rsidRPr="00A01871" w:rsidRDefault="00CD2D2E" w:rsidP="00903907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DAEF1" w14:textId="313FDF05" w:rsidR="00CD2D2E" w:rsidRPr="00A01871" w:rsidRDefault="00CD2D2E" w:rsidP="00903907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477,830</w:t>
            </w:r>
          </w:p>
        </w:tc>
        <w:tc>
          <w:tcPr>
            <w:tcW w:w="141" w:type="pct"/>
          </w:tcPr>
          <w:p w14:paraId="721D06CD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AC99A" w14:textId="1B0AF49C" w:rsidR="00CD2D2E" w:rsidRPr="00A01871" w:rsidRDefault="00755CC1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7334FEC5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EC600" w14:textId="5C0FA124" w:rsidR="00CD2D2E" w:rsidRPr="00A01871" w:rsidRDefault="00CD2D2E" w:rsidP="00903907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477,830</w:t>
            </w:r>
          </w:p>
        </w:tc>
      </w:tr>
      <w:tr w:rsidR="00CD2D2E" w:rsidRPr="00A01871" w14:paraId="7CEEB11D" w14:textId="77777777" w:rsidTr="00903907">
        <w:tc>
          <w:tcPr>
            <w:tcW w:w="2315" w:type="pct"/>
          </w:tcPr>
          <w:p w14:paraId="0B45E1B7" w14:textId="77777777" w:rsidR="00CD2D2E" w:rsidRPr="00A01871" w:rsidRDefault="00CD2D2E" w:rsidP="0090390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12F0D29F" w14:textId="77777777" w:rsidR="00CD2D2E" w:rsidRPr="00A01871" w:rsidRDefault="00CD2D2E" w:rsidP="00903907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BCCC686" w14:textId="77777777" w:rsidR="00CD2D2E" w:rsidRPr="00A01871" w:rsidRDefault="00CD2D2E" w:rsidP="00903907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39E8D554" w14:textId="77777777" w:rsidR="00CD2D2E" w:rsidRPr="00A01871" w:rsidRDefault="00CD2D2E" w:rsidP="00903907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44CB868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7E4B2CCB" w14:textId="77777777" w:rsidR="00CD2D2E" w:rsidRPr="00A01871" w:rsidRDefault="00CD2D2E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5025EBC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66F916DB" w14:textId="77777777" w:rsidR="00CD2D2E" w:rsidRPr="00A01871" w:rsidRDefault="00CD2D2E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2D2E" w:rsidRPr="00A01871" w14:paraId="20B14D87" w14:textId="77777777" w:rsidTr="00903907">
        <w:tc>
          <w:tcPr>
            <w:tcW w:w="2315" w:type="pct"/>
          </w:tcPr>
          <w:p w14:paraId="6C0D9267" w14:textId="2FC7291E" w:rsidR="00CD2D2E" w:rsidRPr="00A01871" w:rsidRDefault="00CD2D2E" w:rsidP="0090390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5FB676C5" w14:textId="06715DB9" w:rsidR="00CD2D2E" w:rsidRPr="00A01871" w:rsidRDefault="00755CC1" w:rsidP="00903907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142" w:type="pct"/>
          </w:tcPr>
          <w:p w14:paraId="75F75F6B" w14:textId="77777777" w:rsidR="00CD2D2E" w:rsidRPr="00A01871" w:rsidRDefault="00CD2D2E" w:rsidP="00903907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2E1495BE" w14:textId="25A740F3" w:rsidR="00CD2D2E" w:rsidRPr="00A01871" w:rsidRDefault="00CD2D2E" w:rsidP="00903907">
            <w:pPr>
              <w:pStyle w:val="BodyText"/>
              <w:tabs>
                <w:tab w:val="decimal" w:pos="36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</w:t>
            </w:r>
          </w:p>
        </w:tc>
        <w:tc>
          <w:tcPr>
            <w:tcW w:w="141" w:type="pct"/>
          </w:tcPr>
          <w:p w14:paraId="66C155E4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2208EAB1" w14:textId="25C00FB3" w:rsidR="00CD2D2E" w:rsidRPr="00A01871" w:rsidRDefault="00755CC1" w:rsidP="00903907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142" w:type="pct"/>
          </w:tcPr>
          <w:p w14:paraId="4B203A21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2E62D5D0" w14:textId="1962FE4F" w:rsidR="00CD2D2E" w:rsidRPr="00A01871" w:rsidRDefault="00CD2D2E" w:rsidP="00903907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</w:t>
            </w:r>
          </w:p>
        </w:tc>
      </w:tr>
      <w:tr w:rsidR="00CD2D2E" w:rsidRPr="00A01871" w14:paraId="1B2A4F23" w14:textId="77777777" w:rsidTr="00903907">
        <w:tc>
          <w:tcPr>
            <w:tcW w:w="2315" w:type="pct"/>
          </w:tcPr>
          <w:p w14:paraId="4CF7FA07" w14:textId="06813B32" w:rsidR="00CD2D2E" w:rsidRPr="00A01871" w:rsidRDefault="00CD2D2E" w:rsidP="0090390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5" w:type="pct"/>
            <w:tcBorders>
              <w:top w:val="double" w:sz="4" w:space="0" w:color="auto"/>
              <w:bottom w:val="double" w:sz="4" w:space="0" w:color="auto"/>
            </w:tcBorders>
          </w:tcPr>
          <w:p w14:paraId="603FAB0B" w14:textId="2C6EBFF7" w:rsidR="00CD2D2E" w:rsidRPr="00A01871" w:rsidRDefault="00755CC1" w:rsidP="00903907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142" w:type="pct"/>
          </w:tcPr>
          <w:p w14:paraId="0591B04C" w14:textId="77777777" w:rsidR="00CD2D2E" w:rsidRPr="00A01871" w:rsidRDefault="00CD2D2E" w:rsidP="00903907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double" w:sz="4" w:space="0" w:color="auto"/>
            </w:tcBorders>
          </w:tcPr>
          <w:p w14:paraId="41250B48" w14:textId="139267C0" w:rsidR="00CD2D2E" w:rsidRPr="00A01871" w:rsidRDefault="00CD2D2E" w:rsidP="00903907">
            <w:pPr>
              <w:pStyle w:val="BodyText"/>
              <w:tabs>
                <w:tab w:val="decimal" w:pos="36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</w:t>
            </w:r>
          </w:p>
        </w:tc>
        <w:tc>
          <w:tcPr>
            <w:tcW w:w="141" w:type="pct"/>
          </w:tcPr>
          <w:p w14:paraId="452EA16C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</w:tcPr>
          <w:p w14:paraId="28F38507" w14:textId="5E4ED64A" w:rsidR="00CD2D2E" w:rsidRPr="00A01871" w:rsidRDefault="00755CC1" w:rsidP="00903907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142" w:type="pct"/>
          </w:tcPr>
          <w:p w14:paraId="21431A63" w14:textId="77777777" w:rsidR="00CD2D2E" w:rsidRPr="00A01871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double" w:sz="4" w:space="0" w:color="auto"/>
            </w:tcBorders>
          </w:tcPr>
          <w:p w14:paraId="26580E53" w14:textId="213CD78B" w:rsidR="00CD2D2E" w:rsidRPr="00A01871" w:rsidRDefault="00CD2D2E" w:rsidP="00903907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</w:t>
            </w:r>
          </w:p>
        </w:tc>
      </w:tr>
    </w:tbl>
    <w:p w14:paraId="2864B01F" w14:textId="77777777" w:rsidR="00AE10DA" w:rsidRPr="00A01871" w:rsidRDefault="00AE10DA" w:rsidP="00785CBF">
      <w:pPr>
        <w:pStyle w:val="FSContent"/>
        <w:rPr>
          <w:rFonts w:asciiTheme="majorBidi" w:hAnsiTheme="majorBidi" w:cstheme="majorBidi"/>
          <w:lang w:val="en-US"/>
        </w:rPr>
      </w:pPr>
    </w:p>
    <w:p w14:paraId="615BE2A1" w14:textId="77777777" w:rsidR="00AE10DA" w:rsidRPr="00A01871" w:rsidRDefault="00AE10DA" w:rsidP="00785CBF">
      <w:pPr>
        <w:pStyle w:val="FSContent"/>
        <w:rPr>
          <w:rFonts w:asciiTheme="majorBidi" w:hAnsiTheme="majorBidi" w:cstheme="majorBidi"/>
          <w:lang w:val="en-US"/>
        </w:rPr>
      </w:pPr>
    </w:p>
    <w:p w14:paraId="39F246FD" w14:textId="77777777" w:rsidR="00DA1576" w:rsidRPr="00A01871" w:rsidRDefault="00DA1576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A01871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16DB2DD9" w14:textId="5207046C" w:rsidR="00C15D10" w:rsidRPr="00A01871" w:rsidRDefault="00EB1A43" w:rsidP="00C15D10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A01871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8</w:t>
      </w:r>
      <w:r w:rsidR="00C15D10" w:rsidRPr="00A0187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15D10" w:rsidRPr="00A0187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ส่วนงานดำเนินงานและการจำแนกรายได้</w:t>
      </w:r>
      <w:r w:rsidR="00F25539" w:rsidRPr="00A01871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4412D98E" w14:textId="77777777" w:rsidR="002C4FD1" w:rsidRPr="00A01871" w:rsidRDefault="002C4FD1" w:rsidP="00785CBF">
      <w:pPr>
        <w:pStyle w:val="FSContent"/>
        <w:rPr>
          <w:rFonts w:asciiTheme="majorBidi" w:hAnsiTheme="majorBidi" w:cstheme="majorBidi"/>
          <w:lang w:val="en-US"/>
        </w:rPr>
      </w:pPr>
    </w:p>
    <w:p w14:paraId="257F4B81" w14:textId="38F5BC2F" w:rsidR="00742E5E" w:rsidRPr="00A01871" w:rsidRDefault="00A22181" w:rsidP="00742E5E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A0187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ผู้บริหารพิจารณาว่า</w:t>
      </w:r>
      <w:r w:rsidR="00334E2D" w:rsidRPr="00A0187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กลุ่มบริษัท</w:t>
      </w:r>
      <w:r w:rsidR="00EF75B1" w:rsidRPr="00A01871">
        <w:rPr>
          <w:rFonts w:asciiTheme="majorBidi" w:eastAsia="Cordia New" w:hAnsiTheme="majorBidi" w:cstheme="majorBidi"/>
          <w:sz w:val="30"/>
          <w:szCs w:val="30"/>
          <w:cs/>
        </w:rPr>
        <w:t>และ</w:t>
      </w:r>
      <w:r w:rsidRPr="00A01871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บริษัทมี </w:t>
      </w:r>
      <w:r w:rsidR="00FB529C" w:rsidRPr="00A01871">
        <w:rPr>
          <w:rFonts w:asciiTheme="majorBidi" w:eastAsia="Cordia New" w:hAnsiTheme="majorBidi" w:cstheme="majorBidi"/>
          <w:sz w:val="30"/>
          <w:szCs w:val="30"/>
          <w:lang w:val="en-GB"/>
        </w:rPr>
        <w:t>4</w:t>
      </w:r>
      <w:r w:rsidRPr="00A01871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ส่วนงานที่รายงาน ซึ่งเป็นหน่วยงานธุรกิจที่สำคัญของ</w:t>
      </w:r>
      <w:r w:rsidR="006526F7" w:rsidRPr="00A0187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A0187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หน่วยงานธุรกิจที่สำคัญนี้ผลิตสินค้า</w:t>
      </w:r>
      <w:r w:rsidR="00287B43" w:rsidRPr="00A01871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และบริการ</w:t>
      </w:r>
      <w:r w:rsidRPr="00A0187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="006526F7" w:rsidRPr="00A0187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A0187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โดยสรุปมีดังนี้</w:t>
      </w:r>
    </w:p>
    <w:p w14:paraId="62DDB294" w14:textId="77777777" w:rsidR="00925A0C" w:rsidRPr="00A01871" w:rsidRDefault="00925A0C" w:rsidP="00742E5E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8931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6"/>
        <w:gridCol w:w="7115"/>
      </w:tblGrid>
      <w:tr w:rsidR="00742E5E" w:rsidRPr="00A01871" w14:paraId="49F37BF3" w14:textId="77777777" w:rsidTr="004816D7">
        <w:trPr>
          <w:cantSplit/>
          <w:trHeight w:val="308"/>
        </w:trPr>
        <w:tc>
          <w:tcPr>
            <w:tcW w:w="1816" w:type="dxa"/>
          </w:tcPr>
          <w:p w14:paraId="1F8067B6" w14:textId="292C3D8F" w:rsidR="00742E5E" w:rsidRPr="00A01871" w:rsidRDefault="00742E5E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</w:t>
            </w:r>
            <w:r w:rsidR="00A22181" w:rsidRPr="00A0187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ที่รายงาน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A01871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115" w:type="dxa"/>
          </w:tcPr>
          <w:p w14:paraId="1C176E69" w14:textId="77777777" w:rsidR="00742E5E" w:rsidRPr="00A01871" w:rsidRDefault="00742E5E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 w:rsidRPr="00A01871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(OEM)</w:t>
            </w:r>
          </w:p>
        </w:tc>
      </w:tr>
      <w:tr w:rsidR="00742E5E" w:rsidRPr="00A01871" w14:paraId="7C34CC20" w14:textId="77777777" w:rsidTr="004816D7">
        <w:trPr>
          <w:cantSplit/>
          <w:trHeight w:val="300"/>
        </w:trPr>
        <w:tc>
          <w:tcPr>
            <w:tcW w:w="1816" w:type="dxa"/>
          </w:tcPr>
          <w:p w14:paraId="1CE6EFE6" w14:textId="5E214F76" w:rsidR="00742E5E" w:rsidRPr="00A01871" w:rsidRDefault="00742E5E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</w:t>
            </w:r>
            <w:r w:rsidR="00A22181" w:rsidRPr="00A0187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ที่รายงาน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A01871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115" w:type="dxa"/>
          </w:tcPr>
          <w:p w14:paraId="628DFD21" w14:textId="77777777" w:rsidR="00742E5E" w:rsidRPr="00A01871" w:rsidRDefault="00742E5E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 w:rsidRPr="00A01871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(Own brands)</w:t>
            </w:r>
          </w:p>
        </w:tc>
      </w:tr>
      <w:tr w:rsidR="003F6CCC" w:rsidRPr="00A01871" w14:paraId="5BFAACC3" w14:textId="77777777" w:rsidTr="004816D7">
        <w:trPr>
          <w:cantSplit/>
          <w:trHeight w:val="308"/>
        </w:trPr>
        <w:tc>
          <w:tcPr>
            <w:tcW w:w="1816" w:type="dxa"/>
          </w:tcPr>
          <w:p w14:paraId="0B4CA9DE" w14:textId="20ED98A6" w:rsidR="003F6CCC" w:rsidRPr="00A01871" w:rsidRDefault="003F6CCC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ส่วนงานที่รายงาน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A01871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115" w:type="dxa"/>
          </w:tcPr>
          <w:p w14:paraId="171D5961" w14:textId="0D81EEE1" w:rsidR="003F6CCC" w:rsidRPr="00A01871" w:rsidRDefault="003F6CCC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น้ำยาและอุปกรณ์ที่เกี่ยวกับการฟอกไต</w:t>
            </w:r>
          </w:p>
        </w:tc>
      </w:tr>
      <w:tr w:rsidR="009606EB" w:rsidRPr="00A01871" w14:paraId="6ADC398F" w14:textId="77777777" w:rsidTr="004816D7">
        <w:trPr>
          <w:cantSplit/>
          <w:trHeight w:val="308"/>
        </w:trPr>
        <w:tc>
          <w:tcPr>
            <w:tcW w:w="1816" w:type="dxa"/>
          </w:tcPr>
          <w:p w14:paraId="31CFC610" w14:textId="7C9400E8" w:rsidR="009606EB" w:rsidRPr="00A01871" w:rsidRDefault="009606EB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ส่วนงานที่รายงาน </w:t>
            </w:r>
            <w:r w:rsidRPr="00A0187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115" w:type="dxa"/>
          </w:tcPr>
          <w:p w14:paraId="0AEE165A" w14:textId="08FE9C63" w:rsidR="009606EB" w:rsidRPr="00A01871" w:rsidRDefault="00E71035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 รับจ้างวิจัยผลิตภัณฑ์ และจัดฝึกอบรมเกี่ยวกับผลิตภัณฑ์เพื่อสุขภาพ</w:t>
            </w:r>
          </w:p>
        </w:tc>
      </w:tr>
    </w:tbl>
    <w:p w14:paraId="5C4BF434" w14:textId="77777777" w:rsidR="003A1DA7" w:rsidRPr="00A01871" w:rsidRDefault="003A1DA7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74AFDBA6" w14:textId="26CC992D" w:rsidR="00A22181" w:rsidRPr="00A01871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A01871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 w:rsidRPr="00A01871">
        <w:rPr>
          <w:rFonts w:asciiTheme="majorBidi" w:eastAsia="Cordia New" w:hAnsiTheme="majorBidi" w:cstheme="majorBidi"/>
          <w:sz w:val="30"/>
          <w:szCs w:val="30"/>
          <w:lang w:val="en-GB"/>
        </w:rPr>
        <w:t>256</w:t>
      </w:r>
      <w:r w:rsidR="000069A5" w:rsidRPr="00A01871">
        <w:rPr>
          <w:rFonts w:asciiTheme="majorBidi" w:eastAsia="Cordia New" w:hAnsiTheme="majorBidi" w:cstheme="majorBidi"/>
          <w:sz w:val="30"/>
          <w:szCs w:val="30"/>
          <w:lang w:val="en-GB"/>
        </w:rPr>
        <w:t>8</w:t>
      </w:r>
      <w:r w:rsidRPr="00A01871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หรือ </w:t>
      </w:r>
      <w:r w:rsidRPr="00A01871">
        <w:rPr>
          <w:rFonts w:asciiTheme="majorBidi" w:eastAsia="Cordia New" w:hAnsiTheme="majorBidi" w:cstheme="majorBidi"/>
          <w:sz w:val="30"/>
          <w:szCs w:val="30"/>
          <w:lang w:val="en-GB"/>
        </w:rPr>
        <w:t>256</w:t>
      </w:r>
      <w:r w:rsidR="000069A5" w:rsidRPr="00A01871">
        <w:rPr>
          <w:rFonts w:asciiTheme="majorBidi" w:eastAsia="Cordia New" w:hAnsiTheme="majorBidi" w:cstheme="majorBidi"/>
          <w:sz w:val="30"/>
          <w:szCs w:val="30"/>
          <w:lang w:val="en-GB"/>
        </w:rPr>
        <w:t>7</w:t>
      </w:r>
    </w:p>
    <w:p w14:paraId="587DAE38" w14:textId="77777777" w:rsidR="00523B39" w:rsidRPr="00A01871" w:rsidRDefault="00523B39" w:rsidP="008223C1">
      <w:pPr>
        <w:spacing w:line="260" w:lineRule="atLeast"/>
        <w:ind w:left="540" w:right="18"/>
        <w:jc w:val="thaiDistribute"/>
        <w:rPr>
          <w:rFonts w:asciiTheme="majorBidi" w:eastAsia="Cordia New" w:hAnsiTheme="majorBidi" w:cstheme="majorBidi"/>
          <w:strike/>
          <w:sz w:val="30"/>
          <w:szCs w:val="30"/>
          <w:lang w:val="en-GB"/>
        </w:rPr>
      </w:pPr>
    </w:p>
    <w:p w14:paraId="53823EC1" w14:textId="2205EDBA" w:rsidR="008223C1" w:rsidRPr="00A01871" w:rsidRDefault="008223C1" w:rsidP="008223C1">
      <w:pPr>
        <w:spacing w:line="260" w:lineRule="atLeast"/>
        <w:ind w:left="540" w:right="18"/>
        <w:jc w:val="thaiDistribute"/>
        <w:rPr>
          <w:sz w:val="22"/>
          <w:szCs w:val="30"/>
          <w:lang w:val="en-GB"/>
        </w:rPr>
      </w:pPr>
      <w:r w:rsidRPr="00A01871">
        <w:rPr>
          <w:sz w:val="22"/>
          <w:szCs w:val="30"/>
          <w:cs/>
          <w:lang w:val="en-GB"/>
        </w:rPr>
        <w:t>ผลการดำเนินงานของแต่ละส่วนงานวัดโดยใช้</w:t>
      </w:r>
      <w:r w:rsidR="00D0074E" w:rsidRPr="00A0187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กำไรจากการดำเนินงาน</w:t>
      </w:r>
      <w:r w:rsidRPr="00A01871">
        <w:rPr>
          <w:sz w:val="22"/>
          <w:szCs w:val="30"/>
          <w:cs/>
          <w:lang w:val="en-GB"/>
        </w:rPr>
        <w:t>ของส่วนงาน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D0074E" w:rsidRPr="00A01871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กำไรจากการดำเนินงาน</w:t>
      </w:r>
      <w:r w:rsidRPr="00A01871">
        <w:rPr>
          <w:sz w:val="22"/>
          <w:szCs w:val="30"/>
          <w:cs/>
          <w:lang w:val="en-GB"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EB22EF0" w14:textId="77777777" w:rsidR="00DE0E72" w:rsidRPr="00A01871" w:rsidRDefault="00DE0E72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0CEC7EA1" w14:textId="6C4DDC69" w:rsidR="00C46FC3" w:rsidRPr="00A01871" w:rsidRDefault="00742E5E" w:rsidP="00481E9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01871">
        <w:rPr>
          <w:rFonts w:asciiTheme="majorBidi" w:hAnsiTheme="majorBidi" w:cstheme="majorBidi"/>
          <w:sz w:val="30"/>
          <w:szCs w:val="30"/>
          <w:cs/>
          <w:lang w:val="en-GB"/>
        </w:rPr>
        <w:t>รายได้หลักของ</w:t>
      </w:r>
      <w:r w:rsidR="006526F7" w:rsidRPr="00A0187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A01871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="00EF75B1" w:rsidRPr="00A01871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="00334E2D" w:rsidRPr="00A01871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A01871">
        <w:rPr>
          <w:rFonts w:asciiTheme="majorBidi" w:hAnsiTheme="majorBidi" w:cstheme="majorBidi"/>
          <w:sz w:val="30"/>
          <w:szCs w:val="30"/>
          <w:cs/>
          <w:lang w:val="en-GB"/>
        </w:rPr>
        <w:t>ได้มาจากรายได้จากสัญญาที่ทำกับลูกค้า และรับรู้รายได้ ณ เวลาหนึ่ง</w:t>
      </w:r>
    </w:p>
    <w:p w14:paraId="34168091" w14:textId="77777777" w:rsidR="00983AAD" w:rsidRPr="00A01871" w:rsidRDefault="00983AAD" w:rsidP="00481E9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E1F1FEA" w14:textId="752AFB02" w:rsidR="00C46FC3" w:rsidRPr="00A01871" w:rsidRDefault="00C46FC3" w:rsidP="00742E5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C46FC3" w:rsidRPr="00A01871" w:rsidSect="00F26E3C">
          <w:headerReference w:type="default" r:id="rId11"/>
          <w:footerReference w:type="default" r:id="rId12"/>
          <w:pgSz w:w="11909" w:h="16834" w:code="9"/>
          <w:pgMar w:top="691" w:right="1379" w:bottom="576" w:left="1152" w:header="720" w:footer="720" w:gutter="0"/>
          <w:pgNumType w:start="12"/>
          <w:cols w:space="720"/>
          <w:docGrid w:linePitch="245"/>
        </w:sectPr>
      </w:pPr>
    </w:p>
    <w:tbl>
      <w:tblPr>
        <w:tblW w:w="4836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4051"/>
        <w:gridCol w:w="1515"/>
        <w:gridCol w:w="247"/>
        <w:gridCol w:w="1512"/>
        <w:gridCol w:w="253"/>
        <w:gridCol w:w="1509"/>
        <w:gridCol w:w="253"/>
        <w:gridCol w:w="1512"/>
        <w:gridCol w:w="236"/>
        <w:gridCol w:w="1377"/>
        <w:gridCol w:w="250"/>
        <w:gridCol w:w="1338"/>
      </w:tblGrid>
      <w:tr w:rsidR="00C318E3" w:rsidRPr="00A01871" w14:paraId="1A613BF8" w14:textId="144DC585" w:rsidTr="00C318E3">
        <w:trPr>
          <w:trHeight w:val="451"/>
        </w:trPr>
        <w:tc>
          <w:tcPr>
            <w:tcW w:w="1441" w:type="pct"/>
          </w:tcPr>
          <w:p w14:paraId="43BD065B" w14:textId="77777777" w:rsidR="00C318E3" w:rsidRPr="00A01871" w:rsidRDefault="00C318E3" w:rsidP="00F949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1" w:name="_Hlk150282703"/>
          </w:p>
        </w:tc>
        <w:tc>
          <w:tcPr>
            <w:tcW w:w="3559" w:type="pct"/>
            <w:gridSpan w:val="11"/>
          </w:tcPr>
          <w:p w14:paraId="069F46BA" w14:textId="40DA9522" w:rsidR="00C318E3" w:rsidRPr="00A01871" w:rsidRDefault="00C318E3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A1CAC" w:rsidRPr="00A01871" w14:paraId="70ADBBE5" w14:textId="27690505" w:rsidTr="00C318E3">
        <w:trPr>
          <w:trHeight w:val="451"/>
        </w:trPr>
        <w:tc>
          <w:tcPr>
            <w:tcW w:w="1441" w:type="pct"/>
          </w:tcPr>
          <w:p w14:paraId="3781A4F4" w14:textId="096F9F73" w:rsidR="005560F0" w:rsidRPr="00A01871" w:rsidRDefault="005560F0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CD2D2E"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  <w:p w14:paraId="1F46588F" w14:textId="67BF51B1" w:rsidR="000069A5" w:rsidRPr="00A01871" w:rsidRDefault="000069A5" w:rsidP="00403A1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วันที่ </w:t>
            </w:r>
            <w:r w:rsidR="00CD2D2E"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D2D2E"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39" w:type="pct"/>
            <w:vAlign w:val="bottom"/>
          </w:tcPr>
          <w:p w14:paraId="68C03A04" w14:textId="77777777" w:rsidR="005560F0" w:rsidRPr="00A0187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8" w:type="pct"/>
            <w:vAlign w:val="bottom"/>
          </w:tcPr>
          <w:p w14:paraId="317EA404" w14:textId="77777777" w:rsidR="005560F0" w:rsidRPr="00A0187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6266EAE4" w14:textId="77777777" w:rsidR="005560F0" w:rsidRPr="00A0187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" w:type="pct"/>
            <w:vAlign w:val="bottom"/>
          </w:tcPr>
          <w:p w14:paraId="214E2AEF" w14:textId="77777777" w:rsidR="005560F0" w:rsidRPr="00A0187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vAlign w:val="bottom"/>
          </w:tcPr>
          <w:p w14:paraId="4ED1E133" w14:textId="64E5AA58" w:rsidR="005560F0" w:rsidRPr="00A0187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0" w:type="pct"/>
            <w:vAlign w:val="bottom"/>
          </w:tcPr>
          <w:p w14:paraId="64B93B37" w14:textId="77777777" w:rsidR="005560F0" w:rsidRPr="00A0187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55223337" w14:textId="18388B01" w:rsidR="005560F0" w:rsidRPr="00A01871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4" w:type="pct"/>
          </w:tcPr>
          <w:p w14:paraId="06BE5347" w14:textId="77777777" w:rsidR="005560F0" w:rsidRPr="00A01871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14:paraId="31219715" w14:textId="38FE16D2" w:rsidR="005560F0" w:rsidRPr="00A01871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89" w:type="pct"/>
          </w:tcPr>
          <w:p w14:paraId="70B93910" w14:textId="77777777" w:rsidR="005560F0" w:rsidRPr="00A01871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" w:type="pct"/>
            <w:vAlign w:val="bottom"/>
          </w:tcPr>
          <w:p w14:paraId="02F2542E" w14:textId="38182DCA" w:rsidR="005560F0" w:rsidRPr="00A01871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07A07" w:rsidRPr="00A01871" w14:paraId="227546D5" w14:textId="77777777" w:rsidTr="00A82584">
        <w:trPr>
          <w:trHeight w:val="451"/>
        </w:trPr>
        <w:tc>
          <w:tcPr>
            <w:tcW w:w="1441" w:type="pct"/>
          </w:tcPr>
          <w:p w14:paraId="330EE969" w14:textId="77777777" w:rsidR="00707A07" w:rsidRPr="00A01871" w:rsidRDefault="00707A07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9" w:type="pct"/>
            <w:gridSpan w:val="11"/>
          </w:tcPr>
          <w:p w14:paraId="5E1D3B35" w14:textId="77777777" w:rsidR="00707A07" w:rsidRPr="00A01871" w:rsidRDefault="00707A07" w:rsidP="00BF1F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1CAC" w:rsidRPr="00A01871" w14:paraId="14EA7318" w14:textId="2AE6A70A" w:rsidTr="00C318E3">
        <w:trPr>
          <w:trHeight w:val="451"/>
        </w:trPr>
        <w:tc>
          <w:tcPr>
            <w:tcW w:w="1441" w:type="pct"/>
          </w:tcPr>
          <w:p w14:paraId="6C7EA5D3" w14:textId="200F6BFE" w:rsidR="005560F0" w:rsidRPr="00A0187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39" w:type="pct"/>
          </w:tcPr>
          <w:p w14:paraId="51AC921A" w14:textId="769B39ED" w:rsidR="005560F0" w:rsidRPr="00A01871" w:rsidRDefault="00755CC1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169,366</w:t>
            </w:r>
          </w:p>
        </w:tc>
        <w:tc>
          <w:tcPr>
            <w:tcW w:w="88" w:type="pct"/>
          </w:tcPr>
          <w:p w14:paraId="646DD26C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</w:tcPr>
          <w:p w14:paraId="642E7769" w14:textId="71C12784" w:rsidR="005560F0" w:rsidRPr="00A01871" w:rsidRDefault="00755CC1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205,320</w:t>
            </w:r>
          </w:p>
        </w:tc>
        <w:tc>
          <w:tcPr>
            <w:tcW w:w="90" w:type="pct"/>
          </w:tcPr>
          <w:p w14:paraId="65A7F2D9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7" w:type="pct"/>
          </w:tcPr>
          <w:p w14:paraId="771C6AC3" w14:textId="7D2EB840" w:rsidR="005560F0" w:rsidRPr="00A01871" w:rsidRDefault="00755CC1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85,498</w:t>
            </w:r>
          </w:p>
        </w:tc>
        <w:tc>
          <w:tcPr>
            <w:tcW w:w="90" w:type="pct"/>
          </w:tcPr>
          <w:p w14:paraId="1838A551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4729E357" w14:textId="061853E5" w:rsidR="005560F0" w:rsidRPr="00A01871" w:rsidRDefault="00755CC1" w:rsidP="004F05E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8,292</w:t>
            </w:r>
          </w:p>
        </w:tc>
        <w:tc>
          <w:tcPr>
            <w:tcW w:w="84" w:type="pct"/>
          </w:tcPr>
          <w:p w14:paraId="141031F5" w14:textId="77777777" w:rsidR="005560F0" w:rsidRPr="00A0187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502ACC3F" w14:textId="025E0B66" w:rsidR="005560F0" w:rsidRPr="00A01871" w:rsidRDefault="00755CC1" w:rsidP="004F05E5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22,616</w:t>
            </w:r>
          </w:p>
        </w:tc>
        <w:tc>
          <w:tcPr>
            <w:tcW w:w="89" w:type="pct"/>
          </w:tcPr>
          <w:p w14:paraId="0E654B0D" w14:textId="77777777" w:rsidR="005560F0" w:rsidRPr="00A0187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6DA2F290" w14:textId="36374302" w:rsidR="005560F0" w:rsidRPr="00A01871" w:rsidRDefault="00755CC1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491,092</w:t>
            </w:r>
          </w:p>
        </w:tc>
      </w:tr>
      <w:tr w:rsidR="000A1CAC" w:rsidRPr="00A01871" w14:paraId="33173D84" w14:textId="1F40668A" w:rsidTr="00C318E3">
        <w:trPr>
          <w:trHeight w:val="451"/>
        </w:trPr>
        <w:tc>
          <w:tcPr>
            <w:tcW w:w="1441" w:type="pct"/>
          </w:tcPr>
          <w:p w14:paraId="7973183B" w14:textId="61D2C5E2" w:rsidR="005560F0" w:rsidRPr="00A01871" w:rsidRDefault="005560F0" w:rsidP="00BF1F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4F758B11" w14:textId="1A9D4FB2" w:rsidR="005560F0" w:rsidRPr="00A01871" w:rsidRDefault="00755CC1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39,062</w:t>
            </w:r>
          </w:p>
        </w:tc>
        <w:tc>
          <w:tcPr>
            <w:tcW w:w="88" w:type="pct"/>
          </w:tcPr>
          <w:p w14:paraId="6B64D9EC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092F45" w14:textId="5B206B1A" w:rsidR="005560F0" w:rsidRPr="00A01871" w:rsidRDefault="00755CC1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58,197</w:t>
            </w:r>
          </w:p>
        </w:tc>
        <w:tc>
          <w:tcPr>
            <w:tcW w:w="90" w:type="pct"/>
          </w:tcPr>
          <w:p w14:paraId="56671958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4C443669" w14:textId="4FD09FCC" w:rsidR="005560F0" w:rsidRPr="00A01871" w:rsidRDefault="00755CC1" w:rsidP="00BF1FF0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13,482</w:t>
            </w:r>
          </w:p>
        </w:tc>
        <w:tc>
          <w:tcPr>
            <w:tcW w:w="90" w:type="pct"/>
          </w:tcPr>
          <w:p w14:paraId="6FE83421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750E4733" w14:textId="04598270" w:rsidR="005560F0" w:rsidRPr="00A01871" w:rsidRDefault="00755CC1" w:rsidP="008E1830">
            <w:pPr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1,275</w:t>
            </w:r>
          </w:p>
        </w:tc>
        <w:tc>
          <w:tcPr>
            <w:tcW w:w="84" w:type="pct"/>
          </w:tcPr>
          <w:p w14:paraId="190DB4B1" w14:textId="77777777" w:rsidR="005560F0" w:rsidRPr="00A0187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3A24DBF6" w14:textId="471A8E54" w:rsidR="005560F0" w:rsidRPr="00A01871" w:rsidRDefault="00755CC1" w:rsidP="001241AE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4,012</w:t>
            </w:r>
          </w:p>
        </w:tc>
        <w:tc>
          <w:tcPr>
            <w:tcW w:w="89" w:type="pct"/>
          </w:tcPr>
          <w:p w14:paraId="27BDBE05" w14:textId="77777777" w:rsidR="005560F0" w:rsidRPr="00A0187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14:paraId="04AA8917" w14:textId="592AC0E7" w:rsidR="005560F0" w:rsidRPr="00A01871" w:rsidRDefault="00755CC1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116,028</w:t>
            </w:r>
          </w:p>
        </w:tc>
      </w:tr>
      <w:tr w:rsidR="000A1CAC" w:rsidRPr="00A01871" w14:paraId="310CF3E7" w14:textId="1D59D960" w:rsidTr="00C318E3">
        <w:trPr>
          <w:trHeight w:val="451"/>
        </w:trPr>
        <w:tc>
          <w:tcPr>
            <w:tcW w:w="1441" w:type="pct"/>
          </w:tcPr>
          <w:p w14:paraId="5ED4FE01" w14:textId="77777777" w:rsidR="005560F0" w:rsidRPr="00A0187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7D7ADC82" w14:textId="77777777" w:rsidR="005560F0" w:rsidRPr="00A0187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6D6A71B1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4592FC66" w14:textId="77777777" w:rsidR="005560F0" w:rsidRPr="00A0187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32E9ACF2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725F68CC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1445B0F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6BC12033" w14:textId="77777777" w:rsidR="005560F0" w:rsidRPr="00A0187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5FC615A1" w14:textId="77777777" w:rsidR="005560F0" w:rsidRPr="00A0187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12430B16" w14:textId="3DD998C2" w:rsidR="005560F0" w:rsidRPr="00A0187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7B60CBFD" w14:textId="77777777" w:rsidR="005560F0" w:rsidRPr="00A0187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1AF4FD30" w14:textId="77777777" w:rsidR="005560F0" w:rsidRPr="00A0187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CAC" w:rsidRPr="00A01871" w14:paraId="7878EDE8" w14:textId="43A1CE96" w:rsidTr="00C318E3">
        <w:trPr>
          <w:trHeight w:val="451"/>
        </w:trPr>
        <w:tc>
          <w:tcPr>
            <w:tcW w:w="1441" w:type="pct"/>
          </w:tcPr>
          <w:p w14:paraId="58F5C580" w14:textId="77777777" w:rsidR="005560F0" w:rsidRPr="00A0187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39" w:type="pct"/>
          </w:tcPr>
          <w:p w14:paraId="0ABBB7A4" w14:textId="77777777" w:rsidR="005560F0" w:rsidRPr="00A0187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5E80D070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9121CCE" w14:textId="77777777" w:rsidR="005560F0" w:rsidRPr="00A0187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26E7E4FA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7241BCA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6F4AF869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0D8308B" w14:textId="77777777" w:rsidR="005560F0" w:rsidRPr="00A0187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10BCCAE8" w14:textId="77777777" w:rsidR="005560F0" w:rsidRPr="00A0187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2A28C0CB" w14:textId="4D38A272" w:rsidR="005560F0" w:rsidRPr="00A0187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55D427BA" w14:textId="77777777" w:rsidR="005560F0" w:rsidRPr="00A01871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317F3A84" w14:textId="2081A819" w:rsidR="005560F0" w:rsidRPr="00A01871" w:rsidRDefault="00755CC1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</w:tr>
      <w:tr w:rsidR="000A1CAC" w:rsidRPr="00A01871" w14:paraId="424D231D" w14:textId="78F4B49D" w:rsidTr="00C318E3">
        <w:trPr>
          <w:trHeight w:val="451"/>
        </w:trPr>
        <w:tc>
          <w:tcPr>
            <w:tcW w:w="1441" w:type="pct"/>
          </w:tcPr>
          <w:p w14:paraId="524BC608" w14:textId="77777777" w:rsidR="005560F0" w:rsidRPr="00A0187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39" w:type="pct"/>
          </w:tcPr>
          <w:p w14:paraId="68243356" w14:textId="77777777" w:rsidR="005560F0" w:rsidRPr="00A0187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4FD252D7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D81AFF4" w14:textId="77777777" w:rsidR="005560F0" w:rsidRPr="00A0187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348128A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3C2670E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3F87BFA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77AC768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412FA781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6EB8CAE8" w14:textId="35C0D171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21CF80EA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5EC1E2FE" w14:textId="36634383" w:rsidR="005560F0" w:rsidRPr="00A01871" w:rsidRDefault="00755CC1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(67,194)</w:t>
            </w:r>
          </w:p>
        </w:tc>
      </w:tr>
      <w:tr w:rsidR="000069A5" w:rsidRPr="00A01871" w14:paraId="60138A87" w14:textId="77777777" w:rsidTr="00C318E3">
        <w:trPr>
          <w:trHeight w:val="451"/>
        </w:trPr>
        <w:tc>
          <w:tcPr>
            <w:tcW w:w="1441" w:type="pct"/>
          </w:tcPr>
          <w:p w14:paraId="628CEED2" w14:textId="33BDAB9C" w:rsidR="000069A5" w:rsidRPr="00A01871" w:rsidRDefault="000069A5" w:rsidP="000069A5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ขาดทุนจากการด้อยค่าซึ่งเป็นไปตาม 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539" w:type="pct"/>
          </w:tcPr>
          <w:p w14:paraId="53B2D28B" w14:textId="77777777" w:rsidR="000069A5" w:rsidRPr="00A01871" w:rsidRDefault="000069A5" w:rsidP="000069A5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0E43F9B0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0CE8A96" w14:textId="77777777" w:rsidR="000069A5" w:rsidRPr="00A01871" w:rsidRDefault="000069A5" w:rsidP="000069A5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6EA7786D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9C3E8EE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BCBCBB3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45278AE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5AEC7F34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3DD8DF7B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4402599C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29348D0A" w14:textId="26DC79A7" w:rsidR="000069A5" w:rsidRPr="00A01871" w:rsidRDefault="00755CC1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(1,972)</w:t>
            </w:r>
          </w:p>
        </w:tc>
      </w:tr>
      <w:tr w:rsidR="000069A5" w:rsidRPr="00A01871" w14:paraId="4417B828" w14:textId="77777777" w:rsidTr="00C318E3">
        <w:trPr>
          <w:trHeight w:val="451"/>
        </w:trPr>
        <w:tc>
          <w:tcPr>
            <w:tcW w:w="1441" w:type="pct"/>
          </w:tcPr>
          <w:p w14:paraId="2C1584D0" w14:textId="3CFF0028" w:rsidR="000069A5" w:rsidRPr="00A01871" w:rsidRDefault="000069A5" w:rsidP="000069A5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ในเงินลงทุนในบริษัทร่วม</w:t>
            </w:r>
          </w:p>
        </w:tc>
        <w:tc>
          <w:tcPr>
            <w:tcW w:w="539" w:type="pct"/>
          </w:tcPr>
          <w:p w14:paraId="5094F894" w14:textId="77777777" w:rsidR="000069A5" w:rsidRPr="00A01871" w:rsidRDefault="000069A5" w:rsidP="000069A5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7E111782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70BFDCF2" w14:textId="77777777" w:rsidR="000069A5" w:rsidRPr="00A01871" w:rsidRDefault="000069A5" w:rsidP="000069A5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B8C2089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19C8DB8C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499B510A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680DBE6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7880FCA3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0769039C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62BC3E07" w14:textId="77777777" w:rsidR="000069A5" w:rsidRPr="00A01871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6AA481E2" w14:textId="702BFAD5" w:rsidR="000069A5" w:rsidRPr="00A01871" w:rsidRDefault="00755CC1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(3,091)</w:t>
            </w:r>
          </w:p>
        </w:tc>
      </w:tr>
      <w:tr w:rsidR="000A1CAC" w:rsidRPr="00A01871" w14:paraId="5F8FFD3B" w14:textId="4AC9A04A" w:rsidTr="00C318E3">
        <w:trPr>
          <w:trHeight w:val="451"/>
        </w:trPr>
        <w:tc>
          <w:tcPr>
            <w:tcW w:w="1441" w:type="pct"/>
          </w:tcPr>
          <w:p w14:paraId="4E8F2F70" w14:textId="77777777" w:rsidR="005560F0" w:rsidRPr="00A01871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39" w:type="pct"/>
          </w:tcPr>
          <w:p w14:paraId="0D7EDE52" w14:textId="77777777" w:rsidR="005560F0" w:rsidRPr="00A0187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5723B64C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8301F6E" w14:textId="77777777" w:rsidR="005560F0" w:rsidRPr="00A0187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1932A4F1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ECC2073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805D2D6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CEB96BB" w14:textId="77777777" w:rsidR="005560F0" w:rsidRPr="00A0187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2D28EDDB" w14:textId="77777777" w:rsidR="005560F0" w:rsidRPr="00A0187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12764DB6" w14:textId="78609B0B" w:rsidR="005560F0" w:rsidRPr="00A0187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42C10B7B" w14:textId="77777777" w:rsidR="005560F0" w:rsidRPr="00A0187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341702DC" w14:textId="09885F9B" w:rsidR="005560F0" w:rsidRPr="00A01871" w:rsidRDefault="00755CC1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(7,371)</w:t>
            </w:r>
          </w:p>
        </w:tc>
      </w:tr>
      <w:tr w:rsidR="000A1CAC" w:rsidRPr="00A01871" w14:paraId="6C6D4D1E" w14:textId="71D592CD" w:rsidTr="00C318E3">
        <w:trPr>
          <w:trHeight w:val="451"/>
        </w:trPr>
        <w:tc>
          <w:tcPr>
            <w:tcW w:w="1441" w:type="pct"/>
          </w:tcPr>
          <w:p w14:paraId="31F2B087" w14:textId="10FD5DB7" w:rsidR="005560F0" w:rsidRPr="00A01871" w:rsidRDefault="0039074B" w:rsidP="00BF1F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5560F0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39" w:type="pct"/>
          </w:tcPr>
          <w:p w14:paraId="1BABFB31" w14:textId="77777777" w:rsidR="005560F0" w:rsidRPr="00A0187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2FD04870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A20D4F" w14:textId="77777777" w:rsidR="005560F0" w:rsidRPr="00A01871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69E57467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51388B2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96FFADF" w14:textId="77777777" w:rsidR="005560F0" w:rsidRPr="00A01871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5085B4B" w14:textId="77777777" w:rsidR="005560F0" w:rsidRPr="00A0187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411F0F81" w14:textId="77777777" w:rsidR="005560F0" w:rsidRPr="00A0187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27F7E733" w14:textId="1639C3F3" w:rsidR="005560F0" w:rsidRPr="00A0187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3E65CB46" w14:textId="77777777" w:rsidR="005560F0" w:rsidRPr="00A01871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</w:tcPr>
          <w:p w14:paraId="296DBD5B" w14:textId="315BC9D1" w:rsidR="005560F0" w:rsidRPr="00A01871" w:rsidRDefault="00755CC1" w:rsidP="000B2DEB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42,400</w:t>
            </w:r>
          </w:p>
        </w:tc>
      </w:tr>
      <w:bookmarkEnd w:id="1"/>
    </w:tbl>
    <w:p w14:paraId="13068F91" w14:textId="66A9C4B5" w:rsidR="00AB7BD9" w:rsidRPr="00A01871" w:rsidRDefault="00AB7BD9" w:rsidP="0039074B">
      <w:pPr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9EC3623" w14:textId="77777777" w:rsidR="00AB7BD9" w:rsidRPr="00A01871" w:rsidRDefault="00AB7BD9" w:rsidP="0039074B">
      <w:pPr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01871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br w:type="page"/>
      </w:r>
    </w:p>
    <w:tbl>
      <w:tblPr>
        <w:tblW w:w="4803" w:type="pct"/>
        <w:tblInd w:w="639" w:type="dxa"/>
        <w:tblLayout w:type="fixed"/>
        <w:tblLook w:val="0000" w:firstRow="0" w:lastRow="0" w:firstColumn="0" w:lastColumn="0" w:noHBand="0" w:noVBand="0"/>
      </w:tblPr>
      <w:tblGrid>
        <w:gridCol w:w="4032"/>
        <w:gridCol w:w="1519"/>
        <w:gridCol w:w="251"/>
        <w:gridCol w:w="1510"/>
        <w:gridCol w:w="237"/>
        <w:gridCol w:w="1541"/>
        <w:gridCol w:w="254"/>
        <w:gridCol w:w="1429"/>
        <w:gridCol w:w="254"/>
        <w:gridCol w:w="1343"/>
        <w:gridCol w:w="251"/>
        <w:gridCol w:w="1337"/>
      </w:tblGrid>
      <w:tr w:rsidR="00C318E3" w:rsidRPr="00A01871" w14:paraId="4E3F028E" w14:textId="77777777" w:rsidTr="00C318E3">
        <w:trPr>
          <w:trHeight w:val="451"/>
        </w:trPr>
        <w:tc>
          <w:tcPr>
            <w:tcW w:w="1444" w:type="pct"/>
          </w:tcPr>
          <w:p w14:paraId="2C08394D" w14:textId="77777777" w:rsidR="00C318E3" w:rsidRPr="00A01871" w:rsidRDefault="00C318E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2" w:name="_Hlk150282725"/>
          </w:p>
        </w:tc>
        <w:tc>
          <w:tcPr>
            <w:tcW w:w="3556" w:type="pct"/>
            <w:gridSpan w:val="11"/>
          </w:tcPr>
          <w:p w14:paraId="5D101D40" w14:textId="61BE0BB6" w:rsidR="00C318E3" w:rsidRPr="00A01871" w:rsidRDefault="00C318E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4719" w:rsidRPr="00A01871" w14:paraId="5B11AB12" w14:textId="77777777" w:rsidTr="00C318E3">
        <w:trPr>
          <w:trHeight w:val="451"/>
        </w:trPr>
        <w:tc>
          <w:tcPr>
            <w:tcW w:w="1444" w:type="pct"/>
          </w:tcPr>
          <w:p w14:paraId="7D667A26" w14:textId="7773A066" w:rsidR="000069A5" w:rsidRPr="00A01871" w:rsidRDefault="005560F0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CD2D2E"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  <w:p w14:paraId="6251E769" w14:textId="7516F139" w:rsidR="000069A5" w:rsidRPr="00A01871" w:rsidRDefault="000069A5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วันที่ </w:t>
            </w:r>
            <w:r w:rsidR="00CD2D2E"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D2D2E" w:rsidRPr="00A018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44" w:type="pct"/>
            <w:vAlign w:val="bottom"/>
          </w:tcPr>
          <w:p w14:paraId="7B27A193" w14:textId="77777777" w:rsidR="005560F0" w:rsidRPr="00A0187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0" w:type="pct"/>
            <w:vAlign w:val="bottom"/>
          </w:tcPr>
          <w:p w14:paraId="3A6E7CF6" w14:textId="77777777" w:rsidR="005560F0" w:rsidRPr="00A0187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BBCCD3F" w14:textId="77777777" w:rsidR="005560F0" w:rsidRPr="00A0187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5" w:type="pct"/>
            <w:vAlign w:val="bottom"/>
          </w:tcPr>
          <w:p w14:paraId="551AC898" w14:textId="77777777" w:rsidR="005560F0" w:rsidRPr="00A0187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7F8E5FD5" w14:textId="77777777" w:rsidR="005560F0" w:rsidRPr="00A0187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1" w:type="pct"/>
            <w:vAlign w:val="bottom"/>
          </w:tcPr>
          <w:p w14:paraId="13FF6ECF" w14:textId="77777777" w:rsidR="005560F0" w:rsidRPr="00A0187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vAlign w:val="bottom"/>
          </w:tcPr>
          <w:p w14:paraId="494ABB90" w14:textId="77777777" w:rsidR="005560F0" w:rsidRPr="00A01871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1" w:type="pct"/>
          </w:tcPr>
          <w:p w14:paraId="530A5E46" w14:textId="77777777" w:rsidR="005560F0" w:rsidRPr="00A01871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vAlign w:val="bottom"/>
          </w:tcPr>
          <w:p w14:paraId="4FCF90E6" w14:textId="77777777" w:rsidR="005560F0" w:rsidRPr="00A01871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0" w:type="pct"/>
          </w:tcPr>
          <w:p w14:paraId="68F6AFDA" w14:textId="77777777" w:rsidR="005560F0" w:rsidRPr="00A01871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5AC53867" w14:textId="77777777" w:rsidR="005560F0" w:rsidRPr="00A01871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07A07" w:rsidRPr="00A01871" w14:paraId="231D3F0E" w14:textId="77777777">
        <w:trPr>
          <w:trHeight w:val="451"/>
        </w:trPr>
        <w:tc>
          <w:tcPr>
            <w:tcW w:w="1444" w:type="pct"/>
          </w:tcPr>
          <w:p w14:paraId="21D95E75" w14:textId="77777777" w:rsidR="00707A07" w:rsidRPr="00A01871" w:rsidRDefault="00707A0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6" w:type="pct"/>
            <w:gridSpan w:val="11"/>
          </w:tcPr>
          <w:p w14:paraId="2B096966" w14:textId="77777777" w:rsidR="00707A07" w:rsidRPr="00A01871" w:rsidRDefault="00707A0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719" w:rsidRPr="00A01871" w14:paraId="30285157" w14:textId="77777777" w:rsidTr="00C318E3">
        <w:trPr>
          <w:trHeight w:val="451"/>
        </w:trPr>
        <w:tc>
          <w:tcPr>
            <w:tcW w:w="1444" w:type="pct"/>
          </w:tcPr>
          <w:p w14:paraId="0E40485D" w14:textId="77777777" w:rsidR="005560F0" w:rsidRPr="00A0187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44" w:type="pct"/>
          </w:tcPr>
          <w:p w14:paraId="5324D00E" w14:textId="6B90BF81" w:rsidR="005560F0" w:rsidRPr="00A01871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131,420</w:t>
            </w:r>
          </w:p>
        </w:tc>
        <w:tc>
          <w:tcPr>
            <w:tcW w:w="90" w:type="pct"/>
          </w:tcPr>
          <w:p w14:paraId="464E92BC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</w:tcPr>
          <w:p w14:paraId="4F60147B" w14:textId="5DDB9C91" w:rsidR="005560F0" w:rsidRPr="00A01871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149,451</w:t>
            </w:r>
          </w:p>
        </w:tc>
        <w:tc>
          <w:tcPr>
            <w:tcW w:w="85" w:type="pct"/>
          </w:tcPr>
          <w:p w14:paraId="33FE98E3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2" w:type="pct"/>
          </w:tcPr>
          <w:p w14:paraId="493C0D03" w14:textId="1171CE70" w:rsidR="005560F0" w:rsidRPr="00A01871" w:rsidRDefault="00CD2D2E" w:rsidP="0039074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60,379</w:t>
            </w:r>
          </w:p>
        </w:tc>
        <w:tc>
          <w:tcPr>
            <w:tcW w:w="91" w:type="pct"/>
          </w:tcPr>
          <w:p w14:paraId="1FCC100C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72905BAC" w14:textId="0DD9B523" w:rsidR="005560F0" w:rsidRPr="00A01871" w:rsidRDefault="00CD2D2E" w:rsidP="0058000D">
            <w:pPr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1,803</w:t>
            </w:r>
          </w:p>
        </w:tc>
        <w:tc>
          <w:tcPr>
            <w:tcW w:w="91" w:type="pct"/>
          </w:tcPr>
          <w:p w14:paraId="2719C1FB" w14:textId="77777777" w:rsidR="005560F0" w:rsidRPr="00A0187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223394A0" w14:textId="6CA29356" w:rsidR="005560F0" w:rsidRPr="00A01871" w:rsidRDefault="00CD2D2E" w:rsidP="00B87364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12,033</w:t>
            </w:r>
          </w:p>
        </w:tc>
        <w:tc>
          <w:tcPr>
            <w:tcW w:w="90" w:type="pct"/>
          </w:tcPr>
          <w:p w14:paraId="2FD97AD1" w14:textId="77777777" w:rsidR="005560F0" w:rsidRPr="00A0187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454982B6" w14:textId="657AF851" w:rsidR="005560F0" w:rsidRPr="00A01871" w:rsidRDefault="00CD2D2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355,086</w:t>
            </w:r>
          </w:p>
        </w:tc>
      </w:tr>
      <w:tr w:rsidR="007A4719" w:rsidRPr="00A01871" w14:paraId="6D846086" w14:textId="77777777" w:rsidTr="00C318E3">
        <w:trPr>
          <w:trHeight w:val="451"/>
        </w:trPr>
        <w:tc>
          <w:tcPr>
            <w:tcW w:w="1444" w:type="pct"/>
          </w:tcPr>
          <w:p w14:paraId="15C54C8D" w14:textId="667EEA03" w:rsidR="005560F0" w:rsidRPr="00A01871" w:rsidRDefault="005560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0069A5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0069A5" w:rsidRPr="00A018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14:paraId="4D167DCF" w14:textId="64DF4305" w:rsidR="005560F0" w:rsidRPr="00A01871" w:rsidRDefault="00CD2D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19,546</w:t>
            </w:r>
          </w:p>
        </w:tc>
        <w:tc>
          <w:tcPr>
            <w:tcW w:w="90" w:type="pct"/>
          </w:tcPr>
          <w:p w14:paraId="72E55E10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64569348" w14:textId="07F2F95F" w:rsidR="005560F0" w:rsidRPr="00A01871" w:rsidRDefault="00CD2D2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48,294</w:t>
            </w:r>
          </w:p>
        </w:tc>
        <w:tc>
          <w:tcPr>
            <w:tcW w:w="85" w:type="pct"/>
          </w:tcPr>
          <w:p w14:paraId="685D1A94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56D18F68" w14:textId="09D4493D" w:rsidR="005560F0" w:rsidRPr="00A01871" w:rsidRDefault="00CD2D2E" w:rsidP="003907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9,182</w:t>
            </w:r>
          </w:p>
        </w:tc>
        <w:tc>
          <w:tcPr>
            <w:tcW w:w="91" w:type="pct"/>
          </w:tcPr>
          <w:p w14:paraId="40777B59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42C3D4C2" w14:textId="73784D10" w:rsidR="005560F0" w:rsidRPr="00A01871" w:rsidRDefault="00CD2D2E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(1,075)</w:t>
            </w:r>
          </w:p>
        </w:tc>
        <w:tc>
          <w:tcPr>
            <w:tcW w:w="91" w:type="pct"/>
          </w:tcPr>
          <w:p w14:paraId="6DC5DEA1" w14:textId="77777777" w:rsidR="005560F0" w:rsidRPr="00A01871" w:rsidRDefault="005560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5AFAC39E" w14:textId="7FF8C00D" w:rsidR="005560F0" w:rsidRPr="00A01871" w:rsidRDefault="00CD2D2E" w:rsidP="00CD2D2E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1,260</w:t>
            </w:r>
          </w:p>
        </w:tc>
        <w:tc>
          <w:tcPr>
            <w:tcW w:w="90" w:type="pct"/>
          </w:tcPr>
          <w:p w14:paraId="612F6B6C" w14:textId="77777777" w:rsidR="005560F0" w:rsidRPr="00A01871" w:rsidRDefault="005560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73390511" w14:textId="522EEB5E" w:rsidR="005560F0" w:rsidRPr="00A01871" w:rsidRDefault="00CD2D2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77,207</w:t>
            </w:r>
          </w:p>
        </w:tc>
      </w:tr>
      <w:tr w:rsidR="007A4719" w:rsidRPr="00A01871" w14:paraId="52C53842" w14:textId="77777777" w:rsidTr="00C318E3">
        <w:trPr>
          <w:trHeight w:val="451"/>
        </w:trPr>
        <w:tc>
          <w:tcPr>
            <w:tcW w:w="1444" w:type="pct"/>
          </w:tcPr>
          <w:p w14:paraId="0A77DE8F" w14:textId="77777777" w:rsidR="005560F0" w:rsidRPr="00A0187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33A1BA63" w14:textId="77777777" w:rsidR="005560F0" w:rsidRPr="00A0187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E7848C5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478CA17B" w14:textId="77777777" w:rsidR="005560F0" w:rsidRPr="00A0187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791BC572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3972977B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C2A2744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783156E2" w14:textId="77777777" w:rsidR="005560F0" w:rsidRPr="00A0187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7DF0D9F" w14:textId="77777777" w:rsidR="005560F0" w:rsidRPr="00A0187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631A476E" w14:textId="77777777" w:rsidR="005560F0" w:rsidRPr="00A0187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233296C" w14:textId="77777777" w:rsidR="005560F0" w:rsidRPr="00A0187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7FC8BB45" w14:textId="77777777" w:rsidR="005560F0" w:rsidRPr="00A0187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719" w:rsidRPr="00A01871" w14:paraId="0DFD2A4F" w14:textId="77777777" w:rsidTr="00C318E3">
        <w:trPr>
          <w:trHeight w:val="451"/>
        </w:trPr>
        <w:tc>
          <w:tcPr>
            <w:tcW w:w="1444" w:type="pct"/>
          </w:tcPr>
          <w:p w14:paraId="730C25FF" w14:textId="77777777" w:rsidR="005560F0" w:rsidRPr="00A0187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44" w:type="pct"/>
          </w:tcPr>
          <w:p w14:paraId="341AA8AA" w14:textId="77777777" w:rsidR="005560F0" w:rsidRPr="00A0187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DC55380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6215C39" w14:textId="77777777" w:rsidR="005560F0" w:rsidRPr="00A0187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18DBC0F7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186776E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5EA09D89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2C88429" w14:textId="77777777" w:rsidR="005560F0" w:rsidRPr="00A0187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7182E83E" w14:textId="77777777" w:rsidR="005560F0" w:rsidRPr="00A0187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46147A13" w14:textId="77777777" w:rsidR="005560F0" w:rsidRPr="00A0187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1A9C05F1" w14:textId="77777777" w:rsidR="005560F0" w:rsidRPr="00A01871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6E9CBCA0" w14:textId="77B5F0A8" w:rsidR="005560F0" w:rsidRPr="00A01871" w:rsidRDefault="00CD2D2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3,670</w:t>
            </w:r>
          </w:p>
        </w:tc>
      </w:tr>
      <w:tr w:rsidR="007A4719" w:rsidRPr="00A01871" w14:paraId="4E44A83E" w14:textId="77777777" w:rsidTr="00C318E3">
        <w:trPr>
          <w:trHeight w:val="451"/>
        </w:trPr>
        <w:tc>
          <w:tcPr>
            <w:tcW w:w="1444" w:type="pct"/>
          </w:tcPr>
          <w:p w14:paraId="444CC6A1" w14:textId="77777777" w:rsidR="005560F0" w:rsidRPr="00A0187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44" w:type="pct"/>
          </w:tcPr>
          <w:p w14:paraId="506CF597" w14:textId="77777777" w:rsidR="005560F0" w:rsidRPr="00A0187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F16794B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C38317A" w14:textId="77777777" w:rsidR="005560F0" w:rsidRPr="00A0187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32CED948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4726F54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525D0FD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46CF7431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1FA9666D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40CB2948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4CFB8626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68563539" w14:textId="4FC0970A" w:rsidR="005560F0" w:rsidRPr="00A01871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(56,194)</w:t>
            </w:r>
          </w:p>
        </w:tc>
      </w:tr>
      <w:tr w:rsidR="00CD2D2E" w:rsidRPr="00A01871" w14:paraId="570BFDF0" w14:textId="77777777" w:rsidTr="00C318E3">
        <w:trPr>
          <w:trHeight w:val="451"/>
        </w:trPr>
        <w:tc>
          <w:tcPr>
            <w:tcW w:w="1444" w:type="pct"/>
          </w:tcPr>
          <w:p w14:paraId="41A50594" w14:textId="11816592" w:rsidR="00CD2D2E" w:rsidRPr="00A01871" w:rsidRDefault="00CD2D2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ขาดทุนจากการด้อยค่าซึ่งเป็นไปตาม </w:t>
            </w: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544" w:type="pct"/>
          </w:tcPr>
          <w:p w14:paraId="72D3D5F8" w14:textId="77777777" w:rsidR="00CD2D2E" w:rsidRPr="00A01871" w:rsidRDefault="00CD2D2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43C48C7F" w14:textId="77777777" w:rsidR="00CD2D2E" w:rsidRPr="00A01871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64EB249" w14:textId="77777777" w:rsidR="00CD2D2E" w:rsidRPr="00A01871" w:rsidRDefault="00CD2D2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741A85AA" w14:textId="77777777" w:rsidR="00CD2D2E" w:rsidRPr="00A01871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886C138" w14:textId="77777777" w:rsidR="00CD2D2E" w:rsidRPr="00A01871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4AF61EE" w14:textId="77777777" w:rsidR="00CD2D2E" w:rsidRPr="00A01871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774CA01B" w14:textId="77777777" w:rsidR="00CD2D2E" w:rsidRPr="00A01871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51A711EF" w14:textId="77777777" w:rsidR="00CD2D2E" w:rsidRPr="00A01871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1167EDD8" w14:textId="77777777" w:rsidR="00CD2D2E" w:rsidRPr="00A01871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5B1C4026" w14:textId="77777777" w:rsidR="00CD2D2E" w:rsidRPr="00A01871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65D5D2FC" w14:textId="6CC435A1" w:rsidR="00CD2D2E" w:rsidRPr="00A01871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(57)</w:t>
            </w:r>
          </w:p>
        </w:tc>
      </w:tr>
      <w:tr w:rsidR="00A42D8A" w:rsidRPr="00A01871" w14:paraId="0ED8B0DA" w14:textId="77777777" w:rsidTr="00C318E3">
        <w:trPr>
          <w:trHeight w:val="451"/>
        </w:trPr>
        <w:tc>
          <w:tcPr>
            <w:tcW w:w="1444" w:type="pct"/>
          </w:tcPr>
          <w:p w14:paraId="7B90D2BF" w14:textId="0A118367" w:rsidR="00A42D8A" w:rsidRPr="00A01871" w:rsidRDefault="00A42D8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ในเงินลงทุนในบริษัทร่วม</w:t>
            </w:r>
          </w:p>
        </w:tc>
        <w:tc>
          <w:tcPr>
            <w:tcW w:w="544" w:type="pct"/>
          </w:tcPr>
          <w:p w14:paraId="7DF1E8B0" w14:textId="77777777" w:rsidR="00A42D8A" w:rsidRPr="00A01871" w:rsidRDefault="00A42D8A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44789927" w14:textId="77777777" w:rsidR="00A42D8A" w:rsidRPr="00A01871" w:rsidRDefault="00A42D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19858B0" w14:textId="77777777" w:rsidR="00A42D8A" w:rsidRPr="00A01871" w:rsidRDefault="00A42D8A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2C8F4AE1" w14:textId="77777777" w:rsidR="00A42D8A" w:rsidRPr="00A01871" w:rsidRDefault="00A42D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103865A5" w14:textId="77777777" w:rsidR="00A42D8A" w:rsidRPr="00A01871" w:rsidRDefault="00A42D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5EA01E7E" w14:textId="77777777" w:rsidR="00A42D8A" w:rsidRPr="00A01871" w:rsidRDefault="00A42D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3FBEA06A" w14:textId="77777777" w:rsidR="00A42D8A" w:rsidRPr="00A01871" w:rsidRDefault="00A42D8A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0F1CD7C8" w14:textId="77777777" w:rsidR="00A42D8A" w:rsidRPr="00A01871" w:rsidRDefault="00A42D8A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608EBBE4" w14:textId="77777777" w:rsidR="00A42D8A" w:rsidRPr="00A01871" w:rsidRDefault="00A42D8A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5ECB086C" w14:textId="77777777" w:rsidR="00A42D8A" w:rsidRPr="00A01871" w:rsidRDefault="00A42D8A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2E0EF4F9" w14:textId="133B72C7" w:rsidR="00A42D8A" w:rsidRPr="00A01871" w:rsidRDefault="00CD2D2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(2,640)</w:t>
            </w:r>
          </w:p>
        </w:tc>
      </w:tr>
      <w:tr w:rsidR="007A4719" w:rsidRPr="00A01871" w14:paraId="406F29FB" w14:textId="77777777" w:rsidTr="00C318E3">
        <w:trPr>
          <w:trHeight w:val="451"/>
        </w:trPr>
        <w:tc>
          <w:tcPr>
            <w:tcW w:w="1444" w:type="pct"/>
          </w:tcPr>
          <w:p w14:paraId="7E742C1C" w14:textId="77777777" w:rsidR="005560F0" w:rsidRPr="00A01871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44" w:type="pct"/>
          </w:tcPr>
          <w:p w14:paraId="49CD2A2E" w14:textId="77777777" w:rsidR="005560F0" w:rsidRPr="00A0187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ED7F1DD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D668C3F" w14:textId="77777777" w:rsidR="005560F0" w:rsidRPr="00A0187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021F0204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A9CFE9C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3E0987D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A46E0E2" w14:textId="77777777" w:rsidR="005560F0" w:rsidRPr="00A0187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5C2E001D" w14:textId="77777777" w:rsidR="005560F0" w:rsidRPr="00A0187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6BC73359" w14:textId="77777777" w:rsidR="005560F0" w:rsidRPr="00A0187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5409BCDD" w14:textId="77777777" w:rsidR="005560F0" w:rsidRPr="00A0187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149F5AE8" w14:textId="480C0692" w:rsidR="005560F0" w:rsidRPr="00A01871" w:rsidRDefault="00CD2D2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(8,404)</w:t>
            </w:r>
          </w:p>
        </w:tc>
      </w:tr>
      <w:tr w:rsidR="007A4719" w:rsidRPr="00A01871" w14:paraId="051206C7" w14:textId="77777777" w:rsidTr="00C318E3">
        <w:trPr>
          <w:trHeight w:val="451"/>
        </w:trPr>
        <w:tc>
          <w:tcPr>
            <w:tcW w:w="1444" w:type="pct"/>
          </w:tcPr>
          <w:p w14:paraId="03AA68C4" w14:textId="0CE94FDD" w:rsidR="005560F0" w:rsidRPr="00A01871" w:rsidRDefault="00CD2D2E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5560F0"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44" w:type="pct"/>
          </w:tcPr>
          <w:p w14:paraId="3B81CDDE" w14:textId="77777777" w:rsidR="005560F0" w:rsidRPr="00A0187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DC38CFE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204FA30" w14:textId="77777777" w:rsidR="005560F0" w:rsidRPr="00A01871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23FEDE7A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3A9BC66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1AD52DF" w14:textId="77777777" w:rsidR="005560F0" w:rsidRPr="00A01871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1151093C" w14:textId="77777777" w:rsidR="005560F0" w:rsidRPr="00A0187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6CDBFC90" w14:textId="77777777" w:rsidR="005560F0" w:rsidRPr="00A0187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4E75223D" w14:textId="77777777" w:rsidR="005560F0" w:rsidRPr="00A0187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7EAF56CC" w14:textId="77777777" w:rsidR="005560F0" w:rsidRPr="00A01871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</w:tcPr>
          <w:p w14:paraId="27A1CBBE" w14:textId="44CB02B6" w:rsidR="005560F0" w:rsidRPr="00A01871" w:rsidRDefault="00CD2D2E" w:rsidP="003D3918">
            <w:pPr>
              <w:tabs>
                <w:tab w:val="left" w:pos="88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13,582</w:t>
            </w:r>
          </w:p>
        </w:tc>
      </w:tr>
      <w:bookmarkEnd w:id="2"/>
    </w:tbl>
    <w:p w14:paraId="4D678FCA" w14:textId="4C16B243" w:rsidR="00904AD2" w:rsidRPr="00A01871" w:rsidRDefault="00904AD2" w:rsidP="0039074B">
      <w:pPr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E0EEF0C" w14:textId="77777777" w:rsidR="0039074B" w:rsidRPr="00A01871" w:rsidRDefault="0039074B" w:rsidP="0039074B">
      <w:pPr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4A37F9E3" w14:textId="74D7E757" w:rsidR="00CD4A18" w:rsidRPr="00A01871" w:rsidRDefault="00CD4A18" w:rsidP="0039074B">
      <w:pPr>
        <w:tabs>
          <w:tab w:val="left" w:pos="540"/>
        </w:tabs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sectPr w:rsidR="00CD4A18" w:rsidRPr="00A01871" w:rsidSect="007A4719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6F215B7" w14:textId="567EE707" w:rsidR="009B7950" w:rsidRPr="00A01871" w:rsidRDefault="00EB1A43" w:rsidP="009B7950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A01871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9B7950" w:rsidRPr="00A01871">
        <w:rPr>
          <w:rFonts w:asciiTheme="majorBidi" w:hAnsiTheme="majorBidi" w:cstheme="majorBidi"/>
          <w:b/>
          <w:bCs/>
          <w:sz w:val="30"/>
          <w:szCs w:val="30"/>
        </w:rPr>
        <w:tab/>
      </w:r>
      <w:r w:rsidR="009B7950" w:rsidRPr="00A0187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6DDB9BE" w14:textId="332B9A12" w:rsidR="00BF3FCF" w:rsidRPr="00A01871" w:rsidRDefault="00BF3FCF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5"/>
        <w:gridCol w:w="1158"/>
        <w:gridCol w:w="236"/>
        <w:gridCol w:w="1192"/>
        <w:gridCol w:w="268"/>
        <w:gridCol w:w="1158"/>
        <w:gridCol w:w="263"/>
        <w:gridCol w:w="1104"/>
      </w:tblGrid>
      <w:tr w:rsidR="0092202C" w:rsidRPr="00A01871" w14:paraId="71947076" w14:textId="77777777" w:rsidTr="0092202C">
        <w:trPr>
          <w:trHeight w:val="415"/>
          <w:tblHeader/>
        </w:trPr>
        <w:tc>
          <w:tcPr>
            <w:tcW w:w="1990" w:type="pct"/>
          </w:tcPr>
          <w:p w14:paraId="6D4ABB4C" w14:textId="77777777" w:rsidR="0092202C" w:rsidRPr="00A01871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  <w:vAlign w:val="bottom"/>
          </w:tcPr>
          <w:p w14:paraId="4BC67982" w14:textId="64FF44EA" w:rsidR="0092202C" w:rsidRPr="00A01871" w:rsidRDefault="0092202C" w:rsidP="003765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8304220" w14:textId="77777777" w:rsidR="0092202C" w:rsidRPr="00A01871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  <w:vAlign w:val="bottom"/>
          </w:tcPr>
          <w:p w14:paraId="0365C071" w14:textId="244DE190" w:rsidR="0092202C" w:rsidRPr="00A01871" w:rsidRDefault="0092202C" w:rsidP="003765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19D" w:rsidRPr="00A01871" w14:paraId="1B9C53F8" w14:textId="77777777" w:rsidTr="0082078B">
        <w:trPr>
          <w:trHeight w:val="415"/>
          <w:tblHeader/>
        </w:trPr>
        <w:tc>
          <w:tcPr>
            <w:tcW w:w="1990" w:type="pct"/>
          </w:tcPr>
          <w:p w14:paraId="59E0211C" w14:textId="77777777" w:rsidR="003F619D" w:rsidRPr="00A01871" w:rsidRDefault="003F619D" w:rsidP="003F619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06631E25" w14:textId="50FDD068" w:rsidR="003F619D" w:rsidRPr="00A01871" w:rsidRDefault="00CD2D2E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2388254B" w14:textId="77777777" w:rsidR="003F619D" w:rsidRPr="00A0187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390B7C66" w14:textId="77777777" w:rsidR="003F619D" w:rsidRPr="00A0187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08B019D8" w14:textId="77777777" w:rsidR="003F619D" w:rsidRPr="00A0187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DC1D34" w14:textId="4B76AFB1" w:rsidR="003F619D" w:rsidRPr="00A01871" w:rsidRDefault="00CD2D2E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0187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5593466" w14:textId="77777777" w:rsidR="003F619D" w:rsidRPr="00A0187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A3C0518" w14:textId="4C9CC5F1" w:rsidR="003F619D" w:rsidRPr="00A0187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F619D" w:rsidRPr="00A01871" w14:paraId="07F5259E" w14:textId="77777777" w:rsidTr="0082078B">
        <w:trPr>
          <w:trHeight w:val="405"/>
          <w:tblHeader/>
        </w:trPr>
        <w:tc>
          <w:tcPr>
            <w:tcW w:w="1990" w:type="pct"/>
          </w:tcPr>
          <w:p w14:paraId="574E1A4C" w14:textId="77777777" w:rsidR="003F619D" w:rsidRPr="00A01871" w:rsidRDefault="003F619D" w:rsidP="003F619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6A53C134" w14:textId="16625870" w:rsidR="003F619D" w:rsidRPr="00A0187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2D8A" w:rsidRPr="00A0187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2A27E1CD" w14:textId="77777777" w:rsidR="003F619D" w:rsidRPr="00A0187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570E3D41" w14:textId="2A9709FC" w:rsidR="003F619D" w:rsidRPr="00A0187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2D8A" w:rsidRPr="00A018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5850C0E7" w14:textId="77777777" w:rsidR="003F619D" w:rsidRPr="00A0187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D05330A" w14:textId="2633623B" w:rsidR="003F619D" w:rsidRPr="00A0187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2D8A" w:rsidRPr="00A0187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3B83C74C" w14:textId="77777777" w:rsidR="003F619D" w:rsidRPr="00A0187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9817F15" w14:textId="308CCC2E" w:rsidR="003F619D" w:rsidRPr="00A01871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2D8A" w:rsidRPr="00A018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25ABA" w:rsidRPr="00A01871" w14:paraId="1451D077" w14:textId="77777777" w:rsidTr="00D41345">
        <w:trPr>
          <w:trHeight w:val="394"/>
          <w:tblHeader/>
        </w:trPr>
        <w:tc>
          <w:tcPr>
            <w:tcW w:w="1990" w:type="pct"/>
          </w:tcPr>
          <w:p w14:paraId="62B0E1D5" w14:textId="77777777" w:rsidR="00525ABA" w:rsidRPr="00A01871" w:rsidRDefault="00525ABA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36D49480" w14:textId="77777777" w:rsidR="00525ABA" w:rsidRPr="00A01871" w:rsidRDefault="00525ABA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ABA" w:rsidRPr="00A01871" w14:paraId="3A607598" w14:textId="77777777" w:rsidTr="0082078B">
        <w:trPr>
          <w:trHeight w:val="405"/>
        </w:trPr>
        <w:tc>
          <w:tcPr>
            <w:tcW w:w="1990" w:type="pct"/>
          </w:tcPr>
          <w:p w14:paraId="78A314B9" w14:textId="4CFB1F7B" w:rsidR="00525ABA" w:rsidRPr="00A01871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018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</w:tcPr>
          <w:p w14:paraId="235F0249" w14:textId="77777777" w:rsidR="00525ABA" w:rsidRPr="00A01871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0EE7657E" w14:textId="77777777" w:rsidR="00525ABA" w:rsidRPr="00A01871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E2D4460" w14:textId="77777777" w:rsidR="00525ABA" w:rsidRPr="00A01871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9A4FA29" w14:textId="77777777" w:rsidR="00525ABA" w:rsidRPr="00A0187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191D9DDC" w14:textId="77777777" w:rsidR="00525ABA" w:rsidRPr="00A01871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3DC5C9" w14:textId="77777777" w:rsidR="00525ABA" w:rsidRPr="00A0187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7CD960B8" w14:textId="77777777" w:rsidR="00525ABA" w:rsidRPr="00A01871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A01871" w14:paraId="69D25DE1" w14:textId="77777777" w:rsidTr="0082078B">
        <w:trPr>
          <w:trHeight w:val="405"/>
        </w:trPr>
        <w:tc>
          <w:tcPr>
            <w:tcW w:w="1990" w:type="pct"/>
          </w:tcPr>
          <w:p w14:paraId="3597AF7F" w14:textId="58F38048" w:rsidR="00525ABA" w:rsidRPr="00A01871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87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7347D72" w14:textId="3F2262F5" w:rsidR="00525ABA" w:rsidRPr="00A01871" w:rsidRDefault="00755CC1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132" w:type="pct"/>
          </w:tcPr>
          <w:p w14:paraId="53BD4C44" w14:textId="77777777" w:rsidR="00525ABA" w:rsidRPr="00A01871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20239BFB" w14:textId="7D3243AF" w:rsidR="00525ABA" w:rsidRPr="00A01871" w:rsidRDefault="007F6B57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150" w:type="pct"/>
          </w:tcPr>
          <w:p w14:paraId="1123A668" w14:textId="77777777" w:rsidR="00525ABA" w:rsidRPr="00A0187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FB39C6E" w14:textId="609E719B" w:rsidR="00525ABA" w:rsidRPr="00A01871" w:rsidRDefault="00755CC1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147" w:type="pct"/>
          </w:tcPr>
          <w:p w14:paraId="4884E7BA" w14:textId="77777777" w:rsidR="00525ABA" w:rsidRPr="00A01871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2DBA9427" w14:textId="37BFB2DA" w:rsidR="00525ABA" w:rsidRPr="00A01871" w:rsidRDefault="007F6B57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</w:tr>
    </w:tbl>
    <w:p w14:paraId="7ED046CF" w14:textId="77777777" w:rsidR="00525ABA" w:rsidRPr="00A01871" w:rsidRDefault="00525ABA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21AD63E" w14:textId="697A49C4" w:rsidR="00B075F5" w:rsidRPr="00A01871" w:rsidRDefault="00C76809" w:rsidP="007F6B5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0187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bookmarkStart w:id="3" w:name="_Hlk39513395"/>
      <w:r w:rsidR="00755CC1" w:rsidRPr="00A01871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755CC1" w:rsidRPr="00A0187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7F6B57" w:rsidRPr="00A01871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42D8A" w:rsidRPr="00A01871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7F6B57" w:rsidRPr="00A0187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F6B57" w:rsidRPr="00A0187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และวันที่ </w:t>
      </w:r>
      <w:r w:rsidR="007F6B57" w:rsidRPr="00A01871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7F6B57" w:rsidRPr="00A0187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7F6B57" w:rsidRPr="00A01871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42D8A" w:rsidRPr="00A01871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643C50" w:rsidRPr="00A0187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06BC6" w:rsidRPr="00A0187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="00006BC6" w:rsidRPr="00A01871">
        <w:rPr>
          <w:rFonts w:asciiTheme="majorBidi" w:hAnsiTheme="majorBidi" w:cstheme="majorBidi"/>
          <w:sz w:val="30"/>
          <w:szCs w:val="30"/>
          <w:lang w:val="en-US" w:bidi="th-TH"/>
        </w:rPr>
        <w:t xml:space="preserve">1.8 </w:t>
      </w:r>
      <w:r w:rsidR="00006BC6" w:rsidRPr="00A0187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2068EF" w:rsidRPr="00A0187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006BC6" w:rsidRPr="00A0187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ออกให้แก่การไฟฟ้านครหลวงเพื่อการใช้ไฟฟ้าจำนวน </w:t>
      </w:r>
      <w:r w:rsidR="00006BC6" w:rsidRPr="00A01871">
        <w:rPr>
          <w:rFonts w:asciiTheme="majorBidi" w:hAnsiTheme="majorBidi" w:cstheme="majorBidi"/>
          <w:sz w:val="30"/>
          <w:szCs w:val="30"/>
          <w:lang w:val="en-US" w:bidi="th-TH"/>
        </w:rPr>
        <w:t>0.</w:t>
      </w:r>
      <w:r w:rsidR="007F6B57" w:rsidRPr="00A01871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006BC6" w:rsidRPr="00A0187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06BC6" w:rsidRPr="00A0187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bookmarkEnd w:id="3"/>
    </w:p>
    <w:p w14:paraId="1B47384B" w14:textId="77777777" w:rsidR="007F6B57" w:rsidRPr="00A01871" w:rsidRDefault="007F6B57" w:rsidP="007F6B5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35DA7ED" w14:textId="263614E5" w:rsidR="00777C4A" w:rsidRPr="00A01871" w:rsidRDefault="00EB1A43" w:rsidP="00777C4A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A01871"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777C4A" w:rsidRPr="00A01871">
        <w:rPr>
          <w:rFonts w:asciiTheme="majorBidi" w:hAnsiTheme="majorBidi" w:cstheme="majorBidi"/>
          <w:b/>
          <w:bCs/>
          <w:sz w:val="30"/>
          <w:szCs w:val="30"/>
        </w:rPr>
        <w:tab/>
      </w:r>
      <w:r w:rsidR="00777C4A" w:rsidRPr="00A01871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BA9E7A1" w14:textId="77777777" w:rsidR="00F22E9A" w:rsidRPr="00A01871" w:rsidRDefault="00F22E9A" w:rsidP="007F6B5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B31C677" w14:textId="7C236AE7" w:rsidR="008223C1" w:rsidRPr="00A01871" w:rsidRDefault="008223C1" w:rsidP="00706074">
      <w:pPr>
        <w:pStyle w:val="block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0187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01871">
        <w:rPr>
          <w:rFonts w:asciiTheme="majorBidi" w:hAnsiTheme="majorBidi" w:cstheme="majorBidi"/>
          <w:sz w:val="30"/>
          <w:szCs w:val="30"/>
          <w:lang w:val="en-US"/>
        </w:rPr>
        <w:t xml:space="preserve">13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A01871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ที่ประชุมคณะกรรมการบริษัทมีมติอนุมัติให้บริษัททำบันทึกข้อตกลงสำหรับสัญญาเงินให้กู้ยืมระยะสั้น ประเภทตั๋วสัญญาใช้เงินกับบริษัทย่อย</w:t>
      </w:r>
      <w:r w:rsidR="00AC2ED7" w:rsidRPr="00A01871">
        <w:rPr>
          <w:rFonts w:asciiTheme="majorBidi" w:hAnsiTheme="majorBidi" w:cstheme="majorBidi" w:hint="cs"/>
          <w:sz w:val="30"/>
          <w:szCs w:val="30"/>
          <w:cs/>
          <w:lang w:bidi="th-TH"/>
        </w:rPr>
        <w:t>แห่งหนึ่ง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จำนวนเงินรวมไม่เกิน </w:t>
      </w:r>
      <w:r w:rsidRPr="00A01871">
        <w:rPr>
          <w:rFonts w:asciiTheme="majorBidi" w:hAnsiTheme="majorBidi" w:cstheme="majorBidi"/>
          <w:sz w:val="30"/>
          <w:szCs w:val="30"/>
          <w:lang w:val="en-US"/>
        </w:rPr>
        <w:t xml:space="preserve">10.0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706074" w:rsidRPr="00A01871">
        <w:rPr>
          <w:rFonts w:asciiTheme="majorBidi" w:hAnsiTheme="majorBidi" w:cstheme="majorBidi"/>
          <w:sz w:val="30"/>
          <w:szCs w:val="30"/>
        </w:rPr>
        <w:br/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โดยแก้ไขอัตราดอกเบี้ยจากร้อยละ </w:t>
      </w:r>
      <w:r w:rsidRPr="00A01871">
        <w:rPr>
          <w:rFonts w:asciiTheme="majorBidi" w:hAnsiTheme="majorBidi" w:cstheme="majorBidi"/>
          <w:sz w:val="30"/>
          <w:szCs w:val="30"/>
          <w:lang w:val="en-US"/>
        </w:rPr>
        <w:t xml:space="preserve">5.5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ต่อปี เป็นร้อยละ </w:t>
      </w:r>
      <w:r w:rsidRPr="00A01871">
        <w:rPr>
          <w:rFonts w:asciiTheme="majorBidi" w:hAnsiTheme="majorBidi" w:cstheme="majorBidi"/>
          <w:sz w:val="30"/>
          <w:szCs w:val="30"/>
          <w:lang w:val="en-US"/>
        </w:rPr>
        <w:t xml:space="preserve">6.5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ต่อปี และมีผลบังคับใช้ตั้งแต่วันที่ </w:t>
      </w:r>
      <w:r w:rsidRPr="00A01871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A0187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A01871">
        <w:rPr>
          <w:rFonts w:asciiTheme="majorBidi" w:hAnsiTheme="majorBidi" w:cstheme="majorBidi"/>
          <w:sz w:val="30"/>
          <w:szCs w:val="30"/>
          <w:lang w:val="en-US"/>
        </w:rPr>
        <w:t>2568</w:t>
      </w:r>
    </w:p>
    <w:p w14:paraId="75E65CCC" w14:textId="384ABE45" w:rsidR="00EB1A43" w:rsidRPr="008223C1" w:rsidRDefault="008223C1" w:rsidP="00706074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01871">
        <w:rPr>
          <w:rFonts w:asciiTheme="majorBidi" w:hAnsiTheme="majorBidi" w:cstheme="majorBidi"/>
          <w:spacing w:val="-10"/>
          <w:sz w:val="30"/>
          <w:szCs w:val="30"/>
          <w:cs/>
          <w:lang w:val="en-US" w:bidi="th-TH"/>
        </w:rPr>
        <w:t xml:space="preserve">เมื่อวันที่ </w:t>
      </w:r>
      <w:r w:rsidRPr="00A01871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 xml:space="preserve">13 </w:t>
      </w:r>
      <w:r w:rsidRPr="00A01871">
        <w:rPr>
          <w:rFonts w:asciiTheme="majorBidi" w:hAnsiTheme="majorBidi" w:cstheme="majorBidi" w:hint="cs"/>
          <w:spacing w:val="-10"/>
          <w:sz w:val="30"/>
          <w:szCs w:val="30"/>
          <w:cs/>
          <w:lang w:val="en-US" w:bidi="th-TH"/>
        </w:rPr>
        <w:t xml:space="preserve">สิงหาคม </w:t>
      </w:r>
      <w:r w:rsidRPr="00A01871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 xml:space="preserve">2568 </w:t>
      </w:r>
      <w:r w:rsidRPr="00A01871">
        <w:rPr>
          <w:rFonts w:asciiTheme="majorBidi" w:hAnsiTheme="majorBidi" w:cstheme="majorBidi" w:hint="cs"/>
          <w:spacing w:val="-10"/>
          <w:sz w:val="30"/>
          <w:szCs w:val="30"/>
          <w:cs/>
          <w:lang w:val="en-US" w:bidi="th-TH"/>
        </w:rPr>
        <w:t>ที่ประชุมคณะกรรมการบริษัทมีมติอนุมัติให้บริษัทประกาศจ่ายเงินปันผลระหว่างกาล</w:t>
      </w:r>
      <w:r w:rsidRPr="00A01871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br/>
      </w:r>
      <w:r w:rsidRPr="00A0187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ในอัตราหุ้นละ</w:t>
      </w:r>
      <w:r w:rsidRPr="00A01871">
        <w:rPr>
          <w:rFonts w:asciiTheme="majorBidi" w:hAnsiTheme="majorBidi" w:cstheme="majorBidi"/>
          <w:sz w:val="30"/>
          <w:szCs w:val="30"/>
          <w:lang w:val="en-US" w:bidi="th-TH"/>
        </w:rPr>
        <w:t xml:space="preserve"> 0.0526 </w:t>
      </w:r>
      <w:r w:rsidRPr="00A0187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บาท เป็นจำนวนเงินรวม </w:t>
      </w:r>
      <w:r w:rsidRPr="00A01871">
        <w:rPr>
          <w:rFonts w:asciiTheme="majorBidi" w:hAnsiTheme="majorBidi" w:cstheme="majorBidi"/>
          <w:sz w:val="30"/>
          <w:szCs w:val="30"/>
          <w:lang w:val="en-US" w:bidi="th-TH"/>
        </w:rPr>
        <w:t xml:space="preserve">25.0 </w:t>
      </w:r>
      <w:r w:rsidRPr="00A0187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เงินปันผลระหว่างกาลดังกล่าวจะจ่ายให้แก่ผู้ถือหุ้นภายในเดือนกันยายน </w:t>
      </w:r>
      <w:r w:rsidRPr="00A01871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</w:p>
    <w:sectPr w:rsidR="00EB1A43" w:rsidRPr="008223C1" w:rsidSect="00291BFF"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4003F" w14:textId="77777777" w:rsidR="00E07BAD" w:rsidRDefault="00E07BAD">
      <w:r>
        <w:separator/>
      </w:r>
    </w:p>
  </w:endnote>
  <w:endnote w:type="continuationSeparator" w:id="0">
    <w:p w14:paraId="7E9E9243" w14:textId="77777777" w:rsidR="00E07BAD" w:rsidRDefault="00E07BAD">
      <w:r>
        <w:continuationSeparator/>
      </w:r>
    </w:p>
  </w:endnote>
  <w:endnote w:type="continuationNotice" w:id="1">
    <w:p w14:paraId="45F3E4F0" w14:textId="77777777" w:rsidR="00E07BAD" w:rsidRDefault="00E07B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57498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81715E3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ACC4E" w14:textId="77777777" w:rsidR="00E07BAD" w:rsidRDefault="00E07BAD">
      <w:r>
        <w:separator/>
      </w:r>
    </w:p>
  </w:footnote>
  <w:footnote w:type="continuationSeparator" w:id="0">
    <w:p w14:paraId="4FB12192" w14:textId="77777777" w:rsidR="00E07BAD" w:rsidRDefault="00E07BAD">
      <w:r>
        <w:continuationSeparator/>
      </w:r>
    </w:p>
  </w:footnote>
  <w:footnote w:type="continuationNotice" w:id="1">
    <w:p w14:paraId="143FAB44" w14:textId="77777777" w:rsidR="00E07BAD" w:rsidRDefault="00E07B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F66E6" w14:textId="79E512C4" w:rsidR="00564357" w:rsidRPr="00AD0433" w:rsidRDefault="00564357" w:rsidP="00914914">
    <w:pPr>
      <w:rPr>
        <w:rFonts w:asciiTheme="majorBidi" w:hAnsiTheme="majorBidi" w:cstheme="majorBidi"/>
        <w:b/>
        <w:bCs/>
        <w:sz w:val="32"/>
        <w:szCs w:val="32"/>
        <w:cs/>
      </w:rPr>
    </w:pPr>
    <w:r w:rsidRPr="00AD0433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โรงงานเภสัชอุตสาหกรรม เจเอสพี </w:t>
    </w:r>
    <w:r w:rsidRPr="00AD0433">
      <w:rPr>
        <w:rFonts w:asciiTheme="majorBidi" w:hAnsiTheme="majorBidi" w:cstheme="majorBidi"/>
        <w:b/>
        <w:bCs/>
        <w:sz w:val="32"/>
        <w:szCs w:val="32"/>
      </w:rPr>
      <w:t>(</w:t>
    </w:r>
    <w:r w:rsidRPr="00AD0433">
      <w:rPr>
        <w:rFonts w:asciiTheme="majorBidi" w:hAnsiTheme="majorBidi" w:cstheme="majorBidi"/>
        <w:b/>
        <w:bCs/>
        <w:sz w:val="32"/>
        <w:szCs w:val="32"/>
        <w:cs/>
      </w:rPr>
      <w:t>ประเทศไทย</w:t>
    </w:r>
    <w:r w:rsidRPr="00AD0433">
      <w:rPr>
        <w:rFonts w:asciiTheme="majorBidi" w:hAnsiTheme="majorBidi" w:cstheme="majorBidi"/>
        <w:b/>
        <w:bCs/>
        <w:sz w:val="32"/>
        <w:szCs w:val="32"/>
      </w:rPr>
      <w:t>)</w:t>
    </w:r>
    <w:r w:rsidRPr="00AD0433">
      <w:rPr>
        <w:rFonts w:asciiTheme="majorBidi" w:hAnsiTheme="majorBidi" w:cstheme="majorBidi"/>
        <w:b/>
        <w:bCs/>
        <w:sz w:val="32"/>
        <w:szCs w:val="32"/>
        <w:cs/>
      </w:rPr>
      <w:t xml:space="preserve"> จำกัด (มหาชน)</w:t>
    </w:r>
    <w:r w:rsidR="006708D7" w:rsidRPr="00AD043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6708D7" w:rsidRPr="00AD043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1D3B4C4A" w14:textId="55E1B7E9" w:rsidR="00564357" w:rsidRPr="00AD0433" w:rsidRDefault="00564357" w:rsidP="00914914">
    <w:pPr>
      <w:rPr>
        <w:rFonts w:asciiTheme="majorBidi" w:hAnsiTheme="majorBidi" w:cstheme="majorBidi"/>
        <w:b/>
        <w:bCs/>
        <w:sz w:val="32"/>
        <w:szCs w:val="32"/>
      </w:rPr>
    </w:pPr>
    <w:r w:rsidRPr="00AD043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6EA7858" w14:textId="049DCB99" w:rsidR="00564357" w:rsidRPr="0065048B" w:rsidRDefault="00564357" w:rsidP="0065048B">
    <w:pPr>
      <w:rPr>
        <w:rFonts w:asciiTheme="majorBidi" w:hAnsiTheme="majorBidi" w:cstheme="majorBidi"/>
        <w:b/>
        <w:bCs/>
        <w:sz w:val="32"/>
        <w:szCs w:val="32"/>
      </w:rPr>
    </w:pPr>
    <w:r w:rsidRPr="0065048B">
      <w:rPr>
        <w:rFonts w:asciiTheme="majorBidi" w:hAnsiTheme="majorBidi" w:cstheme="majorBidi"/>
        <w:b/>
        <w:bCs/>
        <w:sz w:val="32"/>
        <w:szCs w:val="32"/>
        <w:cs/>
      </w:rPr>
      <w:t>สำหรับงวด</w:t>
    </w:r>
    <w:r w:rsidR="0045515A" w:rsidRPr="0065048B">
      <w:rPr>
        <w:rFonts w:asciiTheme="majorBidi" w:hAnsiTheme="majorBidi" w:cstheme="majorBidi"/>
        <w:b/>
        <w:bCs/>
        <w:sz w:val="32"/>
        <w:szCs w:val="32"/>
        <w:cs/>
      </w:rPr>
      <w:t>สามเดือน</w:t>
    </w:r>
    <w:r w:rsidR="00A90DB4">
      <w:rPr>
        <w:rFonts w:asciiTheme="majorBidi" w:hAnsiTheme="majorBidi" w:cstheme="majorBidi" w:hint="cs"/>
        <w:b/>
        <w:bCs/>
        <w:sz w:val="32"/>
        <w:szCs w:val="32"/>
        <w:cs/>
      </w:rPr>
      <w:t>และหกเดือน</w:t>
    </w:r>
    <w:r w:rsidRPr="0065048B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A90DB4"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="00A90DB4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 w:rsidR="0065048B" w:rsidRPr="0065048B">
      <w:rPr>
        <w:rFonts w:asciiTheme="majorBidi" w:hAnsiTheme="majorBidi" w:cstheme="majorBidi"/>
        <w:b/>
        <w:bCs/>
        <w:sz w:val="32"/>
        <w:szCs w:val="32"/>
      </w:rPr>
      <w:t>2568</w:t>
    </w:r>
    <w:r w:rsidRPr="0065048B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65048B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65048B">
      <w:rPr>
        <w:rFonts w:asciiTheme="majorBidi" w:hAnsiTheme="majorBidi" w:cstheme="majorBidi"/>
        <w:b/>
        <w:bCs/>
        <w:sz w:val="32"/>
        <w:szCs w:val="32"/>
      </w:rPr>
      <w:t>)</w:t>
    </w:r>
  </w:p>
  <w:p w14:paraId="5E181CDE" w14:textId="77777777" w:rsidR="00564357" w:rsidRPr="0065048B" w:rsidRDefault="00564357">
    <w:pPr>
      <w:pStyle w:val="Header"/>
      <w:rPr>
        <w:rFonts w:asciiTheme="majorBidi" w:hAnsiTheme="majorBidi" w:cstheme="majorBidi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78A26614"/>
    <w:lvl w:ilvl="0" w:tplc="67603918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8" w15:restartNumberingAfterBreak="0">
    <w:nsid w:val="188E4625"/>
    <w:multiLevelType w:val="hybridMultilevel"/>
    <w:tmpl w:val="1324BC8C"/>
    <w:lvl w:ilvl="0" w:tplc="CACA298A">
      <w:start w:val="1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6" w15:restartNumberingAfterBreak="0">
    <w:nsid w:val="2CBD1609"/>
    <w:multiLevelType w:val="hybridMultilevel"/>
    <w:tmpl w:val="AADAD796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BD92A8A"/>
    <w:multiLevelType w:val="hybridMultilevel"/>
    <w:tmpl w:val="5E88FC7E"/>
    <w:lvl w:ilvl="0" w:tplc="5F86106C">
      <w:start w:val="1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6D06B51"/>
    <w:multiLevelType w:val="hybridMultilevel"/>
    <w:tmpl w:val="F04655CE"/>
    <w:lvl w:ilvl="0" w:tplc="E2A4483E">
      <w:start w:val="5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F135D2E"/>
    <w:multiLevelType w:val="hybridMultilevel"/>
    <w:tmpl w:val="60041328"/>
    <w:lvl w:ilvl="0" w:tplc="5CA82082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385674E"/>
    <w:multiLevelType w:val="hybridMultilevel"/>
    <w:tmpl w:val="AADAD796"/>
    <w:lvl w:ilvl="0" w:tplc="FE5CB9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1D32ADA"/>
    <w:multiLevelType w:val="hybridMultilevel"/>
    <w:tmpl w:val="4714508C"/>
    <w:lvl w:ilvl="0" w:tplc="49A46BFE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E17B14"/>
    <w:multiLevelType w:val="hybridMultilevel"/>
    <w:tmpl w:val="901E7286"/>
    <w:lvl w:ilvl="0" w:tplc="D10445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5E1B5D"/>
    <w:multiLevelType w:val="hybridMultilevel"/>
    <w:tmpl w:val="E92CDF94"/>
    <w:lvl w:ilvl="0" w:tplc="2780E580">
      <w:start w:val="25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798805">
    <w:abstractNumId w:val="6"/>
  </w:num>
  <w:num w:numId="2" w16cid:durableId="1680153626">
    <w:abstractNumId w:val="5"/>
  </w:num>
  <w:num w:numId="3" w16cid:durableId="425275379">
    <w:abstractNumId w:val="9"/>
  </w:num>
  <w:num w:numId="4" w16cid:durableId="1312637020">
    <w:abstractNumId w:val="7"/>
  </w:num>
  <w:num w:numId="5" w16cid:durableId="926184918">
    <w:abstractNumId w:val="8"/>
  </w:num>
  <w:num w:numId="6" w16cid:durableId="136997199">
    <w:abstractNumId w:val="3"/>
  </w:num>
  <w:num w:numId="7" w16cid:durableId="914777755">
    <w:abstractNumId w:val="2"/>
  </w:num>
  <w:num w:numId="8" w16cid:durableId="2109767445">
    <w:abstractNumId w:val="0"/>
  </w:num>
  <w:num w:numId="9" w16cid:durableId="228810768">
    <w:abstractNumId w:val="1"/>
  </w:num>
  <w:num w:numId="10" w16cid:durableId="1935822833">
    <w:abstractNumId w:val="4"/>
  </w:num>
  <w:num w:numId="11" w16cid:durableId="2042973223">
    <w:abstractNumId w:val="28"/>
  </w:num>
  <w:num w:numId="12" w16cid:durableId="765854692">
    <w:abstractNumId w:val="24"/>
  </w:num>
  <w:num w:numId="13" w16cid:durableId="1904410788">
    <w:abstractNumId w:val="42"/>
  </w:num>
  <w:num w:numId="14" w16cid:durableId="449863123">
    <w:abstractNumId w:val="27"/>
  </w:num>
  <w:num w:numId="15" w16cid:durableId="1723871348">
    <w:abstractNumId w:val="30"/>
  </w:num>
  <w:num w:numId="16" w16cid:durableId="130442399">
    <w:abstractNumId w:val="12"/>
  </w:num>
  <w:num w:numId="17" w16cid:durableId="87165900">
    <w:abstractNumId w:val="15"/>
  </w:num>
  <w:num w:numId="18" w16cid:durableId="765148824">
    <w:abstractNumId w:val="11"/>
  </w:num>
  <w:num w:numId="19" w16cid:durableId="889924344">
    <w:abstractNumId w:val="31"/>
  </w:num>
  <w:num w:numId="20" w16cid:durableId="510071133">
    <w:abstractNumId w:val="21"/>
  </w:num>
  <w:num w:numId="21" w16cid:durableId="1234663470">
    <w:abstractNumId w:val="44"/>
  </w:num>
  <w:num w:numId="22" w16cid:durableId="1198540184">
    <w:abstractNumId w:val="25"/>
  </w:num>
  <w:num w:numId="23" w16cid:durableId="1274509694">
    <w:abstractNumId w:val="16"/>
  </w:num>
  <w:num w:numId="24" w16cid:durableId="214660863">
    <w:abstractNumId w:val="48"/>
  </w:num>
  <w:num w:numId="25" w16cid:durableId="1434477716">
    <w:abstractNumId w:val="46"/>
  </w:num>
  <w:num w:numId="26" w16cid:durableId="39941888">
    <w:abstractNumId w:val="10"/>
  </w:num>
  <w:num w:numId="27" w16cid:durableId="17554705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3598312">
    <w:abstractNumId w:val="37"/>
  </w:num>
  <w:num w:numId="29" w16cid:durableId="1280337073">
    <w:abstractNumId w:val="36"/>
  </w:num>
  <w:num w:numId="30" w16cid:durableId="204487443">
    <w:abstractNumId w:val="33"/>
  </w:num>
  <w:num w:numId="31" w16cid:durableId="551773915">
    <w:abstractNumId w:val="43"/>
  </w:num>
  <w:num w:numId="32" w16cid:durableId="1518621958">
    <w:abstractNumId w:val="41"/>
  </w:num>
  <w:num w:numId="33" w16cid:durableId="1588418053">
    <w:abstractNumId w:val="34"/>
  </w:num>
  <w:num w:numId="34" w16cid:durableId="93131314">
    <w:abstractNumId w:val="22"/>
  </w:num>
  <w:num w:numId="35" w16cid:durableId="1262177218">
    <w:abstractNumId w:val="45"/>
  </w:num>
  <w:num w:numId="36" w16cid:durableId="462424737">
    <w:abstractNumId w:val="19"/>
  </w:num>
  <w:num w:numId="37" w16cid:durableId="168641898">
    <w:abstractNumId w:val="47"/>
  </w:num>
  <w:num w:numId="38" w16cid:durableId="920062117">
    <w:abstractNumId w:val="17"/>
  </w:num>
  <w:num w:numId="39" w16cid:durableId="581065725">
    <w:abstractNumId w:val="23"/>
  </w:num>
  <w:num w:numId="40" w16cid:durableId="71202862">
    <w:abstractNumId w:val="49"/>
  </w:num>
  <w:num w:numId="41" w16cid:durableId="1175993869">
    <w:abstractNumId w:val="20"/>
  </w:num>
  <w:num w:numId="42" w16cid:durableId="2063794526">
    <w:abstractNumId w:val="32"/>
  </w:num>
  <w:num w:numId="43" w16cid:durableId="967054717">
    <w:abstractNumId w:val="29"/>
  </w:num>
  <w:num w:numId="44" w16cid:durableId="1426538433">
    <w:abstractNumId w:val="35"/>
  </w:num>
  <w:num w:numId="45" w16cid:durableId="23212761">
    <w:abstractNumId w:val="40"/>
  </w:num>
  <w:num w:numId="46" w16cid:durableId="433672276">
    <w:abstractNumId w:val="26"/>
  </w:num>
  <w:num w:numId="47" w16cid:durableId="701966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45547491">
    <w:abstractNumId w:val="39"/>
  </w:num>
  <w:num w:numId="49" w16cid:durableId="1021860245">
    <w:abstractNumId w:val="38"/>
  </w:num>
  <w:num w:numId="50" w16cid:durableId="779955782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496"/>
    <w:rsid w:val="000026D7"/>
    <w:rsid w:val="00002876"/>
    <w:rsid w:val="0000316E"/>
    <w:rsid w:val="00003673"/>
    <w:rsid w:val="00003F35"/>
    <w:rsid w:val="00003FEA"/>
    <w:rsid w:val="000040ED"/>
    <w:rsid w:val="000052B8"/>
    <w:rsid w:val="00005F09"/>
    <w:rsid w:val="00005F59"/>
    <w:rsid w:val="000062F8"/>
    <w:rsid w:val="0000660E"/>
    <w:rsid w:val="000069A5"/>
    <w:rsid w:val="00006BC6"/>
    <w:rsid w:val="00007745"/>
    <w:rsid w:val="000101CF"/>
    <w:rsid w:val="0001088E"/>
    <w:rsid w:val="00010A06"/>
    <w:rsid w:val="00010B16"/>
    <w:rsid w:val="00010FCF"/>
    <w:rsid w:val="00011965"/>
    <w:rsid w:val="000119A5"/>
    <w:rsid w:val="00011DCD"/>
    <w:rsid w:val="00012AA9"/>
    <w:rsid w:val="00012B92"/>
    <w:rsid w:val="00012BD3"/>
    <w:rsid w:val="00012C81"/>
    <w:rsid w:val="00012E00"/>
    <w:rsid w:val="0001309F"/>
    <w:rsid w:val="0001382C"/>
    <w:rsid w:val="00013C03"/>
    <w:rsid w:val="00013DFF"/>
    <w:rsid w:val="00014658"/>
    <w:rsid w:val="000146C6"/>
    <w:rsid w:val="00014F6E"/>
    <w:rsid w:val="000151A7"/>
    <w:rsid w:val="0001653B"/>
    <w:rsid w:val="000175A6"/>
    <w:rsid w:val="00017875"/>
    <w:rsid w:val="00017C0A"/>
    <w:rsid w:val="00017FF4"/>
    <w:rsid w:val="00020217"/>
    <w:rsid w:val="00020477"/>
    <w:rsid w:val="000207EE"/>
    <w:rsid w:val="00020DC4"/>
    <w:rsid w:val="00020F45"/>
    <w:rsid w:val="00020F7F"/>
    <w:rsid w:val="0002154A"/>
    <w:rsid w:val="000223DF"/>
    <w:rsid w:val="000225A4"/>
    <w:rsid w:val="00023814"/>
    <w:rsid w:val="00023B82"/>
    <w:rsid w:val="00023B83"/>
    <w:rsid w:val="00024064"/>
    <w:rsid w:val="00024649"/>
    <w:rsid w:val="00024784"/>
    <w:rsid w:val="00024D39"/>
    <w:rsid w:val="00024FEB"/>
    <w:rsid w:val="0002509C"/>
    <w:rsid w:val="000251E9"/>
    <w:rsid w:val="000255B2"/>
    <w:rsid w:val="0002578C"/>
    <w:rsid w:val="000258D7"/>
    <w:rsid w:val="00025B8C"/>
    <w:rsid w:val="00025C1D"/>
    <w:rsid w:val="00025C57"/>
    <w:rsid w:val="000260C1"/>
    <w:rsid w:val="0002616A"/>
    <w:rsid w:val="000263CA"/>
    <w:rsid w:val="0003038B"/>
    <w:rsid w:val="00030A61"/>
    <w:rsid w:val="00030D0A"/>
    <w:rsid w:val="00030DAC"/>
    <w:rsid w:val="00031A18"/>
    <w:rsid w:val="00031F2D"/>
    <w:rsid w:val="00032026"/>
    <w:rsid w:val="00032185"/>
    <w:rsid w:val="000323ED"/>
    <w:rsid w:val="0003302F"/>
    <w:rsid w:val="000330FC"/>
    <w:rsid w:val="00033BDC"/>
    <w:rsid w:val="00033FA0"/>
    <w:rsid w:val="00033FA9"/>
    <w:rsid w:val="0003464A"/>
    <w:rsid w:val="00034B2E"/>
    <w:rsid w:val="00034D6A"/>
    <w:rsid w:val="00034DE9"/>
    <w:rsid w:val="0003545F"/>
    <w:rsid w:val="000354A3"/>
    <w:rsid w:val="000354D0"/>
    <w:rsid w:val="00035ADF"/>
    <w:rsid w:val="00036610"/>
    <w:rsid w:val="000367E9"/>
    <w:rsid w:val="00036D38"/>
    <w:rsid w:val="000372CE"/>
    <w:rsid w:val="00037C84"/>
    <w:rsid w:val="000403D2"/>
    <w:rsid w:val="0004069A"/>
    <w:rsid w:val="00040C78"/>
    <w:rsid w:val="0004104D"/>
    <w:rsid w:val="000420B4"/>
    <w:rsid w:val="000427C4"/>
    <w:rsid w:val="000427E8"/>
    <w:rsid w:val="00043563"/>
    <w:rsid w:val="000437D3"/>
    <w:rsid w:val="00043C93"/>
    <w:rsid w:val="00043D21"/>
    <w:rsid w:val="00043DCB"/>
    <w:rsid w:val="00043E6D"/>
    <w:rsid w:val="00043F3B"/>
    <w:rsid w:val="00044677"/>
    <w:rsid w:val="00044B3C"/>
    <w:rsid w:val="00044C4E"/>
    <w:rsid w:val="00044D0F"/>
    <w:rsid w:val="00044EB6"/>
    <w:rsid w:val="0004618F"/>
    <w:rsid w:val="00046397"/>
    <w:rsid w:val="00046687"/>
    <w:rsid w:val="00046ACF"/>
    <w:rsid w:val="00047360"/>
    <w:rsid w:val="00050270"/>
    <w:rsid w:val="00050F0E"/>
    <w:rsid w:val="000512B2"/>
    <w:rsid w:val="000513E7"/>
    <w:rsid w:val="00052538"/>
    <w:rsid w:val="000528CB"/>
    <w:rsid w:val="00052D9F"/>
    <w:rsid w:val="00053477"/>
    <w:rsid w:val="000539FF"/>
    <w:rsid w:val="00053D6E"/>
    <w:rsid w:val="00054147"/>
    <w:rsid w:val="00054551"/>
    <w:rsid w:val="0005514D"/>
    <w:rsid w:val="0005549F"/>
    <w:rsid w:val="00056493"/>
    <w:rsid w:val="0005656D"/>
    <w:rsid w:val="00056ABB"/>
    <w:rsid w:val="00056C06"/>
    <w:rsid w:val="0005785D"/>
    <w:rsid w:val="00057A16"/>
    <w:rsid w:val="00057C6E"/>
    <w:rsid w:val="00057E90"/>
    <w:rsid w:val="00057E91"/>
    <w:rsid w:val="00057F11"/>
    <w:rsid w:val="00060A97"/>
    <w:rsid w:val="000615E5"/>
    <w:rsid w:val="00061864"/>
    <w:rsid w:val="00061BBC"/>
    <w:rsid w:val="00061E5B"/>
    <w:rsid w:val="00061FA4"/>
    <w:rsid w:val="00061FE3"/>
    <w:rsid w:val="00062489"/>
    <w:rsid w:val="000625BD"/>
    <w:rsid w:val="00062D92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B1"/>
    <w:rsid w:val="000653CA"/>
    <w:rsid w:val="000666F3"/>
    <w:rsid w:val="00066DA1"/>
    <w:rsid w:val="00066EFF"/>
    <w:rsid w:val="000671E3"/>
    <w:rsid w:val="00067E63"/>
    <w:rsid w:val="00067F50"/>
    <w:rsid w:val="00067F56"/>
    <w:rsid w:val="00067F6B"/>
    <w:rsid w:val="00070252"/>
    <w:rsid w:val="0007098B"/>
    <w:rsid w:val="00070A74"/>
    <w:rsid w:val="00070C2E"/>
    <w:rsid w:val="000711EE"/>
    <w:rsid w:val="00071218"/>
    <w:rsid w:val="00071279"/>
    <w:rsid w:val="00071A0F"/>
    <w:rsid w:val="00071F8C"/>
    <w:rsid w:val="00072960"/>
    <w:rsid w:val="00072AA4"/>
    <w:rsid w:val="0007318C"/>
    <w:rsid w:val="00073ED8"/>
    <w:rsid w:val="00074076"/>
    <w:rsid w:val="0007456F"/>
    <w:rsid w:val="000748B0"/>
    <w:rsid w:val="00074DF8"/>
    <w:rsid w:val="00075190"/>
    <w:rsid w:val="0007559C"/>
    <w:rsid w:val="00075918"/>
    <w:rsid w:val="000762B7"/>
    <w:rsid w:val="0007647F"/>
    <w:rsid w:val="00076788"/>
    <w:rsid w:val="0007687A"/>
    <w:rsid w:val="00076FE2"/>
    <w:rsid w:val="0007707D"/>
    <w:rsid w:val="00077440"/>
    <w:rsid w:val="00077B6C"/>
    <w:rsid w:val="00077C03"/>
    <w:rsid w:val="000803A1"/>
    <w:rsid w:val="000809E9"/>
    <w:rsid w:val="0008102C"/>
    <w:rsid w:val="0008139C"/>
    <w:rsid w:val="00081ADA"/>
    <w:rsid w:val="00081AE3"/>
    <w:rsid w:val="00082476"/>
    <w:rsid w:val="000825A7"/>
    <w:rsid w:val="0008326E"/>
    <w:rsid w:val="0008330F"/>
    <w:rsid w:val="00083B4C"/>
    <w:rsid w:val="00083D05"/>
    <w:rsid w:val="00083F7B"/>
    <w:rsid w:val="00084279"/>
    <w:rsid w:val="000854B3"/>
    <w:rsid w:val="00085729"/>
    <w:rsid w:val="00085BBC"/>
    <w:rsid w:val="00085EB1"/>
    <w:rsid w:val="00086509"/>
    <w:rsid w:val="00086FD1"/>
    <w:rsid w:val="0008737E"/>
    <w:rsid w:val="000875E6"/>
    <w:rsid w:val="00087C7D"/>
    <w:rsid w:val="0009087B"/>
    <w:rsid w:val="00090B2F"/>
    <w:rsid w:val="00090C82"/>
    <w:rsid w:val="00090CF0"/>
    <w:rsid w:val="00090EA9"/>
    <w:rsid w:val="000915F7"/>
    <w:rsid w:val="0009174E"/>
    <w:rsid w:val="0009298F"/>
    <w:rsid w:val="00092A13"/>
    <w:rsid w:val="00093004"/>
    <w:rsid w:val="0009337B"/>
    <w:rsid w:val="000933E9"/>
    <w:rsid w:val="00093539"/>
    <w:rsid w:val="000936FD"/>
    <w:rsid w:val="000939DB"/>
    <w:rsid w:val="00093CFA"/>
    <w:rsid w:val="000947AD"/>
    <w:rsid w:val="00094B04"/>
    <w:rsid w:val="00094D11"/>
    <w:rsid w:val="0009530B"/>
    <w:rsid w:val="0009592D"/>
    <w:rsid w:val="00096046"/>
    <w:rsid w:val="00096CC5"/>
    <w:rsid w:val="00097236"/>
    <w:rsid w:val="000973EC"/>
    <w:rsid w:val="000977AB"/>
    <w:rsid w:val="00097988"/>
    <w:rsid w:val="00097C37"/>
    <w:rsid w:val="000A00C6"/>
    <w:rsid w:val="000A011D"/>
    <w:rsid w:val="000A034C"/>
    <w:rsid w:val="000A0B5F"/>
    <w:rsid w:val="000A0E86"/>
    <w:rsid w:val="000A1537"/>
    <w:rsid w:val="000A153A"/>
    <w:rsid w:val="000A160A"/>
    <w:rsid w:val="000A1A48"/>
    <w:rsid w:val="000A1A72"/>
    <w:rsid w:val="000A1AC3"/>
    <w:rsid w:val="000A1CAC"/>
    <w:rsid w:val="000A1DF2"/>
    <w:rsid w:val="000A206C"/>
    <w:rsid w:val="000A27AA"/>
    <w:rsid w:val="000A27F5"/>
    <w:rsid w:val="000A294D"/>
    <w:rsid w:val="000A2E91"/>
    <w:rsid w:val="000A2EA5"/>
    <w:rsid w:val="000A33AA"/>
    <w:rsid w:val="000A362F"/>
    <w:rsid w:val="000A37ED"/>
    <w:rsid w:val="000A3C44"/>
    <w:rsid w:val="000A45A8"/>
    <w:rsid w:val="000A4868"/>
    <w:rsid w:val="000A4C76"/>
    <w:rsid w:val="000A6177"/>
    <w:rsid w:val="000A61C6"/>
    <w:rsid w:val="000A70AD"/>
    <w:rsid w:val="000A7619"/>
    <w:rsid w:val="000A7CAA"/>
    <w:rsid w:val="000B0843"/>
    <w:rsid w:val="000B0966"/>
    <w:rsid w:val="000B09DA"/>
    <w:rsid w:val="000B0B60"/>
    <w:rsid w:val="000B1498"/>
    <w:rsid w:val="000B177F"/>
    <w:rsid w:val="000B1827"/>
    <w:rsid w:val="000B1B76"/>
    <w:rsid w:val="000B20FF"/>
    <w:rsid w:val="000B2669"/>
    <w:rsid w:val="000B2A1C"/>
    <w:rsid w:val="000B2C45"/>
    <w:rsid w:val="000B2DEB"/>
    <w:rsid w:val="000B361A"/>
    <w:rsid w:val="000B4AA7"/>
    <w:rsid w:val="000B4BF1"/>
    <w:rsid w:val="000B4F4C"/>
    <w:rsid w:val="000B50BA"/>
    <w:rsid w:val="000B5A34"/>
    <w:rsid w:val="000B5C62"/>
    <w:rsid w:val="000B5DFB"/>
    <w:rsid w:val="000B667B"/>
    <w:rsid w:val="000B670E"/>
    <w:rsid w:val="000B683F"/>
    <w:rsid w:val="000B6936"/>
    <w:rsid w:val="000B6A0C"/>
    <w:rsid w:val="000B6EA9"/>
    <w:rsid w:val="000B7353"/>
    <w:rsid w:val="000B7B45"/>
    <w:rsid w:val="000B7E32"/>
    <w:rsid w:val="000C0332"/>
    <w:rsid w:val="000C0737"/>
    <w:rsid w:val="000C10DA"/>
    <w:rsid w:val="000C1A6D"/>
    <w:rsid w:val="000C2472"/>
    <w:rsid w:val="000C2C46"/>
    <w:rsid w:val="000C3510"/>
    <w:rsid w:val="000C354F"/>
    <w:rsid w:val="000C387C"/>
    <w:rsid w:val="000C3F70"/>
    <w:rsid w:val="000C514B"/>
    <w:rsid w:val="000C51A4"/>
    <w:rsid w:val="000C5773"/>
    <w:rsid w:val="000C6281"/>
    <w:rsid w:val="000C62F5"/>
    <w:rsid w:val="000C634C"/>
    <w:rsid w:val="000C6369"/>
    <w:rsid w:val="000C68D6"/>
    <w:rsid w:val="000C6BFB"/>
    <w:rsid w:val="000C7476"/>
    <w:rsid w:val="000C7753"/>
    <w:rsid w:val="000C7934"/>
    <w:rsid w:val="000C7CDE"/>
    <w:rsid w:val="000D0022"/>
    <w:rsid w:val="000D0470"/>
    <w:rsid w:val="000D0631"/>
    <w:rsid w:val="000D0E99"/>
    <w:rsid w:val="000D0FA3"/>
    <w:rsid w:val="000D148F"/>
    <w:rsid w:val="000D20E5"/>
    <w:rsid w:val="000D22B9"/>
    <w:rsid w:val="000D29BB"/>
    <w:rsid w:val="000D2DEB"/>
    <w:rsid w:val="000D30C4"/>
    <w:rsid w:val="000D30CE"/>
    <w:rsid w:val="000D31C7"/>
    <w:rsid w:val="000D34ED"/>
    <w:rsid w:val="000D35D1"/>
    <w:rsid w:val="000D3766"/>
    <w:rsid w:val="000D3B7F"/>
    <w:rsid w:val="000D4827"/>
    <w:rsid w:val="000D491F"/>
    <w:rsid w:val="000D49B4"/>
    <w:rsid w:val="000D5101"/>
    <w:rsid w:val="000D569E"/>
    <w:rsid w:val="000D57C5"/>
    <w:rsid w:val="000D5EBE"/>
    <w:rsid w:val="000D656F"/>
    <w:rsid w:val="000D6837"/>
    <w:rsid w:val="000D6A41"/>
    <w:rsid w:val="000D6DF1"/>
    <w:rsid w:val="000D753E"/>
    <w:rsid w:val="000D79D4"/>
    <w:rsid w:val="000D7C5B"/>
    <w:rsid w:val="000D7D65"/>
    <w:rsid w:val="000E0602"/>
    <w:rsid w:val="000E0755"/>
    <w:rsid w:val="000E0F31"/>
    <w:rsid w:val="000E123C"/>
    <w:rsid w:val="000E13BB"/>
    <w:rsid w:val="000E14AE"/>
    <w:rsid w:val="000E16D3"/>
    <w:rsid w:val="000E22D0"/>
    <w:rsid w:val="000E39A5"/>
    <w:rsid w:val="000E3C02"/>
    <w:rsid w:val="000E3C19"/>
    <w:rsid w:val="000E4FF1"/>
    <w:rsid w:val="000E50BE"/>
    <w:rsid w:val="000E5657"/>
    <w:rsid w:val="000E56BF"/>
    <w:rsid w:val="000E5CFB"/>
    <w:rsid w:val="000E5D9B"/>
    <w:rsid w:val="000E6782"/>
    <w:rsid w:val="000E6AB6"/>
    <w:rsid w:val="000E6EC6"/>
    <w:rsid w:val="000E7125"/>
    <w:rsid w:val="000E719D"/>
    <w:rsid w:val="000E7848"/>
    <w:rsid w:val="000E78A4"/>
    <w:rsid w:val="000E78AB"/>
    <w:rsid w:val="000E7B4D"/>
    <w:rsid w:val="000E7FF9"/>
    <w:rsid w:val="000F0160"/>
    <w:rsid w:val="000F01EC"/>
    <w:rsid w:val="000F01FE"/>
    <w:rsid w:val="000F0B0D"/>
    <w:rsid w:val="000F0B7B"/>
    <w:rsid w:val="000F15AD"/>
    <w:rsid w:val="000F19D8"/>
    <w:rsid w:val="000F1A25"/>
    <w:rsid w:val="000F1FDF"/>
    <w:rsid w:val="000F2027"/>
    <w:rsid w:val="000F2182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4E19"/>
    <w:rsid w:val="000F5122"/>
    <w:rsid w:val="000F5987"/>
    <w:rsid w:val="000F5FBB"/>
    <w:rsid w:val="000F60DB"/>
    <w:rsid w:val="000F764E"/>
    <w:rsid w:val="000F7BEA"/>
    <w:rsid w:val="0010025C"/>
    <w:rsid w:val="00100967"/>
    <w:rsid w:val="00100AB3"/>
    <w:rsid w:val="00100F30"/>
    <w:rsid w:val="00100FCA"/>
    <w:rsid w:val="00100FE0"/>
    <w:rsid w:val="00101377"/>
    <w:rsid w:val="001015E2"/>
    <w:rsid w:val="00102119"/>
    <w:rsid w:val="00102908"/>
    <w:rsid w:val="00103310"/>
    <w:rsid w:val="0010347C"/>
    <w:rsid w:val="00103592"/>
    <w:rsid w:val="0010387F"/>
    <w:rsid w:val="00103F8B"/>
    <w:rsid w:val="00104880"/>
    <w:rsid w:val="00104F89"/>
    <w:rsid w:val="0010549E"/>
    <w:rsid w:val="00105BCC"/>
    <w:rsid w:val="00105F97"/>
    <w:rsid w:val="00106A3A"/>
    <w:rsid w:val="00106A57"/>
    <w:rsid w:val="00106E48"/>
    <w:rsid w:val="001076A1"/>
    <w:rsid w:val="001077D0"/>
    <w:rsid w:val="001104E9"/>
    <w:rsid w:val="00110E2D"/>
    <w:rsid w:val="001114A4"/>
    <w:rsid w:val="001114E5"/>
    <w:rsid w:val="0011177C"/>
    <w:rsid w:val="00111A28"/>
    <w:rsid w:val="00111DBF"/>
    <w:rsid w:val="00112378"/>
    <w:rsid w:val="00112B9A"/>
    <w:rsid w:val="00112DAF"/>
    <w:rsid w:val="00112E98"/>
    <w:rsid w:val="00113069"/>
    <w:rsid w:val="0011321E"/>
    <w:rsid w:val="00114379"/>
    <w:rsid w:val="00114A5F"/>
    <w:rsid w:val="00114B8A"/>
    <w:rsid w:val="00114F6B"/>
    <w:rsid w:val="00115101"/>
    <w:rsid w:val="00115115"/>
    <w:rsid w:val="001164F9"/>
    <w:rsid w:val="00116ABE"/>
    <w:rsid w:val="00116B3C"/>
    <w:rsid w:val="001172A6"/>
    <w:rsid w:val="0011752C"/>
    <w:rsid w:val="001179EC"/>
    <w:rsid w:val="0012044A"/>
    <w:rsid w:val="0012063E"/>
    <w:rsid w:val="001206E4"/>
    <w:rsid w:val="00120AA8"/>
    <w:rsid w:val="00120B1F"/>
    <w:rsid w:val="001213BE"/>
    <w:rsid w:val="00121F2E"/>
    <w:rsid w:val="0012296D"/>
    <w:rsid w:val="00123D27"/>
    <w:rsid w:val="00123E6B"/>
    <w:rsid w:val="001241AE"/>
    <w:rsid w:val="001241F7"/>
    <w:rsid w:val="001243D5"/>
    <w:rsid w:val="00124552"/>
    <w:rsid w:val="00124D3D"/>
    <w:rsid w:val="001264F3"/>
    <w:rsid w:val="001267C8"/>
    <w:rsid w:val="001306D6"/>
    <w:rsid w:val="00130A91"/>
    <w:rsid w:val="00130AC9"/>
    <w:rsid w:val="00130C96"/>
    <w:rsid w:val="00130CAE"/>
    <w:rsid w:val="0013132D"/>
    <w:rsid w:val="001318D3"/>
    <w:rsid w:val="001323ED"/>
    <w:rsid w:val="001331E0"/>
    <w:rsid w:val="00133BCC"/>
    <w:rsid w:val="00133DEF"/>
    <w:rsid w:val="0013424C"/>
    <w:rsid w:val="0013463F"/>
    <w:rsid w:val="00134821"/>
    <w:rsid w:val="00134CBE"/>
    <w:rsid w:val="0013507F"/>
    <w:rsid w:val="0013531B"/>
    <w:rsid w:val="001353A5"/>
    <w:rsid w:val="001355EF"/>
    <w:rsid w:val="00135A5D"/>
    <w:rsid w:val="00135E34"/>
    <w:rsid w:val="00135E50"/>
    <w:rsid w:val="001361B9"/>
    <w:rsid w:val="00136421"/>
    <w:rsid w:val="001364D0"/>
    <w:rsid w:val="00136C67"/>
    <w:rsid w:val="001400DB"/>
    <w:rsid w:val="00140BCE"/>
    <w:rsid w:val="00140BF1"/>
    <w:rsid w:val="00140EDF"/>
    <w:rsid w:val="00141565"/>
    <w:rsid w:val="0014163F"/>
    <w:rsid w:val="001416D2"/>
    <w:rsid w:val="00141A16"/>
    <w:rsid w:val="00141FD5"/>
    <w:rsid w:val="00142164"/>
    <w:rsid w:val="001422D7"/>
    <w:rsid w:val="001427A1"/>
    <w:rsid w:val="00142CD4"/>
    <w:rsid w:val="00142F3B"/>
    <w:rsid w:val="001431DD"/>
    <w:rsid w:val="00143612"/>
    <w:rsid w:val="001436AD"/>
    <w:rsid w:val="00143745"/>
    <w:rsid w:val="001439AE"/>
    <w:rsid w:val="00143F04"/>
    <w:rsid w:val="00144D56"/>
    <w:rsid w:val="00145712"/>
    <w:rsid w:val="00145945"/>
    <w:rsid w:val="00145BEE"/>
    <w:rsid w:val="00146594"/>
    <w:rsid w:val="00146693"/>
    <w:rsid w:val="001469BA"/>
    <w:rsid w:val="00146A8D"/>
    <w:rsid w:val="00146D4F"/>
    <w:rsid w:val="00147EA5"/>
    <w:rsid w:val="001500D3"/>
    <w:rsid w:val="001501CC"/>
    <w:rsid w:val="001504D1"/>
    <w:rsid w:val="0015064A"/>
    <w:rsid w:val="0015090A"/>
    <w:rsid w:val="00151191"/>
    <w:rsid w:val="001511AC"/>
    <w:rsid w:val="0015198F"/>
    <w:rsid w:val="00151B7D"/>
    <w:rsid w:val="00151F24"/>
    <w:rsid w:val="0015260F"/>
    <w:rsid w:val="00152F9C"/>
    <w:rsid w:val="0015300D"/>
    <w:rsid w:val="00154A26"/>
    <w:rsid w:val="001554B8"/>
    <w:rsid w:val="001555F2"/>
    <w:rsid w:val="001556FE"/>
    <w:rsid w:val="0015571F"/>
    <w:rsid w:val="0015640F"/>
    <w:rsid w:val="00156496"/>
    <w:rsid w:val="001569A0"/>
    <w:rsid w:val="0015726C"/>
    <w:rsid w:val="001574A8"/>
    <w:rsid w:val="00157C9F"/>
    <w:rsid w:val="00157DA4"/>
    <w:rsid w:val="00160118"/>
    <w:rsid w:val="0016037E"/>
    <w:rsid w:val="001606FA"/>
    <w:rsid w:val="0016199C"/>
    <w:rsid w:val="00161A16"/>
    <w:rsid w:val="00161B74"/>
    <w:rsid w:val="00161BC4"/>
    <w:rsid w:val="00161C03"/>
    <w:rsid w:val="001623E7"/>
    <w:rsid w:val="00162454"/>
    <w:rsid w:val="0016249F"/>
    <w:rsid w:val="001627D5"/>
    <w:rsid w:val="00163A9B"/>
    <w:rsid w:val="00163E71"/>
    <w:rsid w:val="00164B82"/>
    <w:rsid w:val="0016514F"/>
    <w:rsid w:val="00165177"/>
    <w:rsid w:val="001652BD"/>
    <w:rsid w:val="00165CA3"/>
    <w:rsid w:val="00165F0A"/>
    <w:rsid w:val="0016653A"/>
    <w:rsid w:val="00166542"/>
    <w:rsid w:val="00166BF5"/>
    <w:rsid w:val="00166CEE"/>
    <w:rsid w:val="00166FC9"/>
    <w:rsid w:val="001670CF"/>
    <w:rsid w:val="0016712A"/>
    <w:rsid w:val="001675DE"/>
    <w:rsid w:val="00167999"/>
    <w:rsid w:val="00167FA1"/>
    <w:rsid w:val="0017006C"/>
    <w:rsid w:val="001700A9"/>
    <w:rsid w:val="00170519"/>
    <w:rsid w:val="001708DD"/>
    <w:rsid w:val="0017092D"/>
    <w:rsid w:val="00171215"/>
    <w:rsid w:val="00171680"/>
    <w:rsid w:val="00171C4E"/>
    <w:rsid w:val="0017262E"/>
    <w:rsid w:val="001726E5"/>
    <w:rsid w:val="00172BF1"/>
    <w:rsid w:val="00173313"/>
    <w:rsid w:val="001733DC"/>
    <w:rsid w:val="00173ECF"/>
    <w:rsid w:val="00173F4C"/>
    <w:rsid w:val="00174324"/>
    <w:rsid w:val="00174409"/>
    <w:rsid w:val="001753F8"/>
    <w:rsid w:val="00175E14"/>
    <w:rsid w:val="001764A4"/>
    <w:rsid w:val="001767EE"/>
    <w:rsid w:val="001768AE"/>
    <w:rsid w:val="00176BA3"/>
    <w:rsid w:val="00176D3B"/>
    <w:rsid w:val="00176FAE"/>
    <w:rsid w:val="00177390"/>
    <w:rsid w:val="0017764D"/>
    <w:rsid w:val="00177879"/>
    <w:rsid w:val="00180455"/>
    <w:rsid w:val="00180925"/>
    <w:rsid w:val="00180F61"/>
    <w:rsid w:val="0018104A"/>
    <w:rsid w:val="00181666"/>
    <w:rsid w:val="0018166F"/>
    <w:rsid w:val="00181A50"/>
    <w:rsid w:val="00181D45"/>
    <w:rsid w:val="00182DF2"/>
    <w:rsid w:val="00182F2C"/>
    <w:rsid w:val="0018355A"/>
    <w:rsid w:val="00183805"/>
    <w:rsid w:val="001844ED"/>
    <w:rsid w:val="001849F6"/>
    <w:rsid w:val="00184BD6"/>
    <w:rsid w:val="00184D7F"/>
    <w:rsid w:val="00184F07"/>
    <w:rsid w:val="00185100"/>
    <w:rsid w:val="00185B00"/>
    <w:rsid w:val="00185CF2"/>
    <w:rsid w:val="00185F1F"/>
    <w:rsid w:val="001862DC"/>
    <w:rsid w:val="00186863"/>
    <w:rsid w:val="0018714A"/>
    <w:rsid w:val="00187D39"/>
    <w:rsid w:val="001903AA"/>
    <w:rsid w:val="001904F8"/>
    <w:rsid w:val="00191114"/>
    <w:rsid w:val="001915D4"/>
    <w:rsid w:val="001915E5"/>
    <w:rsid w:val="001918B2"/>
    <w:rsid w:val="0019227A"/>
    <w:rsid w:val="0019238A"/>
    <w:rsid w:val="00192632"/>
    <w:rsid w:val="00192744"/>
    <w:rsid w:val="00192B50"/>
    <w:rsid w:val="001930CE"/>
    <w:rsid w:val="00193973"/>
    <w:rsid w:val="00193E0D"/>
    <w:rsid w:val="00193FF3"/>
    <w:rsid w:val="00194444"/>
    <w:rsid w:val="0019462B"/>
    <w:rsid w:val="00194FD4"/>
    <w:rsid w:val="00195176"/>
    <w:rsid w:val="001957BE"/>
    <w:rsid w:val="00196863"/>
    <w:rsid w:val="00196D38"/>
    <w:rsid w:val="00197286"/>
    <w:rsid w:val="00197B26"/>
    <w:rsid w:val="00197CB2"/>
    <w:rsid w:val="00197F81"/>
    <w:rsid w:val="001A021A"/>
    <w:rsid w:val="001A0FB9"/>
    <w:rsid w:val="001A10BF"/>
    <w:rsid w:val="001A12E3"/>
    <w:rsid w:val="001A12EA"/>
    <w:rsid w:val="001A16C6"/>
    <w:rsid w:val="001A1836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A60"/>
    <w:rsid w:val="001A4BD6"/>
    <w:rsid w:val="001A4DE7"/>
    <w:rsid w:val="001A4F9A"/>
    <w:rsid w:val="001A5191"/>
    <w:rsid w:val="001A5F4D"/>
    <w:rsid w:val="001A6590"/>
    <w:rsid w:val="001A6DA9"/>
    <w:rsid w:val="001A7C88"/>
    <w:rsid w:val="001A7F1C"/>
    <w:rsid w:val="001B0508"/>
    <w:rsid w:val="001B05B7"/>
    <w:rsid w:val="001B0B2F"/>
    <w:rsid w:val="001B0E07"/>
    <w:rsid w:val="001B1356"/>
    <w:rsid w:val="001B1457"/>
    <w:rsid w:val="001B16D7"/>
    <w:rsid w:val="001B19C0"/>
    <w:rsid w:val="001B1D91"/>
    <w:rsid w:val="001B1E30"/>
    <w:rsid w:val="001B2173"/>
    <w:rsid w:val="001B27F1"/>
    <w:rsid w:val="001B2BBA"/>
    <w:rsid w:val="001B314E"/>
    <w:rsid w:val="001B3172"/>
    <w:rsid w:val="001B38C0"/>
    <w:rsid w:val="001B3C2E"/>
    <w:rsid w:val="001B3C78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A78"/>
    <w:rsid w:val="001C5D34"/>
    <w:rsid w:val="001C60B1"/>
    <w:rsid w:val="001C6905"/>
    <w:rsid w:val="001C6D8A"/>
    <w:rsid w:val="001C6F23"/>
    <w:rsid w:val="001C7209"/>
    <w:rsid w:val="001C78B2"/>
    <w:rsid w:val="001C7BD6"/>
    <w:rsid w:val="001C7CC1"/>
    <w:rsid w:val="001D008A"/>
    <w:rsid w:val="001D0677"/>
    <w:rsid w:val="001D09D2"/>
    <w:rsid w:val="001D0ED6"/>
    <w:rsid w:val="001D22B1"/>
    <w:rsid w:val="001D27A0"/>
    <w:rsid w:val="001D27E8"/>
    <w:rsid w:val="001D3188"/>
    <w:rsid w:val="001D3242"/>
    <w:rsid w:val="001D3377"/>
    <w:rsid w:val="001D339A"/>
    <w:rsid w:val="001D364B"/>
    <w:rsid w:val="001D3692"/>
    <w:rsid w:val="001D51F2"/>
    <w:rsid w:val="001D57F4"/>
    <w:rsid w:val="001D59E0"/>
    <w:rsid w:val="001D5D6B"/>
    <w:rsid w:val="001D6538"/>
    <w:rsid w:val="001D6F39"/>
    <w:rsid w:val="001D723A"/>
    <w:rsid w:val="001D7454"/>
    <w:rsid w:val="001D7ABD"/>
    <w:rsid w:val="001D7AD8"/>
    <w:rsid w:val="001D7DEA"/>
    <w:rsid w:val="001E0119"/>
    <w:rsid w:val="001E0430"/>
    <w:rsid w:val="001E0740"/>
    <w:rsid w:val="001E0F62"/>
    <w:rsid w:val="001E1828"/>
    <w:rsid w:val="001E1C59"/>
    <w:rsid w:val="001E4244"/>
    <w:rsid w:val="001E45A0"/>
    <w:rsid w:val="001E47EE"/>
    <w:rsid w:val="001E58EF"/>
    <w:rsid w:val="001E64C0"/>
    <w:rsid w:val="001E6A24"/>
    <w:rsid w:val="001E6A32"/>
    <w:rsid w:val="001E7005"/>
    <w:rsid w:val="001E73CB"/>
    <w:rsid w:val="001E7C86"/>
    <w:rsid w:val="001E7FC2"/>
    <w:rsid w:val="001F01CC"/>
    <w:rsid w:val="001F07E3"/>
    <w:rsid w:val="001F10D9"/>
    <w:rsid w:val="001F15E3"/>
    <w:rsid w:val="001F167B"/>
    <w:rsid w:val="001F2739"/>
    <w:rsid w:val="001F293A"/>
    <w:rsid w:val="001F2A5C"/>
    <w:rsid w:val="001F2DA8"/>
    <w:rsid w:val="001F31D1"/>
    <w:rsid w:val="001F337B"/>
    <w:rsid w:val="001F3A81"/>
    <w:rsid w:val="001F3BAE"/>
    <w:rsid w:val="001F3BED"/>
    <w:rsid w:val="001F3F25"/>
    <w:rsid w:val="001F4366"/>
    <w:rsid w:val="001F4A28"/>
    <w:rsid w:val="001F4C53"/>
    <w:rsid w:val="001F4FE3"/>
    <w:rsid w:val="001F56DE"/>
    <w:rsid w:val="001F5C82"/>
    <w:rsid w:val="001F6892"/>
    <w:rsid w:val="001F6C05"/>
    <w:rsid w:val="001F7398"/>
    <w:rsid w:val="001F765D"/>
    <w:rsid w:val="001F7E44"/>
    <w:rsid w:val="001F7FCC"/>
    <w:rsid w:val="0020017A"/>
    <w:rsid w:val="002003D7"/>
    <w:rsid w:val="0020075E"/>
    <w:rsid w:val="00200B48"/>
    <w:rsid w:val="00200B9A"/>
    <w:rsid w:val="00201527"/>
    <w:rsid w:val="00201963"/>
    <w:rsid w:val="00201DAE"/>
    <w:rsid w:val="00201FEC"/>
    <w:rsid w:val="002023EE"/>
    <w:rsid w:val="002025BB"/>
    <w:rsid w:val="0020291B"/>
    <w:rsid w:val="00202DEA"/>
    <w:rsid w:val="00203081"/>
    <w:rsid w:val="0020350E"/>
    <w:rsid w:val="0020356A"/>
    <w:rsid w:val="00203B6F"/>
    <w:rsid w:val="00203CD5"/>
    <w:rsid w:val="00203CE8"/>
    <w:rsid w:val="00203E58"/>
    <w:rsid w:val="00204E25"/>
    <w:rsid w:val="00204ED2"/>
    <w:rsid w:val="00204ED3"/>
    <w:rsid w:val="00205433"/>
    <w:rsid w:val="00205B52"/>
    <w:rsid w:val="00206089"/>
    <w:rsid w:val="002061BC"/>
    <w:rsid w:val="00206344"/>
    <w:rsid w:val="00206541"/>
    <w:rsid w:val="002065D8"/>
    <w:rsid w:val="00206755"/>
    <w:rsid w:val="002068EF"/>
    <w:rsid w:val="00206E61"/>
    <w:rsid w:val="002077E7"/>
    <w:rsid w:val="00207AAC"/>
    <w:rsid w:val="00207C8C"/>
    <w:rsid w:val="00207FD9"/>
    <w:rsid w:val="00210092"/>
    <w:rsid w:val="0021032E"/>
    <w:rsid w:val="00210804"/>
    <w:rsid w:val="002108AF"/>
    <w:rsid w:val="00211151"/>
    <w:rsid w:val="00211780"/>
    <w:rsid w:val="00211E99"/>
    <w:rsid w:val="00211F45"/>
    <w:rsid w:val="002125DA"/>
    <w:rsid w:val="002125DB"/>
    <w:rsid w:val="00212861"/>
    <w:rsid w:val="00212A3F"/>
    <w:rsid w:val="00212B4D"/>
    <w:rsid w:val="0021321A"/>
    <w:rsid w:val="002133C3"/>
    <w:rsid w:val="00213BB6"/>
    <w:rsid w:val="00213BD9"/>
    <w:rsid w:val="00214367"/>
    <w:rsid w:val="00214703"/>
    <w:rsid w:val="00214C03"/>
    <w:rsid w:val="00215114"/>
    <w:rsid w:val="002154F2"/>
    <w:rsid w:val="00215C3F"/>
    <w:rsid w:val="00216016"/>
    <w:rsid w:val="00216091"/>
    <w:rsid w:val="0021611A"/>
    <w:rsid w:val="002169D7"/>
    <w:rsid w:val="00216E25"/>
    <w:rsid w:val="00216ECA"/>
    <w:rsid w:val="002174B3"/>
    <w:rsid w:val="002202F0"/>
    <w:rsid w:val="0022082D"/>
    <w:rsid w:val="00220D3C"/>
    <w:rsid w:val="002214EB"/>
    <w:rsid w:val="00221A4B"/>
    <w:rsid w:val="00221C04"/>
    <w:rsid w:val="002223D7"/>
    <w:rsid w:val="00222B4C"/>
    <w:rsid w:val="00222BD1"/>
    <w:rsid w:val="00222E0D"/>
    <w:rsid w:val="00223043"/>
    <w:rsid w:val="00223212"/>
    <w:rsid w:val="002239A1"/>
    <w:rsid w:val="00223CA0"/>
    <w:rsid w:val="00223DDE"/>
    <w:rsid w:val="00223F5E"/>
    <w:rsid w:val="00223F64"/>
    <w:rsid w:val="00224560"/>
    <w:rsid w:val="00224A4F"/>
    <w:rsid w:val="00224AAD"/>
    <w:rsid w:val="00224D78"/>
    <w:rsid w:val="00225075"/>
    <w:rsid w:val="00225662"/>
    <w:rsid w:val="00225808"/>
    <w:rsid w:val="00225AEC"/>
    <w:rsid w:val="002260E6"/>
    <w:rsid w:val="00226341"/>
    <w:rsid w:val="00226652"/>
    <w:rsid w:val="0022676A"/>
    <w:rsid w:val="00226E21"/>
    <w:rsid w:val="002271A5"/>
    <w:rsid w:val="002275F3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8DC"/>
    <w:rsid w:val="002339C2"/>
    <w:rsid w:val="00234024"/>
    <w:rsid w:val="00234051"/>
    <w:rsid w:val="00234645"/>
    <w:rsid w:val="00234676"/>
    <w:rsid w:val="0023503E"/>
    <w:rsid w:val="0023558F"/>
    <w:rsid w:val="00236017"/>
    <w:rsid w:val="00236057"/>
    <w:rsid w:val="00236B93"/>
    <w:rsid w:val="00236D73"/>
    <w:rsid w:val="002373F2"/>
    <w:rsid w:val="0023757E"/>
    <w:rsid w:val="00237C26"/>
    <w:rsid w:val="0024029E"/>
    <w:rsid w:val="00240493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3DC4"/>
    <w:rsid w:val="00244175"/>
    <w:rsid w:val="00244664"/>
    <w:rsid w:val="00244B77"/>
    <w:rsid w:val="00244E25"/>
    <w:rsid w:val="00244EE7"/>
    <w:rsid w:val="002452B9"/>
    <w:rsid w:val="002452D6"/>
    <w:rsid w:val="00245C81"/>
    <w:rsid w:val="00246619"/>
    <w:rsid w:val="002469C9"/>
    <w:rsid w:val="00246A7A"/>
    <w:rsid w:val="00246CD0"/>
    <w:rsid w:val="0024750B"/>
    <w:rsid w:val="0024798F"/>
    <w:rsid w:val="00247CAE"/>
    <w:rsid w:val="00247EAF"/>
    <w:rsid w:val="00250784"/>
    <w:rsid w:val="002507FA"/>
    <w:rsid w:val="002508C6"/>
    <w:rsid w:val="00250D12"/>
    <w:rsid w:val="00250E74"/>
    <w:rsid w:val="002519AE"/>
    <w:rsid w:val="00251EDC"/>
    <w:rsid w:val="002521B4"/>
    <w:rsid w:val="00252291"/>
    <w:rsid w:val="00252439"/>
    <w:rsid w:val="0025270B"/>
    <w:rsid w:val="0025288F"/>
    <w:rsid w:val="0025412A"/>
    <w:rsid w:val="002543C3"/>
    <w:rsid w:val="002549C6"/>
    <w:rsid w:val="0025506F"/>
    <w:rsid w:val="00255173"/>
    <w:rsid w:val="00255208"/>
    <w:rsid w:val="00255631"/>
    <w:rsid w:val="002557D6"/>
    <w:rsid w:val="00255BDC"/>
    <w:rsid w:val="00255C9D"/>
    <w:rsid w:val="00255D54"/>
    <w:rsid w:val="0025623C"/>
    <w:rsid w:val="00256374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203"/>
    <w:rsid w:val="0026056D"/>
    <w:rsid w:val="00260729"/>
    <w:rsid w:val="002609DC"/>
    <w:rsid w:val="00260B44"/>
    <w:rsid w:val="00260E12"/>
    <w:rsid w:val="00261062"/>
    <w:rsid w:val="00261241"/>
    <w:rsid w:val="0026153C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3CB9"/>
    <w:rsid w:val="00263E23"/>
    <w:rsid w:val="002642CC"/>
    <w:rsid w:val="002644C7"/>
    <w:rsid w:val="002647D5"/>
    <w:rsid w:val="002647E0"/>
    <w:rsid w:val="0026489F"/>
    <w:rsid w:val="00264B87"/>
    <w:rsid w:val="0026534D"/>
    <w:rsid w:val="00265A31"/>
    <w:rsid w:val="00265E66"/>
    <w:rsid w:val="002664A8"/>
    <w:rsid w:val="0026669E"/>
    <w:rsid w:val="002669B1"/>
    <w:rsid w:val="00266CC9"/>
    <w:rsid w:val="00266FAD"/>
    <w:rsid w:val="002671BD"/>
    <w:rsid w:val="002676A1"/>
    <w:rsid w:val="00267AC3"/>
    <w:rsid w:val="00267CF4"/>
    <w:rsid w:val="00267DED"/>
    <w:rsid w:val="00267F7E"/>
    <w:rsid w:val="0027001C"/>
    <w:rsid w:val="002703D4"/>
    <w:rsid w:val="00270430"/>
    <w:rsid w:val="0027072D"/>
    <w:rsid w:val="00270A20"/>
    <w:rsid w:val="00270E78"/>
    <w:rsid w:val="002723CD"/>
    <w:rsid w:val="00273711"/>
    <w:rsid w:val="002737DC"/>
    <w:rsid w:val="00273C05"/>
    <w:rsid w:val="00274380"/>
    <w:rsid w:val="002744A2"/>
    <w:rsid w:val="0027492D"/>
    <w:rsid w:val="002749A4"/>
    <w:rsid w:val="00276094"/>
    <w:rsid w:val="00276312"/>
    <w:rsid w:val="002765F4"/>
    <w:rsid w:val="002769BD"/>
    <w:rsid w:val="0027782E"/>
    <w:rsid w:val="00277875"/>
    <w:rsid w:val="00277C55"/>
    <w:rsid w:val="00277E70"/>
    <w:rsid w:val="00277F87"/>
    <w:rsid w:val="002809FA"/>
    <w:rsid w:val="00281008"/>
    <w:rsid w:val="002816A8"/>
    <w:rsid w:val="00281D9C"/>
    <w:rsid w:val="002832D0"/>
    <w:rsid w:val="00283BBA"/>
    <w:rsid w:val="002849FA"/>
    <w:rsid w:val="00284CE4"/>
    <w:rsid w:val="002850FC"/>
    <w:rsid w:val="00285339"/>
    <w:rsid w:val="0028586E"/>
    <w:rsid w:val="00285A84"/>
    <w:rsid w:val="00285BB2"/>
    <w:rsid w:val="002861F9"/>
    <w:rsid w:val="0028624C"/>
    <w:rsid w:val="002864D0"/>
    <w:rsid w:val="00287B43"/>
    <w:rsid w:val="00287D7E"/>
    <w:rsid w:val="00290241"/>
    <w:rsid w:val="00290A3C"/>
    <w:rsid w:val="00290E27"/>
    <w:rsid w:val="00291984"/>
    <w:rsid w:val="002919EF"/>
    <w:rsid w:val="00291BFF"/>
    <w:rsid w:val="00291E45"/>
    <w:rsid w:val="00292337"/>
    <w:rsid w:val="00292934"/>
    <w:rsid w:val="00292D81"/>
    <w:rsid w:val="002939F2"/>
    <w:rsid w:val="00293A4A"/>
    <w:rsid w:val="00294369"/>
    <w:rsid w:val="00294565"/>
    <w:rsid w:val="00294F2B"/>
    <w:rsid w:val="00295190"/>
    <w:rsid w:val="00295D63"/>
    <w:rsid w:val="002964A2"/>
    <w:rsid w:val="002966E3"/>
    <w:rsid w:val="00296994"/>
    <w:rsid w:val="002969C4"/>
    <w:rsid w:val="00296F62"/>
    <w:rsid w:val="002974B7"/>
    <w:rsid w:val="002974F1"/>
    <w:rsid w:val="00297E2A"/>
    <w:rsid w:val="002A0148"/>
    <w:rsid w:val="002A0265"/>
    <w:rsid w:val="002A15FE"/>
    <w:rsid w:val="002A1AC9"/>
    <w:rsid w:val="002A2D9A"/>
    <w:rsid w:val="002A2F0A"/>
    <w:rsid w:val="002A3A66"/>
    <w:rsid w:val="002A3D19"/>
    <w:rsid w:val="002A4225"/>
    <w:rsid w:val="002A4886"/>
    <w:rsid w:val="002A4F61"/>
    <w:rsid w:val="002A536C"/>
    <w:rsid w:val="002A53EC"/>
    <w:rsid w:val="002A556E"/>
    <w:rsid w:val="002A5DD0"/>
    <w:rsid w:val="002A5F91"/>
    <w:rsid w:val="002A657B"/>
    <w:rsid w:val="002A6AB0"/>
    <w:rsid w:val="002A6BF6"/>
    <w:rsid w:val="002A6F09"/>
    <w:rsid w:val="002A7525"/>
    <w:rsid w:val="002A7A82"/>
    <w:rsid w:val="002B01DA"/>
    <w:rsid w:val="002B069F"/>
    <w:rsid w:val="002B0984"/>
    <w:rsid w:val="002B0D11"/>
    <w:rsid w:val="002B12AA"/>
    <w:rsid w:val="002B1411"/>
    <w:rsid w:val="002B1612"/>
    <w:rsid w:val="002B17E1"/>
    <w:rsid w:val="002B1A66"/>
    <w:rsid w:val="002B1B7D"/>
    <w:rsid w:val="002B2219"/>
    <w:rsid w:val="002B23F9"/>
    <w:rsid w:val="002B27AF"/>
    <w:rsid w:val="002B284D"/>
    <w:rsid w:val="002B2927"/>
    <w:rsid w:val="002B2CB8"/>
    <w:rsid w:val="002B2D62"/>
    <w:rsid w:val="002B2F95"/>
    <w:rsid w:val="002B332D"/>
    <w:rsid w:val="002B349B"/>
    <w:rsid w:val="002B39B5"/>
    <w:rsid w:val="002B3B07"/>
    <w:rsid w:val="002B3EEA"/>
    <w:rsid w:val="002B424B"/>
    <w:rsid w:val="002B43CC"/>
    <w:rsid w:val="002B4727"/>
    <w:rsid w:val="002B47F4"/>
    <w:rsid w:val="002B482C"/>
    <w:rsid w:val="002B4E12"/>
    <w:rsid w:val="002B5533"/>
    <w:rsid w:val="002B57E4"/>
    <w:rsid w:val="002B57F9"/>
    <w:rsid w:val="002B62C3"/>
    <w:rsid w:val="002B645E"/>
    <w:rsid w:val="002B6EFF"/>
    <w:rsid w:val="002B77E2"/>
    <w:rsid w:val="002B7983"/>
    <w:rsid w:val="002C0165"/>
    <w:rsid w:val="002C04F4"/>
    <w:rsid w:val="002C05F7"/>
    <w:rsid w:val="002C065C"/>
    <w:rsid w:val="002C09C1"/>
    <w:rsid w:val="002C0AB7"/>
    <w:rsid w:val="002C118E"/>
    <w:rsid w:val="002C16C8"/>
    <w:rsid w:val="002C224E"/>
    <w:rsid w:val="002C27DC"/>
    <w:rsid w:val="002C2952"/>
    <w:rsid w:val="002C2D07"/>
    <w:rsid w:val="002C3060"/>
    <w:rsid w:val="002C323F"/>
    <w:rsid w:val="002C3837"/>
    <w:rsid w:val="002C39AA"/>
    <w:rsid w:val="002C43F5"/>
    <w:rsid w:val="002C46F8"/>
    <w:rsid w:val="002C4789"/>
    <w:rsid w:val="002C4940"/>
    <w:rsid w:val="002C4FD1"/>
    <w:rsid w:val="002C5306"/>
    <w:rsid w:val="002C5329"/>
    <w:rsid w:val="002C534B"/>
    <w:rsid w:val="002C6218"/>
    <w:rsid w:val="002C64FC"/>
    <w:rsid w:val="002C6BAE"/>
    <w:rsid w:val="002C6E45"/>
    <w:rsid w:val="002C6FC7"/>
    <w:rsid w:val="002D0227"/>
    <w:rsid w:val="002D04E6"/>
    <w:rsid w:val="002D099A"/>
    <w:rsid w:val="002D0C38"/>
    <w:rsid w:val="002D0D4D"/>
    <w:rsid w:val="002D10D7"/>
    <w:rsid w:val="002D1629"/>
    <w:rsid w:val="002D1823"/>
    <w:rsid w:val="002D1E0B"/>
    <w:rsid w:val="002D1FC3"/>
    <w:rsid w:val="002D23E6"/>
    <w:rsid w:val="002D33BD"/>
    <w:rsid w:val="002D425F"/>
    <w:rsid w:val="002D444E"/>
    <w:rsid w:val="002D447D"/>
    <w:rsid w:val="002D48AA"/>
    <w:rsid w:val="002D4A7C"/>
    <w:rsid w:val="002D5D69"/>
    <w:rsid w:val="002D6036"/>
    <w:rsid w:val="002D61CC"/>
    <w:rsid w:val="002D6696"/>
    <w:rsid w:val="002D67BA"/>
    <w:rsid w:val="002D6EF9"/>
    <w:rsid w:val="002D7268"/>
    <w:rsid w:val="002D75E0"/>
    <w:rsid w:val="002D7955"/>
    <w:rsid w:val="002D7ABE"/>
    <w:rsid w:val="002D7C80"/>
    <w:rsid w:val="002E0FF4"/>
    <w:rsid w:val="002E13E0"/>
    <w:rsid w:val="002E18A5"/>
    <w:rsid w:val="002E1A96"/>
    <w:rsid w:val="002E1C09"/>
    <w:rsid w:val="002E1F19"/>
    <w:rsid w:val="002E1FF6"/>
    <w:rsid w:val="002E202F"/>
    <w:rsid w:val="002E27F3"/>
    <w:rsid w:val="002E3177"/>
    <w:rsid w:val="002E3609"/>
    <w:rsid w:val="002E3808"/>
    <w:rsid w:val="002E448F"/>
    <w:rsid w:val="002E4825"/>
    <w:rsid w:val="002E4995"/>
    <w:rsid w:val="002E50F8"/>
    <w:rsid w:val="002E5660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009B"/>
    <w:rsid w:val="002F15E1"/>
    <w:rsid w:val="002F1F38"/>
    <w:rsid w:val="002F20EC"/>
    <w:rsid w:val="002F2285"/>
    <w:rsid w:val="002F298D"/>
    <w:rsid w:val="002F30BC"/>
    <w:rsid w:val="002F3680"/>
    <w:rsid w:val="002F376C"/>
    <w:rsid w:val="002F3773"/>
    <w:rsid w:val="002F3C51"/>
    <w:rsid w:val="002F445C"/>
    <w:rsid w:val="002F4793"/>
    <w:rsid w:val="002F4C67"/>
    <w:rsid w:val="002F4CE0"/>
    <w:rsid w:val="002F5106"/>
    <w:rsid w:val="002F5232"/>
    <w:rsid w:val="002F5786"/>
    <w:rsid w:val="002F5B1C"/>
    <w:rsid w:val="002F5E09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1638"/>
    <w:rsid w:val="00301E89"/>
    <w:rsid w:val="003020C4"/>
    <w:rsid w:val="0030230B"/>
    <w:rsid w:val="003024C6"/>
    <w:rsid w:val="0030381E"/>
    <w:rsid w:val="00303863"/>
    <w:rsid w:val="00303C46"/>
    <w:rsid w:val="003045C8"/>
    <w:rsid w:val="003045C9"/>
    <w:rsid w:val="00304956"/>
    <w:rsid w:val="00304C6C"/>
    <w:rsid w:val="00305812"/>
    <w:rsid w:val="00305C67"/>
    <w:rsid w:val="00306013"/>
    <w:rsid w:val="003062A4"/>
    <w:rsid w:val="003062F4"/>
    <w:rsid w:val="00306638"/>
    <w:rsid w:val="00306681"/>
    <w:rsid w:val="00306841"/>
    <w:rsid w:val="003068A0"/>
    <w:rsid w:val="00306E3A"/>
    <w:rsid w:val="00307572"/>
    <w:rsid w:val="003076C2"/>
    <w:rsid w:val="00307947"/>
    <w:rsid w:val="0031050D"/>
    <w:rsid w:val="003105F0"/>
    <w:rsid w:val="003108C4"/>
    <w:rsid w:val="003109AD"/>
    <w:rsid w:val="00310BF4"/>
    <w:rsid w:val="003111B4"/>
    <w:rsid w:val="003116E2"/>
    <w:rsid w:val="003117E8"/>
    <w:rsid w:val="003119FB"/>
    <w:rsid w:val="00312E80"/>
    <w:rsid w:val="003130BF"/>
    <w:rsid w:val="0031388B"/>
    <w:rsid w:val="00313A4D"/>
    <w:rsid w:val="0031453C"/>
    <w:rsid w:val="003148FE"/>
    <w:rsid w:val="00314BD9"/>
    <w:rsid w:val="003151A9"/>
    <w:rsid w:val="003152F6"/>
    <w:rsid w:val="00316446"/>
    <w:rsid w:val="003166AD"/>
    <w:rsid w:val="00316C09"/>
    <w:rsid w:val="00316C1F"/>
    <w:rsid w:val="00316CEB"/>
    <w:rsid w:val="003174B6"/>
    <w:rsid w:val="003175BF"/>
    <w:rsid w:val="00317654"/>
    <w:rsid w:val="003178C1"/>
    <w:rsid w:val="0032036B"/>
    <w:rsid w:val="003214A0"/>
    <w:rsid w:val="00321D10"/>
    <w:rsid w:val="00321D22"/>
    <w:rsid w:val="00321DA7"/>
    <w:rsid w:val="003221E4"/>
    <w:rsid w:val="003224F3"/>
    <w:rsid w:val="00322665"/>
    <w:rsid w:val="003227D4"/>
    <w:rsid w:val="00322B6A"/>
    <w:rsid w:val="00323059"/>
    <w:rsid w:val="00323F07"/>
    <w:rsid w:val="00324D7C"/>
    <w:rsid w:val="003250F7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C90"/>
    <w:rsid w:val="00326E07"/>
    <w:rsid w:val="00326FB9"/>
    <w:rsid w:val="00326FE1"/>
    <w:rsid w:val="00327712"/>
    <w:rsid w:val="00327815"/>
    <w:rsid w:val="00327822"/>
    <w:rsid w:val="00327B35"/>
    <w:rsid w:val="00327BB4"/>
    <w:rsid w:val="0033064A"/>
    <w:rsid w:val="00330CC2"/>
    <w:rsid w:val="0033116E"/>
    <w:rsid w:val="00331304"/>
    <w:rsid w:val="00332344"/>
    <w:rsid w:val="003323FD"/>
    <w:rsid w:val="003332A8"/>
    <w:rsid w:val="003335C8"/>
    <w:rsid w:val="0033363E"/>
    <w:rsid w:val="0033381C"/>
    <w:rsid w:val="00333C08"/>
    <w:rsid w:val="003342B7"/>
    <w:rsid w:val="0033477C"/>
    <w:rsid w:val="00334E2D"/>
    <w:rsid w:val="00334F52"/>
    <w:rsid w:val="0033531F"/>
    <w:rsid w:val="00335F1D"/>
    <w:rsid w:val="00335FA2"/>
    <w:rsid w:val="003365DB"/>
    <w:rsid w:val="003371D1"/>
    <w:rsid w:val="00337B91"/>
    <w:rsid w:val="0034015C"/>
    <w:rsid w:val="003402E2"/>
    <w:rsid w:val="003407F6"/>
    <w:rsid w:val="00340C56"/>
    <w:rsid w:val="00341AF4"/>
    <w:rsid w:val="00341EA0"/>
    <w:rsid w:val="00342370"/>
    <w:rsid w:val="0034259B"/>
    <w:rsid w:val="0034269F"/>
    <w:rsid w:val="00342904"/>
    <w:rsid w:val="00342A11"/>
    <w:rsid w:val="00342AD1"/>
    <w:rsid w:val="00342B41"/>
    <w:rsid w:val="00342FA4"/>
    <w:rsid w:val="003430C3"/>
    <w:rsid w:val="003433EF"/>
    <w:rsid w:val="0034348C"/>
    <w:rsid w:val="003435D4"/>
    <w:rsid w:val="003435DC"/>
    <w:rsid w:val="003443E5"/>
    <w:rsid w:val="00344AE8"/>
    <w:rsid w:val="00344BBF"/>
    <w:rsid w:val="00344C64"/>
    <w:rsid w:val="00344F30"/>
    <w:rsid w:val="0034502D"/>
    <w:rsid w:val="0034523D"/>
    <w:rsid w:val="00345615"/>
    <w:rsid w:val="003457CA"/>
    <w:rsid w:val="0034593E"/>
    <w:rsid w:val="003463CD"/>
    <w:rsid w:val="00346AB0"/>
    <w:rsid w:val="0034749E"/>
    <w:rsid w:val="00347AB0"/>
    <w:rsid w:val="00347AF3"/>
    <w:rsid w:val="00347B24"/>
    <w:rsid w:val="003502D7"/>
    <w:rsid w:val="00350313"/>
    <w:rsid w:val="003506B8"/>
    <w:rsid w:val="00351514"/>
    <w:rsid w:val="003516CE"/>
    <w:rsid w:val="00351BED"/>
    <w:rsid w:val="00352F75"/>
    <w:rsid w:val="00352FD3"/>
    <w:rsid w:val="0035306D"/>
    <w:rsid w:val="00354032"/>
    <w:rsid w:val="0035420E"/>
    <w:rsid w:val="003545B5"/>
    <w:rsid w:val="0035476F"/>
    <w:rsid w:val="00354A43"/>
    <w:rsid w:val="00354AA1"/>
    <w:rsid w:val="00354AD5"/>
    <w:rsid w:val="00354E35"/>
    <w:rsid w:val="003554B1"/>
    <w:rsid w:val="00355501"/>
    <w:rsid w:val="00355715"/>
    <w:rsid w:val="00355AB4"/>
    <w:rsid w:val="00355EC1"/>
    <w:rsid w:val="00355FA8"/>
    <w:rsid w:val="0035729C"/>
    <w:rsid w:val="00357466"/>
    <w:rsid w:val="003575EA"/>
    <w:rsid w:val="00357669"/>
    <w:rsid w:val="00357722"/>
    <w:rsid w:val="003579C4"/>
    <w:rsid w:val="00357C71"/>
    <w:rsid w:val="00360473"/>
    <w:rsid w:val="00361A4A"/>
    <w:rsid w:val="00362073"/>
    <w:rsid w:val="00362303"/>
    <w:rsid w:val="003626DD"/>
    <w:rsid w:val="00362AC8"/>
    <w:rsid w:val="00362F7A"/>
    <w:rsid w:val="00363AB1"/>
    <w:rsid w:val="00364076"/>
    <w:rsid w:val="003648D5"/>
    <w:rsid w:val="003650D1"/>
    <w:rsid w:val="00365114"/>
    <w:rsid w:val="00365218"/>
    <w:rsid w:val="0036546D"/>
    <w:rsid w:val="00365689"/>
    <w:rsid w:val="00365765"/>
    <w:rsid w:val="00365AF9"/>
    <w:rsid w:val="00365B96"/>
    <w:rsid w:val="00366B47"/>
    <w:rsid w:val="003672F2"/>
    <w:rsid w:val="00367C33"/>
    <w:rsid w:val="00367DA3"/>
    <w:rsid w:val="0037013B"/>
    <w:rsid w:val="00370613"/>
    <w:rsid w:val="00370849"/>
    <w:rsid w:val="00370A1F"/>
    <w:rsid w:val="00370A69"/>
    <w:rsid w:val="0037147B"/>
    <w:rsid w:val="0037163E"/>
    <w:rsid w:val="00371C44"/>
    <w:rsid w:val="003723AF"/>
    <w:rsid w:val="003724E4"/>
    <w:rsid w:val="00373224"/>
    <w:rsid w:val="00373603"/>
    <w:rsid w:val="00373A1F"/>
    <w:rsid w:val="00373BC5"/>
    <w:rsid w:val="00373DE8"/>
    <w:rsid w:val="00374374"/>
    <w:rsid w:val="0037440C"/>
    <w:rsid w:val="003749F2"/>
    <w:rsid w:val="00374D0C"/>
    <w:rsid w:val="00374EB4"/>
    <w:rsid w:val="003753D3"/>
    <w:rsid w:val="0037548C"/>
    <w:rsid w:val="00375AF4"/>
    <w:rsid w:val="00375CEC"/>
    <w:rsid w:val="00375FCA"/>
    <w:rsid w:val="003764DA"/>
    <w:rsid w:val="00376500"/>
    <w:rsid w:val="00376D7A"/>
    <w:rsid w:val="00376D94"/>
    <w:rsid w:val="00376E50"/>
    <w:rsid w:val="00377192"/>
    <w:rsid w:val="00377508"/>
    <w:rsid w:val="003775E5"/>
    <w:rsid w:val="003801E1"/>
    <w:rsid w:val="003803B0"/>
    <w:rsid w:val="0038071C"/>
    <w:rsid w:val="00380B87"/>
    <w:rsid w:val="00380BCE"/>
    <w:rsid w:val="00380EEC"/>
    <w:rsid w:val="00380FAC"/>
    <w:rsid w:val="003815E5"/>
    <w:rsid w:val="00381998"/>
    <w:rsid w:val="00382AE3"/>
    <w:rsid w:val="00382ECD"/>
    <w:rsid w:val="00382F66"/>
    <w:rsid w:val="00383C2F"/>
    <w:rsid w:val="00383F52"/>
    <w:rsid w:val="00384666"/>
    <w:rsid w:val="003848B8"/>
    <w:rsid w:val="003868D2"/>
    <w:rsid w:val="00387115"/>
    <w:rsid w:val="00387848"/>
    <w:rsid w:val="003878FC"/>
    <w:rsid w:val="00387ECD"/>
    <w:rsid w:val="00390373"/>
    <w:rsid w:val="00390655"/>
    <w:rsid w:val="0039074B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26"/>
    <w:rsid w:val="00394D64"/>
    <w:rsid w:val="00395A79"/>
    <w:rsid w:val="00395AC9"/>
    <w:rsid w:val="003964F2"/>
    <w:rsid w:val="0039696C"/>
    <w:rsid w:val="00396F9C"/>
    <w:rsid w:val="00397083"/>
    <w:rsid w:val="00397B7B"/>
    <w:rsid w:val="003A05F9"/>
    <w:rsid w:val="003A09C0"/>
    <w:rsid w:val="003A12EA"/>
    <w:rsid w:val="003A181A"/>
    <w:rsid w:val="003A19A5"/>
    <w:rsid w:val="003A1DA7"/>
    <w:rsid w:val="003A1E79"/>
    <w:rsid w:val="003A1FDE"/>
    <w:rsid w:val="003A20B8"/>
    <w:rsid w:val="003A2254"/>
    <w:rsid w:val="003A2C35"/>
    <w:rsid w:val="003A31CC"/>
    <w:rsid w:val="003A35E2"/>
    <w:rsid w:val="003A36C6"/>
    <w:rsid w:val="003A3B15"/>
    <w:rsid w:val="003A3BC7"/>
    <w:rsid w:val="003A4A36"/>
    <w:rsid w:val="003A505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0249"/>
    <w:rsid w:val="003B11E4"/>
    <w:rsid w:val="003B122F"/>
    <w:rsid w:val="003B1281"/>
    <w:rsid w:val="003B1310"/>
    <w:rsid w:val="003B18CA"/>
    <w:rsid w:val="003B19A9"/>
    <w:rsid w:val="003B1A5A"/>
    <w:rsid w:val="003B1B83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13C"/>
    <w:rsid w:val="003B4B8F"/>
    <w:rsid w:val="003B553B"/>
    <w:rsid w:val="003B6070"/>
    <w:rsid w:val="003B65BA"/>
    <w:rsid w:val="003B69BA"/>
    <w:rsid w:val="003B6B06"/>
    <w:rsid w:val="003B7312"/>
    <w:rsid w:val="003C0184"/>
    <w:rsid w:val="003C0281"/>
    <w:rsid w:val="003C0DAF"/>
    <w:rsid w:val="003C0F4E"/>
    <w:rsid w:val="003C1009"/>
    <w:rsid w:val="003C10AA"/>
    <w:rsid w:val="003C14F7"/>
    <w:rsid w:val="003C1E57"/>
    <w:rsid w:val="003C2042"/>
    <w:rsid w:val="003C2509"/>
    <w:rsid w:val="003C290B"/>
    <w:rsid w:val="003C2CFB"/>
    <w:rsid w:val="003C2DDA"/>
    <w:rsid w:val="003C2FE6"/>
    <w:rsid w:val="003C3BD1"/>
    <w:rsid w:val="003C3D11"/>
    <w:rsid w:val="003C4015"/>
    <w:rsid w:val="003C40B7"/>
    <w:rsid w:val="003C4344"/>
    <w:rsid w:val="003C4518"/>
    <w:rsid w:val="003C49B6"/>
    <w:rsid w:val="003C4A21"/>
    <w:rsid w:val="003C4B54"/>
    <w:rsid w:val="003C5154"/>
    <w:rsid w:val="003C54F4"/>
    <w:rsid w:val="003C57BB"/>
    <w:rsid w:val="003C5A97"/>
    <w:rsid w:val="003C62E7"/>
    <w:rsid w:val="003C65A8"/>
    <w:rsid w:val="003C7557"/>
    <w:rsid w:val="003C7B5C"/>
    <w:rsid w:val="003C7DAA"/>
    <w:rsid w:val="003D0946"/>
    <w:rsid w:val="003D0BE4"/>
    <w:rsid w:val="003D0C8D"/>
    <w:rsid w:val="003D0E47"/>
    <w:rsid w:val="003D1303"/>
    <w:rsid w:val="003D13A3"/>
    <w:rsid w:val="003D14B0"/>
    <w:rsid w:val="003D1954"/>
    <w:rsid w:val="003D1CF8"/>
    <w:rsid w:val="003D1E39"/>
    <w:rsid w:val="003D2543"/>
    <w:rsid w:val="003D270B"/>
    <w:rsid w:val="003D28A0"/>
    <w:rsid w:val="003D2B52"/>
    <w:rsid w:val="003D31BA"/>
    <w:rsid w:val="003D35BE"/>
    <w:rsid w:val="003D3918"/>
    <w:rsid w:val="003D3DE5"/>
    <w:rsid w:val="003D3F87"/>
    <w:rsid w:val="003D4083"/>
    <w:rsid w:val="003D4541"/>
    <w:rsid w:val="003D4C88"/>
    <w:rsid w:val="003D66A9"/>
    <w:rsid w:val="003D6A11"/>
    <w:rsid w:val="003D6AF1"/>
    <w:rsid w:val="003D7112"/>
    <w:rsid w:val="003D74FA"/>
    <w:rsid w:val="003D7722"/>
    <w:rsid w:val="003E01F6"/>
    <w:rsid w:val="003E0516"/>
    <w:rsid w:val="003E05F4"/>
    <w:rsid w:val="003E0BA8"/>
    <w:rsid w:val="003E0EA5"/>
    <w:rsid w:val="003E167C"/>
    <w:rsid w:val="003E22B8"/>
    <w:rsid w:val="003E2CDD"/>
    <w:rsid w:val="003E32CA"/>
    <w:rsid w:val="003E32E5"/>
    <w:rsid w:val="003E344B"/>
    <w:rsid w:val="003E3619"/>
    <w:rsid w:val="003E385F"/>
    <w:rsid w:val="003E3A6B"/>
    <w:rsid w:val="003E4150"/>
    <w:rsid w:val="003E4239"/>
    <w:rsid w:val="003E4EB2"/>
    <w:rsid w:val="003E4EEB"/>
    <w:rsid w:val="003E5055"/>
    <w:rsid w:val="003E5265"/>
    <w:rsid w:val="003E52CB"/>
    <w:rsid w:val="003E5584"/>
    <w:rsid w:val="003E56B9"/>
    <w:rsid w:val="003E5FFD"/>
    <w:rsid w:val="003E639C"/>
    <w:rsid w:val="003E65C0"/>
    <w:rsid w:val="003E6A8B"/>
    <w:rsid w:val="003E6EED"/>
    <w:rsid w:val="003E705B"/>
    <w:rsid w:val="003E72A5"/>
    <w:rsid w:val="003E7EB1"/>
    <w:rsid w:val="003F0191"/>
    <w:rsid w:val="003F052B"/>
    <w:rsid w:val="003F0BD4"/>
    <w:rsid w:val="003F0DE1"/>
    <w:rsid w:val="003F1630"/>
    <w:rsid w:val="003F188E"/>
    <w:rsid w:val="003F191C"/>
    <w:rsid w:val="003F1BE9"/>
    <w:rsid w:val="003F259A"/>
    <w:rsid w:val="003F2CD6"/>
    <w:rsid w:val="003F327C"/>
    <w:rsid w:val="003F4100"/>
    <w:rsid w:val="003F514E"/>
    <w:rsid w:val="003F53CE"/>
    <w:rsid w:val="003F56F8"/>
    <w:rsid w:val="003F58CE"/>
    <w:rsid w:val="003F5AD3"/>
    <w:rsid w:val="003F5EF2"/>
    <w:rsid w:val="003F5FBC"/>
    <w:rsid w:val="003F60D1"/>
    <w:rsid w:val="003F619D"/>
    <w:rsid w:val="003F686B"/>
    <w:rsid w:val="003F6981"/>
    <w:rsid w:val="003F6CCC"/>
    <w:rsid w:val="003F6D68"/>
    <w:rsid w:val="003F6E0F"/>
    <w:rsid w:val="003F704C"/>
    <w:rsid w:val="003F74DE"/>
    <w:rsid w:val="003F7559"/>
    <w:rsid w:val="003F7F67"/>
    <w:rsid w:val="0040084D"/>
    <w:rsid w:val="00401715"/>
    <w:rsid w:val="004018C6"/>
    <w:rsid w:val="004019D2"/>
    <w:rsid w:val="00401F4E"/>
    <w:rsid w:val="004020F8"/>
    <w:rsid w:val="00402D8C"/>
    <w:rsid w:val="00402F7A"/>
    <w:rsid w:val="0040340A"/>
    <w:rsid w:val="004036DA"/>
    <w:rsid w:val="00403A13"/>
    <w:rsid w:val="0040420B"/>
    <w:rsid w:val="00404480"/>
    <w:rsid w:val="0040531B"/>
    <w:rsid w:val="00405A88"/>
    <w:rsid w:val="00405DE9"/>
    <w:rsid w:val="00406EB6"/>
    <w:rsid w:val="00406F3A"/>
    <w:rsid w:val="004070C1"/>
    <w:rsid w:val="00407241"/>
    <w:rsid w:val="0040794E"/>
    <w:rsid w:val="00407BD7"/>
    <w:rsid w:val="004100B8"/>
    <w:rsid w:val="0041012F"/>
    <w:rsid w:val="0041087E"/>
    <w:rsid w:val="00410880"/>
    <w:rsid w:val="0041115A"/>
    <w:rsid w:val="004112FA"/>
    <w:rsid w:val="004118A8"/>
    <w:rsid w:val="00411B0C"/>
    <w:rsid w:val="004123CF"/>
    <w:rsid w:val="00412651"/>
    <w:rsid w:val="00412E38"/>
    <w:rsid w:val="00413216"/>
    <w:rsid w:val="0041357C"/>
    <w:rsid w:val="0041459E"/>
    <w:rsid w:val="004145AE"/>
    <w:rsid w:val="00414752"/>
    <w:rsid w:val="00414A19"/>
    <w:rsid w:val="00414FF8"/>
    <w:rsid w:val="00415259"/>
    <w:rsid w:val="004155E9"/>
    <w:rsid w:val="004156DF"/>
    <w:rsid w:val="00415C24"/>
    <w:rsid w:val="0041613D"/>
    <w:rsid w:val="0041638B"/>
    <w:rsid w:val="0041638F"/>
    <w:rsid w:val="00416C1B"/>
    <w:rsid w:val="00416C29"/>
    <w:rsid w:val="00416F21"/>
    <w:rsid w:val="004177A2"/>
    <w:rsid w:val="0042007A"/>
    <w:rsid w:val="00420ADE"/>
    <w:rsid w:val="00420B7D"/>
    <w:rsid w:val="00421242"/>
    <w:rsid w:val="0042161D"/>
    <w:rsid w:val="00421789"/>
    <w:rsid w:val="00422000"/>
    <w:rsid w:val="00422DAF"/>
    <w:rsid w:val="00422FEC"/>
    <w:rsid w:val="00423390"/>
    <w:rsid w:val="004238CA"/>
    <w:rsid w:val="0042392E"/>
    <w:rsid w:val="004244B7"/>
    <w:rsid w:val="004247C8"/>
    <w:rsid w:val="004253CE"/>
    <w:rsid w:val="00425C81"/>
    <w:rsid w:val="00425CC7"/>
    <w:rsid w:val="00425DC0"/>
    <w:rsid w:val="00425F03"/>
    <w:rsid w:val="004263F8"/>
    <w:rsid w:val="0042672B"/>
    <w:rsid w:val="0042680D"/>
    <w:rsid w:val="00426AB5"/>
    <w:rsid w:val="00426AC1"/>
    <w:rsid w:val="00426B65"/>
    <w:rsid w:val="00426CBB"/>
    <w:rsid w:val="00427030"/>
    <w:rsid w:val="00427260"/>
    <w:rsid w:val="004279E0"/>
    <w:rsid w:val="00427B7F"/>
    <w:rsid w:val="00427DD6"/>
    <w:rsid w:val="00427FC5"/>
    <w:rsid w:val="0043054F"/>
    <w:rsid w:val="00430E28"/>
    <w:rsid w:val="00430EAA"/>
    <w:rsid w:val="004317AA"/>
    <w:rsid w:val="00431BC0"/>
    <w:rsid w:val="004320F1"/>
    <w:rsid w:val="0043241D"/>
    <w:rsid w:val="00432BAF"/>
    <w:rsid w:val="0043396D"/>
    <w:rsid w:val="004339E2"/>
    <w:rsid w:val="00433CF6"/>
    <w:rsid w:val="00433CFD"/>
    <w:rsid w:val="00434605"/>
    <w:rsid w:val="00434702"/>
    <w:rsid w:val="004347B4"/>
    <w:rsid w:val="00434A97"/>
    <w:rsid w:val="00434BC2"/>
    <w:rsid w:val="00435082"/>
    <w:rsid w:val="0043556D"/>
    <w:rsid w:val="0043585D"/>
    <w:rsid w:val="00435963"/>
    <w:rsid w:val="00435AF5"/>
    <w:rsid w:val="00435B68"/>
    <w:rsid w:val="00435BBB"/>
    <w:rsid w:val="00435EA5"/>
    <w:rsid w:val="004364CA"/>
    <w:rsid w:val="004365D6"/>
    <w:rsid w:val="00436F98"/>
    <w:rsid w:val="0043703D"/>
    <w:rsid w:val="00437051"/>
    <w:rsid w:val="004378E0"/>
    <w:rsid w:val="00440021"/>
    <w:rsid w:val="00441409"/>
    <w:rsid w:val="0044182C"/>
    <w:rsid w:val="00441875"/>
    <w:rsid w:val="00441EBF"/>
    <w:rsid w:val="00442899"/>
    <w:rsid w:val="0044319A"/>
    <w:rsid w:val="00443E9A"/>
    <w:rsid w:val="00444633"/>
    <w:rsid w:val="0044476E"/>
    <w:rsid w:val="00445844"/>
    <w:rsid w:val="004459F8"/>
    <w:rsid w:val="00446046"/>
    <w:rsid w:val="0044628E"/>
    <w:rsid w:val="00446550"/>
    <w:rsid w:val="004467D5"/>
    <w:rsid w:val="00447287"/>
    <w:rsid w:val="00447808"/>
    <w:rsid w:val="00450059"/>
    <w:rsid w:val="00450695"/>
    <w:rsid w:val="00450C57"/>
    <w:rsid w:val="00451030"/>
    <w:rsid w:val="00451964"/>
    <w:rsid w:val="00451A7F"/>
    <w:rsid w:val="00452804"/>
    <w:rsid w:val="00454074"/>
    <w:rsid w:val="004541A8"/>
    <w:rsid w:val="0045450C"/>
    <w:rsid w:val="00454F89"/>
    <w:rsid w:val="00455095"/>
    <w:rsid w:val="0045515A"/>
    <w:rsid w:val="004553AA"/>
    <w:rsid w:val="0045576C"/>
    <w:rsid w:val="00455D5C"/>
    <w:rsid w:val="00456025"/>
    <w:rsid w:val="00456094"/>
    <w:rsid w:val="004568B0"/>
    <w:rsid w:val="00456AC3"/>
    <w:rsid w:val="0045707A"/>
    <w:rsid w:val="004570D9"/>
    <w:rsid w:val="00457A93"/>
    <w:rsid w:val="004600A6"/>
    <w:rsid w:val="004603C4"/>
    <w:rsid w:val="0046043D"/>
    <w:rsid w:val="00460875"/>
    <w:rsid w:val="00460967"/>
    <w:rsid w:val="00460C8B"/>
    <w:rsid w:val="00460D1D"/>
    <w:rsid w:val="0046108A"/>
    <w:rsid w:val="00461456"/>
    <w:rsid w:val="00461562"/>
    <w:rsid w:val="0046183C"/>
    <w:rsid w:val="00461EA5"/>
    <w:rsid w:val="00461FB5"/>
    <w:rsid w:val="00462255"/>
    <w:rsid w:val="00462262"/>
    <w:rsid w:val="00462BCE"/>
    <w:rsid w:val="00462F57"/>
    <w:rsid w:val="00463A7C"/>
    <w:rsid w:val="00463BBA"/>
    <w:rsid w:val="00463C3E"/>
    <w:rsid w:val="00463DC9"/>
    <w:rsid w:val="00464A9F"/>
    <w:rsid w:val="004652DD"/>
    <w:rsid w:val="004658E0"/>
    <w:rsid w:val="00465936"/>
    <w:rsid w:val="00466CA6"/>
    <w:rsid w:val="004678B5"/>
    <w:rsid w:val="00467E19"/>
    <w:rsid w:val="00470203"/>
    <w:rsid w:val="004708BC"/>
    <w:rsid w:val="00470A91"/>
    <w:rsid w:val="00470CA6"/>
    <w:rsid w:val="00471377"/>
    <w:rsid w:val="00471885"/>
    <w:rsid w:val="004719CD"/>
    <w:rsid w:val="00471DF0"/>
    <w:rsid w:val="00471E1C"/>
    <w:rsid w:val="00472033"/>
    <w:rsid w:val="00472334"/>
    <w:rsid w:val="00472BD7"/>
    <w:rsid w:val="00472ECA"/>
    <w:rsid w:val="004732FF"/>
    <w:rsid w:val="0047434D"/>
    <w:rsid w:val="00474755"/>
    <w:rsid w:val="00475041"/>
    <w:rsid w:val="00475151"/>
    <w:rsid w:val="00475230"/>
    <w:rsid w:val="00475484"/>
    <w:rsid w:val="004756E0"/>
    <w:rsid w:val="00475ECC"/>
    <w:rsid w:val="00475FA1"/>
    <w:rsid w:val="004760F9"/>
    <w:rsid w:val="00476400"/>
    <w:rsid w:val="004773D1"/>
    <w:rsid w:val="0047748B"/>
    <w:rsid w:val="004774DF"/>
    <w:rsid w:val="0047761F"/>
    <w:rsid w:val="004777D4"/>
    <w:rsid w:val="0047780E"/>
    <w:rsid w:val="00477DAB"/>
    <w:rsid w:val="004816D7"/>
    <w:rsid w:val="00481E9A"/>
    <w:rsid w:val="004821E8"/>
    <w:rsid w:val="0048235E"/>
    <w:rsid w:val="00482729"/>
    <w:rsid w:val="0048284E"/>
    <w:rsid w:val="00482ACE"/>
    <w:rsid w:val="00482B39"/>
    <w:rsid w:val="0048333B"/>
    <w:rsid w:val="00483AB2"/>
    <w:rsid w:val="00483EC3"/>
    <w:rsid w:val="00483FE9"/>
    <w:rsid w:val="0048475F"/>
    <w:rsid w:val="00484D71"/>
    <w:rsid w:val="004860F1"/>
    <w:rsid w:val="004863AC"/>
    <w:rsid w:val="00486D04"/>
    <w:rsid w:val="00486E2E"/>
    <w:rsid w:val="004873A0"/>
    <w:rsid w:val="00487413"/>
    <w:rsid w:val="00487A62"/>
    <w:rsid w:val="004908F4"/>
    <w:rsid w:val="00490AA7"/>
    <w:rsid w:val="00490F8D"/>
    <w:rsid w:val="0049105F"/>
    <w:rsid w:val="004910E9"/>
    <w:rsid w:val="004912BD"/>
    <w:rsid w:val="004912F0"/>
    <w:rsid w:val="004915FC"/>
    <w:rsid w:val="00491CD6"/>
    <w:rsid w:val="00491CFE"/>
    <w:rsid w:val="00491FAA"/>
    <w:rsid w:val="0049229E"/>
    <w:rsid w:val="004924F7"/>
    <w:rsid w:val="00492560"/>
    <w:rsid w:val="004928CB"/>
    <w:rsid w:val="004930EB"/>
    <w:rsid w:val="00493DFB"/>
    <w:rsid w:val="00494900"/>
    <w:rsid w:val="00494D3D"/>
    <w:rsid w:val="00494D83"/>
    <w:rsid w:val="004952A0"/>
    <w:rsid w:val="0049537B"/>
    <w:rsid w:val="00495B23"/>
    <w:rsid w:val="0049622B"/>
    <w:rsid w:val="00496BAA"/>
    <w:rsid w:val="0049708C"/>
    <w:rsid w:val="00497167"/>
    <w:rsid w:val="00497433"/>
    <w:rsid w:val="004974BE"/>
    <w:rsid w:val="004974F6"/>
    <w:rsid w:val="004977A5"/>
    <w:rsid w:val="00497BC2"/>
    <w:rsid w:val="00497D79"/>
    <w:rsid w:val="004A00EE"/>
    <w:rsid w:val="004A09C6"/>
    <w:rsid w:val="004A09F5"/>
    <w:rsid w:val="004A19E6"/>
    <w:rsid w:val="004A19EC"/>
    <w:rsid w:val="004A2635"/>
    <w:rsid w:val="004A2BA2"/>
    <w:rsid w:val="004A3217"/>
    <w:rsid w:val="004A37B2"/>
    <w:rsid w:val="004A3EFC"/>
    <w:rsid w:val="004A3F12"/>
    <w:rsid w:val="004A4B0D"/>
    <w:rsid w:val="004A52C4"/>
    <w:rsid w:val="004A5397"/>
    <w:rsid w:val="004A5410"/>
    <w:rsid w:val="004A57A7"/>
    <w:rsid w:val="004A5B64"/>
    <w:rsid w:val="004A6391"/>
    <w:rsid w:val="004A6C22"/>
    <w:rsid w:val="004A6CCC"/>
    <w:rsid w:val="004A6CCF"/>
    <w:rsid w:val="004A6CDA"/>
    <w:rsid w:val="004A6D28"/>
    <w:rsid w:val="004A72CD"/>
    <w:rsid w:val="004A7C34"/>
    <w:rsid w:val="004A7C6D"/>
    <w:rsid w:val="004B0368"/>
    <w:rsid w:val="004B06D2"/>
    <w:rsid w:val="004B0A5E"/>
    <w:rsid w:val="004B0F3D"/>
    <w:rsid w:val="004B0F69"/>
    <w:rsid w:val="004B1311"/>
    <w:rsid w:val="004B1659"/>
    <w:rsid w:val="004B1C46"/>
    <w:rsid w:val="004B2308"/>
    <w:rsid w:val="004B2E16"/>
    <w:rsid w:val="004B3ADD"/>
    <w:rsid w:val="004B3DF6"/>
    <w:rsid w:val="004B4026"/>
    <w:rsid w:val="004B4E59"/>
    <w:rsid w:val="004B5005"/>
    <w:rsid w:val="004B557E"/>
    <w:rsid w:val="004B55B6"/>
    <w:rsid w:val="004B58E7"/>
    <w:rsid w:val="004B5BB8"/>
    <w:rsid w:val="004B6192"/>
    <w:rsid w:val="004B62F9"/>
    <w:rsid w:val="004B6827"/>
    <w:rsid w:val="004B6946"/>
    <w:rsid w:val="004B71C3"/>
    <w:rsid w:val="004B7214"/>
    <w:rsid w:val="004B7524"/>
    <w:rsid w:val="004B76B9"/>
    <w:rsid w:val="004C0BF9"/>
    <w:rsid w:val="004C0D71"/>
    <w:rsid w:val="004C0F87"/>
    <w:rsid w:val="004C10C3"/>
    <w:rsid w:val="004C136D"/>
    <w:rsid w:val="004C1743"/>
    <w:rsid w:val="004C195D"/>
    <w:rsid w:val="004C1960"/>
    <w:rsid w:val="004C2C03"/>
    <w:rsid w:val="004C2D6B"/>
    <w:rsid w:val="004C34E0"/>
    <w:rsid w:val="004C35C5"/>
    <w:rsid w:val="004C41C9"/>
    <w:rsid w:val="004C422C"/>
    <w:rsid w:val="004C446D"/>
    <w:rsid w:val="004C4752"/>
    <w:rsid w:val="004C481E"/>
    <w:rsid w:val="004C4AA0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789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4B95"/>
    <w:rsid w:val="004D52E2"/>
    <w:rsid w:val="004D5359"/>
    <w:rsid w:val="004D56F8"/>
    <w:rsid w:val="004D59EF"/>
    <w:rsid w:val="004D675E"/>
    <w:rsid w:val="004D724A"/>
    <w:rsid w:val="004D73FC"/>
    <w:rsid w:val="004D7C80"/>
    <w:rsid w:val="004E0496"/>
    <w:rsid w:val="004E064D"/>
    <w:rsid w:val="004E08A0"/>
    <w:rsid w:val="004E1E64"/>
    <w:rsid w:val="004E1F34"/>
    <w:rsid w:val="004E1FA4"/>
    <w:rsid w:val="004E20BF"/>
    <w:rsid w:val="004E22AB"/>
    <w:rsid w:val="004E2734"/>
    <w:rsid w:val="004E2F2E"/>
    <w:rsid w:val="004E33AA"/>
    <w:rsid w:val="004E37FD"/>
    <w:rsid w:val="004E3FFB"/>
    <w:rsid w:val="004E56FF"/>
    <w:rsid w:val="004E586D"/>
    <w:rsid w:val="004E5C8B"/>
    <w:rsid w:val="004E748D"/>
    <w:rsid w:val="004E74CB"/>
    <w:rsid w:val="004E7C0B"/>
    <w:rsid w:val="004E7DCE"/>
    <w:rsid w:val="004F0413"/>
    <w:rsid w:val="004F05E5"/>
    <w:rsid w:val="004F08D8"/>
    <w:rsid w:val="004F0CFA"/>
    <w:rsid w:val="004F0D4E"/>
    <w:rsid w:val="004F1247"/>
    <w:rsid w:val="004F26A4"/>
    <w:rsid w:val="004F2E87"/>
    <w:rsid w:val="004F351A"/>
    <w:rsid w:val="004F36AC"/>
    <w:rsid w:val="004F3EA9"/>
    <w:rsid w:val="004F4CB5"/>
    <w:rsid w:val="004F56AB"/>
    <w:rsid w:val="004F585D"/>
    <w:rsid w:val="004F5F8A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3412"/>
    <w:rsid w:val="00503ACD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D57"/>
    <w:rsid w:val="00506E2E"/>
    <w:rsid w:val="0050705E"/>
    <w:rsid w:val="0050708F"/>
    <w:rsid w:val="005075B7"/>
    <w:rsid w:val="00507A62"/>
    <w:rsid w:val="00507BCB"/>
    <w:rsid w:val="00507E72"/>
    <w:rsid w:val="0051032B"/>
    <w:rsid w:val="00510368"/>
    <w:rsid w:val="00510429"/>
    <w:rsid w:val="00510480"/>
    <w:rsid w:val="005106C0"/>
    <w:rsid w:val="0051094F"/>
    <w:rsid w:val="00510C37"/>
    <w:rsid w:val="00510DF0"/>
    <w:rsid w:val="005114C9"/>
    <w:rsid w:val="00512289"/>
    <w:rsid w:val="005124C0"/>
    <w:rsid w:val="00513529"/>
    <w:rsid w:val="0051358E"/>
    <w:rsid w:val="005136BA"/>
    <w:rsid w:val="00513E72"/>
    <w:rsid w:val="00513EBE"/>
    <w:rsid w:val="00514AB3"/>
    <w:rsid w:val="00514C81"/>
    <w:rsid w:val="00515346"/>
    <w:rsid w:val="00515767"/>
    <w:rsid w:val="005159B3"/>
    <w:rsid w:val="005165B0"/>
    <w:rsid w:val="00516DB2"/>
    <w:rsid w:val="0051719B"/>
    <w:rsid w:val="00517644"/>
    <w:rsid w:val="0051793F"/>
    <w:rsid w:val="00517FE5"/>
    <w:rsid w:val="005203DA"/>
    <w:rsid w:val="00520C9C"/>
    <w:rsid w:val="00521339"/>
    <w:rsid w:val="0052166B"/>
    <w:rsid w:val="00521DDF"/>
    <w:rsid w:val="00521E35"/>
    <w:rsid w:val="005221AD"/>
    <w:rsid w:val="005221DD"/>
    <w:rsid w:val="0052264F"/>
    <w:rsid w:val="00522B30"/>
    <w:rsid w:val="00522D93"/>
    <w:rsid w:val="00523709"/>
    <w:rsid w:val="00523B39"/>
    <w:rsid w:val="00523F32"/>
    <w:rsid w:val="00523F52"/>
    <w:rsid w:val="0052533D"/>
    <w:rsid w:val="005253D6"/>
    <w:rsid w:val="00525A08"/>
    <w:rsid w:val="00525ABA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47C"/>
    <w:rsid w:val="00531CA1"/>
    <w:rsid w:val="00531FF5"/>
    <w:rsid w:val="0053239F"/>
    <w:rsid w:val="00532A93"/>
    <w:rsid w:val="005338AF"/>
    <w:rsid w:val="0053417F"/>
    <w:rsid w:val="00535E4C"/>
    <w:rsid w:val="00536099"/>
    <w:rsid w:val="0053679A"/>
    <w:rsid w:val="00536E98"/>
    <w:rsid w:val="00537396"/>
    <w:rsid w:val="00537798"/>
    <w:rsid w:val="00537EE9"/>
    <w:rsid w:val="00540B36"/>
    <w:rsid w:val="00541503"/>
    <w:rsid w:val="00541741"/>
    <w:rsid w:val="00541FCE"/>
    <w:rsid w:val="005420EF"/>
    <w:rsid w:val="005423D0"/>
    <w:rsid w:val="005426C2"/>
    <w:rsid w:val="00542BFD"/>
    <w:rsid w:val="00542C0F"/>
    <w:rsid w:val="00542D88"/>
    <w:rsid w:val="00543158"/>
    <w:rsid w:val="005432B6"/>
    <w:rsid w:val="0054347A"/>
    <w:rsid w:val="0054347F"/>
    <w:rsid w:val="00543824"/>
    <w:rsid w:val="00543CBB"/>
    <w:rsid w:val="00544A81"/>
    <w:rsid w:val="00545A14"/>
    <w:rsid w:val="005464EE"/>
    <w:rsid w:val="005471D4"/>
    <w:rsid w:val="00547350"/>
    <w:rsid w:val="005476E2"/>
    <w:rsid w:val="0055050E"/>
    <w:rsid w:val="00550547"/>
    <w:rsid w:val="00550F8E"/>
    <w:rsid w:val="005512BE"/>
    <w:rsid w:val="005519D0"/>
    <w:rsid w:val="00551A75"/>
    <w:rsid w:val="00551A8A"/>
    <w:rsid w:val="00551C97"/>
    <w:rsid w:val="00552FAC"/>
    <w:rsid w:val="005531F8"/>
    <w:rsid w:val="005535D7"/>
    <w:rsid w:val="00553BA3"/>
    <w:rsid w:val="0055423A"/>
    <w:rsid w:val="0055497F"/>
    <w:rsid w:val="00554A29"/>
    <w:rsid w:val="00554A65"/>
    <w:rsid w:val="00554A83"/>
    <w:rsid w:val="00555186"/>
    <w:rsid w:val="0055567F"/>
    <w:rsid w:val="005557A7"/>
    <w:rsid w:val="00555851"/>
    <w:rsid w:val="00555C20"/>
    <w:rsid w:val="00555C94"/>
    <w:rsid w:val="00556034"/>
    <w:rsid w:val="005560F0"/>
    <w:rsid w:val="00556901"/>
    <w:rsid w:val="00556D04"/>
    <w:rsid w:val="0055713E"/>
    <w:rsid w:val="00557370"/>
    <w:rsid w:val="005573BF"/>
    <w:rsid w:val="00560928"/>
    <w:rsid w:val="00561414"/>
    <w:rsid w:val="005617A8"/>
    <w:rsid w:val="00561988"/>
    <w:rsid w:val="00561DBF"/>
    <w:rsid w:val="00561E45"/>
    <w:rsid w:val="005620AE"/>
    <w:rsid w:val="0056217D"/>
    <w:rsid w:val="00562445"/>
    <w:rsid w:val="00563288"/>
    <w:rsid w:val="0056341E"/>
    <w:rsid w:val="00563CF4"/>
    <w:rsid w:val="00563F07"/>
    <w:rsid w:val="00564357"/>
    <w:rsid w:val="00564C20"/>
    <w:rsid w:val="005650B5"/>
    <w:rsid w:val="0056514B"/>
    <w:rsid w:val="00565198"/>
    <w:rsid w:val="00565505"/>
    <w:rsid w:val="00565684"/>
    <w:rsid w:val="005658DF"/>
    <w:rsid w:val="00565999"/>
    <w:rsid w:val="005659FA"/>
    <w:rsid w:val="0056624D"/>
    <w:rsid w:val="005665F2"/>
    <w:rsid w:val="00566B54"/>
    <w:rsid w:val="00566BDA"/>
    <w:rsid w:val="00566EC6"/>
    <w:rsid w:val="00567CF1"/>
    <w:rsid w:val="00567D7D"/>
    <w:rsid w:val="00570253"/>
    <w:rsid w:val="0057104D"/>
    <w:rsid w:val="00571105"/>
    <w:rsid w:val="00571281"/>
    <w:rsid w:val="005714DB"/>
    <w:rsid w:val="00571780"/>
    <w:rsid w:val="0057178D"/>
    <w:rsid w:val="005717D9"/>
    <w:rsid w:val="00571864"/>
    <w:rsid w:val="00571895"/>
    <w:rsid w:val="00571A2F"/>
    <w:rsid w:val="00571F5C"/>
    <w:rsid w:val="00572000"/>
    <w:rsid w:val="005721A9"/>
    <w:rsid w:val="005726A5"/>
    <w:rsid w:val="00572B70"/>
    <w:rsid w:val="00572D02"/>
    <w:rsid w:val="00573191"/>
    <w:rsid w:val="0057320F"/>
    <w:rsid w:val="005732C7"/>
    <w:rsid w:val="00573ECC"/>
    <w:rsid w:val="00574287"/>
    <w:rsid w:val="00574A0B"/>
    <w:rsid w:val="00574B1C"/>
    <w:rsid w:val="00574D76"/>
    <w:rsid w:val="00574E9C"/>
    <w:rsid w:val="005751FD"/>
    <w:rsid w:val="005758F9"/>
    <w:rsid w:val="00575A3B"/>
    <w:rsid w:val="00575D26"/>
    <w:rsid w:val="00576623"/>
    <w:rsid w:val="00577308"/>
    <w:rsid w:val="00577854"/>
    <w:rsid w:val="0058000D"/>
    <w:rsid w:val="00580512"/>
    <w:rsid w:val="005806BA"/>
    <w:rsid w:val="00580866"/>
    <w:rsid w:val="00580A5B"/>
    <w:rsid w:val="00580DAB"/>
    <w:rsid w:val="005810BC"/>
    <w:rsid w:val="00581246"/>
    <w:rsid w:val="00581464"/>
    <w:rsid w:val="00582AA0"/>
    <w:rsid w:val="00582C69"/>
    <w:rsid w:val="00582CA9"/>
    <w:rsid w:val="00582CDD"/>
    <w:rsid w:val="00583490"/>
    <w:rsid w:val="00583A36"/>
    <w:rsid w:val="00583B08"/>
    <w:rsid w:val="00583E2F"/>
    <w:rsid w:val="00583E9C"/>
    <w:rsid w:val="00583EE6"/>
    <w:rsid w:val="0058424C"/>
    <w:rsid w:val="00585054"/>
    <w:rsid w:val="005858C3"/>
    <w:rsid w:val="0058590D"/>
    <w:rsid w:val="005864FF"/>
    <w:rsid w:val="00587380"/>
    <w:rsid w:val="00587D97"/>
    <w:rsid w:val="00590055"/>
    <w:rsid w:val="00590104"/>
    <w:rsid w:val="005902CA"/>
    <w:rsid w:val="0059082A"/>
    <w:rsid w:val="00590A07"/>
    <w:rsid w:val="00590BD0"/>
    <w:rsid w:val="00590FF6"/>
    <w:rsid w:val="00591711"/>
    <w:rsid w:val="00592069"/>
    <w:rsid w:val="00592428"/>
    <w:rsid w:val="005927F1"/>
    <w:rsid w:val="00592AD2"/>
    <w:rsid w:val="00592F63"/>
    <w:rsid w:val="0059361A"/>
    <w:rsid w:val="005939F9"/>
    <w:rsid w:val="00593EFF"/>
    <w:rsid w:val="00594D45"/>
    <w:rsid w:val="005950DE"/>
    <w:rsid w:val="005953DA"/>
    <w:rsid w:val="00595479"/>
    <w:rsid w:val="0059568C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001"/>
    <w:rsid w:val="005A03A0"/>
    <w:rsid w:val="005A0613"/>
    <w:rsid w:val="005A06DC"/>
    <w:rsid w:val="005A09A3"/>
    <w:rsid w:val="005A205A"/>
    <w:rsid w:val="005A250C"/>
    <w:rsid w:val="005A2831"/>
    <w:rsid w:val="005A2B01"/>
    <w:rsid w:val="005A2B5C"/>
    <w:rsid w:val="005A304F"/>
    <w:rsid w:val="005A3624"/>
    <w:rsid w:val="005A37E3"/>
    <w:rsid w:val="005A3AE5"/>
    <w:rsid w:val="005A3B03"/>
    <w:rsid w:val="005A3E88"/>
    <w:rsid w:val="005A4471"/>
    <w:rsid w:val="005A45BA"/>
    <w:rsid w:val="005A49BC"/>
    <w:rsid w:val="005A4A9C"/>
    <w:rsid w:val="005A4B80"/>
    <w:rsid w:val="005A4FCF"/>
    <w:rsid w:val="005A521E"/>
    <w:rsid w:val="005A60C6"/>
    <w:rsid w:val="005A6463"/>
    <w:rsid w:val="005A672D"/>
    <w:rsid w:val="005A675A"/>
    <w:rsid w:val="005A6D3A"/>
    <w:rsid w:val="005A6FE7"/>
    <w:rsid w:val="005A7328"/>
    <w:rsid w:val="005A7B66"/>
    <w:rsid w:val="005A7C0D"/>
    <w:rsid w:val="005A7C3C"/>
    <w:rsid w:val="005A7FC5"/>
    <w:rsid w:val="005B04C4"/>
    <w:rsid w:val="005B051A"/>
    <w:rsid w:val="005B060F"/>
    <w:rsid w:val="005B0871"/>
    <w:rsid w:val="005B0C4B"/>
    <w:rsid w:val="005B14A7"/>
    <w:rsid w:val="005B1729"/>
    <w:rsid w:val="005B263C"/>
    <w:rsid w:val="005B27B0"/>
    <w:rsid w:val="005B2A2D"/>
    <w:rsid w:val="005B3042"/>
    <w:rsid w:val="005B3639"/>
    <w:rsid w:val="005B37C8"/>
    <w:rsid w:val="005B38E5"/>
    <w:rsid w:val="005B3BDC"/>
    <w:rsid w:val="005B3C10"/>
    <w:rsid w:val="005B3D71"/>
    <w:rsid w:val="005B3D93"/>
    <w:rsid w:val="005B4328"/>
    <w:rsid w:val="005B4D3C"/>
    <w:rsid w:val="005B4D66"/>
    <w:rsid w:val="005B4F5D"/>
    <w:rsid w:val="005B517D"/>
    <w:rsid w:val="005B52FC"/>
    <w:rsid w:val="005B538B"/>
    <w:rsid w:val="005B5BA7"/>
    <w:rsid w:val="005B5CEA"/>
    <w:rsid w:val="005B5ED1"/>
    <w:rsid w:val="005B60D4"/>
    <w:rsid w:val="005B6191"/>
    <w:rsid w:val="005B6264"/>
    <w:rsid w:val="005B62AE"/>
    <w:rsid w:val="005B63FE"/>
    <w:rsid w:val="005B6937"/>
    <w:rsid w:val="005B78B8"/>
    <w:rsid w:val="005B7D0B"/>
    <w:rsid w:val="005C03E0"/>
    <w:rsid w:val="005C0540"/>
    <w:rsid w:val="005C0BAD"/>
    <w:rsid w:val="005C0C90"/>
    <w:rsid w:val="005C1C49"/>
    <w:rsid w:val="005C2602"/>
    <w:rsid w:val="005C2B90"/>
    <w:rsid w:val="005C301C"/>
    <w:rsid w:val="005C3B67"/>
    <w:rsid w:val="005C3F05"/>
    <w:rsid w:val="005C4D50"/>
    <w:rsid w:val="005C597F"/>
    <w:rsid w:val="005C5E4B"/>
    <w:rsid w:val="005C60A2"/>
    <w:rsid w:val="005C63D1"/>
    <w:rsid w:val="005C692D"/>
    <w:rsid w:val="005C6AA8"/>
    <w:rsid w:val="005C6FF9"/>
    <w:rsid w:val="005C7307"/>
    <w:rsid w:val="005C7506"/>
    <w:rsid w:val="005C751F"/>
    <w:rsid w:val="005C7524"/>
    <w:rsid w:val="005C7B64"/>
    <w:rsid w:val="005C7D6E"/>
    <w:rsid w:val="005D0F6B"/>
    <w:rsid w:val="005D1056"/>
    <w:rsid w:val="005D1811"/>
    <w:rsid w:val="005D1FF0"/>
    <w:rsid w:val="005D237F"/>
    <w:rsid w:val="005D28EB"/>
    <w:rsid w:val="005D2F07"/>
    <w:rsid w:val="005D369A"/>
    <w:rsid w:val="005D37D2"/>
    <w:rsid w:val="005D4087"/>
    <w:rsid w:val="005D40DE"/>
    <w:rsid w:val="005D4590"/>
    <w:rsid w:val="005D4A76"/>
    <w:rsid w:val="005D4ED3"/>
    <w:rsid w:val="005D529B"/>
    <w:rsid w:val="005D5C8F"/>
    <w:rsid w:val="005D5DD9"/>
    <w:rsid w:val="005D6056"/>
    <w:rsid w:val="005D62E1"/>
    <w:rsid w:val="005D64DB"/>
    <w:rsid w:val="005D6978"/>
    <w:rsid w:val="005D6A43"/>
    <w:rsid w:val="005D6EF9"/>
    <w:rsid w:val="005D7B6A"/>
    <w:rsid w:val="005D7CC1"/>
    <w:rsid w:val="005D7E9A"/>
    <w:rsid w:val="005E0195"/>
    <w:rsid w:val="005E0E41"/>
    <w:rsid w:val="005E15E9"/>
    <w:rsid w:val="005E164D"/>
    <w:rsid w:val="005E17B7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5D0E"/>
    <w:rsid w:val="005E5DF3"/>
    <w:rsid w:val="005E5E9B"/>
    <w:rsid w:val="005E672F"/>
    <w:rsid w:val="005E6A9E"/>
    <w:rsid w:val="005E70F0"/>
    <w:rsid w:val="005E7539"/>
    <w:rsid w:val="005F025B"/>
    <w:rsid w:val="005F110E"/>
    <w:rsid w:val="005F11E7"/>
    <w:rsid w:val="005F12A5"/>
    <w:rsid w:val="005F169D"/>
    <w:rsid w:val="005F1ADE"/>
    <w:rsid w:val="005F2303"/>
    <w:rsid w:val="005F24BC"/>
    <w:rsid w:val="005F2687"/>
    <w:rsid w:val="005F2AA1"/>
    <w:rsid w:val="005F2C90"/>
    <w:rsid w:val="005F2CC3"/>
    <w:rsid w:val="005F2EB9"/>
    <w:rsid w:val="005F369F"/>
    <w:rsid w:val="005F3B2F"/>
    <w:rsid w:val="005F4184"/>
    <w:rsid w:val="005F422F"/>
    <w:rsid w:val="005F463D"/>
    <w:rsid w:val="005F5A88"/>
    <w:rsid w:val="005F5EEA"/>
    <w:rsid w:val="005F655E"/>
    <w:rsid w:val="005F6758"/>
    <w:rsid w:val="005F70AF"/>
    <w:rsid w:val="005F73F8"/>
    <w:rsid w:val="005F76E7"/>
    <w:rsid w:val="005F7A4F"/>
    <w:rsid w:val="005F7C89"/>
    <w:rsid w:val="005F7D32"/>
    <w:rsid w:val="00600511"/>
    <w:rsid w:val="00600545"/>
    <w:rsid w:val="00600693"/>
    <w:rsid w:val="00600B98"/>
    <w:rsid w:val="0060135C"/>
    <w:rsid w:val="006017FC"/>
    <w:rsid w:val="00602579"/>
    <w:rsid w:val="00602A8E"/>
    <w:rsid w:val="00602D03"/>
    <w:rsid w:val="0060381D"/>
    <w:rsid w:val="006043C8"/>
    <w:rsid w:val="00604D0D"/>
    <w:rsid w:val="00605078"/>
    <w:rsid w:val="00605769"/>
    <w:rsid w:val="00605AA1"/>
    <w:rsid w:val="00605D8B"/>
    <w:rsid w:val="00606FA6"/>
    <w:rsid w:val="006073CA"/>
    <w:rsid w:val="0060787E"/>
    <w:rsid w:val="006078D8"/>
    <w:rsid w:val="00607D2A"/>
    <w:rsid w:val="00610089"/>
    <w:rsid w:val="0061169E"/>
    <w:rsid w:val="00611E49"/>
    <w:rsid w:val="0061201F"/>
    <w:rsid w:val="00612040"/>
    <w:rsid w:val="006123FA"/>
    <w:rsid w:val="0061280A"/>
    <w:rsid w:val="00612B11"/>
    <w:rsid w:val="00612FF5"/>
    <w:rsid w:val="00613019"/>
    <w:rsid w:val="006131BB"/>
    <w:rsid w:val="006136F9"/>
    <w:rsid w:val="0061374E"/>
    <w:rsid w:val="00614155"/>
    <w:rsid w:val="0061415E"/>
    <w:rsid w:val="00614700"/>
    <w:rsid w:val="00614B17"/>
    <w:rsid w:val="0061526D"/>
    <w:rsid w:val="006157A2"/>
    <w:rsid w:val="00615CFA"/>
    <w:rsid w:val="006163E0"/>
    <w:rsid w:val="00616677"/>
    <w:rsid w:val="00616A40"/>
    <w:rsid w:val="00616E86"/>
    <w:rsid w:val="00617753"/>
    <w:rsid w:val="00617961"/>
    <w:rsid w:val="00620FB5"/>
    <w:rsid w:val="0062184B"/>
    <w:rsid w:val="006226E5"/>
    <w:rsid w:val="0062279B"/>
    <w:rsid w:val="00623454"/>
    <w:rsid w:val="00623F21"/>
    <w:rsid w:val="00624D24"/>
    <w:rsid w:val="00624E3B"/>
    <w:rsid w:val="00625364"/>
    <w:rsid w:val="006258D0"/>
    <w:rsid w:val="00626A89"/>
    <w:rsid w:val="00627721"/>
    <w:rsid w:val="00627B62"/>
    <w:rsid w:val="00627EBE"/>
    <w:rsid w:val="0063008E"/>
    <w:rsid w:val="00630430"/>
    <w:rsid w:val="006307D4"/>
    <w:rsid w:val="0063158F"/>
    <w:rsid w:val="00631732"/>
    <w:rsid w:val="006318BC"/>
    <w:rsid w:val="00631C72"/>
    <w:rsid w:val="006320AD"/>
    <w:rsid w:val="006323CF"/>
    <w:rsid w:val="006324E8"/>
    <w:rsid w:val="0063300F"/>
    <w:rsid w:val="0063354F"/>
    <w:rsid w:val="00633F71"/>
    <w:rsid w:val="00634318"/>
    <w:rsid w:val="0063454F"/>
    <w:rsid w:val="00634948"/>
    <w:rsid w:val="00635093"/>
    <w:rsid w:val="0063531C"/>
    <w:rsid w:val="006357D5"/>
    <w:rsid w:val="00636255"/>
    <w:rsid w:val="006366DF"/>
    <w:rsid w:val="006368A9"/>
    <w:rsid w:val="0063694F"/>
    <w:rsid w:val="006369A2"/>
    <w:rsid w:val="00636E4C"/>
    <w:rsid w:val="00637237"/>
    <w:rsid w:val="00637589"/>
    <w:rsid w:val="00637D9A"/>
    <w:rsid w:val="00640EE8"/>
    <w:rsid w:val="00641218"/>
    <w:rsid w:val="006428F2"/>
    <w:rsid w:val="006431F0"/>
    <w:rsid w:val="006437EC"/>
    <w:rsid w:val="00643843"/>
    <w:rsid w:val="00643C50"/>
    <w:rsid w:val="00644083"/>
    <w:rsid w:val="006445E5"/>
    <w:rsid w:val="006446E1"/>
    <w:rsid w:val="00644892"/>
    <w:rsid w:val="00644D66"/>
    <w:rsid w:val="006456AF"/>
    <w:rsid w:val="00645770"/>
    <w:rsid w:val="00645C87"/>
    <w:rsid w:val="00645CD6"/>
    <w:rsid w:val="0064632C"/>
    <w:rsid w:val="00646451"/>
    <w:rsid w:val="00647645"/>
    <w:rsid w:val="00647772"/>
    <w:rsid w:val="006477FF"/>
    <w:rsid w:val="006479B4"/>
    <w:rsid w:val="00647C0B"/>
    <w:rsid w:val="00647C81"/>
    <w:rsid w:val="00647E4A"/>
    <w:rsid w:val="00647E6B"/>
    <w:rsid w:val="00647EAA"/>
    <w:rsid w:val="00647F31"/>
    <w:rsid w:val="0065048B"/>
    <w:rsid w:val="006508F4"/>
    <w:rsid w:val="00650C52"/>
    <w:rsid w:val="00651765"/>
    <w:rsid w:val="00651E72"/>
    <w:rsid w:val="00651FE7"/>
    <w:rsid w:val="006521FA"/>
    <w:rsid w:val="0065240D"/>
    <w:rsid w:val="00652695"/>
    <w:rsid w:val="006526F7"/>
    <w:rsid w:val="006528EC"/>
    <w:rsid w:val="00652BF5"/>
    <w:rsid w:val="00652DA6"/>
    <w:rsid w:val="00652E11"/>
    <w:rsid w:val="00652F1F"/>
    <w:rsid w:val="00653107"/>
    <w:rsid w:val="00653176"/>
    <w:rsid w:val="00653817"/>
    <w:rsid w:val="006538D9"/>
    <w:rsid w:val="006540BF"/>
    <w:rsid w:val="0065487C"/>
    <w:rsid w:val="006549EF"/>
    <w:rsid w:val="00654BFD"/>
    <w:rsid w:val="00656211"/>
    <w:rsid w:val="00656243"/>
    <w:rsid w:val="006565E0"/>
    <w:rsid w:val="006570BB"/>
    <w:rsid w:val="00660194"/>
    <w:rsid w:val="0066063F"/>
    <w:rsid w:val="0066152C"/>
    <w:rsid w:val="00661D63"/>
    <w:rsid w:val="00661ECC"/>
    <w:rsid w:val="00662074"/>
    <w:rsid w:val="00662244"/>
    <w:rsid w:val="006626D8"/>
    <w:rsid w:val="00664200"/>
    <w:rsid w:val="00664487"/>
    <w:rsid w:val="00664979"/>
    <w:rsid w:val="00664DB7"/>
    <w:rsid w:val="00664F03"/>
    <w:rsid w:val="00665227"/>
    <w:rsid w:val="0066542E"/>
    <w:rsid w:val="0066565A"/>
    <w:rsid w:val="00666134"/>
    <w:rsid w:val="00666609"/>
    <w:rsid w:val="00666BC6"/>
    <w:rsid w:val="00666EF8"/>
    <w:rsid w:val="00667042"/>
    <w:rsid w:val="0066743F"/>
    <w:rsid w:val="0066755C"/>
    <w:rsid w:val="00667824"/>
    <w:rsid w:val="00667B83"/>
    <w:rsid w:val="00667DF2"/>
    <w:rsid w:val="0067016F"/>
    <w:rsid w:val="006708D7"/>
    <w:rsid w:val="006708E0"/>
    <w:rsid w:val="0067099D"/>
    <w:rsid w:val="006709B6"/>
    <w:rsid w:val="00670FC0"/>
    <w:rsid w:val="0067104F"/>
    <w:rsid w:val="006714B2"/>
    <w:rsid w:val="006715EC"/>
    <w:rsid w:val="00671803"/>
    <w:rsid w:val="00671D01"/>
    <w:rsid w:val="006723B7"/>
    <w:rsid w:val="00672D6B"/>
    <w:rsid w:val="006737BE"/>
    <w:rsid w:val="00673B1D"/>
    <w:rsid w:val="00673BB2"/>
    <w:rsid w:val="00673F8A"/>
    <w:rsid w:val="00674066"/>
    <w:rsid w:val="00674167"/>
    <w:rsid w:val="00674607"/>
    <w:rsid w:val="00674EF5"/>
    <w:rsid w:val="00675772"/>
    <w:rsid w:val="00676271"/>
    <w:rsid w:val="00676A74"/>
    <w:rsid w:val="00676D32"/>
    <w:rsid w:val="00676DD5"/>
    <w:rsid w:val="0067783B"/>
    <w:rsid w:val="00677B71"/>
    <w:rsid w:val="006803F0"/>
    <w:rsid w:val="006806AC"/>
    <w:rsid w:val="006806C5"/>
    <w:rsid w:val="00680817"/>
    <w:rsid w:val="0068112B"/>
    <w:rsid w:val="006815F7"/>
    <w:rsid w:val="00681F4D"/>
    <w:rsid w:val="00682259"/>
    <w:rsid w:val="006823B0"/>
    <w:rsid w:val="0068271C"/>
    <w:rsid w:val="006827A1"/>
    <w:rsid w:val="00682C30"/>
    <w:rsid w:val="006836D3"/>
    <w:rsid w:val="00683F66"/>
    <w:rsid w:val="00683FC6"/>
    <w:rsid w:val="00684049"/>
    <w:rsid w:val="00684755"/>
    <w:rsid w:val="006847B9"/>
    <w:rsid w:val="00684876"/>
    <w:rsid w:val="00684EB1"/>
    <w:rsid w:val="00685254"/>
    <w:rsid w:val="00685B13"/>
    <w:rsid w:val="00685C73"/>
    <w:rsid w:val="006863E4"/>
    <w:rsid w:val="00686F4A"/>
    <w:rsid w:val="00687169"/>
    <w:rsid w:val="006875B3"/>
    <w:rsid w:val="0068765B"/>
    <w:rsid w:val="00687928"/>
    <w:rsid w:val="0069000C"/>
    <w:rsid w:val="00690198"/>
    <w:rsid w:val="00690C10"/>
    <w:rsid w:val="00692204"/>
    <w:rsid w:val="006925C9"/>
    <w:rsid w:val="00692614"/>
    <w:rsid w:val="00692628"/>
    <w:rsid w:val="006930D3"/>
    <w:rsid w:val="00693251"/>
    <w:rsid w:val="006932D4"/>
    <w:rsid w:val="006938E8"/>
    <w:rsid w:val="00694256"/>
    <w:rsid w:val="0069471D"/>
    <w:rsid w:val="006947CF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97B64"/>
    <w:rsid w:val="006A03DD"/>
    <w:rsid w:val="006A04DB"/>
    <w:rsid w:val="006A09A5"/>
    <w:rsid w:val="006A0C89"/>
    <w:rsid w:val="006A0FD6"/>
    <w:rsid w:val="006A114B"/>
    <w:rsid w:val="006A17C7"/>
    <w:rsid w:val="006A1BCB"/>
    <w:rsid w:val="006A22E5"/>
    <w:rsid w:val="006A293C"/>
    <w:rsid w:val="006A2A71"/>
    <w:rsid w:val="006A30B4"/>
    <w:rsid w:val="006A36E1"/>
    <w:rsid w:val="006A3D40"/>
    <w:rsid w:val="006A3D5B"/>
    <w:rsid w:val="006A3F6E"/>
    <w:rsid w:val="006A503D"/>
    <w:rsid w:val="006A50F6"/>
    <w:rsid w:val="006A5216"/>
    <w:rsid w:val="006A533C"/>
    <w:rsid w:val="006A57F2"/>
    <w:rsid w:val="006A5AC7"/>
    <w:rsid w:val="006A5B16"/>
    <w:rsid w:val="006A61AD"/>
    <w:rsid w:val="006A6240"/>
    <w:rsid w:val="006A6349"/>
    <w:rsid w:val="006A6557"/>
    <w:rsid w:val="006A6FB8"/>
    <w:rsid w:val="006A733B"/>
    <w:rsid w:val="006A7F2A"/>
    <w:rsid w:val="006A7FBD"/>
    <w:rsid w:val="006B1682"/>
    <w:rsid w:val="006B261F"/>
    <w:rsid w:val="006B2A64"/>
    <w:rsid w:val="006B2FD2"/>
    <w:rsid w:val="006B32F2"/>
    <w:rsid w:val="006B34E5"/>
    <w:rsid w:val="006B3ABB"/>
    <w:rsid w:val="006B4869"/>
    <w:rsid w:val="006B4E41"/>
    <w:rsid w:val="006B4FD0"/>
    <w:rsid w:val="006B5036"/>
    <w:rsid w:val="006B5321"/>
    <w:rsid w:val="006B5618"/>
    <w:rsid w:val="006B6234"/>
    <w:rsid w:val="006B62CA"/>
    <w:rsid w:val="006B724D"/>
    <w:rsid w:val="006B79BE"/>
    <w:rsid w:val="006B7BCE"/>
    <w:rsid w:val="006C001B"/>
    <w:rsid w:val="006C03FF"/>
    <w:rsid w:val="006C067F"/>
    <w:rsid w:val="006C0E37"/>
    <w:rsid w:val="006C111A"/>
    <w:rsid w:val="006C136C"/>
    <w:rsid w:val="006C16BE"/>
    <w:rsid w:val="006C1907"/>
    <w:rsid w:val="006C1986"/>
    <w:rsid w:val="006C1FA2"/>
    <w:rsid w:val="006C23DB"/>
    <w:rsid w:val="006C24DE"/>
    <w:rsid w:val="006C2A12"/>
    <w:rsid w:val="006C3758"/>
    <w:rsid w:val="006C38CE"/>
    <w:rsid w:val="006C392F"/>
    <w:rsid w:val="006C39B6"/>
    <w:rsid w:val="006C3A5A"/>
    <w:rsid w:val="006C3C2B"/>
    <w:rsid w:val="006C3D3E"/>
    <w:rsid w:val="006C3FD4"/>
    <w:rsid w:val="006C42F1"/>
    <w:rsid w:val="006C455E"/>
    <w:rsid w:val="006C4F7C"/>
    <w:rsid w:val="006C5A63"/>
    <w:rsid w:val="006C5B35"/>
    <w:rsid w:val="006C5CB1"/>
    <w:rsid w:val="006C64DD"/>
    <w:rsid w:val="006C68F4"/>
    <w:rsid w:val="006C7EB0"/>
    <w:rsid w:val="006C7F7D"/>
    <w:rsid w:val="006D048E"/>
    <w:rsid w:val="006D0506"/>
    <w:rsid w:val="006D0BD9"/>
    <w:rsid w:val="006D18C1"/>
    <w:rsid w:val="006D1E1A"/>
    <w:rsid w:val="006D1FE6"/>
    <w:rsid w:val="006D230B"/>
    <w:rsid w:val="006D3031"/>
    <w:rsid w:val="006D3B2C"/>
    <w:rsid w:val="006D3F55"/>
    <w:rsid w:val="006D4120"/>
    <w:rsid w:val="006D415D"/>
    <w:rsid w:val="006D4370"/>
    <w:rsid w:val="006D4674"/>
    <w:rsid w:val="006D4E47"/>
    <w:rsid w:val="006D4EDC"/>
    <w:rsid w:val="006D5189"/>
    <w:rsid w:val="006D534C"/>
    <w:rsid w:val="006D56D0"/>
    <w:rsid w:val="006D57A2"/>
    <w:rsid w:val="006D5FA7"/>
    <w:rsid w:val="006D609A"/>
    <w:rsid w:val="006D66F7"/>
    <w:rsid w:val="006D69C6"/>
    <w:rsid w:val="006D7E01"/>
    <w:rsid w:val="006E0159"/>
    <w:rsid w:val="006E0A3F"/>
    <w:rsid w:val="006E17FB"/>
    <w:rsid w:val="006E1E50"/>
    <w:rsid w:val="006E2B4E"/>
    <w:rsid w:val="006E2B8A"/>
    <w:rsid w:val="006E2CA3"/>
    <w:rsid w:val="006E2CDC"/>
    <w:rsid w:val="006E2E7B"/>
    <w:rsid w:val="006E324F"/>
    <w:rsid w:val="006E3C5A"/>
    <w:rsid w:val="006E42B8"/>
    <w:rsid w:val="006E4568"/>
    <w:rsid w:val="006E47ED"/>
    <w:rsid w:val="006E4FB1"/>
    <w:rsid w:val="006E4FBE"/>
    <w:rsid w:val="006E53D0"/>
    <w:rsid w:val="006E5AE9"/>
    <w:rsid w:val="006E5BD6"/>
    <w:rsid w:val="006E649D"/>
    <w:rsid w:val="006E720E"/>
    <w:rsid w:val="006E73C4"/>
    <w:rsid w:val="006E76D9"/>
    <w:rsid w:val="006E78FC"/>
    <w:rsid w:val="006E7A37"/>
    <w:rsid w:val="006E7D00"/>
    <w:rsid w:val="006E7EFF"/>
    <w:rsid w:val="006F0676"/>
    <w:rsid w:val="006F09F5"/>
    <w:rsid w:val="006F1497"/>
    <w:rsid w:val="006F1FB1"/>
    <w:rsid w:val="006F2085"/>
    <w:rsid w:val="006F226F"/>
    <w:rsid w:val="006F285D"/>
    <w:rsid w:val="006F2B5D"/>
    <w:rsid w:val="006F3F0E"/>
    <w:rsid w:val="006F4B39"/>
    <w:rsid w:val="006F4B6C"/>
    <w:rsid w:val="006F5154"/>
    <w:rsid w:val="006F5207"/>
    <w:rsid w:val="006F5680"/>
    <w:rsid w:val="006F5754"/>
    <w:rsid w:val="006F5D41"/>
    <w:rsid w:val="006F5DAC"/>
    <w:rsid w:val="006F5F3A"/>
    <w:rsid w:val="006F648D"/>
    <w:rsid w:val="006F64DD"/>
    <w:rsid w:val="006F674E"/>
    <w:rsid w:val="006F6EB2"/>
    <w:rsid w:val="006F715C"/>
    <w:rsid w:val="006F7672"/>
    <w:rsid w:val="006F7A62"/>
    <w:rsid w:val="006F7A99"/>
    <w:rsid w:val="006F7F45"/>
    <w:rsid w:val="006F7FD3"/>
    <w:rsid w:val="007004E5"/>
    <w:rsid w:val="00700BFA"/>
    <w:rsid w:val="0070122C"/>
    <w:rsid w:val="00701416"/>
    <w:rsid w:val="007019B7"/>
    <w:rsid w:val="00702305"/>
    <w:rsid w:val="0070232C"/>
    <w:rsid w:val="00702E69"/>
    <w:rsid w:val="0070315A"/>
    <w:rsid w:val="00703678"/>
    <w:rsid w:val="007038FA"/>
    <w:rsid w:val="00703B61"/>
    <w:rsid w:val="0070403D"/>
    <w:rsid w:val="00704156"/>
    <w:rsid w:val="00704461"/>
    <w:rsid w:val="007044A7"/>
    <w:rsid w:val="007049D0"/>
    <w:rsid w:val="00704A54"/>
    <w:rsid w:val="00704B5A"/>
    <w:rsid w:val="00704F03"/>
    <w:rsid w:val="007053AE"/>
    <w:rsid w:val="007057F9"/>
    <w:rsid w:val="00705887"/>
    <w:rsid w:val="00705E60"/>
    <w:rsid w:val="00705EC8"/>
    <w:rsid w:val="0070603A"/>
    <w:rsid w:val="00706074"/>
    <w:rsid w:val="00706245"/>
    <w:rsid w:val="0070633B"/>
    <w:rsid w:val="00706BDD"/>
    <w:rsid w:val="00706E77"/>
    <w:rsid w:val="00707082"/>
    <w:rsid w:val="0070773D"/>
    <w:rsid w:val="00707811"/>
    <w:rsid w:val="00707A07"/>
    <w:rsid w:val="00707F16"/>
    <w:rsid w:val="007100AD"/>
    <w:rsid w:val="007106BE"/>
    <w:rsid w:val="00710903"/>
    <w:rsid w:val="00711374"/>
    <w:rsid w:val="00711D2C"/>
    <w:rsid w:val="007124C4"/>
    <w:rsid w:val="007129E1"/>
    <w:rsid w:val="007134C5"/>
    <w:rsid w:val="00713526"/>
    <w:rsid w:val="00713599"/>
    <w:rsid w:val="00713682"/>
    <w:rsid w:val="007138E8"/>
    <w:rsid w:val="00713C9E"/>
    <w:rsid w:val="00713EA9"/>
    <w:rsid w:val="007140E8"/>
    <w:rsid w:val="00714137"/>
    <w:rsid w:val="00714953"/>
    <w:rsid w:val="00714CA0"/>
    <w:rsid w:val="00714CAE"/>
    <w:rsid w:val="00715B3B"/>
    <w:rsid w:val="00715BE6"/>
    <w:rsid w:val="00715D6A"/>
    <w:rsid w:val="007161D9"/>
    <w:rsid w:val="00716405"/>
    <w:rsid w:val="0071663F"/>
    <w:rsid w:val="00716BBC"/>
    <w:rsid w:val="00716C8A"/>
    <w:rsid w:val="00716D0A"/>
    <w:rsid w:val="00716E1F"/>
    <w:rsid w:val="00716E45"/>
    <w:rsid w:val="0071725E"/>
    <w:rsid w:val="00717B6E"/>
    <w:rsid w:val="007203F8"/>
    <w:rsid w:val="00720B98"/>
    <w:rsid w:val="00720C23"/>
    <w:rsid w:val="00720EBF"/>
    <w:rsid w:val="00721709"/>
    <w:rsid w:val="007220B5"/>
    <w:rsid w:val="00722F90"/>
    <w:rsid w:val="00723012"/>
    <w:rsid w:val="00723339"/>
    <w:rsid w:val="00723405"/>
    <w:rsid w:val="00724100"/>
    <w:rsid w:val="00724366"/>
    <w:rsid w:val="00724A35"/>
    <w:rsid w:val="00724B74"/>
    <w:rsid w:val="00724EF7"/>
    <w:rsid w:val="00725094"/>
    <w:rsid w:val="00725242"/>
    <w:rsid w:val="00725382"/>
    <w:rsid w:val="00725789"/>
    <w:rsid w:val="007258AB"/>
    <w:rsid w:val="00725A49"/>
    <w:rsid w:val="00726271"/>
    <w:rsid w:val="007268BC"/>
    <w:rsid w:val="0072705B"/>
    <w:rsid w:val="00727434"/>
    <w:rsid w:val="007279AF"/>
    <w:rsid w:val="00727C23"/>
    <w:rsid w:val="00727D14"/>
    <w:rsid w:val="00727EAD"/>
    <w:rsid w:val="00727EE9"/>
    <w:rsid w:val="00731F42"/>
    <w:rsid w:val="0073206A"/>
    <w:rsid w:val="0073222F"/>
    <w:rsid w:val="0073280F"/>
    <w:rsid w:val="00732971"/>
    <w:rsid w:val="007329D7"/>
    <w:rsid w:val="00732BDD"/>
    <w:rsid w:val="00732F41"/>
    <w:rsid w:val="00732FE7"/>
    <w:rsid w:val="007332A3"/>
    <w:rsid w:val="00733529"/>
    <w:rsid w:val="0073368D"/>
    <w:rsid w:val="007338E8"/>
    <w:rsid w:val="00733931"/>
    <w:rsid w:val="00733A8C"/>
    <w:rsid w:val="00733DC0"/>
    <w:rsid w:val="00734072"/>
    <w:rsid w:val="007342F5"/>
    <w:rsid w:val="00734814"/>
    <w:rsid w:val="00734A20"/>
    <w:rsid w:val="00735464"/>
    <w:rsid w:val="0073551C"/>
    <w:rsid w:val="00735958"/>
    <w:rsid w:val="00735E68"/>
    <w:rsid w:val="00736611"/>
    <w:rsid w:val="00736C79"/>
    <w:rsid w:val="0073700B"/>
    <w:rsid w:val="007370F2"/>
    <w:rsid w:val="00737179"/>
    <w:rsid w:val="00740398"/>
    <w:rsid w:val="0074075D"/>
    <w:rsid w:val="0074178D"/>
    <w:rsid w:val="00742085"/>
    <w:rsid w:val="007421F1"/>
    <w:rsid w:val="007422E7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487"/>
    <w:rsid w:val="00745CBB"/>
    <w:rsid w:val="00745F09"/>
    <w:rsid w:val="00746024"/>
    <w:rsid w:val="00746220"/>
    <w:rsid w:val="00746843"/>
    <w:rsid w:val="00746958"/>
    <w:rsid w:val="0074698A"/>
    <w:rsid w:val="00746EE4"/>
    <w:rsid w:val="0074729C"/>
    <w:rsid w:val="00747388"/>
    <w:rsid w:val="007473C4"/>
    <w:rsid w:val="00750964"/>
    <w:rsid w:val="007511D5"/>
    <w:rsid w:val="00751313"/>
    <w:rsid w:val="007515EF"/>
    <w:rsid w:val="00752328"/>
    <w:rsid w:val="007528B8"/>
    <w:rsid w:val="007530CB"/>
    <w:rsid w:val="00753150"/>
    <w:rsid w:val="0075345F"/>
    <w:rsid w:val="007535D7"/>
    <w:rsid w:val="00753808"/>
    <w:rsid w:val="00754203"/>
    <w:rsid w:val="0075429F"/>
    <w:rsid w:val="007546E9"/>
    <w:rsid w:val="007548D5"/>
    <w:rsid w:val="00754F74"/>
    <w:rsid w:val="0075537B"/>
    <w:rsid w:val="0075581D"/>
    <w:rsid w:val="00755CC1"/>
    <w:rsid w:val="00755DA5"/>
    <w:rsid w:val="0075624C"/>
    <w:rsid w:val="00756D4A"/>
    <w:rsid w:val="0075724D"/>
    <w:rsid w:val="00757709"/>
    <w:rsid w:val="00757922"/>
    <w:rsid w:val="00757BBB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2679"/>
    <w:rsid w:val="00763529"/>
    <w:rsid w:val="00763CDF"/>
    <w:rsid w:val="0076468D"/>
    <w:rsid w:val="007648FC"/>
    <w:rsid w:val="00764CFC"/>
    <w:rsid w:val="007651F3"/>
    <w:rsid w:val="007654E0"/>
    <w:rsid w:val="00765A73"/>
    <w:rsid w:val="00766500"/>
    <w:rsid w:val="00766892"/>
    <w:rsid w:val="0076691D"/>
    <w:rsid w:val="00766D7C"/>
    <w:rsid w:val="00766D8F"/>
    <w:rsid w:val="007671EF"/>
    <w:rsid w:val="0076741D"/>
    <w:rsid w:val="00767728"/>
    <w:rsid w:val="00767AEE"/>
    <w:rsid w:val="00767E6B"/>
    <w:rsid w:val="00767F30"/>
    <w:rsid w:val="00770232"/>
    <w:rsid w:val="007708A1"/>
    <w:rsid w:val="00771834"/>
    <w:rsid w:val="0077186B"/>
    <w:rsid w:val="007721F2"/>
    <w:rsid w:val="00772617"/>
    <w:rsid w:val="00772664"/>
    <w:rsid w:val="007729B2"/>
    <w:rsid w:val="00772AD8"/>
    <w:rsid w:val="00772B3C"/>
    <w:rsid w:val="00773242"/>
    <w:rsid w:val="0077342D"/>
    <w:rsid w:val="00773506"/>
    <w:rsid w:val="007737F1"/>
    <w:rsid w:val="00773C0A"/>
    <w:rsid w:val="007744C4"/>
    <w:rsid w:val="00774833"/>
    <w:rsid w:val="0077491C"/>
    <w:rsid w:val="007749E7"/>
    <w:rsid w:val="00774C49"/>
    <w:rsid w:val="007771B6"/>
    <w:rsid w:val="007771BE"/>
    <w:rsid w:val="0077735C"/>
    <w:rsid w:val="00777735"/>
    <w:rsid w:val="00777C4A"/>
    <w:rsid w:val="0078016F"/>
    <w:rsid w:val="0078022C"/>
    <w:rsid w:val="007805DC"/>
    <w:rsid w:val="00780D16"/>
    <w:rsid w:val="007812E7"/>
    <w:rsid w:val="00781BEC"/>
    <w:rsid w:val="00782BDE"/>
    <w:rsid w:val="00783014"/>
    <w:rsid w:val="00783238"/>
    <w:rsid w:val="00783E0E"/>
    <w:rsid w:val="00784052"/>
    <w:rsid w:val="0078425A"/>
    <w:rsid w:val="007842C6"/>
    <w:rsid w:val="00784460"/>
    <w:rsid w:val="0078451C"/>
    <w:rsid w:val="007846DA"/>
    <w:rsid w:val="00784908"/>
    <w:rsid w:val="00784C48"/>
    <w:rsid w:val="00785073"/>
    <w:rsid w:val="00785086"/>
    <w:rsid w:val="007855F3"/>
    <w:rsid w:val="007858BD"/>
    <w:rsid w:val="00785979"/>
    <w:rsid w:val="00785CBF"/>
    <w:rsid w:val="00785FC6"/>
    <w:rsid w:val="007860C9"/>
    <w:rsid w:val="00786459"/>
    <w:rsid w:val="0078691C"/>
    <w:rsid w:val="00786AE8"/>
    <w:rsid w:val="00786DC4"/>
    <w:rsid w:val="00787174"/>
    <w:rsid w:val="00787A56"/>
    <w:rsid w:val="007902AC"/>
    <w:rsid w:val="007902FB"/>
    <w:rsid w:val="007906DE"/>
    <w:rsid w:val="00790C30"/>
    <w:rsid w:val="00791148"/>
    <w:rsid w:val="007919C3"/>
    <w:rsid w:val="00791C2A"/>
    <w:rsid w:val="00791C5B"/>
    <w:rsid w:val="00791F49"/>
    <w:rsid w:val="00791F95"/>
    <w:rsid w:val="0079213B"/>
    <w:rsid w:val="00792447"/>
    <w:rsid w:val="00792643"/>
    <w:rsid w:val="007926A1"/>
    <w:rsid w:val="007927DE"/>
    <w:rsid w:val="00792C1B"/>
    <w:rsid w:val="00792F38"/>
    <w:rsid w:val="00792F48"/>
    <w:rsid w:val="00793711"/>
    <w:rsid w:val="00793937"/>
    <w:rsid w:val="00793A8F"/>
    <w:rsid w:val="00793AF4"/>
    <w:rsid w:val="00793F9F"/>
    <w:rsid w:val="007940BE"/>
    <w:rsid w:val="0079416D"/>
    <w:rsid w:val="0079447F"/>
    <w:rsid w:val="00795005"/>
    <w:rsid w:val="00795303"/>
    <w:rsid w:val="00795763"/>
    <w:rsid w:val="007959F9"/>
    <w:rsid w:val="00796081"/>
    <w:rsid w:val="0079699F"/>
    <w:rsid w:val="00796C33"/>
    <w:rsid w:val="00796E05"/>
    <w:rsid w:val="00797925"/>
    <w:rsid w:val="00797C19"/>
    <w:rsid w:val="00797EF0"/>
    <w:rsid w:val="007A0314"/>
    <w:rsid w:val="007A0A8C"/>
    <w:rsid w:val="007A0CD9"/>
    <w:rsid w:val="007A0CF0"/>
    <w:rsid w:val="007A16F5"/>
    <w:rsid w:val="007A18E5"/>
    <w:rsid w:val="007A1D4F"/>
    <w:rsid w:val="007A23DF"/>
    <w:rsid w:val="007A23EC"/>
    <w:rsid w:val="007A264A"/>
    <w:rsid w:val="007A278C"/>
    <w:rsid w:val="007A2ACD"/>
    <w:rsid w:val="007A2B60"/>
    <w:rsid w:val="007A2CEF"/>
    <w:rsid w:val="007A35D6"/>
    <w:rsid w:val="007A3EDF"/>
    <w:rsid w:val="007A411B"/>
    <w:rsid w:val="007A41BB"/>
    <w:rsid w:val="007A4719"/>
    <w:rsid w:val="007A4D30"/>
    <w:rsid w:val="007A4E61"/>
    <w:rsid w:val="007A57D6"/>
    <w:rsid w:val="007A5938"/>
    <w:rsid w:val="007A5AC4"/>
    <w:rsid w:val="007A5CA8"/>
    <w:rsid w:val="007A68D5"/>
    <w:rsid w:val="007A6C3F"/>
    <w:rsid w:val="007A6CA5"/>
    <w:rsid w:val="007A7D11"/>
    <w:rsid w:val="007B0035"/>
    <w:rsid w:val="007B0431"/>
    <w:rsid w:val="007B0582"/>
    <w:rsid w:val="007B086A"/>
    <w:rsid w:val="007B27E6"/>
    <w:rsid w:val="007B2967"/>
    <w:rsid w:val="007B2C0D"/>
    <w:rsid w:val="007B2E17"/>
    <w:rsid w:val="007B2E7C"/>
    <w:rsid w:val="007B33C6"/>
    <w:rsid w:val="007B34CA"/>
    <w:rsid w:val="007B398B"/>
    <w:rsid w:val="007B43AE"/>
    <w:rsid w:val="007B44E6"/>
    <w:rsid w:val="007B4EF3"/>
    <w:rsid w:val="007B4F29"/>
    <w:rsid w:val="007B548D"/>
    <w:rsid w:val="007B56B7"/>
    <w:rsid w:val="007B577A"/>
    <w:rsid w:val="007B5A80"/>
    <w:rsid w:val="007B5CBF"/>
    <w:rsid w:val="007B60B2"/>
    <w:rsid w:val="007B61E0"/>
    <w:rsid w:val="007B7208"/>
    <w:rsid w:val="007B7449"/>
    <w:rsid w:val="007B7753"/>
    <w:rsid w:val="007B7DE6"/>
    <w:rsid w:val="007B7E0C"/>
    <w:rsid w:val="007C00AA"/>
    <w:rsid w:val="007C02CC"/>
    <w:rsid w:val="007C10AA"/>
    <w:rsid w:val="007C16BF"/>
    <w:rsid w:val="007C25BD"/>
    <w:rsid w:val="007C27E4"/>
    <w:rsid w:val="007C2F22"/>
    <w:rsid w:val="007C31E0"/>
    <w:rsid w:val="007C3733"/>
    <w:rsid w:val="007C383C"/>
    <w:rsid w:val="007C40B5"/>
    <w:rsid w:val="007C4B2A"/>
    <w:rsid w:val="007C4CFF"/>
    <w:rsid w:val="007C4FEC"/>
    <w:rsid w:val="007C53DD"/>
    <w:rsid w:val="007C5530"/>
    <w:rsid w:val="007C567D"/>
    <w:rsid w:val="007C5A72"/>
    <w:rsid w:val="007C5D4E"/>
    <w:rsid w:val="007C5D61"/>
    <w:rsid w:val="007C5FC5"/>
    <w:rsid w:val="007C6506"/>
    <w:rsid w:val="007C6866"/>
    <w:rsid w:val="007C6A4E"/>
    <w:rsid w:val="007C6B04"/>
    <w:rsid w:val="007C6BE4"/>
    <w:rsid w:val="007C7201"/>
    <w:rsid w:val="007C76D6"/>
    <w:rsid w:val="007C7DAC"/>
    <w:rsid w:val="007D0223"/>
    <w:rsid w:val="007D114C"/>
    <w:rsid w:val="007D14A1"/>
    <w:rsid w:val="007D174B"/>
    <w:rsid w:val="007D230E"/>
    <w:rsid w:val="007D23C3"/>
    <w:rsid w:val="007D24FD"/>
    <w:rsid w:val="007D2BC3"/>
    <w:rsid w:val="007D36DA"/>
    <w:rsid w:val="007D4541"/>
    <w:rsid w:val="007D4F71"/>
    <w:rsid w:val="007D5667"/>
    <w:rsid w:val="007D5885"/>
    <w:rsid w:val="007D6289"/>
    <w:rsid w:val="007D667E"/>
    <w:rsid w:val="007D6B9E"/>
    <w:rsid w:val="007D712C"/>
    <w:rsid w:val="007D743A"/>
    <w:rsid w:val="007D76C4"/>
    <w:rsid w:val="007E036E"/>
    <w:rsid w:val="007E0660"/>
    <w:rsid w:val="007E06C3"/>
    <w:rsid w:val="007E097D"/>
    <w:rsid w:val="007E09C1"/>
    <w:rsid w:val="007E11D5"/>
    <w:rsid w:val="007E1485"/>
    <w:rsid w:val="007E17E2"/>
    <w:rsid w:val="007E1A98"/>
    <w:rsid w:val="007E1E97"/>
    <w:rsid w:val="007E2152"/>
    <w:rsid w:val="007E238F"/>
    <w:rsid w:val="007E327A"/>
    <w:rsid w:val="007E32CB"/>
    <w:rsid w:val="007E3478"/>
    <w:rsid w:val="007E3837"/>
    <w:rsid w:val="007E3DA3"/>
    <w:rsid w:val="007E42D8"/>
    <w:rsid w:val="007E4C0F"/>
    <w:rsid w:val="007E53BD"/>
    <w:rsid w:val="007E5786"/>
    <w:rsid w:val="007E58AE"/>
    <w:rsid w:val="007E62A2"/>
    <w:rsid w:val="007E62CD"/>
    <w:rsid w:val="007E65C5"/>
    <w:rsid w:val="007E6F98"/>
    <w:rsid w:val="007E71AE"/>
    <w:rsid w:val="007E78F1"/>
    <w:rsid w:val="007E7F68"/>
    <w:rsid w:val="007F03CC"/>
    <w:rsid w:val="007F0B69"/>
    <w:rsid w:val="007F0E72"/>
    <w:rsid w:val="007F19C0"/>
    <w:rsid w:val="007F1BE4"/>
    <w:rsid w:val="007F1EED"/>
    <w:rsid w:val="007F2380"/>
    <w:rsid w:val="007F2595"/>
    <w:rsid w:val="007F3508"/>
    <w:rsid w:val="007F3CFA"/>
    <w:rsid w:val="007F3E36"/>
    <w:rsid w:val="007F4011"/>
    <w:rsid w:val="007F4449"/>
    <w:rsid w:val="007F4769"/>
    <w:rsid w:val="007F48A3"/>
    <w:rsid w:val="007F4B0A"/>
    <w:rsid w:val="007F4B8C"/>
    <w:rsid w:val="007F4D3D"/>
    <w:rsid w:val="007F5171"/>
    <w:rsid w:val="007F5CBA"/>
    <w:rsid w:val="007F620D"/>
    <w:rsid w:val="007F6225"/>
    <w:rsid w:val="007F6818"/>
    <w:rsid w:val="007F6930"/>
    <w:rsid w:val="007F6B57"/>
    <w:rsid w:val="007F749F"/>
    <w:rsid w:val="007F7A04"/>
    <w:rsid w:val="007F7BEE"/>
    <w:rsid w:val="007F7E81"/>
    <w:rsid w:val="008006EF"/>
    <w:rsid w:val="0080073C"/>
    <w:rsid w:val="00800854"/>
    <w:rsid w:val="00800988"/>
    <w:rsid w:val="00800E34"/>
    <w:rsid w:val="00801005"/>
    <w:rsid w:val="008013B7"/>
    <w:rsid w:val="00801504"/>
    <w:rsid w:val="00801619"/>
    <w:rsid w:val="00801E3C"/>
    <w:rsid w:val="00802045"/>
    <w:rsid w:val="008035CC"/>
    <w:rsid w:val="008035EB"/>
    <w:rsid w:val="00804D56"/>
    <w:rsid w:val="00805306"/>
    <w:rsid w:val="008055A3"/>
    <w:rsid w:val="00805701"/>
    <w:rsid w:val="008058A8"/>
    <w:rsid w:val="00805A41"/>
    <w:rsid w:val="00805D64"/>
    <w:rsid w:val="00806555"/>
    <w:rsid w:val="00806B06"/>
    <w:rsid w:val="00807016"/>
    <w:rsid w:val="00807028"/>
    <w:rsid w:val="008071E2"/>
    <w:rsid w:val="008073DC"/>
    <w:rsid w:val="008075E5"/>
    <w:rsid w:val="008101EE"/>
    <w:rsid w:val="00810A71"/>
    <w:rsid w:val="00810E5B"/>
    <w:rsid w:val="008110CE"/>
    <w:rsid w:val="00811BB5"/>
    <w:rsid w:val="00811BB8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578"/>
    <w:rsid w:val="008146EA"/>
    <w:rsid w:val="00815192"/>
    <w:rsid w:val="00815F80"/>
    <w:rsid w:val="0081611A"/>
    <w:rsid w:val="0081681C"/>
    <w:rsid w:val="008171C0"/>
    <w:rsid w:val="00817FED"/>
    <w:rsid w:val="0082059A"/>
    <w:rsid w:val="0082078B"/>
    <w:rsid w:val="008207B3"/>
    <w:rsid w:val="00820AF8"/>
    <w:rsid w:val="00820B0A"/>
    <w:rsid w:val="00820C26"/>
    <w:rsid w:val="00821023"/>
    <w:rsid w:val="008210CC"/>
    <w:rsid w:val="0082165B"/>
    <w:rsid w:val="00821760"/>
    <w:rsid w:val="008220DC"/>
    <w:rsid w:val="008222EF"/>
    <w:rsid w:val="008223C1"/>
    <w:rsid w:val="00822455"/>
    <w:rsid w:val="00822523"/>
    <w:rsid w:val="00822E71"/>
    <w:rsid w:val="0082340E"/>
    <w:rsid w:val="008235C4"/>
    <w:rsid w:val="00823A3A"/>
    <w:rsid w:val="00824027"/>
    <w:rsid w:val="00824147"/>
    <w:rsid w:val="00824159"/>
    <w:rsid w:val="00824C86"/>
    <w:rsid w:val="008250E2"/>
    <w:rsid w:val="0082514E"/>
    <w:rsid w:val="00825DCC"/>
    <w:rsid w:val="00825DCE"/>
    <w:rsid w:val="00826188"/>
    <w:rsid w:val="0082644E"/>
    <w:rsid w:val="008269E9"/>
    <w:rsid w:val="00826C34"/>
    <w:rsid w:val="00830345"/>
    <w:rsid w:val="00830CE8"/>
    <w:rsid w:val="00830E58"/>
    <w:rsid w:val="00831416"/>
    <w:rsid w:val="00831591"/>
    <w:rsid w:val="008315BF"/>
    <w:rsid w:val="008318F8"/>
    <w:rsid w:val="00832156"/>
    <w:rsid w:val="00832945"/>
    <w:rsid w:val="00832A54"/>
    <w:rsid w:val="0083334B"/>
    <w:rsid w:val="008336E3"/>
    <w:rsid w:val="008340B9"/>
    <w:rsid w:val="00834467"/>
    <w:rsid w:val="00834C41"/>
    <w:rsid w:val="00834E0B"/>
    <w:rsid w:val="008352BD"/>
    <w:rsid w:val="0083547F"/>
    <w:rsid w:val="008354CA"/>
    <w:rsid w:val="0083556F"/>
    <w:rsid w:val="00836789"/>
    <w:rsid w:val="00836B1C"/>
    <w:rsid w:val="00837081"/>
    <w:rsid w:val="0083720C"/>
    <w:rsid w:val="008374B9"/>
    <w:rsid w:val="00837714"/>
    <w:rsid w:val="008379C0"/>
    <w:rsid w:val="00837CE7"/>
    <w:rsid w:val="00837E1B"/>
    <w:rsid w:val="00840C15"/>
    <w:rsid w:val="00841F96"/>
    <w:rsid w:val="00842091"/>
    <w:rsid w:val="008424EA"/>
    <w:rsid w:val="00843D69"/>
    <w:rsid w:val="008441AB"/>
    <w:rsid w:val="00844A44"/>
    <w:rsid w:val="00844E12"/>
    <w:rsid w:val="00844FF4"/>
    <w:rsid w:val="008450E2"/>
    <w:rsid w:val="00845124"/>
    <w:rsid w:val="00845187"/>
    <w:rsid w:val="00845514"/>
    <w:rsid w:val="008455D7"/>
    <w:rsid w:val="00845B55"/>
    <w:rsid w:val="008460FA"/>
    <w:rsid w:val="0084620F"/>
    <w:rsid w:val="00847774"/>
    <w:rsid w:val="00847E08"/>
    <w:rsid w:val="00850087"/>
    <w:rsid w:val="00850386"/>
    <w:rsid w:val="00850F39"/>
    <w:rsid w:val="00850FD1"/>
    <w:rsid w:val="0085158F"/>
    <w:rsid w:val="0085193E"/>
    <w:rsid w:val="00851ACB"/>
    <w:rsid w:val="00851CDA"/>
    <w:rsid w:val="00851F91"/>
    <w:rsid w:val="008525C3"/>
    <w:rsid w:val="008528E9"/>
    <w:rsid w:val="00852A23"/>
    <w:rsid w:val="00852B47"/>
    <w:rsid w:val="00852C48"/>
    <w:rsid w:val="00853394"/>
    <w:rsid w:val="00853A80"/>
    <w:rsid w:val="00854EFE"/>
    <w:rsid w:val="00855291"/>
    <w:rsid w:val="0085529C"/>
    <w:rsid w:val="008558DD"/>
    <w:rsid w:val="00855C20"/>
    <w:rsid w:val="0085609E"/>
    <w:rsid w:val="00856108"/>
    <w:rsid w:val="00856291"/>
    <w:rsid w:val="0085661B"/>
    <w:rsid w:val="00856CE8"/>
    <w:rsid w:val="00857182"/>
    <w:rsid w:val="008573AA"/>
    <w:rsid w:val="00857616"/>
    <w:rsid w:val="008577D9"/>
    <w:rsid w:val="00857B37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125"/>
    <w:rsid w:val="008639F5"/>
    <w:rsid w:val="00863BC8"/>
    <w:rsid w:val="00863CCB"/>
    <w:rsid w:val="00863D27"/>
    <w:rsid w:val="008643AD"/>
    <w:rsid w:val="00864A3A"/>
    <w:rsid w:val="00865342"/>
    <w:rsid w:val="00865F28"/>
    <w:rsid w:val="00866028"/>
    <w:rsid w:val="00866194"/>
    <w:rsid w:val="008662A6"/>
    <w:rsid w:val="0086639E"/>
    <w:rsid w:val="0086684A"/>
    <w:rsid w:val="00866C4A"/>
    <w:rsid w:val="008703E3"/>
    <w:rsid w:val="008713A5"/>
    <w:rsid w:val="0087158D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5E1"/>
    <w:rsid w:val="00873741"/>
    <w:rsid w:val="00874B60"/>
    <w:rsid w:val="00874D5B"/>
    <w:rsid w:val="00874F06"/>
    <w:rsid w:val="00875067"/>
    <w:rsid w:val="008753DA"/>
    <w:rsid w:val="008757D8"/>
    <w:rsid w:val="00875E1A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9E3"/>
    <w:rsid w:val="00881A2F"/>
    <w:rsid w:val="00881D36"/>
    <w:rsid w:val="00882253"/>
    <w:rsid w:val="008829E6"/>
    <w:rsid w:val="00882E4F"/>
    <w:rsid w:val="008830D6"/>
    <w:rsid w:val="00883719"/>
    <w:rsid w:val="00883D2E"/>
    <w:rsid w:val="00884269"/>
    <w:rsid w:val="008844A5"/>
    <w:rsid w:val="0088498A"/>
    <w:rsid w:val="00885005"/>
    <w:rsid w:val="00886378"/>
    <w:rsid w:val="0088672D"/>
    <w:rsid w:val="00886AD0"/>
    <w:rsid w:val="008870AC"/>
    <w:rsid w:val="008875BB"/>
    <w:rsid w:val="008905C9"/>
    <w:rsid w:val="00890BF9"/>
    <w:rsid w:val="00890FE8"/>
    <w:rsid w:val="00891761"/>
    <w:rsid w:val="00891888"/>
    <w:rsid w:val="00892010"/>
    <w:rsid w:val="008922D8"/>
    <w:rsid w:val="00892735"/>
    <w:rsid w:val="00892FF0"/>
    <w:rsid w:val="00893366"/>
    <w:rsid w:val="00894352"/>
    <w:rsid w:val="00894472"/>
    <w:rsid w:val="0089456C"/>
    <w:rsid w:val="0089554A"/>
    <w:rsid w:val="00895D2E"/>
    <w:rsid w:val="00896A5B"/>
    <w:rsid w:val="0089719F"/>
    <w:rsid w:val="008971D3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2ECC"/>
    <w:rsid w:val="008A3599"/>
    <w:rsid w:val="008A38F2"/>
    <w:rsid w:val="008A3E65"/>
    <w:rsid w:val="008A4076"/>
    <w:rsid w:val="008A4167"/>
    <w:rsid w:val="008A4242"/>
    <w:rsid w:val="008A4D6E"/>
    <w:rsid w:val="008A5043"/>
    <w:rsid w:val="008A5584"/>
    <w:rsid w:val="008A5B23"/>
    <w:rsid w:val="008A5EB8"/>
    <w:rsid w:val="008A64E1"/>
    <w:rsid w:val="008A6E38"/>
    <w:rsid w:val="008A73FD"/>
    <w:rsid w:val="008A7457"/>
    <w:rsid w:val="008A76D9"/>
    <w:rsid w:val="008A7EFE"/>
    <w:rsid w:val="008B02C1"/>
    <w:rsid w:val="008B0BB0"/>
    <w:rsid w:val="008B0E2F"/>
    <w:rsid w:val="008B10DB"/>
    <w:rsid w:val="008B1205"/>
    <w:rsid w:val="008B1234"/>
    <w:rsid w:val="008B12F3"/>
    <w:rsid w:val="008B1ED4"/>
    <w:rsid w:val="008B2633"/>
    <w:rsid w:val="008B2830"/>
    <w:rsid w:val="008B2850"/>
    <w:rsid w:val="008B2C72"/>
    <w:rsid w:val="008B2C8A"/>
    <w:rsid w:val="008B3C59"/>
    <w:rsid w:val="008B3CD0"/>
    <w:rsid w:val="008B3CF1"/>
    <w:rsid w:val="008B408B"/>
    <w:rsid w:val="008B4181"/>
    <w:rsid w:val="008B4896"/>
    <w:rsid w:val="008B4B17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30D"/>
    <w:rsid w:val="008B769F"/>
    <w:rsid w:val="008B77C0"/>
    <w:rsid w:val="008C0682"/>
    <w:rsid w:val="008C0EF1"/>
    <w:rsid w:val="008C13A3"/>
    <w:rsid w:val="008C185C"/>
    <w:rsid w:val="008C19EC"/>
    <w:rsid w:val="008C1B7C"/>
    <w:rsid w:val="008C1EE8"/>
    <w:rsid w:val="008C1F23"/>
    <w:rsid w:val="008C21B8"/>
    <w:rsid w:val="008C227B"/>
    <w:rsid w:val="008C2BA0"/>
    <w:rsid w:val="008C2C99"/>
    <w:rsid w:val="008C2D3D"/>
    <w:rsid w:val="008C36E1"/>
    <w:rsid w:val="008C3B73"/>
    <w:rsid w:val="008C5567"/>
    <w:rsid w:val="008C5D3D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435"/>
    <w:rsid w:val="008D065E"/>
    <w:rsid w:val="008D0EA0"/>
    <w:rsid w:val="008D10E6"/>
    <w:rsid w:val="008D12D8"/>
    <w:rsid w:val="008D179F"/>
    <w:rsid w:val="008D23D6"/>
    <w:rsid w:val="008D257B"/>
    <w:rsid w:val="008D26B8"/>
    <w:rsid w:val="008D2E9A"/>
    <w:rsid w:val="008D373A"/>
    <w:rsid w:val="008D386F"/>
    <w:rsid w:val="008D3C72"/>
    <w:rsid w:val="008D3E06"/>
    <w:rsid w:val="008D4A08"/>
    <w:rsid w:val="008D4ACF"/>
    <w:rsid w:val="008D4DBA"/>
    <w:rsid w:val="008D53AB"/>
    <w:rsid w:val="008D5458"/>
    <w:rsid w:val="008D6540"/>
    <w:rsid w:val="008D6B03"/>
    <w:rsid w:val="008D7877"/>
    <w:rsid w:val="008D7D9F"/>
    <w:rsid w:val="008D7E9E"/>
    <w:rsid w:val="008E03B0"/>
    <w:rsid w:val="008E178C"/>
    <w:rsid w:val="008E1830"/>
    <w:rsid w:val="008E1EBC"/>
    <w:rsid w:val="008E24CF"/>
    <w:rsid w:val="008E2659"/>
    <w:rsid w:val="008E2C53"/>
    <w:rsid w:val="008E2E2E"/>
    <w:rsid w:val="008E311A"/>
    <w:rsid w:val="008E32FD"/>
    <w:rsid w:val="008E34E2"/>
    <w:rsid w:val="008E486A"/>
    <w:rsid w:val="008E4A3C"/>
    <w:rsid w:val="008E4B4C"/>
    <w:rsid w:val="008E4C92"/>
    <w:rsid w:val="008E4D61"/>
    <w:rsid w:val="008E4F81"/>
    <w:rsid w:val="008E58C7"/>
    <w:rsid w:val="008E5A58"/>
    <w:rsid w:val="008E5A9A"/>
    <w:rsid w:val="008E5B7F"/>
    <w:rsid w:val="008E5D9B"/>
    <w:rsid w:val="008E6150"/>
    <w:rsid w:val="008E64B8"/>
    <w:rsid w:val="008E67D6"/>
    <w:rsid w:val="008E6CE8"/>
    <w:rsid w:val="008E6F4B"/>
    <w:rsid w:val="008E7921"/>
    <w:rsid w:val="008E7A67"/>
    <w:rsid w:val="008E7F90"/>
    <w:rsid w:val="008F0168"/>
    <w:rsid w:val="008F0309"/>
    <w:rsid w:val="008F06AB"/>
    <w:rsid w:val="008F1115"/>
    <w:rsid w:val="008F152A"/>
    <w:rsid w:val="008F1FE0"/>
    <w:rsid w:val="008F2016"/>
    <w:rsid w:val="008F229C"/>
    <w:rsid w:val="008F262A"/>
    <w:rsid w:val="008F29C3"/>
    <w:rsid w:val="008F2B62"/>
    <w:rsid w:val="008F2D39"/>
    <w:rsid w:val="008F3068"/>
    <w:rsid w:val="008F4318"/>
    <w:rsid w:val="008F497E"/>
    <w:rsid w:val="008F4BFB"/>
    <w:rsid w:val="008F50F8"/>
    <w:rsid w:val="008F5103"/>
    <w:rsid w:val="008F542D"/>
    <w:rsid w:val="008F561A"/>
    <w:rsid w:val="008F5D4B"/>
    <w:rsid w:val="008F5EDF"/>
    <w:rsid w:val="008F5F4C"/>
    <w:rsid w:val="008F6643"/>
    <w:rsid w:val="008F7479"/>
    <w:rsid w:val="008F7812"/>
    <w:rsid w:val="008F7D0A"/>
    <w:rsid w:val="00900186"/>
    <w:rsid w:val="0090047C"/>
    <w:rsid w:val="00900794"/>
    <w:rsid w:val="009007E1"/>
    <w:rsid w:val="00900DF3"/>
    <w:rsid w:val="00901258"/>
    <w:rsid w:val="00901482"/>
    <w:rsid w:val="00901754"/>
    <w:rsid w:val="00901991"/>
    <w:rsid w:val="00902A9D"/>
    <w:rsid w:val="0090322F"/>
    <w:rsid w:val="009033D1"/>
    <w:rsid w:val="0090348D"/>
    <w:rsid w:val="0090381F"/>
    <w:rsid w:val="00903B47"/>
    <w:rsid w:val="00903C81"/>
    <w:rsid w:val="00904A8E"/>
    <w:rsid w:val="00904AD2"/>
    <w:rsid w:val="009052AD"/>
    <w:rsid w:val="0090533C"/>
    <w:rsid w:val="00906BCB"/>
    <w:rsid w:val="00907958"/>
    <w:rsid w:val="00907FC9"/>
    <w:rsid w:val="00907FCB"/>
    <w:rsid w:val="009100DA"/>
    <w:rsid w:val="009109CD"/>
    <w:rsid w:val="009109EA"/>
    <w:rsid w:val="00910ED1"/>
    <w:rsid w:val="00910FE7"/>
    <w:rsid w:val="009112BD"/>
    <w:rsid w:val="00911419"/>
    <w:rsid w:val="00911556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581B"/>
    <w:rsid w:val="00915AC9"/>
    <w:rsid w:val="009163E9"/>
    <w:rsid w:val="00917575"/>
    <w:rsid w:val="009179F5"/>
    <w:rsid w:val="00917CC4"/>
    <w:rsid w:val="009206F2"/>
    <w:rsid w:val="00920E9E"/>
    <w:rsid w:val="00920F30"/>
    <w:rsid w:val="00921036"/>
    <w:rsid w:val="0092138F"/>
    <w:rsid w:val="009219CC"/>
    <w:rsid w:val="00921A58"/>
    <w:rsid w:val="00921F1B"/>
    <w:rsid w:val="0092202C"/>
    <w:rsid w:val="00922C99"/>
    <w:rsid w:val="00922E99"/>
    <w:rsid w:val="00923713"/>
    <w:rsid w:val="00923E1B"/>
    <w:rsid w:val="00923E94"/>
    <w:rsid w:val="00924254"/>
    <w:rsid w:val="0092456C"/>
    <w:rsid w:val="00924AC0"/>
    <w:rsid w:val="00924B6E"/>
    <w:rsid w:val="00924F18"/>
    <w:rsid w:val="00925310"/>
    <w:rsid w:val="00925342"/>
    <w:rsid w:val="00925607"/>
    <w:rsid w:val="00925A0C"/>
    <w:rsid w:val="00925CE1"/>
    <w:rsid w:val="009261D9"/>
    <w:rsid w:val="00926459"/>
    <w:rsid w:val="009265D2"/>
    <w:rsid w:val="00926638"/>
    <w:rsid w:val="009267E3"/>
    <w:rsid w:val="00926933"/>
    <w:rsid w:val="009278AE"/>
    <w:rsid w:val="00927A22"/>
    <w:rsid w:val="00927C4F"/>
    <w:rsid w:val="00930A25"/>
    <w:rsid w:val="0093114E"/>
    <w:rsid w:val="00931620"/>
    <w:rsid w:val="00931F05"/>
    <w:rsid w:val="00932333"/>
    <w:rsid w:val="009324E3"/>
    <w:rsid w:val="00932F52"/>
    <w:rsid w:val="00933328"/>
    <w:rsid w:val="00933A3B"/>
    <w:rsid w:val="00933D80"/>
    <w:rsid w:val="00933E39"/>
    <w:rsid w:val="00933E92"/>
    <w:rsid w:val="009340E7"/>
    <w:rsid w:val="009350D8"/>
    <w:rsid w:val="00935435"/>
    <w:rsid w:val="009357DA"/>
    <w:rsid w:val="00935E30"/>
    <w:rsid w:val="009364C5"/>
    <w:rsid w:val="00936886"/>
    <w:rsid w:val="00936A64"/>
    <w:rsid w:val="009371D0"/>
    <w:rsid w:val="00937402"/>
    <w:rsid w:val="00937EDB"/>
    <w:rsid w:val="00940D14"/>
    <w:rsid w:val="009410E9"/>
    <w:rsid w:val="00941C81"/>
    <w:rsid w:val="00941CF0"/>
    <w:rsid w:val="00942C6E"/>
    <w:rsid w:val="00942E8F"/>
    <w:rsid w:val="0094308F"/>
    <w:rsid w:val="009434A4"/>
    <w:rsid w:val="00944615"/>
    <w:rsid w:val="009446B5"/>
    <w:rsid w:val="00944870"/>
    <w:rsid w:val="00944B37"/>
    <w:rsid w:val="00944D0F"/>
    <w:rsid w:val="009451FE"/>
    <w:rsid w:val="00945400"/>
    <w:rsid w:val="009458F1"/>
    <w:rsid w:val="009475E2"/>
    <w:rsid w:val="009475F6"/>
    <w:rsid w:val="009479EF"/>
    <w:rsid w:val="00947BDB"/>
    <w:rsid w:val="00950138"/>
    <w:rsid w:val="0095119D"/>
    <w:rsid w:val="009512C2"/>
    <w:rsid w:val="00951437"/>
    <w:rsid w:val="00952603"/>
    <w:rsid w:val="009531DB"/>
    <w:rsid w:val="00953223"/>
    <w:rsid w:val="009539E6"/>
    <w:rsid w:val="00954508"/>
    <w:rsid w:val="0095467B"/>
    <w:rsid w:val="009547EE"/>
    <w:rsid w:val="00954828"/>
    <w:rsid w:val="00954B2E"/>
    <w:rsid w:val="00955BCF"/>
    <w:rsid w:val="00955EB4"/>
    <w:rsid w:val="009564DF"/>
    <w:rsid w:val="009568CC"/>
    <w:rsid w:val="009568D2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6EB"/>
    <w:rsid w:val="00960D8F"/>
    <w:rsid w:val="00960E9D"/>
    <w:rsid w:val="009617A2"/>
    <w:rsid w:val="0096189E"/>
    <w:rsid w:val="00962D9B"/>
    <w:rsid w:val="00962E7F"/>
    <w:rsid w:val="0096379C"/>
    <w:rsid w:val="009645BE"/>
    <w:rsid w:val="009647D0"/>
    <w:rsid w:val="0096491A"/>
    <w:rsid w:val="00964928"/>
    <w:rsid w:val="00964BFC"/>
    <w:rsid w:val="00964C99"/>
    <w:rsid w:val="00964F68"/>
    <w:rsid w:val="009652EE"/>
    <w:rsid w:val="0096554F"/>
    <w:rsid w:val="009657ED"/>
    <w:rsid w:val="00965A84"/>
    <w:rsid w:val="00965DD7"/>
    <w:rsid w:val="009663B5"/>
    <w:rsid w:val="0096666B"/>
    <w:rsid w:val="00966FE5"/>
    <w:rsid w:val="0096724E"/>
    <w:rsid w:val="0096769B"/>
    <w:rsid w:val="00967A53"/>
    <w:rsid w:val="00967BC9"/>
    <w:rsid w:val="00967C92"/>
    <w:rsid w:val="00967EB0"/>
    <w:rsid w:val="009706FA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51B"/>
    <w:rsid w:val="00973563"/>
    <w:rsid w:val="00973AC3"/>
    <w:rsid w:val="00973B71"/>
    <w:rsid w:val="00973FCF"/>
    <w:rsid w:val="00974081"/>
    <w:rsid w:val="00974AF7"/>
    <w:rsid w:val="00975125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297E"/>
    <w:rsid w:val="0098318F"/>
    <w:rsid w:val="009833FA"/>
    <w:rsid w:val="009837A5"/>
    <w:rsid w:val="00983922"/>
    <w:rsid w:val="00983A21"/>
    <w:rsid w:val="00983AAD"/>
    <w:rsid w:val="009846EF"/>
    <w:rsid w:val="00984A27"/>
    <w:rsid w:val="00985B61"/>
    <w:rsid w:val="00986276"/>
    <w:rsid w:val="009869AE"/>
    <w:rsid w:val="009870B7"/>
    <w:rsid w:val="00987218"/>
    <w:rsid w:val="00987678"/>
    <w:rsid w:val="00990197"/>
    <w:rsid w:val="009904EB"/>
    <w:rsid w:val="009906DA"/>
    <w:rsid w:val="00991156"/>
    <w:rsid w:val="00991227"/>
    <w:rsid w:val="009914DD"/>
    <w:rsid w:val="009914DE"/>
    <w:rsid w:val="0099185B"/>
    <w:rsid w:val="009923DC"/>
    <w:rsid w:val="0099274F"/>
    <w:rsid w:val="00992912"/>
    <w:rsid w:val="00992E8B"/>
    <w:rsid w:val="00993857"/>
    <w:rsid w:val="00993948"/>
    <w:rsid w:val="00994F88"/>
    <w:rsid w:val="0099575E"/>
    <w:rsid w:val="00995CC4"/>
    <w:rsid w:val="00995DA8"/>
    <w:rsid w:val="0099655C"/>
    <w:rsid w:val="00996CD9"/>
    <w:rsid w:val="00996DF3"/>
    <w:rsid w:val="009970F1"/>
    <w:rsid w:val="009973BC"/>
    <w:rsid w:val="0099782F"/>
    <w:rsid w:val="0099793E"/>
    <w:rsid w:val="00997DF6"/>
    <w:rsid w:val="009A0303"/>
    <w:rsid w:val="009A0D17"/>
    <w:rsid w:val="009A1552"/>
    <w:rsid w:val="009A1B45"/>
    <w:rsid w:val="009A1C55"/>
    <w:rsid w:val="009A1D41"/>
    <w:rsid w:val="009A1DF5"/>
    <w:rsid w:val="009A28CD"/>
    <w:rsid w:val="009A28D1"/>
    <w:rsid w:val="009A2A08"/>
    <w:rsid w:val="009A30E8"/>
    <w:rsid w:val="009A3178"/>
    <w:rsid w:val="009A321F"/>
    <w:rsid w:val="009A32CA"/>
    <w:rsid w:val="009A3443"/>
    <w:rsid w:val="009A34E8"/>
    <w:rsid w:val="009A375A"/>
    <w:rsid w:val="009A4540"/>
    <w:rsid w:val="009A6298"/>
    <w:rsid w:val="009A65DC"/>
    <w:rsid w:val="009A6B5A"/>
    <w:rsid w:val="009A7108"/>
    <w:rsid w:val="009A7553"/>
    <w:rsid w:val="009A7D67"/>
    <w:rsid w:val="009A7EC2"/>
    <w:rsid w:val="009B044E"/>
    <w:rsid w:val="009B05A5"/>
    <w:rsid w:val="009B075B"/>
    <w:rsid w:val="009B08F0"/>
    <w:rsid w:val="009B0B37"/>
    <w:rsid w:val="009B0F17"/>
    <w:rsid w:val="009B19FA"/>
    <w:rsid w:val="009B24FD"/>
    <w:rsid w:val="009B273F"/>
    <w:rsid w:val="009B2944"/>
    <w:rsid w:val="009B3353"/>
    <w:rsid w:val="009B35FD"/>
    <w:rsid w:val="009B3630"/>
    <w:rsid w:val="009B4378"/>
    <w:rsid w:val="009B4955"/>
    <w:rsid w:val="009B5F59"/>
    <w:rsid w:val="009B5FC4"/>
    <w:rsid w:val="009B6481"/>
    <w:rsid w:val="009B66BB"/>
    <w:rsid w:val="009B6A17"/>
    <w:rsid w:val="009B6A1E"/>
    <w:rsid w:val="009B6BFA"/>
    <w:rsid w:val="009B721B"/>
    <w:rsid w:val="009B77F9"/>
    <w:rsid w:val="009B7950"/>
    <w:rsid w:val="009C0C0A"/>
    <w:rsid w:val="009C0CBC"/>
    <w:rsid w:val="009C0CF5"/>
    <w:rsid w:val="009C1319"/>
    <w:rsid w:val="009C1592"/>
    <w:rsid w:val="009C167B"/>
    <w:rsid w:val="009C1F0C"/>
    <w:rsid w:val="009C24EF"/>
    <w:rsid w:val="009C28EC"/>
    <w:rsid w:val="009C2986"/>
    <w:rsid w:val="009C30C5"/>
    <w:rsid w:val="009C363B"/>
    <w:rsid w:val="009C3B4A"/>
    <w:rsid w:val="009C3C3D"/>
    <w:rsid w:val="009C3CAE"/>
    <w:rsid w:val="009C3DDB"/>
    <w:rsid w:val="009C3EA8"/>
    <w:rsid w:val="009C4404"/>
    <w:rsid w:val="009C4715"/>
    <w:rsid w:val="009C4F39"/>
    <w:rsid w:val="009C50D4"/>
    <w:rsid w:val="009C5B46"/>
    <w:rsid w:val="009C7CA1"/>
    <w:rsid w:val="009C7EB4"/>
    <w:rsid w:val="009C7FCD"/>
    <w:rsid w:val="009D0672"/>
    <w:rsid w:val="009D09D4"/>
    <w:rsid w:val="009D0B3A"/>
    <w:rsid w:val="009D0BDB"/>
    <w:rsid w:val="009D0D15"/>
    <w:rsid w:val="009D0F34"/>
    <w:rsid w:val="009D0F59"/>
    <w:rsid w:val="009D108B"/>
    <w:rsid w:val="009D28F9"/>
    <w:rsid w:val="009D2A83"/>
    <w:rsid w:val="009D2FF2"/>
    <w:rsid w:val="009D3454"/>
    <w:rsid w:val="009D3F09"/>
    <w:rsid w:val="009D3F8D"/>
    <w:rsid w:val="009D4057"/>
    <w:rsid w:val="009D4719"/>
    <w:rsid w:val="009D4B19"/>
    <w:rsid w:val="009D4E5D"/>
    <w:rsid w:val="009D5B62"/>
    <w:rsid w:val="009D697F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2E1E"/>
    <w:rsid w:val="009E329C"/>
    <w:rsid w:val="009E387E"/>
    <w:rsid w:val="009E3D5E"/>
    <w:rsid w:val="009E3E1C"/>
    <w:rsid w:val="009E4025"/>
    <w:rsid w:val="009E45F4"/>
    <w:rsid w:val="009E4A03"/>
    <w:rsid w:val="009E52B2"/>
    <w:rsid w:val="009E5F3F"/>
    <w:rsid w:val="009E5FF5"/>
    <w:rsid w:val="009E6090"/>
    <w:rsid w:val="009E6A8D"/>
    <w:rsid w:val="009E6AC1"/>
    <w:rsid w:val="009E6B0D"/>
    <w:rsid w:val="009E6FCC"/>
    <w:rsid w:val="009E7121"/>
    <w:rsid w:val="009E7AED"/>
    <w:rsid w:val="009E7D8B"/>
    <w:rsid w:val="009F0179"/>
    <w:rsid w:val="009F070F"/>
    <w:rsid w:val="009F07EE"/>
    <w:rsid w:val="009F0C71"/>
    <w:rsid w:val="009F1273"/>
    <w:rsid w:val="009F2038"/>
    <w:rsid w:val="009F205A"/>
    <w:rsid w:val="009F2666"/>
    <w:rsid w:val="009F26CF"/>
    <w:rsid w:val="009F2E14"/>
    <w:rsid w:val="009F310F"/>
    <w:rsid w:val="009F32A8"/>
    <w:rsid w:val="009F3499"/>
    <w:rsid w:val="009F35CE"/>
    <w:rsid w:val="009F3A53"/>
    <w:rsid w:val="009F3FAC"/>
    <w:rsid w:val="009F4260"/>
    <w:rsid w:val="009F4447"/>
    <w:rsid w:val="009F4ACD"/>
    <w:rsid w:val="009F4B71"/>
    <w:rsid w:val="009F4FC1"/>
    <w:rsid w:val="009F5B59"/>
    <w:rsid w:val="009F610A"/>
    <w:rsid w:val="009F61CB"/>
    <w:rsid w:val="009F6F44"/>
    <w:rsid w:val="009F70A1"/>
    <w:rsid w:val="009F714D"/>
    <w:rsid w:val="009F741D"/>
    <w:rsid w:val="009F7857"/>
    <w:rsid w:val="00A0001C"/>
    <w:rsid w:val="00A0024C"/>
    <w:rsid w:val="00A004FA"/>
    <w:rsid w:val="00A00D67"/>
    <w:rsid w:val="00A00F32"/>
    <w:rsid w:val="00A011BF"/>
    <w:rsid w:val="00A0133F"/>
    <w:rsid w:val="00A01383"/>
    <w:rsid w:val="00A01448"/>
    <w:rsid w:val="00A0147F"/>
    <w:rsid w:val="00A01871"/>
    <w:rsid w:val="00A024D6"/>
    <w:rsid w:val="00A0278C"/>
    <w:rsid w:val="00A02C1B"/>
    <w:rsid w:val="00A02D67"/>
    <w:rsid w:val="00A02F11"/>
    <w:rsid w:val="00A032E9"/>
    <w:rsid w:val="00A0366B"/>
    <w:rsid w:val="00A0377F"/>
    <w:rsid w:val="00A03D24"/>
    <w:rsid w:val="00A04006"/>
    <w:rsid w:val="00A040B3"/>
    <w:rsid w:val="00A04342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364"/>
    <w:rsid w:val="00A1365D"/>
    <w:rsid w:val="00A13758"/>
    <w:rsid w:val="00A13870"/>
    <w:rsid w:val="00A139FF"/>
    <w:rsid w:val="00A14871"/>
    <w:rsid w:val="00A150BC"/>
    <w:rsid w:val="00A151B0"/>
    <w:rsid w:val="00A15945"/>
    <w:rsid w:val="00A15B44"/>
    <w:rsid w:val="00A16442"/>
    <w:rsid w:val="00A16EB8"/>
    <w:rsid w:val="00A1742E"/>
    <w:rsid w:val="00A17CAD"/>
    <w:rsid w:val="00A200B1"/>
    <w:rsid w:val="00A21291"/>
    <w:rsid w:val="00A213DB"/>
    <w:rsid w:val="00A21A70"/>
    <w:rsid w:val="00A22181"/>
    <w:rsid w:val="00A2229F"/>
    <w:rsid w:val="00A22407"/>
    <w:rsid w:val="00A2264C"/>
    <w:rsid w:val="00A22A75"/>
    <w:rsid w:val="00A239BA"/>
    <w:rsid w:val="00A23C8D"/>
    <w:rsid w:val="00A23E48"/>
    <w:rsid w:val="00A2413E"/>
    <w:rsid w:val="00A24209"/>
    <w:rsid w:val="00A24947"/>
    <w:rsid w:val="00A24B1B"/>
    <w:rsid w:val="00A25001"/>
    <w:rsid w:val="00A2530A"/>
    <w:rsid w:val="00A25388"/>
    <w:rsid w:val="00A255F7"/>
    <w:rsid w:val="00A259A3"/>
    <w:rsid w:val="00A259CE"/>
    <w:rsid w:val="00A25AC2"/>
    <w:rsid w:val="00A25DAF"/>
    <w:rsid w:val="00A25E73"/>
    <w:rsid w:val="00A26220"/>
    <w:rsid w:val="00A2649E"/>
    <w:rsid w:val="00A265C2"/>
    <w:rsid w:val="00A266BE"/>
    <w:rsid w:val="00A27025"/>
    <w:rsid w:val="00A272B0"/>
    <w:rsid w:val="00A2751C"/>
    <w:rsid w:val="00A27EC4"/>
    <w:rsid w:val="00A300D2"/>
    <w:rsid w:val="00A303C8"/>
    <w:rsid w:val="00A303CA"/>
    <w:rsid w:val="00A30685"/>
    <w:rsid w:val="00A30A1A"/>
    <w:rsid w:val="00A312D0"/>
    <w:rsid w:val="00A3155E"/>
    <w:rsid w:val="00A31842"/>
    <w:rsid w:val="00A31A15"/>
    <w:rsid w:val="00A31DA5"/>
    <w:rsid w:val="00A31ED7"/>
    <w:rsid w:val="00A32E5D"/>
    <w:rsid w:val="00A33215"/>
    <w:rsid w:val="00A33251"/>
    <w:rsid w:val="00A33AC9"/>
    <w:rsid w:val="00A33AD5"/>
    <w:rsid w:val="00A34E14"/>
    <w:rsid w:val="00A3510A"/>
    <w:rsid w:val="00A35372"/>
    <w:rsid w:val="00A35791"/>
    <w:rsid w:val="00A358F2"/>
    <w:rsid w:val="00A35AAD"/>
    <w:rsid w:val="00A35E3E"/>
    <w:rsid w:val="00A35E8E"/>
    <w:rsid w:val="00A3609A"/>
    <w:rsid w:val="00A37068"/>
    <w:rsid w:val="00A37310"/>
    <w:rsid w:val="00A376B5"/>
    <w:rsid w:val="00A37793"/>
    <w:rsid w:val="00A377CF"/>
    <w:rsid w:val="00A37DEE"/>
    <w:rsid w:val="00A37F72"/>
    <w:rsid w:val="00A4001C"/>
    <w:rsid w:val="00A4059E"/>
    <w:rsid w:val="00A4064F"/>
    <w:rsid w:val="00A41542"/>
    <w:rsid w:val="00A426FC"/>
    <w:rsid w:val="00A42D8A"/>
    <w:rsid w:val="00A42DC1"/>
    <w:rsid w:val="00A42E60"/>
    <w:rsid w:val="00A430A5"/>
    <w:rsid w:val="00A4320C"/>
    <w:rsid w:val="00A43863"/>
    <w:rsid w:val="00A439EB"/>
    <w:rsid w:val="00A45223"/>
    <w:rsid w:val="00A4574A"/>
    <w:rsid w:val="00A45AEE"/>
    <w:rsid w:val="00A45F3F"/>
    <w:rsid w:val="00A4620A"/>
    <w:rsid w:val="00A46422"/>
    <w:rsid w:val="00A46836"/>
    <w:rsid w:val="00A46858"/>
    <w:rsid w:val="00A4685C"/>
    <w:rsid w:val="00A46AE2"/>
    <w:rsid w:val="00A46F45"/>
    <w:rsid w:val="00A47936"/>
    <w:rsid w:val="00A47A7D"/>
    <w:rsid w:val="00A47C91"/>
    <w:rsid w:val="00A47D20"/>
    <w:rsid w:val="00A47DA5"/>
    <w:rsid w:val="00A47DF0"/>
    <w:rsid w:val="00A502F0"/>
    <w:rsid w:val="00A5058A"/>
    <w:rsid w:val="00A50613"/>
    <w:rsid w:val="00A50759"/>
    <w:rsid w:val="00A50BA3"/>
    <w:rsid w:val="00A50CBE"/>
    <w:rsid w:val="00A50F79"/>
    <w:rsid w:val="00A5185A"/>
    <w:rsid w:val="00A51B69"/>
    <w:rsid w:val="00A51E4F"/>
    <w:rsid w:val="00A52483"/>
    <w:rsid w:val="00A527A4"/>
    <w:rsid w:val="00A52C5E"/>
    <w:rsid w:val="00A534AD"/>
    <w:rsid w:val="00A538E2"/>
    <w:rsid w:val="00A53F34"/>
    <w:rsid w:val="00A54AD0"/>
    <w:rsid w:val="00A54BF5"/>
    <w:rsid w:val="00A54CB2"/>
    <w:rsid w:val="00A5528D"/>
    <w:rsid w:val="00A552AA"/>
    <w:rsid w:val="00A553E0"/>
    <w:rsid w:val="00A5570C"/>
    <w:rsid w:val="00A563A4"/>
    <w:rsid w:val="00A56701"/>
    <w:rsid w:val="00A56CA0"/>
    <w:rsid w:val="00A56FD9"/>
    <w:rsid w:val="00A5708F"/>
    <w:rsid w:val="00A571F8"/>
    <w:rsid w:val="00A5726A"/>
    <w:rsid w:val="00A60172"/>
    <w:rsid w:val="00A601B5"/>
    <w:rsid w:val="00A603BA"/>
    <w:rsid w:val="00A61202"/>
    <w:rsid w:val="00A613AE"/>
    <w:rsid w:val="00A616E4"/>
    <w:rsid w:val="00A61D01"/>
    <w:rsid w:val="00A62AC9"/>
    <w:rsid w:val="00A62CAE"/>
    <w:rsid w:val="00A62EB1"/>
    <w:rsid w:val="00A6434F"/>
    <w:rsid w:val="00A648D6"/>
    <w:rsid w:val="00A64CA4"/>
    <w:rsid w:val="00A6506D"/>
    <w:rsid w:val="00A6538E"/>
    <w:rsid w:val="00A65DB7"/>
    <w:rsid w:val="00A65DBA"/>
    <w:rsid w:val="00A6613E"/>
    <w:rsid w:val="00A663A8"/>
    <w:rsid w:val="00A6669D"/>
    <w:rsid w:val="00A6677F"/>
    <w:rsid w:val="00A67DA2"/>
    <w:rsid w:val="00A7032D"/>
    <w:rsid w:val="00A70AF3"/>
    <w:rsid w:val="00A70F68"/>
    <w:rsid w:val="00A71A27"/>
    <w:rsid w:val="00A71B11"/>
    <w:rsid w:val="00A7201D"/>
    <w:rsid w:val="00A72CD8"/>
    <w:rsid w:val="00A72E36"/>
    <w:rsid w:val="00A733E1"/>
    <w:rsid w:val="00A73858"/>
    <w:rsid w:val="00A74292"/>
    <w:rsid w:val="00A74487"/>
    <w:rsid w:val="00A745DA"/>
    <w:rsid w:val="00A74D78"/>
    <w:rsid w:val="00A7535D"/>
    <w:rsid w:val="00A75AF2"/>
    <w:rsid w:val="00A75B6D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A0F"/>
    <w:rsid w:val="00A77E87"/>
    <w:rsid w:val="00A807BE"/>
    <w:rsid w:val="00A80849"/>
    <w:rsid w:val="00A80E1D"/>
    <w:rsid w:val="00A8184B"/>
    <w:rsid w:val="00A81CF2"/>
    <w:rsid w:val="00A82115"/>
    <w:rsid w:val="00A821B9"/>
    <w:rsid w:val="00A821BF"/>
    <w:rsid w:val="00A8243A"/>
    <w:rsid w:val="00A82584"/>
    <w:rsid w:val="00A82858"/>
    <w:rsid w:val="00A83A78"/>
    <w:rsid w:val="00A84709"/>
    <w:rsid w:val="00A850BC"/>
    <w:rsid w:val="00A85403"/>
    <w:rsid w:val="00A8597F"/>
    <w:rsid w:val="00A85EC5"/>
    <w:rsid w:val="00A86772"/>
    <w:rsid w:val="00A86EBF"/>
    <w:rsid w:val="00A870CE"/>
    <w:rsid w:val="00A87456"/>
    <w:rsid w:val="00A8797E"/>
    <w:rsid w:val="00A87AC8"/>
    <w:rsid w:val="00A9022A"/>
    <w:rsid w:val="00A9046F"/>
    <w:rsid w:val="00A90749"/>
    <w:rsid w:val="00A90DB4"/>
    <w:rsid w:val="00A916BC"/>
    <w:rsid w:val="00A9232B"/>
    <w:rsid w:val="00A9242E"/>
    <w:rsid w:val="00A92C04"/>
    <w:rsid w:val="00A92E23"/>
    <w:rsid w:val="00A92F34"/>
    <w:rsid w:val="00A93149"/>
    <w:rsid w:val="00A93D24"/>
    <w:rsid w:val="00A93E16"/>
    <w:rsid w:val="00A945F1"/>
    <w:rsid w:val="00A946DD"/>
    <w:rsid w:val="00A951CD"/>
    <w:rsid w:val="00A95548"/>
    <w:rsid w:val="00A96708"/>
    <w:rsid w:val="00A96D87"/>
    <w:rsid w:val="00A96E43"/>
    <w:rsid w:val="00A979EA"/>
    <w:rsid w:val="00A97BCE"/>
    <w:rsid w:val="00AA00C9"/>
    <w:rsid w:val="00AA0306"/>
    <w:rsid w:val="00AA0613"/>
    <w:rsid w:val="00AA06C4"/>
    <w:rsid w:val="00AA0BB4"/>
    <w:rsid w:val="00AA0D36"/>
    <w:rsid w:val="00AA1B04"/>
    <w:rsid w:val="00AA1BDE"/>
    <w:rsid w:val="00AA3470"/>
    <w:rsid w:val="00AA3E52"/>
    <w:rsid w:val="00AA3F4E"/>
    <w:rsid w:val="00AA4785"/>
    <w:rsid w:val="00AA4B7B"/>
    <w:rsid w:val="00AA4C45"/>
    <w:rsid w:val="00AA4F39"/>
    <w:rsid w:val="00AA500D"/>
    <w:rsid w:val="00AA511D"/>
    <w:rsid w:val="00AA52D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1B4"/>
    <w:rsid w:val="00AB072E"/>
    <w:rsid w:val="00AB076D"/>
    <w:rsid w:val="00AB0C9A"/>
    <w:rsid w:val="00AB1138"/>
    <w:rsid w:val="00AB11D5"/>
    <w:rsid w:val="00AB128C"/>
    <w:rsid w:val="00AB13D3"/>
    <w:rsid w:val="00AB1C26"/>
    <w:rsid w:val="00AB200A"/>
    <w:rsid w:val="00AB27F2"/>
    <w:rsid w:val="00AB31E3"/>
    <w:rsid w:val="00AB43EF"/>
    <w:rsid w:val="00AB4410"/>
    <w:rsid w:val="00AB4A29"/>
    <w:rsid w:val="00AB4D56"/>
    <w:rsid w:val="00AB4DAA"/>
    <w:rsid w:val="00AB4EB4"/>
    <w:rsid w:val="00AB58DE"/>
    <w:rsid w:val="00AB5CE5"/>
    <w:rsid w:val="00AB61D6"/>
    <w:rsid w:val="00AB62FF"/>
    <w:rsid w:val="00AB63A7"/>
    <w:rsid w:val="00AB63BA"/>
    <w:rsid w:val="00AB6978"/>
    <w:rsid w:val="00AB6F31"/>
    <w:rsid w:val="00AB6FDA"/>
    <w:rsid w:val="00AB715D"/>
    <w:rsid w:val="00AB75DB"/>
    <w:rsid w:val="00AB7BD9"/>
    <w:rsid w:val="00AC052A"/>
    <w:rsid w:val="00AC0D9D"/>
    <w:rsid w:val="00AC1015"/>
    <w:rsid w:val="00AC1883"/>
    <w:rsid w:val="00AC1C73"/>
    <w:rsid w:val="00AC2302"/>
    <w:rsid w:val="00AC2AD0"/>
    <w:rsid w:val="00AC2ED7"/>
    <w:rsid w:val="00AC3162"/>
    <w:rsid w:val="00AC3198"/>
    <w:rsid w:val="00AC31F2"/>
    <w:rsid w:val="00AC3A69"/>
    <w:rsid w:val="00AC4896"/>
    <w:rsid w:val="00AC493F"/>
    <w:rsid w:val="00AC4BC8"/>
    <w:rsid w:val="00AC4DBA"/>
    <w:rsid w:val="00AC4EDA"/>
    <w:rsid w:val="00AC586B"/>
    <w:rsid w:val="00AC58CC"/>
    <w:rsid w:val="00AC58EA"/>
    <w:rsid w:val="00AC6029"/>
    <w:rsid w:val="00AC6929"/>
    <w:rsid w:val="00AC70D5"/>
    <w:rsid w:val="00AC7207"/>
    <w:rsid w:val="00AD01E2"/>
    <w:rsid w:val="00AD02D5"/>
    <w:rsid w:val="00AD0433"/>
    <w:rsid w:val="00AD04EC"/>
    <w:rsid w:val="00AD06B8"/>
    <w:rsid w:val="00AD0A6B"/>
    <w:rsid w:val="00AD0B67"/>
    <w:rsid w:val="00AD0F1B"/>
    <w:rsid w:val="00AD14EA"/>
    <w:rsid w:val="00AD1755"/>
    <w:rsid w:val="00AD1A94"/>
    <w:rsid w:val="00AD1C8A"/>
    <w:rsid w:val="00AD1F4E"/>
    <w:rsid w:val="00AD2014"/>
    <w:rsid w:val="00AD2D70"/>
    <w:rsid w:val="00AD2FA3"/>
    <w:rsid w:val="00AD3207"/>
    <w:rsid w:val="00AD32CA"/>
    <w:rsid w:val="00AD33DB"/>
    <w:rsid w:val="00AD3D9A"/>
    <w:rsid w:val="00AD3DA6"/>
    <w:rsid w:val="00AD3FAF"/>
    <w:rsid w:val="00AD45B3"/>
    <w:rsid w:val="00AD4C6E"/>
    <w:rsid w:val="00AD4CB6"/>
    <w:rsid w:val="00AD50C6"/>
    <w:rsid w:val="00AD5261"/>
    <w:rsid w:val="00AD5361"/>
    <w:rsid w:val="00AD5573"/>
    <w:rsid w:val="00AD5758"/>
    <w:rsid w:val="00AD5FBE"/>
    <w:rsid w:val="00AD614A"/>
    <w:rsid w:val="00AD63F5"/>
    <w:rsid w:val="00AD64D2"/>
    <w:rsid w:val="00AD7066"/>
    <w:rsid w:val="00AD7186"/>
    <w:rsid w:val="00AD75D6"/>
    <w:rsid w:val="00AD7A90"/>
    <w:rsid w:val="00AD7D0D"/>
    <w:rsid w:val="00AE01EA"/>
    <w:rsid w:val="00AE095C"/>
    <w:rsid w:val="00AE0EE1"/>
    <w:rsid w:val="00AE10DA"/>
    <w:rsid w:val="00AE1CC5"/>
    <w:rsid w:val="00AE213A"/>
    <w:rsid w:val="00AE3AD6"/>
    <w:rsid w:val="00AE43FC"/>
    <w:rsid w:val="00AE4793"/>
    <w:rsid w:val="00AE47BF"/>
    <w:rsid w:val="00AE47D0"/>
    <w:rsid w:val="00AE49A5"/>
    <w:rsid w:val="00AE4C1A"/>
    <w:rsid w:val="00AE5046"/>
    <w:rsid w:val="00AE60EB"/>
    <w:rsid w:val="00AE6DC6"/>
    <w:rsid w:val="00AE7C06"/>
    <w:rsid w:val="00AF01AE"/>
    <w:rsid w:val="00AF0E0A"/>
    <w:rsid w:val="00AF15FD"/>
    <w:rsid w:val="00AF1733"/>
    <w:rsid w:val="00AF224F"/>
    <w:rsid w:val="00AF23B4"/>
    <w:rsid w:val="00AF2640"/>
    <w:rsid w:val="00AF2978"/>
    <w:rsid w:val="00AF2A4F"/>
    <w:rsid w:val="00AF2B02"/>
    <w:rsid w:val="00AF2C47"/>
    <w:rsid w:val="00AF2EBF"/>
    <w:rsid w:val="00AF30EA"/>
    <w:rsid w:val="00AF3497"/>
    <w:rsid w:val="00AF39B6"/>
    <w:rsid w:val="00AF4235"/>
    <w:rsid w:val="00AF444D"/>
    <w:rsid w:val="00AF45DB"/>
    <w:rsid w:val="00AF5111"/>
    <w:rsid w:val="00AF54C5"/>
    <w:rsid w:val="00AF5808"/>
    <w:rsid w:val="00AF5C00"/>
    <w:rsid w:val="00AF65C2"/>
    <w:rsid w:val="00AF6841"/>
    <w:rsid w:val="00AF6C20"/>
    <w:rsid w:val="00AF71A7"/>
    <w:rsid w:val="00AF7397"/>
    <w:rsid w:val="00AF7617"/>
    <w:rsid w:val="00AF7664"/>
    <w:rsid w:val="00AF76BE"/>
    <w:rsid w:val="00AF780F"/>
    <w:rsid w:val="00AF7A99"/>
    <w:rsid w:val="00AF7AC8"/>
    <w:rsid w:val="00B0040F"/>
    <w:rsid w:val="00B010F1"/>
    <w:rsid w:val="00B01297"/>
    <w:rsid w:val="00B0193A"/>
    <w:rsid w:val="00B020A1"/>
    <w:rsid w:val="00B02110"/>
    <w:rsid w:val="00B022FD"/>
    <w:rsid w:val="00B029A4"/>
    <w:rsid w:val="00B02BC1"/>
    <w:rsid w:val="00B03429"/>
    <w:rsid w:val="00B04700"/>
    <w:rsid w:val="00B048CF"/>
    <w:rsid w:val="00B067E2"/>
    <w:rsid w:val="00B070A3"/>
    <w:rsid w:val="00B075F5"/>
    <w:rsid w:val="00B0775A"/>
    <w:rsid w:val="00B07F71"/>
    <w:rsid w:val="00B10175"/>
    <w:rsid w:val="00B10B68"/>
    <w:rsid w:val="00B114A0"/>
    <w:rsid w:val="00B11526"/>
    <w:rsid w:val="00B118B7"/>
    <w:rsid w:val="00B11AE2"/>
    <w:rsid w:val="00B12774"/>
    <w:rsid w:val="00B12799"/>
    <w:rsid w:val="00B12929"/>
    <w:rsid w:val="00B13082"/>
    <w:rsid w:val="00B1368F"/>
    <w:rsid w:val="00B1384C"/>
    <w:rsid w:val="00B13864"/>
    <w:rsid w:val="00B13AC5"/>
    <w:rsid w:val="00B13D25"/>
    <w:rsid w:val="00B1490A"/>
    <w:rsid w:val="00B14B61"/>
    <w:rsid w:val="00B1519F"/>
    <w:rsid w:val="00B151E7"/>
    <w:rsid w:val="00B15512"/>
    <w:rsid w:val="00B1560F"/>
    <w:rsid w:val="00B15C99"/>
    <w:rsid w:val="00B15E9F"/>
    <w:rsid w:val="00B16928"/>
    <w:rsid w:val="00B16D67"/>
    <w:rsid w:val="00B17D2D"/>
    <w:rsid w:val="00B20215"/>
    <w:rsid w:val="00B20AEF"/>
    <w:rsid w:val="00B20ECC"/>
    <w:rsid w:val="00B21262"/>
    <w:rsid w:val="00B213B0"/>
    <w:rsid w:val="00B21CF2"/>
    <w:rsid w:val="00B22874"/>
    <w:rsid w:val="00B23A02"/>
    <w:rsid w:val="00B23C5B"/>
    <w:rsid w:val="00B23D99"/>
    <w:rsid w:val="00B23E92"/>
    <w:rsid w:val="00B23F04"/>
    <w:rsid w:val="00B242AE"/>
    <w:rsid w:val="00B24858"/>
    <w:rsid w:val="00B2563E"/>
    <w:rsid w:val="00B25E18"/>
    <w:rsid w:val="00B2612C"/>
    <w:rsid w:val="00B268E4"/>
    <w:rsid w:val="00B26A37"/>
    <w:rsid w:val="00B26C41"/>
    <w:rsid w:val="00B274A8"/>
    <w:rsid w:val="00B27592"/>
    <w:rsid w:val="00B27A15"/>
    <w:rsid w:val="00B27CB9"/>
    <w:rsid w:val="00B30160"/>
    <w:rsid w:val="00B30364"/>
    <w:rsid w:val="00B30AC4"/>
    <w:rsid w:val="00B30E20"/>
    <w:rsid w:val="00B30F01"/>
    <w:rsid w:val="00B3100C"/>
    <w:rsid w:val="00B311C9"/>
    <w:rsid w:val="00B3130A"/>
    <w:rsid w:val="00B3191B"/>
    <w:rsid w:val="00B31A53"/>
    <w:rsid w:val="00B31EE5"/>
    <w:rsid w:val="00B31FBD"/>
    <w:rsid w:val="00B3219B"/>
    <w:rsid w:val="00B322B4"/>
    <w:rsid w:val="00B32439"/>
    <w:rsid w:val="00B32479"/>
    <w:rsid w:val="00B325BD"/>
    <w:rsid w:val="00B326F9"/>
    <w:rsid w:val="00B32BF8"/>
    <w:rsid w:val="00B331BC"/>
    <w:rsid w:val="00B33454"/>
    <w:rsid w:val="00B3387D"/>
    <w:rsid w:val="00B33A63"/>
    <w:rsid w:val="00B33CA4"/>
    <w:rsid w:val="00B342EC"/>
    <w:rsid w:val="00B34AC9"/>
    <w:rsid w:val="00B34CE3"/>
    <w:rsid w:val="00B34CFD"/>
    <w:rsid w:val="00B34DE0"/>
    <w:rsid w:val="00B35284"/>
    <w:rsid w:val="00B35550"/>
    <w:rsid w:val="00B35973"/>
    <w:rsid w:val="00B35D2E"/>
    <w:rsid w:val="00B3696B"/>
    <w:rsid w:val="00B36A89"/>
    <w:rsid w:val="00B3759A"/>
    <w:rsid w:val="00B377AB"/>
    <w:rsid w:val="00B404D6"/>
    <w:rsid w:val="00B40685"/>
    <w:rsid w:val="00B40700"/>
    <w:rsid w:val="00B40900"/>
    <w:rsid w:val="00B4161F"/>
    <w:rsid w:val="00B41EE0"/>
    <w:rsid w:val="00B4286E"/>
    <w:rsid w:val="00B43538"/>
    <w:rsid w:val="00B435A1"/>
    <w:rsid w:val="00B4380E"/>
    <w:rsid w:val="00B43AAF"/>
    <w:rsid w:val="00B43C8F"/>
    <w:rsid w:val="00B43F4D"/>
    <w:rsid w:val="00B443B4"/>
    <w:rsid w:val="00B446E4"/>
    <w:rsid w:val="00B44972"/>
    <w:rsid w:val="00B4555E"/>
    <w:rsid w:val="00B45845"/>
    <w:rsid w:val="00B45A37"/>
    <w:rsid w:val="00B45CF2"/>
    <w:rsid w:val="00B45D49"/>
    <w:rsid w:val="00B46A57"/>
    <w:rsid w:val="00B472F9"/>
    <w:rsid w:val="00B474EE"/>
    <w:rsid w:val="00B475C8"/>
    <w:rsid w:val="00B47AB3"/>
    <w:rsid w:val="00B47AD5"/>
    <w:rsid w:val="00B504BF"/>
    <w:rsid w:val="00B53057"/>
    <w:rsid w:val="00B5349B"/>
    <w:rsid w:val="00B53A32"/>
    <w:rsid w:val="00B543E3"/>
    <w:rsid w:val="00B54AAA"/>
    <w:rsid w:val="00B55968"/>
    <w:rsid w:val="00B56561"/>
    <w:rsid w:val="00B56A75"/>
    <w:rsid w:val="00B56AA4"/>
    <w:rsid w:val="00B56FC4"/>
    <w:rsid w:val="00B56FD4"/>
    <w:rsid w:val="00B57109"/>
    <w:rsid w:val="00B572A5"/>
    <w:rsid w:val="00B572E9"/>
    <w:rsid w:val="00B5744C"/>
    <w:rsid w:val="00B5767C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4F80"/>
    <w:rsid w:val="00B651C7"/>
    <w:rsid w:val="00B6542C"/>
    <w:rsid w:val="00B65A05"/>
    <w:rsid w:val="00B65A8E"/>
    <w:rsid w:val="00B65CE3"/>
    <w:rsid w:val="00B66057"/>
    <w:rsid w:val="00B66740"/>
    <w:rsid w:val="00B668AA"/>
    <w:rsid w:val="00B66BA3"/>
    <w:rsid w:val="00B67FA1"/>
    <w:rsid w:val="00B70229"/>
    <w:rsid w:val="00B7027A"/>
    <w:rsid w:val="00B70D7B"/>
    <w:rsid w:val="00B7187B"/>
    <w:rsid w:val="00B7194A"/>
    <w:rsid w:val="00B72945"/>
    <w:rsid w:val="00B729B5"/>
    <w:rsid w:val="00B730F2"/>
    <w:rsid w:val="00B742A0"/>
    <w:rsid w:val="00B74546"/>
    <w:rsid w:val="00B74CD1"/>
    <w:rsid w:val="00B7535E"/>
    <w:rsid w:val="00B75890"/>
    <w:rsid w:val="00B7599F"/>
    <w:rsid w:val="00B75EF3"/>
    <w:rsid w:val="00B76081"/>
    <w:rsid w:val="00B76851"/>
    <w:rsid w:val="00B76A6D"/>
    <w:rsid w:val="00B7735B"/>
    <w:rsid w:val="00B77583"/>
    <w:rsid w:val="00B7758E"/>
    <w:rsid w:val="00B77BF8"/>
    <w:rsid w:val="00B80112"/>
    <w:rsid w:val="00B80923"/>
    <w:rsid w:val="00B80BD9"/>
    <w:rsid w:val="00B81198"/>
    <w:rsid w:val="00B812D9"/>
    <w:rsid w:val="00B8151D"/>
    <w:rsid w:val="00B81E96"/>
    <w:rsid w:val="00B8216A"/>
    <w:rsid w:val="00B823F7"/>
    <w:rsid w:val="00B8271E"/>
    <w:rsid w:val="00B827A0"/>
    <w:rsid w:val="00B82D45"/>
    <w:rsid w:val="00B83525"/>
    <w:rsid w:val="00B83C9B"/>
    <w:rsid w:val="00B840AF"/>
    <w:rsid w:val="00B84427"/>
    <w:rsid w:val="00B84D73"/>
    <w:rsid w:val="00B84F38"/>
    <w:rsid w:val="00B84F54"/>
    <w:rsid w:val="00B8573E"/>
    <w:rsid w:val="00B86174"/>
    <w:rsid w:val="00B86FC0"/>
    <w:rsid w:val="00B87364"/>
    <w:rsid w:val="00B873E6"/>
    <w:rsid w:val="00B875D4"/>
    <w:rsid w:val="00B90427"/>
    <w:rsid w:val="00B90523"/>
    <w:rsid w:val="00B90742"/>
    <w:rsid w:val="00B909E7"/>
    <w:rsid w:val="00B90B70"/>
    <w:rsid w:val="00B90BEE"/>
    <w:rsid w:val="00B90C2C"/>
    <w:rsid w:val="00B90C3C"/>
    <w:rsid w:val="00B91A1E"/>
    <w:rsid w:val="00B9227B"/>
    <w:rsid w:val="00B92CB8"/>
    <w:rsid w:val="00B9308B"/>
    <w:rsid w:val="00B932DC"/>
    <w:rsid w:val="00B944A1"/>
    <w:rsid w:val="00B9559C"/>
    <w:rsid w:val="00B95827"/>
    <w:rsid w:val="00B95CAF"/>
    <w:rsid w:val="00B961DD"/>
    <w:rsid w:val="00B967D1"/>
    <w:rsid w:val="00B96BFF"/>
    <w:rsid w:val="00B96C06"/>
    <w:rsid w:val="00B975F8"/>
    <w:rsid w:val="00B9785B"/>
    <w:rsid w:val="00BA0664"/>
    <w:rsid w:val="00BA0ABD"/>
    <w:rsid w:val="00BA0C0B"/>
    <w:rsid w:val="00BA145F"/>
    <w:rsid w:val="00BA14C8"/>
    <w:rsid w:val="00BA1561"/>
    <w:rsid w:val="00BA17F2"/>
    <w:rsid w:val="00BA1841"/>
    <w:rsid w:val="00BA19B0"/>
    <w:rsid w:val="00BA232E"/>
    <w:rsid w:val="00BA3362"/>
    <w:rsid w:val="00BA3703"/>
    <w:rsid w:val="00BA3EDF"/>
    <w:rsid w:val="00BA4028"/>
    <w:rsid w:val="00BA4DC3"/>
    <w:rsid w:val="00BA4E74"/>
    <w:rsid w:val="00BA5457"/>
    <w:rsid w:val="00BA58E9"/>
    <w:rsid w:val="00BA5B6D"/>
    <w:rsid w:val="00BA60A7"/>
    <w:rsid w:val="00BA6586"/>
    <w:rsid w:val="00BA689F"/>
    <w:rsid w:val="00BA69E0"/>
    <w:rsid w:val="00BA6D00"/>
    <w:rsid w:val="00BA70D3"/>
    <w:rsid w:val="00BA74FA"/>
    <w:rsid w:val="00BA7560"/>
    <w:rsid w:val="00BA76B6"/>
    <w:rsid w:val="00BA7FA2"/>
    <w:rsid w:val="00BB03BA"/>
    <w:rsid w:val="00BB03D7"/>
    <w:rsid w:val="00BB0F49"/>
    <w:rsid w:val="00BB118B"/>
    <w:rsid w:val="00BB171A"/>
    <w:rsid w:val="00BB1BD5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294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929"/>
    <w:rsid w:val="00BC0A64"/>
    <w:rsid w:val="00BC0AD9"/>
    <w:rsid w:val="00BC0D81"/>
    <w:rsid w:val="00BC16D0"/>
    <w:rsid w:val="00BC1E6E"/>
    <w:rsid w:val="00BC2171"/>
    <w:rsid w:val="00BC2180"/>
    <w:rsid w:val="00BC22A2"/>
    <w:rsid w:val="00BC24A4"/>
    <w:rsid w:val="00BC2E95"/>
    <w:rsid w:val="00BC3218"/>
    <w:rsid w:val="00BC33FB"/>
    <w:rsid w:val="00BC3A35"/>
    <w:rsid w:val="00BC4522"/>
    <w:rsid w:val="00BC5642"/>
    <w:rsid w:val="00BC5D85"/>
    <w:rsid w:val="00BC6938"/>
    <w:rsid w:val="00BC6A77"/>
    <w:rsid w:val="00BC6AC7"/>
    <w:rsid w:val="00BC6F92"/>
    <w:rsid w:val="00BC72BF"/>
    <w:rsid w:val="00BC72C8"/>
    <w:rsid w:val="00BC7429"/>
    <w:rsid w:val="00BC7541"/>
    <w:rsid w:val="00BC7E35"/>
    <w:rsid w:val="00BD03EC"/>
    <w:rsid w:val="00BD0643"/>
    <w:rsid w:val="00BD0A07"/>
    <w:rsid w:val="00BD1026"/>
    <w:rsid w:val="00BD1424"/>
    <w:rsid w:val="00BD195B"/>
    <w:rsid w:val="00BD1E8F"/>
    <w:rsid w:val="00BD2986"/>
    <w:rsid w:val="00BD2B01"/>
    <w:rsid w:val="00BD2B57"/>
    <w:rsid w:val="00BD2D7B"/>
    <w:rsid w:val="00BD2DB3"/>
    <w:rsid w:val="00BD2DC1"/>
    <w:rsid w:val="00BD31ED"/>
    <w:rsid w:val="00BD366B"/>
    <w:rsid w:val="00BD4005"/>
    <w:rsid w:val="00BD4842"/>
    <w:rsid w:val="00BD486F"/>
    <w:rsid w:val="00BD551A"/>
    <w:rsid w:val="00BD59DC"/>
    <w:rsid w:val="00BD5D95"/>
    <w:rsid w:val="00BD68B8"/>
    <w:rsid w:val="00BD6A92"/>
    <w:rsid w:val="00BD6C11"/>
    <w:rsid w:val="00BE0146"/>
    <w:rsid w:val="00BE10F7"/>
    <w:rsid w:val="00BE13DD"/>
    <w:rsid w:val="00BE1769"/>
    <w:rsid w:val="00BE2001"/>
    <w:rsid w:val="00BE2317"/>
    <w:rsid w:val="00BE3386"/>
    <w:rsid w:val="00BE3D77"/>
    <w:rsid w:val="00BE4061"/>
    <w:rsid w:val="00BE4372"/>
    <w:rsid w:val="00BE43E8"/>
    <w:rsid w:val="00BE45CA"/>
    <w:rsid w:val="00BE4686"/>
    <w:rsid w:val="00BE4CDE"/>
    <w:rsid w:val="00BE4EBA"/>
    <w:rsid w:val="00BE530B"/>
    <w:rsid w:val="00BE6297"/>
    <w:rsid w:val="00BE7328"/>
    <w:rsid w:val="00BE7AF7"/>
    <w:rsid w:val="00BE7BFD"/>
    <w:rsid w:val="00BE7E44"/>
    <w:rsid w:val="00BF0032"/>
    <w:rsid w:val="00BF015C"/>
    <w:rsid w:val="00BF0430"/>
    <w:rsid w:val="00BF091D"/>
    <w:rsid w:val="00BF0991"/>
    <w:rsid w:val="00BF0BF1"/>
    <w:rsid w:val="00BF0C0B"/>
    <w:rsid w:val="00BF0EB8"/>
    <w:rsid w:val="00BF0FA5"/>
    <w:rsid w:val="00BF1533"/>
    <w:rsid w:val="00BF1611"/>
    <w:rsid w:val="00BF1FF0"/>
    <w:rsid w:val="00BF259E"/>
    <w:rsid w:val="00BF25E8"/>
    <w:rsid w:val="00BF2633"/>
    <w:rsid w:val="00BF26AB"/>
    <w:rsid w:val="00BF277A"/>
    <w:rsid w:val="00BF3189"/>
    <w:rsid w:val="00BF32CC"/>
    <w:rsid w:val="00BF3ACF"/>
    <w:rsid w:val="00BF3FCF"/>
    <w:rsid w:val="00BF4151"/>
    <w:rsid w:val="00BF4238"/>
    <w:rsid w:val="00BF4477"/>
    <w:rsid w:val="00BF47B1"/>
    <w:rsid w:val="00BF4971"/>
    <w:rsid w:val="00BF49A9"/>
    <w:rsid w:val="00BF4AE7"/>
    <w:rsid w:val="00BF4E1C"/>
    <w:rsid w:val="00BF5071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165"/>
    <w:rsid w:val="00C022D7"/>
    <w:rsid w:val="00C02F96"/>
    <w:rsid w:val="00C030A6"/>
    <w:rsid w:val="00C0376B"/>
    <w:rsid w:val="00C03DF5"/>
    <w:rsid w:val="00C03E81"/>
    <w:rsid w:val="00C046B8"/>
    <w:rsid w:val="00C047A3"/>
    <w:rsid w:val="00C04A0A"/>
    <w:rsid w:val="00C052E5"/>
    <w:rsid w:val="00C0537E"/>
    <w:rsid w:val="00C05EA0"/>
    <w:rsid w:val="00C06067"/>
    <w:rsid w:val="00C065B6"/>
    <w:rsid w:val="00C0669E"/>
    <w:rsid w:val="00C07271"/>
    <w:rsid w:val="00C07984"/>
    <w:rsid w:val="00C07A4F"/>
    <w:rsid w:val="00C07A90"/>
    <w:rsid w:val="00C100EC"/>
    <w:rsid w:val="00C102E1"/>
    <w:rsid w:val="00C10591"/>
    <w:rsid w:val="00C10709"/>
    <w:rsid w:val="00C10BCA"/>
    <w:rsid w:val="00C10F7D"/>
    <w:rsid w:val="00C11508"/>
    <w:rsid w:val="00C117CC"/>
    <w:rsid w:val="00C12517"/>
    <w:rsid w:val="00C12E35"/>
    <w:rsid w:val="00C12F6E"/>
    <w:rsid w:val="00C134E0"/>
    <w:rsid w:val="00C137F8"/>
    <w:rsid w:val="00C13FF7"/>
    <w:rsid w:val="00C142E5"/>
    <w:rsid w:val="00C1483F"/>
    <w:rsid w:val="00C14E8E"/>
    <w:rsid w:val="00C15157"/>
    <w:rsid w:val="00C15492"/>
    <w:rsid w:val="00C1561B"/>
    <w:rsid w:val="00C15D10"/>
    <w:rsid w:val="00C15DBF"/>
    <w:rsid w:val="00C15FAD"/>
    <w:rsid w:val="00C1606F"/>
    <w:rsid w:val="00C161E7"/>
    <w:rsid w:val="00C1655A"/>
    <w:rsid w:val="00C1699B"/>
    <w:rsid w:val="00C16E9E"/>
    <w:rsid w:val="00C172AF"/>
    <w:rsid w:val="00C17429"/>
    <w:rsid w:val="00C17D21"/>
    <w:rsid w:val="00C17D82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3D9F"/>
    <w:rsid w:val="00C24A96"/>
    <w:rsid w:val="00C252C7"/>
    <w:rsid w:val="00C262F9"/>
    <w:rsid w:val="00C263C5"/>
    <w:rsid w:val="00C2651A"/>
    <w:rsid w:val="00C26BAA"/>
    <w:rsid w:val="00C26C3B"/>
    <w:rsid w:val="00C26F43"/>
    <w:rsid w:val="00C27360"/>
    <w:rsid w:val="00C27505"/>
    <w:rsid w:val="00C30469"/>
    <w:rsid w:val="00C30627"/>
    <w:rsid w:val="00C306B6"/>
    <w:rsid w:val="00C30B23"/>
    <w:rsid w:val="00C3125B"/>
    <w:rsid w:val="00C318E3"/>
    <w:rsid w:val="00C3227F"/>
    <w:rsid w:val="00C3275A"/>
    <w:rsid w:val="00C332D4"/>
    <w:rsid w:val="00C33656"/>
    <w:rsid w:val="00C33921"/>
    <w:rsid w:val="00C33A99"/>
    <w:rsid w:val="00C33DC3"/>
    <w:rsid w:val="00C3435A"/>
    <w:rsid w:val="00C3495E"/>
    <w:rsid w:val="00C3496A"/>
    <w:rsid w:val="00C351C1"/>
    <w:rsid w:val="00C356F6"/>
    <w:rsid w:val="00C359B0"/>
    <w:rsid w:val="00C36A8C"/>
    <w:rsid w:val="00C36BAC"/>
    <w:rsid w:val="00C36F45"/>
    <w:rsid w:val="00C370DA"/>
    <w:rsid w:val="00C3740A"/>
    <w:rsid w:val="00C374BF"/>
    <w:rsid w:val="00C376E0"/>
    <w:rsid w:val="00C378C5"/>
    <w:rsid w:val="00C37A3E"/>
    <w:rsid w:val="00C401A0"/>
    <w:rsid w:val="00C4053C"/>
    <w:rsid w:val="00C4055A"/>
    <w:rsid w:val="00C409B2"/>
    <w:rsid w:val="00C40BC6"/>
    <w:rsid w:val="00C40FF0"/>
    <w:rsid w:val="00C41193"/>
    <w:rsid w:val="00C41630"/>
    <w:rsid w:val="00C41687"/>
    <w:rsid w:val="00C41CB4"/>
    <w:rsid w:val="00C41EE5"/>
    <w:rsid w:val="00C423E1"/>
    <w:rsid w:val="00C42FD0"/>
    <w:rsid w:val="00C43116"/>
    <w:rsid w:val="00C43331"/>
    <w:rsid w:val="00C4363B"/>
    <w:rsid w:val="00C43770"/>
    <w:rsid w:val="00C43DC0"/>
    <w:rsid w:val="00C44830"/>
    <w:rsid w:val="00C44DEF"/>
    <w:rsid w:val="00C4556C"/>
    <w:rsid w:val="00C45AEA"/>
    <w:rsid w:val="00C46623"/>
    <w:rsid w:val="00C469ED"/>
    <w:rsid w:val="00C46EFA"/>
    <w:rsid w:val="00C46FC3"/>
    <w:rsid w:val="00C471BF"/>
    <w:rsid w:val="00C5055D"/>
    <w:rsid w:val="00C508A8"/>
    <w:rsid w:val="00C508D5"/>
    <w:rsid w:val="00C510CC"/>
    <w:rsid w:val="00C510DA"/>
    <w:rsid w:val="00C5130A"/>
    <w:rsid w:val="00C5187C"/>
    <w:rsid w:val="00C51953"/>
    <w:rsid w:val="00C51ECA"/>
    <w:rsid w:val="00C523D7"/>
    <w:rsid w:val="00C5295E"/>
    <w:rsid w:val="00C530F2"/>
    <w:rsid w:val="00C53209"/>
    <w:rsid w:val="00C53C0B"/>
    <w:rsid w:val="00C53DF9"/>
    <w:rsid w:val="00C54040"/>
    <w:rsid w:val="00C543F6"/>
    <w:rsid w:val="00C54A1E"/>
    <w:rsid w:val="00C54D54"/>
    <w:rsid w:val="00C54F7A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7695"/>
    <w:rsid w:val="00C5785C"/>
    <w:rsid w:val="00C57AA2"/>
    <w:rsid w:val="00C57C7E"/>
    <w:rsid w:val="00C61162"/>
    <w:rsid w:val="00C61928"/>
    <w:rsid w:val="00C61B73"/>
    <w:rsid w:val="00C624AF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9C2"/>
    <w:rsid w:val="00C64BCE"/>
    <w:rsid w:val="00C652A2"/>
    <w:rsid w:val="00C656EA"/>
    <w:rsid w:val="00C6587A"/>
    <w:rsid w:val="00C659E5"/>
    <w:rsid w:val="00C65DB4"/>
    <w:rsid w:val="00C6647A"/>
    <w:rsid w:val="00C6692C"/>
    <w:rsid w:val="00C66B6F"/>
    <w:rsid w:val="00C672D5"/>
    <w:rsid w:val="00C67907"/>
    <w:rsid w:val="00C67B71"/>
    <w:rsid w:val="00C70A45"/>
    <w:rsid w:val="00C70AB2"/>
    <w:rsid w:val="00C70F11"/>
    <w:rsid w:val="00C7128E"/>
    <w:rsid w:val="00C71496"/>
    <w:rsid w:val="00C71629"/>
    <w:rsid w:val="00C716AD"/>
    <w:rsid w:val="00C718D3"/>
    <w:rsid w:val="00C71B05"/>
    <w:rsid w:val="00C722A3"/>
    <w:rsid w:val="00C72B06"/>
    <w:rsid w:val="00C7309B"/>
    <w:rsid w:val="00C73888"/>
    <w:rsid w:val="00C745FF"/>
    <w:rsid w:val="00C74851"/>
    <w:rsid w:val="00C74CA6"/>
    <w:rsid w:val="00C74D31"/>
    <w:rsid w:val="00C75EC2"/>
    <w:rsid w:val="00C763CA"/>
    <w:rsid w:val="00C7648D"/>
    <w:rsid w:val="00C76809"/>
    <w:rsid w:val="00C76D66"/>
    <w:rsid w:val="00C76E4A"/>
    <w:rsid w:val="00C777E0"/>
    <w:rsid w:val="00C7787D"/>
    <w:rsid w:val="00C77E89"/>
    <w:rsid w:val="00C8025E"/>
    <w:rsid w:val="00C8034D"/>
    <w:rsid w:val="00C80532"/>
    <w:rsid w:val="00C80A2D"/>
    <w:rsid w:val="00C81139"/>
    <w:rsid w:val="00C811C2"/>
    <w:rsid w:val="00C82383"/>
    <w:rsid w:val="00C8247A"/>
    <w:rsid w:val="00C82E20"/>
    <w:rsid w:val="00C83C8A"/>
    <w:rsid w:val="00C848B5"/>
    <w:rsid w:val="00C85539"/>
    <w:rsid w:val="00C8562A"/>
    <w:rsid w:val="00C862D6"/>
    <w:rsid w:val="00C8641C"/>
    <w:rsid w:val="00C86461"/>
    <w:rsid w:val="00C866C6"/>
    <w:rsid w:val="00C869C9"/>
    <w:rsid w:val="00C86B4A"/>
    <w:rsid w:val="00C86DD2"/>
    <w:rsid w:val="00C875D5"/>
    <w:rsid w:val="00C90AFA"/>
    <w:rsid w:val="00C914A5"/>
    <w:rsid w:val="00C9151A"/>
    <w:rsid w:val="00C91625"/>
    <w:rsid w:val="00C91E43"/>
    <w:rsid w:val="00C91EEA"/>
    <w:rsid w:val="00C91FB0"/>
    <w:rsid w:val="00C92102"/>
    <w:rsid w:val="00C9216F"/>
    <w:rsid w:val="00C92714"/>
    <w:rsid w:val="00C929B5"/>
    <w:rsid w:val="00C92DE9"/>
    <w:rsid w:val="00C93255"/>
    <w:rsid w:val="00C93F99"/>
    <w:rsid w:val="00C944C2"/>
    <w:rsid w:val="00C95032"/>
    <w:rsid w:val="00C950E1"/>
    <w:rsid w:val="00C9559F"/>
    <w:rsid w:val="00C95709"/>
    <w:rsid w:val="00C95A39"/>
    <w:rsid w:val="00C963E4"/>
    <w:rsid w:val="00C96779"/>
    <w:rsid w:val="00C96E7E"/>
    <w:rsid w:val="00C97889"/>
    <w:rsid w:val="00C979A1"/>
    <w:rsid w:val="00C97FF1"/>
    <w:rsid w:val="00CA002A"/>
    <w:rsid w:val="00CA019C"/>
    <w:rsid w:val="00CA05AA"/>
    <w:rsid w:val="00CA07CB"/>
    <w:rsid w:val="00CA0B14"/>
    <w:rsid w:val="00CA0D11"/>
    <w:rsid w:val="00CA0E98"/>
    <w:rsid w:val="00CA123E"/>
    <w:rsid w:val="00CA2099"/>
    <w:rsid w:val="00CA3382"/>
    <w:rsid w:val="00CA345B"/>
    <w:rsid w:val="00CA373C"/>
    <w:rsid w:val="00CA413D"/>
    <w:rsid w:val="00CA52A7"/>
    <w:rsid w:val="00CA52F3"/>
    <w:rsid w:val="00CA5A81"/>
    <w:rsid w:val="00CA5D48"/>
    <w:rsid w:val="00CA64D3"/>
    <w:rsid w:val="00CA6D12"/>
    <w:rsid w:val="00CA6D94"/>
    <w:rsid w:val="00CA6E31"/>
    <w:rsid w:val="00CA7357"/>
    <w:rsid w:val="00CA7A57"/>
    <w:rsid w:val="00CB00A7"/>
    <w:rsid w:val="00CB081D"/>
    <w:rsid w:val="00CB0D4A"/>
    <w:rsid w:val="00CB1118"/>
    <w:rsid w:val="00CB11F1"/>
    <w:rsid w:val="00CB1781"/>
    <w:rsid w:val="00CB1AB5"/>
    <w:rsid w:val="00CB22B1"/>
    <w:rsid w:val="00CB27AB"/>
    <w:rsid w:val="00CB33AC"/>
    <w:rsid w:val="00CB4028"/>
    <w:rsid w:val="00CB4C8B"/>
    <w:rsid w:val="00CB520C"/>
    <w:rsid w:val="00CB6151"/>
    <w:rsid w:val="00CB6BD8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2F9C"/>
    <w:rsid w:val="00CC305A"/>
    <w:rsid w:val="00CC311F"/>
    <w:rsid w:val="00CC319F"/>
    <w:rsid w:val="00CC3206"/>
    <w:rsid w:val="00CC37F0"/>
    <w:rsid w:val="00CC3856"/>
    <w:rsid w:val="00CC3FF0"/>
    <w:rsid w:val="00CC461C"/>
    <w:rsid w:val="00CC493C"/>
    <w:rsid w:val="00CC518F"/>
    <w:rsid w:val="00CC5668"/>
    <w:rsid w:val="00CC5A52"/>
    <w:rsid w:val="00CC5C07"/>
    <w:rsid w:val="00CC6702"/>
    <w:rsid w:val="00CC7420"/>
    <w:rsid w:val="00CC7892"/>
    <w:rsid w:val="00CC7A7E"/>
    <w:rsid w:val="00CC7BE1"/>
    <w:rsid w:val="00CD0355"/>
    <w:rsid w:val="00CD0749"/>
    <w:rsid w:val="00CD12B2"/>
    <w:rsid w:val="00CD142A"/>
    <w:rsid w:val="00CD1562"/>
    <w:rsid w:val="00CD1A8D"/>
    <w:rsid w:val="00CD1B3E"/>
    <w:rsid w:val="00CD1D6F"/>
    <w:rsid w:val="00CD2270"/>
    <w:rsid w:val="00CD23D4"/>
    <w:rsid w:val="00CD24D2"/>
    <w:rsid w:val="00CD2975"/>
    <w:rsid w:val="00CD2D2E"/>
    <w:rsid w:val="00CD30BA"/>
    <w:rsid w:val="00CD315C"/>
    <w:rsid w:val="00CD31AD"/>
    <w:rsid w:val="00CD3644"/>
    <w:rsid w:val="00CD3DC7"/>
    <w:rsid w:val="00CD3EC2"/>
    <w:rsid w:val="00CD4155"/>
    <w:rsid w:val="00CD47CA"/>
    <w:rsid w:val="00CD4905"/>
    <w:rsid w:val="00CD4A18"/>
    <w:rsid w:val="00CD4F09"/>
    <w:rsid w:val="00CD4F4C"/>
    <w:rsid w:val="00CD5F8D"/>
    <w:rsid w:val="00CD5F93"/>
    <w:rsid w:val="00CD64C5"/>
    <w:rsid w:val="00CD6BFB"/>
    <w:rsid w:val="00CD7F58"/>
    <w:rsid w:val="00CE008E"/>
    <w:rsid w:val="00CE042A"/>
    <w:rsid w:val="00CE0A7F"/>
    <w:rsid w:val="00CE122D"/>
    <w:rsid w:val="00CE1451"/>
    <w:rsid w:val="00CE18D7"/>
    <w:rsid w:val="00CE1949"/>
    <w:rsid w:val="00CE1AA7"/>
    <w:rsid w:val="00CE1E8E"/>
    <w:rsid w:val="00CE1F62"/>
    <w:rsid w:val="00CE1FE9"/>
    <w:rsid w:val="00CE208B"/>
    <w:rsid w:val="00CE2149"/>
    <w:rsid w:val="00CE2479"/>
    <w:rsid w:val="00CE25D5"/>
    <w:rsid w:val="00CE2A59"/>
    <w:rsid w:val="00CE2CFA"/>
    <w:rsid w:val="00CE2CFD"/>
    <w:rsid w:val="00CE30D4"/>
    <w:rsid w:val="00CE37C1"/>
    <w:rsid w:val="00CE4105"/>
    <w:rsid w:val="00CE42D9"/>
    <w:rsid w:val="00CE4A2B"/>
    <w:rsid w:val="00CE4C3E"/>
    <w:rsid w:val="00CE5773"/>
    <w:rsid w:val="00CE5B8B"/>
    <w:rsid w:val="00CE5CF6"/>
    <w:rsid w:val="00CE5D17"/>
    <w:rsid w:val="00CE5D3B"/>
    <w:rsid w:val="00CE6E81"/>
    <w:rsid w:val="00CE7899"/>
    <w:rsid w:val="00CE7A6F"/>
    <w:rsid w:val="00CE7B58"/>
    <w:rsid w:val="00CF21DD"/>
    <w:rsid w:val="00CF2CAB"/>
    <w:rsid w:val="00CF2E94"/>
    <w:rsid w:val="00CF2FF7"/>
    <w:rsid w:val="00CF4046"/>
    <w:rsid w:val="00CF4108"/>
    <w:rsid w:val="00CF4676"/>
    <w:rsid w:val="00CF47F0"/>
    <w:rsid w:val="00CF4F10"/>
    <w:rsid w:val="00CF5856"/>
    <w:rsid w:val="00CF6531"/>
    <w:rsid w:val="00CF6731"/>
    <w:rsid w:val="00CF6881"/>
    <w:rsid w:val="00CF6DF7"/>
    <w:rsid w:val="00CF74DA"/>
    <w:rsid w:val="00CF7B94"/>
    <w:rsid w:val="00CF7BB9"/>
    <w:rsid w:val="00CF7BFB"/>
    <w:rsid w:val="00CF7DCB"/>
    <w:rsid w:val="00CF7E67"/>
    <w:rsid w:val="00CF7FB7"/>
    <w:rsid w:val="00D0074E"/>
    <w:rsid w:val="00D007A7"/>
    <w:rsid w:val="00D00DE7"/>
    <w:rsid w:val="00D01071"/>
    <w:rsid w:val="00D0133F"/>
    <w:rsid w:val="00D01360"/>
    <w:rsid w:val="00D01383"/>
    <w:rsid w:val="00D02DFE"/>
    <w:rsid w:val="00D0399D"/>
    <w:rsid w:val="00D039CF"/>
    <w:rsid w:val="00D0428A"/>
    <w:rsid w:val="00D05B3F"/>
    <w:rsid w:val="00D05DFE"/>
    <w:rsid w:val="00D065CF"/>
    <w:rsid w:val="00D06691"/>
    <w:rsid w:val="00D0689A"/>
    <w:rsid w:val="00D06A3D"/>
    <w:rsid w:val="00D0733A"/>
    <w:rsid w:val="00D07369"/>
    <w:rsid w:val="00D07A21"/>
    <w:rsid w:val="00D07ADA"/>
    <w:rsid w:val="00D1082B"/>
    <w:rsid w:val="00D10CCC"/>
    <w:rsid w:val="00D11051"/>
    <w:rsid w:val="00D110A2"/>
    <w:rsid w:val="00D1161A"/>
    <w:rsid w:val="00D11A52"/>
    <w:rsid w:val="00D12B09"/>
    <w:rsid w:val="00D12F53"/>
    <w:rsid w:val="00D13338"/>
    <w:rsid w:val="00D1337E"/>
    <w:rsid w:val="00D135BA"/>
    <w:rsid w:val="00D13CB9"/>
    <w:rsid w:val="00D15C88"/>
    <w:rsid w:val="00D15C8F"/>
    <w:rsid w:val="00D15D47"/>
    <w:rsid w:val="00D164D9"/>
    <w:rsid w:val="00D166DC"/>
    <w:rsid w:val="00D16F19"/>
    <w:rsid w:val="00D16F82"/>
    <w:rsid w:val="00D17311"/>
    <w:rsid w:val="00D17610"/>
    <w:rsid w:val="00D204DC"/>
    <w:rsid w:val="00D207EA"/>
    <w:rsid w:val="00D2163F"/>
    <w:rsid w:val="00D21E00"/>
    <w:rsid w:val="00D223A7"/>
    <w:rsid w:val="00D22821"/>
    <w:rsid w:val="00D22EFF"/>
    <w:rsid w:val="00D231EF"/>
    <w:rsid w:val="00D2327C"/>
    <w:rsid w:val="00D234FB"/>
    <w:rsid w:val="00D23521"/>
    <w:rsid w:val="00D23D58"/>
    <w:rsid w:val="00D23DE7"/>
    <w:rsid w:val="00D242D0"/>
    <w:rsid w:val="00D248C2"/>
    <w:rsid w:val="00D24C86"/>
    <w:rsid w:val="00D25AE8"/>
    <w:rsid w:val="00D25D09"/>
    <w:rsid w:val="00D2630B"/>
    <w:rsid w:val="00D270FA"/>
    <w:rsid w:val="00D27485"/>
    <w:rsid w:val="00D2756F"/>
    <w:rsid w:val="00D27E79"/>
    <w:rsid w:val="00D27EB6"/>
    <w:rsid w:val="00D27FB4"/>
    <w:rsid w:val="00D30084"/>
    <w:rsid w:val="00D30956"/>
    <w:rsid w:val="00D30EFD"/>
    <w:rsid w:val="00D31AD6"/>
    <w:rsid w:val="00D31ED4"/>
    <w:rsid w:val="00D32842"/>
    <w:rsid w:val="00D32F73"/>
    <w:rsid w:val="00D33170"/>
    <w:rsid w:val="00D331B5"/>
    <w:rsid w:val="00D333EB"/>
    <w:rsid w:val="00D33791"/>
    <w:rsid w:val="00D33BA6"/>
    <w:rsid w:val="00D33EB6"/>
    <w:rsid w:val="00D35765"/>
    <w:rsid w:val="00D3587A"/>
    <w:rsid w:val="00D35C41"/>
    <w:rsid w:val="00D36080"/>
    <w:rsid w:val="00D360AA"/>
    <w:rsid w:val="00D36473"/>
    <w:rsid w:val="00D36A2F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0B0C"/>
    <w:rsid w:val="00D40B62"/>
    <w:rsid w:val="00D40E67"/>
    <w:rsid w:val="00D41345"/>
    <w:rsid w:val="00D41350"/>
    <w:rsid w:val="00D418FE"/>
    <w:rsid w:val="00D422CE"/>
    <w:rsid w:val="00D42C0A"/>
    <w:rsid w:val="00D43012"/>
    <w:rsid w:val="00D432E3"/>
    <w:rsid w:val="00D436DF"/>
    <w:rsid w:val="00D443BE"/>
    <w:rsid w:val="00D447CA"/>
    <w:rsid w:val="00D44976"/>
    <w:rsid w:val="00D449BE"/>
    <w:rsid w:val="00D45201"/>
    <w:rsid w:val="00D454DF"/>
    <w:rsid w:val="00D45BD3"/>
    <w:rsid w:val="00D45E86"/>
    <w:rsid w:val="00D46EE1"/>
    <w:rsid w:val="00D4708D"/>
    <w:rsid w:val="00D47670"/>
    <w:rsid w:val="00D47C2A"/>
    <w:rsid w:val="00D50184"/>
    <w:rsid w:val="00D501E3"/>
    <w:rsid w:val="00D50C83"/>
    <w:rsid w:val="00D51248"/>
    <w:rsid w:val="00D51451"/>
    <w:rsid w:val="00D51956"/>
    <w:rsid w:val="00D519FB"/>
    <w:rsid w:val="00D51C5D"/>
    <w:rsid w:val="00D51D57"/>
    <w:rsid w:val="00D52490"/>
    <w:rsid w:val="00D52668"/>
    <w:rsid w:val="00D52ED5"/>
    <w:rsid w:val="00D52F5B"/>
    <w:rsid w:val="00D53642"/>
    <w:rsid w:val="00D53EBE"/>
    <w:rsid w:val="00D5405C"/>
    <w:rsid w:val="00D5423A"/>
    <w:rsid w:val="00D54765"/>
    <w:rsid w:val="00D55AD4"/>
    <w:rsid w:val="00D55DFC"/>
    <w:rsid w:val="00D55F16"/>
    <w:rsid w:val="00D564F0"/>
    <w:rsid w:val="00D56AFA"/>
    <w:rsid w:val="00D57644"/>
    <w:rsid w:val="00D578CB"/>
    <w:rsid w:val="00D57D3B"/>
    <w:rsid w:val="00D57D9B"/>
    <w:rsid w:val="00D6028F"/>
    <w:rsid w:val="00D6033F"/>
    <w:rsid w:val="00D60413"/>
    <w:rsid w:val="00D60582"/>
    <w:rsid w:val="00D6078A"/>
    <w:rsid w:val="00D615B6"/>
    <w:rsid w:val="00D617F3"/>
    <w:rsid w:val="00D618E0"/>
    <w:rsid w:val="00D61DD9"/>
    <w:rsid w:val="00D61E10"/>
    <w:rsid w:val="00D62091"/>
    <w:rsid w:val="00D62D86"/>
    <w:rsid w:val="00D62F9A"/>
    <w:rsid w:val="00D63D97"/>
    <w:rsid w:val="00D64FA5"/>
    <w:rsid w:val="00D6587B"/>
    <w:rsid w:val="00D65FF6"/>
    <w:rsid w:val="00D6607C"/>
    <w:rsid w:val="00D663A7"/>
    <w:rsid w:val="00D665EC"/>
    <w:rsid w:val="00D66673"/>
    <w:rsid w:val="00D66A5E"/>
    <w:rsid w:val="00D670E0"/>
    <w:rsid w:val="00D67152"/>
    <w:rsid w:val="00D677D9"/>
    <w:rsid w:val="00D67C0B"/>
    <w:rsid w:val="00D70209"/>
    <w:rsid w:val="00D705FC"/>
    <w:rsid w:val="00D70753"/>
    <w:rsid w:val="00D70929"/>
    <w:rsid w:val="00D70A48"/>
    <w:rsid w:val="00D70B81"/>
    <w:rsid w:val="00D70C92"/>
    <w:rsid w:val="00D710A4"/>
    <w:rsid w:val="00D713E1"/>
    <w:rsid w:val="00D7146A"/>
    <w:rsid w:val="00D71541"/>
    <w:rsid w:val="00D7159E"/>
    <w:rsid w:val="00D71BDB"/>
    <w:rsid w:val="00D7217E"/>
    <w:rsid w:val="00D72476"/>
    <w:rsid w:val="00D72A94"/>
    <w:rsid w:val="00D73267"/>
    <w:rsid w:val="00D73403"/>
    <w:rsid w:val="00D73650"/>
    <w:rsid w:val="00D73D30"/>
    <w:rsid w:val="00D745D0"/>
    <w:rsid w:val="00D747D0"/>
    <w:rsid w:val="00D74C46"/>
    <w:rsid w:val="00D74C65"/>
    <w:rsid w:val="00D74E30"/>
    <w:rsid w:val="00D75413"/>
    <w:rsid w:val="00D7588E"/>
    <w:rsid w:val="00D75C63"/>
    <w:rsid w:val="00D75FF1"/>
    <w:rsid w:val="00D76860"/>
    <w:rsid w:val="00D76E83"/>
    <w:rsid w:val="00D770A8"/>
    <w:rsid w:val="00D77282"/>
    <w:rsid w:val="00D77BA2"/>
    <w:rsid w:val="00D80081"/>
    <w:rsid w:val="00D8019B"/>
    <w:rsid w:val="00D80AEA"/>
    <w:rsid w:val="00D80C3B"/>
    <w:rsid w:val="00D81306"/>
    <w:rsid w:val="00D82121"/>
    <w:rsid w:val="00D822BC"/>
    <w:rsid w:val="00D82447"/>
    <w:rsid w:val="00D82578"/>
    <w:rsid w:val="00D826F2"/>
    <w:rsid w:val="00D82E7F"/>
    <w:rsid w:val="00D83177"/>
    <w:rsid w:val="00D83C43"/>
    <w:rsid w:val="00D83CC8"/>
    <w:rsid w:val="00D83E15"/>
    <w:rsid w:val="00D84C9C"/>
    <w:rsid w:val="00D85450"/>
    <w:rsid w:val="00D856CA"/>
    <w:rsid w:val="00D85CC9"/>
    <w:rsid w:val="00D85E08"/>
    <w:rsid w:val="00D8612F"/>
    <w:rsid w:val="00D8669D"/>
    <w:rsid w:val="00D86840"/>
    <w:rsid w:val="00D86A89"/>
    <w:rsid w:val="00D86B9E"/>
    <w:rsid w:val="00D86D6E"/>
    <w:rsid w:val="00D87001"/>
    <w:rsid w:val="00D87696"/>
    <w:rsid w:val="00D8787A"/>
    <w:rsid w:val="00D87950"/>
    <w:rsid w:val="00D87EB7"/>
    <w:rsid w:val="00D87F89"/>
    <w:rsid w:val="00D90509"/>
    <w:rsid w:val="00D91135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170"/>
    <w:rsid w:val="00D955A1"/>
    <w:rsid w:val="00D95DF1"/>
    <w:rsid w:val="00D96258"/>
    <w:rsid w:val="00D962A3"/>
    <w:rsid w:val="00D96465"/>
    <w:rsid w:val="00D966B4"/>
    <w:rsid w:val="00D96726"/>
    <w:rsid w:val="00D968C0"/>
    <w:rsid w:val="00D96950"/>
    <w:rsid w:val="00D96EC1"/>
    <w:rsid w:val="00D977A8"/>
    <w:rsid w:val="00D978ED"/>
    <w:rsid w:val="00D97ADE"/>
    <w:rsid w:val="00DA0080"/>
    <w:rsid w:val="00DA0683"/>
    <w:rsid w:val="00DA0A86"/>
    <w:rsid w:val="00DA0B11"/>
    <w:rsid w:val="00DA10B9"/>
    <w:rsid w:val="00DA12D2"/>
    <w:rsid w:val="00DA1324"/>
    <w:rsid w:val="00DA1576"/>
    <w:rsid w:val="00DA184E"/>
    <w:rsid w:val="00DA190D"/>
    <w:rsid w:val="00DA19FB"/>
    <w:rsid w:val="00DA219E"/>
    <w:rsid w:val="00DA2397"/>
    <w:rsid w:val="00DA34AC"/>
    <w:rsid w:val="00DA3724"/>
    <w:rsid w:val="00DA3817"/>
    <w:rsid w:val="00DA3D91"/>
    <w:rsid w:val="00DA4469"/>
    <w:rsid w:val="00DA4513"/>
    <w:rsid w:val="00DA4518"/>
    <w:rsid w:val="00DA4DF8"/>
    <w:rsid w:val="00DA5088"/>
    <w:rsid w:val="00DA50F4"/>
    <w:rsid w:val="00DA54B5"/>
    <w:rsid w:val="00DA6011"/>
    <w:rsid w:val="00DA74AE"/>
    <w:rsid w:val="00DA78A4"/>
    <w:rsid w:val="00DB02B7"/>
    <w:rsid w:val="00DB0344"/>
    <w:rsid w:val="00DB03D3"/>
    <w:rsid w:val="00DB0604"/>
    <w:rsid w:val="00DB06FB"/>
    <w:rsid w:val="00DB0B9B"/>
    <w:rsid w:val="00DB15B2"/>
    <w:rsid w:val="00DB1721"/>
    <w:rsid w:val="00DB1A99"/>
    <w:rsid w:val="00DB24AD"/>
    <w:rsid w:val="00DB2B54"/>
    <w:rsid w:val="00DB2C14"/>
    <w:rsid w:val="00DB2C31"/>
    <w:rsid w:val="00DB2D53"/>
    <w:rsid w:val="00DB335F"/>
    <w:rsid w:val="00DB365E"/>
    <w:rsid w:val="00DB4A41"/>
    <w:rsid w:val="00DB4D24"/>
    <w:rsid w:val="00DB4F1E"/>
    <w:rsid w:val="00DB58B4"/>
    <w:rsid w:val="00DB5CE6"/>
    <w:rsid w:val="00DB6093"/>
    <w:rsid w:val="00DB68AC"/>
    <w:rsid w:val="00DB6D0D"/>
    <w:rsid w:val="00DB7EC0"/>
    <w:rsid w:val="00DC008D"/>
    <w:rsid w:val="00DC08E5"/>
    <w:rsid w:val="00DC150F"/>
    <w:rsid w:val="00DC1D24"/>
    <w:rsid w:val="00DC2A92"/>
    <w:rsid w:val="00DC2B71"/>
    <w:rsid w:val="00DC31CA"/>
    <w:rsid w:val="00DC32C7"/>
    <w:rsid w:val="00DC338B"/>
    <w:rsid w:val="00DC33E5"/>
    <w:rsid w:val="00DC3469"/>
    <w:rsid w:val="00DC3471"/>
    <w:rsid w:val="00DC3884"/>
    <w:rsid w:val="00DC47FE"/>
    <w:rsid w:val="00DC4AB2"/>
    <w:rsid w:val="00DC4DFC"/>
    <w:rsid w:val="00DC5712"/>
    <w:rsid w:val="00DC5ECE"/>
    <w:rsid w:val="00DC5EFC"/>
    <w:rsid w:val="00DC61F2"/>
    <w:rsid w:val="00DC67B0"/>
    <w:rsid w:val="00DC688D"/>
    <w:rsid w:val="00DC70C3"/>
    <w:rsid w:val="00DC7111"/>
    <w:rsid w:val="00DC7D59"/>
    <w:rsid w:val="00DD01D8"/>
    <w:rsid w:val="00DD0649"/>
    <w:rsid w:val="00DD065B"/>
    <w:rsid w:val="00DD1588"/>
    <w:rsid w:val="00DD17EF"/>
    <w:rsid w:val="00DD1D98"/>
    <w:rsid w:val="00DD2072"/>
    <w:rsid w:val="00DD2767"/>
    <w:rsid w:val="00DD2A17"/>
    <w:rsid w:val="00DD3386"/>
    <w:rsid w:val="00DD3413"/>
    <w:rsid w:val="00DD3770"/>
    <w:rsid w:val="00DD390F"/>
    <w:rsid w:val="00DD3968"/>
    <w:rsid w:val="00DD3D2C"/>
    <w:rsid w:val="00DD3D94"/>
    <w:rsid w:val="00DD3F50"/>
    <w:rsid w:val="00DD40E1"/>
    <w:rsid w:val="00DD4ACF"/>
    <w:rsid w:val="00DD554A"/>
    <w:rsid w:val="00DD5DB2"/>
    <w:rsid w:val="00DD5EC8"/>
    <w:rsid w:val="00DD5FF2"/>
    <w:rsid w:val="00DD658B"/>
    <w:rsid w:val="00DD6646"/>
    <w:rsid w:val="00DD66D7"/>
    <w:rsid w:val="00DD67A6"/>
    <w:rsid w:val="00DD6E8C"/>
    <w:rsid w:val="00DD71EE"/>
    <w:rsid w:val="00DD7308"/>
    <w:rsid w:val="00DD7432"/>
    <w:rsid w:val="00DD7938"/>
    <w:rsid w:val="00DD7960"/>
    <w:rsid w:val="00DE0298"/>
    <w:rsid w:val="00DE054B"/>
    <w:rsid w:val="00DE0A53"/>
    <w:rsid w:val="00DE0C83"/>
    <w:rsid w:val="00DE0E71"/>
    <w:rsid w:val="00DE0E72"/>
    <w:rsid w:val="00DE13FB"/>
    <w:rsid w:val="00DE1572"/>
    <w:rsid w:val="00DE1615"/>
    <w:rsid w:val="00DE1B89"/>
    <w:rsid w:val="00DE264E"/>
    <w:rsid w:val="00DE268A"/>
    <w:rsid w:val="00DE2974"/>
    <w:rsid w:val="00DE307A"/>
    <w:rsid w:val="00DE3138"/>
    <w:rsid w:val="00DE3464"/>
    <w:rsid w:val="00DE350B"/>
    <w:rsid w:val="00DE3A2A"/>
    <w:rsid w:val="00DE3AB7"/>
    <w:rsid w:val="00DE3EE6"/>
    <w:rsid w:val="00DE4202"/>
    <w:rsid w:val="00DE4B36"/>
    <w:rsid w:val="00DE4C3B"/>
    <w:rsid w:val="00DE598F"/>
    <w:rsid w:val="00DE64C0"/>
    <w:rsid w:val="00DE6C38"/>
    <w:rsid w:val="00DE6D6E"/>
    <w:rsid w:val="00DE6DA6"/>
    <w:rsid w:val="00DE6E65"/>
    <w:rsid w:val="00DE725B"/>
    <w:rsid w:val="00DE7A62"/>
    <w:rsid w:val="00DF034B"/>
    <w:rsid w:val="00DF03CD"/>
    <w:rsid w:val="00DF07BE"/>
    <w:rsid w:val="00DF176E"/>
    <w:rsid w:val="00DF2301"/>
    <w:rsid w:val="00DF2349"/>
    <w:rsid w:val="00DF23C4"/>
    <w:rsid w:val="00DF24AD"/>
    <w:rsid w:val="00DF2C1A"/>
    <w:rsid w:val="00DF2E6D"/>
    <w:rsid w:val="00DF3603"/>
    <w:rsid w:val="00DF5136"/>
    <w:rsid w:val="00DF5338"/>
    <w:rsid w:val="00DF5BBB"/>
    <w:rsid w:val="00DF5F02"/>
    <w:rsid w:val="00DF64FC"/>
    <w:rsid w:val="00DF6546"/>
    <w:rsid w:val="00DF66B0"/>
    <w:rsid w:val="00DF6A91"/>
    <w:rsid w:val="00DF6CBD"/>
    <w:rsid w:val="00DF6DB4"/>
    <w:rsid w:val="00DF6E64"/>
    <w:rsid w:val="00DF7254"/>
    <w:rsid w:val="00DF744C"/>
    <w:rsid w:val="00DF7695"/>
    <w:rsid w:val="00DF772B"/>
    <w:rsid w:val="00DF7A5B"/>
    <w:rsid w:val="00E01294"/>
    <w:rsid w:val="00E0160E"/>
    <w:rsid w:val="00E01A91"/>
    <w:rsid w:val="00E01BE0"/>
    <w:rsid w:val="00E01BEC"/>
    <w:rsid w:val="00E02048"/>
    <w:rsid w:val="00E02BC7"/>
    <w:rsid w:val="00E031FC"/>
    <w:rsid w:val="00E03697"/>
    <w:rsid w:val="00E036C3"/>
    <w:rsid w:val="00E03862"/>
    <w:rsid w:val="00E03C88"/>
    <w:rsid w:val="00E03D9C"/>
    <w:rsid w:val="00E03FFE"/>
    <w:rsid w:val="00E04159"/>
    <w:rsid w:val="00E0469E"/>
    <w:rsid w:val="00E049FB"/>
    <w:rsid w:val="00E04BFC"/>
    <w:rsid w:val="00E05855"/>
    <w:rsid w:val="00E05C18"/>
    <w:rsid w:val="00E05F7B"/>
    <w:rsid w:val="00E05FBE"/>
    <w:rsid w:val="00E063DD"/>
    <w:rsid w:val="00E06F25"/>
    <w:rsid w:val="00E07509"/>
    <w:rsid w:val="00E07BAD"/>
    <w:rsid w:val="00E1063D"/>
    <w:rsid w:val="00E10658"/>
    <w:rsid w:val="00E106DB"/>
    <w:rsid w:val="00E1085A"/>
    <w:rsid w:val="00E10F03"/>
    <w:rsid w:val="00E10F2D"/>
    <w:rsid w:val="00E1131B"/>
    <w:rsid w:val="00E11783"/>
    <w:rsid w:val="00E1193E"/>
    <w:rsid w:val="00E1274E"/>
    <w:rsid w:val="00E133C7"/>
    <w:rsid w:val="00E133F8"/>
    <w:rsid w:val="00E13407"/>
    <w:rsid w:val="00E136A9"/>
    <w:rsid w:val="00E13A83"/>
    <w:rsid w:val="00E13F74"/>
    <w:rsid w:val="00E1406C"/>
    <w:rsid w:val="00E1413B"/>
    <w:rsid w:val="00E14543"/>
    <w:rsid w:val="00E148D0"/>
    <w:rsid w:val="00E14AAC"/>
    <w:rsid w:val="00E15216"/>
    <w:rsid w:val="00E1533A"/>
    <w:rsid w:val="00E15DFD"/>
    <w:rsid w:val="00E160A8"/>
    <w:rsid w:val="00E16697"/>
    <w:rsid w:val="00E16738"/>
    <w:rsid w:val="00E16B79"/>
    <w:rsid w:val="00E174EF"/>
    <w:rsid w:val="00E176FD"/>
    <w:rsid w:val="00E17C1C"/>
    <w:rsid w:val="00E17CBF"/>
    <w:rsid w:val="00E17E30"/>
    <w:rsid w:val="00E20759"/>
    <w:rsid w:val="00E20A86"/>
    <w:rsid w:val="00E23216"/>
    <w:rsid w:val="00E23AA3"/>
    <w:rsid w:val="00E24529"/>
    <w:rsid w:val="00E245DC"/>
    <w:rsid w:val="00E24638"/>
    <w:rsid w:val="00E24907"/>
    <w:rsid w:val="00E25CAB"/>
    <w:rsid w:val="00E25E6C"/>
    <w:rsid w:val="00E25F53"/>
    <w:rsid w:val="00E260F0"/>
    <w:rsid w:val="00E2635E"/>
    <w:rsid w:val="00E26DC4"/>
    <w:rsid w:val="00E2703C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924"/>
    <w:rsid w:val="00E32AFA"/>
    <w:rsid w:val="00E32F6E"/>
    <w:rsid w:val="00E33409"/>
    <w:rsid w:val="00E33CC2"/>
    <w:rsid w:val="00E33FD5"/>
    <w:rsid w:val="00E3427E"/>
    <w:rsid w:val="00E34B4C"/>
    <w:rsid w:val="00E35065"/>
    <w:rsid w:val="00E3539F"/>
    <w:rsid w:val="00E355FC"/>
    <w:rsid w:val="00E35653"/>
    <w:rsid w:val="00E3603E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37942"/>
    <w:rsid w:val="00E40355"/>
    <w:rsid w:val="00E4048B"/>
    <w:rsid w:val="00E408D0"/>
    <w:rsid w:val="00E419AE"/>
    <w:rsid w:val="00E41AD2"/>
    <w:rsid w:val="00E41D9B"/>
    <w:rsid w:val="00E42E36"/>
    <w:rsid w:val="00E42F31"/>
    <w:rsid w:val="00E439BA"/>
    <w:rsid w:val="00E439EE"/>
    <w:rsid w:val="00E43BE3"/>
    <w:rsid w:val="00E43E94"/>
    <w:rsid w:val="00E44138"/>
    <w:rsid w:val="00E44342"/>
    <w:rsid w:val="00E4469A"/>
    <w:rsid w:val="00E44E2B"/>
    <w:rsid w:val="00E45141"/>
    <w:rsid w:val="00E45471"/>
    <w:rsid w:val="00E45708"/>
    <w:rsid w:val="00E45B90"/>
    <w:rsid w:val="00E45C74"/>
    <w:rsid w:val="00E45D98"/>
    <w:rsid w:val="00E45F8B"/>
    <w:rsid w:val="00E46257"/>
    <w:rsid w:val="00E46648"/>
    <w:rsid w:val="00E46725"/>
    <w:rsid w:val="00E46F87"/>
    <w:rsid w:val="00E47355"/>
    <w:rsid w:val="00E47796"/>
    <w:rsid w:val="00E5040F"/>
    <w:rsid w:val="00E507EE"/>
    <w:rsid w:val="00E509D5"/>
    <w:rsid w:val="00E50FA8"/>
    <w:rsid w:val="00E511FA"/>
    <w:rsid w:val="00E514FE"/>
    <w:rsid w:val="00E51C67"/>
    <w:rsid w:val="00E521B2"/>
    <w:rsid w:val="00E521B6"/>
    <w:rsid w:val="00E521FB"/>
    <w:rsid w:val="00E52482"/>
    <w:rsid w:val="00E524B8"/>
    <w:rsid w:val="00E5280F"/>
    <w:rsid w:val="00E5322D"/>
    <w:rsid w:val="00E5370F"/>
    <w:rsid w:val="00E538AF"/>
    <w:rsid w:val="00E53CA4"/>
    <w:rsid w:val="00E54E33"/>
    <w:rsid w:val="00E54F4F"/>
    <w:rsid w:val="00E550FB"/>
    <w:rsid w:val="00E553AE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47"/>
    <w:rsid w:val="00E624A6"/>
    <w:rsid w:val="00E62684"/>
    <w:rsid w:val="00E62B63"/>
    <w:rsid w:val="00E63196"/>
    <w:rsid w:val="00E63AD5"/>
    <w:rsid w:val="00E6433A"/>
    <w:rsid w:val="00E64432"/>
    <w:rsid w:val="00E64529"/>
    <w:rsid w:val="00E64874"/>
    <w:rsid w:val="00E65522"/>
    <w:rsid w:val="00E6592C"/>
    <w:rsid w:val="00E659C0"/>
    <w:rsid w:val="00E65A7B"/>
    <w:rsid w:val="00E65ABF"/>
    <w:rsid w:val="00E65D46"/>
    <w:rsid w:val="00E66330"/>
    <w:rsid w:val="00E6640F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67DA2"/>
    <w:rsid w:val="00E70954"/>
    <w:rsid w:val="00E70C97"/>
    <w:rsid w:val="00E70F28"/>
    <w:rsid w:val="00E71035"/>
    <w:rsid w:val="00E711E9"/>
    <w:rsid w:val="00E7121A"/>
    <w:rsid w:val="00E719A9"/>
    <w:rsid w:val="00E719EA"/>
    <w:rsid w:val="00E71CC5"/>
    <w:rsid w:val="00E721C4"/>
    <w:rsid w:val="00E72FED"/>
    <w:rsid w:val="00E742FC"/>
    <w:rsid w:val="00E74349"/>
    <w:rsid w:val="00E744B6"/>
    <w:rsid w:val="00E74F69"/>
    <w:rsid w:val="00E75E62"/>
    <w:rsid w:val="00E75F91"/>
    <w:rsid w:val="00E763DB"/>
    <w:rsid w:val="00E76438"/>
    <w:rsid w:val="00E76BB9"/>
    <w:rsid w:val="00E804FA"/>
    <w:rsid w:val="00E80774"/>
    <w:rsid w:val="00E81824"/>
    <w:rsid w:val="00E81CB2"/>
    <w:rsid w:val="00E81CCC"/>
    <w:rsid w:val="00E82533"/>
    <w:rsid w:val="00E82FDE"/>
    <w:rsid w:val="00E832F1"/>
    <w:rsid w:val="00E8404A"/>
    <w:rsid w:val="00E84670"/>
    <w:rsid w:val="00E84BA9"/>
    <w:rsid w:val="00E84E74"/>
    <w:rsid w:val="00E859A5"/>
    <w:rsid w:val="00E85F90"/>
    <w:rsid w:val="00E85FC8"/>
    <w:rsid w:val="00E860AF"/>
    <w:rsid w:val="00E8632A"/>
    <w:rsid w:val="00E863A9"/>
    <w:rsid w:val="00E86EA5"/>
    <w:rsid w:val="00E86EBD"/>
    <w:rsid w:val="00E86FFE"/>
    <w:rsid w:val="00E873F1"/>
    <w:rsid w:val="00E8748C"/>
    <w:rsid w:val="00E874F1"/>
    <w:rsid w:val="00E8754E"/>
    <w:rsid w:val="00E878BA"/>
    <w:rsid w:val="00E90063"/>
    <w:rsid w:val="00E900A8"/>
    <w:rsid w:val="00E904FB"/>
    <w:rsid w:val="00E90CD3"/>
    <w:rsid w:val="00E90D28"/>
    <w:rsid w:val="00E90E6E"/>
    <w:rsid w:val="00E911F5"/>
    <w:rsid w:val="00E916F5"/>
    <w:rsid w:val="00E917BB"/>
    <w:rsid w:val="00E91C47"/>
    <w:rsid w:val="00E91E4A"/>
    <w:rsid w:val="00E91EF0"/>
    <w:rsid w:val="00E92C55"/>
    <w:rsid w:val="00E93B4A"/>
    <w:rsid w:val="00E9459A"/>
    <w:rsid w:val="00E94AA4"/>
    <w:rsid w:val="00E9502D"/>
    <w:rsid w:val="00E95311"/>
    <w:rsid w:val="00E95526"/>
    <w:rsid w:val="00E958B1"/>
    <w:rsid w:val="00E95A3D"/>
    <w:rsid w:val="00E961B4"/>
    <w:rsid w:val="00E962AB"/>
    <w:rsid w:val="00E9630A"/>
    <w:rsid w:val="00E96492"/>
    <w:rsid w:val="00E96713"/>
    <w:rsid w:val="00E96BC3"/>
    <w:rsid w:val="00E96C01"/>
    <w:rsid w:val="00E96D22"/>
    <w:rsid w:val="00E96F6B"/>
    <w:rsid w:val="00E97615"/>
    <w:rsid w:val="00E97914"/>
    <w:rsid w:val="00EA0058"/>
    <w:rsid w:val="00EA0101"/>
    <w:rsid w:val="00EA02B0"/>
    <w:rsid w:val="00EA090C"/>
    <w:rsid w:val="00EA0B77"/>
    <w:rsid w:val="00EA1A19"/>
    <w:rsid w:val="00EA1C6A"/>
    <w:rsid w:val="00EA2218"/>
    <w:rsid w:val="00EA24B0"/>
    <w:rsid w:val="00EA2A23"/>
    <w:rsid w:val="00EA2E1A"/>
    <w:rsid w:val="00EA4746"/>
    <w:rsid w:val="00EA5046"/>
    <w:rsid w:val="00EA5538"/>
    <w:rsid w:val="00EA5AFC"/>
    <w:rsid w:val="00EA5CB4"/>
    <w:rsid w:val="00EA6199"/>
    <w:rsid w:val="00EA691A"/>
    <w:rsid w:val="00EA6CC3"/>
    <w:rsid w:val="00EA6E36"/>
    <w:rsid w:val="00EA706A"/>
    <w:rsid w:val="00EA72F3"/>
    <w:rsid w:val="00EA75C7"/>
    <w:rsid w:val="00EA7767"/>
    <w:rsid w:val="00EA7CB5"/>
    <w:rsid w:val="00EB00CD"/>
    <w:rsid w:val="00EB1A30"/>
    <w:rsid w:val="00EB1A43"/>
    <w:rsid w:val="00EB1AF0"/>
    <w:rsid w:val="00EB1BDC"/>
    <w:rsid w:val="00EB24A9"/>
    <w:rsid w:val="00EB2EE1"/>
    <w:rsid w:val="00EB305D"/>
    <w:rsid w:val="00EB3069"/>
    <w:rsid w:val="00EB306A"/>
    <w:rsid w:val="00EB309D"/>
    <w:rsid w:val="00EB30F8"/>
    <w:rsid w:val="00EB3868"/>
    <w:rsid w:val="00EB42F2"/>
    <w:rsid w:val="00EB526A"/>
    <w:rsid w:val="00EB52E1"/>
    <w:rsid w:val="00EB5BC8"/>
    <w:rsid w:val="00EB62E4"/>
    <w:rsid w:val="00EB62FA"/>
    <w:rsid w:val="00EB6765"/>
    <w:rsid w:val="00EB6D4C"/>
    <w:rsid w:val="00EB6E48"/>
    <w:rsid w:val="00EB6E88"/>
    <w:rsid w:val="00EB72EC"/>
    <w:rsid w:val="00EB73C9"/>
    <w:rsid w:val="00EB743E"/>
    <w:rsid w:val="00EB7D63"/>
    <w:rsid w:val="00EB7E5B"/>
    <w:rsid w:val="00EC0342"/>
    <w:rsid w:val="00EC09AC"/>
    <w:rsid w:val="00EC0E57"/>
    <w:rsid w:val="00EC19DE"/>
    <w:rsid w:val="00EC2064"/>
    <w:rsid w:val="00EC38B0"/>
    <w:rsid w:val="00EC4136"/>
    <w:rsid w:val="00EC4338"/>
    <w:rsid w:val="00EC4720"/>
    <w:rsid w:val="00EC4DDF"/>
    <w:rsid w:val="00EC51EF"/>
    <w:rsid w:val="00EC54E5"/>
    <w:rsid w:val="00EC551C"/>
    <w:rsid w:val="00EC5BF6"/>
    <w:rsid w:val="00EC6BBB"/>
    <w:rsid w:val="00EC6C05"/>
    <w:rsid w:val="00EC71EE"/>
    <w:rsid w:val="00EC724B"/>
    <w:rsid w:val="00EC748F"/>
    <w:rsid w:val="00EC7768"/>
    <w:rsid w:val="00EC7CDA"/>
    <w:rsid w:val="00ED0049"/>
    <w:rsid w:val="00ED01ED"/>
    <w:rsid w:val="00ED02DA"/>
    <w:rsid w:val="00ED03B0"/>
    <w:rsid w:val="00ED03E5"/>
    <w:rsid w:val="00ED069E"/>
    <w:rsid w:val="00ED07AD"/>
    <w:rsid w:val="00ED10A1"/>
    <w:rsid w:val="00ED10D6"/>
    <w:rsid w:val="00ED1941"/>
    <w:rsid w:val="00ED1D37"/>
    <w:rsid w:val="00ED257F"/>
    <w:rsid w:val="00ED26AB"/>
    <w:rsid w:val="00ED28DD"/>
    <w:rsid w:val="00ED2B43"/>
    <w:rsid w:val="00ED40D6"/>
    <w:rsid w:val="00ED40FE"/>
    <w:rsid w:val="00ED4191"/>
    <w:rsid w:val="00ED4330"/>
    <w:rsid w:val="00ED43A6"/>
    <w:rsid w:val="00ED4E1F"/>
    <w:rsid w:val="00ED503C"/>
    <w:rsid w:val="00ED5566"/>
    <w:rsid w:val="00ED5BBD"/>
    <w:rsid w:val="00ED5CC7"/>
    <w:rsid w:val="00ED6F04"/>
    <w:rsid w:val="00ED7116"/>
    <w:rsid w:val="00EE00AF"/>
    <w:rsid w:val="00EE0995"/>
    <w:rsid w:val="00EE0D8B"/>
    <w:rsid w:val="00EE14CE"/>
    <w:rsid w:val="00EE2337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98A"/>
    <w:rsid w:val="00EE4C2A"/>
    <w:rsid w:val="00EE4E6C"/>
    <w:rsid w:val="00EE51C2"/>
    <w:rsid w:val="00EE55A6"/>
    <w:rsid w:val="00EE6829"/>
    <w:rsid w:val="00EE6C20"/>
    <w:rsid w:val="00EE7121"/>
    <w:rsid w:val="00EE734F"/>
    <w:rsid w:val="00EE7FF5"/>
    <w:rsid w:val="00EF00CC"/>
    <w:rsid w:val="00EF0378"/>
    <w:rsid w:val="00EF0D90"/>
    <w:rsid w:val="00EF1820"/>
    <w:rsid w:val="00EF187A"/>
    <w:rsid w:val="00EF1AB0"/>
    <w:rsid w:val="00EF228F"/>
    <w:rsid w:val="00EF2808"/>
    <w:rsid w:val="00EF28A0"/>
    <w:rsid w:val="00EF29D8"/>
    <w:rsid w:val="00EF2A8C"/>
    <w:rsid w:val="00EF3224"/>
    <w:rsid w:val="00EF3829"/>
    <w:rsid w:val="00EF4AAC"/>
    <w:rsid w:val="00EF4CE1"/>
    <w:rsid w:val="00EF4F62"/>
    <w:rsid w:val="00EF50BB"/>
    <w:rsid w:val="00EF58B5"/>
    <w:rsid w:val="00EF6032"/>
    <w:rsid w:val="00EF63CB"/>
    <w:rsid w:val="00EF68E2"/>
    <w:rsid w:val="00EF6AFC"/>
    <w:rsid w:val="00EF6D01"/>
    <w:rsid w:val="00EF710D"/>
    <w:rsid w:val="00EF75B1"/>
    <w:rsid w:val="00EF7DCC"/>
    <w:rsid w:val="00EF7E0D"/>
    <w:rsid w:val="00EF7EC3"/>
    <w:rsid w:val="00F00755"/>
    <w:rsid w:val="00F00C1E"/>
    <w:rsid w:val="00F01714"/>
    <w:rsid w:val="00F0179D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4AD1"/>
    <w:rsid w:val="00F05077"/>
    <w:rsid w:val="00F05871"/>
    <w:rsid w:val="00F059E2"/>
    <w:rsid w:val="00F05A8A"/>
    <w:rsid w:val="00F05DA8"/>
    <w:rsid w:val="00F06388"/>
    <w:rsid w:val="00F063B2"/>
    <w:rsid w:val="00F06565"/>
    <w:rsid w:val="00F07108"/>
    <w:rsid w:val="00F111D6"/>
    <w:rsid w:val="00F11650"/>
    <w:rsid w:val="00F11C9E"/>
    <w:rsid w:val="00F12467"/>
    <w:rsid w:val="00F12F25"/>
    <w:rsid w:val="00F13391"/>
    <w:rsid w:val="00F133BF"/>
    <w:rsid w:val="00F13940"/>
    <w:rsid w:val="00F141BB"/>
    <w:rsid w:val="00F1456A"/>
    <w:rsid w:val="00F14725"/>
    <w:rsid w:val="00F14972"/>
    <w:rsid w:val="00F14D8A"/>
    <w:rsid w:val="00F14F68"/>
    <w:rsid w:val="00F14FCE"/>
    <w:rsid w:val="00F15222"/>
    <w:rsid w:val="00F15876"/>
    <w:rsid w:val="00F16039"/>
    <w:rsid w:val="00F162BD"/>
    <w:rsid w:val="00F164E2"/>
    <w:rsid w:val="00F16B31"/>
    <w:rsid w:val="00F1733A"/>
    <w:rsid w:val="00F17AD8"/>
    <w:rsid w:val="00F17CE5"/>
    <w:rsid w:val="00F2016E"/>
    <w:rsid w:val="00F20CEA"/>
    <w:rsid w:val="00F20EAF"/>
    <w:rsid w:val="00F216F8"/>
    <w:rsid w:val="00F21726"/>
    <w:rsid w:val="00F2172D"/>
    <w:rsid w:val="00F218D3"/>
    <w:rsid w:val="00F22B14"/>
    <w:rsid w:val="00F22E9A"/>
    <w:rsid w:val="00F230DA"/>
    <w:rsid w:val="00F23322"/>
    <w:rsid w:val="00F23500"/>
    <w:rsid w:val="00F23750"/>
    <w:rsid w:val="00F237C3"/>
    <w:rsid w:val="00F239E4"/>
    <w:rsid w:val="00F2463C"/>
    <w:rsid w:val="00F25163"/>
    <w:rsid w:val="00F25539"/>
    <w:rsid w:val="00F25FC5"/>
    <w:rsid w:val="00F262BF"/>
    <w:rsid w:val="00F26B93"/>
    <w:rsid w:val="00F26D12"/>
    <w:rsid w:val="00F26E3C"/>
    <w:rsid w:val="00F271A5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531"/>
    <w:rsid w:val="00F32D0B"/>
    <w:rsid w:val="00F330B0"/>
    <w:rsid w:val="00F3315A"/>
    <w:rsid w:val="00F333D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5780"/>
    <w:rsid w:val="00F362A3"/>
    <w:rsid w:val="00F374D6"/>
    <w:rsid w:val="00F374E3"/>
    <w:rsid w:val="00F375B5"/>
    <w:rsid w:val="00F37B51"/>
    <w:rsid w:val="00F37F65"/>
    <w:rsid w:val="00F37F7A"/>
    <w:rsid w:val="00F4011E"/>
    <w:rsid w:val="00F40205"/>
    <w:rsid w:val="00F407DD"/>
    <w:rsid w:val="00F40E90"/>
    <w:rsid w:val="00F40F65"/>
    <w:rsid w:val="00F4174D"/>
    <w:rsid w:val="00F41BDD"/>
    <w:rsid w:val="00F42334"/>
    <w:rsid w:val="00F42912"/>
    <w:rsid w:val="00F42B92"/>
    <w:rsid w:val="00F43047"/>
    <w:rsid w:val="00F434BD"/>
    <w:rsid w:val="00F43D6E"/>
    <w:rsid w:val="00F43D78"/>
    <w:rsid w:val="00F43F03"/>
    <w:rsid w:val="00F44102"/>
    <w:rsid w:val="00F441EB"/>
    <w:rsid w:val="00F44EE5"/>
    <w:rsid w:val="00F45298"/>
    <w:rsid w:val="00F45AE5"/>
    <w:rsid w:val="00F45C9D"/>
    <w:rsid w:val="00F45E67"/>
    <w:rsid w:val="00F45FD8"/>
    <w:rsid w:val="00F462FC"/>
    <w:rsid w:val="00F46CD8"/>
    <w:rsid w:val="00F46FDA"/>
    <w:rsid w:val="00F46FF7"/>
    <w:rsid w:val="00F47120"/>
    <w:rsid w:val="00F471E3"/>
    <w:rsid w:val="00F4739E"/>
    <w:rsid w:val="00F47908"/>
    <w:rsid w:val="00F47B04"/>
    <w:rsid w:val="00F5003A"/>
    <w:rsid w:val="00F50731"/>
    <w:rsid w:val="00F50D58"/>
    <w:rsid w:val="00F515A2"/>
    <w:rsid w:val="00F51FE7"/>
    <w:rsid w:val="00F52187"/>
    <w:rsid w:val="00F52FAA"/>
    <w:rsid w:val="00F53482"/>
    <w:rsid w:val="00F53B02"/>
    <w:rsid w:val="00F544E4"/>
    <w:rsid w:val="00F5478C"/>
    <w:rsid w:val="00F547D8"/>
    <w:rsid w:val="00F54DBE"/>
    <w:rsid w:val="00F54FE5"/>
    <w:rsid w:val="00F55324"/>
    <w:rsid w:val="00F55A63"/>
    <w:rsid w:val="00F55EDA"/>
    <w:rsid w:val="00F56061"/>
    <w:rsid w:val="00F5633C"/>
    <w:rsid w:val="00F56829"/>
    <w:rsid w:val="00F56DE6"/>
    <w:rsid w:val="00F570A8"/>
    <w:rsid w:val="00F57238"/>
    <w:rsid w:val="00F60347"/>
    <w:rsid w:val="00F608C2"/>
    <w:rsid w:val="00F609FD"/>
    <w:rsid w:val="00F60CA3"/>
    <w:rsid w:val="00F60E86"/>
    <w:rsid w:val="00F6103D"/>
    <w:rsid w:val="00F61113"/>
    <w:rsid w:val="00F61864"/>
    <w:rsid w:val="00F61BEB"/>
    <w:rsid w:val="00F61FFF"/>
    <w:rsid w:val="00F62B9B"/>
    <w:rsid w:val="00F63052"/>
    <w:rsid w:val="00F63380"/>
    <w:rsid w:val="00F639E3"/>
    <w:rsid w:val="00F63AAF"/>
    <w:rsid w:val="00F6410C"/>
    <w:rsid w:val="00F647C0"/>
    <w:rsid w:val="00F648ED"/>
    <w:rsid w:val="00F64A2A"/>
    <w:rsid w:val="00F64B24"/>
    <w:rsid w:val="00F64BEB"/>
    <w:rsid w:val="00F64D78"/>
    <w:rsid w:val="00F653A1"/>
    <w:rsid w:val="00F6548F"/>
    <w:rsid w:val="00F654B7"/>
    <w:rsid w:val="00F6577D"/>
    <w:rsid w:val="00F6579D"/>
    <w:rsid w:val="00F65918"/>
    <w:rsid w:val="00F65A4C"/>
    <w:rsid w:val="00F65AD5"/>
    <w:rsid w:val="00F65E49"/>
    <w:rsid w:val="00F66B22"/>
    <w:rsid w:val="00F6728E"/>
    <w:rsid w:val="00F672D8"/>
    <w:rsid w:val="00F67375"/>
    <w:rsid w:val="00F673D1"/>
    <w:rsid w:val="00F67CA1"/>
    <w:rsid w:val="00F7006C"/>
    <w:rsid w:val="00F707C6"/>
    <w:rsid w:val="00F709EB"/>
    <w:rsid w:val="00F70A3C"/>
    <w:rsid w:val="00F70A42"/>
    <w:rsid w:val="00F70F3A"/>
    <w:rsid w:val="00F71410"/>
    <w:rsid w:val="00F7146B"/>
    <w:rsid w:val="00F7172B"/>
    <w:rsid w:val="00F71855"/>
    <w:rsid w:val="00F71975"/>
    <w:rsid w:val="00F71AC0"/>
    <w:rsid w:val="00F71D01"/>
    <w:rsid w:val="00F71F84"/>
    <w:rsid w:val="00F7219B"/>
    <w:rsid w:val="00F731FE"/>
    <w:rsid w:val="00F73472"/>
    <w:rsid w:val="00F73BA3"/>
    <w:rsid w:val="00F740A3"/>
    <w:rsid w:val="00F745AF"/>
    <w:rsid w:val="00F74C4D"/>
    <w:rsid w:val="00F74EAC"/>
    <w:rsid w:val="00F75D5D"/>
    <w:rsid w:val="00F76E01"/>
    <w:rsid w:val="00F76E24"/>
    <w:rsid w:val="00F77010"/>
    <w:rsid w:val="00F77C5C"/>
    <w:rsid w:val="00F80215"/>
    <w:rsid w:val="00F81716"/>
    <w:rsid w:val="00F81910"/>
    <w:rsid w:val="00F81D41"/>
    <w:rsid w:val="00F81F92"/>
    <w:rsid w:val="00F824DA"/>
    <w:rsid w:val="00F82787"/>
    <w:rsid w:val="00F828CF"/>
    <w:rsid w:val="00F82EF5"/>
    <w:rsid w:val="00F83053"/>
    <w:rsid w:val="00F83141"/>
    <w:rsid w:val="00F8314C"/>
    <w:rsid w:val="00F836A4"/>
    <w:rsid w:val="00F83758"/>
    <w:rsid w:val="00F83857"/>
    <w:rsid w:val="00F83858"/>
    <w:rsid w:val="00F843B2"/>
    <w:rsid w:val="00F844A6"/>
    <w:rsid w:val="00F84D32"/>
    <w:rsid w:val="00F855FD"/>
    <w:rsid w:val="00F858D5"/>
    <w:rsid w:val="00F862CB"/>
    <w:rsid w:val="00F86603"/>
    <w:rsid w:val="00F8679D"/>
    <w:rsid w:val="00F87052"/>
    <w:rsid w:val="00F87C3A"/>
    <w:rsid w:val="00F87C41"/>
    <w:rsid w:val="00F901C6"/>
    <w:rsid w:val="00F901DA"/>
    <w:rsid w:val="00F902B1"/>
    <w:rsid w:val="00F9050D"/>
    <w:rsid w:val="00F91E74"/>
    <w:rsid w:val="00F91E97"/>
    <w:rsid w:val="00F91EA1"/>
    <w:rsid w:val="00F928AC"/>
    <w:rsid w:val="00F92B7E"/>
    <w:rsid w:val="00F92B96"/>
    <w:rsid w:val="00F92F41"/>
    <w:rsid w:val="00F92FDD"/>
    <w:rsid w:val="00F9320C"/>
    <w:rsid w:val="00F93A65"/>
    <w:rsid w:val="00F93B61"/>
    <w:rsid w:val="00F940E2"/>
    <w:rsid w:val="00F94949"/>
    <w:rsid w:val="00F949AA"/>
    <w:rsid w:val="00F959A9"/>
    <w:rsid w:val="00F96CA5"/>
    <w:rsid w:val="00F971C0"/>
    <w:rsid w:val="00F978D3"/>
    <w:rsid w:val="00F9792E"/>
    <w:rsid w:val="00FA0021"/>
    <w:rsid w:val="00FA04E9"/>
    <w:rsid w:val="00FA0876"/>
    <w:rsid w:val="00FA0A26"/>
    <w:rsid w:val="00FA14B7"/>
    <w:rsid w:val="00FA1741"/>
    <w:rsid w:val="00FA1C96"/>
    <w:rsid w:val="00FA1D65"/>
    <w:rsid w:val="00FA24DA"/>
    <w:rsid w:val="00FA2E36"/>
    <w:rsid w:val="00FA343E"/>
    <w:rsid w:val="00FA4352"/>
    <w:rsid w:val="00FA467C"/>
    <w:rsid w:val="00FA49EB"/>
    <w:rsid w:val="00FA581F"/>
    <w:rsid w:val="00FA6047"/>
    <w:rsid w:val="00FB01DE"/>
    <w:rsid w:val="00FB04F6"/>
    <w:rsid w:val="00FB0984"/>
    <w:rsid w:val="00FB2279"/>
    <w:rsid w:val="00FB26ED"/>
    <w:rsid w:val="00FB2E8B"/>
    <w:rsid w:val="00FB2F2B"/>
    <w:rsid w:val="00FB3373"/>
    <w:rsid w:val="00FB3470"/>
    <w:rsid w:val="00FB357F"/>
    <w:rsid w:val="00FB37C0"/>
    <w:rsid w:val="00FB3ED0"/>
    <w:rsid w:val="00FB4A3B"/>
    <w:rsid w:val="00FB529C"/>
    <w:rsid w:val="00FB5580"/>
    <w:rsid w:val="00FB558B"/>
    <w:rsid w:val="00FB579D"/>
    <w:rsid w:val="00FB58AB"/>
    <w:rsid w:val="00FB5CF5"/>
    <w:rsid w:val="00FB5D3C"/>
    <w:rsid w:val="00FB5EF5"/>
    <w:rsid w:val="00FB68A9"/>
    <w:rsid w:val="00FB6C4F"/>
    <w:rsid w:val="00FB71E7"/>
    <w:rsid w:val="00FB755C"/>
    <w:rsid w:val="00FB797A"/>
    <w:rsid w:val="00FB7E10"/>
    <w:rsid w:val="00FC0C86"/>
    <w:rsid w:val="00FC16ED"/>
    <w:rsid w:val="00FC191F"/>
    <w:rsid w:val="00FC20D2"/>
    <w:rsid w:val="00FC2635"/>
    <w:rsid w:val="00FC2EA5"/>
    <w:rsid w:val="00FC2F49"/>
    <w:rsid w:val="00FC3A26"/>
    <w:rsid w:val="00FC3AA6"/>
    <w:rsid w:val="00FC3BE4"/>
    <w:rsid w:val="00FC4103"/>
    <w:rsid w:val="00FC4292"/>
    <w:rsid w:val="00FC442F"/>
    <w:rsid w:val="00FC480B"/>
    <w:rsid w:val="00FC4CAA"/>
    <w:rsid w:val="00FC51BC"/>
    <w:rsid w:val="00FC582D"/>
    <w:rsid w:val="00FC5947"/>
    <w:rsid w:val="00FC6508"/>
    <w:rsid w:val="00FC66CD"/>
    <w:rsid w:val="00FC66E4"/>
    <w:rsid w:val="00FC6E9B"/>
    <w:rsid w:val="00FC71AB"/>
    <w:rsid w:val="00FC727D"/>
    <w:rsid w:val="00FC74F4"/>
    <w:rsid w:val="00FC76BD"/>
    <w:rsid w:val="00FC786E"/>
    <w:rsid w:val="00FC7911"/>
    <w:rsid w:val="00FC7ACD"/>
    <w:rsid w:val="00FD002C"/>
    <w:rsid w:val="00FD00D4"/>
    <w:rsid w:val="00FD0422"/>
    <w:rsid w:val="00FD0497"/>
    <w:rsid w:val="00FD0574"/>
    <w:rsid w:val="00FD1476"/>
    <w:rsid w:val="00FD1A5C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C03"/>
    <w:rsid w:val="00FD4E81"/>
    <w:rsid w:val="00FD57D9"/>
    <w:rsid w:val="00FD597D"/>
    <w:rsid w:val="00FD5E24"/>
    <w:rsid w:val="00FD5F9F"/>
    <w:rsid w:val="00FD61E9"/>
    <w:rsid w:val="00FD6322"/>
    <w:rsid w:val="00FD6912"/>
    <w:rsid w:val="00FD7540"/>
    <w:rsid w:val="00FD7CA7"/>
    <w:rsid w:val="00FD7FE7"/>
    <w:rsid w:val="00FE08F1"/>
    <w:rsid w:val="00FE0954"/>
    <w:rsid w:val="00FE0BC2"/>
    <w:rsid w:val="00FE0DCD"/>
    <w:rsid w:val="00FE0EB2"/>
    <w:rsid w:val="00FE11A4"/>
    <w:rsid w:val="00FE1645"/>
    <w:rsid w:val="00FE2176"/>
    <w:rsid w:val="00FE2185"/>
    <w:rsid w:val="00FE229B"/>
    <w:rsid w:val="00FE26C9"/>
    <w:rsid w:val="00FE2ACC"/>
    <w:rsid w:val="00FE2B5E"/>
    <w:rsid w:val="00FE2E18"/>
    <w:rsid w:val="00FE3108"/>
    <w:rsid w:val="00FE3502"/>
    <w:rsid w:val="00FE362B"/>
    <w:rsid w:val="00FE36A8"/>
    <w:rsid w:val="00FE38EA"/>
    <w:rsid w:val="00FE3965"/>
    <w:rsid w:val="00FE3BBF"/>
    <w:rsid w:val="00FE4022"/>
    <w:rsid w:val="00FE53F7"/>
    <w:rsid w:val="00FE58A3"/>
    <w:rsid w:val="00FE5D24"/>
    <w:rsid w:val="00FE5D76"/>
    <w:rsid w:val="00FE6C2E"/>
    <w:rsid w:val="00FE704D"/>
    <w:rsid w:val="00FE71C7"/>
    <w:rsid w:val="00FE748F"/>
    <w:rsid w:val="00FE7712"/>
    <w:rsid w:val="00FE795A"/>
    <w:rsid w:val="00FE7D4B"/>
    <w:rsid w:val="00FF005C"/>
    <w:rsid w:val="00FF0170"/>
    <w:rsid w:val="00FF0559"/>
    <w:rsid w:val="00FF05F6"/>
    <w:rsid w:val="00FF0769"/>
    <w:rsid w:val="00FF190D"/>
    <w:rsid w:val="00FF19B3"/>
    <w:rsid w:val="00FF1A95"/>
    <w:rsid w:val="00FF1E84"/>
    <w:rsid w:val="00FF2475"/>
    <w:rsid w:val="00FF251C"/>
    <w:rsid w:val="00FF2626"/>
    <w:rsid w:val="00FF2890"/>
    <w:rsid w:val="00FF28EF"/>
    <w:rsid w:val="00FF38AE"/>
    <w:rsid w:val="00FF3FE8"/>
    <w:rsid w:val="00FF44BB"/>
    <w:rsid w:val="00FF49DB"/>
    <w:rsid w:val="00FF4A37"/>
    <w:rsid w:val="00FF4A8A"/>
    <w:rsid w:val="00FF4B03"/>
    <w:rsid w:val="00FF4D2F"/>
    <w:rsid w:val="00FF5100"/>
    <w:rsid w:val="00FF54AD"/>
    <w:rsid w:val="00FF5AED"/>
    <w:rsid w:val="00FF669F"/>
    <w:rsid w:val="00FF67E1"/>
    <w:rsid w:val="00FF70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20DF71F7-FF96-4C22-8E58-7B6E7ECB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2074"/>
    <w:rPr>
      <w:rFonts w:cs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outlineLvl w:val="5"/>
    </w:pPr>
    <w:rPr>
      <w:rFonts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outlineLvl w:val="6"/>
    </w:pPr>
    <w:rPr>
      <w:rFonts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ind w:firstLine="1080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92632"/>
    <w:pPr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</w:style>
  <w:style w:type="paragraph" w:customStyle="1" w:styleId="ReportMenuBar">
    <w:name w:val="ReportMenuBar"/>
    <w:basedOn w:val="Normal"/>
    <w:rsid w:val="00192632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spacing w:line="300" w:lineRule="atLeast"/>
    </w:pPr>
    <w:rPr>
      <w:b/>
      <w:bCs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jc w:val="both"/>
    </w:pPr>
    <w:rPr>
      <w:sz w:val="22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rPr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acctcolumnheading">
    <w:name w:val="acct column heading"/>
    <w:aliases w:val="ac"/>
    <w:basedOn w:val="Normal"/>
    <w:uiPriority w:val="99"/>
    <w:rsid w:val="00A538E2"/>
    <w:pPr>
      <w:spacing w:after="260" w:line="260" w:lineRule="atLeast"/>
      <w:jc w:val="center"/>
    </w:pPr>
    <w:rPr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E90063"/>
    <w:rPr>
      <w:i/>
      <w:iCs/>
    </w:rPr>
  </w:style>
  <w:style w:type="character" w:customStyle="1" w:styleId="ui-provider">
    <w:name w:val="ui-provider"/>
    <w:basedOn w:val="DefaultParagraphFont"/>
    <w:rsid w:val="00645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797A19B5E9942914917815CC9837F" ma:contentTypeVersion="3" ma:contentTypeDescription="Create a new document." ma:contentTypeScope="" ma:versionID="9e784fe0e3f929e54debece851ae55d5">
  <xsd:schema xmlns:xsd="http://www.w3.org/2001/XMLSchema" xmlns:xs="http://www.w3.org/2001/XMLSchema" xmlns:p="http://schemas.microsoft.com/office/2006/metadata/properties" xmlns:ns2="03337b29-643e-41a8-a7d3-667909b1d938" targetNamespace="http://schemas.microsoft.com/office/2006/metadata/properties" ma:root="true" ma:fieldsID="a71962e088950fa28c406640f90b7523" ns2:_="">
    <xsd:import namespace="03337b29-643e-41a8-a7d3-667909b1d9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7b29-643e-41a8-a7d3-667909b1d9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355FB6-4F92-42C6-9ED3-DF9FE4312E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D9B65A-C94A-42A6-A3DF-7D9F5F0BB8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DDE830-8DE7-4B8C-9A4B-66E4CD66A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87A7F-6C61-4C89-84D4-FB8B524A46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7b29-643e-41a8-a7d3-667909b1d9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</TotalTime>
  <Pages>21</Pages>
  <Words>3088</Words>
  <Characters>17604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Family tree</vt:lpstr>
    </vt:vector>
  </TitlesOfParts>
  <Company>KPMG</Company>
  <LinksUpToDate>false</LinksUpToDate>
  <CharactersWithSpaces>20651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Family tree</dc:title>
  <dc:subject/>
  <dc:creator>tadsong_h22</dc:creator>
  <cp:keywords/>
  <dc:description/>
  <cp:lastModifiedBy>Chadaphorn, Thammasakulsajja</cp:lastModifiedBy>
  <cp:revision>14</cp:revision>
  <cp:lastPrinted>2025-08-07T10:12:00Z</cp:lastPrinted>
  <dcterms:created xsi:type="dcterms:W3CDTF">2025-08-07T10:05:00Z</dcterms:created>
  <dcterms:modified xsi:type="dcterms:W3CDTF">2025-08-13T07:03:00Z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0x010100CD4797A19B5E9942914917815CC9837F</vt:lpwstr>
  </property>
  <property fmtid="{D5CDD505-2E9C-101B-9397-08002B2CF9AE}" pid="3" name="PBCListName">
    <vt:lpwstr>Q1 22</vt:lpwstr>
  </property>
  <property fmtid="{D5CDD505-2E9C-101B-9397-08002B2CF9AE}" pid="4" name="GrammarlyDocumentId">
    <vt:lpwstr>0b4b13784a9fb09b6efc636cdca06a03af12703a8903ee1f30ae1065223e3103</vt:lpwstr>
  </property>
</Properties>
</file>