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1DC17" w14:textId="5B32B605" w:rsidR="000D7B7F" w:rsidRPr="0065025E" w:rsidRDefault="004835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A10174" w14:paraId="70663601" w14:textId="77777777" w:rsidTr="004C5C0F">
        <w:tc>
          <w:tcPr>
            <w:tcW w:w="1449" w:type="dxa"/>
          </w:tcPr>
          <w:p w14:paraId="36FEBFC2" w14:textId="77777777" w:rsidR="00A103FA" w:rsidRPr="00A10174" w:rsidRDefault="00A103FA" w:rsidP="00A10174">
            <w:pPr>
              <w:pStyle w:val="ReportHeading1"/>
              <w:framePr w:w="0" w:hRule="auto" w:hSpace="0" w:wrap="auto" w:vAnchor="margin" w:hAnchor="text" w:xAlign="left" w:yAlign="inline"/>
              <w:spacing w:line="240" w:lineRule="atLeast"/>
              <w:rPr>
                <w:rFonts w:ascii="Times New Roman" w:hAnsi="Times New Roman"/>
                <w:sz w:val="22"/>
                <w:szCs w:val="22"/>
              </w:rPr>
            </w:pPr>
            <w:r w:rsidRPr="00A10174">
              <w:rPr>
                <w:rFonts w:ascii="Times New Roman" w:hAnsi="Times New Roman"/>
                <w:sz w:val="22"/>
                <w:szCs w:val="22"/>
              </w:rPr>
              <w:t>Note</w:t>
            </w:r>
          </w:p>
        </w:tc>
        <w:tc>
          <w:tcPr>
            <w:tcW w:w="8001" w:type="dxa"/>
          </w:tcPr>
          <w:p w14:paraId="660F34B7" w14:textId="77777777" w:rsidR="00A103FA" w:rsidRPr="00A10174" w:rsidRDefault="00A103FA" w:rsidP="00A10174">
            <w:pPr>
              <w:pStyle w:val="ReportHeading1"/>
              <w:framePr w:w="0" w:hRule="auto" w:hSpace="0" w:wrap="auto" w:vAnchor="margin" w:hAnchor="text" w:xAlign="left" w:yAlign="inline"/>
              <w:spacing w:line="240" w:lineRule="atLeast"/>
              <w:rPr>
                <w:rFonts w:ascii="Times New Roman" w:hAnsi="Times New Roman"/>
                <w:sz w:val="22"/>
                <w:szCs w:val="22"/>
              </w:rPr>
            </w:pPr>
            <w:r w:rsidRPr="00A10174">
              <w:rPr>
                <w:rFonts w:ascii="Times New Roman" w:hAnsi="Times New Roman"/>
                <w:sz w:val="22"/>
                <w:szCs w:val="22"/>
              </w:rPr>
              <w:t>Contents</w:t>
            </w:r>
          </w:p>
        </w:tc>
      </w:tr>
      <w:tr w:rsidR="00A103FA" w:rsidRPr="00A10174" w14:paraId="1558BE94" w14:textId="77777777" w:rsidTr="004C5C0F">
        <w:tc>
          <w:tcPr>
            <w:tcW w:w="1449" w:type="dxa"/>
          </w:tcPr>
          <w:p w14:paraId="1C32C94A" w14:textId="77777777" w:rsidR="00A103FA" w:rsidRPr="00A10174" w:rsidRDefault="00A103FA"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360D859" w14:textId="77777777" w:rsidR="00A103FA" w:rsidRPr="00A10174" w:rsidRDefault="00A103FA"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10174" w14:paraId="0AB09117" w14:textId="77777777" w:rsidTr="004C5C0F">
        <w:tc>
          <w:tcPr>
            <w:tcW w:w="1449" w:type="dxa"/>
          </w:tcPr>
          <w:p w14:paraId="0893EAFE" w14:textId="77777777" w:rsidR="00953634" w:rsidRPr="00A10174" w:rsidRDefault="00953634"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1</w:t>
            </w:r>
          </w:p>
        </w:tc>
        <w:tc>
          <w:tcPr>
            <w:tcW w:w="8001" w:type="dxa"/>
          </w:tcPr>
          <w:p w14:paraId="2DAAC0BB" w14:textId="19D61CAD" w:rsidR="00953634" w:rsidRPr="00A10174" w:rsidRDefault="00953634"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Basis of preparation of the interim financial statements</w:t>
            </w:r>
          </w:p>
        </w:tc>
      </w:tr>
      <w:tr w:rsidR="00260A61" w:rsidRPr="00A10174" w14:paraId="6B1EFB88" w14:textId="77777777" w:rsidTr="004C5C0F">
        <w:tc>
          <w:tcPr>
            <w:tcW w:w="1449" w:type="dxa"/>
          </w:tcPr>
          <w:p w14:paraId="2CE9EFEC" w14:textId="6D5FB981"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2</w:t>
            </w:r>
          </w:p>
        </w:tc>
        <w:tc>
          <w:tcPr>
            <w:tcW w:w="8001" w:type="dxa"/>
          </w:tcPr>
          <w:p w14:paraId="25A5F7C5" w14:textId="61E9616B"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Related parties</w:t>
            </w:r>
          </w:p>
        </w:tc>
      </w:tr>
      <w:tr w:rsidR="00260A61" w:rsidRPr="00A10174" w14:paraId="288FDF70" w14:textId="77777777" w:rsidTr="004C5C0F">
        <w:tc>
          <w:tcPr>
            <w:tcW w:w="1449" w:type="dxa"/>
          </w:tcPr>
          <w:p w14:paraId="1563E3AF" w14:textId="0C5C86EC"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3</w:t>
            </w:r>
          </w:p>
        </w:tc>
        <w:tc>
          <w:tcPr>
            <w:tcW w:w="8001" w:type="dxa"/>
          </w:tcPr>
          <w:p w14:paraId="34227283" w14:textId="4A6B3685"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Property, plant and equipment</w:t>
            </w:r>
          </w:p>
        </w:tc>
      </w:tr>
      <w:tr w:rsidR="00260A61" w:rsidRPr="00A10174" w14:paraId="3FEED8F6" w14:textId="77777777" w:rsidTr="004C5C0F">
        <w:tc>
          <w:tcPr>
            <w:tcW w:w="1449" w:type="dxa"/>
          </w:tcPr>
          <w:p w14:paraId="2F30D581" w14:textId="54B0C55A"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4</w:t>
            </w:r>
          </w:p>
        </w:tc>
        <w:tc>
          <w:tcPr>
            <w:tcW w:w="8001" w:type="dxa"/>
          </w:tcPr>
          <w:p w14:paraId="7F7B801D" w14:textId="354360D9"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Interest-bearing liabilities</w:t>
            </w:r>
          </w:p>
        </w:tc>
      </w:tr>
      <w:tr w:rsidR="00260A61" w:rsidRPr="00A10174" w14:paraId="7A37A2B9" w14:textId="77777777" w:rsidTr="004C5C0F">
        <w:tc>
          <w:tcPr>
            <w:tcW w:w="1449" w:type="dxa"/>
          </w:tcPr>
          <w:p w14:paraId="32BAD9F3" w14:textId="1C9001B0"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lang w:val="en-GB"/>
              </w:rPr>
              <w:t>5</w:t>
            </w:r>
          </w:p>
        </w:tc>
        <w:tc>
          <w:tcPr>
            <w:tcW w:w="8001" w:type="dxa"/>
          </w:tcPr>
          <w:p w14:paraId="45481AC4" w14:textId="64149868" w:rsidR="00260A61" w:rsidRPr="00A10174"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Warrant</w:t>
            </w:r>
          </w:p>
        </w:tc>
      </w:tr>
      <w:tr w:rsidR="009E2D3F" w:rsidRPr="00A10174" w14:paraId="109B3CCA" w14:textId="77777777" w:rsidTr="004C5C0F">
        <w:tc>
          <w:tcPr>
            <w:tcW w:w="1449" w:type="dxa"/>
          </w:tcPr>
          <w:p w14:paraId="31DA5CD3" w14:textId="5BF3AD64"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A10174">
              <w:rPr>
                <w:rFonts w:ascii="Times New Roman" w:hAnsi="Times New Roman"/>
                <w:b w:val="0"/>
                <w:bCs w:val="0"/>
                <w:sz w:val="22"/>
                <w:szCs w:val="22"/>
              </w:rPr>
              <w:t>6</w:t>
            </w:r>
          </w:p>
        </w:tc>
        <w:tc>
          <w:tcPr>
            <w:tcW w:w="8001" w:type="dxa"/>
          </w:tcPr>
          <w:p w14:paraId="2127D821" w14:textId="643E0176"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Transfer of legal reserve and share premium to compensate deficit</w:t>
            </w:r>
          </w:p>
        </w:tc>
      </w:tr>
      <w:tr w:rsidR="009E2D3F" w:rsidRPr="00A10174" w14:paraId="20B6EB1F" w14:textId="77777777" w:rsidTr="004C5C0F">
        <w:tc>
          <w:tcPr>
            <w:tcW w:w="1449" w:type="dxa"/>
          </w:tcPr>
          <w:p w14:paraId="180E2832" w14:textId="43EB602E"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A10174">
              <w:rPr>
                <w:rFonts w:ascii="Times New Roman" w:hAnsi="Times New Roman"/>
                <w:b w:val="0"/>
                <w:bCs w:val="0"/>
                <w:sz w:val="22"/>
                <w:szCs w:val="22"/>
              </w:rPr>
              <w:t>7</w:t>
            </w:r>
          </w:p>
        </w:tc>
        <w:tc>
          <w:tcPr>
            <w:tcW w:w="8001" w:type="dxa"/>
          </w:tcPr>
          <w:p w14:paraId="7228C267" w14:textId="178374C7"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Earnings per share</w:t>
            </w:r>
          </w:p>
        </w:tc>
      </w:tr>
      <w:tr w:rsidR="009E2D3F" w:rsidRPr="00A10174" w14:paraId="1F94328C" w14:textId="77777777" w:rsidTr="004C5C0F">
        <w:tc>
          <w:tcPr>
            <w:tcW w:w="1449" w:type="dxa"/>
          </w:tcPr>
          <w:p w14:paraId="4B01679C" w14:textId="16FFD21E"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8</w:t>
            </w:r>
          </w:p>
        </w:tc>
        <w:tc>
          <w:tcPr>
            <w:tcW w:w="8001" w:type="dxa"/>
          </w:tcPr>
          <w:p w14:paraId="0FF0AFC8" w14:textId="3D9718C0"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Segment information and disaggregation of revenue</w:t>
            </w:r>
          </w:p>
        </w:tc>
      </w:tr>
      <w:tr w:rsidR="009E2D3F" w:rsidRPr="00A10174" w14:paraId="29FD1302" w14:textId="77777777" w:rsidTr="004C5C0F">
        <w:tc>
          <w:tcPr>
            <w:tcW w:w="1449" w:type="dxa"/>
          </w:tcPr>
          <w:p w14:paraId="1E6D3D66" w14:textId="184D64D1"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9</w:t>
            </w:r>
          </w:p>
        </w:tc>
        <w:tc>
          <w:tcPr>
            <w:tcW w:w="8001" w:type="dxa"/>
          </w:tcPr>
          <w:p w14:paraId="5FD92F6B" w14:textId="7686B56A"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Commitments with non-related parties</w:t>
            </w:r>
          </w:p>
        </w:tc>
      </w:tr>
      <w:tr w:rsidR="009E2D3F" w:rsidRPr="00A10174" w14:paraId="562C4EFC" w14:textId="77777777" w:rsidTr="004C5C0F">
        <w:tc>
          <w:tcPr>
            <w:tcW w:w="1449" w:type="dxa"/>
          </w:tcPr>
          <w:p w14:paraId="513540D0" w14:textId="193B1FCA"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10</w:t>
            </w:r>
          </w:p>
        </w:tc>
        <w:tc>
          <w:tcPr>
            <w:tcW w:w="8001" w:type="dxa"/>
          </w:tcPr>
          <w:p w14:paraId="03044734" w14:textId="49F3CD2E"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10174">
              <w:rPr>
                <w:rFonts w:ascii="Times New Roman" w:hAnsi="Times New Roman"/>
                <w:b w:val="0"/>
                <w:bCs w:val="0"/>
                <w:sz w:val="22"/>
                <w:szCs w:val="22"/>
              </w:rPr>
              <w:t>Events after the reporting period</w:t>
            </w:r>
          </w:p>
        </w:tc>
      </w:tr>
      <w:tr w:rsidR="009E2D3F" w:rsidRPr="00A10174" w14:paraId="59565DC3" w14:textId="77777777" w:rsidTr="004C5C0F">
        <w:tc>
          <w:tcPr>
            <w:tcW w:w="1449" w:type="dxa"/>
          </w:tcPr>
          <w:p w14:paraId="11409427" w14:textId="629CFE81"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58062AC" w14:textId="29134078"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53A4B89E" w14:textId="77777777" w:rsidTr="004C5C0F">
        <w:tc>
          <w:tcPr>
            <w:tcW w:w="1449" w:type="dxa"/>
          </w:tcPr>
          <w:p w14:paraId="59753177" w14:textId="14A3C17C"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F77732" w14:textId="3BDC7C92"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26FB924D" w14:textId="77777777" w:rsidTr="004C5C0F">
        <w:tc>
          <w:tcPr>
            <w:tcW w:w="1449" w:type="dxa"/>
          </w:tcPr>
          <w:p w14:paraId="714B5E30" w14:textId="37510868"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3693AA4" w14:textId="694280B8"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678B234E" w14:textId="77777777" w:rsidTr="004C5C0F">
        <w:tc>
          <w:tcPr>
            <w:tcW w:w="1449" w:type="dxa"/>
          </w:tcPr>
          <w:p w14:paraId="5E098D6E" w14:textId="093475F5"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F839F83" w14:textId="70C32377"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43C99262" w14:textId="77777777" w:rsidTr="004C5C0F">
        <w:tc>
          <w:tcPr>
            <w:tcW w:w="1449" w:type="dxa"/>
          </w:tcPr>
          <w:p w14:paraId="7F262FD6" w14:textId="13148BB3"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706326E" w14:textId="3C9DF6DF"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081B11CF" w14:textId="77777777" w:rsidTr="004C5C0F">
        <w:tc>
          <w:tcPr>
            <w:tcW w:w="1449" w:type="dxa"/>
          </w:tcPr>
          <w:p w14:paraId="54929876" w14:textId="34EB8BD3"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16EFC9BD" w14:textId="16401ED5"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4AADEC94" w14:textId="77777777" w:rsidTr="004C5C0F">
        <w:tc>
          <w:tcPr>
            <w:tcW w:w="1449" w:type="dxa"/>
          </w:tcPr>
          <w:p w14:paraId="0786D2AB" w14:textId="39CF03A8"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5A4CADA1" w14:textId="4B5FEB34"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68E0E303" w14:textId="77777777" w:rsidTr="004C5C0F">
        <w:tc>
          <w:tcPr>
            <w:tcW w:w="1449" w:type="dxa"/>
          </w:tcPr>
          <w:p w14:paraId="28D765E5" w14:textId="6BC2CE81"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A6CBECE" w14:textId="6AF51513"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4C264186" w14:textId="77777777" w:rsidTr="004C5C0F">
        <w:tc>
          <w:tcPr>
            <w:tcW w:w="1449" w:type="dxa"/>
          </w:tcPr>
          <w:p w14:paraId="5FE69EF5" w14:textId="38BD212D"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D6D10B2" w14:textId="4AAE8C92"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63796FCC" w14:textId="77777777" w:rsidTr="004C5C0F">
        <w:tc>
          <w:tcPr>
            <w:tcW w:w="1449" w:type="dxa"/>
          </w:tcPr>
          <w:p w14:paraId="21262591" w14:textId="24AF404C"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F7C0284" w14:textId="4DAA98A8"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9E2D3F" w:rsidRPr="00A10174" w14:paraId="342B44B4" w14:textId="77777777" w:rsidTr="004C5C0F">
        <w:tc>
          <w:tcPr>
            <w:tcW w:w="1449" w:type="dxa"/>
          </w:tcPr>
          <w:p w14:paraId="44C2C9E3" w14:textId="777268E2"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C7EF10" w14:textId="72426039"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2DE1D146" w14:textId="77777777" w:rsidTr="004C5C0F">
        <w:tc>
          <w:tcPr>
            <w:tcW w:w="1449" w:type="dxa"/>
          </w:tcPr>
          <w:p w14:paraId="4ADAA8D5" w14:textId="470257D8"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18BDE74" w14:textId="7B2EA1CE"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E2D3F" w:rsidRPr="00A10174" w14:paraId="62CD6FBC" w14:textId="77777777" w:rsidTr="004C5C0F">
        <w:tc>
          <w:tcPr>
            <w:tcW w:w="1449" w:type="dxa"/>
          </w:tcPr>
          <w:p w14:paraId="28811C45" w14:textId="12B3E8B9"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C264261" w14:textId="61403E93" w:rsidR="009E2D3F" w:rsidRPr="00A10174"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10174" w:rsidRDefault="00C300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10174">
        <w:rPr>
          <w:rFonts w:ascii="Times New Roman" w:hAnsi="Times New Roman" w:cs="Times New Roman"/>
          <w:b/>
          <w:bCs/>
          <w:sz w:val="24"/>
          <w:szCs w:val="24"/>
        </w:rPr>
        <w:br w:type="page"/>
      </w:r>
      <w:r w:rsidR="00235872" w:rsidRPr="00A10174">
        <w:rPr>
          <w:rFonts w:ascii="Times New Roman" w:hAnsi="Times New Roman" w:cs="Times New Roman"/>
          <w:sz w:val="22"/>
          <w:szCs w:val="22"/>
        </w:rPr>
        <w:lastRenderedPageBreak/>
        <w:t xml:space="preserve">These notes form an integral part of the </w:t>
      </w:r>
      <w:r w:rsidR="004C6432" w:rsidRPr="00A10174">
        <w:rPr>
          <w:rFonts w:ascii="Times New Roman" w:hAnsi="Times New Roman" w:cs="Times New Roman"/>
          <w:sz w:val="22"/>
          <w:szCs w:val="22"/>
        </w:rPr>
        <w:t xml:space="preserve">interim </w:t>
      </w:r>
      <w:r w:rsidR="00235872" w:rsidRPr="00A10174">
        <w:rPr>
          <w:rFonts w:ascii="Times New Roman" w:hAnsi="Times New Roman" w:cs="Times New Roman"/>
          <w:sz w:val="22"/>
          <w:szCs w:val="22"/>
        </w:rPr>
        <w:t>financial statements.</w:t>
      </w:r>
    </w:p>
    <w:p w14:paraId="249416E4" w14:textId="77777777" w:rsidR="00B47F4D" w:rsidRPr="00A10174" w:rsidRDefault="00B47F4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77C4F787" w:rsidR="00B47F4D" w:rsidRPr="00A10174" w:rsidRDefault="00B47F4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10174">
        <w:rPr>
          <w:rFonts w:ascii="Times New Roman" w:hAnsi="Times New Roman" w:cs="Times New Roman"/>
          <w:sz w:val="22"/>
          <w:szCs w:val="22"/>
        </w:rPr>
        <w:t>The</w:t>
      </w:r>
      <w:r w:rsidR="004C6432" w:rsidRPr="00A10174">
        <w:rPr>
          <w:rFonts w:ascii="Times New Roman" w:hAnsi="Times New Roman" w:cs="Times New Roman"/>
          <w:sz w:val="22"/>
          <w:szCs w:val="22"/>
        </w:rPr>
        <w:t xml:space="preserve"> interim</w:t>
      </w:r>
      <w:r w:rsidRPr="00A10174">
        <w:rPr>
          <w:rFonts w:ascii="Times New Roman" w:hAnsi="Times New Roman" w:cs="Times New Roman"/>
          <w:sz w:val="22"/>
          <w:szCs w:val="22"/>
        </w:rPr>
        <w:t xml:space="preserve"> financial statements issued for Thai regulatory reporting purposes are prepared in the Thai language. </w:t>
      </w:r>
      <w:r w:rsidRPr="00A10174">
        <w:rPr>
          <w:rFonts w:ascii="Times New Roman" w:hAnsi="Times New Roman" w:cs="Times New Roman"/>
          <w:spacing w:val="-2"/>
          <w:sz w:val="22"/>
          <w:szCs w:val="22"/>
        </w:rPr>
        <w:t xml:space="preserve">These English language financial statements have been prepared from the Thai language </w:t>
      </w:r>
      <w:r w:rsidR="000820DB" w:rsidRPr="00A10174">
        <w:rPr>
          <w:rFonts w:ascii="Times New Roman" w:hAnsi="Times New Roman" w:cs="Times New Roman"/>
          <w:spacing w:val="-2"/>
          <w:sz w:val="22"/>
          <w:szCs w:val="22"/>
        </w:rPr>
        <w:t xml:space="preserve">statutory </w:t>
      </w:r>
      <w:r w:rsidRPr="00A10174">
        <w:rPr>
          <w:rFonts w:ascii="Times New Roman" w:hAnsi="Times New Roman" w:cs="Times New Roman"/>
          <w:spacing w:val="-2"/>
          <w:sz w:val="22"/>
          <w:szCs w:val="22"/>
        </w:rPr>
        <w:t xml:space="preserve">financial statements and were approved and </w:t>
      </w:r>
      <w:proofErr w:type="spellStart"/>
      <w:r w:rsidRPr="00A10174">
        <w:rPr>
          <w:rFonts w:ascii="Times New Roman" w:hAnsi="Times New Roman" w:cs="Times New Roman"/>
          <w:spacing w:val="-2"/>
          <w:sz w:val="22"/>
          <w:szCs w:val="22"/>
        </w:rPr>
        <w:t>authori</w:t>
      </w:r>
      <w:r w:rsidR="00374BE2" w:rsidRPr="00A10174">
        <w:rPr>
          <w:rFonts w:ascii="Times New Roman" w:hAnsi="Times New Roman" w:cs="Times New Roman"/>
          <w:spacing w:val="-2"/>
          <w:sz w:val="22"/>
          <w:szCs w:val="22"/>
        </w:rPr>
        <w:t>s</w:t>
      </w:r>
      <w:r w:rsidRPr="00A10174">
        <w:rPr>
          <w:rFonts w:ascii="Times New Roman" w:hAnsi="Times New Roman" w:cs="Times New Roman"/>
          <w:spacing w:val="-2"/>
          <w:sz w:val="22"/>
          <w:szCs w:val="22"/>
        </w:rPr>
        <w:t>ed</w:t>
      </w:r>
      <w:proofErr w:type="spellEnd"/>
      <w:r w:rsidRPr="00A10174">
        <w:rPr>
          <w:rFonts w:ascii="Times New Roman" w:hAnsi="Times New Roman" w:cs="Times New Roman"/>
          <w:spacing w:val="-2"/>
          <w:sz w:val="22"/>
          <w:szCs w:val="22"/>
        </w:rPr>
        <w:t xml:space="preserve"> for issue by the </w:t>
      </w:r>
      <w:r w:rsidR="00CF5449" w:rsidRPr="00A10174">
        <w:rPr>
          <w:rFonts w:ascii="Times New Roman" w:hAnsi="Times New Roman" w:cs="Times New Roman"/>
          <w:spacing w:val="-2"/>
          <w:sz w:val="22"/>
          <w:szCs w:val="22"/>
        </w:rPr>
        <w:t>Board of D</w:t>
      </w:r>
      <w:r w:rsidR="00C5077A" w:rsidRPr="00A10174">
        <w:rPr>
          <w:rFonts w:ascii="Times New Roman" w:hAnsi="Times New Roman" w:cs="Times New Roman"/>
          <w:spacing w:val="-2"/>
          <w:sz w:val="22"/>
          <w:szCs w:val="22"/>
        </w:rPr>
        <w:t xml:space="preserve">irectors </w:t>
      </w:r>
      <w:r w:rsidRPr="00A10174">
        <w:rPr>
          <w:rFonts w:ascii="Times New Roman" w:hAnsi="Times New Roman" w:cs="Times New Roman"/>
          <w:spacing w:val="-2"/>
          <w:sz w:val="22"/>
          <w:szCs w:val="22"/>
        </w:rPr>
        <w:t>on</w:t>
      </w:r>
      <w:r w:rsidR="00EA4D13" w:rsidRPr="00A10174">
        <w:rPr>
          <w:rFonts w:ascii="Times New Roman" w:hAnsi="Times New Roman" w:cs="Times New Roman"/>
          <w:spacing w:val="-2"/>
          <w:sz w:val="22"/>
          <w:szCs w:val="22"/>
        </w:rPr>
        <w:t xml:space="preserve">     </w:t>
      </w:r>
      <w:r w:rsidR="00664556" w:rsidRPr="00A10174">
        <w:rPr>
          <w:rFonts w:ascii="Times New Roman" w:hAnsi="Times New Roman" w:cs="Times New Roman"/>
          <w:spacing w:val="-2"/>
          <w:sz w:val="22"/>
          <w:szCs w:val="22"/>
        </w:rPr>
        <w:t xml:space="preserve"> </w:t>
      </w:r>
      <w:r w:rsidR="007D6D69" w:rsidRPr="00A10174">
        <w:rPr>
          <w:rFonts w:ascii="Times New Roman" w:hAnsi="Times New Roman" w:cs="Times New Roman"/>
          <w:spacing w:val="-2"/>
          <w:sz w:val="22"/>
          <w:szCs w:val="22"/>
        </w:rPr>
        <w:t>13</w:t>
      </w:r>
      <w:r w:rsidR="009E2D3F" w:rsidRPr="00A10174">
        <w:rPr>
          <w:rFonts w:ascii="Times New Roman" w:hAnsi="Times New Roman" w:cs="Times New Roman"/>
          <w:spacing w:val="-2"/>
          <w:sz w:val="22"/>
          <w:szCs w:val="22"/>
        </w:rPr>
        <w:t xml:space="preserve"> August </w:t>
      </w:r>
      <w:r w:rsidR="00260A61" w:rsidRPr="00A10174">
        <w:rPr>
          <w:rFonts w:ascii="Times New Roman" w:hAnsi="Times New Roman" w:cs="Times New Roman"/>
          <w:spacing w:val="-2"/>
          <w:sz w:val="22"/>
          <w:szCs w:val="22"/>
        </w:rPr>
        <w:t>2025</w:t>
      </w:r>
      <w:r w:rsidR="008009B0" w:rsidRPr="00A10174">
        <w:rPr>
          <w:rFonts w:ascii="Times New Roman" w:hAnsi="Times New Roman" w:cs="Times New Roman"/>
          <w:spacing w:val="-2"/>
          <w:sz w:val="22"/>
          <w:szCs w:val="22"/>
        </w:rPr>
        <w:t>.</w:t>
      </w:r>
    </w:p>
    <w:p w14:paraId="66D88B08" w14:textId="77777777" w:rsidR="00235872" w:rsidRPr="00A10174" w:rsidRDefault="0023587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A10174" w:rsidRDefault="0095363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10174">
        <w:rPr>
          <w:rFonts w:ascii="Times New Roman" w:hAnsi="Times New Roman" w:cs="Times New Roman"/>
          <w:b/>
          <w:bCs/>
          <w:sz w:val="24"/>
          <w:szCs w:val="24"/>
        </w:rPr>
        <w:t>1</w:t>
      </w:r>
      <w:r w:rsidR="002B58F1" w:rsidRPr="00A10174">
        <w:rPr>
          <w:rFonts w:ascii="Times New Roman" w:hAnsi="Times New Roman" w:cs="Times New Roman"/>
          <w:b/>
          <w:bCs/>
          <w:sz w:val="24"/>
          <w:szCs w:val="24"/>
        </w:rPr>
        <w:tab/>
        <w:t xml:space="preserve">Basis of </w:t>
      </w:r>
      <w:r w:rsidR="00D730D7" w:rsidRPr="00A10174">
        <w:rPr>
          <w:rFonts w:ascii="Times New Roman" w:hAnsi="Times New Roman" w:cs="Times New Roman"/>
          <w:b/>
          <w:bCs/>
          <w:sz w:val="24"/>
          <w:szCs w:val="24"/>
        </w:rPr>
        <w:t>preparation</w:t>
      </w:r>
      <w:r w:rsidR="002B58F1" w:rsidRPr="00A10174">
        <w:rPr>
          <w:rFonts w:ascii="Times New Roman" w:hAnsi="Times New Roman" w:cs="Times New Roman"/>
          <w:b/>
          <w:bCs/>
          <w:sz w:val="24"/>
          <w:szCs w:val="24"/>
        </w:rPr>
        <w:t xml:space="preserve"> of </w:t>
      </w:r>
      <w:r w:rsidR="00F77321" w:rsidRPr="00A10174">
        <w:rPr>
          <w:rFonts w:ascii="Times New Roman" w:hAnsi="Times New Roman" w:cs="Times New Roman"/>
          <w:b/>
          <w:bCs/>
          <w:sz w:val="24"/>
          <w:szCs w:val="24"/>
        </w:rPr>
        <w:t xml:space="preserve">the </w:t>
      </w:r>
      <w:r w:rsidR="00D75D52" w:rsidRPr="00A10174">
        <w:rPr>
          <w:rFonts w:ascii="Times New Roman" w:hAnsi="Times New Roman" w:cs="Times New Roman"/>
          <w:b/>
          <w:bCs/>
          <w:sz w:val="24"/>
          <w:szCs w:val="24"/>
        </w:rPr>
        <w:t xml:space="preserve">interim </w:t>
      </w:r>
      <w:r w:rsidR="002B58F1" w:rsidRPr="00A10174">
        <w:rPr>
          <w:rFonts w:ascii="Times New Roman" w:hAnsi="Times New Roman" w:cs="Times New Roman"/>
          <w:b/>
          <w:bCs/>
          <w:sz w:val="24"/>
          <w:szCs w:val="24"/>
        </w:rPr>
        <w:t xml:space="preserve">financial statements </w:t>
      </w:r>
    </w:p>
    <w:p w14:paraId="3F49A2EC" w14:textId="77777777" w:rsidR="005B0E94" w:rsidRPr="00A10174" w:rsidRDefault="005B0E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0391CF0B" w:rsidR="00D75D52" w:rsidRPr="00A10174" w:rsidRDefault="00D75D52"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0174">
        <w:rPr>
          <w:rFonts w:ascii="Times New Roman" w:hAnsi="Times New Roman" w:cs="Times New Roman"/>
          <w:sz w:val="22"/>
          <w:szCs w:val="22"/>
        </w:rPr>
        <w:t xml:space="preserve">The condensed interim financial statements are presented in the same format as the annual financial statements </w:t>
      </w:r>
      <w:r w:rsidR="00E262E2" w:rsidRPr="00A10174">
        <w:rPr>
          <w:rFonts w:ascii="Times New Roman" w:hAnsi="Times New Roman" w:cs="Times New Roman"/>
          <w:sz w:val="22"/>
          <w:szCs w:val="22"/>
        </w:rPr>
        <w:t xml:space="preserve">together with </w:t>
      </w:r>
      <w:r w:rsidRPr="00A10174">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A10174">
        <w:rPr>
          <w:rFonts w:ascii="Times New Roman" w:hAnsi="Times New Roman" w:cs="Times New Roman"/>
          <w:i/>
          <w:iCs/>
          <w:sz w:val="22"/>
          <w:szCs w:val="22"/>
        </w:rPr>
        <w:t>Interim Financial Reporting</w:t>
      </w:r>
      <w:r w:rsidRPr="00A10174">
        <w:rPr>
          <w:rFonts w:ascii="Times New Roman" w:hAnsi="Times New Roman" w:cs="Times New Roman"/>
          <w:sz w:val="22"/>
          <w:szCs w:val="22"/>
        </w:rPr>
        <w:t>, guidelines promulgated by the Federation of Accounting Professions</w:t>
      </w:r>
      <w:r w:rsidR="005B0A59" w:rsidRPr="00A10174">
        <w:rPr>
          <w:rFonts w:ascii="Times New Roman" w:hAnsi="Times New Roman" w:cs="Times New Roman"/>
        </w:rPr>
        <w:t xml:space="preserve"> </w:t>
      </w:r>
      <w:r w:rsidR="005B0A59" w:rsidRPr="00A10174">
        <w:rPr>
          <w:rFonts w:ascii="Times New Roman" w:hAnsi="Times New Roman" w:cs="Times New Roman"/>
          <w:sz w:val="22"/>
          <w:szCs w:val="22"/>
        </w:rPr>
        <w:t>and applicable rules and regulations of the Thai Securities and Exchange Commission</w:t>
      </w:r>
      <w:r w:rsidRPr="00A10174">
        <w:rPr>
          <w:rFonts w:ascii="Times New Roman" w:hAnsi="Times New Roman" w:cs="Times New Roman"/>
          <w:sz w:val="22"/>
          <w:szCs w:val="22"/>
        </w:rPr>
        <w:t xml:space="preserve">. </w:t>
      </w:r>
      <w:r w:rsidR="00953634" w:rsidRPr="00A10174">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sidRPr="00A10174">
        <w:rPr>
          <w:rFonts w:ascii="Times New Roman" w:hAnsi="Times New Roman" w:cs="Times New Roman"/>
          <w:sz w:val="22"/>
          <w:szCs w:val="22"/>
        </w:rPr>
        <w:t xml:space="preserve"> and its subsidiar</w:t>
      </w:r>
      <w:r w:rsidR="00D9662B" w:rsidRPr="00A10174">
        <w:rPr>
          <w:rFonts w:ascii="Times New Roman" w:hAnsi="Times New Roman" w:cs="Times New Roman"/>
          <w:sz w:val="22"/>
          <w:szCs w:val="22"/>
        </w:rPr>
        <w:t>ies</w:t>
      </w:r>
      <w:r w:rsidR="00953634" w:rsidRPr="00A10174">
        <w:rPr>
          <w:rFonts w:ascii="Times New Roman" w:hAnsi="Times New Roman" w:cs="Times New Roman"/>
          <w:sz w:val="22"/>
          <w:szCs w:val="22"/>
        </w:rPr>
        <w:t xml:space="preserve"> for the year ended </w:t>
      </w:r>
      <w:r w:rsidR="00BF79BD" w:rsidRPr="00A10174">
        <w:rPr>
          <w:rFonts w:ascii="Times New Roman" w:hAnsi="Times New Roman" w:cs="Times New Roman"/>
          <w:sz w:val="22"/>
          <w:szCs w:val="22"/>
        </w:rPr>
        <w:t xml:space="preserve">                    </w:t>
      </w:r>
      <w:r w:rsidR="00953634" w:rsidRPr="00A10174">
        <w:rPr>
          <w:rFonts w:ascii="Times New Roman" w:hAnsi="Times New Roman" w:cs="Times New Roman"/>
          <w:sz w:val="22"/>
          <w:szCs w:val="22"/>
        </w:rPr>
        <w:t>31 December 202</w:t>
      </w:r>
      <w:r w:rsidR="00260A61" w:rsidRPr="00A10174">
        <w:rPr>
          <w:rFonts w:ascii="Times New Roman" w:hAnsi="Times New Roman" w:cs="Times New Roman"/>
          <w:sz w:val="22"/>
          <w:szCs w:val="22"/>
        </w:rPr>
        <w:t>4</w:t>
      </w:r>
      <w:r w:rsidR="00953634" w:rsidRPr="00A10174">
        <w:rPr>
          <w:rFonts w:ascii="Times New Roman" w:hAnsi="Times New Roman" w:cs="Times New Roman"/>
          <w:sz w:val="22"/>
          <w:szCs w:val="22"/>
        </w:rPr>
        <w:t>.</w:t>
      </w:r>
    </w:p>
    <w:p w14:paraId="5F0C0A1B" w14:textId="2F6F88FD" w:rsidR="00D75D52" w:rsidRPr="00A10174" w:rsidRDefault="00D75D52"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7618E145" w:rsidR="00AB4BB7" w:rsidRPr="00A10174" w:rsidRDefault="00AB4BB7"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0174">
        <w:rPr>
          <w:rFonts w:ascii="Times New Roman" w:hAnsi="Times New Roman" w:cs="Times New Roman"/>
          <w:sz w:val="22"/>
          <w:szCs w:val="22"/>
        </w:rPr>
        <w:t xml:space="preserve">In preparing these interim financial statements, judgements and estimates are made by management in </w:t>
      </w:r>
      <w:r w:rsidRPr="00A10174">
        <w:rPr>
          <w:rFonts w:ascii="Times New Roman" w:hAnsi="Times New Roman" w:cs="Times New Roman"/>
          <w:spacing w:val="-2"/>
          <w:sz w:val="22"/>
          <w:szCs w:val="22"/>
        </w:rPr>
        <w:t xml:space="preserve">applying the </w:t>
      </w:r>
      <w:r w:rsidR="00CF73C7" w:rsidRPr="00A10174">
        <w:rPr>
          <w:rFonts w:ascii="Times New Roman" w:hAnsi="Times New Roman" w:cs="Times New Roman"/>
          <w:spacing w:val="-2"/>
          <w:sz w:val="22"/>
          <w:szCs w:val="22"/>
        </w:rPr>
        <w:t>Group</w:t>
      </w:r>
      <w:r w:rsidR="004F1094" w:rsidRPr="00A10174">
        <w:rPr>
          <w:rFonts w:ascii="Times New Roman" w:hAnsi="Times New Roman" w:cs="Times New Roman"/>
          <w:spacing w:val="-2"/>
          <w:sz w:val="22"/>
          <w:szCs w:val="28"/>
        </w:rPr>
        <w:t>’s</w:t>
      </w:r>
      <w:r w:rsidRPr="00A10174">
        <w:rPr>
          <w:rFonts w:ascii="Times New Roman" w:hAnsi="Times New Roman" w:cs="Times New Roman"/>
          <w:spacing w:val="-2"/>
          <w:sz w:val="22"/>
          <w:szCs w:val="22"/>
        </w:rPr>
        <w:t xml:space="preserve"> accounting policies. Actual results may differ from these estimates. The accounting</w:t>
      </w:r>
      <w:r w:rsidRPr="00A10174">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260A61" w:rsidRPr="00A10174">
        <w:rPr>
          <w:rFonts w:ascii="Times New Roman" w:hAnsi="Times New Roman" w:cs="Times New Roman"/>
          <w:sz w:val="22"/>
          <w:szCs w:val="22"/>
        </w:rPr>
        <w:t>4</w:t>
      </w:r>
      <w:r w:rsidRPr="00A10174">
        <w:rPr>
          <w:rFonts w:ascii="Times New Roman" w:hAnsi="Times New Roman" w:cs="Times New Roman"/>
          <w:sz w:val="22"/>
          <w:szCs w:val="22"/>
        </w:rPr>
        <w:t>.</w:t>
      </w:r>
    </w:p>
    <w:p w14:paraId="736B038B" w14:textId="0F535568" w:rsidR="008F47AC" w:rsidRPr="00A10174" w:rsidRDefault="008F47AC"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171D581E" w:rsidR="00B8293A" w:rsidRPr="00A10174" w:rsidRDefault="00260A6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A10174">
        <w:rPr>
          <w:rFonts w:ascii="Times New Roman" w:hAnsi="Times New Roman" w:cs="Times New Roman"/>
          <w:b/>
          <w:bCs/>
          <w:sz w:val="24"/>
          <w:szCs w:val="24"/>
        </w:rPr>
        <w:t>2</w:t>
      </w:r>
      <w:r w:rsidR="00B8293A" w:rsidRPr="00A10174">
        <w:rPr>
          <w:rFonts w:ascii="Times New Roman" w:hAnsi="Times New Roman" w:cs="Times New Roman"/>
          <w:b/>
          <w:bCs/>
          <w:sz w:val="24"/>
          <w:szCs w:val="24"/>
        </w:rPr>
        <w:tab/>
      </w:r>
      <w:r w:rsidR="00DF34A8" w:rsidRPr="00A10174">
        <w:rPr>
          <w:rFonts w:ascii="Times New Roman" w:hAnsi="Times New Roman" w:cs="Times New Roman"/>
          <w:b/>
          <w:bCs/>
          <w:sz w:val="24"/>
          <w:szCs w:val="24"/>
        </w:rPr>
        <w:t>Related parties</w:t>
      </w:r>
    </w:p>
    <w:p w14:paraId="6D0A2BBC" w14:textId="1F5657D0" w:rsidR="00305866" w:rsidRPr="00A10174" w:rsidRDefault="0030586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F776AAF" w14:textId="551AB5C7" w:rsidR="00260A61" w:rsidRPr="00A10174" w:rsidRDefault="00260A6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10174">
        <w:rPr>
          <w:rFonts w:ascii="Times New Roman" w:hAnsi="Times New Roman" w:cs="Times New Roman"/>
          <w:sz w:val="22"/>
          <w:szCs w:val="22"/>
        </w:rPr>
        <w:t xml:space="preserve">Other </w:t>
      </w:r>
      <w:r w:rsidR="005B343A" w:rsidRPr="00A10174">
        <w:rPr>
          <w:rFonts w:ascii="Times New Roman" w:hAnsi="Times New Roman" w:cs="Times New Roman"/>
          <w:sz w:val="22"/>
          <w:szCs w:val="22"/>
        </w:rPr>
        <w:t>r</w:t>
      </w:r>
      <w:r w:rsidRPr="00A10174">
        <w:rPr>
          <w:rFonts w:ascii="Times New Roman" w:hAnsi="Times New Roman" w:cs="Times New Roman"/>
          <w:sz w:val="22"/>
          <w:szCs w:val="22"/>
        </w:rPr>
        <w:t xml:space="preserve">elated parties which have material changes in relationships and </w:t>
      </w:r>
      <w:r w:rsidR="008C0540" w:rsidRPr="00A10174">
        <w:rPr>
          <w:rFonts w:ascii="Times New Roman" w:hAnsi="Times New Roman" w:cs="Times New Roman"/>
          <w:sz w:val="22"/>
          <w:szCs w:val="22"/>
        </w:rPr>
        <w:t xml:space="preserve">which </w:t>
      </w:r>
      <w:r w:rsidRPr="00A10174">
        <w:rPr>
          <w:rFonts w:ascii="Times New Roman" w:hAnsi="Times New Roman" w:cs="Times New Roman"/>
          <w:sz w:val="22"/>
          <w:szCs w:val="22"/>
        </w:rPr>
        <w:t>the Group had significant transactions during the period were as follows:</w:t>
      </w:r>
    </w:p>
    <w:p w14:paraId="2068A1A8" w14:textId="77777777" w:rsidR="00260A61" w:rsidRPr="00A10174" w:rsidRDefault="00260A6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78"/>
        <w:gridCol w:w="1417"/>
        <w:gridCol w:w="4475"/>
      </w:tblGrid>
      <w:tr w:rsidR="00260A61" w:rsidRPr="00A10174" w14:paraId="1ECE43F9" w14:textId="77777777" w:rsidTr="00D72F5F">
        <w:trPr>
          <w:cantSplit/>
          <w:trHeight w:val="20"/>
          <w:tblHeader/>
        </w:trPr>
        <w:tc>
          <w:tcPr>
            <w:tcW w:w="3378" w:type="dxa"/>
            <w:vAlign w:val="bottom"/>
          </w:tcPr>
          <w:p w14:paraId="4EEDBFF0" w14:textId="77777777" w:rsidR="00260A61" w:rsidRPr="00A10174" w:rsidRDefault="00260A61" w:rsidP="00A10174">
            <w:pPr>
              <w:spacing w:line="240" w:lineRule="auto"/>
              <w:ind w:right="-108"/>
              <w:jc w:val="center"/>
              <w:rPr>
                <w:rFonts w:ascii="Times New Roman" w:hAnsi="Times New Roman" w:cs="Times New Roman"/>
                <w:b/>
                <w:bCs/>
                <w:sz w:val="22"/>
                <w:szCs w:val="22"/>
              </w:rPr>
            </w:pPr>
          </w:p>
          <w:p w14:paraId="39D709B7" w14:textId="24CB36D8" w:rsidR="00260A61" w:rsidRPr="00A10174" w:rsidRDefault="00260A61" w:rsidP="00A10174">
            <w:pPr>
              <w:spacing w:line="240" w:lineRule="auto"/>
              <w:ind w:right="-108"/>
              <w:rPr>
                <w:rFonts w:ascii="Times New Roman" w:hAnsi="Times New Roman" w:cs="Times New Roman"/>
                <w:b/>
                <w:bCs/>
                <w:sz w:val="22"/>
                <w:szCs w:val="22"/>
              </w:rPr>
            </w:pPr>
            <w:r w:rsidRPr="00A10174">
              <w:rPr>
                <w:rFonts w:ascii="Times New Roman" w:hAnsi="Times New Roman" w:cs="Times New Roman"/>
                <w:b/>
                <w:bCs/>
                <w:sz w:val="22"/>
                <w:szCs w:val="22"/>
              </w:rPr>
              <w:t>Name of entit</w:t>
            </w:r>
            <w:r w:rsidR="008C0540" w:rsidRPr="00A10174">
              <w:rPr>
                <w:rFonts w:ascii="Times New Roman" w:hAnsi="Times New Roman" w:cs="Times New Roman"/>
                <w:b/>
                <w:bCs/>
                <w:sz w:val="22"/>
                <w:szCs w:val="22"/>
              </w:rPr>
              <w:t>y</w:t>
            </w:r>
          </w:p>
        </w:tc>
        <w:tc>
          <w:tcPr>
            <w:tcW w:w="1417" w:type="dxa"/>
            <w:vAlign w:val="bottom"/>
          </w:tcPr>
          <w:p w14:paraId="099C93B7" w14:textId="16981507" w:rsidR="00260A61" w:rsidRPr="00A10174" w:rsidRDefault="00260A61" w:rsidP="00A10174">
            <w:pPr>
              <w:tabs>
                <w:tab w:val="clear" w:pos="5613"/>
                <w:tab w:val="left" w:pos="1245"/>
              </w:tabs>
              <w:spacing w:line="240" w:lineRule="auto"/>
              <w:ind w:left="-108" w:right="-108"/>
              <w:jc w:val="center"/>
              <w:rPr>
                <w:rFonts w:ascii="Times New Roman" w:hAnsi="Times New Roman" w:cs="Times New Roman"/>
                <w:sz w:val="22"/>
                <w:szCs w:val="22"/>
              </w:rPr>
            </w:pPr>
            <w:r w:rsidRPr="00A10174">
              <w:rPr>
                <w:rFonts w:ascii="Times New Roman" w:hAnsi="Times New Roman" w:cs="Times New Roman"/>
                <w:b/>
                <w:bCs/>
                <w:sz w:val="22"/>
                <w:szCs w:val="22"/>
              </w:rPr>
              <w:t xml:space="preserve">Country of </w:t>
            </w:r>
            <w:r w:rsidRPr="00A10174">
              <w:rPr>
                <w:rFonts w:ascii="Times New Roman" w:hAnsi="Times New Roman" w:cs="Times New Roman"/>
                <w:b/>
                <w:bCs/>
                <w:spacing w:val="-3"/>
                <w:sz w:val="22"/>
                <w:szCs w:val="22"/>
              </w:rPr>
              <w:t>incorporation</w:t>
            </w:r>
          </w:p>
        </w:tc>
        <w:tc>
          <w:tcPr>
            <w:tcW w:w="4475" w:type="dxa"/>
            <w:vAlign w:val="bottom"/>
          </w:tcPr>
          <w:p w14:paraId="710D1AE9" w14:textId="2303CBF8" w:rsidR="00260A61" w:rsidRPr="00A10174" w:rsidRDefault="00260A61" w:rsidP="00A10174">
            <w:pPr>
              <w:tabs>
                <w:tab w:val="clear" w:pos="227"/>
              </w:tabs>
              <w:spacing w:line="240" w:lineRule="auto"/>
              <w:ind w:left="252" w:right="-18"/>
              <w:rPr>
                <w:rFonts w:ascii="Times New Roman" w:hAnsi="Times New Roman" w:cs="Times New Roman"/>
                <w:b/>
                <w:bCs/>
                <w:sz w:val="22"/>
                <w:szCs w:val="22"/>
              </w:rPr>
            </w:pPr>
            <w:r w:rsidRPr="00A10174">
              <w:rPr>
                <w:rFonts w:ascii="Times New Roman" w:hAnsi="Times New Roman" w:cs="Times New Roman"/>
                <w:b/>
                <w:bCs/>
                <w:sz w:val="22"/>
                <w:szCs w:val="22"/>
              </w:rPr>
              <w:t>Nature of relationship</w:t>
            </w:r>
          </w:p>
        </w:tc>
      </w:tr>
      <w:tr w:rsidR="00260A61" w:rsidRPr="00A10174" w14:paraId="187E6C8F" w14:textId="77777777" w:rsidTr="00C31197">
        <w:trPr>
          <w:cantSplit/>
          <w:trHeight w:val="20"/>
        </w:trPr>
        <w:tc>
          <w:tcPr>
            <w:tcW w:w="3378" w:type="dxa"/>
          </w:tcPr>
          <w:p w14:paraId="6A126D83" w14:textId="07B57F93" w:rsidR="00260A61" w:rsidRPr="00A10174" w:rsidRDefault="00CF253B" w:rsidP="00A10174">
            <w:pPr>
              <w:spacing w:line="240" w:lineRule="auto"/>
              <w:ind w:right="-108"/>
              <w:rPr>
                <w:rFonts w:ascii="Times New Roman" w:hAnsi="Times New Roman" w:cs="Times New Roman"/>
                <w:b/>
                <w:bCs/>
                <w:sz w:val="22"/>
                <w:szCs w:val="22"/>
              </w:rPr>
            </w:pPr>
            <w:r w:rsidRPr="00A10174">
              <w:rPr>
                <w:rFonts w:ascii="Times New Roman" w:hAnsi="Times New Roman" w:cs="Times New Roman"/>
                <w:sz w:val="22"/>
                <w:szCs w:val="22"/>
              </w:rPr>
              <w:t>PRYCE</w:t>
            </w:r>
            <w:r w:rsidR="00260A61" w:rsidRPr="00A10174">
              <w:rPr>
                <w:rFonts w:ascii="Times New Roman" w:hAnsi="Times New Roman" w:cs="Times New Roman"/>
                <w:sz w:val="22"/>
                <w:szCs w:val="22"/>
              </w:rPr>
              <w:t xml:space="preserve"> Investor Relations Co., Ltd.</w:t>
            </w:r>
          </w:p>
        </w:tc>
        <w:tc>
          <w:tcPr>
            <w:tcW w:w="1417" w:type="dxa"/>
          </w:tcPr>
          <w:p w14:paraId="6000346C" w14:textId="77777777" w:rsidR="00260A61" w:rsidRPr="00A10174" w:rsidRDefault="00260A61" w:rsidP="00A10174">
            <w:pPr>
              <w:spacing w:line="240" w:lineRule="auto"/>
              <w:ind w:left="-108" w:right="-108"/>
              <w:jc w:val="center"/>
              <w:rPr>
                <w:rFonts w:ascii="Times New Roman" w:hAnsi="Times New Roman" w:cs="Times New Roman"/>
                <w:b/>
                <w:bCs/>
                <w:sz w:val="22"/>
                <w:szCs w:val="22"/>
              </w:rPr>
            </w:pPr>
            <w:r w:rsidRPr="00A10174">
              <w:rPr>
                <w:rFonts w:ascii="Times New Roman" w:hAnsi="Times New Roman" w:cs="Times New Roman"/>
                <w:sz w:val="22"/>
                <w:szCs w:val="22"/>
              </w:rPr>
              <w:t>Thailand</w:t>
            </w:r>
          </w:p>
        </w:tc>
        <w:tc>
          <w:tcPr>
            <w:tcW w:w="4475" w:type="dxa"/>
          </w:tcPr>
          <w:p w14:paraId="02E7FA6A" w14:textId="1ED6A0D7" w:rsidR="00260A61" w:rsidRPr="00A10174" w:rsidRDefault="00786DD4" w:rsidP="00A10174">
            <w:pPr>
              <w:tabs>
                <w:tab w:val="clear" w:pos="227"/>
              </w:tabs>
              <w:spacing w:line="240" w:lineRule="auto"/>
              <w:ind w:left="410" w:right="-18" w:hanging="180"/>
              <w:rPr>
                <w:rFonts w:ascii="Times New Roman" w:hAnsi="Times New Roman" w:cs="Times New Roman"/>
                <w:b/>
                <w:bCs/>
                <w:sz w:val="22"/>
                <w:szCs w:val="22"/>
              </w:rPr>
            </w:pPr>
            <w:r w:rsidRPr="00A10174">
              <w:rPr>
                <w:rFonts w:ascii="Times New Roman" w:hAnsi="Times New Roman" w:cs="Times New Roman"/>
                <w:sz w:val="22"/>
                <w:szCs w:val="22"/>
                <w:lang w:val="en-GB" w:bidi="ar-SA"/>
              </w:rPr>
              <w:t xml:space="preserve">Director is relatives with director of </w:t>
            </w:r>
            <w:r w:rsidR="00DC1094" w:rsidRPr="00A10174">
              <w:rPr>
                <w:rFonts w:ascii="Times New Roman" w:hAnsi="Times New Roman" w:cs="Times New Roman"/>
                <w:sz w:val="22"/>
                <w:szCs w:val="22"/>
                <w:lang w:val="en-GB" w:bidi="ar-SA"/>
              </w:rPr>
              <w:br/>
            </w:r>
            <w:r w:rsidRPr="00A10174">
              <w:rPr>
                <w:rFonts w:ascii="Times New Roman" w:hAnsi="Times New Roman" w:cs="Times New Roman"/>
                <w:sz w:val="22"/>
                <w:szCs w:val="22"/>
                <w:lang w:val="en-GB" w:bidi="ar-SA"/>
              </w:rPr>
              <w:t>the</w:t>
            </w:r>
            <w:r w:rsidR="00703D4A" w:rsidRPr="00A10174">
              <w:rPr>
                <w:rFonts w:ascii="Times New Roman" w:hAnsi="Times New Roman" w:cs="Times New Roman"/>
                <w:sz w:val="22"/>
                <w:szCs w:val="22"/>
                <w:lang w:val="en-GB" w:bidi="ar-SA"/>
              </w:rPr>
              <w:t xml:space="preserve"> </w:t>
            </w:r>
            <w:r w:rsidRPr="00A10174">
              <w:rPr>
                <w:rFonts w:ascii="Times New Roman" w:hAnsi="Times New Roman" w:cs="Times New Roman"/>
                <w:sz w:val="22"/>
                <w:szCs w:val="22"/>
                <w:lang w:val="en-GB" w:bidi="ar-SA"/>
              </w:rPr>
              <w:t xml:space="preserve">Company </w:t>
            </w:r>
          </w:p>
        </w:tc>
      </w:tr>
    </w:tbl>
    <w:p w14:paraId="2897DDEC" w14:textId="77777777" w:rsidR="00C52B10" w:rsidRPr="00A10174" w:rsidRDefault="00C52B1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1058"/>
        <w:gridCol w:w="186"/>
        <w:gridCol w:w="1096"/>
        <w:gridCol w:w="182"/>
        <w:gridCol w:w="1109"/>
        <w:gridCol w:w="185"/>
        <w:gridCol w:w="1044"/>
      </w:tblGrid>
      <w:tr w:rsidR="00857C8A" w:rsidRPr="00A10174" w14:paraId="094837E4" w14:textId="77777777" w:rsidTr="002C5BF8">
        <w:trPr>
          <w:cantSplit/>
          <w:trHeight w:val="139"/>
          <w:tblHeader/>
        </w:trPr>
        <w:tc>
          <w:tcPr>
            <w:tcW w:w="4140" w:type="dxa"/>
            <w:vAlign w:val="bottom"/>
          </w:tcPr>
          <w:p w14:paraId="267EC40B" w14:textId="40B46103" w:rsidR="008A509D" w:rsidRPr="00A10174" w:rsidRDefault="008A509D" w:rsidP="00A10174">
            <w:pPr>
              <w:pStyle w:val="acctfourfigures"/>
              <w:tabs>
                <w:tab w:val="clear" w:pos="765"/>
                <w:tab w:val="decimal" w:pos="341"/>
              </w:tabs>
              <w:spacing w:line="240" w:lineRule="auto"/>
              <w:rPr>
                <w:b/>
                <w:bCs/>
                <w:i/>
                <w:iCs/>
                <w:szCs w:val="22"/>
              </w:rPr>
            </w:pPr>
            <w:r w:rsidRPr="00A10174">
              <w:rPr>
                <w:b/>
                <w:bCs/>
                <w:i/>
                <w:iCs/>
                <w:szCs w:val="22"/>
              </w:rPr>
              <w:t>Significant transactions with</w:t>
            </w:r>
            <w:r w:rsidR="00801E79" w:rsidRPr="00A10174">
              <w:rPr>
                <w:b/>
                <w:bCs/>
                <w:i/>
                <w:iCs/>
                <w:szCs w:val="22"/>
              </w:rPr>
              <w:t xml:space="preserve"> </w:t>
            </w:r>
            <w:r w:rsidRPr="00A10174">
              <w:rPr>
                <w:b/>
                <w:bCs/>
                <w:i/>
                <w:iCs/>
                <w:szCs w:val="22"/>
              </w:rPr>
              <w:t>related</w:t>
            </w:r>
            <w:r w:rsidR="00801E79" w:rsidRPr="00A10174">
              <w:rPr>
                <w:b/>
                <w:bCs/>
                <w:i/>
                <w:iCs/>
                <w:szCs w:val="22"/>
              </w:rPr>
              <w:t xml:space="preserve"> </w:t>
            </w:r>
            <w:r w:rsidRPr="00A10174">
              <w:rPr>
                <w:b/>
                <w:bCs/>
                <w:i/>
                <w:iCs/>
                <w:szCs w:val="22"/>
              </w:rPr>
              <w:t>parties</w:t>
            </w:r>
          </w:p>
        </w:tc>
        <w:tc>
          <w:tcPr>
            <w:tcW w:w="2340" w:type="dxa"/>
            <w:gridSpan w:val="3"/>
          </w:tcPr>
          <w:p w14:paraId="78E5625B" w14:textId="5E5276D6" w:rsidR="008A509D" w:rsidRPr="00A10174" w:rsidRDefault="008A509D" w:rsidP="00A10174">
            <w:pPr>
              <w:pStyle w:val="acctmergecolhdg"/>
              <w:spacing w:line="240" w:lineRule="auto"/>
              <w:rPr>
                <w:szCs w:val="22"/>
              </w:rPr>
            </w:pPr>
            <w:r w:rsidRPr="00A10174">
              <w:rPr>
                <w:szCs w:val="22"/>
              </w:rPr>
              <w:t>Consolidated</w:t>
            </w:r>
          </w:p>
          <w:p w14:paraId="1FACCB44" w14:textId="40AAF0D1" w:rsidR="008A509D" w:rsidRPr="00A10174" w:rsidRDefault="008A509D" w:rsidP="00A10174">
            <w:pPr>
              <w:pStyle w:val="acctmergecolhdg"/>
              <w:spacing w:line="240" w:lineRule="auto"/>
              <w:rPr>
                <w:szCs w:val="22"/>
              </w:rPr>
            </w:pPr>
            <w:r w:rsidRPr="00A10174">
              <w:rPr>
                <w:szCs w:val="22"/>
              </w:rPr>
              <w:t>financial statements</w:t>
            </w:r>
          </w:p>
        </w:tc>
        <w:tc>
          <w:tcPr>
            <w:tcW w:w="182" w:type="dxa"/>
          </w:tcPr>
          <w:p w14:paraId="42FEADAB" w14:textId="77777777" w:rsidR="008A509D" w:rsidRPr="00A10174" w:rsidRDefault="008A509D" w:rsidP="00A10174">
            <w:pPr>
              <w:pStyle w:val="acctmergecolhdg"/>
              <w:spacing w:line="240" w:lineRule="auto"/>
              <w:rPr>
                <w:szCs w:val="22"/>
              </w:rPr>
            </w:pPr>
          </w:p>
        </w:tc>
        <w:tc>
          <w:tcPr>
            <w:tcW w:w="2338" w:type="dxa"/>
            <w:gridSpan w:val="3"/>
            <w:vAlign w:val="center"/>
          </w:tcPr>
          <w:p w14:paraId="74F35934" w14:textId="77777777" w:rsidR="008A509D" w:rsidRPr="00A10174" w:rsidRDefault="008A509D" w:rsidP="00A10174">
            <w:pPr>
              <w:pStyle w:val="acctmergecolhdg"/>
              <w:spacing w:line="240" w:lineRule="auto"/>
              <w:rPr>
                <w:szCs w:val="22"/>
              </w:rPr>
            </w:pPr>
            <w:r w:rsidRPr="00A10174">
              <w:rPr>
                <w:szCs w:val="22"/>
              </w:rPr>
              <w:t>Separate</w:t>
            </w:r>
          </w:p>
          <w:p w14:paraId="620F8AAF" w14:textId="36B22710" w:rsidR="008A509D" w:rsidRPr="00A10174" w:rsidRDefault="008A509D" w:rsidP="00A10174">
            <w:pPr>
              <w:pStyle w:val="acctmergecolhdg"/>
              <w:spacing w:line="240" w:lineRule="auto"/>
              <w:rPr>
                <w:szCs w:val="22"/>
              </w:rPr>
            </w:pPr>
            <w:r w:rsidRPr="00A10174">
              <w:rPr>
                <w:szCs w:val="22"/>
              </w:rPr>
              <w:t>financial statements</w:t>
            </w:r>
          </w:p>
        </w:tc>
      </w:tr>
      <w:tr w:rsidR="00857C8A" w:rsidRPr="00A10174" w14:paraId="2DC70554" w14:textId="77777777" w:rsidTr="002C5BF8">
        <w:trPr>
          <w:cantSplit/>
          <w:trHeight w:val="139"/>
          <w:tblHeader/>
        </w:trPr>
        <w:tc>
          <w:tcPr>
            <w:tcW w:w="4140" w:type="dxa"/>
          </w:tcPr>
          <w:p w14:paraId="3294D0EA" w14:textId="7C46A199" w:rsidR="00CA5B8A" w:rsidRPr="00A10174" w:rsidRDefault="009E2D3F" w:rsidP="00A10174">
            <w:pPr>
              <w:pStyle w:val="acctfourfigures"/>
              <w:tabs>
                <w:tab w:val="clear" w:pos="765"/>
                <w:tab w:val="decimal" w:pos="341"/>
              </w:tabs>
              <w:spacing w:line="240" w:lineRule="auto"/>
              <w:rPr>
                <w:b/>
                <w:bCs/>
                <w:i/>
                <w:iCs/>
                <w:szCs w:val="28"/>
                <w:cs/>
                <w:lang w:bidi="th-TH"/>
              </w:rPr>
            </w:pPr>
            <w:r w:rsidRPr="00A10174">
              <w:rPr>
                <w:b/>
                <w:bCs/>
                <w:i/>
                <w:iCs/>
                <w:szCs w:val="22"/>
              </w:rPr>
              <w:t>Six</w:t>
            </w:r>
            <w:r w:rsidR="00CA5B8A" w:rsidRPr="00A10174">
              <w:rPr>
                <w:b/>
                <w:bCs/>
                <w:i/>
                <w:iCs/>
                <w:szCs w:val="22"/>
              </w:rPr>
              <w:t>-month period ended</w:t>
            </w:r>
            <w:r w:rsidR="00801E79" w:rsidRPr="00A10174">
              <w:rPr>
                <w:b/>
                <w:bCs/>
                <w:i/>
                <w:iCs/>
                <w:szCs w:val="22"/>
              </w:rPr>
              <w:t xml:space="preserve"> </w:t>
            </w:r>
            <w:r w:rsidRPr="00A10174">
              <w:rPr>
                <w:b/>
                <w:bCs/>
                <w:i/>
                <w:iCs/>
                <w:szCs w:val="22"/>
              </w:rPr>
              <w:t>30 June</w:t>
            </w:r>
          </w:p>
        </w:tc>
        <w:tc>
          <w:tcPr>
            <w:tcW w:w="1058" w:type="dxa"/>
            <w:vAlign w:val="bottom"/>
          </w:tcPr>
          <w:p w14:paraId="5932535A" w14:textId="5F0786B1" w:rsidR="00880163" w:rsidRPr="00A10174" w:rsidRDefault="00260A61" w:rsidP="00A10174">
            <w:pPr>
              <w:pStyle w:val="acctmergecolhdg"/>
              <w:spacing w:line="240" w:lineRule="auto"/>
              <w:rPr>
                <w:b w:val="0"/>
                <w:bCs/>
                <w:szCs w:val="22"/>
              </w:rPr>
            </w:pPr>
            <w:r w:rsidRPr="00A10174">
              <w:rPr>
                <w:b w:val="0"/>
                <w:bCs/>
                <w:szCs w:val="22"/>
              </w:rPr>
              <w:t>2025</w:t>
            </w:r>
          </w:p>
        </w:tc>
        <w:tc>
          <w:tcPr>
            <w:tcW w:w="186" w:type="dxa"/>
          </w:tcPr>
          <w:p w14:paraId="16D3DEA8" w14:textId="16FF3F76" w:rsidR="00CA5B8A" w:rsidRPr="00A10174" w:rsidRDefault="00CA5B8A" w:rsidP="00A10174">
            <w:pPr>
              <w:pStyle w:val="acctmergecolhdg"/>
              <w:spacing w:line="240" w:lineRule="auto"/>
              <w:rPr>
                <w:b w:val="0"/>
                <w:bCs/>
                <w:szCs w:val="22"/>
              </w:rPr>
            </w:pPr>
          </w:p>
        </w:tc>
        <w:tc>
          <w:tcPr>
            <w:tcW w:w="1096" w:type="dxa"/>
            <w:vAlign w:val="bottom"/>
          </w:tcPr>
          <w:p w14:paraId="6EC15369" w14:textId="3EB12AD6" w:rsidR="00880163" w:rsidRPr="00A10174" w:rsidRDefault="00260A61" w:rsidP="00A10174">
            <w:pPr>
              <w:pStyle w:val="acctmergecolhdg"/>
              <w:spacing w:line="240" w:lineRule="auto"/>
              <w:rPr>
                <w:b w:val="0"/>
                <w:bCs/>
                <w:szCs w:val="22"/>
              </w:rPr>
            </w:pPr>
            <w:r w:rsidRPr="00A10174">
              <w:rPr>
                <w:b w:val="0"/>
                <w:bCs/>
                <w:szCs w:val="22"/>
              </w:rPr>
              <w:t>2024</w:t>
            </w:r>
          </w:p>
        </w:tc>
        <w:tc>
          <w:tcPr>
            <w:tcW w:w="182" w:type="dxa"/>
          </w:tcPr>
          <w:p w14:paraId="09A9E00E" w14:textId="77777777" w:rsidR="00CA5B8A" w:rsidRPr="00A10174" w:rsidRDefault="00CA5B8A" w:rsidP="00A10174">
            <w:pPr>
              <w:pStyle w:val="acctmergecolhdg"/>
              <w:spacing w:line="240" w:lineRule="auto"/>
              <w:rPr>
                <w:b w:val="0"/>
                <w:bCs/>
                <w:szCs w:val="22"/>
              </w:rPr>
            </w:pPr>
          </w:p>
        </w:tc>
        <w:tc>
          <w:tcPr>
            <w:tcW w:w="1109" w:type="dxa"/>
            <w:vAlign w:val="bottom"/>
          </w:tcPr>
          <w:p w14:paraId="550524C5" w14:textId="033EB47C" w:rsidR="00880163" w:rsidRPr="00A10174" w:rsidRDefault="00260A61" w:rsidP="00A10174">
            <w:pPr>
              <w:pStyle w:val="acctmergecolhdg"/>
              <w:spacing w:line="240" w:lineRule="auto"/>
              <w:rPr>
                <w:b w:val="0"/>
                <w:bCs/>
                <w:szCs w:val="22"/>
              </w:rPr>
            </w:pPr>
            <w:r w:rsidRPr="00A10174">
              <w:rPr>
                <w:b w:val="0"/>
                <w:bCs/>
                <w:szCs w:val="22"/>
              </w:rPr>
              <w:t>2025</w:t>
            </w:r>
          </w:p>
        </w:tc>
        <w:tc>
          <w:tcPr>
            <w:tcW w:w="185" w:type="dxa"/>
          </w:tcPr>
          <w:p w14:paraId="41606F6F" w14:textId="77777777" w:rsidR="00CA5B8A" w:rsidRPr="00A10174" w:rsidRDefault="00CA5B8A" w:rsidP="00A10174">
            <w:pPr>
              <w:pStyle w:val="acctmergecolhdg"/>
              <w:spacing w:line="240" w:lineRule="auto"/>
              <w:rPr>
                <w:b w:val="0"/>
                <w:bCs/>
                <w:szCs w:val="22"/>
              </w:rPr>
            </w:pPr>
          </w:p>
        </w:tc>
        <w:tc>
          <w:tcPr>
            <w:tcW w:w="1044" w:type="dxa"/>
            <w:vAlign w:val="bottom"/>
          </w:tcPr>
          <w:p w14:paraId="2B9FD54F" w14:textId="29534B9A" w:rsidR="00880163" w:rsidRPr="00A10174" w:rsidRDefault="00260A61" w:rsidP="00A10174">
            <w:pPr>
              <w:pStyle w:val="acctmergecolhdg"/>
              <w:spacing w:line="240" w:lineRule="auto"/>
              <w:rPr>
                <w:b w:val="0"/>
                <w:bCs/>
                <w:szCs w:val="22"/>
                <w:lang w:bidi="th-TH"/>
              </w:rPr>
            </w:pPr>
            <w:r w:rsidRPr="00A10174">
              <w:rPr>
                <w:b w:val="0"/>
                <w:bCs/>
                <w:szCs w:val="22"/>
              </w:rPr>
              <w:t>2024</w:t>
            </w:r>
          </w:p>
        </w:tc>
      </w:tr>
      <w:tr w:rsidR="00CA5B8A" w:rsidRPr="00A10174" w14:paraId="1BCC7E46" w14:textId="77777777" w:rsidTr="002C5BF8">
        <w:trPr>
          <w:cantSplit/>
          <w:trHeight w:val="139"/>
          <w:tblHeader/>
        </w:trPr>
        <w:tc>
          <w:tcPr>
            <w:tcW w:w="4140" w:type="dxa"/>
          </w:tcPr>
          <w:p w14:paraId="67ED71EE" w14:textId="77777777" w:rsidR="00CA5B8A" w:rsidRPr="00A10174" w:rsidRDefault="00CA5B8A" w:rsidP="00A10174">
            <w:pPr>
              <w:pStyle w:val="acctfourfigures"/>
              <w:spacing w:line="240" w:lineRule="auto"/>
              <w:rPr>
                <w:b/>
                <w:bCs/>
                <w:i/>
                <w:iCs/>
                <w:szCs w:val="22"/>
              </w:rPr>
            </w:pPr>
          </w:p>
        </w:tc>
        <w:tc>
          <w:tcPr>
            <w:tcW w:w="4860" w:type="dxa"/>
            <w:gridSpan w:val="7"/>
          </w:tcPr>
          <w:p w14:paraId="42F71424" w14:textId="72F499EE" w:rsidR="00CA5B8A" w:rsidRPr="00A10174" w:rsidRDefault="00CA5B8A" w:rsidP="00A10174">
            <w:pPr>
              <w:pStyle w:val="acctmergecolhdg"/>
              <w:spacing w:line="240" w:lineRule="auto"/>
              <w:rPr>
                <w:b w:val="0"/>
                <w:bCs/>
                <w:i/>
                <w:iCs/>
                <w:szCs w:val="22"/>
              </w:rPr>
            </w:pPr>
            <w:r w:rsidRPr="00A10174">
              <w:rPr>
                <w:b w:val="0"/>
                <w:bCs/>
                <w:i/>
                <w:iCs/>
                <w:szCs w:val="22"/>
              </w:rPr>
              <w:t>(in thousand Baht)</w:t>
            </w:r>
          </w:p>
        </w:tc>
      </w:tr>
      <w:tr w:rsidR="004B0BAD" w:rsidRPr="00A10174" w14:paraId="7A865723" w14:textId="77777777" w:rsidTr="002C5BF8">
        <w:trPr>
          <w:cantSplit/>
          <w:trHeight w:val="139"/>
        </w:trPr>
        <w:tc>
          <w:tcPr>
            <w:tcW w:w="4140" w:type="dxa"/>
            <w:vAlign w:val="bottom"/>
          </w:tcPr>
          <w:p w14:paraId="45BF0537" w14:textId="124E67BE" w:rsidR="00CA5B8A" w:rsidRPr="00A10174" w:rsidRDefault="00FA206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Parent of the Group</w:t>
            </w:r>
          </w:p>
        </w:tc>
        <w:tc>
          <w:tcPr>
            <w:tcW w:w="1058" w:type="dxa"/>
            <w:vAlign w:val="bottom"/>
          </w:tcPr>
          <w:p w14:paraId="7D965085" w14:textId="77777777" w:rsidR="00CA5B8A" w:rsidRPr="00A10174" w:rsidRDefault="00CA5B8A" w:rsidP="00A10174">
            <w:pPr>
              <w:pStyle w:val="acctfourfigures"/>
              <w:spacing w:line="240" w:lineRule="auto"/>
              <w:jc w:val="right"/>
              <w:rPr>
                <w:szCs w:val="22"/>
              </w:rPr>
            </w:pPr>
          </w:p>
        </w:tc>
        <w:tc>
          <w:tcPr>
            <w:tcW w:w="186" w:type="dxa"/>
            <w:vAlign w:val="bottom"/>
          </w:tcPr>
          <w:p w14:paraId="13503926" w14:textId="7AB49A74" w:rsidR="00CA5B8A" w:rsidRPr="00A10174" w:rsidRDefault="00CA5B8A" w:rsidP="00A10174">
            <w:pPr>
              <w:pStyle w:val="acctfourfigures"/>
              <w:spacing w:line="240" w:lineRule="auto"/>
              <w:jc w:val="right"/>
              <w:rPr>
                <w:szCs w:val="22"/>
              </w:rPr>
            </w:pPr>
          </w:p>
        </w:tc>
        <w:tc>
          <w:tcPr>
            <w:tcW w:w="1096" w:type="dxa"/>
            <w:vAlign w:val="bottom"/>
          </w:tcPr>
          <w:p w14:paraId="1DB31943" w14:textId="59119A10" w:rsidR="00CA5B8A" w:rsidRPr="00A10174" w:rsidRDefault="00CA5B8A" w:rsidP="00A10174">
            <w:pPr>
              <w:pStyle w:val="acctfourfigures"/>
              <w:spacing w:line="240" w:lineRule="auto"/>
              <w:jc w:val="right"/>
              <w:rPr>
                <w:szCs w:val="22"/>
              </w:rPr>
            </w:pPr>
          </w:p>
        </w:tc>
        <w:tc>
          <w:tcPr>
            <w:tcW w:w="182" w:type="dxa"/>
            <w:vAlign w:val="bottom"/>
          </w:tcPr>
          <w:p w14:paraId="7ADCEB2A" w14:textId="77777777" w:rsidR="00CA5B8A" w:rsidRPr="00A10174" w:rsidRDefault="00CA5B8A" w:rsidP="00A10174">
            <w:pPr>
              <w:pStyle w:val="acctfourfigures"/>
              <w:spacing w:line="240" w:lineRule="auto"/>
              <w:jc w:val="right"/>
              <w:rPr>
                <w:szCs w:val="22"/>
              </w:rPr>
            </w:pPr>
          </w:p>
        </w:tc>
        <w:tc>
          <w:tcPr>
            <w:tcW w:w="1109" w:type="dxa"/>
            <w:vAlign w:val="bottom"/>
          </w:tcPr>
          <w:p w14:paraId="0836A392" w14:textId="77777777" w:rsidR="00CA5B8A" w:rsidRPr="00A10174" w:rsidRDefault="00CA5B8A" w:rsidP="00A10174">
            <w:pPr>
              <w:pStyle w:val="acctfourfigures"/>
              <w:spacing w:line="240" w:lineRule="auto"/>
              <w:jc w:val="right"/>
              <w:rPr>
                <w:szCs w:val="22"/>
              </w:rPr>
            </w:pPr>
          </w:p>
        </w:tc>
        <w:tc>
          <w:tcPr>
            <w:tcW w:w="185" w:type="dxa"/>
            <w:vAlign w:val="bottom"/>
          </w:tcPr>
          <w:p w14:paraId="332DCE83" w14:textId="77777777" w:rsidR="00CA5B8A" w:rsidRPr="00A10174" w:rsidRDefault="00CA5B8A" w:rsidP="00A10174">
            <w:pPr>
              <w:pStyle w:val="acctfourfigures"/>
              <w:spacing w:line="240" w:lineRule="auto"/>
              <w:jc w:val="right"/>
              <w:rPr>
                <w:szCs w:val="22"/>
              </w:rPr>
            </w:pPr>
          </w:p>
        </w:tc>
        <w:tc>
          <w:tcPr>
            <w:tcW w:w="1044" w:type="dxa"/>
            <w:vAlign w:val="bottom"/>
          </w:tcPr>
          <w:p w14:paraId="7F585373" w14:textId="77777777" w:rsidR="00CA5B8A" w:rsidRPr="00A10174" w:rsidRDefault="00CA5B8A" w:rsidP="00A10174">
            <w:pPr>
              <w:pStyle w:val="acctfourfigures"/>
              <w:spacing w:line="240" w:lineRule="auto"/>
              <w:jc w:val="right"/>
              <w:rPr>
                <w:szCs w:val="22"/>
              </w:rPr>
            </w:pPr>
          </w:p>
        </w:tc>
      </w:tr>
      <w:tr w:rsidR="004B0BAD" w:rsidRPr="00A10174" w14:paraId="783C387C" w14:textId="77777777" w:rsidTr="002C5BF8">
        <w:trPr>
          <w:cantSplit/>
          <w:trHeight w:val="139"/>
        </w:trPr>
        <w:tc>
          <w:tcPr>
            <w:tcW w:w="4140" w:type="dxa"/>
            <w:vAlign w:val="bottom"/>
          </w:tcPr>
          <w:p w14:paraId="0EC9DD5E" w14:textId="419163B3" w:rsidR="00CA5B8A" w:rsidRPr="00A10174" w:rsidRDefault="00CA5B8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Interest </w:t>
            </w:r>
            <w:proofErr w:type="gramStart"/>
            <w:r w:rsidRPr="00A10174">
              <w:rPr>
                <w:rFonts w:ascii="Times New Roman" w:hAnsi="Times New Roman" w:cs="Times New Roman"/>
                <w:sz w:val="22"/>
                <w:szCs w:val="22"/>
              </w:rPr>
              <w:t>on</w:t>
            </w:r>
            <w:proofErr w:type="gramEnd"/>
            <w:r w:rsidRPr="00A10174">
              <w:rPr>
                <w:rFonts w:ascii="Times New Roman" w:hAnsi="Times New Roman" w:cs="Times New Roman"/>
                <w:sz w:val="22"/>
                <w:szCs w:val="22"/>
              </w:rPr>
              <w:t xml:space="preserve"> lease liabilities</w:t>
            </w:r>
          </w:p>
        </w:tc>
        <w:tc>
          <w:tcPr>
            <w:tcW w:w="1058" w:type="dxa"/>
            <w:vAlign w:val="bottom"/>
          </w:tcPr>
          <w:p w14:paraId="1AC2A59F" w14:textId="603591A6" w:rsidR="00CA5B8A"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561</w:t>
            </w:r>
          </w:p>
        </w:tc>
        <w:tc>
          <w:tcPr>
            <w:tcW w:w="186" w:type="dxa"/>
            <w:vAlign w:val="bottom"/>
          </w:tcPr>
          <w:p w14:paraId="168E3110" w14:textId="0A9BEC3D" w:rsidR="00CA5B8A" w:rsidRPr="00A10174" w:rsidRDefault="00CA5B8A" w:rsidP="00A10174">
            <w:pPr>
              <w:pStyle w:val="acctfourfigures"/>
              <w:tabs>
                <w:tab w:val="clear" w:pos="765"/>
                <w:tab w:val="decimal" w:pos="1818"/>
              </w:tabs>
              <w:spacing w:line="240" w:lineRule="auto"/>
              <w:ind w:right="11"/>
              <w:jc w:val="right"/>
              <w:rPr>
                <w:szCs w:val="22"/>
              </w:rPr>
            </w:pPr>
          </w:p>
        </w:tc>
        <w:tc>
          <w:tcPr>
            <w:tcW w:w="1096" w:type="dxa"/>
            <w:vAlign w:val="bottom"/>
          </w:tcPr>
          <w:p w14:paraId="790BE868" w14:textId="50FE2254" w:rsidR="00CA5B8A"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579</w:t>
            </w:r>
          </w:p>
        </w:tc>
        <w:tc>
          <w:tcPr>
            <w:tcW w:w="182" w:type="dxa"/>
            <w:vAlign w:val="bottom"/>
          </w:tcPr>
          <w:p w14:paraId="58DFC7CE" w14:textId="77777777" w:rsidR="00CA5B8A" w:rsidRPr="00A10174" w:rsidRDefault="00CA5B8A" w:rsidP="00A10174">
            <w:pPr>
              <w:pStyle w:val="acctfourfigures"/>
              <w:tabs>
                <w:tab w:val="clear" w:pos="765"/>
                <w:tab w:val="decimal" w:pos="911"/>
              </w:tabs>
              <w:spacing w:line="240" w:lineRule="auto"/>
              <w:jc w:val="right"/>
              <w:rPr>
                <w:szCs w:val="22"/>
              </w:rPr>
            </w:pPr>
          </w:p>
        </w:tc>
        <w:tc>
          <w:tcPr>
            <w:tcW w:w="1109" w:type="dxa"/>
            <w:vAlign w:val="bottom"/>
          </w:tcPr>
          <w:p w14:paraId="1C010494" w14:textId="4C15BFE6" w:rsidR="00CA5B8A"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561</w:t>
            </w:r>
          </w:p>
        </w:tc>
        <w:tc>
          <w:tcPr>
            <w:tcW w:w="185" w:type="dxa"/>
            <w:vAlign w:val="bottom"/>
          </w:tcPr>
          <w:p w14:paraId="6E1953F7" w14:textId="77777777" w:rsidR="00CA5B8A" w:rsidRPr="00A10174" w:rsidRDefault="00CA5B8A" w:rsidP="00A10174">
            <w:pPr>
              <w:pStyle w:val="acctfourfigures"/>
              <w:tabs>
                <w:tab w:val="clear" w:pos="765"/>
                <w:tab w:val="decimal" w:pos="911"/>
              </w:tabs>
              <w:spacing w:line="240" w:lineRule="auto"/>
              <w:jc w:val="right"/>
              <w:rPr>
                <w:szCs w:val="22"/>
              </w:rPr>
            </w:pPr>
          </w:p>
        </w:tc>
        <w:tc>
          <w:tcPr>
            <w:tcW w:w="1044" w:type="dxa"/>
            <w:vAlign w:val="bottom"/>
          </w:tcPr>
          <w:p w14:paraId="5CB71F64" w14:textId="334427A8" w:rsidR="00CA5B8A" w:rsidRPr="00A10174" w:rsidRDefault="009E2D3F" w:rsidP="00A10174">
            <w:pPr>
              <w:pStyle w:val="acctfourfigures"/>
              <w:tabs>
                <w:tab w:val="clear" w:pos="765"/>
                <w:tab w:val="decimal" w:pos="911"/>
              </w:tabs>
              <w:spacing w:line="240" w:lineRule="auto"/>
              <w:ind w:right="11"/>
              <w:jc w:val="right"/>
              <w:rPr>
                <w:szCs w:val="22"/>
              </w:rPr>
            </w:pPr>
            <w:r w:rsidRPr="00A10174">
              <w:rPr>
                <w:szCs w:val="22"/>
              </w:rPr>
              <w:t>579</w:t>
            </w:r>
          </w:p>
        </w:tc>
      </w:tr>
      <w:tr w:rsidR="004B0BAD" w:rsidRPr="00A10174" w14:paraId="70CDF5AD" w14:textId="77777777" w:rsidTr="002C5BF8">
        <w:trPr>
          <w:cantSplit/>
          <w:trHeight w:val="139"/>
        </w:trPr>
        <w:tc>
          <w:tcPr>
            <w:tcW w:w="4140" w:type="dxa"/>
            <w:vAlign w:val="bottom"/>
          </w:tcPr>
          <w:p w14:paraId="549225DA" w14:textId="77777777" w:rsidR="004B0BAD" w:rsidRPr="00A10174"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096" w:type="dxa"/>
            <w:vAlign w:val="bottom"/>
          </w:tcPr>
          <w:p w14:paraId="0D4F6149"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82" w:type="dxa"/>
            <w:vAlign w:val="bottom"/>
          </w:tcPr>
          <w:p w14:paraId="3953E604"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62ABFFA4" w14:textId="77777777" w:rsidR="004B0BAD" w:rsidRPr="00A10174" w:rsidRDefault="004B0BAD" w:rsidP="00A10174">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FBDD62B" w14:textId="77777777" w:rsidR="004B0BAD" w:rsidRPr="00A10174" w:rsidRDefault="004B0BAD" w:rsidP="00A10174">
            <w:pPr>
              <w:pStyle w:val="acctfourfigures"/>
              <w:tabs>
                <w:tab w:val="clear" w:pos="765"/>
                <w:tab w:val="decimal" w:pos="911"/>
              </w:tabs>
              <w:spacing w:line="240" w:lineRule="auto"/>
              <w:ind w:right="11"/>
              <w:jc w:val="right"/>
              <w:rPr>
                <w:szCs w:val="22"/>
              </w:rPr>
            </w:pPr>
          </w:p>
        </w:tc>
      </w:tr>
      <w:tr w:rsidR="004B0BAD" w:rsidRPr="00A10174" w14:paraId="3BFEADE0" w14:textId="77777777" w:rsidTr="002C5BF8">
        <w:trPr>
          <w:cantSplit/>
          <w:trHeight w:val="139"/>
        </w:trPr>
        <w:tc>
          <w:tcPr>
            <w:tcW w:w="4140" w:type="dxa"/>
            <w:vAlign w:val="bottom"/>
          </w:tcPr>
          <w:p w14:paraId="313E19D8" w14:textId="51F1EEB5" w:rsidR="00CA5B8A" w:rsidRPr="00A10174"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b/>
                <w:bCs/>
                <w:sz w:val="22"/>
                <w:szCs w:val="22"/>
              </w:rPr>
              <w:t>Subsidiaries</w:t>
            </w:r>
          </w:p>
        </w:tc>
        <w:tc>
          <w:tcPr>
            <w:tcW w:w="1058" w:type="dxa"/>
            <w:vAlign w:val="bottom"/>
          </w:tcPr>
          <w:p w14:paraId="36722F1D" w14:textId="1EC73C67" w:rsidR="00CA5B8A" w:rsidRPr="00A10174" w:rsidRDefault="00CA5B8A" w:rsidP="00A10174">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A10174" w:rsidRDefault="00CA5B8A" w:rsidP="00A10174">
            <w:pPr>
              <w:pStyle w:val="acctfourfigures"/>
              <w:tabs>
                <w:tab w:val="clear" w:pos="765"/>
                <w:tab w:val="decimal" w:pos="731"/>
              </w:tabs>
              <w:spacing w:line="240" w:lineRule="auto"/>
              <w:ind w:right="279"/>
              <w:jc w:val="right"/>
              <w:rPr>
                <w:szCs w:val="22"/>
              </w:rPr>
            </w:pPr>
          </w:p>
        </w:tc>
        <w:tc>
          <w:tcPr>
            <w:tcW w:w="1096" w:type="dxa"/>
            <w:vAlign w:val="bottom"/>
          </w:tcPr>
          <w:p w14:paraId="18BEE0F7" w14:textId="6F2CA51D" w:rsidR="00CA5B8A" w:rsidRPr="00A10174" w:rsidRDefault="00CA5B8A" w:rsidP="00A10174">
            <w:pPr>
              <w:pStyle w:val="acctfourfigures"/>
              <w:tabs>
                <w:tab w:val="clear" w:pos="765"/>
                <w:tab w:val="decimal" w:pos="731"/>
              </w:tabs>
              <w:spacing w:line="240" w:lineRule="auto"/>
              <w:ind w:right="279"/>
              <w:jc w:val="right"/>
              <w:rPr>
                <w:szCs w:val="22"/>
              </w:rPr>
            </w:pPr>
          </w:p>
        </w:tc>
        <w:tc>
          <w:tcPr>
            <w:tcW w:w="182" w:type="dxa"/>
            <w:vAlign w:val="bottom"/>
          </w:tcPr>
          <w:p w14:paraId="6DC9346D" w14:textId="77777777" w:rsidR="00CA5B8A" w:rsidRPr="00A10174" w:rsidRDefault="00CA5B8A" w:rsidP="00A10174">
            <w:pPr>
              <w:pStyle w:val="acctfourfigures"/>
              <w:tabs>
                <w:tab w:val="clear" w:pos="765"/>
                <w:tab w:val="decimal" w:pos="911"/>
              </w:tabs>
              <w:spacing w:line="240" w:lineRule="auto"/>
              <w:jc w:val="right"/>
              <w:rPr>
                <w:szCs w:val="22"/>
              </w:rPr>
            </w:pPr>
          </w:p>
        </w:tc>
        <w:tc>
          <w:tcPr>
            <w:tcW w:w="1109" w:type="dxa"/>
            <w:vAlign w:val="bottom"/>
          </w:tcPr>
          <w:p w14:paraId="5AED2B7D" w14:textId="2902E58A" w:rsidR="00CA5B8A" w:rsidRPr="00A10174" w:rsidRDefault="00CA5B8A" w:rsidP="00A10174">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A10174" w:rsidRDefault="00CA5B8A" w:rsidP="00A10174">
            <w:pPr>
              <w:pStyle w:val="acctfourfigures"/>
              <w:tabs>
                <w:tab w:val="clear" w:pos="765"/>
                <w:tab w:val="decimal" w:pos="911"/>
              </w:tabs>
              <w:spacing w:line="240" w:lineRule="auto"/>
              <w:jc w:val="right"/>
              <w:rPr>
                <w:szCs w:val="22"/>
              </w:rPr>
            </w:pPr>
          </w:p>
        </w:tc>
        <w:tc>
          <w:tcPr>
            <w:tcW w:w="1044" w:type="dxa"/>
            <w:vAlign w:val="bottom"/>
          </w:tcPr>
          <w:p w14:paraId="382D46B7" w14:textId="2856E7AF" w:rsidR="00CA5B8A" w:rsidRPr="00A10174" w:rsidRDefault="00CA5B8A" w:rsidP="00A10174">
            <w:pPr>
              <w:pStyle w:val="acctfourfigures"/>
              <w:tabs>
                <w:tab w:val="clear" w:pos="765"/>
                <w:tab w:val="decimal" w:pos="731"/>
              </w:tabs>
              <w:spacing w:line="240" w:lineRule="auto"/>
              <w:ind w:right="279"/>
              <w:jc w:val="right"/>
              <w:rPr>
                <w:szCs w:val="22"/>
              </w:rPr>
            </w:pPr>
          </w:p>
        </w:tc>
      </w:tr>
      <w:tr w:rsidR="004B0BAD" w:rsidRPr="00A10174" w14:paraId="4D5AD86E" w14:textId="77777777" w:rsidTr="002C5BF8">
        <w:trPr>
          <w:cantSplit/>
          <w:trHeight w:val="139"/>
        </w:trPr>
        <w:tc>
          <w:tcPr>
            <w:tcW w:w="4140" w:type="dxa"/>
            <w:vAlign w:val="bottom"/>
          </w:tcPr>
          <w:p w14:paraId="0D746FEC" w14:textId="6C60FF37" w:rsidR="004B0BAD" w:rsidRPr="00A10174"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Sales of goods</w:t>
            </w:r>
          </w:p>
        </w:tc>
        <w:tc>
          <w:tcPr>
            <w:tcW w:w="1058" w:type="dxa"/>
            <w:vAlign w:val="bottom"/>
          </w:tcPr>
          <w:p w14:paraId="46F65B38" w14:textId="7C23249C" w:rsidR="004B0BAD" w:rsidRPr="00A10174" w:rsidRDefault="009E2D3F" w:rsidP="00A10174">
            <w:pPr>
              <w:pStyle w:val="acctfourfigures"/>
              <w:tabs>
                <w:tab w:val="clear" w:pos="765"/>
                <w:tab w:val="decimal" w:pos="592"/>
              </w:tabs>
              <w:spacing w:line="240" w:lineRule="auto"/>
              <w:ind w:right="279"/>
              <w:jc w:val="right"/>
              <w:rPr>
                <w:szCs w:val="22"/>
              </w:rPr>
            </w:pPr>
            <w:r w:rsidRPr="00A10174">
              <w:rPr>
                <w:szCs w:val="22"/>
              </w:rPr>
              <w:t>-</w:t>
            </w:r>
          </w:p>
        </w:tc>
        <w:tc>
          <w:tcPr>
            <w:tcW w:w="186" w:type="dxa"/>
            <w:vAlign w:val="bottom"/>
          </w:tcPr>
          <w:p w14:paraId="74164CCE" w14:textId="77777777" w:rsidR="004B0BAD" w:rsidRPr="00A10174"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168D7665" w14:textId="4077D1ED" w:rsidR="004B0BAD" w:rsidRPr="00A10174" w:rsidRDefault="009E2D3F"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4C03C866"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482BC460" w14:textId="7FA1C375" w:rsidR="004B0BAD"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372</w:t>
            </w:r>
          </w:p>
        </w:tc>
        <w:tc>
          <w:tcPr>
            <w:tcW w:w="185" w:type="dxa"/>
            <w:vAlign w:val="bottom"/>
          </w:tcPr>
          <w:p w14:paraId="5219701D"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4EEEF30" w14:textId="7F38801B" w:rsidR="004B0BAD" w:rsidRPr="00A10174" w:rsidRDefault="000810C9" w:rsidP="00A10174">
            <w:pPr>
              <w:pStyle w:val="acctfourfigures"/>
              <w:tabs>
                <w:tab w:val="clear" w:pos="765"/>
                <w:tab w:val="decimal" w:pos="1451"/>
              </w:tabs>
              <w:spacing w:line="240" w:lineRule="auto"/>
              <w:ind w:right="11"/>
              <w:jc w:val="right"/>
              <w:rPr>
                <w:szCs w:val="22"/>
              </w:rPr>
            </w:pPr>
            <w:r w:rsidRPr="00A10174">
              <w:rPr>
                <w:szCs w:val="22"/>
              </w:rPr>
              <w:t>1,583</w:t>
            </w:r>
          </w:p>
        </w:tc>
      </w:tr>
      <w:tr w:rsidR="00857C8A" w:rsidRPr="00A10174" w14:paraId="794CF8FA" w14:textId="77777777" w:rsidTr="002C5BF8">
        <w:trPr>
          <w:cantSplit/>
          <w:trHeight w:val="139"/>
        </w:trPr>
        <w:tc>
          <w:tcPr>
            <w:tcW w:w="4140" w:type="dxa"/>
            <w:vAlign w:val="bottom"/>
          </w:tcPr>
          <w:p w14:paraId="788B9D99" w14:textId="77777777" w:rsidR="004B0BAD" w:rsidRPr="00A10174"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Interest income</w:t>
            </w:r>
          </w:p>
        </w:tc>
        <w:tc>
          <w:tcPr>
            <w:tcW w:w="1058" w:type="dxa"/>
            <w:vAlign w:val="bottom"/>
          </w:tcPr>
          <w:p w14:paraId="5BEB083B" w14:textId="6B407F83" w:rsidR="004B0BAD" w:rsidRPr="00A10174" w:rsidRDefault="009E2D3F" w:rsidP="00A10174">
            <w:pPr>
              <w:pStyle w:val="acctfourfigures"/>
              <w:tabs>
                <w:tab w:val="clear" w:pos="765"/>
                <w:tab w:val="decimal" w:pos="592"/>
              </w:tabs>
              <w:spacing w:line="240" w:lineRule="auto"/>
              <w:ind w:right="279"/>
              <w:jc w:val="right"/>
              <w:rPr>
                <w:szCs w:val="22"/>
              </w:rPr>
            </w:pPr>
            <w:r w:rsidRPr="00A10174">
              <w:rPr>
                <w:szCs w:val="22"/>
              </w:rPr>
              <w:t>-</w:t>
            </w:r>
          </w:p>
        </w:tc>
        <w:tc>
          <w:tcPr>
            <w:tcW w:w="186" w:type="dxa"/>
            <w:vAlign w:val="bottom"/>
          </w:tcPr>
          <w:p w14:paraId="1A447E05" w14:textId="23931074" w:rsidR="004B0BAD" w:rsidRPr="00A10174"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75F930D7" w14:textId="4FBD3522" w:rsidR="004B0BAD" w:rsidRPr="00A10174" w:rsidRDefault="009E2D3F"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73D3A2C3" w14:textId="70CD3520"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1917FA05" w14:textId="1D0F9C88" w:rsidR="004B0BAD"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4,756</w:t>
            </w:r>
          </w:p>
        </w:tc>
        <w:tc>
          <w:tcPr>
            <w:tcW w:w="185" w:type="dxa"/>
            <w:vAlign w:val="bottom"/>
          </w:tcPr>
          <w:p w14:paraId="47DF49F0"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5C2457E6" w14:textId="5D77741B" w:rsidR="004B0BAD" w:rsidRPr="00A10174" w:rsidRDefault="000810C9" w:rsidP="00A10174">
            <w:pPr>
              <w:pStyle w:val="acctfourfigures"/>
              <w:tabs>
                <w:tab w:val="clear" w:pos="765"/>
                <w:tab w:val="decimal" w:pos="1451"/>
              </w:tabs>
              <w:spacing w:line="240" w:lineRule="auto"/>
              <w:ind w:right="11"/>
              <w:jc w:val="right"/>
              <w:rPr>
                <w:szCs w:val="22"/>
              </w:rPr>
            </w:pPr>
            <w:r w:rsidRPr="00A10174">
              <w:rPr>
                <w:szCs w:val="22"/>
              </w:rPr>
              <w:t>3,550</w:t>
            </w:r>
          </w:p>
        </w:tc>
      </w:tr>
      <w:tr w:rsidR="000810C9" w:rsidRPr="00A10174" w14:paraId="3AB0D664" w14:textId="77777777" w:rsidTr="002C5BF8">
        <w:trPr>
          <w:cantSplit/>
          <w:trHeight w:val="139"/>
        </w:trPr>
        <w:tc>
          <w:tcPr>
            <w:tcW w:w="4140" w:type="dxa"/>
            <w:vAlign w:val="bottom"/>
          </w:tcPr>
          <w:p w14:paraId="6541FE66" w14:textId="3A4C4BD2"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Dividend income</w:t>
            </w:r>
          </w:p>
        </w:tc>
        <w:tc>
          <w:tcPr>
            <w:tcW w:w="1058" w:type="dxa"/>
            <w:vAlign w:val="bottom"/>
          </w:tcPr>
          <w:p w14:paraId="2FC97269" w14:textId="1C05994C" w:rsidR="000810C9" w:rsidRPr="00A10174" w:rsidRDefault="000810C9" w:rsidP="00A10174">
            <w:pPr>
              <w:pStyle w:val="acctfourfigures"/>
              <w:tabs>
                <w:tab w:val="clear" w:pos="765"/>
                <w:tab w:val="decimal" w:pos="592"/>
              </w:tabs>
              <w:spacing w:line="240" w:lineRule="auto"/>
              <w:ind w:right="279"/>
              <w:jc w:val="right"/>
              <w:rPr>
                <w:szCs w:val="22"/>
              </w:rPr>
            </w:pPr>
            <w:r w:rsidRPr="00A10174">
              <w:rPr>
                <w:szCs w:val="22"/>
              </w:rPr>
              <w:t>-</w:t>
            </w:r>
          </w:p>
        </w:tc>
        <w:tc>
          <w:tcPr>
            <w:tcW w:w="186" w:type="dxa"/>
            <w:vAlign w:val="bottom"/>
          </w:tcPr>
          <w:p w14:paraId="5E36FA70" w14:textId="77777777" w:rsidR="000810C9" w:rsidRPr="00A10174" w:rsidRDefault="000810C9" w:rsidP="00A10174">
            <w:pPr>
              <w:pStyle w:val="acctfourfigures"/>
              <w:tabs>
                <w:tab w:val="clear" w:pos="765"/>
                <w:tab w:val="decimal" w:pos="731"/>
              </w:tabs>
              <w:spacing w:line="240" w:lineRule="auto"/>
              <w:ind w:right="279"/>
              <w:jc w:val="right"/>
              <w:rPr>
                <w:szCs w:val="22"/>
              </w:rPr>
            </w:pPr>
          </w:p>
        </w:tc>
        <w:tc>
          <w:tcPr>
            <w:tcW w:w="1096" w:type="dxa"/>
            <w:vAlign w:val="bottom"/>
          </w:tcPr>
          <w:p w14:paraId="7E3281C9" w14:textId="1DD6C291" w:rsidR="000810C9" w:rsidRPr="00A10174" w:rsidRDefault="000810C9"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72A9F9D2"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7DE1EC97" w14:textId="0843D54F" w:rsidR="000810C9"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1,056</w:t>
            </w:r>
          </w:p>
        </w:tc>
        <w:tc>
          <w:tcPr>
            <w:tcW w:w="185" w:type="dxa"/>
            <w:vAlign w:val="bottom"/>
          </w:tcPr>
          <w:p w14:paraId="5F3E4E12"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7445F40F" w14:textId="4AAE078D" w:rsidR="000810C9" w:rsidRPr="00A10174" w:rsidRDefault="000810C9" w:rsidP="00A10174">
            <w:pPr>
              <w:pStyle w:val="acctfourfigures"/>
              <w:tabs>
                <w:tab w:val="clear" w:pos="765"/>
                <w:tab w:val="decimal" w:pos="592"/>
              </w:tabs>
              <w:spacing w:line="240" w:lineRule="auto"/>
              <w:ind w:right="279"/>
              <w:jc w:val="right"/>
              <w:rPr>
                <w:szCs w:val="22"/>
              </w:rPr>
            </w:pPr>
            <w:r w:rsidRPr="00A10174">
              <w:rPr>
                <w:szCs w:val="22"/>
              </w:rPr>
              <w:t>-</w:t>
            </w:r>
          </w:p>
        </w:tc>
      </w:tr>
      <w:tr w:rsidR="00524BE6" w:rsidRPr="00A10174" w14:paraId="2FAD2A03" w14:textId="77777777" w:rsidTr="002C5BF8">
        <w:trPr>
          <w:cantSplit/>
          <w:trHeight w:val="139"/>
        </w:trPr>
        <w:tc>
          <w:tcPr>
            <w:tcW w:w="4140" w:type="dxa"/>
            <w:vAlign w:val="bottom"/>
          </w:tcPr>
          <w:p w14:paraId="3494AAAE" w14:textId="6107A622" w:rsidR="00524BE6" w:rsidRPr="00A10174" w:rsidRDefault="00524B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income</w:t>
            </w:r>
          </w:p>
        </w:tc>
        <w:tc>
          <w:tcPr>
            <w:tcW w:w="1058" w:type="dxa"/>
            <w:vAlign w:val="bottom"/>
          </w:tcPr>
          <w:p w14:paraId="4664B173" w14:textId="2468B4C2" w:rsidR="00524BE6" w:rsidRPr="00A10174" w:rsidRDefault="009E2D3F" w:rsidP="00A10174">
            <w:pPr>
              <w:pStyle w:val="acctfourfigures"/>
              <w:tabs>
                <w:tab w:val="clear" w:pos="765"/>
                <w:tab w:val="decimal" w:pos="592"/>
              </w:tabs>
              <w:spacing w:line="240" w:lineRule="auto"/>
              <w:ind w:right="279"/>
              <w:jc w:val="right"/>
              <w:rPr>
                <w:szCs w:val="22"/>
              </w:rPr>
            </w:pPr>
            <w:r w:rsidRPr="00A10174">
              <w:rPr>
                <w:szCs w:val="22"/>
              </w:rPr>
              <w:t>-</w:t>
            </w:r>
          </w:p>
        </w:tc>
        <w:tc>
          <w:tcPr>
            <w:tcW w:w="186" w:type="dxa"/>
            <w:vAlign w:val="bottom"/>
          </w:tcPr>
          <w:p w14:paraId="1FF85342" w14:textId="77777777" w:rsidR="00524BE6" w:rsidRPr="00A10174" w:rsidRDefault="00524BE6" w:rsidP="00A10174">
            <w:pPr>
              <w:pStyle w:val="acctfourfigures"/>
              <w:tabs>
                <w:tab w:val="clear" w:pos="765"/>
                <w:tab w:val="decimal" w:pos="731"/>
              </w:tabs>
              <w:spacing w:line="240" w:lineRule="auto"/>
              <w:ind w:right="279"/>
              <w:jc w:val="right"/>
              <w:rPr>
                <w:szCs w:val="22"/>
              </w:rPr>
            </w:pPr>
          </w:p>
        </w:tc>
        <w:tc>
          <w:tcPr>
            <w:tcW w:w="1096" w:type="dxa"/>
            <w:vAlign w:val="bottom"/>
          </w:tcPr>
          <w:p w14:paraId="149ED396" w14:textId="0B7C0749" w:rsidR="00524BE6" w:rsidRPr="00A10174" w:rsidRDefault="009E2D3F"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2C27D558" w14:textId="77777777" w:rsidR="00524BE6" w:rsidRPr="00A10174" w:rsidRDefault="00524BE6" w:rsidP="00A10174">
            <w:pPr>
              <w:pStyle w:val="acctfourfigures"/>
              <w:tabs>
                <w:tab w:val="clear" w:pos="765"/>
                <w:tab w:val="decimal" w:pos="911"/>
              </w:tabs>
              <w:spacing w:line="240" w:lineRule="auto"/>
              <w:jc w:val="right"/>
              <w:rPr>
                <w:szCs w:val="22"/>
              </w:rPr>
            </w:pPr>
          </w:p>
        </w:tc>
        <w:tc>
          <w:tcPr>
            <w:tcW w:w="1109" w:type="dxa"/>
            <w:vAlign w:val="bottom"/>
          </w:tcPr>
          <w:p w14:paraId="0F305F1F" w14:textId="5DC2D99B" w:rsidR="00524BE6"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399</w:t>
            </w:r>
          </w:p>
        </w:tc>
        <w:tc>
          <w:tcPr>
            <w:tcW w:w="185" w:type="dxa"/>
            <w:vAlign w:val="bottom"/>
          </w:tcPr>
          <w:p w14:paraId="4DBDED0C" w14:textId="77777777" w:rsidR="00524BE6" w:rsidRPr="00A10174" w:rsidRDefault="00524BE6" w:rsidP="00A10174">
            <w:pPr>
              <w:pStyle w:val="acctfourfigures"/>
              <w:tabs>
                <w:tab w:val="clear" w:pos="765"/>
                <w:tab w:val="decimal" w:pos="911"/>
              </w:tabs>
              <w:spacing w:line="240" w:lineRule="auto"/>
              <w:jc w:val="right"/>
              <w:rPr>
                <w:szCs w:val="22"/>
              </w:rPr>
            </w:pPr>
          </w:p>
        </w:tc>
        <w:tc>
          <w:tcPr>
            <w:tcW w:w="1044" w:type="dxa"/>
            <w:vAlign w:val="bottom"/>
          </w:tcPr>
          <w:p w14:paraId="0A3BB576" w14:textId="2296562B" w:rsidR="00524BE6" w:rsidRPr="00A10174" w:rsidRDefault="000810C9" w:rsidP="00A10174">
            <w:pPr>
              <w:pStyle w:val="acctfourfigures"/>
              <w:tabs>
                <w:tab w:val="clear" w:pos="765"/>
                <w:tab w:val="decimal" w:pos="1451"/>
              </w:tabs>
              <w:spacing w:line="240" w:lineRule="auto"/>
              <w:ind w:right="11"/>
              <w:jc w:val="right"/>
              <w:rPr>
                <w:szCs w:val="22"/>
              </w:rPr>
            </w:pPr>
            <w:r w:rsidRPr="00A10174">
              <w:rPr>
                <w:szCs w:val="22"/>
              </w:rPr>
              <w:t>153</w:t>
            </w:r>
          </w:p>
        </w:tc>
      </w:tr>
      <w:tr w:rsidR="00857C8A" w:rsidRPr="00A10174" w14:paraId="57D2CABD" w14:textId="77777777" w:rsidTr="002C5BF8">
        <w:trPr>
          <w:cantSplit/>
          <w:trHeight w:val="139"/>
        </w:trPr>
        <w:tc>
          <w:tcPr>
            <w:tcW w:w="4140" w:type="dxa"/>
            <w:vAlign w:val="bottom"/>
          </w:tcPr>
          <w:p w14:paraId="7B7995B0" w14:textId="5802AB61" w:rsidR="004B0BAD" w:rsidRPr="00A10174" w:rsidRDefault="00232E9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Purchases of goods</w:t>
            </w:r>
          </w:p>
        </w:tc>
        <w:tc>
          <w:tcPr>
            <w:tcW w:w="1058" w:type="dxa"/>
            <w:vAlign w:val="bottom"/>
          </w:tcPr>
          <w:p w14:paraId="56BD956A" w14:textId="5FEB4D2B" w:rsidR="004B0BAD" w:rsidRPr="00A10174" w:rsidRDefault="009E2D3F" w:rsidP="00A10174">
            <w:pPr>
              <w:pStyle w:val="acctfourfigures"/>
              <w:tabs>
                <w:tab w:val="clear" w:pos="765"/>
                <w:tab w:val="decimal" w:pos="592"/>
              </w:tabs>
              <w:spacing w:line="240" w:lineRule="auto"/>
              <w:ind w:right="279"/>
              <w:jc w:val="right"/>
              <w:rPr>
                <w:szCs w:val="22"/>
              </w:rPr>
            </w:pPr>
            <w:r w:rsidRPr="00A10174">
              <w:rPr>
                <w:szCs w:val="22"/>
              </w:rPr>
              <w:t>-</w:t>
            </w:r>
          </w:p>
        </w:tc>
        <w:tc>
          <w:tcPr>
            <w:tcW w:w="186" w:type="dxa"/>
            <w:vAlign w:val="bottom"/>
          </w:tcPr>
          <w:p w14:paraId="2121A0B0" w14:textId="62A7B452" w:rsidR="004B0BAD" w:rsidRPr="00A10174"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02706ABE" w14:textId="30303C55" w:rsidR="004B0BAD" w:rsidRPr="00A10174" w:rsidRDefault="009E2D3F"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2DBB9A6B"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111FD8D6" w14:textId="17230A0B" w:rsidR="004B0BAD"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0DCE4BAF"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E3A260E" w14:textId="33A1D548" w:rsidR="004B0BAD" w:rsidRPr="00A10174" w:rsidRDefault="000810C9" w:rsidP="00A10174">
            <w:pPr>
              <w:pStyle w:val="acctfourfigures"/>
              <w:tabs>
                <w:tab w:val="clear" w:pos="765"/>
                <w:tab w:val="decimal" w:pos="1451"/>
              </w:tabs>
              <w:spacing w:line="240" w:lineRule="auto"/>
              <w:ind w:right="11"/>
              <w:jc w:val="right"/>
              <w:rPr>
                <w:szCs w:val="22"/>
              </w:rPr>
            </w:pPr>
            <w:r w:rsidRPr="00A10174">
              <w:rPr>
                <w:szCs w:val="22"/>
              </w:rPr>
              <w:t>165</w:t>
            </w:r>
          </w:p>
        </w:tc>
      </w:tr>
      <w:tr w:rsidR="00857C8A" w:rsidRPr="00A10174" w14:paraId="5CA61BB6" w14:textId="77777777" w:rsidTr="002C5BF8">
        <w:trPr>
          <w:cantSplit/>
          <w:trHeight w:val="139"/>
        </w:trPr>
        <w:tc>
          <w:tcPr>
            <w:tcW w:w="4140" w:type="dxa"/>
            <w:vAlign w:val="bottom"/>
          </w:tcPr>
          <w:p w14:paraId="67BC5FE7" w14:textId="5B70E187" w:rsidR="004B0BAD" w:rsidRPr="00A10174"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expenses</w:t>
            </w:r>
          </w:p>
        </w:tc>
        <w:tc>
          <w:tcPr>
            <w:tcW w:w="1058" w:type="dxa"/>
            <w:vAlign w:val="bottom"/>
          </w:tcPr>
          <w:p w14:paraId="40B80FD0" w14:textId="60FC4A87" w:rsidR="004B0BAD" w:rsidRPr="00A10174" w:rsidRDefault="009E2D3F" w:rsidP="00A10174">
            <w:pPr>
              <w:pStyle w:val="acctfourfigures"/>
              <w:tabs>
                <w:tab w:val="clear" w:pos="765"/>
                <w:tab w:val="decimal" w:pos="592"/>
              </w:tabs>
              <w:spacing w:line="240" w:lineRule="auto"/>
              <w:ind w:right="279"/>
              <w:jc w:val="right"/>
              <w:rPr>
                <w:szCs w:val="22"/>
              </w:rPr>
            </w:pPr>
            <w:r w:rsidRPr="00A10174">
              <w:rPr>
                <w:szCs w:val="22"/>
              </w:rPr>
              <w:t>-</w:t>
            </w:r>
          </w:p>
        </w:tc>
        <w:tc>
          <w:tcPr>
            <w:tcW w:w="186" w:type="dxa"/>
            <w:vAlign w:val="bottom"/>
          </w:tcPr>
          <w:p w14:paraId="70437D45" w14:textId="77777777" w:rsidR="004B0BAD" w:rsidRPr="00A10174"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6829B0AE" w14:textId="4587674A" w:rsidR="004B0BAD" w:rsidRPr="00A10174" w:rsidRDefault="009E2D3F"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226C03B7"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24D74AAA" w14:textId="12783FB7" w:rsidR="004B0BAD"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78</w:t>
            </w:r>
          </w:p>
        </w:tc>
        <w:tc>
          <w:tcPr>
            <w:tcW w:w="185" w:type="dxa"/>
            <w:vAlign w:val="bottom"/>
          </w:tcPr>
          <w:p w14:paraId="725824A9"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A835D7B" w14:textId="3203DDD3" w:rsidR="004B0BAD" w:rsidRPr="00A10174" w:rsidRDefault="000810C9" w:rsidP="00A10174">
            <w:pPr>
              <w:pStyle w:val="acctfourfigures"/>
              <w:tabs>
                <w:tab w:val="clear" w:pos="765"/>
                <w:tab w:val="decimal" w:pos="1451"/>
              </w:tabs>
              <w:spacing w:line="240" w:lineRule="auto"/>
              <w:ind w:right="11"/>
              <w:jc w:val="right"/>
              <w:rPr>
                <w:szCs w:val="22"/>
              </w:rPr>
            </w:pPr>
            <w:r w:rsidRPr="00A10174">
              <w:rPr>
                <w:szCs w:val="22"/>
              </w:rPr>
              <w:t>188</w:t>
            </w:r>
          </w:p>
        </w:tc>
      </w:tr>
      <w:tr w:rsidR="000810C9" w:rsidRPr="00A10174" w14:paraId="4F400EF9" w14:textId="77777777" w:rsidTr="002C5BF8">
        <w:trPr>
          <w:cantSplit/>
          <w:trHeight w:val="139"/>
        </w:trPr>
        <w:tc>
          <w:tcPr>
            <w:tcW w:w="4140" w:type="dxa"/>
            <w:vAlign w:val="bottom"/>
          </w:tcPr>
          <w:p w14:paraId="4BBE13C2" w14:textId="77777777"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5608CF7E"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2B0D02B2"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2D2D2C0D"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38FFA9D8"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43238302" w14:textId="77777777" w:rsidR="000810C9" w:rsidRPr="00A10174"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4465BEC4"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0E543348" w14:textId="77777777" w:rsidR="000810C9" w:rsidRPr="00A10174" w:rsidRDefault="000810C9" w:rsidP="00A10174">
            <w:pPr>
              <w:pStyle w:val="acctfourfigures"/>
              <w:tabs>
                <w:tab w:val="clear" w:pos="765"/>
                <w:tab w:val="decimal" w:pos="911"/>
              </w:tabs>
              <w:spacing w:line="240" w:lineRule="auto"/>
              <w:ind w:right="11"/>
              <w:jc w:val="right"/>
              <w:rPr>
                <w:szCs w:val="22"/>
              </w:rPr>
            </w:pPr>
          </w:p>
        </w:tc>
      </w:tr>
      <w:tr w:rsidR="000810C9" w:rsidRPr="00A10174" w14:paraId="408A13FC" w14:textId="77777777" w:rsidTr="002C5BF8">
        <w:trPr>
          <w:cantSplit/>
          <w:trHeight w:val="139"/>
        </w:trPr>
        <w:tc>
          <w:tcPr>
            <w:tcW w:w="4140" w:type="dxa"/>
            <w:vAlign w:val="bottom"/>
          </w:tcPr>
          <w:p w14:paraId="76130162" w14:textId="77777777"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5228F221"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07DDBAA0"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604D4F69"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10EC4D55"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545F75B8" w14:textId="77777777" w:rsidR="000810C9" w:rsidRPr="00A10174"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6D33E464"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7ACDB447" w14:textId="77777777" w:rsidR="000810C9" w:rsidRPr="00A10174" w:rsidRDefault="000810C9" w:rsidP="00A10174">
            <w:pPr>
              <w:pStyle w:val="acctfourfigures"/>
              <w:tabs>
                <w:tab w:val="clear" w:pos="765"/>
                <w:tab w:val="decimal" w:pos="911"/>
              </w:tabs>
              <w:spacing w:line="240" w:lineRule="auto"/>
              <w:ind w:right="11"/>
              <w:jc w:val="right"/>
              <w:rPr>
                <w:szCs w:val="22"/>
              </w:rPr>
            </w:pPr>
          </w:p>
        </w:tc>
      </w:tr>
      <w:tr w:rsidR="000810C9" w:rsidRPr="00A10174" w14:paraId="1F68E972" w14:textId="77777777" w:rsidTr="002C5BF8">
        <w:trPr>
          <w:cantSplit/>
          <w:trHeight w:val="139"/>
        </w:trPr>
        <w:tc>
          <w:tcPr>
            <w:tcW w:w="4140" w:type="dxa"/>
            <w:vAlign w:val="bottom"/>
          </w:tcPr>
          <w:p w14:paraId="22C229FC" w14:textId="77777777"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DD16D09"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3650A67F"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4F1020C4"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38C5D5BF"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18A5D25C" w14:textId="77777777" w:rsidR="000810C9" w:rsidRPr="00A10174"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2C83E253"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5A8E47E4" w14:textId="77777777" w:rsidR="000810C9" w:rsidRPr="00A10174" w:rsidRDefault="000810C9" w:rsidP="00A10174">
            <w:pPr>
              <w:pStyle w:val="acctfourfigures"/>
              <w:tabs>
                <w:tab w:val="clear" w:pos="765"/>
                <w:tab w:val="decimal" w:pos="911"/>
              </w:tabs>
              <w:spacing w:line="240" w:lineRule="auto"/>
              <w:ind w:right="11"/>
              <w:jc w:val="right"/>
              <w:rPr>
                <w:szCs w:val="22"/>
              </w:rPr>
            </w:pPr>
          </w:p>
        </w:tc>
      </w:tr>
      <w:tr w:rsidR="000810C9" w:rsidRPr="00A10174" w14:paraId="7A884F2F" w14:textId="77777777" w:rsidTr="002C5BF8">
        <w:trPr>
          <w:cantSplit/>
          <w:trHeight w:val="139"/>
        </w:trPr>
        <w:tc>
          <w:tcPr>
            <w:tcW w:w="4140" w:type="dxa"/>
            <w:vAlign w:val="bottom"/>
          </w:tcPr>
          <w:p w14:paraId="3530BDF4" w14:textId="77777777"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9F40FE2"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13122D91"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3B6ACCB2"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0B3BAB46"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0B265168" w14:textId="77777777" w:rsidR="000810C9" w:rsidRPr="00A10174"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580DC65E"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237FD7D8" w14:textId="77777777" w:rsidR="000810C9" w:rsidRPr="00A10174" w:rsidRDefault="000810C9" w:rsidP="00A10174">
            <w:pPr>
              <w:pStyle w:val="acctfourfigures"/>
              <w:tabs>
                <w:tab w:val="clear" w:pos="765"/>
                <w:tab w:val="decimal" w:pos="911"/>
              </w:tabs>
              <w:spacing w:line="240" w:lineRule="auto"/>
              <w:ind w:right="11"/>
              <w:jc w:val="right"/>
              <w:rPr>
                <w:szCs w:val="22"/>
              </w:rPr>
            </w:pPr>
          </w:p>
        </w:tc>
      </w:tr>
      <w:tr w:rsidR="000810C9" w:rsidRPr="00A10174" w14:paraId="03591665" w14:textId="77777777" w:rsidTr="002C5BF8">
        <w:trPr>
          <w:cantSplit/>
          <w:trHeight w:val="139"/>
        </w:trPr>
        <w:tc>
          <w:tcPr>
            <w:tcW w:w="4140" w:type="dxa"/>
            <w:vAlign w:val="bottom"/>
          </w:tcPr>
          <w:p w14:paraId="31A1A91A" w14:textId="77777777"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1E11992"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539EC8AF"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0D85C8D4"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60762C07"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3083FF88" w14:textId="77777777" w:rsidR="000810C9" w:rsidRPr="00A10174"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52EEC8F7"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2DA08D4A" w14:textId="77777777" w:rsidR="000810C9" w:rsidRPr="00A10174" w:rsidRDefault="000810C9" w:rsidP="00A10174">
            <w:pPr>
              <w:pStyle w:val="acctfourfigures"/>
              <w:tabs>
                <w:tab w:val="clear" w:pos="765"/>
                <w:tab w:val="decimal" w:pos="911"/>
              </w:tabs>
              <w:spacing w:line="240" w:lineRule="auto"/>
              <w:ind w:right="11"/>
              <w:jc w:val="right"/>
              <w:rPr>
                <w:szCs w:val="22"/>
              </w:rPr>
            </w:pPr>
          </w:p>
        </w:tc>
      </w:tr>
      <w:tr w:rsidR="00857C8A" w:rsidRPr="00A10174" w14:paraId="63119C68" w14:textId="77777777" w:rsidTr="002C5BF8">
        <w:trPr>
          <w:cantSplit/>
          <w:trHeight w:val="139"/>
        </w:trPr>
        <w:tc>
          <w:tcPr>
            <w:tcW w:w="4140" w:type="dxa"/>
            <w:vAlign w:val="bottom"/>
          </w:tcPr>
          <w:p w14:paraId="774DD5A3" w14:textId="34D01DA3" w:rsidR="004B0BAD" w:rsidRPr="00A10174" w:rsidRDefault="00BF76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b/>
                <w:bCs/>
                <w:sz w:val="22"/>
                <w:szCs w:val="22"/>
              </w:rPr>
              <w:lastRenderedPageBreak/>
              <w:t>Associate</w:t>
            </w:r>
          </w:p>
        </w:tc>
        <w:tc>
          <w:tcPr>
            <w:tcW w:w="1058" w:type="dxa"/>
            <w:vAlign w:val="bottom"/>
          </w:tcPr>
          <w:p w14:paraId="0009BC24"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096" w:type="dxa"/>
            <w:vAlign w:val="bottom"/>
          </w:tcPr>
          <w:p w14:paraId="18A79070"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82" w:type="dxa"/>
            <w:vAlign w:val="bottom"/>
          </w:tcPr>
          <w:p w14:paraId="6F5CE1C2"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594DCBA6" w14:textId="77777777" w:rsidR="004B0BAD" w:rsidRPr="00A10174" w:rsidRDefault="004B0BAD" w:rsidP="00A10174">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17CE5EA5" w14:textId="77777777" w:rsidR="004B0BAD" w:rsidRPr="00A10174" w:rsidRDefault="004B0BAD" w:rsidP="00A10174">
            <w:pPr>
              <w:pStyle w:val="acctfourfigures"/>
              <w:tabs>
                <w:tab w:val="clear" w:pos="765"/>
                <w:tab w:val="decimal" w:pos="911"/>
              </w:tabs>
              <w:spacing w:line="240" w:lineRule="auto"/>
              <w:ind w:right="11"/>
              <w:jc w:val="right"/>
              <w:rPr>
                <w:szCs w:val="22"/>
              </w:rPr>
            </w:pPr>
          </w:p>
        </w:tc>
      </w:tr>
      <w:tr w:rsidR="000810C9" w:rsidRPr="00A10174" w14:paraId="4D634902" w14:textId="77777777" w:rsidTr="002C5BF8">
        <w:trPr>
          <w:cantSplit/>
          <w:trHeight w:val="139"/>
        </w:trPr>
        <w:tc>
          <w:tcPr>
            <w:tcW w:w="4140" w:type="dxa"/>
            <w:vAlign w:val="bottom"/>
          </w:tcPr>
          <w:p w14:paraId="1314B9CA" w14:textId="0C9D4F47" w:rsidR="000810C9" w:rsidRPr="00A10174" w:rsidRDefault="00B67BE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sz w:val="22"/>
                <w:szCs w:val="28"/>
              </w:rPr>
              <w:t>Rendering of services</w:t>
            </w:r>
          </w:p>
        </w:tc>
        <w:tc>
          <w:tcPr>
            <w:tcW w:w="1058" w:type="dxa"/>
            <w:vAlign w:val="bottom"/>
          </w:tcPr>
          <w:p w14:paraId="1D282E63" w14:textId="106484EC" w:rsidR="000810C9"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1,646</w:t>
            </w:r>
          </w:p>
        </w:tc>
        <w:tc>
          <w:tcPr>
            <w:tcW w:w="186" w:type="dxa"/>
            <w:vAlign w:val="bottom"/>
          </w:tcPr>
          <w:p w14:paraId="298841B1"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6B4CDFD7" w14:textId="7B4BFB9E" w:rsidR="000810C9" w:rsidRPr="00A10174" w:rsidRDefault="000810C9"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7F343250"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107B26F8" w14:textId="2D00CAD8" w:rsidR="000810C9"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5F92ADF7" w14:textId="77777777" w:rsidR="000810C9" w:rsidRPr="00A10174" w:rsidRDefault="000810C9"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1928CD93" w14:textId="1272906C" w:rsidR="000810C9" w:rsidRPr="00A10174" w:rsidRDefault="000810C9"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857C8A" w:rsidRPr="00A10174" w14:paraId="2F41F0AA" w14:textId="77777777" w:rsidTr="002C5BF8">
        <w:trPr>
          <w:cantSplit/>
          <w:trHeight w:val="139"/>
        </w:trPr>
        <w:tc>
          <w:tcPr>
            <w:tcW w:w="4140" w:type="dxa"/>
            <w:vAlign w:val="bottom"/>
          </w:tcPr>
          <w:p w14:paraId="051BB10D" w14:textId="31668546" w:rsidR="004B0BAD" w:rsidRPr="00A10174"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Interest income</w:t>
            </w:r>
          </w:p>
        </w:tc>
        <w:tc>
          <w:tcPr>
            <w:tcW w:w="1058" w:type="dxa"/>
            <w:vAlign w:val="bottom"/>
          </w:tcPr>
          <w:p w14:paraId="1263EB56" w14:textId="57B80107" w:rsidR="004B0BAD"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213</w:t>
            </w:r>
          </w:p>
        </w:tc>
        <w:tc>
          <w:tcPr>
            <w:tcW w:w="186" w:type="dxa"/>
            <w:vAlign w:val="bottom"/>
          </w:tcPr>
          <w:p w14:paraId="1E47EAC8" w14:textId="77777777" w:rsidR="004B0BAD" w:rsidRPr="00A10174" w:rsidRDefault="004B0BAD" w:rsidP="00A10174">
            <w:pPr>
              <w:pStyle w:val="acctfourfigures"/>
              <w:tabs>
                <w:tab w:val="clear" w:pos="765"/>
                <w:tab w:val="decimal" w:pos="1818"/>
              </w:tabs>
              <w:spacing w:line="240" w:lineRule="auto"/>
              <w:ind w:right="11"/>
              <w:jc w:val="right"/>
              <w:rPr>
                <w:szCs w:val="22"/>
              </w:rPr>
            </w:pPr>
          </w:p>
        </w:tc>
        <w:tc>
          <w:tcPr>
            <w:tcW w:w="1096" w:type="dxa"/>
            <w:vAlign w:val="bottom"/>
          </w:tcPr>
          <w:p w14:paraId="4806B866" w14:textId="3DC905B7" w:rsidR="004B0BAD"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213</w:t>
            </w:r>
          </w:p>
        </w:tc>
        <w:tc>
          <w:tcPr>
            <w:tcW w:w="182" w:type="dxa"/>
            <w:vAlign w:val="bottom"/>
          </w:tcPr>
          <w:p w14:paraId="44DCEE4E" w14:textId="77777777" w:rsidR="004B0BAD" w:rsidRPr="00A10174"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6AAF0A96" w14:textId="501B2B71" w:rsidR="004B0BAD"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58361E0B" w14:textId="77777777" w:rsidR="004B0BAD" w:rsidRPr="00A10174" w:rsidRDefault="004B0BAD"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2F2B6802" w14:textId="58B23012" w:rsidR="004B0BAD" w:rsidRPr="00A10174" w:rsidRDefault="009E2D3F"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232E96" w:rsidRPr="00A10174" w14:paraId="394D49D9" w14:textId="77777777" w:rsidTr="002C5BF8">
        <w:trPr>
          <w:cantSplit/>
          <w:trHeight w:val="139"/>
        </w:trPr>
        <w:tc>
          <w:tcPr>
            <w:tcW w:w="4140" w:type="dxa"/>
            <w:vAlign w:val="bottom"/>
          </w:tcPr>
          <w:p w14:paraId="63B2CB7C" w14:textId="16F81DCF" w:rsidR="00232E96" w:rsidRPr="00A10174" w:rsidRDefault="005221D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A10174">
              <w:rPr>
                <w:rFonts w:ascii="Times New Roman" w:hAnsi="Times New Roman" w:cstheme="minorBidi"/>
                <w:sz w:val="22"/>
                <w:szCs w:val="22"/>
              </w:rPr>
              <w:t>Management fee</w:t>
            </w:r>
          </w:p>
        </w:tc>
        <w:tc>
          <w:tcPr>
            <w:tcW w:w="1058" w:type="dxa"/>
            <w:vAlign w:val="bottom"/>
          </w:tcPr>
          <w:p w14:paraId="5D354616" w14:textId="631AA091" w:rsidR="00232E96"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4,609</w:t>
            </w:r>
          </w:p>
        </w:tc>
        <w:tc>
          <w:tcPr>
            <w:tcW w:w="186" w:type="dxa"/>
            <w:vAlign w:val="bottom"/>
          </w:tcPr>
          <w:p w14:paraId="5FCEB3C0" w14:textId="77777777" w:rsidR="00232E96" w:rsidRPr="00A10174" w:rsidRDefault="00232E96" w:rsidP="00A10174">
            <w:pPr>
              <w:pStyle w:val="acctfourfigures"/>
              <w:tabs>
                <w:tab w:val="clear" w:pos="765"/>
                <w:tab w:val="decimal" w:pos="1818"/>
              </w:tabs>
              <w:spacing w:line="240" w:lineRule="auto"/>
              <w:ind w:right="11"/>
              <w:jc w:val="right"/>
              <w:rPr>
                <w:szCs w:val="22"/>
              </w:rPr>
            </w:pPr>
          </w:p>
        </w:tc>
        <w:tc>
          <w:tcPr>
            <w:tcW w:w="1096" w:type="dxa"/>
            <w:vAlign w:val="bottom"/>
          </w:tcPr>
          <w:p w14:paraId="17D2ACF6" w14:textId="67A9ABE4" w:rsidR="00232E96"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2,400</w:t>
            </w:r>
          </w:p>
        </w:tc>
        <w:tc>
          <w:tcPr>
            <w:tcW w:w="182" w:type="dxa"/>
            <w:vAlign w:val="bottom"/>
          </w:tcPr>
          <w:p w14:paraId="0842158A" w14:textId="77777777" w:rsidR="00232E96" w:rsidRPr="00A10174" w:rsidRDefault="00232E96" w:rsidP="00A10174">
            <w:pPr>
              <w:pStyle w:val="acctfourfigures"/>
              <w:tabs>
                <w:tab w:val="clear" w:pos="765"/>
                <w:tab w:val="decimal" w:pos="911"/>
              </w:tabs>
              <w:spacing w:line="240" w:lineRule="auto"/>
              <w:jc w:val="right"/>
              <w:rPr>
                <w:szCs w:val="22"/>
              </w:rPr>
            </w:pPr>
          </w:p>
        </w:tc>
        <w:tc>
          <w:tcPr>
            <w:tcW w:w="1109" w:type="dxa"/>
            <w:vAlign w:val="bottom"/>
          </w:tcPr>
          <w:p w14:paraId="6A40FD23" w14:textId="337CD5C8" w:rsidR="00232E96"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5A3C15C9" w14:textId="77777777" w:rsidR="00232E96" w:rsidRPr="00A10174" w:rsidRDefault="00232E96"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4E1C9357" w14:textId="42566A97" w:rsidR="00232E96" w:rsidRPr="00A10174" w:rsidRDefault="009E2D3F"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274294" w:rsidRPr="00A10174" w14:paraId="039D2CFD" w14:textId="77777777" w:rsidTr="002C5BF8">
        <w:trPr>
          <w:cantSplit/>
          <w:trHeight w:val="139"/>
        </w:trPr>
        <w:tc>
          <w:tcPr>
            <w:tcW w:w="4140" w:type="dxa"/>
            <w:vAlign w:val="bottom"/>
          </w:tcPr>
          <w:p w14:paraId="34871B5D" w14:textId="1D187BD2"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expenses</w:t>
            </w:r>
          </w:p>
        </w:tc>
        <w:tc>
          <w:tcPr>
            <w:tcW w:w="1058" w:type="dxa"/>
            <w:vAlign w:val="bottom"/>
          </w:tcPr>
          <w:p w14:paraId="3E3185AB" w14:textId="60EA55D2"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1,260</w:t>
            </w:r>
          </w:p>
        </w:tc>
        <w:tc>
          <w:tcPr>
            <w:tcW w:w="186" w:type="dxa"/>
            <w:vAlign w:val="bottom"/>
          </w:tcPr>
          <w:p w14:paraId="0CE1C485"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4C3CDC29" w14:textId="7A00AC9C"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671</w:t>
            </w:r>
          </w:p>
        </w:tc>
        <w:tc>
          <w:tcPr>
            <w:tcW w:w="182" w:type="dxa"/>
            <w:vAlign w:val="bottom"/>
          </w:tcPr>
          <w:p w14:paraId="55D6F36D"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324570F8" w14:textId="347969AA" w:rsidR="00274294"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1,260</w:t>
            </w:r>
          </w:p>
        </w:tc>
        <w:tc>
          <w:tcPr>
            <w:tcW w:w="185" w:type="dxa"/>
            <w:vAlign w:val="bottom"/>
          </w:tcPr>
          <w:p w14:paraId="2D0BA1CD" w14:textId="77777777" w:rsidR="00274294" w:rsidRPr="00A10174" w:rsidRDefault="00274294"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324B08CB" w14:textId="0843E818" w:rsidR="00274294" w:rsidRPr="00A10174" w:rsidRDefault="009E2D3F"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0810C9" w:rsidRPr="00A10174" w14:paraId="2602DCC6" w14:textId="77777777" w:rsidTr="002C5BF8">
        <w:trPr>
          <w:cantSplit/>
          <w:trHeight w:val="139"/>
        </w:trPr>
        <w:tc>
          <w:tcPr>
            <w:tcW w:w="4140" w:type="dxa"/>
            <w:vAlign w:val="bottom"/>
          </w:tcPr>
          <w:p w14:paraId="507495C6" w14:textId="77777777" w:rsidR="000810C9" w:rsidRPr="00A10174"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3A2B60E"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342F0ADB"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0BC05040" w14:textId="77777777" w:rsidR="000810C9" w:rsidRPr="00A10174"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6BD34ECF" w14:textId="77777777" w:rsidR="000810C9" w:rsidRPr="00A10174"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248357CF" w14:textId="77777777" w:rsidR="000810C9" w:rsidRPr="00A10174"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5DCC565F" w14:textId="77777777" w:rsidR="000810C9" w:rsidRPr="00A10174" w:rsidRDefault="000810C9"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031A60DE" w14:textId="77777777" w:rsidR="000810C9" w:rsidRPr="00A10174" w:rsidRDefault="000810C9" w:rsidP="00A10174">
            <w:pPr>
              <w:pStyle w:val="acctfourfigures"/>
              <w:tabs>
                <w:tab w:val="clear" w:pos="765"/>
                <w:tab w:val="decimal" w:pos="638"/>
                <w:tab w:val="decimal" w:pos="731"/>
              </w:tabs>
              <w:spacing w:line="240" w:lineRule="auto"/>
              <w:ind w:right="279"/>
              <w:jc w:val="right"/>
              <w:rPr>
                <w:szCs w:val="22"/>
              </w:rPr>
            </w:pPr>
          </w:p>
        </w:tc>
      </w:tr>
      <w:tr w:rsidR="00274294" w:rsidRPr="00A10174" w14:paraId="73C2C04A" w14:textId="77777777" w:rsidTr="002C5BF8">
        <w:trPr>
          <w:cantSplit/>
          <w:trHeight w:val="139"/>
        </w:trPr>
        <w:tc>
          <w:tcPr>
            <w:tcW w:w="4140" w:type="dxa"/>
            <w:vAlign w:val="bottom"/>
          </w:tcPr>
          <w:p w14:paraId="70DDBC72"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Other related parties</w:t>
            </w:r>
          </w:p>
        </w:tc>
        <w:tc>
          <w:tcPr>
            <w:tcW w:w="1058" w:type="dxa"/>
            <w:vAlign w:val="bottom"/>
          </w:tcPr>
          <w:p w14:paraId="52DC9C09"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059364D8" w14:textId="1E384A28" w:rsidR="00274294" w:rsidRPr="00A10174" w:rsidRDefault="00274294" w:rsidP="00A10174">
            <w:pPr>
              <w:pStyle w:val="acctfourfigures"/>
              <w:tabs>
                <w:tab w:val="clear" w:pos="765"/>
                <w:tab w:val="decimal" w:pos="1818"/>
              </w:tabs>
              <w:spacing w:line="240" w:lineRule="auto"/>
              <w:ind w:right="11"/>
              <w:jc w:val="right"/>
              <w:rPr>
                <w:szCs w:val="22"/>
              </w:rPr>
            </w:pPr>
          </w:p>
        </w:tc>
        <w:tc>
          <w:tcPr>
            <w:tcW w:w="182" w:type="dxa"/>
            <w:vAlign w:val="bottom"/>
          </w:tcPr>
          <w:p w14:paraId="029056AA"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765960F7" w14:textId="77777777" w:rsidR="00274294" w:rsidRPr="00A10174" w:rsidRDefault="00274294" w:rsidP="00A10174">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704A76F6" w14:textId="77777777" w:rsidR="00274294" w:rsidRPr="00A10174" w:rsidRDefault="00274294" w:rsidP="00A10174">
            <w:pPr>
              <w:pStyle w:val="acctfourfigures"/>
              <w:tabs>
                <w:tab w:val="clear" w:pos="765"/>
                <w:tab w:val="decimal" w:pos="911"/>
              </w:tabs>
              <w:spacing w:line="240" w:lineRule="auto"/>
              <w:ind w:right="11"/>
              <w:jc w:val="right"/>
              <w:rPr>
                <w:szCs w:val="22"/>
              </w:rPr>
            </w:pPr>
          </w:p>
        </w:tc>
      </w:tr>
      <w:tr w:rsidR="00274294" w:rsidRPr="00A10174" w14:paraId="59D54FF9" w14:textId="77777777" w:rsidTr="002C5BF8">
        <w:trPr>
          <w:cantSplit/>
          <w:trHeight w:val="139"/>
        </w:trPr>
        <w:tc>
          <w:tcPr>
            <w:tcW w:w="4140" w:type="dxa"/>
            <w:vAlign w:val="bottom"/>
          </w:tcPr>
          <w:p w14:paraId="1157B9B7"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Sales of goods</w:t>
            </w:r>
          </w:p>
        </w:tc>
        <w:tc>
          <w:tcPr>
            <w:tcW w:w="1058" w:type="dxa"/>
            <w:vAlign w:val="bottom"/>
          </w:tcPr>
          <w:p w14:paraId="5C173363" w14:textId="7E7445E6"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8,801</w:t>
            </w:r>
          </w:p>
        </w:tc>
        <w:tc>
          <w:tcPr>
            <w:tcW w:w="186" w:type="dxa"/>
            <w:vAlign w:val="bottom"/>
          </w:tcPr>
          <w:p w14:paraId="5309E8C9" w14:textId="745AD7D6"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6D7C6B6F" w14:textId="1F01BE86"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8,123</w:t>
            </w:r>
          </w:p>
        </w:tc>
        <w:tc>
          <w:tcPr>
            <w:tcW w:w="182" w:type="dxa"/>
            <w:vAlign w:val="bottom"/>
          </w:tcPr>
          <w:p w14:paraId="593265E0"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7D7B3995" w14:textId="04875511" w:rsidR="00274294"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7B5D08F4"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3B2D7459" w14:textId="1C42CE5F" w:rsidR="00274294" w:rsidRPr="00A10174" w:rsidRDefault="009E2D3F"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274294" w:rsidRPr="00A10174" w14:paraId="3D634F17" w14:textId="77777777" w:rsidTr="002C5BF8">
        <w:trPr>
          <w:cantSplit/>
          <w:trHeight w:val="139"/>
        </w:trPr>
        <w:tc>
          <w:tcPr>
            <w:tcW w:w="4140" w:type="dxa"/>
            <w:vAlign w:val="bottom"/>
          </w:tcPr>
          <w:p w14:paraId="327FDF9F"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Interest expense</w:t>
            </w:r>
          </w:p>
        </w:tc>
        <w:tc>
          <w:tcPr>
            <w:tcW w:w="1058" w:type="dxa"/>
            <w:vAlign w:val="bottom"/>
          </w:tcPr>
          <w:p w14:paraId="26EA13B5" w14:textId="03A1B1F3"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112</w:t>
            </w:r>
          </w:p>
        </w:tc>
        <w:tc>
          <w:tcPr>
            <w:tcW w:w="186" w:type="dxa"/>
            <w:vAlign w:val="bottom"/>
          </w:tcPr>
          <w:p w14:paraId="67C8DBDC" w14:textId="2B1D87A8"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6EB2AAE7" w14:textId="3A1A05F8"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107</w:t>
            </w:r>
          </w:p>
        </w:tc>
        <w:tc>
          <w:tcPr>
            <w:tcW w:w="182" w:type="dxa"/>
            <w:vAlign w:val="bottom"/>
          </w:tcPr>
          <w:p w14:paraId="57535F72"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34817840" w14:textId="56D7279E" w:rsidR="00274294"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65EEEEF0"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1A51562A" w14:textId="49F3DE30" w:rsidR="00274294" w:rsidRPr="00A10174" w:rsidRDefault="009E2D3F"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DD7E21" w:rsidRPr="00A10174" w14:paraId="19E4EA96" w14:textId="77777777" w:rsidTr="002C5BF8">
        <w:trPr>
          <w:cantSplit/>
          <w:trHeight w:val="139"/>
        </w:trPr>
        <w:tc>
          <w:tcPr>
            <w:tcW w:w="4140" w:type="dxa"/>
            <w:vAlign w:val="bottom"/>
          </w:tcPr>
          <w:p w14:paraId="4CD965D8" w14:textId="016C84B4" w:rsidR="00DD7E21" w:rsidRPr="00A10174" w:rsidRDefault="00DD7E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expenses</w:t>
            </w:r>
          </w:p>
        </w:tc>
        <w:tc>
          <w:tcPr>
            <w:tcW w:w="1058" w:type="dxa"/>
            <w:vAlign w:val="bottom"/>
          </w:tcPr>
          <w:p w14:paraId="4B24FC30" w14:textId="5BD52B1A" w:rsidR="00DD7E21" w:rsidRPr="00A10174" w:rsidRDefault="00F43CA4" w:rsidP="00A10174">
            <w:pPr>
              <w:pStyle w:val="acctfourfigures"/>
              <w:tabs>
                <w:tab w:val="clear" w:pos="765"/>
                <w:tab w:val="decimal" w:pos="1818"/>
              </w:tabs>
              <w:spacing w:line="240" w:lineRule="auto"/>
              <w:ind w:right="11"/>
              <w:jc w:val="right"/>
              <w:rPr>
                <w:szCs w:val="22"/>
              </w:rPr>
            </w:pPr>
            <w:r w:rsidRPr="00A10174">
              <w:rPr>
                <w:szCs w:val="22"/>
              </w:rPr>
              <w:t>320</w:t>
            </w:r>
          </w:p>
        </w:tc>
        <w:tc>
          <w:tcPr>
            <w:tcW w:w="186" w:type="dxa"/>
            <w:vAlign w:val="bottom"/>
          </w:tcPr>
          <w:p w14:paraId="64EBACC7" w14:textId="77777777" w:rsidR="00DD7E21" w:rsidRPr="00A10174" w:rsidRDefault="00DD7E21" w:rsidP="00A10174">
            <w:pPr>
              <w:pStyle w:val="acctfourfigures"/>
              <w:tabs>
                <w:tab w:val="clear" w:pos="765"/>
                <w:tab w:val="decimal" w:pos="1818"/>
              </w:tabs>
              <w:spacing w:line="240" w:lineRule="auto"/>
              <w:ind w:right="11"/>
              <w:jc w:val="right"/>
              <w:rPr>
                <w:szCs w:val="22"/>
              </w:rPr>
            </w:pPr>
          </w:p>
        </w:tc>
        <w:tc>
          <w:tcPr>
            <w:tcW w:w="1096" w:type="dxa"/>
            <w:vAlign w:val="bottom"/>
          </w:tcPr>
          <w:p w14:paraId="40504B59" w14:textId="1363C0DB" w:rsidR="00DD7E21" w:rsidRPr="00A10174" w:rsidRDefault="009E2D3F" w:rsidP="00A10174">
            <w:pPr>
              <w:pStyle w:val="acctfourfigures"/>
              <w:tabs>
                <w:tab w:val="clear" w:pos="765"/>
                <w:tab w:val="decimal" w:pos="731"/>
              </w:tabs>
              <w:spacing w:line="240" w:lineRule="auto"/>
              <w:ind w:right="279"/>
              <w:jc w:val="right"/>
              <w:rPr>
                <w:szCs w:val="22"/>
              </w:rPr>
            </w:pPr>
            <w:r w:rsidRPr="00A10174">
              <w:rPr>
                <w:szCs w:val="22"/>
              </w:rPr>
              <w:t>-</w:t>
            </w:r>
          </w:p>
        </w:tc>
        <w:tc>
          <w:tcPr>
            <w:tcW w:w="182" w:type="dxa"/>
            <w:vAlign w:val="bottom"/>
          </w:tcPr>
          <w:p w14:paraId="6367753D" w14:textId="77777777" w:rsidR="00DD7E21" w:rsidRPr="00A10174" w:rsidRDefault="00DD7E21" w:rsidP="00A10174">
            <w:pPr>
              <w:pStyle w:val="acctfourfigures"/>
              <w:tabs>
                <w:tab w:val="clear" w:pos="765"/>
                <w:tab w:val="decimal" w:pos="911"/>
              </w:tabs>
              <w:spacing w:line="240" w:lineRule="auto"/>
              <w:jc w:val="right"/>
              <w:rPr>
                <w:szCs w:val="22"/>
              </w:rPr>
            </w:pPr>
          </w:p>
        </w:tc>
        <w:tc>
          <w:tcPr>
            <w:tcW w:w="1109" w:type="dxa"/>
            <w:vAlign w:val="bottom"/>
          </w:tcPr>
          <w:p w14:paraId="1309922F" w14:textId="0A4179B9" w:rsidR="00DD7E21"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320</w:t>
            </w:r>
          </w:p>
        </w:tc>
        <w:tc>
          <w:tcPr>
            <w:tcW w:w="185" w:type="dxa"/>
            <w:vAlign w:val="bottom"/>
          </w:tcPr>
          <w:p w14:paraId="7139D390" w14:textId="77777777" w:rsidR="00DD7E21" w:rsidRPr="00A10174" w:rsidRDefault="00DD7E21" w:rsidP="00A10174">
            <w:pPr>
              <w:pStyle w:val="acctfourfigures"/>
              <w:tabs>
                <w:tab w:val="clear" w:pos="765"/>
                <w:tab w:val="decimal" w:pos="911"/>
              </w:tabs>
              <w:spacing w:line="240" w:lineRule="auto"/>
              <w:jc w:val="right"/>
              <w:rPr>
                <w:szCs w:val="22"/>
              </w:rPr>
            </w:pPr>
          </w:p>
        </w:tc>
        <w:tc>
          <w:tcPr>
            <w:tcW w:w="1044" w:type="dxa"/>
            <w:vAlign w:val="bottom"/>
          </w:tcPr>
          <w:p w14:paraId="527627E2" w14:textId="2B9FC2D0" w:rsidR="00DD7E21" w:rsidRPr="00A10174" w:rsidRDefault="009E2D3F" w:rsidP="00A10174">
            <w:pPr>
              <w:pStyle w:val="acctfourfigures"/>
              <w:tabs>
                <w:tab w:val="clear" w:pos="765"/>
                <w:tab w:val="decimal" w:pos="638"/>
                <w:tab w:val="decimal" w:pos="731"/>
              </w:tabs>
              <w:spacing w:line="240" w:lineRule="auto"/>
              <w:ind w:right="279"/>
              <w:jc w:val="right"/>
              <w:rPr>
                <w:szCs w:val="22"/>
              </w:rPr>
            </w:pPr>
            <w:r w:rsidRPr="00A10174">
              <w:rPr>
                <w:szCs w:val="22"/>
              </w:rPr>
              <w:t>-</w:t>
            </w:r>
          </w:p>
        </w:tc>
      </w:tr>
      <w:tr w:rsidR="00274294" w:rsidRPr="00A10174" w14:paraId="19C45654" w14:textId="77777777" w:rsidTr="002C5BF8">
        <w:trPr>
          <w:cantSplit/>
          <w:trHeight w:val="139"/>
        </w:trPr>
        <w:tc>
          <w:tcPr>
            <w:tcW w:w="4140" w:type="dxa"/>
            <w:vAlign w:val="bottom"/>
          </w:tcPr>
          <w:p w14:paraId="05149BB7"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2A6734E"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86" w:type="dxa"/>
            <w:vAlign w:val="bottom"/>
          </w:tcPr>
          <w:p w14:paraId="46A2372D"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582B89E6" w14:textId="77777777" w:rsidR="00274294" w:rsidRPr="00A10174" w:rsidRDefault="00274294" w:rsidP="00A10174">
            <w:pPr>
              <w:pStyle w:val="acctfourfigures"/>
              <w:tabs>
                <w:tab w:val="clear" w:pos="765"/>
                <w:tab w:val="decimal" w:pos="731"/>
              </w:tabs>
              <w:spacing w:line="240" w:lineRule="auto"/>
              <w:ind w:right="279"/>
              <w:jc w:val="right"/>
              <w:rPr>
                <w:szCs w:val="22"/>
              </w:rPr>
            </w:pPr>
          </w:p>
        </w:tc>
        <w:tc>
          <w:tcPr>
            <w:tcW w:w="182" w:type="dxa"/>
            <w:vAlign w:val="bottom"/>
          </w:tcPr>
          <w:p w14:paraId="19561127"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15DCBB6B" w14:textId="77777777" w:rsidR="00274294" w:rsidRPr="00A10174" w:rsidRDefault="00274294" w:rsidP="00A10174">
            <w:pPr>
              <w:pStyle w:val="acctfourfigures"/>
              <w:tabs>
                <w:tab w:val="clear" w:pos="765"/>
                <w:tab w:val="decimal" w:pos="548"/>
              </w:tabs>
              <w:spacing w:line="240" w:lineRule="auto"/>
              <w:ind w:right="279"/>
              <w:jc w:val="right"/>
              <w:rPr>
                <w:szCs w:val="22"/>
              </w:rPr>
            </w:pPr>
          </w:p>
        </w:tc>
        <w:tc>
          <w:tcPr>
            <w:tcW w:w="185" w:type="dxa"/>
            <w:vAlign w:val="bottom"/>
          </w:tcPr>
          <w:p w14:paraId="500EBED4"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60BBA561" w14:textId="77777777" w:rsidR="00274294" w:rsidRPr="00A10174" w:rsidRDefault="00274294" w:rsidP="00A10174">
            <w:pPr>
              <w:pStyle w:val="acctfourfigures"/>
              <w:tabs>
                <w:tab w:val="clear" w:pos="765"/>
                <w:tab w:val="decimal" w:pos="638"/>
                <w:tab w:val="decimal" w:pos="731"/>
              </w:tabs>
              <w:spacing w:line="240" w:lineRule="auto"/>
              <w:ind w:right="279"/>
              <w:jc w:val="right"/>
              <w:rPr>
                <w:szCs w:val="22"/>
              </w:rPr>
            </w:pPr>
          </w:p>
        </w:tc>
      </w:tr>
      <w:tr w:rsidR="00274294" w:rsidRPr="00A10174" w14:paraId="18C44FFC" w14:textId="77777777" w:rsidTr="002C5BF8">
        <w:trPr>
          <w:cantSplit/>
          <w:trHeight w:val="139"/>
        </w:trPr>
        <w:tc>
          <w:tcPr>
            <w:tcW w:w="4140" w:type="dxa"/>
            <w:vAlign w:val="bottom"/>
          </w:tcPr>
          <w:p w14:paraId="77A02C39" w14:textId="324A6E35" w:rsidR="00274294" w:rsidRPr="00A10174" w:rsidRDefault="00274294" w:rsidP="00A10174">
            <w:pPr>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Key management personnel</w:t>
            </w:r>
          </w:p>
        </w:tc>
        <w:tc>
          <w:tcPr>
            <w:tcW w:w="1058" w:type="dxa"/>
            <w:vAlign w:val="bottom"/>
          </w:tcPr>
          <w:p w14:paraId="56CD857C"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3F6AA2E5"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82" w:type="dxa"/>
            <w:vAlign w:val="bottom"/>
          </w:tcPr>
          <w:p w14:paraId="78F7F24C"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5B1735E9" w14:textId="77777777" w:rsidR="00274294" w:rsidRPr="00A10174" w:rsidRDefault="00274294" w:rsidP="00A10174">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44054211" w14:textId="77777777" w:rsidR="00274294" w:rsidRPr="00A10174" w:rsidRDefault="00274294" w:rsidP="00A10174">
            <w:pPr>
              <w:pStyle w:val="acctfourfigures"/>
              <w:tabs>
                <w:tab w:val="clear" w:pos="765"/>
                <w:tab w:val="decimal" w:pos="911"/>
              </w:tabs>
              <w:spacing w:line="240" w:lineRule="auto"/>
              <w:ind w:right="11"/>
              <w:jc w:val="right"/>
              <w:rPr>
                <w:szCs w:val="22"/>
              </w:rPr>
            </w:pPr>
          </w:p>
        </w:tc>
      </w:tr>
      <w:tr w:rsidR="00274294" w:rsidRPr="00A10174" w14:paraId="3F14F924" w14:textId="77777777" w:rsidTr="002C5BF8">
        <w:trPr>
          <w:cantSplit/>
          <w:trHeight w:val="139"/>
        </w:trPr>
        <w:tc>
          <w:tcPr>
            <w:tcW w:w="4140" w:type="dxa"/>
            <w:vAlign w:val="bottom"/>
          </w:tcPr>
          <w:p w14:paraId="3BB0C518"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Interest expense under lease liabilities</w:t>
            </w:r>
          </w:p>
        </w:tc>
        <w:tc>
          <w:tcPr>
            <w:tcW w:w="1058" w:type="dxa"/>
            <w:vAlign w:val="bottom"/>
          </w:tcPr>
          <w:p w14:paraId="1B77ECCD" w14:textId="7BB1B0A5"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1,465</w:t>
            </w:r>
          </w:p>
        </w:tc>
        <w:tc>
          <w:tcPr>
            <w:tcW w:w="186" w:type="dxa"/>
            <w:vAlign w:val="bottom"/>
          </w:tcPr>
          <w:p w14:paraId="4240C026" w14:textId="32AFC07B"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54477218" w14:textId="2DD1F93B"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1,513</w:t>
            </w:r>
          </w:p>
        </w:tc>
        <w:tc>
          <w:tcPr>
            <w:tcW w:w="182" w:type="dxa"/>
            <w:vAlign w:val="bottom"/>
          </w:tcPr>
          <w:p w14:paraId="53F0E506"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5B8EFD02" w14:textId="5DC486FA" w:rsidR="00274294"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1,465</w:t>
            </w:r>
          </w:p>
        </w:tc>
        <w:tc>
          <w:tcPr>
            <w:tcW w:w="185" w:type="dxa"/>
            <w:vAlign w:val="bottom"/>
          </w:tcPr>
          <w:p w14:paraId="178D09CD"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18BDA94F" w14:textId="39241F96" w:rsidR="00274294" w:rsidRPr="00A10174" w:rsidRDefault="009E2D3F" w:rsidP="00A10174">
            <w:pPr>
              <w:pStyle w:val="acctfourfigures"/>
              <w:tabs>
                <w:tab w:val="clear" w:pos="765"/>
                <w:tab w:val="decimal" w:pos="911"/>
              </w:tabs>
              <w:spacing w:line="240" w:lineRule="auto"/>
              <w:ind w:right="11"/>
              <w:jc w:val="right"/>
              <w:rPr>
                <w:szCs w:val="22"/>
              </w:rPr>
            </w:pPr>
            <w:r w:rsidRPr="00A10174">
              <w:rPr>
                <w:szCs w:val="22"/>
              </w:rPr>
              <w:t>1,513</w:t>
            </w:r>
          </w:p>
        </w:tc>
      </w:tr>
      <w:tr w:rsidR="00274294" w:rsidRPr="00A10174" w14:paraId="7D3F74FC" w14:textId="77777777" w:rsidTr="002C5BF8">
        <w:trPr>
          <w:cantSplit/>
          <w:trHeight w:val="139"/>
        </w:trPr>
        <w:tc>
          <w:tcPr>
            <w:tcW w:w="4140" w:type="dxa"/>
            <w:vAlign w:val="bottom"/>
          </w:tcPr>
          <w:p w14:paraId="7EC9B181" w14:textId="5B133B5A"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Interest expense</w:t>
            </w:r>
          </w:p>
        </w:tc>
        <w:tc>
          <w:tcPr>
            <w:tcW w:w="1058" w:type="dxa"/>
            <w:vAlign w:val="bottom"/>
          </w:tcPr>
          <w:p w14:paraId="1D93208B" w14:textId="10EFE8C5"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169</w:t>
            </w:r>
          </w:p>
        </w:tc>
        <w:tc>
          <w:tcPr>
            <w:tcW w:w="186" w:type="dxa"/>
            <w:vAlign w:val="bottom"/>
          </w:tcPr>
          <w:p w14:paraId="41D624BD" w14:textId="62C43E33"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1AABA2F8" w14:textId="1ABA07E6"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165</w:t>
            </w:r>
          </w:p>
        </w:tc>
        <w:tc>
          <w:tcPr>
            <w:tcW w:w="182" w:type="dxa"/>
            <w:vAlign w:val="bottom"/>
          </w:tcPr>
          <w:p w14:paraId="4597B65F"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683C2FC7" w14:textId="577B0733" w:rsidR="00274294" w:rsidRPr="00A10174" w:rsidRDefault="000810C9" w:rsidP="00A10174">
            <w:pPr>
              <w:pStyle w:val="acctfourfigures"/>
              <w:tabs>
                <w:tab w:val="clear" w:pos="765"/>
                <w:tab w:val="decimal" w:pos="548"/>
              </w:tabs>
              <w:spacing w:line="240" w:lineRule="auto"/>
              <w:ind w:right="279"/>
              <w:jc w:val="right"/>
              <w:rPr>
                <w:szCs w:val="22"/>
              </w:rPr>
            </w:pPr>
            <w:r w:rsidRPr="00A10174">
              <w:rPr>
                <w:szCs w:val="22"/>
              </w:rPr>
              <w:t>-</w:t>
            </w:r>
          </w:p>
        </w:tc>
        <w:tc>
          <w:tcPr>
            <w:tcW w:w="185" w:type="dxa"/>
            <w:vAlign w:val="bottom"/>
          </w:tcPr>
          <w:p w14:paraId="6801DA41"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2A1EDE36" w14:textId="39DC801B" w:rsidR="00274294" w:rsidRPr="00A10174" w:rsidRDefault="009E2D3F" w:rsidP="00A10174">
            <w:pPr>
              <w:pStyle w:val="acctfourfigures"/>
              <w:tabs>
                <w:tab w:val="clear" w:pos="765"/>
                <w:tab w:val="decimal" w:pos="638"/>
                <w:tab w:val="decimal" w:pos="726"/>
              </w:tabs>
              <w:spacing w:line="240" w:lineRule="auto"/>
              <w:ind w:right="279"/>
              <w:jc w:val="right"/>
              <w:rPr>
                <w:szCs w:val="22"/>
              </w:rPr>
            </w:pPr>
            <w:r w:rsidRPr="00A10174">
              <w:rPr>
                <w:szCs w:val="22"/>
              </w:rPr>
              <w:t>-</w:t>
            </w:r>
          </w:p>
        </w:tc>
      </w:tr>
      <w:tr w:rsidR="00274294" w:rsidRPr="00A10174" w14:paraId="74F67256" w14:textId="77777777" w:rsidTr="002C5BF8">
        <w:trPr>
          <w:cantSplit/>
          <w:trHeight w:val="139"/>
        </w:trPr>
        <w:tc>
          <w:tcPr>
            <w:tcW w:w="4140" w:type="dxa"/>
            <w:vAlign w:val="bottom"/>
          </w:tcPr>
          <w:p w14:paraId="21BB1944"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Key management personnel compensation</w:t>
            </w:r>
          </w:p>
        </w:tc>
        <w:tc>
          <w:tcPr>
            <w:tcW w:w="1058" w:type="dxa"/>
            <w:vAlign w:val="bottom"/>
          </w:tcPr>
          <w:p w14:paraId="2809E792" w14:textId="77777777" w:rsidR="00274294" w:rsidRPr="00A10174" w:rsidRDefault="00274294" w:rsidP="00A10174">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218A6534" w14:textId="4F4C3483" w:rsidR="00274294" w:rsidRPr="00A10174" w:rsidRDefault="00274294" w:rsidP="00A10174">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5DA11B08" w14:textId="77777777" w:rsidR="00274294" w:rsidRPr="00A10174" w:rsidRDefault="00274294" w:rsidP="00A10174">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230AEB6D" w14:textId="77777777" w:rsidR="00274294" w:rsidRPr="00A10174" w:rsidRDefault="00274294" w:rsidP="00A10174">
            <w:pPr>
              <w:pStyle w:val="acctfourfigures"/>
              <w:tabs>
                <w:tab w:val="clear" w:pos="765"/>
                <w:tab w:val="decimal" w:pos="911"/>
              </w:tabs>
              <w:spacing w:line="240" w:lineRule="auto"/>
              <w:ind w:right="11"/>
              <w:jc w:val="right"/>
              <w:rPr>
                <w:szCs w:val="22"/>
              </w:rPr>
            </w:pPr>
          </w:p>
        </w:tc>
      </w:tr>
      <w:tr w:rsidR="00274294" w:rsidRPr="00A10174" w14:paraId="4441F1E6" w14:textId="77777777" w:rsidTr="002C5BF8">
        <w:trPr>
          <w:cantSplit/>
          <w:trHeight w:val="139"/>
        </w:trPr>
        <w:tc>
          <w:tcPr>
            <w:tcW w:w="4140" w:type="dxa"/>
            <w:vAlign w:val="bottom"/>
          </w:tcPr>
          <w:p w14:paraId="2D8D40DC" w14:textId="47974A29"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A10174">
              <w:rPr>
                <w:rFonts w:ascii="Times New Roman" w:hAnsi="Times New Roman" w:cs="Times New Roman"/>
                <w:sz w:val="22"/>
                <w:szCs w:val="22"/>
              </w:rPr>
              <w:t>Short-term employee benefit</w:t>
            </w:r>
            <w:r w:rsidR="003A4013" w:rsidRPr="00A10174">
              <w:rPr>
                <w:rFonts w:ascii="Times New Roman" w:hAnsi="Times New Roman" w:cs="Times New Roman"/>
                <w:sz w:val="22"/>
                <w:szCs w:val="22"/>
              </w:rPr>
              <w:t>s</w:t>
            </w:r>
          </w:p>
        </w:tc>
        <w:tc>
          <w:tcPr>
            <w:tcW w:w="1058" w:type="dxa"/>
            <w:vAlign w:val="bottom"/>
          </w:tcPr>
          <w:p w14:paraId="3319042F" w14:textId="5F9E817C"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15,715</w:t>
            </w:r>
          </w:p>
        </w:tc>
        <w:tc>
          <w:tcPr>
            <w:tcW w:w="186" w:type="dxa"/>
            <w:vAlign w:val="bottom"/>
          </w:tcPr>
          <w:p w14:paraId="0EDC5DA9" w14:textId="1F058DAE"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vAlign w:val="bottom"/>
          </w:tcPr>
          <w:p w14:paraId="0F9896A8" w14:textId="5D674863"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13,321</w:t>
            </w:r>
          </w:p>
        </w:tc>
        <w:tc>
          <w:tcPr>
            <w:tcW w:w="182" w:type="dxa"/>
            <w:vAlign w:val="bottom"/>
          </w:tcPr>
          <w:p w14:paraId="6BD860FA"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vAlign w:val="bottom"/>
          </w:tcPr>
          <w:p w14:paraId="670D4EA1" w14:textId="6ECCA84D" w:rsidR="00274294"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14,421</w:t>
            </w:r>
          </w:p>
        </w:tc>
        <w:tc>
          <w:tcPr>
            <w:tcW w:w="185" w:type="dxa"/>
            <w:vAlign w:val="bottom"/>
          </w:tcPr>
          <w:p w14:paraId="048E616A"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vAlign w:val="bottom"/>
          </w:tcPr>
          <w:p w14:paraId="653BDAB3" w14:textId="227EEC18" w:rsidR="00274294" w:rsidRPr="00A10174" w:rsidRDefault="009E2D3F" w:rsidP="00A10174">
            <w:pPr>
              <w:pStyle w:val="acctfourfigures"/>
              <w:tabs>
                <w:tab w:val="clear" w:pos="765"/>
                <w:tab w:val="decimal" w:pos="911"/>
              </w:tabs>
              <w:spacing w:line="240" w:lineRule="auto"/>
              <w:ind w:right="11"/>
              <w:jc w:val="right"/>
              <w:rPr>
                <w:szCs w:val="22"/>
              </w:rPr>
            </w:pPr>
            <w:r w:rsidRPr="00A10174">
              <w:rPr>
                <w:szCs w:val="22"/>
              </w:rPr>
              <w:t>12,102</w:t>
            </w:r>
          </w:p>
        </w:tc>
      </w:tr>
      <w:tr w:rsidR="00274294" w:rsidRPr="00A10174" w14:paraId="115641F0" w14:textId="77777777" w:rsidTr="002C5BF8">
        <w:trPr>
          <w:cantSplit/>
          <w:trHeight w:val="139"/>
        </w:trPr>
        <w:tc>
          <w:tcPr>
            <w:tcW w:w="4140" w:type="dxa"/>
            <w:vAlign w:val="bottom"/>
          </w:tcPr>
          <w:p w14:paraId="30E9DB79"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A10174">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1FD3C25D"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343</w:t>
            </w:r>
          </w:p>
        </w:tc>
        <w:tc>
          <w:tcPr>
            <w:tcW w:w="186" w:type="dxa"/>
            <w:vAlign w:val="bottom"/>
          </w:tcPr>
          <w:p w14:paraId="5D67DA79" w14:textId="61C24CD9"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tcBorders>
              <w:bottom w:val="single" w:sz="4" w:space="0" w:color="auto"/>
            </w:tcBorders>
            <w:vAlign w:val="bottom"/>
          </w:tcPr>
          <w:p w14:paraId="091C43AB" w14:textId="2C711831"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344</w:t>
            </w:r>
          </w:p>
        </w:tc>
        <w:tc>
          <w:tcPr>
            <w:tcW w:w="182" w:type="dxa"/>
            <w:vAlign w:val="bottom"/>
          </w:tcPr>
          <w:p w14:paraId="1C5CB2C5"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tcBorders>
              <w:bottom w:val="single" w:sz="4" w:space="0" w:color="auto"/>
            </w:tcBorders>
            <w:vAlign w:val="bottom"/>
          </w:tcPr>
          <w:p w14:paraId="2B42E189" w14:textId="7F323AF6" w:rsidR="00274294"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237</w:t>
            </w:r>
          </w:p>
        </w:tc>
        <w:tc>
          <w:tcPr>
            <w:tcW w:w="185" w:type="dxa"/>
            <w:vAlign w:val="bottom"/>
          </w:tcPr>
          <w:p w14:paraId="3FD31548"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tcBorders>
              <w:bottom w:val="single" w:sz="4" w:space="0" w:color="auto"/>
            </w:tcBorders>
            <w:vAlign w:val="bottom"/>
          </w:tcPr>
          <w:p w14:paraId="1FE43872" w14:textId="06B31B9D" w:rsidR="00274294" w:rsidRPr="00A10174" w:rsidRDefault="009E2D3F" w:rsidP="00A10174">
            <w:pPr>
              <w:pStyle w:val="acctfourfigures"/>
              <w:tabs>
                <w:tab w:val="clear" w:pos="765"/>
                <w:tab w:val="decimal" w:pos="911"/>
              </w:tabs>
              <w:spacing w:line="240" w:lineRule="auto"/>
              <w:ind w:right="11"/>
              <w:jc w:val="right"/>
              <w:rPr>
                <w:szCs w:val="22"/>
              </w:rPr>
            </w:pPr>
            <w:r w:rsidRPr="00A10174">
              <w:rPr>
                <w:szCs w:val="22"/>
              </w:rPr>
              <w:t>229</w:t>
            </w:r>
          </w:p>
        </w:tc>
      </w:tr>
      <w:tr w:rsidR="00274294" w:rsidRPr="00A10174" w14:paraId="362A1BF0" w14:textId="77777777" w:rsidTr="002C5BF8">
        <w:trPr>
          <w:cantSplit/>
          <w:trHeight w:val="139"/>
        </w:trPr>
        <w:tc>
          <w:tcPr>
            <w:tcW w:w="4140" w:type="dxa"/>
            <w:vAlign w:val="bottom"/>
          </w:tcPr>
          <w:p w14:paraId="352C4378" w14:textId="77777777" w:rsidR="00274294" w:rsidRPr="00A10174" w:rsidRDefault="002742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A10174">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267148CE" w:rsidR="00274294" w:rsidRPr="00A10174" w:rsidRDefault="000810C9" w:rsidP="00A10174">
            <w:pPr>
              <w:pStyle w:val="acctfourfigures"/>
              <w:tabs>
                <w:tab w:val="clear" w:pos="765"/>
                <w:tab w:val="decimal" w:pos="1818"/>
              </w:tabs>
              <w:spacing w:line="240" w:lineRule="auto"/>
              <w:ind w:right="11"/>
              <w:jc w:val="right"/>
              <w:rPr>
                <w:szCs w:val="22"/>
              </w:rPr>
            </w:pPr>
            <w:r w:rsidRPr="00A10174">
              <w:rPr>
                <w:szCs w:val="22"/>
              </w:rPr>
              <w:t>16,058</w:t>
            </w:r>
          </w:p>
        </w:tc>
        <w:tc>
          <w:tcPr>
            <w:tcW w:w="186" w:type="dxa"/>
            <w:vAlign w:val="bottom"/>
          </w:tcPr>
          <w:p w14:paraId="394CE436" w14:textId="215E8635" w:rsidR="00274294" w:rsidRPr="00A10174" w:rsidRDefault="00274294" w:rsidP="00A10174">
            <w:pPr>
              <w:pStyle w:val="acctfourfigures"/>
              <w:tabs>
                <w:tab w:val="clear" w:pos="765"/>
                <w:tab w:val="decimal" w:pos="1818"/>
              </w:tabs>
              <w:spacing w:line="240" w:lineRule="auto"/>
              <w:ind w:right="11"/>
              <w:jc w:val="right"/>
              <w:rPr>
                <w:szCs w:val="22"/>
              </w:rPr>
            </w:pPr>
          </w:p>
        </w:tc>
        <w:tc>
          <w:tcPr>
            <w:tcW w:w="1096" w:type="dxa"/>
            <w:tcBorders>
              <w:top w:val="single" w:sz="4" w:space="0" w:color="auto"/>
              <w:bottom w:val="double" w:sz="4" w:space="0" w:color="auto"/>
            </w:tcBorders>
            <w:vAlign w:val="bottom"/>
          </w:tcPr>
          <w:p w14:paraId="4873E6A4" w14:textId="4329237A" w:rsidR="00274294" w:rsidRPr="00A10174" w:rsidRDefault="009E2D3F" w:rsidP="00A10174">
            <w:pPr>
              <w:pStyle w:val="acctfourfigures"/>
              <w:tabs>
                <w:tab w:val="clear" w:pos="765"/>
                <w:tab w:val="decimal" w:pos="1818"/>
              </w:tabs>
              <w:spacing w:line="240" w:lineRule="auto"/>
              <w:ind w:right="11"/>
              <w:jc w:val="right"/>
              <w:rPr>
                <w:szCs w:val="22"/>
              </w:rPr>
            </w:pPr>
            <w:r w:rsidRPr="00A10174">
              <w:rPr>
                <w:szCs w:val="22"/>
              </w:rPr>
              <w:t>13,665</w:t>
            </w:r>
          </w:p>
        </w:tc>
        <w:tc>
          <w:tcPr>
            <w:tcW w:w="182" w:type="dxa"/>
            <w:vAlign w:val="bottom"/>
          </w:tcPr>
          <w:p w14:paraId="2163F9C5"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109" w:type="dxa"/>
            <w:tcBorders>
              <w:top w:val="single" w:sz="4" w:space="0" w:color="auto"/>
              <w:bottom w:val="double" w:sz="4" w:space="0" w:color="auto"/>
            </w:tcBorders>
            <w:vAlign w:val="bottom"/>
          </w:tcPr>
          <w:p w14:paraId="1371CC64" w14:textId="15CFC033" w:rsidR="00274294"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14,658</w:t>
            </w:r>
          </w:p>
        </w:tc>
        <w:tc>
          <w:tcPr>
            <w:tcW w:w="185" w:type="dxa"/>
            <w:vAlign w:val="bottom"/>
          </w:tcPr>
          <w:p w14:paraId="0FBAD94B" w14:textId="77777777" w:rsidR="00274294" w:rsidRPr="00A10174" w:rsidRDefault="00274294" w:rsidP="00A10174">
            <w:pPr>
              <w:pStyle w:val="acctfourfigures"/>
              <w:tabs>
                <w:tab w:val="clear" w:pos="765"/>
                <w:tab w:val="decimal" w:pos="911"/>
              </w:tabs>
              <w:spacing w:line="240" w:lineRule="auto"/>
              <w:jc w:val="right"/>
              <w:rPr>
                <w:szCs w:val="22"/>
              </w:rPr>
            </w:pPr>
          </w:p>
        </w:tc>
        <w:tc>
          <w:tcPr>
            <w:tcW w:w="1044" w:type="dxa"/>
            <w:tcBorders>
              <w:top w:val="single" w:sz="4" w:space="0" w:color="auto"/>
              <w:bottom w:val="double" w:sz="4" w:space="0" w:color="auto"/>
            </w:tcBorders>
            <w:vAlign w:val="bottom"/>
          </w:tcPr>
          <w:p w14:paraId="0E2ED83C" w14:textId="31D10639" w:rsidR="00274294" w:rsidRPr="00A10174" w:rsidRDefault="009E2D3F" w:rsidP="00A10174">
            <w:pPr>
              <w:pStyle w:val="acctfourfigures"/>
              <w:tabs>
                <w:tab w:val="clear" w:pos="765"/>
                <w:tab w:val="decimal" w:pos="911"/>
              </w:tabs>
              <w:spacing w:line="240" w:lineRule="auto"/>
              <w:ind w:right="11"/>
              <w:jc w:val="right"/>
              <w:rPr>
                <w:szCs w:val="22"/>
              </w:rPr>
            </w:pPr>
            <w:r w:rsidRPr="00A10174">
              <w:rPr>
                <w:szCs w:val="22"/>
              </w:rPr>
              <w:t>12,331</w:t>
            </w:r>
          </w:p>
        </w:tc>
      </w:tr>
    </w:tbl>
    <w:p w14:paraId="3ED99515" w14:textId="77777777" w:rsidR="00524BE6" w:rsidRPr="00A10174" w:rsidRDefault="00524B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CDD9616" w14:textId="22869A3C" w:rsidR="00C3650E" w:rsidRPr="00A10174" w:rsidRDefault="00C3650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10174">
        <w:rPr>
          <w:rFonts w:ascii="Times New Roman" w:hAnsi="Times New Roman" w:cs="Times New Roman"/>
          <w:sz w:val="22"/>
          <w:szCs w:val="22"/>
        </w:rPr>
        <w:t>Balances as at 30 June 2025 and 31 December 2024 with related parties were as follows:</w:t>
      </w:r>
    </w:p>
    <w:p w14:paraId="13B41315" w14:textId="77777777" w:rsidR="00C3650E" w:rsidRPr="00A10174" w:rsidRDefault="00C3650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4" w:type="dxa"/>
        <w:tblInd w:w="450" w:type="dxa"/>
        <w:tblLayout w:type="fixed"/>
        <w:tblCellMar>
          <w:left w:w="79" w:type="dxa"/>
          <w:right w:w="79" w:type="dxa"/>
        </w:tblCellMar>
        <w:tblLook w:val="0000" w:firstRow="0" w:lastRow="0" w:firstColumn="0" w:lastColumn="0" w:noHBand="0" w:noVBand="0"/>
      </w:tblPr>
      <w:tblGrid>
        <w:gridCol w:w="2811"/>
        <w:gridCol w:w="1417"/>
        <w:gridCol w:w="180"/>
        <w:gridCol w:w="1379"/>
        <w:gridCol w:w="284"/>
        <w:gridCol w:w="1400"/>
        <w:gridCol w:w="181"/>
        <w:gridCol w:w="1352"/>
      </w:tblGrid>
      <w:tr w:rsidR="008A509D" w:rsidRPr="00A10174" w14:paraId="0A3924E2" w14:textId="77777777" w:rsidTr="005434BF">
        <w:trPr>
          <w:cantSplit/>
          <w:trHeight w:val="144"/>
          <w:tblHeader/>
        </w:trPr>
        <w:tc>
          <w:tcPr>
            <w:tcW w:w="2811" w:type="dxa"/>
            <w:vAlign w:val="bottom"/>
          </w:tcPr>
          <w:p w14:paraId="2B7D58A1" w14:textId="77777777" w:rsidR="008A509D" w:rsidRPr="00A10174" w:rsidRDefault="008A509D" w:rsidP="00A10174">
            <w:pPr>
              <w:pStyle w:val="acctfourfigures"/>
              <w:spacing w:line="240" w:lineRule="auto"/>
              <w:rPr>
                <w:b/>
                <w:bCs/>
                <w:i/>
                <w:iCs/>
                <w:szCs w:val="22"/>
              </w:rPr>
            </w:pPr>
          </w:p>
        </w:tc>
        <w:tc>
          <w:tcPr>
            <w:tcW w:w="2976" w:type="dxa"/>
            <w:gridSpan w:val="3"/>
            <w:vAlign w:val="center"/>
          </w:tcPr>
          <w:p w14:paraId="60FA8BDB" w14:textId="77777777" w:rsidR="002D7E92" w:rsidRPr="00A10174" w:rsidRDefault="008A509D" w:rsidP="00A10174">
            <w:pPr>
              <w:pStyle w:val="acctmergecolhdg"/>
              <w:spacing w:line="240" w:lineRule="auto"/>
              <w:rPr>
                <w:szCs w:val="22"/>
              </w:rPr>
            </w:pPr>
            <w:r w:rsidRPr="00A10174">
              <w:rPr>
                <w:szCs w:val="22"/>
              </w:rPr>
              <w:t>Consolidated</w:t>
            </w:r>
          </w:p>
          <w:p w14:paraId="575B411D" w14:textId="06D42F6C" w:rsidR="008A509D" w:rsidRPr="00A10174" w:rsidRDefault="008A509D" w:rsidP="00A10174">
            <w:pPr>
              <w:pStyle w:val="acctmergecolhdg"/>
              <w:spacing w:line="240" w:lineRule="auto"/>
              <w:rPr>
                <w:szCs w:val="22"/>
              </w:rPr>
            </w:pPr>
            <w:r w:rsidRPr="00A10174">
              <w:rPr>
                <w:szCs w:val="22"/>
              </w:rPr>
              <w:t>financial statements</w:t>
            </w:r>
          </w:p>
        </w:tc>
        <w:tc>
          <w:tcPr>
            <w:tcW w:w="284" w:type="dxa"/>
            <w:vAlign w:val="center"/>
          </w:tcPr>
          <w:p w14:paraId="62DDE613" w14:textId="77777777" w:rsidR="008A509D" w:rsidRPr="00A10174" w:rsidRDefault="008A509D" w:rsidP="00A10174">
            <w:pPr>
              <w:pStyle w:val="acctmergecolhdg"/>
              <w:spacing w:line="240" w:lineRule="auto"/>
              <w:rPr>
                <w:b w:val="0"/>
                <w:bCs/>
                <w:szCs w:val="22"/>
              </w:rPr>
            </w:pPr>
          </w:p>
        </w:tc>
        <w:tc>
          <w:tcPr>
            <w:tcW w:w="2933" w:type="dxa"/>
            <w:gridSpan w:val="3"/>
            <w:vAlign w:val="center"/>
          </w:tcPr>
          <w:p w14:paraId="523EDBA2" w14:textId="77777777" w:rsidR="002D7E92" w:rsidRPr="00A10174" w:rsidRDefault="008A509D" w:rsidP="00A10174">
            <w:pPr>
              <w:pStyle w:val="acctmergecolhdg"/>
              <w:spacing w:line="240" w:lineRule="auto"/>
              <w:rPr>
                <w:szCs w:val="22"/>
              </w:rPr>
            </w:pPr>
            <w:r w:rsidRPr="00A10174">
              <w:rPr>
                <w:szCs w:val="22"/>
              </w:rPr>
              <w:t xml:space="preserve">Separate </w:t>
            </w:r>
          </w:p>
          <w:p w14:paraId="61F835E9" w14:textId="152BF411" w:rsidR="008A509D" w:rsidRPr="00A10174" w:rsidRDefault="008A509D" w:rsidP="00A10174">
            <w:pPr>
              <w:pStyle w:val="acctmergecolhdg"/>
              <w:spacing w:line="240" w:lineRule="auto"/>
              <w:rPr>
                <w:szCs w:val="22"/>
              </w:rPr>
            </w:pPr>
            <w:r w:rsidRPr="00A10174">
              <w:rPr>
                <w:szCs w:val="22"/>
              </w:rPr>
              <w:t>financial statements</w:t>
            </w:r>
          </w:p>
        </w:tc>
      </w:tr>
      <w:tr w:rsidR="00BA2AC0" w:rsidRPr="00A10174" w14:paraId="1C8B0417" w14:textId="77777777" w:rsidTr="005434BF">
        <w:trPr>
          <w:cantSplit/>
          <w:trHeight w:val="144"/>
          <w:tblHeader/>
        </w:trPr>
        <w:tc>
          <w:tcPr>
            <w:tcW w:w="2811" w:type="dxa"/>
            <w:vAlign w:val="bottom"/>
          </w:tcPr>
          <w:p w14:paraId="583603D2" w14:textId="20EAADC5" w:rsidR="00BA2AC0" w:rsidRPr="00A10174" w:rsidRDefault="00B67BE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r w:rsidRPr="00A10174">
              <w:rPr>
                <w:rFonts w:ascii="Times New Roman" w:hAnsi="Times New Roman" w:cs="Times New Roman"/>
                <w:b/>
                <w:bCs/>
                <w:i/>
                <w:iCs/>
                <w:sz w:val="22"/>
                <w:szCs w:val="22"/>
              </w:rPr>
              <w:t>As at</w:t>
            </w:r>
          </w:p>
        </w:tc>
        <w:tc>
          <w:tcPr>
            <w:tcW w:w="1417" w:type="dxa"/>
            <w:vAlign w:val="center"/>
          </w:tcPr>
          <w:p w14:paraId="2B3D7498" w14:textId="4DDD87CF" w:rsidR="00BA2AC0" w:rsidRPr="00A10174" w:rsidRDefault="00DD7E21" w:rsidP="00A10174">
            <w:pPr>
              <w:pStyle w:val="acctmergecolhdg"/>
              <w:spacing w:line="240" w:lineRule="auto"/>
              <w:rPr>
                <w:b w:val="0"/>
                <w:bCs/>
                <w:szCs w:val="22"/>
              </w:rPr>
            </w:pPr>
            <w:r w:rsidRPr="00A10174">
              <w:rPr>
                <w:b w:val="0"/>
                <w:bCs/>
                <w:szCs w:val="22"/>
              </w:rPr>
              <w:t>3</w:t>
            </w:r>
            <w:r w:rsidR="009E2D3F" w:rsidRPr="00A10174">
              <w:rPr>
                <w:b w:val="0"/>
                <w:bCs/>
                <w:szCs w:val="22"/>
              </w:rPr>
              <w:t>0 June</w:t>
            </w:r>
          </w:p>
        </w:tc>
        <w:tc>
          <w:tcPr>
            <w:tcW w:w="180" w:type="dxa"/>
          </w:tcPr>
          <w:p w14:paraId="6FAEB4DF" w14:textId="77777777" w:rsidR="00BA2AC0" w:rsidRPr="00A10174" w:rsidRDefault="00BA2AC0" w:rsidP="00A10174">
            <w:pPr>
              <w:pStyle w:val="acctmergecolhdg"/>
              <w:spacing w:line="240" w:lineRule="auto"/>
              <w:rPr>
                <w:b w:val="0"/>
                <w:bCs/>
                <w:szCs w:val="22"/>
              </w:rPr>
            </w:pPr>
          </w:p>
        </w:tc>
        <w:tc>
          <w:tcPr>
            <w:tcW w:w="1379" w:type="dxa"/>
            <w:vAlign w:val="center"/>
          </w:tcPr>
          <w:p w14:paraId="1C5DBE0F" w14:textId="7C4B92F0" w:rsidR="00BA2AC0" w:rsidRPr="00A10174" w:rsidRDefault="00BA2AC0" w:rsidP="00A10174">
            <w:pPr>
              <w:pStyle w:val="acctmergecolhdg"/>
              <w:spacing w:line="240" w:lineRule="auto"/>
              <w:rPr>
                <w:b w:val="0"/>
                <w:bCs/>
                <w:szCs w:val="22"/>
              </w:rPr>
            </w:pPr>
            <w:r w:rsidRPr="00A10174">
              <w:rPr>
                <w:b w:val="0"/>
                <w:bCs/>
                <w:szCs w:val="22"/>
              </w:rPr>
              <w:t>31 December</w:t>
            </w:r>
          </w:p>
        </w:tc>
        <w:tc>
          <w:tcPr>
            <w:tcW w:w="284" w:type="dxa"/>
            <w:vAlign w:val="center"/>
          </w:tcPr>
          <w:p w14:paraId="5351006B" w14:textId="796945F3" w:rsidR="00BA2AC0" w:rsidRPr="00A10174" w:rsidRDefault="00BA2AC0" w:rsidP="00A10174">
            <w:pPr>
              <w:pStyle w:val="acctmergecolhdg"/>
              <w:spacing w:line="240" w:lineRule="auto"/>
              <w:rPr>
                <w:b w:val="0"/>
                <w:bCs/>
                <w:szCs w:val="22"/>
              </w:rPr>
            </w:pPr>
          </w:p>
        </w:tc>
        <w:tc>
          <w:tcPr>
            <w:tcW w:w="1400" w:type="dxa"/>
            <w:vAlign w:val="center"/>
          </w:tcPr>
          <w:p w14:paraId="6589E0D6" w14:textId="1AF21F2D" w:rsidR="00BA2AC0" w:rsidRPr="00A10174" w:rsidRDefault="00DD7E21" w:rsidP="00A10174">
            <w:pPr>
              <w:pStyle w:val="acctmergecolhdg"/>
              <w:spacing w:line="240" w:lineRule="auto"/>
              <w:rPr>
                <w:b w:val="0"/>
                <w:bCs/>
                <w:szCs w:val="22"/>
              </w:rPr>
            </w:pPr>
            <w:r w:rsidRPr="00A10174">
              <w:rPr>
                <w:b w:val="0"/>
                <w:bCs/>
                <w:szCs w:val="22"/>
              </w:rPr>
              <w:t>3</w:t>
            </w:r>
            <w:r w:rsidR="009E2D3F" w:rsidRPr="00A10174">
              <w:rPr>
                <w:b w:val="0"/>
                <w:bCs/>
                <w:szCs w:val="22"/>
              </w:rPr>
              <w:t>0 June</w:t>
            </w:r>
          </w:p>
        </w:tc>
        <w:tc>
          <w:tcPr>
            <w:tcW w:w="181" w:type="dxa"/>
            <w:vAlign w:val="center"/>
          </w:tcPr>
          <w:p w14:paraId="75835505" w14:textId="77777777" w:rsidR="00BA2AC0" w:rsidRPr="00A10174" w:rsidRDefault="00BA2AC0" w:rsidP="00A10174">
            <w:pPr>
              <w:pStyle w:val="acctmergecolhdg"/>
              <w:spacing w:line="240" w:lineRule="auto"/>
              <w:rPr>
                <w:b w:val="0"/>
                <w:bCs/>
                <w:szCs w:val="22"/>
              </w:rPr>
            </w:pPr>
          </w:p>
        </w:tc>
        <w:tc>
          <w:tcPr>
            <w:tcW w:w="1352" w:type="dxa"/>
            <w:vAlign w:val="center"/>
          </w:tcPr>
          <w:p w14:paraId="4A619481" w14:textId="71BC768E" w:rsidR="00BA2AC0" w:rsidRPr="00A10174" w:rsidRDefault="00BA2AC0" w:rsidP="00A10174">
            <w:pPr>
              <w:pStyle w:val="acctmergecolhdg"/>
              <w:spacing w:line="240" w:lineRule="auto"/>
              <w:rPr>
                <w:b w:val="0"/>
                <w:bCs/>
                <w:szCs w:val="22"/>
              </w:rPr>
            </w:pPr>
            <w:r w:rsidRPr="00A10174">
              <w:rPr>
                <w:b w:val="0"/>
                <w:bCs/>
                <w:szCs w:val="22"/>
              </w:rPr>
              <w:t>31 December</w:t>
            </w:r>
          </w:p>
        </w:tc>
      </w:tr>
      <w:tr w:rsidR="00E946B0" w:rsidRPr="00A10174" w14:paraId="1F405A97" w14:textId="77777777" w:rsidTr="005434BF">
        <w:trPr>
          <w:cantSplit/>
          <w:trHeight w:val="144"/>
          <w:tblHeader/>
        </w:trPr>
        <w:tc>
          <w:tcPr>
            <w:tcW w:w="2811" w:type="dxa"/>
            <w:vAlign w:val="bottom"/>
          </w:tcPr>
          <w:p w14:paraId="706C5A68" w14:textId="6A3450DD" w:rsidR="00E946B0" w:rsidRPr="00A10174" w:rsidRDefault="00E946B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vAlign w:val="center"/>
          </w:tcPr>
          <w:p w14:paraId="01DB849B" w14:textId="4D6CEA9E" w:rsidR="00E946B0" w:rsidRPr="00A10174" w:rsidRDefault="00E946B0" w:rsidP="00A10174">
            <w:pPr>
              <w:pStyle w:val="acctmergecolhdg"/>
              <w:spacing w:line="240" w:lineRule="auto"/>
              <w:rPr>
                <w:b w:val="0"/>
                <w:bCs/>
                <w:szCs w:val="22"/>
              </w:rPr>
            </w:pPr>
            <w:r w:rsidRPr="00A10174">
              <w:rPr>
                <w:b w:val="0"/>
                <w:bCs/>
                <w:szCs w:val="22"/>
              </w:rPr>
              <w:t>202</w:t>
            </w:r>
            <w:r w:rsidR="00DD7E21" w:rsidRPr="00A10174">
              <w:rPr>
                <w:b w:val="0"/>
                <w:bCs/>
                <w:szCs w:val="22"/>
              </w:rPr>
              <w:t>5</w:t>
            </w:r>
          </w:p>
        </w:tc>
        <w:tc>
          <w:tcPr>
            <w:tcW w:w="180" w:type="dxa"/>
          </w:tcPr>
          <w:p w14:paraId="63E56E43" w14:textId="77777777" w:rsidR="00E946B0" w:rsidRPr="00A10174" w:rsidRDefault="00E946B0" w:rsidP="00A10174">
            <w:pPr>
              <w:pStyle w:val="acctmergecolhdg"/>
              <w:spacing w:line="240" w:lineRule="auto"/>
              <w:rPr>
                <w:b w:val="0"/>
                <w:bCs/>
                <w:szCs w:val="22"/>
              </w:rPr>
            </w:pPr>
          </w:p>
        </w:tc>
        <w:tc>
          <w:tcPr>
            <w:tcW w:w="1379" w:type="dxa"/>
            <w:vAlign w:val="center"/>
          </w:tcPr>
          <w:p w14:paraId="118CDD4F" w14:textId="3B37C05A" w:rsidR="00E946B0" w:rsidRPr="00A10174" w:rsidRDefault="00DD7E21" w:rsidP="00A10174">
            <w:pPr>
              <w:pStyle w:val="acctmergecolhdg"/>
              <w:spacing w:line="240" w:lineRule="auto"/>
              <w:rPr>
                <w:b w:val="0"/>
                <w:bCs/>
                <w:szCs w:val="22"/>
              </w:rPr>
            </w:pPr>
            <w:r w:rsidRPr="00A10174">
              <w:rPr>
                <w:b w:val="0"/>
                <w:bCs/>
                <w:szCs w:val="22"/>
              </w:rPr>
              <w:t>2024</w:t>
            </w:r>
          </w:p>
        </w:tc>
        <w:tc>
          <w:tcPr>
            <w:tcW w:w="284" w:type="dxa"/>
            <w:vAlign w:val="center"/>
          </w:tcPr>
          <w:p w14:paraId="5D7AE06F" w14:textId="6324B050" w:rsidR="00E946B0" w:rsidRPr="00A10174" w:rsidRDefault="00E946B0" w:rsidP="00A10174">
            <w:pPr>
              <w:pStyle w:val="acctmergecolhdg"/>
              <w:spacing w:line="240" w:lineRule="auto"/>
              <w:rPr>
                <w:b w:val="0"/>
                <w:bCs/>
                <w:szCs w:val="22"/>
              </w:rPr>
            </w:pPr>
          </w:p>
        </w:tc>
        <w:tc>
          <w:tcPr>
            <w:tcW w:w="1400" w:type="dxa"/>
            <w:vAlign w:val="center"/>
          </w:tcPr>
          <w:p w14:paraId="4E00F005" w14:textId="07A37DF5" w:rsidR="00E946B0" w:rsidRPr="00A10174" w:rsidRDefault="00E946B0" w:rsidP="00A10174">
            <w:pPr>
              <w:pStyle w:val="acctmergecolhdg"/>
              <w:spacing w:line="240" w:lineRule="auto"/>
              <w:rPr>
                <w:b w:val="0"/>
                <w:bCs/>
                <w:szCs w:val="22"/>
              </w:rPr>
            </w:pPr>
            <w:r w:rsidRPr="00A10174">
              <w:rPr>
                <w:b w:val="0"/>
                <w:bCs/>
                <w:szCs w:val="22"/>
              </w:rPr>
              <w:t>202</w:t>
            </w:r>
            <w:r w:rsidR="00DD7E21" w:rsidRPr="00A10174">
              <w:rPr>
                <w:b w:val="0"/>
                <w:bCs/>
                <w:szCs w:val="22"/>
              </w:rPr>
              <w:t>5</w:t>
            </w:r>
          </w:p>
        </w:tc>
        <w:tc>
          <w:tcPr>
            <w:tcW w:w="181" w:type="dxa"/>
            <w:vAlign w:val="center"/>
          </w:tcPr>
          <w:p w14:paraId="1504DDAA" w14:textId="77777777" w:rsidR="00E946B0" w:rsidRPr="00A10174" w:rsidRDefault="00E946B0" w:rsidP="00A10174">
            <w:pPr>
              <w:pStyle w:val="acctmergecolhdg"/>
              <w:spacing w:line="240" w:lineRule="auto"/>
              <w:rPr>
                <w:b w:val="0"/>
                <w:bCs/>
                <w:szCs w:val="22"/>
              </w:rPr>
            </w:pPr>
          </w:p>
        </w:tc>
        <w:tc>
          <w:tcPr>
            <w:tcW w:w="1352" w:type="dxa"/>
            <w:vAlign w:val="center"/>
          </w:tcPr>
          <w:p w14:paraId="76B8812C" w14:textId="475B0885" w:rsidR="00E946B0" w:rsidRPr="00A10174" w:rsidRDefault="00232E96" w:rsidP="00A10174">
            <w:pPr>
              <w:pStyle w:val="acctmergecolhdg"/>
              <w:spacing w:line="240" w:lineRule="auto"/>
              <w:rPr>
                <w:b w:val="0"/>
                <w:bCs/>
                <w:szCs w:val="22"/>
                <w:lang w:bidi="th-TH"/>
              </w:rPr>
            </w:pPr>
            <w:r w:rsidRPr="00A10174">
              <w:rPr>
                <w:b w:val="0"/>
                <w:bCs/>
                <w:szCs w:val="22"/>
              </w:rPr>
              <w:t>202</w:t>
            </w:r>
            <w:r w:rsidR="00DD7E21" w:rsidRPr="00A10174">
              <w:rPr>
                <w:b w:val="0"/>
                <w:bCs/>
                <w:szCs w:val="22"/>
              </w:rPr>
              <w:t>4</w:t>
            </w:r>
          </w:p>
        </w:tc>
      </w:tr>
      <w:tr w:rsidR="00E946B0" w:rsidRPr="00A10174" w14:paraId="72019F34" w14:textId="77777777" w:rsidTr="005434BF">
        <w:trPr>
          <w:cantSplit/>
          <w:trHeight w:val="144"/>
          <w:tblHeader/>
        </w:trPr>
        <w:tc>
          <w:tcPr>
            <w:tcW w:w="2811" w:type="dxa"/>
            <w:vAlign w:val="bottom"/>
          </w:tcPr>
          <w:p w14:paraId="5C5DB017" w14:textId="77777777" w:rsidR="00E946B0" w:rsidRPr="00A10174" w:rsidRDefault="00E946B0" w:rsidP="00A10174">
            <w:pPr>
              <w:pStyle w:val="acctfourfigures"/>
              <w:spacing w:line="240" w:lineRule="auto"/>
              <w:rPr>
                <w:b/>
                <w:bCs/>
                <w:i/>
                <w:iCs/>
                <w:szCs w:val="22"/>
              </w:rPr>
            </w:pPr>
          </w:p>
        </w:tc>
        <w:tc>
          <w:tcPr>
            <w:tcW w:w="6193" w:type="dxa"/>
            <w:gridSpan w:val="7"/>
          </w:tcPr>
          <w:p w14:paraId="6644A1D7" w14:textId="3206D0EE" w:rsidR="00E946B0" w:rsidRPr="00A10174" w:rsidRDefault="00E946B0" w:rsidP="00A10174">
            <w:pPr>
              <w:pStyle w:val="acctmergecolhdg"/>
              <w:spacing w:line="240" w:lineRule="auto"/>
              <w:rPr>
                <w:b w:val="0"/>
                <w:bCs/>
                <w:szCs w:val="22"/>
              </w:rPr>
            </w:pPr>
            <w:r w:rsidRPr="00A10174">
              <w:rPr>
                <w:b w:val="0"/>
                <w:bCs/>
                <w:i/>
                <w:iCs/>
                <w:szCs w:val="22"/>
              </w:rPr>
              <w:t>(in thousand Baht)</w:t>
            </w:r>
          </w:p>
        </w:tc>
      </w:tr>
      <w:tr w:rsidR="00342DA0" w:rsidRPr="00A10174" w14:paraId="0BDB247F" w14:textId="77777777" w:rsidTr="005434BF">
        <w:trPr>
          <w:cantSplit/>
          <w:trHeight w:val="144"/>
        </w:trPr>
        <w:tc>
          <w:tcPr>
            <w:tcW w:w="2811" w:type="dxa"/>
            <w:vAlign w:val="bottom"/>
          </w:tcPr>
          <w:p w14:paraId="08022F90" w14:textId="4B86AC49" w:rsidR="00342DA0" w:rsidRPr="00A10174" w:rsidRDefault="00403C0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T</w:t>
            </w:r>
            <w:r w:rsidR="00342DA0" w:rsidRPr="00A10174">
              <w:rPr>
                <w:rFonts w:ascii="Times New Roman" w:hAnsi="Times New Roman" w:cs="Times New Roman"/>
                <w:b/>
                <w:bCs/>
                <w:i/>
                <w:iCs/>
                <w:sz w:val="22"/>
                <w:szCs w:val="22"/>
              </w:rPr>
              <w:t>rade accounts receivable</w:t>
            </w:r>
          </w:p>
        </w:tc>
        <w:tc>
          <w:tcPr>
            <w:tcW w:w="1417" w:type="dxa"/>
          </w:tcPr>
          <w:p w14:paraId="56E76F78" w14:textId="77777777" w:rsidR="00342DA0" w:rsidRPr="00A10174" w:rsidRDefault="00342DA0" w:rsidP="00A10174">
            <w:pPr>
              <w:pStyle w:val="acctfourfigures"/>
              <w:tabs>
                <w:tab w:val="clear" w:pos="765"/>
                <w:tab w:val="decimal" w:pos="1344"/>
              </w:tabs>
              <w:spacing w:line="240" w:lineRule="auto"/>
              <w:rPr>
                <w:szCs w:val="22"/>
              </w:rPr>
            </w:pPr>
          </w:p>
        </w:tc>
        <w:tc>
          <w:tcPr>
            <w:tcW w:w="180" w:type="dxa"/>
          </w:tcPr>
          <w:p w14:paraId="07AC255D" w14:textId="77777777" w:rsidR="00342DA0" w:rsidRPr="00A10174" w:rsidRDefault="00342DA0" w:rsidP="00A10174">
            <w:pPr>
              <w:pStyle w:val="acctfourfigures"/>
              <w:spacing w:line="240" w:lineRule="auto"/>
              <w:rPr>
                <w:szCs w:val="22"/>
              </w:rPr>
            </w:pPr>
          </w:p>
        </w:tc>
        <w:tc>
          <w:tcPr>
            <w:tcW w:w="1379" w:type="dxa"/>
          </w:tcPr>
          <w:p w14:paraId="7222214C" w14:textId="77777777" w:rsidR="00342DA0" w:rsidRPr="00A10174" w:rsidRDefault="00342DA0" w:rsidP="00A10174">
            <w:pPr>
              <w:pStyle w:val="acctfourfigures"/>
              <w:spacing w:line="240" w:lineRule="auto"/>
              <w:rPr>
                <w:szCs w:val="22"/>
              </w:rPr>
            </w:pPr>
          </w:p>
        </w:tc>
        <w:tc>
          <w:tcPr>
            <w:tcW w:w="284" w:type="dxa"/>
          </w:tcPr>
          <w:p w14:paraId="22644983" w14:textId="77777777" w:rsidR="00342DA0" w:rsidRPr="00A10174" w:rsidRDefault="00342DA0" w:rsidP="00A10174">
            <w:pPr>
              <w:pStyle w:val="acctfourfigures"/>
              <w:spacing w:line="240" w:lineRule="auto"/>
              <w:rPr>
                <w:szCs w:val="22"/>
              </w:rPr>
            </w:pPr>
          </w:p>
        </w:tc>
        <w:tc>
          <w:tcPr>
            <w:tcW w:w="1400" w:type="dxa"/>
          </w:tcPr>
          <w:p w14:paraId="7C64E574" w14:textId="77777777" w:rsidR="00342DA0" w:rsidRPr="00A10174" w:rsidRDefault="00342DA0" w:rsidP="00A10174">
            <w:pPr>
              <w:pStyle w:val="acctfourfigures"/>
              <w:spacing w:line="240" w:lineRule="auto"/>
              <w:rPr>
                <w:szCs w:val="22"/>
              </w:rPr>
            </w:pPr>
          </w:p>
        </w:tc>
        <w:tc>
          <w:tcPr>
            <w:tcW w:w="181" w:type="dxa"/>
          </w:tcPr>
          <w:p w14:paraId="45C37C31" w14:textId="77777777" w:rsidR="00342DA0" w:rsidRPr="00A10174" w:rsidRDefault="00342DA0" w:rsidP="00A10174">
            <w:pPr>
              <w:pStyle w:val="acctfourfigures"/>
              <w:spacing w:line="240" w:lineRule="auto"/>
              <w:rPr>
                <w:szCs w:val="22"/>
              </w:rPr>
            </w:pPr>
          </w:p>
        </w:tc>
        <w:tc>
          <w:tcPr>
            <w:tcW w:w="1352" w:type="dxa"/>
          </w:tcPr>
          <w:p w14:paraId="778030C0" w14:textId="77777777" w:rsidR="00342DA0" w:rsidRPr="00A10174" w:rsidRDefault="00342DA0" w:rsidP="00A10174">
            <w:pPr>
              <w:pStyle w:val="acctfourfigures"/>
              <w:spacing w:line="240" w:lineRule="auto"/>
              <w:rPr>
                <w:szCs w:val="22"/>
              </w:rPr>
            </w:pPr>
          </w:p>
        </w:tc>
      </w:tr>
      <w:tr w:rsidR="00342DA0" w:rsidRPr="00A10174" w14:paraId="6E09DF2C" w14:textId="77777777" w:rsidTr="005434BF">
        <w:trPr>
          <w:cantSplit/>
          <w:trHeight w:val="144"/>
        </w:trPr>
        <w:tc>
          <w:tcPr>
            <w:tcW w:w="2811" w:type="dxa"/>
            <w:vAlign w:val="bottom"/>
          </w:tcPr>
          <w:p w14:paraId="6214B8CB" w14:textId="6BEB816C" w:rsidR="00342DA0" w:rsidRPr="00A10174" w:rsidRDefault="00342DA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sz w:val="22"/>
                <w:szCs w:val="22"/>
              </w:rPr>
              <w:t>Subsidiar</w:t>
            </w:r>
            <w:r w:rsidR="00EB70DB" w:rsidRPr="00A10174">
              <w:rPr>
                <w:rFonts w:ascii="Times New Roman" w:hAnsi="Times New Roman" w:cs="Times New Roman"/>
                <w:sz w:val="22"/>
                <w:szCs w:val="22"/>
              </w:rPr>
              <w:t>ies</w:t>
            </w:r>
          </w:p>
        </w:tc>
        <w:tc>
          <w:tcPr>
            <w:tcW w:w="1417" w:type="dxa"/>
            <w:vAlign w:val="bottom"/>
          </w:tcPr>
          <w:p w14:paraId="500225E7" w14:textId="5E0D26D6" w:rsidR="00342DA0" w:rsidRPr="00A10174" w:rsidRDefault="000810C9" w:rsidP="00A10174">
            <w:pPr>
              <w:pStyle w:val="acctfourfigures"/>
              <w:tabs>
                <w:tab w:val="clear" w:pos="765"/>
                <w:tab w:val="decimal" w:pos="641"/>
              </w:tabs>
              <w:spacing w:line="240" w:lineRule="auto"/>
              <w:ind w:right="279"/>
              <w:jc w:val="right"/>
              <w:rPr>
                <w:szCs w:val="22"/>
              </w:rPr>
            </w:pPr>
            <w:r w:rsidRPr="00A10174">
              <w:rPr>
                <w:szCs w:val="22"/>
              </w:rPr>
              <w:t>-</w:t>
            </w:r>
          </w:p>
        </w:tc>
        <w:tc>
          <w:tcPr>
            <w:tcW w:w="180" w:type="dxa"/>
          </w:tcPr>
          <w:p w14:paraId="7D74E6CE" w14:textId="77777777" w:rsidR="00342DA0" w:rsidRPr="00A10174" w:rsidRDefault="00342DA0" w:rsidP="00A10174">
            <w:pPr>
              <w:pStyle w:val="acctfourfigures"/>
              <w:spacing w:line="240" w:lineRule="auto"/>
              <w:rPr>
                <w:szCs w:val="22"/>
              </w:rPr>
            </w:pPr>
          </w:p>
        </w:tc>
        <w:tc>
          <w:tcPr>
            <w:tcW w:w="1379" w:type="dxa"/>
          </w:tcPr>
          <w:p w14:paraId="08C76F84" w14:textId="0132D060" w:rsidR="00342DA0" w:rsidRPr="00A10174" w:rsidRDefault="00BB5321" w:rsidP="00A10174">
            <w:pPr>
              <w:pStyle w:val="acctfourfigures"/>
              <w:tabs>
                <w:tab w:val="clear" w:pos="765"/>
                <w:tab w:val="decimal" w:pos="641"/>
              </w:tabs>
              <w:spacing w:line="240" w:lineRule="auto"/>
              <w:ind w:right="279"/>
              <w:jc w:val="right"/>
              <w:rPr>
                <w:szCs w:val="22"/>
              </w:rPr>
            </w:pPr>
            <w:r w:rsidRPr="00A10174">
              <w:rPr>
                <w:szCs w:val="22"/>
              </w:rPr>
              <w:t>-</w:t>
            </w:r>
          </w:p>
        </w:tc>
        <w:tc>
          <w:tcPr>
            <w:tcW w:w="284" w:type="dxa"/>
            <w:vAlign w:val="bottom"/>
          </w:tcPr>
          <w:p w14:paraId="660DC609" w14:textId="77777777" w:rsidR="00342DA0" w:rsidRPr="00A10174" w:rsidRDefault="00342DA0" w:rsidP="00A10174">
            <w:pPr>
              <w:pStyle w:val="acctfourfigures"/>
              <w:spacing w:line="240" w:lineRule="auto"/>
              <w:rPr>
                <w:szCs w:val="22"/>
              </w:rPr>
            </w:pPr>
          </w:p>
        </w:tc>
        <w:tc>
          <w:tcPr>
            <w:tcW w:w="1400" w:type="dxa"/>
            <w:vAlign w:val="bottom"/>
          </w:tcPr>
          <w:p w14:paraId="3973321E" w14:textId="11187CAE" w:rsidR="00342DA0"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308</w:t>
            </w:r>
          </w:p>
        </w:tc>
        <w:tc>
          <w:tcPr>
            <w:tcW w:w="181" w:type="dxa"/>
            <w:vAlign w:val="bottom"/>
          </w:tcPr>
          <w:p w14:paraId="1356837D" w14:textId="77777777" w:rsidR="00342DA0" w:rsidRPr="00A10174" w:rsidRDefault="00342DA0" w:rsidP="00A10174">
            <w:pPr>
              <w:pStyle w:val="acctfourfigures"/>
              <w:spacing w:line="240" w:lineRule="auto"/>
              <w:rPr>
                <w:szCs w:val="22"/>
              </w:rPr>
            </w:pPr>
          </w:p>
        </w:tc>
        <w:tc>
          <w:tcPr>
            <w:tcW w:w="1352" w:type="dxa"/>
            <w:vAlign w:val="bottom"/>
          </w:tcPr>
          <w:p w14:paraId="78FF1D09" w14:textId="6B230536" w:rsidR="00342DA0" w:rsidRPr="00A10174" w:rsidRDefault="00DD7E21" w:rsidP="00A10174">
            <w:pPr>
              <w:pStyle w:val="acctfourfigures"/>
              <w:tabs>
                <w:tab w:val="clear" w:pos="765"/>
                <w:tab w:val="decimal" w:pos="911"/>
              </w:tabs>
              <w:spacing w:line="240" w:lineRule="auto"/>
              <w:ind w:right="11"/>
              <w:jc w:val="right"/>
              <w:rPr>
                <w:szCs w:val="22"/>
              </w:rPr>
            </w:pPr>
            <w:r w:rsidRPr="00A10174">
              <w:rPr>
                <w:szCs w:val="22"/>
              </w:rPr>
              <w:t>98</w:t>
            </w:r>
          </w:p>
        </w:tc>
      </w:tr>
      <w:tr w:rsidR="00342DA0" w:rsidRPr="00A10174" w14:paraId="2CD74F41" w14:textId="77777777" w:rsidTr="005434BF">
        <w:trPr>
          <w:cantSplit/>
          <w:trHeight w:val="144"/>
        </w:trPr>
        <w:tc>
          <w:tcPr>
            <w:tcW w:w="2811" w:type="dxa"/>
            <w:vAlign w:val="bottom"/>
          </w:tcPr>
          <w:p w14:paraId="6E8A52AE" w14:textId="549F2BCB" w:rsidR="00342DA0" w:rsidRPr="00A10174" w:rsidRDefault="00342DA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related part</w:t>
            </w:r>
            <w:r w:rsidR="00B32D24" w:rsidRPr="00A10174">
              <w:rPr>
                <w:rFonts w:ascii="Times New Roman" w:hAnsi="Times New Roman" w:cs="Times New Roman"/>
                <w:sz w:val="22"/>
                <w:szCs w:val="22"/>
              </w:rPr>
              <w:t>ies</w:t>
            </w:r>
          </w:p>
        </w:tc>
        <w:tc>
          <w:tcPr>
            <w:tcW w:w="1417" w:type="dxa"/>
            <w:tcBorders>
              <w:bottom w:val="single" w:sz="4" w:space="0" w:color="auto"/>
            </w:tcBorders>
            <w:vAlign w:val="bottom"/>
          </w:tcPr>
          <w:p w14:paraId="4B92D2D9" w14:textId="1DE1A968" w:rsidR="00342DA0" w:rsidRPr="00A10174" w:rsidRDefault="000810C9" w:rsidP="00A10174">
            <w:pPr>
              <w:pStyle w:val="acctfourfigures"/>
              <w:tabs>
                <w:tab w:val="clear" w:pos="765"/>
                <w:tab w:val="decimal" w:pos="1344"/>
              </w:tabs>
              <w:spacing w:line="240" w:lineRule="auto"/>
              <w:rPr>
                <w:szCs w:val="22"/>
              </w:rPr>
            </w:pPr>
            <w:r w:rsidRPr="00A10174">
              <w:rPr>
                <w:szCs w:val="22"/>
              </w:rPr>
              <w:t>4,823</w:t>
            </w:r>
          </w:p>
        </w:tc>
        <w:tc>
          <w:tcPr>
            <w:tcW w:w="180" w:type="dxa"/>
          </w:tcPr>
          <w:p w14:paraId="5AAFAF90" w14:textId="77777777" w:rsidR="00342DA0" w:rsidRPr="00A10174" w:rsidRDefault="00342DA0" w:rsidP="00A10174">
            <w:pPr>
              <w:pStyle w:val="acctfourfigures"/>
              <w:spacing w:line="240" w:lineRule="auto"/>
              <w:rPr>
                <w:szCs w:val="22"/>
              </w:rPr>
            </w:pPr>
          </w:p>
        </w:tc>
        <w:tc>
          <w:tcPr>
            <w:tcW w:w="1379" w:type="dxa"/>
            <w:tcBorders>
              <w:bottom w:val="single" w:sz="4" w:space="0" w:color="auto"/>
            </w:tcBorders>
          </w:tcPr>
          <w:p w14:paraId="20EF1443" w14:textId="55BC6990" w:rsidR="00342DA0" w:rsidRPr="00A10174" w:rsidRDefault="00DD7E21" w:rsidP="00A10174">
            <w:pPr>
              <w:pStyle w:val="acctfourfigures"/>
              <w:tabs>
                <w:tab w:val="clear" w:pos="765"/>
                <w:tab w:val="decimal" w:pos="911"/>
              </w:tabs>
              <w:spacing w:line="240" w:lineRule="auto"/>
              <w:jc w:val="right"/>
              <w:rPr>
                <w:szCs w:val="22"/>
              </w:rPr>
            </w:pPr>
            <w:r w:rsidRPr="00A10174">
              <w:rPr>
                <w:szCs w:val="22"/>
              </w:rPr>
              <w:t>4,608</w:t>
            </w:r>
          </w:p>
        </w:tc>
        <w:tc>
          <w:tcPr>
            <w:tcW w:w="284" w:type="dxa"/>
            <w:vAlign w:val="bottom"/>
          </w:tcPr>
          <w:p w14:paraId="0EE905DD" w14:textId="77777777" w:rsidR="00342DA0" w:rsidRPr="00A10174" w:rsidRDefault="00342DA0" w:rsidP="00A10174">
            <w:pPr>
              <w:pStyle w:val="acctfourfigures"/>
              <w:spacing w:line="240" w:lineRule="auto"/>
              <w:rPr>
                <w:szCs w:val="22"/>
              </w:rPr>
            </w:pPr>
          </w:p>
        </w:tc>
        <w:tc>
          <w:tcPr>
            <w:tcW w:w="1400" w:type="dxa"/>
            <w:tcBorders>
              <w:bottom w:val="single" w:sz="4" w:space="0" w:color="auto"/>
            </w:tcBorders>
            <w:vAlign w:val="bottom"/>
          </w:tcPr>
          <w:p w14:paraId="1C92B99E" w14:textId="7373C74B" w:rsidR="00342DA0" w:rsidRPr="00A10174" w:rsidRDefault="000810C9"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43E79D11" w14:textId="77777777" w:rsidR="00342DA0" w:rsidRPr="00A10174" w:rsidRDefault="00342DA0" w:rsidP="00A10174">
            <w:pPr>
              <w:pStyle w:val="acctfourfigures"/>
              <w:spacing w:line="240" w:lineRule="auto"/>
              <w:rPr>
                <w:szCs w:val="22"/>
              </w:rPr>
            </w:pPr>
          </w:p>
        </w:tc>
        <w:tc>
          <w:tcPr>
            <w:tcW w:w="1352" w:type="dxa"/>
            <w:tcBorders>
              <w:bottom w:val="single" w:sz="4" w:space="0" w:color="auto"/>
            </w:tcBorders>
            <w:vAlign w:val="bottom"/>
          </w:tcPr>
          <w:p w14:paraId="278177A2" w14:textId="3E660318" w:rsidR="00342DA0" w:rsidRPr="00A10174" w:rsidRDefault="00BB5321" w:rsidP="00A10174">
            <w:pPr>
              <w:pStyle w:val="acctfourfigures"/>
              <w:tabs>
                <w:tab w:val="clear" w:pos="765"/>
                <w:tab w:val="decimal" w:pos="820"/>
              </w:tabs>
              <w:spacing w:line="240" w:lineRule="auto"/>
              <w:rPr>
                <w:szCs w:val="22"/>
              </w:rPr>
            </w:pPr>
            <w:r w:rsidRPr="00A10174">
              <w:rPr>
                <w:szCs w:val="22"/>
              </w:rPr>
              <w:t>-</w:t>
            </w:r>
          </w:p>
        </w:tc>
      </w:tr>
      <w:tr w:rsidR="00342DA0" w:rsidRPr="00A10174" w14:paraId="5A4B1082" w14:textId="77777777" w:rsidTr="005434BF">
        <w:trPr>
          <w:cantSplit/>
          <w:trHeight w:val="144"/>
        </w:trPr>
        <w:tc>
          <w:tcPr>
            <w:tcW w:w="2811" w:type="dxa"/>
            <w:vAlign w:val="bottom"/>
          </w:tcPr>
          <w:p w14:paraId="589A4BAB" w14:textId="01DEA103" w:rsidR="00342DA0" w:rsidRPr="00A10174" w:rsidRDefault="00342DA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255BCEF" w14:textId="03A6C166" w:rsidR="00342DA0" w:rsidRPr="00A10174" w:rsidRDefault="000810C9" w:rsidP="00A10174">
            <w:pPr>
              <w:pStyle w:val="acctfourfigures"/>
              <w:tabs>
                <w:tab w:val="clear" w:pos="765"/>
                <w:tab w:val="decimal" w:pos="1344"/>
              </w:tabs>
              <w:spacing w:line="240" w:lineRule="auto"/>
              <w:rPr>
                <w:b/>
                <w:bCs/>
                <w:szCs w:val="22"/>
              </w:rPr>
            </w:pPr>
            <w:r w:rsidRPr="00A10174">
              <w:rPr>
                <w:b/>
                <w:bCs/>
                <w:szCs w:val="22"/>
              </w:rPr>
              <w:t>4,823</w:t>
            </w:r>
          </w:p>
        </w:tc>
        <w:tc>
          <w:tcPr>
            <w:tcW w:w="180" w:type="dxa"/>
          </w:tcPr>
          <w:p w14:paraId="1E3DE030" w14:textId="77777777" w:rsidR="00342DA0" w:rsidRPr="00A10174" w:rsidRDefault="00342DA0" w:rsidP="00A10174">
            <w:pPr>
              <w:pStyle w:val="acctfourfigures"/>
              <w:spacing w:line="240" w:lineRule="auto"/>
              <w:rPr>
                <w:b/>
                <w:bCs/>
                <w:szCs w:val="22"/>
              </w:rPr>
            </w:pPr>
          </w:p>
        </w:tc>
        <w:tc>
          <w:tcPr>
            <w:tcW w:w="1379" w:type="dxa"/>
            <w:tcBorders>
              <w:top w:val="single" w:sz="4" w:space="0" w:color="auto"/>
              <w:bottom w:val="double" w:sz="4" w:space="0" w:color="auto"/>
            </w:tcBorders>
          </w:tcPr>
          <w:p w14:paraId="46CE503A" w14:textId="26B89872" w:rsidR="00342DA0" w:rsidRPr="00A10174" w:rsidRDefault="00DD7E21" w:rsidP="00A10174">
            <w:pPr>
              <w:pStyle w:val="acctfourfigures"/>
              <w:tabs>
                <w:tab w:val="clear" w:pos="765"/>
                <w:tab w:val="decimal" w:pos="911"/>
              </w:tabs>
              <w:spacing w:line="240" w:lineRule="auto"/>
              <w:jc w:val="right"/>
              <w:rPr>
                <w:b/>
                <w:bCs/>
                <w:szCs w:val="22"/>
              </w:rPr>
            </w:pPr>
            <w:r w:rsidRPr="00A10174">
              <w:rPr>
                <w:b/>
                <w:bCs/>
                <w:szCs w:val="22"/>
              </w:rPr>
              <w:t>4,608</w:t>
            </w:r>
          </w:p>
        </w:tc>
        <w:tc>
          <w:tcPr>
            <w:tcW w:w="284" w:type="dxa"/>
            <w:vAlign w:val="bottom"/>
          </w:tcPr>
          <w:p w14:paraId="73E8A326" w14:textId="77777777" w:rsidR="00342DA0" w:rsidRPr="00A10174" w:rsidRDefault="00342DA0" w:rsidP="00A10174">
            <w:pPr>
              <w:pStyle w:val="acctfourfigures"/>
              <w:spacing w:line="240" w:lineRule="auto"/>
              <w:rPr>
                <w:b/>
                <w:bCs/>
                <w:szCs w:val="22"/>
              </w:rPr>
            </w:pPr>
          </w:p>
        </w:tc>
        <w:tc>
          <w:tcPr>
            <w:tcW w:w="1400" w:type="dxa"/>
            <w:tcBorders>
              <w:top w:val="single" w:sz="4" w:space="0" w:color="auto"/>
              <w:bottom w:val="double" w:sz="4" w:space="0" w:color="auto"/>
            </w:tcBorders>
            <w:vAlign w:val="bottom"/>
          </w:tcPr>
          <w:p w14:paraId="3EC7E017" w14:textId="05CFF9F6" w:rsidR="00342DA0" w:rsidRPr="00A10174" w:rsidRDefault="000810C9" w:rsidP="00A10174">
            <w:pPr>
              <w:pStyle w:val="acctfourfigures"/>
              <w:tabs>
                <w:tab w:val="clear" w:pos="765"/>
                <w:tab w:val="decimal" w:pos="997"/>
              </w:tabs>
              <w:spacing w:line="240" w:lineRule="auto"/>
              <w:ind w:right="11"/>
              <w:jc w:val="right"/>
              <w:rPr>
                <w:b/>
                <w:bCs/>
                <w:szCs w:val="22"/>
              </w:rPr>
            </w:pPr>
            <w:r w:rsidRPr="00A10174">
              <w:rPr>
                <w:b/>
                <w:bCs/>
                <w:szCs w:val="22"/>
              </w:rPr>
              <w:t>308</w:t>
            </w:r>
          </w:p>
        </w:tc>
        <w:tc>
          <w:tcPr>
            <w:tcW w:w="181" w:type="dxa"/>
            <w:vAlign w:val="bottom"/>
          </w:tcPr>
          <w:p w14:paraId="14ECB2CB" w14:textId="77777777" w:rsidR="00342DA0" w:rsidRPr="00A10174" w:rsidRDefault="00342DA0" w:rsidP="00A10174">
            <w:pPr>
              <w:pStyle w:val="acctfourfigures"/>
              <w:spacing w:line="240" w:lineRule="auto"/>
              <w:rPr>
                <w:b/>
                <w:bCs/>
                <w:szCs w:val="22"/>
              </w:rPr>
            </w:pPr>
          </w:p>
        </w:tc>
        <w:tc>
          <w:tcPr>
            <w:tcW w:w="1352" w:type="dxa"/>
            <w:tcBorders>
              <w:top w:val="single" w:sz="4" w:space="0" w:color="auto"/>
              <w:bottom w:val="double" w:sz="4" w:space="0" w:color="auto"/>
            </w:tcBorders>
            <w:vAlign w:val="bottom"/>
          </w:tcPr>
          <w:p w14:paraId="5793C074" w14:textId="45394B97" w:rsidR="00342DA0" w:rsidRPr="00A10174" w:rsidRDefault="00DD7E21" w:rsidP="00A10174">
            <w:pPr>
              <w:pStyle w:val="acctfourfigures"/>
              <w:tabs>
                <w:tab w:val="clear" w:pos="765"/>
                <w:tab w:val="decimal" w:pos="911"/>
              </w:tabs>
              <w:spacing w:line="240" w:lineRule="auto"/>
              <w:ind w:right="11"/>
              <w:jc w:val="right"/>
              <w:rPr>
                <w:b/>
                <w:bCs/>
                <w:szCs w:val="22"/>
              </w:rPr>
            </w:pPr>
            <w:r w:rsidRPr="00A10174">
              <w:rPr>
                <w:b/>
                <w:bCs/>
                <w:szCs w:val="22"/>
              </w:rPr>
              <w:t>98</w:t>
            </w:r>
          </w:p>
        </w:tc>
      </w:tr>
      <w:tr w:rsidR="009F406B" w:rsidRPr="00A10174" w14:paraId="40854567" w14:textId="77777777" w:rsidTr="00C31197">
        <w:trPr>
          <w:cantSplit/>
          <w:trHeight w:val="144"/>
        </w:trPr>
        <w:tc>
          <w:tcPr>
            <w:tcW w:w="2811" w:type="dxa"/>
            <w:vAlign w:val="bottom"/>
          </w:tcPr>
          <w:p w14:paraId="46500A9C" w14:textId="77777777" w:rsidR="009F406B" w:rsidRPr="00A10174"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vAlign w:val="bottom"/>
          </w:tcPr>
          <w:p w14:paraId="07B3DB3E" w14:textId="77777777" w:rsidR="009F406B" w:rsidRPr="00A10174" w:rsidRDefault="009F406B" w:rsidP="00A10174">
            <w:pPr>
              <w:pStyle w:val="acctfourfigures"/>
              <w:tabs>
                <w:tab w:val="clear" w:pos="765"/>
                <w:tab w:val="decimal" w:pos="1344"/>
              </w:tabs>
              <w:spacing w:line="240" w:lineRule="auto"/>
              <w:jc w:val="right"/>
              <w:rPr>
                <w:szCs w:val="22"/>
              </w:rPr>
            </w:pPr>
          </w:p>
        </w:tc>
        <w:tc>
          <w:tcPr>
            <w:tcW w:w="180" w:type="dxa"/>
          </w:tcPr>
          <w:p w14:paraId="19EE8176"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DE95E96" w14:textId="77777777" w:rsidR="009F406B" w:rsidRPr="00A10174" w:rsidRDefault="009F406B" w:rsidP="00A10174">
            <w:pPr>
              <w:pStyle w:val="acctfourfigures"/>
              <w:tabs>
                <w:tab w:val="clear" w:pos="765"/>
                <w:tab w:val="decimal" w:pos="911"/>
              </w:tabs>
              <w:spacing w:line="240" w:lineRule="auto"/>
              <w:jc w:val="right"/>
              <w:rPr>
                <w:szCs w:val="22"/>
              </w:rPr>
            </w:pPr>
          </w:p>
        </w:tc>
        <w:tc>
          <w:tcPr>
            <w:tcW w:w="284" w:type="dxa"/>
            <w:vAlign w:val="bottom"/>
          </w:tcPr>
          <w:p w14:paraId="2CDE8EB7"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115BD72" w14:textId="77777777" w:rsidR="009F406B" w:rsidRPr="00A10174" w:rsidRDefault="009F406B" w:rsidP="00A10174">
            <w:pPr>
              <w:pStyle w:val="acctfourfigures"/>
              <w:tabs>
                <w:tab w:val="clear" w:pos="765"/>
                <w:tab w:val="decimal" w:pos="997"/>
              </w:tabs>
              <w:spacing w:line="240" w:lineRule="auto"/>
              <w:ind w:right="11"/>
              <w:jc w:val="right"/>
              <w:rPr>
                <w:szCs w:val="22"/>
              </w:rPr>
            </w:pPr>
          </w:p>
        </w:tc>
        <w:tc>
          <w:tcPr>
            <w:tcW w:w="181" w:type="dxa"/>
            <w:vAlign w:val="bottom"/>
          </w:tcPr>
          <w:p w14:paraId="6A11BCBE"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4582A874" w14:textId="77777777" w:rsidR="009F406B" w:rsidRPr="00A10174" w:rsidRDefault="009F406B" w:rsidP="00A10174">
            <w:pPr>
              <w:pStyle w:val="acctfourfigures"/>
              <w:tabs>
                <w:tab w:val="clear" w:pos="765"/>
                <w:tab w:val="decimal" w:pos="911"/>
              </w:tabs>
              <w:spacing w:line="240" w:lineRule="auto"/>
              <w:ind w:right="11"/>
              <w:jc w:val="center"/>
              <w:rPr>
                <w:szCs w:val="22"/>
              </w:rPr>
            </w:pPr>
          </w:p>
        </w:tc>
      </w:tr>
      <w:tr w:rsidR="009F406B" w:rsidRPr="00A10174" w14:paraId="47330B78" w14:textId="77777777" w:rsidTr="00C31197">
        <w:trPr>
          <w:cantSplit/>
          <w:trHeight w:val="144"/>
        </w:trPr>
        <w:tc>
          <w:tcPr>
            <w:tcW w:w="2811" w:type="dxa"/>
            <w:vAlign w:val="bottom"/>
          </w:tcPr>
          <w:p w14:paraId="53C46366" w14:textId="77777777" w:rsidR="009F406B" w:rsidRPr="00A10174"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0" w:name="_Hlk150265580"/>
            <w:r w:rsidRPr="00A10174">
              <w:rPr>
                <w:rFonts w:ascii="Times New Roman" w:hAnsi="Times New Roman" w:cs="Times New Roman"/>
                <w:b/>
                <w:bCs/>
                <w:i/>
                <w:iCs/>
                <w:sz w:val="22"/>
                <w:szCs w:val="22"/>
              </w:rPr>
              <w:t>Other current receivables</w:t>
            </w:r>
          </w:p>
        </w:tc>
        <w:tc>
          <w:tcPr>
            <w:tcW w:w="1417" w:type="dxa"/>
            <w:vAlign w:val="bottom"/>
          </w:tcPr>
          <w:p w14:paraId="302617DF" w14:textId="77777777" w:rsidR="009F406B" w:rsidRPr="00A10174" w:rsidRDefault="009F406B" w:rsidP="00A10174">
            <w:pPr>
              <w:pStyle w:val="acctfourfigures"/>
              <w:tabs>
                <w:tab w:val="clear" w:pos="765"/>
                <w:tab w:val="decimal" w:pos="1344"/>
              </w:tabs>
              <w:spacing w:line="240" w:lineRule="auto"/>
              <w:jc w:val="right"/>
              <w:rPr>
                <w:szCs w:val="22"/>
              </w:rPr>
            </w:pPr>
          </w:p>
        </w:tc>
        <w:tc>
          <w:tcPr>
            <w:tcW w:w="180" w:type="dxa"/>
          </w:tcPr>
          <w:p w14:paraId="406E9B5B"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79" w:type="dxa"/>
          </w:tcPr>
          <w:p w14:paraId="6E4AC7A0" w14:textId="77777777" w:rsidR="009F406B" w:rsidRPr="00A10174" w:rsidRDefault="009F406B" w:rsidP="00A10174">
            <w:pPr>
              <w:pStyle w:val="acctfourfigures"/>
              <w:tabs>
                <w:tab w:val="clear" w:pos="765"/>
                <w:tab w:val="decimal" w:pos="911"/>
              </w:tabs>
              <w:spacing w:line="240" w:lineRule="auto"/>
              <w:jc w:val="right"/>
              <w:rPr>
                <w:szCs w:val="22"/>
              </w:rPr>
            </w:pPr>
          </w:p>
        </w:tc>
        <w:tc>
          <w:tcPr>
            <w:tcW w:w="284" w:type="dxa"/>
            <w:vAlign w:val="bottom"/>
          </w:tcPr>
          <w:p w14:paraId="45D92F99"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400" w:type="dxa"/>
            <w:vAlign w:val="bottom"/>
          </w:tcPr>
          <w:p w14:paraId="3803DEC5" w14:textId="77777777" w:rsidR="009F406B" w:rsidRPr="00A10174" w:rsidRDefault="009F406B" w:rsidP="00A10174">
            <w:pPr>
              <w:pStyle w:val="acctfourfigures"/>
              <w:tabs>
                <w:tab w:val="clear" w:pos="765"/>
                <w:tab w:val="decimal" w:pos="997"/>
              </w:tabs>
              <w:spacing w:line="240" w:lineRule="auto"/>
              <w:ind w:right="11"/>
              <w:jc w:val="right"/>
              <w:rPr>
                <w:szCs w:val="22"/>
              </w:rPr>
            </w:pPr>
          </w:p>
        </w:tc>
        <w:tc>
          <w:tcPr>
            <w:tcW w:w="181" w:type="dxa"/>
            <w:vAlign w:val="bottom"/>
          </w:tcPr>
          <w:p w14:paraId="0785EB69"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52" w:type="dxa"/>
            <w:vAlign w:val="bottom"/>
          </w:tcPr>
          <w:p w14:paraId="37A4C554" w14:textId="77777777" w:rsidR="009F406B" w:rsidRPr="00A10174" w:rsidRDefault="009F406B" w:rsidP="00A10174">
            <w:pPr>
              <w:pStyle w:val="acctfourfigures"/>
              <w:tabs>
                <w:tab w:val="clear" w:pos="765"/>
                <w:tab w:val="decimal" w:pos="911"/>
              </w:tabs>
              <w:spacing w:line="240" w:lineRule="auto"/>
              <w:ind w:right="11"/>
              <w:jc w:val="right"/>
              <w:rPr>
                <w:szCs w:val="22"/>
              </w:rPr>
            </w:pPr>
          </w:p>
        </w:tc>
      </w:tr>
      <w:tr w:rsidR="009F406B" w:rsidRPr="00A10174" w14:paraId="79E5DA49" w14:textId="77777777" w:rsidTr="00C31197">
        <w:trPr>
          <w:cantSplit/>
          <w:trHeight w:val="144"/>
        </w:trPr>
        <w:tc>
          <w:tcPr>
            <w:tcW w:w="2811" w:type="dxa"/>
            <w:vAlign w:val="bottom"/>
          </w:tcPr>
          <w:p w14:paraId="0C4BE046" w14:textId="77777777" w:rsidR="009F406B" w:rsidRPr="00A10174"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Subsidiaries</w:t>
            </w:r>
          </w:p>
        </w:tc>
        <w:tc>
          <w:tcPr>
            <w:tcW w:w="1417" w:type="dxa"/>
            <w:vAlign w:val="bottom"/>
          </w:tcPr>
          <w:p w14:paraId="55E7A390" w14:textId="2F561376" w:rsidR="009F406B" w:rsidRPr="00A10174" w:rsidRDefault="000810C9" w:rsidP="00A10174">
            <w:pPr>
              <w:pStyle w:val="acctfourfigures"/>
              <w:tabs>
                <w:tab w:val="clear" w:pos="765"/>
                <w:tab w:val="decimal" w:pos="641"/>
              </w:tabs>
              <w:spacing w:line="240" w:lineRule="auto"/>
              <w:ind w:right="279"/>
              <w:jc w:val="right"/>
              <w:rPr>
                <w:szCs w:val="22"/>
              </w:rPr>
            </w:pPr>
            <w:r w:rsidRPr="00A10174">
              <w:rPr>
                <w:szCs w:val="22"/>
              </w:rPr>
              <w:t>-</w:t>
            </w:r>
          </w:p>
        </w:tc>
        <w:tc>
          <w:tcPr>
            <w:tcW w:w="180" w:type="dxa"/>
          </w:tcPr>
          <w:p w14:paraId="327AA5C1"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79" w:type="dxa"/>
          </w:tcPr>
          <w:p w14:paraId="263599CF" w14:textId="77777777" w:rsidR="009F406B" w:rsidRPr="00A10174" w:rsidRDefault="009F406B" w:rsidP="00A10174">
            <w:pPr>
              <w:pStyle w:val="acctfourfigures"/>
              <w:tabs>
                <w:tab w:val="clear" w:pos="765"/>
                <w:tab w:val="decimal" w:pos="641"/>
              </w:tabs>
              <w:spacing w:line="240" w:lineRule="auto"/>
              <w:ind w:right="279"/>
              <w:jc w:val="right"/>
              <w:rPr>
                <w:szCs w:val="22"/>
              </w:rPr>
            </w:pPr>
            <w:r w:rsidRPr="00A10174">
              <w:rPr>
                <w:szCs w:val="22"/>
              </w:rPr>
              <w:t>-</w:t>
            </w:r>
          </w:p>
        </w:tc>
        <w:tc>
          <w:tcPr>
            <w:tcW w:w="284" w:type="dxa"/>
            <w:vAlign w:val="bottom"/>
          </w:tcPr>
          <w:p w14:paraId="715A529E"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400" w:type="dxa"/>
            <w:vAlign w:val="bottom"/>
          </w:tcPr>
          <w:p w14:paraId="31206EFC" w14:textId="5FF2A632" w:rsidR="009F406B"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22,503</w:t>
            </w:r>
          </w:p>
        </w:tc>
        <w:tc>
          <w:tcPr>
            <w:tcW w:w="181" w:type="dxa"/>
            <w:vAlign w:val="bottom"/>
          </w:tcPr>
          <w:p w14:paraId="444E8F7D"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52" w:type="dxa"/>
            <w:vAlign w:val="bottom"/>
          </w:tcPr>
          <w:p w14:paraId="14E3955D" w14:textId="77777777" w:rsidR="009F406B" w:rsidRPr="00A10174" w:rsidRDefault="009F406B" w:rsidP="00A10174">
            <w:pPr>
              <w:pStyle w:val="acctfourfigures"/>
              <w:tabs>
                <w:tab w:val="clear" w:pos="765"/>
                <w:tab w:val="decimal" w:pos="911"/>
              </w:tabs>
              <w:spacing w:line="240" w:lineRule="auto"/>
              <w:ind w:right="11"/>
              <w:jc w:val="right"/>
              <w:rPr>
                <w:szCs w:val="22"/>
              </w:rPr>
            </w:pPr>
            <w:r w:rsidRPr="00A10174">
              <w:rPr>
                <w:szCs w:val="22"/>
              </w:rPr>
              <w:t>9,950</w:t>
            </w:r>
          </w:p>
        </w:tc>
      </w:tr>
      <w:tr w:rsidR="009F406B" w:rsidRPr="00A10174" w14:paraId="2D070171" w14:textId="77777777" w:rsidTr="00C31197">
        <w:trPr>
          <w:cantSplit/>
          <w:trHeight w:val="144"/>
        </w:trPr>
        <w:tc>
          <w:tcPr>
            <w:tcW w:w="2811" w:type="dxa"/>
            <w:vAlign w:val="bottom"/>
          </w:tcPr>
          <w:p w14:paraId="01F429FE" w14:textId="77777777" w:rsidR="009F406B" w:rsidRPr="00A10174"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sz w:val="22"/>
                <w:szCs w:val="22"/>
              </w:rPr>
              <w:t>Associate</w:t>
            </w:r>
          </w:p>
        </w:tc>
        <w:tc>
          <w:tcPr>
            <w:tcW w:w="1417" w:type="dxa"/>
            <w:tcBorders>
              <w:bottom w:val="single" w:sz="4" w:space="0" w:color="auto"/>
            </w:tcBorders>
            <w:vAlign w:val="bottom"/>
          </w:tcPr>
          <w:p w14:paraId="0EFBB856" w14:textId="64E64C7D" w:rsidR="009F406B" w:rsidRPr="00A10174" w:rsidRDefault="000810C9" w:rsidP="00A10174">
            <w:pPr>
              <w:pStyle w:val="acctfourfigures"/>
              <w:tabs>
                <w:tab w:val="clear" w:pos="765"/>
                <w:tab w:val="decimal" w:pos="1344"/>
              </w:tabs>
              <w:spacing w:line="240" w:lineRule="auto"/>
              <w:jc w:val="right"/>
              <w:rPr>
                <w:szCs w:val="22"/>
              </w:rPr>
            </w:pPr>
            <w:r w:rsidRPr="00A10174">
              <w:rPr>
                <w:szCs w:val="22"/>
              </w:rPr>
              <w:t>1,223</w:t>
            </w:r>
          </w:p>
        </w:tc>
        <w:tc>
          <w:tcPr>
            <w:tcW w:w="180" w:type="dxa"/>
          </w:tcPr>
          <w:p w14:paraId="69DB8486"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2577EBE3" w14:textId="77777777" w:rsidR="009F406B" w:rsidRPr="00A10174" w:rsidRDefault="009F406B" w:rsidP="00A10174">
            <w:pPr>
              <w:pStyle w:val="acctfourfigures"/>
              <w:tabs>
                <w:tab w:val="clear" w:pos="765"/>
                <w:tab w:val="decimal" w:pos="911"/>
              </w:tabs>
              <w:spacing w:line="240" w:lineRule="auto"/>
              <w:jc w:val="right"/>
              <w:rPr>
                <w:szCs w:val="22"/>
              </w:rPr>
            </w:pPr>
            <w:r w:rsidRPr="00A10174">
              <w:rPr>
                <w:szCs w:val="22"/>
              </w:rPr>
              <w:t>3,219</w:t>
            </w:r>
          </w:p>
        </w:tc>
        <w:tc>
          <w:tcPr>
            <w:tcW w:w="284" w:type="dxa"/>
            <w:vAlign w:val="bottom"/>
          </w:tcPr>
          <w:p w14:paraId="04A129D4"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35CE4CA2" w14:textId="37DC3F02" w:rsidR="009F406B"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153</w:t>
            </w:r>
          </w:p>
        </w:tc>
        <w:tc>
          <w:tcPr>
            <w:tcW w:w="181" w:type="dxa"/>
            <w:vAlign w:val="bottom"/>
          </w:tcPr>
          <w:p w14:paraId="465EB98B" w14:textId="77777777" w:rsidR="009F406B" w:rsidRPr="00A10174" w:rsidRDefault="009F406B"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3B00E968" w14:textId="77777777" w:rsidR="009F406B" w:rsidRPr="00A10174" w:rsidRDefault="009F406B" w:rsidP="00A10174">
            <w:pPr>
              <w:pStyle w:val="acctfourfigures"/>
              <w:tabs>
                <w:tab w:val="clear" w:pos="765"/>
                <w:tab w:val="decimal" w:pos="911"/>
              </w:tabs>
              <w:spacing w:line="240" w:lineRule="auto"/>
              <w:ind w:right="11"/>
              <w:jc w:val="right"/>
              <w:rPr>
                <w:szCs w:val="22"/>
              </w:rPr>
            </w:pPr>
            <w:r w:rsidRPr="00A10174">
              <w:rPr>
                <w:szCs w:val="22"/>
              </w:rPr>
              <w:t>612</w:t>
            </w:r>
          </w:p>
        </w:tc>
      </w:tr>
      <w:tr w:rsidR="009F406B" w:rsidRPr="00A10174" w14:paraId="30BBDE6F" w14:textId="77777777" w:rsidTr="00C31197">
        <w:trPr>
          <w:cantSplit/>
          <w:trHeight w:val="144"/>
        </w:trPr>
        <w:tc>
          <w:tcPr>
            <w:tcW w:w="2811" w:type="dxa"/>
            <w:vAlign w:val="bottom"/>
          </w:tcPr>
          <w:p w14:paraId="00CF0A8C" w14:textId="77777777" w:rsidR="009F406B" w:rsidRPr="00A10174"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1D43CB5" w14:textId="68F71C29" w:rsidR="009F406B" w:rsidRPr="00A10174" w:rsidRDefault="000810C9" w:rsidP="00A10174">
            <w:pPr>
              <w:pStyle w:val="acctfourfigures"/>
              <w:tabs>
                <w:tab w:val="clear" w:pos="765"/>
                <w:tab w:val="decimal" w:pos="1344"/>
              </w:tabs>
              <w:spacing w:line="240" w:lineRule="auto"/>
              <w:jc w:val="right"/>
              <w:rPr>
                <w:b/>
                <w:bCs/>
                <w:szCs w:val="22"/>
              </w:rPr>
            </w:pPr>
            <w:r w:rsidRPr="00A10174">
              <w:rPr>
                <w:b/>
                <w:bCs/>
                <w:szCs w:val="22"/>
              </w:rPr>
              <w:t>1,223</w:t>
            </w:r>
          </w:p>
        </w:tc>
        <w:tc>
          <w:tcPr>
            <w:tcW w:w="180" w:type="dxa"/>
          </w:tcPr>
          <w:p w14:paraId="6629A6CC" w14:textId="77777777" w:rsidR="009F406B" w:rsidRPr="00A10174" w:rsidRDefault="009F406B"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66F0CA8B" w14:textId="77777777" w:rsidR="009F406B" w:rsidRPr="00A10174" w:rsidRDefault="009F406B" w:rsidP="00A10174">
            <w:pPr>
              <w:pStyle w:val="acctfourfigures"/>
              <w:tabs>
                <w:tab w:val="clear" w:pos="765"/>
                <w:tab w:val="decimal" w:pos="911"/>
              </w:tabs>
              <w:spacing w:line="240" w:lineRule="auto"/>
              <w:jc w:val="right"/>
              <w:rPr>
                <w:b/>
                <w:bCs/>
                <w:szCs w:val="22"/>
              </w:rPr>
            </w:pPr>
            <w:r w:rsidRPr="00A10174">
              <w:rPr>
                <w:b/>
                <w:bCs/>
                <w:szCs w:val="22"/>
              </w:rPr>
              <w:t>3,219</w:t>
            </w:r>
          </w:p>
        </w:tc>
        <w:tc>
          <w:tcPr>
            <w:tcW w:w="284" w:type="dxa"/>
            <w:vAlign w:val="bottom"/>
          </w:tcPr>
          <w:p w14:paraId="3E972457" w14:textId="77777777" w:rsidR="009F406B" w:rsidRPr="00A10174" w:rsidRDefault="009F406B"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75A0262" w14:textId="514B3B85" w:rsidR="009F406B" w:rsidRPr="00A10174" w:rsidRDefault="000810C9" w:rsidP="00A10174">
            <w:pPr>
              <w:pStyle w:val="acctfourfigures"/>
              <w:tabs>
                <w:tab w:val="clear" w:pos="765"/>
                <w:tab w:val="decimal" w:pos="997"/>
              </w:tabs>
              <w:spacing w:line="240" w:lineRule="auto"/>
              <w:ind w:right="11"/>
              <w:jc w:val="right"/>
              <w:rPr>
                <w:b/>
                <w:bCs/>
                <w:szCs w:val="22"/>
              </w:rPr>
            </w:pPr>
            <w:r w:rsidRPr="00A10174">
              <w:rPr>
                <w:b/>
                <w:bCs/>
                <w:szCs w:val="22"/>
              </w:rPr>
              <w:t>22,656</w:t>
            </w:r>
          </w:p>
        </w:tc>
        <w:tc>
          <w:tcPr>
            <w:tcW w:w="181" w:type="dxa"/>
            <w:vAlign w:val="bottom"/>
          </w:tcPr>
          <w:p w14:paraId="631A4F34" w14:textId="77777777" w:rsidR="009F406B" w:rsidRPr="00A10174" w:rsidRDefault="009F406B"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35D636C" w14:textId="77777777" w:rsidR="009F406B" w:rsidRPr="00A10174" w:rsidRDefault="009F406B" w:rsidP="00A10174">
            <w:pPr>
              <w:pStyle w:val="acctfourfigures"/>
              <w:tabs>
                <w:tab w:val="clear" w:pos="765"/>
                <w:tab w:val="decimal" w:pos="911"/>
              </w:tabs>
              <w:spacing w:line="240" w:lineRule="auto"/>
              <w:ind w:right="11"/>
              <w:jc w:val="right"/>
              <w:rPr>
                <w:b/>
                <w:bCs/>
                <w:szCs w:val="22"/>
              </w:rPr>
            </w:pPr>
            <w:r w:rsidRPr="00A10174">
              <w:rPr>
                <w:b/>
                <w:bCs/>
                <w:szCs w:val="22"/>
              </w:rPr>
              <w:t>10,562</w:t>
            </w:r>
          </w:p>
        </w:tc>
      </w:tr>
      <w:bookmarkEnd w:id="0"/>
      <w:tr w:rsidR="00AB12C8" w:rsidRPr="00A10174" w14:paraId="06D5582F" w14:textId="77777777" w:rsidTr="005434BF">
        <w:trPr>
          <w:cantSplit/>
          <w:trHeight w:val="144"/>
        </w:trPr>
        <w:tc>
          <w:tcPr>
            <w:tcW w:w="2811" w:type="dxa"/>
            <w:vAlign w:val="bottom"/>
          </w:tcPr>
          <w:p w14:paraId="35E058CF" w14:textId="77777777" w:rsidR="00AB12C8" w:rsidRPr="00A10174" w:rsidRDefault="00AB12C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Pr>
          <w:p w14:paraId="7ABBC0DB" w14:textId="77777777" w:rsidR="00AB12C8" w:rsidRPr="00A10174" w:rsidRDefault="00AB12C8" w:rsidP="00A10174">
            <w:pPr>
              <w:pStyle w:val="acctfourfigures"/>
              <w:tabs>
                <w:tab w:val="clear" w:pos="765"/>
                <w:tab w:val="decimal" w:pos="1344"/>
              </w:tabs>
              <w:spacing w:line="240" w:lineRule="auto"/>
              <w:rPr>
                <w:szCs w:val="22"/>
              </w:rPr>
            </w:pPr>
          </w:p>
        </w:tc>
        <w:tc>
          <w:tcPr>
            <w:tcW w:w="180" w:type="dxa"/>
          </w:tcPr>
          <w:p w14:paraId="0FE29297" w14:textId="77777777" w:rsidR="00AB12C8" w:rsidRPr="00A10174" w:rsidRDefault="00AB12C8" w:rsidP="00A10174">
            <w:pPr>
              <w:pStyle w:val="acctfourfigures"/>
              <w:spacing w:line="240" w:lineRule="auto"/>
              <w:rPr>
                <w:szCs w:val="22"/>
              </w:rPr>
            </w:pPr>
          </w:p>
        </w:tc>
        <w:tc>
          <w:tcPr>
            <w:tcW w:w="1379" w:type="dxa"/>
          </w:tcPr>
          <w:p w14:paraId="021E563E" w14:textId="77777777" w:rsidR="00AB12C8" w:rsidRPr="00A10174" w:rsidRDefault="00AB12C8" w:rsidP="00A10174">
            <w:pPr>
              <w:pStyle w:val="acctfourfigures"/>
              <w:spacing w:line="240" w:lineRule="auto"/>
              <w:rPr>
                <w:szCs w:val="22"/>
              </w:rPr>
            </w:pPr>
          </w:p>
        </w:tc>
        <w:tc>
          <w:tcPr>
            <w:tcW w:w="284" w:type="dxa"/>
          </w:tcPr>
          <w:p w14:paraId="60DF4284" w14:textId="77777777" w:rsidR="00AB12C8" w:rsidRPr="00A10174" w:rsidRDefault="00AB12C8" w:rsidP="00A10174">
            <w:pPr>
              <w:pStyle w:val="acctfourfigures"/>
              <w:spacing w:line="240" w:lineRule="auto"/>
              <w:rPr>
                <w:szCs w:val="22"/>
              </w:rPr>
            </w:pPr>
          </w:p>
        </w:tc>
        <w:tc>
          <w:tcPr>
            <w:tcW w:w="1400" w:type="dxa"/>
          </w:tcPr>
          <w:p w14:paraId="7007B26C" w14:textId="77777777" w:rsidR="00AB12C8" w:rsidRPr="00A10174" w:rsidRDefault="00AB12C8" w:rsidP="00A10174">
            <w:pPr>
              <w:pStyle w:val="acctfourfigures"/>
              <w:spacing w:line="240" w:lineRule="auto"/>
              <w:rPr>
                <w:szCs w:val="22"/>
              </w:rPr>
            </w:pPr>
          </w:p>
        </w:tc>
        <w:tc>
          <w:tcPr>
            <w:tcW w:w="181" w:type="dxa"/>
          </w:tcPr>
          <w:p w14:paraId="7254BC5D" w14:textId="77777777" w:rsidR="00AB12C8" w:rsidRPr="00A10174" w:rsidRDefault="00AB12C8" w:rsidP="00A10174">
            <w:pPr>
              <w:pStyle w:val="acctfourfigures"/>
              <w:spacing w:line="240" w:lineRule="auto"/>
              <w:rPr>
                <w:szCs w:val="22"/>
              </w:rPr>
            </w:pPr>
          </w:p>
        </w:tc>
        <w:tc>
          <w:tcPr>
            <w:tcW w:w="1352" w:type="dxa"/>
          </w:tcPr>
          <w:p w14:paraId="37CB219D" w14:textId="77777777" w:rsidR="00AB12C8" w:rsidRPr="00A10174" w:rsidRDefault="00AB12C8" w:rsidP="00A10174">
            <w:pPr>
              <w:pStyle w:val="acctfourfigures"/>
              <w:spacing w:line="240" w:lineRule="auto"/>
              <w:rPr>
                <w:szCs w:val="22"/>
              </w:rPr>
            </w:pPr>
          </w:p>
        </w:tc>
      </w:tr>
      <w:tr w:rsidR="00EB70DB" w:rsidRPr="00A10174" w14:paraId="20C6EE16" w14:textId="77777777" w:rsidTr="005434BF">
        <w:trPr>
          <w:cantSplit/>
          <w:trHeight w:val="144"/>
        </w:trPr>
        <w:tc>
          <w:tcPr>
            <w:tcW w:w="2811" w:type="dxa"/>
            <w:vAlign w:val="bottom"/>
          </w:tcPr>
          <w:p w14:paraId="200FB9E6" w14:textId="083549E0" w:rsidR="00EB70DB" w:rsidRPr="00A10174" w:rsidRDefault="00EB70D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 xml:space="preserve">Short-term loans to </w:t>
            </w:r>
          </w:p>
        </w:tc>
        <w:tc>
          <w:tcPr>
            <w:tcW w:w="1417" w:type="dxa"/>
          </w:tcPr>
          <w:p w14:paraId="742AFCE3" w14:textId="77777777" w:rsidR="00EB70DB" w:rsidRPr="00A10174" w:rsidRDefault="00EB70DB" w:rsidP="00A10174">
            <w:pPr>
              <w:pStyle w:val="acctfourfigures"/>
              <w:tabs>
                <w:tab w:val="clear" w:pos="765"/>
                <w:tab w:val="decimal" w:pos="1344"/>
              </w:tabs>
              <w:spacing w:line="240" w:lineRule="auto"/>
              <w:rPr>
                <w:szCs w:val="22"/>
              </w:rPr>
            </w:pPr>
          </w:p>
        </w:tc>
        <w:tc>
          <w:tcPr>
            <w:tcW w:w="180" w:type="dxa"/>
          </w:tcPr>
          <w:p w14:paraId="2329C693" w14:textId="77777777" w:rsidR="00EB70DB" w:rsidRPr="00A10174" w:rsidRDefault="00EB70DB" w:rsidP="00A10174">
            <w:pPr>
              <w:pStyle w:val="acctfourfigures"/>
              <w:spacing w:line="240" w:lineRule="auto"/>
              <w:rPr>
                <w:szCs w:val="22"/>
              </w:rPr>
            </w:pPr>
          </w:p>
        </w:tc>
        <w:tc>
          <w:tcPr>
            <w:tcW w:w="1379" w:type="dxa"/>
          </w:tcPr>
          <w:p w14:paraId="4E852D9E" w14:textId="32027406" w:rsidR="00EB70DB" w:rsidRPr="00A10174" w:rsidRDefault="00EB70DB" w:rsidP="00A10174">
            <w:pPr>
              <w:pStyle w:val="acctfourfigures"/>
              <w:spacing w:line="240" w:lineRule="auto"/>
              <w:rPr>
                <w:szCs w:val="22"/>
              </w:rPr>
            </w:pPr>
          </w:p>
        </w:tc>
        <w:tc>
          <w:tcPr>
            <w:tcW w:w="284" w:type="dxa"/>
          </w:tcPr>
          <w:p w14:paraId="303493AA" w14:textId="47D842BD" w:rsidR="00EB70DB" w:rsidRPr="00A10174" w:rsidRDefault="00EB70DB" w:rsidP="00A10174">
            <w:pPr>
              <w:pStyle w:val="acctfourfigures"/>
              <w:spacing w:line="240" w:lineRule="auto"/>
              <w:rPr>
                <w:szCs w:val="22"/>
              </w:rPr>
            </w:pPr>
          </w:p>
        </w:tc>
        <w:tc>
          <w:tcPr>
            <w:tcW w:w="1400" w:type="dxa"/>
          </w:tcPr>
          <w:p w14:paraId="6C11BCB1" w14:textId="77777777" w:rsidR="00EB70DB" w:rsidRPr="00A10174" w:rsidRDefault="00EB70DB" w:rsidP="00A10174">
            <w:pPr>
              <w:pStyle w:val="acctfourfigures"/>
              <w:spacing w:line="240" w:lineRule="auto"/>
              <w:rPr>
                <w:szCs w:val="22"/>
              </w:rPr>
            </w:pPr>
          </w:p>
        </w:tc>
        <w:tc>
          <w:tcPr>
            <w:tcW w:w="181" w:type="dxa"/>
          </w:tcPr>
          <w:p w14:paraId="7F80CDA1" w14:textId="77777777" w:rsidR="00EB70DB" w:rsidRPr="00A10174" w:rsidRDefault="00EB70DB" w:rsidP="00A10174">
            <w:pPr>
              <w:pStyle w:val="acctfourfigures"/>
              <w:spacing w:line="240" w:lineRule="auto"/>
              <w:rPr>
                <w:szCs w:val="22"/>
              </w:rPr>
            </w:pPr>
          </w:p>
        </w:tc>
        <w:tc>
          <w:tcPr>
            <w:tcW w:w="1352" w:type="dxa"/>
          </w:tcPr>
          <w:p w14:paraId="0B5D9918" w14:textId="77777777" w:rsidR="00EB70DB" w:rsidRPr="00A10174" w:rsidRDefault="00EB70DB" w:rsidP="00A10174">
            <w:pPr>
              <w:pStyle w:val="acctfourfigures"/>
              <w:spacing w:line="240" w:lineRule="auto"/>
              <w:rPr>
                <w:szCs w:val="22"/>
              </w:rPr>
            </w:pPr>
          </w:p>
        </w:tc>
      </w:tr>
      <w:tr w:rsidR="00EB70DB" w:rsidRPr="00A10174" w14:paraId="11435BF0" w14:textId="77777777" w:rsidTr="005434BF">
        <w:trPr>
          <w:cantSplit/>
          <w:trHeight w:val="144"/>
        </w:trPr>
        <w:tc>
          <w:tcPr>
            <w:tcW w:w="2811" w:type="dxa"/>
            <w:vAlign w:val="bottom"/>
          </w:tcPr>
          <w:p w14:paraId="0AA87698" w14:textId="25EFB7B5" w:rsidR="00EB70DB" w:rsidRPr="00A10174" w:rsidRDefault="00EB70D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A10174">
              <w:rPr>
                <w:rFonts w:ascii="Times New Roman" w:hAnsi="Times New Roman" w:cs="Times New Roman"/>
                <w:sz w:val="22"/>
                <w:szCs w:val="22"/>
              </w:rPr>
              <w:t>Subsidiar</w:t>
            </w:r>
            <w:r w:rsidRPr="00A10174">
              <w:rPr>
                <w:rFonts w:ascii="Times New Roman" w:hAnsi="Times New Roman" w:cs="Times New Roman"/>
                <w:sz w:val="22"/>
                <w:szCs w:val="28"/>
              </w:rPr>
              <w:t>ies</w:t>
            </w:r>
          </w:p>
        </w:tc>
        <w:tc>
          <w:tcPr>
            <w:tcW w:w="1417" w:type="dxa"/>
            <w:tcBorders>
              <w:bottom w:val="single" w:sz="4" w:space="0" w:color="auto"/>
            </w:tcBorders>
            <w:vAlign w:val="bottom"/>
          </w:tcPr>
          <w:p w14:paraId="4A9DF9FC" w14:textId="6B003140" w:rsidR="00EB70DB" w:rsidRPr="00A10174" w:rsidRDefault="000810C9" w:rsidP="00A10174">
            <w:pPr>
              <w:pStyle w:val="acctfourfigures"/>
              <w:tabs>
                <w:tab w:val="clear" w:pos="765"/>
                <w:tab w:val="decimal" w:pos="641"/>
              </w:tabs>
              <w:spacing w:line="240" w:lineRule="auto"/>
              <w:ind w:right="279"/>
              <w:jc w:val="right"/>
              <w:rPr>
                <w:szCs w:val="22"/>
              </w:rPr>
            </w:pPr>
            <w:r w:rsidRPr="00A10174">
              <w:rPr>
                <w:szCs w:val="22"/>
              </w:rPr>
              <w:t>-</w:t>
            </w:r>
          </w:p>
        </w:tc>
        <w:tc>
          <w:tcPr>
            <w:tcW w:w="180" w:type="dxa"/>
          </w:tcPr>
          <w:p w14:paraId="4DB2B6C5" w14:textId="77777777" w:rsidR="00EB70DB" w:rsidRPr="00A10174" w:rsidRDefault="00EB70DB"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6F6D92FC" w14:textId="0D3F93D3" w:rsidR="00EB70DB" w:rsidRPr="00A10174" w:rsidRDefault="00BB5321" w:rsidP="00A10174">
            <w:pPr>
              <w:pStyle w:val="acctfourfigures"/>
              <w:tabs>
                <w:tab w:val="clear" w:pos="765"/>
                <w:tab w:val="decimal" w:pos="641"/>
              </w:tabs>
              <w:spacing w:line="240" w:lineRule="auto"/>
              <w:ind w:right="279"/>
              <w:jc w:val="right"/>
              <w:rPr>
                <w:szCs w:val="22"/>
              </w:rPr>
            </w:pPr>
            <w:r w:rsidRPr="00A10174">
              <w:rPr>
                <w:szCs w:val="22"/>
              </w:rPr>
              <w:t>-</w:t>
            </w:r>
          </w:p>
        </w:tc>
        <w:tc>
          <w:tcPr>
            <w:tcW w:w="284" w:type="dxa"/>
            <w:vAlign w:val="bottom"/>
          </w:tcPr>
          <w:p w14:paraId="298C1C34" w14:textId="6633E1E2" w:rsidR="00EB70DB" w:rsidRPr="00A10174" w:rsidRDefault="00EB70DB"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7F22C0B1" w14:textId="2A677B87" w:rsidR="00EB70DB" w:rsidRPr="00A10174" w:rsidRDefault="000810C9" w:rsidP="00A10174">
            <w:pPr>
              <w:pStyle w:val="acctfourfigures"/>
              <w:tabs>
                <w:tab w:val="clear" w:pos="765"/>
                <w:tab w:val="decimal" w:pos="997"/>
              </w:tabs>
              <w:spacing w:line="240" w:lineRule="auto"/>
              <w:ind w:right="11"/>
              <w:jc w:val="right"/>
              <w:rPr>
                <w:szCs w:val="22"/>
              </w:rPr>
            </w:pPr>
            <w:r w:rsidRPr="00A10174">
              <w:rPr>
                <w:szCs w:val="22"/>
              </w:rPr>
              <w:t>144,800</w:t>
            </w:r>
          </w:p>
        </w:tc>
        <w:tc>
          <w:tcPr>
            <w:tcW w:w="181" w:type="dxa"/>
            <w:vAlign w:val="bottom"/>
          </w:tcPr>
          <w:p w14:paraId="73474347" w14:textId="77777777" w:rsidR="00EB70DB" w:rsidRPr="00A10174" w:rsidRDefault="00EB70DB"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FECFA19" w14:textId="52C72527" w:rsidR="00EB70DB" w:rsidRPr="00A10174" w:rsidRDefault="00DD7E21" w:rsidP="00A10174">
            <w:pPr>
              <w:pStyle w:val="acctfourfigures"/>
              <w:tabs>
                <w:tab w:val="clear" w:pos="765"/>
                <w:tab w:val="decimal" w:pos="911"/>
              </w:tabs>
              <w:spacing w:line="240" w:lineRule="auto"/>
              <w:ind w:right="11"/>
              <w:jc w:val="right"/>
              <w:rPr>
                <w:szCs w:val="22"/>
              </w:rPr>
            </w:pPr>
            <w:r w:rsidRPr="00A10174">
              <w:rPr>
                <w:szCs w:val="22"/>
              </w:rPr>
              <w:t>138</w:t>
            </w:r>
            <w:r w:rsidR="00BB5321" w:rsidRPr="00A10174">
              <w:rPr>
                <w:szCs w:val="22"/>
              </w:rPr>
              <w:t>,800</w:t>
            </w:r>
          </w:p>
        </w:tc>
      </w:tr>
      <w:tr w:rsidR="00EB70DB" w:rsidRPr="00A10174" w14:paraId="4DF44044" w14:textId="77777777" w:rsidTr="005434BF">
        <w:trPr>
          <w:cantSplit/>
          <w:trHeight w:val="144"/>
        </w:trPr>
        <w:tc>
          <w:tcPr>
            <w:tcW w:w="2811" w:type="dxa"/>
            <w:vAlign w:val="bottom"/>
          </w:tcPr>
          <w:p w14:paraId="03CC2E7C" w14:textId="11DDB9B5" w:rsidR="00EB70DB" w:rsidRPr="00A10174" w:rsidRDefault="00EB70D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0EA7ECE1" w14:textId="016E54B9" w:rsidR="00EB70DB" w:rsidRPr="00A10174" w:rsidRDefault="000810C9" w:rsidP="00A10174">
            <w:pPr>
              <w:pStyle w:val="acctfourfigures"/>
              <w:tabs>
                <w:tab w:val="clear" w:pos="765"/>
                <w:tab w:val="decimal" w:pos="461"/>
              </w:tabs>
              <w:spacing w:line="240" w:lineRule="auto"/>
              <w:ind w:right="279"/>
              <w:jc w:val="right"/>
              <w:rPr>
                <w:b/>
                <w:bCs/>
                <w:szCs w:val="22"/>
              </w:rPr>
            </w:pPr>
            <w:r w:rsidRPr="00A10174">
              <w:rPr>
                <w:b/>
                <w:bCs/>
                <w:szCs w:val="22"/>
              </w:rPr>
              <w:t>-</w:t>
            </w:r>
          </w:p>
        </w:tc>
        <w:tc>
          <w:tcPr>
            <w:tcW w:w="180" w:type="dxa"/>
          </w:tcPr>
          <w:p w14:paraId="7E7AD9C3" w14:textId="77777777" w:rsidR="00EB70DB" w:rsidRPr="00A10174" w:rsidRDefault="00EB70DB"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53362954" w14:textId="5B16C723" w:rsidR="00EB70DB" w:rsidRPr="00A10174" w:rsidRDefault="00BB5321" w:rsidP="00A10174">
            <w:pPr>
              <w:pStyle w:val="acctfourfigures"/>
              <w:tabs>
                <w:tab w:val="clear" w:pos="765"/>
                <w:tab w:val="decimal" w:pos="641"/>
              </w:tabs>
              <w:spacing w:line="240" w:lineRule="auto"/>
              <w:ind w:right="279"/>
              <w:jc w:val="right"/>
              <w:rPr>
                <w:b/>
                <w:bCs/>
                <w:szCs w:val="22"/>
              </w:rPr>
            </w:pPr>
            <w:r w:rsidRPr="00A10174">
              <w:rPr>
                <w:b/>
                <w:bCs/>
                <w:szCs w:val="22"/>
              </w:rPr>
              <w:t>-</w:t>
            </w:r>
          </w:p>
        </w:tc>
        <w:tc>
          <w:tcPr>
            <w:tcW w:w="284" w:type="dxa"/>
            <w:vAlign w:val="bottom"/>
          </w:tcPr>
          <w:p w14:paraId="5B373C7E" w14:textId="59ACBF5D" w:rsidR="00EB70DB" w:rsidRPr="00A10174" w:rsidRDefault="00EB70DB"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11895EC" w14:textId="51256AC9" w:rsidR="00EB70DB" w:rsidRPr="00A10174" w:rsidRDefault="000810C9" w:rsidP="00A10174">
            <w:pPr>
              <w:pStyle w:val="acctfourfigures"/>
              <w:tabs>
                <w:tab w:val="clear" w:pos="765"/>
                <w:tab w:val="decimal" w:pos="997"/>
              </w:tabs>
              <w:spacing w:line="240" w:lineRule="auto"/>
              <w:ind w:right="11"/>
              <w:jc w:val="right"/>
              <w:rPr>
                <w:b/>
                <w:bCs/>
                <w:szCs w:val="22"/>
              </w:rPr>
            </w:pPr>
            <w:r w:rsidRPr="00A10174">
              <w:rPr>
                <w:b/>
                <w:bCs/>
                <w:szCs w:val="22"/>
              </w:rPr>
              <w:t>144,800</w:t>
            </w:r>
          </w:p>
        </w:tc>
        <w:tc>
          <w:tcPr>
            <w:tcW w:w="181" w:type="dxa"/>
            <w:vAlign w:val="bottom"/>
          </w:tcPr>
          <w:p w14:paraId="573C6B01" w14:textId="77777777" w:rsidR="00EB70DB" w:rsidRPr="00A10174" w:rsidRDefault="00EB70DB"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43E1F156" w14:textId="040D6815" w:rsidR="00EB70DB" w:rsidRPr="00A10174" w:rsidRDefault="00DD7E21" w:rsidP="00A10174">
            <w:pPr>
              <w:pStyle w:val="acctfourfigures"/>
              <w:tabs>
                <w:tab w:val="clear" w:pos="765"/>
                <w:tab w:val="decimal" w:pos="911"/>
              </w:tabs>
              <w:spacing w:line="240" w:lineRule="auto"/>
              <w:ind w:right="11"/>
              <w:jc w:val="right"/>
              <w:rPr>
                <w:b/>
                <w:bCs/>
                <w:szCs w:val="22"/>
              </w:rPr>
            </w:pPr>
            <w:r w:rsidRPr="00A10174">
              <w:rPr>
                <w:b/>
                <w:bCs/>
                <w:szCs w:val="22"/>
              </w:rPr>
              <w:t>138</w:t>
            </w:r>
            <w:r w:rsidR="00BB5321" w:rsidRPr="00A10174">
              <w:rPr>
                <w:b/>
                <w:bCs/>
                <w:szCs w:val="22"/>
              </w:rPr>
              <w:t>,800</w:t>
            </w:r>
          </w:p>
        </w:tc>
      </w:tr>
      <w:tr w:rsidR="002C5BF8" w:rsidRPr="00A10174" w14:paraId="5F018B08" w14:textId="77777777" w:rsidTr="005434BF">
        <w:trPr>
          <w:cantSplit/>
          <w:trHeight w:val="144"/>
        </w:trPr>
        <w:tc>
          <w:tcPr>
            <w:tcW w:w="2811" w:type="dxa"/>
            <w:vAlign w:val="bottom"/>
          </w:tcPr>
          <w:p w14:paraId="70B69FE8" w14:textId="77777777" w:rsidR="002C5BF8" w:rsidRPr="00A10174" w:rsidRDefault="002C5BF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single" w:sz="4" w:space="0" w:color="auto"/>
            </w:tcBorders>
            <w:vAlign w:val="bottom"/>
          </w:tcPr>
          <w:p w14:paraId="292175A7" w14:textId="77777777" w:rsidR="002C5BF8" w:rsidRPr="00A10174" w:rsidRDefault="002C5BF8" w:rsidP="00A10174">
            <w:pPr>
              <w:pStyle w:val="acctfourfigures"/>
              <w:tabs>
                <w:tab w:val="clear" w:pos="765"/>
                <w:tab w:val="decimal" w:pos="461"/>
              </w:tabs>
              <w:spacing w:line="240" w:lineRule="auto"/>
              <w:ind w:right="279"/>
              <w:jc w:val="right"/>
              <w:rPr>
                <w:b/>
                <w:bCs/>
                <w:szCs w:val="22"/>
              </w:rPr>
            </w:pPr>
          </w:p>
        </w:tc>
        <w:tc>
          <w:tcPr>
            <w:tcW w:w="180" w:type="dxa"/>
          </w:tcPr>
          <w:p w14:paraId="03AB5094" w14:textId="77777777" w:rsidR="002C5BF8" w:rsidRPr="00A10174" w:rsidRDefault="002C5BF8"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tcBorders>
          </w:tcPr>
          <w:p w14:paraId="5E3EE720" w14:textId="77777777" w:rsidR="002C5BF8" w:rsidRPr="00A10174" w:rsidRDefault="002C5BF8" w:rsidP="00A10174">
            <w:pPr>
              <w:pStyle w:val="acctfourfigures"/>
              <w:tabs>
                <w:tab w:val="clear" w:pos="765"/>
                <w:tab w:val="decimal" w:pos="641"/>
              </w:tabs>
              <w:spacing w:line="240" w:lineRule="auto"/>
              <w:ind w:right="279"/>
              <w:jc w:val="right"/>
              <w:rPr>
                <w:b/>
                <w:bCs/>
                <w:szCs w:val="22"/>
              </w:rPr>
            </w:pPr>
          </w:p>
        </w:tc>
        <w:tc>
          <w:tcPr>
            <w:tcW w:w="284" w:type="dxa"/>
            <w:vAlign w:val="bottom"/>
          </w:tcPr>
          <w:p w14:paraId="2E359AA8" w14:textId="77777777" w:rsidR="002C5BF8" w:rsidRPr="00A10174" w:rsidRDefault="002C5BF8"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tcBorders>
            <w:vAlign w:val="bottom"/>
          </w:tcPr>
          <w:p w14:paraId="597AE550" w14:textId="77777777" w:rsidR="002C5BF8" w:rsidRPr="00A10174" w:rsidRDefault="002C5BF8" w:rsidP="00A10174">
            <w:pPr>
              <w:pStyle w:val="acctfourfigures"/>
              <w:tabs>
                <w:tab w:val="clear" w:pos="765"/>
                <w:tab w:val="decimal" w:pos="997"/>
              </w:tabs>
              <w:spacing w:line="240" w:lineRule="auto"/>
              <w:ind w:right="11"/>
              <w:jc w:val="right"/>
              <w:rPr>
                <w:b/>
                <w:bCs/>
                <w:szCs w:val="22"/>
              </w:rPr>
            </w:pPr>
          </w:p>
        </w:tc>
        <w:tc>
          <w:tcPr>
            <w:tcW w:w="181" w:type="dxa"/>
            <w:vAlign w:val="bottom"/>
          </w:tcPr>
          <w:p w14:paraId="5ABC1670" w14:textId="77777777" w:rsidR="002C5BF8" w:rsidRPr="00A10174" w:rsidRDefault="002C5BF8"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tcBorders>
            <w:vAlign w:val="bottom"/>
          </w:tcPr>
          <w:p w14:paraId="7CB5A17F" w14:textId="77777777" w:rsidR="002C5BF8" w:rsidRPr="00A10174" w:rsidRDefault="002C5BF8" w:rsidP="00A10174">
            <w:pPr>
              <w:pStyle w:val="acctfourfigures"/>
              <w:tabs>
                <w:tab w:val="clear" w:pos="765"/>
                <w:tab w:val="decimal" w:pos="911"/>
              </w:tabs>
              <w:spacing w:line="240" w:lineRule="auto"/>
              <w:ind w:right="11"/>
              <w:jc w:val="right"/>
              <w:rPr>
                <w:b/>
                <w:bCs/>
                <w:szCs w:val="22"/>
              </w:rPr>
            </w:pPr>
          </w:p>
        </w:tc>
      </w:tr>
      <w:tr w:rsidR="002A6406" w:rsidRPr="00A10174" w14:paraId="21865700" w14:textId="77777777" w:rsidTr="005434BF">
        <w:trPr>
          <w:cantSplit/>
          <w:trHeight w:val="144"/>
        </w:trPr>
        <w:tc>
          <w:tcPr>
            <w:tcW w:w="2811" w:type="dxa"/>
            <w:vAlign w:val="bottom"/>
          </w:tcPr>
          <w:p w14:paraId="5C225E4A" w14:textId="2969D4AA" w:rsidR="002A6406" w:rsidRPr="00A10174" w:rsidRDefault="002A640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Long-term loans to</w:t>
            </w:r>
          </w:p>
        </w:tc>
        <w:tc>
          <w:tcPr>
            <w:tcW w:w="1417" w:type="dxa"/>
          </w:tcPr>
          <w:p w14:paraId="2D8827BB" w14:textId="77777777" w:rsidR="002A6406" w:rsidRPr="00A10174" w:rsidRDefault="002A6406" w:rsidP="00A10174">
            <w:pPr>
              <w:pStyle w:val="acctfourfigures"/>
              <w:tabs>
                <w:tab w:val="clear" w:pos="765"/>
                <w:tab w:val="decimal" w:pos="1344"/>
              </w:tabs>
              <w:spacing w:line="240" w:lineRule="auto"/>
              <w:jc w:val="right"/>
              <w:rPr>
                <w:szCs w:val="22"/>
              </w:rPr>
            </w:pPr>
          </w:p>
        </w:tc>
        <w:tc>
          <w:tcPr>
            <w:tcW w:w="180" w:type="dxa"/>
          </w:tcPr>
          <w:p w14:paraId="5B690B85" w14:textId="77777777" w:rsidR="002A6406" w:rsidRPr="00A10174" w:rsidRDefault="002A6406" w:rsidP="00A10174">
            <w:pPr>
              <w:pStyle w:val="acctfourfigures"/>
              <w:tabs>
                <w:tab w:val="clear" w:pos="765"/>
                <w:tab w:val="decimal" w:pos="911"/>
              </w:tabs>
              <w:spacing w:line="240" w:lineRule="auto"/>
              <w:jc w:val="right"/>
              <w:rPr>
                <w:szCs w:val="22"/>
              </w:rPr>
            </w:pPr>
          </w:p>
        </w:tc>
        <w:tc>
          <w:tcPr>
            <w:tcW w:w="1379" w:type="dxa"/>
          </w:tcPr>
          <w:p w14:paraId="67EBDE4E" w14:textId="77777777" w:rsidR="002A6406" w:rsidRPr="00A10174" w:rsidRDefault="002A6406" w:rsidP="00A10174">
            <w:pPr>
              <w:pStyle w:val="acctfourfigures"/>
              <w:tabs>
                <w:tab w:val="clear" w:pos="765"/>
                <w:tab w:val="decimal" w:pos="911"/>
              </w:tabs>
              <w:spacing w:line="240" w:lineRule="auto"/>
              <w:jc w:val="right"/>
              <w:rPr>
                <w:szCs w:val="22"/>
              </w:rPr>
            </w:pPr>
          </w:p>
        </w:tc>
        <w:tc>
          <w:tcPr>
            <w:tcW w:w="284" w:type="dxa"/>
          </w:tcPr>
          <w:p w14:paraId="5EBC533D" w14:textId="77777777" w:rsidR="002A6406" w:rsidRPr="00A10174" w:rsidRDefault="002A6406" w:rsidP="00A10174">
            <w:pPr>
              <w:pStyle w:val="acctfourfigures"/>
              <w:tabs>
                <w:tab w:val="clear" w:pos="765"/>
                <w:tab w:val="decimal" w:pos="911"/>
              </w:tabs>
              <w:spacing w:line="240" w:lineRule="auto"/>
              <w:jc w:val="right"/>
              <w:rPr>
                <w:szCs w:val="22"/>
              </w:rPr>
            </w:pPr>
          </w:p>
        </w:tc>
        <w:tc>
          <w:tcPr>
            <w:tcW w:w="1400" w:type="dxa"/>
          </w:tcPr>
          <w:p w14:paraId="79D2437E" w14:textId="77777777" w:rsidR="002A6406" w:rsidRPr="00A10174" w:rsidRDefault="002A6406" w:rsidP="00A10174">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A10174" w:rsidRDefault="002A6406" w:rsidP="00A10174">
            <w:pPr>
              <w:pStyle w:val="acctfourfigures"/>
              <w:tabs>
                <w:tab w:val="clear" w:pos="765"/>
                <w:tab w:val="decimal" w:pos="911"/>
              </w:tabs>
              <w:spacing w:line="240" w:lineRule="auto"/>
              <w:jc w:val="right"/>
              <w:rPr>
                <w:szCs w:val="22"/>
              </w:rPr>
            </w:pPr>
          </w:p>
        </w:tc>
        <w:tc>
          <w:tcPr>
            <w:tcW w:w="1352" w:type="dxa"/>
          </w:tcPr>
          <w:p w14:paraId="0E16F374" w14:textId="77777777" w:rsidR="002A6406" w:rsidRPr="00A10174" w:rsidRDefault="002A6406" w:rsidP="00A10174">
            <w:pPr>
              <w:pStyle w:val="acctfourfigures"/>
              <w:tabs>
                <w:tab w:val="clear" w:pos="765"/>
                <w:tab w:val="decimal" w:pos="911"/>
              </w:tabs>
              <w:spacing w:line="240" w:lineRule="auto"/>
              <w:ind w:right="11"/>
              <w:jc w:val="center"/>
              <w:rPr>
                <w:szCs w:val="22"/>
              </w:rPr>
            </w:pPr>
          </w:p>
        </w:tc>
      </w:tr>
      <w:tr w:rsidR="00C05F4C" w:rsidRPr="00A10174" w14:paraId="53548257" w14:textId="77777777" w:rsidTr="005434BF">
        <w:trPr>
          <w:cantSplit/>
          <w:trHeight w:val="144"/>
        </w:trPr>
        <w:tc>
          <w:tcPr>
            <w:tcW w:w="2811" w:type="dxa"/>
            <w:vAlign w:val="bottom"/>
          </w:tcPr>
          <w:p w14:paraId="08B59C61" w14:textId="48A8B2AB" w:rsidR="00C05F4C" w:rsidRPr="00A10174"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sz w:val="22"/>
                <w:szCs w:val="22"/>
              </w:rPr>
              <w:t>Associate</w:t>
            </w:r>
          </w:p>
        </w:tc>
        <w:tc>
          <w:tcPr>
            <w:tcW w:w="1417" w:type="dxa"/>
            <w:vAlign w:val="bottom"/>
          </w:tcPr>
          <w:p w14:paraId="3A3CE3EB" w14:textId="25A80BDE" w:rsidR="00C05F4C" w:rsidRPr="00A10174" w:rsidRDefault="000810C9" w:rsidP="00A10174">
            <w:pPr>
              <w:pStyle w:val="acctfourfigures"/>
              <w:tabs>
                <w:tab w:val="clear" w:pos="765"/>
                <w:tab w:val="decimal" w:pos="1344"/>
              </w:tabs>
              <w:spacing w:line="240" w:lineRule="auto"/>
              <w:jc w:val="right"/>
              <w:rPr>
                <w:szCs w:val="22"/>
              </w:rPr>
            </w:pPr>
            <w:r w:rsidRPr="00A10174">
              <w:rPr>
                <w:szCs w:val="22"/>
              </w:rPr>
              <w:t>5,000</w:t>
            </w:r>
          </w:p>
        </w:tc>
        <w:tc>
          <w:tcPr>
            <w:tcW w:w="180" w:type="dxa"/>
          </w:tcPr>
          <w:p w14:paraId="4D008E6E"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79" w:type="dxa"/>
          </w:tcPr>
          <w:p w14:paraId="2964E68F" w14:textId="15BA7EBE" w:rsidR="00C05F4C" w:rsidRPr="00A10174" w:rsidRDefault="00BB5321" w:rsidP="00A10174">
            <w:pPr>
              <w:pStyle w:val="acctfourfigures"/>
              <w:tabs>
                <w:tab w:val="clear" w:pos="765"/>
                <w:tab w:val="decimal" w:pos="911"/>
              </w:tabs>
              <w:spacing w:line="240" w:lineRule="auto"/>
              <w:jc w:val="right"/>
              <w:rPr>
                <w:szCs w:val="22"/>
              </w:rPr>
            </w:pPr>
            <w:r w:rsidRPr="00A10174">
              <w:rPr>
                <w:szCs w:val="22"/>
              </w:rPr>
              <w:t>5,000</w:t>
            </w:r>
          </w:p>
        </w:tc>
        <w:tc>
          <w:tcPr>
            <w:tcW w:w="284" w:type="dxa"/>
            <w:vAlign w:val="bottom"/>
          </w:tcPr>
          <w:p w14:paraId="1EEDB233"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400" w:type="dxa"/>
            <w:vAlign w:val="bottom"/>
          </w:tcPr>
          <w:p w14:paraId="1FDA157D" w14:textId="1E7C8C0D" w:rsidR="00C05F4C" w:rsidRPr="00A10174" w:rsidRDefault="000810C9"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0C77106A"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52" w:type="dxa"/>
            <w:vAlign w:val="bottom"/>
          </w:tcPr>
          <w:p w14:paraId="4EBD683B" w14:textId="25256384" w:rsidR="00C05F4C" w:rsidRPr="00A10174" w:rsidRDefault="00BB5321" w:rsidP="00A10174">
            <w:pPr>
              <w:pStyle w:val="acctfourfigures"/>
              <w:tabs>
                <w:tab w:val="clear" w:pos="765"/>
                <w:tab w:val="decimal" w:pos="820"/>
              </w:tabs>
              <w:spacing w:line="240" w:lineRule="auto"/>
              <w:rPr>
                <w:szCs w:val="22"/>
              </w:rPr>
            </w:pPr>
            <w:r w:rsidRPr="00A10174">
              <w:rPr>
                <w:szCs w:val="22"/>
              </w:rPr>
              <w:t>-</w:t>
            </w:r>
          </w:p>
        </w:tc>
      </w:tr>
      <w:tr w:rsidR="00C05F4C" w:rsidRPr="00A10174" w14:paraId="43DC8879" w14:textId="77777777" w:rsidTr="005434BF">
        <w:trPr>
          <w:cantSplit/>
          <w:trHeight w:val="144"/>
        </w:trPr>
        <w:tc>
          <w:tcPr>
            <w:tcW w:w="2811" w:type="dxa"/>
            <w:vAlign w:val="bottom"/>
          </w:tcPr>
          <w:p w14:paraId="0E5E36DF" w14:textId="5551A275" w:rsidR="00C05F4C" w:rsidRPr="00A10174"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F6BB691" w14:textId="01A38662" w:rsidR="00C05F4C" w:rsidRPr="00A10174" w:rsidRDefault="000810C9" w:rsidP="00A10174">
            <w:pPr>
              <w:pStyle w:val="acctfourfigures"/>
              <w:tabs>
                <w:tab w:val="clear" w:pos="765"/>
                <w:tab w:val="decimal" w:pos="1344"/>
              </w:tabs>
              <w:spacing w:line="240" w:lineRule="auto"/>
              <w:jc w:val="right"/>
              <w:rPr>
                <w:b/>
                <w:bCs/>
                <w:szCs w:val="22"/>
              </w:rPr>
            </w:pPr>
            <w:r w:rsidRPr="00A10174">
              <w:rPr>
                <w:b/>
                <w:bCs/>
                <w:szCs w:val="22"/>
              </w:rPr>
              <w:t>5,000</w:t>
            </w:r>
          </w:p>
        </w:tc>
        <w:tc>
          <w:tcPr>
            <w:tcW w:w="180" w:type="dxa"/>
          </w:tcPr>
          <w:p w14:paraId="7247C34C" w14:textId="77777777" w:rsidR="00C05F4C" w:rsidRPr="00A10174" w:rsidRDefault="00C05F4C"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461C26A8" w14:textId="4DA18BEE" w:rsidR="00C05F4C" w:rsidRPr="00A10174" w:rsidRDefault="00BB5321" w:rsidP="00A10174">
            <w:pPr>
              <w:pStyle w:val="acctfourfigures"/>
              <w:tabs>
                <w:tab w:val="clear" w:pos="765"/>
                <w:tab w:val="decimal" w:pos="911"/>
              </w:tabs>
              <w:spacing w:line="240" w:lineRule="auto"/>
              <w:jc w:val="right"/>
              <w:rPr>
                <w:b/>
                <w:bCs/>
                <w:szCs w:val="22"/>
              </w:rPr>
            </w:pPr>
            <w:r w:rsidRPr="00A10174">
              <w:rPr>
                <w:b/>
                <w:bCs/>
                <w:szCs w:val="22"/>
              </w:rPr>
              <w:t>5,000</w:t>
            </w:r>
          </w:p>
        </w:tc>
        <w:tc>
          <w:tcPr>
            <w:tcW w:w="284" w:type="dxa"/>
            <w:vAlign w:val="bottom"/>
          </w:tcPr>
          <w:p w14:paraId="4103D22C" w14:textId="77777777" w:rsidR="00C05F4C" w:rsidRPr="00A10174" w:rsidRDefault="00C05F4C"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AA2C557" w14:textId="2B159F1F" w:rsidR="00C05F4C" w:rsidRPr="00A10174" w:rsidRDefault="000810C9" w:rsidP="00A10174">
            <w:pPr>
              <w:pStyle w:val="acctfourfigures"/>
              <w:tabs>
                <w:tab w:val="clear" w:pos="765"/>
                <w:tab w:val="decimal" w:pos="638"/>
              </w:tabs>
              <w:spacing w:line="240" w:lineRule="auto"/>
              <w:ind w:right="11"/>
              <w:jc w:val="center"/>
              <w:rPr>
                <w:b/>
                <w:bCs/>
                <w:szCs w:val="22"/>
              </w:rPr>
            </w:pPr>
            <w:r w:rsidRPr="00A10174">
              <w:rPr>
                <w:b/>
                <w:bCs/>
                <w:szCs w:val="22"/>
              </w:rPr>
              <w:t>-</w:t>
            </w:r>
          </w:p>
        </w:tc>
        <w:tc>
          <w:tcPr>
            <w:tcW w:w="181" w:type="dxa"/>
            <w:vAlign w:val="bottom"/>
          </w:tcPr>
          <w:p w14:paraId="61796EE6" w14:textId="77777777" w:rsidR="00C05F4C" w:rsidRPr="00A10174" w:rsidRDefault="00C05F4C"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AA054A9" w14:textId="26678FE1" w:rsidR="00C05F4C" w:rsidRPr="00A10174" w:rsidRDefault="00BB5321" w:rsidP="00A10174">
            <w:pPr>
              <w:pStyle w:val="acctfourfigures"/>
              <w:tabs>
                <w:tab w:val="clear" w:pos="765"/>
                <w:tab w:val="decimal" w:pos="820"/>
              </w:tabs>
              <w:spacing w:line="240" w:lineRule="auto"/>
              <w:rPr>
                <w:b/>
                <w:bCs/>
                <w:szCs w:val="22"/>
              </w:rPr>
            </w:pPr>
            <w:r w:rsidRPr="00A10174">
              <w:rPr>
                <w:b/>
                <w:bCs/>
                <w:szCs w:val="22"/>
              </w:rPr>
              <w:t>-</w:t>
            </w:r>
          </w:p>
        </w:tc>
      </w:tr>
      <w:tr w:rsidR="00C05F4C" w:rsidRPr="00A10174" w14:paraId="2CF1F641" w14:textId="77777777" w:rsidTr="005434BF">
        <w:trPr>
          <w:cantSplit/>
          <w:trHeight w:val="144"/>
        </w:trPr>
        <w:tc>
          <w:tcPr>
            <w:tcW w:w="2811" w:type="dxa"/>
            <w:vAlign w:val="bottom"/>
          </w:tcPr>
          <w:p w14:paraId="245517D8" w14:textId="77777777" w:rsidR="00C05F4C" w:rsidRPr="00A10174"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tcBorders>
              <w:top w:val="double" w:sz="4" w:space="0" w:color="auto"/>
            </w:tcBorders>
            <w:vAlign w:val="bottom"/>
          </w:tcPr>
          <w:p w14:paraId="6F8090FB" w14:textId="77777777" w:rsidR="00C05F4C" w:rsidRPr="00A10174" w:rsidRDefault="00C05F4C" w:rsidP="00A10174">
            <w:pPr>
              <w:pStyle w:val="acctfourfigures"/>
              <w:tabs>
                <w:tab w:val="clear" w:pos="765"/>
                <w:tab w:val="decimal" w:pos="1344"/>
              </w:tabs>
              <w:spacing w:line="240" w:lineRule="auto"/>
              <w:jc w:val="right"/>
              <w:rPr>
                <w:szCs w:val="22"/>
              </w:rPr>
            </w:pPr>
          </w:p>
        </w:tc>
        <w:tc>
          <w:tcPr>
            <w:tcW w:w="180" w:type="dxa"/>
          </w:tcPr>
          <w:p w14:paraId="3246F362"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6F3B65D" w14:textId="77777777" w:rsidR="00C05F4C" w:rsidRPr="00A10174" w:rsidRDefault="00C05F4C" w:rsidP="00A10174">
            <w:pPr>
              <w:pStyle w:val="acctfourfigures"/>
              <w:tabs>
                <w:tab w:val="clear" w:pos="765"/>
                <w:tab w:val="decimal" w:pos="911"/>
              </w:tabs>
              <w:spacing w:line="240" w:lineRule="auto"/>
              <w:jc w:val="right"/>
              <w:rPr>
                <w:szCs w:val="22"/>
              </w:rPr>
            </w:pPr>
          </w:p>
        </w:tc>
        <w:tc>
          <w:tcPr>
            <w:tcW w:w="284" w:type="dxa"/>
            <w:vAlign w:val="bottom"/>
          </w:tcPr>
          <w:p w14:paraId="2EA7FDBB"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DBDB0A4" w14:textId="77777777" w:rsidR="00C05F4C" w:rsidRPr="00A10174" w:rsidRDefault="00C05F4C" w:rsidP="00A10174">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223A2D8B" w14:textId="77777777" w:rsidR="00C05F4C" w:rsidRPr="00A10174" w:rsidRDefault="00C05F4C" w:rsidP="00A10174">
            <w:pPr>
              <w:pStyle w:val="acctfourfigures"/>
              <w:tabs>
                <w:tab w:val="clear" w:pos="765"/>
                <w:tab w:val="decimal" w:pos="911"/>
              </w:tabs>
              <w:spacing w:line="240" w:lineRule="auto"/>
              <w:ind w:right="11"/>
              <w:jc w:val="right"/>
              <w:rPr>
                <w:szCs w:val="22"/>
              </w:rPr>
            </w:pPr>
          </w:p>
        </w:tc>
      </w:tr>
      <w:tr w:rsidR="00EA01A2" w:rsidRPr="00A10174" w14:paraId="00E081C2" w14:textId="77777777" w:rsidTr="005434BF">
        <w:trPr>
          <w:cantSplit/>
          <w:trHeight w:val="144"/>
        </w:trPr>
        <w:tc>
          <w:tcPr>
            <w:tcW w:w="2811" w:type="dxa"/>
            <w:vAlign w:val="bottom"/>
          </w:tcPr>
          <w:p w14:paraId="79CF61D9" w14:textId="54939CF3" w:rsidR="00EA01A2" w:rsidRPr="00A10174" w:rsidRDefault="00EA01A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Trade accounts payable</w:t>
            </w:r>
          </w:p>
        </w:tc>
        <w:tc>
          <w:tcPr>
            <w:tcW w:w="1417" w:type="dxa"/>
            <w:vAlign w:val="bottom"/>
          </w:tcPr>
          <w:p w14:paraId="23E9B00E" w14:textId="77777777" w:rsidR="00EA01A2" w:rsidRPr="00A10174" w:rsidRDefault="00EA01A2" w:rsidP="00A10174">
            <w:pPr>
              <w:pStyle w:val="acctfourfigures"/>
              <w:tabs>
                <w:tab w:val="clear" w:pos="765"/>
                <w:tab w:val="decimal" w:pos="1344"/>
              </w:tabs>
              <w:spacing w:line="240" w:lineRule="auto"/>
              <w:jc w:val="right"/>
              <w:rPr>
                <w:szCs w:val="22"/>
              </w:rPr>
            </w:pPr>
          </w:p>
        </w:tc>
        <w:tc>
          <w:tcPr>
            <w:tcW w:w="180" w:type="dxa"/>
          </w:tcPr>
          <w:p w14:paraId="5713C40E"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379" w:type="dxa"/>
          </w:tcPr>
          <w:p w14:paraId="2C55250E" w14:textId="77777777" w:rsidR="00EA01A2" w:rsidRPr="00A10174" w:rsidRDefault="00EA01A2" w:rsidP="00A10174">
            <w:pPr>
              <w:pStyle w:val="acctfourfigures"/>
              <w:tabs>
                <w:tab w:val="clear" w:pos="765"/>
                <w:tab w:val="decimal" w:pos="911"/>
              </w:tabs>
              <w:spacing w:line="240" w:lineRule="auto"/>
              <w:jc w:val="right"/>
              <w:rPr>
                <w:szCs w:val="22"/>
              </w:rPr>
            </w:pPr>
          </w:p>
        </w:tc>
        <w:tc>
          <w:tcPr>
            <w:tcW w:w="284" w:type="dxa"/>
            <w:vAlign w:val="bottom"/>
          </w:tcPr>
          <w:p w14:paraId="597B4700"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400" w:type="dxa"/>
            <w:vAlign w:val="bottom"/>
          </w:tcPr>
          <w:p w14:paraId="695FBEB0" w14:textId="77777777" w:rsidR="00EA01A2" w:rsidRPr="00A10174" w:rsidRDefault="00EA01A2" w:rsidP="00A10174">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352" w:type="dxa"/>
            <w:vAlign w:val="bottom"/>
          </w:tcPr>
          <w:p w14:paraId="7AED68F5" w14:textId="77777777" w:rsidR="00EA01A2" w:rsidRPr="00A10174" w:rsidRDefault="00EA01A2" w:rsidP="00A10174">
            <w:pPr>
              <w:pStyle w:val="acctfourfigures"/>
              <w:tabs>
                <w:tab w:val="clear" w:pos="765"/>
                <w:tab w:val="decimal" w:pos="911"/>
              </w:tabs>
              <w:spacing w:line="240" w:lineRule="auto"/>
              <w:ind w:right="11"/>
              <w:jc w:val="right"/>
              <w:rPr>
                <w:szCs w:val="22"/>
              </w:rPr>
            </w:pPr>
          </w:p>
        </w:tc>
      </w:tr>
      <w:tr w:rsidR="00BB5321" w:rsidRPr="00A10174" w14:paraId="2F70F28F" w14:textId="77777777" w:rsidTr="005434BF">
        <w:trPr>
          <w:cantSplit/>
          <w:trHeight w:val="144"/>
        </w:trPr>
        <w:tc>
          <w:tcPr>
            <w:tcW w:w="2811" w:type="dxa"/>
            <w:vAlign w:val="bottom"/>
          </w:tcPr>
          <w:p w14:paraId="7DDACC09" w14:textId="7A81CAEE" w:rsidR="00BB5321" w:rsidRPr="00A10174" w:rsidRDefault="00BB53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Associate</w:t>
            </w:r>
          </w:p>
        </w:tc>
        <w:tc>
          <w:tcPr>
            <w:tcW w:w="1417" w:type="dxa"/>
            <w:tcBorders>
              <w:bottom w:val="single" w:sz="4" w:space="0" w:color="auto"/>
            </w:tcBorders>
            <w:vAlign w:val="bottom"/>
          </w:tcPr>
          <w:p w14:paraId="4DD264D6" w14:textId="497D2B7E" w:rsidR="00BB5321" w:rsidRPr="00A10174" w:rsidRDefault="000810C9" w:rsidP="00A10174">
            <w:pPr>
              <w:pStyle w:val="acctfourfigures"/>
              <w:tabs>
                <w:tab w:val="clear" w:pos="765"/>
                <w:tab w:val="decimal" w:pos="1344"/>
              </w:tabs>
              <w:spacing w:line="240" w:lineRule="auto"/>
              <w:jc w:val="right"/>
              <w:rPr>
                <w:szCs w:val="22"/>
              </w:rPr>
            </w:pPr>
            <w:r w:rsidRPr="00A10174">
              <w:rPr>
                <w:szCs w:val="22"/>
              </w:rPr>
              <w:t>763</w:t>
            </w:r>
          </w:p>
        </w:tc>
        <w:tc>
          <w:tcPr>
            <w:tcW w:w="180" w:type="dxa"/>
          </w:tcPr>
          <w:p w14:paraId="1B73516B" w14:textId="77777777" w:rsidR="00BB5321" w:rsidRPr="00A10174" w:rsidRDefault="00BB5321"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32072A06" w14:textId="405AB13D" w:rsidR="00BB5321" w:rsidRPr="00A10174" w:rsidRDefault="00DD7E21" w:rsidP="00A10174">
            <w:pPr>
              <w:pStyle w:val="acctfourfigures"/>
              <w:tabs>
                <w:tab w:val="clear" w:pos="765"/>
                <w:tab w:val="decimal" w:pos="911"/>
              </w:tabs>
              <w:spacing w:line="240" w:lineRule="auto"/>
              <w:jc w:val="right"/>
              <w:rPr>
                <w:szCs w:val="22"/>
              </w:rPr>
            </w:pPr>
            <w:r w:rsidRPr="00A10174">
              <w:rPr>
                <w:szCs w:val="22"/>
              </w:rPr>
              <w:t>354</w:t>
            </w:r>
          </w:p>
        </w:tc>
        <w:tc>
          <w:tcPr>
            <w:tcW w:w="284" w:type="dxa"/>
            <w:vAlign w:val="bottom"/>
          </w:tcPr>
          <w:p w14:paraId="57E3EBD7" w14:textId="77777777" w:rsidR="00BB5321" w:rsidRPr="00A10174" w:rsidRDefault="00BB5321"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5DDB71C4" w14:textId="77863E47" w:rsidR="00BB5321" w:rsidRPr="00A10174" w:rsidRDefault="000810C9"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46A8642A" w14:textId="77777777" w:rsidR="00BB5321" w:rsidRPr="00A10174" w:rsidRDefault="00BB5321"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451771AE" w14:textId="629CCDBA" w:rsidR="00BB5321" w:rsidRPr="00A10174" w:rsidRDefault="00BB5321" w:rsidP="00A10174">
            <w:pPr>
              <w:pStyle w:val="acctfourfigures"/>
              <w:tabs>
                <w:tab w:val="clear" w:pos="765"/>
                <w:tab w:val="decimal" w:pos="820"/>
              </w:tabs>
              <w:spacing w:line="240" w:lineRule="auto"/>
              <w:rPr>
                <w:szCs w:val="22"/>
              </w:rPr>
            </w:pPr>
            <w:r w:rsidRPr="00A10174">
              <w:rPr>
                <w:szCs w:val="22"/>
              </w:rPr>
              <w:t>-</w:t>
            </w:r>
          </w:p>
        </w:tc>
      </w:tr>
      <w:tr w:rsidR="00EA01A2" w:rsidRPr="00A10174" w14:paraId="5B04A197" w14:textId="77777777" w:rsidTr="005434BF">
        <w:trPr>
          <w:cantSplit/>
          <w:trHeight w:val="144"/>
        </w:trPr>
        <w:tc>
          <w:tcPr>
            <w:tcW w:w="2811" w:type="dxa"/>
            <w:vAlign w:val="bottom"/>
          </w:tcPr>
          <w:p w14:paraId="77D1FDD5" w14:textId="77777777" w:rsidR="00EA01A2" w:rsidRPr="00A10174" w:rsidRDefault="00EA01A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E03C046" w14:textId="046B2BD0" w:rsidR="00EA01A2" w:rsidRPr="00A10174" w:rsidRDefault="000810C9" w:rsidP="00A10174">
            <w:pPr>
              <w:pStyle w:val="acctfourfigures"/>
              <w:tabs>
                <w:tab w:val="clear" w:pos="765"/>
                <w:tab w:val="decimal" w:pos="1344"/>
              </w:tabs>
              <w:spacing w:line="240" w:lineRule="auto"/>
              <w:jc w:val="right"/>
              <w:rPr>
                <w:b/>
                <w:bCs/>
                <w:szCs w:val="22"/>
              </w:rPr>
            </w:pPr>
            <w:r w:rsidRPr="00A10174">
              <w:rPr>
                <w:b/>
                <w:bCs/>
                <w:szCs w:val="22"/>
              </w:rPr>
              <w:t>763</w:t>
            </w:r>
          </w:p>
        </w:tc>
        <w:tc>
          <w:tcPr>
            <w:tcW w:w="180" w:type="dxa"/>
          </w:tcPr>
          <w:p w14:paraId="00F42CDA"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379" w:type="dxa"/>
            <w:tcBorders>
              <w:top w:val="single" w:sz="4" w:space="0" w:color="auto"/>
              <w:bottom w:val="double" w:sz="4" w:space="0" w:color="auto"/>
            </w:tcBorders>
          </w:tcPr>
          <w:p w14:paraId="32695E7E" w14:textId="1F8186DF" w:rsidR="00EA01A2" w:rsidRPr="00A10174" w:rsidRDefault="00DD7E21" w:rsidP="00A10174">
            <w:pPr>
              <w:pStyle w:val="acctfourfigures"/>
              <w:tabs>
                <w:tab w:val="clear" w:pos="765"/>
                <w:tab w:val="decimal" w:pos="911"/>
              </w:tabs>
              <w:spacing w:line="240" w:lineRule="auto"/>
              <w:jc w:val="right"/>
              <w:rPr>
                <w:b/>
                <w:bCs/>
                <w:szCs w:val="22"/>
              </w:rPr>
            </w:pPr>
            <w:r w:rsidRPr="00A10174">
              <w:rPr>
                <w:b/>
                <w:bCs/>
                <w:szCs w:val="22"/>
              </w:rPr>
              <w:t>354</w:t>
            </w:r>
          </w:p>
        </w:tc>
        <w:tc>
          <w:tcPr>
            <w:tcW w:w="284" w:type="dxa"/>
            <w:vAlign w:val="bottom"/>
          </w:tcPr>
          <w:p w14:paraId="0F5AE391"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400" w:type="dxa"/>
            <w:tcBorders>
              <w:top w:val="single" w:sz="4" w:space="0" w:color="auto"/>
              <w:bottom w:val="double" w:sz="4" w:space="0" w:color="auto"/>
            </w:tcBorders>
            <w:vAlign w:val="bottom"/>
          </w:tcPr>
          <w:p w14:paraId="2CD8DDD9" w14:textId="741017B6" w:rsidR="00EA01A2" w:rsidRPr="00A10174" w:rsidRDefault="000810C9" w:rsidP="00A10174">
            <w:pPr>
              <w:pStyle w:val="acctfourfigures"/>
              <w:tabs>
                <w:tab w:val="clear" w:pos="765"/>
                <w:tab w:val="decimal" w:pos="638"/>
              </w:tabs>
              <w:spacing w:line="240" w:lineRule="auto"/>
              <w:ind w:right="11"/>
              <w:jc w:val="center"/>
              <w:rPr>
                <w:b/>
                <w:bCs/>
                <w:szCs w:val="22"/>
              </w:rPr>
            </w:pPr>
            <w:r w:rsidRPr="00A10174">
              <w:rPr>
                <w:b/>
                <w:bCs/>
                <w:szCs w:val="22"/>
              </w:rPr>
              <w:t>-</w:t>
            </w:r>
          </w:p>
        </w:tc>
        <w:tc>
          <w:tcPr>
            <w:tcW w:w="181" w:type="dxa"/>
            <w:vAlign w:val="bottom"/>
          </w:tcPr>
          <w:p w14:paraId="16C39774"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352" w:type="dxa"/>
            <w:tcBorders>
              <w:top w:val="single" w:sz="4" w:space="0" w:color="auto"/>
              <w:bottom w:val="double" w:sz="4" w:space="0" w:color="auto"/>
            </w:tcBorders>
            <w:vAlign w:val="bottom"/>
          </w:tcPr>
          <w:p w14:paraId="6895EF27" w14:textId="348D503B" w:rsidR="00EA01A2" w:rsidRPr="00A10174" w:rsidRDefault="00BB5321" w:rsidP="00A10174">
            <w:pPr>
              <w:pStyle w:val="acctfourfigures"/>
              <w:tabs>
                <w:tab w:val="clear" w:pos="765"/>
                <w:tab w:val="decimal" w:pos="820"/>
              </w:tabs>
              <w:spacing w:line="240" w:lineRule="auto"/>
              <w:rPr>
                <w:b/>
                <w:bCs/>
                <w:szCs w:val="22"/>
              </w:rPr>
            </w:pPr>
            <w:r w:rsidRPr="00A10174">
              <w:rPr>
                <w:b/>
                <w:bCs/>
                <w:szCs w:val="22"/>
              </w:rPr>
              <w:t>-</w:t>
            </w:r>
          </w:p>
        </w:tc>
      </w:tr>
      <w:tr w:rsidR="00EA01A2" w:rsidRPr="00A10174" w14:paraId="60BA9FA4" w14:textId="77777777" w:rsidTr="005434BF">
        <w:trPr>
          <w:cantSplit/>
          <w:trHeight w:val="144"/>
        </w:trPr>
        <w:tc>
          <w:tcPr>
            <w:tcW w:w="2811" w:type="dxa"/>
            <w:vAlign w:val="bottom"/>
          </w:tcPr>
          <w:p w14:paraId="4BF958AA" w14:textId="77777777" w:rsidR="007F7E77" w:rsidRPr="00A10174" w:rsidRDefault="007F7E7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tc>
        <w:tc>
          <w:tcPr>
            <w:tcW w:w="1417" w:type="dxa"/>
            <w:vAlign w:val="bottom"/>
          </w:tcPr>
          <w:p w14:paraId="37CB58DC" w14:textId="77777777" w:rsidR="00EA01A2" w:rsidRPr="00A10174" w:rsidRDefault="00EA01A2" w:rsidP="00A10174">
            <w:pPr>
              <w:pStyle w:val="acctfourfigures"/>
              <w:tabs>
                <w:tab w:val="clear" w:pos="765"/>
                <w:tab w:val="decimal" w:pos="1344"/>
              </w:tabs>
              <w:spacing w:line="240" w:lineRule="auto"/>
              <w:jc w:val="right"/>
              <w:rPr>
                <w:szCs w:val="22"/>
              </w:rPr>
            </w:pPr>
          </w:p>
        </w:tc>
        <w:tc>
          <w:tcPr>
            <w:tcW w:w="180" w:type="dxa"/>
          </w:tcPr>
          <w:p w14:paraId="0F1CC75E"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379" w:type="dxa"/>
          </w:tcPr>
          <w:p w14:paraId="5E1913A6" w14:textId="77777777" w:rsidR="00EA01A2" w:rsidRPr="00A10174" w:rsidRDefault="00EA01A2" w:rsidP="00A10174">
            <w:pPr>
              <w:pStyle w:val="acctfourfigures"/>
              <w:tabs>
                <w:tab w:val="clear" w:pos="765"/>
                <w:tab w:val="decimal" w:pos="911"/>
              </w:tabs>
              <w:spacing w:line="240" w:lineRule="auto"/>
              <w:jc w:val="right"/>
              <w:rPr>
                <w:szCs w:val="22"/>
              </w:rPr>
            </w:pPr>
          </w:p>
        </w:tc>
        <w:tc>
          <w:tcPr>
            <w:tcW w:w="284" w:type="dxa"/>
            <w:vAlign w:val="bottom"/>
          </w:tcPr>
          <w:p w14:paraId="0313B17B"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400" w:type="dxa"/>
            <w:vAlign w:val="bottom"/>
          </w:tcPr>
          <w:p w14:paraId="258C7DEC" w14:textId="77777777" w:rsidR="00EA01A2" w:rsidRPr="00A10174" w:rsidRDefault="00EA01A2" w:rsidP="00A10174">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A10174" w:rsidRDefault="00EA01A2" w:rsidP="00A10174">
            <w:pPr>
              <w:pStyle w:val="acctfourfigures"/>
              <w:tabs>
                <w:tab w:val="clear" w:pos="765"/>
                <w:tab w:val="decimal" w:pos="911"/>
              </w:tabs>
              <w:spacing w:line="240" w:lineRule="auto"/>
              <w:jc w:val="right"/>
              <w:rPr>
                <w:szCs w:val="22"/>
              </w:rPr>
            </w:pPr>
          </w:p>
        </w:tc>
        <w:tc>
          <w:tcPr>
            <w:tcW w:w="1352" w:type="dxa"/>
            <w:vAlign w:val="bottom"/>
          </w:tcPr>
          <w:p w14:paraId="17EFAC88" w14:textId="77777777" w:rsidR="00EA01A2" w:rsidRPr="00A10174" w:rsidRDefault="00EA01A2" w:rsidP="00A10174">
            <w:pPr>
              <w:pStyle w:val="acctfourfigures"/>
              <w:tabs>
                <w:tab w:val="clear" w:pos="765"/>
                <w:tab w:val="decimal" w:pos="911"/>
              </w:tabs>
              <w:spacing w:line="240" w:lineRule="auto"/>
              <w:ind w:right="11"/>
              <w:jc w:val="right"/>
              <w:rPr>
                <w:szCs w:val="22"/>
              </w:rPr>
            </w:pPr>
          </w:p>
        </w:tc>
      </w:tr>
      <w:tr w:rsidR="00C05F4C" w:rsidRPr="00A10174" w14:paraId="75A562AE" w14:textId="77777777" w:rsidTr="005434BF">
        <w:trPr>
          <w:cantSplit/>
          <w:trHeight w:val="144"/>
        </w:trPr>
        <w:tc>
          <w:tcPr>
            <w:tcW w:w="2811" w:type="dxa"/>
            <w:vAlign w:val="bottom"/>
          </w:tcPr>
          <w:p w14:paraId="7F058D23" w14:textId="7AE355A9" w:rsidR="00C05F4C" w:rsidRPr="00A10174"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lastRenderedPageBreak/>
              <w:t xml:space="preserve">Other </w:t>
            </w:r>
            <w:r w:rsidR="00DD7E21" w:rsidRPr="00A10174">
              <w:rPr>
                <w:rFonts w:ascii="Times New Roman" w:hAnsi="Times New Roman" w:cs="Times New Roman"/>
                <w:b/>
                <w:bCs/>
                <w:i/>
                <w:iCs/>
                <w:sz w:val="22"/>
                <w:szCs w:val="22"/>
              </w:rPr>
              <w:t xml:space="preserve">current </w:t>
            </w:r>
            <w:r w:rsidRPr="00A10174">
              <w:rPr>
                <w:rFonts w:ascii="Times New Roman" w:hAnsi="Times New Roman" w:cs="Times New Roman"/>
                <w:b/>
                <w:bCs/>
                <w:i/>
                <w:iCs/>
                <w:sz w:val="22"/>
                <w:szCs w:val="22"/>
              </w:rPr>
              <w:t>payables</w:t>
            </w:r>
          </w:p>
        </w:tc>
        <w:tc>
          <w:tcPr>
            <w:tcW w:w="1417" w:type="dxa"/>
            <w:vAlign w:val="bottom"/>
          </w:tcPr>
          <w:p w14:paraId="3028E269" w14:textId="77777777" w:rsidR="00C05F4C" w:rsidRPr="00A10174" w:rsidRDefault="00C05F4C" w:rsidP="00A10174">
            <w:pPr>
              <w:pStyle w:val="acctfourfigures"/>
              <w:tabs>
                <w:tab w:val="clear" w:pos="765"/>
                <w:tab w:val="decimal" w:pos="1344"/>
              </w:tabs>
              <w:spacing w:line="240" w:lineRule="auto"/>
              <w:jc w:val="right"/>
              <w:rPr>
                <w:szCs w:val="22"/>
              </w:rPr>
            </w:pPr>
          </w:p>
        </w:tc>
        <w:tc>
          <w:tcPr>
            <w:tcW w:w="180" w:type="dxa"/>
          </w:tcPr>
          <w:p w14:paraId="01DF500D"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79" w:type="dxa"/>
          </w:tcPr>
          <w:p w14:paraId="4C23A3AA" w14:textId="2AF486AC" w:rsidR="00C05F4C" w:rsidRPr="00A10174" w:rsidRDefault="00C05F4C" w:rsidP="00A10174">
            <w:pPr>
              <w:pStyle w:val="acctfourfigures"/>
              <w:tabs>
                <w:tab w:val="clear" w:pos="765"/>
                <w:tab w:val="decimal" w:pos="911"/>
              </w:tabs>
              <w:spacing w:line="240" w:lineRule="auto"/>
              <w:jc w:val="right"/>
              <w:rPr>
                <w:szCs w:val="22"/>
              </w:rPr>
            </w:pPr>
          </w:p>
        </w:tc>
        <w:tc>
          <w:tcPr>
            <w:tcW w:w="284" w:type="dxa"/>
            <w:vAlign w:val="bottom"/>
          </w:tcPr>
          <w:p w14:paraId="2B82A066" w14:textId="43EF3DD3" w:rsidR="00C05F4C" w:rsidRPr="00A10174" w:rsidRDefault="00C05F4C" w:rsidP="00A10174">
            <w:pPr>
              <w:pStyle w:val="acctfourfigures"/>
              <w:tabs>
                <w:tab w:val="clear" w:pos="765"/>
                <w:tab w:val="decimal" w:pos="911"/>
              </w:tabs>
              <w:spacing w:line="240" w:lineRule="auto"/>
              <w:jc w:val="right"/>
              <w:rPr>
                <w:szCs w:val="22"/>
              </w:rPr>
            </w:pPr>
          </w:p>
        </w:tc>
        <w:tc>
          <w:tcPr>
            <w:tcW w:w="1400" w:type="dxa"/>
            <w:vAlign w:val="bottom"/>
          </w:tcPr>
          <w:p w14:paraId="4D50431E" w14:textId="77777777" w:rsidR="00C05F4C" w:rsidRPr="00A10174" w:rsidRDefault="00C05F4C" w:rsidP="00A10174">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52" w:type="dxa"/>
            <w:vAlign w:val="bottom"/>
          </w:tcPr>
          <w:p w14:paraId="77EA6158" w14:textId="77777777" w:rsidR="00C05F4C" w:rsidRPr="00A10174" w:rsidRDefault="00C05F4C" w:rsidP="00A10174">
            <w:pPr>
              <w:pStyle w:val="acctfourfigures"/>
              <w:tabs>
                <w:tab w:val="clear" w:pos="765"/>
                <w:tab w:val="decimal" w:pos="911"/>
              </w:tabs>
              <w:spacing w:line="240" w:lineRule="auto"/>
              <w:ind w:right="11"/>
              <w:jc w:val="right"/>
              <w:rPr>
                <w:szCs w:val="22"/>
              </w:rPr>
            </w:pPr>
          </w:p>
        </w:tc>
      </w:tr>
      <w:tr w:rsidR="00C05F4C" w:rsidRPr="00A10174" w14:paraId="7DD38352" w14:textId="77777777" w:rsidTr="005434BF">
        <w:trPr>
          <w:cantSplit/>
          <w:trHeight w:val="144"/>
        </w:trPr>
        <w:tc>
          <w:tcPr>
            <w:tcW w:w="2811" w:type="dxa"/>
            <w:vAlign w:val="bottom"/>
          </w:tcPr>
          <w:p w14:paraId="64C794D6" w14:textId="44F3AEBD" w:rsidR="00C05F4C" w:rsidRPr="00A10174"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Key management personnel</w:t>
            </w:r>
          </w:p>
        </w:tc>
        <w:tc>
          <w:tcPr>
            <w:tcW w:w="1417" w:type="dxa"/>
            <w:vAlign w:val="bottom"/>
          </w:tcPr>
          <w:p w14:paraId="686C160D" w14:textId="056FF849" w:rsidR="00C05F4C" w:rsidRPr="00A10174" w:rsidRDefault="00361FC6" w:rsidP="00A10174">
            <w:pPr>
              <w:pStyle w:val="acctfourfigures"/>
              <w:tabs>
                <w:tab w:val="clear" w:pos="765"/>
                <w:tab w:val="decimal" w:pos="911"/>
              </w:tabs>
              <w:spacing w:line="240" w:lineRule="auto"/>
              <w:jc w:val="right"/>
              <w:rPr>
                <w:szCs w:val="22"/>
              </w:rPr>
            </w:pPr>
            <w:r w:rsidRPr="00A10174">
              <w:rPr>
                <w:szCs w:val="22"/>
              </w:rPr>
              <w:t>2,181</w:t>
            </w:r>
          </w:p>
        </w:tc>
        <w:tc>
          <w:tcPr>
            <w:tcW w:w="180" w:type="dxa"/>
          </w:tcPr>
          <w:p w14:paraId="223CD688"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79" w:type="dxa"/>
          </w:tcPr>
          <w:p w14:paraId="5D045DA2" w14:textId="577F25A7" w:rsidR="00C05F4C" w:rsidRPr="00A10174" w:rsidRDefault="00DD7E21" w:rsidP="00A10174">
            <w:pPr>
              <w:pStyle w:val="acctfourfigures"/>
              <w:tabs>
                <w:tab w:val="clear" w:pos="765"/>
                <w:tab w:val="decimal" w:pos="911"/>
              </w:tabs>
              <w:spacing w:line="240" w:lineRule="auto"/>
              <w:jc w:val="right"/>
              <w:rPr>
                <w:szCs w:val="22"/>
              </w:rPr>
            </w:pPr>
            <w:r w:rsidRPr="00A10174">
              <w:rPr>
                <w:szCs w:val="22"/>
              </w:rPr>
              <w:t>3,903</w:t>
            </w:r>
          </w:p>
        </w:tc>
        <w:tc>
          <w:tcPr>
            <w:tcW w:w="284" w:type="dxa"/>
            <w:vAlign w:val="bottom"/>
          </w:tcPr>
          <w:p w14:paraId="1596E769" w14:textId="0E4A8CB3" w:rsidR="00C05F4C" w:rsidRPr="00A10174" w:rsidRDefault="00C05F4C" w:rsidP="00A10174">
            <w:pPr>
              <w:pStyle w:val="acctfourfigures"/>
              <w:tabs>
                <w:tab w:val="clear" w:pos="765"/>
                <w:tab w:val="decimal" w:pos="911"/>
              </w:tabs>
              <w:spacing w:line="240" w:lineRule="auto"/>
              <w:jc w:val="right"/>
              <w:rPr>
                <w:szCs w:val="22"/>
              </w:rPr>
            </w:pPr>
          </w:p>
        </w:tc>
        <w:tc>
          <w:tcPr>
            <w:tcW w:w="1400" w:type="dxa"/>
            <w:vAlign w:val="bottom"/>
          </w:tcPr>
          <w:p w14:paraId="59387631" w14:textId="52809F3B" w:rsidR="00C05F4C" w:rsidRPr="00A10174" w:rsidRDefault="00361FC6" w:rsidP="00A10174">
            <w:pPr>
              <w:pStyle w:val="acctfourfigures"/>
              <w:tabs>
                <w:tab w:val="clear" w:pos="765"/>
                <w:tab w:val="decimal" w:pos="997"/>
              </w:tabs>
              <w:spacing w:line="240" w:lineRule="auto"/>
              <w:ind w:right="11"/>
              <w:jc w:val="right"/>
              <w:rPr>
                <w:szCs w:val="22"/>
              </w:rPr>
            </w:pPr>
            <w:r w:rsidRPr="00A10174">
              <w:rPr>
                <w:szCs w:val="22"/>
              </w:rPr>
              <w:t>1,329</w:t>
            </w:r>
          </w:p>
        </w:tc>
        <w:tc>
          <w:tcPr>
            <w:tcW w:w="181" w:type="dxa"/>
            <w:vAlign w:val="bottom"/>
          </w:tcPr>
          <w:p w14:paraId="661B27D7" w14:textId="77777777" w:rsidR="00C05F4C" w:rsidRPr="00A10174" w:rsidRDefault="00C05F4C" w:rsidP="00A10174">
            <w:pPr>
              <w:pStyle w:val="acctfourfigures"/>
              <w:tabs>
                <w:tab w:val="clear" w:pos="765"/>
                <w:tab w:val="decimal" w:pos="911"/>
              </w:tabs>
              <w:spacing w:line="240" w:lineRule="auto"/>
              <w:jc w:val="right"/>
              <w:rPr>
                <w:szCs w:val="22"/>
              </w:rPr>
            </w:pPr>
          </w:p>
        </w:tc>
        <w:tc>
          <w:tcPr>
            <w:tcW w:w="1352" w:type="dxa"/>
            <w:vAlign w:val="bottom"/>
          </w:tcPr>
          <w:p w14:paraId="3AD44E7A" w14:textId="74B232BF" w:rsidR="00C05F4C" w:rsidRPr="00A10174" w:rsidRDefault="00DD7E21" w:rsidP="00A10174">
            <w:pPr>
              <w:pStyle w:val="acctfourfigures"/>
              <w:tabs>
                <w:tab w:val="clear" w:pos="765"/>
                <w:tab w:val="decimal" w:pos="911"/>
              </w:tabs>
              <w:spacing w:line="240" w:lineRule="auto"/>
              <w:ind w:right="11"/>
              <w:jc w:val="right"/>
              <w:rPr>
                <w:szCs w:val="22"/>
              </w:rPr>
            </w:pPr>
            <w:r w:rsidRPr="00A10174">
              <w:rPr>
                <w:szCs w:val="22"/>
              </w:rPr>
              <w:t>3,395</w:t>
            </w:r>
          </w:p>
        </w:tc>
      </w:tr>
      <w:tr w:rsidR="00BB5321" w:rsidRPr="00A10174" w14:paraId="5C2B0D90" w14:textId="77777777" w:rsidTr="005434BF">
        <w:trPr>
          <w:cantSplit/>
          <w:trHeight w:val="144"/>
        </w:trPr>
        <w:tc>
          <w:tcPr>
            <w:tcW w:w="2811" w:type="dxa"/>
            <w:vAlign w:val="bottom"/>
          </w:tcPr>
          <w:p w14:paraId="7F9EFED1" w14:textId="6119F5EB" w:rsidR="00BB5321" w:rsidRPr="00A10174" w:rsidRDefault="00BB53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related parties</w:t>
            </w:r>
          </w:p>
        </w:tc>
        <w:tc>
          <w:tcPr>
            <w:tcW w:w="1417" w:type="dxa"/>
            <w:tcBorders>
              <w:bottom w:val="single" w:sz="4" w:space="0" w:color="auto"/>
            </w:tcBorders>
            <w:vAlign w:val="bottom"/>
          </w:tcPr>
          <w:p w14:paraId="11A2828D" w14:textId="6AFA42F2" w:rsidR="00BB5321" w:rsidRPr="00A10174" w:rsidRDefault="00361FC6" w:rsidP="00A10174">
            <w:pPr>
              <w:pStyle w:val="acctfourfigures"/>
              <w:tabs>
                <w:tab w:val="clear" w:pos="765"/>
                <w:tab w:val="decimal" w:pos="911"/>
              </w:tabs>
              <w:spacing w:line="240" w:lineRule="auto"/>
              <w:jc w:val="right"/>
              <w:rPr>
                <w:szCs w:val="22"/>
              </w:rPr>
            </w:pPr>
            <w:r w:rsidRPr="00A10174">
              <w:rPr>
                <w:szCs w:val="22"/>
              </w:rPr>
              <w:t>41</w:t>
            </w:r>
          </w:p>
        </w:tc>
        <w:tc>
          <w:tcPr>
            <w:tcW w:w="180" w:type="dxa"/>
          </w:tcPr>
          <w:p w14:paraId="227720FC" w14:textId="77777777" w:rsidR="00BB5321" w:rsidRPr="00A10174" w:rsidRDefault="00BB5321"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4F391B25" w14:textId="45ABFE5A" w:rsidR="00BB5321" w:rsidRPr="00A10174" w:rsidRDefault="00DD7E21" w:rsidP="00A10174">
            <w:pPr>
              <w:pStyle w:val="acctfourfigures"/>
              <w:tabs>
                <w:tab w:val="clear" w:pos="765"/>
                <w:tab w:val="decimal" w:pos="911"/>
              </w:tabs>
              <w:spacing w:line="240" w:lineRule="auto"/>
              <w:jc w:val="right"/>
              <w:rPr>
                <w:szCs w:val="22"/>
              </w:rPr>
            </w:pPr>
            <w:r w:rsidRPr="00A10174">
              <w:rPr>
                <w:szCs w:val="22"/>
              </w:rPr>
              <w:t>19</w:t>
            </w:r>
          </w:p>
        </w:tc>
        <w:tc>
          <w:tcPr>
            <w:tcW w:w="284" w:type="dxa"/>
            <w:vAlign w:val="bottom"/>
          </w:tcPr>
          <w:p w14:paraId="5CD32BBD" w14:textId="77777777" w:rsidR="00BB5321" w:rsidRPr="00A10174" w:rsidRDefault="00BB5321"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2C41CE93" w14:textId="089E4798" w:rsidR="00BB5321" w:rsidRPr="00A10174" w:rsidRDefault="00361FC6" w:rsidP="00A10174">
            <w:pPr>
              <w:pStyle w:val="acctfourfigures"/>
              <w:tabs>
                <w:tab w:val="clear" w:pos="765"/>
                <w:tab w:val="decimal" w:pos="997"/>
              </w:tabs>
              <w:spacing w:line="240" w:lineRule="auto"/>
              <w:ind w:right="11"/>
              <w:jc w:val="right"/>
              <w:rPr>
                <w:szCs w:val="22"/>
              </w:rPr>
            </w:pPr>
            <w:r w:rsidRPr="00A10174">
              <w:rPr>
                <w:szCs w:val="22"/>
              </w:rPr>
              <w:t>20</w:t>
            </w:r>
          </w:p>
        </w:tc>
        <w:tc>
          <w:tcPr>
            <w:tcW w:w="181" w:type="dxa"/>
            <w:vAlign w:val="bottom"/>
          </w:tcPr>
          <w:p w14:paraId="739E99DE" w14:textId="77777777" w:rsidR="00BB5321" w:rsidRPr="00A10174" w:rsidRDefault="00BB5321"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2681C9E5" w14:textId="7351BAE6" w:rsidR="00BB5321" w:rsidRPr="00A10174" w:rsidRDefault="00DD7E21" w:rsidP="00A10174">
            <w:pPr>
              <w:pStyle w:val="acctfourfigures"/>
              <w:tabs>
                <w:tab w:val="clear" w:pos="765"/>
                <w:tab w:val="decimal" w:pos="820"/>
              </w:tabs>
              <w:spacing w:line="240" w:lineRule="auto"/>
              <w:rPr>
                <w:szCs w:val="22"/>
              </w:rPr>
            </w:pPr>
            <w:r w:rsidRPr="00A10174">
              <w:rPr>
                <w:szCs w:val="22"/>
              </w:rPr>
              <w:t>-</w:t>
            </w:r>
          </w:p>
        </w:tc>
      </w:tr>
      <w:tr w:rsidR="00C05F4C" w:rsidRPr="00A10174" w14:paraId="41390874" w14:textId="77777777" w:rsidTr="005434BF">
        <w:trPr>
          <w:cantSplit/>
          <w:trHeight w:val="144"/>
        </w:trPr>
        <w:tc>
          <w:tcPr>
            <w:tcW w:w="2811" w:type="dxa"/>
            <w:vAlign w:val="bottom"/>
          </w:tcPr>
          <w:p w14:paraId="3661DB4C" w14:textId="522B5320" w:rsidR="00C05F4C" w:rsidRPr="00A10174"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AD5AB0B" w14:textId="2B945673" w:rsidR="00C05F4C" w:rsidRPr="00A10174" w:rsidRDefault="00361FC6" w:rsidP="00A10174">
            <w:pPr>
              <w:pStyle w:val="acctfourfigures"/>
              <w:tabs>
                <w:tab w:val="clear" w:pos="765"/>
                <w:tab w:val="decimal" w:pos="911"/>
              </w:tabs>
              <w:spacing w:line="240" w:lineRule="auto"/>
              <w:jc w:val="right"/>
              <w:rPr>
                <w:b/>
                <w:bCs/>
                <w:szCs w:val="22"/>
              </w:rPr>
            </w:pPr>
            <w:r w:rsidRPr="00A10174">
              <w:rPr>
                <w:b/>
                <w:bCs/>
                <w:szCs w:val="22"/>
              </w:rPr>
              <w:t>2,222</w:t>
            </w:r>
          </w:p>
        </w:tc>
        <w:tc>
          <w:tcPr>
            <w:tcW w:w="180" w:type="dxa"/>
          </w:tcPr>
          <w:p w14:paraId="57EF571D" w14:textId="77777777" w:rsidR="00C05F4C" w:rsidRPr="00A10174" w:rsidRDefault="00C05F4C"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1E5D3E45" w14:textId="14DCE8BC" w:rsidR="00C05F4C" w:rsidRPr="00A10174" w:rsidRDefault="00DD7E21" w:rsidP="00A10174">
            <w:pPr>
              <w:pStyle w:val="acctfourfigures"/>
              <w:tabs>
                <w:tab w:val="clear" w:pos="765"/>
                <w:tab w:val="decimal" w:pos="911"/>
              </w:tabs>
              <w:spacing w:line="240" w:lineRule="auto"/>
              <w:jc w:val="right"/>
              <w:rPr>
                <w:b/>
                <w:bCs/>
                <w:szCs w:val="22"/>
              </w:rPr>
            </w:pPr>
            <w:r w:rsidRPr="00A10174">
              <w:rPr>
                <w:b/>
                <w:bCs/>
                <w:szCs w:val="22"/>
              </w:rPr>
              <w:t>3,922</w:t>
            </w:r>
          </w:p>
        </w:tc>
        <w:tc>
          <w:tcPr>
            <w:tcW w:w="284" w:type="dxa"/>
            <w:vAlign w:val="bottom"/>
          </w:tcPr>
          <w:p w14:paraId="620F9039" w14:textId="0B88E8F2" w:rsidR="00C05F4C" w:rsidRPr="00A10174" w:rsidRDefault="00C05F4C"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0A1CC2A3" w14:textId="122D10D5" w:rsidR="00C05F4C" w:rsidRPr="00A10174" w:rsidRDefault="00361FC6" w:rsidP="00A10174">
            <w:pPr>
              <w:pStyle w:val="acctfourfigures"/>
              <w:tabs>
                <w:tab w:val="clear" w:pos="765"/>
                <w:tab w:val="decimal" w:pos="997"/>
              </w:tabs>
              <w:spacing w:line="240" w:lineRule="auto"/>
              <w:ind w:right="11"/>
              <w:jc w:val="right"/>
              <w:rPr>
                <w:b/>
                <w:bCs/>
                <w:szCs w:val="22"/>
              </w:rPr>
            </w:pPr>
            <w:r w:rsidRPr="00A10174">
              <w:rPr>
                <w:b/>
                <w:bCs/>
                <w:szCs w:val="22"/>
              </w:rPr>
              <w:t>1,349</w:t>
            </w:r>
          </w:p>
        </w:tc>
        <w:tc>
          <w:tcPr>
            <w:tcW w:w="181" w:type="dxa"/>
            <w:vAlign w:val="bottom"/>
          </w:tcPr>
          <w:p w14:paraId="0C639839" w14:textId="77777777" w:rsidR="00C05F4C" w:rsidRPr="00A10174" w:rsidRDefault="00C05F4C"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63D36E3D" w14:textId="276267B5" w:rsidR="00C05F4C" w:rsidRPr="00A10174" w:rsidRDefault="00DD7E21" w:rsidP="00A10174">
            <w:pPr>
              <w:pStyle w:val="acctfourfigures"/>
              <w:tabs>
                <w:tab w:val="clear" w:pos="765"/>
                <w:tab w:val="decimal" w:pos="911"/>
              </w:tabs>
              <w:spacing w:line="240" w:lineRule="auto"/>
              <w:ind w:right="11"/>
              <w:jc w:val="right"/>
              <w:rPr>
                <w:b/>
                <w:bCs/>
                <w:szCs w:val="22"/>
              </w:rPr>
            </w:pPr>
            <w:r w:rsidRPr="00A10174">
              <w:rPr>
                <w:b/>
                <w:bCs/>
                <w:szCs w:val="22"/>
              </w:rPr>
              <w:t>3,395</w:t>
            </w:r>
          </w:p>
        </w:tc>
      </w:tr>
      <w:tr w:rsidR="002D5A58" w:rsidRPr="00A10174" w14:paraId="27BF036F" w14:textId="77777777" w:rsidTr="00361FC6">
        <w:trPr>
          <w:cantSplit/>
          <w:trHeight w:val="144"/>
        </w:trPr>
        <w:tc>
          <w:tcPr>
            <w:tcW w:w="2811" w:type="dxa"/>
            <w:vAlign w:val="bottom"/>
          </w:tcPr>
          <w:p w14:paraId="0F0AED0C" w14:textId="77777777" w:rsidR="002D5A58" w:rsidRPr="00A10174" w:rsidRDefault="002D5A5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single" w:sz="4" w:space="0" w:color="auto"/>
            </w:tcBorders>
            <w:vAlign w:val="bottom"/>
          </w:tcPr>
          <w:p w14:paraId="3134B1B6" w14:textId="77777777" w:rsidR="002D5A58" w:rsidRPr="00A10174" w:rsidRDefault="002D5A58" w:rsidP="00A10174">
            <w:pPr>
              <w:pStyle w:val="acctfourfigures"/>
              <w:tabs>
                <w:tab w:val="clear" w:pos="765"/>
                <w:tab w:val="decimal" w:pos="911"/>
              </w:tabs>
              <w:spacing w:line="240" w:lineRule="auto"/>
              <w:jc w:val="right"/>
              <w:rPr>
                <w:szCs w:val="22"/>
              </w:rPr>
            </w:pPr>
          </w:p>
        </w:tc>
        <w:tc>
          <w:tcPr>
            <w:tcW w:w="180" w:type="dxa"/>
          </w:tcPr>
          <w:p w14:paraId="4D92707A" w14:textId="77777777" w:rsidR="002D5A58" w:rsidRPr="00A10174" w:rsidRDefault="002D5A58" w:rsidP="00A10174">
            <w:pPr>
              <w:pStyle w:val="acctfourfigures"/>
              <w:tabs>
                <w:tab w:val="clear" w:pos="765"/>
                <w:tab w:val="decimal" w:pos="911"/>
              </w:tabs>
              <w:spacing w:line="240" w:lineRule="auto"/>
              <w:jc w:val="right"/>
              <w:rPr>
                <w:szCs w:val="22"/>
              </w:rPr>
            </w:pPr>
          </w:p>
        </w:tc>
        <w:tc>
          <w:tcPr>
            <w:tcW w:w="1379" w:type="dxa"/>
            <w:tcBorders>
              <w:top w:val="single" w:sz="4" w:space="0" w:color="auto"/>
            </w:tcBorders>
          </w:tcPr>
          <w:p w14:paraId="05F1DE9A" w14:textId="77777777" w:rsidR="002D5A58" w:rsidRPr="00A10174" w:rsidRDefault="002D5A58" w:rsidP="00A10174">
            <w:pPr>
              <w:pStyle w:val="acctfourfigures"/>
              <w:tabs>
                <w:tab w:val="clear" w:pos="765"/>
                <w:tab w:val="decimal" w:pos="911"/>
              </w:tabs>
              <w:spacing w:line="240" w:lineRule="auto"/>
              <w:jc w:val="right"/>
              <w:rPr>
                <w:szCs w:val="22"/>
              </w:rPr>
            </w:pPr>
          </w:p>
        </w:tc>
        <w:tc>
          <w:tcPr>
            <w:tcW w:w="284" w:type="dxa"/>
            <w:vAlign w:val="bottom"/>
          </w:tcPr>
          <w:p w14:paraId="2AF56B1A" w14:textId="77777777" w:rsidR="002D5A58" w:rsidRPr="00A10174" w:rsidRDefault="002D5A58" w:rsidP="00A10174">
            <w:pPr>
              <w:pStyle w:val="acctfourfigures"/>
              <w:tabs>
                <w:tab w:val="clear" w:pos="765"/>
                <w:tab w:val="decimal" w:pos="911"/>
              </w:tabs>
              <w:spacing w:line="240" w:lineRule="auto"/>
              <w:jc w:val="right"/>
              <w:rPr>
                <w:szCs w:val="22"/>
              </w:rPr>
            </w:pPr>
          </w:p>
        </w:tc>
        <w:tc>
          <w:tcPr>
            <w:tcW w:w="1400" w:type="dxa"/>
            <w:tcBorders>
              <w:top w:val="single" w:sz="4" w:space="0" w:color="auto"/>
            </w:tcBorders>
            <w:vAlign w:val="bottom"/>
          </w:tcPr>
          <w:p w14:paraId="241A7DEB" w14:textId="77777777" w:rsidR="002D5A58" w:rsidRPr="00A10174" w:rsidRDefault="002D5A58" w:rsidP="00A10174">
            <w:pPr>
              <w:pStyle w:val="acctfourfigures"/>
              <w:tabs>
                <w:tab w:val="clear" w:pos="765"/>
                <w:tab w:val="decimal" w:pos="997"/>
              </w:tabs>
              <w:spacing w:line="240" w:lineRule="auto"/>
              <w:ind w:right="11"/>
              <w:jc w:val="right"/>
              <w:rPr>
                <w:szCs w:val="22"/>
              </w:rPr>
            </w:pPr>
          </w:p>
        </w:tc>
        <w:tc>
          <w:tcPr>
            <w:tcW w:w="181" w:type="dxa"/>
            <w:vAlign w:val="bottom"/>
          </w:tcPr>
          <w:p w14:paraId="275D6010" w14:textId="77777777" w:rsidR="002D5A58" w:rsidRPr="00A10174" w:rsidRDefault="002D5A58" w:rsidP="00A10174">
            <w:pPr>
              <w:pStyle w:val="acctfourfigures"/>
              <w:tabs>
                <w:tab w:val="clear" w:pos="765"/>
                <w:tab w:val="decimal" w:pos="911"/>
              </w:tabs>
              <w:spacing w:line="240" w:lineRule="auto"/>
              <w:jc w:val="right"/>
              <w:rPr>
                <w:szCs w:val="22"/>
              </w:rPr>
            </w:pPr>
          </w:p>
        </w:tc>
        <w:tc>
          <w:tcPr>
            <w:tcW w:w="1352" w:type="dxa"/>
            <w:tcBorders>
              <w:top w:val="single" w:sz="4" w:space="0" w:color="auto"/>
            </w:tcBorders>
            <w:vAlign w:val="bottom"/>
          </w:tcPr>
          <w:p w14:paraId="443B086C" w14:textId="77777777" w:rsidR="002D5A58" w:rsidRPr="00A10174" w:rsidRDefault="002D5A58" w:rsidP="00A10174">
            <w:pPr>
              <w:pStyle w:val="acctfourfigures"/>
              <w:tabs>
                <w:tab w:val="clear" w:pos="765"/>
                <w:tab w:val="decimal" w:pos="911"/>
              </w:tabs>
              <w:spacing w:line="240" w:lineRule="auto"/>
              <w:ind w:right="11"/>
              <w:jc w:val="right"/>
              <w:rPr>
                <w:szCs w:val="22"/>
              </w:rPr>
            </w:pPr>
          </w:p>
        </w:tc>
      </w:tr>
      <w:tr w:rsidR="00361FC6" w:rsidRPr="00A10174" w14:paraId="619155CD" w14:textId="77777777" w:rsidTr="00C31197">
        <w:trPr>
          <w:cantSplit/>
          <w:trHeight w:val="144"/>
        </w:trPr>
        <w:tc>
          <w:tcPr>
            <w:tcW w:w="2811" w:type="dxa"/>
            <w:vAlign w:val="bottom"/>
          </w:tcPr>
          <w:p w14:paraId="40876535" w14:textId="0EE53C5A"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b/>
                <w:bCs/>
                <w:i/>
                <w:iCs/>
                <w:sz w:val="22"/>
                <w:szCs w:val="22"/>
              </w:rPr>
              <w:t>Short-term loans from</w:t>
            </w:r>
          </w:p>
        </w:tc>
        <w:tc>
          <w:tcPr>
            <w:tcW w:w="1417" w:type="dxa"/>
          </w:tcPr>
          <w:p w14:paraId="25426AA3"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80" w:type="dxa"/>
          </w:tcPr>
          <w:p w14:paraId="0001B487"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tcPr>
          <w:p w14:paraId="5C775331" w14:textId="77777777" w:rsidR="00361FC6" w:rsidRPr="00A10174" w:rsidRDefault="00361FC6" w:rsidP="00A10174">
            <w:pPr>
              <w:pStyle w:val="acctfourfigures"/>
              <w:tabs>
                <w:tab w:val="clear" w:pos="765"/>
                <w:tab w:val="decimal" w:pos="911"/>
              </w:tabs>
              <w:spacing w:line="240" w:lineRule="auto"/>
              <w:jc w:val="right"/>
              <w:rPr>
                <w:szCs w:val="22"/>
              </w:rPr>
            </w:pPr>
          </w:p>
        </w:tc>
        <w:tc>
          <w:tcPr>
            <w:tcW w:w="284" w:type="dxa"/>
          </w:tcPr>
          <w:p w14:paraId="68BF68D3"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400" w:type="dxa"/>
          </w:tcPr>
          <w:p w14:paraId="12254F2E" w14:textId="77777777" w:rsidR="00361FC6" w:rsidRPr="00A10174" w:rsidRDefault="00361FC6" w:rsidP="00A10174">
            <w:pPr>
              <w:pStyle w:val="acctfourfigures"/>
              <w:tabs>
                <w:tab w:val="clear" w:pos="765"/>
                <w:tab w:val="decimal" w:pos="997"/>
              </w:tabs>
              <w:spacing w:line="240" w:lineRule="auto"/>
              <w:ind w:right="11"/>
              <w:jc w:val="right"/>
              <w:rPr>
                <w:szCs w:val="22"/>
              </w:rPr>
            </w:pPr>
          </w:p>
        </w:tc>
        <w:tc>
          <w:tcPr>
            <w:tcW w:w="181" w:type="dxa"/>
          </w:tcPr>
          <w:p w14:paraId="3C5B5A19"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tcPr>
          <w:p w14:paraId="179C4860" w14:textId="77777777" w:rsidR="00361FC6" w:rsidRPr="00A10174" w:rsidRDefault="00361FC6" w:rsidP="00A10174">
            <w:pPr>
              <w:pStyle w:val="acctfourfigures"/>
              <w:tabs>
                <w:tab w:val="clear" w:pos="765"/>
                <w:tab w:val="decimal" w:pos="911"/>
              </w:tabs>
              <w:spacing w:line="240" w:lineRule="auto"/>
              <w:ind w:right="11"/>
              <w:jc w:val="right"/>
              <w:rPr>
                <w:szCs w:val="22"/>
              </w:rPr>
            </w:pPr>
          </w:p>
        </w:tc>
      </w:tr>
      <w:tr w:rsidR="00361FC6" w:rsidRPr="00A10174" w14:paraId="0ADCFF73" w14:textId="77777777" w:rsidTr="00C31197">
        <w:trPr>
          <w:cantSplit/>
          <w:trHeight w:val="144"/>
        </w:trPr>
        <w:tc>
          <w:tcPr>
            <w:tcW w:w="2811" w:type="dxa"/>
            <w:vAlign w:val="bottom"/>
          </w:tcPr>
          <w:p w14:paraId="622A376C" w14:textId="134FB125"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Key management personnel</w:t>
            </w:r>
          </w:p>
        </w:tc>
        <w:tc>
          <w:tcPr>
            <w:tcW w:w="1417" w:type="dxa"/>
          </w:tcPr>
          <w:p w14:paraId="089D1EAD" w14:textId="16B7BCAF" w:rsidR="00361FC6" w:rsidRPr="00A10174" w:rsidRDefault="00361FC6" w:rsidP="00A10174">
            <w:pPr>
              <w:pStyle w:val="acctfourfigures"/>
              <w:tabs>
                <w:tab w:val="clear" w:pos="765"/>
                <w:tab w:val="decimal" w:pos="911"/>
              </w:tabs>
              <w:spacing w:line="240" w:lineRule="auto"/>
              <w:jc w:val="right"/>
              <w:rPr>
                <w:szCs w:val="22"/>
              </w:rPr>
            </w:pPr>
            <w:r w:rsidRPr="00A10174">
              <w:rPr>
                <w:szCs w:val="22"/>
              </w:rPr>
              <w:t>6,000</w:t>
            </w:r>
          </w:p>
        </w:tc>
        <w:tc>
          <w:tcPr>
            <w:tcW w:w="180" w:type="dxa"/>
          </w:tcPr>
          <w:p w14:paraId="0EAE90AB"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tcPr>
          <w:p w14:paraId="59F09DFA" w14:textId="65EB6F74" w:rsidR="00361FC6" w:rsidRPr="00A10174" w:rsidRDefault="00361FC6" w:rsidP="00A10174">
            <w:pPr>
              <w:pStyle w:val="acctfourfigures"/>
              <w:tabs>
                <w:tab w:val="clear" w:pos="765"/>
                <w:tab w:val="decimal" w:pos="641"/>
              </w:tabs>
              <w:spacing w:line="240" w:lineRule="auto"/>
              <w:ind w:right="279"/>
              <w:jc w:val="right"/>
              <w:rPr>
                <w:szCs w:val="22"/>
              </w:rPr>
            </w:pPr>
            <w:r w:rsidRPr="00A10174">
              <w:rPr>
                <w:szCs w:val="22"/>
              </w:rPr>
              <w:t>-</w:t>
            </w:r>
          </w:p>
        </w:tc>
        <w:tc>
          <w:tcPr>
            <w:tcW w:w="284" w:type="dxa"/>
            <w:vAlign w:val="bottom"/>
          </w:tcPr>
          <w:p w14:paraId="7EE95FF3"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400" w:type="dxa"/>
            <w:vAlign w:val="bottom"/>
          </w:tcPr>
          <w:p w14:paraId="5A12EF34" w14:textId="5BE6A234" w:rsidR="00361FC6" w:rsidRPr="00A10174" w:rsidRDefault="00361FC6"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236F7688"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vAlign w:val="bottom"/>
          </w:tcPr>
          <w:p w14:paraId="062314AE" w14:textId="32C25960" w:rsidR="00361FC6" w:rsidRPr="00A10174" w:rsidRDefault="00361FC6" w:rsidP="00A10174">
            <w:pPr>
              <w:pStyle w:val="acctfourfigures"/>
              <w:tabs>
                <w:tab w:val="clear" w:pos="765"/>
                <w:tab w:val="decimal" w:pos="820"/>
              </w:tabs>
              <w:spacing w:line="240" w:lineRule="auto"/>
              <w:rPr>
                <w:szCs w:val="22"/>
              </w:rPr>
            </w:pPr>
            <w:r w:rsidRPr="00A10174">
              <w:rPr>
                <w:szCs w:val="22"/>
              </w:rPr>
              <w:t>-</w:t>
            </w:r>
          </w:p>
        </w:tc>
      </w:tr>
      <w:tr w:rsidR="00361FC6" w:rsidRPr="00A10174" w14:paraId="45AA5DF2" w14:textId="77777777" w:rsidTr="00361FC6">
        <w:trPr>
          <w:cantSplit/>
          <w:trHeight w:val="144"/>
        </w:trPr>
        <w:tc>
          <w:tcPr>
            <w:tcW w:w="2811" w:type="dxa"/>
            <w:vAlign w:val="bottom"/>
          </w:tcPr>
          <w:p w14:paraId="612B3D4D" w14:textId="64EB7A09"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Other related parties</w:t>
            </w:r>
          </w:p>
        </w:tc>
        <w:tc>
          <w:tcPr>
            <w:tcW w:w="1417" w:type="dxa"/>
            <w:tcBorders>
              <w:bottom w:val="single" w:sz="4" w:space="0" w:color="auto"/>
            </w:tcBorders>
          </w:tcPr>
          <w:p w14:paraId="52DBA199" w14:textId="21CE4EEE" w:rsidR="00361FC6" w:rsidRPr="00A10174" w:rsidRDefault="00361FC6" w:rsidP="00A10174">
            <w:pPr>
              <w:pStyle w:val="acctfourfigures"/>
              <w:tabs>
                <w:tab w:val="clear" w:pos="765"/>
                <w:tab w:val="decimal" w:pos="911"/>
              </w:tabs>
              <w:spacing w:line="240" w:lineRule="auto"/>
              <w:jc w:val="right"/>
              <w:rPr>
                <w:szCs w:val="22"/>
              </w:rPr>
            </w:pPr>
            <w:r w:rsidRPr="00A10174">
              <w:rPr>
                <w:szCs w:val="22"/>
              </w:rPr>
              <w:t>4,000</w:t>
            </w:r>
          </w:p>
        </w:tc>
        <w:tc>
          <w:tcPr>
            <w:tcW w:w="180" w:type="dxa"/>
          </w:tcPr>
          <w:p w14:paraId="4ED35761"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1CCBF430" w14:textId="141F9833" w:rsidR="00361FC6" w:rsidRPr="00A10174" w:rsidRDefault="00361FC6" w:rsidP="00A10174">
            <w:pPr>
              <w:pStyle w:val="acctfourfigures"/>
              <w:tabs>
                <w:tab w:val="clear" w:pos="765"/>
                <w:tab w:val="decimal" w:pos="641"/>
              </w:tabs>
              <w:spacing w:line="240" w:lineRule="auto"/>
              <w:ind w:right="279"/>
              <w:jc w:val="right"/>
              <w:rPr>
                <w:szCs w:val="22"/>
              </w:rPr>
            </w:pPr>
            <w:r w:rsidRPr="00A10174">
              <w:rPr>
                <w:szCs w:val="22"/>
              </w:rPr>
              <w:t>-</w:t>
            </w:r>
          </w:p>
        </w:tc>
        <w:tc>
          <w:tcPr>
            <w:tcW w:w="284" w:type="dxa"/>
            <w:vAlign w:val="bottom"/>
          </w:tcPr>
          <w:p w14:paraId="5763A802"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25313503" w14:textId="39E995E2" w:rsidR="00361FC6" w:rsidRPr="00A10174" w:rsidRDefault="00361FC6"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6BCB7739"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77A9BC51" w14:textId="28FC5B1C" w:rsidR="00361FC6" w:rsidRPr="00A10174" w:rsidRDefault="00361FC6" w:rsidP="00A10174">
            <w:pPr>
              <w:pStyle w:val="acctfourfigures"/>
              <w:tabs>
                <w:tab w:val="clear" w:pos="765"/>
                <w:tab w:val="decimal" w:pos="820"/>
              </w:tabs>
              <w:spacing w:line="240" w:lineRule="auto"/>
              <w:rPr>
                <w:szCs w:val="22"/>
              </w:rPr>
            </w:pPr>
            <w:r w:rsidRPr="00A10174">
              <w:rPr>
                <w:szCs w:val="22"/>
              </w:rPr>
              <w:t>-</w:t>
            </w:r>
          </w:p>
        </w:tc>
      </w:tr>
      <w:tr w:rsidR="00361FC6" w:rsidRPr="00A10174" w14:paraId="5403548E" w14:textId="77777777" w:rsidTr="00361FC6">
        <w:trPr>
          <w:cantSplit/>
          <w:trHeight w:val="144"/>
        </w:trPr>
        <w:tc>
          <w:tcPr>
            <w:tcW w:w="2811" w:type="dxa"/>
            <w:vAlign w:val="bottom"/>
          </w:tcPr>
          <w:p w14:paraId="4C05D3E4" w14:textId="74400C19"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169EA5E7" w14:textId="02B6D3A3" w:rsidR="00361FC6" w:rsidRPr="00A10174" w:rsidRDefault="00361FC6" w:rsidP="00A10174">
            <w:pPr>
              <w:pStyle w:val="acctfourfigures"/>
              <w:tabs>
                <w:tab w:val="clear" w:pos="765"/>
                <w:tab w:val="decimal" w:pos="911"/>
              </w:tabs>
              <w:spacing w:line="240" w:lineRule="auto"/>
              <w:jc w:val="right"/>
              <w:rPr>
                <w:szCs w:val="22"/>
              </w:rPr>
            </w:pPr>
            <w:r w:rsidRPr="00A10174">
              <w:rPr>
                <w:b/>
                <w:bCs/>
                <w:szCs w:val="22"/>
              </w:rPr>
              <w:t>10,000</w:t>
            </w:r>
          </w:p>
        </w:tc>
        <w:tc>
          <w:tcPr>
            <w:tcW w:w="180" w:type="dxa"/>
          </w:tcPr>
          <w:p w14:paraId="5F4F3AC0"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tcBorders>
              <w:top w:val="single" w:sz="4" w:space="0" w:color="auto"/>
              <w:bottom w:val="double" w:sz="4" w:space="0" w:color="auto"/>
            </w:tcBorders>
          </w:tcPr>
          <w:p w14:paraId="7D8DBB8D" w14:textId="1B1E94F3" w:rsidR="00361FC6" w:rsidRPr="00A10174" w:rsidRDefault="00361FC6" w:rsidP="00A10174">
            <w:pPr>
              <w:pStyle w:val="acctfourfigures"/>
              <w:tabs>
                <w:tab w:val="clear" w:pos="765"/>
                <w:tab w:val="decimal" w:pos="641"/>
              </w:tabs>
              <w:spacing w:line="240" w:lineRule="auto"/>
              <w:ind w:right="279"/>
              <w:jc w:val="right"/>
              <w:rPr>
                <w:b/>
                <w:bCs/>
                <w:szCs w:val="22"/>
              </w:rPr>
            </w:pPr>
            <w:r w:rsidRPr="00A10174">
              <w:rPr>
                <w:b/>
                <w:bCs/>
                <w:szCs w:val="22"/>
              </w:rPr>
              <w:t>-</w:t>
            </w:r>
          </w:p>
        </w:tc>
        <w:tc>
          <w:tcPr>
            <w:tcW w:w="284" w:type="dxa"/>
            <w:vAlign w:val="bottom"/>
          </w:tcPr>
          <w:p w14:paraId="41610E54"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400" w:type="dxa"/>
            <w:tcBorders>
              <w:top w:val="single" w:sz="4" w:space="0" w:color="auto"/>
              <w:bottom w:val="double" w:sz="4" w:space="0" w:color="auto"/>
            </w:tcBorders>
            <w:vAlign w:val="bottom"/>
          </w:tcPr>
          <w:p w14:paraId="436F7AF7" w14:textId="3D9D7036" w:rsidR="00361FC6" w:rsidRPr="00A10174" w:rsidRDefault="00361FC6" w:rsidP="00A10174">
            <w:pPr>
              <w:pStyle w:val="acctfourfigures"/>
              <w:tabs>
                <w:tab w:val="clear" w:pos="765"/>
                <w:tab w:val="decimal" w:pos="638"/>
              </w:tabs>
              <w:spacing w:line="240" w:lineRule="auto"/>
              <w:ind w:right="11"/>
              <w:jc w:val="center"/>
              <w:rPr>
                <w:b/>
                <w:bCs/>
                <w:szCs w:val="22"/>
              </w:rPr>
            </w:pPr>
            <w:r w:rsidRPr="00A10174">
              <w:rPr>
                <w:b/>
                <w:bCs/>
                <w:szCs w:val="22"/>
              </w:rPr>
              <w:t>-</w:t>
            </w:r>
          </w:p>
        </w:tc>
        <w:tc>
          <w:tcPr>
            <w:tcW w:w="181" w:type="dxa"/>
            <w:vAlign w:val="bottom"/>
          </w:tcPr>
          <w:p w14:paraId="26CD3664"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tcBorders>
              <w:top w:val="single" w:sz="4" w:space="0" w:color="auto"/>
              <w:bottom w:val="double" w:sz="4" w:space="0" w:color="auto"/>
            </w:tcBorders>
            <w:vAlign w:val="bottom"/>
          </w:tcPr>
          <w:p w14:paraId="29AC59F2" w14:textId="6D9BA90F" w:rsidR="00361FC6" w:rsidRPr="00A10174" w:rsidRDefault="00361FC6" w:rsidP="00A10174">
            <w:pPr>
              <w:pStyle w:val="acctfourfigures"/>
              <w:tabs>
                <w:tab w:val="clear" w:pos="765"/>
                <w:tab w:val="decimal" w:pos="820"/>
              </w:tabs>
              <w:spacing w:line="240" w:lineRule="auto"/>
              <w:rPr>
                <w:b/>
                <w:bCs/>
                <w:szCs w:val="22"/>
              </w:rPr>
            </w:pPr>
            <w:r w:rsidRPr="00A10174">
              <w:rPr>
                <w:b/>
                <w:bCs/>
                <w:szCs w:val="22"/>
              </w:rPr>
              <w:t>-</w:t>
            </w:r>
          </w:p>
        </w:tc>
      </w:tr>
      <w:tr w:rsidR="00361FC6" w:rsidRPr="00A10174" w14:paraId="25D7C041" w14:textId="77777777" w:rsidTr="00361FC6">
        <w:trPr>
          <w:cantSplit/>
          <w:trHeight w:val="144"/>
        </w:trPr>
        <w:tc>
          <w:tcPr>
            <w:tcW w:w="2811" w:type="dxa"/>
            <w:vAlign w:val="bottom"/>
          </w:tcPr>
          <w:p w14:paraId="4844619A"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double" w:sz="4" w:space="0" w:color="auto"/>
            </w:tcBorders>
            <w:vAlign w:val="bottom"/>
          </w:tcPr>
          <w:p w14:paraId="026128C4"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80" w:type="dxa"/>
          </w:tcPr>
          <w:p w14:paraId="6465962E"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283F5EA5" w14:textId="77777777" w:rsidR="00361FC6" w:rsidRPr="00A10174" w:rsidRDefault="00361FC6" w:rsidP="00A10174">
            <w:pPr>
              <w:pStyle w:val="acctfourfigures"/>
              <w:tabs>
                <w:tab w:val="clear" w:pos="765"/>
                <w:tab w:val="decimal" w:pos="911"/>
              </w:tabs>
              <w:spacing w:line="240" w:lineRule="auto"/>
              <w:jc w:val="right"/>
              <w:rPr>
                <w:szCs w:val="22"/>
              </w:rPr>
            </w:pPr>
          </w:p>
        </w:tc>
        <w:tc>
          <w:tcPr>
            <w:tcW w:w="284" w:type="dxa"/>
            <w:vAlign w:val="bottom"/>
          </w:tcPr>
          <w:p w14:paraId="221EBB0E"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0FFADD22" w14:textId="77777777" w:rsidR="00361FC6" w:rsidRPr="00A10174" w:rsidRDefault="00361FC6" w:rsidP="00A10174">
            <w:pPr>
              <w:pStyle w:val="acctfourfigures"/>
              <w:tabs>
                <w:tab w:val="clear" w:pos="765"/>
                <w:tab w:val="decimal" w:pos="997"/>
              </w:tabs>
              <w:spacing w:line="240" w:lineRule="auto"/>
              <w:ind w:right="11"/>
              <w:jc w:val="right"/>
              <w:rPr>
                <w:szCs w:val="22"/>
              </w:rPr>
            </w:pPr>
          </w:p>
        </w:tc>
        <w:tc>
          <w:tcPr>
            <w:tcW w:w="181" w:type="dxa"/>
            <w:vAlign w:val="bottom"/>
          </w:tcPr>
          <w:p w14:paraId="26021B0C"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39D46FF4" w14:textId="77777777" w:rsidR="00361FC6" w:rsidRPr="00A10174" w:rsidRDefault="00361FC6" w:rsidP="00A10174">
            <w:pPr>
              <w:pStyle w:val="acctfourfigures"/>
              <w:tabs>
                <w:tab w:val="clear" w:pos="765"/>
                <w:tab w:val="decimal" w:pos="911"/>
              </w:tabs>
              <w:spacing w:line="240" w:lineRule="auto"/>
              <w:ind w:right="11"/>
              <w:jc w:val="right"/>
              <w:rPr>
                <w:szCs w:val="22"/>
              </w:rPr>
            </w:pPr>
          </w:p>
        </w:tc>
      </w:tr>
      <w:tr w:rsidR="00361FC6" w:rsidRPr="00A10174" w14:paraId="40CA0BD4" w14:textId="77777777" w:rsidTr="002D5A58">
        <w:trPr>
          <w:cantSplit/>
          <w:trHeight w:val="144"/>
        </w:trPr>
        <w:tc>
          <w:tcPr>
            <w:tcW w:w="2811" w:type="dxa"/>
            <w:vAlign w:val="bottom"/>
          </w:tcPr>
          <w:p w14:paraId="25D0E913" w14:textId="0A7193CD"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A10174">
              <w:rPr>
                <w:rFonts w:ascii="Times New Roman" w:hAnsi="Times New Roman" w:cs="Times New Roman"/>
                <w:b/>
                <w:bCs/>
                <w:i/>
                <w:iCs/>
                <w:sz w:val="22"/>
                <w:szCs w:val="22"/>
              </w:rPr>
              <w:t>Long-term loans from</w:t>
            </w:r>
          </w:p>
        </w:tc>
        <w:tc>
          <w:tcPr>
            <w:tcW w:w="1417" w:type="dxa"/>
          </w:tcPr>
          <w:p w14:paraId="5A8A3E90" w14:textId="77777777" w:rsidR="00361FC6" w:rsidRPr="00A10174" w:rsidRDefault="00361FC6" w:rsidP="00A10174">
            <w:pPr>
              <w:pStyle w:val="acctfourfigures"/>
              <w:tabs>
                <w:tab w:val="clear" w:pos="765"/>
                <w:tab w:val="decimal" w:pos="1344"/>
              </w:tabs>
              <w:spacing w:line="240" w:lineRule="auto"/>
              <w:rPr>
                <w:szCs w:val="22"/>
              </w:rPr>
            </w:pPr>
          </w:p>
        </w:tc>
        <w:tc>
          <w:tcPr>
            <w:tcW w:w="180" w:type="dxa"/>
          </w:tcPr>
          <w:p w14:paraId="048F1127" w14:textId="77777777" w:rsidR="00361FC6" w:rsidRPr="00A10174" w:rsidRDefault="00361FC6" w:rsidP="00A10174">
            <w:pPr>
              <w:pStyle w:val="acctfourfigures"/>
              <w:tabs>
                <w:tab w:val="clear" w:pos="765"/>
                <w:tab w:val="decimal" w:pos="911"/>
              </w:tabs>
              <w:spacing w:line="240" w:lineRule="auto"/>
              <w:rPr>
                <w:szCs w:val="22"/>
              </w:rPr>
            </w:pPr>
          </w:p>
        </w:tc>
        <w:tc>
          <w:tcPr>
            <w:tcW w:w="1379" w:type="dxa"/>
          </w:tcPr>
          <w:p w14:paraId="7F91BBCA" w14:textId="77777777" w:rsidR="00361FC6" w:rsidRPr="00A10174" w:rsidRDefault="00361FC6" w:rsidP="00A10174">
            <w:pPr>
              <w:pStyle w:val="acctfourfigures"/>
              <w:tabs>
                <w:tab w:val="clear" w:pos="765"/>
                <w:tab w:val="decimal" w:pos="911"/>
              </w:tabs>
              <w:spacing w:line="240" w:lineRule="auto"/>
              <w:rPr>
                <w:szCs w:val="22"/>
              </w:rPr>
            </w:pPr>
          </w:p>
        </w:tc>
        <w:tc>
          <w:tcPr>
            <w:tcW w:w="284" w:type="dxa"/>
          </w:tcPr>
          <w:p w14:paraId="14DE1E2F" w14:textId="77777777" w:rsidR="00361FC6" w:rsidRPr="00A10174" w:rsidRDefault="00361FC6" w:rsidP="00A10174">
            <w:pPr>
              <w:pStyle w:val="acctfourfigures"/>
              <w:tabs>
                <w:tab w:val="clear" w:pos="765"/>
                <w:tab w:val="decimal" w:pos="911"/>
              </w:tabs>
              <w:spacing w:line="240" w:lineRule="auto"/>
              <w:rPr>
                <w:szCs w:val="22"/>
              </w:rPr>
            </w:pPr>
          </w:p>
        </w:tc>
        <w:tc>
          <w:tcPr>
            <w:tcW w:w="1400" w:type="dxa"/>
          </w:tcPr>
          <w:p w14:paraId="2838B6D6" w14:textId="77777777" w:rsidR="00361FC6" w:rsidRPr="00A10174" w:rsidRDefault="00361FC6" w:rsidP="00A10174">
            <w:pPr>
              <w:pStyle w:val="acctfourfigures"/>
              <w:tabs>
                <w:tab w:val="clear" w:pos="765"/>
                <w:tab w:val="decimal" w:pos="997"/>
              </w:tabs>
              <w:spacing w:line="240" w:lineRule="auto"/>
              <w:ind w:right="11"/>
              <w:rPr>
                <w:szCs w:val="22"/>
                <w:lang w:bidi="th-TH"/>
              </w:rPr>
            </w:pPr>
          </w:p>
        </w:tc>
        <w:tc>
          <w:tcPr>
            <w:tcW w:w="181" w:type="dxa"/>
          </w:tcPr>
          <w:p w14:paraId="22CAE757" w14:textId="77777777" w:rsidR="00361FC6" w:rsidRPr="00A10174" w:rsidRDefault="00361FC6" w:rsidP="00A10174">
            <w:pPr>
              <w:pStyle w:val="acctfourfigures"/>
              <w:tabs>
                <w:tab w:val="clear" w:pos="765"/>
                <w:tab w:val="decimal" w:pos="911"/>
              </w:tabs>
              <w:spacing w:line="240" w:lineRule="auto"/>
              <w:rPr>
                <w:szCs w:val="22"/>
              </w:rPr>
            </w:pPr>
          </w:p>
        </w:tc>
        <w:tc>
          <w:tcPr>
            <w:tcW w:w="1352" w:type="dxa"/>
          </w:tcPr>
          <w:p w14:paraId="5D19C5E7" w14:textId="77777777" w:rsidR="00361FC6" w:rsidRPr="00A10174" w:rsidRDefault="00361FC6" w:rsidP="00A10174">
            <w:pPr>
              <w:pStyle w:val="acctfourfigures"/>
              <w:tabs>
                <w:tab w:val="clear" w:pos="765"/>
                <w:tab w:val="decimal" w:pos="911"/>
              </w:tabs>
              <w:spacing w:line="240" w:lineRule="auto"/>
              <w:ind w:right="11"/>
              <w:rPr>
                <w:szCs w:val="22"/>
              </w:rPr>
            </w:pPr>
          </w:p>
        </w:tc>
      </w:tr>
      <w:tr w:rsidR="00361FC6" w:rsidRPr="00A10174" w14:paraId="590DDF09" w14:textId="77777777" w:rsidTr="005434BF">
        <w:trPr>
          <w:cantSplit/>
          <w:trHeight w:val="144"/>
        </w:trPr>
        <w:tc>
          <w:tcPr>
            <w:tcW w:w="2811" w:type="dxa"/>
            <w:vAlign w:val="bottom"/>
          </w:tcPr>
          <w:p w14:paraId="2801A1F9" w14:textId="48C4D366"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sz w:val="22"/>
                <w:szCs w:val="22"/>
              </w:rPr>
              <w:t>Key management personnel</w:t>
            </w:r>
          </w:p>
        </w:tc>
        <w:tc>
          <w:tcPr>
            <w:tcW w:w="1417" w:type="dxa"/>
            <w:vAlign w:val="bottom"/>
          </w:tcPr>
          <w:p w14:paraId="61AFA1D3" w14:textId="5127D5A5" w:rsidR="00361FC6" w:rsidRPr="00A10174" w:rsidRDefault="00361FC6" w:rsidP="00A10174">
            <w:pPr>
              <w:pStyle w:val="acctfourfigures"/>
              <w:tabs>
                <w:tab w:val="clear" w:pos="765"/>
                <w:tab w:val="decimal" w:pos="641"/>
              </w:tabs>
              <w:spacing w:line="240" w:lineRule="auto"/>
              <w:ind w:right="279"/>
              <w:jc w:val="right"/>
              <w:rPr>
                <w:szCs w:val="22"/>
              </w:rPr>
            </w:pPr>
            <w:r w:rsidRPr="00A10174">
              <w:rPr>
                <w:szCs w:val="22"/>
              </w:rPr>
              <w:t>-</w:t>
            </w:r>
          </w:p>
        </w:tc>
        <w:tc>
          <w:tcPr>
            <w:tcW w:w="180" w:type="dxa"/>
          </w:tcPr>
          <w:p w14:paraId="29E009B9" w14:textId="77777777" w:rsidR="00361FC6" w:rsidRPr="00A10174" w:rsidRDefault="00361FC6" w:rsidP="00A10174">
            <w:pPr>
              <w:pStyle w:val="acctfourfigures"/>
              <w:tabs>
                <w:tab w:val="clear" w:pos="765"/>
                <w:tab w:val="decimal" w:pos="911"/>
              </w:tabs>
              <w:spacing w:line="240" w:lineRule="auto"/>
              <w:rPr>
                <w:szCs w:val="22"/>
              </w:rPr>
            </w:pPr>
          </w:p>
        </w:tc>
        <w:tc>
          <w:tcPr>
            <w:tcW w:w="1379" w:type="dxa"/>
          </w:tcPr>
          <w:p w14:paraId="12E1D188" w14:textId="07765BBB" w:rsidR="00361FC6" w:rsidRPr="00A10174" w:rsidRDefault="00361FC6" w:rsidP="00A10174">
            <w:pPr>
              <w:pStyle w:val="acctfourfigures"/>
              <w:tabs>
                <w:tab w:val="clear" w:pos="765"/>
                <w:tab w:val="decimal" w:pos="911"/>
              </w:tabs>
              <w:spacing w:line="240" w:lineRule="auto"/>
              <w:jc w:val="right"/>
              <w:rPr>
                <w:szCs w:val="22"/>
              </w:rPr>
            </w:pPr>
            <w:r w:rsidRPr="00A10174">
              <w:rPr>
                <w:szCs w:val="22"/>
              </w:rPr>
              <w:t>6,000</w:t>
            </w:r>
          </w:p>
        </w:tc>
        <w:tc>
          <w:tcPr>
            <w:tcW w:w="284" w:type="dxa"/>
            <w:vAlign w:val="bottom"/>
          </w:tcPr>
          <w:p w14:paraId="7C300147" w14:textId="77777777" w:rsidR="00361FC6" w:rsidRPr="00A10174" w:rsidRDefault="00361FC6" w:rsidP="00A10174">
            <w:pPr>
              <w:pStyle w:val="acctfourfigures"/>
              <w:tabs>
                <w:tab w:val="clear" w:pos="765"/>
                <w:tab w:val="decimal" w:pos="911"/>
              </w:tabs>
              <w:spacing w:line="240" w:lineRule="auto"/>
              <w:rPr>
                <w:szCs w:val="22"/>
              </w:rPr>
            </w:pPr>
          </w:p>
        </w:tc>
        <w:tc>
          <w:tcPr>
            <w:tcW w:w="1400" w:type="dxa"/>
            <w:vAlign w:val="bottom"/>
          </w:tcPr>
          <w:p w14:paraId="58AE0DCF" w14:textId="2EFA173C" w:rsidR="00361FC6" w:rsidRPr="00A10174" w:rsidRDefault="00361FC6"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28549258" w14:textId="77777777" w:rsidR="00361FC6" w:rsidRPr="00A10174" w:rsidRDefault="00361FC6" w:rsidP="00A10174">
            <w:pPr>
              <w:pStyle w:val="acctfourfigures"/>
              <w:tabs>
                <w:tab w:val="clear" w:pos="765"/>
                <w:tab w:val="decimal" w:pos="911"/>
              </w:tabs>
              <w:spacing w:line="240" w:lineRule="auto"/>
              <w:rPr>
                <w:szCs w:val="22"/>
              </w:rPr>
            </w:pPr>
          </w:p>
        </w:tc>
        <w:tc>
          <w:tcPr>
            <w:tcW w:w="1352" w:type="dxa"/>
            <w:vAlign w:val="bottom"/>
          </w:tcPr>
          <w:p w14:paraId="4F7F1322" w14:textId="206E8DF4" w:rsidR="00361FC6" w:rsidRPr="00A10174" w:rsidRDefault="00361FC6" w:rsidP="00A10174">
            <w:pPr>
              <w:pStyle w:val="acctfourfigures"/>
              <w:tabs>
                <w:tab w:val="clear" w:pos="765"/>
                <w:tab w:val="decimal" w:pos="820"/>
              </w:tabs>
              <w:spacing w:line="240" w:lineRule="auto"/>
              <w:rPr>
                <w:szCs w:val="22"/>
              </w:rPr>
            </w:pPr>
            <w:r w:rsidRPr="00A10174">
              <w:rPr>
                <w:szCs w:val="22"/>
              </w:rPr>
              <w:t>-</w:t>
            </w:r>
          </w:p>
        </w:tc>
      </w:tr>
      <w:tr w:rsidR="00361FC6" w:rsidRPr="00A10174" w14:paraId="104E720C" w14:textId="77777777" w:rsidTr="005434BF">
        <w:trPr>
          <w:cantSplit/>
          <w:trHeight w:val="144"/>
        </w:trPr>
        <w:tc>
          <w:tcPr>
            <w:tcW w:w="2811" w:type="dxa"/>
            <w:vAlign w:val="bottom"/>
          </w:tcPr>
          <w:p w14:paraId="72A9D225" w14:textId="519AD0BA"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sz w:val="22"/>
                <w:szCs w:val="22"/>
              </w:rPr>
              <w:t>Other related parties</w:t>
            </w:r>
          </w:p>
        </w:tc>
        <w:tc>
          <w:tcPr>
            <w:tcW w:w="1417" w:type="dxa"/>
            <w:tcBorders>
              <w:bottom w:val="single" w:sz="4" w:space="0" w:color="auto"/>
            </w:tcBorders>
            <w:vAlign w:val="bottom"/>
          </w:tcPr>
          <w:p w14:paraId="77EFCDB3" w14:textId="003BECEB" w:rsidR="00361FC6" w:rsidRPr="00A10174" w:rsidRDefault="00361FC6" w:rsidP="00A10174">
            <w:pPr>
              <w:pStyle w:val="acctfourfigures"/>
              <w:tabs>
                <w:tab w:val="clear" w:pos="765"/>
                <w:tab w:val="decimal" w:pos="641"/>
              </w:tabs>
              <w:spacing w:line="240" w:lineRule="auto"/>
              <w:ind w:right="279"/>
              <w:jc w:val="right"/>
              <w:rPr>
                <w:szCs w:val="22"/>
              </w:rPr>
            </w:pPr>
            <w:r w:rsidRPr="00A10174">
              <w:rPr>
                <w:szCs w:val="22"/>
              </w:rPr>
              <w:t>-</w:t>
            </w:r>
          </w:p>
        </w:tc>
        <w:tc>
          <w:tcPr>
            <w:tcW w:w="180" w:type="dxa"/>
          </w:tcPr>
          <w:p w14:paraId="45B33A66" w14:textId="77777777" w:rsidR="00361FC6" w:rsidRPr="00A10174" w:rsidRDefault="00361FC6" w:rsidP="00A10174">
            <w:pPr>
              <w:pStyle w:val="acctfourfigures"/>
              <w:tabs>
                <w:tab w:val="clear" w:pos="765"/>
                <w:tab w:val="decimal" w:pos="911"/>
              </w:tabs>
              <w:spacing w:line="240" w:lineRule="auto"/>
              <w:rPr>
                <w:szCs w:val="22"/>
              </w:rPr>
            </w:pPr>
          </w:p>
        </w:tc>
        <w:tc>
          <w:tcPr>
            <w:tcW w:w="1379" w:type="dxa"/>
            <w:tcBorders>
              <w:bottom w:val="single" w:sz="4" w:space="0" w:color="auto"/>
            </w:tcBorders>
          </w:tcPr>
          <w:p w14:paraId="07D423F7" w14:textId="0C2FEDDC" w:rsidR="00361FC6" w:rsidRPr="00A10174" w:rsidRDefault="00361FC6" w:rsidP="00A10174">
            <w:pPr>
              <w:pStyle w:val="acctfourfigures"/>
              <w:tabs>
                <w:tab w:val="clear" w:pos="765"/>
                <w:tab w:val="decimal" w:pos="911"/>
              </w:tabs>
              <w:spacing w:line="240" w:lineRule="auto"/>
              <w:jc w:val="right"/>
              <w:rPr>
                <w:szCs w:val="22"/>
              </w:rPr>
            </w:pPr>
            <w:r w:rsidRPr="00A10174">
              <w:rPr>
                <w:szCs w:val="22"/>
              </w:rPr>
              <w:t>4,000</w:t>
            </w:r>
          </w:p>
        </w:tc>
        <w:tc>
          <w:tcPr>
            <w:tcW w:w="284" w:type="dxa"/>
            <w:vAlign w:val="bottom"/>
          </w:tcPr>
          <w:p w14:paraId="70746417" w14:textId="77777777" w:rsidR="00361FC6" w:rsidRPr="00A10174" w:rsidRDefault="00361FC6" w:rsidP="00A10174">
            <w:pPr>
              <w:pStyle w:val="acctfourfigures"/>
              <w:tabs>
                <w:tab w:val="clear" w:pos="765"/>
                <w:tab w:val="decimal" w:pos="911"/>
              </w:tabs>
              <w:spacing w:line="240" w:lineRule="auto"/>
              <w:rPr>
                <w:szCs w:val="22"/>
              </w:rPr>
            </w:pPr>
          </w:p>
        </w:tc>
        <w:tc>
          <w:tcPr>
            <w:tcW w:w="1400" w:type="dxa"/>
            <w:tcBorders>
              <w:bottom w:val="single" w:sz="4" w:space="0" w:color="auto"/>
            </w:tcBorders>
            <w:vAlign w:val="bottom"/>
          </w:tcPr>
          <w:p w14:paraId="3C30AA63" w14:textId="4B5A3196" w:rsidR="00361FC6" w:rsidRPr="00A10174" w:rsidRDefault="00361FC6" w:rsidP="00A10174">
            <w:pPr>
              <w:pStyle w:val="acctfourfigures"/>
              <w:tabs>
                <w:tab w:val="clear" w:pos="765"/>
                <w:tab w:val="decimal" w:pos="638"/>
              </w:tabs>
              <w:spacing w:line="240" w:lineRule="auto"/>
              <w:ind w:right="11"/>
              <w:jc w:val="center"/>
              <w:rPr>
                <w:szCs w:val="22"/>
              </w:rPr>
            </w:pPr>
            <w:r w:rsidRPr="00A10174">
              <w:rPr>
                <w:szCs w:val="22"/>
              </w:rPr>
              <w:t>-</w:t>
            </w:r>
          </w:p>
        </w:tc>
        <w:tc>
          <w:tcPr>
            <w:tcW w:w="181" w:type="dxa"/>
            <w:vAlign w:val="bottom"/>
          </w:tcPr>
          <w:p w14:paraId="32055E53" w14:textId="77777777" w:rsidR="00361FC6" w:rsidRPr="00A10174" w:rsidRDefault="00361FC6" w:rsidP="00A10174">
            <w:pPr>
              <w:pStyle w:val="acctfourfigures"/>
              <w:tabs>
                <w:tab w:val="clear" w:pos="765"/>
                <w:tab w:val="decimal" w:pos="911"/>
              </w:tabs>
              <w:spacing w:line="240" w:lineRule="auto"/>
              <w:rPr>
                <w:szCs w:val="22"/>
              </w:rPr>
            </w:pPr>
          </w:p>
        </w:tc>
        <w:tc>
          <w:tcPr>
            <w:tcW w:w="1352" w:type="dxa"/>
            <w:tcBorders>
              <w:bottom w:val="single" w:sz="4" w:space="0" w:color="auto"/>
            </w:tcBorders>
            <w:vAlign w:val="bottom"/>
          </w:tcPr>
          <w:p w14:paraId="13005F23" w14:textId="4C489A90" w:rsidR="00361FC6" w:rsidRPr="00A10174" w:rsidRDefault="00361FC6" w:rsidP="00A10174">
            <w:pPr>
              <w:pStyle w:val="acctfourfigures"/>
              <w:tabs>
                <w:tab w:val="clear" w:pos="765"/>
                <w:tab w:val="decimal" w:pos="820"/>
              </w:tabs>
              <w:spacing w:line="240" w:lineRule="auto"/>
              <w:rPr>
                <w:szCs w:val="22"/>
              </w:rPr>
            </w:pPr>
            <w:r w:rsidRPr="00A10174">
              <w:rPr>
                <w:szCs w:val="22"/>
              </w:rPr>
              <w:t>-</w:t>
            </w:r>
          </w:p>
        </w:tc>
      </w:tr>
      <w:tr w:rsidR="00361FC6" w:rsidRPr="00A10174" w14:paraId="52CDB696" w14:textId="77777777" w:rsidTr="005434BF">
        <w:trPr>
          <w:cantSplit/>
          <w:trHeight w:val="144"/>
        </w:trPr>
        <w:tc>
          <w:tcPr>
            <w:tcW w:w="2811" w:type="dxa"/>
            <w:vAlign w:val="bottom"/>
          </w:tcPr>
          <w:p w14:paraId="2ECE19A3" w14:textId="2ED2F5D2"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3BA44AD" w14:textId="15FC9BE9" w:rsidR="00361FC6" w:rsidRPr="00A10174" w:rsidRDefault="00361FC6" w:rsidP="00A10174">
            <w:pPr>
              <w:pStyle w:val="acctfourfigures"/>
              <w:tabs>
                <w:tab w:val="clear" w:pos="765"/>
                <w:tab w:val="decimal" w:pos="641"/>
              </w:tabs>
              <w:spacing w:line="240" w:lineRule="auto"/>
              <w:ind w:right="279"/>
              <w:jc w:val="right"/>
              <w:rPr>
                <w:b/>
                <w:bCs/>
                <w:szCs w:val="22"/>
              </w:rPr>
            </w:pPr>
            <w:r w:rsidRPr="00A10174">
              <w:rPr>
                <w:b/>
                <w:bCs/>
                <w:szCs w:val="22"/>
              </w:rPr>
              <w:t>-</w:t>
            </w:r>
          </w:p>
        </w:tc>
        <w:tc>
          <w:tcPr>
            <w:tcW w:w="180" w:type="dxa"/>
          </w:tcPr>
          <w:p w14:paraId="0BE97F1C" w14:textId="77777777" w:rsidR="00361FC6" w:rsidRPr="00A10174" w:rsidRDefault="00361FC6" w:rsidP="00A10174">
            <w:pPr>
              <w:pStyle w:val="acctfourfigures"/>
              <w:tabs>
                <w:tab w:val="clear" w:pos="765"/>
                <w:tab w:val="decimal" w:pos="911"/>
              </w:tabs>
              <w:spacing w:line="240" w:lineRule="auto"/>
              <w:rPr>
                <w:b/>
                <w:bCs/>
                <w:szCs w:val="22"/>
              </w:rPr>
            </w:pPr>
          </w:p>
        </w:tc>
        <w:tc>
          <w:tcPr>
            <w:tcW w:w="1379" w:type="dxa"/>
            <w:tcBorders>
              <w:top w:val="single" w:sz="4" w:space="0" w:color="auto"/>
              <w:bottom w:val="double" w:sz="4" w:space="0" w:color="auto"/>
            </w:tcBorders>
          </w:tcPr>
          <w:p w14:paraId="17BE1BFB" w14:textId="0FC6E203" w:rsidR="00361FC6" w:rsidRPr="00A10174" w:rsidRDefault="00361FC6" w:rsidP="00A10174">
            <w:pPr>
              <w:pStyle w:val="acctfourfigures"/>
              <w:tabs>
                <w:tab w:val="clear" w:pos="765"/>
                <w:tab w:val="decimal" w:pos="911"/>
              </w:tabs>
              <w:spacing w:line="240" w:lineRule="auto"/>
              <w:jc w:val="right"/>
              <w:rPr>
                <w:b/>
                <w:bCs/>
                <w:szCs w:val="22"/>
              </w:rPr>
            </w:pPr>
            <w:r w:rsidRPr="00A10174">
              <w:rPr>
                <w:b/>
                <w:bCs/>
                <w:szCs w:val="22"/>
              </w:rPr>
              <w:t>10,000</w:t>
            </w:r>
          </w:p>
        </w:tc>
        <w:tc>
          <w:tcPr>
            <w:tcW w:w="284" w:type="dxa"/>
            <w:vAlign w:val="bottom"/>
          </w:tcPr>
          <w:p w14:paraId="7344389C" w14:textId="77777777" w:rsidR="00361FC6" w:rsidRPr="00A10174" w:rsidRDefault="00361FC6" w:rsidP="00A10174">
            <w:pPr>
              <w:pStyle w:val="acctfourfigures"/>
              <w:tabs>
                <w:tab w:val="clear" w:pos="765"/>
                <w:tab w:val="decimal" w:pos="911"/>
              </w:tabs>
              <w:spacing w:line="240" w:lineRule="auto"/>
              <w:rPr>
                <w:b/>
                <w:bCs/>
                <w:szCs w:val="22"/>
              </w:rPr>
            </w:pPr>
          </w:p>
        </w:tc>
        <w:tc>
          <w:tcPr>
            <w:tcW w:w="1400" w:type="dxa"/>
            <w:tcBorders>
              <w:top w:val="single" w:sz="4" w:space="0" w:color="auto"/>
              <w:bottom w:val="double" w:sz="4" w:space="0" w:color="auto"/>
            </w:tcBorders>
            <w:vAlign w:val="bottom"/>
          </w:tcPr>
          <w:p w14:paraId="1B3C9D01" w14:textId="5E2D2AB2" w:rsidR="00361FC6" w:rsidRPr="00A10174" w:rsidRDefault="00361FC6" w:rsidP="00A10174">
            <w:pPr>
              <w:pStyle w:val="acctfourfigures"/>
              <w:tabs>
                <w:tab w:val="clear" w:pos="765"/>
                <w:tab w:val="decimal" w:pos="638"/>
              </w:tabs>
              <w:spacing w:line="240" w:lineRule="auto"/>
              <w:ind w:right="11"/>
              <w:jc w:val="center"/>
              <w:rPr>
                <w:b/>
                <w:bCs/>
                <w:szCs w:val="22"/>
                <w:lang w:bidi="th-TH"/>
              </w:rPr>
            </w:pPr>
            <w:r w:rsidRPr="00A10174">
              <w:rPr>
                <w:b/>
                <w:bCs/>
                <w:szCs w:val="22"/>
                <w:lang w:bidi="th-TH"/>
              </w:rPr>
              <w:t>-</w:t>
            </w:r>
          </w:p>
        </w:tc>
        <w:tc>
          <w:tcPr>
            <w:tcW w:w="181" w:type="dxa"/>
            <w:vAlign w:val="bottom"/>
          </w:tcPr>
          <w:p w14:paraId="7F5FEB3A" w14:textId="77777777" w:rsidR="00361FC6" w:rsidRPr="00A10174" w:rsidRDefault="00361FC6" w:rsidP="00A10174">
            <w:pPr>
              <w:pStyle w:val="acctfourfigures"/>
              <w:tabs>
                <w:tab w:val="clear" w:pos="765"/>
                <w:tab w:val="decimal" w:pos="911"/>
              </w:tabs>
              <w:spacing w:line="240" w:lineRule="auto"/>
              <w:rPr>
                <w:b/>
                <w:bCs/>
                <w:szCs w:val="22"/>
              </w:rPr>
            </w:pPr>
          </w:p>
        </w:tc>
        <w:tc>
          <w:tcPr>
            <w:tcW w:w="1352" w:type="dxa"/>
            <w:tcBorders>
              <w:top w:val="single" w:sz="4" w:space="0" w:color="auto"/>
              <w:bottom w:val="double" w:sz="4" w:space="0" w:color="auto"/>
            </w:tcBorders>
            <w:vAlign w:val="bottom"/>
          </w:tcPr>
          <w:p w14:paraId="1DD0154C" w14:textId="185E66BF" w:rsidR="00361FC6" w:rsidRPr="00A10174" w:rsidRDefault="00361FC6" w:rsidP="00A10174">
            <w:pPr>
              <w:pStyle w:val="acctfourfigures"/>
              <w:tabs>
                <w:tab w:val="clear" w:pos="765"/>
                <w:tab w:val="decimal" w:pos="820"/>
              </w:tabs>
              <w:spacing w:line="240" w:lineRule="auto"/>
              <w:rPr>
                <w:b/>
                <w:bCs/>
                <w:szCs w:val="22"/>
              </w:rPr>
            </w:pPr>
            <w:r w:rsidRPr="00A10174">
              <w:rPr>
                <w:b/>
                <w:bCs/>
                <w:szCs w:val="22"/>
              </w:rPr>
              <w:t>-</w:t>
            </w:r>
          </w:p>
        </w:tc>
      </w:tr>
      <w:tr w:rsidR="00361FC6" w:rsidRPr="00A10174" w14:paraId="507EA49F" w14:textId="77777777" w:rsidTr="005434BF">
        <w:trPr>
          <w:cantSplit/>
          <w:trHeight w:val="144"/>
        </w:trPr>
        <w:tc>
          <w:tcPr>
            <w:tcW w:w="2811" w:type="dxa"/>
            <w:vAlign w:val="bottom"/>
          </w:tcPr>
          <w:p w14:paraId="382129A8"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double" w:sz="4" w:space="0" w:color="auto"/>
            </w:tcBorders>
            <w:vAlign w:val="bottom"/>
          </w:tcPr>
          <w:p w14:paraId="6B47EEF1" w14:textId="77777777" w:rsidR="00361FC6" w:rsidRPr="00A10174" w:rsidRDefault="00361FC6" w:rsidP="00A10174">
            <w:pPr>
              <w:pStyle w:val="acctfourfigures"/>
              <w:tabs>
                <w:tab w:val="clear" w:pos="765"/>
                <w:tab w:val="decimal" w:pos="1344"/>
              </w:tabs>
              <w:spacing w:line="240" w:lineRule="auto"/>
              <w:rPr>
                <w:b/>
                <w:bCs/>
                <w:szCs w:val="22"/>
              </w:rPr>
            </w:pPr>
          </w:p>
        </w:tc>
        <w:tc>
          <w:tcPr>
            <w:tcW w:w="180" w:type="dxa"/>
          </w:tcPr>
          <w:p w14:paraId="41A67662" w14:textId="77777777" w:rsidR="00361FC6" w:rsidRPr="00A10174" w:rsidRDefault="00361FC6" w:rsidP="00A10174">
            <w:pPr>
              <w:pStyle w:val="acctfourfigures"/>
              <w:tabs>
                <w:tab w:val="clear" w:pos="765"/>
                <w:tab w:val="decimal" w:pos="911"/>
              </w:tabs>
              <w:spacing w:line="240" w:lineRule="auto"/>
              <w:rPr>
                <w:szCs w:val="22"/>
              </w:rPr>
            </w:pPr>
          </w:p>
        </w:tc>
        <w:tc>
          <w:tcPr>
            <w:tcW w:w="1379" w:type="dxa"/>
            <w:tcBorders>
              <w:top w:val="double" w:sz="4" w:space="0" w:color="auto"/>
            </w:tcBorders>
          </w:tcPr>
          <w:p w14:paraId="2A18578F" w14:textId="77777777" w:rsidR="00361FC6" w:rsidRPr="00A10174" w:rsidRDefault="00361FC6" w:rsidP="00A10174">
            <w:pPr>
              <w:pStyle w:val="acctfourfigures"/>
              <w:tabs>
                <w:tab w:val="clear" w:pos="765"/>
                <w:tab w:val="decimal" w:pos="911"/>
              </w:tabs>
              <w:spacing w:line="240" w:lineRule="auto"/>
              <w:rPr>
                <w:b/>
                <w:bCs/>
                <w:szCs w:val="22"/>
              </w:rPr>
            </w:pPr>
          </w:p>
        </w:tc>
        <w:tc>
          <w:tcPr>
            <w:tcW w:w="284" w:type="dxa"/>
            <w:vAlign w:val="bottom"/>
          </w:tcPr>
          <w:p w14:paraId="02E3C725" w14:textId="77777777" w:rsidR="00361FC6" w:rsidRPr="00A10174" w:rsidRDefault="00361FC6" w:rsidP="00A10174">
            <w:pPr>
              <w:pStyle w:val="acctfourfigures"/>
              <w:tabs>
                <w:tab w:val="clear" w:pos="765"/>
                <w:tab w:val="decimal" w:pos="911"/>
              </w:tabs>
              <w:spacing w:line="240" w:lineRule="auto"/>
              <w:rPr>
                <w:szCs w:val="22"/>
              </w:rPr>
            </w:pPr>
          </w:p>
        </w:tc>
        <w:tc>
          <w:tcPr>
            <w:tcW w:w="1400" w:type="dxa"/>
            <w:tcBorders>
              <w:top w:val="double" w:sz="4" w:space="0" w:color="auto"/>
            </w:tcBorders>
            <w:vAlign w:val="bottom"/>
          </w:tcPr>
          <w:p w14:paraId="775B80C6" w14:textId="77777777" w:rsidR="00361FC6" w:rsidRPr="00A10174" w:rsidRDefault="00361FC6" w:rsidP="00A10174">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361FC6" w:rsidRPr="00A10174" w:rsidRDefault="00361FC6" w:rsidP="00A10174">
            <w:pPr>
              <w:pStyle w:val="acctfourfigures"/>
              <w:tabs>
                <w:tab w:val="clear" w:pos="765"/>
                <w:tab w:val="decimal" w:pos="911"/>
              </w:tabs>
              <w:spacing w:line="240" w:lineRule="auto"/>
              <w:rPr>
                <w:szCs w:val="22"/>
              </w:rPr>
            </w:pPr>
          </w:p>
        </w:tc>
        <w:tc>
          <w:tcPr>
            <w:tcW w:w="1352" w:type="dxa"/>
            <w:tcBorders>
              <w:top w:val="double" w:sz="4" w:space="0" w:color="auto"/>
            </w:tcBorders>
            <w:vAlign w:val="bottom"/>
          </w:tcPr>
          <w:p w14:paraId="114CF5CE" w14:textId="77777777" w:rsidR="00361FC6" w:rsidRPr="00A10174" w:rsidRDefault="00361FC6" w:rsidP="00A10174">
            <w:pPr>
              <w:pStyle w:val="acctfourfigures"/>
              <w:tabs>
                <w:tab w:val="clear" w:pos="765"/>
                <w:tab w:val="decimal" w:pos="911"/>
              </w:tabs>
              <w:spacing w:line="240" w:lineRule="auto"/>
              <w:ind w:right="11"/>
              <w:rPr>
                <w:b/>
                <w:bCs/>
                <w:szCs w:val="22"/>
              </w:rPr>
            </w:pPr>
          </w:p>
        </w:tc>
      </w:tr>
      <w:tr w:rsidR="00361FC6" w:rsidRPr="00A10174" w14:paraId="0979CF85" w14:textId="77777777" w:rsidTr="005434BF">
        <w:trPr>
          <w:cantSplit/>
          <w:trHeight w:val="144"/>
        </w:trPr>
        <w:tc>
          <w:tcPr>
            <w:tcW w:w="2811" w:type="dxa"/>
            <w:vAlign w:val="bottom"/>
          </w:tcPr>
          <w:p w14:paraId="2DCEAB30" w14:textId="76B3044E"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Lease liabilities</w:t>
            </w:r>
          </w:p>
        </w:tc>
        <w:tc>
          <w:tcPr>
            <w:tcW w:w="1417" w:type="dxa"/>
          </w:tcPr>
          <w:p w14:paraId="76600DF0" w14:textId="77777777" w:rsidR="00361FC6" w:rsidRPr="00A10174" w:rsidRDefault="00361FC6" w:rsidP="00A10174">
            <w:pPr>
              <w:pStyle w:val="acctfourfigures"/>
              <w:tabs>
                <w:tab w:val="clear" w:pos="765"/>
                <w:tab w:val="decimal" w:pos="1344"/>
              </w:tabs>
              <w:spacing w:line="240" w:lineRule="auto"/>
              <w:rPr>
                <w:szCs w:val="22"/>
              </w:rPr>
            </w:pPr>
          </w:p>
        </w:tc>
        <w:tc>
          <w:tcPr>
            <w:tcW w:w="180" w:type="dxa"/>
          </w:tcPr>
          <w:p w14:paraId="2611E05C" w14:textId="77777777" w:rsidR="00361FC6" w:rsidRPr="00A10174" w:rsidRDefault="00361FC6" w:rsidP="00A10174">
            <w:pPr>
              <w:pStyle w:val="acctfourfigures"/>
              <w:tabs>
                <w:tab w:val="clear" w:pos="765"/>
                <w:tab w:val="decimal" w:pos="911"/>
              </w:tabs>
              <w:spacing w:line="240" w:lineRule="auto"/>
              <w:rPr>
                <w:szCs w:val="22"/>
              </w:rPr>
            </w:pPr>
          </w:p>
        </w:tc>
        <w:tc>
          <w:tcPr>
            <w:tcW w:w="1379" w:type="dxa"/>
          </w:tcPr>
          <w:p w14:paraId="4E53F207" w14:textId="13EDD505" w:rsidR="00361FC6" w:rsidRPr="00A10174" w:rsidRDefault="00361FC6" w:rsidP="00A10174">
            <w:pPr>
              <w:pStyle w:val="acctfourfigures"/>
              <w:tabs>
                <w:tab w:val="clear" w:pos="765"/>
                <w:tab w:val="decimal" w:pos="911"/>
              </w:tabs>
              <w:spacing w:line="240" w:lineRule="auto"/>
              <w:rPr>
                <w:szCs w:val="22"/>
              </w:rPr>
            </w:pPr>
          </w:p>
        </w:tc>
        <w:tc>
          <w:tcPr>
            <w:tcW w:w="284" w:type="dxa"/>
          </w:tcPr>
          <w:p w14:paraId="5E03B4CF" w14:textId="7A2A92F0" w:rsidR="00361FC6" w:rsidRPr="00A10174" w:rsidRDefault="00361FC6" w:rsidP="00A10174">
            <w:pPr>
              <w:pStyle w:val="acctfourfigures"/>
              <w:tabs>
                <w:tab w:val="clear" w:pos="765"/>
                <w:tab w:val="decimal" w:pos="911"/>
              </w:tabs>
              <w:spacing w:line="240" w:lineRule="auto"/>
              <w:rPr>
                <w:szCs w:val="22"/>
              </w:rPr>
            </w:pPr>
          </w:p>
        </w:tc>
        <w:tc>
          <w:tcPr>
            <w:tcW w:w="1400" w:type="dxa"/>
          </w:tcPr>
          <w:p w14:paraId="4F3C5685" w14:textId="77777777" w:rsidR="00361FC6" w:rsidRPr="00A10174" w:rsidRDefault="00361FC6" w:rsidP="00A10174">
            <w:pPr>
              <w:pStyle w:val="acctfourfigures"/>
              <w:tabs>
                <w:tab w:val="clear" w:pos="765"/>
                <w:tab w:val="decimal" w:pos="997"/>
              </w:tabs>
              <w:spacing w:line="240" w:lineRule="auto"/>
              <w:ind w:right="11"/>
              <w:rPr>
                <w:szCs w:val="22"/>
                <w:lang w:bidi="th-TH"/>
              </w:rPr>
            </w:pPr>
          </w:p>
        </w:tc>
        <w:tc>
          <w:tcPr>
            <w:tcW w:w="181" w:type="dxa"/>
          </w:tcPr>
          <w:p w14:paraId="58D006AE" w14:textId="77777777" w:rsidR="00361FC6" w:rsidRPr="00A10174" w:rsidRDefault="00361FC6" w:rsidP="00A10174">
            <w:pPr>
              <w:pStyle w:val="acctfourfigures"/>
              <w:tabs>
                <w:tab w:val="clear" w:pos="765"/>
                <w:tab w:val="decimal" w:pos="911"/>
              </w:tabs>
              <w:spacing w:line="240" w:lineRule="auto"/>
              <w:rPr>
                <w:szCs w:val="22"/>
              </w:rPr>
            </w:pPr>
          </w:p>
        </w:tc>
        <w:tc>
          <w:tcPr>
            <w:tcW w:w="1352" w:type="dxa"/>
          </w:tcPr>
          <w:p w14:paraId="3F9D1D4C" w14:textId="77777777" w:rsidR="00361FC6" w:rsidRPr="00A10174" w:rsidRDefault="00361FC6" w:rsidP="00A10174">
            <w:pPr>
              <w:pStyle w:val="acctfourfigures"/>
              <w:tabs>
                <w:tab w:val="clear" w:pos="765"/>
                <w:tab w:val="decimal" w:pos="911"/>
              </w:tabs>
              <w:spacing w:line="240" w:lineRule="auto"/>
              <w:ind w:right="11"/>
              <w:rPr>
                <w:szCs w:val="22"/>
              </w:rPr>
            </w:pPr>
          </w:p>
        </w:tc>
      </w:tr>
      <w:tr w:rsidR="00361FC6" w:rsidRPr="00A10174" w14:paraId="0780083A" w14:textId="77777777" w:rsidTr="005434BF">
        <w:trPr>
          <w:cantSplit/>
          <w:trHeight w:val="144"/>
        </w:trPr>
        <w:tc>
          <w:tcPr>
            <w:tcW w:w="2811" w:type="dxa"/>
            <w:vAlign w:val="bottom"/>
          </w:tcPr>
          <w:p w14:paraId="211ACBCE" w14:textId="1E900D33"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sz w:val="22"/>
                <w:szCs w:val="22"/>
              </w:rPr>
              <w:t>Parent of the Group</w:t>
            </w:r>
          </w:p>
        </w:tc>
        <w:tc>
          <w:tcPr>
            <w:tcW w:w="1417" w:type="dxa"/>
            <w:vAlign w:val="bottom"/>
          </w:tcPr>
          <w:p w14:paraId="4D7D633C" w14:textId="1DE1A23F" w:rsidR="00361FC6" w:rsidRPr="00A10174" w:rsidRDefault="00361FC6" w:rsidP="00A10174">
            <w:pPr>
              <w:pStyle w:val="acctfourfigures"/>
              <w:tabs>
                <w:tab w:val="clear" w:pos="765"/>
                <w:tab w:val="decimal" w:pos="1818"/>
              </w:tabs>
              <w:spacing w:line="240" w:lineRule="auto"/>
              <w:ind w:right="11"/>
              <w:jc w:val="right"/>
              <w:rPr>
                <w:szCs w:val="22"/>
              </w:rPr>
            </w:pPr>
            <w:r w:rsidRPr="00A10174">
              <w:rPr>
                <w:szCs w:val="22"/>
              </w:rPr>
              <w:t>25,219</w:t>
            </w:r>
          </w:p>
        </w:tc>
        <w:tc>
          <w:tcPr>
            <w:tcW w:w="180" w:type="dxa"/>
            <w:vAlign w:val="bottom"/>
          </w:tcPr>
          <w:p w14:paraId="18CD3329"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vAlign w:val="bottom"/>
          </w:tcPr>
          <w:p w14:paraId="0A0F6C8C" w14:textId="69583859" w:rsidR="00361FC6" w:rsidRPr="00A10174" w:rsidRDefault="00361FC6" w:rsidP="00A10174">
            <w:pPr>
              <w:pStyle w:val="acctfourfigures"/>
              <w:tabs>
                <w:tab w:val="clear" w:pos="765"/>
                <w:tab w:val="decimal" w:pos="911"/>
              </w:tabs>
              <w:spacing w:line="240" w:lineRule="auto"/>
              <w:jc w:val="right"/>
              <w:rPr>
                <w:szCs w:val="22"/>
              </w:rPr>
            </w:pPr>
            <w:r w:rsidRPr="00A10174">
              <w:rPr>
                <w:szCs w:val="22"/>
              </w:rPr>
              <w:t>25,612</w:t>
            </w:r>
          </w:p>
        </w:tc>
        <w:tc>
          <w:tcPr>
            <w:tcW w:w="284" w:type="dxa"/>
            <w:vAlign w:val="bottom"/>
          </w:tcPr>
          <w:p w14:paraId="5E54C126" w14:textId="0578E5AA" w:rsidR="00361FC6" w:rsidRPr="00A10174" w:rsidRDefault="00361FC6" w:rsidP="00A10174">
            <w:pPr>
              <w:pStyle w:val="acctfourfigures"/>
              <w:tabs>
                <w:tab w:val="clear" w:pos="765"/>
                <w:tab w:val="decimal" w:pos="911"/>
              </w:tabs>
              <w:spacing w:line="240" w:lineRule="auto"/>
              <w:jc w:val="right"/>
              <w:rPr>
                <w:szCs w:val="22"/>
              </w:rPr>
            </w:pPr>
          </w:p>
        </w:tc>
        <w:tc>
          <w:tcPr>
            <w:tcW w:w="1400" w:type="dxa"/>
            <w:vAlign w:val="bottom"/>
          </w:tcPr>
          <w:p w14:paraId="7482AC2A" w14:textId="0923B71E" w:rsidR="00361FC6" w:rsidRPr="00A10174" w:rsidRDefault="00361FC6" w:rsidP="00A10174">
            <w:pPr>
              <w:pStyle w:val="acctfourfigures"/>
              <w:tabs>
                <w:tab w:val="clear" w:pos="765"/>
                <w:tab w:val="decimal" w:pos="997"/>
              </w:tabs>
              <w:spacing w:line="240" w:lineRule="auto"/>
              <w:ind w:right="11"/>
              <w:jc w:val="right"/>
              <w:rPr>
                <w:szCs w:val="22"/>
              </w:rPr>
            </w:pPr>
            <w:r w:rsidRPr="00A10174">
              <w:rPr>
                <w:szCs w:val="22"/>
              </w:rPr>
              <w:t>25,219</w:t>
            </w:r>
          </w:p>
        </w:tc>
        <w:tc>
          <w:tcPr>
            <w:tcW w:w="181" w:type="dxa"/>
            <w:vAlign w:val="bottom"/>
          </w:tcPr>
          <w:p w14:paraId="5413AD89"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vAlign w:val="bottom"/>
          </w:tcPr>
          <w:p w14:paraId="11F5385D" w14:textId="44EF35BB" w:rsidR="00361FC6" w:rsidRPr="00A10174" w:rsidRDefault="00361FC6" w:rsidP="00A10174">
            <w:pPr>
              <w:pStyle w:val="acctfourfigures"/>
              <w:tabs>
                <w:tab w:val="clear" w:pos="765"/>
              </w:tabs>
              <w:spacing w:line="240" w:lineRule="auto"/>
              <w:ind w:right="11"/>
              <w:jc w:val="right"/>
              <w:rPr>
                <w:szCs w:val="22"/>
              </w:rPr>
            </w:pPr>
            <w:r w:rsidRPr="00A10174">
              <w:rPr>
                <w:szCs w:val="22"/>
              </w:rPr>
              <w:t>25,612</w:t>
            </w:r>
          </w:p>
        </w:tc>
      </w:tr>
      <w:tr w:rsidR="00361FC6" w:rsidRPr="00A10174" w14:paraId="39A9CA76" w14:textId="77777777" w:rsidTr="005434BF">
        <w:trPr>
          <w:cantSplit/>
          <w:trHeight w:val="144"/>
        </w:trPr>
        <w:tc>
          <w:tcPr>
            <w:tcW w:w="2811" w:type="dxa"/>
            <w:vAlign w:val="bottom"/>
          </w:tcPr>
          <w:p w14:paraId="55C854A3" w14:textId="2C9BE21E"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Key management personnel</w:t>
            </w:r>
          </w:p>
        </w:tc>
        <w:tc>
          <w:tcPr>
            <w:tcW w:w="1417" w:type="dxa"/>
            <w:tcBorders>
              <w:bottom w:val="single" w:sz="4" w:space="0" w:color="auto"/>
            </w:tcBorders>
            <w:vAlign w:val="bottom"/>
          </w:tcPr>
          <w:p w14:paraId="0A79F03D" w14:textId="7FE2EC1B" w:rsidR="00361FC6" w:rsidRPr="00A10174" w:rsidRDefault="00361FC6" w:rsidP="00A10174">
            <w:pPr>
              <w:pStyle w:val="acctfourfigures"/>
              <w:tabs>
                <w:tab w:val="clear" w:pos="765"/>
                <w:tab w:val="decimal" w:pos="1818"/>
              </w:tabs>
              <w:spacing w:line="240" w:lineRule="auto"/>
              <w:ind w:right="11"/>
              <w:jc w:val="right"/>
              <w:rPr>
                <w:szCs w:val="22"/>
              </w:rPr>
            </w:pPr>
            <w:r w:rsidRPr="00A10174">
              <w:rPr>
                <w:szCs w:val="22"/>
              </w:rPr>
              <w:t>65,870</w:t>
            </w:r>
          </w:p>
        </w:tc>
        <w:tc>
          <w:tcPr>
            <w:tcW w:w="180" w:type="dxa"/>
            <w:vAlign w:val="bottom"/>
          </w:tcPr>
          <w:p w14:paraId="43543F56"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vAlign w:val="bottom"/>
          </w:tcPr>
          <w:p w14:paraId="55C4D719" w14:textId="0D569291" w:rsidR="00361FC6" w:rsidRPr="00A10174" w:rsidRDefault="00361FC6" w:rsidP="00A10174">
            <w:pPr>
              <w:pStyle w:val="acctfourfigures"/>
              <w:tabs>
                <w:tab w:val="clear" w:pos="765"/>
                <w:tab w:val="decimal" w:pos="911"/>
              </w:tabs>
              <w:spacing w:line="240" w:lineRule="auto"/>
              <w:jc w:val="right"/>
              <w:rPr>
                <w:szCs w:val="22"/>
              </w:rPr>
            </w:pPr>
            <w:r w:rsidRPr="00A10174">
              <w:rPr>
                <w:szCs w:val="22"/>
              </w:rPr>
              <w:t>66,896</w:t>
            </w:r>
          </w:p>
        </w:tc>
        <w:tc>
          <w:tcPr>
            <w:tcW w:w="284" w:type="dxa"/>
            <w:vAlign w:val="bottom"/>
          </w:tcPr>
          <w:p w14:paraId="03020864" w14:textId="0CC3FCC5" w:rsidR="00361FC6" w:rsidRPr="00A10174" w:rsidRDefault="00361FC6"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00088899" w14:textId="64F8A4CC" w:rsidR="00361FC6" w:rsidRPr="00A10174" w:rsidRDefault="00361FC6" w:rsidP="00A10174">
            <w:pPr>
              <w:pStyle w:val="acctfourfigures"/>
              <w:tabs>
                <w:tab w:val="clear" w:pos="765"/>
                <w:tab w:val="decimal" w:pos="997"/>
              </w:tabs>
              <w:spacing w:line="240" w:lineRule="auto"/>
              <w:ind w:right="11"/>
              <w:jc w:val="right"/>
              <w:rPr>
                <w:szCs w:val="22"/>
              </w:rPr>
            </w:pPr>
            <w:r w:rsidRPr="00A10174">
              <w:rPr>
                <w:szCs w:val="22"/>
              </w:rPr>
              <w:t>65,870</w:t>
            </w:r>
          </w:p>
        </w:tc>
        <w:tc>
          <w:tcPr>
            <w:tcW w:w="181" w:type="dxa"/>
            <w:vAlign w:val="bottom"/>
          </w:tcPr>
          <w:p w14:paraId="626D05C3" w14:textId="77777777" w:rsidR="00361FC6" w:rsidRPr="00A10174" w:rsidRDefault="00361FC6"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B82F2D0" w14:textId="4E31C78F" w:rsidR="00361FC6" w:rsidRPr="00A10174" w:rsidRDefault="00361FC6" w:rsidP="00A10174">
            <w:pPr>
              <w:pStyle w:val="acctfourfigures"/>
              <w:tabs>
                <w:tab w:val="clear" w:pos="765"/>
                <w:tab w:val="decimal" w:pos="911"/>
              </w:tabs>
              <w:spacing w:line="240" w:lineRule="auto"/>
              <w:ind w:right="11"/>
              <w:jc w:val="right"/>
              <w:rPr>
                <w:szCs w:val="22"/>
              </w:rPr>
            </w:pPr>
            <w:r w:rsidRPr="00A10174">
              <w:rPr>
                <w:szCs w:val="22"/>
              </w:rPr>
              <w:t>66,896</w:t>
            </w:r>
          </w:p>
        </w:tc>
      </w:tr>
      <w:tr w:rsidR="00361FC6" w:rsidRPr="00A10174" w14:paraId="52CBC4C3" w14:textId="77777777" w:rsidTr="005434BF">
        <w:trPr>
          <w:cantSplit/>
          <w:trHeight w:val="144"/>
        </w:trPr>
        <w:tc>
          <w:tcPr>
            <w:tcW w:w="2811" w:type="dxa"/>
            <w:vAlign w:val="bottom"/>
          </w:tcPr>
          <w:p w14:paraId="14DCA604" w14:textId="7AE25F78"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141F5AF8" w14:textId="44B83398" w:rsidR="00361FC6" w:rsidRPr="00A10174" w:rsidRDefault="00361FC6" w:rsidP="00A10174">
            <w:pPr>
              <w:pStyle w:val="acctfourfigures"/>
              <w:tabs>
                <w:tab w:val="clear" w:pos="765"/>
                <w:tab w:val="decimal" w:pos="1818"/>
              </w:tabs>
              <w:spacing w:line="240" w:lineRule="auto"/>
              <w:ind w:right="11"/>
              <w:jc w:val="right"/>
              <w:rPr>
                <w:b/>
                <w:bCs/>
                <w:szCs w:val="22"/>
              </w:rPr>
            </w:pPr>
            <w:r w:rsidRPr="00A10174">
              <w:rPr>
                <w:b/>
                <w:bCs/>
                <w:szCs w:val="22"/>
              </w:rPr>
              <w:t>91,089</w:t>
            </w:r>
          </w:p>
        </w:tc>
        <w:tc>
          <w:tcPr>
            <w:tcW w:w="180" w:type="dxa"/>
            <w:vAlign w:val="bottom"/>
          </w:tcPr>
          <w:p w14:paraId="57118C70" w14:textId="77777777" w:rsidR="00361FC6" w:rsidRPr="00A10174" w:rsidRDefault="00361FC6"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vAlign w:val="bottom"/>
          </w:tcPr>
          <w:p w14:paraId="7D4B1128" w14:textId="0D02D73F" w:rsidR="00361FC6" w:rsidRPr="00A10174" w:rsidRDefault="00361FC6" w:rsidP="00A10174">
            <w:pPr>
              <w:pStyle w:val="acctfourfigures"/>
              <w:tabs>
                <w:tab w:val="clear" w:pos="765"/>
                <w:tab w:val="decimal" w:pos="911"/>
              </w:tabs>
              <w:spacing w:line="240" w:lineRule="auto"/>
              <w:jc w:val="right"/>
              <w:rPr>
                <w:b/>
                <w:bCs/>
                <w:szCs w:val="22"/>
              </w:rPr>
            </w:pPr>
            <w:r w:rsidRPr="00A10174">
              <w:rPr>
                <w:b/>
                <w:bCs/>
                <w:szCs w:val="22"/>
              </w:rPr>
              <w:t>92,508</w:t>
            </w:r>
          </w:p>
        </w:tc>
        <w:tc>
          <w:tcPr>
            <w:tcW w:w="284" w:type="dxa"/>
            <w:vAlign w:val="bottom"/>
          </w:tcPr>
          <w:p w14:paraId="11F18C80" w14:textId="7B7CC97F" w:rsidR="00361FC6" w:rsidRPr="00A10174" w:rsidRDefault="00361FC6"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AA7CB03" w14:textId="7021F919" w:rsidR="00361FC6" w:rsidRPr="00A10174" w:rsidRDefault="00361FC6" w:rsidP="00A10174">
            <w:pPr>
              <w:pStyle w:val="acctfourfigures"/>
              <w:tabs>
                <w:tab w:val="clear" w:pos="765"/>
                <w:tab w:val="decimal" w:pos="997"/>
              </w:tabs>
              <w:spacing w:line="240" w:lineRule="auto"/>
              <w:ind w:right="11"/>
              <w:jc w:val="right"/>
              <w:rPr>
                <w:b/>
                <w:bCs/>
                <w:szCs w:val="22"/>
              </w:rPr>
            </w:pPr>
            <w:r w:rsidRPr="00A10174">
              <w:rPr>
                <w:b/>
                <w:bCs/>
                <w:szCs w:val="22"/>
              </w:rPr>
              <w:t>91,089</w:t>
            </w:r>
          </w:p>
        </w:tc>
        <w:tc>
          <w:tcPr>
            <w:tcW w:w="181" w:type="dxa"/>
            <w:vAlign w:val="bottom"/>
          </w:tcPr>
          <w:p w14:paraId="12241AFE" w14:textId="77777777" w:rsidR="00361FC6" w:rsidRPr="00A10174" w:rsidRDefault="00361FC6"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E2C4124" w14:textId="2CA76FDB" w:rsidR="00361FC6" w:rsidRPr="00A10174" w:rsidRDefault="00361FC6" w:rsidP="00A10174">
            <w:pPr>
              <w:pStyle w:val="acctfourfigures"/>
              <w:tabs>
                <w:tab w:val="clear" w:pos="765"/>
                <w:tab w:val="decimal" w:pos="911"/>
              </w:tabs>
              <w:spacing w:line="240" w:lineRule="auto"/>
              <w:ind w:right="11"/>
              <w:jc w:val="right"/>
              <w:rPr>
                <w:b/>
                <w:bCs/>
                <w:szCs w:val="22"/>
              </w:rPr>
            </w:pPr>
            <w:r w:rsidRPr="00A10174">
              <w:rPr>
                <w:b/>
                <w:bCs/>
                <w:szCs w:val="22"/>
              </w:rPr>
              <w:t>92,508</w:t>
            </w:r>
          </w:p>
        </w:tc>
      </w:tr>
    </w:tbl>
    <w:p w14:paraId="7A7B9BBB" w14:textId="306097C7" w:rsidR="00A3687F" w:rsidRPr="00A10174" w:rsidRDefault="00A3687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E9C057C" w14:textId="2E4E6D6E"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t>Significant agreements with related parties</w:t>
      </w:r>
    </w:p>
    <w:p w14:paraId="4127AFC5" w14:textId="77777777"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3810B86" w14:textId="325EEFDA"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10174">
        <w:rPr>
          <w:rFonts w:ascii="Times New Roman" w:hAnsi="Times New Roman" w:cs="Times New Roman"/>
          <w:sz w:val="22"/>
          <w:szCs w:val="22"/>
        </w:rPr>
        <w:t>During the six-month period ended 30 June 2025, the Group had new significant agreements with the related parties as follow:</w:t>
      </w:r>
    </w:p>
    <w:p w14:paraId="0DA3BB43" w14:textId="77777777"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D75C6F7" w14:textId="2286E9B9"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t>Lease agreement</w:t>
      </w:r>
    </w:p>
    <w:p w14:paraId="76657BC2" w14:textId="77777777"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945906B" w14:textId="31D3AA31"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A10174">
        <w:rPr>
          <w:rFonts w:ascii="Times New Roman" w:hAnsi="Times New Roman" w:cs="Times New Roman"/>
          <w:b/>
          <w:bCs/>
          <w:sz w:val="22"/>
          <w:szCs w:val="22"/>
        </w:rPr>
        <w:t>Parent of the Group</w:t>
      </w:r>
    </w:p>
    <w:p w14:paraId="4AD0CA78" w14:textId="77777777"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F5920DF" w14:textId="22330C80" w:rsidR="00AE7F11" w:rsidRPr="00A10174" w:rsidRDefault="00AE7F11" w:rsidP="00A10174">
      <w:pPr>
        <w:pStyle w:val="BodyText3"/>
        <w:ind w:left="547" w:right="0"/>
        <w:jc w:val="both"/>
        <w:rPr>
          <w:rFonts w:ascii="Times New Roman" w:hAnsi="Times New Roman" w:cs="Times New Roman"/>
          <w:sz w:val="22"/>
          <w:szCs w:val="20"/>
        </w:rPr>
      </w:pPr>
      <w:r w:rsidRPr="00A10174">
        <w:rPr>
          <w:rFonts w:ascii="Times New Roman" w:hAnsi="Times New Roman" w:cs="Times New Roman"/>
          <w:sz w:val="22"/>
          <w:szCs w:val="20"/>
        </w:rPr>
        <w:t>On 1 May 2025, the Company entered rental land and building agreement with related part</w:t>
      </w:r>
      <w:r w:rsidR="00696869" w:rsidRPr="00A10174">
        <w:rPr>
          <w:rFonts w:ascii="Times New Roman" w:hAnsi="Times New Roman" w:cs="Times New Roman"/>
          <w:sz w:val="22"/>
          <w:szCs w:val="20"/>
        </w:rPr>
        <w:t>y</w:t>
      </w:r>
      <w:r w:rsidRPr="00A10174">
        <w:rPr>
          <w:rFonts w:ascii="Times New Roman" w:hAnsi="Times New Roman" w:cs="Times New Roman"/>
          <w:sz w:val="22"/>
          <w:szCs w:val="20"/>
        </w:rPr>
        <w:t xml:space="preserve"> for material for maintenance warehouse and apartment for employee under the term and rental rates stipulated in the agreement.</w:t>
      </w:r>
    </w:p>
    <w:p w14:paraId="5239AF94"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FD82451" w14:textId="5CC69871"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t>Short-term loan from agreements</w:t>
      </w:r>
    </w:p>
    <w:p w14:paraId="761507EC" w14:textId="77777777" w:rsidR="009E2D3F"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E23F6DA" w14:textId="6521B4C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A10174">
        <w:rPr>
          <w:rFonts w:ascii="Times New Roman" w:hAnsi="Times New Roman" w:cs="Times New Roman"/>
          <w:b/>
          <w:bCs/>
          <w:sz w:val="22"/>
          <w:szCs w:val="22"/>
        </w:rPr>
        <w:t>Key management personnel</w:t>
      </w:r>
    </w:p>
    <w:p w14:paraId="3C9468ED"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5D08A5F" w14:textId="7FE2B71C"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10174">
        <w:rPr>
          <w:rFonts w:ascii="Times New Roman" w:hAnsi="Times New Roman" w:cs="Times New Roman"/>
          <w:sz w:val="22"/>
          <w:szCs w:val="22"/>
        </w:rPr>
        <w:t>On 1 June 2025, a subsidiary entered into a loan agreement with key management personnel for operating purposes amounting to Baht 6.0 million</w:t>
      </w:r>
      <w:r w:rsidR="00CD237E" w:rsidRPr="00A10174">
        <w:rPr>
          <w:rFonts w:ascii="Times New Roman" w:hAnsi="Times New Roman" w:cstheme="minorBidi" w:hint="cs"/>
          <w:sz w:val="22"/>
          <w:szCs w:val="22"/>
          <w:cs/>
        </w:rPr>
        <w:t xml:space="preserve"> </w:t>
      </w:r>
      <w:r w:rsidR="00CD237E" w:rsidRPr="00A10174">
        <w:rPr>
          <w:rFonts w:ascii="Times New Roman" w:hAnsi="Times New Roman" w:cstheme="minorBidi"/>
          <w:sz w:val="22"/>
          <w:szCs w:val="22"/>
        </w:rPr>
        <w:t xml:space="preserve">which will be </w:t>
      </w:r>
      <w:r w:rsidR="00817A44" w:rsidRPr="00A10174">
        <w:rPr>
          <w:rFonts w:ascii="Times New Roman" w:hAnsi="Times New Roman" w:cstheme="minorBidi"/>
          <w:sz w:val="22"/>
          <w:szCs w:val="22"/>
        </w:rPr>
        <w:t xml:space="preserve">due </w:t>
      </w:r>
      <w:r w:rsidR="00B15F75" w:rsidRPr="00A10174">
        <w:rPr>
          <w:rFonts w:ascii="Times New Roman" w:hAnsi="Times New Roman" w:cstheme="minorBidi"/>
          <w:sz w:val="22"/>
          <w:szCs w:val="22"/>
        </w:rPr>
        <w:t>on 31 December 2025</w:t>
      </w:r>
      <w:r w:rsidRPr="00A10174">
        <w:rPr>
          <w:rFonts w:ascii="Times New Roman" w:hAnsi="Times New Roman" w:cs="Times New Roman"/>
          <w:sz w:val="22"/>
          <w:szCs w:val="22"/>
        </w:rPr>
        <w:t>. The</w:t>
      </w:r>
      <w:r w:rsidR="008D6170" w:rsidRPr="00A10174">
        <w:rPr>
          <w:rFonts w:ascii="Times New Roman" w:hAnsi="Times New Roman" w:cs="Times New Roman"/>
          <w:sz w:val="22"/>
          <w:szCs w:val="22"/>
        </w:rPr>
        <w:t xml:space="preserve"> </w:t>
      </w:r>
      <w:r w:rsidR="00B209B2" w:rsidRPr="00A10174">
        <w:rPr>
          <w:rFonts w:ascii="Times New Roman" w:hAnsi="Times New Roman" w:cs="Times New Roman"/>
          <w:sz w:val="22"/>
          <w:szCs w:val="22"/>
        </w:rPr>
        <w:t xml:space="preserve">loan </w:t>
      </w:r>
      <w:r w:rsidRPr="00A10174">
        <w:rPr>
          <w:rFonts w:ascii="Times New Roman" w:hAnsi="Times New Roman" w:cs="Times New Roman"/>
          <w:sz w:val="22"/>
          <w:szCs w:val="22"/>
        </w:rPr>
        <w:t>bored 6.5% interest per annum.</w:t>
      </w:r>
    </w:p>
    <w:p w14:paraId="5B8504CC"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A427C28" w14:textId="73B8D595"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A10174">
        <w:rPr>
          <w:rFonts w:ascii="Times New Roman" w:hAnsi="Times New Roman" w:cs="Times New Roman"/>
          <w:b/>
          <w:bCs/>
          <w:sz w:val="22"/>
          <w:szCs w:val="22"/>
        </w:rPr>
        <w:t>Other related parties</w:t>
      </w:r>
    </w:p>
    <w:p w14:paraId="5B09BA0A"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F8E293B" w14:textId="1A8E48BB"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10174">
        <w:rPr>
          <w:rFonts w:ascii="Times New Roman" w:hAnsi="Times New Roman" w:cs="Times New Roman"/>
          <w:sz w:val="22"/>
          <w:szCs w:val="22"/>
        </w:rPr>
        <w:t>On 1 June 2025, a subsidiary entered into loan agreements with other related parties for operating purposes amounting to Baht 4.0 million</w:t>
      </w:r>
      <w:r w:rsidR="00B15F75" w:rsidRPr="00A10174">
        <w:rPr>
          <w:rFonts w:ascii="Times New Roman" w:hAnsi="Times New Roman" w:cstheme="minorBidi"/>
          <w:sz w:val="22"/>
          <w:szCs w:val="22"/>
        </w:rPr>
        <w:t xml:space="preserve"> which will be due on 31 December 2025</w:t>
      </w:r>
      <w:r w:rsidRPr="00A10174">
        <w:rPr>
          <w:rFonts w:ascii="Times New Roman" w:hAnsi="Times New Roman" w:cs="Times New Roman"/>
          <w:sz w:val="22"/>
          <w:szCs w:val="22"/>
        </w:rPr>
        <w:t>. The</w:t>
      </w:r>
      <w:r w:rsidR="008D6170" w:rsidRPr="00A10174">
        <w:rPr>
          <w:rFonts w:ascii="Times New Roman" w:hAnsi="Times New Roman" w:cs="Times New Roman"/>
          <w:sz w:val="22"/>
          <w:szCs w:val="22"/>
        </w:rPr>
        <w:t xml:space="preserve"> </w:t>
      </w:r>
      <w:r w:rsidR="00B209B2" w:rsidRPr="00A10174">
        <w:rPr>
          <w:rFonts w:ascii="Times New Roman" w:hAnsi="Times New Roman" w:cs="Times New Roman"/>
          <w:sz w:val="22"/>
          <w:szCs w:val="22"/>
        </w:rPr>
        <w:t xml:space="preserve">loan </w:t>
      </w:r>
      <w:r w:rsidRPr="00A10174">
        <w:rPr>
          <w:rFonts w:ascii="Times New Roman" w:hAnsi="Times New Roman" w:cs="Times New Roman"/>
          <w:sz w:val="22"/>
          <w:szCs w:val="22"/>
        </w:rPr>
        <w:t>bored 6.5% interest per annum.</w:t>
      </w:r>
    </w:p>
    <w:p w14:paraId="4EA89001"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684B8A" w14:textId="77777777" w:rsidR="00EA41C6" w:rsidRPr="00A10174" w:rsidRDefault="00EA41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005E64B3" w14:textId="1A26EE29" w:rsidR="00CE780C" w:rsidRPr="00A10174" w:rsidRDefault="00EA41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lastRenderedPageBreak/>
        <w:t>Service agreement</w:t>
      </w:r>
    </w:p>
    <w:p w14:paraId="6BD9BB82" w14:textId="77777777" w:rsidR="00A66BB1" w:rsidRPr="00A10174" w:rsidRDefault="00A66B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46FEC62D" w14:textId="7A1D949C" w:rsidR="00A66BB1" w:rsidRPr="00A10174" w:rsidRDefault="00485EC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sz w:val="22"/>
          <w:szCs w:val="22"/>
        </w:rPr>
      </w:pPr>
      <w:r w:rsidRPr="00A10174">
        <w:rPr>
          <w:rFonts w:ascii="Times New Roman" w:hAnsi="Times New Roman" w:cstheme="minorBidi"/>
          <w:b/>
          <w:bCs/>
          <w:sz w:val="22"/>
          <w:szCs w:val="22"/>
        </w:rPr>
        <w:t>Subsidiary</w:t>
      </w:r>
    </w:p>
    <w:p w14:paraId="59430F5D" w14:textId="77777777" w:rsidR="00A80AD2" w:rsidRPr="00A10174" w:rsidRDefault="00A80AD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sz w:val="22"/>
          <w:szCs w:val="22"/>
        </w:rPr>
      </w:pPr>
    </w:p>
    <w:p w14:paraId="26E7C724" w14:textId="32CDD939" w:rsidR="00EA41C6"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A10174">
        <w:rPr>
          <w:rFonts w:ascii="Times New Roman" w:hAnsi="Times New Roman" w:cs="Times New Roman"/>
          <w:sz w:val="22"/>
          <w:szCs w:val="22"/>
        </w:rPr>
        <w:t>On 28 May 2025, an indirect subsidiary entered into a service agreement with an associate company to provide management services for vending machines</w:t>
      </w:r>
      <w:r w:rsidR="00BA2745" w:rsidRPr="00A10174">
        <w:rPr>
          <w:rFonts w:ascii="Times New Roman" w:hAnsi="Times New Roman" w:cs="Times New Roman"/>
          <w:sz w:val="22"/>
          <w:szCs w:val="22"/>
        </w:rPr>
        <w:t xml:space="preserve"> of indirect</w:t>
      </w:r>
      <w:r w:rsidR="00870A23" w:rsidRPr="00A10174">
        <w:rPr>
          <w:rFonts w:ascii="Times New Roman" w:hAnsi="Times New Roman" w:cs="Times New Roman"/>
          <w:sz w:val="22"/>
          <w:szCs w:val="22"/>
        </w:rPr>
        <w:t xml:space="preserve"> subsidiary under the term, </w:t>
      </w:r>
      <w:r w:rsidR="00F85C9F" w:rsidRPr="00A10174">
        <w:rPr>
          <w:rFonts w:ascii="Times New Roman" w:hAnsi="Times New Roman" w:cs="Times New Roman"/>
          <w:sz w:val="22"/>
          <w:szCs w:val="22"/>
        </w:rPr>
        <w:t>condition</w:t>
      </w:r>
      <w:r w:rsidR="00870A23" w:rsidRPr="00A10174">
        <w:rPr>
          <w:rFonts w:ascii="Times New Roman" w:hAnsi="Times New Roman" w:cs="Times New Roman"/>
          <w:sz w:val="22"/>
          <w:szCs w:val="22"/>
        </w:rPr>
        <w:t xml:space="preserve"> </w:t>
      </w:r>
      <w:r w:rsidR="00050C79" w:rsidRPr="00A10174">
        <w:rPr>
          <w:rFonts w:ascii="Times New Roman" w:hAnsi="Times New Roman" w:cs="Times New Roman"/>
          <w:sz w:val="22"/>
          <w:szCs w:val="22"/>
        </w:rPr>
        <w:t xml:space="preserve">and </w:t>
      </w:r>
      <w:r w:rsidR="00F573E8" w:rsidRPr="00A10174">
        <w:rPr>
          <w:rFonts w:ascii="Times New Roman" w:hAnsi="Times New Roman"/>
          <w:sz w:val="22"/>
          <w:szCs w:val="28"/>
        </w:rPr>
        <w:t xml:space="preserve">service </w:t>
      </w:r>
      <w:r w:rsidR="005F48EA" w:rsidRPr="00A10174">
        <w:rPr>
          <w:rFonts w:ascii="Times New Roman" w:hAnsi="Times New Roman"/>
          <w:sz w:val="22"/>
          <w:szCs w:val="28"/>
        </w:rPr>
        <w:t>rates</w:t>
      </w:r>
      <w:r w:rsidR="00050C79" w:rsidRPr="00A10174">
        <w:rPr>
          <w:rFonts w:ascii="Times New Roman" w:hAnsi="Times New Roman"/>
          <w:sz w:val="22"/>
          <w:szCs w:val="28"/>
        </w:rPr>
        <w:t xml:space="preserve"> </w:t>
      </w:r>
      <w:r w:rsidR="00A829B2" w:rsidRPr="00A10174">
        <w:rPr>
          <w:rFonts w:ascii="Times New Roman" w:hAnsi="Times New Roman" w:cs="Times New Roman"/>
          <w:sz w:val="22"/>
          <w:szCs w:val="22"/>
        </w:rPr>
        <w:t>stipulated in the agreement.</w:t>
      </w:r>
    </w:p>
    <w:p w14:paraId="638C8943" w14:textId="77777777" w:rsidR="00FD4448"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sz w:val="22"/>
          <w:szCs w:val="22"/>
        </w:rPr>
      </w:pPr>
    </w:p>
    <w:p w14:paraId="714706A7" w14:textId="6D2A2CDD" w:rsidR="0083049B" w:rsidRPr="00A10174" w:rsidRDefault="00DD7E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A10174">
        <w:rPr>
          <w:rFonts w:ascii="Times New Roman" w:hAnsi="Times New Roman" w:cs="Times New Roman"/>
          <w:b/>
          <w:bCs/>
          <w:sz w:val="24"/>
          <w:szCs w:val="24"/>
        </w:rPr>
        <w:t>3</w:t>
      </w:r>
      <w:r w:rsidR="0083049B" w:rsidRPr="00A10174">
        <w:rPr>
          <w:rFonts w:ascii="Times New Roman" w:hAnsi="Times New Roman" w:cs="Times New Roman"/>
          <w:b/>
          <w:bCs/>
          <w:sz w:val="24"/>
          <w:szCs w:val="24"/>
        </w:rPr>
        <w:tab/>
      </w:r>
      <w:r w:rsidR="00B17190" w:rsidRPr="00A10174">
        <w:rPr>
          <w:rFonts w:ascii="Times New Roman" w:hAnsi="Times New Roman" w:cs="Times New Roman"/>
          <w:b/>
          <w:bCs/>
          <w:sz w:val="24"/>
          <w:szCs w:val="24"/>
        </w:rPr>
        <w:t>Property, plant and equipment</w:t>
      </w:r>
    </w:p>
    <w:p w14:paraId="4D8B9F10" w14:textId="2CD8AB42" w:rsidR="0083049B" w:rsidRPr="00A10174" w:rsidRDefault="0083049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A10174" w14:paraId="59D2EFAC" w14:textId="77777777" w:rsidTr="00AA3F33">
        <w:trPr>
          <w:cantSplit/>
          <w:trHeight w:val="144"/>
          <w:tblHeader/>
        </w:trPr>
        <w:tc>
          <w:tcPr>
            <w:tcW w:w="5334" w:type="dxa"/>
          </w:tcPr>
          <w:p w14:paraId="09DEA737" w14:textId="77777777" w:rsidR="002014E6" w:rsidRPr="00A10174"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A10174"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7393742C" w:rsidR="002014E6" w:rsidRPr="00A10174"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sidRPr="00A10174">
              <w:rPr>
                <w:rFonts w:ascii="Times New Roman" w:hAnsi="Times New Roman" w:cs="Times New Roman"/>
                <w:b/>
                <w:bCs/>
                <w:i/>
                <w:iCs/>
                <w:sz w:val="22"/>
                <w:szCs w:val="22"/>
              </w:rPr>
              <w:t>Six</w:t>
            </w:r>
            <w:r w:rsidR="002014E6" w:rsidRPr="00A10174">
              <w:rPr>
                <w:rFonts w:ascii="Times New Roman" w:hAnsi="Times New Roman" w:cs="Times New Roman"/>
                <w:b/>
                <w:bCs/>
                <w:i/>
                <w:iCs/>
                <w:sz w:val="22"/>
                <w:szCs w:val="22"/>
              </w:rPr>
              <w:t xml:space="preserve">-month period ended </w:t>
            </w:r>
            <w:r w:rsidRPr="00A10174">
              <w:rPr>
                <w:rFonts w:ascii="Times New Roman" w:hAnsi="Times New Roman" w:cs="Times New Roman"/>
                <w:b/>
                <w:bCs/>
                <w:i/>
                <w:iCs/>
                <w:sz w:val="22"/>
                <w:szCs w:val="22"/>
              </w:rPr>
              <w:t>30 June</w:t>
            </w:r>
            <w:r w:rsidR="00DD7E21" w:rsidRPr="00A10174">
              <w:rPr>
                <w:rFonts w:ascii="Times New Roman" w:hAnsi="Times New Roman" w:cs="Times New Roman"/>
                <w:b/>
                <w:bCs/>
                <w:i/>
                <w:iCs/>
                <w:sz w:val="22"/>
                <w:szCs w:val="22"/>
              </w:rPr>
              <w:t xml:space="preserve"> </w:t>
            </w:r>
            <w:r w:rsidR="000D145F" w:rsidRPr="00A10174">
              <w:rPr>
                <w:rFonts w:ascii="Times New Roman" w:hAnsi="Times New Roman" w:cs="Times New Roman"/>
                <w:b/>
                <w:bCs/>
                <w:i/>
                <w:iCs/>
                <w:sz w:val="22"/>
                <w:szCs w:val="22"/>
              </w:rPr>
              <w:t>202</w:t>
            </w:r>
            <w:r w:rsidR="00DD7E21" w:rsidRPr="00A10174">
              <w:rPr>
                <w:rFonts w:ascii="Times New Roman" w:hAnsi="Times New Roman" w:cs="Times New Roman"/>
                <w:b/>
                <w:bCs/>
                <w:i/>
                <w:iCs/>
                <w:sz w:val="22"/>
                <w:szCs w:val="22"/>
              </w:rPr>
              <w:t>5</w:t>
            </w:r>
          </w:p>
        </w:tc>
        <w:tc>
          <w:tcPr>
            <w:tcW w:w="180" w:type="dxa"/>
          </w:tcPr>
          <w:p w14:paraId="184CCCB6" w14:textId="77777777" w:rsidR="002014E6" w:rsidRPr="00A10174" w:rsidRDefault="002014E6" w:rsidP="00A10174">
            <w:pPr>
              <w:pStyle w:val="acctmergecolhdg"/>
              <w:spacing w:line="240" w:lineRule="auto"/>
              <w:ind w:left="-76" w:right="-81"/>
              <w:rPr>
                <w:b w:val="0"/>
                <w:bCs/>
                <w:i/>
                <w:iCs/>
                <w:szCs w:val="22"/>
              </w:rPr>
            </w:pPr>
          </w:p>
        </w:tc>
        <w:tc>
          <w:tcPr>
            <w:tcW w:w="180" w:type="dxa"/>
          </w:tcPr>
          <w:p w14:paraId="55561B36" w14:textId="77777777" w:rsidR="002014E6" w:rsidRPr="00A10174" w:rsidRDefault="002014E6" w:rsidP="00A10174">
            <w:pPr>
              <w:pStyle w:val="acctmergecolhdg"/>
              <w:spacing w:line="240" w:lineRule="auto"/>
              <w:ind w:right="-81"/>
              <w:rPr>
                <w:b w:val="0"/>
                <w:bCs/>
                <w:szCs w:val="22"/>
              </w:rPr>
            </w:pPr>
          </w:p>
        </w:tc>
        <w:tc>
          <w:tcPr>
            <w:tcW w:w="1620" w:type="dxa"/>
            <w:vAlign w:val="bottom"/>
          </w:tcPr>
          <w:p w14:paraId="4765BF04" w14:textId="4151236D" w:rsidR="002014E6" w:rsidRPr="00A10174" w:rsidRDefault="002014E6" w:rsidP="00A10174">
            <w:pPr>
              <w:pStyle w:val="acctmergecolhdg"/>
              <w:spacing w:line="240" w:lineRule="auto"/>
              <w:ind w:right="10"/>
              <w:rPr>
                <w:b w:val="0"/>
                <w:bCs/>
                <w:szCs w:val="22"/>
              </w:rPr>
            </w:pPr>
            <w:r w:rsidRPr="00A10174">
              <w:rPr>
                <w:szCs w:val="22"/>
              </w:rPr>
              <w:t>Consolidated financial statements</w:t>
            </w:r>
          </w:p>
        </w:tc>
        <w:tc>
          <w:tcPr>
            <w:tcW w:w="181" w:type="dxa"/>
            <w:vAlign w:val="bottom"/>
          </w:tcPr>
          <w:p w14:paraId="255DE6C7" w14:textId="77777777" w:rsidR="002014E6" w:rsidRPr="00A10174" w:rsidRDefault="002014E6" w:rsidP="00A10174">
            <w:pPr>
              <w:pStyle w:val="acctmergecolhdg"/>
              <w:spacing w:line="240" w:lineRule="auto"/>
              <w:ind w:right="108"/>
              <w:rPr>
                <w:b w:val="0"/>
                <w:bCs/>
                <w:szCs w:val="22"/>
              </w:rPr>
            </w:pPr>
          </w:p>
        </w:tc>
        <w:tc>
          <w:tcPr>
            <w:tcW w:w="1529" w:type="dxa"/>
            <w:vAlign w:val="bottom"/>
          </w:tcPr>
          <w:p w14:paraId="112F2CB6" w14:textId="5CEDF438" w:rsidR="002014E6" w:rsidRPr="00A10174" w:rsidRDefault="002014E6" w:rsidP="00A10174">
            <w:pPr>
              <w:pStyle w:val="acctmergecolhdg"/>
              <w:spacing w:line="240" w:lineRule="auto"/>
              <w:rPr>
                <w:b w:val="0"/>
                <w:bCs/>
                <w:szCs w:val="22"/>
              </w:rPr>
            </w:pPr>
            <w:r w:rsidRPr="00A10174">
              <w:rPr>
                <w:szCs w:val="22"/>
              </w:rPr>
              <w:t>Separate financial statements</w:t>
            </w:r>
          </w:p>
        </w:tc>
      </w:tr>
      <w:tr w:rsidR="002014E6" w:rsidRPr="00A10174" w14:paraId="1FC64D1E" w14:textId="77777777" w:rsidTr="00AA3F33">
        <w:trPr>
          <w:cantSplit/>
          <w:trHeight w:val="144"/>
        </w:trPr>
        <w:tc>
          <w:tcPr>
            <w:tcW w:w="5334" w:type="dxa"/>
          </w:tcPr>
          <w:p w14:paraId="0C41841C" w14:textId="77777777" w:rsidR="002014E6" w:rsidRPr="00A10174"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A10174" w:rsidRDefault="002014E6" w:rsidP="00A10174">
            <w:pPr>
              <w:pStyle w:val="acctfourfigures"/>
              <w:tabs>
                <w:tab w:val="clear" w:pos="765"/>
              </w:tabs>
              <w:spacing w:line="240" w:lineRule="auto"/>
              <w:ind w:right="108"/>
              <w:jc w:val="center"/>
              <w:rPr>
                <w:i/>
                <w:iCs/>
                <w:szCs w:val="22"/>
              </w:rPr>
            </w:pPr>
          </w:p>
        </w:tc>
        <w:tc>
          <w:tcPr>
            <w:tcW w:w="180" w:type="dxa"/>
          </w:tcPr>
          <w:p w14:paraId="6EE6078C" w14:textId="77777777" w:rsidR="002014E6" w:rsidRPr="00A10174" w:rsidRDefault="002014E6" w:rsidP="00A10174">
            <w:pPr>
              <w:pStyle w:val="acctfourfigures"/>
              <w:tabs>
                <w:tab w:val="clear" w:pos="765"/>
              </w:tabs>
              <w:spacing w:line="240" w:lineRule="auto"/>
              <w:ind w:right="108"/>
              <w:jc w:val="center"/>
              <w:rPr>
                <w:i/>
                <w:iCs/>
                <w:szCs w:val="22"/>
              </w:rPr>
            </w:pPr>
          </w:p>
        </w:tc>
        <w:tc>
          <w:tcPr>
            <w:tcW w:w="3330" w:type="dxa"/>
            <w:gridSpan w:val="3"/>
          </w:tcPr>
          <w:p w14:paraId="09BC81A5" w14:textId="5EC43926" w:rsidR="002014E6" w:rsidRPr="00A10174" w:rsidRDefault="002014E6" w:rsidP="00A10174">
            <w:pPr>
              <w:pStyle w:val="acctfourfigures"/>
              <w:tabs>
                <w:tab w:val="clear" w:pos="765"/>
              </w:tabs>
              <w:spacing w:line="240" w:lineRule="auto"/>
              <w:ind w:right="108"/>
              <w:jc w:val="center"/>
              <w:rPr>
                <w:i/>
                <w:iCs/>
                <w:szCs w:val="22"/>
              </w:rPr>
            </w:pPr>
            <w:r w:rsidRPr="00A10174">
              <w:rPr>
                <w:i/>
                <w:iCs/>
                <w:szCs w:val="22"/>
              </w:rPr>
              <w:t>(in thousand Baht)</w:t>
            </w:r>
          </w:p>
        </w:tc>
      </w:tr>
      <w:tr w:rsidR="002014E6" w:rsidRPr="00A10174" w14:paraId="0CDF9E6B" w14:textId="77777777" w:rsidTr="00AA3F33">
        <w:trPr>
          <w:cantSplit/>
          <w:trHeight w:val="144"/>
        </w:trPr>
        <w:tc>
          <w:tcPr>
            <w:tcW w:w="5334" w:type="dxa"/>
          </w:tcPr>
          <w:p w14:paraId="158937E4" w14:textId="77777777" w:rsidR="002014E6" w:rsidRPr="00A10174" w:rsidRDefault="002014E6" w:rsidP="00A10174">
            <w:pPr>
              <w:pStyle w:val="acctfourfigures"/>
              <w:tabs>
                <w:tab w:val="clear" w:pos="765"/>
              </w:tabs>
              <w:spacing w:line="240" w:lineRule="auto"/>
              <w:rPr>
                <w:szCs w:val="22"/>
              </w:rPr>
            </w:pPr>
            <w:r w:rsidRPr="00A10174">
              <w:rPr>
                <w:szCs w:val="22"/>
              </w:rPr>
              <w:t>Acquisitions - at cost</w:t>
            </w:r>
          </w:p>
        </w:tc>
        <w:tc>
          <w:tcPr>
            <w:tcW w:w="180" w:type="dxa"/>
          </w:tcPr>
          <w:p w14:paraId="4C31DDF3" w14:textId="77777777" w:rsidR="002014E6" w:rsidRPr="00A10174" w:rsidRDefault="002014E6" w:rsidP="00A10174">
            <w:pPr>
              <w:pStyle w:val="acctfourfigures"/>
              <w:tabs>
                <w:tab w:val="clear" w:pos="765"/>
                <w:tab w:val="decimal" w:pos="731"/>
              </w:tabs>
              <w:spacing w:line="240" w:lineRule="auto"/>
              <w:ind w:right="108"/>
              <w:rPr>
                <w:szCs w:val="22"/>
              </w:rPr>
            </w:pPr>
          </w:p>
        </w:tc>
        <w:tc>
          <w:tcPr>
            <w:tcW w:w="180" w:type="dxa"/>
          </w:tcPr>
          <w:p w14:paraId="301C8EFE" w14:textId="77777777" w:rsidR="002014E6" w:rsidRPr="00A10174" w:rsidRDefault="002014E6" w:rsidP="00A10174">
            <w:pPr>
              <w:pStyle w:val="acctfourfigures"/>
              <w:tabs>
                <w:tab w:val="clear" w:pos="765"/>
                <w:tab w:val="decimal" w:pos="731"/>
              </w:tabs>
              <w:spacing w:line="240" w:lineRule="auto"/>
              <w:ind w:right="108"/>
              <w:rPr>
                <w:szCs w:val="22"/>
              </w:rPr>
            </w:pPr>
          </w:p>
        </w:tc>
        <w:tc>
          <w:tcPr>
            <w:tcW w:w="1620" w:type="dxa"/>
            <w:vAlign w:val="center"/>
          </w:tcPr>
          <w:p w14:paraId="52A66656" w14:textId="375FFB31" w:rsidR="002014E6" w:rsidRPr="00A10174" w:rsidRDefault="00361FC6" w:rsidP="00A10174">
            <w:pPr>
              <w:pStyle w:val="acctfourfigures"/>
              <w:tabs>
                <w:tab w:val="clear" w:pos="765"/>
                <w:tab w:val="decimal" w:pos="731"/>
              </w:tabs>
              <w:spacing w:line="240" w:lineRule="auto"/>
              <w:ind w:right="108"/>
              <w:jc w:val="right"/>
              <w:rPr>
                <w:szCs w:val="22"/>
              </w:rPr>
            </w:pPr>
            <w:r w:rsidRPr="00A10174">
              <w:rPr>
                <w:szCs w:val="22"/>
              </w:rPr>
              <w:t>10,960</w:t>
            </w:r>
          </w:p>
        </w:tc>
        <w:tc>
          <w:tcPr>
            <w:tcW w:w="181" w:type="dxa"/>
            <w:vAlign w:val="center"/>
          </w:tcPr>
          <w:p w14:paraId="54B0D6B2" w14:textId="77777777" w:rsidR="002014E6" w:rsidRPr="00A10174" w:rsidRDefault="002014E6" w:rsidP="00A10174">
            <w:pPr>
              <w:pStyle w:val="acctfourfigures"/>
              <w:spacing w:line="240" w:lineRule="auto"/>
              <w:ind w:right="108"/>
              <w:jc w:val="right"/>
              <w:rPr>
                <w:szCs w:val="22"/>
              </w:rPr>
            </w:pPr>
          </w:p>
        </w:tc>
        <w:tc>
          <w:tcPr>
            <w:tcW w:w="1529" w:type="dxa"/>
            <w:vAlign w:val="center"/>
          </w:tcPr>
          <w:p w14:paraId="1F294242" w14:textId="42B17F39" w:rsidR="002014E6" w:rsidRPr="00A10174" w:rsidRDefault="00361FC6" w:rsidP="00A10174">
            <w:pPr>
              <w:pStyle w:val="acctfourfigures"/>
              <w:tabs>
                <w:tab w:val="clear" w:pos="765"/>
                <w:tab w:val="decimal" w:pos="731"/>
              </w:tabs>
              <w:spacing w:line="240" w:lineRule="auto"/>
              <w:ind w:right="108"/>
              <w:jc w:val="right"/>
              <w:rPr>
                <w:szCs w:val="22"/>
              </w:rPr>
            </w:pPr>
            <w:r w:rsidRPr="00A10174">
              <w:rPr>
                <w:szCs w:val="22"/>
              </w:rPr>
              <w:t>9,431</w:t>
            </w:r>
          </w:p>
        </w:tc>
      </w:tr>
      <w:tr w:rsidR="006476D7" w:rsidRPr="00A10174" w14:paraId="18A44BAB" w14:textId="77777777" w:rsidTr="00AA3F33">
        <w:trPr>
          <w:cantSplit/>
          <w:trHeight w:val="144"/>
        </w:trPr>
        <w:tc>
          <w:tcPr>
            <w:tcW w:w="5334" w:type="dxa"/>
          </w:tcPr>
          <w:p w14:paraId="4E46EF37" w14:textId="34C18B32" w:rsidR="006476D7" w:rsidRPr="00A10174" w:rsidRDefault="006476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A10174">
              <w:rPr>
                <w:rFonts w:ascii="Times New Roman" w:hAnsi="Times New Roman" w:cs="Times New Roman"/>
                <w:sz w:val="22"/>
                <w:szCs w:val="22"/>
              </w:rPr>
              <w:t>Right-of-use assets - at cost</w:t>
            </w:r>
          </w:p>
        </w:tc>
        <w:tc>
          <w:tcPr>
            <w:tcW w:w="180" w:type="dxa"/>
          </w:tcPr>
          <w:p w14:paraId="1253E906" w14:textId="77777777" w:rsidR="006476D7" w:rsidRPr="00A10174" w:rsidRDefault="006476D7" w:rsidP="00A10174">
            <w:pPr>
              <w:pStyle w:val="acctfourfigures"/>
              <w:tabs>
                <w:tab w:val="clear" w:pos="765"/>
                <w:tab w:val="decimal" w:pos="731"/>
              </w:tabs>
              <w:spacing w:line="240" w:lineRule="auto"/>
              <w:ind w:right="108"/>
              <w:rPr>
                <w:szCs w:val="22"/>
              </w:rPr>
            </w:pPr>
          </w:p>
        </w:tc>
        <w:tc>
          <w:tcPr>
            <w:tcW w:w="180" w:type="dxa"/>
          </w:tcPr>
          <w:p w14:paraId="381F4F11" w14:textId="77777777" w:rsidR="006476D7" w:rsidRPr="00A10174" w:rsidRDefault="006476D7" w:rsidP="00A10174">
            <w:pPr>
              <w:pStyle w:val="acctfourfigures"/>
              <w:tabs>
                <w:tab w:val="clear" w:pos="765"/>
                <w:tab w:val="decimal" w:pos="731"/>
              </w:tabs>
              <w:spacing w:line="240" w:lineRule="auto"/>
              <w:ind w:right="108"/>
              <w:rPr>
                <w:szCs w:val="22"/>
              </w:rPr>
            </w:pPr>
          </w:p>
        </w:tc>
        <w:tc>
          <w:tcPr>
            <w:tcW w:w="1620" w:type="dxa"/>
            <w:vAlign w:val="center"/>
          </w:tcPr>
          <w:p w14:paraId="24290862" w14:textId="7939EEBD" w:rsidR="006476D7" w:rsidRPr="00A10174" w:rsidRDefault="00361FC6" w:rsidP="00A10174">
            <w:pPr>
              <w:pStyle w:val="acctfourfigures"/>
              <w:tabs>
                <w:tab w:val="clear" w:pos="765"/>
                <w:tab w:val="decimal" w:pos="868"/>
              </w:tabs>
              <w:spacing w:line="240" w:lineRule="auto"/>
              <w:ind w:right="113"/>
              <w:jc w:val="right"/>
              <w:rPr>
                <w:szCs w:val="22"/>
                <w:lang w:val="en-US" w:bidi="th-TH"/>
              </w:rPr>
            </w:pPr>
            <w:r w:rsidRPr="00A10174">
              <w:rPr>
                <w:szCs w:val="22"/>
                <w:lang w:val="en-US" w:bidi="th-TH"/>
              </w:rPr>
              <w:t>2,676</w:t>
            </w:r>
          </w:p>
        </w:tc>
        <w:tc>
          <w:tcPr>
            <w:tcW w:w="181" w:type="dxa"/>
            <w:vAlign w:val="center"/>
          </w:tcPr>
          <w:p w14:paraId="55335CD6" w14:textId="77777777" w:rsidR="006476D7" w:rsidRPr="00A10174" w:rsidRDefault="006476D7" w:rsidP="00A10174">
            <w:pPr>
              <w:pStyle w:val="acctfourfigures"/>
              <w:spacing w:line="240" w:lineRule="auto"/>
              <w:ind w:right="108"/>
              <w:jc w:val="right"/>
              <w:rPr>
                <w:szCs w:val="22"/>
              </w:rPr>
            </w:pPr>
          </w:p>
        </w:tc>
        <w:tc>
          <w:tcPr>
            <w:tcW w:w="1529" w:type="dxa"/>
            <w:vAlign w:val="center"/>
          </w:tcPr>
          <w:p w14:paraId="2E7D514A" w14:textId="5CFB503B" w:rsidR="006476D7" w:rsidRPr="00A10174" w:rsidRDefault="00361FC6" w:rsidP="00A10174">
            <w:pPr>
              <w:pStyle w:val="acctfourfigures"/>
              <w:tabs>
                <w:tab w:val="clear" w:pos="765"/>
                <w:tab w:val="decimal" w:pos="731"/>
              </w:tabs>
              <w:spacing w:line="240" w:lineRule="auto"/>
              <w:ind w:right="108"/>
              <w:jc w:val="right"/>
              <w:rPr>
                <w:szCs w:val="22"/>
              </w:rPr>
            </w:pPr>
            <w:r w:rsidRPr="00A10174">
              <w:rPr>
                <w:szCs w:val="22"/>
              </w:rPr>
              <w:t>2,379</w:t>
            </w:r>
          </w:p>
        </w:tc>
      </w:tr>
      <w:tr w:rsidR="00361FC6" w:rsidRPr="00A10174" w14:paraId="03C3AEF6" w14:textId="77777777" w:rsidTr="00AA3F33">
        <w:trPr>
          <w:cantSplit/>
          <w:trHeight w:val="144"/>
        </w:trPr>
        <w:tc>
          <w:tcPr>
            <w:tcW w:w="5334" w:type="dxa"/>
          </w:tcPr>
          <w:p w14:paraId="19657D54" w14:textId="7BD49575"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A10174">
              <w:rPr>
                <w:rFonts w:ascii="Times New Roman" w:hAnsi="Times New Roman" w:cs="Times New Roman"/>
                <w:sz w:val="22"/>
                <w:szCs w:val="22"/>
              </w:rPr>
              <w:t>Disposals and write-off - net book value</w:t>
            </w:r>
          </w:p>
        </w:tc>
        <w:tc>
          <w:tcPr>
            <w:tcW w:w="180" w:type="dxa"/>
          </w:tcPr>
          <w:p w14:paraId="6585BB28" w14:textId="77777777" w:rsidR="00361FC6" w:rsidRPr="00A10174" w:rsidRDefault="00361FC6" w:rsidP="00A10174">
            <w:pPr>
              <w:pStyle w:val="acctfourfigures"/>
              <w:tabs>
                <w:tab w:val="clear" w:pos="765"/>
                <w:tab w:val="decimal" w:pos="731"/>
              </w:tabs>
              <w:spacing w:line="240" w:lineRule="auto"/>
              <w:ind w:right="108"/>
              <w:rPr>
                <w:szCs w:val="22"/>
              </w:rPr>
            </w:pPr>
          </w:p>
        </w:tc>
        <w:tc>
          <w:tcPr>
            <w:tcW w:w="180" w:type="dxa"/>
          </w:tcPr>
          <w:p w14:paraId="5669DDD9" w14:textId="77777777" w:rsidR="00361FC6" w:rsidRPr="00A10174" w:rsidRDefault="00361FC6" w:rsidP="00A10174">
            <w:pPr>
              <w:pStyle w:val="acctfourfigures"/>
              <w:tabs>
                <w:tab w:val="clear" w:pos="765"/>
                <w:tab w:val="decimal" w:pos="731"/>
              </w:tabs>
              <w:spacing w:line="240" w:lineRule="auto"/>
              <w:ind w:right="108"/>
              <w:rPr>
                <w:szCs w:val="22"/>
              </w:rPr>
            </w:pPr>
          </w:p>
        </w:tc>
        <w:tc>
          <w:tcPr>
            <w:tcW w:w="1620" w:type="dxa"/>
            <w:vAlign w:val="center"/>
          </w:tcPr>
          <w:p w14:paraId="3670B263" w14:textId="1F205702" w:rsidR="00361FC6" w:rsidRPr="00A10174" w:rsidRDefault="00361FC6" w:rsidP="00A10174">
            <w:pPr>
              <w:pStyle w:val="acctfourfigures"/>
              <w:tabs>
                <w:tab w:val="clear" w:pos="765"/>
                <w:tab w:val="decimal" w:pos="868"/>
              </w:tabs>
              <w:spacing w:line="240" w:lineRule="auto"/>
              <w:ind w:right="113"/>
              <w:jc w:val="right"/>
              <w:rPr>
                <w:szCs w:val="22"/>
                <w:lang w:val="en-US" w:bidi="th-TH"/>
              </w:rPr>
            </w:pPr>
            <w:r w:rsidRPr="00A10174">
              <w:rPr>
                <w:szCs w:val="22"/>
                <w:lang w:val="en-US" w:bidi="th-TH"/>
              </w:rPr>
              <w:t>(16)</w:t>
            </w:r>
          </w:p>
        </w:tc>
        <w:tc>
          <w:tcPr>
            <w:tcW w:w="181" w:type="dxa"/>
            <w:vAlign w:val="center"/>
          </w:tcPr>
          <w:p w14:paraId="1C7850AA" w14:textId="77777777" w:rsidR="00361FC6" w:rsidRPr="00A10174" w:rsidRDefault="00361FC6" w:rsidP="00A10174">
            <w:pPr>
              <w:pStyle w:val="acctfourfigures"/>
              <w:spacing w:line="240" w:lineRule="auto"/>
              <w:ind w:right="108"/>
              <w:jc w:val="right"/>
              <w:rPr>
                <w:szCs w:val="22"/>
              </w:rPr>
            </w:pPr>
          </w:p>
        </w:tc>
        <w:tc>
          <w:tcPr>
            <w:tcW w:w="1529" w:type="dxa"/>
            <w:vAlign w:val="center"/>
          </w:tcPr>
          <w:p w14:paraId="4EBB5549" w14:textId="450BA293" w:rsidR="00361FC6" w:rsidRPr="00A10174" w:rsidRDefault="00361FC6" w:rsidP="00A10174">
            <w:pPr>
              <w:pStyle w:val="acctfourfigures"/>
              <w:tabs>
                <w:tab w:val="clear" w:pos="765"/>
                <w:tab w:val="decimal" w:pos="731"/>
              </w:tabs>
              <w:spacing w:line="240" w:lineRule="auto"/>
              <w:ind w:right="108"/>
              <w:jc w:val="right"/>
              <w:rPr>
                <w:szCs w:val="22"/>
              </w:rPr>
            </w:pPr>
            <w:r w:rsidRPr="00A10174">
              <w:rPr>
                <w:szCs w:val="22"/>
              </w:rPr>
              <w:t>(13)</w:t>
            </w:r>
          </w:p>
        </w:tc>
      </w:tr>
    </w:tbl>
    <w:p w14:paraId="4D8B0B4D" w14:textId="77777777" w:rsidR="002014E6" w:rsidRPr="00A10174"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F819642" w14:textId="4C168ACC" w:rsidR="00891070" w:rsidRPr="00A10174" w:rsidRDefault="001A3C9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10174">
        <w:rPr>
          <w:rFonts w:ascii="Times New Roman" w:hAnsi="Times New Roman" w:cs="Times New Roman"/>
          <w:sz w:val="22"/>
          <w:szCs w:val="22"/>
        </w:rPr>
        <w:t xml:space="preserve">During the </w:t>
      </w:r>
      <w:r w:rsidR="009E2D3F" w:rsidRPr="00A10174">
        <w:rPr>
          <w:rFonts w:ascii="Times New Roman" w:hAnsi="Times New Roman" w:cs="Times New Roman"/>
          <w:sz w:val="22"/>
          <w:szCs w:val="22"/>
        </w:rPr>
        <w:t>six</w:t>
      </w:r>
      <w:r w:rsidRPr="00A10174">
        <w:rPr>
          <w:rFonts w:ascii="Times New Roman" w:hAnsi="Times New Roman" w:cs="Times New Roman"/>
          <w:sz w:val="22"/>
          <w:szCs w:val="22"/>
        </w:rPr>
        <w:t xml:space="preserve">-month period ended </w:t>
      </w:r>
      <w:r w:rsidR="00DD7E21" w:rsidRPr="00A10174">
        <w:rPr>
          <w:rFonts w:ascii="Times New Roman" w:hAnsi="Times New Roman" w:cs="Times New Roman"/>
          <w:sz w:val="22"/>
          <w:szCs w:val="22"/>
        </w:rPr>
        <w:t>3</w:t>
      </w:r>
      <w:r w:rsidR="009E2D3F" w:rsidRPr="00A10174">
        <w:rPr>
          <w:rFonts w:ascii="Times New Roman" w:hAnsi="Times New Roman" w:cs="Times New Roman"/>
          <w:sz w:val="22"/>
          <w:szCs w:val="22"/>
        </w:rPr>
        <w:t xml:space="preserve">0 June </w:t>
      </w:r>
      <w:r w:rsidR="00DD7E21" w:rsidRPr="00A10174">
        <w:rPr>
          <w:rFonts w:ascii="Times New Roman" w:hAnsi="Times New Roman" w:cs="Times New Roman"/>
          <w:sz w:val="22"/>
          <w:szCs w:val="22"/>
        </w:rPr>
        <w:t>2025</w:t>
      </w:r>
      <w:r w:rsidRPr="00A10174">
        <w:rPr>
          <w:rFonts w:ascii="Times New Roman" w:hAnsi="Times New Roman" w:cs="Times New Roman"/>
          <w:sz w:val="22"/>
          <w:szCs w:val="22"/>
        </w:rPr>
        <w:t xml:space="preserve">, the Group entered into </w:t>
      </w:r>
      <w:r w:rsidR="000D145F" w:rsidRPr="00A10174">
        <w:rPr>
          <w:rFonts w:ascii="Times New Roman" w:hAnsi="Times New Roman" w:cs="Times New Roman"/>
          <w:sz w:val="22"/>
          <w:szCs w:val="22"/>
        </w:rPr>
        <w:t>several</w:t>
      </w:r>
      <w:r w:rsidRPr="00A10174">
        <w:rPr>
          <w:rFonts w:ascii="Times New Roman" w:hAnsi="Times New Roman" w:cs="Times New Roman"/>
          <w:sz w:val="22"/>
          <w:szCs w:val="22"/>
        </w:rPr>
        <w:t xml:space="preserve"> lease agreement</w:t>
      </w:r>
      <w:r w:rsidR="000D145F" w:rsidRPr="00A10174">
        <w:rPr>
          <w:rFonts w:ascii="Times New Roman" w:hAnsi="Times New Roman" w:cs="Times New Roman"/>
          <w:sz w:val="22"/>
          <w:szCs w:val="22"/>
        </w:rPr>
        <w:t>s</w:t>
      </w:r>
      <w:r w:rsidRPr="00A10174">
        <w:rPr>
          <w:rFonts w:ascii="Times New Roman" w:hAnsi="Times New Roman" w:cs="Times New Roman"/>
          <w:sz w:val="22"/>
          <w:szCs w:val="22"/>
        </w:rPr>
        <w:t xml:space="preserve"> to lease </w:t>
      </w:r>
      <w:r w:rsidR="000D145F" w:rsidRPr="00A10174">
        <w:rPr>
          <w:rFonts w:ascii="Times New Roman" w:hAnsi="Times New Roman" w:cs="Times New Roman"/>
          <w:sz w:val="22"/>
          <w:szCs w:val="22"/>
        </w:rPr>
        <w:t>equipment</w:t>
      </w:r>
      <w:r w:rsidRPr="00A10174">
        <w:rPr>
          <w:rFonts w:ascii="Times New Roman" w:hAnsi="Times New Roman" w:cs="Times New Roman"/>
          <w:sz w:val="22"/>
          <w:szCs w:val="22"/>
        </w:rPr>
        <w:t xml:space="preserve"> with </w:t>
      </w:r>
      <w:r w:rsidR="000D145F" w:rsidRPr="00A10174">
        <w:rPr>
          <w:rFonts w:ascii="Times New Roman" w:hAnsi="Times New Roman" w:cs="Times New Roman"/>
          <w:sz w:val="22"/>
          <w:szCs w:val="22"/>
        </w:rPr>
        <w:t>3 - 4</w:t>
      </w:r>
      <w:r w:rsidRPr="00A10174">
        <w:rPr>
          <w:rFonts w:ascii="Times New Roman" w:hAnsi="Times New Roman" w:cs="Times New Roman"/>
          <w:sz w:val="22"/>
          <w:szCs w:val="22"/>
        </w:rPr>
        <w:t xml:space="preserve"> years term ending 202</w:t>
      </w:r>
      <w:r w:rsidR="00DD7E21" w:rsidRPr="00A10174">
        <w:rPr>
          <w:rFonts w:ascii="Times New Roman" w:hAnsi="Times New Roman" w:cs="Times New Roman"/>
          <w:sz w:val="22"/>
          <w:szCs w:val="22"/>
        </w:rPr>
        <w:t>9</w:t>
      </w:r>
      <w:r w:rsidRPr="00A10174">
        <w:rPr>
          <w:rFonts w:ascii="Times New Roman" w:hAnsi="Times New Roman" w:cs="Times New Roman"/>
          <w:sz w:val="22"/>
          <w:szCs w:val="22"/>
        </w:rPr>
        <w:t xml:space="preserve">. </w:t>
      </w:r>
    </w:p>
    <w:p w14:paraId="50F21387" w14:textId="77777777" w:rsidR="00361FC6" w:rsidRPr="00A10174"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A2F1552" w14:textId="2B3FE867" w:rsidR="00844511" w:rsidRPr="00A10174" w:rsidRDefault="00DD7E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A10174">
        <w:rPr>
          <w:rFonts w:ascii="Times New Roman" w:hAnsi="Times New Roman" w:cs="Times New Roman"/>
          <w:b/>
          <w:bCs/>
          <w:sz w:val="24"/>
          <w:szCs w:val="24"/>
        </w:rPr>
        <w:t>4</w:t>
      </w:r>
      <w:r w:rsidR="00844511" w:rsidRPr="00A10174">
        <w:rPr>
          <w:rFonts w:ascii="Times New Roman" w:hAnsi="Times New Roman" w:cs="Times New Roman"/>
          <w:b/>
          <w:bCs/>
          <w:sz w:val="24"/>
          <w:szCs w:val="24"/>
        </w:rPr>
        <w:tab/>
        <w:t>Interest-bearing liabilities</w:t>
      </w:r>
    </w:p>
    <w:p w14:paraId="7B51ED16" w14:textId="14BE7C80" w:rsidR="00844511" w:rsidRPr="00A10174" w:rsidRDefault="0084451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975C14A" w14:textId="1596B330" w:rsidR="006A31AB" w:rsidRPr="00A10174" w:rsidRDefault="00C923B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10174">
        <w:rPr>
          <w:rFonts w:ascii="Times New Roman" w:hAnsi="Times New Roman" w:cs="Times New Roman"/>
          <w:spacing w:val="-4"/>
          <w:sz w:val="22"/>
          <w:szCs w:val="22"/>
        </w:rPr>
        <w:t xml:space="preserve">The periods to maturity of interest-bearing liabilities as at </w:t>
      </w:r>
      <w:r w:rsidR="00DD7E21" w:rsidRPr="00A10174">
        <w:rPr>
          <w:rFonts w:ascii="Times New Roman" w:hAnsi="Times New Roman" w:cs="Times New Roman"/>
          <w:spacing w:val="-4"/>
          <w:sz w:val="22"/>
          <w:szCs w:val="22"/>
        </w:rPr>
        <w:t>3</w:t>
      </w:r>
      <w:r w:rsidR="009E2D3F" w:rsidRPr="00A10174">
        <w:rPr>
          <w:rFonts w:ascii="Times New Roman" w:hAnsi="Times New Roman" w:cs="Times New Roman"/>
          <w:spacing w:val="-4"/>
          <w:sz w:val="22"/>
          <w:szCs w:val="22"/>
        </w:rPr>
        <w:t xml:space="preserve">0 June </w:t>
      </w:r>
      <w:r w:rsidR="00DD7E21" w:rsidRPr="00A10174">
        <w:rPr>
          <w:rFonts w:ascii="Times New Roman" w:hAnsi="Times New Roman" w:cs="Times New Roman"/>
          <w:spacing w:val="-4"/>
          <w:sz w:val="22"/>
          <w:szCs w:val="22"/>
        </w:rPr>
        <w:t>2025</w:t>
      </w:r>
      <w:r w:rsidR="003F34FB" w:rsidRPr="00A10174">
        <w:rPr>
          <w:rFonts w:ascii="Times New Roman" w:hAnsi="Times New Roman" w:cs="Times New Roman"/>
          <w:spacing w:val="-4"/>
          <w:sz w:val="22"/>
          <w:szCs w:val="22"/>
        </w:rPr>
        <w:t xml:space="preserve"> and </w:t>
      </w:r>
      <w:r w:rsidRPr="00A10174">
        <w:rPr>
          <w:rFonts w:ascii="Times New Roman" w:hAnsi="Times New Roman" w:cs="Times New Roman"/>
          <w:spacing w:val="-4"/>
          <w:sz w:val="22"/>
          <w:szCs w:val="22"/>
        </w:rPr>
        <w:t>31 December</w:t>
      </w:r>
      <w:r w:rsidR="003F34FB" w:rsidRPr="00A10174">
        <w:rPr>
          <w:rFonts w:ascii="Times New Roman" w:hAnsi="Times New Roman" w:cs="Times New Roman"/>
          <w:spacing w:val="-4"/>
          <w:sz w:val="22"/>
          <w:szCs w:val="22"/>
        </w:rPr>
        <w:t xml:space="preserve"> 20</w:t>
      </w:r>
      <w:r w:rsidR="008D6055" w:rsidRPr="00A10174">
        <w:rPr>
          <w:rFonts w:ascii="Times New Roman" w:hAnsi="Times New Roman" w:cs="Times New Roman"/>
          <w:spacing w:val="-4"/>
          <w:sz w:val="22"/>
          <w:szCs w:val="22"/>
        </w:rPr>
        <w:t>2</w:t>
      </w:r>
      <w:r w:rsidR="00DD7E21" w:rsidRPr="00A10174">
        <w:rPr>
          <w:rFonts w:ascii="Times New Roman" w:hAnsi="Times New Roman" w:cs="Times New Roman"/>
          <w:sz w:val="22"/>
          <w:szCs w:val="22"/>
        </w:rPr>
        <w:t>4</w:t>
      </w:r>
      <w:r w:rsidRPr="00A10174">
        <w:rPr>
          <w:rFonts w:ascii="Times New Roman" w:hAnsi="Times New Roman" w:cs="Times New Roman"/>
          <w:sz w:val="22"/>
          <w:szCs w:val="22"/>
        </w:rPr>
        <w:t xml:space="preserve"> were as follows:</w:t>
      </w:r>
    </w:p>
    <w:p w14:paraId="593908BC" w14:textId="77777777" w:rsidR="006A31AB" w:rsidRPr="00A10174" w:rsidRDefault="006A31A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020" w:type="dxa"/>
        <w:tblInd w:w="451" w:type="dxa"/>
        <w:tblLayout w:type="fixed"/>
        <w:tblCellMar>
          <w:left w:w="79" w:type="dxa"/>
          <w:right w:w="79" w:type="dxa"/>
        </w:tblCellMar>
        <w:tblLook w:val="0000" w:firstRow="0" w:lastRow="0" w:firstColumn="0" w:lastColumn="0" w:noHBand="0" w:noVBand="0"/>
      </w:tblPr>
      <w:tblGrid>
        <w:gridCol w:w="2609"/>
        <w:gridCol w:w="948"/>
        <w:gridCol w:w="178"/>
        <w:gridCol w:w="909"/>
        <w:gridCol w:w="180"/>
        <w:gridCol w:w="888"/>
        <w:gridCol w:w="178"/>
        <w:gridCol w:w="947"/>
        <w:gridCol w:w="178"/>
        <w:gridCol w:w="938"/>
        <w:gridCol w:w="178"/>
        <w:gridCol w:w="883"/>
        <w:gridCol w:w="6"/>
      </w:tblGrid>
      <w:tr w:rsidR="008A509D" w:rsidRPr="00A10174" w14:paraId="068C13D1" w14:textId="77777777" w:rsidTr="00E43A9C">
        <w:trPr>
          <w:cantSplit/>
          <w:trHeight w:val="144"/>
          <w:tblHeader/>
        </w:trPr>
        <w:tc>
          <w:tcPr>
            <w:tcW w:w="2609" w:type="dxa"/>
            <w:vAlign w:val="bottom"/>
          </w:tcPr>
          <w:p w14:paraId="7709A544" w14:textId="77777777" w:rsidR="008A509D" w:rsidRPr="00A10174" w:rsidRDefault="008A509D" w:rsidP="00A10174">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A10174" w:rsidRDefault="008A509D" w:rsidP="00A10174">
            <w:pPr>
              <w:pStyle w:val="acctcolumnheading"/>
              <w:spacing w:after="0" w:line="220" w:lineRule="exact"/>
              <w:ind w:left="-79" w:right="-79"/>
              <w:rPr>
                <w:b/>
                <w:bCs/>
                <w:szCs w:val="22"/>
              </w:rPr>
            </w:pPr>
            <w:r w:rsidRPr="00A10174">
              <w:rPr>
                <w:b/>
                <w:bCs/>
                <w:szCs w:val="22"/>
              </w:rPr>
              <w:t>Consolidated financial statements</w:t>
            </w:r>
          </w:p>
        </w:tc>
      </w:tr>
      <w:tr w:rsidR="00D40697" w:rsidRPr="00A10174" w14:paraId="71385917" w14:textId="77777777" w:rsidTr="008C0B6E">
        <w:trPr>
          <w:cantSplit/>
          <w:trHeight w:val="144"/>
          <w:tblHeader/>
        </w:trPr>
        <w:tc>
          <w:tcPr>
            <w:tcW w:w="2609" w:type="dxa"/>
            <w:vAlign w:val="bottom"/>
          </w:tcPr>
          <w:p w14:paraId="010B2DB5" w14:textId="77777777" w:rsidR="00D40697" w:rsidRPr="00A10174" w:rsidRDefault="00D40697" w:rsidP="00A10174">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tcBorders>
              <w:bottom w:val="single" w:sz="4" w:space="0" w:color="auto"/>
            </w:tcBorders>
            <w:vAlign w:val="center"/>
          </w:tcPr>
          <w:p w14:paraId="0762DF29" w14:textId="71E4088B" w:rsidR="00D40697" w:rsidRPr="00A10174" w:rsidRDefault="009E2D3F" w:rsidP="00A10174">
            <w:pPr>
              <w:pStyle w:val="acctcolumnheading"/>
              <w:spacing w:after="0" w:line="220" w:lineRule="exact"/>
              <w:ind w:left="-79" w:right="-79"/>
              <w:rPr>
                <w:szCs w:val="22"/>
                <w:lang w:bidi="th-TH"/>
              </w:rPr>
            </w:pPr>
            <w:r w:rsidRPr="00A10174">
              <w:rPr>
                <w:szCs w:val="22"/>
              </w:rPr>
              <w:t xml:space="preserve">30 June </w:t>
            </w:r>
            <w:r w:rsidR="00DD7E21" w:rsidRPr="00A10174">
              <w:rPr>
                <w:szCs w:val="22"/>
              </w:rPr>
              <w:t>2025</w:t>
            </w:r>
          </w:p>
        </w:tc>
        <w:tc>
          <w:tcPr>
            <w:tcW w:w="178" w:type="dxa"/>
          </w:tcPr>
          <w:p w14:paraId="7717E8AB" w14:textId="77777777" w:rsidR="00D40697" w:rsidRPr="00A10174" w:rsidRDefault="00D40697" w:rsidP="00A10174">
            <w:pPr>
              <w:pStyle w:val="acctcolumnheading"/>
              <w:spacing w:after="0" w:line="220" w:lineRule="exact"/>
              <w:ind w:right="-79"/>
              <w:rPr>
                <w:szCs w:val="22"/>
                <w:lang w:bidi="th-TH"/>
              </w:rPr>
            </w:pPr>
          </w:p>
        </w:tc>
        <w:tc>
          <w:tcPr>
            <w:tcW w:w="3130" w:type="dxa"/>
            <w:gridSpan w:val="6"/>
            <w:vAlign w:val="center"/>
          </w:tcPr>
          <w:p w14:paraId="6B45D63A" w14:textId="6AFBDFC2" w:rsidR="00D40697" w:rsidRPr="00A10174" w:rsidRDefault="00D40697" w:rsidP="00A10174">
            <w:pPr>
              <w:pStyle w:val="acctcolumnheading"/>
              <w:spacing w:after="0" w:line="220" w:lineRule="exact"/>
              <w:ind w:left="-79" w:right="-79"/>
              <w:rPr>
                <w:szCs w:val="22"/>
              </w:rPr>
            </w:pPr>
            <w:r w:rsidRPr="00A10174">
              <w:rPr>
                <w:szCs w:val="22"/>
              </w:rPr>
              <w:t>31 December 202</w:t>
            </w:r>
            <w:r w:rsidR="00DD7E21" w:rsidRPr="00A10174">
              <w:rPr>
                <w:szCs w:val="22"/>
              </w:rPr>
              <w:t>4</w:t>
            </w:r>
          </w:p>
        </w:tc>
      </w:tr>
      <w:tr w:rsidR="00D40697" w:rsidRPr="00A10174" w14:paraId="111AA768" w14:textId="77777777" w:rsidTr="008C0B6E">
        <w:trPr>
          <w:gridAfter w:val="1"/>
          <w:wAfter w:w="6" w:type="dxa"/>
          <w:cantSplit/>
          <w:trHeight w:val="144"/>
          <w:tblHeader/>
        </w:trPr>
        <w:tc>
          <w:tcPr>
            <w:tcW w:w="2609" w:type="dxa"/>
          </w:tcPr>
          <w:p w14:paraId="19BEC876" w14:textId="77777777" w:rsidR="00D40697" w:rsidRPr="00A10174" w:rsidRDefault="00D40697" w:rsidP="00A10174">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tcBorders>
            <w:vAlign w:val="bottom"/>
          </w:tcPr>
          <w:p w14:paraId="3FF4A5B6" w14:textId="37337C6B" w:rsidR="00D40697" w:rsidRPr="00A10174" w:rsidRDefault="00D40697" w:rsidP="00A10174">
            <w:pPr>
              <w:pStyle w:val="acctfourfigures"/>
              <w:tabs>
                <w:tab w:val="clear" w:pos="765"/>
              </w:tabs>
              <w:spacing w:line="220" w:lineRule="exact"/>
              <w:ind w:left="-79" w:right="-79"/>
              <w:jc w:val="center"/>
              <w:rPr>
                <w:szCs w:val="22"/>
              </w:rPr>
            </w:pPr>
            <w:r w:rsidRPr="00A10174">
              <w:rPr>
                <w:szCs w:val="22"/>
              </w:rPr>
              <w:t>Current</w:t>
            </w:r>
          </w:p>
        </w:tc>
        <w:tc>
          <w:tcPr>
            <w:tcW w:w="178" w:type="dxa"/>
            <w:tcBorders>
              <w:top w:val="single" w:sz="4" w:space="0" w:color="auto"/>
            </w:tcBorders>
            <w:vAlign w:val="bottom"/>
          </w:tcPr>
          <w:p w14:paraId="278605B8" w14:textId="77777777" w:rsidR="00D40697" w:rsidRPr="00A10174" w:rsidRDefault="00D40697" w:rsidP="00A10174">
            <w:pPr>
              <w:pStyle w:val="acctfourfigures"/>
              <w:tabs>
                <w:tab w:val="clear" w:pos="765"/>
              </w:tabs>
              <w:spacing w:line="220" w:lineRule="exact"/>
              <w:ind w:left="-79" w:right="-79"/>
              <w:jc w:val="center"/>
              <w:rPr>
                <w:szCs w:val="22"/>
              </w:rPr>
            </w:pPr>
          </w:p>
        </w:tc>
        <w:tc>
          <w:tcPr>
            <w:tcW w:w="909" w:type="dxa"/>
            <w:tcBorders>
              <w:top w:val="single" w:sz="4" w:space="0" w:color="auto"/>
            </w:tcBorders>
            <w:vAlign w:val="bottom"/>
          </w:tcPr>
          <w:p w14:paraId="421B7B89" w14:textId="77777777" w:rsidR="00D40697" w:rsidRPr="00A10174" w:rsidRDefault="00D40697" w:rsidP="00A10174">
            <w:pPr>
              <w:pStyle w:val="acctfourfigures"/>
              <w:tabs>
                <w:tab w:val="clear" w:pos="765"/>
              </w:tabs>
              <w:spacing w:line="220" w:lineRule="exact"/>
              <w:ind w:left="-79" w:right="-79"/>
              <w:jc w:val="center"/>
              <w:rPr>
                <w:szCs w:val="22"/>
              </w:rPr>
            </w:pPr>
            <w:r w:rsidRPr="00A10174">
              <w:rPr>
                <w:szCs w:val="22"/>
              </w:rPr>
              <w:t>Non-</w:t>
            </w:r>
          </w:p>
          <w:p w14:paraId="5B962C13" w14:textId="34692E21" w:rsidR="00D40697" w:rsidRPr="00A10174" w:rsidRDefault="00D40697" w:rsidP="00A10174">
            <w:pPr>
              <w:pStyle w:val="acctfourfigures"/>
              <w:tabs>
                <w:tab w:val="clear" w:pos="765"/>
              </w:tabs>
              <w:spacing w:line="220" w:lineRule="exact"/>
              <w:ind w:left="-79" w:right="-79"/>
              <w:jc w:val="center"/>
              <w:rPr>
                <w:szCs w:val="22"/>
              </w:rPr>
            </w:pPr>
            <w:r w:rsidRPr="00A10174">
              <w:rPr>
                <w:szCs w:val="22"/>
              </w:rPr>
              <w:t>current</w:t>
            </w:r>
          </w:p>
        </w:tc>
        <w:tc>
          <w:tcPr>
            <w:tcW w:w="180" w:type="dxa"/>
            <w:tcBorders>
              <w:top w:val="single" w:sz="4" w:space="0" w:color="auto"/>
            </w:tcBorders>
            <w:vAlign w:val="bottom"/>
          </w:tcPr>
          <w:p w14:paraId="2B25B2A4" w14:textId="77777777" w:rsidR="00D40697" w:rsidRPr="00A10174" w:rsidRDefault="00D40697" w:rsidP="00A10174">
            <w:pPr>
              <w:pStyle w:val="acctfourfigures"/>
              <w:spacing w:line="220" w:lineRule="exact"/>
              <w:jc w:val="center"/>
              <w:rPr>
                <w:szCs w:val="22"/>
              </w:rPr>
            </w:pPr>
          </w:p>
        </w:tc>
        <w:tc>
          <w:tcPr>
            <w:tcW w:w="888" w:type="dxa"/>
            <w:tcBorders>
              <w:top w:val="single" w:sz="4" w:space="0" w:color="auto"/>
            </w:tcBorders>
            <w:vAlign w:val="bottom"/>
          </w:tcPr>
          <w:p w14:paraId="6042F9F8" w14:textId="77777777" w:rsidR="00D40697" w:rsidRPr="00A10174" w:rsidRDefault="00D40697" w:rsidP="00A10174">
            <w:pPr>
              <w:pStyle w:val="acctfourfigures"/>
              <w:tabs>
                <w:tab w:val="clear" w:pos="765"/>
              </w:tabs>
              <w:spacing w:line="220" w:lineRule="exact"/>
              <w:ind w:left="-74" w:right="-79"/>
              <w:jc w:val="center"/>
              <w:rPr>
                <w:szCs w:val="22"/>
              </w:rPr>
            </w:pPr>
            <w:r w:rsidRPr="00A10174">
              <w:rPr>
                <w:szCs w:val="22"/>
              </w:rPr>
              <w:t>Total</w:t>
            </w:r>
          </w:p>
        </w:tc>
        <w:tc>
          <w:tcPr>
            <w:tcW w:w="178" w:type="dxa"/>
            <w:vAlign w:val="bottom"/>
          </w:tcPr>
          <w:p w14:paraId="047C885F" w14:textId="77777777" w:rsidR="00D40697" w:rsidRPr="00A10174" w:rsidRDefault="00D40697" w:rsidP="00A10174">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8885FDB" w14:textId="56466F17" w:rsidR="00D40697" w:rsidRPr="00A10174" w:rsidRDefault="00D40697" w:rsidP="00A10174">
            <w:pPr>
              <w:pStyle w:val="acctfourfigures"/>
              <w:tabs>
                <w:tab w:val="clear" w:pos="765"/>
                <w:tab w:val="decimal" w:pos="629"/>
              </w:tabs>
              <w:spacing w:line="220" w:lineRule="exact"/>
              <w:ind w:left="-91" w:right="-79"/>
              <w:jc w:val="center"/>
              <w:rPr>
                <w:szCs w:val="22"/>
              </w:rPr>
            </w:pPr>
            <w:r w:rsidRPr="00A10174">
              <w:rPr>
                <w:szCs w:val="22"/>
              </w:rPr>
              <w:t>Current</w:t>
            </w:r>
          </w:p>
        </w:tc>
        <w:tc>
          <w:tcPr>
            <w:tcW w:w="178" w:type="dxa"/>
            <w:tcBorders>
              <w:top w:val="single" w:sz="4" w:space="0" w:color="auto"/>
            </w:tcBorders>
            <w:vAlign w:val="bottom"/>
          </w:tcPr>
          <w:p w14:paraId="62D22900" w14:textId="77777777" w:rsidR="00D40697" w:rsidRPr="00A10174" w:rsidRDefault="00D40697" w:rsidP="00A10174">
            <w:pPr>
              <w:pStyle w:val="acctfourfigures"/>
              <w:spacing w:line="220" w:lineRule="exact"/>
              <w:jc w:val="center"/>
              <w:rPr>
                <w:szCs w:val="22"/>
              </w:rPr>
            </w:pPr>
          </w:p>
        </w:tc>
        <w:tc>
          <w:tcPr>
            <w:tcW w:w="938" w:type="dxa"/>
            <w:tcBorders>
              <w:top w:val="single" w:sz="4" w:space="0" w:color="auto"/>
            </w:tcBorders>
            <w:vAlign w:val="bottom"/>
          </w:tcPr>
          <w:p w14:paraId="51F84881" w14:textId="77777777" w:rsidR="00D40697" w:rsidRPr="00A10174" w:rsidRDefault="00D40697" w:rsidP="00A10174">
            <w:pPr>
              <w:pStyle w:val="acctfourfigures"/>
              <w:tabs>
                <w:tab w:val="clear" w:pos="765"/>
              </w:tabs>
              <w:spacing w:line="220" w:lineRule="exact"/>
              <w:ind w:left="-79" w:right="-79"/>
              <w:jc w:val="center"/>
              <w:rPr>
                <w:szCs w:val="22"/>
              </w:rPr>
            </w:pPr>
            <w:r w:rsidRPr="00A10174">
              <w:rPr>
                <w:szCs w:val="22"/>
              </w:rPr>
              <w:t>Non-</w:t>
            </w:r>
          </w:p>
          <w:p w14:paraId="337BDA0A" w14:textId="1326C8F6" w:rsidR="00D40697" w:rsidRPr="00A10174" w:rsidRDefault="00D40697" w:rsidP="00A10174">
            <w:pPr>
              <w:pStyle w:val="acctfourfigures"/>
              <w:tabs>
                <w:tab w:val="clear" w:pos="765"/>
              </w:tabs>
              <w:spacing w:line="220" w:lineRule="exact"/>
              <w:ind w:left="-79" w:right="-79"/>
              <w:jc w:val="center"/>
              <w:rPr>
                <w:szCs w:val="22"/>
              </w:rPr>
            </w:pPr>
            <w:r w:rsidRPr="00A10174">
              <w:rPr>
                <w:szCs w:val="22"/>
              </w:rPr>
              <w:t>current</w:t>
            </w:r>
          </w:p>
        </w:tc>
        <w:tc>
          <w:tcPr>
            <w:tcW w:w="178" w:type="dxa"/>
            <w:tcBorders>
              <w:top w:val="single" w:sz="4" w:space="0" w:color="auto"/>
            </w:tcBorders>
            <w:vAlign w:val="bottom"/>
          </w:tcPr>
          <w:p w14:paraId="316880D5" w14:textId="77777777" w:rsidR="00D40697" w:rsidRPr="00A10174" w:rsidRDefault="00D40697" w:rsidP="00A10174">
            <w:pPr>
              <w:pStyle w:val="acctfourfigures"/>
              <w:spacing w:line="220" w:lineRule="exact"/>
              <w:jc w:val="center"/>
              <w:rPr>
                <w:szCs w:val="22"/>
              </w:rPr>
            </w:pPr>
          </w:p>
        </w:tc>
        <w:tc>
          <w:tcPr>
            <w:tcW w:w="883" w:type="dxa"/>
            <w:tcBorders>
              <w:top w:val="single" w:sz="4" w:space="0" w:color="auto"/>
            </w:tcBorders>
            <w:vAlign w:val="bottom"/>
          </w:tcPr>
          <w:p w14:paraId="112344FF" w14:textId="77777777" w:rsidR="00D40697" w:rsidRPr="00A10174" w:rsidRDefault="00D40697" w:rsidP="00A10174">
            <w:pPr>
              <w:pStyle w:val="acctfourfigures"/>
              <w:tabs>
                <w:tab w:val="clear" w:pos="765"/>
              </w:tabs>
              <w:spacing w:line="220" w:lineRule="exact"/>
              <w:jc w:val="center"/>
              <w:rPr>
                <w:szCs w:val="22"/>
              </w:rPr>
            </w:pPr>
            <w:r w:rsidRPr="00A10174">
              <w:rPr>
                <w:szCs w:val="22"/>
              </w:rPr>
              <w:t>Total</w:t>
            </w:r>
          </w:p>
        </w:tc>
      </w:tr>
      <w:tr w:rsidR="00D40697" w:rsidRPr="00A10174" w14:paraId="0CB56122" w14:textId="77777777" w:rsidTr="00E43A9C">
        <w:trPr>
          <w:cantSplit/>
          <w:trHeight w:val="144"/>
          <w:tblHeader/>
        </w:trPr>
        <w:tc>
          <w:tcPr>
            <w:tcW w:w="2609" w:type="dxa"/>
            <w:vAlign w:val="center"/>
          </w:tcPr>
          <w:p w14:paraId="4695002C" w14:textId="77777777" w:rsidR="00D40697" w:rsidRPr="00A10174" w:rsidRDefault="00D40697" w:rsidP="00A10174">
            <w:pPr>
              <w:tabs>
                <w:tab w:val="left" w:pos="191"/>
              </w:tabs>
              <w:spacing w:line="220" w:lineRule="exact"/>
              <w:ind w:left="191" w:right="-68" w:hanging="191"/>
              <w:jc w:val="center"/>
              <w:rPr>
                <w:rFonts w:ascii="Times New Roman" w:hAnsi="Times New Roman" w:cs="Times New Roman"/>
                <w:b/>
                <w:bCs/>
                <w:color w:val="0000FF"/>
                <w:sz w:val="22"/>
                <w:szCs w:val="22"/>
              </w:rPr>
            </w:pPr>
          </w:p>
        </w:tc>
        <w:tc>
          <w:tcPr>
            <w:tcW w:w="6411" w:type="dxa"/>
            <w:gridSpan w:val="12"/>
            <w:vAlign w:val="center"/>
          </w:tcPr>
          <w:p w14:paraId="3E16D34F" w14:textId="097D1D86" w:rsidR="00D40697" w:rsidRPr="00A10174" w:rsidRDefault="00D40697" w:rsidP="00A10174">
            <w:pPr>
              <w:pStyle w:val="acctfourfigures"/>
              <w:tabs>
                <w:tab w:val="clear" w:pos="765"/>
              </w:tabs>
              <w:spacing w:line="220" w:lineRule="exact"/>
              <w:jc w:val="center"/>
              <w:rPr>
                <w:i/>
                <w:iCs/>
                <w:szCs w:val="22"/>
                <w:lang w:bidi="th-TH"/>
              </w:rPr>
            </w:pPr>
            <w:r w:rsidRPr="00A10174">
              <w:rPr>
                <w:i/>
                <w:iCs/>
                <w:szCs w:val="22"/>
                <w:lang w:bidi="th-TH"/>
              </w:rPr>
              <w:t>(in thousand Baht)</w:t>
            </w:r>
          </w:p>
        </w:tc>
      </w:tr>
      <w:tr w:rsidR="00D40697" w:rsidRPr="00A10174" w14:paraId="08EBEC6F" w14:textId="77777777" w:rsidTr="00E43A9C">
        <w:trPr>
          <w:gridAfter w:val="1"/>
          <w:wAfter w:w="6" w:type="dxa"/>
          <w:cantSplit/>
          <w:trHeight w:val="144"/>
        </w:trPr>
        <w:tc>
          <w:tcPr>
            <w:tcW w:w="2609" w:type="dxa"/>
            <w:vAlign w:val="center"/>
          </w:tcPr>
          <w:p w14:paraId="255C0A41" w14:textId="6C2AB5E8" w:rsidR="00D40697" w:rsidRPr="00A10174" w:rsidRDefault="008A33E7" w:rsidP="00A10174">
            <w:pPr>
              <w:tabs>
                <w:tab w:val="left" w:pos="191"/>
              </w:tabs>
              <w:spacing w:line="220" w:lineRule="exact"/>
              <w:ind w:left="191" w:right="-68" w:hanging="191"/>
              <w:rPr>
                <w:rFonts w:ascii="Times New Roman" w:hAnsi="Times New Roman" w:cs="Times New Roman"/>
                <w:b/>
                <w:bCs/>
                <w:sz w:val="22"/>
                <w:szCs w:val="22"/>
              </w:rPr>
            </w:pPr>
            <w:r w:rsidRPr="00A10174">
              <w:rPr>
                <w:rFonts w:ascii="Times New Roman" w:hAnsi="Times New Roman" w:cs="Times New Roman"/>
                <w:b/>
                <w:bCs/>
                <w:i/>
                <w:iCs/>
                <w:sz w:val="22"/>
                <w:szCs w:val="22"/>
              </w:rPr>
              <w:t>Secured</w:t>
            </w:r>
          </w:p>
        </w:tc>
        <w:tc>
          <w:tcPr>
            <w:tcW w:w="948" w:type="dxa"/>
            <w:vAlign w:val="center"/>
          </w:tcPr>
          <w:p w14:paraId="0701DB41" w14:textId="5085580F" w:rsidR="00D40697" w:rsidRPr="00A10174" w:rsidRDefault="00D40697" w:rsidP="00A10174">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A10174" w:rsidRDefault="00D40697" w:rsidP="00A10174">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A10174" w:rsidRDefault="00D40697" w:rsidP="00A10174">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A10174" w:rsidRDefault="00D40697" w:rsidP="00A10174">
            <w:pPr>
              <w:pStyle w:val="acctfourfigures"/>
              <w:spacing w:line="220" w:lineRule="exact"/>
              <w:jc w:val="center"/>
              <w:rPr>
                <w:b/>
                <w:bCs/>
                <w:szCs w:val="22"/>
              </w:rPr>
            </w:pPr>
          </w:p>
        </w:tc>
        <w:tc>
          <w:tcPr>
            <w:tcW w:w="888" w:type="dxa"/>
            <w:vAlign w:val="center"/>
          </w:tcPr>
          <w:p w14:paraId="41B027A0" w14:textId="1A085420" w:rsidR="00D40697" w:rsidRPr="00A10174" w:rsidRDefault="00D40697" w:rsidP="00A10174">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A10174" w:rsidRDefault="00D40697" w:rsidP="00A10174">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A10174" w:rsidRDefault="00D40697" w:rsidP="00A10174">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A10174" w:rsidRDefault="00D40697" w:rsidP="00A10174">
            <w:pPr>
              <w:pStyle w:val="acctfourfigures"/>
              <w:spacing w:line="220" w:lineRule="exact"/>
              <w:jc w:val="center"/>
              <w:rPr>
                <w:b/>
                <w:bCs/>
                <w:szCs w:val="22"/>
              </w:rPr>
            </w:pPr>
          </w:p>
        </w:tc>
        <w:tc>
          <w:tcPr>
            <w:tcW w:w="938" w:type="dxa"/>
            <w:vAlign w:val="center"/>
          </w:tcPr>
          <w:p w14:paraId="4F4046B8" w14:textId="4460E26C" w:rsidR="00D40697" w:rsidRPr="00A10174" w:rsidRDefault="00D40697" w:rsidP="00A10174">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A10174" w:rsidRDefault="00D40697" w:rsidP="00A10174">
            <w:pPr>
              <w:pStyle w:val="acctfourfigures"/>
              <w:spacing w:line="220" w:lineRule="exact"/>
              <w:jc w:val="center"/>
              <w:rPr>
                <w:b/>
                <w:bCs/>
                <w:szCs w:val="22"/>
              </w:rPr>
            </w:pPr>
          </w:p>
        </w:tc>
        <w:tc>
          <w:tcPr>
            <w:tcW w:w="883" w:type="dxa"/>
            <w:vAlign w:val="center"/>
          </w:tcPr>
          <w:p w14:paraId="60BB34F8" w14:textId="6E5B6C91" w:rsidR="00D40697" w:rsidRPr="00A10174" w:rsidRDefault="00D40697" w:rsidP="00A10174">
            <w:pPr>
              <w:pStyle w:val="acctfourfigures"/>
              <w:tabs>
                <w:tab w:val="clear" w:pos="765"/>
                <w:tab w:val="decimal" w:pos="736"/>
              </w:tabs>
              <w:spacing w:line="220" w:lineRule="exact"/>
              <w:jc w:val="center"/>
              <w:rPr>
                <w:b/>
                <w:bCs/>
                <w:szCs w:val="22"/>
              </w:rPr>
            </w:pPr>
          </w:p>
        </w:tc>
      </w:tr>
      <w:tr w:rsidR="008A33E7" w:rsidRPr="00A10174" w14:paraId="7E365978" w14:textId="77777777" w:rsidTr="00E43A9C">
        <w:trPr>
          <w:gridAfter w:val="1"/>
          <w:wAfter w:w="6" w:type="dxa"/>
          <w:cantSplit/>
          <w:trHeight w:val="144"/>
        </w:trPr>
        <w:tc>
          <w:tcPr>
            <w:tcW w:w="2609" w:type="dxa"/>
            <w:vAlign w:val="center"/>
          </w:tcPr>
          <w:p w14:paraId="10F62773" w14:textId="25CFCB29" w:rsidR="008A33E7" w:rsidRPr="00A10174" w:rsidRDefault="00767900"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Bank overdrafts</w:t>
            </w:r>
            <w:r w:rsidR="008A33E7" w:rsidRPr="00A10174">
              <w:rPr>
                <w:rFonts w:ascii="Times New Roman" w:hAnsi="Times New Roman" w:cs="Times New Roman"/>
                <w:sz w:val="22"/>
                <w:szCs w:val="22"/>
              </w:rPr>
              <w:t xml:space="preserve"> (</w:t>
            </w:r>
            <w:r w:rsidR="00B87BAC" w:rsidRPr="00A10174">
              <w:rPr>
                <w:rFonts w:ascii="Times New Roman" w:hAnsi="Times New Roman" w:cs="Times New Roman"/>
                <w:sz w:val="22"/>
                <w:szCs w:val="22"/>
              </w:rPr>
              <w:t>a</w:t>
            </w:r>
            <w:r w:rsidR="008A33E7" w:rsidRPr="00A10174">
              <w:rPr>
                <w:rFonts w:ascii="Times New Roman" w:hAnsi="Times New Roman" w:cs="Times New Roman"/>
                <w:sz w:val="22"/>
                <w:szCs w:val="22"/>
              </w:rPr>
              <w:t>)</w:t>
            </w:r>
          </w:p>
        </w:tc>
        <w:tc>
          <w:tcPr>
            <w:tcW w:w="948" w:type="dxa"/>
            <w:vAlign w:val="bottom"/>
          </w:tcPr>
          <w:p w14:paraId="0F45D5D6" w14:textId="437BF2CA" w:rsidR="008A33E7" w:rsidRPr="00A10174" w:rsidRDefault="00361FC6" w:rsidP="00A10174">
            <w:pPr>
              <w:pStyle w:val="acctfourfigures"/>
              <w:tabs>
                <w:tab w:val="clear" w:pos="765"/>
                <w:tab w:val="decimal" w:pos="750"/>
              </w:tabs>
              <w:spacing w:line="220" w:lineRule="exact"/>
              <w:ind w:left="-91"/>
              <w:jc w:val="right"/>
              <w:rPr>
                <w:szCs w:val="22"/>
              </w:rPr>
            </w:pPr>
            <w:r w:rsidRPr="00A10174">
              <w:rPr>
                <w:szCs w:val="22"/>
              </w:rPr>
              <w:t>37,995</w:t>
            </w:r>
          </w:p>
        </w:tc>
        <w:tc>
          <w:tcPr>
            <w:tcW w:w="178" w:type="dxa"/>
            <w:vAlign w:val="bottom"/>
          </w:tcPr>
          <w:p w14:paraId="0529222D" w14:textId="77777777" w:rsidR="008A33E7" w:rsidRPr="00A10174" w:rsidRDefault="008A33E7" w:rsidP="00A10174">
            <w:pPr>
              <w:pStyle w:val="acctfourfigures"/>
              <w:tabs>
                <w:tab w:val="clear" w:pos="765"/>
              </w:tabs>
              <w:spacing w:line="220" w:lineRule="exact"/>
              <w:ind w:left="-79" w:right="-79"/>
              <w:jc w:val="right"/>
              <w:rPr>
                <w:szCs w:val="22"/>
              </w:rPr>
            </w:pPr>
          </w:p>
        </w:tc>
        <w:tc>
          <w:tcPr>
            <w:tcW w:w="909" w:type="dxa"/>
            <w:vAlign w:val="bottom"/>
          </w:tcPr>
          <w:p w14:paraId="1610CB01" w14:textId="051DFFDC" w:rsidR="008A33E7"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80" w:type="dxa"/>
            <w:vAlign w:val="bottom"/>
          </w:tcPr>
          <w:p w14:paraId="1D4890C0" w14:textId="77777777" w:rsidR="008A33E7" w:rsidRPr="00A10174" w:rsidRDefault="008A33E7" w:rsidP="00A10174">
            <w:pPr>
              <w:pStyle w:val="acctfourfigures"/>
              <w:spacing w:line="220" w:lineRule="exact"/>
              <w:jc w:val="right"/>
              <w:rPr>
                <w:szCs w:val="22"/>
              </w:rPr>
            </w:pPr>
          </w:p>
        </w:tc>
        <w:tc>
          <w:tcPr>
            <w:tcW w:w="888" w:type="dxa"/>
            <w:vAlign w:val="bottom"/>
          </w:tcPr>
          <w:p w14:paraId="03E5CFC0" w14:textId="30BB6B82" w:rsidR="008A33E7" w:rsidRPr="00A10174" w:rsidRDefault="00361FC6" w:rsidP="00A10174">
            <w:pPr>
              <w:pStyle w:val="acctfourfigures"/>
              <w:tabs>
                <w:tab w:val="clear" w:pos="765"/>
              </w:tabs>
              <w:spacing w:line="220" w:lineRule="exact"/>
              <w:ind w:left="-79" w:right="-11"/>
              <w:jc w:val="right"/>
              <w:rPr>
                <w:szCs w:val="22"/>
              </w:rPr>
            </w:pPr>
            <w:r w:rsidRPr="00A10174">
              <w:rPr>
                <w:szCs w:val="22"/>
              </w:rPr>
              <w:t>37,995</w:t>
            </w:r>
          </w:p>
        </w:tc>
        <w:tc>
          <w:tcPr>
            <w:tcW w:w="178" w:type="dxa"/>
            <w:vAlign w:val="bottom"/>
          </w:tcPr>
          <w:p w14:paraId="225F9C7E" w14:textId="77777777" w:rsidR="008A33E7" w:rsidRPr="00A10174" w:rsidRDefault="008A33E7" w:rsidP="00A10174">
            <w:pPr>
              <w:pStyle w:val="acctfourfigures"/>
              <w:tabs>
                <w:tab w:val="clear" w:pos="765"/>
              </w:tabs>
              <w:spacing w:line="220" w:lineRule="exact"/>
              <w:ind w:left="-79" w:right="-79"/>
              <w:jc w:val="right"/>
              <w:rPr>
                <w:szCs w:val="22"/>
              </w:rPr>
            </w:pPr>
          </w:p>
        </w:tc>
        <w:tc>
          <w:tcPr>
            <w:tcW w:w="947" w:type="dxa"/>
            <w:vAlign w:val="bottom"/>
          </w:tcPr>
          <w:p w14:paraId="490359E6" w14:textId="2FFD4F0D" w:rsidR="008A33E7" w:rsidRPr="00A10174" w:rsidRDefault="00427B94" w:rsidP="00A10174">
            <w:pPr>
              <w:pStyle w:val="acctfourfigures"/>
              <w:tabs>
                <w:tab w:val="clear" w:pos="765"/>
                <w:tab w:val="decimal" w:pos="741"/>
              </w:tabs>
              <w:spacing w:line="220" w:lineRule="exact"/>
              <w:ind w:left="-91"/>
              <w:jc w:val="right"/>
              <w:rPr>
                <w:szCs w:val="22"/>
              </w:rPr>
            </w:pPr>
            <w:r w:rsidRPr="00A10174">
              <w:rPr>
                <w:szCs w:val="22"/>
              </w:rPr>
              <w:t>6,862</w:t>
            </w:r>
          </w:p>
        </w:tc>
        <w:tc>
          <w:tcPr>
            <w:tcW w:w="178" w:type="dxa"/>
            <w:vAlign w:val="bottom"/>
          </w:tcPr>
          <w:p w14:paraId="209CBB60" w14:textId="77777777" w:rsidR="008A33E7" w:rsidRPr="00A10174" w:rsidRDefault="008A33E7" w:rsidP="00A10174">
            <w:pPr>
              <w:pStyle w:val="acctfourfigures"/>
              <w:spacing w:line="220" w:lineRule="exact"/>
              <w:jc w:val="right"/>
              <w:rPr>
                <w:szCs w:val="22"/>
              </w:rPr>
            </w:pPr>
          </w:p>
        </w:tc>
        <w:tc>
          <w:tcPr>
            <w:tcW w:w="938" w:type="dxa"/>
            <w:vAlign w:val="bottom"/>
          </w:tcPr>
          <w:p w14:paraId="37CD1E27" w14:textId="196D666D" w:rsidR="008A33E7" w:rsidRPr="00A10174" w:rsidRDefault="00427B94" w:rsidP="00A10174">
            <w:pPr>
              <w:pStyle w:val="acctfourfigures"/>
              <w:tabs>
                <w:tab w:val="clear" w:pos="765"/>
                <w:tab w:val="decimal" w:pos="328"/>
              </w:tabs>
              <w:spacing w:line="240" w:lineRule="auto"/>
              <w:ind w:right="60"/>
              <w:jc w:val="center"/>
              <w:rPr>
                <w:szCs w:val="22"/>
              </w:rPr>
            </w:pPr>
            <w:r w:rsidRPr="00A10174">
              <w:rPr>
                <w:szCs w:val="22"/>
              </w:rPr>
              <w:t>-</w:t>
            </w:r>
          </w:p>
        </w:tc>
        <w:tc>
          <w:tcPr>
            <w:tcW w:w="178" w:type="dxa"/>
            <w:vAlign w:val="bottom"/>
          </w:tcPr>
          <w:p w14:paraId="530A948F" w14:textId="77777777" w:rsidR="008A33E7" w:rsidRPr="00A10174" w:rsidRDefault="008A33E7" w:rsidP="00A10174">
            <w:pPr>
              <w:pStyle w:val="acctfourfigures"/>
              <w:spacing w:line="220" w:lineRule="exact"/>
              <w:jc w:val="right"/>
              <w:rPr>
                <w:szCs w:val="22"/>
              </w:rPr>
            </w:pPr>
          </w:p>
        </w:tc>
        <w:tc>
          <w:tcPr>
            <w:tcW w:w="883" w:type="dxa"/>
            <w:vAlign w:val="bottom"/>
          </w:tcPr>
          <w:p w14:paraId="57F21C59" w14:textId="17F32B80" w:rsidR="008A33E7" w:rsidRPr="00A10174" w:rsidRDefault="00427B94" w:rsidP="00A10174">
            <w:pPr>
              <w:pStyle w:val="acctfourfigures"/>
              <w:tabs>
                <w:tab w:val="clear" w:pos="765"/>
                <w:tab w:val="decimal" w:pos="736"/>
              </w:tabs>
              <w:spacing w:line="220" w:lineRule="exact"/>
              <w:jc w:val="right"/>
              <w:rPr>
                <w:szCs w:val="22"/>
              </w:rPr>
            </w:pPr>
            <w:r w:rsidRPr="00A10174">
              <w:rPr>
                <w:szCs w:val="22"/>
              </w:rPr>
              <w:t>6,862</w:t>
            </w:r>
          </w:p>
        </w:tc>
      </w:tr>
      <w:tr w:rsidR="00767900" w:rsidRPr="00A10174" w14:paraId="030E4A89" w14:textId="77777777" w:rsidTr="00E43A9C">
        <w:trPr>
          <w:gridAfter w:val="1"/>
          <w:wAfter w:w="6" w:type="dxa"/>
          <w:cantSplit/>
          <w:trHeight w:val="144"/>
        </w:trPr>
        <w:tc>
          <w:tcPr>
            <w:tcW w:w="2609" w:type="dxa"/>
            <w:vAlign w:val="center"/>
          </w:tcPr>
          <w:p w14:paraId="02A94D03" w14:textId="592AFA73" w:rsidR="00767900" w:rsidRPr="00A10174" w:rsidRDefault="00767900"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Short-term loans from financial institutions (a)</w:t>
            </w:r>
          </w:p>
        </w:tc>
        <w:tc>
          <w:tcPr>
            <w:tcW w:w="948" w:type="dxa"/>
            <w:vAlign w:val="bottom"/>
          </w:tcPr>
          <w:p w14:paraId="33FC1946" w14:textId="1EF8486C" w:rsidR="00767900" w:rsidRPr="00A10174" w:rsidRDefault="00361FC6" w:rsidP="00A10174">
            <w:pPr>
              <w:pStyle w:val="acctfourfigures"/>
              <w:tabs>
                <w:tab w:val="clear" w:pos="765"/>
                <w:tab w:val="decimal" w:pos="750"/>
              </w:tabs>
              <w:spacing w:line="220" w:lineRule="exact"/>
              <w:ind w:left="-91"/>
              <w:jc w:val="right"/>
              <w:rPr>
                <w:szCs w:val="22"/>
              </w:rPr>
            </w:pPr>
            <w:r w:rsidRPr="00A10174">
              <w:rPr>
                <w:szCs w:val="22"/>
              </w:rPr>
              <w:t>10,420</w:t>
            </w:r>
          </w:p>
        </w:tc>
        <w:tc>
          <w:tcPr>
            <w:tcW w:w="178" w:type="dxa"/>
            <w:vAlign w:val="bottom"/>
          </w:tcPr>
          <w:p w14:paraId="69625A36" w14:textId="77777777" w:rsidR="00767900" w:rsidRPr="00A10174" w:rsidRDefault="00767900" w:rsidP="00A10174">
            <w:pPr>
              <w:pStyle w:val="acctfourfigures"/>
              <w:tabs>
                <w:tab w:val="clear" w:pos="765"/>
              </w:tabs>
              <w:spacing w:line="220" w:lineRule="exact"/>
              <w:ind w:left="-79" w:right="-79"/>
              <w:jc w:val="right"/>
              <w:rPr>
                <w:szCs w:val="22"/>
              </w:rPr>
            </w:pPr>
          </w:p>
        </w:tc>
        <w:tc>
          <w:tcPr>
            <w:tcW w:w="909" w:type="dxa"/>
            <w:vAlign w:val="bottom"/>
          </w:tcPr>
          <w:p w14:paraId="7D2BBAE8" w14:textId="35FF29A8" w:rsidR="00767900"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80" w:type="dxa"/>
            <w:vAlign w:val="bottom"/>
          </w:tcPr>
          <w:p w14:paraId="11AE48B3" w14:textId="77777777" w:rsidR="00767900" w:rsidRPr="00A10174" w:rsidRDefault="00767900" w:rsidP="00A10174">
            <w:pPr>
              <w:pStyle w:val="acctfourfigures"/>
              <w:spacing w:line="220" w:lineRule="exact"/>
              <w:jc w:val="right"/>
              <w:rPr>
                <w:szCs w:val="22"/>
              </w:rPr>
            </w:pPr>
          </w:p>
        </w:tc>
        <w:tc>
          <w:tcPr>
            <w:tcW w:w="888" w:type="dxa"/>
            <w:vAlign w:val="bottom"/>
          </w:tcPr>
          <w:p w14:paraId="6627BC96" w14:textId="41BD5DB3" w:rsidR="00767900" w:rsidRPr="00A10174" w:rsidRDefault="00361FC6" w:rsidP="00A10174">
            <w:pPr>
              <w:pStyle w:val="acctfourfigures"/>
              <w:tabs>
                <w:tab w:val="clear" w:pos="765"/>
              </w:tabs>
              <w:spacing w:line="220" w:lineRule="exact"/>
              <w:ind w:left="-79" w:right="-11"/>
              <w:jc w:val="right"/>
              <w:rPr>
                <w:szCs w:val="22"/>
              </w:rPr>
            </w:pPr>
            <w:r w:rsidRPr="00A10174">
              <w:rPr>
                <w:szCs w:val="22"/>
              </w:rPr>
              <w:t>10,420</w:t>
            </w:r>
          </w:p>
        </w:tc>
        <w:tc>
          <w:tcPr>
            <w:tcW w:w="178" w:type="dxa"/>
            <w:vAlign w:val="bottom"/>
          </w:tcPr>
          <w:p w14:paraId="1D7AC439" w14:textId="77777777" w:rsidR="00767900" w:rsidRPr="00A10174" w:rsidRDefault="00767900" w:rsidP="00A10174">
            <w:pPr>
              <w:pStyle w:val="acctfourfigures"/>
              <w:tabs>
                <w:tab w:val="clear" w:pos="765"/>
              </w:tabs>
              <w:spacing w:line="220" w:lineRule="exact"/>
              <w:ind w:left="-79" w:right="-79"/>
              <w:jc w:val="right"/>
              <w:rPr>
                <w:szCs w:val="22"/>
              </w:rPr>
            </w:pPr>
          </w:p>
        </w:tc>
        <w:tc>
          <w:tcPr>
            <w:tcW w:w="947" w:type="dxa"/>
            <w:vAlign w:val="bottom"/>
          </w:tcPr>
          <w:p w14:paraId="09C6909B" w14:textId="6AB5C79E" w:rsidR="00767900" w:rsidRPr="00A10174" w:rsidRDefault="00427B94" w:rsidP="00A10174">
            <w:pPr>
              <w:pStyle w:val="acctfourfigures"/>
              <w:tabs>
                <w:tab w:val="clear" w:pos="765"/>
                <w:tab w:val="decimal" w:pos="741"/>
              </w:tabs>
              <w:spacing w:line="220" w:lineRule="exact"/>
              <w:ind w:left="-91"/>
              <w:jc w:val="right"/>
              <w:rPr>
                <w:szCs w:val="22"/>
              </w:rPr>
            </w:pPr>
            <w:r w:rsidRPr="00A10174">
              <w:rPr>
                <w:szCs w:val="22"/>
              </w:rPr>
              <w:t>50,000</w:t>
            </w:r>
          </w:p>
        </w:tc>
        <w:tc>
          <w:tcPr>
            <w:tcW w:w="178" w:type="dxa"/>
            <w:vAlign w:val="bottom"/>
          </w:tcPr>
          <w:p w14:paraId="21A6523E" w14:textId="77777777" w:rsidR="00767900" w:rsidRPr="00A10174" w:rsidRDefault="00767900" w:rsidP="00A10174">
            <w:pPr>
              <w:pStyle w:val="acctfourfigures"/>
              <w:spacing w:line="220" w:lineRule="exact"/>
              <w:jc w:val="right"/>
              <w:rPr>
                <w:szCs w:val="22"/>
              </w:rPr>
            </w:pPr>
          </w:p>
        </w:tc>
        <w:tc>
          <w:tcPr>
            <w:tcW w:w="938" w:type="dxa"/>
            <w:vAlign w:val="bottom"/>
          </w:tcPr>
          <w:p w14:paraId="04ADD664" w14:textId="14FF320D" w:rsidR="00767900" w:rsidRPr="00A10174" w:rsidRDefault="00427B94" w:rsidP="00A10174">
            <w:pPr>
              <w:pStyle w:val="acctfourfigures"/>
              <w:tabs>
                <w:tab w:val="clear" w:pos="765"/>
                <w:tab w:val="decimal" w:pos="328"/>
              </w:tabs>
              <w:spacing w:line="240" w:lineRule="auto"/>
              <w:ind w:right="60"/>
              <w:jc w:val="center"/>
              <w:rPr>
                <w:szCs w:val="22"/>
              </w:rPr>
            </w:pPr>
            <w:r w:rsidRPr="00A10174">
              <w:rPr>
                <w:szCs w:val="22"/>
              </w:rPr>
              <w:t>-</w:t>
            </w:r>
          </w:p>
        </w:tc>
        <w:tc>
          <w:tcPr>
            <w:tcW w:w="178" w:type="dxa"/>
            <w:vAlign w:val="bottom"/>
          </w:tcPr>
          <w:p w14:paraId="1C0660D8" w14:textId="77777777" w:rsidR="00767900" w:rsidRPr="00A10174" w:rsidRDefault="00767900" w:rsidP="00A10174">
            <w:pPr>
              <w:pStyle w:val="acctfourfigures"/>
              <w:spacing w:line="220" w:lineRule="exact"/>
              <w:jc w:val="right"/>
              <w:rPr>
                <w:szCs w:val="22"/>
              </w:rPr>
            </w:pPr>
          </w:p>
        </w:tc>
        <w:tc>
          <w:tcPr>
            <w:tcW w:w="883" w:type="dxa"/>
            <w:vAlign w:val="bottom"/>
          </w:tcPr>
          <w:p w14:paraId="3BBDFFE2" w14:textId="62BAF994" w:rsidR="00767900" w:rsidRPr="00A10174" w:rsidRDefault="00427B94" w:rsidP="00A10174">
            <w:pPr>
              <w:pStyle w:val="acctfourfigures"/>
              <w:tabs>
                <w:tab w:val="clear" w:pos="765"/>
                <w:tab w:val="decimal" w:pos="736"/>
              </w:tabs>
              <w:spacing w:line="220" w:lineRule="exact"/>
              <w:jc w:val="right"/>
              <w:rPr>
                <w:szCs w:val="22"/>
              </w:rPr>
            </w:pPr>
            <w:r w:rsidRPr="00A10174">
              <w:rPr>
                <w:szCs w:val="22"/>
              </w:rPr>
              <w:t>50,000</w:t>
            </w:r>
          </w:p>
        </w:tc>
      </w:tr>
      <w:tr w:rsidR="00767900" w:rsidRPr="00A10174" w14:paraId="7C0C49EF" w14:textId="77777777" w:rsidTr="00E43A9C">
        <w:trPr>
          <w:gridAfter w:val="1"/>
          <w:wAfter w:w="6" w:type="dxa"/>
          <w:cantSplit/>
          <w:trHeight w:val="144"/>
        </w:trPr>
        <w:tc>
          <w:tcPr>
            <w:tcW w:w="2609" w:type="dxa"/>
            <w:vAlign w:val="center"/>
          </w:tcPr>
          <w:p w14:paraId="1738DC1C" w14:textId="325D6918" w:rsidR="00767900" w:rsidRPr="00A10174" w:rsidRDefault="00767900"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Long-term loans</w:t>
            </w:r>
            <w:r w:rsidRPr="00A10174">
              <w:rPr>
                <w:rFonts w:ascii="Times New Roman" w:hAnsi="Times New Roman" w:cs="Times New Roman"/>
                <w:sz w:val="22"/>
                <w:szCs w:val="22"/>
                <w:cs/>
              </w:rPr>
              <w:t xml:space="preserve"> </w:t>
            </w:r>
            <w:r w:rsidRPr="00A10174">
              <w:rPr>
                <w:rFonts w:ascii="Times New Roman" w:hAnsi="Times New Roman" w:cs="Times New Roman"/>
                <w:sz w:val="22"/>
                <w:szCs w:val="22"/>
              </w:rPr>
              <w:t>from financial institutions (b)</w:t>
            </w:r>
          </w:p>
        </w:tc>
        <w:tc>
          <w:tcPr>
            <w:tcW w:w="948" w:type="dxa"/>
            <w:vAlign w:val="bottom"/>
          </w:tcPr>
          <w:p w14:paraId="7B60E4FA" w14:textId="58E5EC8F" w:rsidR="00767900" w:rsidRPr="00A10174" w:rsidRDefault="00361FC6" w:rsidP="00A10174">
            <w:pPr>
              <w:pStyle w:val="acctfourfigures"/>
              <w:tabs>
                <w:tab w:val="clear" w:pos="765"/>
                <w:tab w:val="decimal" w:pos="750"/>
              </w:tabs>
              <w:spacing w:line="220" w:lineRule="exact"/>
              <w:ind w:left="-91"/>
              <w:jc w:val="right"/>
              <w:rPr>
                <w:szCs w:val="22"/>
              </w:rPr>
            </w:pPr>
            <w:r w:rsidRPr="00A10174">
              <w:rPr>
                <w:szCs w:val="22"/>
              </w:rPr>
              <w:t>17,346</w:t>
            </w:r>
          </w:p>
        </w:tc>
        <w:tc>
          <w:tcPr>
            <w:tcW w:w="178" w:type="dxa"/>
            <w:vAlign w:val="bottom"/>
          </w:tcPr>
          <w:p w14:paraId="4F3D3D9C" w14:textId="77777777" w:rsidR="00767900" w:rsidRPr="00A10174" w:rsidRDefault="00767900" w:rsidP="00A10174">
            <w:pPr>
              <w:pStyle w:val="acctfourfigures"/>
              <w:tabs>
                <w:tab w:val="clear" w:pos="765"/>
              </w:tabs>
              <w:spacing w:line="220" w:lineRule="exact"/>
              <w:ind w:left="-79" w:right="-79"/>
              <w:jc w:val="right"/>
              <w:rPr>
                <w:szCs w:val="22"/>
              </w:rPr>
            </w:pPr>
          </w:p>
        </w:tc>
        <w:tc>
          <w:tcPr>
            <w:tcW w:w="909" w:type="dxa"/>
            <w:vAlign w:val="bottom"/>
          </w:tcPr>
          <w:p w14:paraId="7B716DFF" w14:textId="478A08F1" w:rsidR="00767900" w:rsidRPr="00A10174" w:rsidRDefault="00361FC6" w:rsidP="00A10174">
            <w:pPr>
              <w:pStyle w:val="acctfourfigures"/>
              <w:spacing w:line="220" w:lineRule="exact"/>
              <w:ind w:left="-79"/>
              <w:jc w:val="right"/>
              <w:rPr>
                <w:szCs w:val="22"/>
              </w:rPr>
            </w:pPr>
            <w:r w:rsidRPr="00A10174">
              <w:rPr>
                <w:szCs w:val="22"/>
              </w:rPr>
              <w:t>45,747</w:t>
            </w:r>
          </w:p>
        </w:tc>
        <w:tc>
          <w:tcPr>
            <w:tcW w:w="180" w:type="dxa"/>
            <w:vAlign w:val="bottom"/>
          </w:tcPr>
          <w:p w14:paraId="4995D828" w14:textId="77777777" w:rsidR="00767900" w:rsidRPr="00A10174" w:rsidRDefault="00767900" w:rsidP="00A10174">
            <w:pPr>
              <w:pStyle w:val="acctfourfigures"/>
              <w:spacing w:line="220" w:lineRule="exact"/>
              <w:jc w:val="right"/>
              <w:rPr>
                <w:szCs w:val="22"/>
              </w:rPr>
            </w:pPr>
          </w:p>
        </w:tc>
        <w:tc>
          <w:tcPr>
            <w:tcW w:w="888" w:type="dxa"/>
            <w:vAlign w:val="bottom"/>
          </w:tcPr>
          <w:p w14:paraId="14924E93" w14:textId="29F3F4C2" w:rsidR="00767900" w:rsidRPr="00A10174" w:rsidRDefault="00361FC6" w:rsidP="00A10174">
            <w:pPr>
              <w:pStyle w:val="acctfourfigures"/>
              <w:tabs>
                <w:tab w:val="clear" w:pos="765"/>
              </w:tabs>
              <w:spacing w:line="220" w:lineRule="exact"/>
              <w:ind w:left="-79" w:right="-11"/>
              <w:jc w:val="right"/>
              <w:rPr>
                <w:szCs w:val="22"/>
              </w:rPr>
            </w:pPr>
            <w:r w:rsidRPr="00A10174">
              <w:rPr>
                <w:szCs w:val="22"/>
              </w:rPr>
              <w:t>63,093</w:t>
            </w:r>
          </w:p>
        </w:tc>
        <w:tc>
          <w:tcPr>
            <w:tcW w:w="178" w:type="dxa"/>
            <w:vAlign w:val="bottom"/>
          </w:tcPr>
          <w:p w14:paraId="4BDD2149" w14:textId="77777777" w:rsidR="00767900" w:rsidRPr="00A10174" w:rsidRDefault="00767900" w:rsidP="00A10174">
            <w:pPr>
              <w:pStyle w:val="acctfourfigures"/>
              <w:tabs>
                <w:tab w:val="clear" w:pos="765"/>
              </w:tabs>
              <w:spacing w:line="220" w:lineRule="exact"/>
              <w:ind w:left="-79" w:right="-79"/>
              <w:jc w:val="right"/>
              <w:rPr>
                <w:szCs w:val="22"/>
              </w:rPr>
            </w:pPr>
          </w:p>
        </w:tc>
        <w:tc>
          <w:tcPr>
            <w:tcW w:w="947" w:type="dxa"/>
            <w:vAlign w:val="bottom"/>
          </w:tcPr>
          <w:p w14:paraId="7D52DD16" w14:textId="25C97A94" w:rsidR="00767900" w:rsidRPr="00A10174" w:rsidRDefault="00427B94" w:rsidP="00A10174">
            <w:pPr>
              <w:pStyle w:val="acctfourfigures"/>
              <w:tabs>
                <w:tab w:val="clear" w:pos="765"/>
                <w:tab w:val="decimal" w:pos="741"/>
              </w:tabs>
              <w:spacing w:line="220" w:lineRule="exact"/>
              <w:ind w:left="-91"/>
              <w:jc w:val="right"/>
              <w:rPr>
                <w:szCs w:val="22"/>
              </w:rPr>
            </w:pPr>
            <w:r w:rsidRPr="00A10174">
              <w:rPr>
                <w:szCs w:val="22"/>
              </w:rPr>
              <w:t>18,071</w:t>
            </w:r>
          </w:p>
        </w:tc>
        <w:tc>
          <w:tcPr>
            <w:tcW w:w="178" w:type="dxa"/>
            <w:vAlign w:val="bottom"/>
          </w:tcPr>
          <w:p w14:paraId="6EF88096" w14:textId="77777777" w:rsidR="00767900" w:rsidRPr="00A10174" w:rsidRDefault="00767900" w:rsidP="00A10174">
            <w:pPr>
              <w:pStyle w:val="acctfourfigures"/>
              <w:spacing w:line="220" w:lineRule="exact"/>
              <w:jc w:val="right"/>
              <w:rPr>
                <w:szCs w:val="22"/>
              </w:rPr>
            </w:pPr>
          </w:p>
        </w:tc>
        <w:tc>
          <w:tcPr>
            <w:tcW w:w="938" w:type="dxa"/>
            <w:vAlign w:val="bottom"/>
          </w:tcPr>
          <w:p w14:paraId="4E69F466" w14:textId="3188F0DB" w:rsidR="00767900" w:rsidRPr="00A10174" w:rsidRDefault="00427B94" w:rsidP="00A10174">
            <w:pPr>
              <w:pStyle w:val="acctfourfigures"/>
              <w:tabs>
                <w:tab w:val="clear" w:pos="765"/>
                <w:tab w:val="decimal" w:pos="752"/>
              </w:tabs>
              <w:spacing w:line="220" w:lineRule="exact"/>
              <w:ind w:left="-79"/>
              <w:jc w:val="right"/>
              <w:rPr>
                <w:szCs w:val="22"/>
              </w:rPr>
            </w:pPr>
            <w:r w:rsidRPr="00A10174">
              <w:rPr>
                <w:szCs w:val="22"/>
              </w:rPr>
              <w:t>49,997</w:t>
            </w:r>
          </w:p>
        </w:tc>
        <w:tc>
          <w:tcPr>
            <w:tcW w:w="178" w:type="dxa"/>
            <w:vAlign w:val="bottom"/>
          </w:tcPr>
          <w:p w14:paraId="51D1DB46" w14:textId="77777777" w:rsidR="00767900" w:rsidRPr="00A10174" w:rsidRDefault="00767900" w:rsidP="00A10174">
            <w:pPr>
              <w:pStyle w:val="acctfourfigures"/>
              <w:spacing w:line="220" w:lineRule="exact"/>
              <w:jc w:val="right"/>
              <w:rPr>
                <w:szCs w:val="22"/>
              </w:rPr>
            </w:pPr>
          </w:p>
        </w:tc>
        <w:tc>
          <w:tcPr>
            <w:tcW w:w="883" w:type="dxa"/>
            <w:vAlign w:val="bottom"/>
          </w:tcPr>
          <w:p w14:paraId="7AD5EDAF" w14:textId="093D172E" w:rsidR="00767900" w:rsidRPr="00A10174" w:rsidRDefault="00427B94" w:rsidP="00A10174">
            <w:pPr>
              <w:pStyle w:val="acctfourfigures"/>
              <w:tabs>
                <w:tab w:val="clear" w:pos="765"/>
                <w:tab w:val="decimal" w:pos="736"/>
              </w:tabs>
              <w:spacing w:line="220" w:lineRule="exact"/>
              <w:jc w:val="right"/>
              <w:rPr>
                <w:szCs w:val="22"/>
              </w:rPr>
            </w:pPr>
            <w:r w:rsidRPr="00A10174">
              <w:rPr>
                <w:szCs w:val="22"/>
              </w:rPr>
              <w:t>68,068</w:t>
            </w:r>
          </w:p>
        </w:tc>
      </w:tr>
      <w:tr w:rsidR="00767900" w:rsidRPr="00A10174" w14:paraId="47DC4C32" w14:textId="77777777" w:rsidTr="00E43A9C">
        <w:trPr>
          <w:gridAfter w:val="1"/>
          <w:wAfter w:w="6" w:type="dxa"/>
          <w:cantSplit/>
          <w:trHeight w:val="144"/>
        </w:trPr>
        <w:tc>
          <w:tcPr>
            <w:tcW w:w="2609" w:type="dxa"/>
            <w:vAlign w:val="center"/>
          </w:tcPr>
          <w:p w14:paraId="428D083F" w14:textId="37911564" w:rsidR="00767900" w:rsidRPr="00A10174" w:rsidRDefault="00767900"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Lease liabilities (c)</w:t>
            </w:r>
          </w:p>
        </w:tc>
        <w:tc>
          <w:tcPr>
            <w:tcW w:w="948" w:type="dxa"/>
            <w:vAlign w:val="bottom"/>
          </w:tcPr>
          <w:p w14:paraId="378240E3" w14:textId="67DAD1DD" w:rsidR="00767900" w:rsidRPr="00A10174" w:rsidRDefault="00361FC6" w:rsidP="00A10174">
            <w:pPr>
              <w:pStyle w:val="acctfourfigures"/>
              <w:tabs>
                <w:tab w:val="clear" w:pos="765"/>
                <w:tab w:val="decimal" w:pos="750"/>
              </w:tabs>
              <w:spacing w:line="220" w:lineRule="exact"/>
              <w:ind w:left="-91"/>
              <w:jc w:val="right"/>
              <w:rPr>
                <w:szCs w:val="22"/>
              </w:rPr>
            </w:pPr>
            <w:r w:rsidRPr="00A10174">
              <w:rPr>
                <w:szCs w:val="22"/>
              </w:rPr>
              <w:t>18,656</w:t>
            </w:r>
          </w:p>
        </w:tc>
        <w:tc>
          <w:tcPr>
            <w:tcW w:w="178" w:type="dxa"/>
            <w:vAlign w:val="bottom"/>
          </w:tcPr>
          <w:p w14:paraId="1B0022CD" w14:textId="77777777" w:rsidR="00767900" w:rsidRPr="00A10174" w:rsidRDefault="00767900" w:rsidP="00A10174">
            <w:pPr>
              <w:pStyle w:val="acctfourfigures"/>
              <w:tabs>
                <w:tab w:val="clear" w:pos="765"/>
              </w:tabs>
              <w:spacing w:line="220" w:lineRule="exact"/>
              <w:ind w:left="-79" w:right="-79"/>
              <w:jc w:val="right"/>
              <w:rPr>
                <w:szCs w:val="22"/>
              </w:rPr>
            </w:pPr>
          </w:p>
        </w:tc>
        <w:tc>
          <w:tcPr>
            <w:tcW w:w="909" w:type="dxa"/>
            <w:vAlign w:val="bottom"/>
          </w:tcPr>
          <w:p w14:paraId="6F43E03F" w14:textId="1793F8BF" w:rsidR="00767900" w:rsidRPr="00A10174" w:rsidRDefault="00361FC6" w:rsidP="00A10174">
            <w:pPr>
              <w:pStyle w:val="acctfourfigures"/>
              <w:spacing w:line="220" w:lineRule="exact"/>
              <w:ind w:left="-79"/>
              <w:jc w:val="right"/>
              <w:rPr>
                <w:szCs w:val="22"/>
              </w:rPr>
            </w:pPr>
            <w:r w:rsidRPr="00A10174">
              <w:rPr>
                <w:szCs w:val="22"/>
              </w:rPr>
              <w:t>128,365</w:t>
            </w:r>
          </w:p>
        </w:tc>
        <w:tc>
          <w:tcPr>
            <w:tcW w:w="180" w:type="dxa"/>
            <w:vAlign w:val="bottom"/>
          </w:tcPr>
          <w:p w14:paraId="19FEBF8F" w14:textId="77777777" w:rsidR="00767900" w:rsidRPr="00A10174" w:rsidRDefault="00767900" w:rsidP="00A10174">
            <w:pPr>
              <w:pStyle w:val="acctfourfigures"/>
              <w:spacing w:line="220" w:lineRule="exact"/>
              <w:jc w:val="right"/>
              <w:rPr>
                <w:szCs w:val="22"/>
              </w:rPr>
            </w:pPr>
          </w:p>
        </w:tc>
        <w:tc>
          <w:tcPr>
            <w:tcW w:w="888" w:type="dxa"/>
            <w:vAlign w:val="bottom"/>
          </w:tcPr>
          <w:p w14:paraId="5D078F5D" w14:textId="195E1819" w:rsidR="00767900" w:rsidRPr="00A10174" w:rsidRDefault="00361FC6" w:rsidP="00A10174">
            <w:pPr>
              <w:pStyle w:val="acctfourfigures"/>
              <w:tabs>
                <w:tab w:val="clear" w:pos="765"/>
              </w:tabs>
              <w:spacing w:line="220" w:lineRule="exact"/>
              <w:ind w:left="-79" w:right="-11"/>
              <w:jc w:val="right"/>
              <w:rPr>
                <w:szCs w:val="22"/>
              </w:rPr>
            </w:pPr>
            <w:r w:rsidRPr="00A10174">
              <w:rPr>
                <w:szCs w:val="22"/>
              </w:rPr>
              <w:t>147,021</w:t>
            </w:r>
          </w:p>
        </w:tc>
        <w:tc>
          <w:tcPr>
            <w:tcW w:w="178" w:type="dxa"/>
            <w:vAlign w:val="bottom"/>
          </w:tcPr>
          <w:p w14:paraId="0613C864" w14:textId="77777777" w:rsidR="00767900" w:rsidRPr="00A10174" w:rsidRDefault="00767900" w:rsidP="00A10174">
            <w:pPr>
              <w:pStyle w:val="acctfourfigures"/>
              <w:tabs>
                <w:tab w:val="clear" w:pos="765"/>
              </w:tabs>
              <w:spacing w:line="220" w:lineRule="exact"/>
              <w:ind w:left="-79" w:right="-79"/>
              <w:jc w:val="right"/>
              <w:rPr>
                <w:szCs w:val="22"/>
              </w:rPr>
            </w:pPr>
          </w:p>
        </w:tc>
        <w:tc>
          <w:tcPr>
            <w:tcW w:w="947" w:type="dxa"/>
            <w:vAlign w:val="bottom"/>
          </w:tcPr>
          <w:p w14:paraId="3FFB637E" w14:textId="185A3992" w:rsidR="00767900" w:rsidRPr="00A10174" w:rsidRDefault="00427B94" w:rsidP="00A10174">
            <w:pPr>
              <w:pStyle w:val="acctfourfigures"/>
              <w:tabs>
                <w:tab w:val="clear" w:pos="765"/>
                <w:tab w:val="decimal" w:pos="741"/>
              </w:tabs>
              <w:spacing w:line="220" w:lineRule="exact"/>
              <w:ind w:left="-91"/>
              <w:jc w:val="right"/>
              <w:rPr>
                <w:szCs w:val="22"/>
              </w:rPr>
            </w:pPr>
            <w:r w:rsidRPr="00A10174">
              <w:rPr>
                <w:szCs w:val="22"/>
              </w:rPr>
              <w:t>17,8</w:t>
            </w:r>
            <w:r w:rsidR="0092065B" w:rsidRPr="00A10174">
              <w:rPr>
                <w:szCs w:val="22"/>
              </w:rPr>
              <w:t>80</w:t>
            </w:r>
          </w:p>
        </w:tc>
        <w:tc>
          <w:tcPr>
            <w:tcW w:w="178" w:type="dxa"/>
            <w:vAlign w:val="bottom"/>
          </w:tcPr>
          <w:p w14:paraId="2A24B756" w14:textId="77777777" w:rsidR="00767900" w:rsidRPr="00A10174" w:rsidRDefault="00767900" w:rsidP="00A10174">
            <w:pPr>
              <w:pStyle w:val="acctfourfigures"/>
              <w:spacing w:line="220" w:lineRule="exact"/>
              <w:jc w:val="right"/>
              <w:rPr>
                <w:szCs w:val="22"/>
              </w:rPr>
            </w:pPr>
          </w:p>
        </w:tc>
        <w:tc>
          <w:tcPr>
            <w:tcW w:w="938" w:type="dxa"/>
            <w:vAlign w:val="bottom"/>
          </w:tcPr>
          <w:p w14:paraId="5D9A1A8F" w14:textId="35C40354" w:rsidR="00767900" w:rsidRPr="00A10174" w:rsidRDefault="00427B94" w:rsidP="00A10174">
            <w:pPr>
              <w:pStyle w:val="acctfourfigures"/>
              <w:tabs>
                <w:tab w:val="clear" w:pos="765"/>
                <w:tab w:val="decimal" w:pos="752"/>
              </w:tabs>
              <w:spacing w:line="220" w:lineRule="exact"/>
              <w:ind w:left="-79"/>
              <w:jc w:val="right"/>
              <w:rPr>
                <w:szCs w:val="22"/>
              </w:rPr>
            </w:pPr>
            <w:r w:rsidRPr="00A10174">
              <w:rPr>
                <w:szCs w:val="22"/>
              </w:rPr>
              <w:t>135,597</w:t>
            </w:r>
          </w:p>
        </w:tc>
        <w:tc>
          <w:tcPr>
            <w:tcW w:w="178" w:type="dxa"/>
            <w:vAlign w:val="bottom"/>
          </w:tcPr>
          <w:p w14:paraId="7BF9C240" w14:textId="77777777" w:rsidR="00767900" w:rsidRPr="00A10174" w:rsidRDefault="00767900" w:rsidP="00A10174">
            <w:pPr>
              <w:pStyle w:val="acctfourfigures"/>
              <w:spacing w:line="220" w:lineRule="exact"/>
              <w:jc w:val="right"/>
              <w:rPr>
                <w:szCs w:val="22"/>
              </w:rPr>
            </w:pPr>
          </w:p>
        </w:tc>
        <w:tc>
          <w:tcPr>
            <w:tcW w:w="883" w:type="dxa"/>
            <w:vAlign w:val="bottom"/>
          </w:tcPr>
          <w:p w14:paraId="379E1D71" w14:textId="7F6C43C4" w:rsidR="00767900" w:rsidRPr="00A10174" w:rsidRDefault="00427B94" w:rsidP="00A10174">
            <w:pPr>
              <w:pStyle w:val="acctfourfigures"/>
              <w:tabs>
                <w:tab w:val="clear" w:pos="765"/>
                <w:tab w:val="decimal" w:pos="736"/>
              </w:tabs>
              <w:spacing w:line="220" w:lineRule="exact"/>
              <w:jc w:val="right"/>
              <w:rPr>
                <w:szCs w:val="22"/>
              </w:rPr>
            </w:pPr>
            <w:r w:rsidRPr="00A10174">
              <w:rPr>
                <w:szCs w:val="22"/>
              </w:rPr>
              <w:t>153,47</w:t>
            </w:r>
            <w:r w:rsidR="00E632F6" w:rsidRPr="00A10174">
              <w:rPr>
                <w:szCs w:val="22"/>
              </w:rPr>
              <w:t>7</w:t>
            </w:r>
          </w:p>
        </w:tc>
      </w:tr>
      <w:tr w:rsidR="00767900" w:rsidRPr="00A10174" w14:paraId="5BBD3332" w14:textId="77777777" w:rsidTr="00361FC6">
        <w:trPr>
          <w:gridAfter w:val="1"/>
          <w:wAfter w:w="6" w:type="dxa"/>
          <w:cantSplit/>
          <w:trHeight w:val="144"/>
        </w:trPr>
        <w:tc>
          <w:tcPr>
            <w:tcW w:w="2609" w:type="dxa"/>
            <w:vAlign w:val="center"/>
          </w:tcPr>
          <w:p w14:paraId="4DC5F295" w14:textId="6E25AB3F" w:rsidR="00767900" w:rsidRPr="00A10174" w:rsidRDefault="00767900" w:rsidP="00A10174">
            <w:pPr>
              <w:tabs>
                <w:tab w:val="left" w:pos="191"/>
              </w:tabs>
              <w:spacing w:line="220" w:lineRule="exact"/>
              <w:ind w:left="191" w:hanging="191"/>
              <w:rPr>
                <w:rFonts w:ascii="Times New Roman" w:hAnsi="Times New Roman" w:cs="Times New Roman"/>
                <w:b/>
                <w:bCs/>
                <w:i/>
                <w:iCs/>
                <w:sz w:val="22"/>
                <w:szCs w:val="22"/>
              </w:rPr>
            </w:pPr>
            <w:r w:rsidRPr="00A10174">
              <w:rPr>
                <w:rFonts w:ascii="Times New Roman" w:hAnsi="Times New Roman" w:cs="Times New Roman"/>
                <w:b/>
                <w:bCs/>
                <w:i/>
                <w:iCs/>
                <w:sz w:val="22"/>
                <w:szCs w:val="22"/>
              </w:rPr>
              <w:t>Unsecured</w:t>
            </w:r>
          </w:p>
        </w:tc>
        <w:tc>
          <w:tcPr>
            <w:tcW w:w="948" w:type="dxa"/>
            <w:vAlign w:val="bottom"/>
          </w:tcPr>
          <w:p w14:paraId="3DF80F94" w14:textId="77777777" w:rsidR="00767900" w:rsidRPr="00A10174" w:rsidRDefault="00767900" w:rsidP="00A10174">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A10174" w:rsidRDefault="00767900" w:rsidP="00A10174">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A10174" w:rsidRDefault="00767900" w:rsidP="00A10174">
            <w:pPr>
              <w:pStyle w:val="acctfourfigures"/>
              <w:spacing w:line="220" w:lineRule="exact"/>
              <w:ind w:left="-79"/>
              <w:jc w:val="right"/>
              <w:rPr>
                <w:szCs w:val="22"/>
              </w:rPr>
            </w:pPr>
          </w:p>
        </w:tc>
        <w:tc>
          <w:tcPr>
            <w:tcW w:w="180" w:type="dxa"/>
            <w:vAlign w:val="bottom"/>
          </w:tcPr>
          <w:p w14:paraId="4EC45CCF" w14:textId="77777777" w:rsidR="00767900" w:rsidRPr="00A10174" w:rsidRDefault="00767900" w:rsidP="00A10174">
            <w:pPr>
              <w:pStyle w:val="acctfourfigures"/>
              <w:spacing w:line="220" w:lineRule="exact"/>
              <w:jc w:val="right"/>
              <w:rPr>
                <w:szCs w:val="22"/>
              </w:rPr>
            </w:pPr>
          </w:p>
        </w:tc>
        <w:tc>
          <w:tcPr>
            <w:tcW w:w="888" w:type="dxa"/>
            <w:vAlign w:val="bottom"/>
          </w:tcPr>
          <w:p w14:paraId="5E294EB5" w14:textId="77777777" w:rsidR="00767900" w:rsidRPr="00A10174" w:rsidRDefault="00767900" w:rsidP="00A10174">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A10174" w:rsidRDefault="00767900" w:rsidP="00A10174">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A10174" w:rsidRDefault="00767900" w:rsidP="00A10174">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A10174" w:rsidRDefault="00767900" w:rsidP="00A10174">
            <w:pPr>
              <w:pStyle w:val="acctfourfigures"/>
              <w:spacing w:line="220" w:lineRule="exact"/>
              <w:jc w:val="right"/>
              <w:rPr>
                <w:szCs w:val="22"/>
              </w:rPr>
            </w:pPr>
          </w:p>
        </w:tc>
        <w:tc>
          <w:tcPr>
            <w:tcW w:w="938" w:type="dxa"/>
            <w:vAlign w:val="bottom"/>
          </w:tcPr>
          <w:p w14:paraId="384A90AF" w14:textId="77777777" w:rsidR="00767900" w:rsidRPr="00A10174" w:rsidRDefault="00767900" w:rsidP="00A10174">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A10174" w:rsidRDefault="00767900" w:rsidP="00A10174">
            <w:pPr>
              <w:pStyle w:val="acctfourfigures"/>
              <w:spacing w:line="220" w:lineRule="exact"/>
              <w:jc w:val="right"/>
              <w:rPr>
                <w:szCs w:val="22"/>
              </w:rPr>
            </w:pPr>
          </w:p>
        </w:tc>
        <w:tc>
          <w:tcPr>
            <w:tcW w:w="883" w:type="dxa"/>
            <w:vAlign w:val="bottom"/>
          </w:tcPr>
          <w:p w14:paraId="7496E431" w14:textId="77777777" w:rsidR="00767900" w:rsidRPr="00A10174" w:rsidRDefault="00767900" w:rsidP="00A10174">
            <w:pPr>
              <w:pStyle w:val="acctfourfigures"/>
              <w:tabs>
                <w:tab w:val="clear" w:pos="765"/>
                <w:tab w:val="decimal" w:pos="736"/>
              </w:tabs>
              <w:spacing w:line="220" w:lineRule="exact"/>
              <w:jc w:val="right"/>
              <w:rPr>
                <w:szCs w:val="22"/>
              </w:rPr>
            </w:pPr>
          </w:p>
        </w:tc>
      </w:tr>
      <w:tr w:rsidR="00361FC6" w:rsidRPr="00A10174" w14:paraId="647F11EB" w14:textId="77777777" w:rsidTr="00361FC6">
        <w:trPr>
          <w:gridAfter w:val="1"/>
          <w:wAfter w:w="6" w:type="dxa"/>
          <w:cantSplit/>
          <w:trHeight w:val="144"/>
        </w:trPr>
        <w:tc>
          <w:tcPr>
            <w:tcW w:w="2609" w:type="dxa"/>
            <w:vAlign w:val="center"/>
          </w:tcPr>
          <w:p w14:paraId="1A55E745" w14:textId="2A515119" w:rsidR="00361FC6" w:rsidRPr="00A10174" w:rsidRDefault="00361FC6"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 xml:space="preserve">Short-term loans from related parties </w:t>
            </w:r>
            <w:r w:rsidRPr="00A10174">
              <w:rPr>
                <w:rFonts w:ascii="Times New Roman" w:hAnsi="Times New Roman" w:cs="Times New Roman"/>
                <w:sz w:val="22"/>
                <w:szCs w:val="22"/>
              </w:rPr>
              <w:br/>
              <w:t>(see note 2)</w:t>
            </w:r>
          </w:p>
        </w:tc>
        <w:tc>
          <w:tcPr>
            <w:tcW w:w="948" w:type="dxa"/>
            <w:vAlign w:val="bottom"/>
          </w:tcPr>
          <w:p w14:paraId="6C960487" w14:textId="0736D70B" w:rsidR="00361FC6" w:rsidRPr="00A10174" w:rsidRDefault="00361FC6" w:rsidP="00A10174">
            <w:pPr>
              <w:pStyle w:val="acctfourfigures"/>
              <w:tabs>
                <w:tab w:val="clear" w:pos="765"/>
                <w:tab w:val="decimal" w:pos="750"/>
              </w:tabs>
              <w:spacing w:line="220" w:lineRule="exact"/>
              <w:ind w:left="-91"/>
              <w:jc w:val="right"/>
              <w:rPr>
                <w:szCs w:val="22"/>
              </w:rPr>
            </w:pPr>
            <w:r w:rsidRPr="00A10174">
              <w:rPr>
                <w:szCs w:val="22"/>
              </w:rPr>
              <w:t>10,000</w:t>
            </w:r>
          </w:p>
        </w:tc>
        <w:tc>
          <w:tcPr>
            <w:tcW w:w="178" w:type="dxa"/>
            <w:vAlign w:val="bottom"/>
          </w:tcPr>
          <w:p w14:paraId="52388D4D" w14:textId="77777777" w:rsidR="00361FC6" w:rsidRPr="00A10174" w:rsidRDefault="00361FC6" w:rsidP="00A10174">
            <w:pPr>
              <w:pStyle w:val="acctfourfigures"/>
              <w:tabs>
                <w:tab w:val="clear" w:pos="765"/>
              </w:tabs>
              <w:spacing w:line="220" w:lineRule="exact"/>
              <w:ind w:left="-79" w:right="-79"/>
              <w:jc w:val="right"/>
              <w:rPr>
                <w:szCs w:val="22"/>
              </w:rPr>
            </w:pPr>
          </w:p>
        </w:tc>
        <w:tc>
          <w:tcPr>
            <w:tcW w:w="909" w:type="dxa"/>
            <w:vAlign w:val="bottom"/>
          </w:tcPr>
          <w:p w14:paraId="5E91B04B" w14:textId="5DE48661" w:rsidR="00361FC6"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80" w:type="dxa"/>
            <w:vAlign w:val="bottom"/>
          </w:tcPr>
          <w:p w14:paraId="1625079D" w14:textId="77777777" w:rsidR="00361FC6" w:rsidRPr="00A10174" w:rsidRDefault="00361FC6" w:rsidP="00A10174">
            <w:pPr>
              <w:pStyle w:val="acctfourfigures"/>
              <w:spacing w:line="220" w:lineRule="exact"/>
              <w:jc w:val="right"/>
              <w:rPr>
                <w:szCs w:val="22"/>
              </w:rPr>
            </w:pPr>
          </w:p>
        </w:tc>
        <w:tc>
          <w:tcPr>
            <w:tcW w:w="888" w:type="dxa"/>
            <w:vAlign w:val="bottom"/>
          </w:tcPr>
          <w:p w14:paraId="25A1C7C3" w14:textId="276A7D93" w:rsidR="00361FC6" w:rsidRPr="00A10174" w:rsidRDefault="00361FC6" w:rsidP="00A10174">
            <w:pPr>
              <w:pStyle w:val="acctfourfigures"/>
              <w:tabs>
                <w:tab w:val="clear" w:pos="765"/>
              </w:tabs>
              <w:spacing w:line="220" w:lineRule="exact"/>
              <w:ind w:left="-79" w:right="-11"/>
              <w:jc w:val="right"/>
              <w:rPr>
                <w:szCs w:val="22"/>
              </w:rPr>
            </w:pPr>
            <w:r w:rsidRPr="00A10174">
              <w:rPr>
                <w:szCs w:val="22"/>
              </w:rPr>
              <w:t>10,000</w:t>
            </w:r>
          </w:p>
        </w:tc>
        <w:tc>
          <w:tcPr>
            <w:tcW w:w="178" w:type="dxa"/>
            <w:vAlign w:val="bottom"/>
          </w:tcPr>
          <w:p w14:paraId="4A794062" w14:textId="77777777" w:rsidR="00361FC6" w:rsidRPr="00A10174" w:rsidRDefault="00361FC6" w:rsidP="00A10174">
            <w:pPr>
              <w:pStyle w:val="acctfourfigures"/>
              <w:tabs>
                <w:tab w:val="clear" w:pos="765"/>
              </w:tabs>
              <w:spacing w:line="220" w:lineRule="exact"/>
              <w:ind w:left="-79" w:right="-79"/>
              <w:jc w:val="right"/>
              <w:rPr>
                <w:szCs w:val="22"/>
              </w:rPr>
            </w:pPr>
          </w:p>
        </w:tc>
        <w:tc>
          <w:tcPr>
            <w:tcW w:w="947" w:type="dxa"/>
            <w:vAlign w:val="bottom"/>
          </w:tcPr>
          <w:p w14:paraId="28A7C073" w14:textId="3B60344A" w:rsidR="00361FC6"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78" w:type="dxa"/>
            <w:vAlign w:val="bottom"/>
          </w:tcPr>
          <w:p w14:paraId="468ED53E" w14:textId="77777777" w:rsidR="00361FC6" w:rsidRPr="00A10174" w:rsidRDefault="00361FC6" w:rsidP="00A10174">
            <w:pPr>
              <w:pStyle w:val="acctfourfigures"/>
              <w:spacing w:line="220" w:lineRule="exact"/>
              <w:ind w:right="60"/>
              <w:jc w:val="center"/>
              <w:rPr>
                <w:szCs w:val="22"/>
              </w:rPr>
            </w:pPr>
          </w:p>
        </w:tc>
        <w:tc>
          <w:tcPr>
            <w:tcW w:w="938" w:type="dxa"/>
            <w:vAlign w:val="bottom"/>
          </w:tcPr>
          <w:p w14:paraId="709780B7" w14:textId="74C2C416" w:rsidR="00361FC6" w:rsidRPr="00A10174" w:rsidRDefault="00361FC6" w:rsidP="00A10174">
            <w:pPr>
              <w:pStyle w:val="acctfourfigures"/>
              <w:tabs>
                <w:tab w:val="clear" w:pos="765"/>
                <w:tab w:val="decimal" w:pos="328"/>
              </w:tabs>
              <w:spacing w:line="240" w:lineRule="auto"/>
              <w:ind w:right="60"/>
              <w:jc w:val="center"/>
              <w:rPr>
                <w:szCs w:val="22"/>
              </w:rPr>
            </w:pPr>
            <w:r w:rsidRPr="00A10174">
              <w:rPr>
                <w:szCs w:val="22"/>
              </w:rPr>
              <w:t>-</w:t>
            </w:r>
          </w:p>
        </w:tc>
        <w:tc>
          <w:tcPr>
            <w:tcW w:w="178" w:type="dxa"/>
            <w:vAlign w:val="bottom"/>
          </w:tcPr>
          <w:p w14:paraId="7F31DA79" w14:textId="77777777" w:rsidR="00361FC6" w:rsidRPr="00A10174" w:rsidRDefault="00361FC6" w:rsidP="00A10174">
            <w:pPr>
              <w:pStyle w:val="acctfourfigures"/>
              <w:spacing w:line="220" w:lineRule="exact"/>
              <w:ind w:right="60"/>
              <w:jc w:val="center"/>
              <w:rPr>
                <w:szCs w:val="22"/>
              </w:rPr>
            </w:pPr>
          </w:p>
        </w:tc>
        <w:tc>
          <w:tcPr>
            <w:tcW w:w="883" w:type="dxa"/>
            <w:vAlign w:val="bottom"/>
          </w:tcPr>
          <w:p w14:paraId="369746AC" w14:textId="6EE96B96" w:rsidR="00361FC6"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r>
      <w:tr w:rsidR="00767900" w:rsidRPr="00A10174" w14:paraId="3E1EB58C" w14:textId="77777777" w:rsidTr="00361FC6">
        <w:trPr>
          <w:gridAfter w:val="1"/>
          <w:wAfter w:w="6" w:type="dxa"/>
          <w:cantSplit/>
          <w:trHeight w:val="144"/>
        </w:trPr>
        <w:tc>
          <w:tcPr>
            <w:tcW w:w="2609" w:type="dxa"/>
            <w:vAlign w:val="center"/>
          </w:tcPr>
          <w:p w14:paraId="198AB1DF" w14:textId="0CA10360" w:rsidR="00767900" w:rsidRPr="00A10174" w:rsidRDefault="00767900"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Long-term loan</w:t>
            </w:r>
            <w:r w:rsidR="00361FC6" w:rsidRPr="00A10174">
              <w:rPr>
                <w:rFonts w:ascii="Times New Roman" w:hAnsi="Times New Roman" w:cs="Times New Roman"/>
                <w:sz w:val="22"/>
                <w:szCs w:val="22"/>
              </w:rPr>
              <w:t>s</w:t>
            </w:r>
            <w:r w:rsidRPr="00A10174">
              <w:rPr>
                <w:rFonts w:ascii="Times New Roman" w:hAnsi="Times New Roman" w:cs="Times New Roman"/>
                <w:sz w:val="22"/>
                <w:szCs w:val="22"/>
              </w:rPr>
              <w:t xml:space="preserve"> from related parties </w:t>
            </w:r>
            <w:r w:rsidR="00036B7F" w:rsidRPr="00A10174">
              <w:rPr>
                <w:rFonts w:ascii="Times New Roman" w:hAnsi="Times New Roman" w:cs="Times New Roman"/>
                <w:sz w:val="22"/>
                <w:szCs w:val="22"/>
              </w:rPr>
              <w:br/>
            </w:r>
            <w:r w:rsidRPr="00A10174">
              <w:rPr>
                <w:rFonts w:ascii="Times New Roman" w:hAnsi="Times New Roman" w:cs="Times New Roman"/>
                <w:sz w:val="22"/>
                <w:szCs w:val="22"/>
              </w:rPr>
              <w:t xml:space="preserve">(see note </w:t>
            </w:r>
            <w:r w:rsidR="00427B94" w:rsidRPr="00A10174">
              <w:rPr>
                <w:rFonts w:ascii="Times New Roman" w:hAnsi="Times New Roman" w:cs="Times New Roman"/>
                <w:sz w:val="22"/>
                <w:szCs w:val="22"/>
              </w:rPr>
              <w:t>2</w:t>
            </w:r>
            <w:r w:rsidRPr="00A10174">
              <w:rPr>
                <w:rFonts w:ascii="Times New Roman" w:hAnsi="Times New Roman" w:cs="Times New Roman"/>
                <w:sz w:val="22"/>
                <w:szCs w:val="22"/>
              </w:rPr>
              <w:t>)</w:t>
            </w:r>
          </w:p>
        </w:tc>
        <w:tc>
          <w:tcPr>
            <w:tcW w:w="948" w:type="dxa"/>
            <w:tcBorders>
              <w:bottom w:val="single" w:sz="4" w:space="0" w:color="auto"/>
            </w:tcBorders>
            <w:vAlign w:val="bottom"/>
          </w:tcPr>
          <w:p w14:paraId="78D66604" w14:textId="0BD15367" w:rsidR="00767900"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78" w:type="dxa"/>
            <w:vAlign w:val="bottom"/>
          </w:tcPr>
          <w:p w14:paraId="54149586" w14:textId="77777777" w:rsidR="00767900" w:rsidRPr="00A10174" w:rsidRDefault="00767900" w:rsidP="00A10174">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78795E45" w:rsidR="00767900"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80" w:type="dxa"/>
            <w:vAlign w:val="bottom"/>
          </w:tcPr>
          <w:p w14:paraId="399DFE1C" w14:textId="069769F0" w:rsidR="00767900" w:rsidRPr="00A10174" w:rsidRDefault="00767900" w:rsidP="00A10174">
            <w:pPr>
              <w:pStyle w:val="acctfourfigures"/>
              <w:spacing w:line="220" w:lineRule="exact"/>
              <w:jc w:val="right"/>
              <w:rPr>
                <w:szCs w:val="22"/>
              </w:rPr>
            </w:pPr>
          </w:p>
        </w:tc>
        <w:tc>
          <w:tcPr>
            <w:tcW w:w="888" w:type="dxa"/>
            <w:tcBorders>
              <w:bottom w:val="single" w:sz="4" w:space="0" w:color="auto"/>
            </w:tcBorders>
            <w:vAlign w:val="bottom"/>
          </w:tcPr>
          <w:p w14:paraId="7D2A5AB3" w14:textId="632284AF" w:rsidR="00767900"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78" w:type="dxa"/>
            <w:vAlign w:val="bottom"/>
          </w:tcPr>
          <w:p w14:paraId="5CE67FC2" w14:textId="77777777" w:rsidR="00767900" w:rsidRPr="00A10174" w:rsidRDefault="00767900" w:rsidP="00A10174">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5A853CDF" w:rsidR="00767900" w:rsidRPr="00A10174" w:rsidRDefault="00427B94" w:rsidP="00A10174">
            <w:pPr>
              <w:pStyle w:val="acctfourfigures"/>
              <w:tabs>
                <w:tab w:val="clear" w:pos="765"/>
                <w:tab w:val="decimal" w:pos="741"/>
              </w:tabs>
              <w:spacing w:line="220" w:lineRule="exact"/>
              <w:ind w:left="-91"/>
              <w:jc w:val="right"/>
              <w:rPr>
                <w:szCs w:val="22"/>
              </w:rPr>
            </w:pPr>
            <w:r w:rsidRPr="00A10174">
              <w:rPr>
                <w:szCs w:val="22"/>
              </w:rPr>
              <w:t>10,000</w:t>
            </w:r>
          </w:p>
        </w:tc>
        <w:tc>
          <w:tcPr>
            <w:tcW w:w="178" w:type="dxa"/>
            <w:vAlign w:val="bottom"/>
          </w:tcPr>
          <w:p w14:paraId="132644ED" w14:textId="77777777" w:rsidR="00767900" w:rsidRPr="00A10174" w:rsidRDefault="00767900" w:rsidP="00A10174">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3BC078E5" w:rsidR="00767900" w:rsidRPr="00A10174" w:rsidRDefault="00427B94" w:rsidP="00A10174">
            <w:pPr>
              <w:pStyle w:val="acctfourfigures"/>
              <w:tabs>
                <w:tab w:val="clear" w:pos="765"/>
                <w:tab w:val="decimal" w:pos="328"/>
              </w:tabs>
              <w:spacing w:line="240" w:lineRule="auto"/>
              <w:ind w:right="60"/>
              <w:jc w:val="center"/>
              <w:rPr>
                <w:szCs w:val="22"/>
              </w:rPr>
            </w:pPr>
            <w:r w:rsidRPr="00A10174">
              <w:rPr>
                <w:szCs w:val="22"/>
              </w:rPr>
              <w:t>-</w:t>
            </w:r>
          </w:p>
        </w:tc>
        <w:tc>
          <w:tcPr>
            <w:tcW w:w="178" w:type="dxa"/>
            <w:vAlign w:val="bottom"/>
          </w:tcPr>
          <w:p w14:paraId="27BD0756" w14:textId="77777777" w:rsidR="00767900" w:rsidRPr="00A10174" w:rsidRDefault="00767900" w:rsidP="00A10174">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7052D443" w:rsidR="00767900" w:rsidRPr="00A10174" w:rsidRDefault="00427B94" w:rsidP="00A10174">
            <w:pPr>
              <w:pStyle w:val="acctfourfigures"/>
              <w:tabs>
                <w:tab w:val="clear" w:pos="765"/>
                <w:tab w:val="decimal" w:pos="736"/>
              </w:tabs>
              <w:spacing w:line="220" w:lineRule="exact"/>
              <w:jc w:val="right"/>
              <w:rPr>
                <w:szCs w:val="22"/>
              </w:rPr>
            </w:pPr>
            <w:r w:rsidRPr="00A10174">
              <w:rPr>
                <w:szCs w:val="22"/>
              </w:rPr>
              <w:t>10,000</w:t>
            </w:r>
          </w:p>
        </w:tc>
      </w:tr>
      <w:tr w:rsidR="00767900" w:rsidRPr="00A10174" w14:paraId="2F74EC6D" w14:textId="77777777" w:rsidTr="00E43A9C">
        <w:trPr>
          <w:gridAfter w:val="1"/>
          <w:wAfter w:w="6" w:type="dxa"/>
          <w:cantSplit/>
          <w:trHeight w:val="144"/>
        </w:trPr>
        <w:tc>
          <w:tcPr>
            <w:tcW w:w="2609" w:type="dxa"/>
            <w:vAlign w:val="center"/>
          </w:tcPr>
          <w:p w14:paraId="27894345" w14:textId="77777777" w:rsidR="00767900" w:rsidRPr="00A10174" w:rsidRDefault="00767900" w:rsidP="00A10174">
            <w:pPr>
              <w:tabs>
                <w:tab w:val="left" w:pos="191"/>
              </w:tabs>
              <w:spacing w:line="220" w:lineRule="exact"/>
              <w:ind w:left="191" w:right="-68" w:hanging="191"/>
              <w:rPr>
                <w:rFonts w:ascii="Times New Roman" w:hAnsi="Times New Roman" w:cs="Times New Roman"/>
                <w:sz w:val="22"/>
                <w:szCs w:val="22"/>
              </w:rPr>
            </w:pPr>
            <w:r w:rsidRPr="00A10174">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1AA52917" w:rsidR="00767900" w:rsidRPr="00A10174" w:rsidRDefault="00361FC6" w:rsidP="00A10174">
            <w:pPr>
              <w:pStyle w:val="acctfourfigures"/>
              <w:tabs>
                <w:tab w:val="clear" w:pos="765"/>
                <w:tab w:val="decimal" w:pos="750"/>
              </w:tabs>
              <w:spacing w:line="220" w:lineRule="exact"/>
              <w:ind w:left="-91"/>
              <w:jc w:val="right"/>
              <w:rPr>
                <w:b/>
                <w:bCs/>
                <w:szCs w:val="22"/>
              </w:rPr>
            </w:pPr>
            <w:r w:rsidRPr="00A10174">
              <w:rPr>
                <w:b/>
                <w:bCs/>
                <w:szCs w:val="22"/>
              </w:rPr>
              <w:t>94,417</w:t>
            </w:r>
          </w:p>
        </w:tc>
        <w:tc>
          <w:tcPr>
            <w:tcW w:w="178" w:type="dxa"/>
            <w:vAlign w:val="bottom"/>
          </w:tcPr>
          <w:p w14:paraId="7F0A3B02" w14:textId="77777777" w:rsidR="00767900" w:rsidRPr="00A10174" w:rsidRDefault="00767900" w:rsidP="00A10174">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5D8FD021" w:rsidR="00767900" w:rsidRPr="00A10174" w:rsidRDefault="00361FC6" w:rsidP="00A10174">
            <w:pPr>
              <w:pStyle w:val="acctfourfigures"/>
              <w:spacing w:line="220" w:lineRule="exact"/>
              <w:ind w:left="-79"/>
              <w:jc w:val="right"/>
              <w:rPr>
                <w:b/>
                <w:bCs/>
                <w:szCs w:val="22"/>
              </w:rPr>
            </w:pPr>
            <w:r w:rsidRPr="00A10174">
              <w:rPr>
                <w:b/>
                <w:bCs/>
                <w:szCs w:val="22"/>
              </w:rPr>
              <w:t>174,112</w:t>
            </w:r>
          </w:p>
        </w:tc>
        <w:tc>
          <w:tcPr>
            <w:tcW w:w="180" w:type="dxa"/>
            <w:vAlign w:val="bottom"/>
          </w:tcPr>
          <w:p w14:paraId="3BBEB5CB" w14:textId="77777777" w:rsidR="00767900" w:rsidRPr="00A10174" w:rsidRDefault="00767900" w:rsidP="00A10174">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1C3DE489" w:rsidR="00767900" w:rsidRPr="00A10174" w:rsidRDefault="00361FC6" w:rsidP="00A10174">
            <w:pPr>
              <w:pStyle w:val="acctfourfigures"/>
              <w:tabs>
                <w:tab w:val="clear" w:pos="765"/>
              </w:tabs>
              <w:spacing w:line="220" w:lineRule="exact"/>
              <w:ind w:left="-79" w:right="-11"/>
              <w:jc w:val="right"/>
              <w:rPr>
                <w:b/>
                <w:bCs/>
                <w:szCs w:val="22"/>
              </w:rPr>
            </w:pPr>
            <w:r w:rsidRPr="00A10174">
              <w:rPr>
                <w:b/>
                <w:bCs/>
                <w:szCs w:val="22"/>
              </w:rPr>
              <w:t>268,529</w:t>
            </w:r>
          </w:p>
        </w:tc>
        <w:tc>
          <w:tcPr>
            <w:tcW w:w="178" w:type="dxa"/>
            <w:vAlign w:val="bottom"/>
          </w:tcPr>
          <w:p w14:paraId="26FA88B5" w14:textId="77777777" w:rsidR="00767900" w:rsidRPr="00A10174" w:rsidRDefault="00767900" w:rsidP="00A10174">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5B071973" w:rsidR="00767900" w:rsidRPr="00A10174" w:rsidRDefault="00427B94" w:rsidP="00A10174">
            <w:pPr>
              <w:pStyle w:val="acctfourfigures"/>
              <w:tabs>
                <w:tab w:val="clear" w:pos="765"/>
                <w:tab w:val="decimal" w:pos="741"/>
              </w:tabs>
              <w:spacing w:line="220" w:lineRule="exact"/>
              <w:ind w:left="-91"/>
              <w:jc w:val="right"/>
              <w:rPr>
                <w:b/>
                <w:bCs/>
                <w:szCs w:val="22"/>
              </w:rPr>
            </w:pPr>
            <w:r w:rsidRPr="00A10174">
              <w:rPr>
                <w:b/>
                <w:bCs/>
                <w:szCs w:val="22"/>
              </w:rPr>
              <w:t>102,81</w:t>
            </w:r>
            <w:r w:rsidR="0092065B" w:rsidRPr="00A10174">
              <w:rPr>
                <w:b/>
                <w:bCs/>
                <w:szCs w:val="22"/>
              </w:rPr>
              <w:t>3</w:t>
            </w:r>
          </w:p>
        </w:tc>
        <w:tc>
          <w:tcPr>
            <w:tcW w:w="178" w:type="dxa"/>
            <w:vAlign w:val="bottom"/>
          </w:tcPr>
          <w:p w14:paraId="6DC7D7E7" w14:textId="77777777" w:rsidR="00767900" w:rsidRPr="00A10174" w:rsidRDefault="00767900" w:rsidP="00A10174">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542F0A36" w:rsidR="00767900" w:rsidRPr="00A10174" w:rsidRDefault="00427B94" w:rsidP="00A10174">
            <w:pPr>
              <w:pStyle w:val="acctfourfigures"/>
              <w:tabs>
                <w:tab w:val="clear" w:pos="765"/>
                <w:tab w:val="decimal" w:pos="752"/>
              </w:tabs>
              <w:spacing w:line="220" w:lineRule="exact"/>
              <w:ind w:left="-79"/>
              <w:jc w:val="right"/>
              <w:rPr>
                <w:b/>
                <w:bCs/>
                <w:szCs w:val="22"/>
              </w:rPr>
            </w:pPr>
            <w:r w:rsidRPr="00A10174">
              <w:rPr>
                <w:b/>
                <w:bCs/>
                <w:szCs w:val="22"/>
              </w:rPr>
              <w:t>185,594</w:t>
            </w:r>
          </w:p>
        </w:tc>
        <w:tc>
          <w:tcPr>
            <w:tcW w:w="178" w:type="dxa"/>
            <w:vAlign w:val="bottom"/>
          </w:tcPr>
          <w:p w14:paraId="2D195E30" w14:textId="77777777" w:rsidR="00767900" w:rsidRPr="00A10174" w:rsidRDefault="00767900" w:rsidP="00A10174">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7F94E1EE" w:rsidR="00767900" w:rsidRPr="00A10174" w:rsidRDefault="00427B94" w:rsidP="00A10174">
            <w:pPr>
              <w:pStyle w:val="acctfourfigures"/>
              <w:tabs>
                <w:tab w:val="clear" w:pos="765"/>
                <w:tab w:val="decimal" w:pos="736"/>
              </w:tabs>
              <w:spacing w:line="220" w:lineRule="exact"/>
              <w:jc w:val="right"/>
              <w:rPr>
                <w:b/>
                <w:bCs/>
                <w:szCs w:val="22"/>
              </w:rPr>
            </w:pPr>
            <w:r w:rsidRPr="00A10174">
              <w:rPr>
                <w:b/>
                <w:bCs/>
                <w:szCs w:val="22"/>
              </w:rPr>
              <w:t>288,40</w:t>
            </w:r>
            <w:r w:rsidR="00444C65" w:rsidRPr="00A10174">
              <w:rPr>
                <w:b/>
                <w:bCs/>
                <w:szCs w:val="22"/>
              </w:rPr>
              <w:t>7</w:t>
            </w:r>
          </w:p>
        </w:tc>
      </w:tr>
    </w:tbl>
    <w:p w14:paraId="7C16B831" w14:textId="308F946E" w:rsidR="00E43A9C" w:rsidRPr="00A10174" w:rsidRDefault="00E43A9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0"/>
          <w:szCs w:val="20"/>
        </w:rPr>
      </w:pPr>
    </w:p>
    <w:p w14:paraId="76ADF847" w14:textId="77777777" w:rsidR="00FD4448"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0"/>
          <w:szCs w:val="20"/>
        </w:rPr>
      </w:pPr>
    </w:p>
    <w:p w14:paraId="1C68AEDA" w14:textId="77777777" w:rsidR="00FD4448"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0"/>
          <w:szCs w:val="20"/>
        </w:rPr>
      </w:pPr>
    </w:p>
    <w:p w14:paraId="1FB236DB" w14:textId="77777777" w:rsidR="00FD4448"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0"/>
          <w:szCs w:val="20"/>
        </w:rPr>
      </w:pPr>
    </w:p>
    <w:p w14:paraId="7E7E3B24" w14:textId="77777777" w:rsidR="00FD4448"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0"/>
          <w:szCs w:val="20"/>
        </w:rPr>
      </w:pPr>
    </w:p>
    <w:p w14:paraId="3210EFAF" w14:textId="77777777" w:rsidR="00FD4448" w:rsidRPr="00A10174"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0"/>
          <w:szCs w:val="20"/>
        </w:rPr>
      </w:pPr>
    </w:p>
    <w:tbl>
      <w:tblPr>
        <w:tblW w:w="9010" w:type="dxa"/>
        <w:tblInd w:w="451" w:type="dxa"/>
        <w:tblLayout w:type="fixed"/>
        <w:tblCellMar>
          <w:left w:w="79" w:type="dxa"/>
          <w:right w:w="79" w:type="dxa"/>
        </w:tblCellMar>
        <w:tblLook w:val="0000" w:firstRow="0" w:lastRow="0" w:firstColumn="0" w:lastColumn="0" w:noHBand="0" w:noVBand="0"/>
      </w:tblPr>
      <w:tblGrid>
        <w:gridCol w:w="2609"/>
        <w:gridCol w:w="946"/>
        <w:gridCol w:w="178"/>
        <w:gridCol w:w="907"/>
        <w:gridCol w:w="180"/>
        <w:gridCol w:w="886"/>
        <w:gridCol w:w="178"/>
        <w:gridCol w:w="947"/>
        <w:gridCol w:w="178"/>
        <w:gridCol w:w="938"/>
        <w:gridCol w:w="178"/>
        <w:gridCol w:w="885"/>
      </w:tblGrid>
      <w:tr w:rsidR="001A3C9F" w:rsidRPr="00A10174" w14:paraId="0E9775CA" w14:textId="77777777" w:rsidTr="00E43A9C">
        <w:trPr>
          <w:cantSplit/>
          <w:trHeight w:val="144"/>
          <w:tblHeader/>
        </w:trPr>
        <w:tc>
          <w:tcPr>
            <w:tcW w:w="2609" w:type="dxa"/>
            <w:vAlign w:val="bottom"/>
          </w:tcPr>
          <w:p w14:paraId="38D59C59" w14:textId="77777777" w:rsidR="001A3C9F" w:rsidRPr="00A10174" w:rsidRDefault="001A3C9F" w:rsidP="00A10174">
            <w:pPr>
              <w:tabs>
                <w:tab w:val="left" w:pos="191"/>
              </w:tabs>
              <w:spacing w:line="220" w:lineRule="exact"/>
              <w:ind w:left="191" w:right="-68" w:hanging="191"/>
              <w:rPr>
                <w:rFonts w:ascii="Times New Roman" w:hAnsi="Times New Roman" w:cs="Times New Roman"/>
                <w:b/>
                <w:bCs/>
                <w:i/>
                <w:iCs/>
                <w:sz w:val="22"/>
                <w:szCs w:val="22"/>
              </w:rPr>
            </w:pPr>
          </w:p>
        </w:tc>
        <w:tc>
          <w:tcPr>
            <w:tcW w:w="6401" w:type="dxa"/>
            <w:gridSpan w:val="11"/>
            <w:vAlign w:val="center"/>
          </w:tcPr>
          <w:p w14:paraId="75DBDC18" w14:textId="61F1734F" w:rsidR="001A3C9F" w:rsidRPr="00A10174" w:rsidRDefault="001A3C9F" w:rsidP="00A10174">
            <w:pPr>
              <w:pStyle w:val="acctcolumnheading"/>
              <w:spacing w:after="0" w:line="220" w:lineRule="exact"/>
              <w:ind w:left="-79" w:right="-79"/>
              <w:rPr>
                <w:b/>
                <w:bCs/>
                <w:szCs w:val="22"/>
              </w:rPr>
            </w:pPr>
            <w:r w:rsidRPr="00A10174">
              <w:rPr>
                <w:b/>
                <w:bCs/>
                <w:szCs w:val="22"/>
              </w:rPr>
              <w:t>Separate financial statements</w:t>
            </w:r>
          </w:p>
        </w:tc>
      </w:tr>
      <w:tr w:rsidR="001A3C9F" w:rsidRPr="00A10174" w14:paraId="4F9A3FB4" w14:textId="77777777" w:rsidTr="001E26A9">
        <w:trPr>
          <w:cantSplit/>
          <w:trHeight w:val="144"/>
          <w:tblHeader/>
        </w:trPr>
        <w:tc>
          <w:tcPr>
            <w:tcW w:w="2609" w:type="dxa"/>
            <w:vAlign w:val="bottom"/>
          </w:tcPr>
          <w:p w14:paraId="638E7D9A" w14:textId="77777777" w:rsidR="001A3C9F" w:rsidRPr="00A10174" w:rsidRDefault="001A3C9F" w:rsidP="00A10174">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0434DFE5" w:rsidR="001A3C9F" w:rsidRPr="00A10174" w:rsidRDefault="009E2D3F" w:rsidP="00A10174">
            <w:pPr>
              <w:pStyle w:val="acctcolumnheading"/>
              <w:spacing w:after="0" w:line="220" w:lineRule="exact"/>
              <w:ind w:left="-79" w:right="-79"/>
              <w:rPr>
                <w:szCs w:val="22"/>
                <w:lang w:bidi="th-TH"/>
              </w:rPr>
            </w:pPr>
            <w:r w:rsidRPr="00A10174">
              <w:rPr>
                <w:szCs w:val="22"/>
              </w:rPr>
              <w:t xml:space="preserve">30 June </w:t>
            </w:r>
            <w:r w:rsidR="00427B94" w:rsidRPr="00A10174">
              <w:rPr>
                <w:szCs w:val="22"/>
              </w:rPr>
              <w:t>2025</w:t>
            </w:r>
          </w:p>
        </w:tc>
        <w:tc>
          <w:tcPr>
            <w:tcW w:w="178" w:type="dxa"/>
            <w:vAlign w:val="center"/>
          </w:tcPr>
          <w:p w14:paraId="718E5523" w14:textId="77777777" w:rsidR="001A3C9F" w:rsidRPr="00A10174" w:rsidRDefault="001A3C9F" w:rsidP="00A10174">
            <w:pPr>
              <w:pStyle w:val="acctcolumnheading"/>
              <w:spacing w:after="0" w:line="220" w:lineRule="exact"/>
              <w:ind w:right="-79"/>
              <w:rPr>
                <w:szCs w:val="22"/>
                <w:lang w:bidi="th-TH"/>
              </w:rPr>
            </w:pPr>
          </w:p>
        </w:tc>
        <w:tc>
          <w:tcPr>
            <w:tcW w:w="3126" w:type="dxa"/>
            <w:gridSpan w:val="5"/>
            <w:tcBorders>
              <w:bottom w:val="single" w:sz="4" w:space="0" w:color="auto"/>
            </w:tcBorders>
            <w:vAlign w:val="center"/>
          </w:tcPr>
          <w:p w14:paraId="7C65271B" w14:textId="090450C7" w:rsidR="001A3C9F" w:rsidRPr="00A10174" w:rsidRDefault="001A3C9F" w:rsidP="00A10174">
            <w:pPr>
              <w:pStyle w:val="acctcolumnheading"/>
              <w:spacing w:after="0" w:line="220" w:lineRule="exact"/>
              <w:ind w:left="-79" w:right="-79"/>
              <w:rPr>
                <w:szCs w:val="22"/>
              </w:rPr>
            </w:pPr>
            <w:r w:rsidRPr="00A10174">
              <w:rPr>
                <w:szCs w:val="22"/>
              </w:rPr>
              <w:t>31 December 202</w:t>
            </w:r>
            <w:r w:rsidR="00427B94" w:rsidRPr="00A10174">
              <w:rPr>
                <w:szCs w:val="22"/>
              </w:rPr>
              <w:t>4</w:t>
            </w:r>
          </w:p>
        </w:tc>
      </w:tr>
      <w:tr w:rsidR="001A3C9F" w:rsidRPr="00A10174" w14:paraId="34DEA8C7" w14:textId="77777777" w:rsidTr="001E26A9">
        <w:trPr>
          <w:cantSplit/>
          <w:trHeight w:val="144"/>
          <w:tblHeader/>
        </w:trPr>
        <w:tc>
          <w:tcPr>
            <w:tcW w:w="2609" w:type="dxa"/>
          </w:tcPr>
          <w:p w14:paraId="6B8AB0D5" w14:textId="77777777" w:rsidR="001A3C9F" w:rsidRPr="00A10174" w:rsidRDefault="001A3C9F" w:rsidP="00A10174">
            <w:pPr>
              <w:tabs>
                <w:tab w:val="left" w:pos="191"/>
              </w:tabs>
              <w:spacing w:line="220" w:lineRule="exact"/>
              <w:ind w:left="191" w:right="-68" w:hanging="191"/>
              <w:rPr>
                <w:rFonts w:ascii="Times New Roman" w:hAnsi="Times New Roman" w:cs="Times New Roman"/>
                <w:sz w:val="22"/>
                <w:szCs w:val="22"/>
              </w:rPr>
            </w:pPr>
          </w:p>
        </w:tc>
        <w:tc>
          <w:tcPr>
            <w:tcW w:w="946" w:type="dxa"/>
            <w:tcBorders>
              <w:top w:val="single" w:sz="4" w:space="0" w:color="auto"/>
            </w:tcBorders>
            <w:vAlign w:val="bottom"/>
          </w:tcPr>
          <w:p w14:paraId="42AED06B" w14:textId="77777777" w:rsidR="001A3C9F" w:rsidRPr="00A10174" w:rsidRDefault="001A3C9F" w:rsidP="00A10174">
            <w:pPr>
              <w:pStyle w:val="acctfourfigures"/>
              <w:tabs>
                <w:tab w:val="clear" w:pos="765"/>
              </w:tabs>
              <w:spacing w:line="220" w:lineRule="exact"/>
              <w:ind w:left="-79" w:right="-79"/>
              <w:jc w:val="center"/>
              <w:rPr>
                <w:szCs w:val="22"/>
              </w:rPr>
            </w:pPr>
            <w:r w:rsidRPr="00A10174">
              <w:rPr>
                <w:szCs w:val="22"/>
              </w:rPr>
              <w:t>Current</w:t>
            </w:r>
          </w:p>
        </w:tc>
        <w:tc>
          <w:tcPr>
            <w:tcW w:w="178" w:type="dxa"/>
            <w:tcBorders>
              <w:top w:val="single" w:sz="4" w:space="0" w:color="auto"/>
            </w:tcBorders>
            <w:vAlign w:val="bottom"/>
          </w:tcPr>
          <w:p w14:paraId="477E6838" w14:textId="77777777" w:rsidR="001A3C9F" w:rsidRPr="00A10174" w:rsidRDefault="001A3C9F" w:rsidP="00A10174">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577113E5" w14:textId="77777777" w:rsidR="001A3C9F" w:rsidRPr="00A10174" w:rsidRDefault="001A3C9F" w:rsidP="00A10174">
            <w:pPr>
              <w:pStyle w:val="acctfourfigures"/>
              <w:tabs>
                <w:tab w:val="clear" w:pos="765"/>
              </w:tabs>
              <w:spacing w:line="220" w:lineRule="exact"/>
              <w:ind w:left="-79" w:right="-79"/>
              <w:jc w:val="center"/>
              <w:rPr>
                <w:szCs w:val="22"/>
              </w:rPr>
            </w:pPr>
            <w:r w:rsidRPr="00A10174">
              <w:rPr>
                <w:szCs w:val="22"/>
              </w:rPr>
              <w:t>Non-</w:t>
            </w:r>
          </w:p>
          <w:p w14:paraId="28151315" w14:textId="77777777" w:rsidR="001A3C9F" w:rsidRPr="00A10174" w:rsidRDefault="001A3C9F" w:rsidP="00A10174">
            <w:pPr>
              <w:pStyle w:val="acctfourfigures"/>
              <w:tabs>
                <w:tab w:val="clear" w:pos="765"/>
              </w:tabs>
              <w:spacing w:line="220" w:lineRule="exact"/>
              <w:ind w:left="-79" w:right="-79"/>
              <w:jc w:val="center"/>
              <w:rPr>
                <w:szCs w:val="22"/>
              </w:rPr>
            </w:pPr>
            <w:r w:rsidRPr="00A10174">
              <w:rPr>
                <w:szCs w:val="22"/>
              </w:rPr>
              <w:t>current</w:t>
            </w:r>
          </w:p>
        </w:tc>
        <w:tc>
          <w:tcPr>
            <w:tcW w:w="180" w:type="dxa"/>
            <w:tcBorders>
              <w:top w:val="single" w:sz="4" w:space="0" w:color="auto"/>
            </w:tcBorders>
            <w:vAlign w:val="bottom"/>
          </w:tcPr>
          <w:p w14:paraId="4B89CCC4" w14:textId="77777777" w:rsidR="001A3C9F" w:rsidRPr="00A10174" w:rsidRDefault="001A3C9F" w:rsidP="00A10174">
            <w:pPr>
              <w:pStyle w:val="acctfourfigures"/>
              <w:spacing w:line="220" w:lineRule="exact"/>
              <w:jc w:val="center"/>
              <w:rPr>
                <w:szCs w:val="22"/>
              </w:rPr>
            </w:pPr>
          </w:p>
        </w:tc>
        <w:tc>
          <w:tcPr>
            <w:tcW w:w="886" w:type="dxa"/>
            <w:tcBorders>
              <w:top w:val="single" w:sz="4" w:space="0" w:color="auto"/>
            </w:tcBorders>
            <w:vAlign w:val="bottom"/>
          </w:tcPr>
          <w:p w14:paraId="008167A1" w14:textId="77777777" w:rsidR="001A3C9F" w:rsidRPr="00A10174" w:rsidRDefault="001A3C9F" w:rsidP="00A10174">
            <w:pPr>
              <w:pStyle w:val="acctfourfigures"/>
              <w:tabs>
                <w:tab w:val="clear" w:pos="765"/>
              </w:tabs>
              <w:spacing w:line="220" w:lineRule="exact"/>
              <w:ind w:left="-74" w:right="-79"/>
              <w:jc w:val="center"/>
              <w:rPr>
                <w:szCs w:val="22"/>
              </w:rPr>
            </w:pPr>
            <w:r w:rsidRPr="00A10174">
              <w:rPr>
                <w:szCs w:val="22"/>
              </w:rPr>
              <w:t>Total</w:t>
            </w:r>
          </w:p>
        </w:tc>
        <w:tc>
          <w:tcPr>
            <w:tcW w:w="178" w:type="dxa"/>
            <w:vAlign w:val="bottom"/>
          </w:tcPr>
          <w:p w14:paraId="7F713897" w14:textId="77777777" w:rsidR="001A3C9F" w:rsidRPr="00A10174" w:rsidRDefault="001A3C9F" w:rsidP="00A10174">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5950666" w14:textId="77777777" w:rsidR="001A3C9F" w:rsidRPr="00A10174" w:rsidRDefault="001A3C9F" w:rsidP="00A10174">
            <w:pPr>
              <w:pStyle w:val="acctfourfigures"/>
              <w:tabs>
                <w:tab w:val="clear" w:pos="765"/>
                <w:tab w:val="decimal" w:pos="629"/>
              </w:tabs>
              <w:spacing w:line="220" w:lineRule="exact"/>
              <w:ind w:left="-91" w:right="-79"/>
              <w:jc w:val="center"/>
              <w:rPr>
                <w:szCs w:val="22"/>
              </w:rPr>
            </w:pPr>
            <w:r w:rsidRPr="00A10174">
              <w:rPr>
                <w:szCs w:val="22"/>
              </w:rPr>
              <w:t>Current</w:t>
            </w:r>
          </w:p>
        </w:tc>
        <w:tc>
          <w:tcPr>
            <w:tcW w:w="178" w:type="dxa"/>
            <w:tcBorders>
              <w:top w:val="single" w:sz="4" w:space="0" w:color="auto"/>
            </w:tcBorders>
            <w:vAlign w:val="bottom"/>
          </w:tcPr>
          <w:p w14:paraId="31233AB7" w14:textId="77777777" w:rsidR="001A3C9F" w:rsidRPr="00A10174" w:rsidRDefault="001A3C9F" w:rsidP="00A10174">
            <w:pPr>
              <w:pStyle w:val="acctfourfigures"/>
              <w:spacing w:line="220" w:lineRule="exact"/>
              <w:jc w:val="center"/>
              <w:rPr>
                <w:szCs w:val="22"/>
              </w:rPr>
            </w:pPr>
          </w:p>
        </w:tc>
        <w:tc>
          <w:tcPr>
            <w:tcW w:w="938" w:type="dxa"/>
            <w:tcBorders>
              <w:top w:val="single" w:sz="4" w:space="0" w:color="auto"/>
            </w:tcBorders>
            <w:vAlign w:val="bottom"/>
          </w:tcPr>
          <w:p w14:paraId="2F905925" w14:textId="77777777" w:rsidR="001A3C9F" w:rsidRPr="00A10174" w:rsidRDefault="001A3C9F" w:rsidP="00A10174">
            <w:pPr>
              <w:pStyle w:val="acctfourfigures"/>
              <w:tabs>
                <w:tab w:val="clear" w:pos="765"/>
              </w:tabs>
              <w:spacing w:line="220" w:lineRule="exact"/>
              <w:ind w:left="-79" w:right="-79"/>
              <w:jc w:val="center"/>
              <w:rPr>
                <w:szCs w:val="22"/>
              </w:rPr>
            </w:pPr>
            <w:r w:rsidRPr="00A10174">
              <w:rPr>
                <w:szCs w:val="22"/>
              </w:rPr>
              <w:t>Non-</w:t>
            </w:r>
          </w:p>
          <w:p w14:paraId="4FB8B20A" w14:textId="77777777" w:rsidR="001A3C9F" w:rsidRPr="00A10174" w:rsidRDefault="001A3C9F" w:rsidP="00A10174">
            <w:pPr>
              <w:pStyle w:val="acctfourfigures"/>
              <w:tabs>
                <w:tab w:val="clear" w:pos="765"/>
              </w:tabs>
              <w:spacing w:line="220" w:lineRule="exact"/>
              <w:ind w:left="-79" w:right="-79"/>
              <w:jc w:val="center"/>
              <w:rPr>
                <w:szCs w:val="22"/>
              </w:rPr>
            </w:pPr>
            <w:r w:rsidRPr="00A10174">
              <w:rPr>
                <w:szCs w:val="22"/>
              </w:rPr>
              <w:t>current</w:t>
            </w:r>
          </w:p>
        </w:tc>
        <w:tc>
          <w:tcPr>
            <w:tcW w:w="178" w:type="dxa"/>
            <w:tcBorders>
              <w:top w:val="single" w:sz="4" w:space="0" w:color="auto"/>
            </w:tcBorders>
            <w:vAlign w:val="bottom"/>
          </w:tcPr>
          <w:p w14:paraId="7B92FC0D" w14:textId="77777777" w:rsidR="001A3C9F" w:rsidRPr="00A10174" w:rsidRDefault="001A3C9F" w:rsidP="00A10174">
            <w:pPr>
              <w:pStyle w:val="acctfourfigures"/>
              <w:spacing w:line="220" w:lineRule="exact"/>
              <w:jc w:val="center"/>
              <w:rPr>
                <w:szCs w:val="22"/>
              </w:rPr>
            </w:pPr>
          </w:p>
        </w:tc>
        <w:tc>
          <w:tcPr>
            <w:tcW w:w="885" w:type="dxa"/>
            <w:tcBorders>
              <w:top w:val="single" w:sz="4" w:space="0" w:color="auto"/>
            </w:tcBorders>
            <w:vAlign w:val="bottom"/>
          </w:tcPr>
          <w:p w14:paraId="50DC776E" w14:textId="77777777" w:rsidR="001A3C9F" w:rsidRPr="00A10174" w:rsidRDefault="001A3C9F" w:rsidP="00A10174">
            <w:pPr>
              <w:pStyle w:val="acctfourfigures"/>
              <w:tabs>
                <w:tab w:val="clear" w:pos="765"/>
              </w:tabs>
              <w:spacing w:line="220" w:lineRule="exact"/>
              <w:jc w:val="center"/>
              <w:rPr>
                <w:szCs w:val="22"/>
              </w:rPr>
            </w:pPr>
            <w:r w:rsidRPr="00A10174">
              <w:rPr>
                <w:szCs w:val="22"/>
              </w:rPr>
              <w:t>Total</w:t>
            </w:r>
          </w:p>
        </w:tc>
      </w:tr>
      <w:tr w:rsidR="001A3C9F" w:rsidRPr="00A10174" w14:paraId="5401787D" w14:textId="77777777" w:rsidTr="00E43A9C">
        <w:trPr>
          <w:cantSplit/>
          <w:trHeight w:val="144"/>
          <w:tblHeader/>
        </w:trPr>
        <w:tc>
          <w:tcPr>
            <w:tcW w:w="2609" w:type="dxa"/>
          </w:tcPr>
          <w:p w14:paraId="5CFDB0C2" w14:textId="77777777" w:rsidR="001A3C9F" w:rsidRPr="00A10174" w:rsidRDefault="001A3C9F" w:rsidP="00A10174">
            <w:pPr>
              <w:tabs>
                <w:tab w:val="left" w:pos="191"/>
              </w:tabs>
              <w:spacing w:line="220" w:lineRule="exact"/>
              <w:ind w:left="191" w:right="-68" w:hanging="191"/>
              <w:rPr>
                <w:rFonts w:ascii="Times New Roman" w:hAnsi="Times New Roman" w:cs="Times New Roman"/>
                <w:b/>
                <w:bCs/>
                <w:color w:val="0000FF"/>
                <w:sz w:val="22"/>
                <w:szCs w:val="22"/>
              </w:rPr>
            </w:pPr>
          </w:p>
        </w:tc>
        <w:tc>
          <w:tcPr>
            <w:tcW w:w="6401" w:type="dxa"/>
            <w:gridSpan w:val="11"/>
            <w:vAlign w:val="center"/>
          </w:tcPr>
          <w:p w14:paraId="0B72F3D9" w14:textId="77777777" w:rsidR="001A3C9F" w:rsidRPr="00A10174" w:rsidRDefault="001A3C9F" w:rsidP="00A10174">
            <w:pPr>
              <w:pStyle w:val="acctfourfigures"/>
              <w:tabs>
                <w:tab w:val="clear" w:pos="765"/>
              </w:tabs>
              <w:spacing w:line="220" w:lineRule="exact"/>
              <w:jc w:val="center"/>
              <w:rPr>
                <w:i/>
                <w:iCs/>
                <w:szCs w:val="22"/>
                <w:lang w:bidi="th-TH"/>
              </w:rPr>
            </w:pPr>
            <w:r w:rsidRPr="00A10174">
              <w:rPr>
                <w:i/>
                <w:iCs/>
                <w:szCs w:val="22"/>
                <w:lang w:bidi="th-TH"/>
              </w:rPr>
              <w:t>(in thousand Baht)</w:t>
            </w:r>
          </w:p>
        </w:tc>
      </w:tr>
      <w:tr w:rsidR="001A3C9F" w:rsidRPr="00A10174" w14:paraId="754176BC" w14:textId="77777777" w:rsidTr="00E43A9C">
        <w:trPr>
          <w:cantSplit/>
          <w:trHeight w:val="144"/>
        </w:trPr>
        <w:tc>
          <w:tcPr>
            <w:tcW w:w="2609" w:type="dxa"/>
            <w:vAlign w:val="center"/>
          </w:tcPr>
          <w:p w14:paraId="57783723" w14:textId="77777777" w:rsidR="001A3C9F" w:rsidRPr="00A10174" w:rsidRDefault="001A3C9F" w:rsidP="00A10174">
            <w:pPr>
              <w:tabs>
                <w:tab w:val="left" w:pos="191"/>
              </w:tabs>
              <w:spacing w:line="220" w:lineRule="exact"/>
              <w:ind w:left="191" w:right="-68" w:hanging="191"/>
              <w:rPr>
                <w:rFonts w:ascii="Times New Roman" w:hAnsi="Times New Roman" w:cs="Times New Roman"/>
                <w:b/>
                <w:bCs/>
                <w:sz w:val="22"/>
                <w:szCs w:val="22"/>
              </w:rPr>
            </w:pPr>
            <w:r w:rsidRPr="00A10174">
              <w:rPr>
                <w:rFonts w:ascii="Times New Roman" w:hAnsi="Times New Roman" w:cs="Times New Roman"/>
                <w:b/>
                <w:bCs/>
                <w:i/>
                <w:iCs/>
                <w:sz w:val="22"/>
                <w:szCs w:val="22"/>
              </w:rPr>
              <w:t>Secured</w:t>
            </w:r>
          </w:p>
        </w:tc>
        <w:tc>
          <w:tcPr>
            <w:tcW w:w="946" w:type="dxa"/>
            <w:vAlign w:val="bottom"/>
          </w:tcPr>
          <w:p w14:paraId="39E830DA" w14:textId="77777777" w:rsidR="001A3C9F" w:rsidRPr="00A10174" w:rsidRDefault="001A3C9F" w:rsidP="00A10174">
            <w:pPr>
              <w:pStyle w:val="acctfourfigures"/>
              <w:tabs>
                <w:tab w:val="clear" w:pos="765"/>
                <w:tab w:val="decimal" w:pos="750"/>
              </w:tabs>
              <w:spacing w:line="220" w:lineRule="exact"/>
              <w:ind w:left="-91" w:right="-79"/>
              <w:jc w:val="right"/>
              <w:rPr>
                <w:b/>
                <w:bCs/>
                <w:szCs w:val="22"/>
              </w:rPr>
            </w:pPr>
          </w:p>
        </w:tc>
        <w:tc>
          <w:tcPr>
            <w:tcW w:w="178" w:type="dxa"/>
            <w:vAlign w:val="bottom"/>
          </w:tcPr>
          <w:p w14:paraId="1BA6EDB2" w14:textId="77777777" w:rsidR="001A3C9F" w:rsidRPr="00A10174" w:rsidRDefault="001A3C9F" w:rsidP="00A10174">
            <w:pPr>
              <w:pStyle w:val="acctfourfigures"/>
              <w:tabs>
                <w:tab w:val="clear" w:pos="765"/>
              </w:tabs>
              <w:spacing w:line="220" w:lineRule="exact"/>
              <w:ind w:left="-79" w:right="-79"/>
              <w:jc w:val="right"/>
              <w:rPr>
                <w:b/>
                <w:bCs/>
                <w:szCs w:val="22"/>
              </w:rPr>
            </w:pPr>
          </w:p>
        </w:tc>
        <w:tc>
          <w:tcPr>
            <w:tcW w:w="907" w:type="dxa"/>
            <w:vAlign w:val="bottom"/>
          </w:tcPr>
          <w:p w14:paraId="6DF9789D" w14:textId="77777777" w:rsidR="001A3C9F" w:rsidRPr="00A10174" w:rsidRDefault="001A3C9F" w:rsidP="00A10174">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A10174" w:rsidRDefault="001A3C9F" w:rsidP="00A10174">
            <w:pPr>
              <w:pStyle w:val="acctfourfigures"/>
              <w:spacing w:line="220" w:lineRule="exact"/>
              <w:jc w:val="right"/>
              <w:rPr>
                <w:b/>
                <w:bCs/>
                <w:szCs w:val="22"/>
              </w:rPr>
            </w:pPr>
          </w:p>
        </w:tc>
        <w:tc>
          <w:tcPr>
            <w:tcW w:w="886" w:type="dxa"/>
            <w:vAlign w:val="bottom"/>
          </w:tcPr>
          <w:p w14:paraId="6F1358FA" w14:textId="77777777" w:rsidR="001A3C9F" w:rsidRPr="00A10174" w:rsidRDefault="001A3C9F" w:rsidP="00A10174">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A10174" w:rsidRDefault="001A3C9F" w:rsidP="00A10174">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A10174" w:rsidRDefault="001A3C9F" w:rsidP="00A10174">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A10174" w:rsidRDefault="001A3C9F" w:rsidP="00A10174">
            <w:pPr>
              <w:pStyle w:val="acctfourfigures"/>
              <w:spacing w:line="220" w:lineRule="exact"/>
              <w:jc w:val="right"/>
              <w:rPr>
                <w:b/>
                <w:bCs/>
                <w:szCs w:val="22"/>
              </w:rPr>
            </w:pPr>
          </w:p>
        </w:tc>
        <w:tc>
          <w:tcPr>
            <w:tcW w:w="938" w:type="dxa"/>
            <w:vAlign w:val="bottom"/>
          </w:tcPr>
          <w:p w14:paraId="40ED86D5" w14:textId="77777777" w:rsidR="001A3C9F" w:rsidRPr="00A10174" w:rsidRDefault="001A3C9F" w:rsidP="00A10174">
            <w:pPr>
              <w:pStyle w:val="acctfourfigures"/>
              <w:tabs>
                <w:tab w:val="clear" w:pos="765"/>
                <w:tab w:val="decimal" w:pos="452"/>
              </w:tabs>
              <w:spacing w:line="220" w:lineRule="exact"/>
              <w:ind w:left="-79" w:right="-79"/>
              <w:jc w:val="right"/>
              <w:rPr>
                <w:b/>
                <w:bCs/>
                <w:szCs w:val="22"/>
              </w:rPr>
            </w:pPr>
          </w:p>
        </w:tc>
        <w:tc>
          <w:tcPr>
            <w:tcW w:w="178" w:type="dxa"/>
            <w:vAlign w:val="bottom"/>
          </w:tcPr>
          <w:p w14:paraId="735A6235" w14:textId="77777777" w:rsidR="001A3C9F" w:rsidRPr="00A10174" w:rsidRDefault="001A3C9F" w:rsidP="00A10174">
            <w:pPr>
              <w:pStyle w:val="acctfourfigures"/>
              <w:spacing w:line="220" w:lineRule="exact"/>
              <w:jc w:val="right"/>
              <w:rPr>
                <w:b/>
                <w:bCs/>
                <w:szCs w:val="22"/>
              </w:rPr>
            </w:pPr>
          </w:p>
        </w:tc>
        <w:tc>
          <w:tcPr>
            <w:tcW w:w="885" w:type="dxa"/>
            <w:vAlign w:val="bottom"/>
          </w:tcPr>
          <w:p w14:paraId="6D767A5F" w14:textId="77777777" w:rsidR="001A3C9F" w:rsidRPr="00A10174" w:rsidRDefault="001A3C9F" w:rsidP="00A10174">
            <w:pPr>
              <w:pStyle w:val="acctfourfigures"/>
              <w:tabs>
                <w:tab w:val="clear" w:pos="765"/>
                <w:tab w:val="decimal" w:pos="736"/>
              </w:tabs>
              <w:spacing w:line="220" w:lineRule="exact"/>
              <w:jc w:val="right"/>
              <w:rPr>
                <w:b/>
                <w:bCs/>
                <w:szCs w:val="22"/>
              </w:rPr>
            </w:pPr>
          </w:p>
        </w:tc>
      </w:tr>
      <w:tr w:rsidR="00361FC6" w:rsidRPr="00A10174" w14:paraId="2770A7E8" w14:textId="77777777" w:rsidTr="00E43A9C">
        <w:trPr>
          <w:cantSplit/>
          <w:trHeight w:val="144"/>
        </w:trPr>
        <w:tc>
          <w:tcPr>
            <w:tcW w:w="2609" w:type="dxa"/>
            <w:vAlign w:val="center"/>
          </w:tcPr>
          <w:p w14:paraId="02E0C697" w14:textId="54F91241" w:rsidR="00361FC6" w:rsidRPr="00A10174" w:rsidRDefault="00361FC6"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Bank overdrafts (a)</w:t>
            </w:r>
          </w:p>
        </w:tc>
        <w:tc>
          <w:tcPr>
            <w:tcW w:w="946" w:type="dxa"/>
            <w:vAlign w:val="bottom"/>
          </w:tcPr>
          <w:p w14:paraId="042F536B" w14:textId="6A4F9F7C" w:rsidR="00361FC6" w:rsidRPr="00A10174" w:rsidRDefault="00361FC6" w:rsidP="00A10174">
            <w:pPr>
              <w:pStyle w:val="acctfourfigures"/>
              <w:tabs>
                <w:tab w:val="clear" w:pos="765"/>
                <w:tab w:val="decimal" w:pos="750"/>
              </w:tabs>
              <w:spacing w:line="220" w:lineRule="exact"/>
              <w:ind w:left="-91" w:right="48"/>
              <w:jc w:val="right"/>
              <w:rPr>
                <w:szCs w:val="22"/>
              </w:rPr>
            </w:pPr>
            <w:r w:rsidRPr="00A10174">
              <w:rPr>
                <w:szCs w:val="22"/>
              </w:rPr>
              <w:t>28,995</w:t>
            </w:r>
          </w:p>
        </w:tc>
        <w:tc>
          <w:tcPr>
            <w:tcW w:w="178" w:type="dxa"/>
            <w:vAlign w:val="bottom"/>
          </w:tcPr>
          <w:p w14:paraId="269FEB12" w14:textId="77777777" w:rsidR="00361FC6" w:rsidRPr="00A10174" w:rsidRDefault="00361FC6" w:rsidP="00A10174">
            <w:pPr>
              <w:pStyle w:val="acctfourfigures"/>
              <w:tabs>
                <w:tab w:val="clear" w:pos="765"/>
              </w:tabs>
              <w:spacing w:line="220" w:lineRule="exact"/>
              <w:ind w:left="-79" w:right="-79"/>
              <w:jc w:val="right"/>
              <w:rPr>
                <w:szCs w:val="22"/>
              </w:rPr>
            </w:pPr>
          </w:p>
        </w:tc>
        <w:tc>
          <w:tcPr>
            <w:tcW w:w="907" w:type="dxa"/>
            <w:vAlign w:val="bottom"/>
          </w:tcPr>
          <w:p w14:paraId="6009C8AD" w14:textId="0BA64778" w:rsidR="00361FC6" w:rsidRPr="00A10174" w:rsidRDefault="00361FC6" w:rsidP="00A10174">
            <w:pPr>
              <w:pStyle w:val="acctfourfigures"/>
              <w:tabs>
                <w:tab w:val="clear" w:pos="765"/>
                <w:tab w:val="decimal" w:pos="328"/>
              </w:tabs>
              <w:spacing w:line="240" w:lineRule="auto"/>
              <w:ind w:right="60"/>
              <w:jc w:val="center"/>
              <w:rPr>
                <w:szCs w:val="22"/>
              </w:rPr>
            </w:pPr>
            <w:r w:rsidRPr="00A10174">
              <w:rPr>
                <w:szCs w:val="22"/>
              </w:rPr>
              <w:t>-</w:t>
            </w:r>
          </w:p>
        </w:tc>
        <w:tc>
          <w:tcPr>
            <w:tcW w:w="180" w:type="dxa"/>
            <w:vAlign w:val="bottom"/>
          </w:tcPr>
          <w:p w14:paraId="726479D0" w14:textId="77777777" w:rsidR="00361FC6" w:rsidRPr="00A10174" w:rsidRDefault="00361FC6" w:rsidP="00A10174">
            <w:pPr>
              <w:pStyle w:val="acctfourfigures"/>
              <w:spacing w:line="220" w:lineRule="exact"/>
              <w:jc w:val="right"/>
              <w:rPr>
                <w:szCs w:val="22"/>
              </w:rPr>
            </w:pPr>
          </w:p>
        </w:tc>
        <w:tc>
          <w:tcPr>
            <w:tcW w:w="886" w:type="dxa"/>
            <w:vAlign w:val="bottom"/>
          </w:tcPr>
          <w:p w14:paraId="13A2045F" w14:textId="1DDD840D" w:rsidR="00361FC6" w:rsidRPr="00A10174" w:rsidRDefault="00361FC6" w:rsidP="00A10174">
            <w:pPr>
              <w:pStyle w:val="acctfourfigures"/>
              <w:tabs>
                <w:tab w:val="clear" w:pos="765"/>
                <w:tab w:val="decimal" w:pos="682"/>
              </w:tabs>
              <w:spacing w:line="220" w:lineRule="exact"/>
              <w:ind w:left="-79" w:right="-22"/>
              <w:jc w:val="right"/>
              <w:rPr>
                <w:szCs w:val="22"/>
              </w:rPr>
            </w:pPr>
            <w:r w:rsidRPr="00A10174">
              <w:rPr>
                <w:szCs w:val="22"/>
              </w:rPr>
              <w:t>28,995</w:t>
            </w:r>
          </w:p>
        </w:tc>
        <w:tc>
          <w:tcPr>
            <w:tcW w:w="178" w:type="dxa"/>
            <w:vAlign w:val="bottom"/>
          </w:tcPr>
          <w:p w14:paraId="498E61E4" w14:textId="77777777" w:rsidR="00361FC6" w:rsidRPr="00A10174" w:rsidRDefault="00361FC6" w:rsidP="00A10174">
            <w:pPr>
              <w:pStyle w:val="acctfourfigures"/>
              <w:tabs>
                <w:tab w:val="clear" w:pos="765"/>
              </w:tabs>
              <w:spacing w:line="220" w:lineRule="exact"/>
              <w:ind w:left="-79" w:right="-79"/>
              <w:jc w:val="right"/>
              <w:rPr>
                <w:szCs w:val="22"/>
              </w:rPr>
            </w:pPr>
          </w:p>
        </w:tc>
        <w:tc>
          <w:tcPr>
            <w:tcW w:w="947" w:type="dxa"/>
            <w:vAlign w:val="bottom"/>
          </w:tcPr>
          <w:p w14:paraId="764E3633" w14:textId="561F9B9F" w:rsidR="00361FC6"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c>
          <w:tcPr>
            <w:tcW w:w="178" w:type="dxa"/>
            <w:vAlign w:val="bottom"/>
          </w:tcPr>
          <w:p w14:paraId="31824295" w14:textId="77777777" w:rsidR="00361FC6" w:rsidRPr="00A10174" w:rsidRDefault="00361FC6" w:rsidP="00A10174">
            <w:pPr>
              <w:pStyle w:val="acctfourfigures"/>
              <w:tabs>
                <w:tab w:val="decimal" w:pos="328"/>
              </w:tabs>
              <w:spacing w:line="220" w:lineRule="exact"/>
              <w:ind w:right="60"/>
              <w:jc w:val="center"/>
              <w:rPr>
                <w:szCs w:val="22"/>
              </w:rPr>
            </w:pPr>
          </w:p>
        </w:tc>
        <w:tc>
          <w:tcPr>
            <w:tcW w:w="938" w:type="dxa"/>
            <w:vAlign w:val="bottom"/>
          </w:tcPr>
          <w:p w14:paraId="6D4111F0" w14:textId="15A205BF" w:rsidR="00361FC6" w:rsidRPr="00A10174" w:rsidRDefault="00361FC6" w:rsidP="00A10174">
            <w:pPr>
              <w:pStyle w:val="acctfourfigures"/>
              <w:tabs>
                <w:tab w:val="clear" w:pos="765"/>
                <w:tab w:val="decimal" w:pos="328"/>
              </w:tabs>
              <w:spacing w:line="240" w:lineRule="auto"/>
              <w:ind w:right="60"/>
              <w:jc w:val="center"/>
              <w:rPr>
                <w:szCs w:val="22"/>
              </w:rPr>
            </w:pPr>
            <w:r w:rsidRPr="00A10174">
              <w:rPr>
                <w:szCs w:val="22"/>
              </w:rPr>
              <w:t>-</w:t>
            </w:r>
          </w:p>
        </w:tc>
        <w:tc>
          <w:tcPr>
            <w:tcW w:w="178" w:type="dxa"/>
            <w:vAlign w:val="bottom"/>
          </w:tcPr>
          <w:p w14:paraId="745A0CC9" w14:textId="77777777" w:rsidR="00361FC6" w:rsidRPr="00A10174" w:rsidRDefault="00361FC6" w:rsidP="00A10174">
            <w:pPr>
              <w:pStyle w:val="acctfourfigures"/>
              <w:tabs>
                <w:tab w:val="decimal" w:pos="328"/>
              </w:tabs>
              <w:spacing w:line="220" w:lineRule="exact"/>
              <w:ind w:right="60"/>
              <w:jc w:val="center"/>
              <w:rPr>
                <w:szCs w:val="22"/>
              </w:rPr>
            </w:pPr>
          </w:p>
        </w:tc>
        <w:tc>
          <w:tcPr>
            <w:tcW w:w="885" w:type="dxa"/>
            <w:vAlign w:val="bottom"/>
          </w:tcPr>
          <w:p w14:paraId="3DA96ABD" w14:textId="03C321D8" w:rsidR="00361FC6" w:rsidRPr="00A10174" w:rsidRDefault="00361FC6" w:rsidP="00A10174">
            <w:pPr>
              <w:pStyle w:val="acctfourfigures"/>
              <w:tabs>
                <w:tab w:val="clear" w:pos="765"/>
                <w:tab w:val="decimal" w:pos="332"/>
              </w:tabs>
              <w:spacing w:line="240" w:lineRule="auto"/>
              <w:ind w:right="60"/>
              <w:jc w:val="center"/>
              <w:rPr>
                <w:szCs w:val="22"/>
              </w:rPr>
            </w:pPr>
            <w:r w:rsidRPr="00A10174">
              <w:rPr>
                <w:szCs w:val="22"/>
              </w:rPr>
              <w:t>-</w:t>
            </w:r>
          </w:p>
        </w:tc>
      </w:tr>
      <w:tr w:rsidR="00427B94" w:rsidRPr="00A10174" w14:paraId="3351C718" w14:textId="77777777" w:rsidTr="00E43A9C">
        <w:trPr>
          <w:cantSplit/>
          <w:trHeight w:val="144"/>
        </w:trPr>
        <w:tc>
          <w:tcPr>
            <w:tcW w:w="2609" w:type="dxa"/>
            <w:vAlign w:val="center"/>
          </w:tcPr>
          <w:p w14:paraId="1CD751FE" w14:textId="7C4E8A7C" w:rsidR="00427B94" w:rsidRPr="00A10174" w:rsidRDefault="00427B94"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Short-term loans from financial institutions (a)</w:t>
            </w:r>
          </w:p>
        </w:tc>
        <w:tc>
          <w:tcPr>
            <w:tcW w:w="946" w:type="dxa"/>
            <w:vAlign w:val="bottom"/>
          </w:tcPr>
          <w:p w14:paraId="0B713DF1" w14:textId="1C27C790" w:rsidR="00427B94" w:rsidRPr="00A10174" w:rsidRDefault="00361FC6" w:rsidP="00A10174">
            <w:pPr>
              <w:pStyle w:val="acctfourfigures"/>
              <w:tabs>
                <w:tab w:val="clear" w:pos="765"/>
                <w:tab w:val="decimal" w:pos="750"/>
              </w:tabs>
              <w:spacing w:line="220" w:lineRule="exact"/>
              <w:ind w:left="-91" w:right="48"/>
              <w:jc w:val="right"/>
              <w:rPr>
                <w:szCs w:val="22"/>
              </w:rPr>
            </w:pPr>
            <w:r w:rsidRPr="00A10174">
              <w:rPr>
                <w:szCs w:val="22"/>
              </w:rPr>
              <w:t>10,000</w:t>
            </w:r>
          </w:p>
        </w:tc>
        <w:tc>
          <w:tcPr>
            <w:tcW w:w="178" w:type="dxa"/>
            <w:vAlign w:val="bottom"/>
          </w:tcPr>
          <w:p w14:paraId="1261F0AA" w14:textId="77777777" w:rsidR="00427B94" w:rsidRPr="00A10174" w:rsidRDefault="00427B94" w:rsidP="00A10174">
            <w:pPr>
              <w:pStyle w:val="acctfourfigures"/>
              <w:tabs>
                <w:tab w:val="clear" w:pos="765"/>
              </w:tabs>
              <w:spacing w:line="220" w:lineRule="exact"/>
              <w:ind w:left="-79" w:right="-79"/>
              <w:jc w:val="right"/>
              <w:rPr>
                <w:szCs w:val="22"/>
              </w:rPr>
            </w:pPr>
          </w:p>
        </w:tc>
        <w:tc>
          <w:tcPr>
            <w:tcW w:w="907" w:type="dxa"/>
            <w:vAlign w:val="bottom"/>
          </w:tcPr>
          <w:p w14:paraId="525A6061" w14:textId="3D1FA525" w:rsidR="00427B94" w:rsidRPr="00A10174" w:rsidRDefault="00361FC6" w:rsidP="00A10174">
            <w:pPr>
              <w:pStyle w:val="acctfourfigures"/>
              <w:tabs>
                <w:tab w:val="clear" w:pos="765"/>
                <w:tab w:val="decimal" w:pos="328"/>
              </w:tabs>
              <w:spacing w:line="240" w:lineRule="auto"/>
              <w:ind w:right="60"/>
              <w:jc w:val="center"/>
              <w:rPr>
                <w:szCs w:val="22"/>
              </w:rPr>
            </w:pPr>
            <w:r w:rsidRPr="00A10174">
              <w:rPr>
                <w:szCs w:val="22"/>
              </w:rPr>
              <w:t>-</w:t>
            </w:r>
          </w:p>
        </w:tc>
        <w:tc>
          <w:tcPr>
            <w:tcW w:w="180" w:type="dxa"/>
            <w:vAlign w:val="bottom"/>
          </w:tcPr>
          <w:p w14:paraId="70305309" w14:textId="77777777" w:rsidR="00427B94" w:rsidRPr="00A10174" w:rsidRDefault="00427B94" w:rsidP="00A10174">
            <w:pPr>
              <w:pStyle w:val="acctfourfigures"/>
              <w:spacing w:line="220" w:lineRule="exact"/>
              <w:jc w:val="right"/>
              <w:rPr>
                <w:szCs w:val="22"/>
              </w:rPr>
            </w:pPr>
          </w:p>
        </w:tc>
        <w:tc>
          <w:tcPr>
            <w:tcW w:w="886" w:type="dxa"/>
            <w:vAlign w:val="bottom"/>
          </w:tcPr>
          <w:p w14:paraId="08EE6C65" w14:textId="0F6B6040" w:rsidR="00427B94" w:rsidRPr="00A10174" w:rsidRDefault="00361FC6" w:rsidP="00A10174">
            <w:pPr>
              <w:pStyle w:val="acctfourfigures"/>
              <w:tabs>
                <w:tab w:val="clear" w:pos="765"/>
                <w:tab w:val="decimal" w:pos="682"/>
              </w:tabs>
              <w:spacing w:line="220" w:lineRule="exact"/>
              <w:ind w:left="-79" w:right="-22"/>
              <w:jc w:val="right"/>
              <w:rPr>
                <w:szCs w:val="22"/>
              </w:rPr>
            </w:pPr>
            <w:r w:rsidRPr="00A10174">
              <w:rPr>
                <w:szCs w:val="22"/>
              </w:rPr>
              <w:t>10,000</w:t>
            </w:r>
          </w:p>
        </w:tc>
        <w:tc>
          <w:tcPr>
            <w:tcW w:w="178" w:type="dxa"/>
            <w:vAlign w:val="bottom"/>
          </w:tcPr>
          <w:p w14:paraId="3DC1165D" w14:textId="77777777" w:rsidR="00427B94" w:rsidRPr="00A10174" w:rsidRDefault="00427B94" w:rsidP="00A10174">
            <w:pPr>
              <w:pStyle w:val="acctfourfigures"/>
              <w:tabs>
                <w:tab w:val="clear" w:pos="765"/>
              </w:tabs>
              <w:spacing w:line="220" w:lineRule="exact"/>
              <w:ind w:left="-79" w:right="-79"/>
              <w:jc w:val="right"/>
              <w:rPr>
                <w:szCs w:val="22"/>
              </w:rPr>
            </w:pPr>
          </w:p>
        </w:tc>
        <w:tc>
          <w:tcPr>
            <w:tcW w:w="947" w:type="dxa"/>
            <w:vAlign w:val="bottom"/>
          </w:tcPr>
          <w:p w14:paraId="3383C60D" w14:textId="514D0902" w:rsidR="00427B94" w:rsidRPr="00A10174" w:rsidRDefault="00427B94" w:rsidP="00A10174">
            <w:pPr>
              <w:pStyle w:val="acctfourfigures"/>
              <w:tabs>
                <w:tab w:val="clear" w:pos="765"/>
                <w:tab w:val="decimal" w:pos="741"/>
              </w:tabs>
              <w:spacing w:line="220" w:lineRule="exact"/>
              <w:ind w:left="-91" w:right="-11"/>
              <w:jc w:val="right"/>
              <w:rPr>
                <w:szCs w:val="22"/>
              </w:rPr>
            </w:pPr>
            <w:r w:rsidRPr="00A10174">
              <w:rPr>
                <w:szCs w:val="22"/>
              </w:rPr>
              <w:t>50,000</w:t>
            </w:r>
          </w:p>
        </w:tc>
        <w:tc>
          <w:tcPr>
            <w:tcW w:w="178" w:type="dxa"/>
            <w:vAlign w:val="bottom"/>
          </w:tcPr>
          <w:p w14:paraId="6151B983" w14:textId="77777777" w:rsidR="00427B94" w:rsidRPr="00A10174" w:rsidRDefault="00427B94" w:rsidP="00A10174">
            <w:pPr>
              <w:pStyle w:val="acctfourfigures"/>
              <w:tabs>
                <w:tab w:val="decimal" w:pos="328"/>
              </w:tabs>
              <w:spacing w:line="220" w:lineRule="exact"/>
              <w:ind w:right="60"/>
              <w:jc w:val="center"/>
              <w:rPr>
                <w:szCs w:val="22"/>
              </w:rPr>
            </w:pPr>
          </w:p>
        </w:tc>
        <w:tc>
          <w:tcPr>
            <w:tcW w:w="938" w:type="dxa"/>
            <w:vAlign w:val="bottom"/>
          </w:tcPr>
          <w:p w14:paraId="1746B9CC" w14:textId="6E1CC886" w:rsidR="00427B94" w:rsidRPr="00A10174" w:rsidRDefault="00427B94" w:rsidP="00A10174">
            <w:pPr>
              <w:pStyle w:val="acctfourfigures"/>
              <w:tabs>
                <w:tab w:val="clear" w:pos="765"/>
                <w:tab w:val="decimal" w:pos="328"/>
              </w:tabs>
              <w:spacing w:line="240" w:lineRule="auto"/>
              <w:ind w:right="60"/>
              <w:jc w:val="center"/>
              <w:rPr>
                <w:szCs w:val="22"/>
              </w:rPr>
            </w:pPr>
            <w:r w:rsidRPr="00A10174">
              <w:rPr>
                <w:szCs w:val="22"/>
              </w:rPr>
              <w:t>-</w:t>
            </w:r>
          </w:p>
        </w:tc>
        <w:tc>
          <w:tcPr>
            <w:tcW w:w="178" w:type="dxa"/>
            <w:vAlign w:val="bottom"/>
          </w:tcPr>
          <w:p w14:paraId="0F528D78" w14:textId="77777777" w:rsidR="00427B94" w:rsidRPr="00A10174" w:rsidRDefault="00427B94" w:rsidP="00A10174">
            <w:pPr>
              <w:pStyle w:val="acctfourfigures"/>
              <w:tabs>
                <w:tab w:val="decimal" w:pos="328"/>
              </w:tabs>
              <w:spacing w:line="220" w:lineRule="exact"/>
              <w:ind w:right="60"/>
              <w:jc w:val="center"/>
              <w:rPr>
                <w:szCs w:val="22"/>
              </w:rPr>
            </w:pPr>
          </w:p>
        </w:tc>
        <w:tc>
          <w:tcPr>
            <w:tcW w:w="885" w:type="dxa"/>
            <w:vAlign w:val="bottom"/>
          </w:tcPr>
          <w:p w14:paraId="6D09FD92" w14:textId="61210928" w:rsidR="00427B94" w:rsidRPr="00A10174" w:rsidRDefault="00427B94" w:rsidP="00A10174">
            <w:pPr>
              <w:pStyle w:val="acctfourfigures"/>
              <w:tabs>
                <w:tab w:val="clear" w:pos="765"/>
                <w:tab w:val="decimal" w:pos="736"/>
              </w:tabs>
              <w:spacing w:line="220" w:lineRule="exact"/>
              <w:jc w:val="right"/>
              <w:rPr>
                <w:szCs w:val="22"/>
              </w:rPr>
            </w:pPr>
            <w:r w:rsidRPr="00A10174">
              <w:rPr>
                <w:szCs w:val="22"/>
              </w:rPr>
              <w:t>50,000</w:t>
            </w:r>
          </w:p>
        </w:tc>
      </w:tr>
      <w:tr w:rsidR="00427B94" w:rsidRPr="00A10174" w14:paraId="36411C37" w14:textId="77777777" w:rsidTr="00E43A9C">
        <w:trPr>
          <w:cantSplit/>
          <w:trHeight w:val="144"/>
        </w:trPr>
        <w:tc>
          <w:tcPr>
            <w:tcW w:w="2609" w:type="dxa"/>
            <w:vAlign w:val="center"/>
          </w:tcPr>
          <w:p w14:paraId="6B74FD9C" w14:textId="306AED4F" w:rsidR="00427B94" w:rsidRPr="00A10174" w:rsidRDefault="00427B94"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Long-term loans</w:t>
            </w:r>
            <w:r w:rsidRPr="00A10174">
              <w:rPr>
                <w:rFonts w:ascii="Times New Roman" w:hAnsi="Times New Roman" w:cs="Times New Roman"/>
                <w:sz w:val="22"/>
                <w:szCs w:val="22"/>
                <w:cs/>
              </w:rPr>
              <w:t xml:space="preserve"> </w:t>
            </w:r>
            <w:r w:rsidRPr="00A10174">
              <w:rPr>
                <w:rFonts w:ascii="Times New Roman" w:hAnsi="Times New Roman" w:cs="Times New Roman"/>
                <w:sz w:val="22"/>
                <w:szCs w:val="22"/>
              </w:rPr>
              <w:t>from financial institutions (b)</w:t>
            </w:r>
          </w:p>
        </w:tc>
        <w:tc>
          <w:tcPr>
            <w:tcW w:w="946" w:type="dxa"/>
            <w:vAlign w:val="bottom"/>
          </w:tcPr>
          <w:p w14:paraId="0232387F" w14:textId="7F40C621" w:rsidR="00427B94" w:rsidRPr="00A10174" w:rsidRDefault="00687954" w:rsidP="00A10174">
            <w:pPr>
              <w:pStyle w:val="acctfourfigures"/>
              <w:tabs>
                <w:tab w:val="clear" w:pos="765"/>
                <w:tab w:val="decimal" w:pos="750"/>
              </w:tabs>
              <w:spacing w:line="220" w:lineRule="exact"/>
              <w:ind w:left="-91" w:right="48"/>
              <w:jc w:val="right"/>
              <w:rPr>
                <w:szCs w:val="22"/>
              </w:rPr>
            </w:pPr>
            <w:r w:rsidRPr="00A10174">
              <w:rPr>
                <w:szCs w:val="22"/>
              </w:rPr>
              <w:t>17,346</w:t>
            </w:r>
          </w:p>
        </w:tc>
        <w:tc>
          <w:tcPr>
            <w:tcW w:w="178" w:type="dxa"/>
            <w:vAlign w:val="bottom"/>
          </w:tcPr>
          <w:p w14:paraId="5BAE0620" w14:textId="77777777" w:rsidR="00427B94" w:rsidRPr="00A10174" w:rsidRDefault="00427B94" w:rsidP="00A10174">
            <w:pPr>
              <w:pStyle w:val="acctfourfigures"/>
              <w:tabs>
                <w:tab w:val="clear" w:pos="765"/>
              </w:tabs>
              <w:spacing w:line="220" w:lineRule="exact"/>
              <w:ind w:left="-79" w:right="-79"/>
              <w:jc w:val="right"/>
              <w:rPr>
                <w:szCs w:val="22"/>
              </w:rPr>
            </w:pPr>
          </w:p>
        </w:tc>
        <w:tc>
          <w:tcPr>
            <w:tcW w:w="907" w:type="dxa"/>
            <w:vAlign w:val="bottom"/>
          </w:tcPr>
          <w:p w14:paraId="3E2DD6FD" w14:textId="2ACBB52C" w:rsidR="00427B94" w:rsidRPr="00A10174" w:rsidRDefault="00687954" w:rsidP="00A10174">
            <w:pPr>
              <w:pStyle w:val="acctfourfigures"/>
              <w:spacing w:line="220" w:lineRule="exact"/>
              <w:ind w:left="-79"/>
              <w:jc w:val="right"/>
              <w:rPr>
                <w:szCs w:val="22"/>
              </w:rPr>
            </w:pPr>
            <w:r w:rsidRPr="00A10174">
              <w:rPr>
                <w:szCs w:val="22"/>
              </w:rPr>
              <w:t>45,747</w:t>
            </w:r>
          </w:p>
        </w:tc>
        <w:tc>
          <w:tcPr>
            <w:tcW w:w="180" w:type="dxa"/>
            <w:vAlign w:val="bottom"/>
          </w:tcPr>
          <w:p w14:paraId="7F9D7ED3" w14:textId="77777777" w:rsidR="00427B94" w:rsidRPr="00A10174" w:rsidRDefault="00427B94" w:rsidP="00A10174">
            <w:pPr>
              <w:pStyle w:val="acctfourfigures"/>
              <w:spacing w:line="220" w:lineRule="exact"/>
              <w:jc w:val="right"/>
              <w:rPr>
                <w:szCs w:val="22"/>
              </w:rPr>
            </w:pPr>
          </w:p>
        </w:tc>
        <w:tc>
          <w:tcPr>
            <w:tcW w:w="886" w:type="dxa"/>
            <w:vAlign w:val="bottom"/>
          </w:tcPr>
          <w:p w14:paraId="58175977" w14:textId="20682551" w:rsidR="00427B94" w:rsidRPr="00A10174" w:rsidRDefault="00687954" w:rsidP="00A10174">
            <w:pPr>
              <w:pStyle w:val="acctfourfigures"/>
              <w:tabs>
                <w:tab w:val="clear" w:pos="765"/>
                <w:tab w:val="decimal" w:pos="682"/>
              </w:tabs>
              <w:spacing w:line="220" w:lineRule="exact"/>
              <w:ind w:left="-79" w:right="-22"/>
              <w:jc w:val="right"/>
              <w:rPr>
                <w:szCs w:val="22"/>
              </w:rPr>
            </w:pPr>
            <w:r w:rsidRPr="00A10174">
              <w:rPr>
                <w:szCs w:val="22"/>
              </w:rPr>
              <w:t>63,093</w:t>
            </w:r>
          </w:p>
        </w:tc>
        <w:tc>
          <w:tcPr>
            <w:tcW w:w="178" w:type="dxa"/>
            <w:vAlign w:val="bottom"/>
          </w:tcPr>
          <w:p w14:paraId="12D00AF7" w14:textId="77777777" w:rsidR="00427B94" w:rsidRPr="00A10174" w:rsidRDefault="00427B94" w:rsidP="00A10174">
            <w:pPr>
              <w:pStyle w:val="acctfourfigures"/>
              <w:tabs>
                <w:tab w:val="clear" w:pos="765"/>
              </w:tabs>
              <w:spacing w:line="220" w:lineRule="exact"/>
              <w:ind w:left="-79" w:right="-79"/>
              <w:jc w:val="right"/>
              <w:rPr>
                <w:szCs w:val="22"/>
              </w:rPr>
            </w:pPr>
          </w:p>
        </w:tc>
        <w:tc>
          <w:tcPr>
            <w:tcW w:w="947" w:type="dxa"/>
            <w:vAlign w:val="bottom"/>
          </w:tcPr>
          <w:p w14:paraId="52416C50" w14:textId="474EF801" w:rsidR="00427B94" w:rsidRPr="00A10174" w:rsidRDefault="00427B94" w:rsidP="00A10174">
            <w:pPr>
              <w:pStyle w:val="acctfourfigures"/>
              <w:tabs>
                <w:tab w:val="clear" w:pos="765"/>
                <w:tab w:val="decimal" w:pos="741"/>
              </w:tabs>
              <w:spacing w:line="220" w:lineRule="exact"/>
              <w:ind w:left="-91" w:right="-11"/>
              <w:jc w:val="right"/>
              <w:rPr>
                <w:szCs w:val="22"/>
              </w:rPr>
            </w:pPr>
            <w:r w:rsidRPr="00A10174">
              <w:rPr>
                <w:szCs w:val="22"/>
              </w:rPr>
              <w:t>18,071</w:t>
            </w:r>
          </w:p>
        </w:tc>
        <w:tc>
          <w:tcPr>
            <w:tcW w:w="178" w:type="dxa"/>
            <w:vAlign w:val="bottom"/>
          </w:tcPr>
          <w:p w14:paraId="32E516F3" w14:textId="77777777" w:rsidR="00427B94" w:rsidRPr="00A10174" w:rsidRDefault="00427B94" w:rsidP="00A10174">
            <w:pPr>
              <w:pStyle w:val="acctfourfigures"/>
              <w:spacing w:line="220" w:lineRule="exact"/>
              <w:jc w:val="right"/>
              <w:rPr>
                <w:szCs w:val="22"/>
              </w:rPr>
            </w:pPr>
          </w:p>
        </w:tc>
        <w:tc>
          <w:tcPr>
            <w:tcW w:w="938" w:type="dxa"/>
            <w:vAlign w:val="bottom"/>
          </w:tcPr>
          <w:p w14:paraId="19AE329C" w14:textId="397BF008" w:rsidR="00427B94" w:rsidRPr="00A10174" w:rsidRDefault="00427B94" w:rsidP="00A10174">
            <w:pPr>
              <w:pStyle w:val="acctfourfigures"/>
              <w:tabs>
                <w:tab w:val="clear" w:pos="765"/>
                <w:tab w:val="decimal" w:pos="752"/>
              </w:tabs>
              <w:spacing w:line="220" w:lineRule="exact"/>
              <w:ind w:left="-79" w:right="11"/>
              <w:jc w:val="right"/>
              <w:rPr>
                <w:szCs w:val="22"/>
              </w:rPr>
            </w:pPr>
            <w:r w:rsidRPr="00A10174">
              <w:rPr>
                <w:szCs w:val="22"/>
              </w:rPr>
              <w:t>49,997</w:t>
            </w:r>
          </w:p>
        </w:tc>
        <w:tc>
          <w:tcPr>
            <w:tcW w:w="178" w:type="dxa"/>
            <w:vAlign w:val="bottom"/>
          </w:tcPr>
          <w:p w14:paraId="4AD84557" w14:textId="77777777" w:rsidR="00427B94" w:rsidRPr="00A10174" w:rsidRDefault="00427B94" w:rsidP="00A10174">
            <w:pPr>
              <w:pStyle w:val="acctfourfigures"/>
              <w:spacing w:line="220" w:lineRule="exact"/>
              <w:jc w:val="right"/>
              <w:rPr>
                <w:szCs w:val="22"/>
              </w:rPr>
            </w:pPr>
          </w:p>
        </w:tc>
        <w:tc>
          <w:tcPr>
            <w:tcW w:w="885" w:type="dxa"/>
            <w:vAlign w:val="bottom"/>
          </w:tcPr>
          <w:p w14:paraId="65E8FD0F" w14:textId="68971198" w:rsidR="00427B94" w:rsidRPr="00A10174" w:rsidRDefault="00427B94" w:rsidP="00A10174">
            <w:pPr>
              <w:pStyle w:val="acctfourfigures"/>
              <w:tabs>
                <w:tab w:val="clear" w:pos="765"/>
                <w:tab w:val="decimal" w:pos="736"/>
              </w:tabs>
              <w:spacing w:line="220" w:lineRule="exact"/>
              <w:jc w:val="right"/>
              <w:rPr>
                <w:szCs w:val="22"/>
              </w:rPr>
            </w:pPr>
            <w:r w:rsidRPr="00A10174">
              <w:rPr>
                <w:szCs w:val="22"/>
              </w:rPr>
              <w:t>68,068</w:t>
            </w:r>
          </w:p>
        </w:tc>
      </w:tr>
      <w:tr w:rsidR="00427B94" w:rsidRPr="00A10174" w14:paraId="2221DE64" w14:textId="77777777" w:rsidTr="00E43A9C">
        <w:trPr>
          <w:cantSplit/>
          <w:trHeight w:val="144"/>
        </w:trPr>
        <w:tc>
          <w:tcPr>
            <w:tcW w:w="2609" w:type="dxa"/>
            <w:vAlign w:val="center"/>
          </w:tcPr>
          <w:p w14:paraId="7AE435CE" w14:textId="649C8B03" w:rsidR="00427B94" w:rsidRPr="00A10174" w:rsidRDefault="00427B94" w:rsidP="00A10174">
            <w:pPr>
              <w:tabs>
                <w:tab w:val="left" w:pos="191"/>
              </w:tabs>
              <w:spacing w:line="220" w:lineRule="exact"/>
              <w:ind w:left="191" w:hanging="191"/>
              <w:rPr>
                <w:rFonts w:ascii="Times New Roman" w:hAnsi="Times New Roman" w:cs="Times New Roman"/>
                <w:sz w:val="22"/>
                <w:szCs w:val="22"/>
              </w:rPr>
            </w:pPr>
            <w:r w:rsidRPr="00A10174">
              <w:rPr>
                <w:rFonts w:ascii="Times New Roman" w:hAnsi="Times New Roman" w:cs="Times New Roman"/>
                <w:sz w:val="22"/>
                <w:szCs w:val="22"/>
              </w:rPr>
              <w:t>Lease liabilities (c)</w:t>
            </w:r>
          </w:p>
        </w:tc>
        <w:tc>
          <w:tcPr>
            <w:tcW w:w="946" w:type="dxa"/>
            <w:tcBorders>
              <w:bottom w:val="single" w:sz="4" w:space="0" w:color="auto"/>
            </w:tcBorders>
            <w:vAlign w:val="bottom"/>
          </w:tcPr>
          <w:p w14:paraId="1FF11926" w14:textId="4368CB66" w:rsidR="00427B94" w:rsidRPr="00A10174" w:rsidRDefault="00687954" w:rsidP="00A10174">
            <w:pPr>
              <w:pStyle w:val="acctfourfigures"/>
              <w:tabs>
                <w:tab w:val="clear" w:pos="765"/>
                <w:tab w:val="decimal" w:pos="750"/>
              </w:tabs>
              <w:spacing w:line="220" w:lineRule="exact"/>
              <w:ind w:left="-91" w:right="48"/>
              <w:jc w:val="right"/>
              <w:rPr>
                <w:szCs w:val="22"/>
              </w:rPr>
            </w:pPr>
            <w:r w:rsidRPr="00A10174">
              <w:rPr>
                <w:szCs w:val="22"/>
              </w:rPr>
              <w:t>7,926</w:t>
            </w:r>
          </w:p>
        </w:tc>
        <w:tc>
          <w:tcPr>
            <w:tcW w:w="178" w:type="dxa"/>
            <w:vAlign w:val="bottom"/>
          </w:tcPr>
          <w:p w14:paraId="7F5E7D46" w14:textId="77777777" w:rsidR="00427B94" w:rsidRPr="00A10174" w:rsidRDefault="00427B94" w:rsidP="00A10174">
            <w:pPr>
              <w:pStyle w:val="acctfourfigures"/>
              <w:tabs>
                <w:tab w:val="clear" w:pos="765"/>
              </w:tabs>
              <w:spacing w:line="220" w:lineRule="exact"/>
              <w:ind w:left="-79" w:right="-79"/>
              <w:jc w:val="right"/>
              <w:rPr>
                <w:szCs w:val="22"/>
              </w:rPr>
            </w:pPr>
          </w:p>
        </w:tc>
        <w:tc>
          <w:tcPr>
            <w:tcW w:w="907" w:type="dxa"/>
            <w:tcBorders>
              <w:bottom w:val="single" w:sz="4" w:space="0" w:color="auto"/>
            </w:tcBorders>
            <w:vAlign w:val="bottom"/>
          </w:tcPr>
          <w:p w14:paraId="66F8E8A7" w14:textId="019133C2" w:rsidR="00427B94" w:rsidRPr="00A10174" w:rsidRDefault="00687954" w:rsidP="00A10174">
            <w:pPr>
              <w:pStyle w:val="acctfourfigures"/>
              <w:spacing w:line="220" w:lineRule="exact"/>
              <w:ind w:left="-79"/>
              <w:jc w:val="right"/>
              <w:rPr>
                <w:szCs w:val="22"/>
              </w:rPr>
            </w:pPr>
            <w:r w:rsidRPr="00A10174">
              <w:rPr>
                <w:szCs w:val="22"/>
              </w:rPr>
              <w:t>97,601</w:t>
            </w:r>
          </w:p>
        </w:tc>
        <w:tc>
          <w:tcPr>
            <w:tcW w:w="180" w:type="dxa"/>
            <w:vAlign w:val="bottom"/>
          </w:tcPr>
          <w:p w14:paraId="7602432E" w14:textId="77777777" w:rsidR="00427B94" w:rsidRPr="00A10174" w:rsidRDefault="00427B94" w:rsidP="00A10174">
            <w:pPr>
              <w:pStyle w:val="acctfourfigures"/>
              <w:spacing w:line="220" w:lineRule="exact"/>
              <w:jc w:val="right"/>
              <w:rPr>
                <w:szCs w:val="22"/>
              </w:rPr>
            </w:pPr>
          </w:p>
        </w:tc>
        <w:tc>
          <w:tcPr>
            <w:tcW w:w="886" w:type="dxa"/>
            <w:tcBorders>
              <w:bottom w:val="single" w:sz="4" w:space="0" w:color="auto"/>
            </w:tcBorders>
            <w:vAlign w:val="bottom"/>
          </w:tcPr>
          <w:p w14:paraId="4FD826DC" w14:textId="7087E76B" w:rsidR="00427B94" w:rsidRPr="00A10174" w:rsidRDefault="00687954" w:rsidP="00A10174">
            <w:pPr>
              <w:pStyle w:val="acctfourfigures"/>
              <w:tabs>
                <w:tab w:val="clear" w:pos="765"/>
                <w:tab w:val="decimal" w:pos="682"/>
              </w:tabs>
              <w:spacing w:line="220" w:lineRule="exact"/>
              <w:ind w:left="-79" w:right="-22"/>
              <w:jc w:val="right"/>
              <w:rPr>
                <w:szCs w:val="22"/>
              </w:rPr>
            </w:pPr>
            <w:r w:rsidRPr="00A10174">
              <w:rPr>
                <w:szCs w:val="22"/>
              </w:rPr>
              <w:t>105,527</w:t>
            </w:r>
          </w:p>
        </w:tc>
        <w:tc>
          <w:tcPr>
            <w:tcW w:w="178" w:type="dxa"/>
            <w:vAlign w:val="bottom"/>
          </w:tcPr>
          <w:p w14:paraId="3257962C" w14:textId="77777777" w:rsidR="00427B94" w:rsidRPr="00A10174" w:rsidRDefault="00427B94" w:rsidP="00A10174">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4AE8109A" w:rsidR="00427B94" w:rsidRPr="00A10174" w:rsidRDefault="00427B94" w:rsidP="00A10174">
            <w:pPr>
              <w:pStyle w:val="acctfourfigures"/>
              <w:tabs>
                <w:tab w:val="clear" w:pos="765"/>
                <w:tab w:val="decimal" w:pos="741"/>
              </w:tabs>
              <w:spacing w:line="220" w:lineRule="exact"/>
              <w:ind w:left="-91" w:right="-11"/>
              <w:jc w:val="right"/>
              <w:rPr>
                <w:szCs w:val="22"/>
              </w:rPr>
            </w:pPr>
            <w:r w:rsidRPr="00A10174">
              <w:rPr>
                <w:szCs w:val="22"/>
              </w:rPr>
              <w:t>7,736</w:t>
            </w:r>
          </w:p>
        </w:tc>
        <w:tc>
          <w:tcPr>
            <w:tcW w:w="178" w:type="dxa"/>
            <w:vAlign w:val="bottom"/>
          </w:tcPr>
          <w:p w14:paraId="6BDC01F9" w14:textId="77777777" w:rsidR="00427B94" w:rsidRPr="00A10174" w:rsidRDefault="00427B94" w:rsidP="00A10174">
            <w:pPr>
              <w:pStyle w:val="acctfourfigures"/>
              <w:spacing w:line="220" w:lineRule="exact"/>
              <w:jc w:val="right"/>
              <w:rPr>
                <w:szCs w:val="22"/>
              </w:rPr>
            </w:pPr>
          </w:p>
        </w:tc>
        <w:tc>
          <w:tcPr>
            <w:tcW w:w="938" w:type="dxa"/>
            <w:tcBorders>
              <w:bottom w:val="single" w:sz="4" w:space="0" w:color="auto"/>
            </w:tcBorders>
            <w:vAlign w:val="bottom"/>
          </w:tcPr>
          <w:p w14:paraId="72449874" w14:textId="05FB640B" w:rsidR="00427B94" w:rsidRPr="00A10174" w:rsidRDefault="00427B94" w:rsidP="00A10174">
            <w:pPr>
              <w:pStyle w:val="acctfourfigures"/>
              <w:tabs>
                <w:tab w:val="clear" w:pos="765"/>
                <w:tab w:val="decimal" w:pos="752"/>
              </w:tabs>
              <w:spacing w:line="220" w:lineRule="exact"/>
              <w:ind w:left="-79" w:right="11"/>
              <w:jc w:val="right"/>
              <w:rPr>
                <w:szCs w:val="22"/>
              </w:rPr>
            </w:pPr>
            <w:r w:rsidRPr="00A10174">
              <w:rPr>
                <w:szCs w:val="22"/>
              </w:rPr>
              <w:t>99,746</w:t>
            </w:r>
          </w:p>
        </w:tc>
        <w:tc>
          <w:tcPr>
            <w:tcW w:w="178" w:type="dxa"/>
            <w:vAlign w:val="bottom"/>
          </w:tcPr>
          <w:p w14:paraId="4C9982AA" w14:textId="77777777" w:rsidR="00427B94" w:rsidRPr="00A10174" w:rsidRDefault="00427B94" w:rsidP="00A10174">
            <w:pPr>
              <w:pStyle w:val="acctfourfigures"/>
              <w:spacing w:line="220" w:lineRule="exact"/>
              <w:jc w:val="right"/>
              <w:rPr>
                <w:szCs w:val="22"/>
              </w:rPr>
            </w:pPr>
          </w:p>
        </w:tc>
        <w:tc>
          <w:tcPr>
            <w:tcW w:w="885" w:type="dxa"/>
            <w:tcBorders>
              <w:bottom w:val="single" w:sz="4" w:space="0" w:color="auto"/>
            </w:tcBorders>
            <w:vAlign w:val="bottom"/>
          </w:tcPr>
          <w:p w14:paraId="38369C95" w14:textId="190667C7" w:rsidR="00427B94" w:rsidRPr="00A10174" w:rsidRDefault="00427B94" w:rsidP="00A10174">
            <w:pPr>
              <w:pStyle w:val="acctfourfigures"/>
              <w:tabs>
                <w:tab w:val="clear" w:pos="765"/>
                <w:tab w:val="decimal" w:pos="736"/>
              </w:tabs>
              <w:spacing w:line="220" w:lineRule="exact"/>
              <w:jc w:val="right"/>
              <w:rPr>
                <w:szCs w:val="22"/>
              </w:rPr>
            </w:pPr>
            <w:r w:rsidRPr="00A10174">
              <w:rPr>
                <w:szCs w:val="22"/>
              </w:rPr>
              <w:t>107,482</w:t>
            </w:r>
          </w:p>
        </w:tc>
      </w:tr>
      <w:tr w:rsidR="00427B94" w:rsidRPr="00A10174" w14:paraId="66A340D0" w14:textId="77777777" w:rsidTr="00E43A9C">
        <w:trPr>
          <w:cantSplit/>
          <w:trHeight w:val="144"/>
        </w:trPr>
        <w:tc>
          <w:tcPr>
            <w:tcW w:w="2609" w:type="dxa"/>
            <w:vAlign w:val="center"/>
          </w:tcPr>
          <w:p w14:paraId="085D6924" w14:textId="77777777" w:rsidR="00427B94" w:rsidRPr="00A10174" w:rsidRDefault="00427B94" w:rsidP="00A10174">
            <w:pPr>
              <w:tabs>
                <w:tab w:val="left" w:pos="191"/>
              </w:tabs>
              <w:spacing w:line="220" w:lineRule="exact"/>
              <w:ind w:left="191" w:right="-68" w:hanging="191"/>
              <w:rPr>
                <w:rFonts w:ascii="Times New Roman" w:hAnsi="Times New Roman" w:cs="Times New Roman"/>
                <w:sz w:val="22"/>
                <w:szCs w:val="22"/>
              </w:rPr>
            </w:pPr>
            <w:r w:rsidRPr="00A10174">
              <w:rPr>
                <w:rFonts w:ascii="Times New Roman" w:hAnsi="Times New Roman" w:cs="Times New Roman"/>
                <w:b/>
                <w:bCs/>
                <w:sz w:val="22"/>
                <w:szCs w:val="22"/>
              </w:rPr>
              <w:t>Total interest-bearing liabilities</w:t>
            </w:r>
          </w:p>
        </w:tc>
        <w:tc>
          <w:tcPr>
            <w:tcW w:w="946" w:type="dxa"/>
            <w:tcBorders>
              <w:bottom w:val="double" w:sz="4" w:space="0" w:color="auto"/>
            </w:tcBorders>
            <w:vAlign w:val="bottom"/>
          </w:tcPr>
          <w:p w14:paraId="02973025" w14:textId="1A9F2B64" w:rsidR="00427B94" w:rsidRPr="00A10174" w:rsidRDefault="00687954" w:rsidP="00A10174">
            <w:pPr>
              <w:pStyle w:val="acctfourfigures"/>
              <w:tabs>
                <w:tab w:val="clear" w:pos="765"/>
                <w:tab w:val="decimal" w:pos="750"/>
              </w:tabs>
              <w:spacing w:line="220" w:lineRule="exact"/>
              <w:ind w:left="-91" w:right="48"/>
              <w:jc w:val="right"/>
              <w:rPr>
                <w:b/>
                <w:bCs/>
                <w:szCs w:val="22"/>
              </w:rPr>
            </w:pPr>
            <w:r w:rsidRPr="00A10174">
              <w:rPr>
                <w:b/>
                <w:bCs/>
                <w:szCs w:val="22"/>
              </w:rPr>
              <w:t>64,267</w:t>
            </w:r>
          </w:p>
        </w:tc>
        <w:tc>
          <w:tcPr>
            <w:tcW w:w="178" w:type="dxa"/>
            <w:vAlign w:val="bottom"/>
          </w:tcPr>
          <w:p w14:paraId="7D1EB967" w14:textId="77777777" w:rsidR="00427B94" w:rsidRPr="00A10174" w:rsidRDefault="00427B94" w:rsidP="00A10174">
            <w:pPr>
              <w:pStyle w:val="acctfourfigures"/>
              <w:tabs>
                <w:tab w:val="clear" w:pos="765"/>
              </w:tabs>
              <w:spacing w:line="220" w:lineRule="exact"/>
              <w:ind w:left="-79" w:right="-79"/>
              <w:jc w:val="right"/>
              <w:rPr>
                <w:b/>
                <w:bCs/>
                <w:szCs w:val="22"/>
              </w:rPr>
            </w:pPr>
          </w:p>
        </w:tc>
        <w:tc>
          <w:tcPr>
            <w:tcW w:w="907" w:type="dxa"/>
            <w:tcBorders>
              <w:bottom w:val="double" w:sz="4" w:space="0" w:color="auto"/>
            </w:tcBorders>
            <w:vAlign w:val="bottom"/>
          </w:tcPr>
          <w:p w14:paraId="1EBBACF1" w14:textId="28FE41A0" w:rsidR="00427B94" w:rsidRPr="00A10174" w:rsidRDefault="00687954" w:rsidP="00A10174">
            <w:pPr>
              <w:pStyle w:val="acctfourfigures"/>
              <w:spacing w:line="220" w:lineRule="exact"/>
              <w:ind w:left="-79"/>
              <w:jc w:val="right"/>
              <w:rPr>
                <w:b/>
                <w:bCs/>
                <w:szCs w:val="22"/>
              </w:rPr>
            </w:pPr>
            <w:r w:rsidRPr="00A10174">
              <w:rPr>
                <w:b/>
                <w:bCs/>
                <w:szCs w:val="22"/>
              </w:rPr>
              <w:t>143,348</w:t>
            </w:r>
          </w:p>
        </w:tc>
        <w:tc>
          <w:tcPr>
            <w:tcW w:w="180" w:type="dxa"/>
            <w:vAlign w:val="bottom"/>
          </w:tcPr>
          <w:p w14:paraId="20E66229" w14:textId="606B29B9" w:rsidR="00427B94" w:rsidRPr="00A10174" w:rsidRDefault="00427B94" w:rsidP="00A10174">
            <w:pPr>
              <w:pStyle w:val="acctfourfigures"/>
              <w:spacing w:line="220" w:lineRule="exact"/>
              <w:jc w:val="right"/>
              <w:rPr>
                <w:b/>
                <w:bCs/>
                <w:szCs w:val="22"/>
              </w:rPr>
            </w:pPr>
          </w:p>
        </w:tc>
        <w:tc>
          <w:tcPr>
            <w:tcW w:w="886" w:type="dxa"/>
            <w:tcBorders>
              <w:bottom w:val="double" w:sz="4" w:space="0" w:color="auto"/>
            </w:tcBorders>
            <w:vAlign w:val="bottom"/>
          </w:tcPr>
          <w:p w14:paraId="415072BF" w14:textId="0397902F" w:rsidR="00427B94" w:rsidRPr="00A10174" w:rsidRDefault="00687954" w:rsidP="00A10174">
            <w:pPr>
              <w:pStyle w:val="acctfourfigures"/>
              <w:tabs>
                <w:tab w:val="clear" w:pos="765"/>
                <w:tab w:val="decimal" w:pos="682"/>
              </w:tabs>
              <w:spacing w:line="220" w:lineRule="exact"/>
              <w:ind w:left="-79" w:right="-22"/>
              <w:jc w:val="right"/>
              <w:rPr>
                <w:b/>
                <w:bCs/>
                <w:szCs w:val="22"/>
              </w:rPr>
            </w:pPr>
            <w:r w:rsidRPr="00A10174">
              <w:rPr>
                <w:b/>
                <w:bCs/>
                <w:szCs w:val="22"/>
              </w:rPr>
              <w:t>207,615</w:t>
            </w:r>
          </w:p>
        </w:tc>
        <w:tc>
          <w:tcPr>
            <w:tcW w:w="178" w:type="dxa"/>
            <w:vAlign w:val="bottom"/>
          </w:tcPr>
          <w:p w14:paraId="464ED789" w14:textId="77777777" w:rsidR="00427B94" w:rsidRPr="00A10174" w:rsidRDefault="00427B94" w:rsidP="00A10174">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3DDD4E97" w:rsidR="00427B94" w:rsidRPr="00A10174" w:rsidRDefault="00427B94" w:rsidP="00A10174">
            <w:pPr>
              <w:pStyle w:val="acctfourfigures"/>
              <w:tabs>
                <w:tab w:val="clear" w:pos="765"/>
                <w:tab w:val="decimal" w:pos="741"/>
              </w:tabs>
              <w:spacing w:line="220" w:lineRule="exact"/>
              <w:ind w:left="-91" w:right="-11"/>
              <w:jc w:val="right"/>
              <w:rPr>
                <w:b/>
                <w:bCs/>
                <w:szCs w:val="22"/>
              </w:rPr>
            </w:pPr>
            <w:r w:rsidRPr="00A10174">
              <w:rPr>
                <w:b/>
                <w:bCs/>
                <w:szCs w:val="22"/>
              </w:rPr>
              <w:t>75,807</w:t>
            </w:r>
          </w:p>
        </w:tc>
        <w:tc>
          <w:tcPr>
            <w:tcW w:w="178" w:type="dxa"/>
            <w:vAlign w:val="bottom"/>
          </w:tcPr>
          <w:p w14:paraId="3EE44078" w14:textId="77777777" w:rsidR="00427B94" w:rsidRPr="00A10174" w:rsidRDefault="00427B94" w:rsidP="00A10174">
            <w:pPr>
              <w:pStyle w:val="acctfourfigures"/>
              <w:spacing w:line="220" w:lineRule="exact"/>
              <w:jc w:val="right"/>
              <w:rPr>
                <w:b/>
                <w:bCs/>
                <w:szCs w:val="22"/>
              </w:rPr>
            </w:pPr>
          </w:p>
        </w:tc>
        <w:tc>
          <w:tcPr>
            <w:tcW w:w="938" w:type="dxa"/>
            <w:tcBorders>
              <w:bottom w:val="double" w:sz="4" w:space="0" w:color="auto"/>
            </w:tcBorders>
            <w:vAlign w:val="bottom"/>
          </w:tcPr>
          <w:p w14:paraId="558A1C1A" w14:textId="2781B3D5" w:rsidR="00427B94" w:rsidRPr="00A10174" w:rsidRDefault="00427B94" w:rsidP="00A10174">
            <w:pPr>
              <w:pStyle w:val="acctfourfigures"/>
              <w:tabs>
                <w:tab w:val="clear" w:pos="765"/>
                <w:tab w:val="decimal" w:pos="752"/>
              </w:tabs>
              <w:spacing w:line="220" w:lineRule="exact"/>
              <w:ind w:left="-79" w:right="11"/>
              <w:jc w:val="right"/>
              <w:rPr>
                <w:b/>
                <w:bCs/>
                <w:szCs w:val="22"/>
              </w:rPr>
            </w:pPr>
            <w:r w:rsidRPr="00A10174">
              <w:rPr>
                <w:b/>
                <w:bCs/>
                <w:szCs w:val="22"/>
              </w:rPr>
              <w:t>149,743</w:t>
            </w:r>
          </w:p>
        </w:tc>
        <w:tc>
          <w:tcPr>
            <w:tcW w:w="178" w:type="dxa"/>
            <w:vAlign w:val="bottom"/>
          </w:tcPr>
          <w:p w14:paraId="2E64E97D" w14:textId="77777777" w:rsidR="00427B94" w:rsidRPr="00A10174" w:rsidRDefault="00427B94" w:rsidP="00A10174">
            <w:pPr>
              <w:pStyle w:val="acctfourfigures"/>
              <w:spacing w:line="220" w:lineRule="exact"/>
              <w:jc w:val="right"/>
              <w:rPr>
                <w:b/>
                <w:bCs/>
                <w:szCs w:val="22"/>
              </w:rPr>
            </w:pPr>
          </w:p>
        </w:tc>
        <w:tc>
          <w:tcPr>
            <w:tcW w:w="885" w:type="dxa"/>
            <w:tcBorders>
              <w:bottom w:val="double" w:sz="4" w:space="0" w:color="auto"/>
            </w:tcBorders>
            <w:vAlign w:val="bottom"/>
          </w:tcPr>
          <w:p w14:paraId="705E244B" w14:textId="610861F5" w:rsidR="00427B94" w:rsidRPr="00A10174" w:rsidRDefault="00427B94" w:rsidP="00A10174">
            <w:pPr>
              <w:pStyle w:val="acctfourfigures"/>
              <w:tabs>
                <w:tab w:val="clear" w:pos="765"/>
                <w:tab w:val="decimal" w:pos="736"/>
              </w:tabs>
              <w:spacing w:line="220" w:lineRule="exact"/>
              <w:jc w:val="right"/>
              <w:rPr>
                <w:b/>
                <w:bCs/>
                <w:szCs w:val="22"/>
              </w:rPr>
            </w:pPr>
            <w:r w:rsidRPr="00A10174">
              <w:rPr>
                <w:b/>
                <w:bCs/>
                <w:szCs w:val="22"/>
              </w:rPr>
              <w:t>225,550</w:t>
            </w:r>
          </w:p>
        </w:tc>
      </w:tr>
    </w:tbl>
    <w:p w14:paraId="327DFD0F" w14:textId="590E4EE6" w:rsidR="009E12C1" w:rsidRPr="00A10174" w:rsidRDefault="009E12C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B04D06F" w14:textId="0976CD2A" w:rsidR="00F474CA" w:rsidRPr="00A10174" w:rsidRDefault="00D8384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10174">
        <w:rPr>
          <w:rFonts w:ascii="Times New Roman" w:hAnsi="Times New Roman" w:cs="Times New Roman"/>
          <w:spacing w:val="-4"/>
          <w:sz w:val="22"/>
          <w:szCs w:val="22"/>
        </w:rPr>
        <w:t>The Group’s and the Company’s a</w:t>
      </w:r>
      <w:r w:rsidR="00D34CD1" w:rsidRPr="00A10174">
        <w:rPr>
          <w:rFonts w:ascii="Times New Roman" w:hAnsi="Times New Roman" w:cs="Times New Roman"/>
          <w:spacing w:val="-4"/>
          <w:sz w:val="22"/>
          <w:szCs w:val="22"/>
        </w:rPr>
        <w:t>ssets pledged as security for</w:t>
      </w:r>
      <w:r w:rsidR="00F474CA" w:rsidRPr="00A10174">
        <w:rPr>
          <w:rFonts w:ascii="Times New Roman" w:hAnsi="Times New Roman" w:cs="Times New Roman"/>
          <w:spacing w:val="-4"/>
          <w:sz w:val="22"/>
          <w:szCs w:val="22"/>
        </w:rPr>
        <w:t xml:space="preserve"> interest-bearing liabilities, excluding lease liabilities, as at </w:t>
      </w:r>
      <w:r w:rsidR="00427B94" w:rsidRPr="00A10174">
        <w:rPr>
          <w:rFonts w:ascii="Times New Roman" w:hAnsi="Times New Roman" w:cs="Times New Roman"/>
          <w:spacing w:val="-4"/>
          <w:sz w:val="22"/>
          <w:szCs w:val="22"/>
        </w:rPr>
        <w:t>3</w:t>
      </w:r>
      <w:r w:rsidR="00DD5F92" w:rsidRPr="00A10174">
        <w:rPr>
          <w:rFonts w:ascii="Times New Roman" w:hAnsi="Times New Roman" w:cs="Times New Roman"/>
          <w:spacing w:val="-4"/>
          <w:sz w:val="22"/>
          <w:szCs w:val="22"/>
        </w:rPr>
        <w:t xml:space="preserve">0 June </w:t>
      </w:r>
      <w:r w:rsidR="00427B94" w:rsidRPr="00A10174">
        <w:rPr>
          <w:rFonts w:ascii="Times New Roman" w:hAnsi="Times New Roman" w:cs="Times New Roman"/>
          <w:spacing w:val="-4"/>
          <w:sz w:val="22"/>
          <w:szCs w:val="22"/>
        </w:rPr>
        <w:t>2025</w:t>
      </w:r>
      <w:r w:rsidR="009069E1" w:rsidRPr="00A10174">
        <w:rPr>
          <w:rFonts w:ascii="Times New Roman" w:hAnsi="Times New Roman" w:cs="Times New Roman"/>
          <w:spacing w:val="-4"/>
          <w:sz w:val="22"/>
          <w:szCs w:val="22"/>
        </w:rPr>
        <w:t xml:space="preserve"> </w:t>
      </w:r>
      <w:r w:rsidR="003F34FB" w:rsidRPr="00A10174">
        <w:rPr>
          <w:rFonts w:ascii="Times New Roman" w:hAnsi="Times New Roman" w:cs="Times New Roman"/>
          <w:spacing w:val="-4"/>
          <w:sz w:val="22"/>
          <w:szCs w:val="22"/>
        </w:rPr>
        <w:t xml:space="preserve">and </w:t>
      </w:r>
      <w:r w:rsidR="00F474CA" w:rsidRPr="00A10174">
        <w:rPr>
          <w:rFonts w:ascii="Times New Roman" w:hAnsi="Times New Roman" w:cs="Times New Roman"/>
          <w:spacing w:val="-4"/>
          <w:sz w:val="22"/>
          <w:szCs w:val="22"/>
        </w:rPr>
        <w:t>31 December</w:t>
      </w:r>
      <w:r w:rsidR="003F34FB" w:rsidRPr="00A10174">
        <w:rPr>
          <w:rFonts w:ascii="Times New Roman" w:hAnsi="Times New Roman" w:cs="Times New Roman"/>
          <w:spacing w:val="-4"/>
          <w:sz w:val="22"/>
          <w:szCs w:val="22"/>
        </w:rPr>
        <w:t xml:space="preserve"> 20</w:t>
      </w:r>
      <w:r w:rsidR="00D40697" w:rsidRPr="00A10174">
        <w:rPr>
          <w:rFonts w:ascii="Times New Roman" w:hAnsi="Times New Roman" w:cs="Times New Roman"/>
          <w:spacing w:val="-4"/>
          <w:sz w:val="22"/>
          <w:szCs w:val="22"/>
        </w:rPr>
        <w:t>2</w:t>
      </w:r>
      <w:r w:rsidR="00427B94" w:rsidRPr="00A10174">
        <w:rPr>
          <w:rFonts w:ascii="Times New Roman" w:hAnsi="Times New Roman" w:cs="Times New Roman"/>
          <w:spacing w:val="-4"/>
          <w:sz w:val="22"/>
          <w:szCs w:val="22"/>
        </w:rPr>
        <w:t>4</w:t>
      </w:r>
      <w:r w:rsidR="00F474CA" w:rsidRPr="00A10174">
        <w:rPr>
          <w:rFonts w:ascii="Times New Roman" w:hAnsi="Times New Roman" w:cs="Times New Roman"/>
          <w:spacing w:val="-4"/>
          <w:sz w:val="22"/>
          <w:szCs w:val="22"/>
        </w:rPr>
        <w:t xml:space="preserve"> were </w:t>
      </w:r>
      <w:r w:rsidR="00D34CD1" w:rsidRPr="00A10174">
        <w:rPr>
          <w:rFonts w:ascii="Times New Roman" w:hAnsi="Times New Roman" w:cs="Times New Roman"/>
          <w:spacing w:val="-4"/>
          <w:sz w:val="22"/>
          <w:szCs w:val="22"/>
        </w:rPr>
        <w:t>as</w:t>
      </w:r>
      <w:r w:rsidR="00F474CA" w:rsidRPr="00A10174">
        <w:rPr>
          <w:rFonts w:ascii="Times New Roman" w:hAnsi="Times New Roman" w:cs="Times New Roman"/>
          <w:spacing w:val="-4"/>
          <w:sz w:val="22"/>
          <w:szCs w:val="22"/>
        </w:rPr>
        <w:t xml:space="preserve"> follow</w:t>
      </w:r>
      <w:r w:rsidR="00D34CD1" w:rsidRPr="00A10174">
        <w:rPr>
          <w:rFonts w:ascii="Times New Roman" w:hAnsi="Times New Roman" w:cs="Times New Roman"/>
          <w:spacing w:val="-4"/>
          <w:sz w:val="22"/>
          <w:szCs w:val="22"/>
        </w:rPr>
        <w:t>s</w:t>
      </w:r>
      <w:r w:rsidR="00F474CA" w:rsidRPr="00A10174">
        <w:rPr>
          <w:rFonts w:ascii="Times New Roman" w:hAnsi="Times New Roman" w:cs="Times New Roman"/>
          <w:spacing w:val="-4"/>
          <w:sz w:val="22"/>
          <w:szCs w:val="22"/>
        </w:rPr>
        <w:t>:</w:t>
      </w:r>
    </w:p>
    <w:p w14:paraId="35AA2695" w14:textId="5B96FD77" w:rsidR="00F474CA" w:rsidRPr="00A10174" w:rsidRDefault="00F474C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84" w:type="dxa"/>
        <w:tblInd w:w="450" w:type="dxa"/>
        <w:tblLayout w:type="fixed"/>
        <w:tblCellMar>
          <w:left w:w="79" w:type="dxa"/>
          <w:right w:w="79" w:type="dxa"/>
        </w:tblCellMar>
        <w:tblLook w:val="0000" w:firstRow="0" w:lastRow="0" w:firstColumn="0" w:lastColumn="0" w:noHBand="0" w:noVBand="0"/>
      </w:tblPr>
      <w:tblGrid>
        <w:gridCol w:w="2430"/>
        <w:gridCol w:w="1621"/>
        <w:gridCol w:w="180"/>
        <w:gridCol w:w="1621"/>
        <w:gridCol w:w="180"/>
        <w:gridCol w:w="1432"/>
        <w:gridCol w:w="182"/>
        <w:gridCol w:w="1438"/>
      </w:tblGrid>
      <w:tr w:rsidR="005434BF" w:rsidRPr="00A10174" w14:paraId="2F3A502C" w14:textId="77777777" w:rsidTr="00C31197">
        <w:trPr>
          <w:cantSplit/>
          <w:trHeight w:val="144"/>
          <w:tblHeader/>
        </w:trPr>
        <w:tc>
          <w:tcPr>
            <w:tcW w:w="2430" w:type="dxa"/>
            <w:vAlign w:val="center"/>
          </w:tcPr>
          <w:p w14:paraId="043A5721" w14:textId="77777777" w:rsidR="005434BF" w:rsidRPr="00A10174" w:rsidRDefault="005434BF" w:rsidP="00A10174">
            <w:pPr>
              <w:pStyle w:val="acctfourfigures"/>
              <w:spacing w:line="240" w:lineRule="auto"/>
              <w:rPr>
                <w:b/>
                <w:bCs/>
                <w:i/>
                <w:iCs/>
                <w:szCs w:val="22"/>
              </w:rPr>
            </w:pPr>
          </w:p>
        </w:tc>
        <w:tc>
          <w:tcPr>
            <w:tcW w:w="3422" w:type="dxa"/>
            <w:gridSpan w:val="3"/>
            <w:vAlign w:val="center"/>
          </w:tcPr>
          <w:p w14:paraId="290A87A0" w14:textId="243C038B" w:rsidR="005434BF" w:rsidRPr="00A10174" w:rsidRDefault="005434BF" w:rsidP="00A10174">
            <w:pPr>
              <w:pStyle w:val="acctmergecolhdg"/>
              <w:spacing w:line="240" w:lineRule="auto"/>
              <w:rPr>
                <w:b w:val="0"/>
                <w:bCs/>
                <w:szCs w:val="22"/>
              </w:rPr>
            </w:pPr>
            <w:r w:rsidRPr="00A10174">
              <w:rPr>
                <w:szCs w:val="22"/>
              </w:rPr>
              <w:t>Consolidated financial statements</w:t>
            </w:r>
          </w:p>
        </w:tc>
        <w:tc>
          <w:tcPr>
            <w:tcW w:w="180" w:type="dxa"/>
            <w:vAlign w:val="center"/>
          </w:tcPr>
          <w:p w14:paraId="1401C079" w14:textId="77777777" w:rsidR="005434BF" w:rsidRPr="00A10174" w:rsidRDefault="005434BF" w:rsidP="00A10174">
            <w:pPr>
              <w:pStyle w:val="acctmergecolhdg"/>
              <w:spacing w:line="240" w:lineRule="auto"/>
              <w:rPr>
                <w:b w:val="0"/>
                <w:bCs/>
                <w:szCs w:val="22"/>
              </w:rPr>
            </w:pPr>
          </w:p>
        </w:tc>
        <w:tc>
          <w:tcPr>
            <w:tcW w:w="3052" w:type="dxa"/>
            <w:gridSpan w:val="3"/>
            <w:vAlign w:val="center"/>
          </w:tcPr>
          <w:p w14:paraId="4BA90BE6" w14:textId="050E3E9D" w:rsidR="005434BF" w:rsidRPr="00A10174" w:rsidRDefault="005434BF" w:rsidP="00A10174">
            <w:pPr>
              <w:pStyle w:val="acctmergecolhdg"/>
              <w:spacing w:line="240" w:lineRule="auto"/>
              <w:rPr>
                <w:b w:val="0"/>
                <w:bCs/>
                <w:szCs w:val="22"/>
              </w:rPr>
            </w:pPr>
            <w:r w:rsidRPr="00A10174">
              <w:rPr>
                <w:szCs w:val="22"/>
              </w:rPr>
              <w:t>Separate financial statements</w:t>
            </w:r>
          </w:p>
        </w:tc>
      </w:tr>
      <w:tr w:rsidR="001960E4" w:rsidRPr="00A10174" w14:paraId="3BE464BD" w14:textId="77777777" w:rsidTr="005434BF">
        <w:trPr>
          <w:cantSplit/>
          <w:trHeight w:val="144"/>
          <w:tblHeader/>
        </w:trPr>
        <w:tc>
          <w:tcPr>
            <w:tcW w:w="2430" w:type="dxa"/>
            <w:vAlign w:val="center"/>
          </w:tcPr>
          <w:p w14:paraId="35AE07F9" w14:textId="77777777" w:rsidR="00C3481C" w:rsidRPr="00A10174" w:rsidRDefault="00C3481C" w:rsidP="00A10174">
            <w:pPr>
              <w:pStyle w:val="acctfourfigures"/>
              <w:spacing w:line="240" w:lineRule="auto"/>
              <w:rPr>
                <w:b/>
                <w:bCs/>
                <w:i/>
                <w:iCs/>
                <w:szCs w:val="22"/>
              </w:rPr>
            </w:pPr>
          </w:p>
        </w:tc>
        <w:tc>
          <w:tcPr>
            <w:tcW w:w="1621" w:type="dxa"/>
            <w:vAlign w:val="center"/>
          </w:tcPr>
          <w:p w14:paraId="7074B78B" w14:textId="5A7D2D3E" w:rsidR="00C3481C" w:rsidRPr="00A10174" w:rsidRDefault="009E2D3F" w:rsidP="00A10174">
            <w:pPr>
              <w:pStyle w:val="acctmergecolhdg"/>
              <w:spacing w:line="240" w:lineRule="auto"/>
              <w:rPr>
                <w:b w:val="0"/>
                <w:bCs/>
                <w:szCs w:val="22"/>
              </w:rPr>
            </w:pPr>
            <w:r w:rsidRPr="00A10174">
              <w:rPr>
                <w:b w:val="0"/>
                <w:bCs/>
                <w:szCs w:val="22"/>
              </w:rPr>
              <w:t>30 June</w:t>
            </w:r>
          </w:p>
        </w:tc>
        <w:tc>
          <w:tcPr>
            <w:tcW w:w="180" w:type="dxa"/>
            <w:vAlign w:val="center"/>
          </w:tcPr>
          <w:p w14:paraId="48B23267" w14:textId="77777777" w:rsidR="00C3481C" w:rsidRPr="00A10174" w:rsidRDefault="00C3481C" w:rsidP="00A10174">
            <w:pPr>
              <w:pStyle w:val="acctmergecolhdg"/>
              <w:spacing w:line="240" w:lineRule="auto"/>
              <w:rPr>
                <w:b w:val="0"/>
                <w:bCs/>
                <w:szCs w:val="22"/>
              </w:rPr>
            </w:pPr>
          </w:p>
        </w:tc>
        <w:tc>
          <w:tcPr>
            <w:tcW w:w="1621" w:type="dxa"/>
            <w:vAlign w:val="center"/>
          </w:tcPr>
          <w:p w14:paraId="77446A43" w14:textId="587E107B" w:rsidR="00C3481C" w:rsidRPr="00A10174" w:rsidRDefault="00C3481C" w:rsidP="00A10174">
            <w:pPr>
              <w:pStyle w:val="acctmergecolhdg"/>
              <w:spacing w:line="240" w:lineRule="auto"/>
              <w:rPr>
                <w:b w:val="0"/>
                <w:bCs/>
                <w:szCs w:val="22"/>
              </w:rPr>
            </w:pPr>
            <w:r w:rsidRPr="00A10174">
              <w:rPr>
                <w:b w:val="0"/>
                <w:bCs/>
                <w:szCs w:val="22"/>
              </w:rPr>
              <w:t>31 December</w:t>
            </w:r>
          </w:p>
        </w:tc>
        <w:tc>
          <w:tcPr>
            <w:tcW w:w="180" w:type="dxa"/>
            <w:vAlign w:val="center"/>
          </w:tcPr>
          <w:p w14:paraId="16AD8C2C" w14:textId="77777777" w:rsidR="00C3481C" w:rsidRPr="00A10174" w:rsidRDefault="00C3481C" w:rsidP="00A10174">
            <w:pPr>
              <w:pStyle w:val="acctmergecolhdg"/>
              <w:spacing w:line="240" w:lineRule="auto"/>
              <w:rPr>
                <w:b w:val="0"/>
                <w:bCs/>
                <w:szCs w:val="22"/>
              </w:rPr>
            </w:pPr>
          </w:p>
        </w:tc>
        <w:tc>
          <w:tcPr>
            <w:tcW w:w="1432" w:type="dxa"/>
            <w:vAlign w:val="center"/>
          </w:tcPr>
          <w:p w14:paraId="1AE722F8" w14:textId="3E1119A7" w:rsidR="00C3481C" w:rsidRPr="00A10174" w:rsidRDefault="009E2D3F" w:rsidP="00A10174">
            <w:pPr>
              <w:pStyle w:val="acctmergecolhdg"/>
              <w:spacing w:line="240" w:lineRule="auto"/>
              <w:rPr>
                <w:b w:val="0"/>
                <w:bCs/>
                <w:szCs w:val="22"/>
              </w:rPr>
            </w:pPr>
            <w:r w:rsidRPr="00A10174">
              <w:rPr>
                <w:b w:val="0"/>
                <w:bCs/>
                <w:szCs w:val="22"/>
              </w:rPr>
              <w:t>30 June</w:t>
            </w:r>
          </w:p>
        </w:tc>
        <w:tc>
          <w:tcPr>
            <w:tcW w:w="182" w:type="dxa"/>
            <w:vAlign w:val="center"/>
          </w:tcPr>
          <w:p w14:paraId="3035334D" w14:textId="77777777" w:rsidR="00C3481C" w:rsidRPr="00A10174" w:rsidRDefault="00C3481C" w:rsidP="00A10174">
            <w:pPr>
              <w:pStyle w:val="acctmergecolhdg"/>
              <w:spacing w:line="240" w:lineRule="auto"/>
              <w:rPr>
                <w:b w:val="0"/>
                <w:bCs/>
                <w:szCs w:val="22"/>
              </w:rPr>
            </w:pPr>
          </w:p>
        </w:tc>
        <w:tc>
          <w:tcPr>
            <w:tcW w:w="1438" w:type="dxa"/>
            <w:vAlign w:val="center"/>
          </w:tcPr>
          <w:p w14:paraId="03FDD516" w14:textId="3F117C62" w:rsidR="00C3481C" w:rsidRPr="00A10174" w:rsidRDefault="00C3481C" w:rsidP="00A10174">
            <w:pPr>
              <w:pStyle w:val="acctmergecolhdg"/>
              <w:spacing w:line="240" w:lineRule="auto"/>
              <w:rPr>
                <w:b w:val="0"/>
                <w:bCs/>
                <w:szCs w:val="22"/>
              </w:rPr>
            </w:pPr>
            <w:r w:rsidRPr="00A10174">
              <w:rPr>
                <w:b w:val="0"/>
                <w:bCs/>
                <w:szCs w:val="22"/>
              </w:rPr>
              <w:t>31 December</w:t>
            </w:r>
          </w:p>
        </w:tc>
      </w:tr>
      <w:tr w:rsidR="001960E4" w:rsidRPr="00A10174" w14:paraId="1742C3EB" w14:textId="77777777" w:rsidTr="005434BF">
        <w:trPr>
          <w:cantSplit/>
          <w:trHeight w:val="144"/>
          <w:tblHeader/>
        </w:trPr>
        <w:tc>
          <w:tcPr>
            <w:tcW w:w="2430" w:type="dxa"/>
            <w:vAlign w:val="center"/>
          </w:tcPr>
          <w:p w14:paraId="2BF233F1" w14:textId="77777777" w:rsidR="00BA2AC0" w:rsidRPr="00A10174" w:rsidRDefault="00BA2AC0" w:rsidP="00A10174">
            <w:pPr>
              <w:pStyle w:val="acctfourfigures"/>
              <w:spacing w:line="240" w:lineRule="auto"/>
              <w:rPr>
                <w:b/>
                <w:bCs/>
                <w:i/>
                <w:iCs/>
                <w:szCs w:val="22"/>
              </w:rPr>
            </w:pPr>
          </w:p>
        </w:tc>
        <w:tc>
          <w:tcPr>
            <w:tcW w:w="1621" w:type="dxa"/>
            <w:vAlign w:val="center"/>
          </w:tcPr>
          <w:p w14:paraId="05BF7075" w14:textId="6A639C6E" w:rsidR="00BA2AC0" w:rsidRPr="00A10174" w:rsidRDefault="00BA2AC0" w:rsidP="00A10174">
            <w:pPr>
              <w:pStyle w:val="acctmergecolhdg"/>
              <w:spacing w:line="240" w:lineRule="auto"/>
              <w:rPr>
                <w:b w:val="0"/>
                <w:bCs/>
                <w:szCs w:val="22"/>
              </w:rPr>
            </w:pPr>
            <w:r w:rsidRPr="00A10174">
              <w:rPr>
                <w:b w:val="0"/>
                <w:bCs/>
                <w:szCs w:val="22"/>
              </w:rPr>
              <w:t>202</w:t>
            </w:r>
            <w:r w:rsidR="00427B94" w:rsidRPr="00A10174">
              <w:rPr>
                <w:b w:val="0"/>
                <w:bCs/>
                <w:szCs w:val="22"/>
              </w:rPr>
              <w:t>5</w:t>
            </w:r>
          </w:p>
        </w:tc>
        <w:tc>
          <w:tcPr>
            <w:tcW w:w="180" w:type="dxa"/>
            <w:vAlign w:val="center"/>
          </w:tcPr>
          <w:p w14:paraId="1C49EC0F" w14:textId="77777777" w:rsidR="00BA2AC0" w:rsidRPr="00A10174" w:rsidRDefault="00BA2AC0" w:rsidP="00A10174">
            <w:pPr>
              <w:pStyle w:val="acctmergecolhdg"/>
              <w:spacing w:line="240" w:lineRule="auto"/>
              <w:rPr>
                <w:b w:val="0"/>
                <w:bCs/>
                <w:szCs w:val="22"/>
              </w:rPr>
            </w:pPr>
          </w:p>
        </w:tc>
        <w:tc>
          <w:tcPr>
            <w:tcW w:w="1621" w:type="dxa"/>
            <w:vAlign w:val="center"/>
          </w:tcPr>
          <w:p w14:paraId="5AF1ADBA" w14:textId="04E74BC5" w:rsidR="00BA2AC0" w:rsidRPr="00A10174" w:rsidRDefault="00427B94" w:rsidP="00A10174">
            <w:pPr>
              <w:pStyle w:val="acctmergecolhdg"/>
              <w:spacing w:line="240" w:lineRule="auto"/>
              <w:rPr>
                <w:b w:val="0"/>
                <w:bCs/>
                <w:szCs w:val="22"/>
              </w:rPr>
            </w:pPr>
            <w:r w:rsidRPr="00A10174">
              <w:rPr>
                <w:b w:val="0"/>
                <w:bCs/>
                <w:szCs w:val="22"/>
              </w:rPr>
              <w:t>2024</w:t>
            </w:r>
          </w:p>
        </w:tc>
        <w:tc>
          <w:tcPr>
            <w:tcW w:w="180" w:type="dxa"/>
            <w:vAlign w:val="center"/>
          </w:tcPr>
          <w:p w14:paraId="04A28DD8" w14:textId="77777777" w:rsidR="00BA2AC0" w:rsidRPr="00A10174" w:rsidRDefault="00BA2AC0" w:rsidP="00A10174">
            <w:pPr>
              <w:pStyle w:val="acctmergecolhdg"/>
              <w:spacing w:line="240" w:lineRule="auto"/>
              <w:rPr>
                <w:b w:val="0"/>
                <w:bCs/>
                <w:szCs w:val="22"/>
              </w:rPr>
            </w:pPr>
          </w:p>
        </w:tc>
        <w:tc>
          <w:tcPr>
            <w:tcW w:w="1432" w:type="dxa"/>
            <w:vAlign w:val="center"/>
          </w:tcPr>
          <w:p w14:paraId="6B283FB4" w14:textId="47E3D15D" w:rsidR="00BA2AC0" w:rsidRPr="00A10174" w:rsidRDefault="00427B94" w:rsidP="00A10174">
            <w:pPr>
              <w:pStyle w:val="acctmergecolhdg"/>
              <w:spacing w:line="240" w:lineRule="auto"/>
              <w:rPr>
                <w:b w:val="0"/>
                <w:bCs/>
                <w:szCs w:val="22"/>
              </w:rPr>
            </w:pPr>
            <w:r w:rsidRPr="00A10174">
              <w:rPr>
                <w:b w:val="0"/>
                <w:bCs/>
                <w:szCs w:val="22"/>
              </w:rPr>
              <w:t>2025</w:t>
            </w:r>
          </w:p>
        </w:tc>
        <w:tc>
          <w:tcPr>
            <w:tcW w:w="182" w:type="dxa"/>
            <w:vAlign w:val="center"/>
          </w:tcPr>
          <w:p w14:paraId="0220CAFD" w14:textId="77777777" w:rsidR="00BA2AC0" w:rsidRPr="00A10174" w:rsidRDefault="00BA2AC0" w:rsidP="00A10174">
            <w:pPr>
              <w:pStyle w:val="acctmergecolhdg"/>
              <w:spacing w:line="240" w:lineRule="auto"/>
              <w:rPr>
                <w:b w:val="0"/>
                <w:bCs/>
                <w:szCs w:val="22"/>
              </w:rPr>
            </w:pPr>
          </w:p>
        </w:tc>
        <w:tc>
          <w:tcPr>
            <w:tcW w:w="1438" w:type="dxa"/>
            <w:vAlign w:val="center"/>
          </w:tcPr>
          <w:p w14:paraId="3F180348" w14:textId="74179A32" w:rsidR="00BA2AC0" w:rsidRPr="00A10174" w:rsidRDefault="00427B94" w:rsidP="00A10174">
            <w:pPr>
              <w:pStyle w:val="acctmergecolhdg"/>
              <w:spacing w:line="240" w:lineRule="auto"/>
              <w:rPr>
                <w:b w:val="0"/>
                <w:bCs/>
                <w:szCs w:val="22"/>
                <w:lang w:bidi="th-TH"/>
              </w:rPr>
            </w:pPr>
            <w:r w:rsidRPr="00A10174">
              <w:rPr>
                <w:b w:val="0"/>
                <w:bCs/>
                <w:szCs w:val="22"/>
              </w:rPr>
              <w:t>2024</w:t>
            </w:r>
          </w:p>
        </w:tc>
      </w:tr>
      <w:tr w:rsidR="005434BF" w:rsidRPr="00A10174" w14:paraId="00949553" w14:textId="77777777" w:rsidTr="00C31197">
        <w:trPr>
          <w:cantSplit/>
          <w:trHeight w:val="144"/>
          <w:tblHeader/>
        </w:trPr>
        <w:tc>
          <w:tcPr>
            <w:tcW w:w="2430" w:type="dxa"/>
            <w:vAlign w:val="center"/>
          </w:tcPr>
          <w:p w14:paraId="2346B215" w14:textId="77777777" w:rsidR="005434BF" w:rsidRPr="00A10174" w:rsidRDefault="005434BF" w:rsidP="00A10174">
            <w:pPr>
              <w:pStyle w:val="acctfourfigures"/>
              <w:spacing w:line="240" w:lineRule="auto"/>
              <w:rPr>
                <w:b/>
                <w:bCs/>
                <w:i/>
                <w:iCs/>
                <w:szCs w:val="22"/>
              </w:rPr>
            </w:pPr>
          </w:p>
        </w:tc>
        <w:tc>
          <w:tcPr>
            <w:tcW w:w="6654" w:type="dxa"/>
            <w:gridSpan w:val="7"/>
            <w:vAlign w:val="center"/>
          </w:tcPr>
          <w:p w14:paraId="2B554068" w14:textId="1A3D6A67" w:rsidR="005434BF" w:rsidRPr="00A10174" w:rsidRDefault="005434BF" w:rsidP="00A10174">
            <w:pPr>
              <w:pStyle w:val="acctmergecolhdg"/>
              <w:spacing w:line="240" w:lineRule="auto"/>
              <w:rPr>
                <w:b w:val="0"/>
                <w:bCs/>
                <w:szCs w:val="22"/>
              </w:rPr>
            </w:pPr>
            <w:r w:rsidRPr="00A10174">
              <w:rPr>
                <w:b w:val="0"/>
                <w:bCs/>
                <w:i/>
                <w:iCs/>
                <w:szCs w:val="22"/>
                <w:lang w:bidi="th-TH"/>
              </w:rPr>
              <w:t>(in thousand Baht)</w:t>
            </w:r>
          </w:p>
        </w:tc>
      </w:tr>
      <w:tr w:rsidR="00427B94" w:rsidRPr="00A10174" w14:paraId="19262CF6" w14:textId="77777777" w:rsidTr="005434BF">
        <w:trPr>
          <w:cantSplit/>
          <w:trHeight w:val="144"/>
        </w:trPr>
        <w:tc>
          <w:tcPr>
            <w:tcW w:w="2430" w:type="dxa"/>
            <w:vAlign w:val="center"/>
          </w:tcPr>
          <w:p w14:paraId="4F3B14ED" w14:textId="156312D7" w:rsidR="00427B94" w:rsidRPr="00A10174" w:rsidRDefault="00427B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Other non-current   </w:t>
            </w:r>
            <w:r w:rsidRPr="00A10174">
              <w:rPr>
                <w:rFonts w:ascii="Times New Roman" w:hAnsi="Times New Roman" w:cs="Times New Roman"/>
                <w:sz w:val="22"/>
                <w:szCs w:val="22"/>
              </w:rPr>
              <w:br/>
              <w:t xml:space="preserve">   financial assets</w:t>
            </w:r>
          </w:p>
        </w:tc>
        <w:tc>
          <w:tcPr>
            <w:tcW w:w="1621" w:type="dxa"/>
            <w:vAlign w:val="bottom"/>
          </w:tcPr>
          <w:p w14:paraId="289EB173" w14:textId="00587DE1" w:rsidR="00427B94" w:rsidRPr="00A10174" w:rsidRDefault="00687954" w:rsidP="00A10174">
            <w:pPr>
              <w:pStyle w:val="acctfourfigures"/>
              <w:tabs>
                <w:tab w:val="clear" w:pos="765"/>
                <w:tab w:val="decimal" w:pos="1818"/>
              </w:tabs>
              <w:spacing w:line="240" w:lineRule="auto"/>
              <w:ind w:right="11"/>
              <w:jc w:val="right"/>
              <w:rPr>
                <w:szCs w:val="22"/>
              </w:rPr>
            </w:pPr>
            <w:r w:rsidRPr="00A10174">
              <w:rPr>
                <w:szCs w:val="22"/>
              </w:rPr>
              <w:t>6,146</w:t>
            </w:r>
          </w:p>
        </w:tc>
        <w:tc>
          <w:tcPr>
            <w:tcW w:w="180" w:type="dxa"/>
            <w:vAlign w:val="bottom"/>
          </w:tcPr>
          <w:p w14:paraId="6B0A4B16" w14:textId="77777777" w:rsidR="00427B94" w:rsidRPr="00A10174" w:rsidRDefault="00427B94" w:rsidP="00A10174">
            <w:pPr>
              <w:pStyle w:val="acctfourfigures"/>
              <w:tabs>
                <w:tab w:val="clear" w:pos="765"/>
                <w:tab w:val="decimal" w:pos="911"/>
              </w:tabs>
              <w:spacing w:line="240" w:lineRule="auto"/>
              <w:jc w:val="right"/>
              <w:rPr>
                <w:szCs w:val="22"/>
              </w:rPr>
            </w:pPr>
          </w:p>
        </w:tc>
        <w:tc>
          <w:tcPr>
            <w:tcW w:w="1621" w:type="dxa"/>
            <w:vAlign w:val="bottom"/>
          </w:tcPr>
          <w:p w14:paraId="04EF81AF" w14:textId="6F75DC3B" w:rsidR="00427B94" w:rsidRPr="00A10174" w:rsidRDefault="00427B94" w:rsidP="00A10174">
            <w:pPr>
              <w:pStyle w:val="acctfourfigures"/>
              <w:tabs>
                <w:tab w:val="clear" w:pos="765"/>
                <w:tab w:val="decimal" w:pos="911"/>
              </w:tabs>
              <w:spacing w:line="240" w:lineRule="auto"/>
              <w:jc w:val="right"/>
              <w:rPr>
                <w:szCs w:val="22"/>
              </w:rPr>
            </w:pPr>
            <w:r w:rsidRPr="00A10174">
              <w:rPr>
                <w:szCs w:val="22"/>
              </w:rPr>
              <w:t>6,0</w:t>
            </w:r>
            <w:r w:rsidR="009565DA" w:rsidRPr="00A10174">
              <w:rPr>
                <w:szCs w:val="22"/>
              </w:rPr>
              <w:t>87</w:t>
            </w:r>
          </w:p>
        </w:tc>
        <w:tc>
          <w:tcPr>
            <w:tcW w:w="180" w:type="dxa"/>
            <w:vAlign w:val="bottom"/>
          </w:tcPr>
          <w:p w14:paraId="734EBF42" w14:textId="77777777" w:rsidR="00427B94" w:rsidRPr="00A10174" w:rsidRDefault="00427B94" w:rsidP="00A10174">
            <w:pPr>
              <w:pStyle w:val="acctfourfigures"/>
              <w:tabs>
                <w:tab w:val="clear" w:pos="765"/>
                <w:tab w:val="decimal" w:pos="911"/>
              </w:tabs>
              <w:spacing w:line="240" w:lineRule="auto"/>
              <w:jc w:val="right"/>
              <w:rPr>
                <w:szCs w:val="22"/>
              </w:rPr>
            </w:pPr>
          </w:p>
        </w:tc>
        <w:tc>
          <w:tcPr>
            <w:tcW w:w="1432" w:type="dxa"/>
            <w:vAlign w:val="bottom"/>
          </w:tcPr>
          <w:p w14:paraId="2F0C3905" w14:textId="46FD1DEA" w:rsidR="00427B94" w:rsidRPr="00A10174" w:rsidRDefault="00687954" w:rsidP="00A10174">
            <w:pPr>
              <w:pStyle w:val="acctfourfigures"/>
              <w:tabs>
                <w:tab w:val="clear" w:pos="765"/>
                <w:tab w:val="decimal" w:pos="997"/>
              </w:tabs>
              <w:spacing w:line="240" w:lineRule="auto"/>
              <w:ind w:right="11"/>
              <w:jc w:val="right"/>
              <w:rPr>
                <w:szCs w:val="22"/>
              </w:rPr>
            </w:pPr>
            <w:r w:rsidRPr="00A10174">
              <w:rPr>
                <w:szCs w:val="22"/>
              </w:rPr>
              <w:t>4,610</w:t>
            </w:r>
          </w:p>
        </w:tc>
        <w:tc>
          <w:tcPr>
            <w:tcW w:w="182" w:type="dxa"/>
            <w:vAlign w:val="bottom"/>
          </w:tcPr>
          <w:p w14:paraId="02F439FB" w14:textId="77777777" w:rsidR="00427B94" w:rsidRPr="00A10174" w:rsidRDefault="00427B94" w:rsidP="00A10174">
            <w:pPr>
              <w:pStyle w:val="acctfourfigures"/>
              <w:tabs>
                <w:tab w:val="clear" w:pos="765"/>
                <w:tab w:val="decimal" w:pos="911"/>
              </w:tabs>
              <w:spacing w:line="240" w:lineRule="auto"/>
              <w:jc w:val="right"/>
              <w:rPr>
                <w:szCs w:val="22"/>
              </w:rPr>
            </w:pPr>
          </w:p>
        </w:tc>
        <w:tc>
          <w:tcPr>
            <w:tcW w:w="1438" w:type="dxa"/>
            <w:vAlign w:val="bottom"/>
          </w:tcPr>
          <w:p w14:paraId="6E60F865" w14:textId="48A17D10" w:rsidR="00427B94" w:rsidRPr="00A10174" w:rsidRDefault="00427B94" w:rsidP="00A10174">
            <w:pPr>
              <w:pStyle w:val="acctfourfigures"/>
              <w:tabs>
                <w:tab w:val="clear" w:pos="765"/>
                <w:tab w:val="decimal" w:pos="911"/>
              </w:tabs>
              <w:spacing w:line="240" w:lineRule="auto"/>
              <w:ind w:right="11"/>
              <w:jc w:val="right"/>
              <w:rPr>
                <w:szCs w:val="22"/>
              </w:rPr>
            </w:pPr>
            <w:r w:rsidRPr="00A10174">
              <w:rPr>
                <w:szCs w:val="22"/>
              </w:rPr>
              <w:t>4,566</w:t>
            </w:r>
          </w:p>
        </w:tc>
      </w:tr>
      <w:tr w:rsidR="00427B94" w:rsidRPr="00A10174" w14:paraId="5C19BB2A" w14:textId="77777777" w:rsidTr="005434BF">
        <w:trPr>
          <w:cantSplit/>
          <w:trHeight w:val="144"/>
        </w:trPr>
        <w:tc>
          <w:tcPr>
            <w:tcW w:w="2430" w:type="dxa"/>
            <w:vAlign w:val="center"/>
          </w:tcPr>
          <w:p w14:paraId="6E5AFC86" w14:textId="2D15F747" w:rsidR="00427B94" w:rsidRPr="00A10174" w:rsidRDefault="00427B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Property, plant and </w:t>
            </w:r>
            <w:r w:rsidRPr="00A10174">
              <w:rPr>
                <w:rFonts w:ascii="Times New Roman" w:hAnsi="Times New Roman" w:cs="Times New Roman"/>
                <w:sz w:val="22"/>
                <w:szCs w:val="22"/>
              </w:rPr>
              <w:br/>
              <w:t xml:space="preserve">   equipment - at cost</w:t>
            </w:r>
          </w:p>
        </w:tc>
        <w:tc>
          <w:tcPr>
            <w:tcW w:w="1621" w:type="dxa"/>
            <w:tcBorders>
              <w:bottom w:val="single" w:sz="4" w:space="0" w:color="auto"/>
            </w:tcBorders>
            <w:vAlign w:val="bottom"/>
          </w:tcPr>
          <w:p w14:paraId="33967FD7" w14:textId="15DD1AA8" w:rsidR="00427B94" w:rsidRPr="00A10174" w:rsidRDefault="00687954" w:rsidP="00A10174">
            <w:pPr>
              <w:pStyle w:val="acctfourfigures"/>
              <w:tabs>
                <w:tab w:val="clear" w:pos="765"/>
                <w:tab w:val="decimal" w:pos="1818"/>
              </w:tabs>
              <w:spacing w:line="240" w:lineRule="auto"/>
              <w:ind w:right="11"/>
              <w:jc w:val="right"/>
              <w:rPr>
                <w:szCs w:val="22"/>
              </w:rPr>
            </w:pPr>
            <w:r w:rsidRPr="00A10174">
              <w:rPr>
                <w:szCs w:val="22"/>
              </w:rPr>
              <w:t>227,842</w:t>
            </w:r>
          </w:p>
        </w:tc>
        <w:tc>
          <w:tcPr>
            <w:tcW w:w="180" w:type="dxa"/>
            <w:vAlign w:val="bottom"/>
          </w:tcPr>
          <w:p w14:paraId="2FB328F5" w14:textId="77777777" w:rsidR="00427B94" w:rsidRPr="00A10174" w:rsidRDefault="00427B94" w:rsidP="00A10174">
            <w:pPr>
              <w:pStyle w:val="acctfourfigures"/>
              <w:tabs>
                <w:tab w:val="clear" w:pos="765"/>
                <w:tab w:val="decimal" w:pos="911"/>
              </w:tabs>
              <w:spacing w:line="240" w:lineRule="auto"/>
              <w:jc w:val="right"/>
              <w:rPr>
                <w:szCs w:val="22"/>
              </w:rPr>
            </w:pPr>
          </w:p>
        </w:tc>
        <w:tc>
          <w:tcPr>
            <w:tcW w:w="1621" w:type="dxa"/>
            <w:tcBorders>
              <w:bottom w:val="single" w:sz="4" w:space="0" w:color="auto"/>
            </w:tcBorders>
            <w:vAlign w:val="bottom"/>
          </w:tcPr>
          <w:p w14:paraId="07370E48" w14:textId="2D105767" w:rsidR="00427B94" w:rsidRPr="00A10174" w:rsidRDefault="00427B94" w:rsidP="00A10174">
            <w:pPr>
              <w:pStyle w:val="acctfourfigures"/>
              <w:tabs>
                <w:tab w:val="clear" w:pos="765"/>
                <w:tab w:val="decimal" w:pos="911"/>
              </w:tabs>
              <w:spacing w:line="240" w:lineRule="auto"/>
              <w:jc w:val="right"/>
              <w:rPr>
                <w:szCs w:val="22"/>
              </w:rPr>
            </w:pPr>
            <w:r w:rsidRPr="00A10174">
              <w:rPr>
                <w:szCs w:val="22"/>
              </w:rPr>
              <w:t>191,861</w:t>
            </w:r>
          </w:p>
        </w:tc>
        <w:tc>
          <w:tcPr>
            <w:tcW w:w="180" w:type="dxa"/>
            <w:vAlign w:val="bottom"/>
          </w:tcPr>
          <w:p w14:paraId="662B9A60" w14:textId="77777777" w:rsidR="00427B94" w:rsidRPr="00A10174" w:rsidRDefault="00427B94" w:rsidP="00A1017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0B8E14FB" w:rsidR="00427B94" w:rsidRPr="00A10174" w:rsidRDefault="00687954" w:rsidP="00A10174">
            <w:pPr>
              <w:pStyle w:val="acctfourfigures"/>
              <w:tabs>
                <w:tab w:val="clear" w:pos="765"/>
                <w:tab w:val="decimal" w:pos="997"/>
              </w:tabs>
              <w:spacing w:line="240" w:lineRule="auto"/>
              <w:ind w:right="11"/>
              <w:jc w:val="right"/>
              <w:rPr>
                <w:szCs w:val="22"/>
              </w:rPr>
            </w:pPr>
            <w:r w:rsidRPr="00A10174">
              <w:rPr>
                <w:szCs w:val="22"/>
              </w:rPr>
              <w:t>205,412</w:t>
            </w:r>
          </w:p>
        </w:tc>
        <w:tc>
          <w:tcPr>
            <w:tcW w:w="182" w:type="dxa"/>
            <w:vAlign w:val="bottom"/>
          </w:tcPr>
          <w:p w14:paraId="4EA94B3A" w14:textId="77777777" w:rsidR="00427B94" w:rsidRPr="00A10174" w:rsidRDefault="00427B94" w:rsidP="00A1017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38FADF5D" w:rsidR="00427B94" w:rsidRPr="00A10174" w:rsidRDefault="00427B94" w:rsidP="00A10174">
            <w:pPr>
              <w:pStyle w:val="acctfourfigures"/>
              <w:tabs>
                <w:tab w:val="clear" w:pos="765"/>
                <w:tab w:val="decimal" w:pos="911"/>
              </w:tabs>
              <w:spacing w:line="240" w:lineRule="auto"/>
              <w:ind w:right="11"/>
              <w:jc w:val="right"/>
              <w:rPr>
                <w:szCs w:val="22"/>
              </w:rPr>
            </w:pPr>
            <w:r w:rsidRPr="00A10174">
              <w:rPr>
                <w:szCs w:val="22"/>
              </w:rPr>
              <w:t>169,431</w:t>
            </w:r>
          </w:p>
        </w:tc>
      </w:tr>
      <w:tr w:rsidR="00427B94" w:rsidRPr="00A10174" w14:paraId="2130D738" w14:textId="77777777" w:rsidTr="005434BF">
        <w:trPr>
          <w:cantSplit/>
          <w:trHeight w:val="144"/>
        </w:trPr>
        <w:tc>
          <w:tcPr>
            <w:tcW w:w="2430" w:type="dxa"/>
            <w:vAlign w:val="center"/>
          </w:tcPr>
          <w:p w14:paraId="622E1F8F" w14:textId="23502F9C" w:rsidR="00427B94" w:rsidRPr="00A10174" w:rsidRDefault="00427B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Total</w:t>
            </w:r>
          </w:p>
        </w:tc>
        <w:tc>
          <w:tcPr>
            <w:tcW w:w="1621" w:type="dxa"/>
            <w:tcBorders>
              <w:top w:val="single" w:sz="4" w:space="0" w:color="auto"/>
              <w:bottom w:val="double" w:sz="4" w:space="0" w:color="auto"/>
            </w:tcBorders>
            <w:vAlign w:val="center"/>
          </w:tcPr>
          <w:p w14:paraId="1E7DA0F8" w14:textId="33EDD046" w:rsidR="00427B94" w:rsidRPr="00A10174" w:rsidRDefault="00687954" w:rsidP="00A10174">
            <w:pPr>
              <w:pStyle w:val="acctfourfigures"/>
              <w:tabs>
                <w:tab w:val="clear" w:pos="765"/>
                <w:tab w:val="decimal" w:pos="1818"/>
              </w:tabs>
              <w:spacing w:line="240" w:lineRule="auto"/>
              <w:ind w:right="11"/>
              <w:jc w:val="right"/>
              <w:rPr>
                <w:b/>
                <w:bCs/>
                <w:szCs w:val="22"/>
              </w:rPr>
            </w:pPr>
            <w:r w:rsidRPr="00A10174">
              <w:rPr>
                <w:b/>
                <w:bCs/>
                <w:szCs w:val="22"/>
              </w:rPr>
              <w:t>233,988</w:t>
            </w:r>
          </w:p>
        </w:tc>
        <w:tc>
          <w:tcPr>
            <w:tcW w:w="180" w:type="dxa"/>
            <w:vAlign w:val="center"/>
          </w:tcPr>
          <w:p w14:paraId="549512C6" w14:textId="77777777" w:rsidR="00427B94" w:rsidRPr="00A10174" w:rsidRDefault="00427B94" w:rsidP="00A10174">
            <w:pPr>
              <w:pStyle w:val="acctfourfigures"/>
              <w:tabs>
                <w:tab w:val="clear" w:pos="765"/>
                <w:tab w:val="decimal" w:pos="911"/>
              </w:tabs>
              <w:spacing w:line="240" w:lineRule="auto"/>
              <w:jc w:val="right"/>
              <w:rPr>
                <w:b/>
                <w:bCs/>
                <w:szCs w:val="22"/>
              </w:rPr>
            </w:pPr>
          </w:p>
        </w:tc>
        <w:tc>
          <w:tcPr>
            <w:tcW w:w="1621" w:type="dxa"/>
            <w:tcBorders>
              <w:top w:val="single" w:sz="4" w:space="0" w:color="auto"/>
              <w:bottom w:val="double" w:sz="4" w:space="0" w:color="auto"/>
            </w:tcBorders>
            <w:vAlign w:val="center"/>
          </w:tcPr>
          <w:p w14:paraId="75FE171C" w14:textId="513D6B02" w:rsidR="00427B94" w:rsidRPr="00A10174" w:rsidRDefault="00427B94" w:rsidP="00A10174">
            <w:pPr>
              <w:pStyle w:val="acctfourfigures"/>
              <w:tabs>
                <w:tab w:val="clear" w:pos="765"/>
                <w:tab w:val="decimal" w:pos="911"/>
              </w:tabs>
              <w:spacing w:line="240" w:lineRule="auto"/>
              <w:jc w:val="right"/>
              <w:rPr>
                <w:rFonts w:cstheme="minorBidi"/>
                <w:b/>
                <w:bCs/>
                <w:szCs w:val="28"/>
                <w:cs/>
                <w:lang w:bidi="th-TH"/>
              </w:rPr>
            </w:pPr>
            <w:r w:rsidRPr="00A10174">
              <w:rPr>
                <w:b/>
                <w:bCs/>
                <w:szCs w:val="22"/>
              </w:rPr>
              <w:t>197,</w:t>
            </w:r>
            <w:r w:rsidR="009565DA" w:rsidRPr="00A10174">
              <w:rPr>
                <w:b/>
                <w:bCs/>
                <w:szCs w:val="22"/>
              </w:rPr>
              <w:t>948</w:t>
            </w:r>
          </w:p>
        </w:tc>
        <w:tc>
          <w:tcPr>
            <w:tcW w:w="180" w:type="dxa"/>
            <w:vAlign w:val="center"/>
          </w:tcPr>
          <w:p w14:paraId="2FC97D91" w14:textId="77777777" w:rsidR="00427B94" w:rsidRPr="00A10174" w:rsidRDefault="00427B94" w:rsidP="00A10174">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1341C4CF" w:rsidR="00427B94" w:rsidRPr="00A10174" w:rsidRDefault="00687954" w:rsidP="00A10174">
            <w:pPr>
              <w:pStyle w:val="acctfourfigures"/>
              <w:tabs>
                <w:tab w:val="clear" w:pos="765"/>
                <w:tab w:val="decimal" w:pos="997"/>
              </w:tabs>
              <w:spacing w:line="240" w:lineRule="auto"/>
              <w:ind w:right="11"/>
              <w:jc w:val="right"/>
              <w:rPr>
                <w:b/>
                <w:bCs/>
                <w:szCs w:val="22"/>
              </w:rPr>
            </w:pPr>
            <w:r w:rsidRPr="00A10174">
              <w:rPr>
                <w:b/>
                <w:bCs/>
                <w:szCs w:val="22"/>
              </w:rPr>
              <w:t>210,022</w:t>
            </w:r>
          </w:p>
        </w:tc>
        <w:tc>
          <w:tcPr>
            <w:tcW w:w="182" w:type="dxa"/>
            <w:vAlign w:val="center"/>
          </w:tcPr>
          <w:p w14:paraId="1F0B2652" w14:textId="77777777" w:rsidR="00427B94" w:rsidRPr="00A10174" w:rsidRDefault="00427B94" w:rsidP="00A10174">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4001C270" w:rsidR="00427B94" w:rsidRPr="00A10174" w:rsidRDefault="00427B94" w:rsidP="00A10174">
            <w:pPr>
              <w:pStyle w:val="acctfourfigures"/>
              <w:tabs>
                <w:tab w:val="clear" w:pos="765"/>
                <w:tab w:val="decimal" w:pos="911"/>
              </w:tabs>
              <w:spacing w:line="240" w:lineRule="auto"/>
              <w:ind w:right="11"/>
              <w:jc w:val="right"/>
              <w:rPr>
                <w:b/>
                <w:bCs/>
                <w:szCs w:val="22"/>
              </w:rPr>
            </w:pPr>
            <w:r w:rsidRPr="00A10174">
              <w:rPr>
                <w:b/>
                <w:bCs/>
                <w:szCs w:val="22"/>
              </w:rPr>
              <w:t>173,997</w:t>
            </w:r>
          </w:p>
        </w:tc>
      </w:tr>
    </w:tbl>
    <w:p w14:paraId="6EB76C07" w14:textId="7A745809" w:rsidR="00891070" w:rsidRPr="00A10174" w:rsidRDefault="0089107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5C271D81" w:rsidR="000D6E76" w:rsidRPr="00A10174" w:rsidRDefault="00E4260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10174">
        <w:rPr>
          <w:rFonts w:ascii="Times New Roman" w:hAnsi="Times New Roman" w:cs="Times New Roman"/>
          <w:spacing w:val="-4"/>
          <w:sz w:val="22"/>
          <w:szCs w:val="22"/>
        </w:rPr>
        <w:t xml:space="preserve">The periods to maturity of interest-bearing liabilities, excluding lease liabilities, as at </w:t>
      </w:r>
      <w:r w:rsidR="00427B94" w:rsidRPr="00A10174">
        <w:rPr>
          <w:rFonts w:ascii="Times New Roman" w:hAnsi="Times New Roman" w:cs="Times New Roman"/>
          <w:spacing w:val="-4"/>
          <w:sz w:val="22"/>
          <w:szCs w:val="22"/>
        </w:rPr>
        <w:t>3</w:t>
      </w:r>
      <w:r w:rsidR="009E2D3F" w:rsidRPr="00A10174">
        <w:rPr>
          <w:rFonts w:ascii="Times New Roman" w:hAnsi="Times New Roman" w:cs="Times New Roman"/>
          <w:spacing w:val="-4"/>
          <w:sz w:val="22"/>
          <w:szCs w:val="22"/>
        </w:rPr>
        <w:t xml:space="preserve">0 June </w:t>
      </w:r>
      <w:r w:rsidR="00427B94" w:rsidRPr="00A10174">
        <w:rPr>
          <w:rFonts w:ascii="Times New Roman" w:hAnsi="Times New Roman" w:cs="Times New Roman"/>
          <w:spacing w:val="-4"/>
          <w:sz w:val="22"/>
          <w:szCs w:val="22"/>
        </w:rPr>
        <w:t>2025</w:t>
      </w:r>
      <w:r w:rsidR="009069E1" w:rsidRPr="00A10174">
        <w:rPr>
          <w:rFonts w:ascii="Times New Roman" w:hAnsi="Times New Roman" w:cs="Times New Roman"/>
          <w:spacing w:val="-4"/>
          <w:sz w:val="22"/>
          <w:szCs w:val="22"/>
        </w:rPr>
        <w:t xml:space="preserve"> </w:t>
      </w:r>
      <w:r w:rsidR="003F34FB" w:rsidRPr="00A10174">
        <w:rPr>
          <w:rFonts w:ascii="Times New Roman" w:hAnsi="Times New Roman" w:cs="Times New Roman"/>
          <w:spacing w:val="-4"/>
          <w:sz w:val="22"/>
          <w:szCs w:val="22"/>
        </w:rPr>
        <w:t>and</w:t>
      </w:r>
      <w:r w:rsidR="007B097E" w:rsidRPr="00A10174">
        <w:rPr>
          <w:rFonts w:ascii="Times New Roman" w:hAnsi="Times New Roman" w:cs="Times New Roman"/>
          <w:spacing w:val="-4"/>
          <w:sz w:val="22"/>
          <w:szCs w:val="22"/>
        </w:rPr>
        <w:t xml:space="preserve"> </w:t>
      </w:r>
      <w:r w:rsidR="009E2D3F" w:rsidRPr="00A10174">
        <w:rPr>
          <w:rFonts w:ascii="Times New Roman" w:hAnsi="Times New Roman" w:cs="Times New Roman"/>
          <w:spacing w:val="-4"/>
          <w:sz w:val="22"/>
          <w:szCs w:val="22"/>
        </w:rPr>
        <w:t xml:space="preserve">    </w:t>
      </w:r>
      <w:r w:rsidRPr="00A10174">
        <w:rPr>
          <w:rFonts w:ascii="Times New Roman" w:hAnsi="Times New Roman" w:cs="Times New Roman"/>
          <w:spacing w:val="-4"/>
          <w:sz w:val="22"/>
          <w:szCs w:val="22"/>
        </w:rPr>
        <w:t>31 December</w:t>
      </w:r>
      <w:r w:rsidR="003F34FB" w:rsidRPr="00A10174">
        <w:rPr>
          <w:rFonts w:ascii="Times New Roman" w:hAnsi="Times New Roman" w:cs="Times New Roman"/>
          <w:spacing w:val="-4"/>
          <w:sz w:val="22"/>
          <w:szCs w:val="22"/>
        </w:rPr>
        <w:t xml:space="preserve"> 20</w:t>
      </w:r>
      <w:r w:rsidR="00D40697" w:rsidRPr="00A10174">
        <w:rPr>
          <w:rFonts w:ascii="Times New Roman" w:hAnsi="Times New Roman" w:cs="Times New Roman"/>
          <w:spacing w:val="-4"/>
          <w:sz w:val="22"/>
          <w:szCs w:val="22"/>
        </w:rPr>
        <w:t>2</w:t>
      </w:r>
      <w:r w:rsidR="00427B94" w:rsidRPr="00A10174">
        <w:rPr>
          <w:rFonts w:ascii="Times New Roman" w:hAnsi="Times New Roman" w:cs="Times New Roman"/>
          <w:sz w:val="22"/>
          <w:szCs w:val="22"/>
        </w:rPr>
        <w:t>4</w:t>
      </w:r>
      <w:r w:rsidR="009069E1" w:rsidRPr="00A10174">
        <w:rPr>
          <w:rFonts w:ascii="Times New Roman" w:hAnsi="Times New Roman" w:cs="Times New Roman"/>
          <w:sz w:val="22"/>
          <w:szCs w:val="22"/>
        </w:rPr>
        <w:t xml:space="preserve"> </w:t>
      </w:r>
      <w:r w:rsidRPr="00A10174">
        <w:rPr>
          <w:rFonts w:ascii="Times New Roman" w:hAnsi="Times New Roman" w:cs="Times New Roman"/>
          <w:sz w:val="22"/>
          <w:szCs w:val="22"/>
        </w:rPr>
        <w:t>were as follows:</w:t>
      </w:r>
    </w:p>
    <w:p w14:paraId="12812FD3" w14:textId="77777777" w:rsidR="007B097E" w:rsidRPr="00A10174"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4" w:type="dxa"/>
        <w:tblInd w:w="450" w:type="dxa"/>
        <w:tblLayout w:type="fixed"/>
        <w:tblCellMar>
          <w:left w:w="79" w:type="dxa"/>
          <w:right w:w="79" w:type="dxa"/>
        </w:tblCellMar>
        <w:tblLook w:val="0000" w:firstRow="0" w:lastRow="0" w:firstColumn="0" w:lastColumn="0" w:noHBand="0" w:noVBand="0"/>
      </w:tblPr>
      <w:tblGrid>
        <w:gridCol w:w="2430"/>
        <w:gridCol w:w="1621"/>
        <w:gridCol w:w="180"/>
        <w:gridCol w:w="1621"/>
        <w:gridCol w:w="180"/>
        <w:gridCol w:w="1432"/>
        <w:gridCol w:w="182"/>
        <w:gridCol w:w="1438"/>
      </w:tblGrid>
      <w:tr w:rsidR="004B31D7" w:rsidRPr="00A10174" w14:paraId="4E0D2AA8" w14:textId="77777777" w:rsidTr="00C31197">
        <w:trPr>
          <w:cantSplit/>
          <w:trHeight w:val="144"/>
          <w:tblHeader/>
        </w:trPr>
        <w:tc>
          <w:tcPr>
            <w:tcW w:w="2430" w:type="dxa"/>
            <w:vAlign w:val="center"/>
          </w:tcPr>
          <w:p w14:paraId="773C7B0B" w14:textId="77777777" w:rsidR="004B31D7" w:rsidRPr="00A10174" w:rsidRDefault="004B31D7" w:rsidP="00A10174">
            <w:pPr>
              <w:pStyle w:val="acctfourfigures"/>
              <w:spacing w:line="240" w:lineRule="auto"/>
              <w:rPr>
                <w:b/>
                <w:bCs/>
                <w:i/>
                <w:iCs/>
                <w:szCs w:val="22"/>
              </w:rPr>
            </w:pPr>
          </w:p>
        </w:tc>
        <w:tc>
          <w:tcPr>
            <w:tcW w:w="3422" w:type="dxa"/>
            <w:gridSpan w:val="3"/>
            <w:vAlign w:val="center"/>
          </w:tcPr>
          <w:p w14:paraId="66493EB8" w14:textId="77777777" w:rsidR="004B31D7" w:rsidRPr="00A10174" w:rsidRDefault="004B31D7" w:rsidP="00A10174">
            <w:pPr>
              <w:pStyle w:val="acctmergecolhdg"/>
              <w:spacing w:line="240" w:lineRule="auto"/>
              <w:rPr>
                <w:b w:val="0"/>
                <w:bCs/>
                <w:szCs w:val="22"/>
              </w:rPr>
            </w:pPr>
            <w:r w:rsidRPr="00A10174">
              <w:rPr>
                <w:szCs w:val="22"/>
              </w:rPr>
              <w:t>Consolidated financial statements</w:t>
            </w:r>
          </w:p>
        </w:tc>
        <w:tc>
          <w:tcPr>
            <w:tcW w:w="180" w:type="dxa"/>
            <w:vAlign w:val="center"/>
          </w:tcPr>
          <w:p w14:paraId="22F7FE13" w14:textId="77777777" w:rsidR="004B31D7" w:rsidRPr="00A10174" w:rsidRDefault="004B31D7" w:rsidP="00A10174">
            <w:pPr>
              <w:pStyle w:val="acctmergecolhdg"/>
              <w:spacing w:line="240" w:lineRule="auto"/>
              <w:rPr>
                <w:b w:val="0"/>
                <w:bCs/>
                <w:szCs w:val="22"/>
              </w:rPr>
            </w:pPr>
          </w:p>
        </w:tc>
        <w:tc>
          <w:tcPr>
            <w:tcW w:w="3052" w:type="dxa"/>
            <w:gridSpan w:val="3"/>
            <w:vAlign w:val="center"/>
          </w:tcPr>
          <w:p w14:paraId="1EDAE197" w14:textId="77777777" w:rsidR="004B31D7" w:rsidRPr="00A10174" w:rsidRDefault="004B31D7" w:rsidP="00A10174">
            <w:pPr>
              <w:pStyle w:val="acctmergecolhdg"/>
              <w:spacing w:line="240" w:lineRule="auto"/>
              <w:rPr>
                <w:b w:val="0"/>
                <w:bCs/>
                <w:szCs w:val="22"/>
              </w:rPr>
            </w:pPr>
            <w:r w:rsidRPr="00A10174">
              <w:rPr>
                <w:szCs w:val="22"/>
              </w:rPr>
              <w:t>Separate financial statements</w:t>
            </w:r>
          </w:p>
        </w:tc>
      </w:tr>
      <w:tr w:rsidR="004B31D7" w:rsidRPr="00A10174" w14:paraId="2131C1AF" w14:textId="77777777" w:rsidTr="00C31197">
        <w:trPr>
          <w:cantSplit/>
          <w:trHeight w:val="144"/>
          <w:tblHeader/>
        </w:trPr>
        <w:tc>
          <w:tcPr>
            <w:tcW w:w="2430" w:type="dxa"/>
            <w:vAlign w:val="center"/>
          </w:tcPr>
          <w:p w14:paraId="6A2A4FD6" w14:textId="77777777" w:rsidR="004B31D7" w:rsidRPr="00A10174" w:rsidRDefault="004B31D7" w:rsidP="00A10174">
            <w:pPr>
              <w:pStyle w:val="acctfourfigures"/>
              <w:spacing w:line="240" w:lineRule="auto"/>
              <w:rPr>
                <w:b/>
                <w:bCs/>
                <w:i/>
                <w:iCs/>
                <w:szCs w:val="22"/>
              </w:rPr>
            </w:pPr>
          </w:p>
        </w:tc>
        <w:tc>
          <w:tcPr>
            <w:tcW w:w="1621" w:type="dxa"/>
            <w:vAlign w:val="center"/>
          </w:tcPr>
          <w:p w14:paraId="7445B8A7" w14:textId="77777777" w:rsidR="004B31D7" w:rsidRPr="00A10174" w:rsidRDefault="004B31D7" w:rsidP="00A10174">
            <w:pPr>
              <w:pStyle w:val="acctmergecolhdg"/>
              <w:spacing w:line="240" w:lineRule="auto"/>
              <w:rPr>
                <w:b w:val="0"/>
                <w:bCs/>
                <w:szCs w:val="22"/>
              </w:rPr>
            </w:pPr>
            <w:r w:rsidRPr="00A10174">
              <w:rPr>
                <w:b w:val="0"/>
                <w:bCs/>
                <w:szCs w:val="22"/>
              </w:rPr>
              <w:t>30 June</w:t>
            </w:r>
          </w:p>
        </w:tc>
        <w:tc>
          <w:tcPr>
            <w:tcW w:w="180" w:type="dxa"/>
            <w:vAlign w:val="center"/>
          </w:tcPr>
          <w:p w14:paraId="31C9DECC" w14:textId="77777777" w:rsidR="004B31D7" w:rsidRPr="00A10174" w:rsidRDefault="004B31D7" w:rsidP="00A10174">
            <w:pPr>
              <w:pStyle w:val="acctmergecolhdg"/>
              <w:spacing w:line="240" w:lineRule="auto"/>
              <w:rPr>
                <w:b w:val="0"/>
                <w:bCs/>
                <w:szCs w:val="22"/>
              </w:rPr>
            </w:pPr>
          </w:p>
        </w:tc>
        <w:tc>
          <w:tcPr>
            <w:tcW w:w="1621" w:type="dxa"/>
            <w:vAlign w:val="center"/>
          </w:tcPr>
          <w:p w14:paraId="287502F7" w14:textId="77777777" w:rsidR="004B31D7" w:rsidRPr="00A10174" w:rsidRDefault="004B31D7" w:rsidP="00A10174">
            <w:pPr>
              <w:pStyle w:val="acctmergecolhdg"/>
              <w:spacing w:line="240" w:lineRule="auto"/>
              <w:rPr>
                <w:b w:val="0"/>
                <w:bCs/>
                <w:szCs w:val="22"/>
              </w:rPr>
            </w:pPr>
            <w:r w:rsidRPr="00A10174">
              <w:rPr>
                <w:b w:val="0"/>
                <w:bCs/>
                <w:szCs w:val="22"/>
              </w:rPr>
              <w:t>31 December</w:t>
            </w:r>
          </w:p>
        </w:tc>
        <w:tc>
          <w:tcPr>
            <w:tcW w:w="180" w:type="dxa"/>
            <w:vAlign w:val="center"/>
          </w:tcPr>
          <w:p w14:paraId="2BFF82D1" w14:textId="77777777" w:rsidR="004B31D7" w:rsidRPr="00A10174" w:rsidRDefault="004B31D7" w:rsidP="00A10174">
            <w:pPr>
              <w:pStyle w:val="acctmergecolhdg"/>
              <w:spacing w:line="240" w:lineRule="auto"/>
              <w:rPr>
                <w:b w:val="0"/>
                <w:bCs/>
                <w:szCs w:val="22"/>
              </w:rPr>
            </w:pPr>
          </w:p>
        </w:tc>
        <w:tc>
          <w:tcPr>
            <w:tcW w:w="1432" w:type="dxa"/>
            <w:vAlign w:val="center"/>
          </w:tcPr>
          <w:p w14:paraId="044A518A" w14:textId="77777777" w:rsidR="004B31D7" w:rsidRPr="00A10174" w:rsidRDefault="004B31D7" w:rsidP="00A10174">
            <w:pPr>
              <w:pStyle w:val="acctmergecolhdg"/>
              <w:spacing w:line="240" w:lineRule="auto"/>
              <w:rPr>
                <w:b w:val="0"/>
                <w:bCs/>
                <w:szCs w:val="22"/>
              </w:rPr>
            </w:pPr>
            <w:r w:rsidRPr="00A10174">
              <w:rPr>
                <w:b w:val="0"/>
                <w:bCs/>
                <w:szCs w:val="22"/>
              </w:rPr>
              <w:t>30 June</w:t>
            </w:r>
          </w:p>
        </w:tc>
        <w:tc>
          <w:tcPr>
            <w:tcW w:w="182" w:type="dxa"/>
            <w:vAlign w:val="center"/>
          </w:tcPr>
          <w:p w14:paraId="3226C4CB" w14:textId="77777777" w:rsidR="004B31D7" w:rsidRPr="00A10174" w:rsidRDefault="004B31D7" w:rsidP="00A10174">
            <w:pPr>
              <w:pStyle w:val="acctmergecolhdg"/>
              <w:spacing w:line="240" w:lineRule="auto"/>
              <w:rPr>
                <w:b w:val="0"/>
                <w:bCs/>
                <w:szCs w:val="22"/>
              </w:rPr>
            </w:pPr>
          </w:p>
        </w:tc>
        <w:tc>
          <w:tcPr>
            <w:tcW w:w="1438" w:type="dxa"/>
            <w:vAlign w:val="center"/>
          </w:tcPr>
          <w:p w14:paraId="1458794A" w14:textId="77777777" w:rsidR="004B31D7" w:rsidRPr="00A10174" w:rsidRDefault="004B31D7" w:rsidP="00A10174">
            <w:pPr>
              <w:pStyle w:val="acctmergecolhdg"/>
              <w:spacing w:line="240" w:lineRule="auto"/>
              <w:rPr>
                <w:b w:val="0"/>
                <w:bCs/>
                <w:szCs w:val="22"/>
              </w:rPr>
            </w:pPr>
            <w:r w:rsidRPr="00A10174">
              <w:rPr>
                <w:b w:val="0"/>
                <w:bCs/>
                <w:szCs w:val="22"/>
              </w:rPr>
              <w:t>31 December</w:t>
            </w:r>
          </w:p>
        </w:tc>
      </w:tr>
      <w:tr w:rsidR="004B31D7" w:rsidRPr="00A10174" w14:paraId="7E9C0747" w14:textId="77777777" w:rsidTr="00C31197">
        <w:trPr>
          <w:cantSplit/>
          <w:trHeight w:val="144"/>
          <w:tblHeader/>
        </w:trPr>
        <w:tc>
          <w:tcPr>
            <w:tcW w:w="2430" w:type="dxa"/>
            <w:vAlign w:val="center"/>
          </w:tcPr>
          <w:p w14:paraId="0CE01A17" w14:textId="77777777" w:rsidR="004B31D7" w:rsidRPr="00A10174" w:rsidRDefault="004B31D7" w:rsidP="00A10174">
            <w:pPr>
              <w:pStyle w:val="acctfourfigures"/>
              <w:spacing w:line="240" w:lineRule="auto"/>
              <w:rPr>
                <w:b/>
                <w:bCs/>
                <w:i/>
                <w:iCs/>
                <w:szCs w:val="22"/>
              </w:rPr>
            </w:pPr>
          </w:p>
        </w:tc>
        <w:tc>
          <w:tcPr>
            <w:tcW w:w="1621" w:type="dxa"/>
            <w:vAlign w:val="center"/>
          </w:tcPr>
          <w:p w14:paraId="0C558AB9" w14:textId="77777777" w:rsidR="004B31D7" w:rsidRPr="00A10174" w:rsidRDefault="004B31D7" w:rsidP="00A10174">
            <w:pPr>
              <w:pStyle w:val="acctmergecolhdg"/>
              <w:spacing w:line="240" w:lineRule="auto"/>
              <w:rPr>
                <w:b w:val="0"/>
                <w:bCs/>
                <w:szCs w:val="22"/>
              </w:rPr>
            </w:pPr>
            <w:r w:rsidRPr="00A10174">
              <w:rPr>
                <w:b w:val="0"/>
                <w:bCs/>
                <w:szCs w:val="22"/>
              </w:rPr>
              <w:t>2025</w:t>
            </w:r>
          </w:p>
        </w:tc>
        <w:tc>
          <w:tcPr>
            <w:tcW w:w="180" w:type="dxa"/>
            <w:vAlign w:val="center"/>
          </w:tcPr>
          <w:p w14:paraId="48B78EAF" w14:textId="77777777" w:rsidR="004B31D7" w:rsidRPr="00A10174" w:rsidRDefault="004B31D7" w:rsidP="00A10174">
            <w:pPr>
              <w:pStyle w:val="acctmergecolhdg"/>
              <w:spacing w:line="240" w:lineRule="auto"/>
              <w:rPr>
                <w:b w:val="0"/>
                <w:bCs/>
                <w:szCs w:val="22"/>
              </w:rPr>
            </w:pPr>
          </w:p>
        </w:tc>
        <w:tc>
          <w:tcPr>
            <w:tcW w:w="1621" w:type="dxa"/>
            <w:vAlign w:val="center"/>
          </w:tcPr>
          <w:p w14:paraId="44E9A13F" w14:textId="77777777" w:rsidR="004B31D7" w:rsidRPr="00A10174" w:rsidRDefault="004B31D7" w:rsidP="00A10174">
            <w:pPr>
              <w:pStyle w:val="acctmergecolhdg"/>
              <w:spacing w:line="240" w:lineRule="auto"/>
              <w:rPr>
                <w:b w:val="0"/>
                <w:bCs/>
                <w:szCs w:val="22"/>
              </w:rPr>
            </w:pPr>
            <w:r w:rsidRPr="00A10174">
              <w:rPr>
                <w:b w:val="0"/>
                <w:bCs/>
                <w:szCs w:val="22"/>
              </w:rPr>
              <w:t>2024</w:t>
            </w:r>
          </w:p>
        </w:tc>
        <w:tc>
          <w:tcPr>
            <w:tcW w:w="180" w:type="dxa"/>
            <w:vAlign w:val="center"/>
          </w:tcPr>
          <w:p w14:paraId="51DBC747" w14:textId="77777777" w:rsidR="004B31D7" w:rsidRPr="00A10174" w:rsidRDefault="004B31D7" w:rsidP="00A10174">
            <w:pPr>
              <w:pStyle w:val="acctmergecolhdg"/>
              <w:spacing w:line="240" w:lineRule="auto"/>
              <w:rPr>
                <w:b w:val="0"/>
                <w:bCs/>
                <w:szCs w:val="22"/>
              </w:rPr>
            </w:pPr>
          </w:p>
        </w:tc>
        <w:tc>
          <w:tcPr>
            <w:tcW w:w="1432" w:type="dxa"/>
            <w:vAlign w:val="center"/>
          </w:tcPr>
          <w:p w14:paraId="7778BD04" w14:textId="77777777" w:rsidR="004B31D7" w:rsidRPr="00A10174" w:rsidRDefault="004B31D7" w:rsidP="00A10174">
            <w:pPr>
              <w:pStyle w:val="acctmergecolhdg"/>
              <w:spacing w:line="240" w:lineRule="auto"/>
              <w:rPr>
                <w:b w:val="0"/>
                <w:bCs/>
                <w:szCs w:val="22"/>
              </w:rPr>
            </w:pPr>
            <w:r w:rsidRPr="00A10174">
              <w:rPr>
                <w:b w:val="0"/>
                <w:bCs/>
                <w:szCs w:val="22"/>
              </w:rPr>
              <w:t>2025</w:t>
            </w:r>
          </w:p>
        </w:tc>
        <w:tc>
          <w:tcPr>
            <w:tcW w:w="182" w:type="dxa"/>
            <w:vAlign w:val="center"/>
          </w:tcPr>
          <w:p w14:paraId="6DF83491" w14:textId="77777777" w:rsidR="004B31D7" w:rsidRPr="00A10174" w:rsidRDefault="004B31D7" w:rsidP="00A10174">
            <w:pPr>
              <w:pStyle w:val="acctmergecolhdg"/>
              <w:spacing w:line="240" w:lineRule="auto"/>
              <w:rPr>
                <w:b w:val="0"/>
                <w:bCs/>
                <w:szCs w:val="22"/>
              </w:rPr>
            </w:pPr>
          </w:p>
        </w:tc>
        <w:tc>
          <w:tcPr>
            <w:tcW w:w="1438" w:type="dxa"/>
            <w:vAlign w:val="center"/>
          </w:tcPr>
          <w:p w14:paraId="66059117" w14:textId="77777777" w:rsidR="004B31D7" w:rsidRPr="00A10174" w:rsidRDefault="004B31D7" w:rsidP="00A10174">
            <w:pPr>
              <w:pStyle w:val="acctmergecolhdg"/>
              <w:spacing w:line="240" w:lineRule="auto"/>
              <w:rPr>
                <w:b w:val="0"/>
                <w:bCs/>
                <w:szCs w:val="22"/>
                <w:lang w:bidi="th-TH"/>
              </w:rPr>
            </w:pPr>
            <w:r w:rsidRPr="00A10174">
              <w:rPr>
                <w:b w:val="0"/>
                <w:bCs/>
                <w:szCs w:val="22"/>
              </w:rPr>
              <w:t>2024</w:t>
            </w:r>
          </w:p>
        </w:tc>
      </w:tr>
      <w:tr w:rsidR="004B31D7" w:rsidRPr="00A10174" w14:paraId="522ECF70" w14:textId="77777777" w:rsidTr="00C31197">
        <w:trPr>
          <w:cantSplit/>
          <w:trHeight w:val="144"/>
          <w:tblHeader/>
        </w:trPr>
        <w:tc>
          <w:tcPr>
            <w:tcW w:w="2430" w:type="dxa"/>
            <w:vAlign w:val="center"/>
          </w:tcPr>
          <w:p w14:paraId="42D02C86" w14:textId="77777777" w:rsidR="004B31D7" w:rsidRPr="00A10174" w:rsidRDefault="004B31D7" w:rsidP="00A10174">
            <w:pPr>
              <w:pStyle w:val="acctfourfigures"/>
              <w:spacing w:line="240" w:lineRule="auto"/>
              <w:rPr>
                <w:b/>
                <w:bCs/>
                <w:i/>
                <w:iCs/>
                <w:szCs w:val="22"/>
              </w:rPr>
            </w:pPr>
          </w:p>
        </w:tc>
        <w:tc>
          <w:tcPr>
            <w:tcW w:w="6654" w:type="dxa"/>
            <w:gridSpan w:val="7"/>
            <w:vAlign w:val="center"/>
          </w:tcPr>
          <w:p w14:paraId="4748E2BA" w14:textId="77777777" w:rsidR="004B31D7" w:rsidRPr="00A10174" w:rsidRDefault="004B31D7" w:rsidP="00A10174">
            <w:pPr>
              <w:pStyle w:val="acctmergecolhdg"/>
              <w:spacing w:line="240" w:lineRule="auto"/>
              <w:rPr>
                <w:b w:val="0"/>
                <w:bCs/>
                <w:szCs w:val="22"/>
              </w:rPr>
            </w:pPr>
            <w:r w:rsidRPr="00A10174">
              <w:rPr>
                <w:b w:val="0"/>
                <w:bCs/>
                <w:i/>
                <w:iCs/>
                <w:szCs w:val="22"/>
                <w:lang w:bidi="th-TH"/>
              </w:rPr>
              <w:t>(in thousand Baht)</w:t>
            </w:r>
          </w:p>
        </w:tc>
      </w:tr>
      <w:tr w:rsidR="004B31D7" w:rsidRPr="00A10174" w14:paraId="29C7C000" w14:textId="77777777" w:rsidTr="00C31197">
        <w:trPr>
          <w:cantSplit/>
          <w:trHeight w:val="144"/>
        </w:trPr>
        <w:tc>
          <w:tcPr>
            <w:tcW w:w="2430" w:type="dxa"/>
            <w:vAlign w:val="center"/>
          </w:tcPr>
          <w:p w14:paraId="68D8DBAB" w14:textId="790772CC" w:rsidR="004B31D7" w:rsidRPr="00A10174"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Within one year</w:t>
            </w:r>
          </w:p>
        </w:tc>
        <w:tc>
          <w:tcPr>
            <w:tcW w:w="1621" w:type="dxa"/>
            <w:vAlign w:val="bottom"/>
          </w:tcPr>
          <w:p w14:paraId="6270231C" w14:textId="0C29DA7F" w:rsidR="004B31D7" w:rsidRPr="00A10174" w:rsidRDefault="00687954" w:rsidP="00A10174">
            <w:pPr>
              <w:pStyle w:val="acctfourfigures"/>
              <w:tabs>
                <w:tab w:val="clear" w:pos="765"/>
                <w:tab w:val="decimal" w:pos="1818"/>
              </w:tabs>
              <w:spacing w:line="240" w:lineRule="auto"/>
              <w:ind w:right="11"/>
              <w:jc w:val="right"/>
              <w:rPr>
                <w:szCs w:val="22"/>
              </w:rPr>
            </w:pPr>
            <w:r w:rsidRPr="00A10174">
              <w:rPr>
                <w:szCs w:val="22"/>
              </w:rPr>
              <w:t>75,761</w:t>
            </w:r>
          </w:p>
        </w:tc>
        <w:tc>
          <w:tcPr>
            <w:tcW w:w="180" w:type="dxa"/>
            <w:vAlign w:val="bottom"/>
          </w:tcPr>
          <w:p w14:paraId="02FFC9E9"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621" w:type="dxa"/>
            <w:vAlign w:val="bottom"/>
          </w:tcPr>
          <w:p w14:paraId="29F18FDE" w14:textId="2F510E5D" w:rsidR="004B31D7" w:rsidRPr="00A10174" w:rsidRDefault="004B31D7" w:rsidP="00A10174">
            <w:pPr>
              <w:pStyle w:val="acctfourfigures"/>
              <w:tabs>
                <w:tab w:val="clear" w:pos="765"/>
                <w:tab w:val="decimal" w:pos="911"/>
              </w:tabs>
              <w:spacing w:line="240" w:lineRule="auto"/>
              <w:jc w:val="right"/>
              <w:rPr>
                <w:szCs w:val="22"/>
              </w:rPr>
            </w:pPr>
            <w:r w:rsidRPr="00A10174">
              <w:rPr>
                <w:szCs w:val="22"/>
              </w:rPr>
              <w:t>84,933</w:t>
            </w:r>
          </w:p>
        </w:tc>
        <w:tc>
          <w:tcPr>
            <w:tcW w:w="180" w:type="dxa"/>
            <w:vAlign w:val="bottom"/>
          </w:tcPr>
          <w:p w14:paraId="3328EF2C"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432" w:type="dxa"/>
            <w:vAlign w:val="bottom"/>
          </w:tcPr>
          <w:p w14:paraId="446C4C51" w14:textId="5AA00E00" w:rsidR="004B31D7" w:rsidRPr="00A10174" w:rsidRDefault="00687954" w:rsidP="00A10174">
            <w:pPr>
              <w:pStyle w:val="acctfourfigures"/>
              <w:tabs>
                <w:tab w:val="clear" w:pos="765"/>
                <w:tab w:val="decimal" w:pos="997"/>
              </w:tabs>
              <w:spacing w:line="240" w:lineRule="auto"/>
              <w:ind w:right="11"/>
              <w:jc w:val="right"/>
              <w:rPr>
                <w:szCs w:val="22"/>
              </w:rPr>
            </w:pPr>
            <w:r w:rsidRPr="00A10174">
              <w:rPr>
                <w:szCs w:val="22"/>
              </w:rPr>
              <w:t>56,341</w:t>
            </w:r>
          </w:p>
        </w:tc>
        <w:tc>
          <w:tcPr>
            <w:tcW w:w="182" w:type="dxa"/>
            <w:vAlign w:val="bottom"/>
          </w:tcPr>
          <w:p w14:paraId="09B89765"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438" w:type="dxa"/>
            <w:vAlign w:val="bottom"/>
          </w:tcPr>
          <w:p w14:paraId="0994BA9D" w14:textId="3ACB6BF8" w:rsidR="004B31D7" w:rsidRPr="00A10174" w:rsidRDefault="004B31D7" w:rsidP="00A10174">
            <w:pPr>
              <w:pStyle w:val="acctfourfigures"/>
              <w:tabs>
                <w:tab w:val="clear" w:pos="765"/>
                <w:tab w:val="decimal" w:pos="911"/>
              </w:tabs>
              <w:spacing w:line="240" w:lineRule="auto"/>
              <w:ind w:right="11"/>
              <w:jc w:val="right"/>
              <w:rPr>
                <w:szCs w:val="22"/>
              </w:rPr>
            </w:pPr>
            <w:r w:rsidRPr="00A10174">
              <w:rPr>
                <w:szCs w:val="22"/>
              </w:rPr>
              <w:t>68,071</w:t>
            </w:r>
          </w:p>
        </w:tc>
      </w:tr>
      <w:tr w:rsidR="004B31D7" w:rsidRPr="00A10174" w14:paraId="0E2EFAA9" w14:textId="77777777" w:rsidTr="00C31197">
        <w:trPr>
          <w:cantSplit/>
          <w:trHeight w:val="144"/>
        </w:trPr>
        <w:tc>
          <w:tcPr>
            <w:tcW w:w="2430" w:type="dxa"/>
            <w:vAlign w:val="center"/>
          </w:tcPr>
          <w:p w14:paraId="1EC0B2D3" w14:textId="2DCBF246" w:rsidR="004B31D7" w:rsidRPr="00A10174"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After one year but within </w:t>
            </w:r>
            <w:r w:rsidRPr="00A10174">
              <w:rPr>
                <w:rFonts w:ascii="Times New Roman" w:hAnsi="Times New Roman" w:cs="Times New Roman"/>
                <w:sz w:val="22"/>
                <w:szCs w:val="22"/>
              </w:rPr>
              <w:br/>
              <w:t xml:space="preserve">   five years</w:t>
            </w:r>
          </w:p>
        </w:tc>
        <w:tc>
          <w:tcPr>
            <w:tcW w:w="1621" w:type="dxa"/>
            <w:vAlign w:val="bottom"/>
          </w:tcPr>
          <w:p w14:paraId="61991514" w14:textId="234B69FE" w:rsidR="004B31D7" w:rsidRPr="00A10174" w:rsidRDefault="00687954" w:rsidP="00A10174">
            <w:pPr>
              <w:pStyle w:val="acctfourfigures"/>
              <w:tabs>
                <w:tab w:val="clear" w:pos="765"/>
                <w:tab w:val="decimal" w:pos="1818"/>
              </w:tabs>
              <w:spacing w:line="240" w:lineRule="auto"/>
              <w:ind w:right="11"/>
              <w:jc w:val="right"/>
              <w:rPr>
                <w:szCs w:val="22"/>
              </w:rPr>
            </w:pPr>
            <w:r w:rsidRPr="00A10174">
              <w:rPr>
                <w:szCs w:val="22"/>
              </w:rPr>
              <w:t>45,747</w:t>
            </w:r>
          </w:p>
        </w:tc>
        <w:tc>
          <w:tcPr>
            <w:tcW w:w="180" w:type="dxa"/>
            <w:vAlign w:val="bottom"/>
          </w:tcPr>
          <w:p w14:paraId="48CA8498"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621" w:type="dxa"/>
            <w:vAlign w:val="bottom"/>
          </w:tcPr>
          <w:p w14:paraId="1C4D9D61" w14:textId="79444E8E" w:rsidR="004B31D7" w:rsidRPr="00A10174" w:rsidRDefault="004B31D7" w:rsidP="00A10174">
            <w:pPr>
              <w:pStyle w:val="acctfourfigures"/>
              <w:tabs>
                <w:tab w:val="clear" w:pos="765"/>
                <w:tab w:val="decimal" w:pos="911"/>
              </w:tabs>
              <w:spacing w:line="240" w:lineRule="auto"/>
              <w:jc w:val="right"/>
              <w:rPr>
                <w:szCs w:val="22"/>
              </w:rPr>
            </w:pPr>
            <w:r w:rsidRPr="00A10174">
              <w:rPr>
                <w:szCs w:val="22"/>
              </w:rPr>
              <w:t>49,523</w:t>
            </w:r>
          </w:p>
        </w:tc>
        <w:tc>
          <w:tcPr>
            <w:tcW w:w="180" w:type="dxa"/>
            <w:vAlign w:val="bottom"/>
          </w:tcPr>
          <w:p w14:paraId="689B43C4"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432" w:type="dxa"/>
            <w:vAlign w:val="bottom"/>
          </w:tcPr>
          <w:p w14:paraId="27839284" w14:textId="229E53C2" w:rsidR="004B31D7" w:rsidRPr="00A10174" w:rsidRDefault="00687954" w:rsidP="00A10174">
            <w:pPr>
              <w:pStyle w:val="acctfourfigures"/>
              <w:tabs>
                <w:tab w:val="clear" w:pos="765"/>
                <w:tab w:val="decimal" w:pos="997"/>
              </w:tabs>
              <w:spacing w:line="240" w:lineRule="auto"/>
              <w:ind w:right="11"/>
              <w:jc w:val="right"/>
              <w:rPr>
                <w:szCs w:val="22"/>
              </w:rPr>
            </w:pPr>
            <w:r w:rsidRPr="00A10174">
              <w:rPr>
                <w:szCs w:val="22"/>
              </w:rPr>
              <w:t>45,747</w:t>
            </w:r>
          </w:p>
        </w:tc>
        <w:tc>
          <w:tcPr>
            <w:tcW w:w="182" w:type="dxa"/>
            <w:vAlign w:val="bottom"/>
          </w:tcPr>
          <w:p w14:paraId="7D98A366"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438" w:type="dxa"/>
            <w:vAlign w:val="bottom"/>
          </w:tcPr>
          <w:p w14:paraId="63C16AE7" w14:textId="0C7F5935" w:rsidR="004B31D7" w:rsidRPr="00A10174" w:rsidRDefault="004B31D7" w:rsidP="00A10174">
            <w:pPr>
              <w:pStyle w:val="acctfourfigures"/>
              <w:tabs>
                <w:tab w:val="clear" w:pos="765"/>
                <w:tab w:val="decimal" w:pos="911"/>
              </w:tabs>
              <w:spacing w:line="240" w:lineRule="auto"/>
              <w:ind w:right="11"/>
              <w:jc w:val="right"/>
              <w:rPr>
                <w:szCs w:val="22"/>
              </w:rPr>
            </w:pPr>
            <w:r w:rsidRPr="00A10174">
              <w:rPr>
                <w:szCs w:val="22"/>
              </w:rPr>
              <w:t>49,523</w:t>
            </w:r>
          </w:p>
        </w:tc>
      </w:tr>
      <w:tr w:rsidR="004B31D7" w:rsidRPr="00A10174" w14:paraId="1EC5F56E" w14:textId="77777777" w:rsidTr="00C31197">
        <w:trPr>
          <w:cantSplit/>
          <w:trHeight w:val="144"/>
        </w:trPr>
        <w:tc>
          <w:tcPr>
            <w:tcW w:w="2430" w:type="dxa"/>
            <w:vAlign w:val="center"/>
          </w:tcPr>
          <w:p w14:paraId="6F1D84DB" w14:textId="7B1C2A34" w:rsidR="004B31D7" w:rsidRPr="00A10174"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After five years</w:t>
            </w:r>
          </w:p>
        </w:tc>
        <w:tc>
          <w:tcPr>
            <w:tcW w:w="1621" w:type="dxa"/>
            <w:tcBorders>
              <w:bottom w:val="single" w:sz="4" w:space="0" w:color="auto"/>
            </w:tcBorders>
            <w:vAlign w:val="bottom"/>
          </w:tcPr>
          <w:p w14:paraId="5A7EC2FD" w14:textId="1F2DE9A7" w:rsidR="004B31D7" w:rsidRPr="00A10174" w:rsidRDefault="00687954" w:rsidP="00A10174">
            <w:pPr>
              <w:pStyle w:val="acctfourfigures"/>
              <w:tabs>
                <w:tab w:val="clear" w:pos="765"/>
                <w:tab w:val="decimal" w:pos="564"/>
              </w:tabs>
              <w:spacing w:line="240" w:lineRule="auto"/>
              <w:ind w:right="315"/>
              <w:jc w:val="right"/>
              <w:rPr>
                <w:szCs w:val="22"/>
              </w:rPr>
            </w:pPr>
            <w:r w:rsidRPr="00A10174">
              <w:rPr>
                <w:szCs w:val="22"/>
              </w:rPr>
              <w:t>-</w:t>
            </w:r>
          </w:p>
        </w:tc>
        <w:tc>
          <w:tcPr>
            <w:tcW w:w="180" w:type="dxa"/>
            <w:vAlign w:val="bottom"/>
          </w:tcPr>
          <w:p w14:paraId="4C0B4072"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621" w:type="dxa"/>
            <w:tcBorders>
              <w:bottom w:val="single" w:sz="4" w:space="0" w:color="auto"/>
            </w:tcBorders>
            <w:vAlign w:val="bottom"/>
          </w:tcPr>
          <w:p w14:paraId="66B43BC4" w14:textId="5BFEF251" w:rsidR="004B31D7" w:rsidRPr="00A10174" w:rsidRDefault="004B31D7" w:rsidP="00A10174">
            <w:pPr>
              <w:pStyle w:val="acctfourfigures"/>
              <w:tabs>
                <w:tab w:val="clear" w:pos="765"/>
                <w:tab w:val="decimal" w:pos="911"/>
              </w:tabs>
              <w:spacing w:line="240" w:lineRule="auto"/>
              <w:jc w:val="right"/>
              <w:rPr>
                <w:szCs w:val="22"/>
              </w:rPr>
            </w:pPr>
            <w:r w:rsidRPr="00A10174">
              <w:rPr>
                <w:szCs w:val="22"/>
              </w:rPr>
              <w:t>474</w:t>
            </w:r>
          </w:p>
        </w:tc>
        <w:tc>
          <w:tcPr>
            <w:tcW w:w="180" w:type="dxa"/>
            <w:vAlign w:val="bottom"/>
          </w:tcPr>
          <w:p w14:paraId="2B65ACB0"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769EB7A6" w14:textId="2F000FB8" w:rsidR="004B31D7" w:rsidRPr="00A10174" w:rsidRDefault="00687954" w:rsidP="00A10174">
            <w:pPr>
              <w:pStyle w:val="acctfourfigures"/>
              <w:tabs>
                <w:tab w:val="clear" w:pos="765"/>
                <w:tab w:val="decimal" w:pos="997"/>
              </w:tabs>
              <w:spacing w:line="240" w:lineRule="auto"/>
              <w:ind w:right="280"/>
              <w:jc w:val="right"/>
              <w:rPr>
                <w:szCs w:val="22"/>
              </w:rPr>
            </w:pPr>
            <w:r w:rsidRPr="00A10174">
              <w:rPr>
                <w:szCs w:val="22"/>
              </w:rPr>
              <w:t>-</w:t>
            </w:r>
          </w:p>
        </w:tc>
        <w:tc>
          <w:tcPr>
            <w:tcW w:w="182" w:type="dxa"/>
            <w:vAlign w:val="bottom"/>
          </w:tcPr>
          <w:p w14:paraId="41F841BB" w14:textId="77777777" w:rsidR="004B31D7" w:rsidRPr="00A10174" w:rsidRDefault="004B31D7" w:rsidP="00A1017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6BFE8876" w14:textId="1B98D994" w:rsidR="004B31D7" w:rsidRPr="00A10174" w:rsidRDefault="004B31D7" w:rsidP="00A10174">
            <w:pPr>
              <w:pStyle w:val="acctfourfigures"/>
              <w:tabs>
                <w:tab w:val="clear" w:pos="765"/>
                <w:tab w:val="decimal" w:pos="911"/>
              </w:tabs>
              <w:spacing w:line="240" w:lineRule="auto"/>
              <w:ind w:right="11"/>
              <w:jc w:val="right"/>
              <w:rPr>
                <w:szCs w:val="22"/>
              </w:rPr>
            </w:pPr>
            <w:r w:rsidRPr="00A10174">
              <w:rPr>
                <w:szCs w:val="22"/>
              </w:rPr>
              <w:t>474</w:t>
            </w:r>
          </w:p>
        </w:tc>
      </w:tr>
      <w:tr w:rsidR="004B31D7" w:rsidRPr="00A10174" w14:paraId="6F54C2CD" w14:textId="77777777" w:rsidTr="00C31197">
        <w:trPr>
          <w:cantSplit/>
          <w:trHeight w:val="144"/>
        </w:trPr>
        <w:tc>
          <w:tcPr>
            <w:tcW w:w="2430" w:type="dxa"/>
            <w:vAlign w:val="center"/>
          </w:tcPr>
          <w:p w14:paraId="2B65396E" w14:textId="77777777" w:rsidR="004B31D7" w:rsidRPr="00A10174"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Total</w:t>
            </w:r>
          </w:p>
        </w:tc>
        <w:tc>
          <w:tcPr>
            <w:tcW w:w="1621" w:type="dxa"/>
            <w:tcBorders>
              <w:top w:val="single" w:sz="4" w:space="0" w:color="auto"/>
              <w:bottom w:val="double" w:sz="4" w:space="0" w:color="auto"/>
            </w:tcBorders>
            <w:vAlign w:val="center"/>
          </w:tcPr>
          <w:p w14:paraId="6558FAD7" w14:textId="3843A03C" w:rsidR="004B31D7" w:rsidRPr="00A10174" w:rsidRDefault="00687954" w:rsidP="00A10174">
            <w:pPr>
              <w:pStyle w:val="acctfourfigures"/>
              <w:tabs>
                <w:tab w:val="clear" w:pos="765"/>
                <w:tab w:val="decimal" w:pos="1818"/>
              </w:tabs>
              <w:spacing w:line="240" w:lineRule="auto"/>
              <w:ind w:right="11"/>
              <w:jc w:val="right"/>
              <w:rPr>
                <w:b/>
                <w:bCs/>
                <w:szCs w:val="22"/>
              </w:rPr>
            </w:pPr>
            <w:r w:rsidRPr="00A10174">
              <w:rPr>
                <w:b/>
                <w:bCs/>
                <w:szCs w:val="22"/>
              </w:rPr>
              <w:t>121,508</w:t>
            </w:r>
          </w:p>
        </w:tc>
        <w:tc>
          <w:tcPr>
            <w:tcW w:w="180" w:type="dxa"/>
            <w:vAlign w:val="center"/>
          </w:tcPr>
          <w:p w14:paraId="219BE7B1" w14:textId="77777777" w:rsidR="004B31D7" w:rsidRPr="00A10174" w:rsidRDefault="004B31D7" w:rsidP="00A10174">
            <w:pPr>
              <w:pStyle w:val="acctfourfigures"/>
              <w:tabs>
                <w:tab w:val="clear" w:pos="765"/>
                <w:tab w:val="decimal" w:pos="911"/>
              </w:tabs>
              <w:spacing w:line="240" w:lineRule="auto"/>
              <w:jc w:val="right"/>
              <w:rPr>
                <w:b/>
                <w:bCs/>
                <w:szCs w:val="22"/>
              </w:rPr>
            </w:pPr>
          </w:p>
        </w:tc>
        <w:tc>
          <w:tcPr>
            <w:tcW w:w="1621" w:type="dxa"/>
            <w:tcBorders>
              <w:top w:val="single" w:sz="4" w:space="0" w:color="auto"/>
              <w:bottom w:val="double" w:sz="4" w:space="0" w:color="auto"/>
            </w:tcBorders>
            <w:vAlign w:val="center"/>
          </w:tcPr>
          <w:p w14:paraId="7514461E" w14:textId="13861268" w:rsidR="004B31D7" w:rsidRPr="00A10174" w:rsidRDefault="004B31D7" w:rsidP="00A10174">
            <w:pPr>
              <w:pStyle w:val="acctfourfigures"/>
              <w:tabs>
                <w:tab w:val="clear" w:pos="765"/>
                <w:tab w:val="decimal" w:pos="911"/>
              </w:tabs>
              <w:spacing w:line="240" w:lineRule="auto"/>
              <w:jc w:val="right"/>
              <w:rPr>
                <w:rFonts w:cstheme="minorBidi"/>
                <w:b/>
                <w:bCs/>
                <w:szCs w:val="28"/>
                <w:cs/>
                <w:lang w:bidi="th-TH"/>
              </w:rPr>
            </w:pPr>
            <w:r w:rsidRPr="00A10174">
              <w:rPr>
                <w:rFonts w:cstheme="minorBidi"/>
                <w:b/>
                <w:bCs/>
                <w:szCs w:val="28"/>
                <w:lang w:bidi="th-TH"/>
              </w:rPr>
              <w:t>134,930</w:t>
            </w:r>
          </w:p>
        </w:tc>
        <w:tc>
          <w:tcPr>
            <w:tcW w:w="180" w:type="dxa"/>
            <w:vAlign w:val="center"/>
          </w:tcPr>
          <w:p w14:paraId="25D2DE6B" w14:textId="77777777" w:rsidR="004B31D7" w:rsidRPr="00A10174" w:rsidRDefault="004B31D7" w:rsidP="00A10174">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25AB698B" w14:textId="497D157C" w:rsidR="004B31D7" w:rsidRPr="00A10174" w:rsidRDefault="00687954" w:rsidP="00A10174">
            <w:pPr>
              <w:pStyle w:val="acctfourfigures"/>
              <w:tabs>
                <w:tab w:val="clear" w:pos="765"/>
                <w:tab w:val="decimal" w:pos="997"/>
              </w:tabs>
              <w:spacing w:line="240" w:lineRule="auto"/>
              <w:ind w:right="11"/>
              <w:jc w:val="right"/>
              <w:rPr>
                <w:b/>
                <w:bCs/>
                <w:szCs w:val="22"/>
              </w:rPr>
            </w:pPr>
            <w:r w:rsidRPr="00A10174">
              <w:rPr>
                <w:b/>
                <w:bCs/>
                <w:szCs w:val="22"/>
              </w:rPr>
              <w:t>102,088</w:t>
            </w:r>
          </w:p>
        </w:tc>
        <w:tc>
          <w:tcPr>
            <w:tcW w:w="182" w:type="dxa"/>
            <w:vAlign w:val="center"/>
          </w:tcPr>
          <w:p w14:paraId="3BFCB597" w14:textId="77777777" w:rsidR="004B31D7" w:rsidRPr="00A10174" w:rsidRDefault="004B31D7" w:rsidP="00A10174">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68CF2F41" w14:textId="1E1607AF" w:rsidR="004B31D7" w:rsidRPr="00A10174" w:rsidRDefault="004B31D7" w:rsidP="00A10174">
            <w:pPr>
              <w:pStyle w:val="acctfourfigures"/>
              <w:tabs>
                <w:tab w:val="clear" w:pos="765"/>
                <w:tab w:val="decimal" w:pos="911"/>
              </w:tabs>
              <w:spacing w:line="240" w:lineRule="auto"/>
              <w:ind w:right="11"/>
              <w:jc w:val="right"/>
              <w:rPr>
                <w:b/>
                <w:bCs/>
                <w:szCs w:val="22"/>
              </w:rPr>
            </w:pPr>
            <w:r w:rsidRPr="00A10174">
              <w:rPr>
                <w:b/>
                <w:bCs/>
                <w:szCs w:val="22"/>
              </w:rPr>
              <w:t>118,068</w:t>
            </w:r>
          </w:p>
        </w:tc>
      </w:tr>
    </w:tbl>
    <w:p w14:paraId="334EAA92" w14:textId="77777777" w:rsidR="004B31D7" w:rsidRPr="00A10174"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069A3E" w14:textId="15714E57" w:rsidR="00073726" w:rsidRPr="00A10174" w:rsidRDefault="00F474C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10174">
        <w:rPr>
          <w:rFonts w:ascii="Times New Roman" w:hAnsi="Times New Roman" w:cs="Times New Roman"/>
          <w:sz w:val="22"/>
          <w:szCs w:val="22"/>
        </w:rPr>
        <w:t xml:space="preserve">As at </w:t>
      </w:r>
      <w:r w:rsidR="00427B94" w:rsidRPr="00A10174">
        <w:rPr>
          <w:rFonts w:ascii="Times New Roman" w:hAnsi="Times New Roman" w:cs="Times New Roman"/>
          <w:sz w:val="22"/>
          <w:szCs w:val="22"/>
        </w:rPr>
        <w:t>3</w:t>
      </w:r>
      <w:r w:rsidR="004B31D7" w:rsidRPr="00A10174">
        <w:rPr>
          <w:rFonts w:ascii="Times New Roman" w:hAnsi="Times New Roman" w:cs="Times New Roman"/>
          <w:sz w:val="22"/>
          <w:szCs w:val="22"/>
        </w:rPr>
        <w:t xml:space="preserve">0 June </w:t>
      </w:r>
      <w:r w:rsidR="00427B94" w:rsidRPr="00A10174">
        <w:rPr>
          <w:rFonts w:ascii="Times New Roman" w:hAnsi="Times New Roman" w:cs="Times New Roman"/>
          <w:sz w:val="22"/>
          <w:szCs w:val="22"/>
        </w:rPr>
        <w:t>2025</w:t>
      </w:r>
      <w:r w:rsidR="00D40697" w:rsidRPr="00A10174">
        <w:rPr>
          <w:rFonts w:ascii="Times New Roman" w:hAnsi="Times New Roman" w:cs="Times New Roman"/>
          <w:sz w:val="22"/>
          <w:szCs w:val="22"/>
        </w:rPr>
        <w:t>,</w:t>
      </w:r>
      <w:r w:rsidRPr="00A10174">
        <w:rPr>
          <w:rFonts w:ascii="Times New Roman" w:hAnsi="Times New Roman" w:cs="Times New Roman"/>
          <w:sz w:val="22"/>
          <w:szCs w:val="22"/>
        </w:rPr>
        <w:t xml:space="preserve"> </w:t>
      </w:r>
      <w:r w:rsidR="00D8384D" w:rsidRPr="00A10174">
        <w:rPr>
          <w:rFonts w:ascii="Times New Roman" w:hAnsi="Times New Roman" w:cs="Times New Roman"/>
          <w:sz w:val="22"/>
          <w:szCs w:val="22"/>
        </w:rPr>
        <w:t xml:space="preserve">the Group and </w:t>
      </w:r>
      <w:r w:rsidRPr="00A10174">
        <w:rPr>
          <w:rFonts w:ascii="Times New Roman" w:hAnsi="Times New Roman" w:cs="Times New Roman"/>
          <w:sz w:val="22"/>
          <w:szCs w:val="22"/>
        </w:rPr>
        <w:t>the Company had</w:t>
      </w:r>
      <w:r w:rsidR="00B87BAC" w:rsidRPr="00A10174">
        <w:rPr>
          <w:rFonts w:ascii="Times New Roman" w:hAnsi="Times New Roman" w:cs="Times New Roman"/>
          <w:sz w:val="22"/>
          <w:szCs w:val="22"/>
        </w:rPr>
        <w:t xml:space="preserve"> </w:t>
      </w:r>
      <w:proofErr w:type="spellStart"/>
      <w:r w:rsidRPr="00A10174">
        <w:rPr>
          <w:rFonts w:ascii="Times New Roman" w:hAnsi="Times New Roman" w:cs="Times New Roman"/>
          <w:sz w:val="22"/>
          <w:szCs w:val="22"/>
        </w:rPr>
        <w:t>unutilised</w:t>
      </w:r>
      <w:proofErr w:type="spellEnd"/>
      <w:r w:rsidRPr="00A10174">
        <w:rPr>
          <w:rFonts w:ascii="Times New Roman" w:hAnsi="Times New Roman" w:cs="Times New Roman"/>
          <w:sz w:val="22"/>
          <w:szCs w:val="22"/>
        </w:rPr>
        <w:t xml:space="preserve"> credit facilities</w:t>
      </w:r>
      <w:r w:rsidR="0012394F" w:rsidRPr="00A10174">
        <w:rPr>
          <w:rFonts w:ascii="Times New Roman" w:hAnsi="Times New Roman" w:cs="Times New Roman"/>
          <w:sz w:val="22"/>
          <w:szCs w:val="22"/>
        </w:rPr>
        <w:t xml:space="preserve"> amounting to </w:t>
      </w:r>
      <w:r w:rsidR="009A3EF9" w:rsidRPr="00A10174">
        <w:rPr>
          <w:rFonts w:ascii="Times New Roman" w:hAnsi="Times New Roman" w:cs="Times New Roman"/>
          <w:sz w:val="22"/>
          <w:szCs w:val="22"/>
        </w:rPr>
        <w:t>B</w:t>
      </w:r>
      <w:r w:rsidR="0012394F" w:rsidRPr="00A10174">
        <w:rPr>
          <w:rFonts w:ascii="Times New Roman" w:hAnsi="Times New Roman" w:cs="Times New Roman"/>
          <w:sz w:val="22"/>
          <w:szCs w:val="22"/>
        </w:rPr>
        <w:t xml:space="preserve">aht </w:t>
      </w:r>
      <w:r w:rsidR="00687954" w:rsidRPr="00A10174">
        <w:rPr>
          <w:rFonts w:ascii="Times New Roman" w:hAnsi="Times New Roman" w:cs="Times New Roman"/>
          <w:sz w:val="22"/>
          <w:szCs w:val="22"/>
        </w:rPr>
        <w:t>242.1</w:t>
      </w:r>
      <w:r w:rsidR="0012394F" w:rsidRPr="00A10174">
        <w:rPr>
          <w:rFonts w:ascii="Times New Roman" w:hAnsi="Times New Roman" w:cs="Times New Roman"/>
          <w:sz w:val="22"/>
          <w:szCs w:val="22"/>
        </w:rPr>
        <w:t xml:space="preserve"> million</w:t>
      </w:r>
      <w:r w:rsidR="00AD41D3" w:rsidRPr="00A10174">
        <w:rPr>
          <w:rFonts w:ascii="Times New Roman" w:hAnsi="Times New Roman" w:cs="Times New Roman"/>
          <w:sz w:val="22"/>
          <w:szCs w:val="22"/>
        </w:rPr>
        <w:t xml:space="preserve"> and Baht </w:t>
      </w:r>
      <w:r w:rsidR="00687954" w:rsidRPr="00A10174">
        <w:rPr>
          <w:rFonts w:ascii="Times New Roman" w:hAnsi="Times New Roman" w:cs="Times New Roman"/>
          <w:sz w:val="22"/>
          <w:szCs w:val="22"/>
        </w:rPr>
        <w:t>241.1</w:t>
      </w:r>
      <w:r w:rsidR="00AD41D3" w:rsidRPr="00A10174">
        <w:rPr>
          <w:rFonts w:ascii="Times New Roman" w:hAnsi="Times New Roman" w:cs="Times New Roman"/>
          <w:sz w:val="22"/>
          <w:szCs w:val="22"/>
        </w:rPr>
        <w:t xml:space="preserve"> million, respectively</w:t>
      </w:r>
      <w:r w:rsidR="001920C2" w:rsidRPr="00A10174">
        <w:rPr>
          <w:rFonts w:ascii="Times New Roman" w:hAnsi="Times New Roman" w:cs="Times New Roman"/>
          <w:sz w:val="22"/>
          <w:szCs w:val="22"/>
        </w:rPr>
        <w:t xml:space="preserve"> </w:t>
      </w:r>
      <w:r w:rsidR="001920C2" w:rsidRPr="00A10174">
        <w:rPr>
          <w:rFonts w:ascii="Times New Roman" w:hAnsi="Times New Roman" w:cs="Times New Roman"/>
          <w:i/>
          <w:iCs/>
          <w:sz w:val="22"/>
          <w:szCs w:val="22"/>
        </w:rPr>
        <w:t>(31 December 202</w:t>
      </w:r>
      <w:r w:rsidR="00427B94" w:rsidRPr="00A10174">
        <w:rPr>
          <w:rFonts w:ascii="Times New Roman" w:hAnsi="Times New Roman" w:cs="Times New Roman"/>
          <w:i/>
          <w:iCs/>
          <w:sz w:val="22"/>
          <w:szCs w:val="22"/>
        </w:rPr>
        <w:t>4</w:t>
      </w:r>
      <w:r w:rsidR="001920C2" w:rsidRPr="00A10174">
        <w:rPr>
          <w:rFonts w:ascii="Times New Roman" w:hAnsi="Times New Roman" w:cs="Times New Roman"/>
          <w:i/>
          <w:iCs/>
          <w:sz w:val="22"/>
          <w:szCs w:val="22"/>
        </w:rPr>
        <w:t xml:space="preserve">: Baht </w:t>
      </w:r>
      <w:r w:rsidR="00427B94" w:rsidRPr="00A10174">
        <w:rPr>
          <w:rFonts w:ascii="Times New Roman" w:hAnsi="Times New Roman" w:cs="Times New Roman"/>
          <w:i/>
          <w:iCs/>
          <w:sz w:val="22"/>
          <w:szCs w:val="22"/>
        </w:rPr>
        <w:t>148.1</w:t>
      </w:r>
      <w:r w:rsidR="001920C2" w:rsidRPr="00A10174">
        <w:rPr>
          <w:rFonts w:ascii="Times New Roman" w:hAnsi="Times New Roman" w:cs="Times New Roman"/>
          <w:i/>
          <w:iCs/>
          <w:sz w:val="22"/>
          <w:szCs w:val="22"/>
        </w:rPr>
        <w:t xml:space="preserve"> million</w:t>
      </w:r>
      <w:r w:rsidR="00C3481C" w:rsidRPr="00A10174">
        <w:rPr>
          <w:rFonts w:ascii="Times New Roman" w:hAnsi="Times New Roman" w:cs="Times New Roman"/>
          <w:i/>
          <w:iCs/>
          <w:sz w:val="22"/>
          <w:szCs w:val="22"/>
        </w:rPr>
        <w:t xml:space="preserve"> and Baht </w:t>
      </w:r>
      <w:r w:rsidR="00427B94" w:rsidRPr="00A10174">
        <w:rPr>
          <w:rFonts w:ascii="Times New Roman" w:hAnsi="Times New Roman" w:cs="Times New Roman"/>
          <w:i/>
          <w:iCs/>
          <w:sz w:val="22"/>
          <w:szCs w:val="22"/>
        </w:rPr>
        <w:t>143.0</w:t>
      </w:r>
      <w:r w:rsidR="00C3481C" w:rsidRPr="00A10174">
        <w:rPr>
          <w:rFonts w:ascii="Times New Roman" w:hAnsi="Times New Roman" w:cs="Times New Roman"/>
          <w:i/>
          <w:iCs/>
          <w:sz w:val="22"/>
          <w:szCs w:val="22"/>
        </w:rPr>
        <w:t xml:space="preserve"> million, respectively</w:t>
      </w:r>
      <w:r w:rsidR="001920C2" w:rsidRPr="00A10174">
        <w:rPr>
          <w:rFonts w:ascii="Times New Roman" w:hAnsi="Times New Roman" w:cs="Times New Roman"/>
          <w:i/>
          <w:iCs/>
          <w:sz w:val="22"/>
          <w:szCs w:val="22"/>
        </w:rPr>
        <w:t>)</w:t>
      </w:r>
      <w:r w:rsidR="001920C2" w:rsidRPr="00A10174">
        <w:rPr>
          <w:rFonts w:ascii="Times New Roman" w:hAnsi="Times New Roman" w:cs="Times New Roman"/>
          <w:sz w:val="22"/>
          <w:szCs w:val="22"/>
        </w:rPr>
        <w:t>.</w:t>
      </w:r>
    </w:p>
    <w:p w14:paraId="59A7CCCB" w14:textId="77777777"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38F22F" w14:textId="7AFF0D43" w:rsidR="007B097E" w:rsidRPr="00A10174"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t>(a)</w:t>
      </w:r>
      <w:r w:rsidRPr="00A10174">
        <w:rPr>
          <w:rFonts w:ascii="Times New Roman" w:hAnsi="Times New Roman" w:cs="Times New Roman"/>
          <w:b/>
          <w:bCs/>
          <w:i/>
          <w:iCs/>
          <w:sz w:val="22"/>
          <w:szCs w:val="22"/>
        </w:rPr>
        <w:tab/>
      </w:r>
      <w:r w:rsidR="00FE3F8B" w:rsidRPr="00A10174">
        <w:rPr>
          <w:rFonts w:ascii="Times New Roman" w:hAnsi="Times New Roman" w:cs="Times New Roman"/>
          <w:b/>
          <w:bCs/>
          <w:i/>
          <w:iCs/>
          <w:sz w:val="22"/>
          <w:szCs w:val="22"/>
        </w:rPr>
        <w:t>Bank overdrafts and s</w:t>
      </w:r>
      <w:r w:rsidRPr="00A10174">
        <w:rPr>
          <w:rFonts w:ascii="Times New Roman" w:hAnsi="Times New Roman" w:cs="Times New Roman"/>
          <w:b/>
          <w:bCs/>
          <w:i/>
          <w:iCs/>
          <w:sz w:val="22"/>
          <w:szCs w:val="22"/>
        </w:rPr>
        <w:t>hort-term loans from financial institutions</w:t>
      </w:r>
    </w:p>
    <w:p w14:paraId="7F86A6A4" w14:textId="77777777" w:rsidR="007B097E" w:rsidRPr="00A10174"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47685382" w:rsidR="007B097E" w:rsidRPr="00A10174"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10174">
        <w:rPr>
          <w:rFonts w:ascii="Times New Roman" w:hAnsi="Times New Roman" w:cs="Times New Roman"/>
          <w:sz w:val="22"/>
          <w:szCs w:val="22"/>
        </w:rPr>
        <w:t xml:space="preserve">As at </w:t>
      </w:r>
      <w:r w:rsidR="004B31D7" w:rsidRPr="00A10174">
        <w:rPr>
          <w:rFonts w:ascii="Times New Roman" w:hAnsi="Times New Roman" w:cs="Times New Roman"/>
          <w:sz w:val="22"/>
          <w:szCs w:val="22"/>
        </w:rPr>
        <w:t>30 June</w:t>
      </w:r>
      <w:r w:rsidR="00427B94" w:rsidRPr="00A10174">
        <w:rPr>
          <w:rFonts w:ascii="Times New Roman" w:hAnsi="Times New Roman" w:cs="Times New Roman"/>
          <w:sz w:val="22"/>
          <w:szCs w:val="22"/>
        </w:rPr>
        <w:t xml:space="preserve"> 2025</w:t>
      </w:r>
      <w:r w:rsidRPr="00A10174">
        <w:rPr>
          <w:rFonts w:ascii="Times New Roman" w:hAnsi="Times New Roman" w:cs="Times New Roman"/>
          <w:sz w:val="22"/>
          <w:szCs w:val="22"/>
        </w:rPr>
        <w:t xml:space="preserve">, the Group had bank overdrafts of Baht </w:t>
      </w:r>
      <w:r w:rsidR="00687954" w:rsidRPr="00A10174">
        <w:rPr>
          <w:rFonts w:ascii="Times New Roman" w:hAnsi="Times New Roman" w:cs="Times New Roman"/>
          <w:sz w:val="22"/>
          <w:szCs w:val="22"/>
        </w:rPr>
        <w:t>38.0</w:t>
      </w:r>
      <w:r w:rsidRPr="00A10174">
        <w:rPr>
          <w:rFonts w:ascii="Times New Roman" w:hAnsi="Times New Roman" w:cs="Times New Roman"/>
          <w:sz w:val="22"/>
          <w:szCs w:val="22"/>
        </w:rPr>
        <w:t xml:space="preserve"> million, which bore</w:t>
      </w:r>
      <w:r w:rsidR="00687954" w:rsidRPr="00A10174">
        <w:rPr>
          <w:rFonts w:ascii="Times New Roman" w:hAnsi="Times New Roman" w:cs="Times New Roman"/>
          <w:sz w:val="22"/>
          <w:szCs w:val="22"/>
        </w:rPr>
        <w:t>d</w:t>
      </w:r>
      <w:r w:rsidRPr="00A10174">
        <w:rPr>
          <w:rFonts w:ascii="Times New Roman" w:hAnsi="Times New Roman" w:cs="Times New Roman"/>
          <w:sz w:val="22"/>
          <w:szCs w:val="22"/>
        </w:rPr>
        <w:t xml:space="preserve"> </w:t>
      </w:r>
      <w:r w:rsidR="006A7169" w:rsidRPr="00A10174">
        <w:rPr>
          <w:rFonts w:ascii="Times New Roman" w:hAnsi="Times New Roman" w:cs="Times New Roman"/>
          <w:sz w:val="22"/>
          <w:szCs w:val="22"/>
        </w:rPr>
        <w:t xml:space="preserve">the rates of </w:t>
      </w:r>
      <w:r w:rsidR="00073726" w:rsidRPr="00A10174">
        <w:rPr>
          <w:rFonts w:ascii="Times New Roman" w:hAnsi="Times New Roman" w:cs="Times New Roman"/>
          <w:sz w:val="22"/>
          <w:szCs w:val="22"/>
        </w:rPr>
        <w:t xml:space="preserve">  </w:t>
      </w:r>
      <w:r w:rsidRPr="00A10174">
        <w:rPr>
          <w:rFonts w:ascii="Times New Roman" w:hAnsi="Times New Roman" w:cs="Times New Roman"/>
          <w:sz w:val="22"/>
          <w:szCs w:val="22"/>
        </w:rPr>
        <w:t>MOR-2.55%</w:t>
      </w:r>
      <w:r w:rsidR="00427B94" w:rsidRPr="00A10174">
        <w:rPr>
          <w:rFonts w:ascii="Times New Roman" w:hAnsi="Times New Roman" w:cs="Times New Roman"/>
          <w:sz w:val="22"/>
          <w:szCs w:val="22"/>
        </w:rPr>
        <w:t xml:space="preserve"> and MOR-1.45%</w:t>
      </w:r>
      <w:r w:rsidRPr="00A10174">
        <w:rPr>
          <w:rFonts w:ascii="Times New Roman" w:hAnsi="Times New Roman" w:cs="Times New Roman"/>
          <w:sz w:val="22"/>
          <w:szCs w:val="22"/>
        </w:rPr>
        <w:t xml:space="preserve"> </w:t>
      </w:r>
      <w:r w:rsidR="006A7169" w:rsidRPr="00A10174">
        <w:rPr>
          <w:rFonts w:ascii="Times New Roman" w:hAnsi="Times New Roman" w:cs="Times New Roman"/>
          <w:sz w:val="22"/>
          <w:szCs w:val="22"/>
        </w:rPr>
        <w:t>per annum and were secured by land owned by the Group</w:t>
      </w:r>
      <w:r w:rsidR="00427B94" w:rsidRPr="00A10174">
        <w:rPr>
          <w:rFonts w:ascii="Times New Roman" w:hAnsi="Times New Roman" w:cs="Times New Roman"/>
          <w:sz w:val="22"/>
          <w:szCs w:val="22"/>
        </w:rPr>
        <w:t xml:space="preserve"> and the Group’s bank deposits with financial institutions</w:t>
      </w:r>
      <w:r w:rsidR="006A7169" w:rsidRPr="00A10174">
        <w:rPr>
          <w:rFonts w:ascii="Times New Roman" w:hAnsi="Times New Roman" w:cs="Times New Roman"/>
          <w:sz w:val="22"/>
          <w:szCs w:val="22"/>
        </w:rPr>
        <w:t xml:space="preserve"> </w:t>
      </w:r>
      <w:r w:rsidR="006A7169" w:rsidRPr="00A10174">
        <w:rPr>
          <w:rFonts w:ascii="Times New Roman" w:hAnsi="Times New Roman" w:cs="Times New Roman"/>
          <w:i/>
          <w:iCs/>
          <w:sz w:val="22"/>
          <w:szCs w:val="22"/>
        </w:rPr>
        <w:t>(31 December 202</w:t>
      </w:r>
      <w:r w:rsidR="00427B94" w:rsidRPr="00A10174">
        <w:rPr>
          <w:rFonts w:ascii="Times New Roman" w:hAnsi="Times New Roman" w:cs="Times New Roman"/>
          <w:i/>
          <w:iCs/>
          <w:sz w:val="22"/>
          <w:szCs w:val="22"/>
        </w:rPr>
        <w:t>4</w:t>
      </w:r>
      <w:r w:rsidR="006A7169" w:rsidRPr="00A10174">
        <w:rPr>
          <w:rFonts w:ascii="Times New Roman" w:hAnsi="Times New Roman" w:cs="Times New Roman"/>
          <w:i/>
          <w:iCs/>
          <w:sz w:val="22"/>
          <w:szCs w:val="22"/>
        </w:rPr>
        <w:t xml:space="preserve">: Baht </w:t>
      </w:r>
      <w:r w:rsidR="00427B94" w:rsidRPr="00A10174">
        <w:rPr>
          <w:rFonts w:ascii="Times New Roman" w:hAnsi="Times New Roman" w:cs="Times New Roman"/>
          <w:i/>
          <w:iCs/>
          <w:sz w:val="22"/>
          <w:szCs w:val="22"/>
        </w:rPr>
        <w:t>6.9</w:t>
      </w:r>
      <w:r w:rsidR="006A7169" w:rsidRPr="00A10174">
        <w:rPr>
          <w:rFonts w:ascii="Times New Roman" w:hAnsi="Times New Roman" w:cs="Times New Roman"/>
          <w:i/>
          <w:iCs/>
          <w:sz w:val="22"/>
          <w:szCs w:val="22"/>
        </w:rPr>
        <w:t xml:space="preserve"> million with </w:t>
      </w:r>
      <w:r w:rsidR="009069E1" w:rsidRPr="00A10174">
        <w:rPr>
          <w:rFonts w:ascii="Times New Roman" w:hAnsi="Times New Roman" w:cs="Times New Roman"/>
          <w:i/>
          <w:iCs/>
          <w:sz w:val="22"/>
          <w:szCs w:val="22"/>
        </w:rPr>
        <w:t>MOR-2.55%</w:t>
      </w:r>
      <w:r w:rsidR="00427B94" w:rsidRPr="00A10174">
        <w:rPr>
          <w:rFonts w:ascii="Times New Roman" w:hAnsi="Times New Roman" w:cs="Times New Roman"/>
          <w:i/>
          <w:iCs/>
          <w:sz w:val="22"/>
          <w:szCs w:val="22"/>
        </w:rPr>
        <w:t xml:space="preserve"> </w:t>
      </w:r>
      <w:r w:rsidR="009069E1" w:rsidRPr="00A10174">
        <w:rPr>
          <w:rFonts w:ascii="Times New Roman" w:hAnsi="Times New Roman" w:cs="Times New Roman"/>
          <w:i/>
          <w:iCs/>
          <w:sz w:val="22"/>
          <w:szCs w:val="22"/>
        </w:rPr>
        <w:t xml:space="preserve">and </w:t>
      </w:r>
      <w:r w:rsidR="006A7169" w:rsidRPr="00A10174">
        <w:rPr>
          <w:rFonts w:ascii="Times New Roman" w:hAnsi="Times New Roman" w:cs="Times New Roman"/>
          <w:i/>
          <w:iCs/>
          <w:sz w:val="22"/>
          <w:szCs w:val="22"/>
        </w:rPr>
        <w:t>MOR</w:t>
      </w:r>
      <w:r w:rsidR="00427B94" w:rsidRPr="00A10174">
        <w:rPr>
          <w:rFonts w:ascii="Times New Roman" w:hAnsi="Times New Roman" w:cs="Times New Roman"/>
          <w:i/>
          <w:iCs/>
          <w:sz w:val="22"/>
          <w:szCs w:val="22"/>
        </w:rPr>
        <w:t>-1.45</w:t>
      </w:r>
      <w:r w:rsidR="006A7169" w:rsidRPr="00A10174">
        <w:rPr>
          <w:rFonts w:ascii="Times New Roman" w:hAnsi="Times New Roman" w:cs="Times New Roman"/>
          <w:i/>
          <w:iCs/>
          <w:sz w:val="22"/>
          <w:szCs w:val="22"/>
        </w:rPr>
        <w:t>% interest</w:t>
      </w:r>
      <w:r w:rsidR="00200478" w:rsidRPr="00A10174">
        <w:rPr>
          <w:rFonts w:ascii="Times New Roman" w:hAnsi="Times New Roman" w:cs="Times New Roman"/>
          <w:sz w:val="22"/>
          <w:szCs w:val="22"/>
        </w:rPr>
        <w:t xml:space="preserve"> </w:t>
      </w:r>
      <w:r w:rsidR="00200478" w:rsidRPr="00A10174">
        <w:rPr>
          <w:rFonts w:ascii="Times New Roman" w:hAnsi="Times New Roman" w:cs="Times New Roman"/>
          <w:i/>
          <w:iCs/>
          <w:sz w:val="22"/>
          <w:szCs w:val="22"/>
        </w:rPr>
        <w:t>per annum</w:t>
      </w:r>
      <w:r w:rsidR="009069E1" w:rsidRPr="00A10174">
        <w:rPr>
          <w:rFonts w:ascii="Times New Roman" w:hAnsi="Times New Roman" w:cs="Times New Roman"/>
          <w:i/>
          <w:iCs/>
          <w:sz w:val="22"/>
          <w:szCs w:val="22"/>
        </w:rPr>
        <w:t xml:space="preserve"> and were secured by land owned by the Group</w:t>
      </w:r>
      <w:r w:rsidR="00427B94" w:rsidRPr="00A10174">
        <w:rPr>
          <w:rFonts w:ascii="Times New Roman" w:hAnsi="Times New Roman" w:cs="Times New Roman"/>
          <w:i/>
          <w:iCs/>
          <w:sz w:val="22"/>
          <w:szCs w:val="22"/>
        </w:rPr>
        <w:t xml:space="preserve"> and the Group’s bank deposits with financial institutions</w:t>
      </w:r>
      <w:r w:rsidR="006A7169" w:rsidRPr="00A10174">
        <w:rPr>
          <w:rFonts w:ascii="Times New Roman" w:hAnsi="Times New Roman" w:cs="Times New Roman"/>
          <w:i/>
          <w:iCs/>
          <w:sz w:val="22"/>
          <w:szCs w:val="22"/>
        </w:rPr>
        <w:t>).</w:t>
      </w:r>
    </w:p>
    <w:p w14:paraId="609E5F83" w14:textId="77777777" w:rsidR="007B097E" w:rsidRPr="00A10174"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C03180" w14:textId="416BC1C8" w:rsidR="00687954"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10174">
        <w:rPr>
          <w:rFonts w:ascii="Times New Roman" w:hAnsi="Times New Roman" w:cs="Times New Roman"/>
          <w:sz w:val="22"/>
          <w:szCs w:val="22"/>
        </w:rPr>
        <w:t xml:space="preserve">As at 30 June 2025, the Company had bank overdrafts of Baht 29.0 million, which bored the rates of   MOR-2.55% per annum and were secured by land owned by the Group </w:t>
      </w:r>
      <w:r w:rsidRPr="00A10174">
        <w:rPr>
          <w:rFonts w:ascii="Times New Roman" w:hAnsi="Times New Roman" w:cs="Times New Roman"/>
          <w:i/>
          <w:iCs/>
          <w:sz w:val="22"/>
          <w:szCs w:val="22"/>
        </w:rPr>
        <w:t>(31 December 2024: Nil).</w:t>
      </w:r>
    </w:p>
    <w:p w14:paraId="0406093A" w14:textId="5DA3A82E" w:rsidR="006A7169" w:rsidRPr="00A10174" w:rsidRDefault="006A716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A10174">
        <w:rPr>
          <w:rFonts w:ascii="Times New Roman" w:hAnsi="Times New Roman" w:cs="Times New Roman"/>
          <w:sz w:val="22"/>
          <w:szCs w:val="22"/>
        </w:rPr>
        <w:lastRenderedPageBreak/>
        <w:t xml:space="preserve">As at </w:t>
      </w:r>
      <w:r w:rsidR="004B31D7" w:rsidRPr="00A10174">
        <w:rPr>
          <w:rFonts w:ascii="Times New Roman" w:hAnsi="Times New Roman" w:cs="Times New Roman"/>
          <w:sz w:val="22"/>
          <w:szCs w:val="22"/>
        </w:rPr>
        <w:t xml:space="preserve">30 June </w:t>
      </w:r>
      <w:r w:rsidR="00506D20" w:rsidRPr="00A10174">
        <w:rPr>
          <w:rFonts w:ascii="Times New Roman" w:hAnsi="Times New Roman" w:cs="Times New Roman"/>
          <w:sz w:val="22"/>
          <w:szCs w:val="22"/>
        </w:rPr>
        <w:t>2025</w:t>
      </w:r>
      <w:r w:rsidRPr="00A10174">
        <w:rPr>
          <w:rFonts w:ascii="Times New Roman" w:hAnsi="Times New Roman" w:cs="Times New Roman"/>
          <w:sz w:val="22"/>
          <w:szCs w:val="22"/>
        </w:rPr>
        <w:t xml:space="preserve">, the Group and the Company had promissory notes from financial institutions </w:t>
      </w:r>
      <w:r w:rsidR="00FE3F8B" w:rsidRPr="00A10174">
        <w:rPr>
          <w:rFonts w:ascii="Times New Roman" w:hAnsi="Times New Roman" w:cs="Times New Roman"/>
          <w:sz w:val="22"/>
          <w:szCs w:val="22"/>
        </w:rPr>
        <w:t>totaling</w:t>
      </w:r>
      <w:r w:rsidRPr="00A10174">
        <w:rPr>
          <w:rFonts w:ascii="Times New Roman" w:hAnsi="Times New Roman" w:cs="Times New Roman"/>
          <w:sz w:val="22"/>
          <w:szCs w:val="22"/>
        </w:rPr>
        <w:t xml:space="preserve"> Baht </w:t>
      </w:r>
      <w:r w:rsidR="00687954" w:rsidRPr="00A10174">
        <w:rPr>
          <w:rFonts w:ascii="Times New Roman" w:hAnsi="Times New Roman" w:cs="Times New Roman"/>
          <w:sz w:val="22"/>
          <w:szCs w:val="22"/>
        </w:rPr>
        <w:t>10.4</w:t>
      </w:r>
      <w:r w:rsidRPr="00A10174">
        <w:rPr>
          <w:rFonts w:ascii="Times New Roman" w:hAnsi="Times New Roman" w:cs="Times New Roman"/>
          <w:sz w:val="22"/>
          <w:szCs w:val="22"/>
        </w:rPr>
        <w:t xml:space="preserve"> million and Baht </w:t>
      </w:r>
      <w:r w:rsidR="00687954" w:rsidRPr="00A10174">
        <w:rPr>
          <w:rFonts w:ascii="Times New Roman" w:hAnsi="Times New Roman" w:cs="Times New Roman"/>
          <w:sz w:val="22"/>
          <w:szCs w:val="22"/>
        </w:rPr>
        <w:t>10.0</w:t>
      </w:r>
      <w:r w:rsidRPr="00A10174">
        <w:rPr>
          <w:rFonts w:ascii="Times New Roman" w:hAnsi="Times New Roman" w:cs="Times New Roman"/>
          <w:sz w:val="22"/>
          <w:szCs w:val="22"/>
        </w:rPr>
        <w:t xml:space="preserve"> million, respectively,</w:t>
      </w:r>
      <w:r w:rsidR="009E12C1" w:rsidRPr="00A10174">
        <w:rPr>
          <w:rFonts w:ascii="Times New Roman" w:hAnsi="Times New Roman" w:cs="Times New Roman"/>
          <w:sz w:val="22"/>
          <w:szCs w:val="22"/>
          <w:cs/>
        </w:rPr>
        <w:t xml:space="preserve"> </w:t>
      </w:r>
      <w:r w:rsidR="00D221C9" w:rsidRPr="00A10174">
        <w:rPr>
          <w:rFonts w:ascii="Times New Roman" w:hAnsi="Times New Roman" w:cs="Times New Roman"/>
          <w:sz w:val="22"/>
          <w:szCs w:val="22"/>
        </w:rPr>
        <w:t>which</w:t>
      </w:r>
      <w:r w:rsidR="0098072A" w:rsidRPr="00A10174">
        <w:rPr>
          <w:rFonts w:ascii="Times New Roman" w:hAnsi="Times New Roman" w:cs="Times New Roman"/>
          <w:sz w:val="22"/>
          <w:szCs w:val="22"/>
        </w:rPr>
        <w:t xml:space="preserve"> bore</w:t>
      </w:r>
      <w:r w:rsidR="00687954" w:rsidRPr="00A10174">
        <w:rPr>
          <w:rFonts w:ascii="Times New Roman" w:hAnsi="Times New Roman" w:cs="Times New Roman"/>
          <w:sz w:val="22"/>
          <w:szCs w:val="22"/>
        </w:rPr>
        <w:t>d</w:t>
      </w:r>
      <w:r w:rsidR="00D221C9" w:rsidRPr="00A10174">
        <w:rPr>
          <w:rFonts w:ascii="Times New Roman" w:hAnsi="Times New Roman" w:cs="Times New Roman"/>
          <w:sz w:val="22"/>
          <w:szCs w:val="22"/>
        </w:rPr>
        <w:t xml:space="preserve"> </w:t>
      </w:r>
      <w:r w:rsidR="00FE3F8B" w:rsidRPr="00A10174">
        <w:rPr>
          <w:rFonts w:ascii="Times New Roman" w:hAnsi="Times New Roman" w:cs="Times New Roman"/>
          <w:sz w:val="22"/>
          <w:szCs w:val="22"/>
        </w:rPr>
        <w:t>the rate of</w:t>
      </w:r>
      <w:r w:rsidR="00D221C9" w:rsidRPr="00A10174">
        <w:rPr>
          <w:rFonts w:ascii="Times New Roman" w:hAnsi="Times New Roman" w:cs="Times New Roman"/>
          <w:sz w:val="22"/>
          <w:szCs w:val="22"/>
        </w:rPr>
        <w:t xml:space="preserve"> </w:t>
      </w:r>
      <w:r w:rsidR="005F1CF8" w:rsidRPr="00A10174">
        <w:rPr>
          <w:rFonts w:ascii="Times New Roman" w:hAnsi="Times New Roman" w:cs="Times New Roman"/>
          <w:sz w:val="22"/>
          <w:szCs w:val="22"/>
        </w:rPr>
        <w:t>Market interest rate</w:t>
      </w:r>
      <w:r w:rsidR="00506D20" w:rsidRPr="00A10174">
        <w:rPr>
          <w:rFonts w:ascii="Times New Roman" w:hAnsi="Times New Roman" w:cs="Times New Roman"/>
          <w:sz w:val="22"/>
          <w:szCs w:val="22"/>
        </w:rPr>
        <w:t xml:space="preserve"> and </w:t>
      </w:r>
      <w:r w:rsidR="00687954" w:rsidRPr="00A10174">
        <w:rPr>
          <w:rFonts w:ascii="Times New Roman" w:hAnsi="Times New Roman" w:cs="Times New Roman"/>
          <w:sz w:val="22"/>
          <w:szCs w:val="22"/>
        </w:rPr>
        <w:t>4.</w:t>
      </w:r>
      <w:r w:rsidR="008F359F" w:rsidRPr="00A10174">
        <w:rPr>
          <w:rFonts w:ascii="Times New Roman" w:hAnsi="Times New Roman"/>
          <w:sz w:val="22"/>
          <w:szCs w:val="28"/>
        </w:rPr>
        <w:t>75</w:t>
      </w:r>
      <w:r w:rsidR="00506D20" w:rsidRPr="00A10174">
        <w:rPr>
          <w:rFonts w:ascii="Times New Roman" w:hAnsi="Times New Roman" w:cs="Times New Roman"/>
          <w:sz w:val="22"/>
          <w:szCs w:val="22"/>
        </w:rPr>
        <w:t>% per annum</w:t>
      </w:r>
      <w:r w:rsidR="00AD552E" w:rsidRPr="00A10174">
        <w:rPr>
          <w:rFonts w:ascii="Times New Roman" w:hAnsi="Times New Roman" w:cs="Times New Roman"/>
          <w:sz w:val="22"/>
          <w:szCs w:val="22"/>
        </w:rPr>
        <w:t xml:space="preserve">. </w:t>
      </w:r>
      <w:r w:rsidRPr="00A10174">
        <w:rPr>
          <w:rFonts w:ascii="Times New Roman" w:hAnsi="Times New Roman" w:cs="Times New Roman"/>
          <w:sz w:val="22"/>
          <w:szCs w:val="22"/>
        </w:rPr>
        <w:t xml:space="preserve">The promissory notes were secured by land owned by the </w:t>
      </w:r>
      <w:r w:rsidR="00073726" w:rsidRPr="00A10174">
        <w:rPr>
          <w:rFonts w:ascii="Times New Roman" w:hAnsi="Times New Roman" w:cs="Times New Roman"/>
          <w:sz w:val="22"/>
          <w:szCs w:val="22"/>
        </w:rPr>
        <w:t>Group</w:t>
      </w:r>
      <w:r w:rsidR="00535D03" w:rsidRPr="00A10174">
        <w:rPr>
          <w:rFonts w:ascii="Times New Roman" w:hAnsi="Times New Roman" w:cs="Times New Roman"/>
          <w:sz w:val="22"/>
          <w:szCs w:val="22"/>
        </w:rPr>
        <w:br/>
      </w:r>
      <w:r w:rsidRPr="00A10174">
        <w:rPr>
          <w:rFonts w:ascii="Times New Roman" w:hAnsi="Times New Roman" w:cs="Times New Roman"/>
          <w:i/>
          <w:iCs/>
          <w:sz w:val="22"/>
          <w:szCs w:val="22"/>
        </w:rPr>
        <w:t>(31 December 202</w:t>
      </w:r>
      <w:r w:rsidR="00506D20" w:rsidRPr="00A10174">
        <w:rPr>
          <w:rFonts w:ascii="Times New Roman" w:hAnsi="Times New Roman" w:cs="Times New Roman"/>
          <w:i/>
          <w:iCs/>
          <w:sz w:val="22"/>
          <w:szCs w:val="22"/>
        </w:rPr>
        <w:t>4</w:t>
      </w:r>
      <w:r w:rsidRPr="00A10174">
        <w:rPr>
          <w:rFonts w:ascii="Times New Roman" w:hAnsi="Times New Roman" w:cs="Times New Roman"/>
          <w:i/>
          <w:iCs/>
          <w:sz w:val="22"/>
          <w:szCs w:val="22"/>
        </w:rPr>
        <w:t xml:space="preserve">: </w:t>
      </w:r>
      <w:r w:rsidR="0098072A" w:rsidRPr="00A10174">
        <w:rPr>
          <w:rFonts w:ascii="Times New Roman" w:hAnsi="Times New Roman" w:cs="Times New Roman"/>
          <w:i/>
          <w:iCs/>
          <w:sz w:val="22"/>
          <w:szCs w:val="22"/>
        </w:rPr>
        <w:t xml:space="preserve">Baht </w:t>
      </w:r>
      <w:r w:rsidR="00506D20" w:rsidRPr="00A10174">
        <w:rPr>
          <w:rFonts w:ascii="Times New Roman" w:hAnsi="Times New Roman" w:cs="Times New Roman"/>
          <w:i/>
          <w:iCs/>
          <w:sz w:val="22"/>
          <w:szCs w:val="22"/>
        </w:rPr>
        <w:t>50.0</w:t>
      </w:r>
      <w:r w:rsidR="0098072A" w:rsidRPr="00A10174">
        <w:rPr>
          <w:rFonts w:ascii="Times New Roman" w:hAnsi="Times New Roman" w:cs="Times New Roman"/>
          <w:i/>
          <w:iCs/>
          <w:sz w:val="22"/>
          <w:szCs w:val="22"/>
        </w:rPr>
        <w:t xml:space="preserve"> million and Baht </w:t>
      </w:r>
      <w:r w:rsidR="00506D20" w:rsidRPr="00A10174">
        <w:rPr>
          <w:rFonts w:ascii="Times New Roman" w:hAnsi="Times New Roman" w:cs="Times New Roman"/>
          <w:i/>
          <w:iCs/>
          <w:sz w:val="22"/>
          <w:szCs w:val="22"/>
        </w:rPr>
        <w:t>50.0</w:t>
      </w:r>
      <w:r w:rsidR="0098072A" w:rsidRPr="00A10174">
        <w:rPr>
          <w:rFonts w:ascii="Times New Roman" w:hAnsi="Times New Roman" w:cs="Times New Roman"/>
          <w:i/>
          <w:iCs/>
          <w:sz w:val="22"/>
          <w:szCs w:val="22"/>
        </w:rPr>
        <w:t xml:space="preserve"> million, respectively, </w:t>
      </w:r>
      <w:r w:rsidR="005F1CF8" w:rsidRPr="00A10174">
        <w:rPr>
          <w:rFonts w:ascii="Times New Roman" w:hAnsi="Times New Roman" w:cs="Times New Roman"/>
          <w:i/>
          <w:iCs/>
          <w:sz w:val="22"/>
          <w:szCs w:val="22"/>
        </w:rPr>
        <w:t>with Market interest rate</w:t>
      </w:r>
      <w:r w:rsidR="003B03ED" w:rsidRPr="00A10174">
        <w:rPr>
          <w:rFonts w:ascii="Times New Roman" w:hAnsi="Times New Roman" w:cs="Times New Roman"/>
          <w:i/>
          <w:iCs/>
          <w:sz w:val="22"/>
          <w:szCs w:val="22"/>
        </w:rPr>
        <w:t xml:space="preserve"> </w:t>
      </w:r>
      <w:r w:rsidR="0098072A" w:rsidRPr="00A10174">
        <w:rPr>
          <w:rFonts w:ascii="Times New Roman" w:hAnsi="Times New Roman" w:cs="Times New Roman"/>
          <w:i/>
          <w:iCs/>
          <w:sz w:val="22"/>
          <w:szCs w:val="22"/>
        </w:rPr>
        <w:t xml:space="preserve">and were secured by land owned by the </w:t>
      </w:r>
      <w:r w:rsidR="00073726" w:rsidRPr="00A10174">
        <w:rPr>
          <w:rFonts w:ascii="Times New Roman" w:hAnsi="Times New Roman" w:cs="Times New Roman"/>
          <w:i/>
          <w:iCs/>
          <w:sz w:val="22"/>
          <w:szCs w:val="22"/>
        </w:rPr>
        <w:t>Group</w:t>
      </w:r>
      <w:r w:rsidRPr="00A10174">
        <w:rPr>
          <w:rFonts w:ascii="Times New Roman" w:hAnsi="Times New Roman" w:cs="Times New Roman"/>
          <w:i/>
          <w:iCs/>
          <w:sz w:val="22"/>
          <w:szCs w:val="22"/>
        </w:rPr>
        <w:t>)</w:t>
      </w:r>
      <w:r w:rsidRPr="00A10174">
        <w:rPr>
          <w:rFonts w:ascii="Times New Roman" w:hAnsi="Times New Roman" w:cs="Times New Roman"/>
          <w:sz w:val="22"/>
          <w:szCs w:val="22"/>
        </w:rPr>
        <w:t>.</w:t>
      </w:r>
    </w:p>
    <w:p w14:paraId="580DD7C1" w14:textId="77777777"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8921DD8" w14:textId="70D6D900" w:rsidR="00B75ABC" w:rsidRPr="00A10174" w:rsidRDefault="00997BC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10174">
        <w:rPr>
          <w:rFonts w:ascii="Times New Roman" w:hAnsi="Times New Roman" w:cs="Times New Roman"/>
          <w:sz w:val="22"/>
          <w:szCs w:val="22"/>
        </w:rPr>
        <w:t xml:space="preserve">As at </w:t>
      </w:r>
      <w:r w:rsidR="004B31D7" w:rsidRPr="00A10174">
        <w:rPr>
          <w:rFonts w:ascii="Times New Roman" w:hAnsi="Times New Roman" w:cs="Times New Roman"/>
          <w:sz w:val="22"/>
          <w:szCs w:val="22"/>
        </w:rPr>
        <w:t xml:space="preserve">30 June </w:t>
      </w:r>
      <w:r w:rsidR="00506D20" w:rsidRPr="00A10174">
        <w:rPr>
          <w:rFonts w:ascii="Times New Roman" w:hAnsi="Times New Roman" w:cs="Times New Roman"/>
          <w:sz w:val="22"/>
          <w:szCs w:val="22"/>
        </w:rPr>
        <w:t>2025</w:t>
      </w:r>
      <w:r w:rsidR="004B31D7" w:rsidRPr="00A10174">
        <w:rPr>
          <w:rFonts w:ascii="Times New Roman" w:hAnsi="Times New Roman" w:cs="Times New Roman"/>
          <w:sz w:val="22"/>
          <w:szCs w:val="22"/>
        </w:rPr>
        <w:t xml:space="preserve"> and 31 December 2024</w:t>
      </w:r>
      <w:r w:rsidRPr="00A10174">
        <w:rPr>
          <w:rFonts w:ascii="Times New Roman" w:hAnsi="Times New Roman" w:cs="Times New Roman"/>
          <w:sz w:val="22"/>
          <w:szCs w:val="22"/>
        </w:rPr>
        <w:t xml:space="preserve">, the Group and Company have to comply with financial debt covenants on bank overdraft </w:t>
      </w:r>
      <w:r w:rsidR="004474B4" w:rsidRPr="00A10174">
        <w:rPr>
          <w:rFonts w:ascii="Times New Roman" w:hAnsi="Times New Roman" w:cs="Times New Roman"/>
          <w:sz w:val="22"/>
          <w:szCs w:val="22"/>
        </w:rPr>
        <w:t>and short-term loans from</w:t>
      </w:r>
      <w:r w:rsidR="005A48C8" w:rsidRPr="00A10174">
        <w:rPr>
          <w:rFonts w:ascii="Times New Roman" w:hAnsi="Times New Roman" w:cs="Times New Roman"/>
          <w:sz w:val="22"/>
          <w:szCs w:val="22"/>
        </w:rPr>
        <w:t xml:space="preserve"> </w:t>
      </w:r>
      <w:r w:rsidR="002E0574" w:rsidRPr="00A10174">
        <w:rPr>
          <w:rFonts w:ascii="Times New Roman" w:hAnsi="Times New Roman" w:cs="Times New Roman"/>
          <w:sz w:val="22"/>
          <w:szCs w:val="22"/>
        </w:rPr>
        <w:t xml:space="preserve">a </w:t>
      </w:r>
      <w:r w:rsidR="005A48C8" w:rsidRPr="00A10174">
        <w:rPr>
          <w:rFonts w:ascii="Times New Roman" w:hAnsi="Times New Roman" w:cs="Times New Roman"/>
          <w:sz w:val="22"/>
          <w:szCs w:val="22"/>
        </w:rPr>
        <w:t>financial institution</w:t>
      </w:r>
      <w:r w:rsidR="005A48C8" w:rsidRPr="00A10174">
        <w:rPr>
          <w:rFonts w:ascii="Times New Roman" w:hAnsi="Times New Roman" w:cs="Times New Roman" w:hint="cs"/>
          <w:sz w:val="22"/>
          <w:szCs w:val="22"/>
          <w:cs/>
        </w:rPr>
        <w:t xml:space="preserve"> </w:t>
      </w:r>
      <w:r w:rsidRPr="00A10174">
        <w:rPr>
          <w:rFonts w:ascii="Times New Roman" w:hAnsi="Times New Roman" w:cs="Times New Roman"/>
          <w:sz w:val="22"/>
          <w:szCs w:val="22"/>
        </w:rPr>
        <w:t xml:space="preserve">facilities amounting to Baht </w:t>
      </w:r>
      <w:r w:rsidR="00A16C79" w:rsidRPr="00A10174">
        <w:rPr>
          <w:rFonts w:ascii="Times New Roman" w:hAnsi="Times New Roman" w:cs="Times New Roman"/>
          <w:sz w:val="22"/>
          <w:szCs w:val="22"/>
        </w:rPr>
        <w:t>145</w:t>
      </w:r>
      <w:r w:rsidRPr="00A10174">
        <w:rPr>
          <w:rFonts w:ascii="Times New Roman" w:hAnsi="Times New Roman" w:cs="Times New Roman"/>
          <w:sz w:val="22"/>
          <w:szCs w:val="22"/>
        </w:rPr>
        <w:t xml:space="preserve">.0 million and Baht </w:t>
      </w:r>
      <w:r w:rsidR="00A16C79" w:rsidRPr="00A10174">
        <w:rPr>
          <w:rFonts w:ascii="Times New Roman" w:hAnsi="Times New Roman" w:cs="Times New Roman"/>
          <w:sz w:val="22"/>
          <w:szCs w:val="22"/>
        </w:rPr>
        <w:t>13</w:t>
      </w:r>
      <w:r w:rsidRPr="00A10174">
        <w:rPr>
          <w:rFonts w:ascii="Times New Roman" w:hAnsi="Times New Roman" w:cs="Times New Roman"/>
          <w:sz w:val="22"/>
          <w:szCs w:val="22"/>
        </w:rPr>
        <w:t>0.0 million, respectively</w:t>
      </w:r>
      <w:r w:rsidR="002A350D" w:rsidRPr="00A10174">
        <w:rPr>
          <w:rFonts w:ascii="Times New Roman" w:hAnsi="Times New Roman" w:cs="Times New Roman"/>
          <w:sz w:val="22"/>
          <w:szCs w:val="22"/>
        </w:rPr>
        <w:t xml:space="preserve">. </w:t>
      </w:r>
      <w:r w:rsidRPr="00A10174">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6D7BC32E" w14:textId="77777777" w:rsidR="00687954"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17754B" w14:textId="6FFBB1A6" w:rsidR="00E4260A" w:rsidRPr="00A10174" w:rsidRDefault="0049648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t>(</w:t>
      </w:r>
      <w:r w:rsidR="006A7169" w:rsidRPr="00A10174">
        <w:rPr>
          <w:rFonts w:ascii="Times New Roman" w:hAnsi="Times New Roman" w:cs="Times New Roman"/>
          <w:b/>
          <w:bCs/>
          <w:i/>
          <w:iCs/>
          <w:sz w:val="22"/>
          <w:szCs w:val="22"/>
        </w:rPr>
        <w:t>b</w:t>
      </w:r>
      <w:r w:rsidRPr="00A10174">
        <w:rPr>
          <w:rFonts w:ascii="Times New Roman" w:hAnsi="Times New Roman" w:cs="Times New Roman"/>
          <w:b/>
          <w:bCs/>
          <w:i/>
          <w:iCs/>
          <w:sz w:val="22"/>
          <w:szCs w:val="22"/>
        </w:rPr>
        <w:t>)</w:t>
      </w:r>
      <w:r w:rsidRPr="00A10174">
        <w:rPr>
          <w:rFonts w:ascii="Times New Roman" w:hAnsi="Times New Roman" w:cs="Times New Roman"/>
          <w:b/>
          <w:bCs/>
          <w:i/>
          <w:iCs/>
          <w:sz w:val="22"/>
          <w:szCs w:val="22"/>
        </w:rPr>
        <w:tab/>
      </w:r>
      <w:r w:rsidR="00E4260A" w:rsidRPr="00A10174">
        <w:rPr>
          <w:rFonts w:ascii="Times New Roman" w:hAnsi="Times New Roman" w:cs="Times New Roman"/>
          <w:b/>
          <w:bCs/>
          <w:i/>
          <w:iCs/>
          <w:sz w:val="22"/>
          <w:szCs w:val="22"/>
        </w:rPr>
        <w:t>Long-term loans from financial institutions</w:t>
      </w:r>
    </w:p>
    <w:p w14:paraId="41FBACB1" w14:textId="77777777" w:rsidR="00E4260A" w:rsidRPr="00A10174" w:rsidRDefault="00E4260A" w:rsidP="00A10174">
      <w:pPr>
        <w:pStyle w:val="EnvelopeReturn"/>
        <w:spacing w:line="240" w:lineRule="atLeast"/>
        <w:ind w:left="547"/>
        <w:jc w:val="both"/>
        <w:rPr>
          <w:rFonts w:ascii="Times New Roman" w:hAnsi="Times New Roman" w:cs="Times New Roman"/>
        </w:rPr>
      </w:pPr>
    </w:p>
    <w:p w14:paraId="64B33301" w14:textId="37326CCC" w:rsidR="003E33CE" w:rsidRPr="00A10174" w:rsidRDefault="00E4260A" w:rsidP="00A10174">
      <w:pPr>
        <w:pStyle w:val="EnvelopeReturn"/>
        <w:tabs>
          <w:tab w:val="left" w:pos="9360"/>
        </w:tabs>
        <w:spacing w:line="240" w:lineRule="atLeast"/>
        <w:ind w:left="547" w:right="-25"/>
        <w:jc w:val="both"/>
        <w:rPr>
          <w:rFonts w:ascii="Times New Roman" w:hAnsi="Times New Roman" w:cs="Times New Roman"/>
          <w:sz w:val="22"/>
          <w:szCs w:val="22"/>
        </w:rPr>
      </w:pPr>
      <w:r w:rsidRPr="00A10174">
        <w:rPr>
          <w:rFonts w:ascii="Times New Roman" w:hAnsi="Times New Roman" w:cs="Times New Roman"/>
          <w:sz w:val="22"/>
          <w:szCs w:val="22"/>
        </w:rPr>
        <w:t xml:space="preserve">As at </w:t>
      </w:r>
      <w:r w:rsidR="004B31D7" w:rsidRPr="00A10174">
        <w:rPr>
          <w:rFonts w:ascii="Times New Roman" w:hAnsi="Times New Roman" w:cs="Times New Roman"/>
          <w:sz w:val="22"/>
          <w:szCs w:val="22"/>
        </w:rPr>
        <w:t xml:space="preserve">30 June </w:t>
      </w:r>
      <w:r w:rsidR="00506D20" w:rsidRPr="00A10174">
        <w:rPr>
          <w:rFonts w:ascii="Times New Roman" w:hAnsi="Times New Roman" w:cs="Times New Roman"/>
          <w:sz w:val="22"/>
          <w:szCs w:val="22"/>
        </w:rPr>
        <w:t>2025</w:t>
      </w:r>
      <w:r w:rsidRPr="00A10174">
        <w:rPr>
          <w:rFonts w:ascii="Times New Roman" w:hAnsi="Times New Roman" w:cs="Times New Roman"/>
          <w:sz w:val="22"/>
          <w:szCs w:val="22"/>
        </w:rPr>
        <w:t xml:space="preserve">, </w:t>
      </w:r>
      <w:r w:rsidR="00D8384D" w:rsidRPr="00A10174">
        <w:rPr>
          <w:rFonts w:ascii="Times New Roman" w:hAnsi="Times New Roman" w:cs="Times New Roman"/>
          <w:sz w:val="22"/>
          <w:szCs w:val="22"/>
        </w:rPr>
        <w:t xml:space="preserve">the Group and </w:t>
      </w:r>
      <w:r w:rsidRPr="00A10174">
        <w:rPr>
          <w:rFonts w:ascii="Times New Roman" w:hAnsi="Times New Roman" w:cs="Times New Roman"/>
          <w:sz w:val="22"/>
          <w:szCs w:val="22"/>
        </w:rPr>
        <w:t>the Company had long-term loans</w:t>
      </w:r>
      <w:r w:rsidR="00D8384D" w:rsidRPr="00A10174">
        <w:rPr>
          <w:rFonts w:ascii="Times New Roman" w:hAnsi="Times New Roman" w:cs="Times New Roman"/>
          <w:sz w:val="22"/>
          <w:szCs w:val="22"/>
        </w:rPr>
        <w:t xml:space="preserve"> from several financial </w:t>
      </w:r>
      <w:r w:rsidR="007B4C58" w:rsidRPr="00A10174">
        <w:rPr>
          <w:rFonts w:ascii="Times New Roman" w:hAnsi="Times New Roman" w:cs="Times New Roman"/>
          <w:sz w:val="22"/>
          <w:szCs w:val="22"/>
        </w:rPr>
        <w:t>institutions amounting to</w:t>
      </w:r>
      <w:r w:rsidR="00AD4641" w:rsidRPr="00A10174">
        <w:rPr>
          <w:rFonts w:ascii="Times New Roman" w:hAnsi="Times New Roman" w:cs="Times New Roman"/>
          <w:sz w:val="22"/>
          <w:szCs w:val="22"/>
        </w:rPr>
        <w:t xml:space="preserve"> </w:t>
      </w:r>
      <w:r w:rsidRPr="00A10174">
        <w:rPr>
          <w:rFonts w:ascii="Times New Roman" w:hAnsi="Times New Roman" w:cs="Times New Roman"/>
          <w:sz w:val="22"/>
          <w:szCs w:val="22"/>
        </w:rPr>
        <w:t xml:space="preserve">Baht </w:t>
      </w:r>
      <w:r w:rsidR="00687954" w:rsidRPr="00A10174">
        <w:rPr>
          <w:rFonts w:ascii="Times New Roman" w:hAnsi="Times New Roman" w:cs="Times New Roman"/>
          <w:sz w:val="22"/>
          <w:szCs w:val="22"/>
        </w:rPr>
        <w:t>63.1</w:t>
      </w:r>
      <w:r w:rsidRPr="00A10174">
        <w:rPr>
          <w:rFonts w:ascii="Times New Roman" w:hAnsi="Times New Roman" w:cs="Times New Roman"/>
          <w:sz w:val="22"/>
          <w:szCs w:val="22"/>
        </w:rPr>
        <w:t xml:space="preserve"> million</w:t>
      </w:r>
      <w:r w:rsidR="007B4C58" w:rsidRPr="00A10174">
        <w:rPr>
          <w:rFonts w:ascii="Times New Roman" w:hAnsi="Times New Roman" w:cs="Times New Roman"/>
          <w:sz w:val="22"/>
          <w:szCs w:val="22"/>
        </w:rPr>
        <w:t xml:space="preserve"> and Baht </w:t>
      </w:r>
      <w:r w:rsidR="00687954" w:rsidRPr="00A10174">
        <w:rPr>
          <w:rFonts w:ascii="Times New Roman" w:hAnsi="Times New Roman" w:cs="Times New Roman"/>
          <w:sz w:val="22"/>
          <w:szCs w:val="22"/>
        </w:rPr>
        <w:t>63.1</w:t>
      </w:r>
      <w:r w:rsidR="007B4C58" w:rsidRPr="00A10174">
        <w:rPr>
          <w:rFonts w:ascii="Times New Roman" w:hAnsi="Times New Roman" w:cs="Times New Roman"/>
          <w:sz w:val="22"/>
          <w:szCs w:val="22"/>
        </w:rPr>
        <w:t xml:space="preserve"> million, respectively</w:t>
      </w:r>
      <w:r w:rsidRPr="00A10174">
        <w:rPr>
          <w:rFonts w:ascii="Times New Roman" w:hAnsi="Times New Roman" w:cs="Times New Roman"/>
          <w:sz w:val="22"/>
          <w:szCs w:val="22"/>
        </w:rPr>
        <w:t xml:space="preserve"> </w:t>
      </w:r>
      <w:r w:rsidRPr="00A10174">
        <w:rPr>
          <w:rFonts w:ascii="Times New Roman" w:hAnsi="Times New Roman" w:cs="Times New Roman"/>
          <w:i/>
          <w:iCs/>
          <w:sz w:val="22"/>
          <w:szCs w:val="22"/>
        </w:rPr>
        <w:t>(</w:t>
      </w:r>
      <w:r w:rsidR="00AD0182" w:rsidRPr="00A10174">
        <w:rPr>
          <w:rFonts w:ascii="Times New Roman" w:hAnsi="Times New Roman" w:cs="Times New Roman"/>
          <w:i/>
          <w:iCs/>
          <w:sz w:val="22"/>
          <w:szCs w:val="22"/>
        </w:rPr>
        <w:t xml:space="preserve">31 December </w:t>
      </w:r>
      <w:r w:rsidR="00EC6EC2" w:rsidRPr="00A10174">
        <w:rPr>
          <w:rFonts w:ascii="Times New Roman" w:hAnsi="Times New Roman" w:cs="Times New Roman"/>
          <w:i/>
          <w:iCs/>
          <w:sz w:val="22"/>
          <w:szCs w:val="22"/>
        </w:rPr>
        <w:t>202</w:t>
      </w:r>
      <w:r w:rsidR="00506D20" w:rsidRPr="00A10174">
        <w:rPr>
          <w:rFonts w:ascii="Times New Roman" w:hAnsi="Times New Roman" w:cs="Times New Roman"/>
          <w:i/>
          <w:iCs/>
          <w:sz w:val="22"/>
          <w:szCs w:val="22"/>
        </w:rPr>
        <w:t>4</w:t>
      </w:r>
      <w:r w:rsidRPr="00A10174">
        <w:rPr>
          <w:rFonts w:ascii="Times New Roman" w:hAnsi="Times New Roman" w:cs="Times New Roman"/>
          <w:i/>
          <w:iCs/>
          <w:sz w:val="22"/>
          <w:szCs w:val="22"/>
        </w:rPr>
        <w:t>:</w:t>
      </w:r>
      <w:r w:rsidR="00B4106E" w:rsidRPr="00A10174">
        <w:rPr>
          <w:rFonts w:ascii="Times New Roman" w:hAnsi="Times New Roman" w:cs="Times New Roman"/>
          <w:i/>
          <w:iCs/>
          <w:sz w:val="22"/>
          <w:szCs w:val="22"/>
        </w:rPr>
        <w:t xml:space="preserve"> </w:t>
      </w:r>
      <w:r w:rsidRPr="00A10174">
        <w:rPr>
          <w:rFonts w:ascii="Times New Roman" w:hAnsi="Times New Roman" w:cs="Times New Roman"/>
          <w:i/>
          <w:iCs/>
          <w:sz w:val="22"/>
          <w:szCs w:val="22"/>
        </w:rPr>
        <w:t xml:space="preserve">Baht </w:t>
      </w:r>
      <w:r w:rsidR="00506D20" w:rsidRPr="00A10174">
        <w:rPr>
          <w:rFonts w:ascii="Times New Roman" w:hAnsi="Times New Roman" w:cs="Times New Roman"/>
          <w:i/>
          <w:iCs/>
          <w:sz w:val="22"/>
          <w:szCs w:val="22"/>
        </w:rPr>
        <w:t>68.1</w:t>
      </w:r>
      <w:r w:rsidRPr="00A10174">
        <w:rPr>
          <w:rFonts w:ascii="Times New Roman" w:hAnsi="Times New Roman" w:cs="Times New Roman"/>
          <w:i/>
          <w:iCs/>
          <w:sz w:val="22"/>
          <w:szCs w:val="22"/>
        </w:rPr>
        <w:t xml:space="preserve"> million</w:t>
      </w:r>
      <w:r w:rsidR="000D7FB1" w:rsidRPr="00A10174">
        <w:rPr>
          <w:rFonts w:ascii="Times New Roman" w:hAnsi="Times New Roman" w:cs="Times New Roman"/>
          <w:i/>
          <w:iCs/>
          <w:sz w:val="22"/>
          <w:szCs w:val="22"/>
        </w:rPr>
        <w:t xml:space="preserve"> and Baht </w:t>
      </w:r>
      <w:r w:rsidR="00506D20" w:rsidRPr="00A10174">
        <w:rPr>
          <w:rFonts w:ascii="Times New Roman" w:hAnsi="Times New Roman" w:cs="Times New Roman"/>
          <w:i/>
          <w:iCs/>
          <w:sz w:val="22"/>
          <w:szCs w:val="22"/>
        </w:rPr>
        <w:t>68.1</w:t>
      </w:r>
      <w:r w:rsidR="000D7FB1" w:rsidRPr="00A10174">
        <w:rPr>
          <w:rFonts w:ascii="Times New Roman" w:hAnsi="Times New Roman" w:cs="Times New Roman"/>
          <w:i/>
          <w:iCs/>
          <w:sz w:val="22"/>
          <w:szCs w:val="22"/>
        </w:rPr>
        <w:t xml:space="preserve"> million, respectively</w:t>
      </w:r>
      <w:r w:rsidRPr="00A10174">
        <w:rPr>
          <w:rFonts w:ascii="Times New Roman" w:hAnsi="Times New Roman" w:cs="Times New Roman"/>
          <w:i/>
          <w:iCs/>
          <w:sz w:val="22"/>
          <w:szCs w:val="22"/>
        </w:rPr>
        <w:t>)</w:t>
      </w:r>
      <w:r w:rsidRPr="00A10174">
        <w:rPr>
          <w:rFonts w:ascii="Times New Roman" w:hAnsi="Times New Roman" w:cs="Times New Roman"/>
          <w:sz w:val="22"/>
          <w:szCs w:val="22"/>
        </w:rPr>
        <w:t xml:space="preserve">. </w:t>
      </w:r>
      <w:r w:rsidR="00A90FC1" w:rsidRPr="00A10174">
        <w:rPr>
          <w:rFonts w:ascii="Times New Roman" w:hAnsi="Times New Roman" w:cs="Times New Roman"/>
          <w:sz w:val="22"/>
          <w:szCs w:val="22"/>
        </w:rPr>
        <w:t>These loans ha</w:t>
      </w:r>
      <w:r w:rsidR="00CA1A00" w:rsidRPr="00A10174">
        <w:rPr>
          <w:rFonts w:ascii="Times New Roman" w:hAnsi="Times New Roman" w:cs="Times New Roman"/>
          <w:sz w:val="22"/>
          <w:szCs w:val="22"/>
        </w:rPr>
        <w:t>ve</w:t>
      </w:r>
      <w:r w:rsidR="00A90FC1" w:rsidRPr="00A10174">
        <w:rPr>
          <w:rFonts w:ascii="Times New Roman" w:hAnsi="Times New Roman" w:cs="Times New Roman"/>
          <w:sz w:val="22"/>
          <w:szCs w:val="22"/>
        </w:rPr>
        <w:t xml:space="preserve"> various monthly repayment schedule for principal and interest </w:t>
      </w:r>
      <w:r w:rsidR="003374ED" w:rsidRPr="00A10174">
        <w:rPr>
          <w:rFonts w:ascii="Times New Roman" w:hAnsi="Times New Roman" w:cs="Times New Roman"/>
          <w:sz w:val="22"/>
          <w:szCs w:val="22"/>
        </w:rPr>
        <w:t>up to</w:t>
      </w:r>
      <w:r w:rsidR="00A90FC1" w:rsidRPr="00A10174">
        <w:rPr>
          <w:rFonts w:ascii="Times New Roman" w:hAnsi="Times New Roman" w:cs="Times New Roman"/>
          <w:sz w:val="22"/>
          <w:szCs w:val="22"/>
        </w:rPr>
        <w:t xml:space="preserve"> 20</w:t>
      </w:r>
      <w:r w:rsidR="00B8542A" w:rsidRPr="00A10174">
        <w:rPr>
          <w:rFonts w:ascii="Times New Roman" w:hAnsi="Times New Roman" w:cs="Times New Roman"/>
          <w:sz w:val="22"/>
          <w:szCs w:val="22"/>
        </w:rPr>
        <w:t>30</w:t>
      </w:r>
      <w:r w:rsidR="00A90FC1" w:rsidRPr="00A10174">
        <w:rPr>
          <w:rFonts w:ascii="Times New Roman" w:hAnsi="Times New Roman" w:cs="Times New Roman"/>
          <w:sz w:val="22"/>
          <w:szCs w:val="22"/>
        </w:rPr>
        <w:t xml:space="preserve"> as follows:</w:t>
      </w:r>
    </w:p>
    <w:p w14:paraId="5F2DA33B" w14:textId="77777777" w:rsidR="00C35562" w:rsidRPr="00A10174" w:rsidRDefault="00C35562" w:rsidP="00A10174">
      <w:pPr>
        <w:pStyle w:val="EnvelopeReturn"/>
        <w:tabs>
          <w:tab w:val="left" w:pos="9360"/>
        </w:tabs>
        <w:spacing w:line="240" w:lineRule="atLeast"/>
        <w:ind w:left="547" w:right="-25"/>
        <w:jc w:val="both"/>
        <w:rPr>
          <w:rFonts w:ascii="Times New Roman" w:hAnsi="Times New Roman" w:cs="Times New Roman"/>
        </w:rPr>
      </w:pPr>
    </w:p>
    <w:tbl>
      <w:tblPr>
        <w:tblW w:w="9041" w:type="dxa"/>
        <w:tblInd w:w="540" w:type="dxa"/>
        <w:tblLook w:val="04A0" w:firstRow="1" w:lastRow="0" w:firstColumn="1" w:lastColumn="0" w:noHBand="0" w:noVBand="1"/>
      </w:tblPr>
      <w:tblGrid>
        <w:gridCol w:w="1708"/>
        <w:gridCol w:w="1260"/>
        <w:gridCol w:w="2882"/>
        <w:gridCol w:w="1526"/>
        <w:gridCol w:w="222"/>
        <w:gridCol w:w="1443"/>
      </w:tblGrid>
      <w:tr w:rsidR="00914E5C" w:rsidRPr="00A10174" w14:paraId="3549DC02" w14:textId="77777777" w:rsidTr="00F47A7B">
        <w:trPr>
          <w:trHeight w:val="144"/>
          <w:tblHeader/>
        </w:trPr>
        <w:tc>
          <w:tcPr>
            <w:tcW w:w="1708" w:type="dxa"/>
            <w:tcBorders>
              <w:left w:val="nil"/>
              <w:right w:val="nil"/>
            </w:tcBorders>
            <w:noWrap/>
            <w:vAlign w:val="bottom"/>
          </w:tcPr>
          <w:p w14:paraId="0FF47ABD" w14:textId="77777777" w:rsidR="00914E5C" w:rsidRPr="00A10174"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noWrap/>
            <w:vAlign w:val="bottom"/>
          </w:tcPr>
          <w:p w14:paraId="31155092" w14:textId="77777777" w:rsidR="00914E5C" w:rsidRPr="00A10174"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882" w:type="dxa"/>
            <w:tcBorders>
              <w:left w:val="nil"/>
              <w:right w:val="nil"/>
            </w:tcBorders>
            <w:noWrap/>
            <w:vAlign w:val="bottom"/>
          </w:tcPr>
          <w:p w14:paraId="19C0B574" w14:textId="77777777" w:rsidR="00914E5C" w:rsidRPr="00A10174"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noWrap/>
            <w:vAlign w:val="bottom"/>
          </w:tcPr>
          <w:p w14:paraId="09A26002" w14:textId="73FBA6C3" w:rsidR="00914E5C" w:rsidRPr="00A10174"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10174">
              <w:rPr>
                <w:rFonts w:ascii="Times New Roman" w:hAnsi="Times New Roman" w:cs="Times New Roman"/>
                <w:b/>
                <w:bCs/>
                <w:color w:val="000000"/>
                <w:sz w:val="22"/>
                <w:szCs w:val="22"/>
              </w:rPr>
              <w:t xml:space="preserve">Consolidated </w:t>
            </w:r>
            <w:r w:rsidR="0098072A" w:rsidRPr="00A10174">
              <w:rPr>
                <w:rFonts w:ascii="Times New Roman" w:hAnsi="Times New Roman" w:cs="Times New Roman"/>
                <w:b/>
                <w:bCs/>
                <w:color w:val="000000"/>
                <w:sz w:val="22"/>
                <w:szCs w:val="22"/>
              </w:rPr>
              <w:t xml:space="preserve">and Separate </w:t>
            </w:r>
            <w:r w:rsidRPr="00A10174">
              <w:rPr>
                <w:rFonts w:ascii="Times New Roman" w:hAnsi="Times New Roman" w:cs="Times New Roman"/>
                <w:b/>
                <w:bCs/>
                <w:color w:val="000000"/>
                <w:sz w:val="22"/>
                <w:szCs w:val="22"/>
              </w:rPr>
              <w:t>financial statements</w:t>
            </w:r>
          </w:p>
        </w:tc>
      </w:tr>
      <w:tr w:rsidR="00AE55E1" w:rsidRPr="00A10174" w14:paraId="57907604" w14:textId="77777777" w:rsidTr="00F47A7B">
        <w:trPr>
          <w:trHeight w:val="144"/>
          <w:tblHeader/>
        </w:trPr>
        <w:tc>
          <w:tcPr>
            <w:tcW w:w="1708" w:type="dxa"/>
            <w:tcBorders>
              <w:left w:val="nil"/>
              <w:right w:val="nil"/>
            </w:tcBorders>
            <w:noWrap/>
            <w:vAlign w:val="bottom"/>
          </w:tcPr>
          <w:p w14:paraId="5F72615B" w14:textId="77777777" w:rsidR="00AD0182" w:rsidRPr="00A10174" w:rsidRDefault="00AD018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noWrap/>
            <w:vAlign w:val="bottom"/>
          </w:tcPr>
          <w:p w14:paraId="420DD027" w14:textId="4AF8E7AA" w:rsidR="00AD0182"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Maturity</w:t>
            </w:r>
          </w:p>
        </w:tc>
        <w:tc>
          <w:tcPr>
            <w:tcW w:w="2882" w:type="dxa"/>
            <w:tcBorders>
              <w:left w:val="nil"/>
              <w:right w:val="nil"/>
            </w:tcBorders>
            <w:noWrap/>
            <w:vAlign w:val="bottom"/>
          </w:tcPr>
          <w:p w14:paraId="26F737D2" w14:textId="77777777" w:rsidR="00AD0182" w:rsidRPr="00A10174" w:rsidRDefault="00AD018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noWrap/>
            <w:vAlign w:val="bottom"/>
          </w:tcPr>
          <w:p w14:paraId="752529FC" w14:textId="588F21B0" w:rsidR="00AD0182" w:rsidRPr="00A10174" w:rsidRDefault="00612B4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30 June</w:t>
            </w:r>
          </w:p>
        </w:tc>
        <w:tc>
          <w:tcPr>
            <w:tcW w:w="222" w:type="dxa"/>
            <w:tcBorders>
              <w:left w:val="nil"/>
              <w:right w:val="nil"/>
            </w:tcBorders>
          </w:tcPr>
          <w:p w14:paraId="2DC89951" w14:textId="77777777" w:rsidR="00AD0182" w:rsidRPr="00A10174" w:rsidRDefault="00AD018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noWrap/>
            <w:vAlign w:val="bottom"/>
          </w:tcPr>
          <w:p w14:paraId="03AE7A24" w14:textId="59542D37" w:rsidR="00AD0182" w:rsidRPr="00A10174" w:rsidRDefault="000D7F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31 December</w:t>
            </w:r>
          </w:p>
        </w:tc>
      </w:tr>
      <w:tr w:rsidR="00B141FE" w:rsidRPr="00A10174" w14:paraId="3467296E" w14:textId="77777777" w:rsidTr="00F47A7B">
        <w:trPr>
          <w:trHeight w:val="144"/>
          <w:tblHeader/>
        </w:trPr>
        <w:tc>
          <w:tcPr>
            <w:tcW w:w="1708" w:type="dxa"/>
            <w:tcBorders>
              <w:left w:val="nil"/>
              <w:right w:val="nil"/>
            </w:tcBorders>
            <w:noWrap/>
            <w:vAlign w:val="bottom"/>
          </w:tcPr>
          <w:p w14:paraId="1B23F75D" w14:textId="77777777"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noWrap/>
            <w:vAlign w:val="bottom"/>
          </w:tcPr>
          <w:p w14:paraId="4DD576D6" w14:textId="4180F16D"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of the last</w:t>
            </w:r>
          </w:p>
        </w:tc>
        <w:tc>
          <w:tcPr>
            <w:tcW w:w="2882" w:type="dxa"/>
            <w:tcBorders>
              <w:left w:val="nil"/>
              <w:right w:val="nil"/>
            </w:tcBorders>
            <w:noWrap/>
            <w:vAlign w:val="bottom"/>
          </w:tcPr>
          <w:p w14:paraId="113CD799" w14:textId="77777777"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noWrap/>
            <w:vAlign w:val="bottom"/>
          </w:tcPr>
          <w:p w14:paraId="6627B29D" w14:textId="4245014A"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202</w:t>
            </w:r>
            <w:r w:rsidR="00506D20" w:rsidRPr="00A10174">
              <w:rPr>
                <w:rFonts w:ascii="Times New Roman" w:hAnsi="Times New Roman" w:cs="Times New Roman"/>
                <w:color w:val="000000"/>
                <w:sz w:val="22"/>
                <w:szCs w:val="22"/>
              </w:rPr>
              <w:t>5</w:t>
            </w:r>
          </w:p>
        </w:tc>
        <w:tc>
          <w:tcPr>
            <w:tcW w:w="222" w:type="dxa"/>
            <w:tcBorders>
              <w:left w:val="nil"/>
              <w:right w:val="nil"/>
            </w:tcBorders>
          </w:tcPr>
          <w:p w14:paraId="7A1B2FE4" w14:textId="77777777"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noWrap/>
            <w:vAlign w:val="bottom"/>
          </w:tcPr>
          <w:p w14:paraId="1BFC2D6B" w14:textId="27C665CB" w:rsidR="00B141FE"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2024</w:t>
            </w:r>
          </w:p>
        </w:tc>
      </w:tr>
      <w:tr w:rsidR="00B141FE" w:rsidRPr="00A10174" w14:paraId="03199A98" w14:textId="77777777" w:rsidTr="00F47A7B">
        <w:trPr>
          <w:trHeight w:val="144"/>
          <w:tblHeader/>
        </w:trPr>
        <w:tc>
          <w:tcPr>
            <w:tcW w:w="1708" w:type="dxa"/>
            <w:tcBorders>
              <w:left w:val="nil"/>
              <w:right w:val="nil"/>
            </w:tcBorders>
            <w:noWrap/>
            <w:vAlign w:val="bottom"/>
          </w:tcPr>
          <w:p w14:paraId="2A01E421" w14:textId="368DBAB7"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10174">
              <w:rPr>
                <w:rFonts w:ascii="Times New Roman" w:hAnsi="Times New Roman" w:cs="Times New Roman"/>
                <w:color w:val="000000"/>
                <w:sz w:val="22"/>
                <w:szCs w:val="22"/>
              </w:rPr>
              <w:t>Interest rate</w:t>
            </w:r>
          </w:p>
        </w:tc>
        <w:tc>
          <w:tcPr>
            <w:tcW w:w="1260" w:type="dxa"/>
            <w:tcBorders>
              <w:left w:val="nil"/>
              <w:right w:val="nil"/>
            </w:tcBorders>
            <w:noWrap/>
            <w:vAlign w:val="bottom"/>
          </w:tcPr>
          <w:p w14:paraId="25997D23" w14:textId="3BA72F97"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installment</w:t>
            </w:r>
          </w:p>
        </w:tc>
        <w:tc>
          <w:tcPr>
            <w:tcW w:w="2882" w:type="dxa"/>
            <w:tcBorders>
              <w:left w:val="nil"/>
              <w:right w:val="nil"/>
            </w:tcBorders>
            <w:noWrap/>
            <w:vAlign w:val="bottom"/>
          </w:tcPr>
          <w:p w14:paraId="0C627592" w14:textId="2EF167E5"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10174">
              <w:rPr>
                <w:rFonts w:ascii="Times New Roman" w:hAnsi="Times New Roman" w:cs="Times New Roman"/>
                <w:color w:val="000000"/>
                <w:sz w:val="22"/>
                <w:szCs w:val="22"/>
              </w:rPr>
              <w:t>Collaterals</w:t>
            </w:r>
          </w:p>
        </w:tc>
        <w:tc>
          <w:tcPr>
            <w:tcW w:w="3191" w:type="dxa"/>
            <w:gridSpan w:val="3"/>
            <w:tcBorders>
              <w:left w:val="nil"/>
              <w:right w:val="nil"/>
            </w:tcBorders>
            <w:noWrap/>
            <w:vAlign w:val="bottom"/>
          </w:tcPr>
          <w:p w14:paraId="69A892EE" w14:textId="34AEA6DB" w:rsidR="00B141FE" w:rsidRPr="00A10174"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i/>
                <w:iCs/>
                <w:color w:val="000000"/>
                <w:sz w:val="22"/>
                <w:szCs w:val="22"/>
              </w:rPr>
              <w:t>(in thousand Baht)</w:t>
            </w:r>
          </w:p>
        </w:tc>
      </w:tr>
      <w:tr w:rsidR="00073726" w:rsidRPr="00A10174" w14:paraId="3FF0AA6F" w14:textId="77777777" w:rsidTr="00F47A7B">
        <w:trPr>
          <w:trHeight w:val="144"/>
        </w:trPr>
        <w:tc>
          <w:tcPr>
            <w:tcW w:w="1708" w:type="dxa"/>
            <w:tcBorders>
              <w:left w:val="nil"/>
              <w:bottom w:val="nil"/>
              <w:right w:val="nil"/>
            </w:tcBorders>
          </w:tcPr>
          <w:p w14:paraId="6C25DBE7" w14:textId="77777777" w:rsidR="004B31D7" w:rsidRPr="00A10174"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 xml:space="preserve">30 June </w:t>
            </w:r>
            <w:r w:rsidR="00BA0DF1" w:rsidRPr="00A10174">
              <w:rPr>
                <w:rFonts w:ascii="Times New Roman" w:hAnsi="Times New Roman" w:cs="Times New Roman"/>
                <w:color w:val="000000"/>
                <w:sz w:val="22"/>
                <w:szCs w:val="22"/>
              </w:rPr>
              <w:t xml:space="preserve">2025: 5.25% </w:t>
            </w:r>
          </w:p>
          <w:p w14:paraId="7ED4B71A" w14:textId="1E70E5A0" w:rsidR="00073726" w:rsidRPr="00A10174" w:rsidRDefault="00BA0DF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color w:val="000000"/>
                <w:sz w:val="22"/>
                <w:szCs w:val="22"/>
              </w:rPr>
            </w:pPr>
            <w:r w:rsidRPr="00A10174">
              <w:rPr>
                <w:rFonts w:ascii="Times New Roman" w:hAnsi="Times New Roman" w:cs="Times New Roman"/>
                <w:i/>
                <w:iCs/>
                <w:color w:val="000000"/>
                <w:sz w:val="22"/>
                <w:szCs w:val="22"/>
              </w:rPr>
              <w:t xml:space="preserve">(31 December 2024: </w:t>
            </w:r>
            <w:r w:rsidR="00073726" w:rsidRPr="00A10174">
              <w:rPr>
                <w:rFonts w:ascii="Times New Roman" w:hAnsi="Times New Roman" w:cs="Times New Roman"/>
                <w:i/>
                <w:iCs/>
                <w:color w:val="000000"/>
                <w:sz w:val="22"/>
                <w:szCs w:val="22"/>
              </w:rPr>
              <w:t xml:space="preserve">Year 1: </w:t>
            </w:r>
            <w:r w:rsidR="00073726" w:rsidRPr="00A10174">
              <w:rPr>
                <w:rFonts w:ascii="Times New Roman" w:hAnsi="Times New Roman" w:cs="Times New Roman"/>
                <w:i/>
                <w:iCs/>
                <w:color w:val="000000"/>
                <w:sz w:val="22"/>
                <w:szCs w:val="22"/>
              </w:rPr>
              <w:br/>
              <w:t>MLR-4.1%</w:t>
            </w:r>
          </w:p>
          <w:p w14:paraId="5332252B" w14:textId="6B5DA02B"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i/>
                <w:iCs/>
                <w:color w:val="000000"/>
                <w:sz w:val="22"/>
                <w:szCs w:val="22"/>
              </w:rPr>
            </w:pPr>
            <w:r w:rsidRPr="00A10174">
              <w:rPr>
                <w:rFonts w:ascii="Times New Roman" w:hAnsi="Times New Roman" w:cs="Times New Roman"/>
                <w:i/>
                <w:iCs/>
                <w:color w:val="000000"/>
                <w:sz w:val="22"/>
                <w:szCs w:val="22"/>
              </w:rPr>
              <w:t xml:space="preserve">Year 2-3: </w:t>
            </w:r>
            <w:r w:rsidR="00AD29C0" w:rsidRPr="00A10174">
              <w:rPr>
                <w:rFonts w:ascii="Times New Roman" w:hAnsi="Times New Roman" w:cs="Times New Roman"/>
                <w:i/>
                <w:iCs/>
                <w:color w:val="000000"/>
                <w:sz w:val="22"/>
                <w:szCs w:val="22"/>
              </w:rPr>
              <w:br/>
            </w:r>
            <w:r w:rsidRPr="00A10174">
              <w:rPr>
                <w:rFonts w:ascii="Times New Roman" w:hAnsi="Times New Roman" w:cs="Times New Roman"/>
                <w:i/>
                <w:iCs/>
                <w:color w:val="000000"/>
                <w:sz w:val="22"/>
                <w:szCs w:val="22"/>
              </w:rPr>
              <w:t>MLR-3.1%</w:t>
            </w:r>
          </w:p>
          <w:p w14:paraId="1DAEEEA9" w14:textId="3F88F0A6"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i/>
                <w:iCs/>
                <w:color w:val="000000"/>
                <w:sz w:val="22"/>
                <w:szCs w:val="22"/>
              </w:rPr>
            </w:pPr>
            <w:r w:rsidRPr="00A10174">
              <w:rPr>
                <w:rFonts w:ascii="Times New Roman" w:hAnsi="Times New Roman" w:cs="Times New Roman"/>
                <w:i/>
                <w:iCs/>
                <w:color w:val="000000"/>
                <w:sz w:val="22"/>
                <w:szCs w:val="22"/>
              </w:rPr>
              <w:t xml:space="preserve">Year 4-5: </w:t>
            </w:r>
            <w:r w:rsidRPr="00A10174">
              <w:rPr>
                <w:rFonts w:ascii="Times New Roman" w:hAnsi="Times New Roman" w:cs="Times New Roman"/>
                <w:i/>
                <w:iCs/>
                <w:color w:val="000000"/>
                <w:sz w:val="22"/>
                <w:szCs w:val="22"/>
              </w:rPr>
              <w:br/>
              <w:t>MLR-2.1%</w:t>
            </w:r>
          </w:p>
          <w:p w14:paraId="50E2AC55" w14:textId="4B1767A2"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color w:val="000000"/>
                <w:sz w:val="22"/>
                <w:szCs w:val="22"/>
              </w:rPr>
            </w:pPr>
            <w:r w:rsidRPr="00A10174">
              <w:rPr>
                <w:rFonts w:ascii="Times New Roman" w:hAnsi="Times New Roman" w:cs="Times New Roman"/>
                <w:i/>
                <w:iCs/>
                <w:color w:val="000000"/>
                <w:sz w:val="22"/>
                <w:szCs w:val="22"/>
              </w:rPr>
              <w:t xml:space="preserve">Year 6 to maturity: </w:t>
            </w:r>
            <w:r w:rsidRPr="00A10174">
              <w:rPr>
                <w:rFonts w:ascii="Times New Roman" w:hAnsi="Times New Roman" w:cs="Times New Roman"/>
                <w:i/>
                <w:iCs/>
                <w:color w:val="000000"/>
                <w:sz w:val="22"/>
                <w:szCs w:val="22"/>
              </w:rPr>
              <w:br/>
              <w:t>MLR-1.6%</w:t>
            </w:r>
            <w:r w:rsidR="00BA0DF1" w:rsidRPr="00A10174">
              <w:rPr>
                <w:rFonts w:ascii="Times New Roman" w:hAnsi="Times New Roman" w:cs="Times New Roman"/>
                <w:i/>
                <w:iCs/>
                <w:color w:val="000000"/>
                <w:sz w:val="22"/>
                <w:szCs w:val="22"/>
              </w:rPr>
              <w:t>)</w:t>
            </w:r>
          </w:p>
        </w:tc>
        <w:tc>
          <w:tcPr>
            <w:tcW w:w="1260" w:type="dxa"/>
            <w:tcBorders>
              <w:left w:val="nil"/>
              <w:bottom w:val="nil"/>
              <w:right w:val="nil"/>
            </w:tcBorders>
          </w:tcPr>
          <w:p w14:paraId="22FA14F8" w14:textId="3431CDDC"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2030</w:t>
            </w:r>
          </w:p>
        </w:tc>
        <w:tc>
          <w:tcPr>
            <w:tcW w:w="2882" w:type="dxa"/>
            <w:tcBorders>
              <w:left w:val="nil"/>
              <w:bottom w:val="nil"/>
              <w:right w:val="nil"/>
            </w:tcBorders>
          </w:tcPr>
          <w:p w14:paraId="6F032AA2" w14:textId="426734F4"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10174">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noWrap/>
          </w:tcPr>
          <w:p w14:paraId="6787800F" w14:textId="0B3C9EFC" w:rsidR="00073726"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17,336</w:t>
            </w:r>
          </w:p>
        </w:tc>
        <w:tc>
          <w:tcPr>
            <w:tcW w:w="222" w:type="dxa"/>
            <w:tcBorders>
              <w:left w:val="nil"/>
              <w:bottom w:val="nil"/>
              <w:right w:val="nil"/>
            </w:tcBorders>
          </w:tcPr>
          <w:p w14:paraId="5448BF5A" w14:textId="77777777" w:rsidR="00073726" w:rsidRPr="00A10174"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05E1BBDC" w14:textId="517C8D99" w:rsidR="00073726"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sidRPr="00A10174">
              <w:rPr>
                <w:rFonts w:ascii="Times New Roman" w:hAnsi="Times New Roman" w:cs="Times New Roman"/>
                <w:color w:val="000000"/>
                <w:sz w:val="22"/>
                <w:szCs w:val="28"/>
              </w:rPr>
              <w:t>19,013</w:t>
            </w:r>
          </w:p>
        </w:tc>
      </w:tr>
      <w:tr w:rsidR="00506D20" w:rsidRPr="00A10174" w14:paraId="18A678B6" w14:textId="77777777" w:rsidTr="00F47A7B">
        <w:trPr>
          <w:trHeight w:val="144"/>
        </w:trPr>
        <w:tc>
          <w:tcPr>
            <w:tcW w:w="1708" w:type="dxa"/>
            <w:tcBorders>
              <w:left w:val="nil"/>
              <w:bottom w:val="nil"/>
              <w:right w:val="nil"/>
            </w:tcBorders>
          </w:tcPr>
          <w:p w14:paraId="310051DF" w14:textId="3E2405CA" w:rsidR="00506D20"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MLR-4.25%</w:t>
            </w:r>
          </w:p>
        </w:tc>
        <w:tc>
          <w:tcPr>
            <w:tcW w:w="1260" w:type="dxa"/>
            <w:tcBorders>
              <w:left w:val="nil"/>
              <w:bottom w:val="nil"/>
              <w:right w:val="nil"/>
            </w:tcBorders>
          </w:tcPr>
          <w:p w14:paraId="74519753" w14:textId="506FAC9F" w:rsidR="00506D20"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2030</w:t>
            </w:r>
          </w:p>
        </w:tc>
        <w:tc>
          <w:tcPr>
            <w:tcW w:w="2882" w:type="dxa"/>
            <w:tcBorders>
              <w:left w:val="nil"/>
              <w:bottom w:val="nil"/>
              <w:right w:val="nil"/>
            </w:tcBorders>
          </w:tcPr>
          <w:p w14:paraId="792737A5" w14:textId="3B7E8288" w:rsidR="00506D20"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10174">
              <w:rPr>
                <w:rFonts w:ascii="Times New Roman" w:hAnsi="Times New Roman" w:cs="Times New Roman"/>
                <w:color w:val="000000"/>
                <w:sz w:val="22"/>
                <w:szCs w:val="22"/>
              </w:rPr>
              <w:t>Land owned by the Company</w:t>
            </w:r>
          </w:p>
        </w:tc>
        <w:tc>
          <w:tcPr>
            <w:tcW w:w="1526" w:type="dxa"/>
            <w:tcBorders>
              <w:left w:val="nil"/>
              <w:bottom w:val="nil"/>
              <w:right w:val="nil"/>
            </w:tcBorders>
            <w:noWrap/>
          </w:tcPr>
          <w:p w14:paraId="708EB5BE" w14:textId="133FB0AC" w:rsidR="00506D20"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14,219</w:t>
            </w:r>
          </w:p>
        </w:tc>
        <w:tc>
          <w:tcPr>
            <w:tcW w:w="222" w:type="dxa"/>
            <w:tcBorders>
              <w:left w:val="nil"/>
              <w:bottom w:val="nil"/>
              <w:right w:val="nil"/>
            </w:tcBorders>
          </w:tcPr>
          <w:p w14:paraId="2DDF1D28" w14:textId="77777777" w:rsidR="00506D20"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636E46FE" w14:textId="3250FD6D" w:rsidR="00506D20"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w:t>
            </w:r>
          </w:p>
        </w:tc>
      </w:tr>
      <w:tr w:rsidR="00A16C79" w:rsidRPr="00A10174" w14:paraId="409E87C7" w14:textId="77777777" w:rsidTr="00F47A7B">
        <w:trPr>
          <w:trHeight w:val="144"/>
        </w:trPr>
        <w:tc>
          <w:tcPr>
            <w:tcW w:w="1708" w:type="dxa"/>
            <w:tcBorders>
              <w:left w:val="nil"/>
              <w:bottom w:val="nil"/>
              <w:right w:val="nil"/>
            </w:tcBorders>
          </w:tcPr>
          <w:p w14:paraId="79FCB348" w14:textId="5B9FD93F"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MLR</w:t>
            </w:r>
          </w:p>
        </w:tc>
        <w:tc>
          <w:tcPr>
            <w:tcW w:w="1260" w:type="dxa"/>
            <w:tcBorders>
              <w:left w:val="nil"/>
              <w:bottom w:val="nil"/>
              <w:right w:val="nil"/>
            </w:tcBorders>
          </w:tcPr>
          <w:p w14:paraId="6E76CDAF" w14:textId="1E5E1B3C"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2028</w:t>
            </w:r>
          </w:p>
        </w:tc>
        <w:tc>
          <w:tcPr>
            <w:tcW w:w="2882" w:type="dxa"/>
            <w:tcBorders>
              <w:left w:val="nil"/>
              <w:bottom w:val="nil"/>
              <w:right w:val="nil"/>
            </w:tcBorders>
          </w:tcPr>
          <w:p w14:paraId="5EBDAE94" w14:textId="1B477C01"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10174">
              <w:rPr>
                <w:rFonts w:ascii="Times New Roman" w:hAnsi="Times New Roman" w:cs="Times New Roman"/>
                <w:color w:val="000000"/>
                <w:sz w:val="22"/>
                <w:szCs w:val="22"/>
              </w:rPr>
              <w:t>Land owned by the Company</w:t>
            </w:r>
          </w:p>
        </w:tc>
        <w:tc>
          <w:tcPr>
            <w:tcW w:w="1526" w:type="dxa"/>
            <w:tcBorders>
              <w:left w:val="nil"/>
              <w:bottom w:val="nil"/>
              <w:right w:val="nil"/>
            </w:tcBorders>
            <w:noWrap/>
          </w:tcPr>
          <w:p w14:paraId="2DDF5549" w14:textId="2A97B00D" w:rsidR="00A16C79"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18,632</w:t>
            </w:r>
          </w:p>
        </w:tc>
        <w:tc>
          <w:tcPr>
            <w:tcW w:w="222" w:type="dxa"/>
            <w:tcBorders>
              <w:left w:val="nil"/>
              <w:bottom w:val="nil"/>
              <w:right w:val="nil"/>
            </w:tcBorders>
          </w:tcPr>
          <w:p w14:paraId="6BD78C1C"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47271006" w14:textId="72F4AC7B" w:rsidR="00A16C79"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22,036</w:t>
            </w:r>
          </w:p>
        </w:tc>
      </w:tr>
      <w:tr w:rsidR="00A16C79" w:rsidRPr="00A10174" w14:paraId="2F7FFB92" w14:textId="77777777" w:rsidTr="00F47A7B">
        <w:trPr>
          <w:trHeight w:val="144"/>
        </w:trPr>
        <w:tc>
          <w:tcPr>
            <w:tcW w:w="1708" w:type="dxa"/>
            <w:tcBorders>
              <w:left w:val="nil"/>
              <w:bottom w:val="nil"/>
              <w:right w:val="nil"/>
            </w:tcBorders>
          </w:tcPr>
          <w:p w14:paraId="27366C36" w14:textId="57A2D62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 xml:space="preserve">Year 1-3: </w:t>
            </w:r>
            <w:r w:rsidRPr="00A10174">
              <w:rPr>
                <w:rFonts w:ascii="Times New Roman" w:hAnsi="Times New Roman" w:cs="Times New Roman"/>
                <w:color w:val="000000"/>
                <w:sz w:val="22"/>
                <w:szCs w:val="22"/>
              </w:rPr>
              <w:br/>
              <w:t>MLR-2.55%</w:t>
            </w:r>
          </w:p>
          <w:p w14:paraId="2B57B89E" w14:textId="338AC3C4"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 xml:space="preserve">Year 4-maturity: </w:t>
            </w:r>
            <w:r w:rsidRPr="00A10174">
              <w:rPr>
                <w:rFonts w:ascii="Times New Roman" w:hAnsi="Times New Roman" w:cs="Times New Roman"/>
                <w:color w:val="000000"/>
                <w:sz w:val="22"/>
                <w:szCs w:val="22"/>
              </w:rPr>
              <w:br/>
              <w:t>MLR-2.3%</w:t>
            </w:r>
          </w:p>
        </w:tc>
        <w:tc>
          <w:tcPr>
            <w:tcW w:w="1260" w:type="dxa"/>
            <w:tcBorders>
              <w:left w:val="nil"/>
              <w:bottom w:val="nil"/>
              <w:right w:val="nil"/>
            </w:tcBorders>
          </w:tcPr>
          <w:p w14:paraId="5F525412" w14:textId="37F40C9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2028</w:t>
            </w:r>
          </w:p>
        </w:tc>
        <w:tc>
          <w:tcPr>
            <w:tcW w:w="2882" w:type="dxa"/>
            <w:tcBorders>
              <w:left w:val="nil"/>
              <w:bottom w:val="nil"/>
              <w:right w:val="nil"/>
            </w:tcBorders>
          </w:tcPr>
          <w:p w14:paraId="74702C19" w14:textId="47D71C50"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10174">
              <w:rPr>
                <w:rFonts w:ascii="Times New Roman" w:hAnsi="Times New Roman" w:cs="Times New Roman"/>
                <w:color w:val="000000"/>
                <w:sz w:val="22"/>
                <w:szCs w:val="22"/>
              </w:rPr>
              <w:t>Land owned by the Company and a subsidiary</w:t>
            </w:r>
          </w:p>
        </w:tc>
        <w:tc>
          <w:tcPr>
            <w:tcW w:w="1526" w:type="dxa"/>
            <w:tcBorders>
              <w:left w:val="nil"/>
              <w:bottom w:val="nil"/>
              <w:right w:val="nil"/>
            </w:tcBorders>
            <w:noWrap/>
          </w:tcPr>
          <w:p w14:paraId="0E58BB10" w14:textId="2D30E950" w:rsidR="00A16C79"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12,906</w:t>
            </w:r>
          </w:p>
        </w:tc>
        <w:tc>
          <w:tcPr>
            <w:tcW w:w="222" w:type="dxa"/>
            <w:tcBorders>
              <w:left w:val="nil"/>
              <w:bottom w:val="nil"/>
              <w:right w:val="nil"/>
            </w:tcBorders>
          </w:tcPr>
          <w:p w14:paraId="7D0D1193"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79684084" w14:textId="5F9F1D3F" w:rsidR="00A16C79"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14,930</w:t>
            </w:r>
          </w:p>
        </w:tc>
      </w:tr>
      <w:tr w:rsidR="00A16C79" w:rsidRPr="00A10174" w14:paraId="1752F1AC" w14:textId="77777777" w:rsidTr="00F47A7B">
        <w:trPr>
          <w:trHeight w:val="144"/>
        </w:trPr>
        <w:tc>
          <w:tcPr>
            <w:tcW w:w="1708" w:type="dxa"/>
            <w:tcBorders>
              <w:left w:val="nil"/>
              <w:bottom w:val="nil"/>
              <w:right w:val="nil"/>
            </w:tcBorders>
          </w:tcPr>
          <w:p w14:paraId="1726C507"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 xml:space="preserve">Year 1-2: </w:t>
            </w:r>
            <w:r w:rsidRPr="00A10174">
              <w:rPr>
                <w:rFonts w:ascii="Times New Roman" w:hAnsi="Times New Roman" w:cs="Times New Roman"/>
                <w:color w:val="000000"/>
                <w:sz w:val="22"/>
                <w:szCs w:val="22"/>
              </w:rPr>
              <w:br/>
              <w:t>MLR-2.0%</w:t>
            </w:r>
          </w:p>
          <w:p w14:paraId="4561493A"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 xml:space="preserve">Year 3-maturity: </w:t>
            </w:r>
            <w:r w:rsidRPr="00A10174">
              <w:rPr>
                <w:rFonts w:ascii="Times New Roman" w:hAnsi="Times New Roman" w:cs="Times New Roman"/>
                <w:color w:val="000000"/>
                <w:sz w:val="22"/>
                <w:szCs w:val="22"/>
              </w:rPr>
              <w:br/>
              <w:t>MLR-1.0%</w:t>
            </w:r>
          </w:p>
        </w:tc>
        <w:tc>
          <w:tcPr>
            <w:tcW w:w="1260" w:type="dxa"/>
            <w:tcBorders>
              <w:left w:val="nil"/>
              <w:bottom w:val="nil"/>
              <w:right w:val="nil"/>
            </w:tcBorders>
          </w:tcPr>
          <w:p w14:paraId="40430BF0"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2027</w:t>
            </w:r>
          </w:p>
        </w:tc>
        <w:tc>
          <w:tcPr>
            <w:tcW w:w="2882" w:type="dxa"/>
            <w:tcBorders>
              <w:left w:val="nil"/>
              <w:bottom w:val="nil"/>
              <w:right w:val="nil"/>
            </w:tcBorders>
          </w:tcPr>
          <w:p w14:paraId="672DD62B"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10174">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noWrap/>
          </w:tcPr>
          <w:p w14:paraId="647E239C" w14:textId="48736D5E" w:rsidR="00A16C79"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w:t>
            </w:r>
          </w:p>
        </w:tc>
        <w:tc>
          <w:tcPr>
            <w:tcW w:w="222" w:type="dxa"/>
            <w:tcBorders>
              <w:left w:val="nil"/>
              <w:bottom w:val="nil"/>
              <w:right w:val="nil"/>
            </w:tcBorders>
          </w:tcPr>
          <w:p w14:paraId="5628F867"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7CCE745C" w14:textId="5922EEF8" w:rsidR="00A16C79"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11,562</w:t>
            </w:r>
          </w:p>
        </w:tc>
      </w:tr>
      <w:tr w:rsidR="00A16C79" w:rsidRPr="00A10174" w14:paraId="0FFBE8E8" w14:textId="77777777" w:rsidTr="00F47A7B">
        <w:trPr>
          <w:trHeight w:val="144"/>
        </w:trPr>
        <w:tc>
          <w:tcPr>
            <w:tcW w:w="1708" w:type="dxa"/>
            <w:tcBorders>
              <w:left w:val="nil"/>
              <w:bottom w:val="nil"/>
              <w:right w:val="nil"/>
            </w:tcBorders>
          </w:tcPr>
          <w:p w14:paraId="4D1A0B66"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Year 1-2: 2.0%</w:t>
            </w:r>
          </w:p>
          <w:p w14:paraId="21459C15" w14:textId="7B34281C"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10174">
              <w:rPr>
                <w:rFonts w:ascii="Times New Roman" w:hAnsi="Times New Roman" w:cs="Times New Roman"/>
                <w:color w:val="000000"/>
                <w:sz w:val="22"/>
                <w:szCs w:val="22"/>
              </w:rPr>
              <w:t>Year 3-maturity: 7.0%</w:t>
            </w:r>
          </w:p>
        </w:tc>
        <w:tc>
          <w:tcPr>
            <w:tcW w:w="1260" w:type="dxa"/>
            <w:tcBorders>
              <w:left w:val="nil"/>
              <w:bottom w:val="nil"/>
              <w:right w:val="nil"/>
            </w:tcBorders>
          </w:tcPr>
          <w:p w14:paraId="068182C9" w14:textId="33EA449B"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10174">
              <w:rPr>
                <w:rFonts w:ascii="Times New Roman" w:hAnsi="Times New Roman" w:cs="Times New Roman"/>
                <w:color w:val="000000"/>
                <w:sz w:val="22"/>
                <w:szCs w:val="22"/>
              </w:rPr>
              <w:t>2026</w:t>
            </w:r>
          </w:p>
        </w:tc>
        <w:tc>
          <w:tcPr>
            <w:tcW w:w="2882" w:type="dxa"/>
            <w:tcBorders>
              <w:left w:val="nil"/>
              <w:bottom w:val="nil"/>
              <w:right w:val="nil"/>
            </w:tcBorders>
          </w:tcPr>
          <w:p w14:paraId="3183127E" w14:textId="3D56BB8F"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10174">
              <w:rPr>
                <w:rFonts w:ascii="Times New Roman" w:hAnsi="Times New Roman" w:cs="Times New Roman"/>
                <w:color w:val="000000"/>
                <w:sz w:val="22"/>
                <w:szCs w:val="22"/>
              </w:rPr>
              <w:t>Thai Credit Guarantee Corporation (TCG)</w:t>
            </w:r>
          </w:p>
        </w:tc>
        <w:tc>
          <w:tcPr>
            <w:tcW w:w="1526" w:type="dxa"/>
            <w:tcBorders>
              <w:left w:val="nil"/>
              <w:bottom w:val="nil"/>
              <w:right w:val="nil"/>
            </w:tcBorders>
            <w:noWrap/>
          </w:tcPr>
          <w:p w14:paraId="0C692B77" w14:textId="0F3777AF" w:rsidR="00A16C79"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w:t>
            </w:r>
          </w:p>
        </w:tc>
        <w:tc>
          <w:tcPr>
            <w:tcW w:w="222" w:type="dxa"/>
            <w:tcBorders>
              <w:left w:val="nil"/>
              <w:bottom w:val="nil"/>
              <w:right w:val="nil"/>
            </w:tcBorders>
          </w:tcPr>
          <w:p w14:paraId="39B536D8"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7805C24C" w14:textId="3791C254" w:rsidR="00A16C79"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A10174">
              <w:rPr>
                <w:rFonts w:ascii="Times New Roman" w:hAnsi="Times New Roman" w:cs="Times New Roman"/>
                <w:color w:val="000000"/>
                <w:sz w:val="22"/>
                <w:szCs w:val="22"/>
              </w:rPr>
              <w:t>527</w:t>
            </w:r>
          </w:p>
        </w:tc>
      </w:tr>
      <w:tr w:rsidR="00A16C79" w:rsidRPr="00A10174" w14:paraId="5D1A24B6" w14:textId="77777777" w:rsidTr="00C40473">
        <w:trPr>
          <w:trHeight w:val="144"/>
        </w:trPr>
        <w:tc>
          <w:tcPr>
            <w:tcW w:w="1708" w:type="dxa"/>
            <w:tcBorders>
              <w:left w:val="nil"/>
              <w:right w:val="nil"/>
            </w:tcBorders>
            <w:noWrap/>
            <w:hideMark/>
          </w:tcPr>
          <w:p w14:paraId="7F5F0305" w14:textId="2F534C98"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noWrap/>
            <w:hideMark/>
          </w:tcPr>
          <w:p w14:paraId="7B03CFAC"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10174">
              <w:rPr>
                <w:rFonts w:ascii="Times New Roman" w:hAnsi="Times New Roman" w:cs="Times New Roman"/>
                <w:b/>
                <w:bCs/>
                <w:color w:val="000000"/>
                <w:sz w:val="22"/>
                <w:szCs w:val="22"/>
              </w:rPr>
              <w:t> </w:t>
            </w:r>
          </w:p>
        </w:tc>
        <w:tc>
          <w:tcPr>
            <w:tcW w:w="2882" w:type="dxa"/>
            <w:tcBorders>
              <w:left w:val="nil"/>
              <w:right w:val="nil"/>
            </w:tcBorders>
            <w:noWrap/>
            <w:hideMark/>
          </w:tcPr>
          <w:p w14:paraId="5C42F93C"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10174">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noWrap/>
          </w:tcPr>
          <w:p w14:paraId="10606777" w14:textId="1CD437C5" w:rsidR="00A16C79"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sidRPr="00A10174">
              <w:rPr>
                <w:rFonts w:ascii="Times New Roman" w:hAnsi="Times New Roman" w:cs="Times New Roman"/>
                <w:b/>
                <w:bCs/>
                <w:color w:val="000000"/>
                <w:sz w:val="22"/>
                <w:szCs w:val="22"/>
              </w:rPr>
              <w:t>63,093</w:t>
            </w:r>
          </w:p>
        </w:tc>
        <w:tc>
          <w:tcPr>
            <w:tcW w:w="222" w:type="dxa"/>
            <w:tcBorders>
              <w:left w:val="nil"/>
              <w:right w:val="nil"/>
            </w:tcBorders>
          </w:tcPr>
          <w:p w14:paraId="66D7CE2F" w14:textId="77777777" w:rsidR="00A16C79" w:rsidRPr="00A10174"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noWrap/>
          </w:tcPr>
          <w:p w14:paraId="5D6DEC96" w14:textId="116BA3DB" w:rsidR="00A16C79" w:rsidRPr="00A10174"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sidRPr="00A10174">
              <w:rPr>
                <w:rFonts w:ascii="Times New Roman" w:hAnsi="Times New Roman" w:cs="Times New Roman"/>
                <w:b/>
                <w:bCs/>
                <w:color w:val="000000"/>
                <w:sz w:val="22"/>
                <w:szCs w:val="22"/>
              </w:rPr>
              <w:t>68,068</w:t>
            </w:r>
          </w:p>
        </w:tc>
      </w:tr>
    </w:tbl>
    <w:p w14:paraId="21139A22" w14:textId="77777777" w:rsidR="00612B40" w:rsidRPr="00A10174" w:rsidRDefault="00612B40" w:rsidP="00A10174">
      <w:pPr>
        <w:pStyle w:val="EnvelopeReturn"/>
        <w:tabs>
          <w:tab w:val="left" w:pos="9360"/>
        </w:tabs>
        <w:spacing w:line="240" w:lineRule="atLeast"/>
        <w:ind w:left="547" w:right="-25"/>
        <w:jc w:val="both"/>
        <w:rPr>
          <w:rFonts w:ascii="Times New Roman" w:hAnsi="Times New Roman" w:cs="Times New Roman"/>
          <w:sz w:val="22"/>
          <w:szCs w:val="22"/>
        </w:rPr>
      </w:pPr>
    </w:p>
    <w:p w14:paraId="5782EF25" w14:textId="0528F6D2" w:rsidR="00F076E3" w:rsidRPr="00A10174" w:rsidRDefault="000D7FB1" w:rsidP="00A10174">
      <w:pPr>
        <w:pStyle w:val="EnvelopeReturn"/>
        <w:tabs>
          <w:tab w:val="left" w:pos="9360"/>
        </w:tabs>
        <w:spacing w:line="240" w:lineRule="atLeast"/>
        <w:ind w:left="547" w:right="-25"/>
        <w:jc w:val="both"/>
        <w:rPr>
          <w:rFonts w:ascii="Times New Roman" w:hAnsi="Times New Roman" w:cs="Times New Roman"/>
          <w:sz w:val="22"/>
          <w:szCs w:val="22"/>
        </w:rPr>
      </w:pPr>
      <w:r w:rsidRPr="00A10174">
        <w:rPr>
          <w:rFonts w:ascii="Times New Roman" w:hAnsi="Times New Roman" w:cs="Times New Roman"/>
          <w:sz w:val="22"/>
          <w:szCs w:val="22"/>
        </w:rPr>
        <w:lastRenderedPageBreak/>
        <w:t xml:space="preserve">As at </w:t>
      </w:r>
      <w:r w:rsidR="00687954" w:rsidRPr="00A10174">
        <w:rPr>
          <w:rFonts w:ascii="Times New Roman" w:hAnsi="Times New Roman" w:cs="Times New Roman"/>
          <w:sz w:val="22"/>
          <w:szCs w:val="22"/>
        </w:rPr>
        <w:t>30 June</w:t>
      </w:r>
      <w:r w:rsidR="00506D20" w:rsidRPr="00A10174">
        <w:rPr>
          <w:rFonts w:ascii="Times New Roman" w:hAnsi="Times New Roman" w:cs="Times New Roman"/>
          <w:sz w:val="22"/>
          <w:szCs w:val="22"/>
        </w:rPr>
        <w:t xml:space="preserve"> 2025</w:t>
      </w:r>
      <w:r w:rsidR="00612B40" w:rsidRPr="00A10174">
        <w:rPr>
          <w:rFonts w:ascii="Times New Roman" w:hAnsi="Times New Roman" w:cs="Times New Roman"/>
          <w:sz w:val="22"/>
          <w:szCs w:val="22"/>
        </w:rPr>
        <w:t xml:space="preserve"> and 31 December 2024</w:t>
      </w:r>
      <w:r w:rsidRPr="00A10174">
        <w:rPr>
          <w:rFonts w:ascii="Times New Roman" w:hAnsi="Times New Roman" w:cs="Times New Roman"/>
          <w:sz w:val="22"/>
          <w:szCs w:val="22"/>
        </w:rPr>
        <w:t xml:space="preserve">, the </w:t>
      </w:r>
      <w:r w:rsidR="008418BF" w:rsidRPr="00A10174">
        <w:rPr>
          <w:rFonts w:ascii="Times New Roman" w:hAnsi="Times New Roman" w:cs="Times New Roman"/>
          <w:sz w:val="22"/>
          <w:szCs w:val="22"/>
        </w:rPr>
        <w:t xml:space="preserve">Group and </w:t>
      </w:r>
      <w:r w:rsidR="005D547D" w:rsidRPr="00A10174">
        <w:rPr>
          <w:rFonts w:ascii="Times New Roman" w:hAnsi="Times New Roman" w:cs="Times New Roman"/>
          <w:sz w:val="22"/>
          <w:szCs w:val="22"/>
        </w:rPr>
        <w:t xml:space="preserve">the </w:t>
      </w:r>
      <w:r w:rsidRPr="00A10174">
        <w:rPr>
          <w:rFonts w:ascii="Times New Roman" w:hAnsi="Times New Roman" w:cs="Times New Roman"/>
          <w:sz w:val="22"/>
          <w:szCs w:val="22"/>
        </w:rPr>
        <w:t>Company h</w:t>
      </w:r>
      <w:r w:rsidR="005D547D" w:rsidRPr="00A10174">
        <w:rPr>
          <w:rFonts w:ascii="Times New Roman" w:hAnsi="Times New Roman" w:cs="Times New Roman"/>
          <w:sz w:val="22"/>
          <w:szCs w:val="22"/>
        </w:rPr>
        <w:t xml:space="preserve">ave </w:t>
      </w:r>
      <w:r w:rsidRPr="00A10174">
        <w:rPr>
          <w:rFonts w:ascii="Times New Roman" w:hAnsi="Times New Roman" w:cs="Times New Roman"/>
          <w:sz w:val="22"/>
          <w:szCs w:val="22"/>
        </w:rPr>
        <w:t>to comply with financial debt covenants on</w:t>
      </w:r>
      <w:r w:rsidR="006831C2" w:rsidRPr="00A10174">
        <w:rPr>
          <w:rFonts w:ascii="Times New Roman" w:hAnsi="Times New Roman" w:cs="Times New Roman"/>
          <w:sz w:val="22"/>
          <w:szCs w:val="22"/>
        </w:rPr>
        <w:t xml:space="preserve"> </w:t>
      </w:r>
      <w:r w:rsidRPr="00A10174">
        <w:rPr>
          <w:rFonts w:ascii="Times New Roman" w:hAnsi="Times New Roman" w:cs="Times New Roman"/>
          <w:color w:val="000000" w:themeColor="text1"/>
          <w:sz w:val="22"/>
          <w:szCs w:val="22"/>
        </w:rPr>
        <w:t>long-term</w:t>
      </w:r>
      <w:r w:rsidR="00356D15" w:rsidRPr="00A10174">
        <w:rPr>
          <w:rFonts w:ascii="Times New Roman" w:hAnsi="Times New Roman" w:cs="Times New Roman"/>
          <w:color w:val="000000" w:themeColor="text1"/>
          <w:sz w:val="22"/>
          <w:szCs w:val="22"/>
        </w:rPr>
        <w:t xml:space="preserve"> </w:t>
      </w:r>
      <w:r w:rsidR="00DE1AB8" w:rsidRPr="00A10174">
        <w:rPr>
          <w:rFonts w:ascii="Times New Roman" w:hAnsi="Times New Roman" w:cs="Times New Roman"/>
          <w:color w:val="000000" w:themeColor="text1"/>
          <w:sz w:val="22"/>
          <w:szCs w:val="22"/>
        </w:rPr>
        <w:t>loan</w:t>
      </w:r>
      <w:r w:rsidR="00356D15" w:rsidRPr="00A10174">
        <w:rPr>
          <w:rFonts w:ascii="Times New Roman" w:hAnsi="Times New Roman" w:cs="Times New Roman"/>
          <w:color w:val="000000" w:themeColor="text1"/>
          <w:sz w:val="22"/>
          <w:szCs w:val="22"/>
        </w:rPr>
        <w:t xml:space="preserve"> </w:t>
      </w:r>
      <w:r w:rsidRPr="00A10174">
        <w:rPr>
          <w:rFonts w:ascii="Times New Roman" w:hAnsi="Times New Roman" w:cs="Times New Roman"/>
          <w:color w:val="000000" w:themeColor="text1"/>
          <w:sz w:val="22"/>
          <w:szCs w:val="22"/>
        </w:rPr>
        <w:t>from</w:t>
      </w:r>
      <w:r w:rsidR="006831C2" w:rsidRPr="00A10174">
        <w:rPr>
          <w:rFonts w:ascii="Times New Roman" w:hAnsi="Times New Roman" w:cs="Times New Roman"/>
          <w:color w:val="000000" w:themeColor="text1"/>
          <w:sz w:val="22"/>
          <w:szCs w:val="22"/>
        </w:rPr>
        <w:t xml:space="preserve"> a</w:t>
      </w:r>
      <w:r w:rsidR="00356D15" w:rsidRPr="00A10174">
        <w:rPr>
          <w:rFonts w:ascii="Times New Roman" w:hAnsi="Times New Roman" w:cs="Times New Roman"/>
          <w:color w:val="000000" w:themeColor="text1"/>
          <w:sz w:val="22"/>
          <w:szCs w:val="22"/>
        </w:rPr>
        <w:t xml:space="preserve"> </w:t>
      </w:r>
      <w:r w:rsidRPr="00A10174">
        <w:rPr>
          <w:rFonts w:ascii="Times New Roman" w:hAnsi="Times New Roman" w:cs="Times New Roman"/>
          <w:sz w:val="22"/>
          <w:szCs w:val="22"/>
        </w:rPr>
        <w:t>financial institution amounting to Baht 20.0 million</w:t>
      </w:r>
      <w:r w:rsidR="005D547D" w:rsidRPr="00A10174">
        <w:rPr>
          <w:rFonts w:ascii="Times New Roman" w:hAnsi="Times New Roman" w:cs="Times New Roman"/>
          <w:sz w:val="22"/>
          <w:szCs w:val="22"/>
        </w:rPr>
        <w:t xml:space="preserve"> and Baht 20.0 million, respectively</w:t>
      </w:r>
      <w:r w:rsidR="006E528D" w:rsidRPr="00A10174">
        <w:rPr>
          <w:rFonts w:ascii="Times New Roman" w:hAnsi="Times New Roman" w:cs="Times New Roman"/>
          <w:sz w:val="22"/>
          <w:szCs w:val="22"/>
        </w:rPr>
        <w:t>.</w:t>
      </w:r>
      <w:r w:rsidR="00F451F0" w:rsidRPr="00A10174">
        <w:rPr>
          <w:rFonts w:ascii="Times New Roman" w:hAnsi="Times New Roman" w:cs="Times New Roman"/>
          <w:sz w:val="22"/>
          <w:szCs w:val="22"/>
        </w:rPr>
        <w:t xml:space="preserve"> </w:t>
      </w:r>
      <w:r w:rsidRPr="00A10174">
        <w:rPr>
          <w:rFonts w:ascii="Times New Roman" w:hAnsi="Times New Roman" w:cs="Times New Roman"/>
          <w:sz w:val="22"/>
          <w:szCs w:val="22"/>
        </w:rPr>
        <w:t>The covenants required the Company to maintain (1) debt-to-equity ratio not exceed than 1.0 time for the year 2022 onwards (2) debt service coverage ratio</w:t>
      </w:r>
      <w:r w:rsidR="00997BC4" w:rsidRPr="00A10174">
        <w:rPr>
          <w:rFonts w:ascii="Times New Roman" w:hAnsi="Times New Roman" w:cs="Times New Roman"/>
          <w:sz w:val="22"/>
          <w:szCs w:val="22"/>
        </w:rPr>
        <w:t xml:space="preserve"> (DSCR)</w:t>
      </w:r>
      <w:r w:rsidRPr="00A10174">
        <w:rPr>
          <w:rFonts w:ascii="Times New Roman" w:hAnsi="Times New Roman" w:cs="Times New Roman"/>
          <w:sz w:val="22"/>
          <w:szCs w:val="22"/>
        </w:rPr>
        <w:t xml:space="preserve"> not less than 1.2 times for the year 2022 onwards and (3) </w:t>
      </w:r>
      <w:r w:rsidR="00997BC4" w:rsidRPr="00A10174">
        <w:rPr>
          <w:rFonts w:ascii="Times New Roman" w:hAnsi="Times New Roman" w:cs="Times New Roman"/>
          <w:sz w:val="22"/>
          <w:szCs w:val="22"/>
        </w:rPr>
        <w:t>interest-bearing debt to EBITDA</w:t>
      </w:r>
      <w:r w:rsidRPr="00A10174">
        <w:rPr>
          <w:rFonts w:ascii="Times New Roman" w:hAnsi="Times New Roman" w:cs="Times New Roman"/>
          <w:sz w:val="22"/>
          <w:szCs w:val="22"/>
        </w:rPr>
        <w:t xml:space="preserve"> </w:t>
      </w:r>
      <w:r w:rsidR="00997BC4" w:rsidRPr="00A10174">
        <w:rPr>
          <w:rFonts w:ascii="Times New Roman" w:hAnsi="Times New Roman" w:cs="Times New Roman"/>
          <w:sz w:val="22"/>
          <w:szCs w:val="22"/>
        </w:rPr>
        <w:t>not exceed than 4.5 times for the year 2022, not exceed than 3.0 times for the year 2023 and 2024 and not exceed than 2.0 times for the year 2025 onwards.</w:t>
      </w:r>
    </w:p>
    <w:p w14:paraId="251B3838" w14:textId="77777777" w:rsidR="00687954" w:rsidRPr="00A10174" w:rsidRDefault="00687954" w:rsidP="00A10174">
      <w:pPr>
        <w:pStyle w:val="EnvelopeReturn"/>
        <w:tabs>
          <w:tab w:val="left" w:pos="9360"/>
        </w:tabs>
        <w:spacing w:line="240" w:lineRule="atLeast"/>
        <w:ind w:left="547" w:right="-25"/>
        <w:jc w:val="both"/>
        <w:rPr>
          <w:rFonts w:ascii="Times New Roman" w:hAnsi="Times New Roman" w:cs="Times New Roman"/>
          <w:sz w:val="22"/>
          <w:szCs w:val="22"/>
        </w:rPr>
      </w:pPr>
    </w:p>
    <w:p w14:paraId="0280F4A5" w14:textId="3FBD8373" w:rsidR="00A563BB" w:rsidRPr="00A10174" w:rsidRDefault="00A563B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A10174">
        <w:rPr>
          <w:rFonts w:ascii="Times New Roman" w:hAnsi="Times New Roman" w:cs="Times New Roman"/>
          <w:b/>
          <w:bCs/>
          <w:i/>
          <w:iCs/>
          <w:sz w:val="22"/>
          <w:szCs w:val="22"/>
        </w:rPr>
        <w:t>(</w:t>
      </w:r>
      <w:r w:rsidR="008A1C2B" w:rsidRPr="00A10174">
        <w:rPr>
          <w:rFonts w:ascii="Times New Roman" w:hAnsi="Times New Roman" w:cs="Times New Roman"/>
          <w:b/>
          <w:bCs/>
          <w:i/>
          <w:iCs/>
          <w:sz w:val="22"/>
          <w:szCs w:val="22"/>
        </w:rPr>
        <w:t>c</w:t>
      </w:r>
      <w:r w:rsidRPr="00A10174">
        <w:rPr>
          <w:rFonts w:ascii="Times New Roman" w:hAnsi="Times New Roman" w:cs="Times New Roman"/>
          <w:b/>
          <w:bCs/>
          <w:i/>
          <w:iCs/>
          <w:sz w:val="22"/>
          <w:szCs w:val="22"/>
        </w:rPr>
        <w:t>)</w:t>
      </w:r>
      <w:r w:rsidRPr="00A10174">
        <w:rPr>
          <w:rFonts w:ascii="Times New Roman" w:hAnsi="Times New Roman" w:cs="Times New Roman"/>
          <w:b/>
          <w:bCs/>
          <w:i/>
          <w:iCs/>
          <w:sz w:val="22"/>
          <w:szCs w:val="22"/>
        </w:rPr>
        <w:tab/>
        <w:t>Lease liabilities</w:t>
      </w:r>
    </w:p>
    <w:p w14:paraId="60C19FE2" w14:textId="7F1F8474" w:rsidR="00A563BB" w:rsidRPr="00A10174" w:rsidRDefault="00A563BB" w:rsidP="00A10174">
      <w:pPr>
        <w:pStyle w:val="EnvelopeReturn"/>
        <w:ind w:left="540"/>
        <w:jc w:val="both"/>
        <w:rPr>
          <w:rFonts w:ascii="Times New Roman" w:hAnsi="Times New Roman" w:cs="Times New Roman"/>
          <w:sz w:val="22"/>
          <w:szCs w:val="22"/>
        </w:rPr>
      </w:pPr>
    </w:p>
    <w:p w14:paraId="070D894A" w14:textId="77777777" w:rsidR="00A563BB" w:rsidRPr="00A10174" w:rsidRDefault="00A563B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10174">
        <w:rPr>
          <w:rFonts w:ascii="Times New Roman" w:hAnsi="Times New Roman" w:cs="Times New Roman"/>
          <w:spacing w:val="-4"/>
          <w:sz w:val="22"/>
          <w:szCs w:val="22"/>
        </w:rPr>
        <w:t>The periods to maturity of lease liabilities were as follows:</w:t>
      </w:r>
    </w:p>
    <w:p w14:paraId="2D589401" w14:textId="77777777" w:rsidR="00A563BB" w:rsidRPr="00A10174" w:rsidRDefault="00A563BB" w:rsidP="00A10174">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A10174" w14:paraId="2460E6E0" w14:textId="77777777" w:rsidTr="00826865">
        <w:trPr>
          <w:trHeight w:val="240"/>
        </w:trPr>
        <w:tc>
          <w:tcPr>
            <w:tcW w:w="839" w:type="pct"/>
          </w:tcPr>
          <w:p w14:paraId="3A1B4A94" w14:textId="77777777" w:rsidR="00914E5C" w:rsidRPr="00A10174" w:rsidRDefault="00914E5C" w:rsidP="00A10174">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A10174" w:rsidRDefault="00914E5C" w:rsidP="00A10174">
            <w:pPr>
              <w:pStyle w:val="a2"/>
              <w:spacing w:line="240" w:lineRule="atLeast"/>
              <w:ind w:right="0"/>
              <w:jc w:val="center"/>
              <w:rPr>
                <w:rFonts w:ascii="Times New Roman" w:hAnsi="Times New Roman" w:cs="Times New Roman"/>
                <w:b/>
                <w:bCs/>
                <w:sz w:val="20"/>
                <w:szCs w:val="20"/>
                <w:lang w:val="en-US"/>
              </w:rPr>
            </w:pPr>
            <w:r w:rsidRPr="00A10174">
              <w:rPr>
                <w:rFonts w:ascii="Times New Roman" w:hAnsi="Times New Roman" w:cs="Times New Roman"/>
                <w:b/>
                <w:bCs/>
                <w:sz w:val="20"/>
                <w:szCs w:val="20"/>
                <w:lang w:val="en-US"/>
              </w:rPr>
              <w:t>Consolidated financial statements</w:t>
            </w:r>
          </w:p>
        </w:tc>
      </w:tr>
      <w:tr w:rsidR="00D27DA2" w:rsidRPr="00A10174" w14:paraId="36EC7160" w14:textId="77777777" w:rsidTr="00826865">
        <w:trPr>
          <w:trHeight w:val="240"/>
        </w:trPr>
        <w:tc>
          <w:tcPr>
            <w:tcW w:w="839" w:type="pct"/>
          </w:tcPr>
          <w:p w14:paraId="3A32C614" w14:textId="77777777" w:rsidR="00A563BB" w:rsidRPr="00A10174" w:rsidRDefault="00A563BB" w:rsidP="00A10174">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3CFE3881" w:rsidR="00A563BB" w:rsidRPr="00A10174" w:rsidRDefault="003D482B" w:rsidP="00A10174">
            <w:pPr>
              <w:pStyle w:val="a2"/>
              <w:spacing w:line="240" w:lineRule="atLeast"/>
              <w:ind w:right="0"/>
              <w:jc w:val="center"/>
              <w:rPr>
                <w:rFonts w:ascii="Times New Roman" w:hAnsi="Times New Roman" w:cs="Times New Roman"/>
                <w:sz w:val="20"/>
                <w:szCs w:val="20"/>
                <w:lang w:val="en-US"/>
              </w:rPr>
            </w:pPr>
            <w:r w:rsidRPr="00A10174">
              <w:rPr>
                <w:rFonts w:ascii="Times New Roman" w:hAnsi="Times New Roman" w:cs="Times New Roman"/>
                <w:sz w:val="20"/>
                <w:szCs w:val="20"/>
                <w:lang w:val="en-US"/>
              </w:rPr>
              <w:t xml:space="preserve">30 June </w:t>
            </w:r>
            <w:r w:rsidR="00506D20" w:rsidRPr="00A10174">
              <w:rPr>
                <w:rFonts w:ascii="Times New Roman" w:hAnsi="Times New Roman" w:cs="Times New Roman"/>
                <w:sz w:val="20"/>
                <w:szCs w:val="20"/>
                <w:lang w:val="en-US"/>
              </w:rPr>
              <w:t>2025</w:t>
            </w:r>
          </w:p>
        </w:tc>
        <w:tc>
          <w:tcPr>
            <w:tcW w:w="147" w:type="pct"/>
          </w:tcPr>
          <w:p w14:paraId="2E3754F8" w14:textId="77777777" w:rsidR="00A563BB" w:rsidRPr="00A10174" w:rsidRDefault="00A563BB" w:rsidP="00A10174">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1E2DFCD6" w:rsidR="00A563BB" w:rsidRPr="00A10174" w:rsidRDefault="00A563BB" w:rsidP="00A10174">
            <w:pPr>
              <w:pStyle w:val="a2"/>
              <w:spacing w:line="240" w:lineRule="atLeast"/>
              <w:ind w:right="0"/>
              <w:jc w:val="center"/>
              <w:rPr>
                <w:rFonts w:ascii="Times New Roman" w:hAnsi="Times New Roman" w:cstheme="minorBidi"/>
                <w:sz w:val="20"/>
                <w:szCs w:val="20"/>
                <w:cs/>
                <w:lang w:val="en-US"/>
              </w:rPr>
            </w:pPr>
            <w:r w:rsidRPr="00A10174">
              <w:rPr>
                <w:rFonts w:ascii="Times New Roman" w:hAnsi="Times New Roman" w:cs="Times New Roman"/>
                <w:sz w:val="20"/>
                <w:szCs w:val="20"/>
                <w:lang w:val="en-US"/>
              </w:rPr>
              <w:t>31 December 202</w:t>
            </w:r>
            <w:r w:rsidR="00506D20" w:rsidRPr="00A10174">
              <w:rPr>
                <w:rFonts w:ascii="Times New Roman" w:hAnsi="Times New Roman" w:cs="Times New Roman"/>
                <w:sz w:val="20"/>
                <w:szCs w:val="20"/>
                <w:lang w:val="en-US"/>
              </w:rPr>
              <w:t>4</w:t>
            </w:r>
          </w:p>
        </w:tc>
      </w:tr>
      <w:tr w:rsidR="00D27DA2" w:rsidRPr="00A10174" w14:paraId="51109981" w14:textId="77777777" w:rsidTr="00826865">
        <w:trPr>
          <w:trHeight w:val="1146"/>
        </w:trPr>
        <w:tc>
          <w:tcPr>
            <w:tcW w:w="839" w:type="pct"/>
          </w:tcPr>
          <w:p w14:paraId="27C651CF" w14:textId="77777777" w:rsidR="00D91B5C" w:rsidRPr="00A10174" w:rsidRDefault="00D91B5C" w:rsidP="00A10174">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A10174" w:rsidRDefault="00D91B5C"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A10174" w:rsidRDefault="00D91B5C" w:rsidP="00A10174">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A10174" w:rsidRDefault="00D91B5C"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A10174" w:rsidRDefault="00D91B5C" w:rsidP="00A10174">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A10174" w:rsidRDefault="00D91B5C"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Carrying value of lease liabilities</w:t>
            </w:r>
          </w:p>
        </w:tc>
        <w:tc>
          <w:tcPr>
            <w:tcW w:w="147" w:type="pct"/>
            <w:vAlign w:val="bottom"/>
          </w:tcPr>
          <w:p w14:paraId="3A354C00" w14:textId="77777777" w:rsidR="00D91B5C" w:rsidRPr="00A10174" w:rsidRDefault="00D91B5C" w:rsidP="00A10174">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A10174" w:rsidRDefault="00D91B5C"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A10174" w:rsidRDefault="00D91B5C" w:rsidP="00A10174">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A10174" w:rsidRDefault="00D91B5C"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A10174" w:rsidRDefault="00D91B5C" w:rsidP="00A10174">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A10174" w:rsidRDefault="00D91B5C" w:rsidP="00A10174">
            <w:pPr>
              <w:pStyle w:val="BodyText"/>
              <w:tabs>
                <w:tab w:val="clear" w:pos="907"/>
                <w:tab w:val="left" w:pos="865"/>
              </w:tabs>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Carrying value of lease liabilities</w:t>
            </w:r>
          </w:p>
        </w:tc>
      </w:tr>
      <w:tr w:rsidR="001A684A" w:rsidRPr="00A10174" w14:paraId="1B485051" w14:textId="77777777" w:rsidTr="00826865">
        <w:trPr>
          <w:trHeight w:val="240"/>
        </w:trPr>
        <w:tc>
          <w:tcPr>
            <w:tcW w:w="839" w:type="pct"/>
          </w:tcPr>
          <w:p w14:paraId="04DDCA01" w14:textId="77777777" w:rsidR="00A563BB" w:rsidRPr="00A10174" w:rsidRDefault="00A563BB" w:rsidP="00A10174">
            <w:pPr>
              <w:ind w:left="180" w:hanging="180"/>
              <w:rPr>
                <w:rFonts w:ascii="Times New Roman" w:hAnsi="Times New Roman" w:cs="Times New Roman"/>
                <w:sz w:val="20"/>
                <w:szCs w:val="20"/>
              </w:rPr>
            </w:pPr>
          </w:p>
        </w:tc>
        <w:tc>
          <w:tcPr>
            <w:tcW w:w="4161" w:type="pct"/>
            <w:gridSpan w:val="11"/>
          </w:tcPr>
          <w:p w14:paraId="4B9B2E34" w14:textId="66BBEE5A" w:rsidR="00A563BB" w:rsidRPr="00A10174" w:rsidRDefault="00A563BB" w:rsidP="00A10174">
            <w:pPr>
              <w:pStyle w:val="BodyText"/>
              <w:spacing w:after="0"/>
              <w:ind w:left="-109" w:right="-82"/>
              <w:jc w:val="center"/>
              <w:rPr>
                <w:rFonts w:ascii="Times New Roman" w:hAnsi="Times New Roman" w:cs="Times New Roman"/>
                <w:i/>
                <w:iCs/>
                <w:sz w:val="20"/>
                <w:szCs w:val="20"/>
              </w:rPr>
            </w:pPr>
            <w:r w:rsidRPr="00A10174">
              <w:rPr>
                <w:rFonts w:ascii="Times New Roman" w:hAnsi="Times New Roman" w:cs="Times New Roman"/>
                <w:i/>
                <w:iCs/>
                <w:sz w:val="20"/>
                <w:szCs w:val="20"/>
              </w:rPr>
              <w:t>(in thousand Baht)</w:t>
            </w:r>
          </w:p>
        </w:tc>
      </w:tr>
      <w:tr w:rsidR="00D27DA2" w:rsidRPr="00A10174" w14:paraId="7549DF54" w14:textId="77777777" w:rsidTr="00826865">
        <w:trPr>
          <w:trHeight w:val="228"/>
        </w:trPr>
        <w:tc>
          <w:tcPr>
            <w:tcW w:w="839" w:type="pct"/>
          </w:tcPr>
          <w:p w14:paraId="403DFB95" w14:textId="77777777" w:rsidR="00A563BB" w:rsidRPr="00A10174" w:rsidRDefault="00A563BB" w:rsidP="00A10174">
            <w:pPr>
              <w:ind w:left="180" w:right="-79" w:hanging="180"/>
              <w:rPr>
                <w:rFonts w:ascii="Times New Roman" w:hAnsi="Times New Roman" w:cs="Times New Roman"/>
                <w:sz w:val="20"/>
                <w:szCs w:val="20"/>
              </w:rPr>
            </w:pPr>
            <w:r w:rsidRPr="00A10174">
              <w:rPr>
                <w:rFonts w:ascii="Times New Roman" w:hAnsi="Times New Roman" w:cs="Times New Roman"/>
                <w:sz w:val="20"/>
                <w:szCs w:val="20"/>
              </w:rPr>
              <w:t>Within one year</w:t>
            </w:r>
          </w:p>
        </w:tc>
        <w:tc>
          <w:tcPr>
            <w:tcW w:w="693" w:type="pct"/>
            <w:vAlign w:val="center"/>
          </w:tcPr>
          <w:p w14:paraId="24E959E6" w14:textId="008D887B"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25,848</w:t>
            </w:r>
          </w:p>
        </w:tc>
        <w:tc>
          <w:tcPr>
            <w:tcW w:w="147" w:type="pct"/>
            <w:vAlign w:val="center"/>
          </w:tcPr>
          <w:p w14:paraId="272A8D12"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7AF5295B"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(7,192)</w:t>
            </w:r>
          </w:p>
        </w:tc>
        <w:tc>
          <w:tcPr>
            <w:tcW w:w="150" w:type="pct"/>
            <w:vAlign w:val="center"/>
          </w:tcPr>
          <w:p w14:paraId="188CF422"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51FA3085"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A10174">
              <w:rPr>
                <w:rFonts w:ascii="Times New Roman" w:hAnsi="Times New Roman" w:cs="Times New Roman"/>
                <w:sz w:val="20"/>
                <w:szCs w:val="20"/>
              </w:rPr>
              <w:t>18,656</w:t>
            </w:r>
          </w:p>
        </w:tc>
        <w:tc>
          <w:tcPr>
            <w:tcW w:w="147" w:type="pct"/>
            <w:vAlign w:val="center"/>
          </w:tcPr>
          <w:p w14:paraId="79DC6F6E"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34CC8758"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A10174">
              <w:rPr>
                <w:rFonts w:ascii="Times New Roman" w:hAnsi="Times New Roman" w:cs="Times New Roman"/>
                <w:sz w:val="20"/>
                <w:szCs w:val="20"/>
              </w:rPr>
              <w:t>25,6</w:t>
            </w:r>
            <w:r w:rsidR="00414CC9" w:rsidRPr="00A10174">
              <w:rPr>
                <w:rFonts w:ascii="Times New Roman" w:hAnsi="Times New Roman" w:cs="Times New Roman"/>
                <w:sz w:val="20"/>
                <w:szCs w:val="20"/>
              </w:rPr>
              <w:t>20</w:t>
            </w:r>
          </w:p>
        </w:tc>
        <w:tc>
          <w:tcPr>
            <w:tcW w:w="151" w:type="pct"/>
            <w:vAlign w:val="center"/>
          </w:tcPr>
          <w:p w14:paraId="134583DA"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16F4F7EE"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A10174">
              <w:rPr>
                <w:rFonts w:ascii="Times New Roman" w:hAnsi="Times New Roman" w:cs="Times New Roman"/>
                <w:sz w:val="20"/>
                <w:szCs w:val="20"/>
              </w:rPr>
              <w:t>(7,740)</w:t>
            </w:r>
          </w:p>
        </w:tc>
        <w:tc>
          <w:tcPr>
            <w:tcW w:w="150" w:type="pct"/>
            <w:vAlign w:val="center"/>
          </w:tcPr>
          <w:p w14:paraId="674AF45E"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17B2C7BC"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17,8</w:t>
            </w:r>
            <w:r w:rsidR="008318D7" w:rsidRPr="00A10174">
              <w:rPr>
                <w:rFonts w:ascii="Times New Roman" w:hAnsi="Times New Roman" w:cs="Times New Roman"/>
                <w:sz w:val="20"/>
                <w:szCs w:val="20"/>
              </w:rPr>
              <w:t>80</w:t>
            </w:r>
          </w:p>
        </w:tc>
      </w:tr>
      <w:tr w:rsidR="00D27DA2" w:rsidRPr="00A10174" w14:paraId="059292AB" w14:textId="77777777" w:rsidTr="00DE3B5A">
        <w:trPr>
          <w:trHeight w:val="458"/>
        </w:trPr>
        <w:tc>
          <w:tcPr>
            <w:tcW w:w="839" w:type="pct"/>
          </w:tcPr>
          <w:p w14:paraId="2E099EAA" w14:textId="77777777" w:rsidR="00A563BB" w:rsidRPr="00A10174" w:rsidRDefault="00A563BB" w:rsidP="00A10174">
            <w:pPr>
              <w:ind w:left="180" w:right="-79" w:hanging="180"/>
              <w:rPr>
                <w:rFonts w:ascii="Times New Roman" w:hAnsi="Times New Roman" w:cs="Times New Roman"/>
                <w:sz w:val="20"/>
                <w:szCs w:val="20"/>
              </w:rPr>
            </w:pPr>
            <w:r w:rsidRPr="00A10174">
              <w:rPr>
                <w:rFonts w:ascii="Times New Roman" w:hAnsi="Times New Roman" w:cs="Times New Roman"/>
                <w:sz w:val="20"/>
                <w:szCs w:val="20"/>
              </w:rPr>
              <w:t>After one year but within five years</w:t>
            </w:r>
          </w:p>
        </w:tc>
        <w:tc>
          <w:tcPr>
            <w:tcW w:w="693" w:type="pct"/>
            <w:vAlign w:val="bottom"/>
          </w:tcPr>
          <w:p w14:paraId="4218B10E" w14:textId="5D608D07"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66,467</w:t>
            </w:r>
          </w:p>
        </w:tc>
        <w:tc>
          <w:tcPr>
            <w:tcW w:w="147" w:type="pct"/>
            <w:vAlign w:val="bottom"/>
          </w:tcPr>
          <w:p w14:paraId="484D42FF"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62D7B4D3"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(18,622)</w:t>
            </w:r>
          </w:p>
        </w:tc>
        <w:tc>
          <w:tcPr>
            <w:tcW w:w="150" w:type="pct"/>
            <w:vAlign w:val="bottom"/>
          </w:tcPr>
          <w:p w14:paraId="1EC7AC7A"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6C17B4A3"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A10174">
              <w:rPr>
                <w:rFonts w:ascii="Times New Roman" w:hAnsi="Times New Roman" w:cs="Times New Roman"/>
                <w:sz w:val="20"/>
                <w:szCs w:val="20"/>
              </w:rPr>
              <w:t>47,845</w:t>
            </w:r>
          </w:p>
        </w:tc>
        <w:tc>
          <w:tcPr>
            <w:tcW w:w="147" w:type="pct"/>
            <w:vAlign w:val="bottom"/>
          </w:tcPr>
          <w:p w14:paraId="78005850"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2443C730"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A10174">
              <w:rPr>
                <w:rFonts w:ascii="Times New Roman" w:hAnsi="Times New Roman" w:cs="Times New Roman"/>
                <w:sz w:val="20"/>
                <w:szCs w:val="20"/>
              </w:rPr>
              <w:t>71,478</w:t>
            </w:r>
          </w:p>
        </w:tc>
        <w:tc>
          <w:tcPr>
            <w:tcW w:w="151" w:type="pct"/>
            <w:vAlign w:val="bottom"/>
          </w:tcPr>
          <w:p w14:paraId="47C29CCC"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11A5787B"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A10174">
              <w:rPr>
                <w:rFonts w:ascii="Times New Roman" w:hAnsi="Times New Roman" w:cs="Times New Roman"/>
                <w:sz w:val="20"/>
                <w:szCs w:val="20"/>
              </w:rPr>
              <w:t>(20,104)</w:t>
            </w:r>
          </w:p>
        </w:tc>
        <w:tc>
          <w:tcPr>
            <w:tcW w:w="150" w:type="pct"/>
            <w:vAlign w:val="bottom"/>
          </w:tcPr>
          <w:p w14:paraId="561C2813"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50A66D06"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51,374</w:t>
            </w:r>
          </w:p>
        </w:tc>
      </w:tr>
      <w:tr w:rsidR="00D27DA2" w:rsidRPr="00A10174" w14:paraId="71AC2231" w14:textId="77777777" w:rsidTr="00826865">
        <w:trPr>
          <w:trHeight w:val="228"/>
        </w:trPr>
        <w:tc>
          <w:tcPr>
            <w:tcW w:w="839" w:type="pct"/>
          </w:tcPr>
          <w:p w14:paraId="63116084" w14:textId="77777777" w:rsidR="00A563BB" w:rsidRPr="00A10174" w:rsidRDefault="00A563BB" w:rsidP="00A10174">
            <w:pPr>
              <w:ind w:left="180" w:right="-79" w:hanging="180"/>
              <w:rPr>
                <w:rFonts w:ascii="Times New Roman" w:hAnsi="Times New Roman" w:cs="Times New Roman"/>
                <w:sz w:val="20"/>
                <w:szCs w:val="20"/>
              </w:rPr>
            </w:pPr>
            <w:r w:rsidRPr="00A10174">
              <w:rPr>
                <w:rFonts w:ascii="Times New Roman" w:hAnsi="Times New Roman" w:cs="Times New Roman"/>
                <w:sz w:val="20"/>
                <w:szCs w:val="20"/>
              </w:rPr>
              <w:t>After five years</w:t>
            </w:r>
          </w:p>
        </w:tc>
        <w:tc>
          <w:tcPr>
            <w:tcW w:w="693" w:type="pct"/>
            <w:vAlign w:val="center"/>
          </w:tcPr>
          <w:p w14:paraId="2CB0A336" w14:textId="7AD42573"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98,602</w:t>
            </w:r>
          </w:p>
        </w:tc>
        <w:tc>
          <w:tcPr>
            <w:tcW w:w="147" w:type="pct"/>
            <w:vAlign w:val="center"/>
          </w:tcPr>
          <w:p w14:paraId="0F7220BE"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41BB12AB"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(18,082)</w:t>
            </w:r>
          </w:p>
        </w:tc>
        <w:tc>
          <w:tcPr>
            <w:tcW w:w="150" w:type="pct"/>
            <w:vAlign w:val="center"/>
          </w:tcPr>
          <w:p w14:paraId="584B16FF"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6ADCF5AE"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A10174">
              <w:rPr>
                <w:rFonts w:ascii="Times New Roman" w:hAnsi="Times New Roman" w:cs="Times New Roman"/>
                <w:sz w:val="20"/>
                <w:szCs w:val="20"/>
              </w:rPr>
              <w:t>80,520</w:t>
            </w:r>
          </w:p>
        </w:tc>
        <w:tc>
          <w:tcPr>
            <w:tcW w:w="147" w:type="pct"/>
            <w:vAlign w:val="center"/>
          </w:tcPr>
          <w:p w14:paraId="4137C236"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00D50C9F"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A10174">
              <w:rPr>
                <w:rFonts w:ascii="Times New Roman" w:hAnsi="Times New Roman" w:cs="Times New Roman"/>
                <w:sz w:val="20"/>
                <w:szCs w:val="20"/>
              </w:rPr>
              <w:t>104,209</w:t>
            </w:r>
          </w:p>
        </w:tc>
        <w:tc>
          <w:tcPr>
            <w:tcW w:w="151" w:type="pct"/>
            <w:vAlign w:val="center"/>
          </w:tcPr>
          <w:p w14:paraId="2A47BBC4"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74C9779C"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A10174">
              <w:rPr>
                <w:rFonts w:ascii="Times New Roman" w:hAnsi="Times New Roman" w:cs="Times New Roman"/>
                <w:sz w:val="20"/>
                <w:szCs w:val="20"/>
              </w:rPr>
              <w:t>(19,986)</w:t>
            </w:r>
          </w:p>
        </w:tc>
        <w:tc>
          <w:tcPr>
            <w:tcW w:w="150" w:type="pct"/>
            <w:vAlign w:val="center"/>
          </w:tcPr>
          <w:p w14:paraId="654578D4"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112E0C5B"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84,223</w:t>
            </w:r>
          </w:p>
        </w:tc>
      </w:tr>
      <w:tr w:rsidR="00D27DA2" w:rsidRPr="00A10174" w14:paraId="7E37192D" w14:textId="77777777" w:rsidTr="00826865">
        <w:trPr>
          <w:trHeight w:val="240"/>
        </w:trPr>
        <w:tc>
          <w:tcPr>
            <w:tcW w:w="839" w:type="pct"/>
          </w:tcPr>
          <w:p w14:paraId="73A89394" w14:textId="77777777" w:rsidR="00A563BB" w:rsidRPr="00A10174" w:rsidRDefault="00A563BB" w:rsidP="00A10174">
            <w:pPr>
              <w:ind w:left="180" w:hanging="180"/>
              <w:rPr>
                <w:rFonts w:ascii="Times New Roman" w:hAnsi="Times New Roman" w:cs="Times New Roman"/>
                <w:b/>
                <w:bCs/>
                <w:sz w:val="20"/>
                <w:szCs w:val="20"/>
              </w:rPr>
            </w:pPr>
            <w:r w:rsidRPr="00A10174">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61BFB062"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A10174">
              <w:rPr>
                <w:rFonts w:ascii="Times New Roman" w:hAnsi="Times New Roman" w:cs="Times New Roman"/>
                <w:b/>
                <w:bCs/>
                <w:sz w:val="20"/>
                <w:szCs w:val="20"/>
              </w:rPr>
              <w:t>190,917</w:t>
            </w:r>
          </w:p>
        </w:tc>
        <w:tc>
          <w:tcPr>
            <w:tcW w:w="147" w:type="pct"/>
            <w:vAlign w:val="center"/>
          </w:tcPr>
          <w:p w14:paraId="20C8FCFF"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0FC6B7E0" w:rsidR="00A563BB" w:rsidRPr="00A10174" w:rsidRDefault="00965023"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A10174">
              <w:rPr>
                <w:rFonts w:ascii="Times New Roman" w:hAnsi="Times New Roman" w:cs="Times New Roman"/>
                <w:b/>
                <w:bCs/>
                <w:sz w:val="20"/>
                <w:szCs w:val="20"/>
              </w:rPr>
              <w:t>(</w:t>
            </w:r>
            <w:r w:rsidR="00687954" w:rsidRPr="00A10174">
              <w:rPr>
                <w:rFonts w:ascii="Times New Roman" w:hAnsi="Times New Roman" w:cs="Times New Roman"/>
                <w:b/>
                <w:bCs/>
                <w:sz w:val="20"/>
                <w:szCs w:val="20"/>
              </w:rPr>
              <w:t>43,896</w:t>
            </w:r>
            <w:r w:rsidRPr="00A10174">
              <w:rPr>
                <w:rFonts w:ascii="Times New Roman" w:hAnsi="Times New Roman" w:cs="Times New Roman"/>
                <w:b/>
                <w:bCs/>
                <w:sz w:val="20"/>
                <w:szCs w:val="20"/>
              </w:rPr>
              <w:t>)</w:t>
            </w:r>
          </w:p>
        </w:tc>
        <w:tc>
          <w:tcPr>
            <w:tcW w:w="150" w:type="pct"/>
            <w:vAlign w:val="center"/>
          </w:tcPr>
          <w:p w14:paraId="33C932CC"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5B37B54C" w:rsidR="00A563BB"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A10174">
              <w:rPr>
                <w:rFonts w:ascii="Times New Roman" w:hAnsi="Times New Roman" w:cs="Times New Roman"/>
                <w:b/>
                <w:bCs/>
                <w:sz w:val="20"/>
                <w:szCs w:val="20"/>
              </w:rPr>
              <w:t>147,021</w:t>
            </w:r>
          </w:p>
        </w:tc>
        <w:tc>
          <w:tcPr>
            <w:tcW w:w="147" w:type="pct"/>
            <w:vAlign w:val="center"/>
          </w:tcPr>
          <w:p w14:paraId="6A9095E8"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5BB587E5"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A10174">
              <w:rPr>
                <w:rFonts w:ascii="Times New Roman" w:hAnsi="Times New Roman" w:cs="Times New Roman"/>
                <w:b/>
                <w:bCs/>
                <w:sz w:val="20"/>
                <w:szCs w:val="20"/>
              </w:rPr>
              <w:t>201,30</w:t>
            </w:r>
            <w:r w:rsidR="00414CC9" w:rsidRPr="00A10174">
              <w:rPr>
                <w:rFonts w:ascii="Times New Roman" w:hAnsi="Times New Roman" w:cs="Times New Roman"/>
                <w:b/>
                <w:bCs/>
                <w:sz w:val="20"/>
                <w:szCs w:val="20"/>
              </w:rPr>
              <w:t>7</w:t>
            </w:r>
          </w:p>
        </w:tc>
        <w:tc>
          <w:tcPr>
            <w:tcW w:w="151" w:type="pct"/>
            <w:vAlign w:val="center"/>
          </w:tcPr>
          <w:p w14:paraId="257C8A37"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6EC05ED4"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A10174">
              <w:rPr>
                <w:rFonts w:ascii="Times New Roman" w:hAnsi="Times New Roman" w:cs="Times New Roman"/>
                <w:b/>
                <w:bCs/>
                <w:sz w:val="20"/>
                <w:szCs w:val="20"/>
              </w:rPr>
              <w:t>(47,830)</w:t>
            </w:r>
          </w:p>
        </w:tc>
        <w:tc>
          <w:tcPr>
            <w:tcW w:w="150" w:type="pct"/>
            <w:vAlign w:val="center"/>
          </w:tcPr>
          <w:p w14:paraId="662CCA06" w14:textId="77777777" w:rsidR="00A563BB" w:rsidRPr="00A10174"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3695EDE5" w:rsidR="00A563BB"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A10174">
              <w:rPr>
                <w:rFonts w:ascii="Times New Roman" w:hAnsi="Times New Roman" w:cs="Times New Roman"/>
                <w:b/>
                <w:bCs/>
                <w:sz w:val="20"/>
                <w:szCs w:val="20"/>
              </w:rPr>
              <w:t>153,47</w:t>
            </w:r>
            <w:r w:rsidR="00414CC9" w:rsidRPr="00A10174">
              <w:rPr>
                <w:rFonts w:ascii="Times New Roman" w:hAnsi="Times New Roman" w:cs="Times New Roman"/>
                <w:b/>
                <w:bCs/>
                <w:sz w:val="20"/>
                <w:szCs w:val="20"/>
              </w:rPr>
              <w:t>7</w:t>
            </w:r>
          </w:p>
        </w:tc>
      </w:tr>
    </w:tbl>
    <w:p w14:paraId="66D40B3F" w14:textId="6FC052DD" w:rsidR="00A3687F" w:rsidRPr="00A10174" w:rsidRDefault="00A3687F" w:rsidP="00A10174">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D27DA2" w:rsidRPr="00A10174" w14:paraId="3F51EF91" w14:textId="77777777" w:rsidTr="00A3687F">
        <w:trPr>
          <w:trHeight w:val="50"/>
        </w:trPr>
        <w:tc>
          <w:tcPr>
            <w:tcW w:w="839" w:type="pct"/>
          </w:tcPr>
          <w:p w14:paraId="15C73E41" w14:textId="77777777" w:rsidR="00D27DA2" w:rsidRPr="00A10174" w:rsidRDefault="00D27DA2" w:rsidP="00A10174">
            <w:pPr>
              <w:pStyle w:val="BodyText"/>
              <w:spacing w:after="0"/>
              <w:ind w:right="-131"/>
              <w:jc w:val="both"/>
              <w:rPr>
                <w:rFonts w:ascii="Times New Roman" w:hAnsi="Times New Roman" w:cs="Times New Roman"/>
                <w:b/>
                <w:bCs/>
                <w:sz w:val="20"/>
                <w:szCs w:val="20"/>
              </w:rPr>
            </w:pPr>
          </w:p>
        </w:tc>
        <w:tc>
          <w:tcPr>
            <w:tcW w:w="4161" w:type="pct"/>
            <w:gridSpan w:val="11"/>
          </w:tcPr>
          <w:p w14:paraId="17AC1297" w14:textId="5466BFAD" w:rsidR="00D27DA2" w:rsidRPr="00A10174" w:rsidRDefault="00D27DA2" w:rsidP="00A10174">
            <w:pPr>
              <w:pStyle w:val="a2"/>
              <w:spacing w:line="240" w:lineRule="atLeast"/>
              <w:ind w:right="0"/>
              <w:jc w:val="center"/>
              <w:rPr>
                <w:rFonts w:ascii="Times New Roman" w:hAnsi="Times New Roman" w:cs="Times New Roman"/>
                <w:b/>
                <w:bCs/>
                <w:sz w:val="20"/>
                <w:szCs w:val="20"/>
                <w:lang w:val="en-US"/>
              </w:rPr>
            </w:pPr>
            <w:r w:rsidRPr="00A10174">
              <w:rPr>
                <w:rFonts w:ascii="Times New Roman" w:hAnsi="Times New Roman" w:cs="Times New Roman"/>
                <w:b/>
                <w:bCs/>
                <w:sz w:val="20"/>
                <w:szCs w:val="20"/>
                <w:lang w:val="en-US"/>
              </w:rPr>
              <w:t>Separate financial statements</w:t>
            </w:r>
          </w:p>
        </w:tc>
      </w:tr>
      <w:tr w:rsidR="00D27DA2" w:rsidRPr="00A10174" w14:paraId="5D78F97E" w14:textId="77777777" w:rsidTr="00A3687F">
        <w:trPr>
          <w:trHeight w:val="240"/>
        </w:trPr>
        <w:tc>
          <w:tcPr>
            <w:tcW w:w="839" w:type="pct"/>
          </w:tcPr>
          <w:p w14:paraId="67BC0842" w14:textId="77777777" w:rsidR="003E33CE" w:rsidRPr="00A10174" w:rsidRDefault="003E33CE" w:rsidP="00A10174">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43AFE5A3" w:rsidR="003E33CE" w:rsidRPr="00A10174" w:rsidRDefault="003D482B" w:rsidP="00A10174">
            <w:pPr>
              <w:pStyle w:val="a2"/>
              <w:spacing w:line="240" w:lineRule="atLeast"/>
              <w:ind w:right="0"/>
              <w:jc w:val="center"/>
              <w:rPr>
                <w:rFonts w:ascii="Times New Roman" w:hAnsi="Times New Roman" w:cs="Times New Roman"/>
                <w:sz w:val="20"/>
                <w:szCs w:val="20"/>
                <w:lang w:val="en-US"/>
              </w:rPr>
            </w:pPr>
            <w:r w:rsidRPr="00A10174">
              <w:rPr>
                <w:rFonts w:ascii="Times New Roman" w:hAnsi="Times New Roman" w:cs="Times New Roman"/>
                <w:sz w:val="20"/>
                <w:szCs w:val="20"/>
                <w:lang w:val="en-US"/>
              </w:rPr>
              <w:t xml:space="preserve">30 June </w:t>
            </w:r>
            <w:r w:rsidR="00506D20" w:rsidRPr="00A10174">
              <w:rPr>
                <w:rFonts w:ascii="Times New Roman" w:hAnsi="Times New Roman" w:cs="Times New Roman"/>
                <w:sz w:val="20"/>
                <w:szCs w:val="20"/>
                <w:lang w:val="en-US"/>
              </w:rPr>
              <w:t>2025</w:t>
            </w:r>
          </w:p>
        </w:tc>
        <w:tc>
          <w:tcPr>
            <w:tcW w:w="147" w:type="pct"/>
          </w:tcPr>
          <w:p w14:paraId="13F21BF5" w14:textId="77777777" w:rsidR="003E33CE" w:rsidRPr="00A10174" w:rsidRDefault="003E33CE" w:rsidP="00A10174">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4A273715" w14:textId="2995BBF5" w:rsidR="003E33CE" w:rsidRPr="00A10174" w:rsidRDefault="003E33CE" w:rsidP="00A10174">
            <w:pPr>
              <w:pStyle w:val="a2"/>
              <w:spacing w:line="240" w:lineRule="atLeast"/>
              <w:ind w:right="0"/>
              <w:jc w:val="center"/>
              <w:rPr>
                <w:rFonts w:ascii="Times New Roman" w:hAnsi="Times New Roman" w:cs="Times New Roman"/>
                <w:sz w:val="20"/>
                <w:szCs w:val="20"/>
                <w:lang w:val="en-US"/>
              </w:rPr>
            </w:pPr>
            <w:r w:rsidRPr="00A10174">
              <w:rPr>
                <w:rFonts w:ascii="Times New Roman" w:hAnsi="Times New Roman" w:cs="Times New Roman"/>
                <w:sz w:val="20"/>
                <w:szCs w:val="20"/>
                <w:lang w:val="en-US"/>
              </w:rPr>
              <w:t>31 December 202</w:t>
            </w:r>
            <w:r w:rsidR="00506D20" w:rsidRPr="00A10174">
              <w:rPr>
                <w:rFonts w:ascii="Times New Roman" w:hAnsi="Times New Roman" w:cs="Times New Roman"/>
                <w:sz w:val="20"/>
                <w:szCs w:val="20"/>
                <w:lang w:val="en-US"/>
              </w:rPr>
              <w:t>4</w:t>
            </w:r>
          </w:p>
        </w:tc>
      </w:tr>
      <w:tr w:rsidR="00D27DA2" w:rsidRPr="00A10174" w14:paraId="0C06257D" w14:textId="77777777" w:rsidTr="00A3687F">
        <w:trPr>
          <w:trHeight w:val="1146"/>
        </w:trPr>
        <w:tc>
          <w:tcPr>
            <w:tcW w:w="839" w:type="pct"/>
          </w:tcPr>
          <w:p w14:paraId="050840F3" w14:textId="77777777" w:rsidR="003E33CE" w:rsidRPr="00A10174" w:rsidRDefault="003E33CE" w:rsidP="00A10174">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Carrying value of lease liabilities</w:t>
            </w:r>
          </w:p>
        </w:tc>
        <w:tc>
          <w:tcPr>
            <w:tcW w:w="147" w:type="pct"/>
            <w:vAlign w:val="bottom"/>
          </w:tcPr>
          <w:p w14:paraId="7E5BF93F"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48AC109D" w14:textId="77777777" w:rsidR="003E33CE" w:rsidRPr="00A10174" w:rsidRDefault="003E33CE" w:rsidP="00A10174">
            <w:pPr>
              <w:pStyle w:val="BodyText"/>
              <w:spacing w:after="0"/>
              <w:ind w:left="-108" w:right="-102"/>
              <w:jc w:val="center"/>
              <w:rPr>
                <w:rFonts w:ascii="Times New Roman" w:hAnsi="Times New Roman" w:cs="Times New Roman"/>
                <w:sz w:val="20"/>
                <w:szCs w:val="20"/>
              </w:rPr>
            </w:pPr>
            <w:r w:rsidRPr="00A10174">
              <w:rPr>
                <w:rFonts w:ascii="Times New Roman" w:hAnsi="Times New Roman" w:cs="Times New Roman"/>
                <w:sz w:val="20"/>
                <w:szCs w:val="20"/>
              </w:rPr>
              <w:t>Carrying value of lease liabilities</w:t>
            </w:r>
          </w:p>
        </w:tc>
      </w:tr>
      <w:tr w:rsidR="003E33CE" w:rsidRPr="00A10174" w14:paraId="3BCB9128" w14:textId="77777777" w:rsidTr="00A3687F">
        <w:trPr>
          <w:trHeight w:val="240"/>
        </w:trPr>
        <w:tc>
          <w:tcPr>
            <w:tcW w:w="839" w:type="pct"/>
          </w:tcPr>
          <w:p w14:paraId="62D8E6B4" w14:textId="77777777" w:rsidR="003E33CE" w:rsidRPr="00A10174" w:rsidRDefault="003E33CE" w:rsidP="00A10174">
            <w:pPr>
              <w:ind w:left="180" w:hanging="180"/>
              <w:rPr>
                <w:rFonts w:ascii="Times New Roman" w:hAnsi="Times New Roman" w:cs="Times New Roman"/>
                <w:sz w:val="20"/>
                <w:szCs w:val="20"/>
              </w:rPr>
            </w:pPr>
          </w:p>
        </w:tc>
        <w:tc>
          <w:tcPr>
            <w:tcW w:w="4161" w:type="pct"/>
            <w:gridSpan w:val="11"/>
          </w:tcPr>
          <w:p w14:paraId="36176D5E" w14:textId="77777777" w:rsidR="003E33CE" w:rsidRPr="00A10174" w:rsidRDefault="003E33CE" w:rsidP="00A10174">
            <w:pPr>
              <w:pStyle w:val="BodyText"/>
              <w:spacing w:after="0"/>
              <w:ind w:left="-109" w:right="-82"/>
              <w:jc w:val="center"/>
              <w:rPr>
                <w:rFonts w:ascii="Times New Roman" w:hAnsi="Times New Roman" w:cs="Times New Roman"/>
                <w:i/>
                <w:iCs/>
                <w:sz w:val="20"/>
                <w:szCs w:val="20"/>
              </w:rPr>
            </w:pPr>
            <w:r w:rsidRPr="00A10174">
              <w:rPr>
                <w:rFonts w:ascii="Times New Roman" w:hAnsi="Times New Roman" w:cs="Times New Roman"/>
                <w:i/>
                <w:iCs/>
                <w:sz w:val="20"/>
                <w:szCs w:val="20"/>
              </w:rPr>
              <w:t>(in thousand Baht)</w:t>
            </w:r>
          </w:p>
        </w:tc>
      </w:tr>
      <w:tr w:rsidR="00D27DA2" w:rsidRPr="00A10174" w14:paraId="734F4B36" w14:textId="77777777" w:rsidTr="00A3687F">
        <w:trPr>
          <w:trHeight w:val="228"/>
        </w:trPr>
        <w:tc>
          <w:tcPr>
            <w:tcW w:w="839" w:type="pct"/>
          </w:tcPr>
          <w:p w14:paraId="0B8C757D" w14:textId="77777777" w:rsidR="003E33CE" w:rsidRPr="00A10174" w:rsidRDefault="003E33CE" w:rsidP="00A10174">
            <w:pPr>
              <w:ind w:left="180" w:right="-79" w:hanging="180"/>
              <w:rPr>
                <w:rFonts w:ascii="Times New Roman" w:hAnsi="Times New Roman" w:cs="Times New Roman"/>
                <w:sz w:val="20"/>
                <w:szCs w:val="20"/>
              </w:rPr>
            </w:pPr>
            <w:r w:rsidRPr="00A10174">
              <w:rPr>
                <w:rFonts w:ascii="Times New Roman" w:hAnsi="Times New Roman" w:cs="Times New Roman"/>
                <w:sz w:val="20"/>
                <w:szCs w:val="20"/>
              </w:rPr>
              <w:t>Within one year</w:t>
            </w:r>
          </w:p>
        </w:tc>
        <w:tc>
          <w:tcPr>
            <w:tcW w:w="693" w:type="pct"/>
            <w:vAlign w:val="center"/>
          </w:tcPr>
          <w:p w14:paraId="2683FA9A" w14:textId="07543C4E"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sz w:val="20"/>
                <w:szCs w:val="25"/>
              </w:rPr>
            </w:pPr>
            <w:r w:rsidRPr="00A10174">
              <w:rPr>
                <w:rFonts w:ascii="Times New Roman" w:hAnsi="Times New Roman"/>
                <w:sz w:val="20"/>
                <w:szCs w:val="25"/>
              </w:rPr>
              <w:t>12,517</w:t>
            </w:r>
          </w:p>
        </w:tc>
        <w:tc>
          <w:tcPr>
            <w:tcW w:w="147" w:type="pct"/>
            <w:vAlign w:val="center"/>
          </w:tcPr>
          <w:p w14:paraId="3031B6A5"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2C4E8108"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(4,591)</w:t>
            </w:r>
          </w:p>
        </w:tc>
        <w:tc>
          <w:tcPr>
            <w:tcW w:w="150" w:type="pct"/>
          </w:tcPr>
          <w:p w14:paraId="5DE41007"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4E71DF33"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A10174">
              <w:rPr>
                <w:rFonts w:ascii="Times New Roman" w:hAnsi="Times New Roman" w:cs="Times New Roman"/>
                <w:sz w:val="20"/>
                <w:szCs w:val="20"/>
              </w:rPr>
              <w:t>7,926</w:t>
            </w:r>
          </w:p>
        </w:tc>
        <w:tc>
          <w:tcPr>
            <w:tcW w:w="147" w:type="pct"/>
          </w:tcPr>
          <w:p w14:paraId="0A17FDA7"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265D48DD"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A10174">
              <w:rPr>
                <w:rFonts w:ascii="Times New Roman" w:hAnsi="Times New Roman" w:cs="Times New Roman"/>
                <w:sz w:val="20"/>
                <w:szCs w:val="20"/>
              </w:rPr>
              <w:t>12,4</w:t>
            </w:r>
            <w:r w:rsidR="001B5D2E" w:rsidRPr="00A10174">
              <w:rPr>
                <w:rFonts w:ascii="Times New Roman" w:hAnsi="Times New Roman" w:cs="Times New Roman"/>
                <w:sz w:val="20"/>
                <w:szCs w:val="20"/>
              </w:rPr>
              <w:t>0</w:t>
            </w:r>
            <w:r w:rsidRPr="00A10174">
              <w:rPr>
                <w:rFonts w:ascii="Times New Roman" w:hAnsi="Times New Roman" w:cs="Times New Roman"/>
                <w:sz w:val="20"/>
                <w:szCs w:val="20"/>
              </w:rPr>
              <w:t>7</w:t>
            </w:r>
          </w:p>
        </w:tc>
        <w:tc>
          <w:tcPr>
            <w:tcW w:w="151" w:type="pct"/>
          </w:tcPr>
          <w:p w14:paraId="7757D03B"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4B9A49B3"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A10174">
              <w:rPr>
                <w:rFonts w:ascii="Times New Roman" w:hAnsi="Times New Roman" w:cs="Times New Roman"/>
                <w:sz w:val="20"/>
                <w:szCs w:val="20"/>
              </w:rPr>
              <w:t>(4,671)</w:t>
            </w:r>
          </w:p>
        </w:tc>
        <w:tc>
          <w:tcPr>
            <w:tcW w:w="150" w:type="pct"/>
          </w:tcPr>
          <w:p w14:paraId="6727B97B"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A037FEB" w14:textId="560928FF"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7,736</w:t>
            </w:r>
          </w:p>
        </w:tc>
      </w:tr>
      <w:tr w:rsidR="00D27DA2" w:rsidRPr="00A10174" w14:paraId="3841FB37" w14:textId="77777777" w:rsidTr="00A3687F">
        <w:trPr>
          <w:trHeight w:val="458"/>
        </w:trPr>
        <w:tc>
          <w:tcPr>
            <w:tcW w:w="839" w:type="pct"/>
          </w:tcPr>
          <w:p w14:paraId="440545BC" w14:textId="77777777" w:rsidR="003E33CE" w:rsidRPr="00A10174" w:rsidRDefault="003E33CE" w:rsidP="00A10174">
            <w:pPr>
              <w:ind w:left="180" w:right="-79" w:hanging="180"/>
              <w:rPr>
                <w:rFonts w:ascii="Times New Roman" w:hAnsi="Times New Roman" w:cs="Times New Roman"/>
                <w:sz w:val="20"/>
                <w:szCs w:val="20"/>
              </w:rPr>
            </w:pPr>
            <w:r w:rsidRPr="00A10174">
              <w:rPr>
                <w:rFonts w:ascii="Times New Roman" w:hAnsi="Times New Roman" w:cs="Times New Roman"/>
                <w:sz w:val="20"/>
                <w:szCs w:val="20"/>
              </w:rPr>
              <w:t>After one year but within five years</w:t>
            </w:r>
          </w:p>
        </w:tc>
        <w:tc>
          <w:tcPr>
            <w:tcW w:w="693" w:type="pct"/>
            <w:vAlign w:val="bottom"/>
          </w:tcPr>
          <w:p w14:paraId="19512586" w14:textId="7F9432B1"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40,305</w:t>
            </w:r>
          </w:p>
        </w:tc>
        <w:tc>
          <w:tcPr>
            <w:tcW w:w="147" w:type="pct"/>
            <w:vAlign w:val="bottom"/>
          </w:tcPr>
          <w:p w14:paraId="5919528E"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417BBD1D"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(14,956)</w:t>
            </w:r>
          </w:p>
        </w:tc>
        <w:tc>
          <w:tcPr>
            <w:tcW w:w="150" w:type="pct"/>
            <w:vAlign w:val="bottom"/>
          </w:tcPr>
          <w:p w14:paraId="5DEB2E37"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7EEF6657"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sidRPr="00A10174">
              <w:rPr>
                <w:rFonts w:ascii="Times New Roman" w:hAnsi="Times New Roman" w:cs="Times New Roman"/>
                <w:sz w:val="20"/>
                <w:szCs w:val="20"/>
              </w:rPr>
              <w:t>25,349</w:t>
            </w:r>
          </w:p>
        </w:tc>
        <w:tc>
          <w:tcPr>
            <w:tcW w:w="147" w:type="pct"/>
            <w:vAlign w:val="bottom"/>
          </w:tcPr>
          <w:p w14:paraId="43E84272"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41978F52"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A10174">
              <w:rPr>
                <w:rFonts w:ascii="Times New Roman" w:hAnsi="Times New Roman" w:cs="Times New Roman"/>
                <w:sz w:val="20"/>
                <w:szCs w:val="20"/>
              </w:rPr>
              <w:t>40,352</w:t>
            </w:r>
          </w:p>
        </w:tc>
        <w:tc>
          <w:tcPr>
            <w:tcW w:w="151" w:type="pct"/>
            <w:vAlign w:val="bottom"/>
          </w:tcPr>
          <w:p w14:paraId="6BFC9183"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0624C0BF"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A10174">
              <w:rPr>
                <w:rFonts w:ascii="Times New Roman" w:hAnsi="Times New Roman" w:cs="Times New Roman"/>
                <w:sz w:val="20"/>
                <w:szCs w:val="20"/>
              </w:rPr>
              <w:t>(15,400)</w:t>
            </w:r>
          </w:p>
        </w:tc>
        <w:tc>
          <w:tcPr>
            <w:tcW w:w="150" w:type="pct"/>
            <w:vAlign w:val="bottom"/>
          </w:tcPr>
          <w:p w14:paraId="390DC41F"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vAlign w:val="bottom"/>
          </w:tcPr>
          <w:p w14:paraId="6029A23E" w14:textId="3CE75C2F"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24,952</w:t>
            </w:r>
          </w:p>
        </w:tc>
      </w:tr>
      <w:tr w:rsidR="00D27DA2" w:rsidRPr="00A10174" w14:paraId="75218183" w14:textId="77777777" w:rsidTr="00A3687F">
        <w:trPr>
          <w:trHeight w:val="228"/>
        </w:trPr>
        <w:tc>
          <w:tcPr>
            <w:tcW w:w="839" w:type="pct"/>
          </w:tcPr>
          <w:p w14:paraId="564F4CE3" w14:textId="77777777" w:rsidR="003E33CE" w:rsidRPr="00A10174" w:rsidRDefault="003E33CE" w:rsidP="00A10174">
            <w:pPr>
              <w:ind w:left="180" w:right="-79" w:hanging="180"/>
              <w:rPr>
                <w:rFonts w:ascii="Times New Roman" w:hAnsi="Times New Roman" w:cs="Times New Roman"/>
                <w:sz w:val="20"/>
                <w:szCs w:val="20"/>
              </w:rPr>
            </w:pPr>
            <w:r w:rsidRPr="00A10174">
              <w:rPr>
                <w:rFonts w:ascii="Times New Roman" w:hAnsi="Times New Roman" w:cs="Times New Roman"/>
                <w:sz w:val="20"/>
                <w:szCs w:val="20"/>
              </w:rPr>
              <w:t>After five years</w:t>
            </w:r>
          </w:p>
        </w:tc>
        <w:tc>
          <w:tcPr>
            <w:tcW w:w="693" w:type="pct"/>
            <w:vAlign w:val="center"/>
          </w:tcPr>
          <w:p w14:paraId="3B458D7C" w14:textId="472FC555"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89,724</w:t>
            </w:r>
          </w:p>
        </w:tc>
        <w:tc>
          <w:tcPr>
            <w:tcW w:w="147" w:type="pct"/>
            <w:vAlign w:val="center"/>
          </w:tcPr>
          <w:p w14:paraId="7651B2E6"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2AE01FF9"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(17,472)</w:t>
            </w:r>
          </w:p>
        </w:tc>
        <w:tc>
          <w:tcPr>
            <w:tcW w:w="150" w:type="pct"/>
          </w:tcPr>
          <w:p w14:paraId="08AFC31C"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33A3351D"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A10174">
              <w:rPr>
                <w:rFonts w:ascii="Times New Roman" w:hAnsi="Times New Roman" w:cs="Times New Roman"/>
                <w:sz w:val="20"/>
                <w:szCs w:val="20"/>
              </w:rPr>
              <w:t>72,252</w:t>
            </w:r>
          </w:p>
        </w:tc>
        <w:tc>
          <w:tcPr>
            <w:tcW w:w="147" w:type="pct"/>
          </w:tcPr>
          <w:p w14:paraId="060CC929"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23894C66"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A10174">
              <w:rPr>
                <w:rFonts w:ascii="Times New Roman" w:hAnsi="Times New Roman" w:cs="Times New Roman"/>
                <w:sz w:val="20"/>
                <w:szCs w:val="20"/>
              </w:rPr>
              <w:t>93,891</w:t>
            </w:r>
          </w:p>
        </w:tc>
        <w:tc>
          <w:tcPr>
            <w:tcW w:w="151" w:type="pct"/>
          </w:tcPr>
          <w:p w14:paraId="62AF0B7C"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7CA534BB"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A10174">
              <w:rPr>
                <w:rFonts w:ascii="Times New Roman" w:hAnsi="Times New Roman" w:cs="Times New Roman"/>
                <w:sz w:val="20"/>
                <w:szCs w:val="20"/>
              </w:rPr>
              <w:t>(19,097)</w:t>
            </w:r>
          </w:p>
        </w:tc>
        <w:tc>
          <w:tcPr>
            <w:tcW w:w="150" w:type="pct"/>
          </w:tcPr>
          <w:p w14:paraId="106496A0"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DF32D65" w14:textId="03B8C180"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A10174">
              <w:rPr>
                <w:rFonts w:ascii="Times New Roman" w:hAnsi="Times New Roman" w:cs="Times New Roman"/>
                <w:sz w:val="20"/>
                <w:szCs w:val="20"/>
              </w:rPr>
              <w:t>74,794</w:t>
            </w:r>
          </w:p>
        </w:tc>
      </w:tr>
      <w:tr w:rsidR="00D27DA2" w:rsidRPr="00A10174" w14:paraId="6228E9DF" w14:textId="77777777" w:rsidTr="00A3687F">
        <w:trPr>
          <w:trHeight w:val="240"/>
        </w:trPr>
        <w:tc>
          <w:tcPr>
            <w:tcW w:w="839" w:type="pct"/>
          </w:tcPr>
          <w:p w14:paraId="21726851" w14:textId="77777777" w:rsidR="003E33CE" w:rsidRPr="00A10174" w:rsidRDefault="003E33CE" w:rsidP="00A10174">
            <w:pPr>
              <w:ind w:left="180" w:hanging="180"/>
              <w:rPr>
                <w:rFonts w:ascii="Times New Roman" w:hAnsi="Times New Roman" w:cs="Times New Roman"/>
                <w:b/>
                <w:bCs/>
                <w:sz w:val="20"/>
                <w:szCs w:val="20"/>
              </w:rPr>
            </w:pPr>
            <w:r w:rsidRPr="00A10174">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727642B2"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A10174">
              <w:rPr>
                <w:rFonts w:ascii="Times New Roman" w:hAnsi="Times New Roman" w:cs="Times New Roman"/>
                <w:b/>
                <w:bCs/>
                <w:sz w:val="20"/>
                <w:szCs w:val="20"/>
              </w:rPr>
              <w:t>142,546</w:t>
            </w:r>
          </w:p>
        </w:tc>
        <w:tc>
          <w:tcPr>
            <w:tcW w:w="147" w:type="pct"/>
            <w:vAlign w:val="center"/>
          </w:tcPr>
          <w:p w14:paraId="7649C1EE"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3E99B222"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A10174">
              <w:rPr>
                <w:rFonts w:ascii="Times New Roman" w:hAnsi="Times New Roman" w:cs="Times New Roman"/>
                <w:b/>
                <w:bCs/>
                <w:sz w:val="20"/>
                <w:szCs w:val="20"/>
              </w:rPr>
              <w:t>(37,019)</w:t>
            </w:r>
          </w:p>
        </w:tc>
        <w:tc>
          <w:tcPr>
            <w:tcW w:w="150" w:type="pct"/>
          </w:tcPr>
          <w:p w14:paraId="05816D03"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265B5BA9" w:rsidR="003E33CE" w:rsidRPr="00A10174"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A10174">
              <w:rPr>
                <w:rFonts w:ascii="Times New Roman" w:hAnsi="Times New Roman" w:cs="Times New Roman"/>
                <w:b/>
                <w:bCs/>
                <w:sz w:val="20"/>
                <w:szCs w:val="20"/>
              </w:rPr>
              <w:t>105,527</w:t>
            </w:r>
          </w:p>
        </w:tc>
        <w:tc>
          <w:tcPr>
            <w:tcW w:w="147" w:type="pct"/>
          </w:tcPr>
          <w:p w14:paraId="14D8D888"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5714863D"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A10174">
              <w:rPr>
                <w:rFonts w:ascii="Times New Roman" w:hAnsi="Times New Roman" w:cs="Times New Roman"/>
                <w:b/>
                <w:bCs/>
                <w:sz w:val="20"/>
                <w:szCs w:val="20"/>
              </w:rPr>
              <w:t>146,650</w:t>
            </w:r>
          </w:p>
        </w:tc>
        <w:tc>
          <w:tcPr>
            <w:tcW w:w="151" w:type="pct"/>
          </w:tcPr>
          <w:p w14:paraId="006E030A"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6CCBA31F"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A10174">
              <w:rPr>
                <w:rFonts w:ascii="Times New Roman" w:hAnsi="Times New Roman" w:cs="Times New Roman"/>
                <w:b/>
                <w:bCs/>
                <w:sz w:val="20"/>
                <w:szCs w:val="20"/>
              </w:rPr>
              <w:t>(39,168)</w:t>
            </w:r>
          </w:p>
        </w:tc>
        <w:tc>
          <w:tcPr>
            <w:tcW w:w="150" w:type="pct"/>
          </w:tcPr>
          <w:p w14:paraId="57403BE3" w14:textId="77777777" w:rsidR="003E33CE" w:rsidRPr="00A10174"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3" w:type="pct"/>
            <w:tcBorders>
              <w:top w:val="single" w:sz="4" w:space="0" w:color="auto"/>
              <w:bottom w:val="double" w:sz="4" w:space="0" w:color="auto"/>
            </w:tcBorders>
          </w:tcPr>
          <w:p w14:paraId="56464DF1" w14:textId="19FC9195" w:rsidR="003E33CE" w:rsidRPr="00A10174"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A10174">
              <w:rPr>
                <w:rFonts w:ascii="Times New Roman" w:hAnsi="Times New Roman" w:cs="Times New Roman"/>
                <w:b/>
                <w:bCs/>
                <w:sz w:val="20"/>
                <w:szCs w:val="20"/>
              </w:rPr>
              <w:t>107,482</w:t>
            </w:r>
          </w:p>
        </w:tc>
      </w:tr>
    </w:tbl>
    <w:p w14:paraId="772950CC" w14:textId="4CA2E2A1" w:rsidR="00A563BB" w:rsidRPr="00A10174" w:rsidRDefault="00A563BB" w:rsidP="00A10174">
      <w:pPr>
        <w:pStyle w:val="EnvelopeReturn"/>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A10174" w14:paraId="746CEEB4" w14:textId="77777777" w:rsidTr="00B2127D">
        <w:trPr>
          <w:cantSplit/>
          <w:trHeight w:val="144"/>
          <w:tblHeader/>
        </w:trPr>
        <w:tc>
          <w:tcPr>
            <w:tcW w:w="3780" w:type="dxa"/>
            <w:vAlign w:val="bottom"/>
          </w:tcPr>
          <w:p w14:paraId="138797D3" w14:textId="4D804D75" w:rsidR="00914E5C" w:rsidRPr="00A10174" w:rsidRDefault="00914E5C" w:rsidP="00A10174">
            <w:pPr>
              <w:pStyle w:val="acctfourfigures"/>
              <w:spacing w:line="240" w:lineRule="auto"/>
              <w:rPr>
                <w:b/>
                <w:bCs/>
                <w:i/>
                <w:iCs/>
                <w:szCs w:val="22"/>
              </w:rPr>
            </w:pPr>
            <w:r w:rsidRPr="00A10174">
              <w:rPr>
                <w:b/>
                <w:bCs/>
                <w:i/>
                <w:iCs/>
                <w:szCs w:val="22"/>
              </w:rPr>
              <w:t>Recognised in profit or loss</w:t>
            </w:r>
          </w:p>
        </w:tc>
        <w:tc>
          <w:tcPr>
            <w:tcW w:w="2758" w:type="dxa"/>
            <w:gridSpan w:val="3"/>
            <w:vAlign w:val="bottom"/>
          </w:tcPr>
          <w:p w14:paraId="5121AB35" w14:textId="13B1E4A0" w:rsidR="0068466E" w:rsidRPr="00A10174" w:rsidRDefault="00914E5C" w:rsidP="00A10174">
            <w:pPr>
              <w:pStyle w:val="acctmergecolhdg"/>
              <w:spacing w:line="240" w:lineRule="auto"/>
              <w:rPr>
                <w:szCs w:val="22"/>
              </w:rPr>
            </w:pPr>
            <w:r w:rsidRPr="00A10174">
              <w:rPr>
                <w:szCs w:val="22"/>
              </w:rPr>
              <w:t>Consolidated</w:t>
            </w:r>
          </w:p>
          <w:p w14:paraId="25FD8B89" w14:textId="2A2E6692" w:rsidR="00914E5C" w:rsidRPr="00A10174" w:rsidRDefault="00914E5C" w:rsidP="00A10174">
            <w:pPr>
              <w:pStyle w:val="acctmergecolhdg"/>
              <w:spacing w:line="240" w:lineRule="auto"/>
              <w:rPr>
                <w:szCs w:val="22"/>
              </w:rPr>
            </w:pPr>
            <w:r w:rsidRPr="00A10174">
              <w:rPr>
                <w:szCs w:val="22"/>
              </w:rPr>
              <w:t>financial statement</w:t>
            </w:r>
          </w:p>
        </w:tc>
        <w:tc>
          <w:tcPr>
            <w:tcW w:w="178" w:type="dxa"/>
            <w:vAlign w:val="center"/>
          </w:tcPr>
          <w:p w14:paraId="0ADEC75C" w14:textId="77777777" w:rsidR="00914E5C" w:rsidRPr="00A10174" w:rsidRDefault="00914E5C" w:rsidP="00A10174">
            <w:pPr>
              <w:pStyle w:val="acctmergecolhdg"/>
              <w:spacing w:line="240" w:lineRule="auto"/>
              <w:rPr>
                <w:szCs w:val="22"/>
              </w:rPr>
            </w:pPr>
          </w:p>
        </w:tc>
        <w:tc>
          <w:tcPr>
            <w:tcW w:w="2374" w:type="dxa"/>
            <w:gridSpan w:val="3"/>
            <w:vAlign w:val="center"/>
          </w:tcPr>
          <w:p w14:paraId="502E1A75" w14:textId="77777777" w:rsidR="00FD7198" w:rsidRPr="00A10174" w:rsidRDefault="00914E5C" w:rsidP="00A10174">
            <w:pPr>
              <w:pStyle w:val="acctmergecolhdg"/>
              <w:spacing w:line="240" w:lineRule="auto"/>
              <w:rPr>
                <w:szCs w:val="22"/>
              </w:rPr>
            </w:pPr>
            <w:r w:rsidRPr="00A10174">
              <w:rPr>
                <w:szCs w:val="22"/>
              </w:rPr>
              <w:t xml:space="preserve">Separate </w:t>
            </w:r>
          </w:p>
          <w:p w14:paraId="451FEA51" w14:textId="55E869C2" w:rsidR="00914E5C" w:rsidRPr="00A10174" w:rsidRDefault="00914E5C" w:rsidP="00A10174">
            <w:pPr>
              <w:pStyle w:val="acctmergecolhdg"/>
              <w:spacing w:line="240" w:lineRule="auto"/>
              <w:rPr>
                <w:szCs w:val="22"/>
              </w:rPr>
            </w:pPr>
            <w:r w:rsidRPr="00A10174">
              <w:rPr>
                <w:szCs w:val="22"/>
              </w:rPr>
              <w:t>financial</w:t>
            </w:r>
            <w:r w:rsidR="00FD7198" w:rsidRPr="00A10174">
              <w:rPr>
                <w:szCs w:val="22"/>
              </w:rPr>
              <w:t xml:space="preserve"> </w:t>
            </w:r>
            <w:r w:rsidRPr="00A10174">
              <w:rPr>
                <w:szCs w:val="22"/>
              </w:rPr>
              <w:t>statements</w:t>
            </w:r>
          </w:p>
        </w:tc>
      </w:tr>
      <w:tr w:rsidR="00880163" w:rsidRPr="00A10174" w14:paraId="79CB7EEC" w14:textId="77777777" w:rsidTr="00B2127D">
        <w:trPr>
          <w:cantSplit/>
          <w:trHeight w:val="144"/>
          <w:tblHeader/>
        </w:trPr>
        <w:tc>
          <w:tcPr>
            <w:tcW w:w="3780" w:type="dxa"/>
          </w:tcPr>
          <w:p w14:paraId="120E61F6" w14:textId="7C2CE78D" w:rsidR="00880163" w:rsidRPr="00A10174" w:rsidRDefault="003D482B" w:rsidP="00A10174">
            <w:pPr>
              <w:pStyle w:val="acctfourfigures"/>
              <w:tabs>
                <w:tab w:val="clear" w:pos="765"/>
                <w:tab w:val="decimal" w:pos="483"/>
              </w:tabs>
              <w:spacing w:line="240" w:lineRule="auto"/>
              <w:rPr>
                <w:b/>
                <w:bCs/>
                <w:i/>
                <w:iCs/>
                <w:szCs w:val="28"/>
                <w:cs/>
                <w:lang w:bidi="th-TH"/>
              </w:rPr>
            </w:pPr>
            <w:r w:rsidRPr="00A10174">
              <w:rPr>
                <w:b/>
                <w:bCs/>
                <w:i/>
                <w:iCs/>
                <w:szCs w:val="22"/>
              </w:rPr>
              <w:t>Six</w:t>
            </w:r>
            <w:r w:rsidR="00880163" w:rsidRPr="00A10174">
              <w:rPr>
                <w:b/>
                <w:bCs/>
                <w:i/>
                <w:iCs/>
                <w:szCs w:val="22"/>
              </w:rPr>
              <w:t>-month period ended</w:t>
            </w:r>
            <w:r w:rsidR="00984781" w:rsidRPr="00A10174">
              <w:rPr>
                <w:b/>
                <w:bCs/>
                <w:i/>
                <w:iCs/>
                <w:szCs w:val="22"/>
              </w:rPr>
              <w:t xml:space="preserve"> </w:t>
            </w:r>
            <w:r w:rsidRPr="00A10174">
              <w:rPr>
                <w:b/>
                <w:bCs/>
                <w:i/>
                <w:iCs/>
                <w:szCs w:val="22"/>
              </w:rPr>
              <w:t>30 June</w:t>
            </w:r>
          </w:p>
        </w:tc>
        <w:tc>
          <w:tcPr>
            <w:tcW w:w="1260" w:type="dxa"/>
          </w:tcPr>
          <w:p w14:paraId="61892D01" w14:textId="2E3F23DB" w:rsidR="00880163" w:rsidRPr="00A10174" w:rsidRDefault="00506D20" w:rsidP="00A10174">
            <w:pPr>
              <w:pStyle w:val="acctmergecolhdg"/>
              <w:spacing w:line="240" w:lineRule="auto"/>
              <w:rPr>
                <w:b w:val="0"/>
                <w:bCs/>
                <w:szCs w:val="22"/>
              </w:rPr>
            </w:pPr>
            <w:r w:rsidRPr="00A10174">
              <w:rPr>
                <w:b w:val="0"/>
                <w:bCs/>
                <w:szCs w:val="22"/>
              </w:rPr>
              <w:t>2025</w:t>
            </w:r>
          </w:p>
        </w:tc>
        <w:tc>
          <w:tcPr>
            <w:tcW w:w="270" w:type="dxa"/>
          </w:tcPr>
          <w:p w14:paraId="051448E9" w14:textId="5B122102" w:rsidR="00880163" w:rsidRPr="00A10174" w:rsidRDefault="00880163" w:rsidP="00A10174">
            <w:pPr>
              <w:pStyle w:val="acctmergecolhdg"/>
              <w:spacing w:line="240" w:lineRule="auto"/>
              <w:rPr>
                <w:b w:val="0"/>
                <w:bCs/>
                <w:szCs w:val="22"/>
              </w:rPr>
            </w:pPr>
          </w:p>
        </w:tc>
        <w:tc>
          <w:tcPr>
            <w:tcW w:w="1228" w:type="dxa"/>
          </w:tcPr>
          <w:p w14:paraId="4CD0C381" w14:textId="4CD837D2" w:rsidR="00880163" w:rsidRPr="00A10174" w:rsidRDefault="00506D20" w:rsidP="00A10174">
            <w:pPr>
              <w:pStyle w:val="acctmergecolhdg"/>
              <w:spacing w:line="240" w:lineRule="auto"/>
              <w:rPr>
                <w:b w:val="0"/>
                <w:bCs/>
                <w:szCs w:val="22"/>
              </w:rPr>
            </w:pPr>
            <w:r w:rsidRPr="00A10174">
              <w:rPr>
                <w:b w:val="0"/>
                <w:bCs/>
                <w:szCs w:val="22"/>
              </w:rPr>
              <w:t>2024</w:t>
            </w:r>
          </w:p>
        </w:tc>
        <w:tc>
          <w:tcPr>
            <w:tcW w:w="178" w:type="dxa"/>
          </w:tcPr>
          <w:p w14:paraId="7FE8FAFC" w14:textId="77777777" w:rsidR="00880163" w:rsidRPr="00A10174" w:rsidRDefault="00880163" w:rsidP="00A10174">
            <w:pPr>
              <w:pStyle w:val="acctmergecolhdg"/>
              <w:spacing w:line="240" w:lineRule="auto"/>
              <w:rPr>
                <w:b w:val="0"/>
                <w:bCs/>
                <w:szCs w:val="22"/>
              </w:rPr>
            </w:pPr>
          </w:p>
        </w:tc>
        <w:tc>
          <w:tcPr>
            <w:tcW w:w="1114" w:type="dxa"/>
          </w:tcPr>
          <w:p w14:paraId="27F18E8F" w14:textId="4E5BD6EC" w:rsidR="00880163" w:rsidRPr="00A10174" w:rsidRDefault="00506D20" w:rsidP="00A10174">
            <w:pPr>
              <w:pStyle w:val="acctmergecolhdg"/>
              <w:spacing w:line="240" w:lineRule="auto"/>
              <w:rPr>
                <w:b w:val="0"/>
                <w:bCs/>
                <w:szCs w:val="22"/>
              </w:rPr>
            </w:pPr>
            <w:r w:rsidRPr="00A10174">
              <w:rPr>
                <w:b w:val="0"/>
                <w:bCs/>
                <w:szCs w:val="22"/>
              </w:rPr>
              <w:t>2025</w:t>
            </w:r>
          </w:p>
        </w:tc>
        <w:tc>
          <w:tcPr>
            <w:tcW w:w="184" w:type="dxa"/>
          </w:tcPr>
          <w:p w14:paraId="78F6C4E9" w14:textId="77777777" w:rsidR="00880163" w:rsidRPr="00A10174" w:rsidRDefault="00880163" w:rsidP="00A10174">
            <w:pPr>
              <w:pStyle w:val="acctmergecolhdg"/>
              <w:spacing w:line="240" w:lineRule="auto"/>
              <w:rPr>
                <w:b w:val="0"/>
                <w:bCs/>
                <w:szCs w:val="22"/>
              </w:rPr>
            </w:pPr>
          </w:p>
        </w:tc>
        <w:tc>
          <w:tcPr>
            <w:tcW w:w="1076" w:type="dxa"/>
          </w:tcPr>
          <w:p w14:paraId="2DED0AFE" w14:textId="307D56E8" w:rsidR="00880163" w:rsidRPr="00A10174" w:rsidRDefault="00506D20" w:rsidP="00A10174">
            <w:pPr>
              <w:pStyle w:val="acctmergecolhdg"/>
              <w:spacing w:line="240" w:lineRule="auto"/>
              <w:rPr>
                <w:b w:val="0"/>
                <w:bCs/>
                <w:szCs w:val="22"/>
                <w:lang w:bidi="th-TH"/>
              </w:rPr>
            </w:pPr>
            <w:r w:rsidRPr="00A10174">
              <w:rPr>
                <w:b w:val="0"/>
                <w:bCs/>
                <w:szCs w:val="22"/>
              </w:rPr>
              <w:t>2024</w:t>
            </w:r>
          </w:p>
        </w:tc>
      </w:tr>
      <w:tr w:rsidR="00C66BC4" w:rsidRPr="00A10174" w14:paraId="50133C38" w14:textId="77777777" w:rsidTr="00B2127D">
        <w:trPr>
          <w:cantSplit/>
          <w:trHeight w:val="144"/>
          <w:tblHeader/>
        </w:trPr>
        <w:tc>
          <w:tcPr>
            <w:tcW w:w="3780" w:type="dxa"/>
          </w:tcPr>
          <w:p w14:paraId="0ED11CF9" w14:textId="77777777" w:rsidR="00C66BC4" w:rsidRPr="00A10174" w:rsidRDefault="00C66BC4" w:rsidP="00A10174">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A10174" w:rsidRDefault="00C66BC4" w:rsidP="00A10174">
            <w:pPr>
              <w:pStyle w:val="acctfourfigures"/>
              <w:spacing w:line="240" w:lineRule="auto"/>
              <w:jc w:val="center"/>
              <w:rPr>
                <w:i/>
                <w:iCs/>
                <w:szCs w:val="22"/>
              </w:rPr>
            </w:pPr>
            <w:r w:rsidRPr="00A10174">
              <w:rPr>
                <w:i/>
                <w:iCs/>
                <w:szCs w:val="22"/>
              </w:rPr>
              <w:t>(in thousand Baht)</w:t>
            </w:r>
          </w:p>
        </w:tc>
      </w:tr>
      <w:tr w:rsidR="00880163" w:rsidRPr="00A10174" w14:paraId="69EC49B1" w14:textId="77777777" w:rsidTr="00B2127D">
        <w:trPr>
          <w:cantSplit/>
          <w:trHeight w:val="144"/>
        </w:trPr>
        <w:tc>
          <w:tcPr>
            <w:tcW w:w="3780" w:type="dxa"/>
          </w:tcPr>
          <w:p w14:paraId="6CB8F305" w14:textId="119FCEBE" w:rsidR="00880163" w:rsidRPr="00A10174" w:rsidRDefault="0088016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Interest on lease liabilities </w:t>
            </w:r>
          </w:p>
        </w:tc>
        <w:tc>
          <w:tcPr>
            <w:tcW w:w="1260" w:type="dxa"/>
          </w:tcPr>
          <w:p w14:paraId="0463AF93" w14:textId="0185AEA8" w:rsidR="00880163" w:rsidRPr="00A10174" w:rsidRDefault="00687954" w:rsidP="00A10174">
            <w:pPr>
              <w:pStyle w:val="acctfourfigures"/>
              <w:tabs>
                <w:tab w:val="clear" w:pos="765"/>
                <w:tab w:val="decimal" w:pos="1818"/>
              </w:tabs>
              <w:spacing w:line="240" w:lineRule="auto"/>
              <w:ind w:right="11"/>
              <w:jc w:val="right"/>
              <w:rPr>
                <w:szCs w:val="22"/>
              </w:rPr>
            </w:pPr>
            <w:r w:rsidRPr="00A10174">
              <w:rPr>
                <w:szCs w:val="22"/>
              </w:rPr>
              <w:t>4,203</w:t>
            </w:r>
          </w:p>
        </w:tc>
        <w:tc>
          <w:tcPr>
            <w:tcW w:w="270" w:type="dxa"/>
          </w:tcPr>
          <w:p w14:paraId="11471870" w14:textId="1DB6AEFC" w:rsidR="00880163" w:rsidRPr="00A10174" w:rsidRDefault="00880163" w:rsidP="00A10174">
            <w:pPr>
              <w:pStyle w:val="acctfourfigures"/>
              <w:tabs>
                <w:tab w:val="clear" w:pos="765"/>
                <w:tab w:val="decimal" w:pos="1818"/>
              </w:tabs>
              <w:spacing w:line="240" w:lineRule="auto"/>
              <w:ind w:right="11"/>
              <w:jc w:val="right"/>
              <w:rPr>
                <w:szCs w:val="22"/>
              </w:rPr>
            </w:pPr>
          </w:p>
        </w:tc>
        <w:tc>
          <w:tcPr>
            <w:tcW w:w="1228" w:type="dxa"/>
            <w:vAlign w:val="bottom"/>
          </w:tcPr>
          <w:p w14:paraId="0E4FFF74" w14:textId="50177311" w:rsidR="00880163" w:rsidRPr="00A10174" w:rsidRDefault="003D482B" w:rsidP="00A10174">
            <w:pPr>
              <w:pStyle w:val="acctfourfigures"/>
              <w:tabs>
                <w:tab w:val="clear" w:pos="765"/>
                <w:tab w:val="decimal" w:pos="1818"/>
              </w:tabs>
              <w:spacing w:line="240" w:lineRule="auto"/>
              <w:ind w:right="11"/>
              <w:jc w:val="right"/>
              <w:rPr>
                <w:szCs w:val="22"/>
              </w:rPr>
            </w:pPr>
            <w:r w:rsidRPr="00A10174">
              <w:rPr>
                <w:szCs w:val="22"/>
              </w:rPr>
              <w:t>3,498</w:t>
            </w:r>
          </w:p>
        </w:tc>
        <w:tc>
          <w:tcPr>
            <w:tcW w:w="178" w:type="dxa"/>
            <w:vAlign w:val="bottom"/>
          </w:tcPr>
          <w:p w14:paraId="2E07C9B4" w14:textId="77777777" w:rsidR="00880163" w:rsidRPr="00A10174" w:rsidRDefault="00880163" w:rsidP="00A10174">
            <w:pPr>
              <w:pStyle w:val="acctfourfigures"/>
              <w:tabs>
                <w:tab w:val="clear" w:pos="765"/>
                <w:tab w:val="decimal" w:pos="911"/>
              </w:tabs>
              <w:spacing w:line="240" w:lineRule="auto"/>
              <w:jc w:val="right"/>
              <w:rPr>
                <w:szCs w:val="22"/>
              </w:rPr>
            </w:pPr>
          </w:p>
        </w:tc>
        <w:tc>
          <w:tcPr>
            <w:tcW w:w="1114" w:type="dxa"/>
            <w:vAlign w:val="bottom"/>
          </w:tcPr>
          <w:p w14:paraId="7BD1B995" w14:textId="644DECF0" w:rsidR="00880163" w:rsidRPr="00A10174" w:rsidRDefault="00687954" w:rsidP="00A10174">
            <w:pPr>
              <w:pStyle w:val="acctfourfigures"/>
              <w:tabs>
                <w:tab w:val="clear" w:pos="765"/>
                <w:tab w:val="decimal" w:pos="997"/>
              </w:tabs>
              <w:spacing w:line="240" w:lineRule="auto"/>
              <w:ind w:right="11"/>
              <w:jc w:val="right"/>
              <w:rPr>
                <w:szCs w:val="22"/>
              </w:rPr>
            </w:pPr>
            <w:r w:rsidRPr="00A10174">
              <w:rPr>
                <w:szCs w:val="22"/>
              </w:rPr>
              <w:t>2,402</w:t>
            </w:r>
          </w:p>
        </w:tc>
        <w:tc>
          <w:tcPr>
            <w:tcW w:w="184" w:type="dxa"/>
            <w:vAlign w:val="bottom"/>
          </w:tcPr>
          <w:p w14:paraId="37C97600" w14:textId="77777777" w:rsidR="00880163" w:rsidRPr="00A10174" w:rsidRDefault="00880163" w:rsidP="00A10174">
            <w:pPr>
              <w:pStyle w:val="acctfourfigures"/>
              <w:tabs>
                <w:tab w:val="clear" w:pos="765"/>
                <w:tab w:val="decimal" w:pos="911"/>
              </w:tabs>
              <w:spacing w:line="240" w:lineRule="auto"/>
              <w:jc w:val="right"/>
              <w:rPr>
                <w:szCs w:val="22"/>
              </w:rPr>
            </w:pPr>
          </w:p>
        </w:tc>
        <w:tc>
          <w:tcPr>
            <w:tcW w:w="1076" w:type="dxa"/>
            <w:vAlign w:val="bottom"/>
          </w:tcPr>
          <w:p w14:paraId="46C0B4FE" w14:textId="21D3F5D0" w:rsidR="00880163" w:rsidRPr="00A10174" w:rsidRDefault="003D482B" w:rsidP="00A10174">
            <w:pPr>
              <w:pStyle w:val="acctfourfigures"/>
              <w:tabs>
                <w:tab w:val="clear" w:pos="765"/>
                <w:tab w:val="decimal" w:pos="911"/>
              </w:tabs>
              <w:spacing w:line="240" w:lineRule="auto"/>
              <w:ind w:right="11"/>
              <w:jc w:val="right"/>
              <w:rPr>
                <w:szCs w:val="22"/>
              </w:rPr>
            </w:pPr>
            <w:r w:rsidRPr="00A10174">
              <w:rPr>
                <w:szCs w:val="22"/>
              </w:rPr>
              <w:t>2,388</w:t>
            </w:r>
          </w:p>
        </w:tc>
      </w:tr>
      <w:tr w:rsidR="00880163" w:rsidRPr="00A10174" w14:paraId="5F78957D" w14:textId="77777777" w:rsidTr="00B2127D">
        <w:trPr>
          <w:cantSplit/>
          <w:trHeight w:val="144"/>
        </w:trPr>
        <w:tc>
          <w:tcPr>
            <w:tcW w:w="3780" w:type="dxa"/>
          </w:tcPr>
          <w:p w14:paraId="28D3E7D7" w14:textId="22E4E358" w:rsidR="00880163" w:rsidRPr="00A10174" w:rsidRDefault="0088016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Expenses relating to short-term leases </w:t>
            </w:r>
            <w:r w:rsidR="001B77AD" w:rsidRPr="00A10174">
              <w:rPr>
                <w:rFonts w:ascii="Times New Roman" w:hAnsi="Times New Roman" w:cs="Times New Roman"/>
                <w:sz w:val="22"/>
                <w:szCs w:val="22"/>
              </w:rPr>
              <w:br/>
              <w:t xml:space="preserve">   </w:t>
            </w:r>
            <w:r w:rsidRPr="00A10174">
              <w:rPr>
                <w:rFonts w:ascii="Times New Roman" w:hAnsi="Times New Roman" w:cs="Times New Roman"/>
                <w:sz w:val="22"/>
                <w:szCs w:val="22"/>
              </w:rPr>
              <w:t xml:space="preserve">or leases of low-value assets </w:t>
            </w:r>
          </w:p>
        </w:tc>
        <w:tc>
          <w:tcPr>
            <w:tcW w:w="1260" w:type="dxa"/>
            <w:vAlign w:val="bottom"/>
          </w:tcPr>
          <w:p w14:paraId="39A8E4DE" w14:textId="44A0525C" w:rsidR="00880163" w:rsidRPr="00A10174" w:rsidRDefault="00687954" w:rsidP="00A10174">
            <w:pPr>
              <w:pStyle w:val="acctfourfigures"/>
              <w:tabs>
                <w:tab w:val="clear" w:pos="765"/>
                <w:tab w:val="decimal" w:pos="1818"/>
              </w:tabs>
              <w:spacing w:line="240" w:lineRule="auto"/>
              <w:ind w:right="11"/>
              <w:jc w:val="right"/>
              <w:rPr>
                <w:szCs w:val="22"/>
              </w:rPr>
            </w:pPr>
            <w:r w:rsidRPr="00A10174">
              <w:rPr>
                <w:szCs w:val="22"/>
              </w:rPr>
              <w:t>344</w:t>
            </w:r>
          </w:p>
        </w:tc>
        <w:tc>
          <w:tcPr>
            <w:tcW w:w="270" w:type="dxa"/>
          </w:tcPr>
          <w:p w14:paraId="4D83E0DB" w14:textId="7F534C73" w:rsidR="00880163" w:rsidRPr="00A10174" w:rsidRDefault="00880163" w:rsidP="00A10174">
            <w:pPr>
              <w:pStyle w:val="acctfourfigures"/>
              <w:tabs>
                <w:tab w:val="clear" w:pos="765"/>
                <w:tab w:val="decimal" w:pos="1818"/>
              </w:tabs>
              <w:spacing w:line="240" w:lineRule="auto"/>
              <w:ind w:right="11"/>
              <w:jc w:val="right"/>
              <w:rPr>
                <w:szCs w:val="22"/>
              </w:rPr>
            </w:pPr>
          </w:p>
        </w:tc>
        <w:tc>
          <w:tcPr>
            <w:tcW w:w="1228" w:type="dxa"/>
            <w:vAlign w:val="bottom"/>
          </w:tcPr>
          <w:p w14:paraId="6471E318" w14:textId="2E37CB13" w:rsidR="00880163" w:rsidRPr="00A10174" w:rsidRDefault="003D482B" w:rsidP="00A10174">
            <w:pPr>
              <w:pStyle w:val="acctfourfigures"/>
              <w:tabs>
                <w:tab w:val="clear" w:pos="765"/>
                <w:tab w:val="decimal" w:pos="1818"/>
              </w:tabs>
              <w:spacing w:line="240" w:lineRule="auto"/>
              <w:ind w:right="11"/>
              <w:jc w:val="right"/>
              <w:rPr>
                <w:szCs w:val="22"/>
              </w:rPr>
            </w:pPr>
            <w:r w:rsidRPr="00A10174">
              <w:rPr>
                <w:szCs w:val="22"/>
              </w:rPr>
              <w:t>236</w:t>
            </w:r>
          </w:p>
        </w:tc>
        <w:tc>
          <w:tcPr>
            <w:tcW w:w="178" w:type="dxa"/>
            <w:vAlign w:val="bottom"/>
          </w:tcPr>
          <w:p w14:paraId="0021EE35" w14:textId="77777777" w:rsidR="00880163" w:rsidRPr="00A10174" w:rsidRDefault="00880163" w:rsidP="00A10174">
            <w:pPr>
              <w:pStyle w:val="acctfourfigures"/>
              <w:tabs>
                <w:tab w:val="clear" w:pos="765"/>
                <w:tab w:val="decimal" w:pos="911"/>
              </w:tabs>
              <w:spacing w:line="240" w:lineRule="auto"/>
              <w:jc w:val="right"/>
              <w:rPr>
                <w:szCs w:val="22"/>
              </w:rPr>
            </w:pPr>
          </w:p>
        </w:tc>
        <w:tc>
          <w:tcPr>
            <w:tcW w:w="1114" w:type="dxa"/>
            <w:vAlign w:val="bottom"/>
          </w:tcPr>
          <w:p w14:paraId="30BC1C9B" w14:textId="18061084" w:rsidR="00880163" w:rsidRPr="00A10174" w:rsidRDefault="00687954" w:rsidP="00A10174">
            <w:pPr>
              <w:pStyle w:val="acctfourfigures"/>
              <w:tabs>
                <w:tab w:val="clear" w:pos="765"/>
                <w:tab w:val="decimal" w:pos="997"/>
              </w:tabs>
              <w:spacing w:line="240" w:lineRule="auto"/>
              <w:ind w:right="11"/>
              <w:jc w:val="right"/>
              <w:rPr>
                <w:szCs w:val="22"/>
              </w:rPr>
            </w:pPr>
            <w:r w:rsidRPr="00A10174">
              <w:rPr>
                <w:szCs w:val="22"/>
              </w:rPr>
              <w:t>174</w:t>
            </w:r>
          </w:p>
        </w:tc>
        <w:tc>
          <w:tcPr>
            <w:tcW w:w="184" w:type="dxa"/>
            <w:vAlign w:val="bottom"/>
          </w:tcPr>
          <w:p w14:paraId="3BA22660" w14:textId="77777777" w:rsidR="00880163" w:rsidRPr="00A10174" w:rsidRDefault="00880163" w:rsidP="00A10174">
            <w:pPr>
              <w:pStyle w:val="acctfourfigures"/>
              <w:tabs>
                <w:tab w:val="clear" w:pos="765"/>
                <w:tab w:val="decimal" w:pos="911"/>
              </w:tabs>
              <w:spacing w:line="240" w:lineRule="auto"/>
              <w:jc w:val="right"/>
              <w:rPr>
                <w:szCs w:val="22"/>
              </w:rPr>
            </w:pPr>
          </w:p>
        </w:tc>
        <w:tc>
          <w:tcPr>
            <w:tcW w:w="1076" w:type="dxa"/>
            <w:vAlign w:val="bottom"/>
          </w:tcPr>
          <w:p w14:paraId="56A6FE5A" w14:textId="3B7290EA" w:rsidR="00880163" w:rsidRPr="00A10174" w:rsidRDefault="003D482B" w:rsidP="00A10174">
            <w:pPr>
              <w:pStyle w:val="acctfourfigures"/>
              <w:tabs>
                <w:tab w:val="clear" w:pos="765"/>
                <w:tab w:val="decimal" w:pos="911"/>
              </w:tabs>
              <w:spacing w:line="240" w:lineRule="auto"/>
              <w:ind w:right="11"/>
              <w:jc w:val="right"/>
              <w:rPr>
                <w:szCs w:val="22"/>
              </w:rPr>
            </w:pPr>
            <w:r w:rsidRPr="00A10174">
              <w:rPr>
                <w:szCs w:val="22"/>
              </w:rPr>
              <w:t>115</w:t>
            </w:r>
          </w:p>
        </w:tc>
      </w:tr>
    </w:tbl>
    <w:p w14:paraId="21AF8BEE" w14:textId="77777777" w:rsidR="00D729EB" w:rsidRPr="00A10174" w:rsidRDefault="00D729EB" w:rsidP="00A10174">
      <w:pPr>
        <w:pStyle w:val="EnvelopeReturn"/>
        <w:ind w:left="540"/>
        <w:jc w:val="both"/>
        <w:rPr>
          <w:rFonts w:ascii="Times New Roman" w:hAnsi="Times New Roman" w:cs="Times New Roman"/>
          <w:sz w:val="22"/>
          <w:szCs w:val="22"/>
        </w:rPr>
      </w:pPr>
    </w:p>
    <w:p w14:paraId="6988D176" w14:textId="54C34D14" w:rsidR="00A563BB" w:rsidRPr="00A10174" w:rsidRDefault="00A563BB" w:rsidP="00A10174">
      <w:pPr>
        <w:pStyle w:val="EnvelopeReturn"/>
        <w:ind w:left="540"/>
        <w:jc w:val="both"/>
        <w:rPr>
          <w:rFonts w:ascii="Times New Roman" w:hAnsi="Times New Roman" w:cs="Times New Roman"/>
          <w:i/>
          <w:iCs/>
          <w:sz w:val="22"/>
          <w:szCs w:val="22"/>
        </w:rPr>
      </w:pPr>
      <w:r w:rsidRPr="00A10174">
        <w:rPr>
          <w:rFonts w:ascii="Times New Roman" w:hAnsi="Times New Roman" w:cs="Times New Roman"/>
          <w:sz w:val="22"/>
          <w:szCs w:val="22"/>
        </w:rPr>
        <w:t>Total cash outflow for leases presented in the</w:t>
      </w:r>
      <w:r w:rsidR="00077F74" w:rsidRPr="00A10174">
        <w:rPr>
          <w:rFonts w:ascii="Times New Roman" w:hAnsi="Times New Roman" w:cs="Times New Roman"/>
          <w:sz w:val="22"/>
          <w:szCs w:val="22"/>
        </w:rPr>
        <w:t xml:space="preserve"> </w:t>
      </w:r>
      <w:bookmarkStart w:id="1" w:name="_Hlk150281234"/>
      <w:r w:rsidR="00077F74" w:rsidRPr="00A10174">
        <w:rPr>
          <w:rFonts w:ascii="Times New Roman" w:hAnsi="Times New Roman" w:cs="Times New Roman"/>
          <w:sz w:val="22"/>
          <w:szCs w:val="22"/>
        </w:rPr>
        <w:t>consolidated</w:t>
      </w:r>
      <w:bookmarkEnd w:id="1"/>
      <w:r w:rsidRPr="00A10174">
        <w:rPr>
          <w:rFonts w:ascii="Times New Roman" w:hAnsi="Times New Roman" w:cs="Times New Roman"/>
          <w:sz w:val="22"/>
          <w:szCs w:val="22"/>
        </w:rPr>
        <w:t xml:space="preserve"> </w:t>
      </w:r>
      <w:r w:rsidR="007F205C" w:rsidRPr="00A10174">
        <w:rPr>
          <w:rFonts w:ascii="Times New Roman" w:hAnsi="Times New Roman" w:cs="Times New Roman"/>
          <w:sz w:val="22"/>
          <w:szCs w:val="22"/>
        </w:rPr>
        <w:t xml:space="preserve">and separate </w:t>
      </w:r>
      <w:r w:rsidRPr="00A10174">
        <w:rPr>
          <w:rFonts w:ascii="Times New Roman" w:hAnsi="Times New Roman" w:cs="Times New Roman"/>
          <w:sz w:val="22"/>
          <w:szCs w:val="22"/>
        </w:rPr>
        <w:t xml:space="preserve">statement of cash flows for the </w:t>
      </w:r>
      <w:r w:rsidR="003D482B" w:rsidRPr="00A10174">
        <w:rPr>
          <w:rFonts w:ascii="Times New Roman" w:hAnsi="Times New Roman" w:cs="Times New Roman"/>
          <w:sz w:val="22"/>
          <w:szCs w:val="22"/>
        </w:rPr>
        <w:t>six</w:t>
      </w:r>
      <w:r w:rsidRPr="00A10174">
        <w:rPr>
          <w:rFonts w:ascii="Times New Roman" w:hAnsi="Times New Roman" w:cs="Times New Roman"/>
          <w:sz w:val="22"/>
          <w:szCs w:val="22"/>
        </w:rPr>
        <w:t xml:space="preserve">-month period ended </w:t>
      </w:r>
      <w:r w:rsidR="00BF5E28" w:rsidRPr="00A10174">
        <w:rPr>
          <w:rFonts w:ascii="Times New Roman" w:hAnsi="Times New Roman" w:cs="Times New Roman"/>
          <w:sz w:val="22"/>
          <w:szCs w:val="22"/>
        </w:rPr>
        <w:t>3</w:t>
      </w:r>
      <w:r w:rsidR="003D482B" w:rsidRPr="00A10174">
        <w:rPr>
          <w:rFonts w:ascii="Times New Roman" w:hAnsi="Times New Roman" w:cs="Times New Roman"/>
          <w:sz w:val="22"/>
          <w:szCs w:val="22"/>
        </w:rPr>
        <w:t xml:space="preserve">0 June </w:t>
      </w:r>
      <w:r w:rsidR="00BF5E28" w:rsidRPr="00A10174">
        <w:rPr>
          <w:rFonts w:ascii="Times New Roman" w:hAnsi="Times New Roman" w:cs="Times New Roman"/>
          <w:sz w:val="22"/>
          <w:szCs w:val="22"/>
        </w:rPr>
        <w:t>2025</w:t>
      </w:r>
      <w:r w:rsidR="00F5141A" w:rsidRPr="00A10174">
        <w:rPr>
          <w:rFonts w:ascii="Times New Roman" w:hAnsi="Times New Roman" w:cs="Times New Roman"/>
          <w:sz w:val="22"/>
          <w:szCs w:val="22"/>
        </w:rPr>
        <w:t xml:space="preserve"> </w:t>
      </w:r>
      <w:r w:rsidRPr="00A10174">
        <w:rPr>
          <w:rFonts w:ascii="Times New Roman" w:hAnsi="Times New Roman" w:cs="Times New Roman"/>
          <w:sz w:val="22"/>
          <w:szCs w:val="22"/>
        </w:rPr>
        <w:t>w</w:t>
      </w:r>
      <w:r w:rsidR="007B4C58" w:rsidRPr="00A10174">
        <w:rPr>
          <w:rFonts w:ascii="Times New Roman" w:hAnsi="Times New Roman" w:cs="Times New Roman"/>
          <w:sz w:val="22"/>
          <w:szCs w:val="22"/>
        </w:rPr>
        <w:t>ere</w:t>
      </w:r>
      <w:r w:rsidRPr="00A10174">
        <w:rPr>
          <w:rFonts w:ascii="Times New Roman" w:hAnsi="Times New Roman" w:cs="Times New Roman"/>
          <w:sz w:val="22"/>
          <w:szCs w:val="22"/>
        </w:rPr>
        <w:t xml:space="preserve"> Baht </w:t>
      </w:r>
      <w:r w:rsidR="00687954" w:rsidRPr="00A10174">
        <w:rPr>
          <w:rFonts w:ascii="Times New Roman" w:hAnsi="Times New Roman" w:cs="Times New Roman"/>
          <w:sz w:val="22"/>
          <w:szCs w:val="22"/>
        </w:rPr>
        <w:t>9.1</w:t>
      </w:r>
      <w:r w:rsidRPr="00A10174">
        <w:rPr>
          <w:rFonts w:ascii="Times New Roman" w:hAnsi="Times New Roman" w:cs="Times New Roman"/>
          <w:sz w:val="22"/>
          <w:szCs w:val="22"/>
        </w:rPr>
        <w:t xml:space="preserve"> million</w:t>
      </w:r>
      <w:r w:rsidR="00077F74" w:rsidRPr="00A10174">
        <w:rPr>
          <w:rFonts w:ascii="Times New Roman" w:hAnsi="Times New Roman" w:cs="Times New Roman"/>
          <w:sz w:val="22"/>
          <w:szCs w:val="22"/>
        </w:rPr>
        <w:t xml:space="preserve"> </w:t>
      </w:r>
      <w:r w:rsidR="007F205C" w:rsidRPr="00A10174">
        <w:rPr>
          <w:rFonts w:ascii="Times New Roman" w:hAnsi="Times New Roman" w:cs="Times New Roman"/>
          <w:sz w:val="22"/>
          <w:szCs w:val="22"/>
        </w:rPr>
        <w:t xml:space="preserve">and Baht </w:t>
      </w:r>
      <w:r w:rsidR="00687954" w:rsidRPr="00A10174">
        <w:rPr>
          <w:rFonts w:ascii="Times New Roman" w:hAnsi="Times New Roman" w:cs="Times New Roman"/>
          <w:sz w:val="22"/>
          <w:szCs w:val="22"/>
        </w:rPr>
        <w:t>4.3</w:t>
      </w:r>
      <w:r w:rsidR="007F205C" w:rsidRPr="00A10174">
        <w:rPr>
          <w:rFonts w:ascii="Times New Roman" w:hAnsi="Times New Roman" w:cs="Times New Roman"/>
          <w:sz w:val="22"/>
          <w:szCs w:val="22"/>
        </w:rPr>
        <w:t xml:space="preserve"> million, respectively</w:t>
      </w:r>
      <w:r w:rsidR="00E065B6" w:rsidRPr="00A10174">
        <w:rPr>
          <w:rFonts w:ascii="Times New Roman" w:hAnsi="Times New Roman" w:cs="Times New Roman"/>
          <w:sz w:val="22"/>
          <w:szCs w:val="22"/>
        </w:rPr>
        <w:t xml:space="preserve"> </w:t>
      </w:r>
      <w:r w:rsidRPr="00A10174">
        <w:rPr>
          <w:rFonts w:ascii="Times New Roman" w:hAnsi="Times New Roman" w:cs="Times New Roman"/>
          <w:i/>
          <w:iCs/>
          <w:sz w:val="22"/>
          <w:szCs w:val="22"/>
        </w:rPr>
        <w:t>(</w:t>
      </w:r>
      <w:r w:rsidR="00F5141A" w:rsidRPr="00A10174">
        <w:rPr>
          <w:rFonts w:ascii="Times New Roman" w:hAnsi="Times New Roman" w:cs="Times New Roman"/>
          <w:i/>
          <w:iCs/>
          <w:sz w:val="22"/>
          <w:szCs w:val="22"/>
        </w:rPr>
        <w:t>202</w:t>
      </w:r>
      <w:r w:rsidR="00BF5E28" w:rsidRPr="00A10174">
        <w:rPr>
          <w:rFonts w:ascii="Times New Roman" w:hAnsi="Times New Roman" w:cs="Times New Roman"/>
          <w:i/>
          <w:iCs/>
          <w:sz w:val="22"/>
          <w:szCs w:val="22"/>
        </w:rPr>
        <w:t>4</w:t>
      </w:r>
      <w:r w:rsidRPr="00A10174">
        <w:rPr>
          <w:rFonts w:ascii="Times New Roman" w:hAnsi="Times New Roman" w:cs="Times New Roman"/>
          <w:i/>
          <w:iCs/>
          <w:sz w:val="22"/>
          <w:szCs w:val="22"/>
        </w:rPr>
        <w:t>:</w:t>
      </w:r>
      <w:r w:rsidR="00F2796F" w:rsidRPr="00A10174">
        <w:rPr>
          <w:rFonts w:ascii="Times New Roman" w:hAnsi="Times New Roman" w:cs="Times New Roman"/>
          <w:i/>
          <w:iCs/>
          <w:sz w:val="22"/>
          <w:szCs w:val="22"/>
        </w:rPr>
        <w:t xml:space="preserve"> </w:t>
      </w:r>
      <w:r w:rsidR="00880163" w:rsidRPr="00A10174">
        <w:rPr>
          <w:rFonts w:ascii="Times New Roman" w:hAnsi="Times New Roman" w:cs="Times New Roman"/>
          <w:i/>
          <w:iCs/>
          <w:sz w:val="22"/>
          <w:szCs w:val="22"/>
        </w:rPr>
        <w:t xml:space="preserve">Baht </w:t>
      </w:r>
      <w:r w:rsidR="003D482B" w:rsidRPr="00A10174">
        <w:rPr>
          <w:rFonts w:ascii="Times New Roman" w:hAnsi="Times New Roman" w:cs="Times New Roman"/>
          <w:i/>
          <w:iCs/>
          <w:sz w:val="22"/>
          <w:szCs w:val="22"/>
        </w:rPr>
        <w:t>6.6</w:t>
      </w:r>
      <w:r w:rsidR="00880163" w:rsidRPr="00A10174">
        <w:rPr>
          <w:rFonts w:ascii="Times New Roman" w:hAnsi="Times New Roman" w:cs="Times New Roman"/>
          <w:i/>
          <w:iCs/>
          <w:sz w:val="22"/>
          <w:szCs w:val="22"/>
        </w:rPr>
        <w:t xml:space="preserve"> million and</w:t>
      </w:r>
      <w:r w:rsidRPr="00A10174">
        <w:rPr>
          <w:rFonts w:ascii="Times New Roman" w:hAnsi="Times New Roman" w:cs="Times New Roman"/>
          <w:i/>
          <w:iCs/>
          <w:sz w:val="22"/>
          <w:szCs w:val="22"/>
        </w:rPr>
        <w:t xml:space="preserve"> Baht </w:t>
      </w:r>
      <w:r w:rsidR="003D482B" w:rsidRPr="00A10174">
        <w:rPr>
          <w:rFonts w:ascii="Times New Roman" w:hAnsi="Times New Roman" w:cs="Times New Roman"/>
          <w:i/>
          <w:iCs/>
          <w:sz w:val="22"/>
          <w:szCs w:val="22"/>
        </w:rPr>
        <w:t>3.8</w:t>
      </w:r>
      <w:r w:rsidR="00F5141A" w:rsidRPr="00A10174">
        <w:rPr>
          <w:rFonts w:ascii="Times New Roman" w:hAnsi="Times New Roman" w:cs="Times New Roman"/>
          <w:i/>
          <w:iCs/>
          <w:sz w:val="22"/>
          <w:szCs w:val="22"/>
        </w:rPr>
        <w:t xml:space="preserve"> </w:t>
      </w:r>
      <w:r w:rsidRPr="00A10174">
        <w:rPr>
          <w:rFonts w:ascii="Times New Roman" w:hAnsi="Times New Roman" w:cs="Times New Roman"/>
          <w:i/>
          <w:iCs/>
          <w:sz w:val="22"/>
          <w:szCs w:val="22"/>
        </w:rPr>
        <w:t>million</w:t>
      </w:r>
      <w:r w:rsidR="00880163" w:rsidRPr="00A10174">
        <w:rPr>
          <w:rFonts w:ascii="Times New Roman" w:hAnsi="Times New Roman" w:cs="Times New Roman"/>
          <w:i/>
          <w:iCs/>
          <w:sz w:val="22"/>
          <w:szCs w:val="22"/>
        </w:rPr>
        <w:t>, respectively</w:t>
      </w:r>
      <w:r w:rsidRPr="00A10174">
        <w:rPr>
          <w:rFonts w:ascii="Times New Roman" w:hAnsi="Times New Roman" w:cs="Times New Roman"/>
          <w:i/>
          <w:iCs/>
          <w:sz w:val="22"/>
          <w:szCs w:val="22"/>
        </w:rPr>
        <w:t>).</w:t>
      </w:r>
    </w:p>
    <w:p w14:paraId="01F63371" w14:textId="77777777" w:rsidR="00E42EDB" w:rsidRPr="00A10174" w:rsidRDefault="00E42EDB" w:rsidP="00A10174">
      <w:pPr>
        <w:pStyle w:val="EnvelopeReturn"/>
        <w:ind w:left="540"/>
        <w:jc w:val="both"/>
        <w:rPr>
          <w:rFonts w:ascii="Times New Roman" w:hAnsi="Times New Roman" w:cs="Times New Roman"/>
          <w:i/>
          <w:iCs/>
          <w:sz w:val="22"/>
          <w:szCs w:val="22"/>
        </w:rPr>
      </w:pPr>
    </w:p>
    <w:p w14:paraId="501DDD47" w14:textId="51B888AF" w:rsidR="00F21068" w:rsidRPr="00A10174" w:rsidRDefault="002F74F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10174">
        <w:rPr>
          <w:rFonts w:ascii="Times New Roman" w:hAnsi="Times New Roman" w:cs="Times New Roman"/>
          <w:sz w:val="22"/>
          <w:szCs w:val="22"/>
        </w:rPr>
        <w:lastRenderedPageBreak/>
        <w:t xml:space="preserve">The </w:t>
      </w:r>
      <w:r w:rsidR="00222D98" w:rsidRPr="00A10174">
        <w:rPr>
          <w:rFonts w:ascii="Times New Roman" w:hAnsi="Times New Roman" w:cs="Times New Roman"/>
          <w:sz w:val="22"/>
          <w:szCs w:val="22"/>
        </w:rPr>
        <w:t>Group</w:t>
      </w:r>
      <w:r w:rsidRPr="00A10174">
        <w:rPr>
          <w:rFonts w:ascii="Times New Roman" w:hAnsi="Times New Roman" w:cs="Times New Roman"/>
          <w:sz w:val="22"/>
          <w:szCs w:val="22"/>
        </w:rPr>
        <w:t xml:space="preserve"> entered into lease agreements with local companies and related parties to lease property, plant</w:t>
      </w:r>
      <w:r w:rsidR="00684CFE" w:rsidRPr="00A10174">
        <w:rPr>
          <w:rFonts w:ascii="Times New Roman" w:hAnsi="Times New Roman" w:cs="Times New Roman"/>
          <w:sz w:val="22"/>
          <w:szCs w:val="22"/>
        </w:rPr>
        <w:t>, vehicles,</w:t>
      </w:r>
      <w:r w:rsidRPr="00A10174">
        <w:rPr>
          <w:rFonts w:ascii="Times New Roman" w:hAnsi="Times New Roman" w:cs="Times New Roman"/>
          <w:sz w:val="22"/>
          <w:szCs w:val="22"/>
        </w:rPr>
        <w:t xml:space="preserve"> and equipment. Under the term of agreements, the </w:t>
      </w:r>
      <w:r w:rsidR="00222D98" w:rsidRPr="00A10174">
        <w:rPr>
          <w:rFonts w:ascii="Times New Roman" w:hAnsi="Times New Roman" w:cs="Times New Roman"/>
          <w:sz w:val="22"/>
          <w:szCs w:val="22"/>
        </w:rPr>
        <w:t>Group</w:t>
      </w:r>
      <w:r w:rsidRPr="00A10174">
        <w:rPr>
          <w:rFonts w:ascii="Times New Roman" w:hAnsi="Times New Roman" w:cs="Times New Roman"/>
          <w:sz w:val="22"/>
          <w:szCs w:val="22"/>
        </w:rPr>
        <w:t xml:space="preserve"> had to comply with the conditions related to leased assets.</w:t>
      </w:r>
    </w:p>
    <w:p w14:paraId="728F999F" w14:textId="77777777" w:rsidR="00687954" w:rsidRPr="00A10174"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F0B9D3" w14:textId="162DC8C0" w:rsidR="006B6268" w:rsidRPr="00A10174" w:rsidRDefault="00BF5E2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A10174">
        <w:rPr>
          <w:rFonts w:ascii="Times New Roman" w:hAnsi="Times New Roman" w:cs="Times New Roman"/>
          <w:b/>
          <w:bCs/>
          <w:sz w:val="24"/>
          <w:szCs w:val="24"/>
        </w:rPr>
        <w:t>5</w:t>
      </w:r>
      <w:r w:rsidR="006B6268" w:rsidRPr="00A10174">
        <w:rPr>
          <w:rFonts w:ascii="Times New Roman" w:hAnsi="Times New Roman" w:cs="Times New Roman"/>
          <w:b/>
          <w:bCs/>
          <w:sz w:val="24"/>
          <w:szCs w:val="24"/>
        </w:rPr>
        <w:tab/>
      </w:r>
      <w:r w:rsidR="00C81584" w:rsidRPr="00A10174">
        <w:rPr>
          <w:rFonts w:ascii="Times New Roman" w:hAnsi="Times New Roman" w:cs="Times New Roman"/>
          <w:b/>
          <w:bCs/>
          <w:sz w:val="24"/>
          <w:szCs w:val="24"/>
        </w:rPr>
        <w:t>W</w:t>
      </w:r>
      <w:r w:rsidR="00591DD3" w:rsidRPr="00A10174">
        <w:rPr>
          <w:rFonts w:ascii="Times New Roman" w:hAnsi="Times New Roman" w:cs="Times New Roman"/>
          <w:b/>
          <w:bCs/>
          <w:sz w:val="24"/>
          <w:szCs w:val="24"/>
        </w:rPr>
        <w:t>arrant</w:t>
      </w:r>
    </w:p>
    <w:p w14:paraId="4A21A605" w14:textId="538B7CC8" w:rsidR="006B6268" w:rsidRPr="00A10174" w:rsidRDefault="006B6268" w:rsidP="00A10174">
      <w:pPr>
        <w:pStyle w:val="EnvelopeReturn"/>
        <w:ind w:left="540"/>
        <w:jc w:val="both"/>
        <w:rPr>
          <w:rFonts w:ascii="Times New Roman" w:hAnsi="Times New Roman" w:cs="Times New Roman"/>
          <w:sz w:val="22"/>
          <w:szCs w:val="22"/>
        </w:rPr>
      </w:pPr>
    </w:p>
    <w:p w14:paraId="2D27C52B" w14:textId="77777777" w:rsidR="00AE3062" w:rsidRPr="00A10174" w:rsidRDefault="00AE306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A10174">
        <w:rPr>
          <w:rFonts w:ascii="Times New Roman" w:hAnsi="Times New Roman" w:cs="Times New Roman"/>
          <w:b/>
          <w:bCs/>
          <w:i/>
          <w:iCs/>
          <w:sz w:val="22"/>
          <w:szCs w:val="22"/>
        </w:rPr>
        <w:t>Warrant to purchase the newly issued ordinary shares of the Company No. 2 (JSP-W2)</w:t>
      </w:r>
    </w:p>
    <w:p w14:paraId="6BC210E8" w14:textId="77777777" w:rsidR="008F4BE5" w:rsidRPr="00A10174" w:rsidRDefault="008F4BE5" w:rsidP="00A10174">
      <w:pPr>
        <w:pStyle w:val="EnvelopeReturn"/>
        <w:ind w:left="540"/>
        <w:jc w:val="both"/>
        <w:rPr>
          <w:rFonts w:ascii="Times New Roman" w:hAnsi="Times New Roman" w:cs="Times New Roman"/>
          <w:sz w:val="22"/>
          <w:szCs w:val="22"/>
        </w:rPr>
      </w:pPr>
    </w:p>
    <w:p w14:paraId="54CE8D0D" w14:textId="58B67C0E" w:rsidR="00191B27" w:rsidRPr="00A10174" w:rsidRDefault="00BF5E28" w:rsidP="00A10174">
      <w:pPr>
        <w:pStyle w:val="EnvelopeReturn"/>
        <w:ind w:left="540"/>
        <w:jc w:val="both"/>
        <w:rPr>
          <w:rFonts w:ascii="Times New Roman" w:hAnsi="Times New Roman" w:cs="Times New Roman"/>
          <w:sz w:val="22"/>
          <w:szCs w:val="22"/>
        </w:rPr>
      </w:pPr>
      <w:r w:rsidRPr="00A10174">
        <w:rPr>
          <w:rFonts w:ascii="Times New Roman" w:hAnsi="Times New Roman" w:cs="Times New Roman"/>
          <w:sz w:val="22"/>
          <w:szCs w:val="22"/>
        </w:rPr>
        <w:t>On 14 November 2024, the Extraordinary General Meeting of Shareholders had resolutions approve the issue of warrant to purchase the newly issued ordinary shares of the Company No. 2 (JSP-W2) not exceeding 237.3 million units, to be allotted to the existing shareholders of the Company pro rata to their respective shareholdings (Rights Offering) at the allotment ratio of every 2 existing ordinary shares for 1 unit of JSP-W2 warrant. The warrant had details as follow:</w:t>
      </w:r>
    </w:p>
    <w:p w14:paraId="13061BAB" w14:textId="111323DF" w:rsidR="00880163" w:rsidRPr="00A10174" w:rsidRDefault="00880163" w:rsidP="00A10174">
      <w:pPr>
        <w:pStyle w:val="EnvelopeReturn"/>
        <w:ind w:left="540"/>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A10174"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A10174" w:rsidRDefault="00191B27" w:rsidP="00A10174">
            <w:pPr>
              <w:pStyle w:val="BodyText"/>
              <w:tabs>
                <w:tab w:val="left" w:pos="-18"/>
              </w:tabs>
              <w:spacing w:after="0"/>
              <w:ind w:left="-18" w:right="-131"/>
              <w:jc w:val="center"/>
              <w:rPr>
                <w:rFonts w:ascii="Times New Roman" w:hAnsi="Times New Roman" w:cs="Times New Roman"/>
                <w:spacing w:val="-2"/>
                <w:sz w:val="22"/>
                <w:szCs w:val="22"/>
              </w:rPr>
            </w:pPr>
            <w:r w:rsidRPr="00A10174">
              <w:rPr>
                <w:rFonts w:ascii="Times New Roman" w:hAnsi="Times New Roman" w:cs="Times New Roman"/>
                <w:spacing w:val="-2"/>
                <w:sz w:val="22"/>
                <w:szCs w:val="22"/>
              </w:rPr>
              <w:t>Description</w:t>
            </w:r>
          </w:p>
        </w:tc>
        <w:tc>
          <w:tcPr>
            <w:tcW w:w="376" w:type="dxa"/>
          </w:tcPr>
          <w:p w14:paraId="42F60CE5" w14:textId="77777777" w:rsidR="00191B27" w:rsidRPr="00A10174" w:rsidRDefault="00191B27" w:rsidP="00A10174">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A10174" w:rsidRDefault="00191B27" w:rsidP="00A10174">
            <w:pPr>
              <w:pStyle w:val="BodyText"/>
              <w:tabs>
                <w:tab w:val="left" w:pos="720"/>
              </w:tabs>
              <w:spacing w:after="0"/>
              <w:ind w:left="-18" w:right="-131"/>
              <w:jc w:val="center"/>
              <w:rPr>
                <w:rFonts w:ascii="Times New Roman" w:hAnsi="Times New Roman" w:cs="Times New Roman"/>
                <w:spacing w:val="-2"/>
                <w:sz w:val="22"/>
                <w:szCs w:val="22"/>
              </w:rPr>
            </w:pPr>
            <w:r w:rsidRPr="00A10174">
              <w:rPr>
                <w:rFonts w:ascii="Times New Roman" w:hAnsi="Times New Roman" w:cs="Times New Roman"/>
                <w:spacing w:val="-2"/>
                <w:sz w:val="22"/>
                <w:szCs w:val="22"/>
              </w:rPr>
              <w:t>Details</w:t>
            </w:r>
          </w:p>
        </w:tc>
      </w:tr>
      <w:tr w:rsidR="00BF5E28" w:rsidRPr="00A10174" w14:paraId="10672E7E" w14:textId="77777777" w:rsidTr="00D27DA2">
        <w:trPr>
          <w:trHeight w:val="144"/>
        </w:trPr>
        <w:tc>
          <w:tcPr>
            <w:tcW w:w="3448" w:type="dxa"/>
            <w:hideMark/>
          </w:tcPr>
          <w:p w14:paraId="10231611" w14:textId="77777777" w:rsidR="00BF5E28" w:rsidRPr="00A10174"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A10174">
              <w:rPr>
                <w:rFonts w:ascii="Times New Roman" w:hAnsi="Times New Roman" w:cs="Times New Roman"/>
                <w:spacing w:val="-2"/>
                <w:sz w:val="22"/>
                <w:szCs w:val="22"/>
              </w:rPr>
              <w:t>Grant date</w:t>
            </w:r>
          </w:p>
        </w:tc>
        <w:tc>
          <w:tcPr>
            <w:tcW w:w="376" w:type="dxa"/>
          </w:tcPr>
          <w:p w14:paraId="2D124DC3" w14:textId="77777777" w:rsidR="00BF5E28" w:rsidRPr="00A10174" w:rsidRDefault="00BF5E28" w:rsidP="00A10174">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56D1FC94" w:rsidR="00BF5E28" w:rsidRPr="00A10174" w:rsidRDefault="00BF5E28" w:rsidP="00A10174">
            <w:pPr>
              <w:pStyle w:val="BodyText"/>
              <w:tabs>
                <w:tab w:val="left" w:pos="720"/>
              </w:tabs>
              <w:spacing w:after="0"/>
              <w:ind w:left="-18" w:right="-131"/>
              <w:jc w:val="both"/>
              <w:rPr>
                <w:rFonts w:ascii="Times New Roman" w:hAnsi="Times New Roman" w:cs="Times New Roman"/>
                <w:spacing w:val="-2"/>
                <w:sz w:val="22"/>
                <w:szCs w:val="22"/>
                <w:cs/>
              </w:rPr>
            </w:pPr>
            <w:r w:rsidRPr="00A10174">
              <w:rPr>
                <w:rFonts w:ascii="Times New Roman" w:hAnsi="Times New Roman" w:cs="Times New Roman"/>
                <w:spacing w:val="-2"/>
                <w:sz w:val="22"/>
                <w:szCs w:val="22"/>
              </w:rPr>
              <w:t>9 December 2024</w:t>
            </w:r>
          </w:p>
        </w:tc>
      </w:tr>
      <w:tr w:rsidR="00BF5E28" w:rsidRPr="00A10174" w14:paraId="5EE31EC3" w14:textId="77777777" w:rsidTr="00D27DA2">
        <w:trPr>
          <w:trHeight w:val="144"/>
        </w:trPr>
        <w:tc>
          <w:tcPr>
            <w:tcW w:w="3448" w:type="dxa"/>
            <w:hideMark/>
          </w:tcPr>
          <w:p w14:paraId="616F4374" w14:textId="77777777" w:rsidR="00BF5E28" w:rsidRPr="00A10174"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A10174">
              <w:rPr>
                <w:rFonts w:ascii="Times New Roman" w:hAnsi="Times New Roman" w:cs="Times New Roman"/>
                <w:spacing w:val="-2"/>
                <w:sz w:val="22"/>
                <w:szCs w:val="22"/>
              </w:rPr>
              <w:t>Exercise ratio</w:t>
            </w:r>
          </w:p>
        </w:tc>
        <w:tc>
          <w:tcPr>
            <w:tcW w:w="376" w:type="dxa"/>
          </w:tcPr>
          <w:p w14:paraId="047BB560" w14:textId="77777777" w:rsidR="00BF5E28" w:rsidRPr="00A10174" w:rsidRDefault="00BF5E28" w:rsidP="00A1017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5F4E38EE" w:rsidR="00BF5E28" w:rsidRPr="00A10174" w:rsidRDefault="00BF5E28" w:rsidP="00A10174">
            <w:pPr>
              <w:pStyle w:val="BodyText"/>
              <w:tabs>
                <w:tab w:val="left" w:pos="720"/>
              </w:tabs>
              <w:spacing w:after="0"/>
              <w:ind w:left="-18" w:right="-5"/>
              <w:jc w:val="both"/>
              <w:rPr>
                <w:rFonts w:ascii="Times New Roman" w:hAnsi="Times New Roman" w:cs="Times New Roman"/>
                <w:spacing w:val="-2"/>
                <w:sz w:val="22"/>
                <w:szCs w:val="22"/>
                <w:cs/>
              </w:rPr>
            </w:pPr>
            <w:r w:rsidRPr="00A10174">
              <w:rPr>
                <w:rFonts w:ascii="Times New Roman" w:hAnsi="Times New Roman" w:cs="Times New Roman"/>
                <w:spacing w:val="-2"/>
                <w:sz w:val="22"/>
                <w:szCs w:val="22"/>
              </w:rPr>
              <w:t xml:space="preserve">1 unit of warrant per 1 ordinary share, except there is a change according to the right adjustment conditions </w:t>
            </w:r>
          </w:p>
        </w:tc>
      </w:tr>
      <w:tr w:rsidR="00BF5E28" w:rsidRPr="00A10174" w14:paraId="11EBD9A8" w14:textId="77777777" w:rsidTr="00D27DA2">
        <w:trPr>
          <w:trHeight w:val="144"/>
        </w:trPr>
        <w:tc>
          <w:tcPr>
            <w:tcW w:w="3448" w:type="dxa"/>
            <w:hideMark/>
          </w:tcPr>
          <w:p w14:paraId="4A1FFF92" w14:textId="77777777" w:rsidR="00BF5E28" w:rsidRPr="00A10174"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A10174">
              <w:rPr>
                <w:rFonts w:ascii="Times New Roman" w:hAnsi="Times New Roman" w:cs="Times New Roman"/>
                <w:spacing w:val="-2"/>
                <w:sz w:val="22"/>
                <w:szCs w:val="22"/>
              </w:rPr>
              <w:t>Exercise price</w:t>
            </w:r>
          </w:p>
        </w:tc>
        <w:tc>
          <w:tcPr>
            <w:tcW w:w="376" w:type="dxa"/>
          </w:tcPr>
          <w:p w14:paraId="489C70FC" w14:textId="77777777" w:rsidR="00BF5E28" w:rsidRPr="00A10174" w:rsidRDefault="00BF5E28" w:rsidP="00A1017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34A7516F" w14:textId="56EAD99A" w:rsidR="00BF5E28" w:rsidRPr="00A10174" w:rsidRDefault="00BF5E28" w:rsidP="00A10174">
            <w:pPr>
              <w:pStyle w:val="BodyText"/>
              <w:tabs>
                <w:tab w:val="left" w:pos="720"/>
              </w:tabs>
              <w:spacing w:after="0"/>
              <w:ind w:left="-18" w:right="-20"/>
              <w:jc w:val="both"/>
              <w:rPr>
                <w:rFonts w:ascii="Times New Roman" w:hAnsi="Times New Roman" w:cs="Times New Roman"/>
                <w:spacing w:val="-2"/>
                <w:sz w:val="22"/>
                <w:szCs w:val="22"/>
                <w:cs/>
              </w:rPr>
            </w:pPr>
            <w:r w:rsidRPr="00A10174">
              <w:rPr>
                <w:rFonts w:ascii="Times New Roman" w:hAnsi="Times New Roman" w:cs="Times New Roman"/>
                <w:spacing w:val="-2"/>
                <w:sz w:val="22"/>
                <w:szCs w:val="22"/>
              </w:rPr>
              <w:t>Baht 4.00 per share, except there is a change according to the right adjustment conditions</w:t>
            </w:r>
          </w:p>
        </w:tc>
      </w:tr>
      <w:tr w:rsidR="00BF5E28" w:rsidRPr="00A10174" w14:paraId="7AEF6A9A" w14:textId="77777777" w:rsidTr="00D27DA2">
        <w:trPr>
          <w:trHeight w:val="144"/>
        </w:trPr>
        <w:tc>
          <w:tcPr>
            <w:tcW w:w="3448" w:type="dxa"/>
            <w:hideMark/>
          </w:tcPr>
          <w:p w14:paraId="2009BCB4" w14:textId="77777777" w:rsidR="00BF5E28" w:rsidRPr="00A10174"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A10174">
              <w:rPr>
                <w:rFonts w:ascii="Times New Roman" w:hAnsi="Times New Roman" w:cs="Times New Roman"/>
                <w:spacing w:val="-2"/>
                <w:sz w:val="22"/>
                <w:szCs w:val="22"/>
              </w:rPr>
              <w:t>Exercise period and proportion</w:t>
            </w:r>
          </w:p>
        </w:tc>
        <w:tc>
          <w:tcPr>
            <w:tcW w:w="376" w:type="dxa"/>
          </w:tcPr>
          <w:p w14:paraId="3099017C" w14:textId="77777777" w:rsidR="00BF5E28" w:rsidRPr="00A10174" w:rsidRDefault="00BF5E28" w:rsidP="00A1017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556C7A44" w:rsidR="00BF5E28" w:rsidRPr="00A10174" w:rsidRDefault="00BF5E28" w:rsidP="00A10174">
            <w:pPr>
              <w:pStyle w:val="BodyText"/>
              <w:tabs>
                <w:tab w:val="left" w:pos="720"/>
              </w:tabs>
              <w:spacing w:after="0"/>
              <w:jc w:val="both"/>
              <w:rPr>
                <w:rFonts w:ascii="Times New Roman" w:hAnsi="Times New Roman" w:cs="Times New Roman"/>
                <w:spacing w:val="-2"/>
                <w:sz w:val="22"/>
                <w:szCs w:val="22"/>
                <w:cs/>
              </w:rPr>
            </w:pPr>
            <w:r w:rsidRPr="00A10174">
              <w:rPr>
                <w:rFonts w:ascii="Times New Roman" w:hAnsi="Times New Roman" w:cs="Times New Roman"/>
                <w:spacing w:val="-2"/>
                <w:sz w:val="22"/>
                <w:szCs w:val="22"/>
              </w:rPr>
              <w:t>The Warrant holders may exercise the rights under the warrants only a time at maturity date of the warrant, which shall be 8 December 2025.</w:t>
            </w:r>
          </w:p>
        </w:tc>
      </w:tr>
    </w:tbl>
    <w:p w14:paraId="22B67679" w14:textId="00BC59D2" w:rsidR="00A457B9" w:rsidRPr="00A10174" w:rsidRDefault="00A457B9" w:rsidP="00A10174">
      <w:pPr>
        <w:pStyle w:val="EnvelopeReturn"/>
        <w:ind w:left="540"/>
        <w:jc w:val="both"/>
        <w:rPr>
          <w:rFonts w:ascii="Times New Roman" w:hAnsi="Times New Roman" w:cs="Times New Roman"/>
          <w:sz w:val="22"/>
          <w:szCs w:val="22"/>
        </w:rPr>
      </w:pPr>
    </w:p>
    <w:p w14:paraId="7E4C1405" w14:textId="2F8A3334" w:rsidR="008E2EF8" w:rsidRPr="00A10174" w:rsidRDefault="006B253A" w:rsidP="00A10174">
      <w:pPr>
        <w:pStyle w:val="EnvelopeReturn"/>
        <w:ind w:left="540"/>
        <w:jc w:val="both"/>
        <w:rPr>
          <w:rFonts w:ascii="Times New Roman" w:hAnsi="Times New Roman" w:cs="Times New Roman"/>
          <w:sz w:val="22"/>
          <w:szCs w:val="22"/>
        </w:rPr>
      </w:pPr>
      <w:r w:rsidRPr="00A10174">
        <w:rPr>
          <w:rFonts w:ascii="Times New Roman" w:hAnsi="Times New Roman" w:cs="Times New Roman"/>
          <w:sz w:val="22"/>
          <w:szCs w:val="22"/>
        </w:rPr>
        <w:t xml:space="preserve">During the </w:t>
      </w:r>
      <w:r w:rsidR="003D482B" w:rsidRPr="00A10174">
        <w:rPr>
          <w:rFonts w:ascii="Times New Roman" w:hAnsi="Times New Roman" w:cs="Times New Roman"/>
          <w:sz w:val="22"/>
          <w:szCs w:val="22"/>
        </w:rPr>
        <w:t>six</w:t>
      </w:r>
      <w:r w:rsidRPr="00A10174">
        <w:rPr>
          <w:rFonts w:ascii="Times New Roman" w:hAnsi="Times New Roman" w:cs="Times New Roman"/>
          <w:sz w:val="22"/>
          <w:szCs w:val="22"/>
        </w:rPr>
        <w:t xml:space="preserve">-month period ended </w:t>
      </w:r>
      <w:r w:rsidR="003D482B" w:rsidRPr="00A10174">
        <w:rPr>
          <w:rFonts w:ascii="Times New Roman" w:hAnsi="Times New Roman" w:cs="Times New Roman"/>
          <w:sz w:val="22"/>
          <w:szCs w:val="22"/>
        </w:rPr>
        <w:t xml:space="preserve">30 June </w:t>
      </w:r>
      <w:r w:rsidRPr="00A10174">
        <w:rPr>
          <w:rFonts w:ascii="Times New Roman" w:hAnsi="Times New Roman" w:cs="Times New Roman"/>
          <w:sz w:val="22"/>
          <w:szCs w:val="22"/>
        </w:rPr>
        <w:t xml:space="preserve">2025, there was no JSP-W2 warrant exercised. </w:t>
      </w:r>
      <w:r w:rsidR="003D482B" w:rsidRPr="00A10174">
        <w:rPr>
          <w:rFonts w:ascii="Times New Roman" w:hAnsi="Times New Roman" w:cs="Times New Roman"/>
          <w:sz w:val="22"/>
          <w:szCs w:val="22"/>
        </w:rPr>
        <w:br/>
      </w:r>
      <w:r w:rsidR="00BF5E28" w:rsidRPr="00A10174">
        <w:rPr>
          <w:rFonts w:ascii="Times New Roman" w:hAnsi="Times New Roman" w:cs="Times New Roman"/>
          <w:sz w:val="22"/>
          <w:szCs w:val="22"/>
        </w:rPr>
        <w:t xml:space="preserve">As at </w:t>
      </w:r>
      <w:r w:rsidR="003D482B" w:rsidRPr="00A10174">
        <w:rPr>
          <w:rFonts w:ascii="Times New Roman" w:hAnsi="Times New Roman" w:cs="Times New Roman"/>
          <w:sz w:val="22"/>
          <w:szCs w:val="22"/>
        </w:rPr>
        <w:t xml:space="preserve">30 June </w:t>
      </w:r>
      <w:r w:rsidR="00BF5E28" w:rsidRPr="00A10174">
        <w:rPr>
          <w:rFonts w:ascii="Times New Roman" w:hAnsi="Times New Roman" w:cs="Times New Roman"/>
          <w:sz w:val="22"/>
          <w:szCs w:val="22"/>
        </w:rPr>
        <w:t>2025, there were 237.3 million units unexercised warrant outstanding.</w:t>
      </w:r>
    </w:p>
    <w:p w14:paraId="67945459" w14:textId="77777777" w:rsidR="003D482B" w:rsidRPr="00A10174" w:rsidRDefault="003D482B" w:rsidP="00A10174">
      <w:pPr>
        <w:pStyle w:val="EnvelopeReturn"/>
        <w:ind w:left="540"/>
        <w:jc w:val="both"/>
        <w:rPr>
          <w:rFonts w:ascii="Times New Roman" w:hAnsi="Times New Roman" w:cs="Times New Roman"/>
          <w:sz w:val="22"/>
          <w:szCs w:val="22"/>
        </w:rPr>
      </w:pPr>
    </w:p>
    <w:p w14:paraId="1A07E997" w14:textId="7DC69416" w:rsidR="003D482B" w:rsidRPr="00A10174" w:rsidRDefault="003D482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A10174">
        <w:rPr>
          <w:rFonts w:ascii="Times New Roman" w:hAnsi="Times New Roman" w:cs="Times New Roman"/>
          <w:b/>
          <w:bCs/>
          <w:sz w:val="24"/>
          <w:szCs w:val="24"/>
        </w:rPr>
        <w:t>6</w:t>
      </w:r>
      <w:r w:rsidRPr="00A10174">
        <w:rPr>
          <w:rFonts w:ascii="Times New Roman" w:hAnsi="Times New Roman" w:cs="Times New Roman"/>
          <w:b/>
          <w:bCs/>
          <w:sz w:val="24"/>
          <w:szCs w:val="24"/>
        </w:rPr>
        <w:tab/>
        <w:t>Transfer of legal reserve and share premium to compensate deficit</w:t>
      </w:r>
    </w:p>
    <w:p w14:paraId="6D915CB2" w14:textId="77777777" w:rsidR="003D482B" w:rsidRPr="00A10174" w:rsidRDefault="003D482B" w:rsidP="00A10174">
      <w:pPr>
        <w:pStyle w:val="EnvelopeReturn"/>
        <w:ind w:left="540"/>
        <w:jc w:val="both"/>
        <w:rPr>
          <w:rFonts w:ascii="Times New Roman" w:hAnsi="Times New Roman" w:cs="Times New Roman"/>
          <w:sz w:val="22"/>
          <w:szCs w:val="22"/>
        </w:rPr>
      </w:pPr>
    </w:p>
    <w:p w14:paraId="212BBA4C" w14:textId="31634DD8" w:rsidR="003D482B" w:rsidRPr="00A10174" w:rsidRDefault="003D482B" w:rsidP="00A10174">
      <w:pPr>
        <w:pStyle w:val="EnvelopeReturn"/>
        <w:ind w:left="540"/>
        <w:jc w:val="both"/>
        <w:rPr>
          <w:rFonts w:ascii="Times New Roman" w:hAnsi="Times New Roman" w:cs="Times New Roman"/>
          <w:sz w:val="22"/>
          <w:szCs w:val="22"/>
        </w:rPr>
      </w:pPr>
      <w:r w:rsidRPr="00A10174">
        <w:rPr>
          <w:rFonts w:ascii="Times New Roman" w:hAnsi="Times New Roman" w:cs="Times New Roman"/>
          <w:sz w:val="22"/>
          <w:szCs w:val="22"/>
        </w:rPr>
        <w:t xml:space="preserve">On 22 April 2025, the shareholders’ meeting approved the resolutions of transfer legal reserve and share premium amounting to Baht 3.9 million and Baht 49.6 million, respectively, to compensate with deficit </w:t>
      </w:r>
      <w:r w:rsidR="00BC0241" w:rsidRPr="00A10174">
        <w:rPr>
          <w:rFonts w:ascii="Times New Roman" w:hAnsi="Times New Roman"/>
          <w:sz w:val="22"/>
          <w:szCs w:val="28"/>
        </w:rPr>
        <w:t>of the Company</w:t>
      </w:r>
      <w:r w:rsidRPr="00A10174">
        <w:rPr>
          <w:rFonts w:ascii="Times New Roman" w:hAnsi="Times New Roman" w:cs="Times New Roman"/>
          <w:sz w:val="22"/>
          <w:szCs w:val="22"/>
        </w:rPr>
        <w:t xml:space="preserve"> and the Company has completed the transfer of legal reserve and share premium on the same day.</w:t>
      </w:r>
    </w:p>
    <w:p w14:paraId="57B9D391" w14:textId="4E69545F" w:rsidR="003D482B" w:rsidRPr="00A10174" w:rsidRDefault="003D482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br w:type="page"/>
      </w:r>
    </w:p>
    <w:p w14:paraId="361405CE" w14:textId="3C4129B7" w:rsidR="00B067B4" w:rsidRPr="00A10174" w:rsidRDefault="003D482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A10174">
        <w:rPr>
          <w:rFonts w:ascii="Times New Roman" w:hAnsi="Times New Roman" w:cs="Times New Roman"/>
          <w:b/>
          <w:bCs/>
          <w:sz w:val="24"/>
          <w:szCs w:val="24"/>
        </w:rPr>
        <w:lastRenderedPageBreak/>
        <w:t>7</w:t>
      </w:r>
      <w:r w:rsidR="00B067B4" w:rsidRPr="00A10174">
        <w:rPr>
          <w:rFonts w:ascii="Times New Roman" w:hAnsi="Times New Roman" w:cs="Times New Roman"/>
          <w:b/>
          <w:bCs/>
          <w:sz w:val="24"/>
          <w:szCs w:val="24"/>
        </w:rPr>
        <w:tab/>
      </w:r>
      <w:r w:rsidR="00CA24A4" w:rsidRPr="00A10174">
        <w:rPr>
          <w:rFonts w:ascii="Times New Roman" w:hAnsi="Times New Roman" w:cs="Times New Roman"/>
          <w:b/>
          <w:bCs/>
          <w:sz w:val="24"/>
          <w:szCs w:val="24"/>
        </w:rPr>
        <w:t xml:space="preserve">Earnings </w:t>
      </w:r>
      <w:r w:rsidR="00B067B4" w:rsidRPr="00A10174">
        <w:rPr>
          <w:rFonts w:ascii="Times New Roman" w:hAnsi="Times New Roman" w:cs="Times New Roman"/>
          <w:b/>
          <w:bCs/>
          <w:sz w:val="24"/>
          <w:szCs w:val="24"/>
        </w:rPr>
        <w:t>per share</w:t>
      </w:r>
    </w:p>
    <w:p w14:paraId="03DB9DA5" w14:textId="2860EBD1" w:rsidR="00B067B4" w:rsidRPr="00A10174" w:rsidRDefault="00B067B4" w:rsidP="00A10174">
      <w:pPr>
        <w:pStyle w:val="EnvelopeReturn"/>
        <w:ind w:left="540"/>
        <w:jc w:val="both"/>
        <w:rPr>
          <w:rFonts w:ascii="Times New Roman" w:hAnsi="Times New Roman" w:cs="Times New Roman"/>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3900"/>
        <w:gridCol w:w="1168"/>
        <w:gridCol w:w="181"/>
        <w:gridCol w:w="1168"/>
        <w:gridCol w:w="180"/>
        <w:gridCol w:w="1168"/>
        <w:gridCol w:w="180"/>
        <w:gridCol w:w="1170"/>
      </w:tblGrid>
      <w:tr w:rsidR="00ED353A" w:rsidRPr="00A10174" w14:paraId="7826653E" w14:textId="77777777" w:rsidTr="00C31197">
        <w:trPr>
          <w:cantSplit/>
          <w:trHeight w:val="144"/>
          <w:tblHeader/>
        </w:trPr>
        <w:tc>
          <w:tcPr>
            <w:tcW w:w="3900" w:type="dxa"/>
          </w:tcPr>
          <w:p w14:paraId="78C3479D" w14:textId="604D581C" w:rsidR="00ED353A" w:rsidRPr="00A10174" w:rsidRDefault="00ED353A" w:rsidP="00A10174">
            <w:pPr>
              <w:spacing w:line="240" w:lineRule="auto"/>
              <w:rPr>
                <w:rFonts w:ascii="Times New Roman" w:hAnsi="Times New Roman" w:cs="Times New Roman"/>
                <w:b/>
                <w:bCs/>
                <w:i/>
                <w:iCs/>
                <w:sz w:val="22"/>
                <w:szCs w:val="22"/>
              </w:rPr>
            </w:pPr>
          </w:p>
        </w:tc>
        <w:tc>
          <w:tcPr>
            <w:tcW w:w="2517" w:type="dxa"/>
            <w:gridSpan w:val="3"/>
          </w:tcPr>
          <w:p w14:paraId="769A1F5B" w14:textId="77777777" w:rsidR="00ED353A" w:rsidRPr="00A10174" w:rsidRDefault="00ED353A" w:rsidP="00A10174">
            <w:pPr>
              <w:pStyle w:val="acctmergecolhdg"/>
              <w:spacing w:line="240" w:lineRule="auto"/>
              <w:rPr>
                <w:szCs w:val="22"/>
              </w:rPr>
            </w:pPr>
            <w:r w:rsidRPr="00A10174">
              <w:rPr>
                <w:szCs w:val="22"/>
              </w:rPr>
              <w:t>Consolidated</w:t>
            </w:r>
          </w:p>
          <w:p w14:paraId="7BC2F516" w14:textId="57B7A79D" w:rsidR="00ED353A" w:rsidRPr="00A10174" w:rsidRDefault="00ED353A" w:rsidP="00A10174">
            <w:pPr>
              <w:pStyle w:val="acctmergecolhdg"/>
              <w:spacing w:line="240" w:lineRule="auto"/>
              <w:rPr>
                <w:szCs w:val="22"/>
              </w:rPr>
            </w:pPr>
            <w:r w:rsidRPr="00A10174">
              <w:rPr>
                <w:szCs w:val="22"/>
              </w:rPr>
              <w:t>financial statements</w:t>
            </w:r>
          </w:p>
        </w:tc>
        <w:tc>
          <w:tcPr>
            <w:tcW w:w="180" w:type="dxa"/>
          </w:tcPr>
          <w:p w14:paraId="01414D6C" w14:textId="77777777" w:rsidR="00ED353A" w:rsidRPr="00A10174" w:rsidRDefault="00ED353A" w:rsidP="00A10174">
            <w:pPr>
              <w:pStyle w:val="acctmergecolhdg"/>
              <w:spacing w:line="240" w:lineRule="auto"/>
              <w:rPr>
                <w:b w:val="0"/>
                <w:bCs/>
                <w:szCs w:val="22"/>
              </w:rPr>
            </w:pPr>
          </w:p>
        </w:tc>
        <w:tc>
          <w:tcPr>
            <w:tcW w:w="2518" w:type="dxa"/>
            <w:gridSpan w:val="3"/>
          </w:tcPr>
          <w:p w14:paraId="1F72E7F7" w14:textId="77777777" w:rsidR="00ED353A" w:rsidRPr="00A10174" w:rsidRDefault="00ED353A" w:rsidP="00A10174">
            <w:pPr>
              <w:pStyle w:val="acctmergecolhdg"/>
              <w:spacing w:line="240" w:lineRule="auto"/>
              <w:rPr>
                <w:szCs w:val="22"/>
              </w:rPr>
            </w:pPr>
            <w:r w:rsidRPr="00A10174">
              <w:rPr>
                <w:szCs w:val="22"/>
              </w:rPr>
              <w:t>Separate</w:t>
            </w:r>
          </w:p>
          <w:p w14:paraId="3F6A9D6E" w14:textId="31447010" w:rsidR="00ED353A" w:rsidRPr="00A10174" w:rsidRDefault="00ED353A" w:rsidP="00A10174">
            <w:pPr>
              <w:pStyle w:val="acctmergecolhdg"/>
              <w:spacing w:line="240" w:lineRule="auto"/>
              <w:rPr>
                <w:szCs w:val="22"/>
              </w:rPr>
            </w:pPr>
            <w:r w:rsidRPr="00A10174">
              <w:rPr>
                <w:szCs w:val="22"/>
              </w:rPr>
              <w:t>financial statements</w:t>
            </w:r>
          </w:p>
        </w:tc>
      </w:tr>
      <w:tr w:rsidR="00E86447" w:rsidRPr="00A10174" w14:paraId="29D871A3" w14:textId="77777777" w:rsidTr="00ED353A">
        <w:trPr>
          <w:cantSplit/>
          <w:trHeight w:val="144"/>
          <w:tblHeader/>
        </w:trPr>
        <w:tc>
          <w:tcPr>
            <w:tcW w:w="3900" w:type="dxa"/>
          </w:tcPr>
          <w:p w14:paraId="15D38418" w14:textId="2486FE54" w:rsidR="00E86447" w:rsidRPr="00A10174" w:rsidRDefault="00ED353A" w:rsidP="00A10174">
            <w:pPr>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 xml:space="preserve">Three-month period </w:t>
            </w:r>
            <w:r w:rsidR="00E86447" w:rsidRPr="00A10174">
              <w:rPr>
                <w:rFonts w:ascii="Times New Roman" w:hAnsi="Times New Roman" w:cs="Times New Roman"/>
                <w:b/>
                <w:bCs/>
                <w:i/>
                <w:iCs/>
                <w:sz w:val="22"/>
                <w:szCs w:val="22"/>
              </w:rPr>
              <w:t xml:space="preserve">ended </w:t>
            </w:r>
            <w:r w:rsidRPr="00A10174">
              <w:rPr>
                <w:rFonts w:ascii="Times New Roman" w:hAnsi="Times New Roman" w:cs="Times New Roman"/>
                <w:b/>
                <w:bCs/>
                <w:i/>
                <w:iCs/>
                <w:sz w:val="22"/>
                <w:szCs w:val="22"/>
              </w:rPr>
              <w:t>30 June</w:t>
            </w:r>
          </w:p>
        </w:tc>
        <w:tc>
          <w:tcPr>
            <w:tcW w:w="1168" w:type="dxa"/>
          </w:tcPr>
          <w:p w14:paraId="078A883D" w14:textId="0C62F403" w:rsidR="00E86447" w:rsidRPr="00A10174" w:rsidRDefault="00BF5E28" w:rsidP="00A10174">
            <w:pPr>
              <w:pStyle w:val="acctmergecolhdg"/>
              <w:spacing w:line="240" w:lineRule="auto"/>
              <w:rPr>
                <w:b w:val="0"/>
                <w:bCs/>
                <w:szCs w:val="22"/>
              </w:rPr>
            </w:pPr>
            <w:r w:rsidRPr="00A10174">
              <w:rPr>
                <w:b w:val="0"/>
                <w:bCs/>
                <w:szCs w:val="22"/>
              </w:rPr>
              <w:t>2025</w:t>
            </w:r>
          </w:p>
        </w:tc>
        <w:tc>
          <w:tcPr>
            <w:tcW w:w="181" w:type="dxa"/>
          </w:tcPr>
          <w:p w14:paraId="55F1580A" w14:textId="72D24413" w:rsidR="00E86447" w:rsidRPr="00A10174" w:rsidRDefault="00E86447" w:rsidP="00A10174">
            <w:pPr>
              <w:pStyle w:val="acctmergecolhdg"/>
              <w:spacing w:line="240" w:lineRule="auto"/>
              <w:rPr>
                <w:b w:val="0"/>
                <w:bCs/>
                <w:szCs w:val="22"/>
              </w:rPr>
            </w:pPr>
          </w:p>
        </w:tc>
        <w:tc>
          <w:tcPr>
            <w:tcW w:w="1168" w:type="dxa"/>
          </w:tcPr>
          <w:p w14:paraId="1628449C" w14:textId="7C082DAF" w:rsidR="00E86447" w:rsidRPr="00A10174" w:rsidRDefault="00BF5E28" w:rsidP="00A10174">
            <w:pPr>
              <w:pStyle w:val="acctmergecolhdg"/>
              <w:spacing w:line="240" w:lineRule="auto"/>
              <w:rPr>
                <w:b w:val="0"/>
                <w:bCs/>
                <w:szCs w:val="22"/>
              </w:rPr>
            </w:pPr>
            <w:r w:rsidRPr="00A10174">
              <w:rPr>
                <w:b w:val="0"/>
                <w:bCs/>
                <w:szCs w:val="22"/>
              </w:rPr>
              <w:t>2024</w:t>
            </w:r>
          </w:p>
        </w:tc>
        <w:tc>
          <w:tcPr>
            <w:tcW w:w="180" w:type="dxa"/>
          </w:tcPr>
          <w:p w14:paraId="21DCCAC6" w14:textId="77777777" w:rsidR="00E86447" w:rsidRPr="00A10174" w:rsidRDefault="00E86447" w:rsidP="00A10174">
            <w:pPr>
              <w:pStyle w:val="acctmergecolhdg"/>
              <w:spacing w:line="240" w:lineRule="auto"/>
              <w:rPr>
                <w:b w:val="0"/>
                <w:bCs/>
                <w:szCs w:val="22"/>
              </w:rPr>
            </w:pPr>
          </w:p>
        </w:tc>
        <w:tc>
          <w:tcPr>
            <w:tcW w:w="1168" w:type="dxa"/>
          </w:tcPr>
          <w:p w14:paraId="2E5BC6F4" w14:textId="4992C0F1" w:rsidR="00E86447" w:rsidRPr="00A10174" w:rsidRDefault="00BF5E28" w:rsidP="00A10174">
            <w:pPr>
              <w:pStyle w:val="acctmergecolhdg"/>
              <w:spacing w:line="240" w:lineRule="auto"/>
              <w:rPr>
                <w:b w:val="0"/>
                <w:bCs/>
                <w:szCs w:val="22"/>
              </w:rPr>
            </w:pPr>
            <w:r w:rsidRPr="00A10174">
              <w:rPr>
                <w:b w:val="0"/>
                <w:bCs/>
                <w:szCs w:val="22"/>
              </w:rPr>
              <w:t>2025</w:t>
            </w:r>
          </w:p>
        </w:tc>
        <w:tc>
          <w:tcPr>
            <w:tcW w:w="180" w:type="dxa"/>
          </w:tcPr>
          <w:p w14:paraId="11EC3AE3" w14:textId="77777777" w:rsidR="00E86447" w:rsidRPr="00A10174" w:rsidRDefault="00E86447" w:rsidP="00A10174">
            <w:pPr>
              <w:pStyle w:val="acctmergecolhdg"/>
              <w:spacing w:line="240" w:lineRule="auto"/>
              <w:rPr>
                <w:b w:val="0"/>
                <w:bCs/>
                <w:szCs w:val="22"/>
              </w:rPr>
            </w:pPr>
          </w:p>
        </w:tc>
        <w:tc>
          <w:tcPr>
            <w:tcW w:w="1170" w:type="dxa"/>
          </w:tcPr>
          <w:p w14:paraId="2E9BCB71" w14:textId="5A626000" w:rsidR="00E86447" w:rsidRPr="00A10174" w:rsidRDefault="00BF5E28" w:rsidP="00A10174">
            <w:pPr>
              <w:pStyle w:val="acctmergecolhdg"/>
              <w:spacing w:line="240" w:lineRule="auto"/>
              <w:rPr>
                <w:b w:val="0"/>
                <w:bCs/>
                <w:szCs w:val="22"/>
                <w:lang w:bidi="th-TH"/>
              </w:rPr>
            </w:pPr>
            <w:r w:rsidRPr="00A10174">
              <w:rPr>
                <w:b w:val="0"/>
                <w:bCs/>
                <w:szCs w:val="22"/>
              </w:rPr>
              <w:t>2024</w:t>
            </w:r>
          </w:p>
        </w:tc>
      </w:tr>
      <w:tr w:rsidR="00ED353A" w:rsidRPr="00A10174" w14:paraId="34BDD8FD" w14:textId="77777777" w:rsidTr="00C31197">
        <w:trPr>
          <w:cantSplit/>
          <w:trHeight w:val="144"/>
          <w:tblHeader/>
        </w:trPr>
        <w:tc>
          <w:tcPr>
            <w:tcW w:w="3900" w:type="dxa"/>
          </w:tcPr>
          <w:p w14:paraId="0207C54A" w14:textId="77777777" w:rsidR="00ED353A" w:rsidRPr="00A10174" w:rsidRDefault="00ED353A" w:rsidP="00A10174">
            <w:pPr>
              <w:spacing w:line="240" w:lineRule="auto"/>
              <w:rPr>
                <w:rFonts w:ascii="Times New Roman" w:hAnsi="Times New Roman" w:cs="Times New Roman"/>
                <w:b/>
                <w:bCs/>
                <w:i/>
                <w:iCs/>
                <w:sz w:val="22"/>
                <w:szCs w:val="22"/>
              </w:rPr>
            </w:pPr>
          </w:p>
        </w:tc>
        <w:tc>
          <w:tcPr>
            <w:tcW w:w="5215" w:type="dxa"/>
            <w:gridSpan w:val="7"/>
          </w:tcPr>
          <w:p w14:paraId="1837EE4E" w14:textId="26B38E6D" w:rsidR="00ED353A" w:rsidRPr="00A10174" w:rsidRDefault="00ED353A" w:rsidP="00A10174">
            <w:pPr>
              <w:pStyle w:val="acctmergecolhdg"/>
              <w:spacing w:line="240" w:lineRule="auto"/>
              <w:rPr>
                <w:b w:val="0"/>
                <w:bCs/>
                <w:szCs w:val="22"/>
              </w:rPr>
            </w:pPr>
            <w:r w:rsidRPr="00A10174">
              <w:rPr>
                <w:b w:val="0"/>
                <w:bCs/>
                <w:i/>
                <w:iCs/>
                <w:szCs w:val="22"/>
              </w:rPr>
              <w:t>(in thousand Baht/thousand shares)</w:t>
            </w:r>
          </w:p>
        </w:tc>
      </w:tr>
      <w:tr w:rsidR="00E86447" w:rsidRPr="00A10174" w14:paraId="723C8692" w14:textId="77777777" w:rsidTr="00ED353A">
        <w:trPr>
          <w:cantSplit/>
          <w:trHeight w:val="144"/>
        </w:trPr>
        <w:tc>
          <w:tcPr>
            <w:tcW w:w="3900" w:type="dxa"/>
          </w:tcPr>
          <w:p w14:paraId="5165C8F9" w14:textId="420C6EC0"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10174">
              <w:rPr>
                <w:rFonts w:ascii="Times New Roman" w:hAnsi="Times New Roman" w:cs="Times New Roman"/>
                <w:b/>
                <w:bCs/>
                <w:sz w:val="22"/>
                <w:szCs w:val="22"/>
              </w:rPr>
              <w:t>Profit</w:t>
            </w:r>
            <w:r w:rsidR="00BF5E28" w:rsidRPr="00A10174">
              <w:rPr>
                <w:rFonts w:ascii="Times New Roman" w:hAnsi="Times New Roman" w:cs="Times New Roman"/>
                <w:b/>
                <w:bCs/>
                <w:sz w:val="22"/>
                <w:szCs w:val="22"/>
              </w:rPr>
              <w:t xml:space="preserve"> </w:t>
            </w:r>
            <w:r w:rsidRPr="00A10174">
              <w:rPr>
                <w:rFonts w:ascii="Times New Roman" w:hAnsi="Times New Roman" w:cs="Times New Roman"/>
                <w:b/>
                <w:bCs/>
                <w:sz w:val="22"/>
                <w:szCs w:val="22"/>
              </w:rPr>
              <w:t xml:space="preserve">for the period attributable to ordinary </w:t>
            </w:r>
            <w:r w:rsidRPr="00A10174">
              <w:rPr>
                <w:rFonts w:ascii="Times New Roman" w:hAnsi="Times New Roman" w:cs="Times New Roman"/>
                <w:b/>
                <w:bCs/>
                <w:color w:val="000000"/>
                <w:sz w:val="22"/>
                <w:szCs w:val="22"/>
              </w:rPr>
              <w:t>shareholders</w:t>
            </w:r>
            <w:r w:rsidRPr="00A10174">
              <w:rPr>
                <w:rFonts w:ascii="Times New Roman" w:hAnsi="Times New Roman" w:cs="Times New Roman"/>
                <w:b/>
                <w:bCs/>
                <w:sz w:val="22"/>
                <w:szCs w:val="22"/>
              </w:rPr>
              <w:t xml:space="preserve"> of the Company (basic and diluted)</w:t>
            </w:r>
          </w:p>
        </w:tc>
        <w:tc>
          <w:tcPr>
            <w:tcW w:w="1168" w:type="dxa"/>
            <w:tcBorders>
              <w:bottom w:val="double" w:sz="4" w:space="0" w:color="auto"/>
            </w:tcBorders>
            <w:vAlign w:val="bottom"/>
          </w:tcPr>
          <w:p w14:paraId="4D284B64" w14:textId="246A3626" w:rsidR="00E86447" w:rsidRPr="00A10174" w:rsidRDefault="003C248C" w:rsidP="00A10174">
            <w:pPr>
              <w:pStyle w:val="acctfourfigures"/>
              <w:tabs>
                <w:tab w:val="clear" w:pos="765"/>
                <w:tab w:val="decimal" w:pos="1810"/>
              </w:tabs>
              <w:spacing w:line="240" w:lineRule="auto"/>
              <w:ind w:right="102"/>
              <w:rPr>
                <w:b/>
                <w:bCs/>
                <w:szCs w:val="22"/>
              </w:rPr>
            </w:pPr>
            <w:r w:rsidRPr="00A10174">
              <w:rPr>
                <w:b/>
                <w:bCs/>
                <w:szCs w:val="22"/>
              </w:rPr>
              <w:t>28,128</w:t>
            </w:r>
          </w:p>
        </w:tc>
        <w:tc>
          <w:tcPr>
            <w:tcW w:w="181" w:type="dxa"/>
          </w:tcPr>
          <w:p w14:paraId="34BFFFA5" w14:textId="0187ADEF" w:rsidR="00E86447" w:rsidRPr="00A10174" w:rsidRDefault="00E86447" w:rsidP="00A10174">
            <w:pPr>
              <w:pStyle w:val="acctfourfigures"/>
              <w:tabs>
                <w:tab w:val="clear" w:pos="765"/>
                <w:tab w:val="decimal" w:pos="1810"/>
              </w:tabs>
              <w:spacing w:line="240" w:lineRule="auto"/>
              <w:rPr>
                <w:b/>
                <w:bCs/>
                <w:szCs w:val="22"/>
              </w:rPr>
            </w:pPr>
          </w:p>
        </w:tc>
        <w:tc>
          <w:tcPr>
            <w:tcW w:w="1168" w:type="dxa"/>
            <w:tcBorders>
              <w:bottom w:val="double" w:sz="4" w:space="0" w:color="auto"/>
            </w:tcBorders>
            <w:vAlign w:val="bottom"/>
          </w:tcPr>
          <w:p w14:paraId="71E6DDBE" w14:textId="06B7D790" w:rsidR="00E86447" w:rsidRPr="00A10174" w:rsidRDefault="00ED353A" w:rsidP="00A10174">
            <w:pPr>
              <w:pStyle w:val="acctfourfigures"/>
              <w:tabs>
                <w:tab w:val="clear" w:pos="765"/>
                <w:tab w:val="decimal" w:pos="1810"/>
              </w:tabs>
              <w:spacing w:line="240" w:lineRule="auto"/>
              <w:ind w:right="16"/>
              <w:rPr>
                <w:b/>
                <w:bCs/>
                <w:szCs w:val="22"/>
              </w:rPr>
            </w:pPr>
            <w:r w:rsidRPr="00A10174">
              <w:rPr>
                <w:b/>
                <w:bCs/>
                <w:szCs w:val="22"/>
              </w:rPr>
              <w:t>14,178</w:t>
            </w:r>
          </w:p>
        </w:tc>
        <w:tc>
          <w:tcPr>
            <w:tcW w:w="180" w:type="dxa"/>
          </w:tcPr>
          <w:p w14:paraId="40D5B3EA" w14:textId="77777777" w:rsidR="00E86447" w:rsidRPr="00A10174" w:rsidRDefault="00E86447" w:rsidP="00A10174">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6163F571" w14:textId="31D30EA3" w:rsidR="00E86447" w:rsidRPr="00A10174" w:rsidRDefault="003C248C" w:rsidP="00A10174">
            <w:pPr>
              <w:pStyle w:val="acctfourfigures"/>
              <w:tabs>
                <w:tab w:val="clear" w:pos="765"/>
                <w:tab w:val="decimal" w:pos="997"/>
              </w:tabs>
              <w:spacing w:line="240" w:lineRule="auto"/>
              <w:rPr>
                <w:b/>
                <w:bCs/>
                <w:szCs w:val="22"/>
              </w:rPr>
            </w:pPr>
            <w:r w:rsidRPr="00A10174">
              <w:rPr>
                <w:b/>
                <w:bCs/>
                <w:szCs w:val="22"/>
              </w:rPr>
              <w:t>34,84</w:t>
            </w:r>
            <w:r w:rsidR="00CC5929" w:rsidRPr="00A10174">
              <w:rPr>
                <w:b/>
                <w:bCs/>
                <w:szCs w:val="22"/>
              </w:rPr>
              <w:t>7</w:t>
            </w:r>
          </w:p>
        </w:tc>
        <w:tc>
          <w:tcPr>
            <w:tcW w:w="180" w:type="dxa"/>
          </w:tcPr>
          <w:p w14:paraId="52CBDD4C" w14:textId="77777777" w:rsidR="00E86447" w:rsidRPr="00A10174" w:rsidRDefault="00E86447" w:rsidP="00A1017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3BA86913" w:rsidR="00E86447" w:rsidRPr="00A10174" w:rsidRDefault="00ED353A" w:rsidP="00A10174">
            <w:pPr>
              <w:pStyle w:val="acctfourfigures"/>
              <w:tabs>
                <w:tab w:val="clear" w:pos="765"/>
                <w:tab w:val="decimal" w:pos="1810"/>
              </w:tabs>
              <w:spacing w:line="240" w:lineRule="auto"/>
              <w:ind w:right="16"/>
              <w:rPr>
                <w:b/>
                <w:bCs/>
                <w:szCs w:val="22"/>
              </w:rPr>
            </w:pPr>
            <w:r w:rsidRPr="00A10174">
              <w:rPr>
                <w:b/>
                <w:bCs/>
                <w:szCs w:val="22"/>
              </w:rPr>
              <w:t>19</w:t>
            </w:r>
            <w:r w:rsidR="00BF5E28" w:rsidRPr="00A10174">
              <w:rPr>
                <w:b/>
                <w:bCs/>
                <w:szCs w:val="22"/>
              </w:rPr>
              <w:t>,</w:t>
            </w:r>
            <w:r w:rsidRPr="00A10174">
              <w:rPr>
                <w:b/>
                <w:bCs/>
                <w:szCs w:val="22"/>
              </w:rPr>
              <w:t>89</w:t>
            </w:r>
            <w:r w:rsidR="00BF5E28" w:rsidRPr="00A10174">
              <w:rPr>
                <w:b/>
                <w:bCs/>
                <w:szCs w:val="22"/>
              </w:rPr>
              <w:t>2</w:t>
            </w:r>
          </w:p>
        </w:tc>
      </w:tr>
      <w:tr w:rsidR="00E86447" w:rsidRPr="00A10174" w14:paraId="51214F1A" w14:textId="77777777" w:rsidTr="00ED353A">
        <w:trPr>
          <w:cantSplit/>
          <w:trHeight w:val="144"/>
        </w:trPr>
        <w:tc>
          <w:tcPr>
            <w:tcW w:w="3900" w:type="dxa"/>
          </w:tcPr>
          <w:p w14:paraId="17037193" w14:textId="77777777"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611DD6ED" w14:textId="77777777" w:rsidR="00E86447" w:rsidRPr="00A10174" w:rsidRDefault="00E86447" w:rsidP="00A10174">
            <w:pPr>
              <w:pStyle w:val="acctfourfigures"/>
              <w:tabs>
                <w:tab w:val="clear" w:pos="765"/>
                <w:tab w:val="decimal" w:pos="911"/>
                <w:tab w:val="decimal" w:pos="1810"/>
              </w:tabs>
              <w:spacing w:line="240" w:lineRule="auto"/>
              <w:ind w:right="101"/>
              <w:rPr>
                <w:szCs w:val="22"/>
              </w:rPr>
            </w:pPr>
          </w:p>
        </w:tc>
        <w:tc>
          <w:tcPr>
            <w:tcW w:w="181" w:type="dxa"/>
          </w:tcPr>
          <w:p w14:paraId="76DEE5BD" w14:textId="1DE1238F" w:rsidR="00E86447" w:rsidRPr="00A10174" w:rsidRDefault="00E86447" w:rsidP="00A10174">
            <w:pPr>
              <w:pStyle w:val="acctfourfigures"/>
              <w:tabs>
                <w:tab w:val="clear" w:pos="765"/>
                <w:tab w:val="decimal" w:pos="911"/>
                <w:tab w:val="decimal" w:pos="1810"/>
              </w:tabs>
              <w:spacing w:line="240" w:lineRule="auto"/>
              <w:ind w:right="11"/>
              <w:rPr>
                <w:szCs w:val="22"/>
              </w:rPr>
            </w:pPr>
          </w:p>
        </w:tc>
        <w:tc>
          <w:tcPr>
            <w:tcW w:w="1168" w:type="dxa"/>
            <w:tcBorders>
              <w:top w:val="double" w:sz="4" w:space="0" w:color="auto"/>
            </w:tcBorders>
          </w:tcPr>
          <w:p w14:paraId="5D7BD18E" w14:textId="44BF3847" w:rsidR="00E86447" w:rsidRPr="00A10174" w:rsidRDefault="00E86447" w:rsidP="00A10174">
            <w:pPr>
              <w:pStyle w:val="acctfourfigures"/>
              <w:tabs>
                <w:tab w:val="clear" w:pos="765"/>
                <w:tab w:val="decimal" w:pos="911"/>
                <w:tab w:val="decimal" w:pos="1810"/>
              </w:tabs>
              <w:spacing w:line="240" w:lineRule="auto"/>
              <w:ind w:right="14"/>
              <w:rPr>
                <w:szCs w:val="22"/>
              </w:rPr>
            </w:pPr>
          </w:p>
        </w:tc>
        <w:tc>
          <w:tcPr>
            <w:tcW w:w="180" w:type="dxa"/>
          </w:tcPr>
          <w:p w14:paraId="72231C22" w14:textId="77777777" w:rsidR="00E86447" w:rsidRPr="00A10174" w:rsidRDefault="00E86447" w:rsidP="00A10174">
            <w:pPr>
              <w:pStyle w:val="acctfourfigures"/>
              <w:tabs>
                <w:tab w:val="clear" w:pos="765"/>
                <w:tab w:val="decimal" w:pos="911"/>
              </w:tabs>
              <w:spacing w:line="240" w:lineRule="auto"/>
              <w:rPr>
                <w:szCs w:val="22"/>
              </w:rPr>
            </w:pPr>
          </w:p>
        </w:tc>
        <w:tc>
          <w:tcPr>
            <w:tcW w:w="1168" w:type="dxa"/>
            <w:tcBorders>
              <w:top w:val="double" w:sz="4" w:space="0" w:color="auto"/>
            </w:tcBorders>
          </w:tcPr>
          <w:p w14:paraId="47FB459A" w14:textId="77777777" w:rsidR="00E86447" w:rsidRPr="00A10174" w:rsidRDefault="00E86447" w:rsidP="00A10174">
            <w:pPr>
              <w:pStyle w:val="acctfourfigures"/>
              <w:tabs>
                <w:tab w:val="clear" w:pos="765"/>
                <w:tab w:val="decimal" w:pos="997"/>
              </w:tabs>
              <w:spacing w:line="240" w:lineRule="auto"/>
              <w:ind w:right="46"/>
              <w:rPr>
                <w:szCs w:val="22"/>
              </w:rPr>
            </w:pPr>
          </w:p>
        </w:tc>
        <w:tc>
          <w:tcPr>
            <w:tcW w:w="180" w:type="dxa"/>
          </w:tcPr>
          <w:p w14:paraId="0DAA0B87" w14:textId="77777777" w:rsidR="00E86447" w:rsidRPr="00A10174" w:rsidRDefault="00E86447" w:rsidP="00A10174">
            <w:pPr>
              <w:pStyle w:val="acctfourfigures"/>
              <w:tabs>
                <w:tab w:val="clear" w:pos="765"/>
                <w:tab w:val="decimal" w:pos="911"/>
              </w:tabs>
              <w:spacing w:line="240" w:lineRule="auto"/>
              <w:rPr>
                <w:szCs w:val="22"/>
              </w:rPr>
            </w:pPr>
          </w:p>
        </w:tc>
        <w:tc>
          <w:tcPr>
            <w:tcW w:w="1170" w:type="dxa"/>
            <w:tcBorders>
              <w:top w:val="double" w:sz="4" w:space="0" w:color="auto"/>
            </w:tcBorders>
          </w:tcPr>
          <w:p w14:paraId="4F88E0B5" w14:textId="77777777" w:rsidR="00E86447" w:rsidRPr="00A10174" w:rsidRDefault="00E86447" w:rsidP="00A10174">
            <w:pPr>
              <w:pStyle w:val="acctfourfigures"/>
              <w:tabs>
                <w:tab w:val="clear" w:pos="765"/>
                <w:tab w:val="decimal" w:pos="911"/>
              </w:tabs>
              <w:spacing w:line="240" w:lineRule="auto"/>
              <w:ind w:right="11"/>
              <w:rPr>
                <w:szCs w:val="22"/>
              </w:rPr>
            </w:pPr>
          </w:p>
        </w:tc>
      </w:tr>
      <w:tr w:rsidR="00E86447" w:rsidRPr="00A10174" w14:paraId="5FED8156" w14:textId="77777777" w:rsidTr="00ED353A">
        <w:trPr>
          <w:cantSplit/>
          <w:trHeight w:val="144"/>
        </w:trPr>
        <w:tc>
          <w:tcPr>
            <w:tcW w:w="3900" w:type="dxa"/>
          </w:tcPr>
          <w:p w14:paraId="05E48000" w14:textId="71653BE3"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Ordinary shares outstanding</w:t>
            </w:r>
          </w:p>
        </w:tc>
        <w:tc>
          <w:tcPr>
            <w:tcW w:w="1168" w:type="dxa"/>
          </w:tcPr>
          <w:p w14:paraId="1BDEADA5" w14:textId="77777777" w:rsidR="00E86447" w:rsidRPr="00A10174" w:rsidRDefault="00E86447" w:rsidP="00A10174">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E86447" w:rsidRPr="00A10174" w:rsidRDefault="00E86447" w:rsidP="00A10174">
            <w:pPr>
              <w:pStyle w:val="acctfourfigures"/>
              <w:tabs>
                <w:tab w:val="clear" w:pos="765"/>
                <w:tab w:val="decimal" w:pos="911"/>
                <w:tab w:val="decimal" w:pos="1810"/>
              </w:tabs>
              <w:spacing w:line="240" w:lineRule="auto"/>
              <w:ind w:right="11"/>
              <w:rPr>
                <w:szCs w:val="22"/>
              </w:rPr>
            </w:pPr>
          </w:p>
        </w:tc>
        <w:tc>
          <w:tcPr>
            <w:tcW w:w="1168" w:type="dxa"/>
          </w:tcPr>
          <w:p w14:paraId="66A4D421" w14:textId="60207DB7" w:rsidR="00E86447" w:rsidRPr="00A10174" w:rsidRDefault="00E86447" w:rsidP="00A10174">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E86447" w:rsidRPr="00A10174" w:rsidRDefault="00E86447" w:rsidP="00A10174">
            <w:pPr>
              <w:pStyle w:val="acctfourfigures"/>
              <w:tabs>
                <w:tab w:val="clear" w:pos="765"/>
                <w:tab w:val="decimal" w:pos="911"/>
              </w:tabs>
              <w:spacing w:line="240" w:lineRule="auto"/>
              <w:rPr>
                <w:szCs w:val="22"/>
              </w:rPr>
            </w:pPr>
          </w:p>
        </w:tc>
        <w:tc>
          <w:tcPr>
            <w:tcW w:w="1168" w:type="dxa"/>
          </w:tcPr>
          <w:p w14:paraId="0D7F3278" w14:textId="77777777" w:rsidR="00E86447" w:rsidRPr="00A10174" w:rsidRDefault="00E86447" w:rsidP="00A10174">
            <w:pPr>
              <w:pStyle w:val="acctfourfigures"/>
              <w:tabs>
                <w:tab w:val="clear" w:pos="765"/>
                <w:tab w:val="decimal" w:pos="997"/>
              </w:tabs>
              <w:spacing w:line="240" w:lineRule="auto"/>
              <w:ind w:right="46"/>
              <w:rPr>
                <w:szCs w:val="22"/>
              </w:rPr>
            </w:pPr>
          </w:p>
        </w:tc>
        <w:tc>
          <w:tcPr>
            <w:tcW w:w="180" w:type="dxa"/>
          </w:tcPr>
          <w:p w14:paraId="63BFDDA3" w14:textId="77777777" w:rsidR="00E86447" w:rsidRPr="00A10174" w:rsidRDefault="00E86447" w:rsidP="00A10174">
            <w:pPr>
              <w:pStyle w:val="acctfourfigures"/>
              <w:tabs>
                <w:tab w:val="clear" w:pos="765"/>
                <w:tab w:val="decimal" w:pos="911"/>
              </w:tabs>
              <w:spacing w:line="240" w:lineRule="auto"/>
              <w:rPr>
                <w:szCs w:val="22"/>
              </w:rPr>
            </w:pPr>
          </w:p>
        </w:tc>
        <w:tc>
          <w:tcPr>
            <w:tcW w:w="1170" w:type="dxa"/>
          </w:tcPr>
          <w:p w14:paraId="52A6B152" w14:textId="77777777" w:rsidR="00E86447" w:rsidRPr="00A10174" w:rsidRDefault="00E86447" w:rsidP="00A10174">
            <w:pPr>
              <w:pStyle w:val="acctfourfigures"/>
              <w:tabs>
                <w:tab w:val="clear" w:pos="765"/>
                <w:tab w:val="decimal" w:pos="911"/>
              </w:tabs>
              <w:spacing w:line="240" w:lineRule="auto"/>
              <w:ind w:right="11"/>
              <w:rPr>
                <w:szCs w:val="22"/>
              </w:rPr>
            </w:pPr>
          </w:p>
        </w:tc>
      </w:tr>
      <w:tr w:rsidR="00E86447" w:rsidRPr="00A10174" w14:paraId="725497E9" w14:textId="77777777" w:rsidTr="00ED353A">
        <w:trPr>
          <w:cantSplit/>
          <w:trHeight w:val="144"/>
        </w:trPr>
        <w:tc>
          <w:tcPr>
            <w:tcW w:w="3900" w:type="dxa"/>
          </w:tcPr>
          <w:p w14:paraId="3587A552" w14:textId="20D79625"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Number of ordinary shares </w:t>
            </w:r>
            <w:r w:rsidRPr="00A10174">
              <w:rPr>
                <w:rFonts w:ascii="Times New Roman" w:hAnsi="Times New Roman" w:cs="Times New Roman"/>
                <w:sz w:val="22"/>
                <w:szCs w:val="22"/>
              </w:rPr>
              <w:br/>
              <w:t xml:space="preserve">   outstanding at 1 </w:t>
            </w:r>
            <w:r w:rsidR="00ED353A" w:rsidRPr="00A10174">
              <w:rPr>
                <w:rFonts w:ascii="Times New Roman" w:hAnsi="Times New Roman" w:cs="Times New Roman"/>
                <w:sz w:val="22"/>
                <w:szCs w:val="22"/>
              </w:rPr>
              <w:t>April</w:t>
            </w:r>
          </w:p>
        </w:tc>
        <w:tc>
          <w:tcPr>
            <w:tcW w:w="1168" w:type="dxa"/>
            <w:vAlign w:val="bottom"/>
          </w:tcPr>
          <w:p w14:paraId="6355074E" w14:textId="1303566C" w:rsidR="00E86447" w:rsidRPr="00A10174" w:rsidRDefault="003C248C" w:rsidP="00A10174">
            <w:pPr>
              <w:pStyle w:val="acctfourfigures"/>
              <w:tabs>
                <w:tab w:val="clear" w:pos="765"/>
                <w:tab w:val="decimal" w:pos="1810"/>
              </w:tabs>
              <w:spacing w:line="240" w:lineRule="auto"/>
              <w:ind w:right="101"/>
              <w:rPr>
                <w:szCs w:val="22"/>
                <w:lang w:bidi="th-TH"/>
              </w:rPr>
            </w:pPr>
            <w:r w:rsidRPr="00A10174">
              <w:rPr>
                <w:szCs w:val="22"/>
                <w:lang w:bidi="th-TH"/>
              </w:rPr>
              <w:t>474,575</w:t>
            </w:r>
          </w:p>
        </w:tc>
        <w:tc>
          <w:tcPr>
            <w:tcW w:w="181" w:type="dxa"/>
          </w:tcPr>
          <w:p w14:paraId="08D0302F" w14:textId="48B859AC" w:rsidR="00E86447" w:rsidRPr="00A10174" w:rsidRDefault="00E86447" w:rsidP="00A10174">
            <w:pPr>
              <w:pStyle w:val="acctfourfigures"/>
              <w:tabs>
                <w:tab w:val="clear" w:pos="765"/>
                <w:tab w:val="decimal" w:pos="1810"/>
              </w:tabs>
              <w:spacing w:line="240" w:lineRule="auto"/>
              <w:rPr>
                <w:szCs w:val="22"/>
                <w:lang w:bidi="th-TH"/>
              </w:rPr>
            </w:pPr>
          </w:p>
        </w:tc>
        <w:tc>
          <w:tcPr>
            <w:tcW w:w="1168" w:type="dxa"/>
            <w:vAlign w:val="bottom"/>
          </w:tcPr>
          <w:p w14:paraId="3C39A46D" w14:textId="07F12CF1" w:rsidR="00E86447" w:rsidRPr="00A10174" w:rsidRDefault="00103971" w:rsidP="00A10174">
            <w:pPr>
              <w:pStyle w:val="acctfourfigures"/>
              <w:tabs>
                <w:tab w:val="clear" w:pos="765"/>
                <w:tab w:val="decimal" w:pos="1810"/>
              </w:tabs>
              <w:spacing w:line="240" w:lineRule="auto"/>
              <w:ind w:right="16"/>
              <w:rPr>
                <w:szCs w:val="22"/>
                <w:lang w:bidi="th-TH"/>
              </w:rPr>
            </w:pPr>
            <w:r w:rsidRPr="00A10174">
              <w:rPr>
                <w:szCs w:val="22"/>
                <w:lang w:bidi="th-TH"/>
              </w:rPr>
              <w:t>474,</w:t>
            </w:r>
            <w:r w:rsidR="00BF5E28" w:rsidRPr="00A10174">
              <w:rPr>
                <w:szCs w:val="22"/>
                <w:lang w:bidi="th-TH"/>
              </w:rPr>
              <w:t>555</w:t>
            </w:r>
          </w:p>
        </w:tc>
        <w:tc>
          <w:tcPr>
            <w:tcW w:w="180" w:type="dxa"/>
          </w:tcPr>
          <w:p w14:paraId="0A65BE58" w14:textId="77777777" w:rsidR="00E86447" w:rsidRPr="00A10174" w:rsidRDefault="00E86447" w:rsidP="00A10174">
            <w:pPr>
              <w:pStyle w:val="acctfourfigures"/>
              <w:tabs>
                <w:tab w:val="clear" w:pos="765"/>
                <w:tab w:val="decimal" w:pos="911"/>
              </w:tabs>
              <w:spacing w:line="240" w:lineRule="auto"/>
              <w:rPr>
                <w:szCs w:val="22"/>
              </w:rPr>
            </w:pPr>
          </w:p>
        </w:tc>
        <w:tc>
          <w:tcPr>
            <w:tcW w:w="1168" w:type="dxa"/>
            <w:vAlign w:val="bottom"/>
          </w:tcPr>
          <w:p w14:paraId="7C43FA26" w14:textId="7BDBBB06" w:rsidR="00E86447" w:rsidRPr="00A10174" w:rsidRDefault="003C248C" w:rsidP="00A10174">
            <w:pPr>
              <w:pStyle w:val="acctfourfigures"/>
              <w:tabs>
                <w:tab w:val="clear" w:pos="765"/>
                <w:tab w:val="decimal" w:pos="997"/>
              </w:tabs>
              <w:spacing w:line="240" w:lineRule="auto"/>
              <w:ind w:right="46"/>
              <w:rPr>
                <w:szCs w:val="22"/>
              </w:rPr>
            </w:pPr>
            <w:r w:rsidRPr="00A10174">
              <w:rPr>
                <w:szCs w:val="22"/>
              </w:rPr>
              <w:t>474,575</w:t>
            </w:r>
          </w:p>
        </w:tc>
        <w:tc>
          <w:tcPr>
            <w:tcW w:w="180" w:type="dxa"/>
          </w:tcPr>
          <w:p w14:paraId="56E08F3F" w14:textId="77777777" w:rsidR="00E86447" w:rsidRPr="00A10174" w:rsidRDefault="00E86447" w:rsidP="00A10174">
            <w:pPr>
              <w:pStyle w:val="acctfourfigures"/>
              <w:tabs>
                <w:tab w:val="clear" w:pos="765"/>
                <w:tab w:val="decimal" w:pos="911"/>
              </w:tabs>
              <w:spacing w:line="240" w:lineRule="auto"/>
              <w:rPr>
                <w:szCs w:val="22"/>
              </w:rPr>
            </w:pPr>
          </w:p>
        </w:tc>
        <w:tc>
          <w:tcPr>
            <w:tcW w:w="1170" w:type="dxa"/>
            <w:vAlign w:val="bottom"/>
          </w:tcPr>
          <w:p w14:paraId="7FE43F12" w14:textId="40391F4D" w:rsidR="00E86447" w:rsidRPr="00A10174" w:rsidRDefault="00E86447" w:rsidP="00A10174">
            <w:pPr>
              <w:pStyle w:val="acctfourfigures"/>
              <w:tabs>
                <w:tab w:val="clear" w:pos="765"/>
                <w:tab w:val="decimal" w:pos="911"/>
              </w:tabs>
              <w:spacing w:line="240" w:lineRule="auto"/>
              <w:ind w:right="11"/>
              <w:rPr>
                <w:szCs w:val="22"/>
              </w:rPr>
            </w:pPr>
            <w:r w:rsidRPr="00A10174">
              <w:rPr>
                <w:szCs w:val="22"/>
              </w:rPr>
              <w:t>4</w:t>
            </w:r>
            <w:r w:rsidR="00103971" w:rsidRPr="00A10174">
              <w:rPr>
                <w:szCs w:val="22"/>
              </w:rPr>
              <w:t>74</w:t>
            </w:r>
            <w:r w:rsidRPr="00A10174">
              <w:rPr>
                <w:szCs w:val="22"/>
              </w:rPr>
              <w:t>,</w:t>
            </w:r>
            <w:r w:rsidR="00BF5E28" w:rsidRPr="00A10174">
              <w:rPr>
                <w:szCs w:val="22"/>
              </w:rPr>
              <w:t>555</w:t>
            </w:r>
          </w:p>
        </w:tc>
      </w:tr>
      <w:tr w:rsidR="00E86447" w:rsidRPr="00A10174" w14:paraId="167A9B3A" w14:textId="77777777" w:rsidTr="00ED353A">
        <w:trPr>
          <w:cantSplit/>
          <w:trHeight w:val="144"/>
        </w:trPr>
        <w:tc>
          <w:tcPr>
            <w:tcW w:w="3900" w:type="dxa"/>
          </w:tcPr>
          <w:p w14:paraId="45A26AEC" w14:textId="3F0116C1"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10174">
              <w:rPr>
                <w:rFonts w:ascii="Times New Roman" w:hAnsi="Times New Roman" w:cs="Times New Roman"/>
                <w:b/>
                <w:bCs/>
                <w:sz w:val="22"/>
                <w:szCs w:val="22"/>
              </w:rPr>
              <w:t>Weighted average number of ordinary shares outstanding (basic)</w:t>
            </w:r>
          </w:p>
        </w:tc>
        <w:tc>
          <w:tcPr>
            <w:tcW w:w="1168" w:type="dxa"/>
            <w:tcBorders>
              <w:top w:val="single" w:sz="4" w:space="0" w:color="auto"/>
              <w:bottom w:val="double" w:sz="4" w:space="0" w:color="auto"/>
            </w:tcBorders>
            <w:vAlign w:val="bottom"/>
          </w:tcPr>
          <w:p w14:paraId="3A0EE505" w14:textId="3F9DB7B0" w:rsidR="00E86447" w:rsidRPr="00A10174" w:rsidRDefault="003C248C" w:rsidP="00A10174">
            <w:pPr>
              <w:pStyle w:val="acctfourfigures"/>
              <w:tabs>
                <w:tab w:val="clear" w:pos="765"/>
                <w:tab w:val="decimal" w:pos="1810"/>
              </w:tabs>
              <w:spacing w:line="240" w:lineRule="auto"/>
              <w:ind w:right="101"/>
              <w:rPr>
                <w:b/>
                <w:bCs/>
                <w:szCs w:val="22"/>
              </w:rPr>
            </w:pPr>
            <w:r w:rsidRPr="00A10174">
              <w:rPr>
                <w:b/>
                <w:bCs/>
                <w:szCs w:val="22"/>
              </w:rPr>
              <w:t>474,575</w:t>
            </w:r>
          </w:p>
        </w:tc>
        <w:tc>
          <w:tcPr>
            <w:tcW w:w="181" w:type="dxa"/>
          </w:tcPr>
          <w:p w14:paraId="08DB8E00" w14:textId="55730EE2" w:rsidR="00E86447" w:rsidRPr="00A10174" w:rsidRDefault="00E86447" w:rsidP="00A10174">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796D5642" w14:textId="444C755E" w:rsidR="00E86447" w:rsidRPr="00A10174" w:rsidRDefault="00103971" w:rsidP="00A10174">
            <w:pPr>
              <w:pStyle w:val="acctfourfigures"/>
              <w:tabs>
                <w:tab w:val="clear" w:pos="765"/>
                <w:tab w:val="decimal" w:pos="1810"/>
              </w:tabs>
              <w:spacing w:line="240" w:lineRule="auto"/>
              <w:ind w:right="16"/>
              <w:rPr>
                <w:b/>
                <w:bCs/>
                <w:szCs w:val="22"/>
              </w:rPr>
            </w:pPr>
            <w:r w:rsidRPr="00A10174">
              <w:rPr>
                <w:b/>
                <w:bCs/>
                <w:szCs w:val="22"/>
              </w:rPr>
              <w:t>474,</w:t>
            </w:r>
            <w:r w:rsidR="00BF5E28" w:rsidRPr="00A10174">
              <w:rPr>
                <w:b/>
                <w:bCs/>
                <w:szCs w:val="22"/>
              </w:rPr>
              <w:t>555</w:t>
            </w:r>
          </w:p>
        </w:tc>
        <w:tc>
          <w:tcPr>
            <w:tcW w:w="180" w:type="dxa"/>
          </w:tcPr>
          <w:p w14:paraId="729326D2" w14:textId="77777777" w:rsidR="00E86447" w:rsidRPr="00A10174" w:rsidRDefault="00E86447" w:rsidP="00A10174">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12454871" w14:textId="7126D6B9" w:rsidR="00E86447" w:rsidRPr="00A10174" w:rsidRDefault="003C248C" w:rsidP="00A10174">
            <w:pPr>
              <w:pStyle w:val="acctfourfigures"/>
              <w:tabs>
                <w:tab w:val="clear" w:pos="765"/>
                <w:tab w:val="decimal" w:pos="997"/>
              </w:tabs>
              <w:spacing w:line="240" w:lineRule="auto"/>
              <w:ind w:right="46"/>
              <w:rPr>
                <w:b/>
                <w:bCs/>
                <w:szCs w:val="22"/>
              </w:rPr>
            </w:pPr>
            <w:r w:rsidRPr="00A10174">
              <w:rPr>
                <w:b/>
                <w:bCs/>
                <w:szCs w:val="22"/>
              </w:rPr>
              <w:t>474,575</w:t>
            </w:r>
          </w:p>
        </w:tc>
        <w:tc>
          <w:tcPr>
            <w:tcW w:w="180" w:type="dxa"/>
          </w:tcPr>
          <w:p w14:paraId="06F8DE29" w14:textId="77777777" w:rsidR="00E86447" w:rsidRPr="00A10174" w:rsidRDefault="00E86447" w:rsidP="00A1017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66436C89" w:rsidR="00E86447" w:rsidRPr="00A10174" w:rsidRDefault="00FF021F" w:rsidP="00A10174">
            <w:pPr>
              <w:pStyle w:val="acctfourfigures"/>
              <w:tabs>
                <w:tab w:val="clear" w:pos="765"/>
                <w:tab w:val="decimal" w:pos="911"/>
              </w:tabs>
              <w:spacing w:line="240" w:lineRule="auto"/>
              <w:ind w:right="11"/>
              <w:rPr>
                <w:b/>
                <w:bCs/>
                <w:szCs w:val="22"/>
              </w:rPr>
            </w:pPr>
            <w:r w:rsidRPr="00A10174">
              <w:rPr>
                <w:b/>
                <w:bCs/>
                <w:szCs w:val="22"/>
              </w:rPr>
              <w:t>47</w:t>
            </w:r>
            <w:r w:rsidR="00103971" w:rsidRPr="00A10174">
              <w:rPr>
                <w:b/>
                <w:bCs/>
                <w:szCs w:val="22"/>
              </w:rPr>
              <w:t>4</w:t>
            </w:r>
            <w:r w:rsidRPr="00A10174">
              <w:rPr>
                <w:b/>
                <w:bCs/>
                <w:szCs w:val="22"/>
              </w:rPr>
              <w:t>,</w:t>
            </w:r>
            <w:r w:rsidR="00BF5E28" w:rsidRPr="00A10174">
              <w:rPr>
                <w:b/>
                <w:bCs/>
                <w:szCs w:val="22"/>
              </w:rPr>
              <w:t>555</w:t>
            </w:r>
          </w:p>
        </w:tc>
      </w:tr>
      <w:tr w:rsidR="00ED353A" w:rsidRPr="00A10174" w14:paraId="1F43ED4D" w14:textId="77777777" w:rsidTr="00ED353A">
        <w:trPr>
          <w:cantSplit/>
          <w:trHeight w:val="144"/>
        </w:trPr>
        <w:tc>
          <w:tcPr>
            <w:tcW w:w="3900" w:type="dxa"/>
          </w:tcPr>
          <w:p w14:paraId="08E7CC34" w14:textId="53941701" w:rsidR="00ED353A" w:rsidRPr="00A10174" w:rsidRDefault="00ED353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A10174">
              <w:rPr>
                <w:rFonts w:ascii="Times New Roman" w:hAnsi="Times New Roman" w:cs="Times New Roman"/>
                <w:sz w:val="22"/>
                <w:szCs w:val="22"/>
              </w:rPr>
              <w:t>Effect of exercise of warrants</w:t>
            </w:r>
          </w:p>
        </w:tc>
        <w:tc>
          <w:tcPr>
            <w:tcW w:w="1168" w:type="dxa"/>
            <w:tcBorders>
              <w:top w:val="single" w:sz="4" w:space="0" w:color="auto"/>
              <w:bottom w:val="single" w:sz="4" w:space="0" w:color="auto"/>
            </w:tcBorders>
            <w:vAlign w:val="bottom"/>
          </w:tcPr>
          <w:p w14:paraId="3F919EF0" w14:textId="209CAC03" w:rsidR="00ED353A" w:rsidRPr="00A10174" w:rsidRDefault="003C248C" w:rsidP="00A10174">
            <w:pPr>
              <w:pStyle w:val="acctfourfigures"/>
              <w:tabs>
                <w:tab w:val="clear" w:pos="765"/>
                <w:tab w:val="decimal" w:pos="700"/>
              </w:tabs>
              <w:spacing w:line="240" w:lineRule="auto"/>
              <w:ind w:right="101"/>
              <w:rPr>
                <w:szCs w:val="22"/>
              </w:rPr>
            </w:pPr>
            <w:r w:rsidRPr="00A10174">
              <w:rPr>
                <w:szCs w:val="22"/>
              </w:rPr>
              <w:t>-</w:t>
            </w:r>
          </w:p>
        </w:tc>
        <w:tc>
          <w:tcPr>
            <w:tcW w:w="181" w:type="dxa"/>
          </w:tcPr>
          <w:p w14:paraId="508B31EE" w14:textId="77777777" w:rsidR="00ED353A" w:rsidRPr="00A10174" w:rsidRDefault="00ED353A" w:rsidP="00A10174">
            <w:pPr>
              <w:pStyle w:val="acctfourfigures"/>
              <w:tabs>
                <w:tab w:val="clear" w:pos="765"/>
                <w:tab w:val="decimal" w:pos="1810"/>
              </w:tabs>
              <w:spacing w:line="240" w:lineRule="auto"/>
              <w:rPr>
                <w:szCs w:val="22"/>
              </w:rPr>
            </w:pPr>
          </w:p>
        </w:tc>
        <w:tc>
          <w:tcPr>
            <w:tcW w:w="1168" w:type="dxa"/>
            <w:tcBorders>
              <w:top w:val="single" w:sz="4" w:space="0" w:color="auto"/>
              <w:bottom w:val="single" w:sz="4" w:space="0" w:color="auto"/>
            </w:tcBorders>
            <w:vAlign w:val="bottom"/>
          </w:tcPr>
          <w:p w14:paraId="07076203" w14:textId="3E287433" w:rsidR="00ED353A" w:rsidRPr="00A10174" w:rsidRDefault="00ED353A" w:rsidP="00A10174">
            <w:pPr>
              <w:pStyle w:val="acctfourfigures"/>
              <w:tabs>
                <w:tab w:val="clear" w:pos="765"/>
                <w:tab w:val="decimal" w:pos="1810"/>
              </w:tabs>
              <w:spacing w:line="240" w:lineRule="auto"/>
              <w:ind w:right="16"/>
              <w:rPr>
                <w:szCs w:val="22"/>
              </w:rPr>
            </w:pPr>
            <w:r w:rsidRPr="00A10174">
              <w:rPr>
                <w:szCs w:val="22"/>
              </w:rPr>
              <w:t>9,524</w:t>
            </w:r>
          </w:p>
        </w:tc>
        <w:tc>
          <w:tcPr>
            <w:tcW w:w="180" w:type="dxa"/>
          </w:tcPr>
          <w:p w14:paraId="4147CBCE" w14:textId="77777777" w:rsidR="00ED353A" w:rsidRPr="00A10174" w:rsidRDefault="00ED353A" w:rsidP="00A10174">
            <w:pPr>
              <w:pStyle w:val="acctfourfigures"/>
              <w:tabs>
                <w:tab w:val="clear" w:pos="765"/>
                <w:tab w:val="decimal" w:pos="911"/>
              </w:tabs>
              <w:spacing w:line="240" w:lineRule="auto"/>
              <w:rPr>
                <w:szCs w:val="22"/>
              </w:rPr>
            </w:pPr>
          </w:p>
        </w:tc>
        <w:tc>
          <w:tcPr>
            <w:tcW w:w="1168" w:type="dxa"/>
            <w:tcBorders>
              <w:top w:val="single" w:sz="4" w:space="0" w:color="auto"/>
              <w:bottom w:val="single" w:sz="4" w:space="0" w:color="auto"/>
            </w:tcBorders>
            <w:vAlign w:val="bottom"/>
          </w:tcPr>
          <w:p w14:paraId="7A6278F2" w14:textId="7A087469" w:rsidR="00ED353A" w:rsidRPr="00A10174" w:rsidRDefault="003C248C" w:rsidP="00A10174">
            <w:pPr>
              <w:pStyle w:val="acctfourfigures"/>
              <w:tabs>
                <w:tab w:val="clear" w:pos="765"/>
                <w:tab w:val="decimal" w:pos="700"/>
              </w:tabs>
              <w:spacing w:line="240" w:lineRule="auto"/>
              <w:ind w:right="101"/>
              <w:rPr>
                <w:szCs w:val="22"/>
              </w:rPr>
            </w:pPr>
            <w:r w:rsidRPr="00A10174">
              <w:rPr>
                <w:szCs w:val="22"/>
              </w:rPr>
              <w:t>-</w:t>
            </w:r>
          </w:p>
        </w:tc>
        <w:tc>
          <w:tcPr>
            <w:tcW w:w="180" w:type="dxa"/>
          </w:tcPr>
          <w:p w14:paraId="2EC6D753" w14:textId="77777777" w:rsidR="00ED353A" w:rsidRPr="00A10174" w:rsidRDefault="00ED353A" w:rsidP="00A10174">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vAlign w:val="bottom"/>
          </w:tcPr>
          <w:p w14:paraId="1D3F44ED" w14:textId="6A043F4D" w:rsidR="00ED353A" w:rsidRPr="00A10174" w:rsidRDefault="00ED353A" w:rsidP="00A10174">
            <w:pPr>
              <w:pStyle w:val="acctfourfigures"/>
              <w:tabs>
                <w:tab w:val="clear" w:pos="765"/>
                <w:tab w:val="decimal" w:pos="911"/>
              </w:tabs>
              <w:spacing w:line="240" w:lineRule="auto"/>
              <w:ind w:right="11"/>
              <w:rPr>
                <w:szCs w:val="22"/>
              </w:rPr>
            </w:pPr>
            <w:r w:rsidRPr="00A10174">
              <w:rPr>
                <w:szCs w:val="22"/>
              </w:rPr>
              <w:t>9,524</w:t>
            </w:r>
          </w:p>
        </w:tc>
      </w:tr>
      <w:tr w:rsidR="00E86447" w:rsidRPr="00A10174" w14:paraId="6173224D" w14:textId="77777777" w:rsidTr="00ED353A">
        <w:trPr>
          <w:cantSplit/>
          <w:trHeight w:val="144"/>
        </w:trPr>
        <w:tc>
          <w:tcPr>
            <w:tcW w:w="3900" w:type="dxa"/>
          </w:tcPr>
          <w:p w14:paraId="4D12AB5F" w14:textId="27D2B6B1"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10174">
              <w:rPr>
                <w:rFonts w:ascii="Times New Roman" w:hAnsi="Times New Roman" w:cs="Times New Roman"/>
                <w:b/>
                <w:bCs/>
                <w:sz w:val="22"/>
                <w:szCs w:val="22"/>
              </w:rPr>
              <w:t>Weighted average number of ordinary shares outstanding (diluted)</w:t>
            </w:r>
          </w:p>
        </w:tc>
        <w:tc>
          <w:tcPr>
            <w:tcW w:w="1168" w:type="dxa"/>
            <w:tcBorders>
              <w:top w:val="single" w:sz="4" w:space="0" w:color="auto"/>
              <w:bottom w:val="double" w:sz="4" w:space="0" w:color="auto"/>
            </w:tcBorders>
            <w:vAlign w:val="bottom"/>
          </w:tcPr>
          <w:p w14:paraId="4369851A" w14:textId="5A36B301" w:rsidR="00E86447" w:rsidRPr="00A10174" w:rsidRDefault="003C248C" w:rsidP="00A10174">
            <w:pPr>
              <w:pStyle w:val="acctfourfigures"/>
              <w:tabs>
                <w:tab w:val="clear" w:pos="765"/>
                <w:tab w:val="decimal" w:pos="1810"/>
              </w:tabs>
              <w:spacing w:line="240" w:lineRule="auto"/>
              <w:ind w:right="101"/>
              <w:rPr>
                <w:b/>
                <w:bCs/>
                <w:szCs w:val="22"/>
              </w:rPr>
            </w:pPr>
            <w:r w:rsidRPr="00A10174">
              <w:rPr>
                <w:b/>
                <w:bCs/>
                <w:szCs w:val="22"/>
              </w:rPr>
              <w:t>474,575</w:t>
            </w:r>
          </w:p>
        </w:tc>
        <w:tc>
          <w:tcPr>
            <w:tcW w:w="181" w:type="dxa"/>
          </w:tcPr>
          <w:p w14:paraId="6EEA967C" w14:textId="0ACF07C3" w:rsidR="00E86447" w:rsidRPr="00A10174" w:rsidRDefault="00E86447" w:rsidP="00A10174">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45B6856B" w14:textId="616CC84A" w:rsidR="00E86447" w:rsidRPr="00A10174" w:rsidRDefault="00103971" w:rsidP="00A10174">
            <w:pPr>
              <w:pStyle w:val="acctfourfigures"/>
              <w:tabs>
                <w:tab w:val="clear" w:pos="765"/>
                <w:tab w:val="decimal" w:pos="1810"/>
              </w:tabs>
              <w:spacing w:line="240" w:lineRule="auto"/>
              <w:ind w:right="16"/>
              <w:rPr>
                <w:b/>
                <w:bCs/>
                <w:szCs w:val="22"/>
              </w:rPr>
            </w:pPr>
            <w:r w:rsidRPr="00A10174">
              <w:rPr>
                <w:b/>
                <w:bCs/>
                <w:szCs w:val="22"/>
              </w:rPr>
              <w:t>4</w:t>
            </w:r>
            <w:r w:rsidR="00ED353A" w:rsidRPr="00A10174">
              <w:rPr>
                <w:b/>
                <w:bCs/>
                <w:szCs w:val="22"/>
              </w:rPr>
              <w:t>8</w:t>
            </w:r>
            <w:r w:rsidR="00F87942" w:rsidRPr="00A10174">
              <w:rPr>
                <w:b/>
                <w:bCs/>
                <w:szCs w:val="22"/>
              </w:rPr>
              <w:t>4</w:t>
            </w:r>
            <w:r w:rsidRPr="00A10174">
              <w:rPr>
                <w:b/>
                <w:bCs/>
                <w:szCs w:val="22"/>
              </w:rPr>
              <w:t>,</w:t>
            </w:r>
            <w:r w:rsidR="00ED353A" w:rsidRPr="00A10174">
              <w:rPr>
                <w:b/>
                <w:bCs/>
                <w:szCs w:val="22"/>
              </w:rPr>
              <w:t>079</w:t>
            </w:r>
          </w:p>
        </w:tc>
        <w:tc>
          <w:tcPr>
            <w:tcW w:w="180" w:type="dxa"/>
          </w:tcPr>
          <w:p w14:paraId="06292EB2" w14:textId="77777777" w:rsidR="00E86447" w:rsidRPr="00A10174" w:rsidRDefault="00E86447" w:rsidP="00A10174">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74F10773" w14:textId="08035E29" w:rsidR="00E86447" w:rsidRPr="00A10174" w:rsidRDefault="003C248C" w:rsidP="00A10174">
            <w:pPr>
              <w:pStyle w:val="acctfourfigures"/>
              <w:tabs>
                <w:tab w:val="clear" w:pos="765"/>
                <w:tab w:val="decimal" w:pos="997"/>
              </w:tabs>
              <w:spacing w:line="240" w:lineRule="auto"/>
              <w:ind w:right="46"/>
              <w:rPr>
                <w:b/>
                <w:bCs/>
                <w:szCs w:val="22"/>
              </w:rPr>
            </w:pPr>
            <w:r w:rsidRPr="00A10174">
              <w:rPr>
                <w:b/>
                <w:bCs/>
                <w:szCs w:val="22"/>
              </w:rPr>
              <w:t>474,575</w:t>
            </w:r>
          </w:p>
        </w:tc>
        <w:tc>
          <w:tcPr>
            <w:tcW w:w="180" w:type="dxa"/>
          </w:tcPr>
          <w:p w14:paraId="5DB7CE19" w14:textId="77777777" w:rsidR="00E86447" w:rsidRPr="00A10174" w:rsidRDefault="00E86447" w:rsidP="00A1017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7061E83E" w:rsidR="00E86447" w:rsidRPr="00A10174" w:rsidRDefault="00103971" w:rsidP="00A10174">
            <w:pPr>
              <w:pStyle w:val="acctfourfigures"/>
              <w:tabs>
                <w:tab w:val="clear" w:pos="765"/>
                <w:tab w:val="decimal" w:pos="911"/>
              </w:tabs>
              <w:spacing w:line="240" w:lineRule="auto"/>
              <w:ind w:right="11"/>
              <w:rPr>
                <w:b/>
                <w:bCs/>
                <w:szCs w:val="22"/>
              </w:rPr>
            </w:pPr>
            <w:r w:rsidRPr="00A10174">
              <w:rPr>
                <w:b/>
                <w:bCs/>
                <w:szCs w:val="22"/>
              </w:rPr>
              <w:t>4</w:t>
            </w:r>
            <w:r w:rsidR="00ED353A" w:rsidRPr="00A10174">
              <w:rPr>
                <w:b/>
                <w:bCs/>
                <w:szCs w:val="22"/>
              </w:rPr>
              <w:t>8</w:t>
            </w:r>
            <w:r w:rsidR="00F87942" w:rsidRPr="00A10174">
              <w:rPr>
                <w:b/>
                <w:bCs/>
                <w:szCs w:val="22"/>
              </w:rPr>
              <w:t>4</w:t>
            </w:r>
            <w:r w:rsidRPr="00A10174">
              <w:rPr>
                <w:b/>
                <w:bCs/>
                <w:szCs w:val="22"/>
              </w:rPr>
              <w:t>,</w:t>
            </w:r>
            <w:r w:rsidR="00ED353A" w:rsidRPr="00A10174">
              <w:rPr>
                <w:b/>
                <w:bCs/>
                <w:szCs w:val="22"/>
              </w:rPr>
              <w:t>079</w:t>
            </w:r>
          </w:p>
        </w:tc>
      </w:tr>
      <w:tr w:rsidR="00E86447" w:rsidRPr="00A10174" w14:paraId="4CA53448" w14:textId="77777777" w:rsidTr="00ED353A">
        <w:trPr>
          <w:cantSplit/>
          <w:trHeight w:val="144"/>
        </w:trPr>
        <w:tc>
          <w:tcPr>
            <w:tcW w:w="3900" w:type="dxa"/>
          </w:tcPr>
          <w:p w14:paraId="18F7CDB3" w14:textId="77777777"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7DC5245A" w14:textId="77777777" w:rsidR="00E86447" w:rsidRPr="00A10174" w:rsidRDefault="00E86447" w:rsidP="00A10174">
            <w:pPr>
              <w:pStyle w:val="acctfourfigures"/>
              <w:tabs>
                <w:tab w:val="clear" w:pos="765"/>
                <w:tab w:val="decimal" w:pos="1810"/>
              </w:tabs>
              <w:spacing w:line="240" w:lineRule="auto"/>
              <w:ind w:right="101"/>
              <w:rPr>
                <w:szCs w:val="22"/>
              </w:rPr>
            </w:pPr>
          </w:p>
        </w:tc>
        <w:tc>
          <w:tcPr>
            <w:tcW w:w="181" w:type="dxa"/>
          </w:tcPr>
          <w:p w14:paraId="51C187DD" w14:textId="4224184D" w:rsidR="00E86447" w:rsidRPr="00A10174" w:rsidRDefault="00E86447" w:rsidP="00A10174">
            <w:pPr>
              <w:pStyle w:val="acctfourfigures"/>
              <w:tabs>
                <w:tab w:val="clear" w:pos="765"/>
                <w:tab w:val="decimal" w:pos="1810"/>
              </w:tabs>
              <w:spacing w:line="240" w:lineRule="auto"/>
              <w:rPr>
                <w:szCs w:val="22"/>
              </w:rPr>
            </w:pPr>
          </w:p>
        </w:tc>
        <w:tc>
          <w:tcPr>
            <w:tcW w:w="1168" w:type="dxa"/>
            <w:tcBorders>
              <w:top w:val="double" w:sz="4" w:space="0" w:color="auto"/>
            </w:tcBorders>
          </w:tcPr>
          <w:p w14:paraId="4CF0DBB9" w14:textId="389BF2E2" w:rsidR="00E86447" w:rsidRPr="00A10174" w:rsidRDefault="00E86447" w:rsidP="00A10174">
            <w:pPr>
              <w:pStyle w:val="acctfourfigures"/>
              <w:tabs>
                <w:tab w:val="clear" w:pos="765"/>
                <w:tab w:val="decimal" w:pos="1810"/>
              </w:tabs>
              <w:spacing w:line="240" w:lineRule="auto"/>
              <w:rPr>
                <w:szCs w:val="22"/>
              </w:rPr>
            </w:pPr>
          </w:p>
        </w:tc>
        <w:tc>
          <w:tcPr>
            <w:tcW w:w="180" w:type="dxa"/>
          </w:tcPr>
          <w:p w14:paraId="4F2A2F9C" w14:textId="77777777" w:rsidR="00E86447" w:rsidRPr="00A10174" w:rsidRDefault="00E86447" w:rsidP="00A10174">
            <w:pPr>
              <w:pStyle w:val="acctfourfigures"/>
              <w:tabs>
                <w:tab w:val="clear" w:pos="765"/>
                <w:tab w:val="decimal" w:pos="911"/>
              </w:tabs>
              <w:spacing w:line="240" w:lineRule="auto"/>
              <w:rPr>
                <w:szCs w:val="22"/>
              </w:rPr>
            </w:pPr>
          </w:p>
        </w:tc>
        <w:tc>
          <w:tcPr>
            <w:tcW w:w="1168" w:type="dxa"/>
            <w:tcBorders>
              <w:top w:val="double" w:sz="4" w:space="0" w:color="auto"/>
            </w:tcBorders>
          </w:tcPr>
          <w:p w14:paraId="207140A0" w14:textId="77777777" w:rsidR="00E86447" w:rsidRPr="00A10174" w:rsidRDefault="00E86447" w:rsidP="00A10174">
            <w:pPr>
              <w:pStyle w:val="acctfourfigures"/>
              <w:tabs>
                <w:tab w:val="clear" w:pos="765"/>
                <w:tab w:val="decimal" w:pos="997"/>
              </w:tabs>
              <w:spacing w:line="240" w:lineRule="auto"/>
              <w:ind w:right="46"/>
              <w:rPr>
                <w:szCs w:val="22"/>
              </w:rPr>
            </w:pPr>
          </w:p>
        </w:tc>
        <w:tc>
          <w:tcPr>
            <w:tcW w:w="180" w:type="dxa"/>
          </w:tcPr>
          <w:p w14:paraId="33C90282" w14:textId="77777777" w:rsidR="00E86447" w:rsidRPr="00A10174" w:rsidRDefault="00E86447" w:rsidP="00A10174">
            <w:pPr>
              <w:pStyle w:val="acctfourfigures"/>
              <w:tabs>
                <w:tab w:val="clear" w:pos="765"/>
                <w:tab w:val="decimal" w:pos="911"/>
              </w:tabs>
              <w:spacing w:line="240" w:lineRule="auto"/>
              <w:rPr>
                <w:szCs w:val="22"/>
              </w:rPr>
            </w:pPr>
          </w:p>
        </w:tc>
        <w:tc>
          <w:tcPr>
            <w:tcW w:w="1170" w:type="dxa"/>
            <w:tcBorders>
              <w:top w:val="double" w:sz="4" w:space="0" w:color="auto"/>
            </w:tcBorders>
          </w:tcPr>
          <w:p w14:paraId="4171FA89" w14:textId="77777777" w:rsidR="00E86447" w:rsidRPr="00A10174" w:rsidRDefault="00E86447" w:rsidP="00A10174">
            <w:pPr>
              <w:pStyle w:val="acctfourfigures"/>
              <w:tabs>
                <w:tab w:val="clear" w:pos="765"/>
                <w:tab w:val="decimal" w:pos="911"/>
              </w:tabs>
              <w:spacing w:line="240" w:lineRule="auto"/>
              <w:ind w:right="11"/>
              <w:rPr>
                <w:szCs w:val="22"/>
              </w:rPr>
            </w:pPr>
          </w:p>
        </w:tc>
      </w:tr>
      <w:tr w:rsidR="00E86447" w:rsidRPr="00A10174" w14:paraId="1304D870" w14:textId="77777777" w:rsidTr="00ED353A">
        <w:trPr>
          <w:cantSplit/>
          <w:trHeight w:val="144"/>
        </w:trPr>
        <w:tc>
          <w:tcPr>
            <w:tcW w:w="3900" w:type="dxa"/>
          </w:tcPr>
          <w:p w14:paraId="78D3982D" w14:textId="32FB4709"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Earnings</w:t>
            </w:r>
            <w:r w:rsidR="008F5E61" w:rsidRPr="00A10174">
              <w:rPr>
                <w:rFonts w:ascii="Times New Roman" w:hAnsi="Times New Roman" w:cs="Times New Roman"/>
                <w:b/>
                <w:bCs/>
                <w:sz w:val="22"/>
                <w:szCs w:val="22"/>
              </w:rPr>
              <w:t xml:space="preserve"> </w:t>
            </w:r>
            <w:r w:rsidRPr="00A10174">
              <w:rPr>
                <w:rFonts w:ascii="Times New Roman" w:hAnsi="Times New Roman" w:cs="Times New Roman"/>
                <w:b/>
                <w:bCs/>
                <w:sz w:val="22"/>
                <w:szCs w:val="22"/>
              </w:rPr>
              <w:t xml:space="preserve">per share (basic) </w:t>
            </w:r>
            <w:r w:rsidRPr="00A10174">
              <w:rPr>
                <w:rFonts w:ascii="Times New Roman" w:hAnsi="Times New Roman" w:cs="Times New Roman"/>
                <w:b/>
                <w:bCs/>
                <w:i/>
                <w:iCs/>
                <w:sz w:val="22"/>
                <w:szCs w:val="22"/>
              </w:rPr>
              <w:t>(in Baht)</w:t>
            </w:r>
          </w:p>
        </w:tc>
        <w:tc>
          <w:tcPr>
            <w:tcW w:w="1168" w:type="dxa"/>
            <w:tcBorders>
              <w:bottom w:val="double" w:sz="4" w:space="0" w:color="auto"/>
            </w:tcBorders>
            <w:vAlign w:val="bottom"/>
          </w:tcPr>
          <w:p w14:paraId="06AB1ABA" w14:textId="690D4327" w:rsidR="00E86447" w:rsidRPr="00A10174" w:rsidRDefault="003C248C" w:rsidP="00A10174">
            <w:pPr>
              <w:pStyle w:val="acctfourfigures"/>
              <w:tabs>
                <w:tab w:val="clear" w:pos="765"/>
                <w:tab w:val="decimal" w:pos="1810"/>
              </w:tabs>
              <w:spacing w:line="240" w:lineRule="auto"/>
              <w:ind w:right="102"/>
              <w:rPr>
                <w:b/>
                <w:bCs/>
                <w:szCs w:val="22"/>
              </w:rPr>
            </w:pPr>
            <w:r w:rsidRPr="00A10174">
              <w:rPr>
                <w:b/>
                <w:bCs/>
                <w:szCs w:val="22"/>
              </w:rPr>
              <w:t>0.06</w:t>
            </w:r>
          </w:p>
        </w:tc>
        <w:tc>
          <w:tcPr>
            <w:tcW w:w="181" w:type="dxa"/>
          </w:tcPr>
          <w:p w14:paraId="1B82AE26" w14:textId="0F107D7F" w:rsidR="00E86447" w:rsidRPr="00A10174" w:rsidRDefault="00E86447" w:rsidP="00A10174">
            <w:pPr>
              <w:pStyle w:val="acctfourfigures"/>
              <w:tabs>
                <w:tab w:val="clear" w:pos="765"/>
                <w:tab w:val="decimal" w:pos="1450"/>
              </w:tabs>
              <w:spacing w:line="240" w:lineRule="auto"/>
              <w:ind w:right="11"/>
              <w:rPr>
                <w:b/>
                <w:bCs/>
                <w:szCs w:val="22"/>
              </w:rPr>
            </w:pPr>
          </w:p>
        </w:tc>
        <w:tc>
          <w:tcPr>
            <w:tcW w:w="1168" w:type="dxa"/>
            <w:tcBorders>
              <w:bottom w:val="double" w:sz="4" w:space="0" w:color="auto"/>
            </w:tcBorders>
            <w:vAlign w:val="bottom"/>
          </w:tcPr>
          <w:p w14:paraId="4824871F" w14:textId="384EAAFE" w:rsidR="00E86447" w:rsidRPr="00A10174" w:rsidRDefault="00BF5E28" w:rsidP="00A10174">
            <w:pPr>
              <w:pStyle w:val="acctfourfigures"/>
              <w:tabs>
                <w:tab w:val="clear" w:pos="765"/>
                <w:tab w:val="decimal" w:pos="1810"/>
              </w:tabs>
              <w:spacing w:line="240" w:lineRule="auto"/>
              <w:ind w:right="16"/>
              <w:rPr>
                <w:b/>
                <w:bCs/>
                <w:szCs w:val="22"/>
              </w:rPr>
            </w:pPr>
            <w:r w:rsidRPr="00A10174">
              <w:rPr>
                <w:b/>
                <w:bCs/>
                <w:szCs w:val="22"/>
              </w:rPr>
              <w:t>0.0</w:t>
            </w:r>
            <w:r w:rsidR="00ED353A" w:rsidRPr="00A10174">
              <w:rPr>
                <w:b/>
                <w:bCs/>
                <w:szCs w:val="22"/>
              </w:rPr>
              <w:t>3</w:t>
            </w:r>
          </w:p>
        </w:tc>
        <w:tc>
          <w:tcPr>
            <w:tcW w:w="180" w:type="dxa"/>
          </w:tcPr>
          <w:p w14:paraId="3C607A5E" w14:textId="77777777" w:rsidR="00E86447" w:rsidRPr="00A10174" w:rsidRDefault="00E86447" w:rsidP="00A10174">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5C433446" w14:textId="618CC151" w:rsidR="00E86447" w:rsidRPr="00A10174" w:rsidRDefault="003C248C" w:rsidP="00A10174">
            <w:pPr>
              <w:pStyle w:val="acctfourfigures"/>
              <w:tabs>
                <w:tab w:val="clear" w:pos="765"/>
                <w:tab w:val="decimal" w:pos="908"/>
              </w:tabs>
              <w:spacing w:line="240" w:lineRule="auto"/>
              <w:ind w:right="107"/>
              <w:rPr>
                <w:b/>
                <w:bCs/>
                <w:szCs w:val="22"/>
              </w:rPr>
            </w:pPr>
            <w:r w:rsidRPr="00A10174">
              <w:rPr>
                <w:b/>
                <w:bCs/>
                <w:szCs w:val="22"/>
              </w:rPr>
              <w:t>0.07</w:t>
            </w:r>
          </w:p>
        </w:tc>
        <w:tc>
          <w:tcPr>
            <w:tcW w:w="180" w:type="dxa"/>
          </w:tcPr>
          <w:p w14:paraId="19395040" w14:textId="77777777" w:rsidR="00E86447" w:rsidRPr="00A10174" w:rsidRDefault="00E86447" w:rsidP="00A1017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46C87387" w14:textId="59F54E53" w:rsidR="00E86447" w:rsidRPr="00A10174" w:rsidRDefault="00E86447" w:rsidP="00A10174">
            <w:pPr>
              <w:pStyle w:val="acctfourfigures"/>
              <w:tabs>
                <w:tab w:val="clear" w:pos="765"/>
                <w:tab w:val="decimal" w:pos="908"/>
              </w:tabs>
              <w:spacing w:line="240" w:lineRule="auto"/>
              <w:ind w:right="107"/>
              <w:rPr>
                <w:b/>
                <w:bCs/>
                <w:szCs w:val="22"/>
              </w:rPr>
            </w:pPr>
            <w:r w:rsidRPr="00A10174">
              <w:rPr>
                <w:b/>
                <w:bCs/>
                <w:szCs w:val="22"/>
              </w:rPr>
              <w:t>0.0</w:t>
            </w:r>
            <w:r w:rsidR="00ED353A" w:rsidRPr="00A10174">
              <w:rPr>
                <w:b/>
                <w:bCs/>
                <w:szCs w:val="22"/>
              </w:rPr>
              <w:t>4</w:t>
            </w:r>
          </w:p>
        </w:tc>
      </w:tr>
      <w:tr w:rsidR="00E86447" w:rsidRPr="00A10174" w14:paraId="09A56A72" w14:textId="77777777" w:rsidTr="00ED353A">
        <w:trPr>
          <w:cantSplit/>
          <w:trHeight w:val="144"/>
        </w:trPr>
        <w:tc>
          <w:tcPr>
            <w:tcW w:w="3900" w:type="dxa"/>
          </w:tcPr>
          <w:p w14:paraId="3BF004B9" w14:textId="0B343B5F" w:rsidR="00E86447" w:rsidRPr="00A10174"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Earnings</w:t>
            </w:r>
            <w:r w:rsidR="008F5E61" w:rsidRPr="00A10174">
              <w:rPr>
                <w:rFonts w:ascii="Times New Roman" w:hAnsi="Times New Roman" w:cs="Times New Roman"/>
                <w:b/>
                <w:bCs/>
                <w:sz w:val="22"/>
                <w:szCs w:val="22"/>
              </w:rPr>
              <w:t xml:space="preserve"> </w:t>
            </w:r>
            <w:r w:rsidRPr="00A10174">
              <w:rPr>
                <w:rFonts w:ascii="Times New Roman" w:hAnsi="Times New Roman" w:cs="Times New Roman"/>
                <w:b/>
                <w:bCs/>
                <w:sz w:val="22"/>
                <w:szCs w:val="22"/>
              </w:rPr>
              <w:t xml:space="preserve">per share (diluted) </w:t>
            </w:r>
            <w:r w:rsidRPr="00A10174">
              <w:rPr>
                <w:rFonts w:ascii="Times New Roman" w:hAnsi="Times New Roman" w:cs="Times New Roman"/>
                <w:b/>
                <w:bCs/>
                <w:i/>
                <w:iCs/>
                <w:sz w:val="22"/>
                <w:szCs w:val="22"/>
              </w:rPr>
              <w:t>(in Baht)</w:t>
            </w:r>
          </w:p>
        </w:tc>
        <w:tc>
          <w:tcPr>
            <w:tcW w:w="1168" w:type="dxa"/>
            <w:tcBorders>
              <w:top w:val="double" w:sz="4" w:space="0" w:color="auto"/>
              <w:bottom w:val="double" w:sz="4" w:space="0" w:color="auto"/>
            </w:tcBorders>
            <w:vAlign w:val="bottom"/>
          </w:tcPr>
          <w:p w14:paraId="72109B93" w14:textId="5AD69931" w:rsidR="00E86447" w:rsidRPr="00A10174" w:rsidRDefault="003C248C" w:rsidP="00A10174">
            <w:pPr>
              <w:pStyle w:val="acctfourfigures"/>
              <w:tabs>
                <w:tab w:val="clear" w:pos="765"/>
                <w:tab w:val="decimal" w:pos="1810"/>
              </w:tabs>
              <w:spacing w:line="240" w:lineRule="auto"/>
              <w:ind w:right="102"/>
              <w:rPr>
                <w:b/>
                <w:bCs/>
                <w:szCs w:val="22"/>
              </w:rPr>
            </w:pPr>
            <w:r w:rsidRPr="00A10174">
              <w:rPr>
                <w:b/>
                <w:bCs/>
                <w:szCs w:val="22"/>
              </w:rPr>
              <w:t>0.06</w:t>
            </w:r>
          </w:p>
        </w:tc>
        <w:tc>
          <w:tcPr>
            <w:tcW w:w="181" w:type="dxa"/>
          </w:tcPr>
          <w:p w14:paraId="138CB70B" w14:textId="6D2CFDC7" w:rsidR="00E86447" w:rsidRPr="00A10174" w:rsidRDefault="00E86447" w:rsidP="00A10174">
            <w:pPr>
              <w:pStyle w:val="acctfourfigures"/>
              <w:tabs>
                <w:tab w:val="clear" w:pos="765"/>
                <w:tab w:val="decimal" w:pos="1450"/>
              </w:tabs>
              <w:spacing w:line="240" w:lineRule="auto"/>
              <w:ind w:right="11"/>
              <w:rPr>
                <w:b/>
                <w:bCs/>
                <w:szCs w:val="22"/>
              </w:rPr>
            </w:pPr>
          </w:p>
        </w:tc>
        <w:tc>
          <w:tcPr>
            <w:tcW w:w="1168" w:type="dxa"/>
            <w:tcBorders>
              <w:top w:val="double" w:sz="4" w:space="0" w:color="auto"/>
              <w:bottom w:val="double" w:sz="4" w:space="0" w:color="auto"/>
            </w:tcBorders>
            <w:vAlign w:val="bottom"/>
          </w:tcPr>
          <w:p w14:paraId="081D0D3D" w14:textId="45582B8F" w:rsidR="00E86447" w:rsidRPr="00A10174" w:rsidRDefault="00BF5E28" w:rsidP="00A10174">
            <w:pPr>
              <w:pStyle w:val="acctfourfigures"/>
              <w:tabs>
                <w:tab w:val="clear" w:pos="765"/>
                <w:tab w:val="decimal" w:pos="1810"/>
              </w:tabs>
              <w:spacing w:line="240" w:lineRule="auto"/>
              <w:ind w:right="16"/>
              <w:rPr>
                <w:b/>
                <w:bCs/>
                <w:szCs w:val="22"/>
              </w:rPr>
            </w:pPr>
            <w:r w:rsidRPr="00A10174">
              <w:rPr>
                <w:b/>
                <w:bCs/>
                <w:szCs w:val="22"/>
              </w:rPr>
              <w:t>0.0</w:t>
            </w:r>
            <w:r w:rsidR="00ED353A" w:rsidRPr="00A10174">
              <w:rPr>
                <w:b/>
                <w:bCs/>
                <w:szCs w:val="22"/>
              </w:rPr>
              <w:t>3</w:t>
            </w:r>
          </w:p>
        </w:tc>
        <w:tc>
          <w:tcPr>
            <w:tcW w:w="180" w:type="dxa"/>
          </w:tcPr>
          <w:p w14:paraId="5D918E89" w14:textId="77777777" w:rsidR="00E86447" w:rsidRPr="00A10174" w:rsidRDefault="00E86447" w:rsidP="00A10174">
            <w:pPr>
              <w:pStyle w:val="acctfourfigures"/>
              <w:tabs>
                <w:tab w:val="clear" w:pos="765"/>
                <w:tab w:val="decimal" w:pos="911"/>
              </w:tabs>
              <w:spacing w:line="240" w:lineRule="auto"/>
              <w:rPr>
                <w:b/>
                <w:bCs/>
                <w:szCs w:val="22"/>
              </w:rPr>
            </w:pPr>
          </w:p>
        </w:tc>
        <w:tc>
          <w:tcPr>
            <w:tcW w:w="1168" w:type="dxa"/>
            <w:tcBorders>
              <w:top w:val="double" w:sz="4" w:space="0" w:color="auto"/>
              <w:bottom w:val="double" w:sz="4" w:space="0" w:color="auto"/>
            </w:tcBorders>
            <w:vAlign w:val="bottom"/>
          </w:tcPr>
          <w:p w14:paraId="34161282" w14:textId="301F960C" w:rsidR="00E86447" w:rsidRPr="00A10174" w:rsidRDefault="003C248C" w:rsidP="00A10174">
            <w:pPr>
              <w:pStyle w:val="acctfourfigures"/>
              <w:tabs>
                <w:tab w:val="clear" w:pos="765"/>
                <w:tab w:val="decimal" w:pos="910"/>
              </w:tabs>
              <w:spacing w:line="240" w:lineRule="auto"/>
              <w:ind w:right="107"/>
              <w:rPr>
                <w:b/>
                <w:bCs/>
                <w:szCs w:val="22"/>
              </w:rPr>
            </w:pPr>
            <w:r w:rsidRPr="00A10174">
              <w:rPr>
                <w:b/>
                <w:bCs/>
                <w:szCs w:val="22"/>
              </w:rPr>
              <w:t>0.07</w:t>
            </w:r>
          </w:p>
        </w:tc>
        <w:tc>
          <w:tcPr>
            <w:tcW w:w="180" w:type="dxa"/>
          </w:tcPr>
          <w:p w14:paraId="4DD0DEEA" w14:textId="77777777" w:rsidR="00E86447" w:rsidRPr="00A10174" w:rsidRDefault="00E86447" w:rsidP="00A10174">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vAlign w:val="bottom"/>
          </w:tcPr>
          <w:p w14:paraId="6104A11B" w14:textId="41E8A22D" w:rsidR="00E86447" w:rsidRPr="00A10174" w:rsidRDefault="00E86447" w:rsidP="00A10174">
            <w:pPr>
              <w:pStyle w:val="acctfourfigures"/>
              <w:tabs>
                <w:tab w:val="clear" w:pos="765"/>
                <w:tab w:val="decimal" w:pos="910"/>
              </w:tabs>
              <w:spacing w:line="240" w:lineRule="auto"/>
              <w:ind w:right="107"/>
              <w:rPr>
                <w:b/>
                <w:bCs/>
                <w:szCs w:val="22"/>
              </w:rPr>
            </w:pPr>
            <w:r w:rsidRPr="00A10174">
              <w:rPr>
                <w:b/>
                <w:bCs/>
                <w:szCs w:val="22"/>
              </w:rPr>
              <w:t>0.0</w:t>
            </w:r>
            <w:r w:rsidR="00ED353A" w:rsidRPr="00A10174">
              <w:rPr>
                <w:b/>
                <w:bCs/>
                <w:szCs w:val="22"/>
              </w:rPr>
              <w:t>4</w:t>
            </w:r>
          </w:p>
        </w:tc>
      </w:tr>
    </w:tbl>
    <w:p w14:paraId="36768607" w14:textId="77777777" w:rsidR="008E2EF8" w:rsidRPr="00A10174" w:rsidRDefault="008E2EF8" w:rsidP="00A10174">
      <w:pPr>
        <w:pStyle w:val="EnvelopeReturn"/>
        <w:ind w:left="540"/>
        <w:jc w:val="both"/>
        <w:rPr>
          <w:rFonts w:ascii="Times New Roman" w:hAnsi="Times New Roman" w:cs="Times New Roman"/>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3900"/>
        <w:gridCol w:w="1168"/>
        <w:gridCol w:w="181"/>
        <w:gridCol w:w="1168"/>
        <w:gridCol w:w="180"/>
        <w:gridCol w:w="1168"/>
        <w:gridCol w:w="180"/>
        <w:gridCol w:w="1170"/>
      </w:tblGrid>
      <w:tr w:rsidR="002E1A60" w:rsidRPr="00A10174" w14:paraId="75E4960A" w14:textId="77777777" w:rsidTr="00C31197">
        <w:trPr>
          <w:cantSplit/>
          <w:trHeight w:val="144"/>
          <w:tblHeader/>
        </w:trPr>
        <w:tc>
          <w:tcPr>
            <w:tcW w:w="3900" w:type="dxa"/>
          </w:tcPr>
          <w:p w14:paraId="5C74A44B" w14:textId="77777777" w:rsidR="002E1A60" w:rsidRPr="00A10174" w:rsidRDefault="002E1A60" w:rsidP="00A10174">
            <w:pPr>
              <w:spacing w:line="240" w:lineRule="auto"/>
              <w:rPr>
                <w:rFonts w:ascii="Times New Roman" w:hAnsi="Times New Roman" w:cs="Times New Roman"/>
                <w:b/>
                <w:bCs/>
                <w:i/>
                <w:iCs/>
                <w:sz w:val="22"/>
                <w:szCs w:val="22"/>
              </w:rPr>
            </w:pPr>
          </w:p>
        </w:tc>
        <w:tc>
          <w:tcPr>
            <w:tcW w:w="2517" w:type="dxa"/>
            <w:gridSpan w:val="3"/>
          </w:tcPr>
          <w:p w14:paraId="01CFC0E5" w14:textId="77777777" w:rsidR="002E1A60" w:rsidRPr="00A10174" w:rsidRDefault="002E1A60" w:rsidP="00A10174">
            <w:pPr>
              <w:pStyle w:val="acctmergecolhdg"/>
              <w:spacing w:line="240" w:lineRule="auto"/>
              <w:rPr>
                <w:szCs w:val="22"/>
              </w:rPr>
            </w:pPr>
            <w:r w:rsidRPr="00A10174">
              <w:rPr>
                <w:szCs w:val="22"/>
              </w:rPr>
              <w:t>Consolidated</w:t>
            </w:r>
          </w:p>
          <w:p w14:paraId="1A27B708" w14:textId="77777777" w:rsidR="002E1A60" w:rsidRPr="00A10174" w:rsidRDefault="002E1A60" w:rsidP="00A10174">
            <w:pPr>
              <w:pStyle w:val="acctmergecolhdg"/>
              <w:spacing w:line="240" w:lineRule="auto"/>
              <w:rPr>
                <w:szCs w:val="22"/>
              </w:rPr>
            </w:pPr>
            <w:r w:rsidRPr="00A10174">
              <w:rPr>
                <w:szCs w:val="22"/>
              </w:rPr>
              <w:t>financial statements</w:t>
            </w:r>
          </w:p>
        </w:tc>
        <w:tc>
          <w:tcPr>
            <w:tcW w:w="180" w:type="dxa"/>
          </w:tcPr>
          <w:p w14:paraId="00A57D56" w14:textId="77777777" w:rsidR="002E1A60" w:rsidRPr="00A10174" w:rsidRDefault="002E1A60" w:rsidP="00A10174">
            <w:pPr>
              <w:pStyle w:val="acctmergecolhdg"/>
              <w:spacing w:line="240" w:lineRule="auto"/>
              <w:rPr>
                <w:b w:val="0"/>
                <w:bCs/>
                <w:szCs w:val="22"/>
              </w:rPr>
            </w:pPr>
          </w:p>
        </w:tc>
        <w:tc>
          <w:tcPr>
            <w:tcW w:w="2518" w:type="dxa"/>
            <w:gridSpan w:val="3"/>
          </w:tcPr>
          <w:p w14:paraId="67C60509" w14:textId="77777777" w:rsidR="002E1A60" w:rsidRPr="00A10174" w:rsidRDefault="002E1A60" w:rsidP="00A10174">
            <w:pPr>
              <w:pStyle w:val="acctmergecolhdg"/>
              <w:spacing w:line="240" w:lineRule="auto"/>
              <w:rPr>
                <w:szCs w:val="22"/>
              </w:rPr>
            </w:pPr>
            <w:r w:rsidRPr="00A10174">
              <w:rPr>
                <w:szCs w:val="22"/>
              </w:rPr>
              <w:t>Separate</w:t>
            </w:r>
          </w:p>
          <w:p w14:paraId="32BC1E56" w14:textId="77777777" w:rsidR="002E1A60" w:rsidRPr="00A10174" w:rsidRDefault="002E1A60" w:rsidP="00A10174">
            <w:pPr>
              <w:pStyle w:val="acctmergecolhdg"/>
              <w:spacing w:line="240" w:lineRule="auto"/>
              <w:rPr>
                <w:szCs w:val="22"/>
              </w:rPr>
            </w:pPr>
            <w:r w:rsidRPr="00A10174">
              <w:rPr>
                <w:szCs w:val="22"/>
              </w:rPr>
              <w:t>financial statements</w:t>
            </w:r>
          </w:p>
        </w:tc>
      </w:tr>
      <w:tr w:rsidR="002E1A60" w:rsidRPr="00A10174" w14:paraId="25794A94" w14:textId="77777777" w:rsidTr="00C31197">
        <w:trPr>
          <w:cantSplit/>
          <w:trHeight w:val="144"/>
          <w:tblHeader/>
        </w:trPr>
        <w:tc>
          <w:tcPr>
            <w:tcW w:w="3900" w:type="dxa"/>
          </w:tcPr>
          <w:p w14:paraId="5D5D04CD" w14:textId="12D483D0" w:rsidR="002E1A60" w:rsidRPr="00A10174" w:rsidRDefault="002E1A60" w:rsidP="00A10174">
            <w:pPr>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Six-month period ended 30 June</w:t>
            </w:r>
          </w:p>
        </w:tc>
        <w:tc>
          <w:tcPr>
            <w:tcW w:w="1168" w:type="dxa"/>
          </w:tcPr>
          <w:p w14:paraId="548E2063" w14:textId="77777777" w:rsidR="002E1A60" w:rsidRPr="00A10174" w:rsidRDefault="002E1A60" w:rsidP="00A10174">
            <w:pPr>
              <w:pStyle w:val="acctmergecolhdg"/>
              <w:spacing w:line="240" w:lineRule="auto"/>
              <w:rPr>
                <w:b w:val="0"/>
                <w:bCs/>
                <w:szCs w:val="22"/>
              </w:rPr>
            </w:pPr>
            <w:r w:rsidRPr="00A10174">
              <w:rPr>
                <w:b w:val="0"/>
                <w:bCs/>
                <w:szCs w:val="22"/>
              </w:rPr>
              <w:t>2025</w:t>
            </w:r>
          </w:p>
        </w:tc>
        <w:tc>
          <w:tcPr>
            <w:tcW w:w="181" w:type="dxa"/>
          </w:tcPr>
          <w:p w14:paraId="6B7D4FBA" w14:textId="77777777" w:rsidR="002E1A60" w:rsidRPr="00A10174" w:rsidRDefault="002E1A60" w:rsidP="00A10174">
            <w:pPr>
              <w:pStyle w:val="acctmergecolhdg"/>
              <w:spacing w:line="240" w:lineRule="auto"/>
              <w:rPr>
                <w:b w:val="0"/>
                <w:bCs/>
                <w:szCs w:val="22"/>
              </w:rPr>
            </w:pPr>
          </w:p>
        </w:tc>
        <w:tc>
          <w:tcPr>
            <w:tcW w:w="1168" w:type="dxa"/>
          </w:tcPr>
          <w:p w14:paraId="416883A3" w14:textId="77777777" w:rsidR="002E1A60" w:rsidRPr="00A10174" w:rsidRDefault="002E1A60" w:rsidP="00A10174">
            <w:pPr>
              <w:pStyle w:val="acctmergecolhdg"/>
              <w:spacing w:line="240" w:lineRule="auto"/>
              <w:rPr>
                <w:b w:val="0"/>
                <w:bCs/>
                <w:szCs w:val="22"/>
              </w:rPr>
            </w:pPr>
            <w:r w:rsidRPr="00A10174">
              <w:rPr>
                <w:b w:val="0"/>
                <w:bCs/>
                <w:szCs w:val="22"/>
              </w:rPr>
              <w:t>2024</w:t>
            </w:r>
          </w:p>
        </w:tc>
        <w:tc>
          <w:tcPr>
            <w:tcW w:w="180" w:type="dxa"/>
          </w:tcPr>
          <w:p w14:paraId="618EE1CC" w14:textId="77777777" w:rsidR="002E1A60" w:rsidRPr="00A10174" w:rsidRDefault="002E1A60" w:rsidP="00A10174">
            <w:pPr>
              <w:pStyle w:val="acctmergecolhdg"/>
              <w:spacing w:line="240" w:lineRule="auto"/>
              <w:rPr>
                <w:b w:val="0"/>
                <w:bCs/>
                <w:szCs w:val="22"/>
              </w:rPr>
            </w:pPr>
          </w:p>
        </w:tc>
        <w:tc>
          <w:tcPr>
            <w:tcW w:w="1168" w:type="dxa"/>
          </w:tcPr>
          <w:p w14:paraId="41794A4B" w14:textId="77777777" w:rsidR="002E1A60" w:rsidRPr="00A10174" w:rsidRDefault="002E1A60" w:rsidP="00A10174">
            <w:pPr>
              <w:pStyle w:val="acctmergecolhdg"/>
              <w:spacing w:line="240" w:lineRule="auto"/>
              <w:rPr>
                <w:b w:val="0"/>
                <w:bCs/>
                <w:szCs w:val="22"/>
              </w:rPr>
            </w:pPr>
            <w:r w:rsidRPr="00A10174">
              <w:rPr>
                <w:b w:val="0"/>
                <w:bCs/>
                <w:szCs w:val="22"/>
              </w:rPr>
              <w:t>2025</w:t>
            </w:r>
          </w:p>
        </w:tc>
        <w:tc>
          <w:tcPr>
            <w:tcW w:w="180" w:type="dxa"/>
          </w:tcPr>
          <w:p w14:paraId="6523EA66" w14:textId="77777777" w:rsidR="002E1A60" w:rsidRPr="00A10174" w:rsidRDefault="002E1A60" w:rsidP="00A10174">
            <w:pPr>
              <w:pStyle w:val="acctmergecolhdg"/>
              <w:spacing w:line="240" w:lineRule="auto"/>
              <w:rPr>
                <w:b w:val="0"/>
                <w:bCs/>
                <w:szCs w:val="22"/>
              </w:rPr>
            </w:pPr>
          </w:p>
        </w:tc>
        <w:tc>
          <w:tcPr>
            <w:tcW w:w="1170" w:type="dxa"/>
          </w:tcPr>
          <w:p w14:paraId="2DE42C03" w14:textId="77777777" w:rsidR="002E1A60" w:rsidRPr="00A10174" w:rsidRDefault="002E1A60" w:rsidP="00A10174">
            <w:pPr>
              <w:pStyle w:val="acctmergecolhdg"/>
              <w:spacing w:line="240" w:lineRule="auto"/>
              <w:rPr>
                <w:b w:val="0"/>
                <w:bCs/>
                <w:szCs w:val="22"/>
                <w:lang w:bidi="th-TH"/>
              </w:rPr>
            </w:pPr>
            <w:r w:rsidRPr="00A10174">
              <w:rPr>
                <w:b w:val="0"/>
                <w:bCs/>
                <w:szCs w:val="22"/>
              </w:rPr>
              <w:t>2024</w:t>
            </w:r>
          </w:p>
        </w:tc>
      </w:tr>
      <w:tr w:rsidR="002E1A60" w:rsidRPr="00A10174" w14:paraId="5F3E7CB5" w14:textId="77777777" w:rsidTr="00C31197">
        <w:trPr>
          <w:cantSplit/>
          <w:trHeight w:val="144"/>
          <w:tblHeader/>
        </w:trPr>
        <w:tc>
          <w:tcPr>
            <w:tcW w:w="3900" w:type="dxa"/>
          </w:tcPr>
          <w:p w14:paraId="392EE14A" w14:textId="77777777" w:rsidR="002E1A60" w:rsidRPr="00A10174" w:rsidRDefault="002E1A60" w:rsidP="00A10174">
            <w:pPr>
              <w:spacing w:line="240" w:lineRule="auto"/>
              <w:rPr>
                <w:rFonts w:ascii="Times New Roman" w:hAnsi="Times New Roman" w:cs="Times New Roman"/>
                <w:b/>
                <w:bCs/>
                <w:i/>
                <w:iCs/>
                <w:sz w:val="22"/>
                <w:szCs w:val="22"/>
              </w:rPr>
            </w:pPr>
          </w:p>
        </w:tc>
        <w:tc>
          <w:tcPr>
            <w:tcW w:w="5215" w:type="dxa"/>
            <w:gridSpan w:val="7"/>
          </w:tcPr>
          <w:p w14:paraId="56859F56" w14:textId="77777777" w:rsidR="002E1A60" w:rsidRPr="00A10174" w:rsidRDefault="002E1A60" w:rsidP="00A10174">
            <w:pPr>
              <w:pStyle w:val="acctmergecolhdg"/>
              <w:spacing w:line="240" w:lineRule="auto"/>
              <w:rPr>
                <w:b w:val="0"/>
                <w:bCs/>
                <w:szCs w:val="22"/>
              </w:rPr>
            </w:pPr>
            <w:r w:rsidRPr="00A10174">
              <w:rPr>
                <w:b w:val="0"/>
                <w:bCs/>
                <w:i/>
                <w:iCs/>
                <w:szCs w:val="22"/>
              </w:rPr>
              <w:t>(in thousand Baht/thousand shares)</w:t>
            </w:r>
          </w:p>
        </w:tc>
      </w:tr>
      <w:tr w:rsidR="002E1A60" w:rsidRPr="00A10174" w14:paraId="48F51446" w14:textId="77777777" w:rsidTr="00C31197">
        <w:trPr>
          <w:cantSplit/>
          <w:trHeight w:val="144"/>
        </w:trPr>
        <w:tc>
          <w:tcPr>
            <w:tcW w:w="3900" w:type="dxa"/>
          </w:tcPr>
          <w:p w14:paraId="7B431D1E" w14:textId="6DD65D30"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10174">
              <w:rPr>
                <w:rFonts w:ascii="Times New Roman" w:hAnsi="Times New Roman" w:cs="Times New Roman"/>
                <w:b/>
                <w:bCs/>
                <w:sz w:val="22"/>
                <w:szCs w:val="22"/>
              </w:rPr>
              <w:t xml:space="preserve">Profit for the period attributable to ordinary </w:t>
            </w:r>
            <w:r w:rsidRPr="00A10174">
              <w:rPr>
                <w:rFonts w:ascii="Times New Roman" w:hAnsi="Times New Roman" w:cs="Times New Roman"/>
                <w:b/>
                <w:bCs/>
                <w:color w:val="000000"/>
                <w:sz w:val="22"/>
                <w:szCs w:val="22"/>
              </w:rPr>
              <w:t>shareholders</w:t>
            </w:r>
            <w:r w:rsidRPr="00A10174">
              <w:rPr>
                <w:rFonts w:ascii="Times New Roman" w:hAnsi="Times New Roman" w:cs="Times New Roman"/>
                <w:b/>
                <w:bCs/>
                <w:sz w:val="22"/>
                <w:szCs w:val="22"/>
              </w:rPr>
              <w:t xml:space="preserve"> of the Company (basic and diluted)</w:t>
            </w:r>
          </w:p>
        </w:tc>
        <w:tc>
          <w:tcPr>
            <w:tcW w:w="1168" w:type="dxa"/>
            <w:tcBorders>
              <w:bottom w:val="double" w:sz="4" w:space="0" w:color="auto"/>
            </w:tcBorders>
            <w:vAlign w:val="bottom"/>
          </w:tcPr>
          <w:p w14:paraId="58C10148" w14:textId="034E38FB" w:rsidR="002E1A60" w:rsidRPr="00A10174" w:rsidRDefault="003C248C" w:rsidP="00A10174">
            <w:pPr>
              <w:pStyle w:val="acctfourfigures"/>
              <w:tabs>
                <w:tab w:val="clear" w:pos="765"/>
                <w:tab w:val="decimal" w:pos="1810"/>
              </w:tabs>
              <w:spacing w:line="240" w:lineRule="auto"/>
              <w:ind w:right="102"/>
              <w:rPr>
                <w:b/>
                <w:bCs/>
                <w:szCs w:val="22"/>
              </w:rPr>
            </w:pPr>
            <w:r w:rsidRPr="00A10174">
              <w:rPr>
                <w:b/>
                <w:bCs/>
                <w:szCs w:val="22"/>
              </w:rPr>
              <w:t>35,619</w:t>
            </w:r>
          </w:p>
        </w:tc>
        <w:tc>
          <w:tcPr>
            <w:tcW w:w="181" w:type="dxa"/>
          </w:tcPr>
          <w:p w14:paraId="7F5B0AE2" w14:textId="77777777" w:rsidR="002E1A60" w:rsidRPr="00A10174" w:rsidRDefault="002E1A60" w:rsidP="00A10174">
            <w:pPr>
              <w:pStyle w:val="acctfourfigures"/>
              <w:tabs>
                <w:tab w:val="clear" w:pos="765"/>
                <w:tab w:val="decimal" w:pos="1810"/>
              </w:tabs>
              <w:spacing w:line="240" w:lineRule="auto"/>
              <w:rPr>
                <w:b/>
                <w:bCs/>
                <w:szCs w:val="22"/>
              </w:rPr>
            </w:pPr>
          </w:p>
        </w:tc>
        <w:tc>
          <w:tcPr>
            <w:tcW w:w="1168" w:type="dxa"/>
            <w:tcBorders>
              <w:bottom w:val="double" w:sz="4" w:space="0" w:color="auto"/>
            </w:tcBorders>
            <w:vAlign w:val="bottom"/>
          </w:tcPr>
          <w:p w14:paraId="62BD773C" w14:textId="094277C6" w:rsidR="002E1A60" w:rsidRPr="00A10174" w:rsidRDefault="002E1A60" w:rsidP="00A10174">
            <w:pPr>
              <w:pStyle w:val="acctfourfigures"/>
              <w:tabs>
                <w:tab w:val="clear" w:pos="765"/>
                <w:tab w:val="decimal" w:pos="1810"/>
              </w:tabs>
              <w:spacing w:line="240" w:lineRule="auto"/>
              <w:ind w:right="16"/>
              <w:rPr>
                <w:b/>
                <w:bCs/>
                <w:szCs w:val="22"/>
              </w:rPr>
            </w:pPr>
            <w:r w:rsidRPr="00A10174">
              <w:rPr>
                <w:b/>
                <w:bCs/>
                <w:szCs w:val="22"/>
              </w:rPr>
              <w:t>11,713</w:t>
            </w:r>
          </w:p>
        </w:tc>
        <w:tc>
          <w:tcPr>
            <w:tcW w:w="180" w:type="dxa"/>
          </w:tcPr>
          <w:p w14:paraId="199431CF" w14:textId="77777777" w:rsidR="002E1A60" w:rsidRPr="00A10174" w:rsidRDefault="002E1A60" w:rsidP="00A10174">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65479316" w14:textId="10DB798F" w:rsidR="002E1A60" w:rsidRPr="00A10174" w:rsidRDefault="003C248C" w:rsidP="00A10174">
            <w:pPr>
              <w:pStyle w:val="acctfourfigures"/>
              <w:tabs>
                <w:tab w:val="clear" w:pos="765"/>
                <w:tab w:val="decimal" w:pos="997"/>
              </w:tabs>
              <w:spacing w:line="240" w:lineRule="auto"/>
              <w:rPr>
                <w:b/>
                <w:bCs/>
                <w:szCs w:val="22"/>
              </w:rPr>
            </w:pPr>
            <w:r w:rsidRPr="00A10174">
              <w:rPr>
                <w:b/>
                <w:bCs/>
                <w:szCs w:val="22"/>
              </w:rPr>
              <w:t>48,35</w:t>
            </w:r>
            <w:r w:rsidR="00465F20" w:rsidRPr="00A10174">
              <w:rPr>
                <w:b/>
                <w:bCs/>
                <w:szCs w:val="22"/>
              </w:rPr>
              <w:t>4</w:t>
            </w:r>
          </w:p>
        </w:tc>
        <w:tc>
          <w:tcPr>
            <w:tcW w:w="180" w:type="dxa"/>
          </w:tcPr>
          <w:p w14:paraId="05E29860" w14:textId="77777777" w:rsidR="002E1A60" w:rsidRPr="00A10174" w:rsidRDefault="002E1A60" w:rsidP="00A1017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0FC4522" w14:textId="59446EEF" w:rsidR="002E1A60" w:rsidRPr="00A10174" w:rsidRDefault="002E1A60" w:rsidP="00A10174">
            <w:pPr>
              <w:pStyle w:val="acctfourfigures"/>
              <w:tabs>
                <w:tab w:val="clear" w:pos="765"/>
                <w:tab w:val="decimal" w:pos="1810"/>
              </w:tabs>
              <w:spacing w:line="240" w:lineRule="auto"/>
              <w:ind w:right="16"/>
              <w:rPr>
                <w:b/>
                <w:bCs/>
                <w:szCs w:val="22"/>
              </w:rPr>
            </w:pPr>
            <w:r w:rsidRPr="00A10174">
              <w:rPr>
                <w:b/>
                <w:bCs/>
                <w:szCs w:val="22"/>
              </w:rPr>
              <w:t>22,874</w:t>
            </w:r>
          </w:p>
        </w:tc>
      </w:tr>
      <w:tr w:rsidR="002E1A60" w:rsidRPr="00A10174" w14:paraId="2357D827" w14:textId="77777777" w:rsidTr="00C31197">
        <w:trPr>
          <w:cantSplit/>
          <w:trHeight w:val="144"/>
        </w:trPr>
        <w:tc>
          <w:tcPr>
            <w:tcW w:w="3900" w:type="dxa"/>
          </w:tcPr>
          <w:p w14:paraId="7D17A2FC"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0ED48A6C" w14:textId="77777777" w:rsidR="002E1A60" w:rsidRPr="00A10174" w:rsidRDefault="002E1A60" w:rsidP="00A10174">
            <w:pPr>
              <w:pStyle w:val="acctfourfigures"/>
              <w:tabs>
                <w:tab w:val="clear" w:pos="765"/>
                <w:tab w:val="decimal" w:pos="911"/>
                <w:tab w:val="decimal" w:pos="1810"/>
              </w:tabs>
              <w:spacing w:line="240" w:lineRule="auto"/>
              <w:ind w:right="101"/>
              <w:rPr>
                <w:szCs w:val="22"/>
              </w:rPr>
            </w:pPr>
          </w:p>
        </w:tc>
        <w:tc>
          <w:tcPr>
            <w:tcW w:w="181" w:type="dxa"/>
          </w:tcPr>
          <w:p w14:paraId="0ACF01DE" w14:textId="77777777" w:rsidR="002E1A60" w:rsidRPr="00A10174" w:rsidRDefault="002E1A60" w:rsidP="00A10174">
            <w:pPr>
              <w:pStyle w:val="acctfourfigures"/>
              <w:tabs>
                <w:tab w:val="clear" w:pos="765"/>
                <w:tab w:val="decimal" w:pos="911"/>
                <w:tab w:val="decimal" w:pos="1810"/>
              </w:tabs>
              <w:spacing w:line="240" w:lineRule="auto"/>
              <w:ind w:right="11"/>
              <w:rPr>
                <w:szCs w:val="22"/>
              </w:rPr>
            </w:pPr>
          </w:p>
        </w:tc>
        <w:tc>
          <w:tcPr>
            <w:tcW w:w="1168" w:type="dxa"/>
            <w:tcBorders>
              <w:top w:val="double" w:sz="4" w:space="0" w:color="auto"/>
            </w:tcBorders>
          </w:tcPr>
          <w:p w14:paraId="428750B4" w14:textId="77777777" w:rsidR="002E1A60" w:rsidRPr="00A10174" w:rsidRDefault="002E1A60" w:rsidP="00A10174">
            <w:pPr>
              <w:pStyle w:val="acctfourfigures"/>
              <w:tabs>
                <w:tab w:val="clear" w:pos="765"/>
                <w:tab w:val="decimal" w:pos="911"/>
                <w:tab w:val="decimal" w:pos="1810"/>
              </w:tabs>
              <w:spacing w:line="240" w:lineRule="auto"/>
              <w:ind w:right="14"/>
              <w:rPr>
                <w:szCs w:val="22"/>
              </w:rPr>
            </w:pPr>
          </w:p>
        </w:tc>
        <w:tc>
          <w:tcPr>
            <w:tcW w:w="180" w:type="dxa"/>
          </w:tcPr>
          <w:p w14:paraId="5C2FE5ED" w14:textId="77777777" w:rsidR="002E1A60" w:rsidRPr="00A10174" w:rsidRDefault="002E1A60" w:rsidP="00A10174">
            <w:pPr>
              <w:pStyle w:val="acctfourfigures"/>
              <w:tabs>
                <w:tab w:val="clear" w:pos="765"/>
                <w:tab w:val="decimal" w:pos="911"/>
              </w:tabs>
              <w:spacing w:line="240" w:lineRule="auto"/>
              <w:rPr>
                <w:szCs w:val="22"/>
              </w:rPr>
            </w:pPr>
          </w:p>
        </w:tc>
        <w:tc>
          <w:tcPr>
            <w:tcW w:w="1168" w:type="dxa"/>
            <w:tcBorders>
              <w:top w:val="double" w:sz="4" w:space="0" w:color="auto"/>
            </w:tcBorders>
          </w:tcPr>
          <w:p w14:paraId="34949B73" w14:textId="77777777" w:rsidR="002E1A60" w:rsidRPr="00A10174" w:rsidRDefault="002E1A60" w:rsidP="00A10174">
            <w:pPr>
              <w:pStyle w:val="acctfourfigures"/>
              <w:tabs>
                <w:tab w:val="clear" w:pos="765"/>
                <w:tab w:val="decimal" w:pos="997"/>
              </w:tabs>
              <w:spacing w:line="240" w:lineRule="auto"/>
              <w:ind w:right="46"/>
              <w:rPr>
                <w:szCs w:val="22"/>
              </w:rPr>
            </w:pPr>
          </w:p>
        </w:tc>
        <w:tc>
          <w:tcPr>
            <w:tcW w:w="180" w:type="dxa"/>
          </w:tcPr>
          <w:p w14:paraId="441C6943" w14:textId="77777777" w:rsidR="002E1A60" w:rsidRPr="00A10174" w:rsidRDefault="002E1A60" w:rsidP="00A10174">
            <w:pPr>
              <w:pStyle w:val="acctfourfigures"/>
              <w:tabs>
                <w:tab w:val="clear" w:pos="765"/>
                <w:tab w:val="decimal" w:pos="911"/>
              </w:tabs>
              <w:spacing w:line="240" w:lineRule="auto"/>
              <w:rPr>
                <w:szCs w:val="22"/>
              </w:rPr>
            </w:pPr>
          </w:p>
        </w:tc>
        <w:tc>
          <w:tcPr>
            <w:tcW w:w="1170" w:type="dxa"/>
            <w:tcBorders>
              <w:top w:val="double" w:sz="4" w:space="0" w:color="auto"/>
            </w:tcBorders>
          </w:tcPr>
          <w:p w14:paraId="10FF0B0E" w14:textId="77777777" w:rsidR="002E1A60" w:rsidRPr="00A10174" w:rsidRDefault="002E1A60" w:rsidP="00A10174">
            <w:pPr>
              <w:pStyle w:val="acctfourfigures"/>
              <w:tabs>
                <w:tab w:val="clear" w:pos="765"/>
                <w:tab w:val="decimal" w:pos="911"/>
              </w:tabs>
              <w:spacing w:line="240" w:lineRule="auto"/>
              <w:ind w:right="11"/>
              <w:rPr>
                <w:szCs w:val="22"/>
              </w:rPr>
            </w:pPr>
          </w:p>
        </w:tc>
      </w:tr>
      <w:tr w:rsidR="002E1A60" w:rsidRPr="00A10174" w14:paraId="4609D6F5" w14:textId="77777777" w:rsidTr="00C31197">
        <w:trPr>
          <w:cantSplit/>
          <w:trHeight w:val="144"/>
        </w:trPr>
        <w:tc>
          <w:tcPr>
            <w:tcW w:w="3900" w:type="dxa"/>
          </w:tcPr>
          <w:p w14:paraId="7C0C0F41"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Ordinary shares outstanding</w:t>
            </w:r>
          </w:p>
        </w:tc>
        <w:tc>
          <w:tcPr>
            <w:tcW w:w="1168" w:type="dxa"/>
          </w:tcPr>
          <w:p w14:paraId="75B22E91" w14:textId="77777777" w:rsidR="002E1A60" w:rsidRPr="00A10174" w:rsidRDefault="002E1A60" w:rsidP="00A10174">
            <w:pPr>
              <w:pStyle w:val="acctfourfigures"/>
              <w:tabs>
                <w:tab w:val="clear" w:pos="765"/>
                <w:tab w:val="decimal" w:pos="911"/>
                <w:tab w:val="decimal" w:pos="1810"/>
              </w:tabs>
              <w:spacing w:line="240" w:lineRule="auto"/>
              <w:ind w:right="101"/>
              <w:rPr>
                <w:szCs w:val="22"/>
              </w:rPr>
            </w:pPr>
          </w:p>
        </w:tc>
        <w:tc>
          <w:tcPr>
            <w:tcW w:w="181" w:type="dxa"/>
          </w:tcPr>
          <w:p w14:paraId="4FB1578D" w14:textId="77777777" w:rsidR="002E1A60" w:rsidRPr="00A10174" w:rsidRDefault="002E1A60" w:rsidP="00A10174">
            <w:pPr>
              <w:pStyle w:val="acctfourfigures"/>
              <w:tabs>
                <w:tab w:val="clear" w:pos="765"/>
                <w:tab w:val="decimal" w:pos="911"/>
                <w:tab w:val="decimal" w:pos="1810"/>
              </w:tabs>
              <w:spacing w:line="240" w:lineRule="auto"/>
              <w:ind w:right="11"/>
              <w:rPr>
                <w:szCs w:val="22"/>
              </w:rPr>
            </w:pPr>
          </w:p>
        </w:tc>
        <w:tc>
          <w:tcPr>
            <w:tcW w:w="1168" w:type="dxa"/>
          </w:tcPr>
          <w:p w14:paraId="6178A532" w14:textId="77777777" w:rsidR="002E1A60" w:rsidRPr="00A10174" w:rsidRDefault="002E1A60" w:rsidP="00A10174">
            <w:pPr>
              <w:pStyle w:val="acctfourfigures"/>
              <w:tabs>
                <w:tab w:val="clear" w:pos="765"/>
                <w:tab w:val="decimal" w:pos="911"/>
                <w:tab w:val="decimal" w:pos="1810"/>
              </w:tabs>
              <w:spacing w:line="240" w:lineRule="auto"/>
              <w:ind w:right="14"/>
              <w:rPr>
                <w:szCs w:val="22"/>
              </w:rPr>
            </w:pPr>
          </w:p>
        </w:tc>
        <w:tc>
          <w:tcPr>
            <w:tcW w:w="180" w:type="dxa"/>
          </w:tcPr>
          <w:p w14:paraId="6C665B5C" w14:textId="77777777" w:rsidR="002E1A60" w:rsidRPr="00A10174" w:rsidRDefault="002E1A60" w:rsidP="00A10174">
            <w:pPr>
              <w:pStyle w:val="acctfourfigures"/>
              <w:tabs>
                <w:tab w:val="clear" w:pos="765"/>
                <w:tab w:val="decimal" w:pos="911"/>
              </w:tabs>
              <w:spacing w:line="240" w:lineRule="auto"/>
              <w:rPr>
                <w:szCs w:val="22"/>
              </w:rPr>
            </w:pPr>
          </w:p>
        </w:tc>
        <w:tc>
          <w:tcPr>
            <w:tcW w:w="1168" w:type="dxa"/>
          </w:tcPr>
          <w:p w14:paraId="2DCBBD5A" w14:textId="77777777" w:rsidR="002E1A60" w:rsidRPr="00A10174" w:rsidRDefault="002E1A60" w:rsidP="00A10174">
            <w:pPr>
              <w:pStyle w:val="acctfourfigures"/>
              <w:tabs>
                <w:tab w:val="clear" w:pos="765"/>
                <w:tab w:val="decimal" w:pos="997"/>
              </w:tabs>
              <w:spacing w:line="240" w:lineRule="auto"/>
              <w:ind w:right="46"/>
              <w:rPr>
                <w:szCs w:val="22"/>
              </w:rPr>
            </w:pPr>
          </w:p>
        </w:tc>
        <w:tc>
          <w:tcPr>
            <w:tcW w:w="180" w:type="dxa"/>
          </w:tcPr>
          <w:p w14:paraId="7C2BF2F1" w14:textId="77777777" w:rsidR="002E1A60" w:rsidRPr="00A10174" w:rsidRDefault="002E1A60" w:rsidP="00A10174">
            <w:pPr>
              <w:pStyle w:val="acctfourfigures"/>
              <w:tabs>
                <w:tab w:val="clear" w:pos="765"/>
                <w:tab w:val="decimal" w:pos="911"/>
              </w:tabs>
              <w:spacing w:line="240" w:lineRule="auto"/>
              <w:rPr>
                <w:szCs w:val="22"/>
              </w:rPr>
            </w:pPr>
          </w:p>
        </w:tc>
        <w:tc>
          <w:tcPr>
            <w:tcW w:w="1170" w:type="dxa"/>
          </w:tcPr>
          <w:p w14:paraId="3D14122B" w14:textId="77777777" w:rsidR="002E1A60" w:rsidRPr="00A10174" w:rsidRDefault="002E1A60" w:rsidP="00A10174">
            <w:pPr>
              <w:pStyle w:val="acctfourfigures"/>
              <w:tabs>
                <w:tab w:val="clear" w:pos="765"/>
                <w:tab w:val="decimal" w:pos="911"/>
              </w:tabs>
              <w:spacing w:line="240" w:lineRule="auto"/>
              <w:ind w:right="11"/>
              <w:rPr>
                <w:szCs w:val="22"/>
              </w:rPr>
            </w:pPr>
          </w:p>
        </w:tc>
      </w:tr>
      <w:tr w:rsidR="002E1A60" w:rsidRPr="00A10174" w14:paraId="6209D514" w14:textId="77777777" w:rsidTr="00C31197">
        <w:trPr>
          <w:cantSplit/>
          <w:trHeight w:val="144"/>
        </w:trPr>
        <w:tc>
          <w:tcPr>
            <w:tcW w:w="3900" w:type="dxa"/>
          </w:tcPr>
          <w:p w14:paraId="02885EF5" w14:textId="14047BBA"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 xml:space="preserve">Number of ordinary shares </w:t>
            </w:r>
            <w:r w:rsidRPr="00A10174">
              <w:rPr>
                <w:rFonts w:ascii="Times New Roman" w:hAnsi="Times New Roman" w:cs="Times New Roman"/>
                <w:sz w:val="22"/>
                <w:szCs w:val="22"/>
              </w:rPr>
              <w:br/>
              <w:t xml:space="preserve">   outstanding at 1 January</w:t>
            </w:r>
          </w:p>
        </w:tc>
        <w:tc>
          <w:tcPr>
            <w:tcW w:w="1168" w:type="dxa"/>
            <w:vAlign w:val="bottom"/>
          </w:tcPr>
          <w:p w14:paraId="44AF8A56" w14:textId="3F4879D5" w:rsidR="002E1A60" w:rsidRPr="00A10174" w:rsidRDefault="003C248C" w:rsidP="00A10174">
            <w:pPr>
              <w:pStyle w:val="acctfourfigures"/>
              <w:tabs>
                <w:tab w:val="clear" w:pos="765"/>
                <w:tab w:val="decimal" w:pos="1810"/>
              </w:tabs>
              <w:spacing w:line="240" w:lineRule="auto"/>
              <w:ind w:right="101"/>
              <w:rPr>
                <w:szCs w:val="22"/>
                <w:lang w:bidi="th-TH"/>
              </w:rPr>
            </w:pPr>
            <w:r w:rsidRPr="00A10174">
              <w:rPr>
                <w:szCs w:val="22"/>
                <w:lang w:bidi="th-TH"/>
              </w:rPr>
              <w:t>474,575</w:t>
            </w:r>
          </w:p>
        </w:tc>
        <w:tc>
          <w:tcPr>
            <w:tcW w:w="181" w:type="dxa"/>
          </w:tcPr>
          <w:p w14:paraId="1D5ADAF7" w14:textId="77777777" w:rsidR="002E1A60" w:rsidRPr="00A10174" w:rsidRDefault="002E1A60" w:rsidP="00A10174">
            <w:pPr>
              <w:pStyle w:val="acctfourfigures"/>
              <w:tabs>
                <w:tab w:val="clear" w:pos="765"/>
                <w:tab w:val="decimal" w:pos="1810"/>
              </w:tabs>
              <w:spacing w:line="240" w:lineRule="auto"/>
              <w:rPr>
                <w:szCs w:val="22"/>
                <w:lang w:bidi="th-TH"/>
              </w:rPr>
            </w:pPr>
          </w:p>
        </w:tc>
        <w:tc>
          <w:tcPr>
            <w:tcW w:w="1168" w:type="dxa"/>
            <w:vAlign w:val="bottom"/>
          </w:tcPr>
          <w:p w14:paraId="418EF86B" w14:textId="77777777" w:rsidR="002E1A60" w:rsidRPr="00A10174" w:rsidRDefault="002E1A60" w:rsidP="00A10174">
            <w:pPr>
              <w:pStyle w:val="acctfourfigures"/>
              <w:tabs>
                <w:tab w:val="clear" w:pos="765"/>
                <w:tab w:val="decimal" w:pos="1810"/>
              </w:tabs>
              <w:spacing w:line="240" w:lineRule="auto"/>
              <w:ind w:right="104"/>
              <w:rPr>
                <w:szCs w:val="22"/>
                <w:lang w:bidi="th-TH"/>
              </w:rPr>
            </w:pPr>
            <w:r w:rsidRPr="00A10174">
              <w:rPr>
                <w:szCs w:val="22"/>
                <w:lang w:bidi="th-TH"/>
              </w:rPr>
              <w:t>474,555</w:t>
            </w:r>
          </w:p>
        </w:tc>
        <w:tc>
          <w:tcPr>
            <w:tcW w:w="180" w:type="dxa"/>
          </w:tcPr>
          <w:p w14:paraId="24DCEDAD" w14:textId="77777777" w:rsidR="002E1A60" w:rsidRPr="00A10174" w:rsidRDefault="002E1A60" w:rsidP="00A10174">
            <w:pPr>
              <w:pStyle w:val="acctfourfigures"/>
              <w:tabs>
                <w:tab w:val="clear" w:pos="765"/>
                <w:tab w:val="decimal" w:pos="911"/>
              </w:tabs>
              <w:spacing w:line="240" w:lineRule="auto"/>
              <w:rPr>
                <w:szCs w:val="22"/>
              </w:rPr>
            </w:pPr>
          </w:p>
        </w:tc>
        <w:tc>
          <w:tcPr>
            <w:tcW w:w="1168" w:type="dxa"/>
            <w:vAlign w:val="bottom"/>
          </w:tcPr>
          <w:p w14:paraId="4A96C04B" w14:textId="4EF1FF9C" w:rsidR="002E1A60" w:rsidRPr="00A10174" w:rsidRDefault="003C248C" w:rsidP="00A10174">
            <w:pPr>
              <w:pStyle w:val="acctfourfigures"/>
              <w:tabs>
                <w:tab w:val="clear" w:pos="765"/>
                <w:tab w:val="decimal" w:pos="997"/>
              </w:tabs>
              <w:spacing w:line="240" w:lineRule="auto"/>
              <w:ind w:right="46"/>
              <w:rPr>
                <w:szCs w:val="22"/>
              </w:rPr>
            </w:pPr>
            <w:r w:rsidRPr="00A10174">
              <w:rPr>
                <w:szCs w:val="22"/>
              </w:rPr>
              <w:t>474,575</w:t>
            </w:r>
          </w:p>
        </w:tc>
        <w:tc>
          <w:tcPr>
            <w:tcW w:w="180" w:type="dxa"/>
          </w:tcPr>
          <w:p w14:paraId="145BCACD" w14:textId="77777777" w:rsidR="002E1A60" w:rsidRPr="00A10174" w:rsidRDefault="002E1A60" w:rsidP="00A10174">
            <w:pPr>
              <w:pStyle w:val="acctfourfigures"/>
              <w:tabs>
                <w:tab w:val="clear" w:pos="765"/>
                <w:tab w:val="decimal" w:pos="911"/>
              </w:tabs>
              <w:spacing w:line="240" w:lineRule="auto"/>
              <w:rPr>
                <w:szCs w:val="22"/>
              </w:rPr>
            </w:pPr>
          </w:p>
        </w:tc>
        <w:tc>
          <w:tcPr>
            <w:tcW w:w="1170" w:type="dxa"/>
            <w:vAlign w:val="bottom"/>
          </w:tcPr>
          <w:p w14:paraId="207FCDE0" w14:textId="77777777" w:rsidR="002E1A60" w:rsidRPr="00A10174" w:rsidRDefault="002E1A60" w:rsidP="00A10174">
            <w:pPr>
              <w:pStyle w:val="acctfourfigures"/>
              <w:tabs>
                <w:tab w:val="clear" w:pos="765"/>
                <w:tab w:val="decimal" w:pos="911"/>
              </w:tabs>
              <w:spacing w:line="240" w:lineRule="auto"/>
              <w:ind w:right="11"/>
              <w:rPr>
                <w:szCs w:val="22"/>
              </w:rPr>
            </w:pPr>
            <w:r w:rsidRPr="00A10174">
              <w:rPr>
                <w:szCs w:val="22"/>
              </w:rPr>
              <w:t>474,555</w:t>
            </w:r>
          </w:p>
        </w:tc>
      </w:tr>
      <w:tr w:rsidR="002E1A60" w:rsidRPr="00A10174" w14:paraId="686D994F" w14:textId="77777777" w:rsidTr="00C31197">
        <w:trPr>
          <w:cantSplit/>
          <w:trHeight w:val="144"/>
        </w:trPr>
        <w:tc>
          <w:tcPr>
            <w:tcW w:w="3900" w:type="dxa"/>
          </w:tcPr>
          <w:p w14:paraId="2E403DC7"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10174">
              <w:rPr>
                <w:rFonts w:ascii="Times New Roman" w:hAnsi="Times New Roman" w:cs="Times New Roman"/>
                <w:b/>
                <w:bCs/>
                <w:sz w:val="22"/>
                <w:szCs w:val="22"/>
              </w:rPr>
              <w:t>Weighted average number of ordinary shares outstanding (basic)</w:t>
            </w:r>
          </w:p>
        </w:tc>
        <w:tc>
          <w:tcPr>
            <w:tcW w:w="1168" w:type="dxa"/>
            <w:tcBorders>
              <w:top w:val="single" w:sz="4" w:space="0" w:color="auto"/>
              <w:bottom w:val="double" w:sz="4" w:space="0" w:color="auto"/>
            </w:tcBorders>
            <w:vAlign w:val="bottom"/>
          </w:tcPr>
          <w:p w14:paraId="718EC924" w14:textId="04F91750" w:rsidR="002E1A60" w:rsidRPr="00A10174" w:rsidRDefault="003C248C" w:rsidP="00A10174">
            <w:pPr>
              <w:pStyle w:val="acctfourfigures"/>
              <w:tabs>
                <w:tab w:val="clear" w:pos="765"/>
                <w:tab w:val="decimal" w:pos="1810"/>
              </w:tabs>
              <w:spacing w:line="240" w:lineRule="auto"/>
              <w:ind w:right="101"/>
              <w:rPr>
                <w:b/>
                <w:bCs/>
                <w:szCs w:val="22"/>
              </w:rPr>
            </w:pPr>
            <w:r w:rsidRPr="00A10174">
              <w:rPr>
                <w:b/>
                <w:bCs/>
                <w:szCs w:val="22"/>
              </w:rPr>
              <w:t>474,575</w:t>
            </w:r>
          </w:p>
        </w:tc>
        <w:tc>
          <w:tcPr>
            <w:tcW w:w="181" w:type="dxa"/>
          </w:tcPr>
          <w:p w14:paraId="0DC75FB8" w14:textId="77777777" w:rsidR="002E1A60" w:rsidRPr="00A10174" w:rsidRDefault="002E1A60" w:rsidP="00A10174">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34AFD037" w14:textId="77777777" w:rsidR="002E1A60" w:rsidRPr="00A10174" w:rsidRDefault="002E1A60" w:rsidP="00A10174">
            <w:pPr>
              <w:pStyle w:val="acctfourfigures"/>
              <w:tabs>
                <w:tab w:val="clear" w:pos="765"/>
                <w:tab w:val="decimal" w:pos="1810"/>
              </w:tabs>
              <w:spacing w:line="240" w:lineRule="auto"/>
              <w:ind w:right="104"/>
              <w:rPr>
                <w:b/>
                <w:bCs/>
                <w:szCs w:val="22"/>
              </w:rPr>
            </w:pPr>
            <w:r w:rsidRPr="00A10174">
              <w:rPr>
                <w:b/>
                <w:bCs/>
                <w:szCs w:val="22"/>
              </w:rPr>
              <w:t>474,555</w:t>
            </w:r>
          </w:p>
        </w:tc>
        <w:tc>
          <w:tcPr>
            <w:tcW w:w="180" w:type="dxa"/>
          </w:tcPr>
          <w:p w14:paraId="57D39490" w14:textId="77777777" w:rsidR="002E1A60" w:rsidRPr="00A10174" w:rsidRDefault="002E1A60" w:rsidP="00A10174">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6AF73632" w14:textId="38BEE5EF" w:rsidR="002E1A60" w:rsidRPr="00A10174" w:rsidRDefault="003C248C" w:rsidP="00A10174">
            <w:pPr>
              <w:pStyle w:val="acctfourfigures"/>
              <w:tabs>
                <w:tab w:val="clear" w:pos="765"/>
                <w:tab w:val="decimal" w:pos="997"/>
              </w:tabs>
              <w:spacing w:line="240" w:lineRule="auto"/>
              <w:ind w:right="46"/>
              <w:rPr>
                <w:b/>
                <w:bCs/>
                <w:szCs w:val="22"/>
              </w:rPr>
            </w:pPr>
            <w:r w:rsidRPr="00A10174">
              <w:rPr>
                <w:b/>
                <w:bCs/>
                <w:szCs w:val="22"/>
              </w:rPr>
              <w:t>474,575</w:t>
            </w:r>
          </w:p>
        </w:tc>
        <w:tc>
          <w:tcPr>
            <w:tcW w:w="180" w:type="dxa"/>
          </w:tcPr>
          <w:p w14:paraId="28E70CDC" w14:textId="77777777" w:rsidR="002E1A60" w:rsidRPr="00A10174" w:rsidRDefault="002E1A60" w:rsidP="00A1017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42E50E97" w14:textId="77777777" w:rsidR="002E1A60" w:rsidRPr="00A10174" w:rsidRDefault="002E1A60" w:rsidP="00A10174">
            <w:pPr>
              <w:pStyle w:val="acctfourfigures"/>
              <w:tabs>
                <w:tab w:val="clear" w:pos="765"/>
                <w:tab w:val="decimal" w:pos="911"/>
              </w:tabs>
              <w:spacing w:line="240" w:lineRule="auto"/>
              <w:ind w:right="11"/>
              <w:rPr>
                <w:b/>
                <w:bCs/>
                <w:szCs w:val="22"/>
              </w:rPr>
            </w:pPr>
            <w:r w:rsidRPr="00A10174">
              <w:rPr>
                <w:b/>
                <w:bCs/>
                <w:szCs w:val="22"/>
              </w:rPr>
              <w:t>474,555</w:t>
            </w:r>
          </w:p>
        </w:tc>
      </w:tr>
      <w:tr w:rsidR="002E1A60" w:rsidRPr="00A10174" w14:paraId="346A8643" w14:textId="77777777" w:rsidTr="00C31197">
        <w:trPr>
          <w:cantSplit/>
          <w:trHeight w:val="144"/>
        </w:trPr>
        <w:tc>
          <w:tcPr>
            <w:tcW w:w="3900" w:type="dxa"/>
          </w:tcPr>
          <w:p w14:paraId="4F9F5F76"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A10174">
              <w:rPr>
                <w:rFonts w:ascii="Times New Roman" w:hAnsi="Times New Roman" w:cs="Times New Roman"/>
                <w:sz w:val="22"/>
                <w:szCs w:val="22"/>
              </w:rPr>
              <w:t>Effect of exercise of warrants</w:t>
            </w:r>
          </w:p>
        </w:tc>
        <w:tc>
          <w:tcPr>
            <w:tcW w:w="1168" w:type="dxa"/>
            <w:tcBorders>
              <w:top w:val="single" w:sz="4" w:space="0" w:color="auto"/>
              <w:bottom w:val="single" w:sz="4" w:space="0" w:color="auto"/>
            </w:tcBorders>
            <w:vAlign w:val="bottom"/>
          </w:tcPr>
          <w:p w14:paraId="301E240F" w14:textId="63000E16" w:rsidR="002E1A60" w:rsidRPr="00A10174" w:rsidRDefault="003C248C" w:rsidP="00A10174">
            <w:pPr>
              <w:pStyle w:val="acctfourfigures"/>
              <w:tabs>
                <w:tab w:val="clear" w:pos="765"/>
                <w:tab w:val="decimal" w:pos="700"/>
              </w:tabs>
              <w:spacing w:line="240" w:lineRule="auto"/>
              <w:ind w:right="101"/>
              <w:rPr>
                <w:szCs w:val="22"/>
              </w:rPr>
            </w:pPr>
            <w:r w:rsidRPr="00A10174">
              <w:rPr>
                <w:szCs w:val="22"/>
              </w:rPr>
              <w:t>-</w:t>
            </w:r>
          </w:p>
        </w:tc>
        <w:tc>
          <w:tcPr>
            <w:tcW w:w="181" w:type="dxa"/>
          </w:tcPr>
          <w:p w14:paraId="0F5A2666" w14:textId="77777777" w:rsidR="002E1A60" w:rsidRPr="00A10174" w:rsidRDefault="002E1A60" w:rsidP="00A10174">
            <w:pPr>
              <w:pStyle w:val="acctfourfigures"/>
              <w:tabs>
                <w:tab w:val="clear" w:pos="765"/>
                <w:tab w:val="decimal" w:pos="1810"/>
              </w:tabs>
              <w:spacing w:line="240" w:lineRule="auto"/>
              <w:rPr>
                <w:szCs w:val="22"/>
              </w:rPr>
            </w:pPr>
          </w:p>
        </w:tc>
        <w:tc>
          <w:tcPr>
            <w:tcW w:w="1168" w:type="dxa"/>
            <w:tcBorders>
              <w:top w:val="single" w:sz="4" w:space="0" w:color="auto"/>
              <w:bottom w:val="single" w:sz="4" w:space="0" w:color="auto"/>
            </w:tcBorders>
            <w:vAlign w:val="bottom"/>
          </w:tcPr>
          <w:p w14:paraId="107FCD75" w14:textId="742AAC5E" w:rsidR="002E1A60" w:rsidRPr="00A10174" w:rsidRDefault="002E1A60" w:rsidP="00A10174">
            <w:pPr>
              <w:pStyle w:val="acctfourfigures"/>
              <w:tabs>
                <w:tab w:val="clear" w:pos="765"/>
                <w:tab w:val="decimal" w:pos="1810"/>
              </w:tabs>
              <w:spacing w:line="240" w:lineRule="auto"/>
              <w:ind w:right="104"/>
              <w:rPr>
                <w:szCs w:val="22"/>
              </w:rPr>
            </w:pPr>
            <w:r w:rsidRPr="00A10174">
              <w:rPr>
                <w:szCs w:val="22"/>
              </w:rPr>
              <w:t>3,275</w:t>
            </w:r>
          </w:p>
        </w:tc>
        <w:tc>
          <w:tcPr>
            <w:tcW w:w="180" w:type="dxa"/>
          </w:tcPr>
          <w:p w14:paraId="11F9B00A" w14:textId="77777777" w:rsidR="002E1A60" w:rsidRPr="00A10174" w:rsidRDefault="002E1A60" w:rsidP="00A10174">
            <w:pPr>
              <w:pStyle w:val="acctfourfigures"/>
              <w:tabs>
                <w:tab w:val="clear" w:pos="765"/>
                <w:tab w:val="decimal" w:pos="911"/>
              </w:tabs>
              <w:spacing w:line="240" w:lineRule="auto"/>
              <w:rPr>
                <w:szCs w:val="22"/>
              </w:rPr>
            </w:pPr>
          </w:p>
        </w:tc>
        <w:tc>
          <w:tcPr>
            <w:tcW w:w="1168" w:type="dxa"/>
            <w:tcBorders>
              <w:top w:val="single" w:sz="4" w:space="0" w:color="auto"/>
              <w:bottom w:val="single" w:sz="4" w:space="0" w:color="auto"/>
            </w:tcBorders>
            <w:vAlign w:val="bottom"/>
          </w:tcPr>
          <w:p w14:paraId="32E31B64" w14:textId="0E87C93C" w:rsidR="002E1A60" w:rsidRPr="00A10174" w:rsidRDefault="003C248C" w:rsidP="00A10174">
            <w:pPr>
              <w:pStyle w:val="acctfourfigures"/>
              <w:tabs>
                <w:tab w:val="clear" w:pos="765"/>
                <w:tab w:val="decimal" w:pos="700"/>
              </w:tabs>
              <w:spacing w:line="240" w:lineRule="auto"/>
              <w:ind w:right="101"/>
              <w:rPr>
                <w:szCs w:val="22"/>
              </w:rPr>
            </w:pPr>
            <w:r w:rsidRPr="00A10174">
              <w:rPr>
                <w:szCs w:val="22"/>
              </w:rPr>
              <w:t>-</w:t>
            </w:r>
          </w:p>
        </w:tc>
        <w:tc>
          <w:tcPr>
            <w:tcW w:w="180" w:type="dxa"/>
          </w:tcPr>
          <w:p w14:paraId="4D9EA82A" w14:textId="77777777" w:rsidR="002E1A60" w:rsidRPr="00A10174" w:rsidRDefault="002E1A60" w:rsidP="00A10174">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vAlign w:val="bottom"/>
          </w:tcPr>
          <w:p w14:paraId="5AA62F1E" w14:textId="51A65AFC" w:rsidR="002E1A60" w:rsidRPr="00A10174" w:rsidRDefault="002E1A60" w:rsidP="00A10174">
            <w:pPr>
              <w:pStyle w:val="acctfourfigures"/>
              <w:tabs>
                <w:tab w:val="clear" w:pos="765"/>
                <w:tab w:val="decimal" w:pos="911"/>
              </w:tabs>
              <w:spacing w:line="240" w:lineRule="auto"/>
              <w:ind w:right="11"/>
              <w:rPr>
                <w:szCs w:val="22"/>
              </w:rPr>
            </w:pPr>
            <w:r w:rsidRPr="00A10174">
              <w:rPr>
                <w:szCs w:val="22"/>
              </w:rPr>
              <w:t>3,275</w:t>
            </w:r>
          </w:p>
        </w:tc>
      </w:tr>
      <w:tr w:rsidR="002E1A60" w:rsidRPr="00A10174" w14:paraId="0E3DF8B1" w14:textId="77777777" w:rsidTr="00C31197">
        <w:trPr>
          <w:cantSplit/>
          <w:trHeight w:val="144"/>
        </w:trPr>
        <w:tc>
          <w:tcPr>
            <w:tcW w:w="3900" w:type="dxa"/>
          </w:tcPr>
          <w:p w14:paraId="75AD958C"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10174">
              <w:rPr>
                <w:rFonts w:ascii="Times New Roman" w:hAnsi="Times New Roman" w:cs="Times New Roman"/>
                <w:b/>
                <w:bCs/>
                <w:sz w:val="22"/>
                <w:szCs w:val="22"/>
              </w:rPr>
              <w:t>Weighted average number of ordinary shares outstanding (diluted)</w:t>
            </w:r>
          </w:p>
        </w:tc>
        <w:tc>
          <w:tcPr>
            <w:tcW w:w="1168" w:type="dxa"/>
            <w:tcBorders>
              <w:top w:val="single" w:sz="4" w:space="0" w:color="auto"/>
              <w:bottom w:val="double" w:sz="4" w:space="0" w:color="auto"/>
            </w:tcBorders>
            <w:vAlign w:val="bottom"/>
          </w:tcPr>
          <w:p w14:paraId="1F4F1A91" w14:textId="5395AD1C" w:rsidR="002E1A60" w:rsidRPr="00A10174" w:rsidRDefault="003C248C" w:rsidP="00A10174">
            <w:pPr>
              <w:pStyle w:val="acctfourfigures"/>
              <w:tabs>
                <w:tab w:val="clear" w:pos="765"/>
                <w:tab w:val="decimal" w:pos="1810"/>
              </w:tabs>
              <w:spacing w:line="240" w:lineRule="auto"/>
              <w:ind w:right="101"/>
              <w:rPr>
                <w:b/>
                <w:bCs/>
                <w:szCs w:val="22"/>
              </w:rPr>
            </w:pPr>
            <w:r w:rsidRPr="00A10174">
              <w:rPr>
                <w:b/>
                <w:bCs/>
                <w:szCs w:val="22"/>
              </w:rPr>
              <w:t>474,575</w:t>
            </w:r>
          </w:p>
        </w:tc>
        <w:tc>
          <w:tcPr>
            <w:tcW w:w="181" w:type="dxa"/>
          </w:tcPr>
          <w:p w14:paraId="38BAE626" w14:textId="77777777" w:rsidR="002E1A60" w:rsidRPr="00A10174" w:rsidRDefault="002E1A60" w:rsidP="00A10174">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751BFF7E" w14:textId="07211E45" w:rsidR="002E1A60" w:rsidRPr="00A10174" w:rsidRDefault="002E1A60" w:rsidP="00A10174">
            <w:pPr>
              <w:pStyle w:val="acctfourfigures"/>
              <w:tabs>
                <w:tab w:val="clear" w:pos="765"/>
                <w:tab w:val="decimal" w:pos="1810"/>
              </w:tabs>
              <w:spacing w:line="240" w:lineRule="auto"/>
              <w:ind w:right="104"/>
              <w:rPr>
                <w:b/>
                <w:bCs/>
                <w:szCs w:val="22"/>
              </w:rPr>
            </w:pPr>
            <w:r w:rsidRPr="00A10174">
              <w:rPr>
                <w:b/>
                <w:bCs/>
                <w:szCs w:val="22"/>
              </w:rPr>
              <w:t>477,830</w:t>
            </w:r>
          </w:p>
        </w:tc>
        <w:tc>
          <w:tcPr>
            <w:tcW w:w="180" w:type="dxa"/>
          </w:tcPr>
          <w:p w14:paraId="4E256DBF" w14:textId="77777777" w:rsidR="002E1A60" w:rsidRPr="00A10174" w:rsidRDefault="002E1A60" w:rsidP="00A10174">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0CF024A9" w14:textId="19717E67" w:rsidR="002E1A60" w:rsidRPr="00A10174" w:rsidRDefault="003C248C" w:rsidP="00A10174">
            <w:pPr>
              <w:pStyle w:val="acctfourfigures"/>
              <w:tabs>
                <w:tab w:val="clear" w:pos="765"/>
                <w:tab w:val="decimal" w:pos="997"/>
              </w:tabs>
              <w:spacing w:line="240" w:lineRule="auto"/>
              <w:ind w:right="46"/>
              <w:rPr>
                <w:b/>
                <w:bCs/>
                <w:szCs w:val="22"/>
              </w:rPr>
            </w:pPr>
            <w:r w:rsidRPr="00A10174">
              <w:rPr>
                <w:b/>
                <w:bCs/>
                <w:szCs w:val="22"/>
              </w:rPr>
              <w:t>474,575</w:t>
            </w:r>
          </w:p>
        </w:tc>
        <w:tc>
          <w:tcPr>
            <w:tcW w:w="180" w:type="dxa"/>
          </w:tcPr>
          <w:p w14:paraId="73BB2CED" w14:textId="77777777" w:rsidR="002E1A60" w:rsidRPr="00A10174" w:rsidRDefault="002E1A60" w:rsidP="00A1017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EB76F83" w14:textId="1AA8B93A" w:rsidR="002E1A60" w:rsidRPr="00A10174" w:rsidRDefault="002E1A60" w:rsidP="00A10174">
            <w:pPr>
              <w:pStyle w:val="acctfourfigures"/>
              <w:tabs>
                <w:tab w:val="clear" w:pos="765"/>
                <w:tab w:val="decimal" w:pos="911"/>
              </w:tabs>
              <w:spacing w:line="240" w:lineRule="auto"/>
              <w:ind w:right="11"/>
              <w:rPr>
                <w:b/>
                <w:bCs/>
                <w:szCs w:val="22"/>
              </w:rPr>
            </w:pPr>
            <w:r w:rsidRPr="00A10174">
              <w:rPr>
                <w:b/>
                <w:bCs/>
                <w:szCs w:val="22"/>
              </w:rPr>
              <w:t>477,830</w:t>
            </w:r>
          </w:p>
        </w:tc>
      </w:tr>
      <w:tr w:rsidR="002E1A60" w:rsidRPr="00A10174" w14:paraId="12DC52A1" w14:textId="77777777" w:rsidTr="00C31197">
        <w:trPr>
          <w:cantSplit/>
          <w:trHeight w:val="144"/>
        </w:trPr>
        <w:tc>
          <w:tcPr>
            <w:tcW w:w="3900" w:type="dxa"/>
          </w:tcPr>
          <w:p w14:paraId="7A7A5AC4"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42F90172" w14:textId="77777777" w:rsidR="002E1A60" w:rsidRPr="00A10174" w:rsidRDefault="002E1A60" w:rsidP="00A10174">
            <w:pPr>
              <w:pStyle w:val="acctfourfigures"/>
              <w:tabs>
                <w:tab w:val="clear" w:pos="765"/>
                <w:tab w:val="decimal" w:pos="1810"/>
              </w:tabs>
              <w:spacing w:line="240" w:lineRule="auto"/>
              <w:ind w:right="101"/>
              <w:rPr>
                <w:szCs w:val="22"/>
              </w:rPr>
            </w:pPr>
          </w:p>
        </w:tc>
        <w:tc>
          <w:tcPr>
            <w:tcW w:w="181" w:type="dxa"/>
          </w:tcPr>
          <w:p w14:paraId="65B95026" w14:textId="77777777" w:rsidR="002E1A60" w:rsidRPr="00A10174" w:rsidRDefault="002E1A60" w:rsidP="00A10174">
            <w:pPr>
              <w:pStyle w:val="acctfourfigures"/>
              <w:tabs>
                <w:tab w:val="clear" w:pos="765"/>
                <w:tab w:val="decimal" w:pos="1810"/>
              </w:tabs>
              <w:spacing w:line="240" w:lineRule="auto"/>
              <w:rPr>
                <w:szCs w:val="22"/>
              </w:rPr>
            </w:pPr>
          </w:p>
        </w:tc>
        <w:tc>
          <w:tcPr>
            <w:tcW w:w="1168" w:type="dxa"/>
            <w:tcBorders>
              <w:top w:val="double" w:sz="4" w:space="0" w:color="auto"/>
            </w:tcBorders>
          </w:tcPr>
          <w:p w14:paraId="1144A490" w14:textId="77777777" w:rsidR="002E1A60" w:rsidRPr="00A10174" w:rsidRDefault="002E1A60" w:rsidP="00A10174">
            <w:pPr>
              <w:pStyle w:val="acctfourfigures"/>
              <w:tabs>
                <w:tab w:val="clear" w:pos="765"/>
                <w:tab w:val="decimal" w:pos="1810"/>
              </w:tabs>
              <w:spacing w:line="240" w:lineRule="auto"/>
              <w:rPr>
                <w:szCs w:val="22"/>
              </w:rPr>
            </w:pPr>
          </w:p>
        </w:tc>
        <w:tc>
          <w:tcPr>
            <w:tcW w:w="180" w:type="dxa"/>
          </w:tcPr>
          <w:p w14:paraId="1169EB3A" w14:textId="77777777" w:rsidR="002E1A60" w:rsidRPr="00A10174" w:rsidRDefault="002E1A60" w:rsidP="00A10174">
            <w:pPr>
              <w:pStyle w:val="acctfourfigures"/>
              <w:tabs>
                <w:tab w:val="clear" w:pos="765"/>
                <w:tab w:val="decimal" w:pos="911"/>
              </w:tabs>
              <w:spacing w:line="240" w:lineRule="auto"/>
              <w:rPr>
                <w:szCs w:val="22"/>
              </w:rPr>
            </w:pPr>
          </w:p>
        </w:tc>
        <w:tc>
          <w:tcPr>
            <w:tcW w:w="1168" w:type="dxa"/>
            <w:tcBorders>
              <w:top w:val="double" w:sz="4" w:space="0" w:color="auto"/>
            </w:tcBorders>
          </w:tcPr>
          <w:p w14:paraId="2771CB6A" w14:textId="77777777" w:rsidR="002E1A60" w:rsidRPr="00A10174" w:rsidRDefault="002E1A60" w:rsidP="00A10174">
            <w:pPr>
              <w:pStyle w:val="acctfourfigures"/>
              <w:tabs>
                <w:tab w:val="clear" w:pos="765"/>
                <w:tab w:val="decimal" w:pos="997"/>
              </w:tabs>
              <w:spacing w:line="240" w:lineRule="auto"/>
              <w:ind w:right="46"/>
              <w:rPr>
                <w:szCs w:val="22"/>
              </w:rPr>
            </w:pPr>
          </w:p>
        </w:tc>
        <w:tc>
          <w:tcPr>
            <w:tcW w:w="180" w:type="dxa"/>
          </w:tcPr>
          <w:p w14:paraId="539575F3" w14:textId="77777777" w:rsidR="002E1A60" w:rsidRPr="00A10174" w:rsidRDefault="002E1A60" w:rsidP="00A10174">
            <w:pPr>
              <w:pStyle w:val="acctfourfigures"/>
              <w:tabs>
                <w:tab w:val="clear" w:pos="765"/>
                <w:tab w:val="decimal" w:pos="911"/>
              </w:tabs>
              <w:spacing w:line="240" w:lineRule="auto"/>
              <w:rPr>
                <w:szCs w:val="22"/>
              </w:rPr>
            </w:pPr>
          </w:p>
        </w:tc>
        <w:tc>
          <w:tcPr>
            <w:tcW w:w="1170" w:type="dxa"/>
            <w:tcBorders>
              <w:top w:val="double" w:sz="4" w:space="0" w:color="auto"/>
            </w:tcBorders>
          </w:tcPr>
          <w:p w14:paraId="27DAE051" w14:textId="77777777" w:rsidR="002E1A60" w:rsidRPr="00A10174" w:rsidRDefault="002E1A60" w:rsidP="00A10174">
            <w:pPr>
              <w:pStyle w:val="acctfourfigures"/>
              <w:tabs>
                <w:tab w:val="clear" w:pos="765"/>
                <w:tab w:val="decimal" w:pos="911"/>
              </w:tabs>
              <w:spacing w:line="240" w:lineRule="auto"/>
              <w:ind w:right="11"/>
              <w:rPr>
                <w:szCs w:val="22"/>
              </w:rPr>
            </w:pPr>
          </w:p>
        </w:tc>
      </w:tr>
      <w:tr w:rsidR="002E1A60" w:rsidRPr="00A10174" w14:paraId="5FFE8CA2" w14:textId="77777777" w:rsidTr="00C31197">
        <w:trPr>
          <w:cantSplit/>
          <w:trHeight w:val="144"/>
        </w:trPr>
        <w:tc>
          <w:tcPr>
            <w:tcW w:w="3900" w:type="dxa"/>
          </w:tcPr>
          <w:p w14:paraId="14623ECB" w14:textId="4CF7F96B"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sz w:val="22"/>
                <w:szCs w:val="22"/>
              </w:rPr>
              <w:t xml:space="preserve">Earnings per share (basic) </w:t>
            </w:r>
            <w:r w:rsidRPr="00A10174">
              <w:rPr>
                <w:rFonts w:ascii="Times New Roman" w:hAnsi="Times New Roman" w:cs="Times New Roman"/>
                <w:b/>
                <w:bCs/>
                <w:i/>
                <w:iCs/>
                <w:sz w:val="22"/>
                <w:szCs w:val="22"/>
              </w:rPr>
              <w:t>(in Baht)</w:t>
            </w:r>
          </w:p>
        </w:tc>
        <w:tc>
          <w:tcPr>
            <w:tcW w:w="1168" w:type="dxa"/>
            <w:tcBorders>
              <w:bottom w:val="double" w:sz="4" w:space="0" w:color="auto"/>
            </w:tcBorders>
            <w:vAlign w:val="bottom"/>
          </w:tcPr>
          <w:p w14:paraId="180FB123" w14:textId="3A4B7DB1" w:rsidR="002E1A60" w:rsidRPr="00A10174" w:rsidRDefault="003C248C" w:rsidP="00A10174">
            <w:pPr>
              <w:pStyle w:val="acctfourfigures"/>
              <w:tabs>
                <w:tab w:val="clear" w:pos="765"/>
                <w:tab w:val="decimal" w:pos="1810"/>
              </w:tabs>
              <w:spacing w:line="240" w:lineRule="auto"/>
              <w:ind w:right="102"/>
              <w:rPr>
                <w:b/>
                <w:bCs/>
                <w:szCs w:val="22"/>
              </w:rPr>
            </w:pPr>
            <w:r w:rsidRPr="00A10174">
              <w:rPr>
                <w:b/>
                <w:bCs/>
                <w:szCs w:val="22"/>
              </w:rPr>
              <w:t>0.08</w:t>
            </w:r>
          </w:p>
        </w:tc>
        <w:tc>
          <w:tcPr>
            <w:tcW w:w="181" w:type="dxa"/>
          </w:tcPr>
          <w:p w14:paraId="2D0B58D1" w14:textId="77777777" w:rsidR="002E1A60" w:rsidRPr="00A10174" w:rsidRDefault="002E1A60" w:rsidP="00A10174">
            <w:pPr>
              <w:pStyle w:val="acctfourfigures"/>
              <w:tabs>
                <w:tab w:val="clear" w:pos="765"/>
                <w:tab w:val="decimal" w:pos="1450"/>
              </w:tabs>
              <w:spacing w:line="240" w:lineRule="auto"/>
              <w:ind w:right="11"/>
              <w:rPr>
                <w:b/>
                <w:bCs/>
                <w:szCs w:val="22"/>
              </w:rPr>
            </w:pPr>
          </w:p>
        </w:tc>
        <w:tc>
          <w:tcPr>
            <w:tcW w:w="1168" w:type="dxa"/>
            <w:tcBorders>
              <w:bottom w:val="double" w:sz="4" w:space="0" w:color="auto"/>
            </w:tcBorders>
            <w:vAlign w:val="bottom"/>
          </w:tcPr>
          <w:p w14:paraId="275B203F" w14:textId="4E1F9F47" w:rsidR="002E1A60" w:rsidRPr="00A10174" w:rsidRDefault="002E1A60" w:rsidP="00A10174">
            <w:pPr>
              <w:pStyle w:val="acctfourfigures"/>
              <w:tabs>
                <w:tab w:val="clear" w:pos="765"/>
                <w:tab w:val="decimal" w:pos="1810"/>
              </w:tabs>
              <w:spacing w:line="240" w:lineRule="auto"/>
              <w:ind w:right="16"/>
              <w:rPr>
                <w:b/>
                <w:bCs/>
                <w:szCs w:val="22"/>
              </w:rPr>
            </w:pPr>
            <w:r w:rsidRPr="00A10174">
              <w:rPr>
                <w:b/>
                <w:bCs/>
                <w:szCs w:val="22"/>
              </w:rPr>
              <w:t>0.02</w:t>
            </w:r>
          </w:p>
        </w:tc>
        <w:tc>
          <w:tcPr>
            <w:tcW w:w="180" w:type="dxa"/>
          </w:tcPr>
          <w:p w14:paraId="6DF0CDF3" w14:textId="77777777" w:rsidR="002E1A60" w:rsidRPr="00A10174" w:rsidRDefault="002E1A60" w:rsidP="00A10174">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4A19E4E7" w14:textId="798DFE02" w:rsidR="002E1A60" w:rsidRPr="00A10174" w:rsidRDefault="003C248C" w:rsidP="00A10174">
            <w:pPr>
              <w:pStyle w:val="acctfourfigures"/>
              <w:tabs>
                <w:tab w:val="clear" w:pos="765"/>
                <w:tab w:val="decimal" w:pos="997"/>
              </w:tabs>
              <w:spacing w:line="240" w:lineRule="auto"/>
              <w:ind w:right="46"/>
              <w:rPr>
                <w:b/>
                <w:bCs/>
                <w:szCs w:val="22"/>
              </w:rPr>
            </w:pPr>
            <w:r w:rsidRPr="00A10174">
              <w:rPr>
                <w:b/>
                <w:bCs/>
                <w:szCs w:val="22"/>
              </w:rPr>
              <w:t>0.10</w:t>
            </w:r>
          </w:p>
        </w:tc>
        <w:tc>
          <w:tcPr>
            <w:tcW w:w="180" w:type="dxa"/>
          </w:tcPr>
          <w:p w14:paraId="5E6F550C" w14:textId="77777777" w:rsidR="002E1A60" w:rsidRPr="00A10174" w:rsidRDefault="002E1A60" w:rsidP="00A1017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01E931C" w14:textId="247A0549" w:rsidR="002E1A60" w:rsidRPr="00A10174" w:rsidRDefault="002E1A60" w:rsidP="00A10174">
            <w:pPr>
              <w:pStyle w:val="acctfourfigures"/>
              <w:tabs>
                <w:tab w:val="clear" w:pos="765"/>
                <w:tab w:val="decimal" w:pos="908"/>
              </w:tabs>
              <w:spacing w:line="240" w:lineRule="auto"/>
              <w:ind w:right="107"/>
              <w:rPr>
                <w:b/>
                <w:bCs/>
                <w:szCs w:val="22"/>
              </w:rPr>
            </w:pPr>
            <w:r w:rsidRPr="00A10174">
              <w:rPr>
                <w:b/>
                <w:bCs/>
                <w:szCs w:val="22"/>
              </w:rPr>
              <w:t>0.05</w:t>
            </w:r>
          </w:p>
        </w:tc>
      </w:tr>
      <w:tr w:rsidR="002E1A60" w:rsidRPr="00A10174" w14:paraId="346EC463" w14:textId="77777777" w:rsidTr="00C31197">
        <w:trPr>
          <w:cantSplit/>
          <w:trHeight w:val="144"/>
        </w:trPr>
        <w:tc>
          <w:tcPr>
            <w:tcW w:w="3900" w:type="dxa"/>
          </w:tcPr>
          <w:p w14:paraId="3FD767B5" w14:textId="0BB089FD"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10174">
              <w:rPr>
                <w:rFonts w:ascii="Times New Roman" w:hAnsi="Times New Roman" w:cs="Times New Roman"/>
                <w:b/>
                <w:bCs/>
                <w:sz w:val="22"/>
                <w:szCs w:val="22"/>
              </w:rPr>
              <w:t xml:space="preserve">Earnings per share (diluted) </w:t>
            </w:r>
            <w:r w:rsidRPr="00A10174">
              <w:rPr>
                <w:rFonts w:ascii="Times New Roman" w:hAnsi="Times New Roman" w:cs="Times New Roman"/>
                <w:b/>
                <w:bCs/>
                <w:i/>
                <w:iCs/>
                <w:sz w:val="22"/>
                <w:szCs w:val="22"/>
              </w:rPr>
              <w:t>(in Baht)</w:t>
            </w:r>
          </w:p>
        </w:tc>
        <w:tc>
          <w:tcPr>
            <w:tcW w:w="1168" w:type="dxa"/>
            <w:tcBorders>
              <w:top w:val="double" w:sz="4" w:space="0" w:color="auto"/>
              <w:bottom w:val="double" w:sz="4" w:space="0" w:color="auto"/>
            </w:tcBorders>
            <w:vAlign w:val="bottom"/>
          </w:tcPr>
          <w:p w14:paraId="45B261E5" w14:textId="7EB59EA5" w:rsidR="002E1A60" w:rsidRPr="00A10174" w:rsidRDefault="003C248C" w:rsidP="00A10174">
            <w:pPr>
              <w:pStyle w:val="acctfourfigures"/>
              <w:tabs>
                <w:tab w:val="clear" w:pos="765"/>
                <w:tab w:val="decimal" w:pos="1810"/>
              </w:tabs>
              <w:spacing w:line="240" w:lineRule="auto"/>
              <w:ind w:right="102"/>
              <w:rPr>
                <w:b/>
                <w:bCs/>
                <w:szCs w:val="22"/>
              </w:rPr>
            </w:pPr>
            <w:r w:rsidRPr="00A10174">
              <w:rPr>
                <w:b/>
                <w:bCs/>
                <w:szCs w:val="22"/>
              </w:rPr>
              <w:t>0.08</w:t>
            </w:r>
          </w:p>
        </w:tc>
        <w:tc>
          <w:tcPr>
            <w:tcW w:w="181" w:type="dxa"/>
          </w:tcPr>
          <w:p w14:paraId="6762718B" w14:textId="77777777" w:rsidR="002E1A60" w:rsidRPr="00A10174" w:rsidRDefault="002E1A60" w:rsidP="00A10174">
            <w:pPr>
              <w:pStyle w:val="acctfourfigures"/>
              <w:tabs>
                <w:tab w:val="clear" w:pos="765"/>
                <w:tab w:val="decimal" w:pos="1450"/>
              </w:tabs>
              <w:spacing w:line="240" w:lineRule="auto"/>
              <w:ind w:right="11"/>
              <w:rPr>
                <w:b/>
                <w:bCs/>
                <w:szCs w:val="22"/>
              </w:rPr>
            </w:pPr>
          </w:p>
        </w:tc>
        <w:tc>
          <w:tcPr>
            <w:tcW w:w="1168" w:type="dxa"/>
            <w:tcBorders>
              <w:top w:val="double" w:sz="4" w:space="0" w:color="auto"/>
              <w:bottom w:val="double" w:sz="4" w:space="0" w:color="auto"/>
            </w:tcBorders>
            <w:vAlign w:val="bottom"/>
          </w:tcPr>
          <w:p w14:paraId="46AADC27" w14:textId="3F4CFA34" w:rsidR="002E1A60" w:rsidRPr="00A10174" w:rsidRDefault="002E1A60" w:rsidP="00A10174">
            <w:pPr>
              <w:pStyle w:val="acctfourfigures"/>
              <w:tabs>
                <w:tab w:val="clear" w:pos="765"/>
                <w:tab w:val="decimal" w:pos="1810"/>
              </w:tabs>
              <w:spacing w:line="240" w:lineRule="auto"/>
              <w:ind w:right="16"/>
              <w:rPr>
                <w:b/>
                <w:bCs/>
                <w:szCs w:val="22"/>
              </w:rPr>
            </w:pPr>
            <w:r w:rsidRPr="00A10174">
              <w:rPr>
                <w:b/>
                <w:bCs/>
                <w:szCs w:val="22"/>
              </w:rPr>
              <w:t>0.02</w:t>
            </w:r>
          </w:p>
        </w:tc>
        <w:tc>
          <w:tcPr>
            <w:tcW w:w="180" w:type="dxa"/>
          </w:tcPr>
          <w:p w14:paraId="23CCAB45" w14:textId="77777777" w:rsidR="002E1A60" w:rsidRPr="00A10174" w:rsidRDefault="002E1A60" w:rsidP="00A10174">
            <w:pPr>
              <w:pStyle w:val="acctfourfigures"/>
              <w:tabs>
                <w:tab w:val="clear" w:pos="765"/>
                <w:tab w:val="decimal" w:pos="911"/>
              </w:tabs>
              <w:spacing w:line="240" w:lineRule="auto"/>
              <w:rPr>
                <w:b/>
                <w:bCs/>
                <w:szCs w:val="22"/>
              </w:rPr>
            </w:pPr>
          </w:p>
        </w:tc>
        <w:tc>
          <w:tcPr>
            <w:tcW w:w="1168" w:type="dxa"/>
            <w:tcBorders>
              <w:top w:val="double" w:sz="4" w:space="0" w:color="auto"/>
              <w:bottom w:val="double" w:sz="4" w:space="0" w:color="auto"/>
            </w:tcBorders>
            <w:vAlign w:val="bottom"/>
          </w:tcPr>
          <w:p w14:paraId="7DD34D81" w14:textId="6DBA0B13" w:rsidR="002E1A60" w:rsidRPr="00A10174" w:rsidRDefault="003C248C" w:rsidP="00A10174">
            <w:pPr>
              <w:pStyle w:val="acctfourfigures"/>
              <w:tabs>
                <w:tab w:val="clear" w:pos="765"/>
                <w:tab w:val="decimal" w:pos="997"/>
              </w:tabs>
              <w:spacing w:line="240" w:lineRule="auto"/>
              <w:ind w:right="46"/>
              <w:rPr>
                <w:b/>
                <w:bCs/>
                <w:szCs w:val="22"/>
              </w:rPr>
            </w:pPr>
            <w:r w:rsidRPr="00A10174">
              <w:rPr>
                <w:b/>
                <w:bCs/>
                <w:szCs w:val="22"/>
              </w:rPr>
              <w:t>0.10</w:t>
            </w:r>
          </w:p>
        </w:tc>
        <w:tc>
          <w:tcPr>
            <w:tcW w:w="180" w:type="dxa"/>
          </w:tcPr>
          <w:p w14:paraId="2E514D18" w14:textId="77777777" w:rsidR="002E1A60" w:rsidRPr="00A10174" w:rsidRDefault="002E1A60" w:rsidP="00A10174">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vAlign w:val="bottom"/>
          </w:tcPr>
          <w:p w14:paraId="000755AF" w14:textId="6A128574" w:rsidR="002E1A60" w:rsidRPr="00A10174" w:rsidRDefault="002E1A60" w:rsidP="00A10174">
            <w:pPr>
              <w:pStyle w:val="acctfourfigures"/>
              <w:tabs>
                <w:tab w:val="clear" w:pos="765"/>
                <w:tab w:val="decimal" w:pos="910"/>
              </w:tabs>
              <w:spacing w:line="240" w:lineRule="auto"/>
              <w:ind w:right="107"/>
              <w:rPr>
                <w:b/>
                <w:bCs/>
                <w:szCs w:val="22"/>
              </w:rPr>
            </w:pPr>
            <w:r w:rsidRPr="00A10174">
              <w:rPr>
                <w:b/>
                <w:bCs/>
                <w:szCs w:val="22"/>
              </w:rPr>
              <w:t>0.05</w:t>
            </w:r>
          </w:p>
        </w:tc>
      </w:tr>
    </w:tbl>
    <w:p w14:paraId="215B179E" w14:textId="155644B5" w:rsidR="002E1A60" w:rsidRPr="00A10174" w:rsidRDefault="002E1A60" w:rsidP="00A10174">
      <w:pPr>
        <w:pStyle w:val="EnvelopeReturn"/>
        <w:ind w:left="540"/>
        <w:jc w:val="both"/>
        <w:rPr>
          <w:rFonts w:ascii="Times New Roman" w:hAnsi="Times New Roman" w:cs="Times New Roman"/>
          <w:sz w:val="22"/>
          <w:szCs w:val="22"/>
        </w:rPr>
      </w:pPr>
    </w:p>
    <w:p w14:paraId="29968728" w14:textId="77777777" w:rsidR="002E1A60"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br w:type="page"/>
      </w:r>
    </w:p>
    <w:p w14:paraId="14AFF999" w14:textId="23603733" w:rsidR="00531771"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A10174">
        <w:rPr>
          <w:rFonts w:ascii="Times New Roman" w:hAnsi="Times New Roman" w:cs="Times New Roman"/>
          <w:b/>
          <w:bCs/>
          <w:sz w:val="24"/>
          <w:szCs w:val="24"/>
        </w:rPr>
        <w:lastRenderedPageBreak/>
        <w:t>8</w:t>
      </w:r>
      <w:r w:rsidR="00AD3A2A" w:rsidRPr="00A10174">
        <w:rPr>
          <w:rFonts w:ascii="Times New Roman" w:hAnsi="Times New Roman" w:cs="Times New Roman"/>
          <w:b/>
          <w:bCs/>
          <w:sz w:val="24"/>
          <w:szCs w:val="24"/>
        </w:rPr>
        <w:tab/>
      </w:r>
      <w:r w:rsidR="0042027E" w:rsidRPr="00A10174">
        <w:rPr>
          <w:rFonts w:ascii="Times New Roman" w:hAnsi="Times New Roman" w:cs="Times New Roman"/>
          <w:b/>
          <w:bCs/>
          <w:sz w:val="24"/>
          <w:szCs w:val="24"/>
        </w:rPr>
        <w:t>Segment information</w:t>
      </w:r>
      <w:r w:rsidR="00CB7CD9" w:rsidRPr="00A10174">
        <w:rPr>
          <w:rFonts w:ascii="Times New Roman" w:hAnsi="Times New Roman" w:cs="Times New Roman"/>
          <w:b/>
          <w:bCs/>
          <w:sz w:val="24"/>
          <w:szCs w:val="24"/>
        </w:rPr>
        <w:t xml:space="preserve"> and disaggregation of revenue</w:t>
      </w:r>
    </w:p>
    <w:p w14:paraId="3E07250B" w14:textId="35A67199" w:rsidR="00A61FD4" w:rsidRPr="00A10174" w:rsidRDefault="00A61FD4" w:rsidP="00A10174">
      <w:pPr>
        <w:pStyle w:val="block"/>
        <w:spacing w:after="0" w:line="240" w:lineRule="atLeast"/>
        <w:ind w:left="540"/>
        <w:jc w:val="both"/>
        <w:rPr>
          <w:szCs w:val="22"/>
          <w:lang w:val="en-US"/>
        </w:rPr>
      </w:pPr>
    </w:p>
    <w:p w14:paraId="3180D275" w14:textId="0D2CD437" w:rsidR="00E60F1B" w:rsidRPr="00A10174" w:rsidRDefault="00021EAD" w:rsidP="00A10174">
      <w:pPr>
        <w:pStyle w:val="block"/>
        <w:tabs>
          <w:tab w:val="left" w:pos="9450"/>
        </w:tabs>
        <w:spacing w:after="0" w:line="240" w:lineRule="atLeast"/>
        <w:ind w:left="540"/>
        <w:jc w:val="both"/>
        <w:rPr>
          <w:szCs w:val="22"/>
          <w:lang w:val="en-US"/>
        </w:rPr>
      </w:pPr>
      <w:r w:rsidRPr="00A10174">
        <w:rPr>
          <w:szCs w:val="22"/>
          <w:lang w:val="en-US"/>
        </w:rPr>
        <w:t xml:space="preserve">Management determined that the </w:t>
      </w:r>
      <w:r w:rsidR="00B067B4" w:rsidRPr="00A10174">
        <w:rPr>
          <w:szCs w:val="22"/>
          <w:lang w:val="en-US"/>
        </w:rPr>
        <w:t>Group</w:t>
      </w:r>
      <w:r w:rsidR="00791D54" w:rsidRPr="00A10174">
        <w:rPr>
          <w:szCs w:val="22"/>
          <w:lang w:val="en-US"/>
        </w:rPr>
        <w:t xml:space="preserve"> and </w:t>
      </w:r>
      <w:r w:rsidR="00FB70AE" w:rsidRPr="00A10174">
        <w:rPr>
          <w:szCs w:val="22"/>
          <w:lang w:val="en-US"/>
        </w:rPr>
        <w:t>Company</w:t>
      </w:r>
      <w:r w:rsidRPr="00A10174">
        <w:rPr>
          <w:szCs w:val="22"/>
          <w:lang w:val="en-US"/>
        </w:rPr>
        <w:t xml:space="preserve"> ha</w:t>
      </w:r>
      <w:r w:rsidR="005841D9" w:rsidRPr="00A10174">
        <w:rPr>
          <w:szCs w:val="22"/>
          <w:lang w:val="en-US"/>
        </w:rPr>
        <w:t xml:space="preserve">ve </w:t>
      </w:r>
      <w:r w:rsidR="00AC29FF" w:rsidRPr="00A10174">
        <w:rPr>
          <w:szCs w:val="22"/>
          <w:lang w:val="en-US"/>
        </w:rPr>
        <w:t>four</w:t>
      </w:r>
      <w:r w:rsidR="007808FF" w:rsidRPr="00A10174">
        <w:rPr>
          <w:szCs w:val="22"/>
          <w:lang w:val="en-US" w:bidi="th-TH"/>
        </w:rPr>
        <w:t xml:space="preserve"> </w:t>
      </w:r>
      <w:r w:rsidRPr="00A10174">
        <w:rPr>
          <w:szCs w:val="22"/>
          <w:lang w:val="en-US"/>
        </w:rPr>
        <w:t xml:space="preserve">reportable segments which are the </w:t>
      </w:r>
      <w:r w:rsidR="00B067B4" w:rsidRPr="00A10174">
        <w:rPr>
          <w:szCs w:val="22"/>
          <w:lang w:val="en-US"/>
        </w:rPr>
        <w:t>Group</w:t>
      </w:r>
      <w:r w:rsidRPr="00A10174">
        <w:rPr>
          <w:szCs w:val="22"/>
          <w:lang w:val="en-US"/>
        </w:rPr>
        <w:t xml:space="preserve">’s strategic divisions for different </w:t>
      </w:r>
      <w:r w:rsidR="0007704F" w:rsidRPr="00A10174">
        <w:rPr>
          <w:szCs w:val="22"/>
          <w:lang w:val="en-US"/>
        </w:rPr>
        <w:t>products and</w:t>
      </w:r>
      <w:r w:rsidR="000F3F78" w:rsidRPr="00A10174">
        <w:rPr>
          <w:szCs w:val="22"/>
          <w:lang w:val="en-US"/>
        </w:rPr>
        <w:t xml:space="preserve"> services,</w:t>
      </w:r>
      <w:r w:rsidRPr="00A10174">
        <w:rPr>
          <w:szCs w:val="22"/>
          <w:lang w:val="en-US"/>
        </w:rPr>
        <w:t xml:space="preserve"> are managed separately because they require different technology and marketing strategies. The following summary describes the operations in each of the </w:t>
      </w:r>
      <w:r w:rsidR="00B067B4" w:rsidRPr="00A10174">
        <w:rPr>
          <w:szCs w:val="22"/>
          <w:lang w:val="en-US"/>
        </w:rPr>
        <w:t>Group</w:t>
      </w:r>
      <w:r w:rsidRPr="00A10174">
        <w:rPr>
          <w:szCs w:val="22"/>
          <w:lang w:val="en-US"/>
        </w:rPr>
        <w:t>’s reportable segments.</w:t>
      </w:r>
    </w:p>
    <w:p w14:paraId="275EF6C0" w14:textId="77777777" w:rsidR="00635D81" w:rsidRPr="00A10174" w:rsidRDefault="00635D81" w:rsidP="00A10174">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A10174" w14:paraId="18957393" w14:textId="77777777" w:rsidTr="001B77AD">
        <w:trPr>
          <w:cantSplit/>
          <w:trHeight w:val="98"/>
        </w:trPr>
        <w:tc>
          <w:tcPr>
            <w:tcW w:w="1170" w:type="dxa"/>
          </w:tcPr>
          <w:p w14:paraId="5CCF1BD7" w14:textId="77777777" w:rsidR="00B13CD4" w:rsidRPr="00A10174" w:rsidRDefault="00B13CD4" w:rsidP="00A10174">
            <w:pPr>
              <w:pStyle w:val="headingitalic"/>
              <w:spacing w:after="0" w:line="240" w:lineRule="atLeast"/>
              <w:ind w:left="10" w:right="-28"/>
              <w:rPr>
                <w:rFonts w:cs="Times New Roman"/>
                <w:i w:val="0"/>
                <w:iCs w:val="0"/>
                <w:szCs w:val="22"/>
              </w:rPr>
            </w:pPr>
            <w:r w:rsidRPr="00A10174">
              <w:rPr>
                <w:rFonts w:cs="Times New Roman"/>
                <w:i w:val="0"/>
                <w:iCs w:val="0"/>
                <w:szCs w:val="22"/>
              </w:rPr>
              <w:t>Segment 1</w:t>
            </w:r>
          </w:p>
        </w:tc>
        <w:tc>
          <w:tcPr>
            <w:tcW w:w="8100" w:type="dxa"/>
          </w:tcPr>
          <w:p w14:paraId="106BF4A7" w14:textId="5A1B38E7" w:rsidR="00B13CD4" w:rsidRPr="00A10174" w:rsidRDefault="00B13CD4" w:rsidP="00A10174">
            <w:pPr>
              <w:pStyle w:val="BodyText"/>
              <w:ind w:right="97"/>
              <w:jc w:val="thaiDistribute"/>
              <w:rPr>
                <w:rFonts w:ascii="Times New Roman" w:hAnsi="Times New Roman" w:cs="Times New Roman"/>
                <w:sz w:val="22"/>
                <w:szCs w:val="22"/>
              </w:rPr>
            </w:pPr>
            <w:r w:rsidRPr="00A10174">
              <w:rPr>
                <w:rFonts w:ascii="Times New Roman" w:hAnsi="Times New Roman" w:cs="Times New Roman"/>
                <w:sz w:val="22"/>
                <w:szCs w:val="22"/>
              </w:rPr>
              <w:t>Manufacture and distribution of products under customer’s brand name (OEM)</w:t>
            </w:r>
          </w:p>
        </w:tc>
      </w:tr>
      <w:tr w:rsidR="00B13CD4" w:rsidRPr="00A10174" w14:paraId="06659451" w14:textId="77777777" w:rsidTr="001B77AD">
        <w:trPr>
          <w:cantSplit/>
        </w:trPr>
        <w:tc>
          <w:tcPr>
            <w:tcW w:w="1170" w:type="dxa"/>
          </w:tcPr>
          <w:p w14:paraId="387F9E20" w14:textId="77777777" w:rsidR="00B13CD4" w:rsidRPr="00A10174" w:rsidRDefault="00B13CD4" w:rsidP="00A10174">
            <w:pPr>
              <w:pStyle w:val="headingitalic"/>
              <w:spacing w:after="0" w:line="240" w:lineRule="atLeast"/>
              <w:ind w:left="10" w:right="-28"/>
              <w:rPr>
                <w:rFonts w:cs="Times New Roman"/>
                <w:i w:val="0"/>
                <w:iCs w:val="0"/>
                <w:szCs w:val="22"/>
              </w:rPr>
            </w:pPr>
            <w:r w:rsidRPr="00A10174">
              <w:rPr>
                <w:rFonts w:cs="Times New Roman"/>
                <w:i w:val="0"/>
                <w:iCs w:val="0"/>
                <w:szCs w:val="22"/>
              </w:rPr>
              <w:t>Segment 2</w:t>
            </w:r>
          </w:p>
        </w:tc>
        <w:tc>
          <w:tcPr>
            <w:tcW w:w="8100" w:type="dxa"/>
          </w:tcPr>
          <w:p w14:paraId="12E215A8" w14:textId="4DDC461F" w:rsidR="00B13CD4" w:rsidRPr="00A10174" w:rsidRDefault="00B13CD4" w:rsidP="00A10174">
            <w:pPr>
              <w:pStyle w:val="BodyText"/>
              <w:ind w:right="97"/>
              <w:jc w:val="thaiDistribute"/>
              <w:rPr>
                <w:rFonts w:ascii="Times New Roman" w:hAnsi="Times New Roman" w:cs="Times New Roman"/>
                <w:sz w:val="22"/>
                <w:szCs w:val="22"/>
              </w:rPr>
            </w:pPr>
            <w:r w:rsidRPr="00A10174">
              <w:rPr>
                <w:rFonts w:ascii="Times New Roman" w:hAnsi="Times New Roman" w:cs="Times New Roman"/>
                <w:sz w:val="22"/>
                <w:szCs w:val="22"/>
              </w:rPr>
              <w:t>Manufacture and distribution of products under the Company’s brand name (Own brands)</w:t>
            </w:r>
          </w:p>
        </w:tc>
      </w:tr>
      <w:tr w:rsidR="0036337B" w:rsidRPr="00A10174" w14:paraId="097B0F2C" w14:textId="77777777" w:rsidTr="001B77AD">
        <w:trPr>
          <w:cantSplit/>
        </w:trPr>
        <w:tc>
          <w:tcPr>
            <w:tcW w:w="1170" w:type="dxa"/>
          </w:tcPr>
          <w:p w14:paraId="62C313DC" w14:textId="0FBB4798" w:rsidR="0036337B" w:rsidRPr="00A10174" w:rsidRDefault="0036337B" w:rsidP="00A10174">
            <w:pPr>
              <w:pStyle w:val="headingitalic"/>
              <w:spacing w:after="0" w:line="240" w:lineRule="atLeast"/>
              <w:ind w:left="10" w:right="-28"/>
              <w:rPr>
                <w:rFonts w:cs="Times New Roman"/>
                <w:i w:val="0"/>
                <w:iCs w:val="0"/>
                <w:szCs w:val="22"/>
              </w:rPr>
            </w:pPr>
            <w:r w:rsidRPr="00A10174">
              <w:rPr>
                <w:rFonts w:cs="Times New Roman"/>
                <w:i w:val="0"/>
                <w:iCs w:val="0"/>
                <w:szCs w:val="22"/>
              </w:rPr>
              <w:t>Segment 3</w:t>
            </w:r>
          </w:p>
        </w:tc>
        <w:tc>
          <w:tcPr>
            <w:tcW w:w="8100" w:type="dxa"/>
          </w:tcPr>
          <w:p w14:paraId="70DDD681" w14:textId="7112D66C" w:rsidR="0036337B" w:rsidRPr="00A10174" w:rsidRDefault="0036337B" w:rsidP="00A10174">
            <w:pPr>
              <w:pStyle w:val="BodyText"/>
              <w:ind w:right="97"/>
              <w:jc w:val="thaiDistribute"/>
              <w:rPr>
                <w:rFonts w:ascii="Times New Roman" w:hAnsi="Times New Roman" w:cs="Times New Roman"/>
                <w:sz w:val="22"/>
                <w:szCs w:val="22"/>
              </w:rPr>
            </w:pPr>
            <w:r w:rsidRPr="00A10174">
              <w:rPr>
                <w:rFonts w:ascii="Times New Roman" w:hAnsi="Times New Roman" w:cs="Times New Roman"/>
                <w:sz w:val="22"/>
                <w:szCs w:val="22"/>
              </w:rPr>
              <w:t>Manufacture and distribution of</w:t>
            </w:r>
            <w:r w:rsidR="000B29EA" w:rsidRPr="00A10174">
              <w:rPr>
                <w:rFonts w:ascii="Times New Roman" w:hAnsi="Times New Roman" w:cs="Times New Roman"/>
                <w:sz w:val="22"/>
                <w:szCs w:val="22"/>
              </w:rPr>
              <w:t xml:space="preserve"> hemodialysis solution and related medical supplies</w:t>
            </w:r>
          </w:p>
        </w:tc>
      </w:tr>
      <w:tr w:rsidR="00AC29FF" w:rsidRPr="00A10174" w14:paraId="734064DB" w14:textId="77777777" w:rsidTr="001B77AD">
        <w:trPr>
          <w:cantSplit/>
        </w:trPr>
        <w:tc>
          <w:tcPr>
            <w:tcW w:w="1170" w:type="dxa"/>
          </w:tcPr>
          <w:p w14:paraId="1582503C" w14:textId="002873CC" w:rsidR="00AC29FF" w:rsidRPr="00A10174" w:rsidRDefault="00AC29FF" w:rsidP="00A10174">
            <w:pPr>
              <w:pStyle w:val="headingitalic"/>
              <w:spacing w:after="0" w:line="240" w:lineRule="atLeast"/>
              <w:ind w:left="10" w:right="-28"/>
              <w:rPr>
                <w:rFonts w:cs="Times New Roman"/>
                <w:i w:val="0"/>
                <w:iCs w:val="0"/>
                <w:szCs w:val="22"/>
              </w:rPr>
            </w:pPr>
            <w:r w:rsidRPr="00A10174">
              <w:rPr>
                <w:rFonts w:cs="Times New Roman"/>
                <w:i w:val="0"/>
                <w:iCs w:val="0"/>
                <w:szCs w:val="22"/>
              </w:rPr>
              <w:t>Segment 4</w:t>
            </w:r>
          </w:p>
        </w:tc>
        <w:tc>
          <w:tcPr>
            <w:tcW w:w="8100" w:type="dxa"/>
          </w:tcPr>
          <w:p w14:paraId="434CC578" w14:textId="34A5BD9E" w:rsidR="00AC29FF" w:rsidRPr="00A10174" w:rsidRDefault="00AC29FF" w:rsidP="00A10174">
            <w:pPr>
              <w:pStyle w:val="BodyText"/>
              <w:ind w:right="97"/>
              <w:jc w:val="thaiDistribute"/>
              <w:rPr>
                <w:rFonts w:ascii="Times New Roman" w:hAnsi="Times New Roman" w:cs="Times New Roman"/>
                <w:sz w:val="22"/>
                <w:szCs w:val="22"/>
                <w:cs/>
              </w:rPr>
            </w:pPr>
            <w:r w:rsidRPr="00A10174">
              <w:rPr>
                <w:rFonts w:ascii="Times New Roman" w:hAnsi="Times New Roman" w:cs="Times New Roman"/>
                <w:sz w:val="22"/>
                <w:szCs w:val="22"/>
              </w:rPr>
              <w:t xml:space="preserve">Service, </w:t>
            </w:r>
            <w:r w:rsidR="005841D9" w:rsidRPr="00A10174">
              <w:rPr>
                <w:rFonts w:ascii="Times New Roman" w:hAnsi="Times New Roman" w:cs="Times New Roman"/>
                <w:sz w:val="22"/>
                <w:szCs w:val="22"/>
              </w:rPr>
              <w:t>r</w:t>
            </w:r>
            <w:r w:rsidRPr="00A10174">
              <w:rPr>
                <w:rFonts w:ascii="Times New Roman" w:hAnsi="Times New Roman" w:cs="Times New Roman"/>
                <w:sz w:val="22"/>
                <w:szCs w:val="22"/>
              </w:rPr>
              <w:t>esearch</w:t>
            </w:r>
            <w:r w:rsidR="00F45F0A" w:rsidRPr="00A10174">
              <w:rPr>
                <w:rFonts w:ascii="Times New Roman" w:hAnsi="Times New Roman" w:cs="Times New Roman"/>
                <w:sz w:val="22"/>
                <w:szCs w:val="22"/>
              </w:rPr>
              <w:t xml:space="preserve"> </w:t>
            </w:r>
            <w:r w:rsidRPr="00A10174">
              <w:rPr>
                <w:rFonts w:ascii="Times New Roman" w:hAnsi="Times New Roman" w:cs="Times New Roman"/>
                <w:sz w:val="22"/>
                <w:szCs w:val="22"/>
              </w:rPr>
              <w:t xml:space="preserve">and </w:t>
            </w:r>
            <w:r w:rsidR="005841D9" w:rsidRPr="00A10174">
              <w:rPr>
                <w:rFonts w:ascii="Times New Roman" w:hAnsi="Times New Roman" w:cs="Times New Roman"/>
                <w:sz w:val="22"/>
                <w:szCs w:val="22"/>
              </w:rPr>
              <w:t>d</w:t>
            </w:r>
            <w:r w:rsidRPr="00A10174">
              <w:rPr>
                <w:rFonts w:ascii="Times New Roman" w:hAnsi="Times New Roman" w:cs="Times New Roman"/>
                <w:sz w:val="22"/>
                <w:szCs w:val="22"/>
              </w:rPr>
              <w:t>evelopment,</w:t>
            </w:r>
            <w:r w:rsidR="00F45F0A" w:rsidRPr="00A10174">
              <w:rPr>
                <w:rFonts w:ascii="Times New Roman" w:hAnsi="Times New Roman" w:cs="Times New Roman"/>
                <w:sz w:val="22"/>
                <w:szCs w:val="22"/>
              </w:rPr>
              <w:t xml:space="preserve"> </w:t>
            </w:r>
            <w:r w:rsidRPr="00A10174">
              <w:rPr>
                <w:rFonts w:ascii="Times New Roman" w:hAnsi="Times New Roman" w:cs="Times New Roman"/>
                <w:sz w:val="22"/>
                <w:szCs w:val="22"/>
              </w:rPr>
              <w:t>and</w:t>
            </w:r>
            <w:r w:rsidR="00F45F0A" w:rsidRPr="00A10174">
              <w:rPr>
                <w:rFonts w:ascii="Times New Roman" w:hAnsi="Times New Roman" w:cs="Times New Roman"/>
                <w:sz w:val="22"/>
                <w:szCs w:val="22"/>
              </w:rPr>
              <w:t xml:space="preserve"> </w:t>
            </w:r>
            <w:r w:rsidR="005841D9" w:rsidRPr="00A10174">
              <w:rPr>
                <w:rFonts w:ascii="Times New Roman" w:hAnsi="Times New Roman" w:cs="Times New Roman"/>
                <w:sz w:val="22"/>
                <w:szCs w:val="22"/>
              </w:rPr>
              <w:t xml:space="preserve">healthcare </w:t>
            </w:r>
            <w:r w:rsidR="00F45F0A" w:rsidRPr="00A10174">
              <w:rPr>
                <w:rFonts w:ascii="Times New Roman" w:hAnsi="Times New Roman" w:cs="Times New Roman"/>
                <w:sz w:val="22"/>
                <w:szCs w:val="22"/>
              </w:rPr>
              <w:t>product</w:t>
            </w:r>
            <w:r w:rsidR="0007704F" w:rsidRPr="00A10174">
              <w:rPr>
                <w:rFonts w:ascii="Times New Roman" w:hAnsi="Times New Roman" w:cs="Times New Roman"/>
                <w:sz w:val="22"/>
                <w:szCs w:val="22"/>
              </w:rPr>
              <w:t>s</w:t>
            </w:r>
            <w:r w:rsidR="00F45F0A" w:rsidRPr="00A10174">
              <w:rPr>
                <w:rFonts w:ascii="Times New Roman" w:hAnsi="Times New Roman" w:cs="Times New Roman"/>
                <w:sz w:val="22"/>
                <w:szCs w:val="22"/>
              </w:rPr>
              <w:t xml:space="preserve"> training</w:t>
            </w:r>
          </w:p>
        </w:tc>
      </w:tr>
    </w:tbl>
    <w:p w14:paraId="4FDDE560" w14:textId="167AEAEE" w:rsidR="00E60F1B" w:rsidRPr="00A10174" w:rsidRDefault="00E60F1B" w:rsidP="00A10174">
      <w:pPr>
        <w:pStyle w:val="block"/>
        <w:spacing w:after="0" w:line="240" w:lineRule="atLeast"/>
        <w:ind w:left="540"/>
        <w:jc w:val="both"/>
        <w:rPr>
          <w:szCs w:val="22"/>
          <w:lang w:val="en-US"/>
        </w:rPr>
      </w:pPr>
    </w:p>
    <w:p w14:paraId="19286E4D" w14:textId="230667AE" w:rsidR="00021EAD" w:rsidRPr="00A10174" w:rsidRDefault="00021EAD" w:rsidP="00A10174">
      <w:pPr>
        <w:pStyle w:val="block"/>
        <w:spacing w:after="0" w:line="240" w:lineRule="atLeast"/>
        <w:ind w:left="540"/>
        <w:jc w:val="both"/>
        <w:rPr>
          <w:szCs w:val="22"/>
          <w:lang w:val="en-US"/>
        </w:rPr>
      </w:pPr>
      <w:r w:rsidRPr="00A10174">
        <w:rPr>
          <w:szCs w:val="22"/>
          <w:lang w:val="en-US"/>
        </w:rPr>
        <w:t>Other segments include revenue from sales of goods and service. None of these segments meets the quantitative thresholds for determining reportable segments in 202</w:t>
      </w:r>
      <w:r w:rsidR="00BF5E28" w:rsidRPr="00A10174">
        <w:rPr>
          <w:szCs w:val="22"/>
          <w:lang w:val="en-US"/>
        </w:rPr>
        <w:t>5</w:t>
      </w:r>
      <w:r w:rsidRPr="00A10174">
        <w:rPr>
          <w:szCs w:val="22"/>
          <w:lang w:val="en-US"/>
        </w:rPr>
        <w:t xml:space="preserve"> or 202</w:t>
      </w:r>
      <w:r w:rsidR="00BF5E28" w:rsidRPr="00A10174">
        <w:rPr>
          <w:szCs w:val="22"/>
          <w:lang w:val="en-US"/>
        </w:rPr>
        <w:t>4</w:t>
      </w:r>
      <w:r w:rsidRPr="00A10174">
        <w:rPr>
          <w:szCs w:val="22"/>
          <w:lang w:val="en-US"/>
        </w:rPr>
        <w:t>.</w:t>
      </w:r>
    </w:p>
    <w:p w14:paraId="3F1C40A3" w14:textId="77777777" w:rsidR="00021EAD" w:rsidRPr="00A10174" w:rsidRDefault="00021EAD" w:rsidP="00A10174">
      <w:pPr>
        <w:pStyle w:val="block"/>
        <w:spacing w:after="0" w:line="240" w:lineRule="atLeast"/>
        <w:ind w:left="540"/>
        <w:jc w:val="both"/>
        <w:rPr>
          <w:szCs w:val="22"/>
          <w:lang w:val="en-US"/>
        </w:rPr>
      </w:pPr>
    </w:p>
    <w:p w14:paraId="480CE3A7" w14:textId="22E5BE26" w:rsidR="00B13CD4" w:rsidRPr="00A10174" w:rsidRDefault="00021EAD" w:rsidP="00A10174">
      <w:pPr>
        <w:pStyle w:val="block"/>
        <w:spacing w:after="0" w:line="240" w:lineRule="atLeast"/>
        <w:ind w:left="540"/>
        <w:jc w:val="thaiDistribute"/>
        <w:rPr>
          <w:szCs w:val="22"/>
          <w:lang w:val="en-US"/>
        </w:rPr>
      </w:pPr>
      <w:r w:rsidRPr="00A10174">
        <w:rPr>
          <w:szCs w:val="22"/>
          <w:lang w:val="en-US"/>
        </w:rPr>
        <w:t>Each segment’s performance is measured based on segment</w:t>
      </w:r>
      <w:r w:rsidR="00DD6FA2" w:rsidRPr="00A10174">
        <w:rPr>
          <w:szCs w:val="22"/>
          <w:lang w:val="en-US"/>
        </w:rPr>
        <w:t xml:space="preserve"> </w:t>
      </w:r>
      <w:r w:rsidRPr="00A10174">
        <w:rPr>
          <w:szCs w:val="22"/>
          <w:lang w:val="en-US"/>
        </w:rPr>
        <w:t>profit</w:t>
      </w:r>
      <w:r w:rsidR="00F263DA" w:rsidRPr="00A10174">
        <w:rPr>
          <w:szCs w:val="22"/>
          <w:lang w:val="en-US"/>
        </w:rPr>
        <w:t xml:space="preserve"> </w:t>
      </w:r>
      <w:r w:rsidR="00AE5467" w:rsidRPr="00A10174">
        <w:rPr>
          <w:szCs w:val="22"/>
          <w:lang w:val="en-US"/>
        </w:rPr>
        <w:t>from operations</w:t>
      </w:r>
      <w:r w:rsidRPr="00A10174">
        <w:rPr>
          <w:szCs w:val="22"/>
          <w:lang w:val="en-US"/>
        </w:rPr>
        <w:t xml:space="preserve">, as included in the internal management reports that are reviewed by the </w:t>
      </w:r>
      <w:r w:rsidR="00B067B4" w:rsidRPr="00A10174">
        <w:rPr>
          <w:szCs w:val="22"/>
          <w:lang w:val="en-US"/>
        </w:rPr>
        <w:t>Group</w:t>
      </w:r>
      <w:r w:rsidRPr="00A10174">
        <w:rPr>
          <w:szCs w:val="22"/>
          <w:lang w:val="en-US"/>
        </w:rPr>
        <w:t>’s CODM. Segment</w:t>
      </w:r>
      <w:r w:rsidR="005C6E6B" w:rsidRPr="00A10174">
        <w:rPr>
          <w:szCs w:val="22"/>
          <w:lang w:val="en-US"/>
        </w:rPr>
        <w:t xml:space="preserve"> </w:t>
      </w:r>
      <w:r w:rsidRPr="00A10174">
        <w:rPr>
          <w:szCs w:val="22"/>
          <w:lang w:val="en-US"/>
        </w:rPr>
        <w:t>profit</w:t>
      </w:r>
      <w:r w:rsidR="00A84BC0" w:rsidRPr="00A10174">
        <w:rPr>
          <w:szCs w:val="22"/>
          <w:lang w:val="en-US"/>
        </w:rPr>
        <w:t xml:space="preserve"> </w:t>
      </w:r>
      <w:r w:rsidR="00AE5467" w:rsidRPr="00A10174">
        <w:rPr>
          <w:szCs w:val="22"/>
          <w:lang w:val="en-US"/>
        </w:rPr>
        <w:t>from operations</w:t>
      </w:r>
      <w:r w:rsidR="00324E40" w:rsidRPr="00A10174">
        <w:rPr>
          <w:szCs w:val="22"/>
          <w:lang w:val="en-US"/>
        </w:rPr>
        <w:t xml:space="preserve"> </w:t>
      </w:r>
      <w:r w:rsidRPr="00A10174">
        <w:rPr>
          <w:szCs w:val="22"/>
          <w:lang w:val="en-US"/>
        </w:rPr>
        <w:t xml:space="preserve">is used to measure performance as management believes that such information is the most relevant in evaluating the results </w:t>
      </w:r>
      <w:r w:rsidR="005B42AD" w:rsidRPr="00A10174">
        <w:rPr>
          <w:szCs w:val="22"/>
          <w:lang w:val="en-US"/>
        </w:rPr>
        <w:t>of certain segments relative to other entities that operate within these industries. Inter-segment pricing is determined on an arm’s length basis.</w:t>
      </w:r>
    </w:p>
    <w:p w14:paraId="30CDD7CB" w14:textId="77777777" w:rsidR="00635D81" w:rsidRPr="00A10174" w:rsidRDefault="00635D81" w:rsidP="00A10174">
      <w:pPr>
        <w:pStyle w:val="block"/>
        <w:spacing w:after="0" w:line="240" w:lineRule="atLeast"/>
        <w:ind w:left="540"/>
        <w:jc w:val="both"/>
        <w:rPr>
          <w:szCs w:val="22"/>
          <w:lang w:val="en-US"/>
        </w:rPr>
      </w:pPr>
    </w:p>
    <w:p w14:paraId="010421D3" w14:textId="77777777" w:rsidR="002A07A3" w:rsidRPr="00A10174" w:rsidRDefault="00B13CD4" w:rsidP="00A10174">
      <w:pPr>
        <w:pStyle w:val="block"/>
        <w:spacing w:after="0" w:line="240" w:lineRule="atLeast"/>
        <w:ind w:left="540"/>
        <w:jc w:val="both"/>
        <w:rPr>
          <w:szCs w:val="22"/>
          <w:lang w:val="en-US"/>
        </w:rPr>
      </w:pPr>
      <w:r w:rsidRPr="00A10174">
        <w:rPr>
          <w:szCs w:val="22"/>
          <w:lang w:val="en-US"/>
        </w:rPr>
        <w:t xml:space="preserve">The </w:t>
      </w:r>
      <w:r w:rsidR="00B067B4" w:rsidRPr="00A10174">
        <w:rPr>
          <w:szCs w:val="22"/>
          <w:lang w:val="en-US"/>
        </w:rPr>
        <w:t>Group</w:t>
      </w:r>
      <w:r w:rsidR="00791D54" w:rsidRPr="00A10174">
        <w:rPr>
          <w:szCs w:val="22"/>
          <w:lang w:val="en-US"/>
        </w:rPr>
        <w:t xml:space="preserve"> and </w:t>
      </w:r>
      <w:r w:rsidR="00FB70AE" w:rsidRPr="00A10174">
        <w:rPr>
          <w:szCs w:val="22"/>
          <w:lang w:val="en-US"/>
        </w:rPr>
        <w:t>Company</w:t>
      </w:r>
      <w:r w:rsidRPr="00A10174">
        <w:rPr>
          <w:szCs w:val="22"/>
          <w:lang w:val="en-US"/>
        </w:rPr>
        <w:t xml:space="preserve">’s main revenue is derived from contracts with customers and </w:t>
      </w:r>
      <w:proofErr w:type="spellStart"/>
      <w:r w:rsidRPr="00A10174">
        <w:rPr>
          <w:szCs w:val="22"/>
          <w:lang w:val="en-US"/>
        </w:rPr>
        <w:t>recognised</w:t>
      </w:r>
      <w:proofErr w:type="spellEnd"/>
      <w:r w:rsidRPr="00A10174">
        <w:rPr>
          <w:szCs w:val="22"/>
          <w:lang w:val="en-US"/>
        </w:rPr>
        <w:t xml:space="preserve"> at a point in time.</w:t>
      </w:r>
    </w:p>
    <w:p w14:paraId="12E291B0" w14:textId="77777777" w:rsidR="00FF021F" w:rsidRPr="00A10174" w:rsidRDefault="00FF021F" w:rsidP="00A10174">
      <w:pPr>
        <w:pStyle w:val="block"/>
        <w:spacing w:after="0" w:line="240" w:lineRule="atLeast"/>
        <w:ind w:left="540"/>
        <w:jc w:val="both"/>
        <w:rPr>
          <w:szCs w:val="22"/>
          <w:lang w:val="en-US"/>
        </w:rPr>
      </w:pPr>
    </w:p>
    <w:p w14:paraId="0D01A4E5" w14:textId="77777777" w:rsidR="00FF021F" w:rsidRPr="00A10174" w:rsidRDefault="00FF021F" w:rsidP="00A10174">
      <w:pPr>
        <w:pStyle w:val="block"/>
        <w:spacing w:after="0" w:line="240" w:lineRule="atLeast"/>
        <w:ind w:left="540"/>
        <w:jc w:val="both"/>
        <w:rPr>
          <w:szCs w:val="22"/>
          <w:lang w:val="en-US"/>
        </w:rPr>
      </w:pPr>
    </w:p>
    <w:p w14:paraId="4506BD6B" w14:textId="0BA34BEC" w:rsidR="00FF021F" w:rsidRPr="00A10174" w:rsidRDefault="00FF021F" w:rsidP="00A10174">
      <w:pPr>
        <w:pStyle w:val="block"/>
        <w:spacing w:after="0" w:line="240" w:lineRule="atLeast"/>
        <w:ind w:left="540"/>
        <w:jc w:val="both"/>
        <w:rPr>
          <w:szCs w:val="22"/>
          <w:lang w:val="en-US"/>
        </w:rPr>
        <w:sectPr w:rsidR="00FF021F" w:rsidRPr="00A10174" w:rsidSect="009E2D3F">
          <w:headerReference w:type="default" r:id="rId11"/>
          <w:footerReference w:type="default" r:id="rId12"/>
          <w:pgSz w:w="11909" w:h="16834" w:code="9"/>
          <w:pgMar w:top="691" w:right="1199" w:bottom="576" w:left="1260" w:header="720" w:footer="720" w:gutter="0"/>
          <w:pgNumType w:start="10"/>
          <w:cols w:space="720"/>
        </w:sect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A10174" w14:paraId="7170E2C4" w14:textId="77777777" w:rsidTr="008A1C2B">
        <w:trPr>
          <w:trHeight w:val="126"/>
        </w:trPr>
        <w:tc>
          <w:tcPr>
            <w:tcW w:w="1281" w:type="pct"/>
          </w:tcPr>
          <w:p w14:paraId="3DC5F60E" w14:textId="4FAF66DC"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6E7D49A8"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77F9250"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541CF0A3" w14:textId="0E04AEE8" w:rsidR="0007704F" w:rsidRPr="00A10174" w:rsidRDefault="00A71AF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A10174">
              <w:rPr>
                <w:rFonts w:ascii="Times New Roman" w:hAnsi="Times New Roman" w:cs="Times New Roman"/>
                <w:b/>
                <w:bCs/>
                <w:sz w:val="22"/>
                <w:szCs w:val="22"/>
              </w:rPr>
              <w:t>Consolidated financial statements</w:t>
            </w:r>
          </w:p>
        </w:tc>
        <w:tc>
          <w:tcPr>
            <w:tcW w:w="93" w:type="pct"/>
          </w:tcPr>
          <w:p w14:paraId="7548746E"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77A78A48"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BC6DAF" w:rsidRPr="00A10174" w14:paraId="0FA81CA3" w14:textId="77777777" w:rsidTr="00BF5E28">
        <w:trPr>
          <w:trHeight w:val="144"/>
        </w:trPr>
        <w:tc>
          <w:tcPr>
            <w:tcW w:w="1281" w:type="pct"/>
            <w:vAlign w:val="center"/>
          </w:tcPr>
          <w:p w14:paraId="476FFB0C" w14:textId="74CEEA1E" w:rsidR="0007704F"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A10174">
              <w:rPr>
                <w:rFonts w:ascii="Times New Roman" w:hAnsi="Times New Roman" w:cs="Times New Roman"/>
                <w:b/>
                <w:bCs/>
                <w:i/>
                <w:iCs/>
                <w:sz w:val="22"/>
                <w:szCs w:val="22"/>
                <w:lang w:val="en-GB"/>
              </w:rPr>
              <w:t>Six</w:t>
            </w:r>
            <w:r w:rsidR="00EE2F18" w:rsidRPr="00A10174">
              <w:rPr>
                <w:rFonts w:ascii="Times New Roman" w:hAnsi="Times New Roman" w:cs="Times New Roman"/>
                <w:b/>
                <w:bCs/>
                <w:i/>
                <w:iCs/>
                <w:sz w:val="22"/>
                <w:szCs w:val="22"/>
                <w:lang w:val="en-GB"/>
              </w:rPr>
              <w:t>-month period ended</w:t>
            </w:r>
            <w:r w:rsidR="00BF5E28" w:rsidRPr="00A10174">
              <w:rPr>
                <w:rFonts w:ascii="Times New Roman" w:hAnsi="Times New Roman" w:cs="Times New Roman"/>
                <w:b/>
                <w:bCs/>
                <w:i/>
                <w:iCs/>
                <w:sz w:val="22"/>
                <w:szCs w:val="22"/>
                <w:lang w:val="en-GB"/>
              </w:rPr>
              <w:br/>
              <w:t>3</w:t>
            </w:r>
            <w:r w:rsidRPr="00A10174">
              <w:rPr>
                <w:rFonts w:ascii="Times New Roman" w:hAnsi="Times New Roman" w:cs="Times New Roman"/>
                <w:b/>
                <w:bCs/>
                <w:i/>
                <w:iCs/>
                <w:sz w:val="22"/>
                <w:szCs w:val="22"/>
                <w:lang w:val="en-GB"/>
              </w:rPr>
              <w:t xml:space="preserve">0 June </w:t>
            </w:r>
            <w:r w:rsidR="00BF5E28" w:rsidRPr="00A10174">
              <w:rPr>
                <w:rFonts w:ascii="Times New Roman" w:hAnsi="Times New Roman" w:cs="Times New Roman"/>
                <w:b/>
                <w:bCs/>
                <w:i/>
                <w:iCs/>
                <w:sz w:val="22"/>
                <w:szCs w:val="22"/>
                <w:lang w:val="en-GB"/>
              </w:rPr>
              <w:t>2025</w:t>
            </w:r>
          </w:p>
        </w:tc>
        <w:tc>
          <w:tcPr>
            <w:tcW w:w="499" w:type="pct"/>
            <w:vAlign w:val="bottom"/>
          </w:tcPr>
          <w:p w14:paraId="2DFEE935" w14:textId="7F3D3A42" w:rsidR="0007704F" w:rsidRPr="00A10174" w:rsidRDefault="00A71AF9" w:rsidP="00A10174">
            <w:pPr>
              <w:spacing w:line="240" w:lineRule="auto"/>
              <w:ind w:left="160" w:hanging="160"/>
              <w:jc w:val="center"/>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Segment 1</w:t>
            </w:r>
          </w:p>
        </w:tc>
        <w:tc>
          <w:tcPr>
            <w:tcW w:w="94" w:type="pct"/>
            <w:vAlign w:val="bottom"/>
          </w:tcPr>
          <w:p w14:paraId="274554AC" w14:textId="77777777" w:rsidR="0007704F" w:rsidRPr="00A10174" w:rsidRDefault="0007704F"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29CE09BA" w14:textId="17E46CB9" w:rsidR="0007704F" w:rsidRPr="00A10174" w:rsidRDefault="00A71AF9" w:rsidP="00A10174">
            <w:pPr>
              <w:spacing w:line="240" w:lineRule="auto"/>
              <w:ind w:left="160" w:hanging="160"/>
              <w:jc w:val="center"/>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Segment 2</w:t>
            </w:r>
          </w:p>
        </w:tc>
        <w:tc>
          <w:tcPr>
            <w:tcW w:w="94" w:type="pct"/>
            <w:vAlign w:val="bottom"/>
          </w:tcPr>
          <w:p w14:paraId="6057E3BC" w14:textId="77777777" w:rsidR="0007704F" w:rsidRPr="00A10174" w:rsidRDefault="0007704F"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26C881DC" w14:textId="7676CAC4" w:rsidR="0007704F" w:rsidRPr="00A10174" w:rsidRDefault="00A71AF9" w:rsidP="00A10174">
            <w:pPr>
              <w:spacing w:line="240" w:lineRule="auto"/>
              <w:ind w:left="160" w:hanging="160"/>
              <w:jc w:val="center"/>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Segment 3</w:t>
            </w:r>
          </w:p>
        </w:tc>
        <w:tc>
          <w:tcPr>
            <w:tcW w:w="93" w:type="pct"/>
            <w:vAlign w:val="bottom"/>
          </w:tcPr>
          <w:p w14:paraId="752A913C" w14:textId="77777777" w:rsidR="0007704F" w:rsidRPr="00A10174" w:rsidRDefault="0007704F" w:rsidP="00A10174">
            <w:pPr>
              <w:spacing w:line="240" w:lineRule="auto"/>
              <w:ind w:left="160" w:hanging="160"/>
              <w:jc w:val="center"/>
              <w:outlineLvl w:val="6"/>
              <w:rPr>
                <w:rFonts w:ascii="Times New Roman" w:hAnsi="Times New Roman" w:cs="Times New Roman"/>
                <w:b/>
                <w:bCs/>
                <w:sz w:val="22"/>
                <w:szCs w:val="22"/>
                <w:lang w:val="en-GB"/>
              </w:rPr>
            </w:pPr>
          </w:p>
        </w:tc>
        <w:tc>
          <w:tcPr>
            <w:tcW w:w="594" w:type="pct"/>
            <w:vAlign w:val="bottom"/>
          </w:tcPr>
          <w:p w14:paraId="7D12B376" w14:textId="2C5B4EA3" w:rsidR="0007704F" w:rsidRPr="00A10174" w:rsidRDefault="00A71AF9" w:rsidP="00A10174">
            <w:pPr>
              <w:spacing w:line="240" w:lineRule="auto"/>
              <w:ind w:left="160" w:hanging="160"/>
              <w:jc w:val="center"/>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Segment 4</w:t>
            </w:r>
          </w:p>
        </w:tc>
        <w:tc>
          <w:tcPr>
            <w:tcW w:w="94" w:type="pct"/>
            <w:vAlign w:val="bottom"/>
          </w:tcPr>
          <w:p w14:paraId="517BC20F" w14:textId="77777777" w:rsidR="0007704F" w:rsidRPr="00A10174" w:rsidRDefault="0007704F" w:rsidP="00A10174">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bottom"/>
          </w:tcPr>
          <w:p w14:paraId="13D08D99" w14:textId="15CA893F" w:rsidR="0007704F" w:rsidRPr="00A10174" w:rsidRDefault="00A71AF9" w:rsidP="00A10174">
            <w:pPr>
              <w:spacing w:line="240" w:lineRule="auto"/>
              <w:ind w:left="160" w:hanging="160"/>
              <w:jc w:val="center"/>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Other Segments</w:t>
            </w:r>
          </w:p>
        </w:tc>
        <w:tc>
          <w:tcPr>
            <w:tcW w:w="93" w:type="pct"/>
            <w:vAlign w:val="bottom"/>
          </w:tcPr>
          <w:p w14:paraId="42D4D962" w14:textId="77777777" w:rsidR="0007704F" w:rsidRPr="00A10174" w:rsidRDefault="0007704F" w:rsidP="00A10174">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bottom"/>
          </w:tcPr>
          <w:p w14:paraId="7AA46448" w14:textId="24431B3D" w:rsidR="0007704F" w:rsidRPr="00A10174" w:rsidRDefault="00A71AF9" w:rsidP="00A10174">
            <w:pPr>
              <w:spacing w:line="240" w:lineRule="auto"/>
              <w:ind w:left="160" w:right="-50" w:hanging="160"/>
              <w:jc w:val="center"/>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Total</w:t>
            </w:r>
          </w:p>
        </w:tc>
      </w:tr>
      <w:tr w:rsidR="00FF021F" w:rsidRPr="00A10174" w14:paraId="21197946" w14:textId="77777777" w:rsidTr="00FF021F">
        <w:trPr>
          <w:trHeight w:val="144"/>
        </w:trPr>
        <w:tc>
          <w:tcPr>
            <w:tcW w:w="1281" w:type="pct"/>
            <w:vAlign w:val="center"/>
          </w:tcPr>
          <w:p w14:paraId="056E52CC" w14:textId="77777777" w:rsidR="00FF021F" w:rsidRPr="00A10174"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4F87CC" w14:textId="185A0206" w:rsidR="00FF021F" w:rsidRPr="00A10174"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lang w:val="en-GB"/>
              </w:rPr>
            </w:pPr>
            <w:r w:rsidRPr="00A10174">
              <w:rPr>
                <w:rFonts w:ascii="Times New Roman" w:hAnsi="Times New Roman" w:cs="Times New Roman"/>
                <w:i/>
                <w:iCs/>
                <w:sz w:val="22"/>
                <w:szCs w:val="22"/>
                <w:cs/>
                <w:lang w:val="en-GB"/>
              </w:rPr>
              <w:t>(</w:t>
            </w:r>
            <w:r w:rsidRPr="00A10174">
              <w:rPr>
                <w:rFonts w:ascii="Times New Roman" w:hAnsi="Times New Roman" w:cs="Times New Roman"/>
                <w:i/>
                <w:iCs/>
                <w:sz w:val="22"/>
                <w:szCs w:val="22"/>
                <w:lang w:val="en-GB"/>
              </w:rPr>
              <w:t>in thousand Baht)</w:t>
            </w:r>
          </w:p>
        </w:tc>
      </w:tr>
      <w:tr w:rsidR="00BC6DAF" w:rsidRPr="00A10174" w14:paraId="115EC355" w14:textId="77777777" w:rsidTr="008A1C2B">
        <w:trPr>
          <w:trHeight w:val="144"/>
        </w:trPr>
        <w:tc>
          <w:tcPr>
            <w:tcW w:w="1281" w:type="pct"/>
            <w:vAlign w:val="center"/>
          </w:tcPr>
          <w:p w14:paraId="694E35F0" w14:textId="2BDF92D0" w:rsidR="0007704F" w:rsidRPr="00A10174" w:rsidRDefault="00A71AF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Revenues from sales and services</w:t>
            </w:r>
          </w:p>
        </w:tc>
        <w:tc>
          <w:tcPr>
            <w:tcW w:w="499" w:type="pct"/>
          </w:tcPr>
          <w:p w14:paraId="78782B46" w14:textId="2E72513F"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169,366</w:t>
            </w:r>
          </w:p>
        </w:tc>
        <w:tc>
          <w:tcPr>
            <w:tcW w:w="94" w:type="pct"/>
          </w:tcPr>
          <w:p w14:paraId="35211CA2"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60BAAFA2"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205,320</w:t>
            </w:r>
          </w:p>
        </w:tc>
        <w:tc>
          <w:tcPr>
            <w:tcW w:w="94" w:type="pct"/>
          </w:tcPr>
          <w:p w14:paraId="05D881F2"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3FC08DA8"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85,498</w:t>
            </w:r>
          </w:p>
        </w:tc>
        <w:tc>
          <w:tcPr>
            <w:tcW w:w="93" w:type="pct"/>
          </w:tcPr>
          <w:p w14:paraId="6B6E2D28"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091B06D2"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8,292</w:t>
            </w:r>
          </w:p>
        </w:tc>
        <w:tc>
          <w:tcPr>
            <w:tcW w:w="94" w:type="pct"/>
          </w:tcPr>
          <w:p w14:paraId="03E2B70D"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B9524CC" w14:textId="5456BC49"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22,616</w:t>
            </w:r>
          </w:p>
        </w:tc>
        <w:tc>
          <w:tcPr>
            <w:tcW w:w="93" w:type="pct"/>
          </w:tcPr>
          <w:p w14:paraId="13B16CFF"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381517B8"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491,092</w:t>
            </w:r>
          </w:p>
        </w:tc>
      </w:tr>
      <w:tr w:rsidR="00BC6DAF" w:rsidRPr="00A10174" w14:paraId="5AF9A6A0" w14:textId="77777777" w:rsidTr="008A1C2B">
        <w:trPr>
          <w:trHeight w:val="144"/>
        </w:trPr>
        <w:tc>
          <w:tcPr>
            <w:tcW w:w="1281" w:type="pct"/>
            <w:vAlign w:val="center"/>
          </w:tcPr>
          <w:p w14:paraId="7B78500B" w14:textId="20042202" w:rsidR="0007704F" w:rsidRPr="00A10174"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Profit</w:t>
            </w:r>
            <w:r w:rsidR="008A1C2B" w:rsidRPr="00A10174">
              <w:rPr>
                <w:rFonts w:ascii="Times New Roman" w:hAnsi="Times New Roman" w:cs="Times New Roman"/>
                <w:b/>
                <w:bCs/>
                <w:sz w:val="22"/>
                <w:szCs w:val="22"/>
                <w:lang w:val="en-GB"/>
              </w:rPr>
              <w:t xml:space="preserve"> </w:t>
            </w:r>
            <w:r w:rsidRPr="00A10174">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51A3B0BA" w14:textId="04EFB821"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39,062</w:t>
            </w:r>
          </w:p>
        </w:tc>
        <w:tc>
          <w:tcPr>
            <w:tcW w:w="94" w:type="pct"/>
          </w:tcPr>
          <w:p w14:paraId="0FBFBDCB"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2EE7B501"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58,197</w:t>
            </w:r>
          </w:p>
        </w:tc>
        <w:tc>
          <w:tcPr>
            <w:tcW w:w="94" w:type="pct"/>
          </w:tcPr>
          <w:p w14:paraId="508A9793"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33E09B19"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13,482</w:t>
            </w:r>
          </w:p>
        </w:tc>
        <w:tc>
          <w:tcPr>
            <w:tcW w:w="93" w:type="pct"/>
          </w:tcPr>
          <w:p w14:paraId="5D7BB0C9"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7D0C359B"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1,275</w:t>
            </w:r>
          </w:p>
        </w:tc>
        <w:tc>
          <w:tcPr>
            <w:tcW w:w="94" w:type="pct"/>
          </w:tcPr>
          <w:p w14:paraId="64CBED61"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7E5E9F24" w14:textId="051AE0D4"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4,012</w:t>
            </w:r>
          </w:p>
        </w:tc>
        <w:tc>
          <w:tcPr>
            <w:tcW w:w="93" w:type="pct"/>
          </w:tcPr>
          <w:p w14:paraId="0F0C206B"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44A397BE"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116,028</w:t>
            </w:r>
          </w:p>
        </w:tc>
      </w:tr>
      <w:tr w:rsidR="00BC6DAF" w:rsidRPr="00A10174" w14:paraId="0222C4AB" w14:textId="77777777" w:rsidTr="008A1C2B">
        <w:trPr>
          <w:trHeight w:val="144"/>
        </w:trPr>
        <w:tc>
          <w:tcPr>
            <w:tcW w:w="1281" w:type="pct"/>
            <w:vAlign w:val="center"/>
          </w:tcPr>
          <w:p w14:paraId="367A3380"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A10174" w:rsidRDefault="0007704F" w:rsidP="00A10174">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A10174" w:rsidRDefault="0007704F" w:rsidP="00A10174">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A10174" w:rsidRDefault="0007704F" w:rsidP="00A10174">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A10174" w:rsidRDefault="0007704F" w:rsidP="00A10174">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8" w:type="pct"/>
            <w:tcBorders>
              <w:top w:val="single" w:sz="4" w:space="0" w:color="auto"/>
            </w:tcBorders>
            <w:vAlign w:val="center"/>
          </w:tcPr>
          <w:p w14:paraId="6EF7E36A"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A10174" w14:paraId="7B25565A" w14:textId="77777777" w:rsidTr="008A1C2B">
        <w:trPr>
          <w:trHeight w:val="144"/>
        </w:trPr>
        <w:tc>
          <w:tcPr>
            <w:tcW w:w="1281" w:type="pct"/>
            <w:vAlign w:val="center"/>
          </w:tcPr>
          <w:p w14:paraId="0ADF7C5C" w14:textId="57871AB2" w:rsidR="0007704F" w:rsidRPr="00A10174"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A10174">
              <w:rPr>
                <w:rFonts w:ascii="Times New Roman" w:hAnsi="Times New Roman" w:cs="Times New Roman"/>
                <w:sz w:val="22"/>
                <w:szCs w:val="22"/>
                <w:lang w:val="en-GB"/>
              </w:rPr>
              <w:t>Unallocated revenues</w:t>
            </w:r>
          </w:p>
        </w:tc>
        <w:tc>
          <w:tcPr>
            <w:tcW w:w="499" w:type="pct"/>
            <w:vAlign w:val="center"/>
          </w:tcPr>
          <w:p w14:paraId="3AB29DA8"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A10174" w:rsidRDefault="0007704F"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A10174" w:rsidRDefault="0007704F" w:rsidP="00A10174">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A10174" w:rsidRDefault="0007704F"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A10174" w:rsidRDefault="0007704F" w:rsidP="00A10174">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A10174" w:rsidRDefault="0007704F" w:rsidP="00A10174">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EF877B3"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0273EB33" w:rsidR="0007704F" w:rsidRPr="00A10174"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6,000</w:t>
            </w:r>
          </w:p>
        </w:tc>
      </w:tr>
      <w:tr w:rsidR="00BC6DAF" w:rsidRPr="00A10174" w14:paraId="1CD3200B" w14:textId="77777777" w:rsidTr="008A1C2B">
        <w:trPr>
          <w:trHeight w:val="144"/>
        </w:trPr>
        <w:tc>
          <w:tcPr>
            <w:tcW w:w="1281" w:type="pct"/>
            <w:vAlign w:val="center"/>
          </w:tcPr>
          <w:p w14:paraId="626EBB0C" w14:textId="5FA0A6F4" w:rsidR="0007704F" w:rsidRPr="00A10174"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Unallocated expenses</w:t>
            </w:r>
          </w:p>
        </w:tc>
        <w:tc>
          <w:tcPr>
            <w:tcW w:w="499" w:type="pct"/>
          </w:tcPr>
          <w:p w14:paraId="4D0A9B0B"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4AEAF602"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17C4CA2E" w:rsidR="0007704F" w:rsidRPr="00A10174"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(67,194)</w:t>
            </w:r>
          </w:p>
        </w:tc>
      </w:tr>
      <w:tr w:rsidR="00BC6DAF" w:rsidRPr="00A10174" w14:paraId="13F65610" w14:textId="77777777" w:rsidTr="008A1C2B">
        <w:trPr>
          <w:trHeight w:val="144"/>
        </w:trPr>
        <w:tc>
          <w:tcPr>
            <w:tcW w:w="1780" w:type="pct"/>
            <w:gridSpan w:val="2"/>
            <w:vAlign w:val="center"/>
          </w:tcPr>
          <w:p w14:paraId="49D070F1" w14:textId="5A0CDCEF" w:rsidR="0007704F" w:rsidRPr="00A10174"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I</w:t>
            </w:r>
            <w:r w:rsidR="00B57331" w:rsidRPr="00A10174">
              <w:rPr>
                <w:rFonts w:ascii="Times New Roman" w:hAnsi="Times New Roman" w:cs="Times New Roman"/>
                <w:sz w:val="22"/>
                <w:szCs w:val="22"/>
                <w:lang w:val="en-GB"/>
              </w:rPr>
              <w:t>mpairment loss in accordance with TFRS9</w:t>
            </w:r>
          </w:p>
        </w:tc>
        <w:tc>
          <w:tcPr>
            <w:tcW w:w="94" w:type="pct"/>
          </w:tcPr>
          <w:p w14:paraId="5C89B22E"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5AB40989"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2D38C1F8" w:rsidR="0007704F" w:rsidRPr="00A10174"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(1,972)</w:t>
            </w:r>
          </w:p>
        </w:tc>
      </w:tr>
      <w:tr w:rsidR="00BC6DAF" w:rsidRPr="00A10174" w14:paraId="382A173C" w14:textId="77777777" w:rsidTr="008A1C2B">
        <w:trPr>
          <w:trHeight w:val="144"/>
        </w:trPr>
        <w:tc>
          <w:tcPr>
            <w:tcW w:w="1780" w:type="pct"/>
            <w:gridSpan w:val="2"/>
            <w:vAlign w:val="center"/>
          </w:tcPr>
          <w:p w14:paraId="6C506CF1" w14:textId="32D363B0" w:rsidR="0007704F" w:rsidRPr="00A10174"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A10174">
              <w:rPr>
                <w:rFonts w:ascii="Times New Roman" w:hAnsi="Times New Roman" w:cs="Times New Roman"/>
                <w:sz w:val="22"/>
                <w:szCs w:val="22"/>
                <w:lang w:val="en-GB"/>
              </w:rPr>
              <w:t xml:space="preserve">Share of </w:t>
            </w:r>
            <w:r w:rsidR="008A1C2B" w:rsidRPr="00A10174">
              <w:rPr>
                <w:rFonts w:ascii="Times New Roman" w:hAnsi="Times New Roman" w:cs="Times New Roman"/>
                <w:sz w:val="22"/>
                <w:szCs w:val="22"/>
                <w:lang w:val="en-GB"/>
              </w:rPr>
              <w:t>loss</w:t>
            </w:r>
            <w:r w:rsidRPr="00A10174">
              <w:rPr>
                <w:rFonts w:ascii="Times New Roman" w:hAnsi="Times New Roman" w:cs="Times New Roman"/>
                <w:sz w:val="22"/>
                <w:szCs w:val="22"/>
                <w:lang w:val="en-GB"/>
              </w:rPr>
              <w:t xml:space="preserve"> from investment in associate</w:t>
            </w:r>
          </w:p>
        </w:tc>
        <w:tc>
          <w:tcPr>
            <w:tcW w:w="94" w:type="pct"/>
          </w:tcPr>
          <w:p w14:paraId="64703E2D"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0E65128"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14FA1788" w:rsidR="0007704F" w:rsidRPr="00A10174"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(3,091)</w:t>
            </w:r>
          </w:p>
        </w:tc>
      </w:tr>
      <w:tr w:rsidR="00BC6DAF" w:rsidRPr="00A10174" w14:paraId="1FF75A50" w14:textId="77777777" w:rsidTr="008A1C2B">
        <w:trPr>
          <w:trHeight w:val="144"/>
        </w:trPr>
        <w:tc>
          <w:tcPr>
            <w:tcW w:w="1281" w:type="pct"/>
            <w:vAlign w:val="center"/>
          </w:tcPr>
          <w:p w14:paraId="41CA3AF4" w14:textId="36CE1227" w:rsidR="0007704F" w:rsidRPr="00A10174"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Finance costs</w:t>
            </w:r>
          </w:p>
        </w:tc>
        <w:tc>
          <w:tcPr>
            <w:tcW w:w="499" w:type="pct"/>
          </w:tcPr>
          <w:p w14:paraId="06447A89"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A10174"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A10174"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4C0E1900"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6580E3FC" w:rsidR="0007704F" w:rsidRPr="00A10174"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(7,371)</w:t>
            </w:r>
          </w:p>
        </w:tc>
      </w:tr>
      <w:tr w:rsidR="00BC6DAF" w:rsidRPr="00A10174" w14:paraId="7422CD8F" w14:textId="77777777" w:rsidTr="008A1C2B">
        <w:trPr>
          <w:trHeight w:val="144"/>
        </w:trPr>
        <w:tc>
          <w:tcPr>
            <w:tcW w:w="1281" w:type="pct"/>
            <w:vAlign w:val="center"/>
          </w:tcPr>
          <w:p w14:paraId="6F5065E8" w14:textId="0963F66B" w:rsidR="0007704F" w:rsidRPr="00A10174" w:rsidRDefault="00B13CE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Profit</w:t>
            </w:r>
            <w:r w:rsidR="00B57331" w:rsidRPr="00A10174">
              <w:rPr>
                <w:rFonts w:ascii="Times New Roman" w:hAnsi="Times New Roman" w:cs="Times New Roman"/>
                <w:b/>
                <w:bCs/>
                <w:sz w:val="22"/>
                <w:szCs w:val="22"/>
                <w:lang w:val="en-GB"/>
              </w:rPr>
              <w:t xml:space="preserve"> before income tax expense</w:t>
            </w:r>
          </w:p>
        </w:tc>
        <w:tc>
          <w:tcPr>
            <w:tcW w:w="499" w:type="pct"/>
          </w:tcPr>
          <w:p w14:paraId="7A6273FB" w14:textId="77777777" w:rsidR="0007704F" w:rsidRPr="00A10174" w:rsidRDefault="0007704F"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A10174" w:rsidRDefault="0007704F" w:rsidP="00A10174">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A10174" w:rsidRDefault="0007704F"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A10174" w:rsidRDefault="0007704F" w:rsidP="00A10174">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A10174" w:rsidRDefault="0007704F" w:rsidP="00A10174">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A10174" w:rsidRDefault="0007704F" w:rsidP="00A10174">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376210BC"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A10174"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74E90E78" w:rsidR="0007704F" w:rsidRPr="00A10174"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42,400</w:t>
            </w:r>
          </w:p>
        </w:tc>
      </w:tr>
    </w:tbl>
    <w:p w14:paraId="7317A3C2" w14:textId="77777777" w:rsidR="0007704F" w:rsidRPr="00A10174" w:rsidRDefault="0007704F" w:rsidP="00A10174">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A10174" w14:paraId="60224FE7" w14:textId="77777777" w:rsidTr="0068466E">
        <w:trPr>
          <w:trHeight w:val="144"/>
        </w:trPr>
        <w:tc>
          <w:tcPr>
            <w:tcW w:w="1281" w:type="pct"/>
          </w:tcPr>
          <w:p w14:paraId="67EE387B"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38F9ACA9"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D61B166"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07DF8660"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A10174">
              <w:rPr>
                <w:rFonts w:ascii="Times New Roman" w:hAnsi="Times New Roman" w:cs="Times New Roman"/>
                <w:b/>
                <w:bCs/>
                <w:sz w:val="22"/>
                <w:szCs w:val="22"/>
              </w:rPr>
              <w:t>Consolidated financial statements</w:t>
            </w:r>
          </w:p>
        </w:tc>
        <w:tc>
          <w:tcPr>
            <w:tcW w:w="93" w:type="pct"/>
          </w:tcPr>
          <w:p w14:paraId="2532CF11"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293E8FE0"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3E2716" w:rsidRPr="00A10174" w14:paraId="09AF864F" w14:textId="77777777" w:rsidTr="00CF253B">
        <w:trPr>
          <w:trHeight w:val="144"/>
        </w:trPr>
        <w:tc>
          <w:tcPr>
            <w:tcW w:w="1281" w:type="pct"/>
            <w:vAlign w:val="center"/>
          </w:tcPr>
          <w:p w14:paraId="1F602E5B" w14:textId="34B06A9C"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A10174">
              <w:rPr>
                <w:rFonts w:ascii="Times New Roman" w:hAnsi="Times New Roman" w:cs="Times New Roman"/>
                <w:b/>
                <w:bCs/>
                <w:i/>
                <w:iCs/>
                <w:sz w:val="22"/>
                <w:szCs w:val="22"/>
                <w:lang w:val="en-GB"/>
              </w:rPr>
              <w:t>Six</w:t>
            </w:r>
            <w:r w:rsidR="003E2716" w:rsidRPr="00A10174">
              <w:rPr>
                <w:rFonts w:ascii="Times New Roman" w:hAnsi="Times New Roman" w:cs="Times New Roman"/>
                <w:b/>
                <w:bCs/>
                <w:i/>
                <w:iCs/>
                <w:sz w:val="22"/>
                <w:szCs w:val="22"/>
                <w:lang w:val="en-GB"/>
              </w:rPr>
              <w:t>-month period ended</w:t>
            </w:r>
            <w:r w:rsidR="00BF5E28" w:rsidRPr="00A10174">
              <w:rPr>
                <w:rFonts w:ascii="Times New Roman" w:hAnsi="Times New Roman" w:cs="Times New Roman"/>
                <w:b/>
                <w:bCs/>
                <w:i/>
                <w:iCs/>
                <w:sz w:val="22"/>
                <w:szCs w:val="22"/>
                <w:lang w:val="en-GB"/>
              </w:rPr>
              <w:br/>
            </w:r>
            <w:r w:rsidRPr="00A10174">
              <w:rPr>
                <w:rFonts w:ascii="Times New Roman" w:hAnsi="Times New Roman" w:cs="Times New Roman"/>
                <w:b/>
                <w:bCs/>
                <w:i/>
                <w:iCs/>
                <w:sz w:val="22"/>
                <w:szCs w:val="22"/>
                <w:lang w:val="en-GB"/>
              </w:rPr>
              <w:t xml:space="preserve">30 June </w:t>
            </w:r>
            <w:r w:rsidR="00BF5E28" w:rsidRPr="00A10174">
              <w:rPr>
                <w:rFonts w:ascii="Times New Roman" w:hAnsi="Times New Roman" w:cs="Times New Roman"/>
                <w:b/>
                <w:bCs/>
                <w:i/>
                <w:iCs/>
                <w:sz w:val="22"/>
                <w:szCs w:val="22"/>
                <w:lang w:val="en-GB"/>
              </w:rPr>
              <w:t>2024</w:t>
            </w:r>
          </w:p>
        </w:tc>
        <w:tc>
          <w:tcPr>
            <w:tcW w:w="499" w:type="pct"/>
            <w:vAlign w:val="bottom"/>
          </w:tcPr>
          <w:p w14:paraId="47DF1FF1"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Segment 1</w:t>
            </w:r>
          </w:p>
        </w:tc>
        <w:tc>
          <w:tcPr>
            <w:tcW w:w="94" w:type="pct"/>
            <w:vAlign w:val="bottom"/>
          </w:tcPr>
          <w:p w14:paraId="55D933F2"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08AAAB20"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Segment 2</w:t>
            </w:r>
          </w:p>
        </w:tc>
        <w:tc>
          <w:tcPr>
            <w:tcW w:w="94" w:type="pct"/>
            <w:vAlign w:val="bottom"/>
          </w:tcPr>
          <w:p w14:paraId="1673A6CC"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6DD28E1D"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Segment 3</w:t>
            </w:r>
          </w:p>
        </w:tc>
        <w:tc>
          <w:tcPr>
            <w:tcW w:w="93" w:type="pct"/>
            <w:vAlign w:val="bottom"/>
          </w:tcPr>
          <w:p w14:paraId="41A2DC9B"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lang w:val="en-GB"/>
              </w:rPr>
            </w:pPr>
          </w:p>
        </w:tc>
        <w:tc>
          <w:tcPr>
            <w:tcW w:w="594" w:type="pct"/>
            <w:vAlign w:val="bottom"/>
          </w:tcPr>
          <w:p w14:paraId="1FF5F9B5"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Segment 4</w:t>
            </w:r>
          </w:p>
        </w:tc>
        <w:tc>
          <w:tcPr>
            <w:tcW w:w="94" w:type="pct"/>
            <w:vAlign w:val="bottom"/>
          </w:tcPr>
          <w:p w14:paraId="3A794E99"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bottom"/>
          </w:tcPr>
          <w:p w14:paraId="5AC9261D"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Other Segments</w:t>
            </w:r>
          </w:p>
        </w:tc>
        <w:tc>
          <w:tcPr>
            <w:tcW w:w="93" w:type="pct"/>
            <w:vAlign w:val="bottom"/>
          </w:tcPr>
          <w:p w14:paraId="71C7FAE7" w14:textId="77777777" w:rsidR="003E2716" w:rsidRPr="00A10174" w:rsidRDefault="003E2716" w:rsidP="00A10174">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bottom"/>
          </w:tcPr>
          <w:p w14:paraId="1FF15DFD" w14:textId="77777777" w:rsidR="003E2716" w:rsidRPr="00A10174" w:rsidRDefault="003E2716" w:rsidP="00A10174">
            <w:pPr>
              <w:spacing w:line="240" w:lineRule="auto"/>
              <w:ind w:left="160" w:right="-50" w:hanging="160"/>
              <w:jc w:val="center"/>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Total</w:t>
            </w:r>
          </w:p>
        </w:tc>
      </w:tr>
      <w:tr w:rsidR="00FF021F" w:rsidRPr="00A10174" w14:paraId="7D273802" w14:textId="77777777" w:rsidTr="00FF021F">
        <w:trPr>
          <w:trHeight w:val="144"/>
        </w:trPr>
        <w:tc>
          <w:tcPr>
            <w:tcW w:w="1281" w:type="pct"/>
            <w:vAlign w:val="center"/>
          </w:tcPr>
          <w:p w14:paraId="1593128F" w14:textId="77777777" w:rsidR="00FF021F" w:rsidRPr="00A10174"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E16687" w14:textId="11E7BB61" w:rsidR="00FF021F" w:rsidRPr="00A10174" w:rsidRDefault="00FF021F" w:rsidP="00A10174">
            <w:pPr>
              <w:spacing w:line="240" w:lineRule="auto"/>
              <w:jc w:val="center"/>
              <w:rPr>
                <w:rFonts w:ascii="Times New Roman" w:hAnsi="Times New Roman" w:cs="Times New Roman"/>
                <w:sz w:val="22"/>
                <w:szCs w:val="22"/>
                <w:cs/>
                <w:lang w:val="en-GB"/>
              </w:rPr>
            </w:pPr>
            <w:r w:rsidRPr="00A10174">
              <w:rPr>
                <w:rFonts w:ascii="Times New Roman" w:hAnsi="Times New Roman" w:cs="Times New Roman"/>
                <w:i/>
                <w:iCs/>
                <w:sz w:val="22"/>
                <w:szCs w:val="22"/>
                <w:cs/>
                <w:lang w:val="en-GB"/>
              </w:rPr>
              <w:t>(</w:t>
            </w:r>
            <w:r w:rsidRPr="00A10174">
              <w:rPr>
                <w:rFonts w:ascii="Times New Roman" w:hAnsi="Times New Roman" w:cs="Times New Roman"/>
                <w:i/>
                <w:iCs/>
                <w:sz w:val="22"/>
                <w:szCs w:val="22"/>
                <w:lang w:val="en-GB"/>
              </w:rPr>
              <w:t>in thousand Baht)</w:t>
            </w:r>
          </w:p>
        </w:tc>
      </w:tr>
      <w:tr w:rsidR="003E2716" w:rsidRPr="00A10174" w14:paraId="2C5138E1" w14:textId="77777777" w:rsidTr="003E75B9">
        <w:trPr>
          <w:trHeight w:val="144"/>
        </w:trPr>
        <w:tc>
          <w:tcPr>
            <w:tcW w:w="1281" w:type="pct"/>
            <w:vAlign w:val="center"/>
          </w:tcPr>
          <w:p w14:paraId="649CA54D"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Revenues from sales and services</w:t>
            </w:r>
          </w:p>
        </w:tc>
        <w:tc>
          <w:tcPr>
            <w:tcW w:w="499" w:type="pct"/>
          </w:tcPr>
          <w:p w14:paraId="687E6F7C" w14:textId="482938B6"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131,420</w:t>
            </w:r>
          </w:p>
        </w:tc>
        <w:tc>
          <w:tcPr>
            <w:tcW w:w="94" w:type="pct"/>
          </w:tcPr>
          <w:p w14:paraId="5587D331"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3733DC11"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149,451</w:t>
            </w:r>
          </w:p>
        </w:tc>
        <w:tc>
          <w:tcPr>
            <w:tcW w:w="94" w:type="pct"/>
          </w:tcPr>
          <w:p w14:paraId="5076EBD9"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55BFB105" w:rsidR="00B86485"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60,379</w:t>
            </w:r>
          </w:p>
        </w:tc>
        <w:tc>
          <w:tcPr>
            <w:tcW w:w="93" w:type="pct"/>
          </w:tcPr>
          <w:p w14:paraId="042E4444"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3AB1D6F1"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1,803</w:t>
            </w:r>
          </w:p>
        </w:tc>
        <w:tc>
          <w:tcPr>
            <w:tcW w:w="94" w:type="pct"/>
          </w:tcPr>
          <w:p w14:paraId="024B8AD7"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15CCAF9C"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12,033</w:t>
            </w:r>
          </w:p>
        </w:tc>
        <w:tc>
          <w:tcPr>
            <w:tcW w:w="93" w:type="pct"/>
          </w:tcPr>
          <w:p w14:paraId="2B5FF7A3"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662F8569"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A10174">
              <w:rPr>
                <w:rFonts w:ascii="Times New Roman" w:hAnsi="Times New Roman" w:cs="Times New Roman"/>
                <w:sz w:val="22"/>
                <w:szCs w:val="22"/>
                <w:lang w:val="en-GB"/>
              </w:rPr>
              <w:t>355,086</w:t>
            </w:r>
          </w:p>
        </w:tc>
      </w:tr>
      <w:tr w:rsidR="003E2716" w:rsidRPr="00A10174" w14:paraId="1758E1FD" w14:textId="77777777" w:rsidTr="003E75B9">
        <w:trPr>
          <w:trHeight w:val="144"/>
        </w:trPr>
        <w:tc>
          <w:tcPr>
            <w:tcW w:w="1281" w:type="pct"/>
            <w:vAlign w:val="center"/>
          </w:tcPr>
          <w:p w14:paraId="42FFCDEE" w14:textId="07060953"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A10174">
              <w:rPr>
                <w:rFonts w:ascii="Times New Roman" w:hAnsi="Times New Roman" w:cs="Times New Roman"/>
                <w:b/>
                <w:bCs/>
                <w:sz w:val="22"/>
                <w:szCs w:val="22"/>
                <w:lang w:val="en-GB"/>
              </w:rPr>
              <w:t>Profit</w:t>
            </w:r>
            <w:r w:rsidR="00B13CE9" w:rsidRPr="00A10174">
              <w:rPr>
                <w:rFonts w:ascii="Times New Roman" w:hAnsi="Times New Roman" w:cs="Times New Roman"/>
                <w:b/>
                <w:bCs/>
                <w:sz w:val="22"/>
                <w:szCs w:val="22"/>
                <w:lang w:val="en-GB"/>
              </w:rPr>
              <w:t xml:space="preserve"> </w:t>
            </w:r>
            <w:r w:rsidR="00BF5E28" w:rsidRPr="00A10174">
              <w:rPr>
                <w:rFonts w:ascii="Times New Roman" w:hAnsi="Times New Roman" w:cs="Times New Roman"/>
                <w:b/>
                <w:bCs/>
                <w:sz w:val="22"/>
                <w:szCs w:val="22"/>
                <w:lang w:val="en-GB"/>
              </w:rPr>
              <w:t xml:space="preserve">(loss) </w:t>
            </w:r>
            <w:r w:rsidRPr="00A10174">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6A8BF428" w14:textId="289F5F85"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19,546</w:t>
            </w:r>
          </w:p>
        </w:tc>
        <w:tc>
          <w:tcPr>
            <w:tcW w:w="94" w:type="pct"/>
          </w:tcPr>
          <w:p w14:paraId="1622946D"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4BD725D0"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48,294</w:t>
            </w:r>
          </w:p>
        </w:tc>
        <w:tc>
          <w:tcPr>
            <w:tcW w:w="94" w:type="pct"/>
          </w:tcPr>
          <w:p w14:paraId="18E61D5F"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36BBE01C"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9,182</w:t>
            </w:r>
          </w:p>
        </w:tc>
        <w:tc>
          <w:tcPr>
            <w:tcW w:w="93" w:type="pct"/>
          </w:tcPr>
          <w:p w14:paraId="05941EB5"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00D3743C"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(1,075)</w:t>
            </w:r>
          </w:p>
        </w:tc>
        <w:tc>
          <w:tcPr>
            <w:tcW w:w="94" w:type="pct"/>
          </w:tcPr>
          <w:p w14:paraId="009E4F1C"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184FEF4E"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1,260</w:t>
            </w:r>
          </w:p>
        </w:tc>
        <w:tc>
          <w:tcPr>
            <w:tcW w:w="93" w:type="pct"/>
          </w:tcPr>
          <w:p w14:paraId="3D2E4946"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32A4A767"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77,207</w:t>
            </w:r>
          </w:p>
        </w:tc>
      </w:tr>
      <w:tr w:rsidR="003E2716" w:rsidRPr="00A10174" w14:paraId="737CAD1D" w14:textId="77777777" w:rsidTr="003E75B9">
        <w:trPr>
          <w:trHeight w:val="144"/>
        </w:trPr>
        <w:tc>
          <w:tcPr>
            <w:tcW w:w="1281" w:type="pct"/>
            <w:vAlign w:val="center"/>
          </w:tcPr>
          <w:p w14:paraId="47E26A32"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A10174" w14:paraId="52722158" w14:textId="77777777" w:rsidTr="0068466E">
        <w:trPr>
          <w:trHeight w:val="144"/>
        </w:trPr>
        <w:tc>
          <w:tcPr>
            <w:tcW w:w="1281" w:type="pct"/>
            <w:vAlign w:val="center"/>
          </w:tcPr>
          <w:p w14:paraId="110A1DE2"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A10174">
              <w:rPr>
                <w:rFonts w:ascii="Times New Roman" w:hAnsi="Times New Roman" w:cs="Times New Roman"/>
                <w:sz w:val="22"/>
                <w:szCs w:val="22"/>
                <w:lang w:val="en-GB"/>
              </w:rPr>
              <w:t>Unallocated revenues</w:t>
            </w:r>
          </w:p>
        </w:tc>
        <w:tc>
          <w:tcPr>
            <w:tcW w:w="499" w:type="pct"/>
            <w:vAlign w:val="center"/>
          </w:tcPr>
          <w:p w14:paraId="4C2933C1" w14:textId="77777777" w:rsidR="003E2716" w:rsidRPr="00A10174" w:rsidRDefault="003E2716" w:rsidP="00A10174">
            <w:pPr>
              <w:tabs>
                <w:tab w:val="clear" w:pos="680"/>
                <w:tab w:val="decimal" w:pos="702"/>
              </w:tabs>
              <w:ind w:left="160" w:right="-147" w:hanging="160"/>
              <w:outlineLvl w:val="6"/>
              <w:rPr>
                <w:rFonts w:ascii="Times New Roman" w:hAnsi="Times New Roman" w:cs="Times New Roman"/>
                <w:sz w:val="22"/>
                <w:szCs w:val="22"/>
              </w:rPr>
            </w:pPr>
          </w:p>
        </w:tc>
        <w:tc>
          <w:tcPr>
            <w:tcW w:w="94" w:type="pct"/>
            <w:vAlign w:val="center"/>
          </w:tcPr>
          <w:p w14:paraId="63B345FB" w14:textId="77777777" w:rsidR="003E2716" w:rsidRPr="00A10174" w:rsidRDefault="003E2716"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A10174" w:rsidRDefault="003E2716" w:rsidP="00A10174">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A10174" w:rsidRDefault="003E2716"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A10174" w:rsidRDefault="003E2716" w:rsidP="00A10174">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A10174" w:rsidRDefault="003E2716" w:rsidP="00A10174">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67D94B37"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3,670</w:t>
            </w:r>
          </w:p>
        </w:tc>
      </w:tr>
      <w:tr w:rsidR="003E2716" w:rsidRPr="00A10174" w14:paraId="78A67DCD" w14:textId="77777777" w:rsidTr="0068466E">
        <w:trPr>
          <w:trHeight w:val="144"/>
        </w:trPr>
        <w:tc>
          <w:tcPr>
            <w:tcW w:w="1281" w:type="pct"/>
            <w:vAlign w:val="center"/>
          </w:tcPr>
          <w:p w14:paraId="7F76041B"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Unallocated expenses</w:t>
            </w:r>
          </w:p>
        </w:tc>
        <w:tc>
          <w:tcPr>
            <w:tcW w:w="499" w:type="pct"/>
          </w:tcPr>
          <w:p w14:paraId="6D888986"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77D0298D"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(56,194)</w:t>
            </w:r>
          </w:p>
        </w:tc>
      </w:tr>
      <w:tr w:rsidR="003E2716" w:rsidRPr="00A10174" w14:paraId="3712F193" w14:textId="77777777" w:rsidTr="0068466E">
        <w:trPr>
          <w:trHeight w:val="144"/>
        </w:trPr>
        <w:tc>
          <w:tcPr>
            <w:tcW w:w="1780" w:type="pct"/>
            <w:gridSpan w:val="2"/>
            <w:vAlign w:val="center"/>
          </w:tcPr>
          <w:p w14:paraId="26691314" w14:textId="2946CC53"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I</w:t>
            </w:r>
            <w:r w:rsidR="003E2716" w:rsidRPr="00A10174">
              <w:rPr>
                <w:rFonts w:ascii="Times New Roman" w:hAnsi="Times New Roman" w:cs="Times New Roman"/>
                <w:sz w:val="22"/>
                <w:szCs w:val="22"/>
                <w:lang w:val="en-GB"/>
              </w:rPr>
              <w:t>mpairment loss in accordance with TFRS9</w:t>
            </w:r>
          </w:p>
        </w:tc>
        <w:tc>
          <w:tcPr>
            <w:tcW w:w="94" w:type="pct"/>
          </w:tcPr>
          <w:p w14:paraId="280DBF22"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33CAC508"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(57)</w:t>
            </w:r>
          </w:p>
        </w:tc>
      </w:tr>
      <w:tr w:rsidR="00B242B1" w:rsidRPr="00A10174" w14:paraId="194AA08E" w14:textId="77777777" w:rsidTr="0068466E">
        <w:trPr>
          <w:trHeight w:val="144"/>
        </w:trPr>
        <w:tc>
          <w:tcPr>
            <w:tcW w:w="1780" w:type="pct"/>
            <w:gridSpan w:val="2"/>
            <w:vAlign w:val="center"/>
          </w:tcPr>
          <w:p w14:paraId="1AC9F9AC" w14:textId="1332283C" w:rsidR="00B242B1" w:rsidRPr="00A10174"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 xml:space="preserve">Share of </w:t>
            </w:r>
            <w:r w:rsidR="00BF5E28" w:rsidRPr="00A10174">
              <w:rPr>
                <w:rFonts w:ascii="Times New Roman" w:hAnsi="Times New Roman" w:cs="Times New Roman"/>
                <w:sz w:val="22"/>
                <w:szCs w:val="22"/>
                <w:lang w:val="en-GB"/>
              </w:rPr>
              <w:t xml:space="preserve">loss </w:t>
            </w:r>
            <w:r w:rsidRPr="00A10174">
              <w:rPr>
                <w:rFonts w:ascii="Times New Roman" w:hAnsi="Times New Roman" w:cs="Times New Roman"/>
                <w:sz w:val="22"/>
                <w:szCs w:val="22"/>
                <w:lang w:val="en-GB"/>
              </w:rPr>
              <w:t>from investment in associate</w:t>
            </w:r>
          </w:p>
        </w:tc>
        <w:tc>
          <w:tcPr>
            <w:tcW w:w="94" w:type="pct"/>
          </w:tcPr>
          <w:p w14:paraId="517C01FE" w14:textId="77777777" w:rsidR="00B242B1" w:rsidRPr="00A10174"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1D654431" w14:textId="77777777" w:rsidR="00B242B1" w:rsidRPr="00A10174" w:rsidRDefault="00B242B1"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0F5DA40" w14:textId="77777777" w:rsidR="00B242B1" w:rsidRPr="00A10174"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02C2A9E9" w14:textId="77777777" w:rsidR="00B242B1" w:rsidRPr="00A10174"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00FD0F43" w14:textId="77777777" w:rsidR="00B242B1" w:rsidRPr="00A10174"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073F38FD" w14:textId="77777777" w:rsidR="00B242B1" w:rsidRPr="00A10174"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1F79FC80" w14:textId="77777777" w:rsidR="00B242B1" w:rsidRPr="00A10174"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5D882DD" w14:textId="77777777" w:rsidR="00B242B1" w:rsidRPr="00A10174"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7E212575" w14:textId="77777777" w:rsidR="00B242B1" w:rsidRPr="00A10174"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58A6FD27" w14:textId="37C87920" w:rsidR="00B242B1"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(2,640)</w:t>
            </w:r>
          </w:p>
        </w:tc>
      </w:tr>
      <w:tr w:rsidR="003E2716" w:rsidRPr="00A10174" w14:paraId="45750800" w14:textId="77777777" w:rsidTr="0068466E">
        <w:trPr>
          <w:trHeight w:val="144"/>
        </w:trPr>
        <w:tc>
          <w:tcPr>
            <w:tcW w:w="1281" w:type="pct"/>
            <w:vAlign w:val="center"/>
          </w:tcPr>
          <w:p w14:paraId="7F37364D"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Finance costs</w:t>
            </w:r>
          </w:p>
        </w:tc>
        <w:tc>
          <w:tcPr>
            <w:tcW w:w="499" w:type="pct"/>
          </w:tcPr>
          <w:p w14:paraId="042B2F13"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A10174"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A10174"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7AFA050F"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A10174">
              <w:rPr>
                <w:rFonts w:ascii="Times New Roman" w:hAnsi="Times New Roman" w:cs="Times New Roman"/>
                <w:sz w:val="22"/>
                <w:szCs w:val="22"/>
                <w:lang w:val="en-GB"/>
              </w:rPr>
              <w:t>(8,404)</w:t>
            </w:r>
          </w:p>
        </w:tc>
      </w:tr>
      <w:tr w:rsidR="003E2716" w:rsidRPr="00A10174" w14:paraId="0F73A853" w14:textId="77777777" w:rsidTr="0068466E">
        <w:trPr>
          <w:trHeight w:val="144"/>
        </w:trPr>
        <w:tc>
          <w:tcPr>
            <w:tcW w:w="1281" w:type="pct"/>
            <w:vAlign w:val="center"/>
          </w:tcPr>
          <w:p w14:paraId="35C0C1C1" w14:textId="4A888F07" w:rsidR="003E2716" w:rsidRPr="00A10174" w:rsidRDefault="001858B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 xml:space="preserve">Profit </w:t>
            </w:r>
            <w:r w:rsidR="003E2716" w:rsidRPr="00A10174">
              <w:rPr>
                <w:rFonts w:ascii="Times New Roman" w:hAnsi="Times New Roman" w:cs="Times New Roman"/>
                <w:b/>
                <w:bCs/>
                <w:sz w:val="22"/>
                <w:szCs w:val="22"/>
                <w:lang w:val="en-GB"/>
              </w:rPr>
              <w:t>before income tax expense</w:t>
            </w:r>
          </w:p>
        </w:tc>
        <w:tc>
          <w:tcPr>
            <w:tcW w:w="499" w:type="pct"/>
          </w:tcPr>
          <w:p w14:paraId="3ED5EAE5" w14:textId="77777777" w:rsidR="003E2716" w:rsidRPr="00A10174" w:rsidRDefault="003E2716"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A10174" w:rsidRDefault="003E2716" w:rsidP="00A10174">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A10174" w:rsidRDefault="003E2716"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A10174" w:rsidRDefault="003E2716" w:rsidP="00A10174">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A10174" w:rsidRDefault="003E2716" w:rsidP="00A10174">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A10174" w:rsidRDefault="003E2716" w:rsidP="00A10174">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A10174"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0E50D3D1" w:rsidR="003E2716"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b/>
                <w:bCs/>
                <w:sz w:val="22"/>
                <w:szCs w:val="22"/>
                <w:lang w:val="en-GB"/>
              </w:rPr>
            </w:pPr>
            <w:r w:rsidRPr="00A10174">
              <w:rPr>
                <w:rFonts w:ascii="Times New Roman" w:hAnsi="Times New Roman" w:cs="Times New Roman"/>
                <w:b/>
                <w:bCs/>
                <w:sz w:val="22"/>
                <w:szCs w:val="22"/>
                <w:lang w:val="en-GB"/>
              </w:rPr>
              <w:t>13,582</w:t>
            </w:r>
          </w:p>
        </w:tc>
      </w:tr>
    </w:tbl>
    <w:p w14:paraId="393D02CB" w14:textId="77777777" w:rsidR="0074536F" w:rsidRPr="00A10174" w:rsidRDefault="0074536F" w:rsidP="00A10174">
      <w:pPr>
        <w:pStyle w:val="block"/>
        <w:spacing w:after="0" w:line="240" w:lineRule="atLeast"/>
        <w:ind w:left="540"/>
        <w:jc w:val="both"/>
        <w:rPr>
          <w:szCs w:val="22"/>
          <w:lang w:val="en-US"/>
        </w:rPr>
      </w:pPr>
    </w:p>
    <w:p w14:paraId="05FF9045" w14:textId="77777777" w:rsidR="007A1006" w:rsidRPr="00A10174" w:rsidRDefault="007A100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p>
    <w:p w14:paraId="16009324" w14:textId="7F2F987A" w:rsidR="00D664B6" w:rsidRPr="00A10174" w:rsidRDefault="00D664B6" w:rsidP="00A10174">
      <w:pPr>
        <w:pStyle w:val="block"/>
        <w:spacing w:after="0" w:line="240" w:lineRule="atLeast"/>
        <w:ind w:left="0"/>
        <w:jc w:val="both"/>
        <w:rPr>
          <w:szCs w:val="22"/>
          <w:lang w:val="en-US"/>
        </w:rPr>
        <w:sectPr w:rsidR="00D664B6" w:rsidRPr="00A10174" w:rsidSect="00635D81">
          <w:pgSz w:w="16834" w:h="11909" w:orient="landscape" w:code="9"/>
          <w:pgMar w:top="1152" w:right="576" w:bottom="1152" w:left="691" w:header="720" w:footer="720" w:gutter="0"/>
          <w:cols w:space="720"/>
          <w:docGrid w:linePitch="245"/>
        </w:sectPr>
      </w:pPr>
    </w:p>
    <w:p w14:paraId="5F0D1FAE" w14:textId="70A0582C" w:rsidR="005B0E94"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A10174">
        <w:rPr>
          <w:rFonts w:ascii="Times New Roman" w:hAnsi="Times New Roman" w:cs="Times New Roman"/>
          <w:b/>
          <w:bCs/>
          <w:sz w:val="24"/>
          <w:szCs w:val="22"/>
        </w:rPr>
        <w:lastRenderedPageBreak/>
        <w:t>9</w:t>
      </w:r>
      <w:r w:rsidR="002B58F1" w:rsidRPr="00A10174">
        <w:rPr>
          <w:rFonts w:ascii="Times New Roman" w:hAnsi="Times New Roman" w:cs="Times New Roman"/>
          <w:b/>
          <w:bCs/>
          <w:sz w:val="24"/>
          <w:szCs w:val="22"/>
        </w:rPr>
        <w:tab/>
      </w:r>
      <w:r w:rsidR="0088635F" w:rsidRPr="00A10174">
        <w:rPr>
          <w:rFonts w:ascii="Times New Roman" w:hAnsi="Times New Roman" w:cs="Times New Roman"/>
          <w:b/>
          <w:bCs/>
          <w:sz w:val="24"/>
          <w:szCs w:val="24"/>
        </w:rPr>
        <w:t>Commitments</w:t>
      </w:r>
      <w:r w:rsidR="0088635F" w:rsidRPr="00A10174">
        <w:rPr>
          <w:rFonts w:ascii="Times New Roman" w:hAnsi="Times New Roman" w:cs="Times New Roman"/>
          <w:b/>
          <w:bCs/>
          <w:sz w:val="24"/>
          <w:szCs w:val="22"/>
          <w:lang w:val="en-GB"/>
        </w:rPr>
        <w:t xml:space="preserve"> with non-related parties</w:t>
      </w:r>
    </w:p>
    <w:p w14:paraId="15854BDA" w14:textId="025EDFB2" w:rsidR="005B0E94" w:rsidRPr="00A10174" w:rsidRDefault="005B0E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A10174" w14:paraId="7F2D6A77" w14:textId="77777777" w:rsidTr="0068466E">
        <w:trPr>
          <w:cantSplit/>
          <w:trHeight w:val="144"/>
          <w:tblHeader/>
        </w:trPr>
        <w:tc>
          <w:tcPr>
            <w:tcW w:w="2994" w:type="dxa"/>
          </w:tcPr>
          <w:p w14:paraId="61A73631" w14:textId="77777777" w:rsidR="00676B90" w:rsidRPr="00A10174" w:rsidRDefault="00676B90" w:rsidP="00A10174">
            <w:pPr>
              <w:pStyle w:val="acctfourfigures"/>
              <w:spacing w:line="240" w:lineRule="auto"/>
              <w:rPr>
                <w:b/>
                <w:bCs/>
                <w:i/>
                <w:iCs/>
                <w:szCs w:val="22"/>
              </w:rPr>
            </w:pPr>
          </w:p>
        </w:tc>
        <w:tc>
          <w:tcPr>
            <w:tcW w:w="2970" w:type="dxa"/>
            <w:gridSpan w:val="3"/>
          </w:tcPr>
          <w:p w14:paraId="66D6EBF6" w14:textId="77777777" w:rsidR="00676B90" w:rsidRPr="00A10174" w:rsidRDefault="00676B90" w:rsidP="00A10174">
            <w:pPr>
              <w:pStyle w:val="acctmergecolhdg"/>
              <w:spacing w:line="240" w:lineRule="auto"/>
              <w:rPr>
                <w:szCs w:val="22"/>
              </w:rPr>
            </w:pPr>
            <w:r w:rsidRPr="00A10174">
              <w:rPr>
                <w:szCs w:val="22"/>
              </w:rPr>
              <w:t>Consolidated</w:t>
            </w:r>
          </w:p>
          <w:p w14:paraId="5E27275D" w14:textId="77777777" w:rsidR="00676B90" w:rsidRPr="00A10174" w:rsidRDefault="00676B90" w:rsidP="00A10174">
            <w:pPr>
              <w:pStyle w:val="acctmergecolhdg"/>
              <w:spacing w:line="240" w:lineRule="auto"/>
              <w:rPr>
                <w:szCs w:val="22"/>
              </w:rPr>
            </w:pPr>
            <w:r w:rsidRPr="00A10174">
              <w:rPr>
                <w:szCs w:val="22"/>
              </w:rPr>
              <w:t>financial statements</w:t>
            </w:r>
          </w:p>
        </w:tc>
        <w:tc>
          <w:tcPr>
            <w:tcW w:w="182" w:type="dxa"/>
          </w:tcPr>
          <w:p w14:paraId="1F1E0350" w14:textId="77777777" w:rsidR="00676B90" w:rsidRPr="00A10174" w:rsidRDefault="00676B90" w:rsidP="00A10174">
            <w:pPr>
              <w:pStyle w:val="acctmergecolhdg"/>
              <w:spacing w:line="240" w:lineRule="auto"/>
              <w:rPr>
                <w:b w:val="0"/>
                <w:bCs/>
                <w:szCs w:val="22"/>
              </w:rPr>
            </w:pPr>
          </w:p>
        </w:tc>
        <w:tc>
          <w:tcPr>
            <w:tcW w:w="2968" w:type="dxa"/>
            <w:gridSpan w:val="3"/>
          </w:tcPr>
          <w:p w14:paraId="5D71D673" w14:textId="77777777" w:rsidR="00676B90" w:rsidRPr="00A10174" w:rsidRDefault="00676B90" w:rsidP="00A10174">
            <w:pPr>
              <w:pStyle w:val="acctmergecolhdg"/>
              <w:spacing w:line="240" w:lineRule="auto"/>
              <w:rPr>
                <w:szCs w:val="22"/>
              </w:rPr>
            </w:pPr>
            <w:r w:rsidRPr="00A10174">
              <w:rPr>
                <w:szCs w:val="22"/>
              </w:rPr>
              <w:t>Separate</w:t>
            </w:r>
          </w:p>
          <w:p w14:paraId="733CD111" w14:textId="77777777" w:rsidR="00676B90" w:rsidRPr="00A10174" w:rsidRDefault="00676B90" w:rsidP="00A10174">
            <w:pPr>
              <w:pStyle w:val="acctmergecolhdg"/>
              <w:spacing w:line="240" w:lineRule="auto"/>
              <w:rPr>
                <w:szCs w:val="22"/>
              </w:rPr>
            </w:pPr>
            <w:r w:rsidRPr="00A10174">
              <w:rPr>
                <w:szCs w:val="22"/>
              </w:rPr>
              <w:t>financial statements</w:t>
            </w:r>
          </w:p>
        </w:tc>
      </w:tr>
      <w:tr w:rsidR="00676B90" w:rsidRPr="00A10174" w14:paraId="22E81194" w14:textId="77777777" w:rsidTr="0068466E">
        <w:trPr>
          <w:cantSplit/>
          <w:trHeight w:val="144"/>
          <w:tblHeader/>
        </w:trPr>
        <w:tc>
          <w:tcPr>
            <w:tcW w:w="2994" w:type="dxa"/>
          </w:tcPr>
          <w:p w14:paraId="0C5A49A6" w14:textId="77777777" w:rsidR="00676B90" w:rsidRPr="00A10174" w:rsidRDefault="00676B90" w:rsidP="00A10174">
            <w:pPr>
              <w:pStyle w:val="acctfourfigures"/>
              <w:spacing w:line="240" w:lineRule="auto"/>
              <w:rPr>
                <w:b/>
                <w:bCs/>
                <w:i/>
                <w:iCs/>
                <w:szCs w:val="22"/>
              </w:rPr>
            </w:pPr>
          </w:p>
        </w:tc>
        <w:tc>
          <w:tcPr>
            <w:tcW w:w="1440" w:type="dxa"/>
          </w:tcPr>
          <w:p w14:paraId="7EC826DD" w14:textId="7BB028D9" w:rsidR="00676B90" w:rsidRPr="00A10174" w:rsidRDefault="002E1A60" w:rsidP="00A10174">
            <w:pPr>
              <w:pStyle w:val="acctmergecolhdg"/>
              <w:spacing w:line="240" w:lineRule="auto"/>
              <w:rPr>
                <w:b w:val="0"/>
                <w:bCs/>
                <w:szCs w:val="22"/>
              </w:rPr>
            </w:pPr>
            <w:r w:rsidRPr="00A10174">
              <w:rPr>
                <w:b w:val="0"/>
                <w:bCs/>
                <w:szCs w:val="22"/>
              </w:rPr>
              <w:t>30 June</w:t>
            </w:r>
          </w:p>
        </w:tc>
        <w:tc>
          <w:tcPr>
            <w:tcW w:w="180" w:type="dxa"/>
          </w:tcPr>
          <w:p w14:paraId="5F87EA03" w14:textId="77777777" w:rsidR="00676B90" w:rsidRPr="00A10174" w:rsidRDefault="00676B90" w:rsidP="00A10174">
            <w:pPr>
              <w:pStyle w:val="acctmergecolhdg"/>
              <w:spacing w:line="240" w:lineRule="auto"/>
              <w:rPr>
                <w:b w:val="0"/>
                <w:bCs/>
                <w:szCs w:val="22"/>
              </w:rPr>
            </w:pPr>
          </w:p>
        </w:tc>
        <w:tc>
          <w:tcPr>
            <w:tcW w:w="1350" w:type="dxa"/>
          </w:tcPr>
          <w:p w14:paraId="7C296D7F" w14:textId="2D6BBB09" w:rsidR="00676B90" w:rsidRPr="00A10174" w:rsidRDefault="00676B90" w:rsidP="00A10174">
            <w:pPr>
              <w:pStyle w:val="acctmergecolhdg"/>
              <w:spacing w:line="240" w:lineRule="auto"/>
              <w:rPr>
                <w:b w:val="0"/>
                <w:bCs/>
                <w:szCs w:val="22"/>
              </w:rPr>
            </w:pPr>
            <w:r w:rsidRPr="00A10174">
              <w:rPr>
                <w:b w:val="0"/>
                <w:bCs/>
                <w:szCs w:val="22"/>
              </w:rPr>
              <w:t>31 December</w:t>
            </w:r>
          </w:p>
        </w:tc>
        <w:tc>
          <w:tcPr>
            <w:tcW w:w="182" w:type="dxa"/>
          </w:tcPr>
          <w:p w14:paraId="5C5A9D5E" w14:textId="77777777" w:rsidR="00676B90" w:rsidRPr="00A10174" w:rsidRDefault="00676B90" w:rsidP="00A10174">
            <w:pPr>
              <w:pStyle w:val="acctmergecolhdg"/>
              <w:spacing w:line="240" w:lineRule="auto"/>
              <w:rPr>
                <w:b w:val="0"/>
                <w:bCs/>
                <w:szCs w:val="22"/>
              </w:rPr>
            </w:pPr>
          </w:p>
        </w:tc>
        <w:tc>
          <w:tcPr>
            <w:tcW w:w="1438" w:type="dxa"/>
          </w:tcPr>
          <w:p w14:paraId="1B53FF49" w14:textId="6CC2CEE9" w:rsidR="00676B90" w:rsidRPr="00A10174" w:rsidRDefault="002E1A60" w:rsidP="00A10174">
            <w:pPr>
              <w:pStyle w:val="acctmergecolhdg"/>
              <w:spacing w:line="240" w:lineRule="auto"/>
              <w:rPr>
                <w:b w:val="0"/>
                <w:bCs/>
                <w:szCs w:val="22"/>
              </w:rPr>
            </w:pPr>
            <w:r w:rsidRPr="00A10174">
              <w:rPr>
                <w:b w:val="0"/>
                <w:bCs/>
                <w:szCs w:val="22"/>
              </w:rPr>
              <w:t>30 June</w:t>
            </w:r>
          </w:p>
        </w:tc>
        <w:tc>
          <w:tcPr>
            <w:tcW w:w="180" w:type="dxa"/>
          </w:tcPr>
          <w:p w14:paraId="007548B9" w14:textId="77777777" w:rsidR="00676B90" w:rsidRPr="00A10174" w:rsidRDefault="00676B90" w:rsidP="00A10174">
            <w:pPr>
              <w:pStyle w:val="acctmergecolhdg"/>
              <w:spacing w:line="240" w:lineRule="auto"/>
              <w:rPr>
                <w:b w:val="0"/>
                <w:bCs/>
                <w:szCs w:val="22"/>
              </w:rPr>
            </w:pPr>
          </w:p>
        </w:tc>
        <w:tc>
          <w:tcPr>
            <w:tcW w:w="1350" w:type="dxa"/>
          </w:tcPr>
          <w:p w14:paraId="2E739356" w14:textId="7F3F6012" w:rsidR="00676B90" w:rsidRPr="00A10174" w:rsidRDefault="00676B90" w:rsidP="00A10174">
            <w:pPr>
              <w:pStyle w:val="acctmergecolhdg"/>
              <w:spacing w:line="240" w:lineRule="auto"/>
              <w:rPr>
                <w:b w:val="0"/>
                <w:bCs/>
                <w:szCs w:val="22"/>
              </w:rPr>
            </w:pPr>
            <w:r w:rsidRPr="00A10174">
              <w:rPr>
                <w:b w:val="0"/>
                <w:bCs/>
                <w:szCs w:val="22"/>
              </w:rPr>
              <w:t>31 December</w:t>
            </w:r>
          </w:p>
        </w:tc>
      </w:tr>
      <w:tr w:rsidR="00385E1B" w:rsidRPr="00A10174" w14:paraId="063469CE" w14:textId="77777777" w:rsidTr="0068466E">
        <w:trPr>
          <w:cantSplit/>
          <w:trHeight w:val="144"/>
          <w:tblHeader/>
        </w:trPr>
        <w:tc>
          <w:tcPr>
            <w:tcW w:w="2994" w:type="dxa"/>
          </w:tcPr>
          <w:p w14:paraId="4D904373" w14:textId="77777777" w:rsidR="00385E1B" w:rsidRPr="00A10174" w:rsidRDefault="00385E1B" w:rsidP="00A10174">
            <w:pPr>
              <w:pStyle w:val="acctfourfigures"/>
              <w:spacing w:line="240" w:lineRule="auto"/>
              <w:rPr>
                <w:b/>
                <w:bCs/>
                <w:i/>
                <w:iCs/>
                <w:szCs w:val="22"/>
              </w:rPr>
            </w:pPr>
          </w:p>
        </w:tc>
        <w:tc>
          <w:tcPr>
            <w:tcW w:w="1440" w:type="dxa"/>
          </w:tcPr>
          <w:p w14:paraId="32788498" w14:textId="31916CFC" w:rsidR="00385E1B" w:rsidRPr="00A10174" w:rsidRDefault="00385E1B" w:rsidP="00A10174">
            <w:pPr>
              <w:pStyle w:val="acctmergecolhdg"/>
              <w:spacing w:line="240" w:lineRule="auto"/>
              <w:rPr>
                <w:b w:val="0"/>
                <w:bCs/>
                <w:szCs w:val="22"/>
              </w:rPr>
            </w:pPr>
            <w:r w:rsidRPr="00A10174">
              <w:rPr>
                <w:b w:val="0"/>
                <w:bCs/>
                <w:szCs w:val="22"/>
              </w:rPr>
              <w:t>202</w:t>
            </w:r>
            <w:r w:rsidR="00CF253B" w:rsidRPr="00A10174">
              <w:rPr>
                <w:b w:val="0"/>
                <w:bCs/>
                <w:szCs w:val="22"/>
              </w:rPr>
              <w:t>5</w:t>
            </w:r>
          </w:p>
        </w:tc>
        <w:tc>
          <w:tcPr>
            <w:tcW w:w="180" w:type="dxa"/>
          </w:tcPr>
          <w:p w14:paraId="548391AF" w14:textId="77777777" w:rsidR="00385E1B" w:rsidRPr="00A10174" w:rsidRDefault="00385E1B" w:rsidP="00A10174">
            <w:pPr>
              <w:pStyle w:val="acctmergecolhdg"/>
              <w:spacing w:line="240" w:lineRule="auto"/>
              <w:rPr>
                <w:b w:val="0"/>
                <w:bCs/>
                <w:szCs w:val="22"/>
              </w:rPr>
            </w:pPr>
          </w:p>
        </w:tc>
        <w:tc>
          <w:tcPr>
            <w:tcW w:w="1350" w:type="dxa"/>
          </w:tcPr>
          <w:p w14:paraId="5678D7F1" w14:textId="08DD2F9A" w:rsidR="00385E1B" w:rsidRPr="00A10174" w:rsidRDefault="00CF253B" w:rsidP="00A10174">
            <w:pPr>
              <w:pStyle w:val="acctmergecolhdg"/>
              <w:spacing w:line="240" w:lineRule="auto"/>
              <w:rPr>
                <w:b w:val="0"/>
                <w:bCs/>
                <w:szCs w:val="22"/>
              </w:rPr>
            </w:pPr>
            <w:r w:rsidRPr="00A10174">
              <w:rPr>
                <w:b w:val="0"/>
                <w:bCs/>
                <w:szCs w:val="22"/>
              </w:rPr>
              <w:t>2024</w:t>
            </w:r>
          </w:p>
        </w:tc>
        <w:tc>
          <w:tcPr>
            <w:tcW w:w="182" w:type="dxa"/>
          </w:tcPr>
          <w:p w14:paraId="75010B92" w14:textId="77777777" w:rsidR="00385E1B" w:rsidRPr="00A10174" w:rsidRDefault="00385E1B" w:rsidP="00A10174">
            <w:pPr>
              <w:pStyle w:val="acctmergecolhdg"/>
              <w:spacing w:line="240" w:lineRule="auto"/>
              <w:rPr>
                <w:b w:val="0"/>
                <w:bCs/>
                <w:szCs w:val="22"/>
              </w:rPr>
            </w:pPr>
          </w:p>
        </w:tc>
        <w:tc>
          <w:tcPr>
            <w:tcW w:w="1438" w:type="dxa"/>
          </w:tcPr>
          <w:p w14:paraId="4425C3C5" w14:textId="49952058" w:rsidR="00385E1B" w:rsidRPr="00A10174" w:rsidRDefault="00CF253B" w:rsidP="00A10174">
            <w:pPr>
              <w:pStyle w:val="acctmergecolhdg"/>
              <w:spacing w:line="240" w:lineRule="auto"/>
              <w:rPr>
                <w:b w:val="0"/>
                <w:bCs/>
                <w:szCs w:val="22"/>
              </w:rPr>
            </w:pPr>
            <w:r w:rsidRPr="00A10174">
              <w:rPr>
                <w:b w:val="0"/>
                <w:bCs/>
                <w:szCs w:val="22"/>
              </w:rPr>
              <w:t>2025</w:t>
            </w:r>
          </w:p>
        </w:tc>
        <w:tc>
          <w:tcPr>
            <w:tcW w:w="180" w:type="dxa"/>
          </w:tcPr>
          <w:p w14:paraId="77D42D69" w14:textId="77777777" w:rsidR="00385E1B" w:rsidRPr="00A10174" w:rsidRDefault="00385E1B" w:rsidP="00A10174">
            <w:pPr>
              <w:pStyle w:val="acctmergecolhdg"/>
              <w:spacing w:line="240" w:lineRule="auto"/>
              <w:rPr>
                <w:b w:val="0"/>
                <w:bCs/>
                <w:szCs w:val="22"/>
              </w:rPr>
            </w:pPr>
          </w:p>
        </w:tc>
        <w:tc>
          <w:tcPr>
            <w:tcW w:w="1350" w:type="dxa"/>
          </w:tcPr>
          <w:p w14:paraId="21DF14F9" w14:textId="1465C432" w:rsidR="00385E1B" w:rsidRPr="00A10174" w:rsidRDefault="00CF253B" w:rsidP="00A10174">
            <w:pPr>
              <w:pStyle w:val="acctmergecolhdg"/>
              <w:spacing w:line="240" w:lineRule="auto"/>
              <w:rPr>
                <w:b w:val="0"/>
                <w:bCs/>
                <w:szCs w:val="22"/>
              </w:rPr>
            </w:pPr>
            <w:r w:rsidRPr="00A10174">
              <w:rPr>
                <w:b w:val="0"/>
                <w:bCs/>
                <w:szCs w:val="22"/>
              </w:rPr>
              <w:t>2024</w:t>
            </w:r>
          </w:p>
        </w:tc>
      </w:tr>
      <w:tr w:rsidR="00385E1B" w:rsidRPr="00A10174" w14:paraId="7B715061" w14:textId="77777777" w:rsidTr="00B23A4A">
        <w:trPr>
          <w:cantSplit/>
          <w:trHeight w:val="144"/>
          <w:tblHeader/>
        </w:trPr>
        <w:tc>
          <w:tcPr>
            <w:tcW w:w="2994" w:type="dxa"/>
          </w:tcPr>
          <w:p w14:paraId="0316BABB" w14:textId="77777777" w:rsidR="00385E1B" w:rsidRPr="00A10174" w:rsidRDefault="00385E1B" w:rsidP="00A10174">
            <w:pPr>
              <w:pStyle w:val="acctfourfigures"/>
              <w:spacing w:line="240" w:lineRule="auto"/>
              <w:rPr>
                <w:b/>
                <w:bCs/>
                <w:i/>
                <w:iCs/>
                <w:szCs w:val="22"/>
              </w:rPr>
            </w:pPr>
          </w:p>
        </w:tc>
        <w:tc>
          <w:tcPr>
            <w:tcW w:w="6120" w:type="dxa"/>
            <w:gridSpan w:val="7"/>
          </w:tcPr>
          <w:p w14:paraId="1A0636CF" w14:textId="77777777" w:rsidR="00385E1B" w:rsidRPr="00A10174" w:rsidRDefault="00385E1B" w:rsidP="00A10174">
            <w:pPr>
              <w:pStyle w:val="acctmergecolhdg"/>
              <w:spacing w:line="240" w:lineRule="auto"/>
              <w:rPr>
                <w:b w:val="0"/>
                <w:bCs/>
                <w:szCs w:val="22"/>
              </w:rPr>
            </w:pPr>
            <w:r w:rsidRPr="00A10174">
              <w:rPr>
                <w:b w:val="0"/>
                <w:bCs/>
                <w:i/>
                <w:iCs/>
                <w:szCs w:val="22"/>
              </w:rPr>
              <w:t>(in thousand Baht)</w:t>
            </w:r>
          </w:p>
        </w:tc>
      </w:tr>
      <w:tr w:rsidR="00385E1B" w:rsidRPr="00A10174" w14:paraId="72EC34A1" w14:textId="77777777" w:rsidTr="0068466E">
        <w:trPr>
          <w:cantSplit/>
          <w:trHeight w:val="144"/>
        </w:trPr>
        <w:tc>
          <w:tcPr>
            <w:tcW w:w="2994" w:type="dxa"/>
          </w:tcPr>
          <w:p w14:paraId="559362B9" w14:textId="753B3A21" w:rsidR="00385E1B" w:rsidRPr="00A10174" w:rsidRDefault="00385E1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10174">
              <w:rPr>
                <w:rFonts w:ascii="Times New Roman" w:hAnsi="Times New Roman" w:cs="Times New Roman"/>
                <w:b/>
                <w:bCs/>
                <w:i/>
                <w:iCs/>
                <w:sz w:val="22"/>
                <w:szCs w:val="22"/>
              </w:rPr>
              <w:t>Other commitments</w:t>
            </w:r>
          </w:p>
        </w:tc>
        <w:tc>
          <w:tcPr>
            <w:tcW w:w="1440" w:type="dxa"/>
          </w:tcPr>
          <w:p w14:paraId="123F4913" w14:textId="77777777" w:rsidR="00385E1B" w:rsidRPr="00A10174" w:rsidRDefault="00385E1B" w:rsidP="00A10174">
            <w:pPr>
              <w:pStyle w:val="acctfourfigures"/>
              <w:tabs>
                <w:tab w:val="clear" w:pos="765"/>
                <w:tab w:val="decimal" w:pos="1344"/>
              </w:tabs>
              <w:spacing w:line="240" w:lineRule="auto"/>
              <w:rPr>
                <w:szCs w:val="22"/>
              </w:rPr>
            </w:pPr>
          </w:p>
        </w:tc>
        <w:tc>
          <w:tcPr>
            <w:tcW w:w="180" w:type="dxa"/>
          </w:tcPr>
          <w:p w14:paraId="20E306AA" w14:textId="77777777" w:rsidR="00385E1B" w:rsidRPr="00A10174" w:rsidRDefault="00385E1B" w:rsidP="00A10174">
            <w:pPr>
              <w:pStyle w:val="acctfourfigures"/>
              <w:tabs>
                <w:tab w:val="clear" w:pos="765"/>
                <w:tab w:val="decimal" w:pos="911"/>
              </w:tabs>
              <w:spacing w:line="240" w:lineRule="auto"/>
              <w:rPr>
                <w:szCs w:val="22"/>
              </w:rPr>
            </w:pPr>
          </w:p>
        </w:tc>
        <w:tc>
          <w:tcPr>
            <w:tcW w:w="1350" w:type="dxa"/>
          </w:tcPr>
          <w:p w14:paraId="40837A67" w14:textId="77777777" w:rsidR="00385E1B" w:rsidRPr="00A10174" w:rsidRDefault="00385E1B" w:rsidP="00A10174">
            <w:pPr>
              <w:pStyle w:val="acctfourfigures"/>
              <w:tabs>
                <w:tab w:val="clear" w:pos="765"/>
                <w:tab w:val="decimal" w:pos="911"/>
              </w:tabs>
              <w:spacing w:line="240" w:lineRule="auto"/>
              <w:rPr>
                <w:szCs w:val="22"/>
              </w:rPr>
            </w:pPr>
          </w:p>
        </w:tc>
        <w:tc>
          <w:tcPr>
            <w:tcW w:w="182" w:type="dxa"/>
          </w:tcPr>
          <w:p w14:paraId="0EFBA8AC" w14:textId="77777777" w:rsidR="00385E1B" w:rsidRPr="00A10174" w:rsidRDefault="00385E1B" w:rsidP="00A10174">
            <w:pPr>
              <w:pStyle w:val="acctfourfigures"/>
              <w:tabs>
                <w:tab w:val="clear" w:pos="765"/>
                <w:tab w:val="decimal" w:pos="911"/>
              </w:tabs>
              <w:spacing w:line="240" w:lineRule="auto"/>
              <w:rPr>
                <w:szCs w:val="22"/>
              </w:rPr>
            </w:pPr>
          </w:p>
        </w:tc>
        <w:tc>
          <w:tcPr>
            <w:tcW w:w="1438" w:type="dxa"/>
          </w:tcPr>
          <w:p w14:paraId="67828D7F" w14:textId="77777777" w:rsidR="00385E1B" w:rsidRPr="00A10174" w:rsidRDefault="00385E1B" w:rsidP="00A10174">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A10174" w:rsidRDefault="00385E1B" w:rsidP="00A10174">
            <w:pPr>
              <w:pStyle w:val="acctfourfigures"/>
              <w:tabs>
                <w:tab w:val="clear" w:pos="765"/>
                <w:tab w:val="decimal" w:pos="911"/>
              </w:tabs>
              <w:spacing w:line="240" w:lineRule="auto"/>
              <w:rPr>
                <w:szCs w:val="22"/>
              </w:rPr>
            </w:pPr>
          </w:p>
        </w:tc>
        <w:tc>
          <w:tcPr>
            <w:tcW w:w="1350" w:type="dxa"/>
          </w:tcPr>
          <w:p w14:paraId="1024E830" w14:textId="77777777" w:rsidR="00385E1B" w:rsidRPr="00A10174" w:rsidRDefault="00385E1B" w:rsidP="00A10174">
            <w:pPr>
              <w:pStyle w:val="acctfourfigures"/>
              <w:tabs>
                <w:tab w:val="clear" w:pos="765"/>
                <w:tab w:val="decimal" w:pos="911"/>
              </w:tabs>
              <w:spacing w:line="240" w:lineRule="auto"/>
              <w:ind w:right="11"/>
              <w:rPr>
                <w:szCs w:val="22"/>
              </w:rPr>
            </w:pPr>
          </w:p>
        </w:tc>
      </w:tr>
      <w:tr w:rsidR="00385E1B" w:rsidRPr="00A10174" w14:paraId="08101A17" w14:textId="77777777" w:rsidTr="0068466E">
        <w:trPr>
          <w:cantSplit/>
          <w:trHeight w:val="144"/>
        </w:trPr>
        <w:tc>
          <w:tcPr>
            <w:tcW w:w="2994" w:type="dxa"/>
          </w:tcPr>
          <w:p w14:paraId="77C7E5AD" w14:textId="1C54DAF9" w:rsidR="00385E1B" w:rsidRPr="00A10174" w:rsidRDefault="00385E1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10174">
              <w:rPr>
                <w:rFonts w:ascii="Times New Roman" w:hAnsi="Times New Roman" w:cs="Times New Roman"/>
                <w:sz w:val="22"/>
                <w:szCs w:val="22"/>
              </w:rPr>
              <w:t>Bank guarantees</w:t>
            </w:r>
          </w:p>
        </w:tc>
        <w:tc>
          <w:tcPr>
            <w:tcW w:w="1440" w:type="dxa"/>
            <w:tcBorders>
              <w:bottom w:val="double" w:sz="4" w:space="0" w:color="auto"/>
            </w:tcBorders>
          </w:tcPr>
          <w:p w14:paraId="4AC315CF" w14:textId="13E46A78" w:rsidR="00385E1B" w:rsidRPr="00A10174" w:rsidRDefault="0004498C" w:rsidP="00A10174">
            <w:pPr>
              <w:pStyle w:val="acctfourfigures"/>
              <w:tabs>
                <w:tab w:val="clear" w:pos="765"/>
                <w:tab w:val="decimal" w:pos="1818"/>
              </w:tabs>
              <w:spacing w:line="240" w:lineRule="auto"/>
              <w:ind w:right="11"/>
              <w:rPr>
                <w:b/>
                <w:bCs/>
                <w:szCs w:val="22"/>
              </w:rPr>
            </w:pPr>
            <w:r w:rsidRPr="00A10174">
              <w:rPr>
                <w:b/>
                <w:bCs/>
                <w:szCs w:val="22"/>
              </w:rPr>
              <w:t>2,656</w:t>
            </w:r>
          </w:p>
        </w:tc>
        <w:tc>
          <w:tcPr>
            <w:tcW w:w="180" w:type="dxa"/>
          </w:tcPr>
          <w:p w14:paraId="392878B2" w14:textId="77777777" w:rsidR="00385E1B" w:rsidRPr="00A10174" w:rsidRDefault="00385E1B" w:rsidP="00A10174">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60AB1DFA" w14:textId="50AA26D9" w:rsidR="00385E1B" w:rsidRPr="00A10174" w:rsidRDefault="00385E1B" w:rsidP="00A10174">
            <w:pPr>
              <w:pStyle w:val="acctfourfigures"/>
              <w:tabs>
                <w:tab w:val="clear" w:pos="765"/>
                <w:tab w:val="decimal" w:pos="911"/>
              </w:tabs>
              <w:spacing w:line="240" w:lineRule="auto"/>
              <w:jc w:val="right"/>
              <w:rPr>
                <w:b/>
                <w:bCs/>
                <w:szCs w:val="22"/>
              </w:rPr>
            </w:pPr>
            <w:r w:rsidRPr="00A10174">
              <w:rPr>
                <w:b/>
                <w:bCs/>
                <w:szCs w:val="22"/>
              </w:rPr>
              <w:t>2,</w:t>
            </w:r>
            <w:r w:rsidR="00B23A4A" w:rsidRPr="00A10174">
              <w:rPr>
                <w:b/>
                <w:bCs/>
                <w:szCs w:val="22"/>
              </w:rPr>
              <w:t>656</w:t>
            </w:r>
          </w:p>
        </w:tc>
        <w:tc>
          <w:tcPr>
            <w:tcW w:w="182" w:type="dxa"/>
          </w:tcPr>
          <w:p w14:paraId="1FA9ED71" w14:textId="77777777" w:rsidR="00385E1B" w:rsidRPr="00A10174" w:rsidRDefault="00385E1B" w:rsidP="00A10174">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5506D7EC" w14:textId="4EEAA433" w:rsidR="00385E1B" w:rsidRPr="00A10174" w:rsidRDefault="0004498C" w:rsidP="00A10174">
            <w:pPr>
              <w:pStyle w:val="acctfourfigures"/>
              <w:tabs>
                <w:tab w:val="clear" w:pos="765"/>
                <w:tab w:val="decimal" w:pos="997"/>
              </w:tabs>
              <w:spacing w:line="240" w:lineRule="auto"/>
              <w:ind w:right="11"/>
              <w:jc w:val="right"/>
              <w:rPr>
                <w:b/>
                <w:bCs/>
                <w:szCs w:val="22"/>
              </w:rPr>
            </w:pPr>
            <w:r w:rsidRPr="00A10174">
              <w:rPr>
                <w:b/>
                <w:bCs/>
                <w:szCs w:val="22"/>
              </w:rPr>
              <w:t>2,656</w:t>
            </w:r>
          </w:p>
        </w:tc>
        <w:tc>
          <w:tcPr>
            <w:tcW w:w="180" w:type="dxa"/>
          </w:tcPr>
          <w:p w14:paraId="02966AB4" w14:textId="77777777" w:rsidR="00385E1B" w:rsidRPr="00A10174" w:rsidRDefault="00385E1B" w:rsidP="00A10174">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5F88396E" w14:textId="6A98CE2C" w:rsidR="00385E1B" w:rsidRPr="00A10174" w:rsidRDefault="00385E1B" w:rsidP="00A10174">
            <w:pPr>
              <w:pStyle w:val="acctfourfigures"/>
              <w:tabs>
                <w:tab w:val="clear" w:pos="765"/>
                <w:tab w:val="decimal" w:pos="911"/>
              </w:tabs>
              <w:spacing w:line="240" w:lineRule="auto"/>
              <w:ind w:right="11"/>
              <w:jc w:val="right"/>
              <w:rPr>
                <w:b/>
                <w:bCs/>
                <w:szCs w:val="22"/>
              </w:rPr>
            </w:pPr>
            <w:r w:rsidRPr="00A10174">
              <w:rPr>
                <w:b/>
                <w:bCs/>
                <w:szCs w:val="22"/>
              </w:rPr>
              <w:t>2,</w:t>
            </w:r>
            <w:r w:rsidR="00B23A4A" w:rsidRPr="00A10174">
              <w:rPr>
                <w:b/>
                <w:bCs/>
                <w:szCs w:val="22"/>
              </w:rPr>
              <w:t>656</w:t>
            </w:r>
          </w:p>
        </w:tc>
      </w:tr>
    </w:tbl>
    <w:p w14:paraId="676EDA96" w14:textId="77777777" w:rsidR="00676B90" w:rsidRPr="00A10174" w:rsidRDefault="00676B9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7EF6EFC6" w:rsidR="0088635F" w:rsidRPr="00A10174" w:rsidRDefault="0088635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A10174">
        <w:rPr>
          <w:rFonts w:ascii="Times New Roman" w:hAnsi="Times New Roman" w:cs="Times New Roman"/>
          <w:sz w:val="22"/>
          <w:szCs w:val="22"/>
        </w:rPr>
        <w:t xml:space="preserve">As at </w:t>
      </w:r>
      <w:r w:rsidR="00CF253B" w:rsidRPr="00A10174">
        <w:rPr>
          <w:rFonts w:ascii="Times New Roman" w:hAnsi="Times New Roman" w:cs="Times New Roman"/>
          <w:sz w:val="22"/>
          <w:szCs w:val="22"/>
        </w:rPr>
        <w:t>3</w:t>
      </w:r>
      <w:r w:rsidR="002E1A60" w:rsidRPr="00A10174">
        <w:rPr>
          <w:rFonts w:ascii="Times New Roman" w:hAnsi="Times New Roman" w:cs="Times New Roman"/>
          <w:sz w:val="22"/>
          <w:szCs w:val="22"/>
        </w:rPr>
        <w:t xml:space="preserve">0 June </w:t>
      </w:r>
      <w:r w:rsidR="00CF253B" w:rsidRPr="00A10174">
        <w:rPr>
          <w:rFonts w:ascii="Times New Roman" w:hAnsi="Times New Roman" w:cs="Times New Roman"/>
          <w:sz w:val="22"/>
          <w:szCs w:val="22"/>
        </w:rPr>
        <w:t>2025</w:t>
      </w:r>
      <w:r w:rsidR="00B23A4A" w:rsidRPr="00A10174">
        <w:rPr>
          <w:rFonts w:ascii="Times New Roman" w:hAnsi="Times New Roman" w:cs="Times New Roman"/>
          <w:sz w:val="22"/>
          <w:szCs w:val="22"/>
        </w:rPr>
        <w:t xml:space="preserve"> and 31 December 202</w:t>
      </w:r>
      <w:r w:rsidR="00CF253B" w:rsidRPr="00A10174">
        <w:rPr>
          <w:rFonts w:ascii="Times New Roman" w:hAnsi="Times New Roman" w:cs="Times New Roman"/>
          <w:sz w:val="22"/>
          <w:szCs w:val="22"/>
        </w:rPr>
        <w:t>4</w:t>
      </w:r>
      <w:r w:rsidR="00C94631" w:rsidRPr="00A10174">
        <w:rPr>
          <w:rFonts w:ascii="Times New Roman" w:hAnsi="Times New Roman" w:cs="Times New Roman"/>
          <w:sz w:val="22"/>
          <w:szCs w:val="22"/>
        </w:rPr>
        <w:t>, the Company had bank guarantees with a financial institution, issued to Provincial Electricity Authority to guarantee for electricity usage amounting to Baht 1.8 million</w:t>
      </w:r>
      <w:r w:rsidR="0074536F" w:rsidRPr="00A10174">
        <w:rPr>
          <w:rFonts w:ascii="Times New Roman" w:hAnsi="Times New Roman" w:cs="Times New Roman"/>
          <w:sz w:val="22"/>
          <w:szCs w:val="22"/>
        </w:rPr>
        <w:t xml:space="preserve"> and</w:t>
      </w:r>
      <w:r w:rsidR="00C94631" w:rsidRPr="00A10174">
        <w:rPr>
          <w:rFonts w:ascii="Times New Roman" w:hAnsi="Times New Roman" w:cs="Times New Roman"/>
          <w:sz w:val="22"/>
          <w:szCs w:val="22"/>
        </w:rPr>
        <w:t xml:space="preserve"> issued to Metropolitan Electricity Authority to guarantee for electricity usage amounting to Baht 0.</w:t>
      </w:r>
      <w:r w:rsidR="00B23A4A" w:rsidRPr="00A10174">
        <w:rPr>
          <w:rFonts w:ascii="Times New Roman" w:hAnsi="Times New Roman" w:cs="Times New Roman"/>
          <w:sz w:val="22"/>
          <w:szCs w:val="22"/>
        </w:rPr>
        <w:t>9</w:t>
      </w:r>
      <w:r w:rsidR="00C94631" w:rsidRPr="00A10174">
        <w:rPr>
          <w:rFonts w:ascii="Times New Roman" w:hAnsi="Times New Roman" w:cs="Times New Roman"/>
          <w:sz w:val="22"/>
          <w:szCs w:val="22"/>
        </w:rPr>
        <w:t xml:space="preserve"> million</w:t>
      </w:r>
      <w:r w:rsidR="004A61AC" w:rsidRPr="00A10174">
        <w:rPr>
          <w:rFonts w:ascii="Times New Roman" w:hAnsi="Times New Roman" w:cs="Times New Roman"/>
          <w:sz w:val="22"/>
          <w:szCs w:val="22"/>
        </w:rPr>
        <w:t>.</w:t>
      </w:r>
      <w:r w:rsidR="009D4A32" w:rsidRPr="00A10174">
        <w:rPr>
          <w:rFonts w:ascii="Times New Roman" w:hAnsi="Times New Roman" w:cs="Times New Roman"/>
          <w:sz w:val="22"/>
          <w:szCs w:val="22"/>
          <w:cs/>
        </w:rPr>
        <w:t xml:space="preserve"> </w:t>
      </w:r>
    </w:p>
    <w:p w14:paraId="1041B3A5" w14:textId="1B53384C" w:rsidR="008C0656" w:rsidRPr="00A10174" w:rsidRDefault="008C065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2ACC8D" w14:textId="03898534" w:rsidR="00B13CE9" w:rsidRPr="00A10174"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A10174">
        <w:rPr>
          <w:rFonts w:ascii="Times New Roman" w:hAnsi="Times New Roman" w:cs="Times New Roman"/>
          <w:b/>
          <w:bCs/>
          <w:sz w:val="24"/>
          <w:szCs w:val="22"/>
        </w:rPr>
        <w:t>10</w:t>
      </w:r>
      <w:r w:rsidR="00B13CE9" w:rsidRPr="00A10174">
        <w:rPr>
          <w:rFonts w:ascii="Times New Roman" w:hAnsi="Times New Roman" w:cs="Times New Roman"/>
          <w:b/>
          <w:bCs/>
          <w:sz w:val="24"/>
          <w:szCs w:val="22"/>
        </w:rPr>
        <w:tab/>
      </w:r>
      <w:r w:rsidR="00B13CE9" w:rsidRPr="00A10174">
        <w:rPr>
          <w:rFonts w:ascii="Times New Roman" w:hAnsi="Times New Roman" w:cs="Times New Roman"/>
          <w:b/>
          <w:bCs/>
          <w:sz w:val="24"/>
          <w:szCs w:val="24"/>
        </w:rPr>
        <w:t>Events after the reporting period</w:t>
      </w:r>
    </w:p>
    <w:p w14:paraId="14B8CF27" w14:textId="77777777" w:rsidR="00766637" w:rsidRPr="00A10174" w:rsidRDefault="00766637" w:rsidP="00A10174">
      <w:pPr>
        <w:pStyle w:val="BodyText3"/>
        <w:ind w:left="547" w:right="0"/>
        <w:jc w:val="both"/>
        <w:rPr>
          <w:rFonts w:ascii="Times New Roman" w:hAnsi="Times New Roman" w:cs="Times New Roman"/>
          <w:sz w:val="22"/>
          <w:szCs w:val="20"/>
        </w:rPr>
      </w:pPr>
    </w:p>
    <w:p w14:paraId="4FDD1E83" w14:textId="3524F220" w:rsidR="00C42CBE" w:rsidRPr="00A10174" w:rsidRDefault="00C42CBE" w:rsidP="00A10174">
      <w:pPr>
        <w:pStyle w:val="BodyText3"/>
        <w:ind w:left="547"/>
        <w:jc w:val="thaiDistribute"/>
        <w:rPr>
          <w:rFonts w:ascii="Times New Roman" w:hAnsi="Times New Roman" w:cs="Times New Roman"/>
          <w:sz w:val="22"/>
          <w:szCs w:val="22"/>
        </w:rPr>
      </w:pPr>
      <w:r w:rsidRPr="00A10174">
        <w:rPr>
          <w:rFonts w:ascii="Times New Roman" w:hAnsi="Times New Roman" w:cs="Times New Roman"/>
          <w:sz w:val="22"/>
          <w:szCs w:val="22"/>
        </w:rPr>
        <w:t xml:space="preserve">On 13 August 2025, the Board of Directors of the Company approved the Company to enter into an addendum for short-term loan agreement in form of promissory note with a subsidiary, with amount </w:t>
      </w:r>
      <w:r w:rsidR="00D25DBE" w:rsidRPr="00A10174">
        <w:rPr>
          <w:rFonts w:ascii="Times New Roman" w:hAnsi="Times New Roman" w:cs="Times New Roman"/>
          <w:sz w:val="22"/>
          <w:szCs w:val="22"/>
        </w:rPr>
        <w:br/>
      </w:r>
      <w:r w:rsidRPr="00A10174">
        <w:rPr>
          <w:rFonts w:ascii="Times New Roman" w:hAnsi="Times New Roman" w:cs="Times New Roman"/>
          <w:sz w:val="22"/>
          <w:szCs w:val="22"/>
        </w:rPr>
        <w:t xml:space="preserve">not exceeding Baht 10.0 million to amend interest rate from 5.5% per annum to 6.5% per annum </w:t>
      </w:r>
      <w:r w:rsidR="00F24365" w:rsidRPr="00A10174">
        <w:rPr>
          <w:rFonts w:ascii="Times New Roman" w:hAnsi="Times New Roman" w:cs="Times New Roman"/>
          <w:sz w:val="22"/>
          <w:szCs w:val="22"/>
        </w:rPr>
        <w:br/>
      </w:r>
      <w:r w:rsidRPr="00A10174">
        <w:rPr>
          <w:rFonts w:ascii="Times New Roman" w:hAnsi="Times New Roman" w:cs="Times New Roman"/>
          <w:sz w:val="22"/>
          <w:szCs w:val="22"/>
        </w:rPr>
        <w:t>and have become effective since 1 June 2025.</w:t>
      </w:r>
    </w:p>
    <w:p w14:paraId="70E870F0" w14:textId="77777777" w:rsidR="00C42CBE" w:rsidRPr="00A10174" w:rsidRDefault="00C42CBE" w:rsidP="00A10174">
      <w:pPr>
        <w:pStyle w:val="BodyText3"/>
        <w:ind w:left="547"/>
        <w:jc w:val="thaiDistribute"/>
        <w:rPr>
          <w:rFonts w:ascii="Times New Roman" w:hAnsi="Times New Roman" w:cs="Times New Roman"/>
          <w:sz w:val="22"/>
          <w:szCs w:val="22"/>
        </w:rPr>
      </w:pPr>
    </w:p>
    <w:p w14:paraId="01A98F68" w14:textId="727613D4" w:rsidR="002E1A60" w:rsidRPr="00C42CBE" w:rsidRDefault="00C42CBE" w:rsidP="00A10174">
      <w:pPr>
        <w:pStyle w:val="BodyText3"/>
        <w:ind w:left="547" w:right="0"/>
        <w:jc w:val="thaiDistribute"/>
        <w:rPr>
          <w:rFonts w:ascii="Times New Roman" w:hAnsi="Times New Roman" w:cs="Times New Roman"/>
          <w:sz w:val="22"/>
          <w:szCs w:val="22"/>
        </w:rPr>
      </w:pPr>
      <w:r w:rsidRPr="00A10174">
        <w:rPr>
          <w:rFonts w:ascii="Times New Roman" w:hAnsi="Times New Roman" w:cs="Times New Roman"/>
          <w:sz w:val="22"/>
          <w:szCs w:val="22"/>
        </w:rPr>
        <w:t xml:space="preserve">On 13 August 2025, the Board of Directors of the Company approved the Company to declare interim dividend payment of Baht 0.0526 per share, </w:t>
      </w:r>
      <w:r w:rsidR="005A17A4" w:rsidRPr="00A10174">
        <w:rPr>
          <w:rFonts w:ascii="Times New Roman" w:hAnsi="Times New Roman" w:cs="Times New Roman"/>
          <w:sz w:val="22"/>
          <w:szCs w:val="22"/>
        </w:rPr>
        <w:t>totaling</w:t>
      </w:r>
      <w:r w:rsidRPr="00A10174">
        <w:rPr>
          <w:rFonts w:ascii="Times New Roman" w:hAnsi="Times New Roman" w:cs="Times New Roman"/>
          <w:sz w:val="22"/>
          <w:szCs w:val="22"/>
        </w:rPr>
        <w:t xml:space="preserve"> Baht 25.0 million. The interim dividend will be paid to the shareholders in September 2025.</w:t>
      </w:r>
    </w:p>
    <w:sectPr w:rsidR="002E1A60" w:rsidRPr="00C42CBE"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2193F" w14:textId="77777777" w:rsidR="00D12315" w:rsidRDefault="00D12315">
      <w:r>
        <w:separator/>
      </w:r>
    </w:p>
  </w:endnote>
  <w:endnote w:type="continuationSeparator" w:id="0">
    <w:p w14:paraId="0435BA0D" w14:textId="77777777" w:rsidR="00D12315" w:rsidRDefault="00D12315">
      <w:r>
        <w:continuationSeparator/>
      </w:r>
    </w:p>
  </w:endnote>
  <w:endnote w:type="continuationNotice" w:id="1">
    <w:p w14:paraId="5886657A" w14:textId="77777777" w:rsidR="00D12315" w:rsidRDefault="00D123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89A0" w14:textId="77777777" w:rsidR="00D12315" w:rsidRDefault="00D12315">
      <w:r>
        <w:separator/>
      </w:r>
    </w:p>
  </w:footnote>
  <w:footnote w:type="continuationSeparator" w:id="0">
    <w:p w14:paraId="050FADFF" w14:textId="77777777" w:rsidR="00D12315" w:rsidRDefault="00D12315">
      <w:r>
        <w:continuationSeparator/>
      </w:r>
    </w:p>
  </w:footnote>
  <w:footnote w:type="continuationNotice" w:id="1">
    <w:p w14:paraId="2AAA3D54" w14:textId="77777777" w:rsidR="00D12315" w:rsidRDefault="00D123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5B2A" w14:textId="59F03C57"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B111B1">
      <w:rPr>
        <w:rFonts w:ascii="Times New Roman" w:hAnsi="Times New Roman" w:cs="Times New Roman"/>
        <w:b/>
        <w:bCs/>
        <w:sz w:val="28"/>
        <w:szCs w:val="28"/>
        <w:lang w:val="en-GB"/>
      </w:rPr>
      <w:t xml:space="preserve">mpany </w:t>
    </w:r>
    <w:r>
      <w:rPr>
        <w:rFonts w:ascii="Times New Roman" w:hAnsi="Times New Roman" w:cs="Times New Roman"/>
        <w:b/>
        <w:bCs/>
        <w:sz w:val="28"/>
        <w:szCs w:val="28"/>
        <w:lang w:val="en-GB"/>
      </w:rPr>
      <w:t>L</w:t>
    </w:r>
    <w:r w:rsidR="00B111B1">
      <w:rPr>
        <w:rFonts w:ascii="Times New Roman" w:hAnsi="Times New Roman" w:cs="Times New Roman"/>
        <w:b/>
        <w:bCs/>
        <w:sz w:val="28"/>
        <w:szCs w:val="28"/>
        <w:lang w:val="en-GB"/>
      </w:rPr>
      <w:t>imited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58A4D09B"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9E2D3F">
      <w:rPr>
        <w:rFonts w:ascii="Times New Roman" w:hAnsi="Times New Roman" w:cs="Times New Roman"/>
        <w:b/>
        <w:bCs/>
        <w:sz w:val="24"/>
        <w:szCs w:val="24"/>
      </w:rPr>
      <w:t xml:space="preserve"> and six-month</w:t>
    </w:r>
    <w:r w:rsidR="00D545DC">
      <w:rPr>
        <w:rFonts w:ascii="Times New Roman" w:hAnsi="Times New Roman" w:cs="Times New Roman"/>
        <w:b/>
        <w:bCs/>
        <w:sz w:val="24"/>
        <w:szCs w:val="24"/>
      </w:rPr>
      <w:t xml:space="preserve"> </w:t>
    </w:r>
    <w:r w:rsidRPr="004D4FC3">
      <w:rPr>
        <w:rFonts w:ascii="Times New Roman" w:hAnsi="Times New Roman" w:cs="Times New Roman"/>
        <w:b/>
        <w:bCs/>
        <w:sz w:val="24"/>
        <w:szCs w:val="24"/>
      </w:rPr>
      <w:t>period</w:t>
    </w:r>
    <w:r w:rsidR="009E2D3F">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w:t>
    </w:r>
    <w:r w:rsidR="00260A61">
      <w:rPr>
        <w:rFonts w:ascii="Times New Roman" w:hAnsi="Times New Roman" w:cs="Times New Roman"/>
        <w:b/>
        <w:bCs/>
        <w:sz w:val="24"/>
        <w:szCs w:val="24"/>
      </w:rPr>
      <w:t>3</w:t>
    </w:r>
    <w:r w:rsidR="009E2D3F">
      <w:rPr>
        <w:rFonts w:ascii="Times New Roman" w:hAnsi="Times New Roman" w:cs="Times New Roman"/>
        <w:b/>
        <w:bCs/>
        <w:sz w:val="24"/>
        <w:szCs w:val="24"/>
      </w:rPr>
      <w:t xml:space="preserve">0 June </w:t>
    </w:r>
    <w:r w:rsidR="00260A61">
      <w:rPr>
        <w:rFonts w:ascii="Times New Roman" w:hAnsi="Times New Roman" w:cs="Times New Roman"/>
        <w:b/>
        <w:bCs/>
        <w:sz w:val="24"/>
        <w:szCs w:val="24"/>
      </w:rPr>
      <w:t>2025</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EA42C3"/>
    <w:multiLevelType w:val="hybridMultilevel"/>
    <w:tmpl w:val="BB1A4D12"/>
    <w:lvl w:ilvl="0" w:tplc="D5F241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0B45E4"/>
    <w:multiLevelType w:val="hybridMultilevel"/>
    <w:tmpl w:val="8CD8D4EA"/>
    <w:lvl w:ilvl="0" w:tplc="71AC4E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85BF4"/>
    <w:multiLevelType w:val="hybridMultilevel"/>
    <w:tmpl w:val="016C0678"/>
    <w:lvl w:ilvl="0" w:tplc="BF9A07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2"/>
  </w:num>
  <w:num w:numId="14" w16cid:durableId="1318341734">
    <w:abstractNumId w:val="21"/>
  </w:num>
  <w:num w:numId="15" w16cid:durableId="1652833717">
    <w:abstractNumId w:val="24"/>
  </w:num>
  <w:num w:numId="16" w16cid:durableId="1473601037">
    <w:abstractNumId w:val="13"/>
  </w:num>
  <w:num w:numId="17" w16cid:durableId="1871600661">
    <w:abstractNumId w:val="37"/>
  </w:num>
  <w:num w:numId="18" w16cid:durableId="1570308202">
    <w:abstractNumId w:val="36"/>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9"/>
  </w:num>
  <w:num w:numId="24" w16cid:durableId="1730763693">
    <w:abstractNumId w:val="38"/>
  </w:num>
  <w:num w:numId="25" w16cid:durableId="1652368218">
    <w:abstractNumId w:val="28"/>
  </w:num>
  <w:num w:numId="26" w16cid:durableId="2011903853">
    <w:abstractNumId w:val="10"/>
  </w:num>
  <w:num w:numId="27" w16cid:durableId="878468586">
    <w:abstractNumId w:val="19"/>
  </w:num>
  <w:num w:numId="28" w16cid:durableId="280764732">
    <w:abstractNumId w:val="33"/>
  </w:num>
  <w:num w:numId="29" w16cid:durableId="314114858">
    <w:abstractNumId w:val="27"/>
  </w:num>
  <w:num w:numId="30" w16cid:durableId="1283265066">
    <w:abstractNumId w:val="35"/>
  </w:num>
  <w:num w:numId="31" w16cid:durableId="1753618831">
    <w:abstractNumId w:val="26"/>
  </w:num>
  <w:num w:numId="32" w16cid:durableId="1958095664">
    <w:abstractNumId w:val="23"/>
  </w:num>
  <w:num w:numId="33" w16cid:durableId="1775780357">
    <w:abstractNumId w:val="17"/>
  </w:num>
  <w:num w:numId="34" w16cid:durableId="615912665">
    <w:abstractNumId w:val="29"/>
  </w:num>
  <w:num w:numId="35" w16cid:durableId="1492136466">
    <w:abstractNumId w:val="31"/>
  </w:num>
  <w:num w:numId="36" w16cid:durableId="1501235632">
    <w:abstractNumId w:val="16"/>
  </w:num>
  <w:num w:numId="37" w16cid:durableId="608394786">
    <w:abstractNumId w:val="15"/>
  </w:num>
  <w:num w:numId="38" w16cid:durableId="1845588964">
    <w:abstractNumId w:val="30"/>
  </w:num>
  <w:num w:numId="39" w16cid:durableId="516501982">
    <w:abstractNumId w:val="34"/>
  </w:num>
  <w:num w:numId="40" w16cid:durableId="44546916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648"/>
    <w:rsid w:val="000018E5"/>
    <w:rsid w:val="00001AEA"/>
    <w:rsid w:val="00001B5B"/>
    <w:rsid w:val="00002511"/>
    <w:rsid w:val="0000286B"/>
    <w:rsid w:val="00003049"/>
    <w:rsid w:val="00003242"/>
    <w:rsid w:val="00003947"/>
    <w:rsid w:val="000039F4"/>
    <w:rsid w:val="00003AD8"/>
    <w:rsid w:val="00003D7C"/>
    <w:rsid w:val="000043D3"/>
    <w:rsid w:val="00004A65"/>
    <w:rsid w:val="00004DBB"/>
    <w:rsid w:val="00005F09"/>
    <w:rsid w:val="0000641B"/>
    <w:rsid w:val="000068C1"/>
    <w:rsid w:val="000071A8"/>
    <w:rsid w:val="00007B39"/>
    <w:rsid w:val="00010BE2"/>
    <w:rsid w:val="00010C18"/>
    <w:rsid w:val="00010E6B"/>
    <w:rsid w:val="00011508"/>
    <w:rsid w:val="00011D01"/>
    <w:rsid w:val="000120FE"/>
    <w:rsid w:val="00013003"/>
    <w:rsid w:val="00013038"/>
    <w:rsid w:val="0001354E"/>
    <w:rsid w:val="0001383E"/>
    <w:rsid w:val="00014317"/>
    <w:rsid w:val="000147BA"/>
    <w:rsid w:val="0001487E"/>
    <w:rsid w:val="0001493F"/>
    <w:rsid w:val="000149EB"/>
    <w:rsid w:val="000160CA"/>
    <w:rsid w:val="000160EF"/>
    <w:rsid w:val="00016BD2"/>
    <w:rsid w:val="000174C0"/>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ED1"/>
    <w:rsid w:val="00032249"/>
    <w:rsid w:val="00033BCA"/>
    <w:rsid w:val="00034700"/>
    <w:rsid w:val="00034C41"/>
    <w:rsid w:val="00034F71"/>
    <w:rsid w:val="00034F8C"/>
    <w:rsid w:val="000354DA"/>
    <w:rsid w:val="00035972"/>
    <w:rsid w:val="00036B7F"/>
    <w:rsid w:val="0003735B"/>
    <w:rsid w:val="00037AC2"/>
    <w:rsid w:val="00040A6F"/>
    <w:rsid w:val="00040C91"/>
    <w:rsid w:val="0004194B"/>
    <w:rsid w:val="00041A3E"/>
    <w:rsid w:val="00041B73"/>
    <w:rsid w:val="00041CC6"/>
    <w:rsid w:val="00042861"/>
    <w:rsid w:val="0004327C"/>
    <w:rsid w:val="00043D82"/>
    <w:rsid w:val="00044050"/>
    <w:rsid w:val="00044136"/>
    <w:rsid w:val="00044226"/>
    <w:rsid w:val="0004498C"/>
    <w:rsid w:val="00044C9D"/>
    <w:rsid w:val="0004509F"/>
    <w:rsid w:val="00045D68"/>
    <w:rsid w:val="0004653A"/>
    <w:rsid w:val="0004726A"/>
    <w:rsid w:val="00050195"/>
    <w:rsid w:val="00050596"/>
    <w:rsid w:val="00050C28"/>
    <w:rsid w:val="00050C3E"/>
    <w:rsid w:val="00050C79"/>
    <w:rsid w:val="00051265"/>
    <w:rsid w:val="00052ED0"/>
    <w:rsid w:val="00053757"/>
    <w:rsid w:val="00053C01"/>
    <w:rsid w:val="000541A9"/>
    <w:rsid w:val="000546BC"/>
    <w:rsid w:val="0005483E"/>
    <w:rsid w:val="000549CA"/>
    <w:rsid w:val="000556DB"/>
    <w:rsid w:val="000560C1"/>
    <w:rsid w:val="000561C8"/>
    <w:rsid w:val="0005690D"/>
    <w:rsid w:val="000569F8"/>
    <w:rsid w:val="00056B08"/>
    <w:rsid w:val="0005734C"/>
    <w:rsid w:val="0006094F"/>
    <w:rsid w:val="00060B24"/>
    <w:rsid w:val="00060CB3"/>
    <w:rsid w:val="000611E8"/>
    <w:rsid w:val="000618AD"/>
    <w:rsid w:val="00061CB3"/>
    <w:rsid w:val="00061F5B"/>
    <w:rsid w:val="000623CD"/>
    <w:rsid w:val="00062977"/>
    <w:rsid w:val="00062D3E"/>
    <w:rsid w:val="00064589"/>
    <w:rsid w:val="000646DA"/>
    <w:rsid w:val="00064898"/>
    <w:rsid w:val="000650B8"/>
    <w:rsid w:val="000654A1"/>
    <w:rsid w:val="0006566D"/>
    <w:rsid w:val="00065C60"/>
    <w:rsid w:val="00065CF0"/>
    <w:rsid w:val="0006644B"/>
    <w:rsid w:val="00066938"/>
    <w:rsid w:val="00066A25"/>
    <w:rsid w:val="00066BD2"/>
    <w:rsid w:val="00066D14"/>
    <w:rsid w:val="00066DF5"/>
    <w:rsid w:val="0006784B"/>
    <w:rsid w:val="0006796C"/>
    <w:rsid w:val="00067B47"/>
    <w:rsid w:val="000701B8"/>
    <w:rsid w:val="000701F4"/>
    <w:rsid w:val="000703D1"/>
    <w:rsid w:val="00071162"/>
    <w:rsid w:val="00071F8C"/>
    <w:rsid w:val="0007204F"/>
    <w:rsid w:val="000723F3"/>
    <w:rsid w:val="00072A9D"/>
    <w:rsid w:val="00072CD5"/>
    <w:rsid w:val="00073726"/>
    <w:rsid w:val="00073904"/>
    <w:rsid w:val="00074F7E"/>
    <w:rsid w:val="0007513E"/>
    <w:rsid w:val="00075464"/>
    <w:rsid w:val="000756CA"/>
    <w:rsid w:val="00075859"/>
    <w:rsid w:val="00075EA5"/>
    <w:rsid w:val="00076060"/>
    <w:rsid w:val="00076D6C"/>
    <w:rsid w:val="0007704F"/>
    <w:rsid w:val="000777B4"/>
    <w:rsid w:val="00077A4E"/>
    <w:rsid w:val="00077B3D"/>
    <w:rsid w:val="00077F74"/>
    <w:rsid w:val="00080725"/>
    <w:rsid w:val="00080C63"/>
    <w:rsid w:val="000810C9"/>
    <w:rsid w:val="00081B95"/>
    <w:rsid w:val="00081CED"/>
    <w:rsid w:val="000820DB"/>
    <w:rsid w:val="000824F3"/>
    <w:rsid w:val="00082B16"/>
    <w:rsid w:val="00082B56"/>
    <w:rsid w:val="00083041"/>
    <w:rsid w:val="00083421"/>
    <w:rsid w:val="00083507"/>
    <w:rsid w:val="00083CBC"/>
    <w:rsid w:val="000842A2"/>
    <w:rsid w:val="0008433F"/>
    <w:rsid w:val="000845CD"/>
    <w:rsid w:val="000847EA"/>
    <w:rsid w:val="00084A0C"/>
    <w:rsid w:val="00084A12"/>
    <w:rsid w:val="00084CDA"/>
    <w:rsid w:val="00085A48"/>
    <w:rsid w:val="00086355"/>
    <w:rsid w:val="00086372"/>
    <w:rsid w:val="00086BD1"/>
    <w:rsid w:val="00086C39"/>
    <w:rsid w:val="00086D4B"/>
    <w:rsid w:val="00086F7C"/>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151"/>
    <w:rsid w:val="000A0622"/>
    <w:rsid w:val="000A09DA"/>
    <w:rsid w:val="000A1017"/>
    <w:rsid w:val="000A10D5"/>
    <w:rsid w:val="000A21F1"/>
    <w:rsid w:val="000A2CBC"/>
    <w:rsid w:val="000A3430"/>
    <w:rsid w:val="000A3558"/>
    <w:rsid w:val="000A4A3A"/>
    <w:rsid w:val="000A5C06"/>
    <w:rsid w:val="000A5D4E"/>
    <w:rsid w:val="000A5F2F"/>
    <w:rsid w:val="000A701E"/>
    <w:rsid w:val="000A7129"/>
    <w:rsid w:val="000A7665"/>
    <w:rsid w:val="000A7CD6"/>
    <w:rsid w:val="000B0401"/>
    <w:rsid w:val="000B0874"/>
    <w:rsid w:val="000B0948"/>
    <w:rsid w:val="000B11EA"/>
    <w:rsid w:val="000B1297"/>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0DD2"/>
    <w:rsid w:val="000C1231"/>
    <w:rsid w:val="000C163B"/>
    <w:rsid w:val="000C1BF7"/>
    <w:rsid w:val="000C2190"/>
    <w:rsid w:val="000C2589"/>
    <w:rsid w:val="000C3B7E"/>
    <w:rsid w:val="000C3DA3"/>
    <w:rsid w:val="000C47F2"/>
    <w:rsid w:val="000C51EE"/>
    <w:rsid w:val="000C612F"/>
    <w:rsid w:val="000C6E4C"/>
    <w:rsid w:val="000C7352"/>
    <w:rsid w:val="000D0004"/>
    <w:rsid w:val="000D0A08"/>
    <w:rsid w:val="000D1386"/>
    <w:rsid w:val="000D139D"/>
    <w:rsid w:val="000D145F"/>
    <w:rsid w:val="000D15EE"/>
    <w:rsid w:val="000D1931"/>
    <w:rsid w:val="000D1CC7"/>
    <w:rsid w:val="000D1E14"/>
    <w:rsid w:val="000D2307"/>
    <w:rsid w:val="000D2776"/>
    <w:rsid w:val="000D2BC0"/>
    <w:rsid w:val="000D2E2E"/>
    <w:rsid w:val="000D3573"/>
    <w:rsid w:val="000D3F64"/>
    <w:rsid w:val="000D4414"/>
    <w:rsid w:val="000D4651"/>
    <w:rsid w:val="000D47C8"/>
    <w:rsid w:val="000D4A79"/>
    <w:rsid w:val="000D5B8F"/>
    <w:rsid w:val="000D6BF3"/>
    <w:rsid w:val="000D6E76"/>
    <w:rsid w:val="000D74BB"/>
    <w:rsid w:val="000D79EA"/>
    <w:rsid w:val="000D7B7F"/>
    <w:rsid w:val="000D7D3A"/>
    <w:rsid w:val="000D7FB1"/>
    <w:rsid w:val="000E0A42"/>
    <w:rsid w:val="000E1E80"/>
    <w:rsid w:val="000E1E8F"/>
    <w:rsid w:val="000E1ED4"/>
    <w:rsid w:val="000E244C"/>
    <w:rsid w:val="000E24DC"/>
    <w:rsid w:val="000E36D6"/>
    <w:rsid w:val="000E3924"/>
    <w:rsid w:val="000E4133"/>
    <w:rsid w:val="000E421E"/>
    <w:rsid w:val="000E4241"/>
    <w:rsid w:val="000E4803"/>
    <w:rsid w:val="000E481D"/>
    <w:rsid w:val="000E5D60"/>
    <w:rsid w:val="000E5F17"/>
    <w:rsid w:val="000E65F7"/>
    <w:rsid w:val="000E68F6"/>
    <w:rsid w:val="000E6DF7"/>
    <w:rsid w:val="000E6F93"/>
    <w:rsid w:val="000E73EF"/>
    <w:rsid w:val="000F0074"/>
    <w:rsid w:val="000F0275"/>
    <w:rsid w:val="000F083C"/>
    <w:rsid w:val="000F08B2"/>
    <w:rsid w:val="000F0D8F"/>
    <w:rsid w:val="000F1005"/>
    <w:rsid w:val="000F24BC"/>
    <w:rsid w:val="000F2931"/>
    <w:rsid w:val="000F30CF"/>
    <w:rsid w:val="000F31A9"/>
    <w:rsid w:val="000F334A"/>
    <w:rsid w:val="000F3BA8"/>
    <w:rsid w:val="000F3F78"/>
    <w:rsid w:val="000F3FD0"/>
    <w:rsid w:val="000F466D"/>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3971"/>
    <w:rsid w:val="00104457"/>
    <w:rsid w:val="001046B3"/>
    <w:rsid w:val="00104AE5"/>
    <w:rsid w:val="001056FC"/>
    <w:rsid w:val="0010595D"/>
    <w:rsid w:val="00105AE0"/>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5884"/>
    <w:rsid w:val="00116861"/>
    <w:rsid w:val="001179E8"/>
    <w:rsid w:val="00117E69"/>
    <w:rsid w:val="00120A8D"/>
    <w:rsid w:val="00120BE7"/>
    <w:rsid w:val="00121E9C"/>
    <w:rsid w:val="001221A4"/>
    <w:rsid w:val="00122B76"/>
    <w:rsid w:val="001232B8"/>
    <w:rsid w:val="0012394F"/>
    <w:rsid w:val="0012422B"/>
    <w:rsid w:val="00124249"/>
    <w:rsid w:val="00124688"/>
    <w:rsid w:val="00125163"/>
    <w:rsid w:val="00125908"/>
    <w:rsid w:val="0012651D"/>
    <w:rsid w:val="001268B3"/>
    <w:rsid w:val="00126A69"/>
    <w:rsid w:val="0012701F"/>
    <w:rsid w:val="00127412"/>
    <w:rsid w:val="0012751A"/>
    <w:rsid w:val="0013041D"/>
    <w:rsid w:val="00131963"/>
    <w:rsid w:val="001319A4"/>
    <w:rsid w:val="00131D55"/>
    <w:rsid w:val="00132850"/>
    <w:rsid w:val="00134764"/>
    <w:rsid w:val="00134B41"/>
    <w:rsid w:val="00134EF8"/>
    <w:rsid w:val="001354F2"/>
    <w:rsid w:val="001355F0"/>
    <w:rsid w:val="0013590A"/>
    <w:rsid w:val="001361E0"/>
    <w:rsid w:val="001362F2"/>
    <w:rsid w:val="00136DF2"/>
    <w:rsid w:val="001374A9"/>
    <w:rsid w:val="00137CE4"/>
    <w:rsid w:val="001404D8"/>
    <w:rsid w:val="001409AD"/>
    <w:rsid w:val="001413F5"/>
    <w:rsid w:val="00141486"/>
    <w:rsid w:val="001415FF"/>
    <w:rsid w:val="00141BCA"/>
    <w:rsid w:val="00142997"/>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4ADC"/>
    <w:rsid w:val="001550DE"/>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5569"/>
    <w:rsid w:val="001660B8"/>
    <w:rsid w:val="0016638F"/>
    <w:rsid w:val="00166489"/>
    <w:rsid w:val="00166515"/>
    <w:rsid w:val="001667C5"/>
    <w:rsid w:val="00166F38"/>
    <w:rsid w:val="0016789C"/>
    <w:rsid w:val="00167B96"/>
    <w:rsid w:val="0017041C"/>
    <w:rsid w:val="0017069C"/>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0F0E"/>
    <w:rsid w:val="00181122"/>
    <w:rsid w:val="0018173B"/>
    <w:rsid w:val="001817E2"/>
    <w:rsid w:val="00181D3B"/>
    <w:rsid w:val="00181E08"/>
    <w:rsid w:val="0018216A"/>
    <w:rsid w:val="001831ED"/>
    <w:rsid w:val="0018328B"/>
    <w:rsid w:val="001838D6"/>
    <w:rsid w:val="00183936"/>
    <w:rsid w:val="00183F2E"/>
    <w:rsid w:val="0018501A"/>
    <w:rsid w:val="0018509B"/>
    <w:rsid w:val="0018549E"/>
    <w:rsid w:val="0018575E"/>
    <w:rsid w:val="001858B4"/>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5649"/>
    <w:rsid w:val="001A684A"/>
    <w:rsid w:val="001A7D1E"/>
    <w:rsid w:val="001B0B2F"/>
    <w:rsid w:val="001B1825"/>
    <w:rsid w:val="001B1DB6"/>
    <w:rsid w:val="001B22E1"/>
    <w:rsid w:val="001B24D5"/>
    <w:rsid w:val="001B31E2"/>
    <w:rsid w:val="001B3250"/>
    <w:rsid w:val="001B364E"/>
    <w:rsid w:val="001B3781"/>
    <w:rsid w:val="001B3B36"/>
    <w:rsid w:val="001B3D96"/>
    <w:rsid w:val="001B3F45"/>
    <w:rsid w:val="001B4198"/>
    <w:rsid w:val="001B4247"/>
    <w:rsid w:val="001B5005"/>
    <w:rsid w:val="001B5569"/>
    <w:rsid w:val="001B596B"/>
    <w:rsid w:val="001B5D2E"/>
    <w:rsid w:val="001B5FDF"/>
    <w:rsid w:val="001B6732"/>
    <w:rsid w:val="001B72BD"/>
    <w:rsid w:val="001B76E0"/>
    <w:rsid w:val="001B77AD"/>
    <w:rsid w:val="001B79FE"/>
    <w:rsid w:val="001C010D"/>
    <w:rsid w:val="001C0477"/>
    <w:rsid w:val="001C06C5"/>
    <w:rsid w:val="001C0B1A"/>
    <w:rsid w:val="001C14C3"/>
    <w:rsid w:val="001C20E3"/>
    <w:rsid w:val="001C2800"/>
    <w:rsid w:val="001C2ADE"/>
    <w:rsid w:val="001C2DE9"/>
    <w:rsid w:val="001C31F3"/>
    <w:rsid w:val="001C362E"/>
    <w:rsid w:val="001C395E"/>
    <w:rsid w:val="001C40E1"/>
    <w:rsid w:val="001C5168"/>
    <w:rsid w:val="001C51FF"/>
    <w:rsid w:val="001C5210"/>
    <w:rsid w:val="001C54B9"/>
    <w:rsid w:val="001C6FF9"/>
    <w:rsid w:val="001C741C"/>
    <w:rsid w:val="001D0433"/>
    <w:rsid w:val="001D0865"/>
    <w:rsid w:val="001D19C5"/>
    <w:rsid w:val="001D25A8"/>
    <w:rsid w:val="001D3C64"/>
    <w:rsid w:val="001D3CFD"/>
    <w:rsid w:val="001D3EB2"/>
    <w:rsid w:val="001D40A4"/>
    <w:rsid w:val="001D45E0"/>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26A9"/>
    <w:rsid w:val="001E377D"/>
    <w:rsid w:val="001E3FA3"/>
    <w:rsid w:val="001E4078"/>
    <w:rsid w:val="001E492B"/>
    <w:rsid w:val="001E4FEE"/>
    <w:rsid w:val="001E5292"/>
    <w:rsid w:val="001E5694"/>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240"/>
    <w:rsid w:val="00200334"/>
    <w:rsid w:val="002003FC"/>
    <w:rsid w:val="00200478"/>
    <w:rsid w:val="00200E2D"/>
    <w:rsid w:val="002014E6"/>
    <w:rsid w:val="00201EB5"/>
    <w:rsid w:val="00201FCA"/>
    <w:rsid w:val="0020263D"/>
    <w:rsid w:val="002026D5"/>
    <w:rsid w:val="00202A08"/>
    <w:rsid w:val="00202BDF"/>
    <w:rsid w:val="00203286"/>
    <w:rsid w:val="00205C42"/>
    <w:rsid w:val="00205F17"/>
    <w:rsid w:val="002060F9"/>
    <w:rsid w:val="00206130"/>
    <w:rsid w:val="002067E0"/>
    <w:rsid w:val="00206892"/>
    <w:rsid w:val="0020702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5D1A"/>
    <w:rsid w:val="00216BEE"/>
    <w:rsid w:val="00217C64"/>
    <w:rsid w:val="002229DF"/>
    <w:rsid w:val="00222D98"/>
    <w:rsid w:val="00224664"/>
    <w:rsid w:val="00224BAB"/>
    <w:rsid w:val="00225070"/>
    <w:rsid w:val="002250B6"/>
    <w:rsid w:val="0022519F"/>
    <w:rsid w:val="0022584A"/>
    <w:rsid w:val="00225EEA"/>
    <w:rsid w:val="00226250"/>
    <w:rsid w:val="00227A52"/>
    <w:rsid w:val="00227ED3"/>
    <w:rsid w:val="00227F16"/>
    <w:rsid w:val="00230AA5"/>
    <w:rsid w:val="00231152"/>
    <w:rsid w:val="00231B27"/>
    <w:rsid w:val="00231C7D"/>
    <w:rsid w:val="00232C32"/>
    <w:rsid w:val="00232E96"/>
    <w:rsid w:val="00234780"/>
    <w:rsid w:val="00234EC8"/>
    <w:rsid w:val="0023579D"/>
    <w:rsid w:val="00235872"/>
    <w:rsid w:val="00235DB3"/>
    <w:rsid w:val="00235EA2"/>
    <w:rsid w:val="002365D5"/>
    <w:rsid w:val="00237064"/>
    <w:rsid w:val="00237126"/>
    <w:rsid w:val="002404C5"/>
    <w:rsid w:val="0024092A"/>
    <w:rsid w:val="00241053"/>
    <w:rsid w:val="00241480"/>
    <w:rsid w:val="00241760"/>
    <w:rsid w:val="002417CD"/>
    <w:rsid w:val="002423AB"/>
    <w:rsid w:val="00242B45"/>
    <w:rsid w:val="0024318B"/>
    <w:rsid w:val="00243A51"/>
    <w:rsid w:val="00244790"/>
    <w:rsid w:val="002447C7"/>
    <w:rsid w:val="002449DB"/>
    <w:rsid w:val="0024582F"/>
    <w:rsid w:val="00245F9A"/>
    <w:rsid w:val="002466D9"/>
    <w:rsid w:val="00246E7E"/>
    <w:rsid w:val="002470C0"/>
    <w:rsid w:val="002512C5"/>
    <w:rsid w:val="00253C8C"/>
    <w:rsid w:val="00254533"/>
    <w:rsid w:val="00254BB0"/>
    <w:rsid w:val="00255871"/>
    <w:rsid w:val="00255E71"/>
    <w:rsid w:val="00257497"/>
    <w:rsid w:val="00257519"/>
    <w:rsid w:val="00257766"/>
    <w:rsid w:val="0025778E"/>
    <w:rsid w:val="00257791"/>
    <w:rsid w:val="00257D7C"/>
    <w:rsid w:val="00257F71"/>
    <w:rsid w:val="00260A61"/>
    <w:rsid w:val="00260BFC"/>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70214"/>
    <w:rsid w:val="0027139A"/>
    <w:rsid w:val="0027165A"/>
    <w:rsid w:val="00271EFC"/>
    <w:rsid w:val="00272850"/>
    <w:rsid w:val="00272A78"/>
    <w:rsid w:val="00272BAB"/>
    <w:rsid w:val="00273BDE"/>
    <w:rsid w:val="00273E7A"/>
    <w:rsid w:val="00274294"/>
    <w:rsid w:val="00275190"/>
    <w:rsid w:val="0027564E"/>
    <w:rsid w:val="00275DE1"/>
    <w:rsid w:val="00276247"/>
    <w:rsid w:val="00276716"/>
    <w:rsid w:val="00277D31"/>
    <w:rsid w:val="0028003C"/>
    <w:rsid w:val="0028086A"/>
    <w:rsid w:val="00280A9C"/>
    <w:rsid w:val="00280E81"/>
    <w:rsid w:val="0028119C"/>
    <w:rsid w:val="002811E3"/>
    <w:rsid w:val="00282CD8"/>
    <w:rsid w:val="00283262"/>
    <w:rsid w:val="002833F4"/>
    <w:rsid w:val="00283675"/>
    <w:rsid w:val="00284015"/>
    <w:rsid w:val="002850E3"/>
    <w:rsid w:val="002859BA"/>
    <w:rsid w:val="00285EB6"/>
    <w:rsid w:val="00286C27"/>
    <w:rsid w:val="0028711E"/>
    <w:rsid w:val="00287BCF"/>
    <w:rsid w:val="002901B2"/>
    <w:rsid w:val="0029021F"/>
    <w:rsid w:val="00290C0D"/>
    <w:rsid w:val="00290FB8"/>
    <w:rsid w:val="00291092"/>
    <w:rsid w:val="002916B0"/>
    <w:rsid w:val="0029183C"/>
    <w:rsid w:val="0029218E"/>
    <w:rsid w:val="00292360"/>
    <w:rsid w:val="002923CC"/>
    <w:rsid w:val="00292F3E"/>
    <w:rsid w:val="002931A3"/>
    <w:rsid w:val="00293344"/>
    <w:rsid w:val="00293741"/>
    <w:rsid w:val="002938C8"/>
    <w:rsid w:val="00293BB6"/>
    <w:rsid w:val="00293BDB"/>
    <w:rsid w:val="002948C3"/>
    <w:rsid w:val="002957DE"/>
    <w:rsid w:val="00295BF8"/>
    <w:rsid w:val="00295D56"/>
    <w:rsid w:val="00296E2D"/>
    <w:rsid w:val="00297BB2"/>
    <w:rsid w:val="00297FE4"/>
    <w:rsid w:val="002A07A3"/>
    <w:rsid w:val="002A17F0"/>
    <w:rsid w:val="002A1999"/>
    <w:rsid w:val="002A1BA3"/>
    <w:rsid w:val="002A1DA0"/>
    <w:rsid w:val="002A24D3"/>
    <w:rsid w:val="002A308B"/>
    <w:rsid w:val="002A32B5"/>
    <w:rsid w:val="002A350D"/>
    <w:rsid w:val="002A38B5"/>
    <w:rsid w:val="002A40BF"/>
    <w:rsid w:val="002A46CD"/>
    <w:rsid w:val="002A4C85"/>
    <w:rsid w:val="002A6247"/>
    <w:rsid w:val="002A6406"/>
    <w:rsid w:val="002A74F2"/>
    <w:rsid w:val="002A7903"/>
    <w:rsid w:val="002A7B0C"/>
    <w:rsid w:val="002A7BAF"/>
    <w:rsid w:val="002B1132"/>
    <w:rsid w:val="002B1E39"/>
    <w:rsid w:val="002B2271"/>
    <w:rsid w:val="002B28B6"/>
    <w:rsid w:val="002B2DB3"/>
    <w:rsid w:val="002B2E76"/>
    <w:rsid w:val="002B3252"/>
    <w:rsid w:val="002B58F1"/>
    <w:rsid w:val="002B64B8"/>
    <w:rsid w:val="002B6A1D"/>
    <w:rsid w:val="002B6C83"/>
    <w:rsid w:val="002B7AF8"/>
    <w:rsid w:val="002B7C7C"/>
    <w:rsid w:val="002C0140"/>
    <w:rsid w:val="002C089E"/>
    <w:rsid w:val="002C0B42"/>
    <w:rsid w:val="002C1DD1"/>
    <w:rsid w:val="002C2033"/>
    <w:rsid w:val="002C2595"/>
    <w:rsid w:val="002C2E90"/>
    <w:rsid w:val="002C3D21"/>
    <w:rsid w:val="002C4096"/>
    <w:rsid w:val="002C43E0"/>
    <w:rsid w:val="002C4D1D"/>
    <w:rsid w:val="002C4F45"/>
    <w:rsid w:val="002C53C4"/>
    <w:rsid w:val="002C577C"/>
    <w:rsid w:val="002C5BF8"/>
    <w:rsid w:val="002C5E5B"/>
    <w:rsid w:val="002C6308"/>
    <w:rsid w:val="002C639E"/>
    <w:rsid w:val="002C666B"/>
    <w:rsid w:val="002C6834"/>
    <w:rsid w:val="002C6A25"/>
    <w:rsid w:val="002C6BA6"/>
    <w:rsid w:val="002C70D7"/>
    <w:rsid w:val="002C714B"/>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4E3E"/>
    <w:rsid w:val="002D5A58"/>
    <w:rsid w:val="002D5EBA"/>
    <w:rsid w:val="002D612A"/>
    <w:rsid w:val="002D7546"/>
    <w:rsid w:val="002D793E"/>
    <w:rsid w:val="002D7E92"/>
    <w:rsid w:val="002E035A"/>
    <w:rsid w:val="002E0574"/>
    <w:rsid w:val="002E0618"/>
    <w:rsid w:val="002E062F"/>
    <w:rsid w:val="002E0CEB"/>
    <w:rsid w:val="002E1036"/>
    <w:rsid w:val="002E1440"/>
    <w:rsid w:val="002E1A60"/>
    <w:rsid w:val="002E1AD9"/>
    <w:rsid w:val="002E2267"/>
    <w:rsid w:val="002E2787"/>
    <w:rsid w:val="002E2EE1"/>
    <w:rsid w:val="002E3854"/>
    <w:rsid w:val="002E3F7B"/>
    <w:rsid w:val="002E4FB2"/>
    <w:rsid w:val="002E5780"/>
    <w:rsid w:val="002E5F27"/>
    <w:rsid w:val="002E64EE"/>
    <w:rsid w:val="002E6510"/>
    <w:rsid w:val="002E66DA"/>
    <w:rsid w:val="002E6C58"/>
    <w:rsid w:val="002E7164"/>
    <w:rsid w:val="002F0569"/>
    <w:rsid w:val="002F0E63"/>
    <w:rsid w:val="002F12C6"/>
    <w:rsid w:val="002F1D73"/>
    <w:rsid w:val="002F307F"/>
    <w:rsid w:val="002F35B8"/>
    <w:rsid w:val="002F3743"/>
    <w:rsid w:val="002F52F2"/>
    <w:rsid w:val="002F5EC0"/>
    <w:rsid w:val="002F5F69"/>
    <w:rsid w:val="002F64F1"/>
    <w:rsid w:val="002F6665"/>
    <w:rsid w:val="002F6804"/>
    <w:rsid w:val="002F6E79"/>
    <w:rsid w:val="002F6EB0"/>
    <w:rsid w:val="002F74F0"/>
    <w:rsid w:val="002F7B83"/>
    <w:rsid w:val="002F7F1D"/>
    <w:rsid w:val="00300B62"/>
    <w:rsid w:val="00301831"/>
    <w:rsid w:val="00302420"/>
    <w:rsid w:val="00302714"/>
    <w:rsid w:val="00302884"/>
    <w:rsid w:val="003028DA"/>
    <w:rsid w:val="00303451"/>
    <w:rsid w:val="003037EB"/>
    <w:rsid w:val="003038AC"/>
    <w:rsid w:val="003054D9"/>
    <w:rsid w:val="00305866"/>
    <w:rsid w:val="0030648C"/>
    <w:rsid w:val="00306A2C"/>
    <w:rsid w:val="003074CC"/>
    <w:rsid w:val="00307777"/>
    <w:rsid w:val="00311273"/>
    <w:rsid w:val="00311568"/>
    <w:rsid w:val="003117E8"/>
    <w:rsid w:val="003118FF"/>
    <w:rsid w:val="00312BCB"/>
    <w:rsid w:val="00313424"/>
    <w:rsid w:val="00314E38"/>
    <w:rsid w:val="00315028"/>
    <w:rsid w:val="0031547E"/>
    <w:rsid w:val="003159AB"/>
    <w:rsid w:val="003159AD"/>
    <w:rsid w:val="003160AA"/>
    <w:rsid w:val="00316605"/>
    <w:rsid w:val="003172D2"/>
    <w:rsid w:val="003174FD"/>
    <w:rsid w:val="00317738"/>
    <w:rsid w:val="00317C81"/>
    <w:rsid w:val="00317F66"/>
    <w:rsid w:val="00320546"/>
    <w:rsid w:val="00320EA5"/>
    <w:rsid w:val="003211A3"/>
    <w:rsid w:val="0032123B"/>
    <w:rsid w:val="00321391"/>
    <w:rsid w:val="003218B3"/>
    <w:rsid w:val="00321F43"/>
    <w:rsid w:val="00322101"/>
    <w:rsid w:val="0032282D"/>
    <w:rsid w:val="00322A92"/>
    <w:rsid w:val="00323736"/>
    <w:rsid w:val="00323CC5"/>
    <w:rsid w:val="00324171"/>
    <w:rsid w:val="00324280"/>
    <w:rsid w:val="00324468"/>
    <w:rsid w:val="00324E40"/>
    <w:rsid w:val="00324FE9"/>
    <w:rsid w:val="00326D96"/>
    <w:rsid w:val="00326E33"/>
    <w:rsid w:val="00326F5B"/>
    <w:rsid w:val="00327420"/>
    <w:rsid w:val="00327EF7"/>
    <w:rsid w:val="00330067"/>
    <w:rsid w:val="00330845"/>
    <w:rsid w:val="00330D1C"/>
    <w:rsid w:val="003312B7"/>
    <w:rsid w:val="003325F3"/>
    <w:rsid w:val="0033315C"/>
    <w:rsid w:val="003333F3"/>
    <w:rsid w:val="00333B75"/>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32A"/>
    <w:rsid w:val="003456BA"/>
    <w:rsid w:val="003459DC"/>
    <w:rsid w:val="00345D63"/>
    <w:rsid w:val="00345EA5"/>
    <w:rsid w:val="003462DA"/>
    <w:rsid w:val="003466E4"/>
    <w:rsid w:val="0034679D"/>
    <w:rsid w:val="00346EE5"/>
    <w:rsid w:val="00346FED"/>
    <w:rsid w:val="003478E4"/>
    <w:rsid w:val="00347C14"/>
    <w:rsid w:val="0035097F"/>
    <w:rsid w:val="003509A4"/>
    <w:rsid w:val="00350A30"/>
    <w:rsid w:val="00351990"/>
    <w:rsid w:val="00351F4C"/>
    <w:rsid w:val="00352011"/>
    <w:rsid w:val="00352475"/>
    <w:rsid w:val="00352F2B"/>
    <w:rsid w:val="00353480"/>
    <w:rsid w:val="0035388A"/>
    <w:rsid w:val="00354759"/>
    <w:rsid w:val="00354C37"/>
    <w:rsid w:val="003551F1"/>
    <w:rsid w:val="003552ED"/>
    <w:rsid w:val="003562D5"/>
    <w:rsid w:val="003569FC"/>
    <w:rsid w:val="00356D15"/>
    <w:rsid w:val="00357392"/>
    <w:rsid w:val="0035746B"/>
    <w:rsid w:val="0035797F"/>
    <w:rsid w:val="0036033B"/>
    <w:rsid w:val="00360546"/>
    <w:rsid w:val="0036143B"/>
    <w:rsid w:val="0036175A"/>
    <w:rsid w:val="00361C30"/>
    <w:rsid w:val="00361FC6"/>
    <w:rsid w:val="00362528"/>
    <w:rsid w:val="0036337B"/>
    <w:rsid w:val="00364F22"/>
    <w:rsid w:val="0036564E"/>
    <w:rsid w:val="00365C53"/>
    <w:rsid w:val="0036654D"/>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13F"/>
    <w:rsid w:val="003756FF"/>
    <w:rsid w:val="00376956"/>
    <w:rsid w:val="00376C98"/>
    <w:rsid w:val="00376F93"/>
    <w:rsid w:val="0037737A"/>
    <w:rsid w:val="0038007E"/>
    <w:rsid w:val="003800B6"/>
    <w:rsid w:val="00380157"/>
    <w:rsid w:val="003806B8"/>
    <w:rsid w:val="0038095A"/>
    <w:rsid w:val="00381796"/>
    <w:rsid w:val="00381821"/>
    <w:rsid w:val="00381ACC"/>
    <w:rsid w:val="00381C49"/>
    <w:rsid w:val="003820F7"/>
    <w:rsid w:val="00382842"/>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0E30"/>
    <w:rsid w:val="00392C57"/>
    <w:rsid w:val="003930DB"/>
    <w:rsid w:val="003937DD"/>
    <w:rsid w:val="00394C18"/>
    <w:rsid w:val="00394DF0"/>
    <w:rsid w:val="00395804"/>
    <w:rsid w:val="003958CB"/>
    <w:rsid w:val="003959B8"/>
    <w:rsid w:val="00395A3D"/>
    <w:rsid w:val="00397078"/>
    <w:rsid w:val="00397A90"/>
    <w:rsid w:val="003A00DF"/>
    <w:rsid w:val="003A115A"/>
    <w:rsid w:val="003A12A9"/>
    <w:rsid w:val="003A134F"/>
    <w:rsid w:val="003A1D28"/>
    <w:rsid w:val="003A1DFE"/>
    <w:rsid w:val="003A2F5D"/>
    <w:rsid w:val="003A3CF6"/>
    <w:rsid w:val="003A4013"/>
    <w:rsid w:val="003A4FCC"/>
    <w:rsid w:val="003A5C6A"/>
    <w:rsid w:val="003A5DEE"/>
    <w:rsid w:val="003A5EF7"/>
    <w:rsid w:val="003A5F67"/>
    <w:rsid w:val="003A64B1"/>
    <w:rsid w:val="003A6590"/>
    <w:rsid w:val="003A6A98"/>
    <w:rsid w:val="003A6FFD"/>
    <w:rsid w:val="003A7929"/>
    <w:rsid w:val="003A7B17"/>
    <w:rsid w:val="003A7D6C"/>
    <w:rsid w:val="003A7D8F"/>
    <w:rsid w:val="003B03ED"/>
    <w:rsid w:val="003B05FE"/>
    <w:rsid w:val="003B0832"/>
    <w:rsid w:val="003B0C1D"/>
    <w:rsid w:val="003B0C92"/>
    <w:rsid w:val="003B1310"/>
    <w:rsid w:val="003B1315"/>
    <w:rsid w:val="003B1C6C"/>
    <w:rsid w:val="003B2C8D"/>
    <w:rsid w:val="003B301D"/>
    <w:rsid w:val="003B30BB"/>
    <w:rsid w:val="003B4D0A"/>
    <w:rsid w:val="003B4D68"/>
    <w:rsid w:val="003B5494"/>
    <w:rsid w:val="003B5BB2"/>
    <w:rsid w:val="003B5CD7"/>
    <w:rsid w:val="003B7B11"/>
    <w:rsid w:val="003B7C46"/>
    <w:rsid w:val="003B7F31"/>
    <w:rsid w:val="003C0239"/>
    <w:rsid w:val="003C0284"/>
    <w:rsid w:val="003C046F"/>
    <w:rsid w:val="003C080F"/>
    <w:rsid w:val="003C08F4"/>
    <w:rsid w:val="003C14B0"/>
    <w:rsid w:val="003C14FC"/>
    <w:rsid w:val="003C1890"/>
    <w:rsid w:val="003C1C27"/>
    <w:rsid w:val="003C22A7"/>
    <w:rsid w:val="003C248C"/>
    <w:rsid w:val="003C2DC6"/>
    <w:rsid w:val="003C317B"/>
    <w:rsid w:val="003C31B5"/>
    <w:rsid w:val="003C35F5"/>
    <w:rsid w:val="003C38C1"/>
    <w:rsid w:val="003C40FC"/>
    <w:rsid w:val="003C4459"/>
    <w:rsid w:val="003C4709"/>
    <w:rsid w:val="003C553B"/>
    <w:rsid w:val="003C67E5"/>
    <w:rsid w:val="003C697D"/>
    <w:rsid w:val="003C6FB0"/>
    <w:rsid w:val="003D00F8"/>
    <w:rsid w:val="003D0427"/>
    <w:rsid w:val="003D0C35"/>
    <w:rsid w:val="003D0D43"/>
    <w:rsid w:val="003D0FD1"/>
    <w:rsid w:val="003D0FED"/>
    <w:rsid w:val="003D119C"/>
    <w:rsid w:val="003D1636"/>
    <w:rsid w:val="003D163E"/>
    <w:rsid w:val="003D174E"/>
    <w:rsid w:val="003D1B60"/>
    <w:rsid w:val="003D2034"/>
    <w:rsid w:val="003D2487"/>
    <w:rsid w:val="003D2904"/>
    <w:rsid w:val="003D2E68"/>
    <w:rsid w:val="003D404C"/>
    <w:rsid w:val="003D482B"/>
    <w:rsid w:val="003D5201"/>
    <w:rsid w:val="003D627B"/>
    <w:rsid w:val="003D62F9"/>
    <w:rsid w:val="003D6860"/>
    <w:rsid w:val="003D6AF3"/>
    <w:rsid w:val="003D6ED6"/>
    <w:rsid w:val="003D705B"/>
    <w:rsid w:val="003D7FDF"/>
    <w:rsid w:val="003E0000"/>
    <w:rsid w:val="003E12CE"/>
    <w:rsid w:val="003E1B31"/>
    <w:rsid w:val="003E1BDF"/>
    <w:rsid w:val="003E2716"/>
    <w:rsid w:val="003E3024"/>
    <w:rsid w:val="003E3305"/>
    <w:rsid w:val="003E33CE"/>
    <w:rsid w:val="003E33F6"/>
    <w:rsid w:val="003E37DD"/>
    <w:rsid w:val="003E3E2C"/>
    <w:rsid w:val="003E451F"/>
    <w:rsid w:val="003E45A2"/>
    <w:rsid w:val="003E5616"/>
    <w:rsid w:val="003E5EB3"/>
    <w:rsid w:val="003E705F"/>
    <w:rsid w:val="003E7563"/>
    <w:rsid w:val="003E75B9"/>
    <w:rsid w:val="003E77C3"/>
    <w:rsid w:val="003F011A"/>
    <w:rsid w:val="003F0458"/>
    <w:rsid w:val="003F0EDA"/>
    <w:rsid w:val="003F0F96"/>
    <w:rsid w:val="003F187D"/>
    <w:rsid w:val="003F1AD7"/>
    <w:rsid w:val="003F1C48"/>
    <w:rsid w:val="003F1CF2"/>
    <w:rsid w:val="003F1E75"/>
    <w:rsid w:val="003F2078"/>
    <w:rsid w:val="003F226F"/>
    <w:rsid w:val="003F23A4"/>
    <w:rsid w:val="003F29F4"/>
    <w:rsid w:val="003F29FB"/>
    <w:rsid w:val="003F34FB"/>
    <w:rsid w:val="003F3D23"/>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9C3"/>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57D"/>
    <w:rsid w:val="0041361E"/>
    <w:rsid w:val="00413E08"/>
    <w:rsid w:val="00414549"/>
    <w:rsid w:val="00414553"/>
    <w:rsid w:val="00414766"/>
    <w:rsid w:val="0041499E"/>
    <w:rsid w:val="00414CC9"/>
    <w:rsid w:val="00414D12"/>
    <w:rsid w:val="0041550E"/>
    <w:rsid w:val="00415904"/>
    <w:rsid w:val="00415FDD"/>
    <w:rsid w:val="0041658D"/>
    <w:rsid w:val="004168E1"/>
    <w:rsid w:val="00416D27"/>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6F"/>
    <w:rsid w:val="00426575"/>
    <w:rsid w:val="00427B6A"/>
    <w:rsid w:val="00427B94"/>
    <w:rsid w:val="004303B9"/>
    <w:rsid w:val="00431ED3"/>
    <w:rsid w:val="004323C2"/>
    <w:rsid w:val="00432D0F"/>
    <w:rsid w:val="00433A3C"/>
    <w:rsid w:val="00433AA4"/>
    <w:rsid w:val="004340F1"/>
    <w:rsid w:val="00434D5B"/>
    <w:rsid w:val="00434FC2"/>
    <w:rsid w:val="004353EA"/>
    <w:rsid w:val="00435983"/>
    <w:rsid w:val="00436207"/>
    <w:rsid w:val="004367CA"/>
    <w:rsid w:val="004371A6"/>
    <w:rsid w:val="004376C8"/>
    <w:rsid w:val="00437A14"/>
    <w:rsid w:val="00440191"/>
    <w:rsid w:val="004402D4"/>
    <w:rsid w:val="0044166D"/>
    <w:rsid w:val="00441C3A"/>
    <w:rsid w:val="00441C5E"/>
    <w:rsid w:val="004420CA"/>
    <w:rsid w:val="00442500"/>
    <w:rsid w:val="00442B0B"/>
    <w:rsid w:val="004434F5"/>
    <w:rsid w:val="00444C65"/>
    <w:rsid w:val="00444EEB"/>
    <w:rsid w:val="0044504D"/>
    <w:rsid w:val="00445301"/>
    <w:rsid w:val="00445A20"/>
    <w:rsid w:val="00445D92"/>
    <w:rsid w:val="004462DE"/>
    <w:rsid w:val="00446B71"/>
    <w:rsid w:val="004474B4"/>
    <w:rsid w:val="00450263"/>
    <w:rsid w:val="00450564"/>
    <w:rsid w:val="004509CF"/>
    <w:rsid w:val="00451A2F"/>
    <w:rsid w:val="00451E04"/>
    <w:rsid w:val="00451EA9"/>
    <w:rsid w:val="00451F27"/>
    <w:rsid w:val="004520F8"/>
    <w:rsid w:val="00452698"/>
    <w:rsid w:val="00453465"/>
    <w:rsid w:val="00453C81"/>
    <w:rsid w:val="00454530"/>
    <w:rsid w:val="00454723"/>
    <w:rsid w:val="00454A37"/>
    <w:rsid w:val="0045525F"/>
    <w:rsid w:val="00455530"/>
    <w:rsid w:val="00455630"/>
    <w:rsid w:val="00455CA2"/>
    <w:rsid w:val="004560FE"/>
    <w:rsid w:val="00457CCB"/>
    <w:rsid w:val="00457E88"/>
    <w:rsid w:val="00457EC3"/>
    <w:rsid w:val="00460183"/>
    <w:rsid w:val="0046073E"/>
    <w:rsid w:val="00460EF4"/>
    <w:rsid w:val="00461267"/>
    <w:rsid w:val="00461681"/>
    <w:rsid w:val="00462255"/>
    <w:rsid w:val="00462486"/>
    <w:rsid w:val="00462894"/>
    <w:rsid w:val="00462B7F"/>
    <w:rsid w:val="004630E7"/>
    <w:rsid w:val="00463438"/>
    <w:rsid w:val="00463E4E"/>
    <w:rsid w:val="0046415C"/>
    <w:rsid w:val="00465F20"/>
    <w:rsid w:val="004662EA"/>
    <w:rsid w:val="00466B6E"/>
    <w:rsid w:val="00466BE7"/>
    <w:rsid w:val="00466FF6"/>
    <w:rsid w:val="00467B3B"/>
    <w:rsid w:val="00467BA5"/>
    <w:rsid w:val="00470AE5"/>
    <w:rsid w:val="004717E7"/>
    <w:rsid w:val="00471FFF"/>
    <w:rsid w:val="00472313"/>
    <w:rsid w:val="00472B80"/>
    <w:rsid w:val="00473A48"/>
    <w:rsid w:val="00473AFB"/>
    <w:rsid w:val="00473DB7"/>
    <w:rsid w:val="004740FD"/>
    <w:rsid w:val="00474C4E"/>
    <w:rsid w:val="00476CB2"/>
    <w:rsid w:val="00476DBD"/>
    <w:rsid w:val="004803D6"/>
    <w:rsid w:val="004804CD"/>
    <w:rsid w:val="00480836"/>
    <w:rsid w:val="00480FA5"/>
    <w:rsid w:val="00481683"/>
    <w:rsid w:val="0048259B"/>
    <w:rsid w:val="0048353F"/>
    <w:rsid w:val="0048389E"/>
    <w:rsid w:val="0048440B"/>
    <w:rsid w:val="00484C98"/>
    <w:rsid w:val="00484D4D"/>
    <w:rsid w:val="004858BD"/>
    <w:rsid w:val="00485917"/>
    <w:rsid w:val="00485ECB"/>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4B79"/>
    <w:rsid w:val="00494C8E"/>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5953"/>
    <w:rsid w:val="004A6135"/>
    <w:rsid w:val="004A61AC"/>
    <w:rsid w:val="004A63BA"/>
    <w:rsid w:val="004A6A2C"/>
    <w:rsid w:val="004A7851"/>
    <w:rsid w:val="004B04B3"/>
    <w:rsid w:val="004B0889"/>
    <w:rsid w:val="004B0BAD"/>
    <w:rsid w:val="004B0D4F"/>
    <w:rsid w:val="004B0EBE"/>
    <w:rsid w:val="004B14B7"/>
    <w:rsid w:val="004B1924"/>
    <w:rsid w:val="004B31D7"/>
    <w:rsid w:val="004B330F"/>
    <w:rsid w:val="004B4514"/>
    <w:rsid w:val="004B4F97"/>
    <w:rsid w:val="004B5171"/>
    <w:rsid w:val="004B517D"/>
    <w:rsid w:val="004B580E"/>
    <w:rsid w:val="004B77E9"/>
    <w:rsid w:val="004C00D1"/>
    <w:rsid w:val="004C00E8"/>
    <w:rsid w:val="004C06BE"/>
    <w:rsid w:val="004C0D4D"/>
    <w:rsid w:val="004C2C31"/>
    <w:rsid w:val="004C363C"/>
    <w:rsid w:val="004C3B68"/>
    <w:rsid w:val="004C4D34"/>
    <w:rsid w:val="004C4E67"/>
    <w:rsid w:val="004C5C0F"/>
    <w:rsid w:val="004C6121"/>
    <w:rsid w:val="004C61EA"/>
    <w:rsid w:val="004C6432"/>
    <w:rsid w:val="004C6A9F"/>
    <w:rsid w:val="004C77EE"/>
    <w:rsid w:val="004D11D4"/>
    <w:rsid w:val="004D2962"/>
    <w:rsid w:val="004D335B"/>
    <w:rsid w:val="004D460E"/>
    <w:rsid w:val="004D4810"/>
    <w:rsid w:val="004D4FC3"/>
    <w:rsid w:val="004D644C"/>
    <w:rsid w:val="004D6D7F"/>
    <w:rsid w:val="004D7A20"/>
    <w:rsid w:val="004E003D"/>
    <w:rsid w:val="004E009F"/>
    <w:rsid w:val="004E011C"/>
    <w:rsid w:val="004E06A1"/>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35B5"/>
    <w:rsid w:val="005044DB"/>
    <w:rsid w:val="00504B4C"/>
    <w:rsid w:val="00504B72"/>
    <w:rsid w:val="00504E33"/>
    <w:rsid w:val="005051D9"/>
    <w:rsid w:val="00505294"/>
    <w:rsid w:val="0050577C"/>
    <w:rsid w:val="00505906"/>
    <w:rsid w:val="00506659"/>
    <w:rsid w:val="00506769"/>
    <w:rsid w:val="00506B80"/>
    <w:rsid w:val="00506D20"/>
    <w:rsid w:val="0050752F"/>
    <w:rsid w:val="00510091"/>
    <w:rsid w:val="0051014C"/>
    <w:rsid w:val="0051050D"/>
    <w:rsid w:val="00510B5E"/>
    <w:rsid w:val="00510ED9"/>
    <w:rsid w:val="00510F42"/>
    <w:rsid w:val="0051198A"/>
    <w:rsid w:val="00511AB2"/>
    <w:rsid w:val="00511CF0"/>
    <w:rsid w:val="00512B39"/>
    <w:rsid w:val="005134B3"/>
    <w:rsid w:val="00513EFB"/>
    <w:rsid w:val="00514843"/>
    <w:rsid w:val="00515E38"/>
    <w:rsid w:val="00516010"/>
    <w:rsid w:val="005163E1"/>
    <w:rsid w:val="0051642D"/>
    <w:rsid w:val="00516C3C"/>
    <w:rsid w:val="00516E7C"/>
    <w:rsid w:val="005177EE"/>
    <w:rsid w:val="00517A42"/>
    <w:rsid w:val="005218EA"/>
    <w:rsid w:val="005221C3"/>
    <w:rsid w:val="005221DD"/>
    <w:rsid w:val="005229B0"/>
    <w:rsid w:val="00522E94"/>
    <w:rsid w:val="0052366E"/>
    <w:rsid w:val="00523B67"/>
    <w:rsid w:val="00523BA4"/>
    <w:rsid w:val="00523BBE"/>
    <w:rsid w:val="00523FAB"/>
    <w:rsid w:val="005248B1"/>
    <w:rsid w:val="0052495E"/>
    <w:rsid w:val="00524B1F"/>
    <w:rsid w:val="00524BE6"/>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D03"/>
    <w:rsid w:val="00535EC6"/>
    <w:rsid w:val="005360E8"/>
    <w:rsid w:val="005360FC"/>
    <w:rsid w:val="0053652B"/>
    <w:rsid w:val="0053666E"/>
    <w:rsid w:val="00536D70"/>
    <w:rsid w:val="00536F79"/>
    <w:rsid w:val="00536FBA"/>
    <w:rsid w:val="00537055"/>
    <w:rsid w:val="00537254"/>
    <w:rsid w:val="005377DA"/>
    <w:rsid w:val="005402F8"/>
    <w:rsid w:val="00541107"/>
    <w:rsid w:val="0054114E"/>
    <w:rsid w:val="005412DA"/>
    <w:rsid w:val="00541508"/>
    <w:rsid w:val="00541971"/>
    <w:rsid w:val="00541A9B"/>
    <w:rsid w:val="00541CE6"/>
    <w:rsid w:val="005421FA"/>
    <w:rsid w:val="005423E5"/>
    <w:rsid w:val="0054241E"/>
    <w:rsid w:val="005434BF"/>
    <w:rsid w:val="00543BB2"/>
    <w:rsid w:val="00544605"/>
    <w:rsid w:val="00544730"/>
    <w:rsid w:val="00544BF8"/>
    <w:rsid w:val="00545E10"/>
    <w:rsid w:val="00545EA1"/>
    <w:rsid w:val="005464B5"/>
    <w:rsid w:val="005468D6"/>
    <w:rsid w:val="005477D4"/>
    <w:rsid w:val="005509D9"/>
    <w:rsid w:val="00550CD6"/>
    <w:rsid w:val="00550E86"/>
    <w:rsid w:val="0055198C"/>
    <w:rsid w:val="00551E62"/>
    <w:rsid w:val="0055259F"/>
    <w:rsid w:val="00553C29"/>
    <w:rsid w:val="00554CAA"/>
    <w:rsid w:val="00555BB8"/>
    <w:rsid w:val="00556DE5"/>
    <w:rsid w:val="005572AC"/>
    <w:rsid w:val="005575F8"/>
    <w:rsid w:val="00557889"/>
    <w:rsid w:val="00557A4E"/>
    <w:rsid w:val="00560261"/>
    <w:rsid w:val="005602DD"/>
    <w:rsid w:val="00560510"/>
    <w:rsid w:val="00561500"/>
    <w:rsid w:val="005617B8"/>
    <w:rsid w:val="00562D4D"/>
    <w:rsid w:val="00563186"/>
    <w:rsid w:val="005631A8"/>
    <w:rsid w:val="0056364F"/>
    <w:rsid w:val="00563764"/>
    <w:rsid w:val="00563F0D"/>
    <w:rsid w:val="0056478A"/>
    <w:rsid w:val="005648E3"/>
    <w:rsid w:val="00564ABF"/>
    <w:rsid w:val="00565BDD"/>
    <w:rsid w:val="00566DCB"/>
    <w:rsid w:val="00567276"/>
    <w:rsid w:val="005676F2"/>
    <w:rsid w:val="00567DBB"/>
    <w:rsid w:val="00570123"/>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980"/>
    <w:rsid w:val="00582A8F"/>
    <w:rsid w:val="00582DF2"/>
    <w:rsid w:val="005840E5"/>
    <w:rsid w:val="005841D9"/>
    <w:rsid w:val="00584776"/>
    <w:rsid w:val="00584D44"/>
    <w:rsid w:val="00584F09"/>
    <w:rsid w:val="00585506"/>
    <w:rsid w:val="005856B7"/>
    <w:rsid w:val="00585CB1"/>
    <w:rsid w:val="00585D61"/>
    <w:rsid w:val="00586630"/>
    <w:rsid w:val="0058678F"/>
    <w:rsid w:val="0058684B"/>
    <w:rsid w:val="00587CF1"/>
    <w:rsid w:val="00590280"/>
    <w:rsid w:val="005917CE"/>
    <w:rsid w:val="00591C22"/>
    <w:rsid w:val="00591DD3"/>
    <w:rsid w:val="00592274"/>
    <w:rsid w:val="005928E1"/>
    <w:rsid w:val="0059301F"/>
    <w:rsid w:val="005933F4"/>
    <w:rsid w:val="00594CC3"/>
    <w:rsid w:val="00594CC5"/>
    <w:rsid w:val="005950DA"/>
    <w:rsid w:val="00595C5C"/>
    <w:rsid w:val="00595E01"/>
    <w:rsid w:val="00596554"/>
    <w:rsid w:val="00596917"/>
    <w:rsid w:val="005972DA"/>
    <w:rsid w:val="005A0EFF"/>
    <w:rsid w:val="005A10D1"/>
    <w:rsid w:val="005A17A4"/>
    <w:rsid w:val="005A1DD5"/>
    <w:rsid w:val="005A27B7"/>
    <w:rsid w:val="005A2A36"/>
    <w:rsid w:val="005A2A3B"/>
    <w:rsid w:val="005A2E34"/>
    <w:rsid w:val="005A34D7"/>
    <w:rsid w:val="005A35A6"/>
    <w:rsid w:val="005A384E"/>
    <w:rsid w:val="005A38DC"/>
    <w:rsid w:val="005A3EF1"/>
    <w:rsid w:val="005A402C"/>
    <w:rsid w:val="005A4148"/>
    <w:rsid w:val="005A48C8"/>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2736"/>
    <w:rsid w:val="005B343A"/>
    <w:rsid w:val="005B42AD"/>
    <w:rsid w:val="005B456D"/>
    <w:rsid w:val="005B45DE"/>
    <w:rsid w:val="005B476F"/>
    <w:rsid w:val="005B4D50"/>
    <w:rsid w:val="005B4EAE"/>
    <w:rsid w:val="005B4F1C"/>
    <w:rsid w:val="005B5586"/>
    <w:rsid w:val="005B57B5"/>
    <w:rsid w:val="005B5B64"/>
    <w:rsid w:val="005B5CAB"/>
    <w:rsid w:val="005B5CC3"/>
    <w:rsid w:val="005B6440"/>
    <w:rsid w:val="005B66D0"/>
    <w:rsid w:val="005B6C75"/>
    <w:rsid w:val="005B7EEF"/>
    <w:rsid w:val="005C0072"/>
    <w:rsid w:val="005C03F5"/>
    <w:rsid w:val="005C07B8"/>
    <w:rsid w:val="005C0E8A"/>
    <w:rsid w:val="005C1097"/>
    <w:rsid w:val="005C163A"/>
    <w:rsid w:val="005C193E"/>
    <w:rsid w:val="005C1D78"/>
    <w:rsid w:val="005C2386"/>
    <w:rsid w:val="005C2541"/>
    <w:rsid w:val="005C275D"/>
    <w:rsid w:val="005C290B"/>
    <w:rsid w:val="005C36B5"/>
    <w:rsid w:val="005C36F3"/>
    <w:rsid w:val="005C538F"/>
    <w:rsid w:val="005C5CBE"/>
    <w:rsid w:val="005C5F38"/>
    <w:rsid w:val="005C6A5D"/>
    <w:rsid w:val="005C6D23"/>
    <w:rsid w:val="005C6E6B"/>
    <w:rsid w:val="005C6E8D"/>
    <w:rsid w:val="005C71F4"/>
    <w:rsid w:val="005D118D"/>
    <w:rsid w:val="005D2335"/>
    <w:rsid w:val="005D2608"/>
    <w:rsid w:val="005D2EF6"/>
    <w:rsid w:val="005D34C3"/>
    <w:rsid w:val="005D38AC"/>
    <w:rsid w:val="005D3D70"/>
    <w:rsid w:val="005D3D93"/>
    <w:rsid w:val="005D3F11"/>
    <w:rsid w:val="005D4049"/>
    <w:rsid w:val="005D50A6"/>
    <w:rsid w:val="005D547D"/>
    <w:rsid w:val="005D552C"/>
    <w:rsid w:val="005D5A71"/>
    <w:rsid w:val="005D609D"/>
    <w:rsid w:val="005D66DF"/>
    <w:rsid w:val="005D67AD"/>
    <w:rsid w:val="005D6E09"/>
    <w:rsid w:val="005D7FB5"/>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1CF8"/>
    <w:rsid w:val="005F22EE"/>
    <w:rsid w:val="005F350E"/>
    <w:rsid w:val="005F3C79"/>
    <w:rsid w:val="005F3EE6"/>
    <w:rsid w:val="005F48EA"/>
    <w:rsid w:val="005F4A1A"/>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6A1"/>
    <w:rsid w:val="0060372D"/>
    <w:rsid w:val="00604146"/>
    <w:rsid w:val="006043F2"/>
    <w:rsid w:val="0060485B"/>
    <w:rsid w:val="006048D7"/>
    <w:rsid w:val="00604FF6"/>
    <w:rsid w:val="006051EE"/>
    <w:rsid w:val="00605F37"/>
    <w:rsid w:val="00605F74"/>
    <w:rsid w:val="00605FE8"/>
    <w:rsid w:val="0060610C"/>
    <w:rsid w:val="00606D75"/>
    <w:rsid w:val="00607AB6"/>
    <w:rsid w:val="006101DE"/>
    <w:rsid w:val="006103E1"/>
    <w:rsid w:val="0061060F"/>
    <w:rsid w:val="00610B79"/>
    <w:rsid w:val="006116E5"/>
    <w:rsid w:val="00612B40"/>
    <w:rsid w:val="00612DAC"/>
    <w:rsid w:val="006138BA"/>
    <w:rsid w:val="0061446E"/>
    <w:rsid w:val="00614685"/>
    <w:rsid w:val="006146AA"/>
    <w:rsid w:val="00615040"/>
    <w:rsid w:val="006158F2"/>
    <w:rsid w:val="00616010"/>
    <w:rsid w:val="00616C42"/>
    <w:rsid w:val="0061760E"/>
    <w:rsid w:val="00617CEF"/>
    <w:rsid w:val="00617E76"/>
    <w:rsid w:val="00620331"/>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A16"/>
    <w:rsid w:val="00627F7F"/>
    <w:rsid w:val="00627FF9"/>
    <w:rsid w:val="00630929"/>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77F"/>
    <w:rsid w:val="0064495D"/>
    <w:rsid w:val="00644A05"/>
    <w:rsid w:val="00645BF8"/>
    <w:rsid w:val="00646764"/>
    <w:rsid w:val="00646A61"/>
    <w:rsid w:val="00646B24"/>
    <w:rsid w:val="0064714A"/>
    <w:rsid w:val="006476D7"/>
    <w:rsid w:val="0064775C"/>
    <w:rsid w:val="00647841"/>
    <w:rsid w:val="00647D0F"/>
    <w:rsid w:val="00647D5C"/>
    <w:rsid w:val="00647F95"/>
    <w:rsid w:val="0065025E"/>
    <w:rsid w:val="006502DF"/>
    <w:rsid w:val="006504DE"/>
    <w:rsid w:val="006507E0"/>
    <w:rsid w:val="00650F36"/>
    <w:rsid w:val="00651361"/>
    <w:rsid w:val="00651CC2"/>
    <w:rsid w:val="006521F9"/>
    <w:rsid w:val="0065255A"/>
    <w:rsid w:val="006528B1"/>
    <w:rsid w:val="00652AE9"/>
    <w:rsid w:val="00653637"/>
    <w:rsid w:val="0065467C"/>
    <w:rsid w:val="00655205"/>
    <w:rsid w:val="006567D6"/>
    <w:rsid w:val="006572A0"/>
    <w:rsid w:val="00657974"/>
    <w:rsid w:val="00660309"/>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3A02"/>
    <w:rsid w:val="00664556"/>
    <w:rsid w:val="006650A4"/>
    <w:rsid w:val="00665985"/>
    <w:rsid w:val="00666469"/>
    <w:rsid w:val="00666E46"/>
    <w:rsid w:val="00667E64"/>
    <w:rsid w:val="00670044"/>
    <w:rsid w:val="0067031D"/>
    <w:rsid w:val="006703D0"/>
    <w:rsid w:val="0067122F"/>
    <w:rsid w:val="00671615"/>
    <w:rsid w:val="00671BE4"/>
    <w:rsid w:val="00671C8D"/>
    <w:rsid w:val="00671FBE"/>
    <w:rsid w:val="0067241E"/>
    <w:rsid w:val="0067282B"/>
    <w:rsid w:val="0067317B"/>
    <w:rsid w:val="006734F5"/>
    <w:rsid w:val="00673A8B"/>
    <w:rsid w:val="00673F52"/>
    <w:rsid w:val="00674342"/>
    <w:rsid w:val="006747EF"/>
    <w:rsid w:val="0067496F"/>
    <w:rsid w:val="00674DCE"/>
    <w:rsid w:val="00674DE1"/>
    <w:rsid w:val="006758A8"/>
    <w:rsid w:val="00675A79"/>
    <w:rsid w:val="006764DA"/>
    <w:rsid w:val="00676808"/>
    <w:rsid w:val="00676B90"/>
    <w:rsid w:val="00676DA8"/>
    <w:rsid w:val="0067729D"/>
    <w:rsid w:val="0067735E"/>
    <w:rsid w:val="00677AD3"/>
    <w:rsid w:val="00677CC4"/>
    <w:rsid w:val="00680598"/>
    <w:rsid w:val="00680F57"/>
    <w:rsid w:val="006812A5"/>
    <w:rsid w:val="006824DC"/>
    <w:rsid w:val="006829E0"/>
    <w:rsid w:val="006831C2"/>
    <w:rsid w:val="00683C10"/>
    <w:rsid w:val="00683DA3"/>
    <w:rsid w:val="006843EC"/>
    <w:rsid w:val="0068466E"/>
    <w:rsid w:val="00684CFE"/>
    <w:rsid w:val="0068596B"/>
    <w:rsid w:val="00686BE4"/>
    <w:rsid w:val="0068795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571E"/>
    <w:rsid w:val="00696148"/>
    <w:rsid w:val="0069669D"/>
    <w:rsid w:val="00696869"/>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253A"/>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5035"/>
    <w:rsid w:val="006C5AAB"/>
    <w:rsid w:val="006C674B"/>
    <w:rsid w:val="006C688E"/>
    <w:rsid w:val="006C6FAC"/>
    <w:rsid w:val="006C7A14"/>
    <w:rsid w:val="006C7E82"/>
    <w:rsid w:val="006D0217"/>
    <w:rsid w:val="006D0E25"/>
    <w:rsid w:val="006D1404"/>
    <w:rsid w:val="006D1986"/>
    <w:rsid w:val="006D1AF4"/>
    <w:rsid w:val="006D1E69"/>
    <w:rsid w:val="006D267D"/>
    <w:rsid w:val="006D26B4"/>
    <w:rsid w:val="006D3210"/>
    <w:rsid w:val="006D3523"/>
    <w:rsid w:val="006D3798"/>
    <w:rsid w:val="006D4878"/>
    <w:rsid w:val="006D49E4"/>
    <w:rsid w:val="006D4B5F"/>
    <w:rsid w:val="006D4C80"/>
    <w:rsid w:val="006D608C"/>
    <w:rsid w:val="006D6B5E"/>
    <w:rsid w:val="006D6FF4"/>
    <w:rsid w:val="006E0243"/>
    <w:rsid w:val="006E0637"/>
    <w:rsid w:val="006E076E"/>
    <w:rsid w:val="006E07B9"/>
    <w:rsid w:val="006E096F"/>
    <w:rsid w:val="006E0C32"/>
    <w:rsid w:val="006E11E4"/>
    <w:rsid w:val="006E1220"/>
    <w:rsid w:val="006E1CCA"/>
    <w:rsid w:val="006E2C73"/>
    <w:rsid w:val="006E2D03"/>
    <w:rsid w:val="006E3077"/>
    <w:rsid w:val="006E523F"/>
    <w:rsid w:val="006E528D"/>
    <w:rsid w:val="006E620E"/>
    <w:rsid w:val="006E65DA"/>
    <w:rsid w:val="006E6EDC"/>
    <w:rsid w:val="006E7641"/>
    <w:rsid w:val="006E7727"/>
    <w:rsid w:val="006F0663"/>
    <w:rsid w:val="006F0963"/>
    <w:rsid w:val="006F096F"/>
    <w:rsid w:val="006F109A"/>
    <w:rsid w:val="006F20C3"/>
    <w:rsid w:val="006F317D"/>
    <w:rsid w:val="006F3DAF"/>
    <w:rsid w:val="006F4622"/>
    <w:rsid w:val="006F4A4F"/>
    <w:rsid w:val="006F52C5"/>
    <w:rsid w:val="006F5A58"/>
    <w:rsid w:val="006F6347"/>
    <w:rsid w:val="006F672C"/>
    <w:rsid w:val="006F7A55"/>
    <w:rsid w:val="00700166"/>
    <w:rsid w:val="00700DC6"/>
    <w:rsid w:val="00702404"/>
    <w:rsid w:val="00702500"/>
    <w:rsid w:val="00702784"/>
    <w:rsid w:val="00702DAA"/>
    <w:rsid w:val="00703404"/>
    <w:rsid w:val="00703D4A"/>
    <w:rsid w:val="00704D3B"/>
    <w:rsid w:val="007052EF"/>
    <w:rsid w:val="00705854"/>
    <w:rsid w:val="00705C0F"/>
    <w:rsid w:val="00706772"/>
    <w:rsid w:val="00706F6D"/>
    <w:rsid w:val="007074F1"/>
    <w:rsid w:val="00707D06"/>
    <w:rsid w:val="00707D5E"/>
    <w:rsid w:val="00710239"/>
    <w:rsid w:val="0071105E"/>
    <w:rsid w:val="00711DE7"/>
    <w:rsid w:val="007123D8"/>
    <w:rsid w:val="007125C7"/>
    <w:rsid w:val="00712A48"/>
    <w:rsid w:val="00713CA3"/>
    <w:rsid w:val="00713D1B"/>
    <w:rsid w:val="00713DEC"/>
    <w:rsid w:val="00714541"/>
    <w:rsid w:val="00714B86"/>
    <w:rsid w:val="00714B93"/>
    <w:rsid w:val="007154CA"/>
    <w:rsid w:val="00716411"/>
    <w:rsid w:val="00716A51"/>
    <w:rsid w:val="00717694"/>
    <w:rsid w:val="0071785D"/>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531"/>
    <w:rsid w:val="00732841"/>
    <w:rsid w:val="007335BF"/>
    <w:rsid w:val="00733A85"/>
    <w:rsid w:val="00733BFC"/>
    <w:rsid w:val="00733CE5"/>
    <w:rsid w:val="00734D97"/>
    <w:rsid w:val="00735E56"/>
    <w:rsid w:val="0073652A"/>
    <w:rsid w:val="0073671E"/>
    <w:rsid w:val="007373B0"/>
    <w:rsid w:val="0073786D"/>
    <w:rsid w:val="00740AB4"/>
    <w:rsid w:val="00742AAA"/>
    <w:rsid w:val="00742D87"/>
    <w:rsid w:val="007431B2"/>
    <w:rsid w:val="007436A3"/>
    <w:rsid w:val="007436BE"/>
    <w:rsid w:val="007437BD"/>
    <w:rsid w:val="00743968"/>
    <w:rsid w:val="0074444E"/>
    <w:rsid w:val="007449AD"/>
    <w:rsid w:val="0074536F"/>
    <w:rsid w:val="00745B2E"/>
    <w:rsid w:val="00746550"/>
    <w:rsid w:val="00747469"/>
    <w:rsid w:val="00750AF4"/>
    <w:rsid w:val="007514FF"/>
    <w:rsid w:val="00752545"/>
    <w:rsid w:val="00752CF8"/>
    <w:rsid w:val="0075321A"/>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4C40"/>
    <w:rsid w:val="007655F6"/>
    <w:rsid w:val="007658F3"/>
    <w:rsid w:val="00765A7B"/>
    <w:rsid w:val="00765DBF"/>
    <w:rsid w:val="00766129"/>
    <w:rsid w:val="00766570"/>
    <w:rsid w:val="00766637"/>
    <w:rsid w:val="00766D31"/>
    <w:rsid w:val="007673EA"/>
    <w:rsid w:val="007676AD"/>
    <w:rsid w:val="00767900"/>
    <w:rsid w:val="00767DFE"/>
    <w:rsid w:val="00770484"/>
    <w:rsid w:val="00771624"/>
    <w:rsid w:val="00771AAC"/>
    <w:rsid w:val="00772C86"/>
    <w:rsid w:val="00772E08"/>
    <w:rsid w:val="00773F94"/>
    <w:rsid w:val="00774E89"/>
    <w:rsid w:val="00775CED"/>
    <w:rsid w:val="00775EBC"/>
    <w:rsid w:val="0077647B"/>
    <w:rsid w:val="00776ACE"/>
    <w:rsid w:val="007776B2"/>
    <w:rsid w:val="00777734"/>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8F0"/>
    <w:rsid w:val="00785F11"/>
    <w:rsid w:val="00786135"/>
    <w:rsid w:val="00786CC2"/>
    <w:rsid w:val="00786DD4"/>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4EB"/>
    <w:rsid w:val="00795E5F"/>
    <w:rsid w:val="00797254"/>
    <w:rsid w:val="00797456"/>
    <w:rsid w:val="007976CF"/>
    <w:rsid w:val="0079795C"/>
    <w:rsid w:val="007979B6"/>
    <w:rsid w:val="00797A51"/>
    <w:rsid w:val="00797BC3"/>
    <w:rsid w:val="007A0577"/>
    <w:rsid w:val="007A0F0F"/>
    <w:rsid w:val="007A1006"/>
    <w:rsid w:val="007A11AB"/>
    <w:rsid w:val="007A11D1"/>
    <w:rsid w:val="007A181D"/>
    <w:rsid w:val="007A1BFB"/>
    <w:rsid w:val="007A312E"/>
    <w:rsid w:val="007A3549"/>
    <w:rsid w:val="007A359F"/>
    <w:rsid w:val="007A36CE"/>
    <w:rsid w:val="007A3AC6"/>
    <w:rsid w:val="007A3D78"/>
    <w:rsid w:val="007A5F56"/>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1EEF"/>
    <w:rsid w:val="007D20CB"/>
    <w:rsid w:val="007D211C"/>
    <w:rsid w:val="007D216A"/>
    <w:rsid w:val="007D22F6"/>
    <w:rsid w:val="007D259C"/>
    <w:rsid w:val="007D3E5A"/>
    <w:rsid w:val="007D41FE"/>
    <w:rsid w:val="007D4857"/>
    <w:rsid w:val="007D5458"/>
    <w:rsid w:val="007D5487"/>
    <w:rsid w:val="007D58BE"/>
    <w:rsid w:val="007D5A95"/>
    <w:rsid w:val="007D5BB3"/>
    <w:rsid w:val="007D60F0"/>
    <w:rsid w:val="007D6BB6"/>
    <w:rsid w:val="007D6D69"/>
    <w:rsid w:val="007D764C"/>
    <w:rsid w:val="007D7882"/>
    <w:rsid w:val="007D7B75"/>
    <w:rsid w:val="007E06EF"/>
    <w:rsid w:val="007E16D7"/>
    <w:rsid w:val="007E1928"/>
    <w:rsid w:val="007E1966"/>
    <w:rsid w:val="007E197A"/>
    <w:rsid w:val="007E2EEC"/>
    <w:rsid w:val="007E3E84"/>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824"/>
    <w:rsid w:val="007F7AEF"/>
    <w:rsid w:val="007F7E77"/>
    <w:rsid w:val="008009B0"/>
    <w:rsid w:val="00800ABE"/>
    <w:rsid w:val="00800CC4"/>
    <w:rsid w:val="008015E6"/>
    <w:rsid w:val="00801C6D"/>
    <w:rsid w:val="00801E08"/>
    <w:rsid w:val="00801E79"/>
    <w:rsid w:val="00803210"/>
    <w:rsid w:val="008034BA"/>
    <w:rsid w:val="00803631"/>
    <w:rsid w:val="00803DF3"/>
    <w:rsid w:val="00803EC9"/>
    <w:rsid w:val="00803ED2"/>
    <w:rsid w:val="008041F5"/>
    <w:rsid w:val="00804429"/>
    <w:rsid w:val="00804E8A"/>
    <w:rsid w:val="00805261"/>
    <w:rsid w:val="0080596E"/>
    <w:rsid w:val="00805FAA"/>
    <w:rsid w:val="008063A5"/>
    <w:rsid w:val="0080646A"/>
    <w:rsid w:val="00806794"/>
    <w:rsid w:val="00806BC4"/>
    <w:rsid w:val="00806C63"/>
    <w:rsid w:val="00806C69"/>
    <w:rsid w:val="008110F0"/>
    <w:rsid w:val="00811103"/>
    <w:rsid w:val="00811313"/>
    <w:rsid w:val="00811CA3"/>
    <w:rsid w:val="008134F7"/>
    <w:rsid w:val="00813D17"/>
    <w:rsid w:val="00813EB2"/>
    <w:rsid w:val="0081477F"/>
    <w:rsid w:val="00815B35"/>
    <w:rsid w:val="00815C5A"/>
    <w:rsid w:val="00816274"/>
    <w:rsid w:val="00816551"/>
    <w:rsid w:val="0081724C"/>
    <w:rsid w:val="00817A44"/>
    <w:rsid w:val="00817E86"/>
    <w:rsid w:val="008202F9"/>
    <w:rsid w:val="00820A2A"/>
    <w:rsid w:val="00821AEB"/>
    <w:rsid w:val="00822032"/>
    <w:rsid w:val="00822630"/>
    <w:rsid w:val="0082273B"/>
    <w:rsid w:val="008228C2"/>
    <w:rsid w:val="00822FA8"/>
    <w:rsid w:val="008231D3"/>
    <w:rsid w:val="00823B7E"/>
    <w:rsid w:val="00823C3F"/>
    <w:rsid w:val="00823F28"/>
    <w:rsid w:val="008248D1"/>
    <w:rsid w:val="008249C3"/>
    <w:rsid w:val="00824ACB"/>
    <w:rsid w:val="00825393"/>
    <w:rsid w:val="00825527"/>
    <w:rsid w:val="00825A21"/>
    <w:rsid w:val="00826865"/>
    <w:rsid w:val="00826D2E"/>
    <w:rsid w:val="00830201"/>
    <w:rsid w:val="0083034B"/>
    <w:rsid w:val="0083049B"/>
    <w:rsid w:val="00830EDD"/>
    <w:rsid w:val="00830F35"/>
    <w:rsid w:val="008318D7"/>
    <w:rsid w:val="00831E98"/>
    <w:rsid w:val="00831F32"/>
    <w:rsid w:val="008323D4"/>
    <w:rsid w:val="00832448"/>
    <w:rsid w:val="00832611"/>
    <w:rsid w:val="00832EAB"/>
    <w:rsid w:val="008338BC"/>
    <w:rsid w:val="008344BB"/>
    <w:rsid w:val="0083453F"/>
    <w:rsid w:val="00834C50"/>
    <w:rsid w:val="00835657"/>
    <w:rsid w:val="00836141"/>
    <w:rsid w:val="008366DF"/>
    <w:rsid w:val="00836B68"/>
    <w:rsid w:val="00836D98"/>
    <w:rsid w:val="00836DFF"/>
    <w:rsid w:val="00836E75"/>
    <w:rsid w:val="00837485"/>
    <w:rsid w:val="008403CF"/>
    <w:rsid w:val="00840880"/>
    <w:rsid w:val="008410D0"/>
    <w:rsid w:val="008411C5"/>
    <w:rsid w:val="008415E2"/>
    <w:rsid w:val="008418BF"/>
    <w:rsid w:val="00842D5D"/>
    <w:rsid w:val="00843296"/>
    <w:rsid w:val="00843416"/>
    <w:rsid w:val="00843A66"/>
    <w:rsid w:val="00843F03"/>
    <w:rsid w:val="00843F57"/>
    <w:rsid w:val="00844511"/>
    <w:rsid w:val="00845EF9"/>
    <w:rsid w:val="00845FCA"/>
    <w:rsid w:val="00846BF9"/>
    <w:rsid w:val="00846EA8"/>
    <w:rsid w:val="00847249"/>
    <w:rsid w:val="00847F57"/>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05F"/>
    <w:rsid w:val="008655A7"/>
    <w:rsid w:val="00865649"/>
    <w:rsid w:val="008656ED"/>
    <w:rsid w:val="00865AE8"/>
    <w:rsid w:val="00865B74"/>
    <w:rsid w:val="00865C54"/>
    <w:rsid w:val="0086684A"/>
    <w:rsid w:val="00867432"/>
    <w:rsid w:val="00867929"/>
    <w:rsid w:val="00870606"/>
    <w:rsid w:val="00870A23"/>
    <w:rsid w:val="0087171C"/>
    <w:rsid w:val="008721FB"/>
    <w:rsid w:val="008729BF"/>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3EE"/>
    <w:rsid w:val="00882E28"/>
    <w:rsid w:val="00883431"/>
    <w:rsid w:val="00883906"/>
    <w:rsid w:val="00884F22"/>
    <w:rsid w:val="00885367"/>
    <w:rsid w:val="00885DDA"/>
    <w:rsid w:val="00885F66"/>
    <w:rsid w:val="008860AF"/>
    <w:rsid w:val="0088635F"/>
    <w:rsid w:val="008865D8"/>
    <w:rsid w:val="00887278"/>
    <w:rsid w:val="008876D3"/>
    <w:rsid w:val="00887EC2"/>
    <w:rsid w:val="008900D9"/>
    <w:rsid w:val="00890280"/>
    <w:rsid w:val="00891070"/>
    <w:rsid w:val="00891DB6"/>
    <w:rsid w:val="0089264A"/>
    <w:rsid w:val="0089290C"/>
    <w:rsid w:val="00892C16"/>
    <w:rsid w:val="008932CF"/>
    <w:rsid w:val="00893A7E"/>
    <w:rsid w:val="00894F01"/>
    <w:rsid w:val="00894FFB"/>
    <w:rsid w:val="00895311"/>
    <w:rsid w:val="00895C62"/>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C2B"/>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0B7"/>
    <w:rsid w:val="008B43F9"/>
    <w:rsid w:val="008B4428"/>
    <w:rsid w:val="008B452D"/>
    <w:rsid w:val="008B4589"/>
    <w:rsid w:val="008B4CD1"/>
    <w:rsid w:val="008B5DD6"/>
    <w:rsid w:val="008B6C50"/>
    <w:rsid w:val="008B6EFD"/>
    <w:rsid w:val="008B7398"/>
    <w:rsid w:val="008C0087"/>
    <w:rsid w:val="008C0540"/>
    <w:rsid w:val="008C0656"/>
    <w:rsid w:val="008C0B6E"/>
    <w:rsid w:val="008C1134"/>
    <w:rsid w:val="008C1482"/>
    <w:rsid w:val="008C2489"/>
    <w:rsid w:val="008C285F"/>
    <w:rsid w:val="008C3436"/>
    <w:rsid w:val="008C3D32"/>
    <w:rsid w:val="008C3E0F"/>
    <w:rsid w:val="008C447D"/>
    <w:rsid w:val="008C471A"/>
    <w:rsid w:val="008C4960"/>
    <w:rsid w:val="008C4E40"/>
    <w:rsid w:val="008C4E5E"/>
    <w:rsid w:val="008C530B"/>
    <w:rsid w:val="008C5607"/>
    <w:rsid w:val="008C5DB8"/>
    <w:rsid w:val="008C5F59"/>
    <w:rsid w:val="008C601D"/>
    <w:rsid w:val="008C604E"/>
    <w:rsid w:val="008C6180"/>
    <w:rsid w:val="008C6971"/>
    <w:rsid w:val="008C6B18"/>
    <w:rsid w:val="008C6C02"/>
    <w:rsid w:val="008C70D1"/>
    <w:rsid w:val="008C7421"/>
    <w:rsid w:val="008D06C5"/>
    <w:rsid w:val="008D12C1"/>
    <w:rsid w:val="008D14FD"/>
    <w:rsid w:val="008D165A"/>
    <w:rsid w:val="008D19A2"/>
    <w:rsid w:val="008D1DB7"/>
    <w:rsid w:val="008D205D"/>
    <w:rsid w:val="008D21EB"/>
    <w:rsid w:val="008D2526"/>
    <w:rsid w:val="008D2CF6"/>
    <w:rsid w:val="008D3183"/>
    <w:rsid w:val="008D3A95"/>
    <w:rsid w:val="008D48BF"/>
    <w:rsid w:val="008D6055"/>
    <w:rsid w:val="008D6170"/>
    <w:rsid w:val="008D629F"/>
    <w:rsid w:val="008D65C3"/>
    <w:rsid w:val="008D7520"/>
    <w:rsid w:val="008D7561"/>
    <w:rsid w:val="008D7738"/>
    <w:rsid w:val="008D7C34"/>
    <w:rsid w:val="008D7F7F"/>
    <w:rsid w:val="008E0025"/>
    <w:rsid w:val="008E180C"/>
    <w:rsid w:val="008E2C46"/>
    <w:rsid w:val="008E2EF8"/>
    <w:rsid w:val="008E3452"/>
    <w:rsid w:val="008E39E1"/>
    <w:rsid w:val="008E3F96"/>
    <w:rsid w:val="008E4809"/>
    <w:rsid w:val="008E7835"/>
    <w:rsid w:val="008F0196"/>
    <w:rsid w:val="008F049B"/>
    <w:rsid w:val="008F0C81"/>
    <w:rsid w:val="008F0D36"/>
    <w:rsid w:val="008F0DA4"/>
    <w:rsid w:val="008F106B"/>
    <w:rsid w:val="008F1DDD"/>
    <w:rsid w:val="008F2821"/>
    <w:rsid w:val="008F283E"/>
    <w:rsid w:val="008F3136"/>
    <w:rsid w:val="008F3203"/>
    <w:rsid w:val="008F359F"/>
    <w:rsid w:val="008F3CAB"/>
    <w:rsid w:val="008F3D28"/>
    <w:rsid w:val="008F47AC"/>
    <w:rsid w:val="008F4BE5"/>
    <w:rsid w:val="008F5076"/>
    <w:rsid w:val="008F5B1B"/>
    <w:rsid w:val="008F5E61"/>
    <w:rsid w:val="008F6638"/>
    <w:rsid w:val="008F6B82"/>
    <w:rsid w:val="008F74B6"/>
    <w:rsid w:val="008F769B"/>
    <w:rsid w:val="008F77B0"/>
    <w:rsid w:val="008F7885"/>
    <w:rsid w:val="008F7E28"/>
    <w:rsid w:val="0090033D"/>
    <w:rsid w:val="00900BB1"/>
    <w:rsid w:val="00900F29"/>
    <w:rsid w:val="00902013"/>
    <w:rsid w:val="009020D2"/>
    <w:rsid w:val="009023FE"/>
    <w:rsid w:val="0090330C"/>
    <w:rsid w:val="00903432"/>
    <w:rsid w:val="00903BA7"/>
    <w:rsid w:val="00903E5E"/>
    <w:rsid w:val="00903FFB"/>
    <w:rsid w:val="009041F0"/>
    <w:rsid w:val="00905B0E"/>
    <w:rsid w:val="00905E1C"/>
    <w:rsid w:val="009069E1"/>
    <w:rsid w:val="00907684"/>
    <w:rsid w:val="00907DB3"/>
    <w:rsid w:val="00907DDA"/>
    <w:rsid w:val="00910187"/>
    <w:rsid w:val="00910818"/>
    <w:rsid w:val="00911634"/>
    <w:rsid w:val="00912B96"/>
    <w:rsid w:val="00912F65"/>
    <w:rsid w:val="009131DE"/>
    <w:rsid w:val="00913317"/>
    <w:rsid w:val="009133B2"/>
    <w:rsid w:val="00914358"/>
    <w:rsid w:val="00914420"/>
    <w:rsid w:val="009145C4"/>
    <w:rsid w:val="009147D1"/>
    <w:rsid w:val="00914E5C"/>
    <w:rsid w:val="00915B40"/>
    <w:rsid w:val="0092065B"/>
    <w:rsid w:val="0092073B"/>
    <w:rsid w:val="00920B7A"/>
    <w:rsid w:val="00921493"/>
    <w:rsid w:val="00921635"/>
    <w:rsid w:val="00922033"/>
    <w:rsid w:val="00923546"/>
    <w:rsid w:val="0092417F"/>
    <w:rsid w:val="00924A20"/>
    <w:rsid w:val="00925201"/>
    <w:rsid w:val="00925D3C"/>
    <w:rsid w:val="0092711F"/>
    <w:rsid w:val="00927B28"/>
    <w:rsid w:val="00927B84"/>
    <w:rsid w:val="00927CE0"/>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4DC1"/>
    <w:rsid w:val="0094518E"/>
    <w:rsid w:val="00946217"/>
    <w:rsid w:val="00946611"/>
    <w:rsid w:val="0094699C"/>
    <w:rsid w:val="00946B46"/>
    <w:rsid w:val="009473F3"/>
    <w:rsid w:val="00947853"/>
    <w:rsid w:val="00947EB0"/>
    <w:rsid w:val="00947EC7"/>
    <w:rsid w:val="009500FB"/>
    <w:rsid w:val="009507F6"/>
    <w:rsid w:val="00950BBC"/>
    <w:rsid w:val="009510BE"/>
    <w:rsid w:val="00951202"/>
    <w:rsid w:val="0095139A"/>
    <w:rsid w:val="00951618"/>
    <w:rsid w:val="009516F8"/>
    <w:rsid w:val="009521CF"/>
    <w:rsid w:val="0095235E"/>
    <w:rsid w:val="009529C6"/>
    <w:rsid w:val="00952D54"/>
    <w:rsid w:val="00953634"/>
    <w:rsid w:val="0095381C"/>
    <w:rsid w:val="00953F93"/>
    <w:rsid w:val="0095467B"/>
    <w:rsid w:val="00954913"/>
    <w:rsid w:val="00955F4B"/>
    <w:rsid w:val="0095621A"/>
    <w:rsid w:val="009565DA"/>
    <w:rsid w:val="009568ED"/>
    <w:rsid w:val="00956E90"/>
    <w:rsid w:val="009577FC"/>
    <w:rsid w:val="0096006D"/>
    <w:rsid w:val="009610A7"/>
    <w:rsid w:val="00961BBC"/>
    <w:rsid w:val="00962124"/>
    <w:rsid w:val="0096227A"/>
    <w:rsid w:val="00962D7D"/>
    <w:rsid w:val="00964B20"/>
    <w:rsid w:val="00965023"/>
    <w:rsid w:val="00965701"/>
    <w:rsid w:val="0096580A"/>
    <w:rsid w:val="009659EF"/>
    <w:rsid w:val="00965ADB"/>
    <w:rsid w:val="00966087"/>
    <w:rsid w:val="00966A5A"/>
    <w:rsid w:val="00966FD5"/>
    <w:rsid w:val="00967CF0"/>
    <w:rsid w:val="0097011B"/>
    <w:rsid w:val="00970955"/>
    <w:rsid w:val="00970D01"/>
    <w:rsid w:val="00970D37"/>
    <w:rsid w:val="00971385"/>
    <w:rsid w:val="009713DF"/>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72A"/>
    <w:rsid w:val="00980AED"/>
    <w:rsid w:val="009815E0"/>
    <w:rsid w:val="009815FA"/>
    <w:rsid w:val="00981730"/>
    <w:rsid w:val="00982684"/>
    <w:rsid w:val="00983430"/>
    <w:rsid w:val="0098344A"/>
    <w:rsid w:val="00983559"/>
    <w:rsid w:val="0098382A"/>
    <w:rsid w:val="00984781"/>
    <w:rsid w:val="00984B67"/>
    <w:rsid w:val="009852FD"/>
    <w:rsid w:val="00987144"/>
    <w:rsid w:val="009871A5"/>
    <w:rsid w:val="009877E9"/>
    <w:rsid w:val="00987C03"/>
    <w:rsid w:val="00987C74"/>
    <w:rsid w:val="00987CC6"/>
    <w:rsid w:val="00987E99"/>
    <w:rsid w:val="00991132"/>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3F4F"/>
    <w:rsid w:val="009A4EA8"/>
    <w:rsid w:val="009A5249"/>
    <w:rsid w:val="009A5F89"/>
    <w:rsid w:val="009A7608"/>
    <w:rsid w:val="009A7FA0"/>
    <w:rsid w:val="009B0274"/>
    <w:rsid w:val="009B0BA9"/>
    <w:rsid w:val="009B3470"/>
    <w:rsid w:val="009B36C8"/>
    <w:rsid w:val="009B3811"/>
    <w:rsid w:val="009B3D93"/>
    <w:rsid w:val="009B43C6"/>
    <w:rsid w:val="009B478D"/>
    <w:rsid w:val="009B4F87"/>
    <w:rsid w:val="009B55AD"/>
    <w:rsid w:val="009B5D88"/>
    <w:rsid w:val="009C05F9"/>
    <w:rsid w:val="009C1771"/>
    <w:rsid w:val="009C1838"/>
    <w:rsid w:val="009C23EB"/>
    <w:rsid w:val="009C2531"/>
    <w:rsid w:val="009C2915"/>
    <w:rsid w:val="009C2BEF"/>
    <w:rsid w:val="009C337D"/>
    <w:rsid w:val="009C33AD"/>
    <w:rsid w:val="009C3D99"/>
    <w:rsid w:val="009C462C"/>
    <w:rsid w:val="009C4735"/>
    <w:rsid w:val="009C49C0"/>
    <w:rsid w:val="009C5157"/>
    <w:rsid w:val="009C54F6"/>
    <w:rsid w:val="009C5F9F"/>
    <w:rsid w:val="009C64B4"/>
    <w:rsid w:val="009C65B2"/>
    <w:rsid w:val="009C68CF"/>
    <w:rsid w:val="009C6BF5"/>
    <w:rsid w:val="009C6C07"/>
    <w:rsid w:val="009C6CCF"/>
    <w:rsid w:val="009C7743"/>
    <w:rsid w:val="009D01ED"/>
    <w:rsid w:val="009D0236"/>
    <w:rsid w:val="009D0A20"/>
    <w:rsid w:val="009D0C2A"/>
    <w:rsid w:val="009D105A"/>
    <w:rsid w:val="009D202E"/>
    <w:rsid w:val="009D2052"/>
    <w:rsid w:val="009D2405"/>
    <w:rsid w:val="009D2512"/>
    <w:rsid w:val="009D2C15"/>
    <w:rsid w:val="009D3D47"/>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718"/>
    <w:rsid w:val="009E2C2D"/>
    <w:rsid w:val="009E2CCC"/>
    <w:rsid w:val="009E2D3F"/>
    <w:rsid w:val="009E336D"/>
    <w:rsid w:val="009E458C"/>
    <w:rsid w:val="009E4A4C"/>
    <w:rsid w:val="009E56D3"/>
    <w:rsid w:val="009E5F86"/>
    <w:rsid w:val="009E66F2"/>
    <w:rsid w:val="009E6946"/>
    <w:rsid w:val="009E725E"/>
    <w:rsid w:val="009E7C17"/>
    <w:rsid w:val="009F09A3"/>
    <w:rsid w:val="009F140F"/>
    <w:rsid w:val="009F1419"/>
    <w:rsid w:val="009F1711"/>
    <w:rsid w:val="009F2002"/>
    <w:rsid w:val="009F2192"/>
    <w:rsid w:val="009F39DF"/>
    <w:rsid w:val="009F3BC9"/>
    <w:rsid w:val="009F406B"/>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701"/>
    <w:rsid w:val="00A0298D"/>
    <w:rsid w:val="00A02E33"/>
    <w:rsid w:val="00A03245"/>
    <w:rsid w:val="00A03C86"/>
    <w:rsid w:val="00A03D2C"/>
    <w:rsid w:val="00A0444C"/>
    <w:rsid w:val="00A047EA"/>
    <w:rsid w:val="00A04C94"/>
    <w:rsid w:val="00A0501E"/>
    <w:rsid w:val="00A06252"/>
    <w:rsid w:val="00A064B8"/>
    <w:rsid w:val="00A064BA"/>
    <w:rsid w:val="00A0731F"/>
    <w:rsid w:val="00A10174"/>
    <w:rsid w:val="00A103FA"/>
    <w:rsid w:val="00A104EE"/>
    <w:rsid w:val="00A116A6"/>
    <w:rsid w:val="00A13FF1"/>
    <w:rsid w:val="00A14403"/>
    <w:rsid w:val="00A14D46"/>
    <w:rsid w:val="00A15473"/>
    <w:rsid w:val="00A15E8D"/>
    <w:rsid w:val="00A16882"/>
    <w:rsid w:val="00A16C68"/>
    <w:rsid w:val="00A16C79"/>
    <w:rsid w:val="00A16D2D"/>
    <w:rsid w:val="00A17346"/>
    <w:rsid w:val="00A173AE"/>
    <w:rsid w:val="00A1783D"/>
    <w:rsid w:val="00A179BB"/>
    <w:rsid w:val="00A17BAB"/>
    <w:rsid w:val="00A21367"/>
    <w:rsid w:val="00A214A4"/>
    <w:rsid w:val="00A21B99"/>
    <w:rsid w:val="00A220D4"/>
    <w:rsid w:val="00A227AC"/>
    <w:rsid w:val="00A228AE"/>
    <w:rsid w:val="00A228F0"/>
    <w:rsid w:val="00A24178"/>
    <w:rsid w:val="00A24801"/>
    <w:rsid w:val="00A24CB4"/>
    <w:rsid w:val="00A24CC6"/>
    <w:rsid w:val="00A2506F"/>
    <w:rsid w:val="00A2578F"/>
    <w:rsid w:val="00A25E43"/>
    <w:rsid w:val="00A26216"/>
    <w:rsid w:val="00A264AB"/>
    <w:rsid w:val="00A26988"/>
    <w:rsid w:val="00A26CE6"/>
    <w:rsid w:val="00A27FE9"/>
    <w:rsid w:val="00A31C86"/>
    <w:rsid w:val="00A31F13"/>
    <w:rsid w:val="00A32434"/>
    <w:rsid w:val="00A332D1"/>
    <w:rsid w:val="00A33A2E"/>
    <w:rsid w:val="00A3429C"/>
    <w:rsid w:val="00A34468"/>
    <w:rsid w:val="00A34C83"/>
    <w:rsid w:val="00A35201"/>
    <w:rsid w:val="00A35D68"/>
    <w:rsid w:val="00A35EBA"/>
    <w:rsid w:val="00A35FF7"/>
    <w:rsid w:val="00A36495"/>
    <w:rsid w:val="00A3687F"/>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0B"/>
    <w:rsid w:val="00A53085"/>
    <w:rsid w:val="00A5314E"/>
    <w:rsid w:val="00A532F6"/>
    <w:rsid w:val="00A5349E"/>
    <w:rsid w:val="00A53EC9"/>
    <w:rsid w:val="00A563BB"/>
    <w:rsid w:val="00A571EC"/>
    <w:rsid w:val="00A576A8"/>
    <w:rsid w:val="00A6017E"/>
    <w:rsid w:val="00A607BB"/>
    <w:rsid w:val="00A61371"/>
    <w:rsid w:val="00A619B9"/>
    <w:rsid w:val="00A61E64"/>
    <w:rsid w:val="00A61FD4"/>
    <w:rsid w:val="00A625BC"/>
    <w:rsid w:val="00A63AF1"/>
    <w:rsid w:val="00A6459F"/>
    <w:rsid w:val="00A65268"/>
    <w:rsid w:val="00A65C66"/>
    <w:rsid w:val="00A65E90"/>
    <w:rsid w:val="00A66BB1"/>
    <w:rsid w:val="00A66FB8"/>
    <w:rsid w:val="00A670D1"/>
    <w:rsid w:val="00A67130"/>
    <w:rsid w:val="00A67504"/>
    <w:rsid w:val="00A67C82"/>
    <w:rsid w:val="00A70194"/>
    <w:rsid w:val="00A7061A"/>
    <w:rsid w:val="00A7191C"/>
    <w:rsid w:val="00A71AF9"/>
    <w:rsid w:val="00A72ABF"/>
    <w:rsid w:val="00A72BFB"/>
    <w:rsid w:val="00A72EF8"/>
    <w:rsid w:val="00A732FD"/>
    <w:rsid w:val="00A73ECB"/>
    <w:rsid w:val="00A7557E"/>
    <w:rsid w:val="00A7619D"/>
    <w:rsid w:val="00A7639F"/>
    <w:rsid w:val="00A76514"/>
    <w:rsid w:val="00A76B20"/>
    <w:rsid w:val="00A76EBB"/>
    <w:rsid w:val="00A77181"/>
    <w:rsid w:val="00A801E4"/>
    <w:rsid w:val="00A8061C"/>
    <w:rsid w:val="00A80AD2"/>
    <w:rsid w:val="00A812C6"/>
    <w:rsid w:val="00A81A28"/>
    <w:rsid w:val="00A81CA5"/>
    <w:rsid w:val="00A82628"/>
    <w:rsid w:val="00A829B2"/>
    <w:rsid w:val="00A840EA"/>
    <w:rsid w:val="00A8431F"/>
    <w:rsid w:val="00A84A7C"/>
    <w:rsid w:val="00A84BC0"/>
    <w:rsid w:val="00A850BF"/>
    <w:rsid w:val="00A856EA"/>
    <w:rsid w:val="00A8579E"/>
    <w:rsid w:val="00A85F63"/>
    <w:rsid w:val="00A86C15"/>
    <w:rsid w:val="00A86F60"/>
    <w:rsid w:val="00A87610"/>
    <w:rsid w:val="00A87A51"/>
    <w:rsid w:val="00A87A55"/>
    <w:rsid w:val="00A87BB0"/>
    <w:rsid w:val="00A87E3D"/>
    <w:rsid w:val="00A9002B"/>
    <w:rsid w:val="00A909F1"/>
    <w:rsid w:val="00A90FC1"/>
    <w:rsid w:val="00A914A5"/>
    <w:rsid w:val="00A91B93"/>
    <w:rsid w:val="00A91D79"/>
    <w:rsid w:val="00A92051"/>
    <w:rsid w:val="00A924AF"/>
    <w:rsid w:val="00A93323"/>
    <w:rsid w:val="00A9446B"/>
    <w:rsid w:val="00A94693"/>
    <w:rsid w:val="00A95A15"/>
    <w:rsid w:val="00A95E35"/>
    <w:rsid w:val="00A96105"/>
    <w:rsid w:val="00A9654C"/>
    <w:rsid w:val="00A96992"/>
    <w:rsid w:val="00A969B9"/>
    <w:rsid w:val="00A97678"/>
    <w:rsid w:val="00AA0165"/>
    <w:rsid w:val="00AA0BB4"/>
    <w:rsid w:val="00AA13A8"/>
    <w:rsid w:val="00AA2500"/>
    <w:rsid w:val="00AA2721"/>
    <w:rsid w:val="00AA3380"/>
    <w:rsid w:val="00AA394B"/>
    <w:rsid w:val="00AA3F33"/>
    <w:rsid w:val="00AA4328"/>
    <w:rsid w:val="00AA4626"/>
    <w:rsid w:val="00AA472C"/>
    <w:rsid w:val="00AA55EC"/>
    <w:rsid w:val="00AA5E39"/>
    <w:rsid w:val="00AA61EA"/>
    <w:rsid w:val="00AA654D"/>
    <w:rsid w:val="00AA7875"/>
    <w:rsid w:val="00AA78D0"/>
    <w:rsid w:val="00AB019D"/>
    <w:rsid w:val="00AB02F2"/>
    <w:rsid w:val="00AB11DB"/>
    <w:rsid w:val="00AB12C8"/>
    <w:rsid w:val="00AB19DC"/>
    <w:rsid w:val="00AB21EE"/>
    <w:rsid w:val="00AB24BD"/>
    <w:rsid w:val="00AB335E"/>
    <w:rsid w:val="00AB3504"/>
    <w:rsid w:val="00AB359B"/>
    <w:rsid w:val="00AB36A4"/>
    <w:rsid w:val="00AB3C70"/>
    <w:rsid w:val="00AB401E"/>
    <w:rsid w:val="00AB4595"/>
    <w:rsid w:val="00AB4BB7"/>
    <w:rsid w:val="00AB4BEB"/>
    <w:rsid w:val="00AB53C4"/>
    <w:rsid w:val="00AB5A5A"/>
    <w:rsid w:val="00AB67BA"/>
    <w:rsid w:val="00AB6AF7"/>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95D"/>
    <w:rsid w:val="00AC5EDB"/>
    <w:rsid w:val="00AC65CE"/>
    <w:rsid w:val="00AC6A81"/>
    <w:rsid w:val="00AC6E25"/>
    <w:rsid w:val="00AC71B2"/>
    <w:rsid w:val="00AC733D"/>
    <w:rsid w:val="00AC7460"/>
    <w:rsid w:val="00AC76CD"/>
    <w:rsid w:val="00AD0182"/>
    <w:rsid w:val="00AD04D7"/>
    <w:rsid w:val="00AD0700"/>
    <w:rsid w:val="00AD15E8"/>
    <w:rsid w:val="00AD1833"/>
    <w:rsid w:val="00AD25B9"/>
    <w:rsid w:val="00AD2642"/>
    <w:rsid w:val="00AD29C0"/>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961"/>
    <w:rsid w:val="00AE1F75"/>
    <w:rsid w:val="00AE2053"/>
    <w:rsid w:val="00AE2E66"/>
    <w:rsid w:val="00AE3062"/>
    <w:rsid w:val="00AE328A"/>
    <w:rsid w:val="00AE3592"/>
    <w:rsid w:val="00AE3F69"/>
    <w:rsid w:val="00AE4349"/>
    <w:rsid w:val="00AE516C"/>
    <w:rsid w:val="00AE5467"/>
    <w:rsid w:val="00AE55E1"/>
    <w:rsid w:val="00AE5D77"/>
    <w:rsid w:val="00AE72C4"/>
    <w:rsid w:val="00AE7395"/>
    <w:rsid w:val="00AE7ED8"/>
    <w:rsid w:val="00AE7F11"/>
    <w:rsid w:val="00AF04F4"/>
    <w:rsid w:val="00AF19CF"/>
    <w:rsid w:val="00AF21EC"/>
    <w:rsid w:val="00AF2BA6"/>
    <w:rsid w:val="00AF4342"/>
    <w:rsid w:val="00AF43C6"/>
    <w:rsid w:val="00AF4501"/>
    <w:rsid w:val="00AF47FA"/>
    <w:rsid w:val="00AF48D7"/>
    <w:rsid w:val="00AF4A5E"/>
    <w:rsid w:val="00AF592A"/>
    <w:rsid w:val="00AF5E79"/>
    <w:rsid w:val="00AF6170"/>
    <w:rsid w:val="00AF67B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1B1"/>
    <w:rsid w:val="00B112F7"/>
    <w:rsid w:val="00B113E4"/>
    <w:rsid w:val="00B118BC"/>
    <w:rsid w:val="00B1274B"/>
    <w:rsid w:val="00B12812"/>
    <w:rsid w:val="00B12D33"/>
    <w:rsid w:val="00B13192"/>
    <w:rsid w:val="00B13A87"/>
    <w:rsid w:val="00B13CD4"/>
    <w:rsid w:val="00B13CE9"/>
    <w:rsid w:val="00B1405E"/>
    <w:rsid w:val="00B141FE"/>
    <w:rsid w:val="00B15848"/>
    <w:rsid w:val="00B15EAC"/>
    <w:rsid w:val="00B15F75"/>
    <w:rsid w:val="00B16523"/>
    <w:rsid w:val="00B16E00"/>
    <w:rsid w:val="00B17190"/>
    <w:rsid w:val="00B171F1"/>
    <w:rsid w:val="00B175E3"/>
    <w:rsid w:val="00B17E62"/>
    <w:rsid w:val="00B20132"/>
    <w:rsid w:val="00B209B2"/>
    <w:rsid w:val="00B2127D"/>
    <w:rsid w:val="00B21F13"/>
    <w:rsid w:val="00B22C95"/>
    <w:rsid w:val="00B22E37"/>
    <w:rsid w:val="00B231F5"/>
    <w:rsid w:val="00B23A4A"/>
    <w:rsid w:val="00B242B1"/>
    <w:rsid w:val="00B248B6"/>
    <w:rsid w:val="00B24A45"/>
    <w:rsid w:val="00B250E2"/>
    <w:rsid w:val="00B253AA"/>
    <w:rsid w:val="00B25407"/>
    <w:rsid w:val="00B2598A"/>
    <w:rsid w:val="00B25DBF"/>
    <w:rsid w:val="00B26271"/>
    <w:rsid w:val="00B27745"/>
    <w:rsid w:val="00B277CA"/>
    <w:rsid w:val="00B279F1"/>
    <w:rsid w:val="00B308AF"/>
    <w:rsid w:val="00B310FF"/>
    <w:rsid w:val="00B31E45"/>
    <w:rsid w:val="00B32B3D"/>
    <w:rsid w:val="00B32D24"/>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5E4"/>
    <w:rsid w:val="00B41892"/>
    <w:rsid w:val="00B4210B"/>
    <w:rsid w:val="00B42662"/>
    <w:rsid w:val="00B43850"/>
    <w:rsid w:val="00B4395B"/>
    <w:rsid w:val="00B44311"/>
    <w:rsid w:val="00B44FA3"/>
    <w:rsid w:val="00B45C16"/>
    <w:rsid w:val="00B46140"/>
    <w:rsid w:val="00B4621A"/>
    <w:rsid w:val="00B47345"/>
    <w:rsid w:val="00B47669"/>
    <w:rsid w:val="00B479C3"/>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BE3"/>
    <w:rsid w:val="00B67C2B"/>
    <w:rsid w:val="00B67CB5"/>
    <w:rsid w:val="00B67DC4"/>
    <w:rsid w:val="00B7134E"/>
    <w:rsid w:val="00B7170A"/>
    <w:rsid w:val="00B71848"/>
    <w:rsid w:val="00B72BEC"/>
    <w:rsid w:val="00B72E02"/>
    <w:rsid w:val="00B73049"/>
    <w:rsid w:val="00B73330"/>
    <w:rsid w:val="00B740AD"/>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0BD"/>
    <w:rsid w:val="00B9272C"/>
    <w:rsid w:val="00B92C03"/>
    <w:rsid w:val="00B931D3"/>
    <w:rsid w:val="00B93237"/>
    <w:rsid w:val="00B93A83"/>
    <w:rsid w:val="00B93FC8"/>
    <w:rsid w:val="00B94946"/>
    <w:rsid w:val="00B95533"/>
    <w:rsid w:val="00B95838"/>
    <w:rsid w:val="00B95DA4"/>
    <w:rsid w:val="00B964DA"/>
    <w:rsid w:val="00B9658E"/>
    <w:rsid w:val="00B96BF8"/>
    <w:rsid w:val="00BA0BB6"/>
    <w:rsid w:val="00BA0DF1"/>
    <w:rsid w:val="00BA2745"/>
    <w:rsid w:val="00BA2AC0"/>
    <w:rsid w:val="00BA3178"/>
    <w:rsid w:val="00BA3647"/>
    <w:rsid w:val="00BA385C"/>
    <w:rsid w:val="00BA45DE"/>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5321"/>
    <w:rsid w:val="00BB6C3E"/>
    <w:rsid w:val="00BB6DA4"/>
    <w:rsid w:val="00BB719F"/>
    <w:rsid w:val="00BB748A"/>
    <w:rsid w:val="00BC0145"/>
    <w:rsid w:val="00BC018E"/>
    <w:rsid w:val="00BC0241"/>
    <w:rsid w:val="00BC06A5"/>
    <w:rsid w:val="00BC0AE4"/>
    <w:rsid w:val="00BC1215"/>
    <w:rsid w:val="00BC23E5"/>
    <w:rsid w:val="00BC3A00"/>
    <w:rsid w:val="00BC3FF5"/>
    <w:rsid w:val="00BC400A"/>
    <w:rsid w:val="00BC40E2"/>
    <w:rsid w:val="00BC4ACC"/>
    <w:rsid w:val="00BC4C0A"/>
    <w:rsid w:val="00BC4D23"/>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D692C"/>
    <w:rsid w:val="00BE05C9"/>
    <w:rsid w:val="00BE0DBE"/>
    <w:rsid w:val="00BE179C"/>
    <w:rsid w:val="00BE1AB0"/>
    <w:rsid w:val="00BE224E"/>
    <w:rsid w:val="00BE23D3"/>
    <w:rsid w:val="00BE39C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5E28"/>
    <w:rsid w:val="00BF6443"/>
    <w:rsid w:val="00BF76FE"/>
    <w:rsid w:val="00BF79BD"/>
    <w:rsid w:val="00BF7C5A"/>
    <w:rsid w:val="00C00353"/>
    <w:rsid w:val="00C0070A"/>
    <w:rsid w:val="00C023C4"/>
    <w:rsid w:val="00C02BBC"/>
    <w:rsid w:val="00C0316C"/>
    <w:rsid w:val="00C031D1"/>
    <w:rsid w:val="00C03745"/>
    <w:rsid w:val="00C040D7"/>
    <w:rsid w:val="00C044F1"/>
    <w:rsid w:val="00C0456D"/>
    <w:rsid w:val="00C04A0A"/>
    <w:rsid w:val="00C04D81"/>
    <w:rsid w:val="00C04E3E"/>
    <w:rsid w:val="00C05BF9"/>
    <w:rsid w:val="00C05F4C"/>
    <w:rsid w:val="00C0643F"/>
    <w:rsid w:val="00C06B0A"/>
    <w:rsid w:val="00C07700"/>
    <w:rsid w:val="00C07912"/>
    <w:rsid w:val="00C07C2B"/>
    <w:rsid w:val="00C07EAA"/>
    <w:rsid w:val="00C10303"/>
    <w:rsid w:val="00C10791"/>
    <w:rsid w:val="00C10D26"/>
    <w:rsid w:val="00C118F0"/>
    <w:rsid w:val="00C11DBE"/>
    <w:rsid w:val="00C1232F"/>
    <w:rsid w:val="00C123BA"/>
    <w:rsid w:val="00C128A8"/>
    <w:rsid w:val="00C12FD0"/>
    <w:rsid w:val="00C1319A"/>
    <w:rsid w:val="00C135EB"/>
    <w:rsid w:val="00C13BD9"/>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17FEF"/>
    <w:rsid w:val="00C2044D"/>
    <w:rsid w:val="00C20C29"/>
    <w:rsid w:val="00C21465"/>
    <w:rsid w:val="00C21684"/>
    <w:rsid w:val="00C224DC"/>
    <w:rsid w:val="00C22AF8"/>
    <w:rsid w:val="00C22BA2"/>
    <w:rsid w:val="00C22F94"/>
    <w:rsid w:val="00C232A0"/>
    <w:rsid w:val="00C236ED"/>
    <w:rsid w:val="00C24155"/>
    <w:rsid w:val="00C2436C"/>
    <w:rsid w:val="00C24395"/>
    <w:rsid w:val="00C248AE"/>
    <w:rsid w:val="00C24973"/>
    <w:rsid w:val="00C25863"/>
    <w:rsid w:val="00C25A47"/>
    <w:rsid w:val="00C2692A"/>
    <w:rsid w:val="00C27E41"/>
    <w:rsid w:val="00C27FD9"/>
    <w:rsid w:val="00C30094"/>
    <w:rsid w:val="00C30FF6"/>
    <w:rsid w:val="00C31197"/>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650E"/>
    <w:rsid w:val="00C37CEA"/>
    <w:rsid w:val="00C402C6"/>
    <w:rsid w:val="00C40473"/>
    <w:rsid w:val="00C41D7B"/>
    <w:rsid w:val="00C420C2"/>
    <w:rsid w:val="00C424A8"/>
    <w:rsid w:val="00C42890"/>
    <w:rsid w:val="00C42CBE"/>
    <w:rsid w:val="00C436D0"/>
    <w:rsid w:val="00C43963"/>
    <w:rsid w:val="00C43B2A"/>
    <w:rsid w:val="00C43D87"/>
    <w:rsid w:val="00C44FC2"/>
    <w:rsid w:val="00C457F7"/>
    <w:rsid w:val="00C45EB2"/>
    <w:rsid w:val="00C46A1C"/>
    <w:rsid w:val="00C46D4B"/>
    <w:rsid w:val="00C471E4"/>
    <w:rsid w:val="00C47889"/>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06A"/>
    <w:rsid w:val="00C60219"/>
    <w:rsid w:val="00C602C4"/>
    <w:rsid w:val="00C60CCF"/>
    <w:rsid w:val="00C60FC5"/>
    <w:rsid w:val="00C61755"/>
    <w:rsid w:val="00C623E6"/>
    <w:rsid w:val="00C627CA"/>
    <w:rsid w:val="00C633D3"/>
    <w:rsid w:val="00C642E6"/>
    <w:rsid w:val="00C642FD"/>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18F"/>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5098"/>
    <w:rsid w:val="00C86CEE"/>
    <w:rsid w:val="00C87055"/>
    <w:rsid w:val="00C871B8"/>
    <w:rsid w:val="00C87575"/>
    <w:rsid w:val="00C87B98"/>
    <w:rsid w:val="00C87FEF"/>
    <w:rsid w:val="00C90098"/>
    <w:rsid w:val="00C9026F"/>
    <w:rsid w:val="00C9063F"/>
    <w:rsid w:val="00C906BD"/>
    <w:rsid w:val="00C90B9D"/>
    <w:rsid w:val="00C91620"/>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96ABA"/>
    <w:rsid w:val="00C97B64"/>
    <w:rsid w:val="00CA00C2"/>
    <w:rsid w:val="00CA0132"/>
    <w:rsid w:val="00CA184B"/>
    <w:rsid w:val="00CA188F"/>
    <w:rsid w:val="00CA199B"/>
    <w:rsid w:val="00CA1A00"/>
    <w:rsid w:val="00CA1C33"/>
    <w:rsid w:val="00CA1CD6"/>
    <w:rsid w:val="00CA212E"/>
    <w:rsid w:val="00CA24A4"/>
    <w:rsid w:val="00CA298C"/>
    <w:rsid w:val="00CA2C5D"/>
    <w:rsid w:val="00CA31AA"/>
    <w:rsid w:val="00CA39DE"/>
    <w:rsid w:val="00CA4B0B"/>
    <w:rsid w:val="00CA5257"/>
    <w:rsid w:val="00CA5508"/>
    <w:rsid w:val="00CA5B8A"/>
    <w:rsid w:val="00CA70EB"/>
    <w:rsid w:val="00CA755C"/>
    <w:rsid w:val="00CA7576"/>
    <w:rsid w:val="00CA7C80"/>
    <w:rsid w:val="00CA7D54"/>
    <w:rsid w:val="00CB0490"/>
    <w:rsid w:val="00CB0B13"/>
    <w:rsid w:val="00CB0B18"/>
    <w:rsid w:val="00CB1BC1"/>
    <w:rsid w:val="00CB2820"/>
    <w:rsid w:val="00CB2B13"/>
    <w:rsid w:val="00CB2DDD"/>
    <w:rsid w:val="00CB3BCF"/>
    <w:rsid w:val="00CB3E7A"/>
    <w:rsid w:val="00CB418C"/>
    <w:rsid w:val="00CB4E58"/>
    <w:rsid w:val="00CB59EC"/>
    <w:rsid w:val="00CB6339"/>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75"/>
    <w:rsid w:val="00CC51C9"/>
    <w:rsid w:val="00CC53BC"/>
    <w:rsid w:val="00CC5529"/>
    <w:rsid w:val="00CC5622"/>
    <w:rsid w:val="00CC5929"/>
    <w:rsid w:val="00CC5948"/>
    <w:rsid w:val="00CC66B5"/>
    <w:rsid w:val="00CC6FCD"/>
    <w:rsid w:val="00CC77B8"/>
    <w:rsid w:val="00CC7BBC"/>
    <w:rsid w:val="00CC7D82"/>
    <w:rsid w:val="00CC7FA4"/>
    <w:rsid w:val="00CD0EFB"/>
    <w:rsid w:val="00CD11D3"/>
    <w:rsid w:val="00CD1589"/>
    <w:rsid w:val="00CD1694"/>
    <w:rsid w:val="00CD18E1"/>
    <w:rsid w:val="00CD2210"/>
    <w:rsid w:val="00CD237E"/>
    <w:rsid w:val="00CD2ECC"/>
    <w:rsid w:val="00CD2EFF"/>
    <w:rsid w:val="00CD3569"/>
    <w:rsid w:val="00CD3D8E"/>
    <w:rsid w:val="00CD3FEB"/>
    <w:rsid w:val="00CD4A50"/>
    <w:rsid w:val="00CD4B3A"/>
    <w:rsid w:val="00CD4E7C"/>
    <w:rsid w:val="00CD594F"/>
    <w:rsid w:val="00CD5B05"/>
    <w:rsid w:val="00CD5EA5"/>
    <w:rsid w:val="00CD6151"/>
    <w:rsid w:val="00CD61D9"/>
    <w:rsid w:val="00CD66B6"/>
    <w:rsid w:val="00CD6998"/>
    <w:rsid w:val="00CD6AE2"/>
    <w:rsid w:val="00CD6CD0"/>
    <w:rsid w:val="00CD6E88"/>
    <w:rsid w:val="00CD704D"/>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0E0"/>
    <w:rsid w:val="00CE49E2"/>
    <w:rsid w:val="00CE54F5"/>
    <w:rsid w:val="00CE550C"/>
    <w:rsid w:val="00CE6C65"/>
    <w:rsid w:val="00CE780C"/>
    <w:rsid w:val="00CE7EAC"/>
    <w:rsid w:val="00CF06E2"/>
    <w:rsid w:val="00CF1D8A"/>
    <w:rsid w:val="00CF253B"/>
    <w:rsid w:val="00CF3DBE"/>
    <w:rsid w:val="00CF51B1"/>
    <w:rsid w:val="00CF5449"/>
    <w:rsid w:val="00CF586C"/>
    <w:rsid w:val="00CF60E9"/>
    <w:rsid w:val="00CF60FA"/>
    <w:rsid w:val="00CF73C7"/>
    <w:rsid w:val="00CF7CE2"/>
    <w:rsid w:val="00CF7D13"/>
    <w:rsid w:val="00D001E0"/>
    <w:rsid w:val="00D014FD"/>
    <w:rsid w:val="00D015EC"/>
    <w:rsid w:val="00D018C9"/>
    <w:rsid w:val="00D0261E"/>
    <w:rsid w:val="00D02EEB"/>
    <w:rsid w:val="00D0348E"/>
    <w:rsid w:val="00D035E1"/>
    <w:rsid w:val="00D03CAE"/>
    <w:rsid w:val="00D03E5A"/>
    <w:rsid w:val="00D0410D"/>
    <w:rsid w:val="00D04263"/>
    <w:rsid w:val="00D04F78"/>
    <w:rsid w:val="00D04FA2"/>
    <w:rsid w:val="00D05624"/>
    <w:rsid w:val="00D0568A"/>
    <w:rsid w:val="00D05F68"/>
    <w:rsid w:val="00D06F68"/>
    <w:rsid w:val="00D0739A"/>
    <w:rsid w:val="00D10482"/>
    <w:rsid w:val="00D1082E"/>
    <w:rsid w:val="00D11338"/>
    <w:rsid w:val="00D11D75"/>
    <w:rsid w:val="00D11EB8"/>
    <w:rsid w:val="00D12315"/>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1C9"/>
    <w:rsid w:val="00D2220F"/>
    <w:rsid w:val="00D226DD"/>
    <w:rsid w:val="00D22EF3"/>
    <w:rsid w:val="00D23672"/>
    <w:rsid w:val="00D2403B"/>
    <w:rsid w:val="00D24290"/>
    <w:rsid w:val="00D24426"/>
    <w:rsid w:val="00D24644"/>
    <w:rsid w:val="00D257BB"/>
    <w:rsid w:val="00D25DBE"/>
    <w:rsid w:val="00D27DA2"/>
    <w:rsid w:val="00D27F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4E08"/>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49B"/>
    <w:rsid w:val="00D50651"/>
    <w:rsid w:val="00D510E9"/>
    <w:rsid w:val="00D5172D"/>
    <w:rsid w:val="00D51C07"/>
    <w:rsid w:val="00D51F70"/>
    <w:rsid w:val="00D52453"/>
    <w:rsid w:val="00D525BE"/>
    <w:rsid w:val="00D5268C"/>
    <w:rsid w:val="00D5275A"/>
    <w:rsid w:val="00D52DD9"/>
    <w:rsid w:val="00D53A98"/>
    <w:rsid w:val="00D545DC"/>
    <w:rsid w:val="00D55B64"/>
    <w:rsid w:val="00D56070"/>
    <w:rsid w:val="00D56ED1"/>
    <w:rsid w:val="00D56F27"/>
    <w:rsid w:val="00D57DEB"/>
    <w:rsid w:val="00D608ED"/>
    <w:rsid w:val="00D6142C"/>
    <w:rsid w:val="00D614A0"/>
    <w:rsid w:val="00D61809"/>
    <w:rsid w:val="00D61883"/>
    <w:rsid w:val="00D6216B"/>
    <w:rsid w:val="00D622AF"/>
    <w:rsid w:val="00D62AB2"/>
    <w:rsid w:val="00D62ED3"/>
    <w:rsid w:val="00D63478"/>
    <w:rsid w:val="00D6434F"/>
    <w:rsid w:val="00D65EA7"/>
    <w:rsid w:val="00D660B1"/>
    <w:rsid w:val="00D66441"/>
    <w:rsid w:val="00D664B6"/>
    <w:rsid w:val="00D67A15"/>
    <w:rsid w:val="00D70B57"/>
    <w:rsid w:val="00D711C2"/>
    <w:rsid w:val="00D711F0"/>
    <w:rsid w:val="00D71571"/>
    <w:rsid w:val="00D72052"/>
    <w:rsid w:val="00D72072"/>
    <w:rsid w:val="00D729EB"/>
    <w:rsid w:val="00D72B31"/>
    <w:rsid w:val="00D72C57"/>
    <w:rsid w:val="00D72F5F"/>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1C1D"/>
    <w:rsid w:val="00D82414"/>
    <w:rsid w:val="00D833B7"/>
    <w:rsid w:val="00D8384D"/>
    <w:rsid w:val="00D83862"/>
    <w:rsid w:val="00D84D78"/>
    <w:rsid w:val="00D8502E"/>
    <w:rsid w:val="00D85EDB"/>
    <w:rsid w:val="00D865E6"/>
    <w:rsid w:val="00D879DD"/>
    <w:rsid w:val="00D90081"/>
    <w:rsid w:val="00D9018E"/>
    <w:rsid w:val="00D9057D"/>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62B"/>
    <w:rsid w:val="00D96804"/>
    <w:rsid w:val="00D969D1"/>
    <w:rsid w:val="00D971A0"/>
    <w:rsid w:val="00DA01CF"/>
    <w:rsid w:val="00DA11DC"/>
    <w:rsid w:val="00DA1E65"/>
    <w:rsid w:val="00DA2671"/>
    <w:rsid w:val="00DA3601"/>
    <w:rsid w:val="00DA378D"/>
    <w:rsid w:val="00DA38CC"/>
    <w:rsid w:val="00DA3F6C"/>
    <w:rsid w:val="00DA417D"/>
    <w:rsid w:val="00DA46F3"/>
    <w:rsid w:val="00DA4BDE"/>
    <w:rsid w:val="00DA54C6"/>
    <w:rsid w:val="00DA5DDF"/>
    <w:rsid w:val="00DA6834"/>
    <w:rsid w:val="00DA7216"/>
    <w:rsid w:val="00DA7482"/>
    <w:rsid w:val="00DB0029"/>
    <w:rsid w:val="00DB0A8C"/>
    <w:rsid w:val="00DB2802"/>
    <w:rsid w:val="00DB2A2C"/>
    <w:rsid w:val="00DB3596"/>
    <w:rsid w:val="00DB361E"/>
    <w:rsid w:val="00DB38F2"/>
    <w:rsid w:val="00DB3A01"/>
    <w:rsid w:val="00DB3BAC"/>
    <w:rsid w:val="00DB4BB3"/>
    <w:rsid w:val="00DB4E3D"/>
    <w:rsid w:val="00DB60C1"/>
    <w:rsid w:val="00DB61D6"/>
    <w:rsid w:val="00DB6EA4"/>
    <w:rsid w:val="00DB771D"/>
    <w:rsid w:val="00DB771F"/>
    <w:rsid w:val="00DB79B4"/>
    <w:rsid w:val="00DB7A95"/>
    <w:rsid w:val="00DC009D"/>
    <w:rsid w:val="00DC0C16"/>
    <w:rsid w:val="00DC0D2A"/>
    <w:rsid w:val="00DC1094"/>
    <w:rsid w:val="00DC13E8"/>
    <w:rsid w:val="00DC15C0"/>
    <w:rsid w:val="00DC1724"/>
    <w:rsid w:val="00DC1FC5"/>
    <w:rsid w:val="00DC241B"/>
    <w:rsid w:val="00DC241C"/>
    <w:rsid w:val="00DC2DE5"/>
    <w:rsid w:val="00DC38C1"/>
    <w:rsid w:val="00DC3C1D"/>
    <w:rsid w:val="00DC3E0E"/>
    <w:rsid w:val="00DC4327"/>
    <w:rsid w:val="00DC4B54"/>
    <w:rsid w:val="00DC4D19"/>
    <w:rsid w:val="00DC4E7F"/>
    <w:rsid w:val="00DC5745"/>
    <w:rsid w:val="00DC57D7"/>
    <w:rsid w:val="00DC6643"/>
    <w:rsid w:val="00DC66E1"/>
    <w:rsid w:val="00DC6F71"/>
    <w:rsid w:val="00DC7141"/>
    <w:rsid w:val="00DC78F9"/>
    <w:rsid w:val="00DD0226"/>
    <w:rsid w:val="00DD02AA"/>
    <w:rsid w:val="00DD157E"/>
    <w:rsid w:val="00DD159A"/>
    <w:rsid w:val="00DD1BB3"/>
    <w:rsid w:val="00DD1DFC"/>
    <w:rsid w:val="00DD20FB"/>
    <w:rsid w:val="00DD3227"/>
    <w:rsid w:val="00DD34DB"/>
    <w:rsid w:val="00DD3740"/>
    <w:rsid w:val="00DD3ED7"/>
    <w:rsid w:val="00DD51AD"/>
    <w:rsid w:val="00DD52C3"/>
    <w:rsid w:val="00DD5800"/>
    <w:rsid w:val="00DD5F92"/>
    <w:rsid w:val="00DD6FA2"/>
    <w:rsid w:val="00DD7BBD"/>
    <w:rsid w:val="00DD7E21"/>
    <w:rsid w:val="00DE0621"/>
    <w:rsid w:val="00DE1AB8"/>
    <w:rsid w:val="00DE2D26"/>
    <w:rsid w:val="00DE39FB"/>
    <w:rsid w:val="00DE3AC9"/>
    <w:rsid w:val="00DE3B5A"/>
    <w:rsid w:val="00DE4611"/>
    <w:rsid w:val="00DE4C8A"/>
    <w:rsid w:val="00DE5165"/>
    <w:rsid w:val="00DE553E"/>
    <w:rsid w:val="00DE60C2"/>
    <w:rsid w:val="00DE70E9"/>
    <w:rsid w:val="00DE76D4"/>
    <w:rsid w:val="00DF012E"/>
    <w:rsid w:val="00DF01E5"/>
    <w:rsid w:val="00DF1178"/>
    <w:rsid w:val="00DF1D9D"/>
    <w:rsid w:val="00DF220E"/>
    <w:rsid w:val="00DF2880"/>
    <w:rsid w:val="00DF294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3F92"/>
    <w:rsid w:val="00E042B5"/>
    <w:rsid w:val="00E05192"/>
    <w:rsid w:val="00E051FC"/>
    <w:rsid w:val="00E061A8"/>
    <w:rsid w:val="00E06221"/>
    <w:rsid w:val="00E06594"/>
    <w:rsid w:val="00E065B6"/>
    <w:rsid w:val="00E06A79"/>
    <w:rsid w:val="00E07D68"/>
    <w:rsid w:val="00E10758"/>
    <w:rsid w:val="00E10978"/>
    <w:rsid w:val="00E10A8C"/>
    <w:rsid w:val="00E111D2"/>
    <w:rsid w:val="00E1132F"/>
    <w:rsid w:val="00E11C2D"/>
    <w:rsid w:val="00E122B0"/>
    <w:rsid w:val="00E122DF"/>
    <w:rsid w:val="00E128F8"/>
    <w:rsid w:val="00E12E2F"/>
    <w:rsid w:val="00E1377A"/>
    <w:rsid w:val="00E138EB"/>
    <w:rsid w:val="00E14A5F"/>
    <w:rsid w:val="00E14C33"/>
    <w:rsid w:val="00E1534C"/>
    <w:rsid w:val="00E15CC9"/>
    <w:rsid w:val="00E1604A"/>
    <w:rsid w:val="00E16213"/>
    <w:rsid w:val="00E1649E"/>
    <w:rsid w:val="00E17959"/>
    <w:rsid w:val="00E17C23"/>
    <w:rsid w:val="00E17D18"/>
    <w:rsid w:val="00E20FEC"/>
    <w:rsid w:val="00E216E0"/>
    <w:rsid w:val="00E22895"/>
    <w:rsid w:val="00E22A4A"/>
    <w:rsid w:val="00E22ADE"/>
    <w:rsid w:val="00E23330"/>
    <w:rsid w:val="00E237AA"/>
    <w:rsid w:val="00E24206"/>
    <w:rsid w:val="00E25237"/>
    <w:rsid w:val="00E261BD"/>
    <w:rsid w:val="00E262E2"/>
    <w:rsid w:val="00E26866"/>
    <w:rsid w:val="00E3071E"/>
    <w:rsid w:val="00E31050"/>
    <w:rsid w:val="00E31649"/>
    <w:rsid w:val="00E322A7"/>
    <w:rsid w:val="00E32C37"/>
    <w:rsid w:val="00E3319A"/>
    <w:rsid w:val="00E3325A"/>
    <w:rsid w:val="00E34518"/>
    <w:rsid w:val="00E3510F"/>
    <w:rsid w:val="00E351ED"/>
    <w:rsid w:val="00E3541D"/>
    <w:rsid w:val="00E35B82"/>
    <w:rsid w:val="00E35F03"/>
    <w:rsid w:val="00E3614D"/>
    <w:rsid w:val="00E3717B"/>
    <w:rsid w:val="00E4047A"/>
    <w:rsid w:val="00E40D84"/>
    <w:rsid w:val="00E4116E"/>
    <w:rsid w:val="00E41EE9"/>
    <w:rsid w:val="00E42033"/>
    <w:rsid w:val="00E4260A"/>
    <w:rsid w:val="00E42BBF"/>
    <w:rsid w:val="00E42CA5"/>
    <w:rsid w:val="00E42EDB"/>
    <w:rsid w:val="00E4304D"/>
    <w:rsid w:val="00E43706"/>
    <w:rsid w:val="00E438C1"/>
    <w:rsid w:val="00E43A9C"/>
    <w:rsid w:val="00E43BD6"/>
    <w:rsid w:val="00E44F98"/>
    <w:rsid w:val="00E45708"/>
    <w:rsid w:val="00E462D2"/>
    <w:rsid w:val="00E46FA6"/>
    <w:rsid w:val="00E4700C"/>
    <w:rsid w:val="00E47992"/>
    <w:rsid w:val="00E479F3"/>
    <w:rsid w:val="00E51900"/>
    <w:rsid w:val="00E519DF"/>
    <w:rsid w:val="00E51C36"/>
    <w:rsid w:val="00E521A9"/>
    <w:rsid w:val="00E5274E"/>
    <w:rsid w:val="00E53943"/>
    <w:rsid w:val="00E53CF2"/>
    <w:rsid w:val="00E543FC"/>
    <w:rsid w:val="00E54447"/>
    <w:rsid w:val="00E546E5"/>
    <w:rsid w:val="00E547A8"/>
    <w:rsid w:val="00E5524A"/>
    <w:rsid w:val="00E55312"/>
    <w:rsid w:val="00E553B0"/>
    <w:rsid w:val="00E55467"/>
    <w:rsid w:val="00E55589"/>
    <w:rsid w:val="00E55E29"/>
    <w:rsid w:val="00E56165"/>
    <w:rsid w:val="00E56B95"/>
    <w:rsid w:val="00E574D4"/>
    <w:rsid w:val="00E57607"/>
    <w:rsid w:val="00E60F1B"/>
    <w:rsid w:val="00E6149D"/>
    <w:rsid w:val="00E61B20"/>
    <w:rsid w:val="00E62303"/>
    <w:rsid w:val="00E62BC1"/>
    <w:rsid w:val="00E62C54"/>
    <w:rsid w:val="00E63161"/>
    <w:rsid w:val="00E632F6"/>
    <w:rsid w:val="00E6393B"/>
    <w:rsid w:val="00E6459C"/>
    <w:rsid w:val="00E65688"/>
    <w:rsid w:val="00E65A78"/>
    <w:rsid w:val="00E65B13"/>
    <w:rsid w:val="00E663E3"/>
    <w:rsid w:val="00E66408"/>
    <w:rsid w:val="00E672C0"/>
    <w:rsid w:val="00E67322"/>
    <w:rsid w:val="00E67C43"/>
    <w:rsid w:val="00E703F3"/>
    <w:rsid w:val="00E706DC"/>
    <w:rsid w:val="00E70A29"/>
    <w:rsid w:val="00E71E3A"/>
    <w:rsid w:val="00E72C61"/>
    <w:rsid w:val="00E72E55"/>
    <w:rsid w:val="00E734B8"/>
    <w:rsid w:val="00E737DE"/>
    <w:rsid w:val="00E73E0B"/>
    <w:rsid w:val="00E73EAB"/>
    <w:rsid w:val="00E745C9"/>
    <w:rsid w:val="00E74CAD"/>
    <w:rsid w:val="00E75A95"/>
    <w:rsid w:val="00E75B44"/>
    <w:rsid w:val="00E762BB"/>
    <w:rsid w:val="00E76350"/>
    <w:rsid w:val="00E7649F"/>
    <w:rsid w:val="00E764EB"/>
    <w:rsid w:val="00E769EE"/>
    <w:rsid w:val="00E76EF4"/>
    <w:rsid w:val="00E775CD"/>
    <w:rsid w:val="00E77E81"/>
    <w:rsid w:val="00E80490"/>
    <w:rsid w:val="00E816E6"/>
    <w:rsid w:val="00E81A09"/>
    <w:rsid w:val="00E81FFB"/>
    <w:rsid w:val="00E82438"/>
    <w:rsid w:val="00E8339E"/>
    <w:rsid w:val="00E834DE"/>
    <w:rsid w:val="00E83FE8"/>
    <w:rsid w:val="00E84195"/>
    <w:rsid w:val="00E846F7"/>
    <w:rsid w:val="00E8484F"/>
    <w:rsid w:val="00E84D7E"/>
    <w:rsid w:val="00E850AE"/>
    <w:rsid w:val="00E85463"/>
    <w:rsid w:val="00E85CA2"/>
    <w:rsid w:val="00E8611E"/>
    <w:rsid w:val="00E86447"/>
    <w:rsid w:val="00E86484"/>
    <w:rsid w:val="00E86839"/>
    <w:rsid w:val="00E86FBB"/>
    <w:rsid w:val="00E87FF3"/>
    <w:rsid w:val="00E9040A"/>
    <w:rsid w:val="00E911F0"/>
    <w:rsid w:val="00E91D6A"/>
    <w:rsid w:val="00E923D1"/>
    <w:rsid w:val="00E93452"/>
    <w:rsid w:val="00E94322"/>
    <w:rsid w:val="00E946B0"/>
    <w:rsid w:val="00E946BE"/>
    <w:rsid w:val="00E9506D"/>
    <w:rsid w:val="00E962DE"/>
    <w:rsid w:val="00E96332"/>
    <w:rsid w:val="00E9668A"/>
    <w:rsid w:val="00E9690D"/>
    <w:rsid w:val="00E96FA4"/>
    <w:rsid w:val="00E9743B"/>
    <w:rsid w:val="00E97D9C"/>
    <w:rsid w:val="00EA01A2"/>
    <w:rsid w:val="00EA02BD"/>
    <w:rsid w:val="00EA0426"/>
    <w:rsid w:val="00EA0D20"/>
    <w:rsid w:val="00EA1287"/>
    <w:rsid w:val="00EA14B3"/>
    <w:rsid w:val="00EA208C"/>
    <w:rsid w:val="00EA2483"/>
    <w:rsid w:val="00EA2994"/>
    <w:rsid w:val="00EA2E73"/>
    <w:rsid w:val="00EA3023"/>
    <w:rsid w:val="00EA41C6"/>
    <w:rsid w:val="00EA4580"/>
    <w:rsid w:val="00EA4D13"/>
    <w:rsid w:val="00EA54B8"/>
    <w:rsid w:val="00EA5EC3"/>
    <w:rsid w:val="00EA69E0"/>
    <w:rsid w:val="00EA6B09"/>
    <w:rsid w:val="00EA7D51"/>
    <w:rsid w:val="00EB12C7"/>
    <w:rsid w:val="00EB1803"/>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0D44"/>
    <w:rsid w:val="00EC1F3A"/>
    <w:rsid w:val="00EC209B"/>
    <w:rsid w:val="00EC20BB"/>
    <w:rsid w:val="00EC2324"/>
    <w:rsid w:val="00EC296D"/>
    <w:rsid w:val="00EC2BA0"/>
    <w:rsid w:val="00EC2DED"/>
    <w:rsid w:val="00EC37B9"/>
    <w:rsid w:val="00EC38C9"/>
    <w:rsid w:val="00EC4D7C"/>
    <w:rsid w:val="00EC4E6E"/>
    <w:rsid w:val="00EC54E0"/>
    <w:rsid w:val="00EC554E"/>
    <w:rsid w:val="00EC5F98"/>
    <w:rsid w:val="00EC68F4"/>
    <w:rsid w:val="00EC6EC2"/>
    <w:rsid w:val="00EC7A58"/>
    <w:rsid w:val="00ED0E7E"/>
    <w:rsid w:val="00ED1310"/>
    <w:rsid w:val="00ED15FF"/>
    <w:rsid w:val="00ED25E5"/>
    <w:rsid w:val="00ED297F"/>
    <w:rsid w:val="00ED353A"/>
    <w:rsid w:val="00ED3D34"/>
    <w:rsid w:val="00ED3EFB"/>
    <w:rsid w:val="00ED40D6"/>
    <w:rsid w:val="00ED4872"/>
    <w:rsid w:val="00ED67D5"/>
    <w:rsid w:val="00ED6B78"/>
    <w:rsid w:val="00ED7BD4"/>
    <w:rsid w:val="00EE0471"/>
    <w:rsid w:val="00EE0B5E"/>
    <w:rsid w:val="00EE0E34"/>
    <w:rsid w:val="00EE2122"/>
    <w:rsid w:val="00EE258A"/>
    <w:rsid w:val="00EE2794"/>
    <w:rsid w:val="00EE2E84"/>
    <w:rsid w:val="00EE2F18"/>
    <w:rsid w:val="00EE3B00"/>
    <w:rsid w:val="00EE40E2"/>
    <w:rsid w:val="00EE41AA"/>
    <w:rsid w:val="00EE4213"/>
    <w:rsid w:val="00EE4D31"/>
    <w:rsid w:val="00EE63B3"/>
    <w:rsid w:val="00EE6925"/>
    <w:rsid w:val="00EE6C72"/>
    <w:rsid w:val="00EE72A5"/>
    <w:rsid w:val="00EE744C"/>
    <w:rsid w:val="00EE7DA8"/>
    <w:rsid w:val="00EF058D"/>
    <w:rsid w:val="00EF0603"/>
    <w:rsid w:val="00EF0EEC"/>
    <w:rsid w:val="00EF229B"/>
    <w:rsid w:val="00EF22B4"/>
    <w:rsid w:val="00EF2708"/>
    <w:rsid w:val="00EF2956"/>
    <w:rsid w:val="00EF2FA7"/>
    <w:rsid w:val="00EF34E3"/>
    <w:rsid w:val="00EF37EA"/>
    <w:rsid w:val="00EF3948"/>
    <w:rsid w:val="00EF4067"/>
    <w:rsid w:val="00EF47F4"/>
    <w:rsid w:val="00EF4B10"/>
    <w:rsid w:val="00EF59CC"/>
    <w:rsid w:val="00EF5ECD"/>
    <w:rsid w:val="00EF634A"/>
    <w:rsid w:val="00EF64D5"/>
    <w:rsid w:val="00EF64E3"/>
    <w:rsid w:val="00EF72B9"/>
    <w:rsid w:val="00EF7342"/>
    <w:rsid w:val="00EF73CB"/>
    <w:rsid w:val="00EF751E"/>
    <w:rsid w:val="00EF7CC1"/>
    <w:rsid w:val="00EF7F35"/>
    <w:rsid w:val="00F00447"/>
    <w:rsid w:val="00F0091D"/>
    <w:rsid w:val="00F00A04"/>
    <w:rsid w:val="00F00A0F"/>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6A"/>
    <w:rsid w:val="00F122F5"/>
    <w:rsid w:val="00F13549"/>
    <w:rsid w:val="00F146E3"/>
    <w:rsid w:val="00F147A8"/>
    <w:rsid w:val="00F147C7"/>
    <w:rsid w:val="00F14AD0"/>
    <w:rsid w:val="00F14BA9"/>
    <w:rsid w:val="00F14DDA"/>
    <w:rsid w:val="00F15357"/>
    <w:rsid w:val="00F15456"/>
    <w:rsid w:val="00F15849"/>
    <w:rsid w:val="00F15B64"/>
    <w:rsid w:val="00F16681"/>
    <w:rsid w:val="00F16AB7"/>
    <w:rsid w:val="00F16C59"/>
    <w:rsid w:val="00F20B53"/>
    <w:rsid w:val="00F20F39"/>
    <w:rsid w:val="00F21002"/>
    <w:rsid w:val="00F21068"/>
    <w:rsid w:val="00F210EE"/>
    <w:rsid w:val="00F21411"/>
    <w:rsid w:val="00F214F4"/>
    <w:rsid w:val="00F21CAA"/>
    <w:rsid w:val="00F22245"/>
    <w:rsid w:val="00F22632"/>
    <w:rsid w:val="00F22A28"/>
    <w:rsid w:val="00F22D8E"/>
    <w:rsid w:val="00F2312E"/>
    <w:rsid w:val="00F24350"/>
    <w:rsid w:val="00F24365"/>
    <w:rsid w:val="00F24E47"/>
    <w:rsid w:val="00F2517E"/>
    <w:rsid w:val="00F2526F"/>
    <w:rsid w:val="00F25EF1"/>
    <w:rsid w:val="00F263DA"/>
    <w:rsid w:val="00F27611"/>
    <w:rsid w:val="00F2796F"/>
    <w:rsid w:val="00F27C96"/>
    <w:rsid w:val="00F3052B"/>
    <w:rsid w:val="00F3116C"/>
    <w:rsid w:val="00F31F3F"/>
    <w:rsid w:val="00F3273F"/>
    <w:rsid w:val="00F3280D"/>
    <w:rsid w:val="00F32E87"/>
    <w:rsid w:val="00F33279"/>
    <w:rsid w:val="00F3380D"/>
    <w:rsid w:val="00F348F6"/>
    <w:rsid w:val="00F359EE"/>
    <w:rsid w:val="00F36F76"/>
    <w:rsid w:val="00F37156"/>
    <w:rsid w:val="00F3776B"/>
    <w:rsid w:val="00F37F61"/>
    <w:rsid w:val="00F40CB4"/>
    <w:rsid w:val="00F41280"/>
    <w:rsid w:val="00F41391"/>
    <w:rsid w:val="00F41861"/>
    <w:rsid w:val="00F41BEF"/>
    <w:rsid w:val="00F42333"/>
    <w:rsid w:val="00F423D4"/>
    <w:rsid w:val="00F431B0"/>
    <w:rsid w:val="00F431B5"/>
    <w:rsid w:val="00F433E4"/>
    <w:rsid w:val="00F43CA4"/>
    <w:rsid w:val="00F44B35"/>
    <w:rsid w:val="00F4500B"/>
    <w:rsid w:val="00F451C3"/>
    <w:rsid w:val="00F451F0"/>
    <w:rsid w:val="00F4592C"/>
    <w:rsid w:val="00F459C4"/>
    <w:rsid w:val="00F45EF0"/>
    <w:rsid w:val="00F45F0A"/>
    <w:rsid w:val="00F464D5"/>
    <w:rsid w:val="00F46596"/>
    <w:rsid w:val="00F47335"/>
    <w:rsid w:val="00F474CA"/>
    <w:rsid w:val="00F47A7B"/>
    <w:rsid w:val="00F5059C"/>
    <w:rsid w:val="00F50717"/>
    <w:rsid w:val="00F50C5D"/>
    <w:rsid w:val="00F511FC"/>
    <w:rsid w:val="00F5141A"/>
    <w:rsid w:val="00F51F8F"/>
    <w:rsid w:val="00F524DD"/>
    <w:rsid w:val="00F52540"/>
    <w:rsid w:val="00F5254B"/>
    <w:rsid w:val="00F52B71"/>
    <w:rsid w:val="00F52E25"/>
    <w:rsid w:val="00F52EAD"/>
    <w:rsid w:val="00F53336"/>
    <w:rsid w:val="00F53997"/>
    <w:rsid w:val="00F54337"/>
    <w:rsid w:val="00F54774"/>
    <w:rsid w:val="00F54BF2"/>
    <w:rsid w:val="00F54C64"/>
    <w:rsid w:val="00F54C95"/>
    <w:rsid w:val="00F551AF"/>
    <w:rsid w:val="00F55861"/>
    <w:rsid w:val="00F56797"/>
    <w:rsid w:val="00F572F8"/>
    <w:rsid w:val="00F573E8"/>
    <w:rsid w:val="00F57DDC"/>
    <w:rsid w:val="00F60158"/>
    <w:rsid w:val="00F60503"/>
    <w:rsid w:val="00F60583"/>
    <w:rsid w:val="00F6101B"/>
    <w:rsid w:val="00F62098"/>
    <w:rsid w:val="00F623FB"/>
    <w:rsid w:val="00F62F0E"/>
    <w:rsid w:val="00F63CB1"/>
    <w:rsid w:val="00F64508"/>
    <w:rsid w:val="00F64F03"/>
    <w:rsid w:val="00F655C5"/>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EAA"/>
    <w:rsid w:val="00F75F5C"/>
    <w:rsid w:val="00F76587"/>
    <w:rsid w:val="00F77321"/>
    <w:rsid w:val="00F807BB"/>
    <w:rsid w:val="00F80997"/>
    <w:rsid w:val="00F81CB9"/>
    <w:rsid w:val="00F82044"/>
    <w:rsid w:val="00F82540"/>
    <w:rsid w:val="00F827CE"/>
    <w:rsid w:val="00F829ED"/>
    <w:rsid w:val="00F83D19"/>
    <w:rsid w:val="00F83D7F"/>
    <w:rsid w:val="00F845C8"/>
    <w:rsid w:val="00F849C4"/>
    <w:rsid w:val="00F84A43"/>
    <w:rsid w:val="00F850D1"/>
    <w:rsid w:val="00F85219"/>
    <w:rsid w:val="00F85941"/>
    <w:rsid w:val="00F85B01"/>
    <w:rsid w:val="00F85C9F"/>
    <w:rsid w:val="00F85E50"/>
    <w:rsid w:val="00F86170"/>
    <w:rsid w:val="00F86B9F"/>
    <w:rsid w:val="00F86E43"/>
    <w:rsid w:val="00F872C7"/>
    <w:rsid w:val="00F875A7"/>
    <w:rsid w:val="00F87942"/>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C5D"/>
    <w:rsid w:val="00F97E73"/>
    <w:rsid w:val="00FA0080"/>
    <w:rsid w:val="00FA032B"/>
    <w:rsid w:val="00FA1230"/>
    <w:rsid w:val="00FA15F5"/>
    <w:rsid w:val="00FA184C"/>
    <w:rsid w:val="00FA2067"/>
    <w:rsid w:val="00FA21DE"/>
    <w:rsid w:val="00FA26E5"/>
    <w:rsid w:val="00FA315F"/>
    <w:rsid w:val="00FA36C7"/>
    <w:rsid w:val="00FA3E71"/>
    <w:rsid w:val="00FA4F46"/>
    <w:rsid w:val="00FA504A"/>
    <w:rsid w:val="00FA531D"/>
    <w:rsid w:val="00FA66AC"/>
    <w:rsid w:val="00FA70F9"/>
    <w:rsid w:val="00FA7362"/>
    <w:rsid w:val="00FA7EE8"/>
    <w:rsid w:val="00FB0FFC"/>
    <w:rsid w:val="00FB3622"/>
    <w:rsid w:val="00FB40F6"/>
    <w:rsid w:val="00FB45E9"/>
    <w:rsid w:val="00FB4B91"/>
    <w:rsid w:val="00FB4FC3"/>
    <w:rsid w:val="00FB5DC3"/>
    <w:rsid w:val="00FB5DC8"/>
    <w:rsid w:val="00FB63A7"/>
    <w:rsid w:val="00FB648F"/>
    <w:rsid w:val="00FB64EB"/>
    <w:rsid w:val="00FB68CF"/>
    <w:rsid w:val="00FB6CE1"/>
    <w:rsid w:val="00FB6E3A"/>
    <w:rsid w:val="00FB70AE"/>
    <w:rsid w:val="00FB755D"/>
    <w:rsid w:val="00FB7B0C"/>
    <w:rsid w:val="00FB7C87"/>
    <w:rsid w:val="00FB7CA4"/>
    <w:rsid w:val="00FC05A7"/>
    <w:rsid w:val="00FC0B2D"/>
    <w:rsid w:val="00FC0F3F"/>
    <w:rsid w:val="00FC1666"/>
    <w:rsid w:val="00FC3CA4"/>
    <w:rsid w:val="00FC3D3D"/>
    <w:rsid w:val="00FC41FE"/>
    <w:rsid w:val="00FC4304"/>
    <w:rsid w:val="00FC45FC"/>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0B9"/>
    <w:rsid w:val="00FD30BA"/>
    <w:rsid w:val="00FD3207"/>
    <w:rsid w:val="00FD3461"/>
    <w:rsid w:val="00FD377C"/>
    <w:rsid w:val="00FD3969"/>
    <w:rsid w:val="00FD3ACD"/>
    <w:rsid w:val="00FD3DA0"/>
    <w:rsid w:val="00FD4448"/>
    <w:rsid w:val="00FD5425"/>
    <w:rsid w:val="00FD55DC"/>
    <w:rsid w:val="00FD57EA"/>
    <w:rsid w:val="00FD5A87"/>
    <w:rsid w:val="00FD5D2B"/>
    <w:rsid w:val="00FD5EE2"/>
    <w:rsid w:val="00FD5F3F"/>
    <w:rsid w:val="00FD642E"/>
    <w:rsid w:val="00FD6994"/>
    <w:rsid w:val="00FD7198"/>
    <w:rsid w:val="00FD7375"/>
    <w:rsid w:val="00FD784B"/>
    <w:rsid w:val="00FD7B83"/>
    <w:rsid w:val="00FE0AF3"/>
    <w:rsid w:val="00FE0BD4"/>
    <w:rsid w:val="00FE0DE4"/>
    <w:rsid w:val="00FE171F"/>
    <w:rsid w:val="00FE1863"/>
    <w:rsid w:val="00FE21BE"/>
    <w:rsid w:val="00FE223D"/>
    <w:rsid w:val="00FE27EB"/>
    <w:rsid w:val="00FE33B1"/>
    <w:rsid w:val="00FE3F8B"/>
    <w:rsid w:val="00FE3FF4"/>
    <w:rsid w:val="00FE44DC"/>
    <w:rsid w:val="00FE55DF"/>
    <w:rsid w:val="00FE581E"/>
    <w:rsid w:val="00FE5A86"/>
    <w:rsid w:val="00FE5B3F"/>
    <w:rsid w:val="00FE6F58"/>
    <w:rsid w:val="00FE74D3"/>
    <w:rsid w:val="00FF014A"/>
    <w:rsid w:val="00FF021F"/>
    <w:rsid w:val="00FF08FA"/>
    <w:rsid w:val="00FF0B4E"/>
    <w:rsid w:val="00FF16C4"/>
    <w:rsid w:val="00FF1C74"/>
    <w:rsid w:val="00FF1FAC"/>
    <w:rsid w:val="00FF306E"/>
    <w:rsid w:val="00FF3481"/>
    <w:rsid w:val="00FF3AA1"/>
    <w:rsid w:val="00FF43D6"/>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C3C25DDC-28DF-4041-B210-D974200D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81116">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188766148">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37995056">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79125551">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5790220">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622296281">
      <w:bodyDiv w:val="1"/>
      <w:marLeft w:val="0"/>
      <w:marRight w:val="0"/>
      <w:marTop w:val="0"/>
      <w:marBottom w:val="0"/>
      <w:divBdr>
        <w:top w:val="none" w:sz="0" w:space="0" w:color="auto"/>
        <w:left w:val="none" w:sz="0" w:space="0" w:color="auto"/>
        <w:bottom w:val="none" w:sz="0" w:space="0" w:color="auto"/>
        <w:right w:val="none" w:sz="0" w:space="0" w:color="auto"/>
      </w:divBdr>
    </w:div>
    <w:div w:id="1743672699">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9e784fe0e3f929e54debece851ae55d5">
  <xsd:schema xmlns:xsd="http://www.w3.org/2001/XMLSchema" xmlns:xs="http://www.w3.org/2001/XMLSchema" xmlns:p="http://schemas.microsoft.com/office/2006/metadata/properties" xmlns:ns2="03337b29-643e-41a8-a7d3-667909b1d938" targetNamespace="http://schemas.microsoft.com/office/2006/metadata/properties" ma:root="true" ma:fieldsID="a71962e088950fa28c406640f90b7523"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6EFB3C-BA7D-461A-AA43-177A5833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4.xml><?xml version="1.0" encoding="utf-8"?>
<ds:datastoreItem xmlns:ds="http://schemas.openxmlformats.org/officeDocument/2006/customXml" ds:itemID="{609E40D5-767B-4B8E-8986-98F40C054BF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41</TotalTime>
  <Pages>13</Pages>
  <Words>3253</Words>
  <Characters>19149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22358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Chadaphorn, Thammasakulsajja</cp:lastModifiedBy>
  <cp:revision>49</cp:revision>
  <cp:lastPrinted>2025-08-13T06:54:00Z</cp:lastPrinted>
  <dcterms:created xsi:type="dcterms:W3CDTF">2025-08-07T13:37:00Z</dcterms:created>
  <dcterms:modified xsi:type="dcterms:W3CDTF">2025-08-13T07:02:00Z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