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3ACAE" w14:textId="13ABB70E" w:rsidR="009E45D4" w:rsidRPr="00E10ABD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E10ABD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E10ABD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E10ABD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E10ABD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Pr="00E10ABD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 w:rsidRPr="00E10ABD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Pr="00E10ABD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E10ABD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10ABD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E10ABD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 w:rsidRPr="00E10ABD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F600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43D5FC0F" w14:textId="0050A806" w:rsidR="00DF7DF0" w:rsidRPr="00E10ABD" w:rsidRDefault="00DF7DF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10ABD">
        <w:rPr>
          <w:rFonts w:asciiTheme="majorBidi" w:hAnsi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  <w:r w:rsidRPr="00E10ABD">
        <w:rPr>
          <w:rFonts w:asciiTheme="majorBidi" w:hAnsiTheme="majorBidi"/>
          <w:sz w:val="30"/>
          <w:szCs w:val="30"/>
          <w:cs/>
          <w:lang w:bidi="th-TH"/>
        </w:rPr>
        <w:tab/>
      </w:r>
    </w:p>
    <w:p w14:paraId="10CC8491" w14:textId="06D7B6A3" w:rsidR="00EB56A1" w:rsidRPr="00E10ABD" w:rsidRDefault="00EB56A1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10A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เงินลงทุนในบริษัทร่วม</w:t>
      </w:r>
    </w:p>
    <w:p w14:paraId="7ADAEEF8" w14:textId="1C865180" w:rsidR="005B3738" w:rsidRPr="00BE15D4" w:rsidRDefault="004762B0" w:rsidP="00BE15D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E15D4">
        <w:rPr>
          <w:rFonts w:asciiTheme="majorBidi" w:hAnsiTheme="majorBidi" w:cstheme="majorBidi"/>
          <w:sz w:val="30"/>
          <w:szCs w:val="30"/>
          <w:cs/>
          <w:lang w:bidi="th-TH"/>
        </w:rPr>
        <w:t>ที่ดิน</w:t>
      </w:r>
      <w:r w:rsidRPr="00BE15D4">
        <w:rPr>
          <w:rFonts w:asciiTheme="majorBidi" w:hAnsiTheme="majorBidi" w:cstheme="majorBidi"/>
          <w:sz w:val="30"/>
          <w:szCs w:val="30"/>
        </w:rPr>
        <w:t xml:space="preserve"> </w:t>
      </w:r>
      <w:r w:rsidRPr="00BE15D4">
        <w:rPr>
          <w:rFonts w:asciiTheme="majorBidi" w:hAnsiTheme="majorBidi" w:cstheme="majorBidi"/>
          <w:sz w:val="30"/>
          <w:szCs w:val="30"/>
          <w:cs/>
          <w:lang w:bidi="th-TH"/>
        </w:rPr>
        <w:t>อาคารและอุปกรณ์</w:t>
      </w:r>
    </w:p>
    <w:p w14:paraId="6118A484" w14:textId="7A78873B" w:rsidR="00C45349" w:rsidRPr="00E10ABD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2711E5DD" w14:textId="2871E062" w:rsidR="009E45D4" w:rsidRPr="00E10ABD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2DC7E31" w14:textId="26308201" w:rsidR="00425626" w:rsidRPr="00E10ABD" w:rsidRDefault="00425626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10A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387343DF" w14:textId="709D865E" w:rsidR="001C2C9E" w:rsidRPr="00E10ABD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10ABD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7508F971" w:rsidR="009E45D4" w:rsidRPr="00E10ABD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E6810" w:rsidRPr="00E10ABD">
        <w:rPr>
          <w:rFonts w:asciiTheme="majorBidi" w:hAnsiTheme="majorBidi" w:cstheme="majorBidi" w:hint="cs"/>
          <w:sz w:val="30"/>
          <w:szCs w:val="30"/>
          <w:cs/>
          <w:lang w:bidi="th-TH"/>
        </w:rPr>
        <w:t>บุคคลหรือ</w:t>
      </w:r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4389F76C" w14:textId="571BBF81" w:rsidR="000607A6" w:rsidRPr="00E10ABD" w:rsidRDefault="000607A6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10ABD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="00647A94" w:rsidRPr="00E10ABD">
        <w:rPr>
          <w:rFonts w:asciiTheme="majorBidi" w:hAnsiTheme="majorBidi" w:cstheme="majorBidi" w:hint="cs"/>
          <w:sz w:val="30"/>
          <w:szCs w:val="30"/>
          <w:cs/>
          <w:lang w:bidi="th-TH"/>
        </w:rPr>
        <w:t>ดีความ</w:t>
      </w:r>
    </w:p>
    <w:p w14:paraId="7AD124DF" w14:textId="44B75068" w:rsidR="00026F25" w:rsidRPr="00E10ABD" w:rsidRDefault="008D63EC" w:rsidP="00647A9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E10ABD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14:paraId="7E00FD58" w14:textId="61B4E6D1" w:rsidR="00404D39" w:rsidRPr="00E10ABD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bookmarkEnd w:id="0"/>
    <w:p w14:paraId="1CF03CFC" w14:textId="3E54DC25" w:rsidR="009E45D4" w:rsidRPr="00E10ABD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E10ABD">
        <w:rPr>
          <w:rFonts w:asciiTheme="majorBidi" w:hAnsiTheme="majorBidi" w:cstheme="majorBidi"/>
          <w:cs/>
        </w:rPr>
        <w:br w:type="page"/>
      </w:r>
      <w:r w:rsidRPr="00E10ABD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E10ABD">
        <w:rPr>
          <w:rFonts w:asciiTheme="majorBidi" w:hAnsiTheme="majorBidi" w:cstheme="majorBidi" w:hint="cs"/>
          <w:cs/>
        </w:rPr>
        <w:t>ระหว่างกาล</w:t>
      </w:r>
      <w:r w:rsidRPr="00E10ABD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E10ABD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BFACDBD" w14:textId="246F9C43" w:rsidR="00ED3704" w:rsidRPr="00E10ABD" w:rsidRDefault="004762B0" w:rsidP="00ED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E10ABD">
        <w:rPr>
          <w:rFonts w:asciiTheme="majorBidi" w:hAnsiTheme="majorBidi" w:cstheme="majorBidi"/>
          <w:cs/>
        </w:rPr>
        <w:t>งบการเงิน</w:t>
      </w:r>
      <w:r w:rsidR="00C17493" w:rsidRPr="00E10ABD">
        <w:rPr>
          <w:rFonts w:asciiTheme="majorBidi" w:hAnsiTheme="majorBidi" w:cstheme="majorBidi" w:hint="cs"/>
          <w:cs/>
        </w:rPr>
        <w:t>ระหว่างกาล</w:t>
      </w:r>
      <w:r w:rsidRPr="00E10ABD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นี้ได้รับอนุมัติให้ออกงบการเงินจากคณะกรรมการบริษัทเมื่อวันที่</w:t>
      </w:r>
      <w:r w:rsidR="001305FE" w:rsidRPr="00E10ABD">
        <w:rPr>
          <w:rFonts w:asciiTheme="majorBidi" w:hAnsiTheme="majorBidi" w:cstheme="majorBidi"/>
        </w:rPr>
        <w:t xml:space="preserve"> </w:t>
      </w:r>
      <w:r w:rsidR="009F64A7" w:rsidRPr="00E10ABD">
        <w:rPr>
          <w:rFonts w:asciiTheme="majorBidi" w:hAnsiTheme="majorBidi" w:cstheme="majorBidi"/>
        </w:rPr>
        <w:t>5</w:t>
      </w:r>
      <w:r w:rsidR="00ED3704" w:rsidRPr="00E10ABD">
        <w:rPr>
          <w:rFonts w:asciiTheme="majorBidi" w:hAnsiTheme="majorBidi" w:cstheme="majorBidi"/>
        </w:rPr>
        <w:t xml:space="preserve"> </w:t>
      </w:r>
      <w:r w:rsidR="00ED3704" w:rsidRPr="00E10ABD">
        <w:rPr>
          <w:rFonts w:asciiTheme="majorBidi" w:hAnsiTheme="majorBidi" w:cstheme="majorBidi"/>
          <w:cs/>
        </w:rPr>
        <w:t xml:space="preserve">สิงหาคม </w:t>
      </w:r>
      <w:r w:rsidR="00ED3704" w:rsidRPr="00E10ABD">
        <w:rPr>
          <w:rFonts w:asciiTheme="majorBidi" w:hAnsiTheme="majorBidi" w:cstheme="majorBidi"/>
        </w:rPr>
        <w:t>256</w:t>
      </w:r>
      <w:r w:rsidR="009F64A7" w:rsidRPr="00E10ABD">
        <w:rPr>
          <w:rFonts w:asciiTheme="majorBidi" w:hAnsiTheme="majorBidi" w:cstheme="majorBidi"/>
        </w:rPr>
        <w:t>8</w:t>
      </w:r>
    </w:p>
    <w:p w14:paraId="2A1AD09A" w14:textId="0FB3B5D6" w:rsidR="00626A0F" w:rsidRPr="00E10ABD" w:rsidRDefault="00626A0F" w:rsidP="00ED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6BC7F39D" w14:textId="502A285E" w:rsidR="00AB0686" w:rsidRPr="00E10ABD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E10ABD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04F9CE79" w14:textId="77777777" w:rsidR="00D4157E" w:rsidRPr="00E10ABD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6C9A757F" w14:textId="77777777" w:rsidR="009F64A7" w:rsidRPr="00E10ABD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E10ABD">
        <w:rPr>
          <w:cs/>
        </w:rPr>
        <w:t>งบการเงินระหว่างกาล</w:t>
      </w:r>
      <w:r w:rsidRPr="00E10ABD">
        <w:rPr>
          <w:rFonts w:hint="cs"/>
          <w:cs/>
        </w:rPr>
        <w:t>แบบย่อ</w:t>
      </w:r>
      <w:r w:rsidRPr="00E10ABD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E10ABD">
        <w:br/>
      </w:r>
      <w:r w:rsidRPr="00E10ABD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10ABD">
        <w:t xml:space="preserve">34 </w:t>
      </w:r>
      <w:r w:rsidRPr="00E10ABD">
        <w:rPr>
          <w:cs/>
        </w:rPr>
        <w:t xml:space="preserve">เรื่อง </w:t>
      </w:r>
      <w:r w:rsidRPr="00E10ABD">
        <w:rPr>
          <w:i/>
          <w:iCs/>
          <w:cs/>
        </w:rPr>
        <w:t>การรายงานทางการเงินระหว่างกาล</w:t>
      </w:r>
      <w:r w:rsidRPr="00E10ABD">
        <w:rPr>
          <w:cs/>
        </w:rPr>
        <w:t xml:space="preserve"> </w:t>
      </w:r>
      <w:r w:rsidRPr="00E10ABD">
        <w:t xml:space="preserve"> </w:t>
      </w:r>
      <w:r w:rsidRPr="00E10ABD">
        <w:rPr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10ABD">
        <w:t xml:space="preserve"> </w:t>
      </w:r>
      <w:r w:rsidRPr="00E10ABD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E10ABD">
        <w:t xml:space="preserve">31 </w:t>
      </w:r>
      <w:r w:rsidRPr="00E10ABD">
        <w:rPr>
          <w:cs/>
        </w:rPr>
        <w:t xml:space="preserve">ธันวาคม </w:t>
      </w:r>
      <w:r w:rsidRPr="00E10ABD">
        <w:t>2567</w:t>
      </w:r>
    </w:p>
    <w:p w14:paraId="7C9A8D02" w14:textId="77777777" w:rsidR="009F64A7" w:rsidRPr="00E10ABD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502079F1" w14:textId="77777777" w:rsidR="009F64A7" w:rsidRPr="00E10ABD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E10ABD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E10ABD">
        <w:rPr>
          <w:rFonts w:hint="cs"/>
          <w:cs/>
        </w:rPr>
        <w:t>จ</w:t>
      </w:r>
      <w:r w:rsidRPr="00E10ABD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E10ABD">
        <w:rPr>
          <w:rFonts w:hint="cs"/>
          <w:cs/>
        </w:rPr>
        <w:t>ไม่แตกต่างจากที่ได้อธิบายไว้ใน</w:t>
      </w:r>
      <w:r w:rsidRPr="00E10ABD">
        <w:rPr>
          <w:cs/>
        </w:rPr>
        <w:t xml:space="preserve">งบการเงินสำหรับปีสิ้นสุดวันที่ </w:t>
      </w:r>
      <w:r w:rsidRPr="00E10ABD">
        <w:t xml:space="preserve">31 </w:t>
      </w:r>
      <w:r w:rsidRPr="00E10ABD">
        <w:rPr>
          <w:rFonts w:hint="cs"/>
          <w:cs/>
        </w:rPr>
        <w:t xml:space="preserve">ธันวาคม </w:t>
      </w:r>
      <w:r w:rsidRPr="00E10ABD">
        <w:t>2567</w:t>
      </w:r>
    </w:p>
    <w:p w14:paraId="1668EE18" w14:textId="53CE5720" w:rsidR="00340DB7" w:rsidRPr="00E10ABD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E10ABD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E10ABD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51317353" w:rsidR="0025112D" w:rsidRPr="00E10ABD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10ABD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 w:rsidRPr="00E10ABD">
        <w:rPr>
          <w:rFonts w:asciiTheme="majorBidi" w:hAnsiTheme="majorBidi" w:cstheme="majorBidi" w:hint="cs"/>
          <w:cs/>
        </w:rPr>
        <w:t>งวด</w:t>
      </w:r>
      <w:r w:rsidR="00A26313" w:rsidRPr="00E10ABD">
        <w:rPr>
          <w:rFonts w:asciiTheme="majorBidi" w:hAnsiTheme="majorBidi" w:cstheme="majorBidi" w:hint="cs"/>
          <w:cs/>
        </w:rPr>
        <w:t>หกเดือน</w:t>
      </w:r>
      <w:r w:rsidRPr="00E10ABD">
        <w:rPr>
          <w:rFonts w:asciiTheme="majorBidi" w:hAnsiTheme="majorBidi" w:cstheme="majorBidi"/>
          <w:cs/>
        </w:rPr>
        <w:t xml:space="preserve">สิ้นสุดวันที่ </w:t>
      </w:r>
      <w:r w:rsidR="00ED3704" w:rsidRPr="00E10ABD">
        <w:rPr>
          <w:rFonts w:asciiTheme="majorBidi" w:hAnsiTheme="majorBidi" w:cstheme="majorBidi"/>
        </w:rPr>
        <w:t>30</w:t>
      </w:r>
      <w:r w:rsidR="00ED3704" w:rsidRPr="00E10ABD">
        <w:rPr>
          <w:rFonts w:asciiTheme="majorBidi" w:hAnsiTheme="majorBidi" w:cstheme="majorBidi" w:hint="cs"/>
          <w:cs/>
        </w:rPr>
        <w:t xml:space="preserve"> มิถุนายน </w:t>
      </w:r>
      <w:r w:rsidRPr="00E10ABD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E10ABD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</w:p>
    <w:p w14:paraId="795CB1DF" w14:textId="77777777" w:rsidR="00044DC8" w:rsidRPr="00E10ABD" w:rsidRDefault="00044DC8">
      <w:r w:rsidRPr="00E10ABD"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44DC8" w:rsidRPr="00E10ABD" w14:paraId="457E5B12" w14:textId="77777777" w:rsidTr="00CE321B">
        <w:trPr>
          <w:tblHeader/>
        </w:trPr>
        <w:tc>
          <w:tcPr>
            <w:tcW w:w="2267" w:type="pct"/>
          </w:tcPr>
          <w:p w14:paraId="213E8FD2" w14:textId="77777777" w:rsidR="00044DC8" w:rsidRPr="00E10ABD" w:rsidRDefault="00044DC8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</w:tcPr>
          <w:p w14:paraId="78203E75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10AB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</w:tcPr>
          <w:p w14:paraId="0809002D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</w:tcPr>
          <w:p w14:paraId="5C586097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10ABD" w14:paraId="2B874E9E" w14:textId="77777777" w:rsidTr="00CE321B">
        <w:trPr>
          <w:tblHeader/>
        </w:trPr>
        <w:tc>
          <w:tcPr>
            <w:tcW w:w="2267" w:type="pct"/>
          </w:tcPr>
          <w:p w14:paraId="1B788FB1" w14:textId="5523A4E1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1A2510" w:rsidRPr="00BE15D4">
              <w:rPr>
                <w:rFonts w:asciiTheme="majorBidi" w:hAnsiTheme="majorBidi"/>
                <w:b/>
                <w:bCs/>
                <w:i/>
                <w:iCs/>
                <w:sz w:val="32"/>
                <w:szCs w:val="32"/>
              </w:rPr>
              <w:t>30</w:t>
            </w:r>
            <w:r w:rsidRPr="00E10ABD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77" w:type="pct"/>
          </w:tcPr>
          <w:p w14:paraId="7B2D3E15" w14:textId="0348C518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3" w:type="pct"/>
          </w:tcPr>
          <w:p w14:paraId="11B3A21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</w:tcPr>
          <w:p w14:paraId="335E2CF0" w14:textId="70C9A411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" w:type="pct"/>
          </w:tcPr>
          <w:p w14:paraId="3EEED23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B02AE4A" w14:textId="0AC8ED21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6" w:type="pct"/>
          </w:tcPr>
          <w:p w14:paraId="60E53CD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55B52E0" w14:textId="333070D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</w:tr>
      <w:tr w:rsidR="00044DC8" w:rsidRPr="00E10ABD" w14:paraId="1FC7726A" w14:textId="77777777" w:rsidTr="00CE321B">
        <w:trPr>
          <w:tblHeader/>
        </w:trPr>
        <w:tc>
          <w:tcPr>
            <w:tcW w:w="2267" w:type="pct"/>
          </w:tcPr>
          <w:p w14:paraId="00DFC4D1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38E28FF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4DC8" w:rsidRPr="00E10ABD" w14:paraId="7801907B" w14:textId="77777777" w:rsidTr="00CE321B">
        <w:tc>
          <w:tcPr>
            <w:tcW w:w="2267" w:type="pct"/>
          </w:tcPr>
          <w:p w14:paraId="417D1F31" w14:textId="0538AE5B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951DDB" w:rsidRPr="00E10ABD">
              <w:rPr>
                <w:rFonts w:asciiTheme="majorBidi" w:hAnsiTheme="majorBidi" w:cstheme="majorBidi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7822725A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C89DD3B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F90810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B7094D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CD7B8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1C745A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6A8779D" w14:textId="77777777" w:rsidR="00044DC8" w:rsidRPr="00E10ABD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10ABD" w14:paraId="285B10FF" w14:textId="77777777" w:rsidTr="00CE321B">
        <w:tc>
          <w:tcPr>
            <w:tcW w:w="2267" w:type="pct"/>
          </w:tcPr>
          <w:p w14:paraId="6F10C5B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17D7084" w14:textId="5D806B5D" w:rsidR="009F64A7" w:rsidRPr="00E10ABD" w:rsidRDefault="00AD6AD2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4,</w:t>
            </w:r>
            <w:r w:rsidR="00133CAD" w:rsidRPr="00E10ABD">
              <w:rPr>
                <w:rFonts w:asciiTheme="majorBidi" w:hAnsiTheme="majorBidi" w:cstheme="majorBidi"/>
              </w:rPr>
              <w:t>933.46</w:t>
            </w:r>
          </w:p>
        </w:tc>
        <w:tc>
          <w:tcPr>
            <w:tcW w:w="144" w:type="pct"/>
            <w:gridSpan w:val="2"/>
          </w:tcPr>
          <w:p w14:paraId="745267F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6B8437" w14:textId="08B3BADE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5,306.79</w:t>
            </w:r>
          </w:p>
        </w:tc>
        <w:tc>
          <w:tcPr>
            <w:tcW w:w="144" w:type="pct"/>
          </w:tcPr>
          <w:p w14:paraId="6FBBF3D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867259" w14:textId="78275618" w:rsidR="009F64A7" w:rsidRPr="00E10ABD" w:rsidRDefault="00133CAD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78DD81E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CD058E" w14:textId="698FDFD2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2,208.27</w:t>
            </w:r>
          </w:p>
        </w:tc>
      </w:tr>
      <w:tr w:rsidR="009F64A7" w:rsidRPr="00E10ABD" w14:paraId="10D2AE04" w14:textId="77777777" w:rsidTr="00CE321B">
        <w:tc>
          <w:tcPr>
            <w:tcW w:w="2267" w:type="pct"/>
          </w:tcPr>
          <w:p w14:paraId="48A7DC8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AC320D8" w14:textId="22059145" w:rsidR="009F64A7" w:rsidRPr="00E10ABD" w:rsidRDefault="006368DA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34.17</w:t>
            </w:r>
          </w:p>
        </w:tc>
        <w:tc>
          <w:tcPr>
            <w:tcW w:w="144" w:type="pct"/>
            <w:gridSpan w:val="2"/>
          </w:tcPr>
          <w:p w14:paraId="5ACFF27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695533C" w14:textId="1BEC3DCE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13.52</w:t>
            </w:r>
          </w:p>
        </w:tc>
        <w:tc>
          <w:tcPr>
            <w:tcW w:w="144" w:type="pct"/>
          </w:tcPr>
          <w:p w14:paraId="59A711B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0840E" w14:textId="22B720AF" w:rsidR="009F64A7" w:rsidRPr="00E10ABD" w:rsidRDefault="006368DA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6B70BB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49446C" w14:textId="0B382A69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144C6D4D" w14:textId="77777777" w:rsidTr="00CE321B">
        <w:tc>
          <w:tcPr>
            <w:tcW w:w="2267" w:type="pct"/>
          </w:tcPr>
          <w:p w14:paraId="3AE4CECF" w14:textId="442B9A6F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6DEAF31" w14:textId="42356E19" w:rsidR="009F64A7" w:rsidRPr="00E10ABD" w:rsidRDefault="00133CAD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5.33</w:t>
            </w:r>
          </w:p>
        </w:tc>
        <w:tc>
          <w:tcPr>
            <w:tcW w:w="144" w:type="pct"/>
            <w:gridSpan w:val="2"/>
          </w:tcPr>
          <w:p w14:paraId="57F3DC6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AD041" w14:textId="4B14F29D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8.13</w:t>
            </w:r>
          </w:p>
        </w:tc>
        <w:tc>
          <w:tcPr>
            <w:tcW w:w="144" w:type="pct"/>
          </w:tcPr>
          <w:p w14:paraId="53F424F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83B8314" w14:textId="12415B6A" w:rsidR="009F64A7" w:rsidRPr="00E10ABD" w:rsidRDefault="00133CAD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5.11</w:t>
            </w:r>
          </w:p>
        </w:tc>
        <w:tc>
          <w:tcPr>
            <w:tcW w:w="146" w:type="pct"/>
          </w:tcPr>
          <w:p w14:paraId="7E20848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08A4A2D" w14:textId="4A194668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8.02</w:t>
            </w:r>
          </w:p>
        </w:tc>
      </w:tr>
      <w:tr w:rsidR="009F64A7" w:rsidRPr="00E10ABD" w14:paraId="55CC7DAC" w14:textId="77777777" w:rsidTr="00CE321B">
        <w:tc>
          <w:tcPr>
            <w:tcW w:w="2267" w:type="pct"/>
          </w:tcPr>
          <w:p w14:paraId="7D6A8D9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BC5E3C4" w14:textId="136E8207" w:rsidR="009F64A7" w:rsidRPr="00E10ABD" w:rsidRDefault="00E05524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18.22</w:t>
            </w:r>
          </w:p>
        </w:tc>
        <w:tc>
          <w:tcPr>
            <w:tcW w:w="144" w:type="pct"/>
            <w:gridSpan w:val="2"/>
          </w:tcPr>
          <w:p w14:paraId="71BFCC3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0A371D" w14:textId="5451559A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16.04</w:t>
            </w:r>
          </w:p>
        </w:tc>
        <w:tc>
          <w:tcPr>
            <w:tcW w:w="144" w:type="pct"/>
          </w:tcPr>
          <w:p w14:paraId="30F14B5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3E459D1" w14:textId="28507D02" w:rsidR="009F64A7" w:rsidRPr="00E10ABD" w:rsidRDefault="00E05524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9.67</w:t>
            </w:r>
          </w:p>
        </w:tc>
        <w:tc>
          <w:tcPr>
            <w:tcW w:w="146" w:type="pct"/>
          </w:tcPr>
          <w:p w14:paraId="5A56818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3B36F95" w14:textId="3D760E90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14.63</w:t>
            </w:r>
          </w:p>
        </w:tc>
      </w:tr>
      <w:tr w:rsidR="009F64A7" w:rsidRPr="00E10ABD" w14:paraId="2F3616DD" w14:textId="77777777" w:rsidTr="00CE321B">
        <w:tc>
          <w:tcPr>
            <w:tcW w:w="2267" w:type="pct"/>
          </w:tcPr>
          <w:p w14:paraId="26A6182C" w14:textId="697F3302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CFA191D" w14:textId="183C607A" w:rsidR="009F64A7" w:rsidRPr="00E10ABD" w:rsidRDefault="003C7093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65.07</w:t>
            </w:r>
          </w:p>
        </w:tc>
        <w:tc>
          <w:tcPr>
            <w:tcW w:w="144" w:type="pct"/>
            <w:gridSpan w:val="2"/>
          </w:tcPr>
          <w:p w14:paraId="31A2522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36ECED" w14:textId="758757C2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</w:tcPr>
          <w:p w14:paraId="452C078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528BDAC" w14:textId="5C79FA09" w:rsidR="009F64A7" w:rsidRPr="00E10ABD" w:rsidRDefault="003C7093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65.07</w:t>
            </w:r>
          </w:p>
        </w:tc>
        <w:tc>
          <w:tcPr>
            <w:tcW w:w="146" w:type="pct"/>
          </w:tcPr>
          <w:p w14:paraId="4701593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C82B69" w14:textId="6F7C7780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32.53</w:t>
            </w:r>
          </w:p>
        </w:tc>
      </w:tr>
      <w:tr w:rsidR="009F64A7" w:rsidRPr="00E10ABD" w14:paraId="202460FF" w14:textId="77777777" w:rsidTr="00CE321B">
        <w:tc>
          <w:tcPr>
            <w:tcW w:w="2267" w:type="pct"/>
          </w:tcPr>
          <w:p w14:paraId="68F36BA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5D75118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F2E1C3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6FC6DD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D0E126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E45EE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719457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F8BC57F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10ABD" w14:paraId="526D68DA" w14:textId="77777777" w:rsidTr="00CE321B">
        <w:tc>
          <w:tcPr>
            <w:tcW w:w="2267" w:type="pct"/>
          </w:tcPr>
          <w:p w14:paraId="20FE017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4B8AB46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337B78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B885CEF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961FAB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EDC19A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CD1912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B9A14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10ABD" w14:paraId="7E96D51A" w14:textId="77777777" w:rsidTr="00CE321B">
        <w:tc>
          <w:tcPr>
            <w:tcW w:w="2267" w:type="pct"/>
          </w:tcPr>
          <w:p w14:paraId="4A5C4C4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1E7653C" w14:textId="4D5ED5B9" w:rsidR="009F64A7" w:rsidRPr="00E10ABD" w:rsidRDefault="0088126F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527.13</w:t>
            </w:r>
          </w:p>
        </w:tc>
        <w:tc>
          <w:tcPr>
            <w:tcW w:w="144" w:type="pct"/>
            <w:gridSpan w:val="2"/>
          </w:tcPr>
          <w:p w14:paraId="35238B0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99A2C0" w14:textId="5490F2D6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658.94</w:t>
            </w:r>
          </w:p>
        </w:tc>
        <w:tc>
          <w:tcPr>
            <w:tcW w:w="144" w:type="pct"/>
          </w:tcPr>
          <w:p w14:paraId="3405685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814546" w14:textId="351A5D5F" w:rsidR="009F64A7" w:rsidRPr="00E10ABD" w:rsidRDefault="0088126F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4B5C9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2B84E9" w14:textId="70AE823E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421079B4" w14:textId="77777777" w:rsidTr="00CE321B">
        <w:tc>
          <w:tcPr>
            <w:tcW w:w="2267" w:type="pct"/>
          </w:tcPr>
          <w:p w14:paraId="7B7A4D6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1DF7D46A" w14:textId="68A421EA" w:rsidR="009F64A7" w:rsidRPr="00E10ABD" w:rsidRDefault="0088126F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0.39</w:t>
            </w:r>
          </w:p>
        </w:tc>
        <w:tc>
          <w:tcPr>
            <w:tcW w:w="144" w:type="pct"/>
            <w:gridSpan w:val="2"/>
          </w:tcPr>
          <w:p w14:paraId="479CAD5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B1C8DA" w14:textId="1B69EB54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0.33</w:t>
            </w:r>
          </w:p>
        </w:tc>
        <w:tc>
          <w:tcPr>
            <w:tcW w:w="144" w:type="pct"/>
          </w:tcPr>
          <w:p w14:paraId="1F73378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25F1D7" w14:textId="3FBB7BFE" w:rsidR="009F64A7" w:rsidRPr="00E10ABD" w:rsidRDefault="0088126F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4BB76A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C3012A" w14:textId="09AF79C6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6E4A3274" w14:textId="77777777" w:rsidTr="00CE321B">
        <w:tc>
          <w:tcPr>
            <w:tcW w:w="2267" w:type="pct"/>
          </w:tcPr>
          <w:p w14:paraId="5A7645C9" w14:textId="2450E3ED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0660206A" w14:textId="69E431F5" w:rsidR="009F64A7" w:rsidRPr="00E10ABD" w:rsidRDefault="00C86A2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43.38</w:t>
            </w:r>
          </w:p>
        </w:tc>
        <w:tc>
          <w:tcPr>
            <w:tcW w:w="144" w:type="pct"/>
            <w:gridSpan w:val="2"/>
          </w:tcPr>
          <w:p w14:paraId="30C847A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E7237B3" w14:textId="462DD86A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</w:tcPr>
          <w:p w14:paraId="4ECF99E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D511961" w14:textId="18354114" w:rsidR="009F64A7" w:rsidRPr="00E10ABD" w:rsidRDefault="00C86A2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43.38</w:t>
            </w:r>
          </w:p>
        </w:tc>
        <w:tc>
          <w:tcPr>
            <w:tcW w:w="146" w:type="pct"/>
          </w:tcPr>
          <w:p w14:paraId="7B47508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9E8AD38" w14:textId="30E6F4C4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21.61</w:t>
            </w:r>
          </w:p>
        </w:tc>
      </w:tr>
      <w:tr w:rsidR="009F64A7" w:rsidRPr="00E10ABD" w14:paraId="52036536" w14:textId="77777777" w:rsidTr="00CE321B">
        <w:tc>
          <w:tcPr>
            <w:tcW w:w="2267" w:type="pct"/>
          </w:tcPr>
          <w:p w14:paraId="0D19D93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33AFD3C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B5B376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5685AC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3F6F7CB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30FDB5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25E32D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2D0DEE1" w14:textId="335606BF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64A7" w:rsidRPr="00E10ABD" w14:paraId="46B25633" w14:textId="77777777" w:rsidTr="00CE321B">
        <w:tc>
          <w:tcPr>
            <w:tcW w:w="2267" w:type="pct"/>
          </w:tcPr>
          <w:p w14:paraId="674EA2C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EC6B3A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E7234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4210B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8760B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9552F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59BF64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444FB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10ABD" w14:paraId="25820C14" w14:textId="77777777" w:rsidTr="00CE321B">
        <w:tc>
          <w:tcPr>
            <w:tcW w:w="2267" w:type="pct"/>
          </w:tcPr>
          <w:p w14:paraId="2BFEFE1B" w14:textId="72347C1B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0670E93" w14:textId="5085BDC5" w:rsidR="009F64A7" w:rsidRPr="00E10ABD" w:rsidRDefault="00C86A28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CA7032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E30E2C8" w14:textId="5205F638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478F6E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A523FC" w14:textId="1E0328A3" w:rsidR="009F64A7" w:rsidRPr="00E10ABD" w:rsidRDefault="00E51094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</w:t>
            </w:r>
            <w:r w:rsidRPr="00E10ABD">
              <w:rPr>
                <w:rFonts w:asciiTheme="majorBidi" w:hAnsiTheme="majorBidi" w:cstheme="majorBidi"/>
              </w:rPr>
              <w:t>,007.86</w:t>
            </w:r>
          </w:p>
        </w:tc>
        <w:tc>
          <w:tcPr>
            <w:tcW w:w="146" w:type="pct"/>
          </w:tcPr>
          <w:p w14:paraId="4D623E2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CF6720C" w14:textId="2FBC9309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2,068.52</w:t>
            </w:r>
          </w:p>
        </w:tc>
      </w:tr>
      <w:tr w:rsidR="009F64A7" w:rsidRPr="00E10ABD" w14:paraId="0059D0AA" w14:textId="77777777" w:rsidTr="00CE321B">
        <w:tc>
          <w:tcPr>
            <w:tcW w:w="2267" w:type="pct"/>
          </w:tcPr>
          <w:p w14:paraId="050A1F19" w14:textId="5D79E79E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7057B94D" w14:textId="65F2C49D" w:rsidR="009F64A7" w:rsidRPr="00E10ABD" w:rsidRDefault="00C86A2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06CBA2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62E5BB0" w14:textId="73060951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0B80299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C901C4" w14:textId="42098686" w:rsidR="009F64A7" w:rsidRPr="00E10ABD" w:rsidRDefault="000E3090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</w:t>
            </w:r>
            <w:r w:rsidRPr="00E10ABD">
              <w:rPr>
                <w:rFonts w:asciiTheme="majorBidi" w:hAnsiTheme="majorBidi" w:cstheme="majorBidi"/>
              </w:rPr>
              <w:t>,</w:t>
            </w:r>
            <w:r w:rsidR="00945819" w:rsidRPr="00E10ABD">
              <w:rPr>
                <w:rFonts w:asciiTheme="majorBidi" w:hAnsiTheme="majorBidi" w:cstheme="majorBidi"/>
              </w:rPr>
              <w:t>240.07</w:t>
            </w:r>
          </w:p>
        </w:tc>
        <w:tc>
          <w:tcPr>
            <w:tcW w:w="146" w:type="pct"/>
          </w:tcPr>
          <w:p w14:paraId="1055899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CCB23" w14:textId="6706A805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2,343.45</w:t>
            </w:r>
          </w:p>
        </w:tc>
      </w:tr>
      <w:tr w:rsidR="009F64A7" w:rsidRPr="00E10ABD" w14:paraId="323A55C1" w14:textId="77777777" w:rsidTr="00CE321B">
        <w:tc>
          <w:tcPr>
            <w:tcW w:w="2267" w:type="pct"/>
          </w:tcPr>
          <w:p w14:paraId="42A1CA0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3CF5C48" w14:textId="4EA735AF" w:rsidR="009F64A7" w:rsidRPr="00E10ABD" w:rsidRDefault="00C86A2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1420C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3A5E58" w14:textId="293121CB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A42069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03F101" w14:textId="414791CC" w:rsidR="009F64A7" w:rsidRPr="00E10ABD" w:rsidRDefault="000E3090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24.29</w:t>
            </w:r>
          </w:p>
        </w:tc>
        <w:tc>
          <w:tcPr>
            <w:tcW w:w="146" w:type="pct"/>
          </w:tcPr>
          <w:p w14:paraId="5C4177E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6A27A4A" w14:textId="1DEB4F38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23.14</w:t>
            </w:r>
          </w:p>
        </w:tc>
      </w:tr>
      <w:tr w:rsidR="009F64A7" w:rsidRPr="00E10ABD" w14:paraId="4C98DE0A" w14:textId="77777777" w:rsidTr="00CE321B">
        <w:tc>
          <w:tcPr>
            <w:tcW w:w="2267" w:type="pct"/>
          </w:tcPr>
          <w:p w14:paraId="02F8A40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17B9955C" w14:textId="1F62C0B4" w:rsidR="009F64A7" w:rsidRPr="00E10ABD" w:rsidRDefault="00C86A2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A3A4B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1F2FD76" w14:textId="1E2992C9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1F270C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DE7FFA" w14:textId="1C153470" w:rsidR="009F64A7" w:rsidRPr="00E10ABD" w:rsidRDefault="000E3090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39.63</w:t>
            </w:r>
          </w:p>
        </w:tc>
        <w:tc>
          <w:tcPr>
            <w:tcW w:w="146" w:type="pct"/>
          </w:tcPr>
          <w:p w14:paraId="5EE07E4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55A19B3" w14:textId="3B8769A2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41.88</w:t>
            </w:r>
          </w:p>
        </w:tc>
      </w:tr>
      <w:tr w:rsidR="009F64A7" w:rsidRPr="00E10ABD" w14:paraId="64EDD127" w14:textId="77777777" w:rsidTr="00CE321B">
        <w:tc>
          <w:tcPr>
            <w:tcW w:w="2267" w:type="pct"/>
          </w:tcPr>
          <w:p w14:paraId="30D2E70E" w14:textId="7FC11979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25F6DDA1" w14:textId="6092A4F8" w:rsidR="009F64A7" w:rsidRPr="00E10ABD" w:rsidRDefault="00C86A2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0AA11F4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23A1D64" w14:textId="228FA294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A86786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3C67AB6" w14:textId="4282E539" w:rsidR="009F64A7" w:rsidRPr="00E10ABD" w:rsidRDefault="00945819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05E69C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10D43C6" w14:textId="078AE55B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84.73</w:t>
            </w:r>
          </w:p>
        </w:tc>
      </w:tr>
      <w:tr w:rsidR="009F64A7" w:rsidRPr="00E10ABD" w14:paraId="4177D03F" w14:textId="77777777" w:rsidTr="00CE321B">
        <w:tc>
          <w:tcPr>
            <w:tcW w:w="2267" w:type="pct"/>
          </w:tcPr>
          <w:p w14:paraId="0289700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D9B91E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438870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07A13F7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00C478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2206EE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14AF5C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3C46C3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64A7" w:rsidRPr="00E10ABD" w14:paraId="601F16B5" w14:textId="77777777" w:rsidTr="00CE321B">
        <w:tc>
          <w:tcPr>
            <w:tcW w:w="2267" w:type="pct"/>
          </w:tcPr>
          <w:p w14:paraId="2C7CD40F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BE00EC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DA2CAA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944EF3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498D6C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674A86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46D208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86B6C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10ABD" w14:paraId="679B8525" w14:textId="77777777" w:rsidTr="00CE321B">
        <w:tc>
          <w:tcPr>
            <w:tcW w:w="2267" w:type="pct"/>
          </w:tcPr>
          <w:p w14:paraId="23B707D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FB517D4" w14:textId="2F5CEC06" w:rsidR="009F64A7" w:rsidRPr="00E10ABD" w:rsidRDefault="00F744DC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</w:t>
            </w:r>
            <w:r w:rsidRPr="00E10ABD">
              <w:rPr>
                <w:rFonts w:asciiTheme="majorBidi" w:hAnsiTheme="majorBidi" w:cstheme="majorBidi"/>
              </w:rPr>
              <w:t>,</w:t>
            </w:r>
            <w:r w:rsidR="0036692C" w:rsidRPr="00E10ABD">
              <w:rPr>
                <w:rFonts w:asciiTheme="majorBidi" w:hAnsiTheme="majorBidi" w:cstheme="majorBidi"/>
              </w:rPr>
              <w:t>774.71</w:t>
            </w:r>
          </w:p>
        </w:tc>
        <w:tc>
          <w:tcPr>
            <w:tcW w:w="144" w:type="pct"/>
            <w:gridSpan w:val="2"/>
          </w:tcPr>
          <w:p w14:paraId="215FED7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6CD91" w14:textId="3145972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4,386.44</w:t>
            </w:r>
          </w:p>
        </w:tc>
        <w:tc>
          <w:tcPr>
            <w:tcW w:w="144" w:type="pct"/>
          </w:tcPr>
          <w:p w14:paraId="03A928D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91836D" w14:textId="06E07C36" w:rsidR="009F64A7" w:rsidRPr="00E10ABD" w:rsidRDefault="0036692C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2,714.48</w:t>
            </w:r>
          </w:p>
        </w:tc>
        <w:tc>
          <w:tcPr>
            <w:tcW w:w="146" w:type="pct"/>
          </w:tcPr>
          <w:p w14:paraId="686B979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2A3F931" w14:textId="2E78A5BC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1,622.56</w:t>
            </w:r>
          </w:p>
        </w:tc>
      </w:tr>
      <w:tr w:rsidR="009F64A7" w:rsidRPr="00E10ABD" w14:paraId="3F1E69A3" w14:textId="77777777" w:rsidTr="00CE321B">
        <w:tc>
          <w:tcPr>
            <w:tcW w:w="2267" w:type="pct"/>
          </w:tcPr>
          <w:p w14:paraId="544FCD0F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47AA985" w14:textId="3AEC5146" w:rsidR="009F64A7" w:rsidRPr="00E10ABD" w:rsidRDefault="00EE1DA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399.98</w:t>
            </w:r>
          </w:p>
        </w:tc>
        <w:tc>
          <w:tcPr>
            <w:tcW w:w="144" w:type="pct"/>
            <w:gridSpan w:val="2"/>
          </w:tcPr>
          <w:p w14:paraId="40C60A7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8C4516" w14:textId="6C96C31C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553.25</w:t>
            </w:r>
          </w:p>
        </w:tc>
        <w:tc>
          <w:tcPr>
            <w:tcW w:w="144" w:type="pct"/>
          </w:tcPr>
          <w:p w14:paraId="084305E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464F81" w14:textId="49945B7A" w:rsidR="009F64A7" w:rsidRPr="00E10ABD" w:rsidRDefault="00EE1DA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A64C08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3A215B" w14:textId="39C3C740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5D451740" w14:textId="77777777" w:rsidTr="00ED3704">
        <w:trPr>
          <w:trHeight w:val="375"/>
        </w:trPr>
        <w:tc>
          <w:tcPr>
            <w:tcW w:w="2267" w:type="pct"/>
          </w:tcPr>
          <w:p w14:paraId="37115DCC" w14:textId="791B7F61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30481ABA" w14:textId="23072EED" w:rsidR="009F64A7" w:rsidRPr="00E10ABD" w:rsidRDefault="00EE1DA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63.26</w:t>
            </w:r>
          </w:p>
        </w:tc>
        <w:tc>
          <w:tcPr>
            <w:tcW w:w="144" w:type="pct"/>
            <w:gridSpan w:val="2"/>
          </w:tcPr>
          <w:p w14:paraId="59360D3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9A5C0F0" w14:textId="0711A82F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20.56</w:t>
            </w:r>
          </w:p>
        </w:tc>
        <w:tc>
          <w:tcPr>
            <w:tcW w:w="144" w:type="pct"/>
          </w:tcPr>
          <w:p w14:paraId="36E7756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88EDAEF" w14:textId="1DDF3AEE" w:rsidR="009F64A7" w:rsidRPr="00E10ABD" w:rsidRDefault="00EE1DA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20.48</w:t>
            </w:r>
          </w:p>
        </w:tc>
        <w:tc>
          <w:tcPr>
            <w:tcW w:w="146" w:type="pct"/>
          </w:tcPr>
          <w:p w14:paraId="4B71F4B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DC5EDEA" w14:textId="220A6DC6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8.20</w:t>
            </w:r>
          </w:p>
        </w:tc>
      </w:tr>
      <w:tr w:rsidR="00716D7B" w:rsidRPr="00E10ABD" w14:paraId="77977DDE" w14:textId="77777777" w:rsidTr="00ED3704">
        <w:trPr>
          <w:trHeight w:val="375"/>
        </w:trPr>
        <w:tc>
          <w:tcPr>
            <w:tcW w:w="2267" w:type="pct"/>
          </w:tcPr>
          <w:p w14:paraId="6CB937D6" w14:textId="299BB509" w:rsidR="00716D7B" w:rsidRPr="00E10ABD" w:rsidRDefault="00716D7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/>
                <w:cs/>
              </w:rPr>
            </w:pPr>
            <w:r w:rsidRPr="00E10ABD">
              <w:rPr>
                <w:rFonts w:asciiTheme="majorBidi" w:hAnsi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18A0089A" w14:textId="2E9D7E4C" w:rsidR="00716D7B" w:rsidRPr="00E10ABD" w:rsidRDefault="005C5E20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8.07</w:t>
            </w:r>
          </w:p>
        </w:tc>
        <w:tc>
          <w:tcPr>
            <w:tcW w:w="144" w:type="pct"/>
            <w:gridSpan w:val="2"/>
          </w:tcPr>
          <w:p w14:paraId="4E76B929" w14:textId="77777777" w:rsidR="00716D7B" w:rsidRPr="00E10ABD" w:rsidRDefault="00716D7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AA4318" w14:textId="6DF39D1A" w:rsidR="00716D7B" w:rsidRPr="00E10ABD" w:rsidRDefault="005C5E20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0DDCCA76" w14:textId="77777777" w:rsidR="00716D7B" w:rsidRPr="00E10ABD" w:rsidRDefault="00716D7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A4FC311" w14:textId="74DA6F04" w:rsidR="00716D7B" w:rsidRPr="00E10ABD" w:rsidRDefault="005C5E20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8.07</w:t>
            </w:r>
          </w:p>
        </w:tc>
        <w:tc>
          <w:tcPr>
            <w:tcW w:w="146" w:type="pct"/>
          </w:tcPr>
          <w:p w14:paraId="10FB57D8" w14:textId="77777777" w:rsidR="00716D7B" w:rsidRPr="00E10ABD" w:rsidRDefault="00716D7B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565A5D4" w14:textId="07D79B97" w:rsidR="00716D7B" w:rsidRPr="00E10ABD" w:rsidRDefault="005C5E20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F04A1" w:rsidRPr="00E10ABD" w14:paraId="72D79B51" w14:textId="77777777" w:rsidTr="00CE321B">
        <w:tc>
          <w:tcPr>
            <w:tcW w:w="2267" w:type="pct"/>
          </w:tcPr>
          <w:p w14:paraId="63A583EC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C2E919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375414B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456B296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0E0441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DC5EA56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CBBABF9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6C15B47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04A1" w:rsidRPr="00E10ABD" w14:paraId="32BAA1C4" w14:textId="77777777" w:rsidTr="00CE321B">
        <w:trPr>
          <w:trHeight w:val="398"/>
        </w:trPr>
        <w:tc>
          <w:tcPr>
            <w:tcW w:w="2267" w:type="pct"/>
          </w:tcPr>
          <w:p w14:paraId="584AA389" w14:textId="46986ED2" w:rsidR="00BF04A1" w:rsidRPr="00E10ABD" w:rsidRDefault="00A33422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การร</w:t>
            </w:r>
            <w:r w:rsidR="00003378" w:rsidRPr="00E10ABD">
              <w:rPr>
                <w:rFonts w:asciiTheme="majorBidi" w:hAnsiTheme="majorBidi" w:cstheme="majorBidi" w:hint="cs"/>
                <w:b/>
                <w:bCs/>
                <w:cs/>
              </w:rPr>
              <w:t>่</w:t>
            </w: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วมค้า</w:t>
            </w:r>
          </w:p>
        </w:tc>
        <w:tc>
          <w:tcPr>
            <w:tcW w:w="577" w:type="pct"/>
          </w:tcPr>
          <w:p w14:paraId="427097EF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4818B81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28D1D258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147F44D3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718017BC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5A1B7344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6A21EE2A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E10ABD" w14:paraId="096E72D2" w14:textId="77777777" w:rsidTr="00CE321B">
        <w:trPr>
          <w:trHeight w:val="398"/>
        </w:trPr>
        <w:tc>
          <w:tcPr>
            <w:tcW w:w="2267" w:type="pct"/>
          </w:tcPr>
          <w:p w14:paraId="239851A5" w14:textId="447A648F" w:rsidR="00BF04A1" w:rsidRPr="00BE15D4" w:rsidRDefault="00A33422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E15D4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2580E73B" w14:textId="36375ACD" w:rsidR="00BF04A1" w:rsidRPr="00BE15D4" w:rsidRDefault="004A098E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2.73</w:t>
            </w:r>
          </w:p>
        </w:tc>
        <w:tc>
          <w:tcPr>
            <w:tcW w:w="144" w:type="pct"/>
            <w:gridSpan w:val="2"/>
          </w:tcPr>
          <w:p w14:paraId="5D33966D" w14:textId="77777777" w:rsidR="00BF04A1" w:rsidRPr="00BE15D4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F1EC531" w14:textId="13EBB7A1" w:rsidR="00BF04A1" w:rsidRPr="00BE15D4" w:rsidRDefault="00A33422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7A7FAA5C" w14:textId="77777777" w:rsidR="00BF04A1" w:rsidRPr="00BE15D4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B78928" w14:textId="19BB7B77" w:rsidR="00BF04A1" w:rsidRPr="00BE15D4" w:rsidRDefault="004A098E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2.73</w:t>
            </w:r>
          </w:p>
        </w:tc>
        <w:tc>
          <w:tcPr>
            <w:tcW w:w="146" w:type="pct"/>
          </w:tcPr>
          <w:p w14:paraId="32156F37" w14:textId="77777777" w:rsidR="00BF04A1" w:rsidRPr="00BE15D4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B5866D8" w14:textId="7763DA66" w:rsidR="00BF04A1" w:rsidRPr="00BE15D4" w:rsidRDefault="00A33422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F04A1" w:rsidRPr="00E10ABD" w14:paraId="0EDFDB6F" w14:textId="77777777" w:rsidTr="00CE321B">
        <w:trPr>
          <w:trHeight w:val="398"/>
        </w:trPr>
        <w:tc>
          <w:tcPr>
            <w:tcW w:w="2267" w:type="pct"/>
          </w:tcPr>
          <w:p w14:paraId="3919C422" w14:textId="77777777" w:rsidR="00BB40F9" w:rsidRPr="00E10ABD" w:rsidRDefault="00BB40F9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  <w:p w14:paraId="40FC21AB" w14:textId="77777777" w:rsidR="00E65C00" w:rsidRPr="00E10ABD" w:rsidRDefault="00E65C00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23A47431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70A31D2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5D264411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00E26E8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59F746E1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7E671334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5358C08E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E10ABD" w14:paraId="31AA270D" w14:textId="77777777" w:rsidTr="00CE321B">
        <w:trPr>
          <w:trHeight w:val="398"/>
        </w:trPr>
        <w:tc>
          <w:tcPr>
            <w:tcW w:w="2267" w:type="pct"/>
          </w:tcPr>
          <w:p w14:paraId="546E5B40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28AF8496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07E3C44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35DAEB60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A84804B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383A7C7D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6C68693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92593F5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E10ABD" w14:paraId="50D2B273" w14:textId="77777777" w:rsidTr="00CE321B">
        <w:tc>
          <w:tcPr>
            <w:tcW w:w="2267" w:type="pct"/>
          </w:tcPr>
          <w:p w14:paraId="67A8D9BD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3B61475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B3B9C75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DE0B7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D28667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F7AE08E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80577D6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D314D3" w14:textId="77777777" w:rsidR="00BF04A1" w:rsidRPr="00E10ABD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10ABD" w14:paraId="05CC2680" w14:textId="77777777" w:rsidTr="004E5DDC">
        <w:tc>
          <w:tcPr>
            <w:tcW w:w="2267" w:type="pct"/>
          </w:tcPr>
          <w:p w14:paraId="3E14D0C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F9A2474" w14:textId="4D924F37" w:rsidR="009F64A7" w:rsidRPr="00E10ABD" w:rsidRDefault="002658DC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25.75</w:t>
            </w:r>
          </w:p>
        </w:tc>
        <w:tc>
          <w:tcPr>
            <w:tcW w:w="144" w:type="pct"/>
            <w:gridSpan w:val="2"/>
          </w:tcPr>
          <w:p w14:paraId="17755EE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CC6281F" w14:textId="2B81A176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27.24</w:t>
            </w:r>
          </w:p>
        </w:tc>
        <w:tc>
          <w:tcPr>
            <w:tcW w:w="144" w:type="pct"/>
          </w:tcPr>
          <w:p w14:paraId="28FDF83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273BDB" w14:textId="1DCADB5E" w:rsidR="009F64A7" w:rsidRPr="00E10ABD" w:rsidRDefault="00EF598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17.78</w:t>
            </w:r>
          </w:p>
        </w:tc>
        <w:tc>
          <w:tcPr>
            <w:tcW w:w="146" w:type="pct"/>
          </w:tcPr>
          <w:p w14:paraId="2630020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CB56C3" w14:textId="2DBEC77F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17.00</w:t>
            </w:r>
          </w:p>
        </w:tc>
      </w:tr>
      <w:tr w:rsidR="009F64A7" w:rsidRPr="00E10ABD" w14:paraId="2E6059FC" w14:textId="77777777" w:rsidTr="004E5DDC">
        <w:tc>
          <w:tcPr>
            <w:tcW w:w="2267" w:type="pct"/>
          </w:tcPr>
          <w:p w14:paraId="03ED9DB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 xml:space="preserve">     </w:t>
            </w:r>
            <w:r w:rsidRPr="00E10ABD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4DC77B0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8C85CD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9E8A0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2149C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7B24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21F31F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CCF1A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10ABD" w14:paraId="4DC1A158" w14:textId="77777777" w:rsidTr="004E5DDC">
        <w:tc>
          <w:tcPr>
            <w:tcW w:w="2267" w:type="pct"/>
          </w:tcPr>
          <w:p w14:paraId="4168E4BF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 xml:space="preserve">        </w:t>
            </w:r>
            <w:r w:rsidRPr="00E10ABD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1C3B2A" w14:textId="5CA7F096" w:rsidR="009F64A7" w:rsidRPr="00E10ABD" w:rsidRDefault="002658DC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1.17</w:t>
            </w:r>
          </w:p>
        </w:tc>
        <w:tc>
          <w:tcPr>
            <w:tcW w:w="144" w:type="pct"/>
            <w:gridSpan w:val="2"/>
          </w:tcPr>
          <w:p w14:paraId="0616BAE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D51D7" w14:textId="7536EEE9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2.04</w:t>
            </w:r>
          </w:p>
        </w:tc>
        <w:tc>
          <w:tcPr>
            <w:tcW w:w="144" w:type="pct"/>
          </w:tcPr>
          <w:p w14:paraId="67096CB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9D5B02" w14:textId="682DB831" w:rsidR="009F64A7" w:rsidRPr="00E10ABD" w:rsidRDefault="00EF598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0.91</w:t>
            </w:r>
          </w:p>
        </w:tc>
        <w:tc>
          <w:tcPr>
            <w:tcW w:w="146" w:type="pct"/>
          </w:tcPr>
          <w:p w14:paraId="02B95F7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8FA535" w14:textId="6D6989EC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1.77</w:t>
            </w:r>
          </w:p>
        </w:tc>
      </w:tr>
      <w:tr w:rsidR="009F64A7" w:rsidRPr="00E10ABD" w14:paraId="67A18EAB" w14:textId="77777777" w:rsidTr="00CE321B">
        <w:tc>
          <w:tcPr>
            <w:tcW w:w="2267" w:type="pct"/>
          </w:tcPr>
          <w:p w14:paraId="18579B9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F7C10C" w14:textId="6C7A322F" w:rsidR="009F64A7" w:rsidRPr="00E10ABD" w:rsidRDefault="002658DC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26.92</w:t>
            </w:r>
          </w:p>
        </w:tc>
        <w:tc>
          <w:tcPr>
            <w:tcW w:w="144" w:type="pct"/>
            <w:gridSpan w:val="2"/>
          </w:tcPr>
          <w:p w14:paraId="02B5CC1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3645DF6" w14:textId="3FD1FA75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29.28</w:t>
            </w:r>
          </w:p>
        </w:tc>
        <w:tc>
          <w:tcPr>
            <w:tcW w:w="144" w:type="pct"/>
          </w:tcPr>
          <w:p w14:paraId="0C756FA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0491683" w14:textId="717EBBC4" w:rsidR="009F64A7" w:rsidRPr="00E10ABD" w:rsidRDefault="00EF598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18.69</w:t>
            </w:r>
          </w:p>
        </w:tc>
        <w:tc>
          <w:tcPr>
            <w:tcW w:w="146" w:type="pct"/>
          </w:tcPr>
          <w:p w14:paraId="5EF165F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DE0E441" w14:textId="2FB2440B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18.77</w:t>
            </w:r>
          </w:p>
        </w:tc>
      </w:tr>
    </w:tbl>
    <w:p w14:paraId="4380B191" w14:textId="77777777" w:rsidR="00986832" w:rsidRPr="00BE15D4" w:rsidRDefault="00986832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23859F8" w14:textId="17751309" w:rsidR="00871A4A" w:rsidRPr="00E10ABD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E10ABD">
        <w:rPr>
          <w:rFonts w:asciiTheme="majorBidi" w:hAnsiTheme="majorBidi"/>
          <w:cs/>
        </w:rPr>
        <w:t xml:space="preserve">ยอดคงเหลือกับกิจการที่เกี่ยวข้องกัน ณ วันที่ </w:t>
      </w:r>
      <w:r w:rsidR="00ED3704" w:rsidRPr="00E10ABD">
        <w:rPr>
          <w:rFonts w:asciiTheme="majorBidi" w:hAnsiTheme="majorBidi" w:cstheme="majorBidi"/>
        </w:rPr>
        <w:t xml:space="preserve">30 </w:t>
      </w:r>
      <w:r w:rsidR="00ED3704" w:rsidRPr="00E10ABD">
        <w:rPr>
          <w:rFonts w:asciiTheme="majorBidi" w:hAnsiTheme="majorBidi" w:cstheme="majorBidi"/>
          <w:cs/>
        </w:rPr>
        <w:t xml:space="preserve">มิถุนายน </w:t>
      </w:r>
      <w:r w:rsidRPr="00E10ABD">
        <w:rPr>
          <w:rFonts w:asciiTheme="majorBidi" w:hAnsiTheme="majorBidi"/>
        </w:rPr>
        <w:t>256</w:t>
      </w:r>
      <w:r w:rsidR="009F64A7" w:rsidRPr="00E10ABD">
        <w:rPr>
          <w:rFonts w:asciiTheme="majorBidi" w:hAnsiTheme="majorBidi"/>
        </w:rPr>
        <w:t>8</w:t>
      </w:r>
      <w:r w:rsidRPr="00E10ABD">
        <w:rPr>
          <w:rFonts w:asciiTheme="majorBidi" w:hAnsiTheme="majorBidi"/>
          <w:cs/>
        </w:rPr>
        <w:t xml:space="preserve"> และ </w:t>
      </w:r>
      <w:r w:rsidRPr="00E10ABD">
        <w:rPr>
          <w:rFonts w:asciiTheme="majorBidi" w:hAnsiTheme="majorBidi"/>
        </w:rPr>
        <w:t>31</w:t>
      </w:r>
      <w:r w:rsidRPr="00E10ABD">
        <w:rPr>
          <w:rFonts w:asciiTheme="majorBidi" w:hAnsiTheme="majorBidi"/>
          <w:cs/>
        </w:rPr>
        <w:t xml:space="preserve"> ธันวาคม </w:t>
      </w:r>
      <w:r w:rsidRPr="00E10ABD">
        <w:rPr>
          <w:rFonts w:asciiTheme="majorBidi" w:hAnsiTheme="majorBidi"/>
        </w:rPr>
        <w:t>256</w:t>
      </w:r>
      <w:r w:rsidR="009F64A7" w:rsidRPr="00E10ABD">
        <w:rPr>
          <w:rFonts w:asciiTheme="majorBidi" w:hAnsiTheme="majorBidi"/>
        </w:rPr>
        <w:t>7</w:t>
      </w:r>
      <w:r w:rsidRPr="00E10ABD">
        <w:rPr>
          <w:rFonts w:asciiTheme="majorBidi" w:hAnsiTheme="majorBidi"/>
          <w:cs/>
        </w:rPr>
        <w:t xml:space="preserve"> มีดังนี้</w:t>
      </w:r>
    </w:p>
    <w:p w14:paraId="724D2FDE" w14:textId="77777777" w:rsidR="0071481F" w:rsidRPr="00BE15D4" w:rsidRDefault="0071481F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9F64A7" w:rsidRPr="00E10ABD" w14:paraId="6849C924" w14:textId="77777777" w:rsidTr="004A263B">
        <w:trPr>
          <w:tblHeader/>
        </w:trPr>
        <w:tc>
          <w:tcPr>
            <w:tcW w:w="2232" w:type="pct"/>
          </w:tcPr>
          <w:p w14:paraId="0B988E66" w14:textId="77777777" w:rsidR="009F64A7" w:rsidRPr="00E10ABD" w:rsidRDefault="009F64A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</w:tcPr>
          <w:p w14:paraId="769B92E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10AB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</w:tcPr>
          <w:p w14:paraId="495F9C6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7401132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10ABD" w14:paraId="7EF08E64" w14:textId="77777777" w:rsidTr="004A263B">
        <w:trPr>
          <w:tblHeader/>
        </w:trPr>
        <w:tc>
          <w:tcPr>
            <w:tcW w:w="2232" w:type="pct"/>
          </w:tcPr>
          <w:p w14:paraId="71B6469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78BFDB62" w14:textId="349A2D35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t xml:space="preserve">30 </w:t>
            </w:r>
            <w:r w:rsidRPr="00E10ABD">
              <w:rPr>
                <w:rFonts w:hint="cs"/>
                <w:cs/>
              </w:rPr>
              <w:t>มิถุนายน</w:t>
            </w:r>
          </w:p>
        </w:tc>
        <w:tc>
          <w:tcPr>
            <w:tcW w:w="134" w:type="pct"/>
          </w:tcPr>
          <w:p w14:paraId="7350439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693E2E4E" w14:textId="38E456F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 xml:space="preserve">31 </w:t>
            </w:r>
            <w:r w:rsidRPr="00E10ABD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11834B9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F6BC5C" w14:textId="485E298B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t xml:space="preserve">30 </w:t>
            </w:r>
            <w:r w:rsidRPr="00E10ABD">
              <w:rPr>
                <w:rFonts w:hint="cs"/>
                <w:cs/>
              </w:rPr>
              <w:t>มิถุนายน</w:t>
            </w:r>
          </w:p>
        </w:tc>
        <w:tc>
          <w:tcPr>
            <w:tcW w:w="150" w:type="pct"/>
          </w:tcPr>
          <w:p w14:paraId="38A5089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E474360" w14:textId="63CA56FF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31 </w:t>
            </w:r>
            <w:r w:rsidRPr="00E10ABD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9F64A7" w:rsidRPr="00E10ABD" w14:paraId="3696EB5C" w14:textId="77777777" w:rsidTr="004A263B">
        <w:trPr>
          <w:tblHeader/>
        </w:trPr>
        <w:tc>
          <w:tcPr>
            <w:tcW w:w="2232" w:type="pct"/>
          </w:tcPr>
          <w:p w14:paraId="6D938E5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50C8446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pct"/>
          </w:tcPr>
          <w:p w14:paraId="2DF4B7B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203916A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6" w:type="pct"/>
          </w:tcPr>
          <w:p w14:paraId="4927452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29501B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0" w:type="pct"/>
          </w:tcPr>
          <w:p w14:paraId="296FE92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55059E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10ABD" w14:paraId="123222F9" w14:textId="77777777">
        <w:trPr>
          <w:tblHeader/>
        </w:trPr>
        <w:tc>
          <w:tcPr>
            <w:tcW w:w="2232" w:type="pct"/>
          </w:tcPr>
          <w:p w14:paraId="56CFF17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026FB2F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10ABD" w14:paraId="0215285D" w14:textId="77777777">
        <w:tc>
          <w:tcPr>
            <w:tcW w:w="2232" w:type="pct"/>
          </w:tcPr>
          <w:p w14:paraId="2874717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1632C0B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34192E4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5118AA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4CFFE96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0A8EC2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B77892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3D65F5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10ABD" w14:paraId="10E70FB6" w14:textId="77777777">
        <w:tc>
          <w:tcPr>
            <w:tcW w:w="2232" w:type="pct"/>
          </w:tcPr>
          <w:p w14:paraId="00BA267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cs/>
              </w:rPr>
              <w:t>บริษัทใหญ่</w:t>
            </w:r>
            <w:r w:rsidRPr="00E10ABD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0062834C" w14:textId="1AB2358C" w:rsidR="009F64A7" w:rsidRPr="00E10ABD" w:rsidRDefault="00D82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365.60</w:t>
            </w:r>
          </w:p>
        </w:tc>
        <w:tc>
          <w:tcPr>
            <w:tcW w:w="145" w:type="pct"/>
            <w:gridSpan w:val="2"/>
          </w:tcPr>
          <w:p w14:paraId="5E53997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8339DB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841.53</w:t>
            </w:r>
          </w:p>
        </w:tc>
        <w:tc>
          <w:tcPr>
            <w:tcW w:w="146" w:type="pct"/>
          </w:tcPr>
          <w:p w14:paraId="7F37484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6DDC0B7" w14:textId="3EDFBBB7" w:rsidR="009F64A7" w:rsidRPr="00E10ABD" w:rsidRDefault="00D8276E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0436E10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862C9DD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22B494AB" w14:textId="77777777">
        <w:tc>
          <w:tcPr>
            <w:tcW w:w="2232" w:type="pct"/>
          </w:tcPr>
          <w:p w14:paraId="0B52663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73287FE1" w14:textId="4583B629" w:rsidR="009F64A7" w:rsidRPr="00E10ABD" w:rsidRDefault="00D8276E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73BEDF8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C917955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3E89C8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DC8C69F" w14:textId="0D07049C" w:rsidR="009F64A7" w:rsidRPr="00E10ABD" w:rsidRDefault="00D82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263.52</w:t>
            </w:r>
          </w:p>
        </w:tc>
        <w:tc>
          <w:tcPr>
            <w:tcW w:w="150" w:type="pct"/>
          </w:tcPr>
          <w:p w14:paraId="5A789FC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0972D6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433.19</w:t>
            </w:r>
          </w:p>
        </w:tc>
      </w:tr>
      <w:tr w:rsidR="009F64A7" w:rsidRPr="00E10ABD" w14:paraId="5A47E873" w14:textId="77777777">
        <w:tc>
          <w:tcPr>
            <w:tcW w:w="2232" w:type="pct"/>
          </w:tcPr>
          <w:p w14:paraId="04B820F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6D56A17" w14:textId="06BC5744" w:rsidR="009F64A7" w:rsidRPr="00E10ABD" w:rsidRDefault="002E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529.4</w:t>
            </w:r>
            <w:r w:rsidR="0078162E" w:rsidRPr="00E10AB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" w:type="pct"/>
            <w:gridSpan w:val="2"/>
          </w:tcPr>
          <w:p w14:paraId="6453BD5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B9362E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945.32</w:t>
            </w:r>
          </w:p>
        </w:tc>
        <w:tc>
          <w:tcPr>
            <w:tcW w:w="146" w:type="pct"/>
          </w:tcPr>
          <w:p w14:paraId="60474AB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A0AD4F5" w14:textId="451F6595" w:rsidR="009F64A7" w:rsidRPr="00E10ABD" w:rsidRDefault="002E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373.4</w:t>
            </w:r>
            <w:r w:rsidR="0095721D" w:rsidRPr="00E10AB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0" w:type="pct"/>
          </w:tcPr>
          <w:p w14:paraId="7C98797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079C35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584.85</w:t>
            </w:r>
          </w:p>
        </w:tc>
      </w:tr>
      <w:tr w:rsidR="009F64A7" w:rsidRPr="00E10ABD" w14:paraId="3A2F1662" w14:textId="77777777">
        <w:tc>
          <w:tcPr>
            <w:tcW w:w="2232" w:type="pct"/>
          </w:tcPr>
          <w:p w14:paraId="13AD69A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EBC1EB6" w14:textId="7BE0B0C1" w:rsidR="009F64A7" w:rsidRPr="00E10ABD" w:rsidRDefault="00B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895.08</w:t>
            </w:r>
          </w:p>
        </w:tc>
        <w:tc>
          <w:tcPr>
            <w:tcW w:w="145" w:type="pct"/>
            <w:gridSpan w:val="2"/>
          </w:tcPr>
          <w:p w14:paraId="11F3188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60139A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10ABD">
              <w:rPr>
                <w:rFonts w:asciiTheme="majorBidi" w:hAnsiTheme="majorBidi" w:cstheme="majorBidi"/>
                <w:b/>
                <w:bCs/>
              </w:rPr>
              <w:t>,</w:t>
            </w: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680E8FF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1B6DD91" w14:textId="0D564013" w:rsidR="009F64A7" w:rsidRPr="00E10ABD" w:rsidRDefault="00B0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637.01</w:t>
            </w:r>
          </w:p>
        </w:tc>
        <w:tc>
          <w:tcPr>
            <w:tcW w:w="150" w:type="pct"/>
          </w:tcPr>
          <w:p w14:paraId="2F5EB26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EF00CF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10ABD">
              <w:rPr>
                <w:rFonts w:asciiTheme="majorBidi" w:hAnsiTheme="majorBidi" w:cstheme="majorBidi"/>
                <w:b/>
                <w:bCs/>
              </w:rPr>
              <w:t>,</w:t>
            </w: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</w:tr>
      <w:tr w:rsidR="009F64A7" w:rsidRPr="00E10ABD" w14:paraId="7CE7FDFF" w14:textId="77777777">
        <w:tc>
          <w:tcPr>
            <w:tcW w:w="2232" w:type="pct"/>
          </w:tcPr>
          <w:p w14:paraId="3B7A8A97" w14:textId="77777777" w:rsidR="009F64A7" w:rsidRPr="00E10ABD" w:rsidRDefault="009F64A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10AB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723864A" w14:textId="15E90D33" w:rsidR="009F64A7" w:rsidRPr="00E10ABD" w:rsidRDefault="002E37D2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8E3B10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20A5153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DEAE7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9D74EB1" w14:textId="0C1ED8DA" w:rsidR="009F64A7" w:rsidRPr="00E10ABD" w:rsidRDefault="002E37D2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3F298C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CDB8772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5BC97D13" w14:textId="77777777">
        <w:tc>
          <w:tcPr>
            <w:tcW w:w="2232" w:type="pct"/>
          </w:tcPr>
          <w:p w14:paraId="6B081AD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0F9B572" w14:textId="18DADE2A" w:rsidR="009F64A7" w:rsidRPr="00E10ABD" w:rsidRDefault="002E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895.0</w:t>
            </w:r>
            <w:r w:rsidR="00AE5238" w:rsidRPr="00E10ABD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45" w:type="pct"/>
            <w:gridSpan w:val="2"/>
          </w:tcPr>
          <w:p w14:paraId="76B2911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B74B51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10ABD">
              <w:rPr>
                <w:rFonts w:asciiTheme="majorBidi" w:hAnsiTheme="majorBidi" w:cstheme="majorBidi"/>
                <w:b/>
                <w:bCs/>
              </w:rPr>
              <w:t>,</w:t>
            </w: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0753DA8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6F3E043" w14:textId="4EC70E72" w:rsidR="009F64A7" w:rsidRPr="00E10ABD" w:rsidRDefault="002E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637.0</w:t>
            </w:r>
            <w:r w:rsidR="00AE5238" w:rsidRPr="00E10ABD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50" w:type="pct"/>
          </w:tcPr>
          <w:p w14:paraId="44EF350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7D2C48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E10ABD">
              <w:rPr>
                <w:rFonts w:asciiTheme="majorBidi" w:hAnsiTheme="majorBidi" w:cstheme="majorBidi"/>
                <w:b/>
                <w:bCs/>
              </w:rPr>
              <w:t>,</w:t>
            </w: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</w:tr>
      <w:tr w:rsidR="009F64A7" w:rsidRPr="00E10ABD" w14:paraId="39038DE9" w14:textId="77777777">
        <w:tc>
          <w:tcPr>
            <w:tcW w:w="2232" w:type="pct"/>
          </w:tcPr>
          <w:p w14:paraId="5BD0378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5DEF89B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4983107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41C718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23C84B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6BC223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A78971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F49B07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10ABD" w14:paraId="3CFDC7BF" w14:textId="77777777">
        <w:tc>
          <w:tcPr>
            <w:tcW w:w="2232" w:type="pct"/>
          </w:tcPr>
          <w:p w14:paraId="586804D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298E030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4817A88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EA8C2E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B49971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1364DA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B4D187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7B16F0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F64A7" w:rsidRPr="00E10ABD" w14:paraId="1D7EB4BF" w14:textId="77777777">
        <w:tc>
          <w:tcPr>
            <w:tcW w:w="2232" w:type="pct"/>
          </w:tcPr>
          <w:p w14:paraId="6EE4C08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บริษัทใหญ่</w:t>
            </w:r>
            <w:r w:rsidRPr="00E10ABD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58BBDD14" w14:textId="4AF23002" w:rsidR="009F64A7" w:rsidRPr="00E10ABD" w:rsidRDefault="008E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1.12</w:t>
            </w:r>
          </w:p>
        </w:tc>
        <w:tc>
          <w:tcPr>
            <w:tcW w:w="145" w:type="pct"/>
            <w:gridSpan w:val="2"/>
          </w:tcPr>
          <w:p w14:paraId="3A1D2BD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C27E6A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</w:rPr>
              <w:t>0.35</w:t>
            </w:r>
          </w:p>
        </w:tc>
        <w:tc>
          <w:tcPr>
            <w:tcW w:w="146" w:type="pct"/>
          </w:tcPr>
          <w:p w14:paraId="71C908D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865B87D" w14:textId="0E174A31" w:rsidR="009F64A7" w:rsidRPr="00E10ABD" w:rsidRDefault="008E7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1.12</w:t>
            </w:r>
          </w:p>
        </w:tc>
        <w:tc>
          <w:tcPr>
            <w:tcW w:w="150" w:type="pct"/>
          </w:tcPr>
          <w:p w14:paraId="016361D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CAE159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0.35</w:t>
            </w:r>
          </w:p>
        </w:tc>
      </w:tr>
      <w:tr w:rsidR="009F64A7" w:rsidRPr="00E10ABD" w14:paraId="3F986C72" w14:textId="77777777">
        <w:tc>
          <w:tcPr>
            <w:tcW w:w="2232" w:type="pct"/>
          </w:tcPr>
          <w:p w14:paraId="20E8CA7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DAD2C13" w14:textId="113B55EB" w:rsidR="009F64A7" w:rsidRPr="00E10ABD" w:rsidRDefault="006F68D0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1780A8C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DD68B0B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6AA0EEC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AF60517" w14:textId="755C5CCC" w:rsidR="009F64A7" w:rsidRPr="00E10ABD" w:rsidRDefault="006F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24.08</w:t>
            </w:r>
          </w:p>
        </w:tc>
        <w:tc>
          <w:tcPr>
            <w:tcW w:w="150" w:type="pct"/>
          </w:tcPr>
          <w:p w14:paraId="0B2E1C4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3005A6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6.65</w:t>
            </w:r>
          </w:p>
        </w:tc>
      </w:tr>
      <w:tr w:rsidR="009F64A7" w:rsidRPr="00E10ABD" w14:paraId="52107425" w14:textId="77777777">
        <w:tc>
          <w:tcPr>
            <w:tcW w:w="2232" w:type="pct"/>
          </w:tcPr>
          <w:p w14:paraId="55851B2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6E6F4117" w14:textId="1729DCCC" w:rsidR="009F64A7" w:rsidRPr="00E10ABD" w:rsidRDefault="006C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271.44</w:t>
            </w:r>
          </w:p>
        </w:tc>
        <w:tc>
          <w:tcPr>
            <w:tcW w:w="145" w:type="pct"/>
            <w:gridSpan w:val="2"/>
          </w:tcPr>
          <w:p w14:paraId="3D2109B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77E7CC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176.88</w:t>
            </w:r>
          </w:p>
        </w:tc>
        <w:tc>
          <w:tcPr>
            <w:tcW w:w="146" w:type="pct"/>
          </w:tcPr>
          <w:p w14:paraId="0A85F38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FDD3B78" w14:textId="4FE438FD" w:rsidR="009F64A7" w:rsidRPr="00E10ABD" w:rsidRDefault="006C73DC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53F3CD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60ED510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7F0C7BD2" w14:textId="77777777">
        <w:tc>
          <w:tcPr>
            <w:tcW w:w="2232" w:type="pct"/>
          </w:tcPr>
          <w:p w14:paraId="5C44852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BB547F1" w14:textId="1694EB8D" w:rsidR="009F64A7" w:rsidRPr="00E10ABD" w:rsidRDefault="00E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214.81</w:t>
            </w:r>
          </w:p>
        </w:tc>
        <w:tc>
          <w:tcPr>
            <w:tcW w:w="145" w:type="pct"/>
            <w:gridSpan w:val="2"/>
          </w:tcPr>
          <w:p w14:paraId="0495BE6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FB6EED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174.33</w:t>
            </w:r>
          </w:p>
        </w:tc>
        <w:tc>
          <w:tcPr>
            <w:tcW w:w="146" w:type="pct"/>
          </w:tcPr>
          <w:p w14:paraId="27F6153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6978CCF" w14:textId="5F087BD5" w:rsidR="009F64A7" w:rsidRPr="00E10ABD" w:rsidRDefault="00E20F93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1F01A7C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D8E818B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1980C42F" w14:textId="77777777">
        <w:tc>
          <w:tcPr>
            <w:tcW w:w="2232" w:type="pct"/>
            <w:vAlign w:val="center"/>
          </w:tcPr>
          <w:p w14:paraId="1CF72EB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1C6D21B" w14:textId="513C1C38" w:rsidR="009F64A7" w:rsidRPr="00E10ABD" w:rsidRDefault="0054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487.37</w:t>
            </w:r>
          </w:p>
        </w:tc>
        <w:tc>
          <w:tcPr>
            <w:tcW w:w="145" w:type="pct"/>
            <w:gridSpan w:val="2"/>
          </w:tcPr>
          <w:p w14:paraId="53772A2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D99EE6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6" w:type="pct"/>
          </w:tcPr>
          <w:p w14:paraId="355C523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1C9FB0B" w14:textId="29AE4047" w:rsidR="009F64A7" w:rsidRPr="00E10ABD" w:rsidRDefault="0054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25.20</w:t>
            </w:r>
          </w:p>
        </w:tc>
        <w:tc>
          <w:tcPr>
            <w:tcW w:w="150" w:type="pct"/>
          </w:tcPr>
          <w:p w14:paraId="2CB0954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D5BE58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</w:tr>
      <w:tr w:rsidR="009F64A7" w:rsidRPr="00E10ABD" w14:paraId="5D5485E8" w14:textId="77777777">
        <w:trPr>
          <w:trHeight w:val="269"/>
        </w:trPr>
        <w:tc>
          <w:tcPr>
            <w:tcW w:w="2232" w:type="pct"/>
            <w:vAlign w:val="center"/>
          </w:tcPr>
          <w:p w14:paraId="7BF300A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10AB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46C4495" w14:textId="5559AFFB" w:rsidR="009F64A7" w:rsidRPr="00E10ABD" w:rsidRDefault="005443E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88FDA2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1B1C638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1C0E0BF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1EDD05B" w14:textId="746D2F95" w:rsidR="009F64A7" w:rsidRPr="00E10ABD" w:rsidRDefault="005443E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B5F2AC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CF991A1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7F483278" w14:textId="77777777">
        <w:trPr>
          <w:trHeight w:val="269"/>
        </w:trPr>
        <w:tc>
          <w:tcPr>
            <w:tcW w:w="2232" w:type="pct"/>
            <w:vAlign w:val="center"/>
          </w:tcPr>
          <w:p w14:paraId="0EA20CD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9D47697" w14:textId="0BD0C179" w:rsidR="009F64A7" w:rsidRPr="00E10ABD" w:rsidRDefault="00FC5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487.37</w:t>
            </w:r>
          </w:p>
        </w:tc>
        <w:tc>
          <w:tcPr>
            <w:tcW w:w="145" w:type="pct"/>
            <w:gridSpan w:val="2"/>
          </w:tcPr>
          <w:p w14:paraId="66D665C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A0C7FD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6" w:type="pct"/>
          </w:tcPr>
          <w:p w14:paraId="5C91BD3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E15AE57" w14:textId="1C0B2998" w:rsidR="009F64A7" w:rsidRPr="00E10ABD" w:rsidRDefault="00FC5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25.20</w:t>
            </w:r>
          </w:p>
        </w:tc>
        <w:tc>
          <w:tcPr>
            <w:tcW w:w="150" w:type="pct"/>
          </w:tcPr>
          <w:p w14:paraId="00CE300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114352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</w:tr>
    </w:tbl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9F64A7" w:rsidRPr="00E10ABD" w14:paraId="64C07693" w14:textId="77777777" w:rsidTr="004A263B">
        <w:trPr>
          <w:tblHeader/>
        </w:trPr>
        <w:tc>
          <w:tcPr>
            <w:tcW w:w="4126" w:type="dxa"/>
            <w:vAlign w:val="bottom"/>
          </w:tcPr>
          <w:p w14:paraId="3D2D44C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0CB3B201" w14:textId="5F87E36D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F64A7" w:rsidRPr="00E10ABD" w14:paraId="19117CF7" w14:textId="77777777">
        <w:trPr>
          <w:tblHeader/>
        </w:trPr>
        <w:tc>
          <w:tcPr>
            <w:tcW w:w="4126" w:type="dxa"/>
            <w:vAlign w:val="bottom"/>
          </w:tcPr>
          <w:p w14:paraId="4691D7A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640B9508" w14:textId="77777777" w:rsidR="009F64A7" w:rsidRPr="00E10ABD" w:rsidRDefault="009F64A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B6152E9" w14:textId="77777777" w:rsidR="009F64A7" w:rsidRPr="00E10ABD" w:rsidRDefault="009F64A7">
            <w:pPr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1 </w:t>
            </w:r>
            <w:r w:rsidRPr="00E10ABD">
              <w:rPr>
                <w:rFonts w:asciiTheme="majorBidi" w:hAnsiTheme="majorBidi" w:cstheme="majorBidi"/>
                <w:cs/>
              </w:rPr>
              <w:t>มกราคม</w:t>
            </w:r>
          </w:p>
          <w:p w14:paraId="4FB689EA" w14:textId="77777777" w:rsidR="009F64A7" w:rsidRPr="00E10ABD" w:rsidRDefault="009F64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bottom"/>
          </w:tcPr>
          <w:p w14:paraId="28D5A49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2718BCE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B13C7A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40DF346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4DEAFCA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AEBA8A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3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DB2C10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 w:hanging="113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31 </w:t>
            </w:r>
            <w:r w:rsidRPr="00E10ABD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DA4DF2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10ABD" w14:paraId="4E9AFCF8" w14:textId="77777777">
        <w:trPr>
          <w:tblHeader/>
        </w:trPr>
        <w:tc>
          <w:tcPr>
            <w:tcW w:w="4126" w:type="dxa"/>
            <w:vAlign w:val="bottom"/>
          </w:tcPr>
          <w:p w14:paraId="4EF3C02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781EBF3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10ABD" w14:paraId="0307E1E9" w14:textId="77777777">
        <w:trPr>
          <w:tblHeader/>
        </w:trPr>
        <w:tc>
          <w:tcPr>
            <w:tcW w:w="4126" w:type="dxa"/>
            <w:vAlign w:val="bottom"/>
          </w:tcPr>
          <w:p w14:paraId="2AE79B5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123E81D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10ABD" w14:paraId="75412589" w14:textId="77777777">
        <w:tc>
          <w:tcPr>
            <w:tcW w:w="4126" w:type="dxa"/>
          </w:tcPr>
          <w:p w14:paraId="6072621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1F29D9E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2,384.00</w:t>
            </w:r>
          </w:p>
        </w:tc>
        <w:tc>
          <w:tcPr>
            <w:tcW w:w="236" w:type="dxa"/>
          </w:tcPr>
          <w:p w14:paraId="23998A0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5451D65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7,744.89</w:t>
            </w:r>
          </w:p>
        </w:tc>
        <w:tc>
          <w:tcPr>
            <w:tcW w:w="236" w:type="dxa"/>
          </w:tcPr>
          <w:p w14:paraId="629965C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31E1914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(</w:t>
            </w:r>
            <w:r w:rsidRPr="00E10ABD">
              <w:rPr>
                <w:rFonts w:asciiTheme="majorBidi" w:hAnsiTheme="majorBidi" w:cstheme="majorBidi"/>
              </w:rPr>
              <w:t>6,168.94</w:t>
            </w:r>
            <w:r w:rsidRPr="00E10AB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9" w:type="dxa"/>
          </w:tcPr>
          <w:p w14:paraId="358E32E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B44461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3,959.95</w:t>
            </w:r>
          </w:p>
        </w:tc>
      </w:tr>
      <w:tr w:rsidR="009F64A7" w:rsidRPr="00E10ABD" w14:paraId="6C1899B8" w14:textId="77777777">
        <w:tc>
          <w:tcPr>
            <w:tcW w:w="4126" w:type="dxa"/>
          </w:tcPr>
          <w:p w14:paraId="5F49E26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10AB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0800135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9BB1C0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A2F2736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E00275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6F1536C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331A3FE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19F4A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10ABD" w14:paraId="05B871F8" w14:textId="77777777">
        <w:tc>
          <w:tcPr>
            <w:tcW w:w="4126" w:type="dxa"/>
          </w:tcPr>
          <w:p w14:paraId="06CE1EC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C7EB62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2,384.00</w:t>
            </w:r>
          </w:p>
        </w:tc>
        <w:tc>
          <w:tcPr>
            <w:tcW w:w="236" w:type="dxa"/>
          </w:tcPr>
          <w:p w14:paraId="141E6FB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EB0F49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7,744.89</w:t>
            </w:r>
          </w:p>
        </w:tc>
        <w:tc>
          <w:tcPr>
            <w:tcW w:w="236" w:type="dxa"/>
          </w:tcPr>
          <w:p w14:paraId="15A3D2F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8E0471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E10ABD">
              <w:rPr>
                <w:rFonts w:asciiTheme="majorBidi" w:hAnsiTheme="majorBidi" w:cstheme="majorBidi"/>
                <w:b/>
                <w:bCs/>
              </w:rPr>
              <w:t>6,168.94</w:t>
            </w: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79" w:type="dxa"/>
          </w:tcPr>
          <w:p w14:paraId="5F13E12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B2281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3,959.95</w:t>
            </w:r>
          </w:p>
        </w:tc>
      </w:tr>
    </w:tbl>
    <w:p w14:paraId="5C66833E" w14:textId="77777777" w:rsidR="009F64A7" w:rsidRPr="00E10ABD" w:rsidRDefault="009F64A7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7"/>
        <w:gridCol w:w="1082"/>
      </w:tblGrid>
      <w:tr w:rsidR="009F64A7" w:rsidRPr="00E10ABD" w14:paraId="386A1D3F" w14:textId="77777777" w:rsidTr="004A263B">
        <w:trPr>
          <w:tblHeader/>
        </w:trPr>
        <w:tc>
          <w:tcPr>
            <w:tcW w:w="4126" w:type="dxa"/>
            <w:vAlign w:val="bottom"/>
          </w:tcPr>
          <w:p w14:paraId="5EFCA6F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D9D58F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10ABD" w14:paraId="08C25986" w14:textId="77777777" w:rsidTr="009F64A7">
        <w:trPr>
          <w:tblHeader/>
        </w:trPr>
        <w:tc>
          <w:tcPr>
            <w:tcW w:w="4126" w:type="dxa"/>
            <w:vAlign w:val="bottom"/>
          </w:tcPr>
          <w:p w14:paraId="59F0D1D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06AF7B7B" w14:textId="77777777" w:rsidR="009F64A7" w:rsidRPr="00E10ABD" w:rsidRDefault="009F64A7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520C4A6" w14:textId="77777777" w:rsidR="009F64A7" w:rsidRPr="00E10ABD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1 </w:t>
            </w:r>
            <w:r w:rsidRPr="00E10ABD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524D92A" w14:textId="77777777" w:rsidR="009F64A7" w:rsidRPr="00E10ABD" w:rsidRDefault="009F64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36" w:type="dxa"/>
            <w:vAlign w:val="bottom"/>
          </w:tcPr>
          <w:p w14:paraId="11ABF75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0D3C078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2FA118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5E800E9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7" w:type="dxa"/>
            <w:vAlign w:val="bottom"/>
          </w:tcPr>
          <w:p w14:paraId="71BC6B7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14:paraId="64732E9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86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1CFFF0C" w14:textId="0CF765AD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86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 xml:space="preserve">30 </w:t>
            </w:r>
            <w:r w:rsidRPr="00E10ABD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13784A2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86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</w:tr>
      <w:tr w:rsidR="009F64A7" w:rsidRPr="00E10ABD" w14:paraId="49068622" w14:textId="77777777">
        <w:trPr>
          <w:tblHeader/>
        </w:trPr>
        <w:tc>
          <w:tcPr>
            <w:tcW w:w="4126" w:type="dxa"/>
            <w:vAlign w:val="bottom"/>
          </w:tcPr>
          <w:p w14:paraId="22F10D7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49F943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10ABD" w14:paraId="25B0B397" w14:textId="77777777">
        <w:trPr>
          <w:tblHeader/>
        </w:trPr>
        <w:tc>
          <w:tcPr>
            <w:tcW w:w="4126" w:type="dxa"/>
            <w:vAlign w:val="bottom"/>
          </w:tcPr>
          <w:p w14:paraId="1A54930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3998603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10ABD" w14:paraId="61F57D1C" w14:textId="77777777" w:rsidTr="009F64A7">
        <w:tc>
          <w:tcPr>
            <w:tcW w:w="4126" w:type="dxa"/>
          </w:tcPr>
          <w:p w14:paraId="06E680E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53EABCC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t>3,959.95</w:t>
            </w:r>
          </w:p>
        </w:tc>
        <w:tc>
          <w:tcPr>
            <w:tcW w:w="236" w:type="dxa"/>
          </w:tcPr>
          <w:p w14:paraId="6F583ED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276F61D9" w14:textId="27DF0F21" w:rsidR="009F64A7" w:rsidRPr="00E10ABD" w:rsidRDefault="00E8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885</w:t>
            </w:r>
            <w:r w:rsidRPr="00E10ABD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236" w:type="dxa"/>
          </w:tcPr>
          <w:p w14:paraId="77098E0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449ABEB2" w14:textId="2E97BABF" w:rsidR="009F64A7" w:rsidRPr="00E10ABD" w:rsidRDefault="00504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(</w:t>
            </w:r>
            <w:r w:rsidRPr="00E10ABD">
              <w:rPr>
                <w:rFonts w:asciiTheme="majorBidi" w:hAnsiTheme="majorBidi" w:cstheme="majorBidi"/>
              </w:rPr>
              <w:t>1,431.95</w:t>
            </w:r>
            <w:r w:rsidRPr="00E10AB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7" w:type="dxa"/>
          </w:tcPr>
          <w:p w14:paraId="7F927AD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317EA10F" w14:textId="07FBA22E" w:rsidR="009F64A7" w:rsidRPr="00E10ABD" w:rsidRDefault="00504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3,413.00</w:t>
            </w:r>
          </w:p>
        </w:tc>
      </w:tr>
      <w:tr w:rsidR="009F64A7" w:rsidRPr="00E10ABD" w14:paraId="6A764712" w14:textId="77777777" w:rsidTr="009F64A7">
        <w:tc>
          <w:tcPr>
            <w:tcW w:w="4126" w:type="dxa"/>
          </w:tcPr>
          <w:p w14:paraId="21CD920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10AB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66733B6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t>-</w:t>
            </w:r>
          </w:p>
        </w:tc>
        <w:tc>
          <w:tcPr>
            <w:tcW w:w="236" w:type="dxa"/>
          </w:tcPr>
          <w:p w14:paraId="2037B6E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4711B22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t>-</w:t>
            </w:r>
          </w:p>
        </w:tc>
        <w:tc>
          <w:tcPr>
            <w:tcW w:w="236" w:type="dxa"/>
          </w:tcPr>
          <w:p w14:paraId="522A9EF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820A193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t>-</w:t>
            </w:r>
          </w:p>
        </w:tc>
        <w:tc>
          <w:tcPr>
            <w:tcW w:w="277" w:type="dxa"/>
          </w:tcPr>
          <w:p w14:paraId="26E3615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C191CE4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t>-</w:t>
            </w:r>
          </w:p>
        </w:tc>
      </w:tr>
      <w:tr w:rsidR="009F64A7" w:rsidRPr="00E10ABD" w14:paraId="13C71DCA" w14:textId="77777777" w:rsidTr="009F64A7">
        <w:tc>
          <w:tcPr>
            <w:tcW w:w="4126" w:type="dxa"/>
          </w:tcPr>
          <w:p w14:paraId="56915B4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1676F3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b/>
                <w:bCs/>
              </w:rPr>
              <w:t>3,959.95</w:t>
            </w:r>
          </w:p>
        </w:tc>
        <w:tc>
          <w:tcPr>
            <w:tcW w:w="236" w:type="dxa"/>
          </w:tcPr>
          <w:p w14:paraId="1821475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FBB030A" w14:textId="153B7823" w:rsidR="009F64A7" w:rsidRPr="00E10ABD" w:rsidRDefault="00B2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885.00</w:t>
            </w:r>
          </w:p>
        </w:tc>
        <w:tc>
          <w:tcPr>
            <w:tcW w:w="236" w:type="dxa"/>
          </w:tcPr>
          <w:p w14:paraId="54706B1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7C8ACF0" w14:textId="78BF012E" w:rsidR="009F64A7" w:rsidRPr="00E10ABD" w:rsidRDefault="00B2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BE15D4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BE15D4">
              <w:rPr>
                <w:rFonts w:asciiTheme="majorBidi" w:hAnsiTheme="majorBidi" w:cstheme="majorBidi"/>
                <w:b/>
                <w:bCs/>
              </w:rPr>
              <w:t>1,431.95</w:t>
            </w:r>
            <w:r w:rsidRPr="00BE15D4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277" w:type="dxa"/>
          </w:tcPr>
          <w:p w14:paraId="689F68B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6826770" w14:textId="5CC6A7F9" w:rsidR="009F64A7" w:rsidRPr="00E10ABD" w:rsidRDefault="00B2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E15D4">
              <w:rPr>
                <w:rFonts w:asciiTheme="majorBidi" w:hAnsiTheme="majorBidi" w:cstheme="majorBidi"/>
                <w:b/>
                <w:bCs/>
              </w:rPr>
              <w:t>3,413.00</w:t>
            </w:r>
          </w:p>
        </w:tc>
      </w:tr>
    </w:tbl>
    <w:p w14:paraId="07C7D1A2" w14:textId="77777777" w:rsidR="009F64A7" w:rsidRPr="00E10ABD" w:rsidRDefault="009F64A7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7"/>
        <w:gridCol w:w="1274"/>
        <w:gridCol w:w="286"/>
        <w:gridCol w:w="1269"/>
        <w:gridCol w:w="236"/>
        <w:gridCol w:w="1329"/>
        <w:gridCol w:w="284"/>
        <w:gridCol w:w="1276"/>
      </w:tblGrid>
      <w:tr w:rsidR="00187C66" w:rsidRPr="00E10ABD" w14:paraId="2B18E58B" w14:textId="77777777" w:rsidTr="005B5643">
        <w:trPr>
          <w:tblHeader/>
        </w:trPr>
        <w:tc>
          <w:tcPr>
            <w:tcW w:w="1810" w:type="pct"/>
          </w:tcPr>
          <w:p w14:paraId="629D5275" w14:textId="77777777" w:rsidR="00187C66" w:rsidRPr="00E10ABD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16" w:type="pct"/>
            <w:gridSpan w:val="3"/>
          </w:tcPr>
          <w:p w14:paraId="48714299" w14:textId="77777777" w:rsidR="00187C66" w:rsidRPr="00E10ABD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C14B73B" w14:textId="77777777" w:rsidR="00187C66" w:rsidRPr="00E10ABD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8" w:type="pct"/>
            <w:gridSpan w:val="3"/>
          </w:tcPr>
          <w:p w14:paraId="01C62F80" w14:textId="77777777" w:rsidR="00187C66" w:rsidRPr="00E10ABD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46447" w:rsidRPr="00E10ABD" w14:paraId="14DC67ED" w14:textId="77777777" w:rsidTr="005B5643">
        <w:trPr>
          <w:tblHeader/>
        </w:trPr>
        <w:tc>
          <w:tcPr>
            <w:tcW w:w="1810" w:type="pct"/>
          </w:tcPr>
          <w:p w14:paraId="121FE91D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3" w:type="pct"/>
          </w:tcPr>
          <w:p w14:paraId="6D3EAAB7" w14:textId="44C7899D" w:rsidR="00187C66" w:rsidRPr="00E10ABD" w:rsidRDefault="00ED3704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10ABD">
              <w:t xml:space="preserve">30 </w:t>
            </w:r>
            <w:r w:rsidRPr="00E10ABD">
              <w:rPr>
                <w:rFonts w:hint="cs"/>
                <w:cs/>
              </w:rPr>
              <w:t>มิถุนายน</w:t>
            </w:r>
          </w:p>
        </w:tc>
        <w:tc>
          <w:tcPr>
            <w:tcW w:w="153" w:type="pct"/>
          </w:tcPr>
          <w:p w14:paraId="18281CA1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55DF0090" w14:textId="36C6CCA4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31 </w:t>
            </w:r>
            <w:r w:rsidRPr="00E10ABD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26" w:type="pct"/>
          </w:tcPr>
          <w:p w14:paraId="6725775E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23612FEF" w14:textId="2A7C7969" w:rsidR="00187C66" w:rsidRPr="00E10ABD" w:rsidRDefault="00ED3704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10ABD">
              <w:t xml:space="preserve">30 </w:t>
            </w:r>
            <w:r w:rsidRPr="00E10ABD">
              <w:rPr>
                <w:rFonts w:hint="cs"/>
                <w:cs/>
              </w:rPr>
              <w:t>มิถุนายน</w:t>
            </w:r>
          </w:p>
        </w:tc>
        <w:tc>
          <w:tcPr>
            <w:tcW w:w="152" w:type="pct"/>
          </w:tcPr>
          <w:p w14:paraId="6278B50B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4BC6634D" w14:textId="7F81ABF4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31 </w:t>
            </w:r>
            <w:r w:rsidRPr="00E10ABD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9F64A7" w:rsidRPr="00E10ABD" w14:paraId="1617B884" w14:textId="77777777" w:rsidTr="005B5643">
        <w:trPr>
          <w:tblHeader/>
        </w:trPr>
        <w:tc>
          <w:tcPr>
            <w:tcW w:w="1810" w:type="pct"/>
          </w:tcPr>
          <w:p w14:paraId="752AC72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3" w:type="pct"/>
          </w:tcPr>
          <w:p w14:paraId="052658B1" w14:textId="1803D612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" w:type="pct"/>
          </w:tcPr>
          <w:p w14:paraId="2B25432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F8E52F6" w14:textId="16511685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" w:type="pct"/>
          </w:tcPr>
          <w:p w14:paraId="221183C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14F85B88" w14:textId="1C4F6F59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2" w:type="pct"/>
          </w:tcPr>
          <w:p w14:paraId="16DC30C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1847D088" w14:textId="05EE4D56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</w:tr>
      <w:tr w:rsidR="00187C66" w:rsidRPr="00E10ABD" w14:paraId="1BD41924" w14:textId="77777777" w:rsidTr="005B5643">
        <w:trPr>
          <w:tblHeader/>
        </w:trPr>
        <w:tc>
          <w:tcPr>
            <w:tcW w:w="1810" w:type="pct"/>
          </w:tcPr>
          <w:p w14:paraId="270E61E4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190" w:type="pct"/>
            <w:gridSpan w:val="7"/>
          </w:tcPr>
          <w:p w14:paraId="6DCE3BAC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6447" w:rsidRPr="00E10ABD" w14:paraId="4B5A402C" w14:textId="77777777" w:rsidTr="005B5643">
        <w:tc>
          <w:tcPr>
            <w:tcW w:w="1810" w:type="pct"/>
          </w:tcPr>
          <w:p w14:paraId="32D54409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3" w:type="pct"/>
          </w:tcPr>
          <w:p w14:paraId="3A9FCB76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F4D3E91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1660C33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72EF0453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685D179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66C1E965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3823AABF" w14:textId="77777777" w:rsidR="00187C66" w:rsidRPr="00E10ABD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10ABD" w14:paraId="2C006760" w14:textId="77777777" w:rsidTr="005B5643">
        <w:tc>
          <w:tcPr>
            <w:tcW w:w="1810" w:type="pct"/>
          </w:tcPr>
          <w:p w14:paraId="605CA934" w14:textId="72C06C3A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บริษัทใหญ่</w:t>
            </w:r>
            <w:r w:rsidRPr="00E10ABD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683" w:type="pct"/>
          </w:tcPr>
          <w:p w14:paraId="5DD42C32" w14:textId="25B18E00" w:rsidR="009F64A7" w:rsidRPr="00E10ABD" w:rsidRDefault="00256175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2.71</w:t>
            </w:r>
          </w:p>
        </w:tc>
        <w:tc>
          <w:tcPr>
            <w:tcW w:w="153" w:type="pct"/>
          </w:tcPr>
          <w:p w14:paraId="2FB0611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1C8A8568" w14:textId="20A314CF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5.85</w:t>
            </w:r>
          </w:p>
        </w:tc>
        <w:tc>
          <w:tcPr>
            <w:tcW w:w="126" w:type="pct"/>
          </w:tcPr>
          <w:p w14:paraId="092CA18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103D7B1B" w14:textId="1BD1BEB1" w:rsidR="009F64A7" w:rsidRPr="00E10ABD" w:rsidRDefault="00256175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</w:tcPr>
          <w:p w14:paraId="21A8841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58E0328E" w14:textId="79A70F52" w:rsidR="009F64A7" w:rsidRPr="00E10ABD" w:rsidRDefault="009F64A7" w:rsidP="002E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10ABD" w14:paraId="3A748337" w14:textId="77777777" w:rsidTr="005B5643">
        <w:tc>
          <w:tcPr>
            <w:tcW w:w="1810" w:type="pct"/>
          </w:tcPr>
          <w:p w14:paraId="74C5A71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683" w:type="pct"/>
          </w:tcPr>
          <w:p w14:paraId="5DA8F8B9" w14:textId="59C743B9" w:rsidR="009F64A7" w:rsidRPr="00E10ABD" w:rsidRDefault="0025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pct"/>
          </w:tcPr>
          <w:p w14:paraId="365AAE5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FDF3757" w14:textId="6BD64B9C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415AE87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795BBC1" w14:textId="487DB1A2" w:rsidR="009F64A7" w:rsidRPr="00E10ABD" w:rsidRDefault="00256175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316.63</w:t>
            </w:r>
          </w:p>
        </w:tc>
        <w:tc>
          <w:tcPr>
            <w:tcW w:w="152" w:type="pct"/>
          </w:tcPr>
          <w:p w14:paraId="2650CBB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04A49F00" w14:textId="3D28E89C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453.92</w:t>
            </w:r>
          </w:p>
        </w:tc>
      </w:tr>
      <w:tr w:rsidR="009F64A7" w:rsidRPr="00E10ABD" w14:paraId="22F6ABC3" w14:textId="77777777" w:rsidTr="005B5643">
        <w:tc>
          <w:tcPr>
            <w:tcW w:w="1810" w:type="pct"/>
          </w:tcPr>
          <w:p w14:paraId="00E670E2" w14:textId="3114707B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E10ABD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683" w:type="pct"/>
          </w:tcPr>
          <w:p w14:paraId="238551C4" w14:textId="46CABD55" w:rsidR="009F64A7" w:rsidRPr="00E10ABD" w:rsidRDefault="002E5C79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70.75</w:t>
            </w:r>
          </w:p>
        </w:tc>
        <w:tc>
          <w:tcPr>
            <w:tcW w:w="153" w:type="pct"/>
          </w:tcPr>
          <w:p w14:paraId="4C9E808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7B4B1F5" w14:textId="2F543371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39.03</w:t>
            </w:r>
          </w:p>
        </w:tc>
        <w:tc>
          <w:tcPr>
            <w:tcW w:w="126" w:type="pct"/>
          </w:tcPr>
          <w:p w14:paraId="6A1C0B7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0F10A61" w14:textId="1BF14081" w:rsidR="009F64A7" w:rsidRPr="00E10ABD" w:rsidRDefault="002E5C79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</w:tcPr>
          <w:p w14:paraId="4A281AE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7F9C1C4D" w14:textId="24B0F6C7" w:rsidR="009F64A7" w:rsidRPr="00E10ABD" w:rsidRDefault="009F64A7" w:rsidP="002E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10ABD" w14:paraId="5334FDFB" w14:textId="77777777" w:rsidTr="005B5643">
        <w:tc>
          <w:tcPr>
            <w:tcW w:w="1810" w:type="pct"/>
          </w:tcPr>
          <w:p w14:paraId="2B2EE791" w14:textId="77D511B3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E10ABD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1766CA2" w14:textId="7DA61298" w:rsidR="009F64A7" w:rsidRPr="00E10ABD" w:rsidRDefault="002E5C79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53.29</w:t>
            </w:r>
          </w:p>
        </w:tc>
        <w:tc>
          <w:tcPr>
            <w:tcW w:w="153" w:type="pct"/>
          </w:tcPr>
          <w:p w14:paraId="77325D3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22EE311" w14:textId="3EB063CE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3BC9E62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4B8F6459" w14:textId="08D97C72" w:rsidR="009F64A7" w:rsidRPr="00E10ABD" w:rsidRDefault="002E5C79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</w:tcPr>
          <w:p w14:paraId="57097FA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273E56B" w14:textId="4A9E8F12" w:rsidR="009F64A7" w:rsidRPr="00E10ABD" w:rsidRDefault="009F64A7" w:rsidP="002E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10ABD" w14:paraId="4C087E12" w14:textId="77777777" w:rsidTr="005B5643">
        <w:tc>
          <w:tcPr>
            <w:tcW w:w="1810" w:type="pct"/>
          </w:tcPr>
          <w:p w14:paraId="22DAA20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2978D1E2" w:rsidR="009F64A7" w:rsidRPr="00E10ABD" w:rsidRDefault="002E5C79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126.75</w:t>
            </w:r>
          </w:p>
        </w:tc>
        <w:tc>
          <w:tcPr>
            <w:tcW w:w="153" w:type="pct"/>
          </w:tcPr>
          <w:p w14:paraId="063E1E7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8232308" w14:textId="4515BB38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44.88</w:t>
            </w:r>
          </w:p>
        </w:tc>
        <w:tc>
          <w:tcPr>
            <w:tcW w:w="126" w:type="pct"/>
          </w:tcPr>
          <w:p w14:paraId="1703AA0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35797455" w:rsidR="009F64A7" w:rsidRPr="00E10ABD" w:rsidRDefault="002E5C79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316.63</w:t>
            </w:r>
          </w:p>
        </w:tc>
        <w:tc>
          <w:tcPr>
            <w:tcW w:w="152" w:type="pct"/>
          </w:tcPr>
          <w:p w14:paraId="3576605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162D1751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453.92</w:t>
            </w:r>
          </w:p>
        </w:tc>
      </w:tr>
      <w:tr w:rsidR="00046447" w:rsidRPr="00E10ABD" w14:paraId="317183CB" w14:textId="77777777" w:rsidTr="005B5643">
        <w:tc>
          <w:tcPr>
            <w:tcW w:w="1810" w:type="pct"/>
          </w:tcPr>
          <w:p w14:paraId="7CD94437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361ADD5B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3FAAAAC6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1166490C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</w:tcPr>
          <w:p w14:paraId="1C0D000B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39C75FB1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30AEDDE5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F8376CE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46447" w:rsidRPr="00E10ABD" w14:paraId="72F2177F" w14:textId="77777777" w:rsidTr="005B5643">
        <w:tc>
          <w:tcPr>
            <w:tcW w:w="1810" w:type="pct"/>
          </w:tcPr>
          <w:p w14:paraId="6AD9DD1B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83" w:type="pct"/>
          </w:tcPr>
          <w:p w14:paraId="43045742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89461F6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0F7ECBD3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0E5E0CA3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4917786B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24738B59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7FB58D13" w14:textId="77777777" w:rsidR="00784453" w:rsidRPr="00E10ABD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10ABD" w14:paraId="60BE088D" w14:textId="77777777" w:rsidTr="005B5643">
        <w:tc>
          <w:tcPr>
            <w:tcW w:w="1810" w:type="pct"/>
          </w:tcPr>
          <w:p w14:paraId="4C7C5E3E" w14:textId="6A8022C3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บริษัทใหญ่</w:t>
            </w:r>
            <w:r w:rsidRPr="00E10ABD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683" w:type="pct"/>
          </w:tcPr>
          <w:p w14:paraId="5A385B25" w14:textId="6FE8ED09" w:rsidR="009F64A7" w:rsidRPr="00E10ABD" w:rsidRDefault="00374B61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3.70</w:t>
            </w:r>
          </w:p>
        </w:tc>
        <w:tc>
          <w:tcPr>
            <w:tcW w:w="153" w:type="pct"/>
          </w:tcPr>
          <w:p w14:paraId="3F0D867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04ED4068" w14:textId="07892B89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32.21</w:t>
            </w:r>
          </w:p>
        </w:tc>
        <w:tc>
          <w:tcPr>
            <w:tcW w:w="126" w:type="pct"/>
          </w:tcPr>
          <w:p w14:paraId="1CCC84D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6D10E247" w14:textId="53792DF8" w:rsidR="009F64A7" w:rsidRPr="00E10ABD" w:rsidRDefault="00806EB4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</w:t>
            </w:r>
            <w:r w:rsidR="00C34876" w:rsidRPr="00E10ABD">
              <w:rPr>
                <w:rFonts w:asciiTheme="majorBidi" w:hAnsiTheme="majorBidi" w:cstheme="majorBidi"/>
              </w:rPr>
              <w:t>.48</w:t>
            </w:r>
          </w:p>
        </w:tc>
        <w:tc>
          <w:tcPr>
            <w:tcW w:w="152" w:type="pct"/>
          </w:tcPr>
          <w:p w14:paraId="3BC5A42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2836FE14" w14:textId="2DEB3D34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31.00</w:t>
            </w:r>
          </w:p>
        </w:tc>
      </w:tr>
      <w:tr w:rsidR="009F64A7" w:rsidRPr="00E10ABD" w14:paraId="516521C3" w14:textId="77777777" w:rsidTr="005B5643">
        <w:tc>
          <w:tcPr>
            <w:tcW w:w="1810" w:type="pct"/>
          </w:tcPr>
          <w:p w14:paraId="755AE76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683" w:type="pct"/>
          </w:tcPr>
          <w:p w14:paraId="3B6C66FC" w14:textId="5627270E" w:rsidR="009F64A7" w:rsidRPr="00E10ABD" w:rsidRDefault="00525861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153" w:type="pct"/>
          </w:tcPr>
          <w:p w14:paraId="48B7A21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7D256AC" w14:textId="2828E266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0.15</w:t>
            </w:r>
          </w:p>
        </w:tc>
        <w:tc>
          <w:tcPr>
            <w:tcW w:w="126" w:type="pct"/>
          </w:tcPr>
          <w:p w14:paraId="6B53EA2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0D4B1365" w14:textId="57F6CF6B" w:rsidR="009F64A7" w:rsidRPr="00E10ABD" w:rsidRDefault="00525861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</w:tcPr>
          <w:p w14:paraId="1433BDC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2003EB43" w14:textId="3AFC3BCD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16FF362E" w14:textId="77777777" w:rsidTr="005B5643">
        <w:tc>
          <w:tcPr>
            <w:tcW w:w="1810" w:type="pct"/>
          </w:tcPr>
          <w:p w14:paraId="2FCD071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794C6C1" w14:textId="746B741F" w:rsidR="009F64A7" w:rsidRPr="00E10ABD" w:rsidRDefault="00525861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41.29</w:t>
            </w:r>
          </w:p>
        </w:tc>
        <w:tc>
          <w:tcPr>
            <w:tcW w:w="153" w:type="pct"/>
          </w:tcPr>
          <w:p w14:paraId="5199C11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29072AF" w14:textId="736D3122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39.99</w:t>
            </w:r>
          </w:p>
        </w:tc>
        <w:tc>
          <w:tcPr>
            <w:tcW w:w="126" w:type="pct"/>
          </w:tcPr>
          <w:p w14:paraId="4A8C5E5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60B32DB" w14:textId="5939D275" w:rsidR="009F64A7" w:rsidRPr="00E10ABD" w:rsidRDefault="00525861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5.61</w:t>
            </w:r>
          </w:p>
        </w:tc>
        <w:tc>
          <w:tcPr>
            <w:tcW w:w="152" w:type="pct"/>
          </w:tcPr>
          <w:p w14:paraId="76AA9E7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A8E7A87" w14:textId="7D6EB486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5.44</w:t>
            </w:r>
          </w:p>
        </w:tc>
      </w:tr>
      <w:tr w:rsidR="009F64A7" w:rsidRPr="00E10ABD" w14:paraId="691053C0" w14:textId="77777777" w:rsidTr="005B5643">
        <w:tc>
          <w:tcPr>
            <w:tcW w:w="1810" w:type="pct"/>
          </w:tcPr>
          <w:p w14:paraId="57CE51D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324058CB" w:rsidR="009F64A7" w:rsidRPr="00E10ABD" w:rsidRDefault="0055638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45.04</w:t>
            </w:r>
          </w:p>
        </w:tc>
        <w:tc>
          <w:tcPr>
            <w:tcW w:w="153" w:type="pct"/>
          </w:tcPr>
          <w:p w14:paraId="560D2A3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219655C" w14:textId="6A0B4E56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72.35</w:t>
            </w:r>
          </w:p>
        </w:tc>
        <w:tc>
          <w:tcPr>
            <w:tcW w:w="126" w:type="pct"/>
          </w:tcPr>
          <w:p w14:paraId="33524B0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7715CFEA" w14:textId="4C8E3985" w:rsidR="009F64A7" w:rsidRPr="00E10ABD" w:rsidRDefault="0055638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8.09</w:t>
            </w:r>
          </w:p>
        </w:tc>
        <w:tc>
          <w:tcPr>
            <w:tcW w:w="152" w:type="pct"/>
          </w:tcPr>
          <w:p w14:paraId="1AD64BE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63AF3430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36.44</w:t>
            </w:r>
          </w:p>
        </w:tc>
      </w:tr>
    </w:tbl>
    <w:p w14:paraId="609553B2" w14:textId="77777777" w:rsidR="00327E37" w:rsidRPr="00E10ABD" w:rsidRDefault="00327E37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1201"/>
      </w:tblGrid>
      <w:tr w:rsidR="009F64A7" w:rsidRPr="00E10ABD" w14:paraId="4A8CFE6D" w14:textId="77777777" w:rsidTr="004A263B">
        <w:trPr>
          <w:tblHeader/>
        </w:trPr>
        <w:tc>
          <w:tcPr>
            <w:tcW w:w="4140" w:type="dxa"/>
            <w:vAlign w:val="bottom"/>
          </w:tcPr>
          <w:p w14:paraId="0510012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5209519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E10ABD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10ABD" w14:paraId="24E36AF5" w14:textId="77777777">
        <w:trPr>
          <w:tblHeader/>
        </w:trPr>
        <w:tc>
          <w:tcPr>
            <w:tcW w:w="4140" w:type="dxa"/>
            <w:vAlign w:val="bottom"/>
          </w:tcPr>
          <w:p w14:paraId="1E09883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6EBC9AE5" w14:textId="77777777" w:rsidR="009F64A7" w:rsidRPr="00E10ABD" w:rsidRDefault="009F64A7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48F445E" w14:textId="77777777" w:rsidR="009F64A7" w:rsidRPr="00E10ABD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1 </w:t>
            </w:r>
            <w:r w:rsidRPr="00E10ABD">
              <w:rPr>
                <w:rFonts w:asciiTheme="majorBidi" w:hAnsiTheme="majorBidi" w:cstheme="majorBidi"/>
                <w:cs/>
              </w:rPr>
              <w:t>มกราคม</w:t>
            </w:r>
          </w:p>
          <w:p w14:paraId="173EA9AF" w14:textId="77777777" w:rsidR="009F64A7" w:rsidRPr="00E10ABD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5A0068C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CBF873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2E6F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C52EB4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4196F1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2EC8A7D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2DBCA0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t xml:space="preserve">31 </w:t>
            </w:r>
            <w:r w:rsidRPr="00E10ABD">
              <w:rPr>
                <w:rFonts w:hint="cs"/>
                <w:cs/>
              </w:rPr>
              <w:t xml:space="preserve">ธันวาคม </w:t>
            </w:r>
            <w:r w:rsidRPr="00E10ABD">
              <w:rPr>
                <w:rFonts w:asciiTheme="majorBidi" w:hAnsiTheme="majorBidi" w:cstheme="majorBidi"/>
              </w:rPr>
              <w:t>256</w:t>
            </w:r>
            <w:r w:rsidRPr="00E10ABD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9F64A7" w:rsidRPr="00E10ABD" w14:paraId="0DF227D9" w14:textId="77777777">
        <w:trPr>
          <w:tblHeader/>
        </w:trPr>
        <w:tc>
          <w:tcPr>
            <w:tcW w:w="4140" w:type="dxa"/>
            <w:vAlign w:val="bottom"/>
          </w:tcPr>
          <w:p w14:paraId="438AF3B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44B5CFD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10ABD" w14:paraId="4FFC90CD" w14:textId="77777777">
        <w:trPr>
          <w:tblHeader/>
        </w:trPr>
        <w:tc>
          <w:tcPr>
            <w:tcW w:w="4140" w:type="dxa"/>
            <w:vAlign w:val="bottom"/>
          </w:tcPr>
          <w:p w14:paraId="1DEF55A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01B676E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10ABD" w14:paraId="33B7B91A" w14:textId="77777777" w:rsidTr="004A263B">
        <w:tc>
          <w:tcPr>
            <w:tcW w:w="4140" w:type="dxa"/>
          </w:tcPr>
          <w:p w14:paraId="274BDF3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4" w:name="_Hlk180742694"/>
            <w:r w:rsidRPr="00E10ABD">
              <w:rPr>
                <w:rFonts w:asciiTheme="majorBidi" w:hAnsiTheme="majorBidi"/>
                <w:cs/>
              </w:rPr>
              <w:t>กิจการ</w:t>
            </w:r>
            <w:r w:rsidRPr="00E10ABD">
              <w:rPr>
                <w:rFonts w:asciiTheme="majorBidi" w:hAnsiTheme="majorBidi" w:hint="cs"/>
                <w:cs/>
              </w:rPr>
              <w:t>อื่น</w:t>
            </w:r>
            <w:r w:rsidRPr="00E10ABD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24C0250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7A59D07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29F4B4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1,700</w:t>
            </w:r>
            <w:r w:rsidRPr="00E10ABD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70" w:type="dxa"/>
          </w:tcPr>
          <w:p w14:paraId="1417F24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5B687E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(</w:t>
            </w:r>
            <w:r w:rsidRPr="00E10ABD">
              <w:rPr>
                <w:rFonts w:asciiTheme="majorBidi" w:hAnsiTheme="majorBidi" w:cstheme="majorBidi"/>
              </w:rPr>
              <w:t>500.00)</w:t>
            </w:r>
          </w:p>
        </w:tc>
        <w:tc>
          <w:tcPr>
            <w:tcW w:w="270" w:type="dxa"/>
          </w:tcPr>
          <w:p w14:paraId="76896BC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10F8CC0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1,200</w:t>
            </w:r>
            <w:r w:rsidRPr="00E10ABD">
              <w:rPr>
                <w:rFonts w:asciiTheme="majorBidi" w:hAnsiTheme="majorBidi" w:cstheme="majorBidi" w:hint="cs"/>
                <w:cs/>
              </w:rPr>
              <w:t>.00</w:t>
            </w:r>
          </w:p>
        </w:tc>
      </w:tr>
      <w:bookmarkEnd w:id="4"/>
      <w:tr w:rsidR="009F64A7" w:rsidRPr="00E10ABD" w14:paraId="68648593" w14:textId="77777777">
        <w:tc>
          <w:tcPr>
            <w:tcW w:w="4140" w:type="dxa"/>
          </w:tcPr>
          <w:p w14:paraId="2A44F9C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2E3CC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0FDD713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4CE7D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1,700</w:t>
            </w:r>
            <w:r w:rsidRPr="00E10ABD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70" w:type="dxa"/>
          </w:tcPr>
          <w:p w14:paraId="4A66873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ECCC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E10ABD">
              <w:rPr>
                <w:rFonts w:asciiTheme="majorBidi" w:hAnsiTheme="majorBidi" w:cstheme="majorBidi"/>
                <w:b/>
                <w:bCs/>
              </w:rPr>
              <w:t>500.00)</w:t>
            </w:r>
          </w:p>
        </w:tc>
        <w:tc>
          <w:tcPr>
            <w:tcW w:w="270" w:type="dxa"/>
          </w:tcPr>
          <w:p w14:paraId="01E1FEA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5F30DC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1,200</w:t>
            </w:r>
            <w:r w:rsidRPr="00E10ABD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</w:tr>
    </w:tbl>
    <w:p w14:paraId="7E0B2F1D" w14:textId="77777777" w:rsidR="00A74A93" w:rsidRPr="00E10ABD" w:rsidRDefault="00A74A93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990"/>
        <w:gridCol w:w="271"/>
        <w:gridCol w:w="1200"/>
      </w:tblGrid>
      <w:tr w:rsidR="009F64A7" w:rsidRPr="00E10ABD" w14:paraId="4ECEE25A" w14:textId="77777777" w:rsidTr="004A263B">
        <w:trPr>
          <w:tblHeader/>
        </w:trPr>
        <w:tc>
          <w:tcPr>
            <w:tcW w:w="4140" w:type="dxa"/>
            <w:vAlign w:val="bottom"/>
          </w:tcPr>
          <w:p w14:paraId="123BA18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14B0699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E10ABD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F64A7" w:rsidRPr="00E10ABD" w14:paraId="766CE8EE" w14:textId="77777777">
        <w:trPr>
          <w:tblHeader/>
        </w:trPr>
        <w:tc>
          <w:tcPr>
            <w:tcW w:w="4140" w:type="dxa"/>
            <w:vAlign w:val="bottom"/>
          </w:tcPr>
          <w:p w14:paraId="71CE682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167E17EE" w14:textId="77777777" w:rsidR="009F64A7" w:rsidRPr="00E10ABD" w:rsidRDefault="009F64A7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7E68B9D5" w14:textId="77777777" w:rsidR="009F64A7" w:rsidRPr="00E10ABD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1 </w:t>
            </w:r>
            <w:r w:rsidRPr="00E10ABD">
              <w:rPr>
                <w:rFonts w:asciiTheme="majorBidi" w:hAnsiTheme="majorBidi" w:cstheme="majorBidi"/>
                <w:cs/>
              </w:rPr>
              <w:t>มกราคม</w:t>
            </w:r>
          </w:p>
          <w:p w14:paraId="12AE1F4F" w14:textId="77777777" w:rsidR="009F64A7" w:rsidRPr="00E10ABD" w:rsidRDefault="009F64A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  <w:vAlign w:val="bottom"/>
          </w:tcPr>
          <w:p w14:paraId="3CF3E82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41DDA7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852C6D8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AA32E8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1" w:type="dxa"/>
            <w:vAlign w:val="bottom"/>
          </w:tcPr>
          <w:p w14:paraId="413DA82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756873DF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3322973" w14:textId="3F6E04FD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E10ABD">
              <w:t xml:space="preserve">30 </w:t>
            </w:r>
            <w:r w:rsidRPr="00E10ABD">
              <w:rPr>
                <w:rFonts w:hint="cs"/>
                <w:cs/>
              </w:rPr>
              <w:t xml:space="preserve">มิถุนายน </w:t>
            </w:r>
            <w:r w:rsidRPr="00E10ABD">
              <w:rPr>
                <w:rFonts w:asciiTheme="majorBidi" w:hAnsiTheme="majorBidi" w:cstheme="majorBidi"/>
              </w:rPr>
              <w:t>2568</w:t>
            </w:r>
          </w:p>
        </w:tc>
      </w:tr>
      <w:tr w:rsidR="009F64A7" w:rsidRPr="00E10ABD" w14:paraId="37FF6093" w14:textId="77777777">
        <w:trPr>
          <w:tblHeader/>
        </w:trPr>
        <w:tc>
          <w:tcPr>
            <w:tcW w:w="4140" w:type="dxa"/>
            <w:vAlign w:val="bottom"/>
          </w:tcPr>
          <w:p w14:paraId="4B30EF9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2F645AE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10ABD" w14:paraId="7A4E6BF5" w14:textId="77777777">
        <w:trPr>
          <w:tblHeader/>
        </w:trPr>
        <w:tc>
          <w:tcPr>
            <w:tcW w:w="4140" w:type="dxa"/>
            <w:vAlign w:val="bottom"/>
          </w:tcPr>
          <w:p w14:paraId="5B28C46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4602F3C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10ABD" w14:paraId="0A37AC7D" w14:textId="77777777" w:rsidTr="004A263B">
        <w:tc>
          <w:tcPr>
            <w:tcW w:w="4140" w:type="dxa"/>
          </w:tcPr>
          <w:p w14:paraId="2D909A5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/>
                <w:cs/>
              </w:rPr>
              <w:t>กิจการ</w:t>
            </w:r>
            <w:r w:rsidRPr="00E10ABD">
              <w:rPr>
                <w:rFonts w:asciiTheme="majorBidi" w:hAnsiTheme="majorBidi" w:hint="cs"/>
                <w:cs/>
              </w:rPr>
              <w:t>อื่น</w:t>
            </w:r>
            <w:r w:rsidRPr="00E10ABD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F7D59F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1,200</w:t>
            </w:r>
            <w:r w:rsidRPr="00E10ABD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70" w:type="dxa"/>
          </w:tcPr>
          <w:p w14:paraId="26F11D3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FAA19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4C1528AB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C5FEA9" w14:textId="77777777" w:rsidR="009F64A7" w:rsidRPr="00BE15D4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E15D4">
              <w:rPr>
                <w:rFonts w:asciiTheme="majorBidi" w:hAnsiTheme="majorBidi" w:cstheme="majorBidi"/>
                <w:cs/>
              </w:rPr>
              <w:t>(635.00)</w:t>
            </w:r>
          </w:p>
        </w:tc>
        <w:tc>
          <w:tcPr>
            <w:tcW w:w="271" w:type="dxa"/>
          </w:tcPr>
          <w:p w14:paraId="60C791BA" w14:textId="77777777" w:rsidR="009F64A7" w:rsidRPr="00BE15D4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32E81D5" w14:textId="77777777" w:rsidR="009F64A7" w:rsidRPr="00BE15D4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E15D4">
              <w:rPr>
                <w:rFonts w:asciiTheme="majorBidi" w:hAnsiTheme="majorBidi" w:cstheme="majorBidi"/>
                <w:cs/>
              </w:rPr>
              <w:t>565.00</w:t>
            </w:r>
          </w:p>
        </w:tc>
      </w:tr>
      <w:tr w:rsidR="009F64A7" w:rsidRPr="00E10ABD" w14:paraId="7EA23726" w14:textId="77777777">
        <w:tc>
          <w:tcPr>
            <w:tcW w:w="4140" w:type="dxa"/>
          </w:tcPr>
          <w:p w14:paraId="14E0DE4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CEDD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1,200</w:t>
            </w:r>
            <w:r w:rsidRPr="00E10ABD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70" w:type="dxa"/>
          </w:tcPr>
          <w:p w14:paraId="17FE127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1787F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66C8110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234E0" w14:textId="77777777" w:rsidR="009F64A7" w:rsidRPr="00BE15D4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E15D4">
              <w:rPr>
                <w:rFonts w:asciiTheme="majorBidi" w:hAnsiTheme="majorBidi" w:cstheme="majorBidi"/>
                <w:b/>
                <w:bCs/>
                <w:cs/>
              </w:rPr>
              <w:t>(635.00)</w:t>
            </w:r>
          </w:p>
        </w:tc>
        <w:tc>
          <w:tcPr>
            <w:tcW w:w="271" w:type="dxa"/>
          </w:tcPr>
          <w:p w14:paraId="1AF34E78" w14:textId="77777777" w:rsidR="009F64A7" w:rsidRPr="00BE15D4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31603F3" w14:textId="77777777" w:rsidR="009F64A7" w:rsidRPr="00BE15D4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E15D4">
              <w:rPr>
                <w:rFonts w:asciiTheme="majorBidi" w:hAnsiTheme="majorBidi" w:cstheme="majorBidi"/>
                <w:b/>
                <w:bCs/>
                <w:cs/>
              </w:rPr>
              <w:t>565.00</w:t>
            </w:r>
          </w:p>
        </w:tc>
      </w:tr>
    </w:tbl>
    <w:p w14:paraId="002DAD1C" w14:textId="77777777" w:rsidR="006F301A" w:rsidRPr="00E10ABD" w:rsidRDefault="006F3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p w14:paraId="6E9BABD3" w14:textId="77777777" w:rsidR="00E65C00" w:rsidRPr="00E10ABD" w:rsidRDefault="00E6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p w14:paraId="361B1710" w14:textId="77777777" w:rsidR="00E65C00" w:rsidRPr="00E10ABD" w:rsidRDefault="00E6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p w14:paraId="2BCBD371" w14:textId="77777777" w:rsidR="00E65C00" w:rsidRPr="00E10ABD" w:rsidRDefault="00E65C00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p w14:paraId="6924CEE0" w14:textId="6AE561F3" w:rsidR="009E45D4" w:rsidRPr="00E10ABD" w:rsidRDefault="004762B0" w:rsidP="00BE15D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ลูกหนี้การค้า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444"/>
        <w:gridCol w:w="990"/>
        <w:gridCol w:w="269"/>
        <w:gridCol w:w="1081"/>
        <w:gridCol w:w="271"/>
        <w:gridCol w:w="988"/>
        <w:gridCol w:w="271"/>
        <w:gridCol w:w="1170"/>
      </w:tblGrid>
      <w:tr w:rsidR="009F64A7" w:rsidRPr="00E10ABD" w14:paraId="45BEB11E" w14:textId="77777777" w:rsidTr="004A263B">
        <w:tc>
          <w:tcPr>
            <w:tcW w:w="1503" w:type="pct"/>
          </w:tcPr>
          <w:p w14:paraId="1A631C7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6748470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pct"/>
            <w:gridSpan w:val="3"/>
          </w:tcPr>
          <w:p w14:paraId="5ADA38D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0C3E47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pct"/>
            <w:gridSpan w:val="3"/>
          </w:tcPr>
          <w:p w14:paraId="76200723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F64A7" w:rsidRPr="00E10ABD" w14:paraId="5B8BF0C6" w14:textId="77777777" w:rsidTr="004A263B">
        <w:tc>
          <w:tcPr>
            <w:tcW w:w="1503" w:type="pct"/>
          </w:tcPr>
          <w:p w14:paraId="3F9DA46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1DB857A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</w:tcPr>
          <w:p w14:paraId="4407C53D" w14:textId="3C46A82E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t xml:space="preserve">30 </w:t>
            </w:r>
            <w:r w:rsidRPr="00E10ABD">
              <w:rPr>
                <w:rFonts w:hint="cs"/>
                <w:cs/>
              </w:rPr>
              <w:t>มิถุนายน</w:t>
            </w:r>
          </w:p>
        </w:tc>
        <w:tc>
          <w:tcPr>
            <w:tcW w:w="145" w:type="pct"/>
          </w:tcPr>
          <w:p w14:paraId="79267CA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5488845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31 </w:t>
            </w:r>
            <w:r w:rsidRPr="00E10ABD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144A7CB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08A024CC" w14:textId="2F686CAA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t xml:space="preserve">30 </w:t>
            </w:r>
            <w:r w:rsidRPr="00E10ABD">
              <w:rPr>
                <w:rFonts w:hint="cs"/>
                <w:cs/>
              </w:rPr>
              <w:t>มิถุนายน</w:t>
            </w:r>
          </w:p>
        </w:tc>
        <w:tc>
          <w:tcPr>
            <w:tcW w:w="146" w:type="pct"/>
          </w:tcPr>
          <w:p w14:paraId="02B05A3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4280A02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31 </w:t>
            </w:r>
            <w:r w:rsidRPr="00E10ABD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9F64A7" w:rsidRPr="00E10ABD" w14:paraId="67946925" w14:textId="77777777" w:rsidTr="004A263B">
        <w:tc>
          <w:tcPr>
            <w:tcW w:w="1503" w:type="pct"/>
          </w:tcPr>
          <w:p w14:paraId="22A0C42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0C91FF69" w14:textId="76BC0329" w:rsidR="009F64A7" w:rsidRPr="00E10ABD" w:rsidRDefault="005D7FB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E15D4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34" w:type="pct"/>
          </w:tcPr>
          <w:p w14:paraId="5800208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" w:type="pct"/>
          </w:tcPr>
          <w:p w14:paraId="17EDD76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A6C7E6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6" w:type="pct"/>
          </w:tcPr>
          <w:p w14:paraId="4F39166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5C1DF62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6" w:type="pct"/>
          </w:tcPr>
          <w:p w14:paraId="047892C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20A4A68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10ABD" w14:paraId="7D3EF657" w14:textId="77777777">
        <w:trPr>
          <w:trHeight w:val="353"/>
        </w:trPr>
        <w:tc>
          <w:tcPr>
            <w:tcW w:w="1503" w:type="pct"/>
          </w:tcPr>
          <w:p w14:paraId="439298D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69FD64BD" w14:textId="7CEBA5D4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18" w:type="pct"/>
            <w:gridSpan w:val="7"/>
          </w:tcPr>
          <w:p w14:paraId="390E863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F64A7" w:rsidRPr="00E10ABD" w14:paraId="38489CC2" w14:textId="77777777">
        <w:tc>
          <w:tcPr>
            <w:tcW w:w="1503" w:type="pct"/>
          </w:tcPr>
          <w:p w14:paraId="737D611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779" w:type="pct"/>
          </w:tcPr>
          <w:p w14:paraId="2C018D9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534" w:type="pct"/>
          </w:tcPr>
          <w:p w14:paraId="52A1873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19CC122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44E15A9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45CB5A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43B0E7D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4BACA5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3CF258E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10ABD" w14:paraId="7C34361C" w14:textId="77777777">
        <w:tc>
          <w:tcPr>
            <w:tcW w:w="1503" w:type="pct"/>
          </w:tcPr>
          <w:p w14:paraId="54B2A35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ยังไม่</w:t>
            </w:r>
            <w:r w:rsidRPr="00E10ABD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6430BA1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3C5FBF66" w14:textId="623F2D82" w:rsidR="009F64A7" w:rsidRPr="00E10ABD" w:rsidRDefault="003856B9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895.0</w:t>
            </w:r>
            <w:r w:rsidR="00AE5238" w:rsidRPr="00E10AB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" w:type="pct"/>
          </w:tcPr>
          <w:p w14:paraId="403E8AF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A66EB1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1,786.85</w:t>
            </w:r>
          </w:p>
        </w:tc>
        <w:tc>
          <w:tcPr>
            <w:tcW w:w="146" w:type="pct"/>
          </w:tcPr>
          <w:p w14:paraId="1954DF3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68050EDC" w14:textId="779CCE01" w:rsidR="009F64A7" w:rsidRPr="00E10ABD" w:rsidRDefault="00483A3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637.0</w:t>
            </w:r>
            <w:r w:rsidR="00AE5238" w:rsidRPr="00E10AB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" w:type="pct"/>
          </w:tcPr>
          <w:p w14:paraId="2517F6C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2361DBA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1,018.04</w:t>
            </w:r>
          </w:p>
        </w:tc>
      </w:tr>
      <w:tr w:rsidR="009F64A7" w:rsidRPr="00E10ABD" w14:paraId="67766587" w14:textId="77777777">
        <w:tc>
          <w:tcPr>
            <w:tcW w:w="1503" w:type="pct"/>
          </w:tcPr>
          <w:p w14:paraId="7A0CC2F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E10AB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E10ABD">
              <w:rPr>
                <w:rFonts w:asciiTheme="majorBidi" w:hAnsiTheme="majorBidi" w:cstheme="majorBidi"/>
              </w:rPr>
              <w:br/>
              <w:t xml:space="preserve">   </w:t>
            </w:r>
            <w:r w:rsidRPr="00E10ABD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56A03BB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550433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</w:rPr>
            </w:pPr>
          </w:p>
          <w:p w14:paraId="2BFF190D" w14:textId="32D4FD0A" w:rsidR="00D17E8D" w:rsidRPr="00E10ABD" w:rsidRDefault="00D17E8D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7470DFE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94AE5D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395FDD5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2DBB3EF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742CBE6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</w:rPr>
            </w:pPr>
          </w:p>
          <w:p w14:paraId="3698C760" w14:textId="1AC131B6" w:rsidR="00D17E8D" w:rsidRPr="00E10ABD" w:rsidRDefault="00D17E8D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1E258BE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17541E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2A6E6070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0F4E4334" w14:textId="77777777">
        <w:tc>
          <w:tcPr>
            <w:tcW w:w="1503" w:type="pct"/>
          </w:tcPr>
          <w:p w14:paraId="4421D8C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79" w:type="pct"/>
          </w:tcPr>
          <w:p w14:paraId="6185A02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5E5F01C4" w14:textId="71DE4BB1" w:rsidR="009F64A7" w:rsidRPr="00E10ABD" w:rsidRDefault="00D17E8D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895.0</w:t>
            </w:r>
            <w:r w:rsidR="00AE5238" w:rsidRPr="00E10ABD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45" w:type="pct"/>
          </w:tcPr>
          <w:p w14:paraId="7DD39C1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3A18CB3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/>
                <w:b/>
                <w:bCs/>
                <w:cs/>
              </w:rPr>
              <w:t>1</w:t>
            </w:r>
            <w:r w:rsidRPr="00E10ABD">
              <w:rPr>
                <w:rFonts w:asciiTheme="majorBidi" w:hAnsiTheme="majorBidi" w:cstheme="majorBidi"/>
                <w:b/>
                <w:bCs/>
              </w:rPr>
              <w:t>,</w:t>
            </w:r>
            <w:r w:rsidRPr="00E10ABD">
              <w:rPr>
                <w:rFonts w:asciiTheme="majorBidi" w:hAnsi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6437FBB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52C1021C" w14:textId="0527A34D" w:rsidR="009F64A7" w:rsidRPr="00E10ABD" w:rsidRDefault="00D17E8D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637.0</w:t>
            </w:r>
            <w:r w:rsidR="00AE5238" w:rsidRPr="00E10ABD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46" w:type="pct"/>
          </w:tcPr>
          <w:p w14:paraId="517AC97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6E8F6CCF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/>
                <w:b/>
                <w:bCs/>
                <w:cs/>
              </w:rPr>
              <w:t>1</w:t>
            </w:r>
            <w:r w:rsidRPr="00E10ABD">
              <w:rPr>
                <w:rFonts w:asciiTheme="majorBidi" w:hAnsiTheme="majorBidi" w:cstheme="majorBidi"/>
                <w:b/>
                <w:bCs/>
              </w:rPr>
              <w:t>,</w:t>
            </w:r>
            <w:r w:rsidRPr="00E10ABD">
              <w:rPr>
                <w:rFonts w:asciiTheme="majorBidi" w:hAnsiTheme="majorBidi"/>
                <w:b/>
                <w:bCs/>
                <w:cs/>
              </w:rPr>
              <w:t>018.04</w:t>
            </w:r>
          </w:p>
        </w:tc>
      </w:tr>
      <w:tr w:rsidR="009F64A7" w:rsidRPr="00E10ABD" w14:paraId="394367DA" w14:textId="77777777">
        <w:tc>
          <w:tcPr>
            <w:tcW w:w="1503" w:type="pct"/>
          </w:tcPr>
          <w:p w14:paraId="4874DB1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9" w:type="pct"/>
          </w:tcPr>
          <w:p w14:paraId="4604BEF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3F1FE95F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" w:type="pct"/>
          </w:tcPr>
          <w:p w14:paraId="4648A5D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C0F427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207661E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78974A5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5F0AC60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B5B511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F64A7" w:rsidRPr="00E10ABD" w14:paraId="0219A7A7" w14:textId="77777777">
        <w:trPr>
          <w:trHeight w:val="353"/>
        </w:trPr>
        <w:tc>
          <w:tcPr>
            <w:tcW w:w="1503" w:type="pct"/>
          </w:tcPr>
          <w:p w14:paraId="69F3F76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779" w:type="pct"/>
          </w:tcPr>
          <w:p w14:paraId="4F660E4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18" w:type="pct"/>
            <w:gridSpan w:val="7"/>
          </w:tcPr>
          <w:p w14:paraId="193E323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F64A7" w:rsidRPr="00E10ABD" w14:paraId="05D7CEEA" w14:textId="77777777" w:rsidTr="004A263B">
        <w:tc>
          <w:tcPr>
            <w:tcW w:w="1503" w:type="pct"/>
          </w:tcPr>
          <w:p w14:paraId="2D41573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ยังไม่</w:t>
            </w:r>
            <w:r w:rsidRPr="00E10ABD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3EBB662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364B6F44" w14:textId="7B5682D3" w:rsidR="009F64A7" w:rsidRPr="00E10ABD" w:rsidRDefault="0024701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14.65</w:t>
            </w:r>
          </w:p>
        </w:tc>
        <w:tc>
          <w:tcPr>
            <w:tcW w:w="145" w:type="pct"/>
          </w:tcPr>
          <w:p w14:paraId="06F84FE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7F1E46B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60.51</w:t>
            </w:r>
          </w:p>
        </w:tc>
        <w:tc>
          <w:tcPr>
            <w:tcW w:w="146" w:type="pct"/>
          </w:tcPr>
          <w:p w14:paraId="478B55E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476BA27C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7455CE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0B097B9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0.16</w:t>
            </w:r>
          </w:p>
        </w:tc>
      </w:tr>
      <w:tr w:rsidR="009F64A7" w:rsidRPr="00E10ABD" w14:paraId="236CFD64" w14:textId="77777777">
        <w:tc>
          <w:tcPr>
            <w:tcW w:w="1503" w:type="pct"/>
          </w:tcPr>
          <w:p w14:paraId="4329A62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779" w:type="pct"/>
          </w:tcPr>
          <w:p w14:paraId="2FD8C48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29F8EB2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4D62FFA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9F68F7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2EBCF3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1B78F67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A937D9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574594D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F64A7" w:rsidRPr="00E10ABD" w14:paraId="14237FAF" w14:textId="77777777">
        <w:tc>
          <w:tcPr>
            <w:tcW w:w="1503" w:type="pct"/>
          </w:tcPr>
          <w:p w14:paraId="274198A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hint="cs"/>
                <w:cs/>
              </w:rPr>
              <w:t xml:space="preserve">   น้อยกว่า </w:t>
            </w:r>
            <w:r w:rsidRPr="00E10ABD">
              <w:rPr>
                <w:rFonts w:hint="cs"/>
              </w:rPr>
              <w:t>3</w:t>
            </w:r>
            <w:r w:rsidRPr="00E10ABD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779" w:type="pct"/>
          </w:tcPr>
          <w:p w14:paraId="1A8A28C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4AC8D6" w14:textId="5BEAEAC6" w:rsidR="009F64A7" w:rsidRPr="00E10ABD" w:rsidRDefault="00247018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0.0</w:t>
            </w:r>
            <w:r w:rsidR="00443A46" w:rsidRPr="00E10AB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5" w:type="pct"/>
          </w:tcPr>
          <w:p w14:paraId="6D078737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4DB4223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A852DF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241B3EC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DA0585A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B6A329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33BDE0BE" w14:textId="77777777">
        <w:tc>
          <w:tcPr>
            <w:tcW w:w="1503" w:type="pct"/>
          </w:tcPr>
          <w:p w14:paraId="30E6123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9" w:type="pct"/>
          </w:tcPr>
          <w:p w14:paraId="0555F0A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4CFDBEE9" w14:textId="685F1E95" w:rsidR="009F64A7" w:rsidRPr="00E10ABD" w:rsidRDefault="00535FE6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14.68</w:t>
            </w:r>
          </w:p>
        </w:tc>
        <w:tc>
          <w:tcPr>
            <w:tcW w:w="145" w:type="pct"/>
          </w:tcPr>
          <w:p w14:paraId="3D91C9B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CF50A0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60.51</w:t>
            </w:r>
          </w:p>
        </w:tc>
        <w:tc>
          <w:tcPr>
            <w:tcW w:w="146" w:type="pct"/>
          </w:tcPr>
          <w:p w14:paraId="7F8DF15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36FEE00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780A186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6569C7B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0.16</w:t>
            </w:r>
          </w:p>
        </w:tc>
      </w:tr>
      <w:tr w:rsidR="009F64A7" w:rsidRPr="00E10ABD" w14:paraId="7D17E444" w14:textId="77777777">
        <w:tc>
          <w:tcPr>
            <w:tcW w:w="1503" w:type="pct"/>
          </w:tcPr>
          <w:p w14:paraId="1663AC7F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E10AB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E10ABD">
              <w:rPr>
                <w:rFonts w:asciiTheme="majorBidi" w:hAnsiTheme="majorBidi" w:cstheme="majorBidi"/>
              </w:rPr>
              <w:br/>
              <w:t xml:space="preserve">            </w:t>
            </w:r>
            <w:r w:rsidRPr="00E10ABD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08DD44F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2BAAFCB0" w14:textId="7EE22DF8" w:rsidR="009F64A7" w:rsidRPr="00E10ABD" w:rsidRDefault="00443A46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59ACC0A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368BDC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7444A08D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07D042B4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5B9BA212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vAlign w:val="bottom"/>
          </w:tcPr>
          <w:p w14:paraId="7CA56C9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143FE2C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587AE108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23DB3F22" w14:textId="77777777">
        <w:tc>
          <w:tcPr>
            <w:tcW w:w="1503" w:type="pct"/>
          </w:tcPr>
          <w:p w14:paraId="189D084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E10AB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79" w:type="pct"/>
          </w:tcPr>
          <w:p w14:paraId="5B536422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29354C1D" w14:textId="7F66444E" w:rsidR="009F64A7" w:rsidRPr="00E10ABD" w:rsidRDefault="00443A46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14.68</w:t>
            </w:r>
          </w:p>
        </w:tc>
        <w:tc>
          <w:tcPr>
            <w:tcW w:w="145" w:type="pct"/>
          </w:tcPr>
          <w:p w14:paraId="7CB5AD4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60C483B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60.51</w:t>
            </w:r>
          </w:p>
        </w:tc>
        <w:tc>
          <w:tcPr>
            <w:tcW w:w="146" w:type="pct"/>
          </w:tcPr>
          <w:p w14:paraId="6DFDA29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3652C9DA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21169221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9F0BEF9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0.16</w:t>
            </w:r>
          </w:p>
        </w:tc>
      </w:tr>
      <w:tr w:rsidR="009F64A7" w:rsidRPr="00E10ABD" w14:paraId="1714E1B4" w14:textId="77777777">
        <w:trPr>
          <w:trHeight w:val="451"/>
        </w:trPr>
        <w:tc>
          <w:tcPr>
            <w:tcW w:w="1503" w:type="pct"/>
          </w:tcPr>
          <w:p w14:paraId="2D11CBC0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779" w:type="pct"/>
          </w:tcPr>
          <w:p w14:paraId="1EC25AC5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120FF20" w14:textId="675DD210" w:rsidR="009F64A7" w:rsidRPr="00E10ABD" w:rsidRDefault="00443A46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909.76</w:t>
            </w:r>
          </w:p>
        </w:tc>
        <w:tc>
          <w:tcPr>
            <w:tcW w:w="145" w:type="pct"/>
          </w:tcPr>
          <w:p w14:paraId="09E83403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20123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1,847.36</w:t>
            </w:r>
          </w:p>
        </w:tc>
        <w:tc>
          <w:tcPr>
            <w:tcW w:w="146" w:type="pct"/>
          </w:tcPr>
          <w:p w14:paraId="65676128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A071692" w14:textId="57D719F2" w:rsidR="009F64A7" w:rsidRPr="00E10ABD" w:rsidRDefault="00211680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637.01</w:t>
            </w:r>
          </w:p>
        </w:tc>
        <w:tc>
          <w:tcPr>
            <w:tcW w:w="146" w:type="pct"/>
          </w:tcPr>
          <w:p w14:paraId="0CF9AD1E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7315B6" w14:textId="77777777" w:rsidR="009F64A7" w:rsidRPr="00E10ABD" w:rsidRDefault="009F64A7" w:rsidP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1,018.20</w:t>
            </w:r>
          </w:p>
        </w:tc>
      </w:tr>
    </w:tbl>
    <w:p w14:paraId="1723702A" w14:textId="77777777" w:rsidR="009F64A7" w:rsidRPr="00E10ABD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094F44E8" w14:textId="473BA1CD" w:rsidR="00E65C00" w:rsidRPr="00E10ABD" w:rsidRDefault="009F64A7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E10ABD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E10ABD">
        <w:rPr>
          <w:rFonts w:asciiTheme="majorBidi" w:hAnsiTheme="majorBidi" w:cstheme="majorBidi"/>
          <w:cs/>
        </w:rPr>
        <w:t>กลุ่ม</w:t>
      </w:r>
      <w:r w:rsidRPr="00E10ABD">
        <w:rPr>
          <w:rFonts w:asciiTheme="majorBidi" w:hAnsiTheme="majorBidi" w:cstheme="majorBidi"/>
          <w:cs/>
          <w:lang w:val="th-TH"/>
        </w:rPr>
        <w:t>บริษัท</w:t>
      </w:r>
      <w:r w:rsidRPr="00E10ABD">
        <w:rPr>
          <w:rFonts w:asciiTheme="majorBidi" w:hAnsiTheme="majorBidi" w:cstheme="majorBidi"/>
          <w:cs/>
        </w:rPr>
        <w:t xml:space="preserve">มีระยะเวลาตั้งแต่ </w:t>
      </w:r>
      <w:r w:rsidRPr="00E10ABD">
        <w:rPr>
          <w:rFonts w:asciiTheme="majorBidi" w:hAnsiTheme="majorBidi" w:cstheme="majorBidi"/>
        </w:rPr>
        <w:t xml:space="preserve">7 </w:t>
      </w:r>
      <w:r w:rsidRPr="00E10ABD">
        <w:rPr>
          <w:rFonts w:asciiTheme="majorBidi" w:hAnsiTheme="majorBidi" w:cstheme="majorBidi"/>
          <w:cs/>
        </w:rPr>
        <w:t>วัน</w:t>
      </w:r>
      <w:r w:rsidRPr="00E10ABD">
        <w:rPr>
          <w:rFonts w:asciiTheme="majorBidi" w:hAnsiTheme="majorBidi" w:cstheme="majorBidi" w:hint="cs"/>
          <w:cs/>
        </w:rPr>
        <w:t xml:space="preserve">ถึง </w:t>
      </w:r>
      <w:r w:rsidRPr="00E10ABD">
        <w:rPr>
          <w:rFonts w:asciiTheme="majorBidi" w:hAnsiTheme="majorBidi" w:cstheme="majorBidi"/>
        </w:rPr>
        <w:t xml:space="preserve">60 </w:t>
      </w:r>
      <w:r w:rsidRPr="00E10ABD">
        <w:rPr>
          <w:rFonts w:asciiTheme="majorBidi" w:hAnsiTheme="majorBidi" w:cstheme="majorBidi" w:hint="cs"/>
          <w:cs/>
        </w:rPr>
        <w:t>วั</w:t>
      </w:r>
      <w:r w:rsidR="00ED2D3F" w:rsidRPr="00E10ABD">
        <w:rPr>
          <w:rFonts w:asciiTheme="majorBidi" w:hAnsiTheme="majorBidi" w:cstheme="majorBidi" w:hint="cs"/>
          <w:cs/>
        </w:rPr>
        <w:t>น</w:t>
      </w:r>
    </w:p>
    <w:p w14:paraId="6895C045" w14:textId="77777777" w:rsidR="00E65C00" w:rsidRPr="00E10ABD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C8F3CD4" w14:textId="77777777" w:rsidR="00E65C00" w:rsidRPr="00E10ABD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33F3F4A5" w14:textId="77777777" w:rsidR="00E65C00" w:rsidRPr="00E10ABD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2E2828EB" w14:textId="77777777" w:rsidR="00E65C00" w:rsidRPr="00E10ABD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FE465EC" w14:textId="77777777" w:rsidR="00E65C00" w:rsidRPr="00E10ABD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099D46C8" w14:textId="77777777" w:rsidR="00E65C00" w:rsidRPr="00E10ABD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E00B782" w14:textId="77777777" w:rsidR="00E65C00" w:rsidRPr="00E10ABD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61056FFF" w14:textId="77777777" w:rsidR="00E65C00" w:rsidRPr="00E10ABD" w:rsidRDefault="00E65C00" w:rsidP="009F6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4493AFE7" w14:textId="77777777" w:rsidR="006464D8" w:rsidRPr="00E10ABD" w:rsidRDefault="006464D8" w:rsidP="00ED2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D6D9BAC" w14:textId="70F25A06" w:rsidR="00870CCC" w:rsidRPr="00E10ABD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 w:rsidRPr="00E10AB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951"/>
        <w:gridCol w:w="1072"/>
        <w:gridCol w:w="270"/>
        <w:gridCol w:w="1083"/>
        <w:gridCol w:w="266"/>
        <w:gridCol w:w="1036"/>
        <w:gridCol w:w="237"/>
        <w:gridCol w:w="1114"/>
      </w:tblGrid>
      <w:tr w:rsidR="009F64A7" w:rsidRPr="00E10ABD" w14:paraId="464A120E" w14:textId="77777777" w:rsidTr="004A263B">
        <w:trPr>
          <w:trHeight w:val="408"/>
        </w:trPr>
        <w:tc>
          <w:tcPr>
            <w:tcW w:w="1716" w:type="pct"/>
          </w:tcPr>
          <w:p w14:paraId="042F42D7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2423E92E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0B55099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6E1AA9E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6A5B293E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4A7" w:rsidRPr="00E10ABD" w14:paraId="4560BDB2" w14:textId="77777777" w:rsidTr="004A263B">
        <w:trPr>
          <w:trHeight w:val="408"/>
        </w:trPr>
        <w:tc>
          <w:tcPr>
            <w:tcW w:w="1716" w:type="pct"/>
          </w:tcPr>
          <w:p w14:paraId="22A37775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42A8B35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F2B69F1" w14:textId="1C40FEAB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10ABD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5F8BF56D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7533D41" w14:textId="5761F80F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6F61943E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D81001E" w14:textId="28950FCB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10ABD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8EE4076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72BC63C" w14:textId="7E077D40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64A7" w:rsidRPr="00E10ABD" w14:paraId="17D97BF3" w14:textId="77777777" w:rsidTr="004A263B">
        <w:trPr>
          <w:trHeight w:val="408"/>
        </w:trPr>
        <w:tc>
          <w:tcPr>
            <w:tcW w:w="1716" w:type="pct"/>
          </w:tcPr>
          <w:p w14:paraId="2B5A1D99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3B2E3872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77383A4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" w:type="pct"/>
          </w:tcPr>
          <w:p w14:paraId="432110A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688ECE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" w:type="pct"/>
          </w:tcPr>
          <w:p w14:paraId="2DF514A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E2680D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9" w:type="pct"/>
          </w:tcPr>
          <w:p w14:paraId="1628C19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3496CA3E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10ABD" w14:paraId="36C57B56" w14:textId="77777777" w:rsidTr="004A263B">
        <w:trPr>
          <w:trHeight w:val="408"/>
        </w:trPr>
        <w:tc>
          <w:tcPr>
            <w:tcW w:w="1716" w:type="pct"/>
          </w:tcPr>
          <w:p w14:paraId="0D74E170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57F93617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0E9CF73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4A7" w:rsidRPr="00E10ABD" w14:paraId="544407C8" w14:textId="77777777" w:rsidTr="004A263B">
        <w:trPr>
          <w:trHeight w:val="408"/>
        </w:trPr>
        <w:tc>
          <w:tcPr>
            <w:tcW w:w="1716" w:type="pct"/>
          </w:tcPr>
          <w:p w14:paraId="5119511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8" w:type="pct"/>
          </w:tcPr>
          <w:p w14:paraId="534961D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4" w:type="pct"/>
          </w:tcPr>
          <w:p w14:paraId="413C01B9" w14:textId="6833F671" w:rsidR="009F64A7" w:rsidRPr="00E10ABD" w:rsidRDefault="00CD1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487.</w:t>
            </w:r>
            <w:r w:rsidR="00B560A4"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47" w:type="pct"/>
          </w:tcPr>
          <w:p w14:paraId="361AF704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3832201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351.56</w:t>
            </w:r>
          </w:p>
        </w:tc>
        <w:tc>
          <w:tcPr>
            <w:tcW w:w="145" w:type="pct"/>
          </w:tcPr>
          <w:p w14:paraId="18BC5A21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0CDA6EB2" w14:textId="01BD9EF7" w:rsidR="009F64A7" w:rsidRPr="00E10ABD" w:rsidRDefault="00B5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25.</w:t>
            </w:r>
            <w:r w:rsidR="00755CB9" w:rsidRPr="00E10ABD">
              <w:rPr>
                <w:rFonts w:asciiTheme="majorBidi" w:hAnsiTheme="majorBidi" w:cstheme="majorBidi"/>
                <w:b/>
                <w:bCs/>
              </w:rPr>
              <w:t>2</w:t>
            </w:r>
            <w:r w:rsidRPr="00E10ABD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29" w:type="pct"/>
          </w:tcPr>
          <w:p w14:paraId="32D559D0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3DE34E6A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7.00</w:t>
            </w:r>
          </w:p>
        </w:tc>
      </w:tr>
      <w:tr w:rsidR="009F64A7" w:rsidRPr="00E10ABD" w14:paraId="7EDFB55D" w14:textId="77777777" w:rsidTr="004A263B">
        <w:trPr>
          <w:trHeight w:val="408"/>
        </w:trPr>
        <w:tc>
          <w:tcPr>
            <w:tcW w:w="1716" w:type="pct"/>
          </w:tcPr>
          <w:p w14:paraId="50EB643D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18" w:type="pct"/>
          </w:tcPr>
          <w:p w14:paraId="7171572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429F2C0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527967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085377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76B733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E5EF77E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C49800D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AC2666A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4A7" w:rsidRPr="00E10ABD" w14:paraId="304E7933" w14:textId="77777777" w:rsidTr="004A263B">
        <w:trPr>
          <w:trHeight w:val="408"/>
        </w:trPr>
        <w:tc>
          <w:tcPr>
            <w:tcW w:w="1716" w:type="pct"/>
          </w:tcPr>
          <w:p w14:paraId="673DAE37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18" w:type="pct"/>
          </w:tcPr>
          <w:p w14:paraId="44515084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E8ABE4D" w14:textId="1AA23A64" w:rsidR="009F64A7" w:rsidRPr="00E10ABD" w:rsidRDefault="00B56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172.81</w:t>
            </w:r>
          </w:p>
        </w:tc>
        <w:tc>
          <w:tcPr>
            <w:tcW w:w="147" w:type="pct"/>
          </w:tcPr>
          <w:p w14:paraId="2BB394D2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611814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>369.71</w:t>
            </w:r>
          </w:p>
        </w:tc>
        <w:tc>
          <w:tcPr>
            <w:tcW w:w="145" w:type="pct"/>
          </w:tcPr>
          <w:p w14:paraId="5EE57E4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52B0AF1" w14:textId="77777777" w:rsidR="009F64A7" w:rsidRPr="00E10ABD" w:rsidRDefault="009F64A7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F4F9783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74863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F64A7" w:rsidRPr="00E10ABD" w14:paraId="282E1CAD" w14:textId="77777777" w:rsidTr="004A263B">
        <w:trPr>
          <w:trHeight w:val="408"/>
        </w:trPr>
        <w:tc>
          <w:tcPr>
            <w:tcW w:w="1716" w:type="pct"/>
          </w:tcPr>
          <w:p w14:paraId="4D8C655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18" w:type="pct"/>
          </w:tcPr>
          <w:p w14:paraId="1E192702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5FA2E20" w14:textId="6E7386FA" w:rsidR="009F64A7" w:rsidRPr="00E10ABD" w:rsidRDefault="00E67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84.75</w:t>
            </w:r>
          </w:p>
        </w:tc>
        <w:tc>
          <w:tcPr>
            <w:tcW w:w="147" w:type="pct"/>
          </w:tcPr>
          <w:p w14:paraId="29C85685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ABFE71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>56.88</w:t>
            </w:r>
          </w:p>
        </w:tc>
        <w:tc>
          <w:tcPr>
            <w:tcW w:w="145" w:type="pct"/>
          </w:tcPr>
          <w:p w14:paraId="324CEB86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BF44F8B" w14:textId="62882765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1.</w:t>
            </w:r>
            <w:r w:rsidR="00E677D8" w:rsidRPr="00E10ABD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29" w:type="pct"/>
          </w:tcPr>
          <w:p w14:paraId="769C557E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688C658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>6.96</w:t>
            </w:r>
          </w:p>
        </w:tc>
      </w:tr>
      <w:tr w:rsidR="009F64A7" w:rsidRPr="00E10ABD" w14:paraId="7CDC79B3" w14:textId="77777777" w:rsidTr="004A263B">
        <w:trPr>
          <w:trHeight w:val="408"/>
        </w:trPr>
        <w:tc>
          <w:tcPr>
            <w:tcW w:w="1716" w:type="pct"/>
          </w:tcPr>
          <w:p w14:paraId="0C0ED23F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18" w:type="pct"/>
          </w:tcPr>
          <w:p w14:paraId="2FA4739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2F3EE67" w14:textId="172FDE83" w:rsidR="009F64A7" w:rsidRPr="00E10ABD" w:rsidRDefault="00257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31.11</w:t>
            </w:r>
          </w:p>
        </w:tc>
        <w:tc>
          <w:tcPr>
            <w:tcW w:w="147" w:type="pct"/>
          </w:tcPr>
          <w:p w14:paraId="730DD13D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20F99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>17.17</w:t>
            </w:r>
          </w:p>
        </w:tc>
        <w:tc>
          <w:tcPr>
            <w:tcW w:w="145" w:type="pct"/>
          </w:tcPr>
          <w:p w14:paraId="3014B79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25D4785F" w14:textId="1C5C3A58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1.</w:t>
            </w:r>
            <w:r w:rsidR="00257572" w:rsidRPr="00E10ABD">
              <w:rPr>
                <w:rFonts w:asciiTheme="majorBidi" w:hAnsiTheme="majorBidi" w:cstheme="majorBidi"/>
              </w:rPr>
              <w:t>6</w:t>
            </w:r>
            <w:r w:rsidRPr="00E10A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9" w:type="pct"/>
          </w:tcPr>
          <w:p w14:paraId="631A9DCA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F2440F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 xml:space="preserve">   1.23</w:t>
            </w:r>
          </w:p>
        </w:tc>
      </w:tr>
      <w:tr w:rsidR="009F64A7" w:rsidRPr="00E10ABD" w14:paraId="4B53259D" w14:textId="77777777" w:rsidTr="004A263B">
        <w:trPr>
          <w:trHeight w:val="408"/>
        </w:trPr>
        <w:tc>
          <w:tcPr>
            <w:tcW w:w="1716" w:type="pct"/>
          </w:tcPr>
          <w:p w14:paraId="3135B68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8" w:type="pct"/>
          </w:tcPr>
          <w:p w14:paraId="74A8EFB3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00093E0" w14:textId="1481625A" w:rsidR="00DA3839" w:rsidRPr="00E10ABD" w:rsidRDefault="00DA3839" w:rsidP="00DA3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776.04</w:t>
            </w:r>
          </w:p>
        </w:tc>
        <w:tc>
          <w:tcPr>
            <w:tcW w:w="147" w:type="pct"/>
          </w:tcPr>
          <w:p w14:paraId="0135B6F2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B808B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795.32</w:t>
            </w:r>
          </w:p>
        </w:tc>
        <w:tc>
          <w:tcPr>
            <w:tcW w:w="145" w:type="pct"/>
          </w:tcPr>
          <w:p w14:paraId="2333A4D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F48505E" w14:textId="1936F49F" w:rsidR="009F64A7" w:rsidRPr="00E10ABD" w:rsidRDefault="00DA3839" w:rsidP="00BE1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28.44</w:t>
            </w:r>
          </w:p>
        </w:tc>
        <w:tc>
          <w:tcPr>
            <w:tcW w:w="129" w:type="pct"/>
          </w:tcPr>
          <w:p w14:paraId="643FE26D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1DE619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15.19</w:t>
            </w:r>
          </w:p>
        </w:tc>
      </w:tr>
    </w:tbl>
    <w:p w14:paraId="545962C7" w14:textId="77777777" w:rsidR="009F64A7" w:rsidRPr="00E10ABD" w:rsidRDefault="009F64A7" w:rsidP="009F64A7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0E460A5" w14:textId="6C534982" w:rsidR="009E63E1" w:rsidRPr="00E10ABD" w:rsidRDefault="004762B0" w:rsidP="00BE15D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718"/>
        <w:gridCol w:w="18"/>
        <w:gridCol w:w="1070"/>
        <w:gridCol w:w="259"/>
        <w:gridCol w:w="13"/>
        <w:gridCol w:w="1074"/>
        <w:gridCol w:w="263"/>
        <w:gridCol w:w="20"/>
        <w:gridCol w:w="979"/>
        <w:gridCol w:w="270"/>
        <w:gridCol w:w="1078"/>
      </w:tblGrid>
      <w:tr w:rsidR="009F64A7" w:rsidRPr="00E10ABD" w14:paraId="330ECA0E" w14:textId="77777777" w:rsidTr="009F64A7">
        <w:trPr>
          <w:trHeight w:val="408"/>
        </w:trPr>
        <w:tc>
          <w:tcPr>
            <w:tcW w:w="1862" w:type="pct"/>
          </w:tcPr>
          <w:p w14:paraId="4B996FB7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585F992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683F0B8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EB6A479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4"/>
          </w:tcPr>
          <w:p w14:paraId="6FD0A9C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4A7" w:rsidRPr="00E10ABD" w14:paraId="1F03F850" w14:textId="77777777" w:rsidTr="009F64A7">
        <w:trPr>
          <w:trHeight w:val="408"/>
        </w:trPr>
        <w:tc>
          <w:tcPr>
            <w:tcW w:w="1862" w:type="pct"/>
          </w:tcPr>
          <w:p w14:paraId="596A57EC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5FBBD498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3D7BF95" w14:textId="33708ACD" w:rsidR="009F64A7" w:rsidRPr="00E10ABD" w:rsidRDefault="00AB2E63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10ABD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46DD9457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D90A5F2" w14:textId="6DB05D4E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13B14AB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294E993" w14:textId="53D17B16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10ABD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5D14CD9" w14:textId="77777777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7DED42" w14:textId="13B0CB75" w:rsidR="009F64A7" w:rsidRPr="00E10ABD" w:rsidRDefault="009F64A7" w:rsidP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64A7" w:rsidRPr="00E10ABD" w14:paraId="2835A233" w14:textId="77777777" w:rsidTr="009F64A7">
        <w:trPr>
          <w:trHeight w:val="408"/>
        </w:trPr>
        <w:tc>
          <w:tcPr>
            <w:tcW w:w="1862" w:type="pct"/>
          </w:tcPr>
          <w:p w14:paraId="7659C7C9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6D526918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D96C052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pct"/>
          </w:tcPr>
          <w:p w14:paraId="6B5CD457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</w:tcPr>
          <w:p w14:paraId="634B038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" w:type="pct"/>
          </w:tcPr>
          <w:p w14:paraId="4FD3C1BD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4" w:type="pct"/>
            <w:gridSpan w:val="2"/>
          </w:tcPr>
          <w:p w14:paraId="09BC4C2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" w:type="pct"/>
          </w:tcPr>
          <w:p w14:paraId="17C120A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670E3C8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2567</w:t>
            </w:r>
          </w:p>
        </w:tc>
      </w:tr>
      <w:tr w:rsidR="009F64A7" w:rsidRPr="00E10ABD" w14:paraId="44355937" w14:textId="77777777" w:rsidTr="009F64A7">
        <w:trPr>
          <w:trHeight w:val="408"/>
        </w:trPr>
        <w:tc>
          <w:tcPr>
            <w:tcW w:w="1862" w:type="pct"/>
          </w:tcPr>
          <w:p w14:paraId="2C9C421D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01A1263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7" w:type="pct"/>
            <w:gridSpan w:val="10"/>
          </w:tcPr>
          <w:p w14:paraId="1E447B27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4A7" w:rsidRPr="00E10ABD" w14:paraId="5BB5F8EE" w14:textId="77777777" w:rsidTr="009F64A7">
        <w:trPr>
          <w:trHeight w:val="408"/>
        </w:trPr>
        <w:tc>
          <w:tcPr>
            <w:tcW w:w="1862" w:type="pct"/>
          </w:tcPr>
          <w:p w14:paraId="4DAC7459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91" w:type="pct"/>
          </w:tcPr>
          <w:p w14:paraId="6BF868ED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3DE29D6" w14:textId="4301525B" w:rsidR="009F64A7" w:rsidRPr="00E10ABD" w:rsidRDefault="00937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642.58</w:t>
            </w:r>
          </w:p>
        </w:tc>
        <w:tc>
          <w:tcPr>
            <w:tcW w:w="141" w:type="pct"/>
          </w:tcPr>
          <w:p w14:paraId="6CF7B335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A2E87E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458.76</w:t>
            </w:r>
          </w:p>
        </w:tc>
        <w:tc>
          <w:tcPr>
            <w:tcW w:w="143" w:type="pct"/>
          </w:tcPr>
          <w:p w14:paraId="05BE2DE0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6BF2A6D7" w14:textId="4C65CDAA" w:rsidR="009F64A7" w:rsidRPr="00E10ABD" w:rsidRDefault="00937BE4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6F77659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84121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10ABD" w14:paraId="222BDB02" w14:textId="77777777" w:rsidTr="009F64A7">
        <w:trPr>
          <w:trHeight w:val="408"/>
        </w:trPr>
        <w:tc>
          <w:tcPr>
            <w:tcW w:w="1862" w:type="pct"/>
          </w:tcPr>
          <w:p w14:paraId="6F1BABE2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91" w:type="pct"/>
          </w:tcPr>
          <w:p w14:paraId="139DECBF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C9027BD" w14:textId="6B054E98" w:rsidR="009F64A7" w:rsidRPr="00E10ABD" w:rsidRDefault="00F10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896.84</w:t>
            </w:r>
          </w:p>
        </w:tc>
        <w:tc>
          <w:tcPr>
            <w:tcW w:w="141" w:type="pct"/>
          </w:tcPr>
          <w:p w14:paraId="31515B06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1DB519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529.19</w:t>
            </w:r>
          </w:p>
        </w:tc>
        <w:tc>
          <w:tcPr>
            <w:tcW w:w="143" w:type="pct"/>
          </w:tcPr>
          <w:p w14:paraId="23B9313D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12A2AAA2" w14:textId="1AF39F04" w:rsidR="009F64A7" w:rsidRPr="00E10ABD" w:rsidRDefault="00F10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1.50</w:t>
            </w:r>
          </w:p>
        </w:tc>
        <w:tc>
          <w:tcPr>
            <w:tcW w:w="147" w:type="pct"/>
          </w:tcPr>
          <w:p w14:paraId="0578C88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5B23F1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0.11</w:t>
            </w:r>
          </w:p>
        </w:tc>
      </w:tr>
      <w:tr w:rsidR="009F64A7" w:rsidRPr="00E10ABD" w14:paraId="3F292787" w14:textId="77777777" w:rsidTr="009F64A7">
        <w:trPr>
          <w:trHeight w:val="408"/>
        </w:trPr>
        <w:tc>
          <w:tcPr>
            <w:tcW w:w="1862" w:type="pct"/>
          </w:tcPr>
          <w:p w14:paraId="077D9A4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91" w:type="pct"/>
          </w:tcPr>
          <w:p w14:paraId="7894FC6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6A49886" w14:textId="3C8C7B31" w:rsidR="009F64A7" w:rsidRPr="00E10ABD" w:rsidRDefault="00F10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82.</w:t>
            </w:r>
            <w:r w:rsidR="00A23262" w:rsidRPr="00E10AB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1" w:type="pct"/>
          </w:tcPr>
          <w:p w14:paraId="737C05B3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7F386A1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135.80</w:t>
            </w:r>
          </w:p>
        </w:tc>
        <w:tc>
          <w:tcPr>
            <w:tcW w:w="143" w:type="pct"/>
          </w:tcPr>
          <w:p w14:paraId="5480D030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6CBFAB75" w14:textId="39189F12" w:rsidR="009F64A7" w:rsidRPr="00E10ABD" w:rsidRDefault="00A23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47" w:type="pct"/>
          </w:tcPr>
          <w:p w14:paraId="1021A889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4B3B26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</w:rPr>
              <w:t>0.30</w:t>
            </w:r>
          </w:p>
        </w:tc>
      </w:tr>
      <w:tr w:rsidR="009F64A7" w:rsidRPr="00E10ABD" w14:paraId="33B25605" w14:textId="77777777" w:rsidTr="009F64A7">
        <w:trPr>
          <w:trHeight w:val="408"/>
        </w:trPr>
        <w:tc>
          <w:tcPr>
            <w:tcW w:w="1862" w:type="pct"/>
          </w:tcPr>
          <w:p w14:paraId="28DE304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91" w:type="pct"/>
          </w:tcPr>
          <w:p w14:paraId="6EEFADA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7BE6860F" w14:textId="63CFBBD4" w:rsidR="009F64A7" w:rsidRPr="00E10ABD" w:rsidRDefault="00A23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59.33</w:t>
            </w:r>
          </w:p>
        </w:tc>
        <w:tc>
          <w:tcPr>
            <w:tcW w:w="141" w:type="pct"/>
          </w:tcPr>
          <w:p w14:paraId="55B1E0EA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E4767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57.34</w:t>
            </w:r>
          </w:p>
        </w:tc>
        <w:tc>
          <w:tcPr>
            <w:tcW w:w="143" w:type="pct"/>
          </w:tcPr>
          <w:p w14:paraId="52D5FE74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768F7F47" w14:textId="00360CBC" w:rsidR="009F64A7" w:rsidRPr="00E10ABD" w:rsidRDefault="00A23262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7A12D082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60609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10ABD" w14:paraId="69378E9D" w14:textId="77777777" w:rsidTr="009F64A7">
        <w:trPr>
          <w:trHeight w:val="408"/>
        </w:trPr>
        <w:tc>
          <w:tcPr>
            <w:tcW w:w="1862" w:type="pct"/>
          </w:tcPr>
          <w:p w14:paraId="5B9AD3FC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5DC3400A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267CA324" w14:textId="2852FCF0" w:rsidR="009F64A7" w:rsidRPr="00E10ABD" w:rsidRDefault="00E2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,681.22</w:t>
            </w:r>
          </w:p>
        </w:tc>
        <w:tc>
          <w:tcPr>
            <w:tcW w:w="141" w:type="pct"/>
          </w:tcPr>
          <w:p w14:paraId="168B57F3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9BDC5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1,181.09</w:t>
            </w:r>
          </w:p>
        </w:tc>
        <w:tc>
          <w:tcPr>
            <w:tcW w:w="143" w:type="pct"/>
          </w:tcPr>
          <w:p w14:paraId="42B22D1F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14:paraId="4879D028" w14:textId="13A35C7C" w:rsidR="009F64A7" w:rsidRPr="00E10ABD" w:rsidRDefault="006C5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1.80</w:t>
            </w:r>
          </w:p>
        </w:tc>
        <w:tc>
          <w:tcPr>
            <w:tcW w:w="147" w:type="pct"/>
          </w:tcPr>
          <w:p w14:paraId="04337CD4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892E1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</w:tr>
      <w:tr w:rsidR="009F64A7" w:rsidRPr="00E10ABD" w14:paraId="159DFEA8" w14:textId="77777777" w:rsidTr="009F64A7">
        <w:trPr>
          <w:trHeight w:val="408"/>
        </w:trPr>
        <w:tc>
          <w:tcPr>
            <w:tcW w:w="1862" w:type="pct"/>
          </w:tcPr>
          <w:p w14:paraId="136704D0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91" w:type="pct"/>
          </w:tcPr>
          <w:p w14:paraId="723068FD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4638B26A" w14:textId="541D2C63" w:rsidR="009F64A7" w:rsidRPr="00E10ABD" w:rsidRDefault="00A23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(99.50)</w:t>
            </w:r>
          </w:p>
        </w:tc>
        <w:tc>
          <w:tcPr>
            <w:tcW w:w="141" w:type="pct"/>
          </w:tcPr>
          <w:p w14:paraId="082153C5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75615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(107.51)</w:t>
            </w:r>
          </w:p>
        </w:tc>
        <w:tc>
          <w:tcPr>
            <w:tcW w:w="143" w:type="pct"/>
          </w:tcPr>
          <w:p w14:paraId="25CE08DF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6C37110D" w14:textId="5B6CABB7" w:rsidR="009F64A7" w:rsidRPr="00E10ABD" w:rsidRDefault="00A23262" w:rsidP="00BE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1796145A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77CDC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-</w:t>
            </w:r>
          </w:p>
        </w:tc>
      </w:tr>
      <w:tr w:rsidR="009F64A7" w:rsidRPr="00E10ABD" w14:paraId="25709377" w14:textId="77777777" w:rsidTr="009F64A7">
        <w:trPr>
          <w:trHeight w:val="408"/>
        </w:trPr>
        <w:tc>
          <w:tcPr>
            <w:tcW w:w="1862" w:type="pct"/>
          </w:tcPr>
          <w:p w14:paraId="693F3AE3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91" w:type="pct"/>
          </w:tcPr>
          <w:p w14:paraId="39C2F7B9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A64535" w14:textId="5424B9CF" w:rsidR="009F64A7" w:rsidRPr="00E10ABD" w:rsidRDefault="00A23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1,581.72</w:t>
            </w:r>
          </w:p>
        </w:tc>
        <w:tc>
          <w:tcPr>
            <w:tcW w:w="141" w:type="pct"/>
          </w:tcPr>
          <w:p w14:paraId="10B9C34B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5E133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1,073.58</w:t>
            </w:r>
          </w:p>
        </w:tc>
        <w:tc>
          <w:tcPr>
            <w:tcW w:w="143" w:type="pct"/>
          </w:tcPr>
          <w:p w14:paraId="481D29E8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DD94F5" w14:textId="348E8503" w:rsidR="009F64A7" w:rsidRPr="00E10ABD" w:rsidRDefault="00A23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1.80</w:t>
            </w:r>
          </w:p>
        </w:tc>
        <w:tc>
          <w:tcPr>
            <w:tcW w:w="147" w:type="pct"/>
          </w:tcPr>
          <w:p w14:paraId="4CA82F27" w14:textId="77777777" w:rsidR="009F64A7" w:rsidRPr="00E10ABD" w:rsidRDefault="009F6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5D530" w14:textId="77777777" w:rsidR="009F64A7" w:rsidRPr="00E10ABD" w:rsidRDefault="009F6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</w:tr>
      <w:tr w:rsidR="009F64A7" w:rsidRPr="00E10ABD" w14:paraId="4A88640A" w14:textId="77777777" w:rsidTr="009F64A7">
        <w:trPr>
          <w:trHeight w:val="287"/>
        </w:trPr>
        <w:tc>
          <w:tcPr>
            <w:tcW w:w="2263" w:type="pct"/>
            <w:gridSpan w:val="3"/>
          </w:tcPr>
          <w:p w14:paraId="6AD60DFA" w14:textId="77777777" w:rsidR="009F64A7" w:rsidRPr="00E10ABD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83" w:type="pct"/>
          </w:tcPr>
          <w:p w14:paraId="30E3102E" w14:textId="77777777" w:rsidR="009F64A7" w:rsidRPr="00E10ABD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8" w:type="pct"/>
            <w:gridSpan w:val="2"/>
          </w:tcPr>
          <w:p w14:paraId="11F07EF8" w14:textId="77777777" w:rsidR="009F64A7" w:rsidRPr="00E10ABD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5" w:type="pct"/>
          </w:tcPr>
          <w:p w14:paraId="5243A3CB" w14:textId="77777777" w:rsidR="009F64A7" w:rsidRPr="00E10ABD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4" w:type="pct"/>
            <w:gridSpan w:val="2"/>
          </w:tcPr>
          <w:p w14:paraId="07EF8954" w14:textId="77777777" w:rsidR="009F64A7" w:rsidRPr="00E10ABD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33" w:type="pct"/>
          </w:tcPr>
          <w:p w14:paraId="0B74022F" w14:textId="77777777" w:rsidR="009F64A7" w:rsidRPr="00E10ABD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7" w:type="pct"/>
          </w:tcPr>
          <w:p w14:paraId="7C846E0E" w14:textId="77777777" w:rsidR="009F64A7" w:rsidRPr="00E10ABD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7" w:type="pct"/>
          </w:tcPr>
          <w:p w14:paraId="7F7F1CFF" w14:textId="77777777" w:rsidR="009F64A7" w:rsidRPr="00E10ABD" w:rsidRDefault="009F64A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</w:tbl>
    <w:p w14:paraId="001112E5" w14:textId="2A0E9962" w:rsidR="00B509A6" w:rsidRPr="00E10ABD" w:rsidRDefault="00B509A6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5168F8F" w14:textId="77777777" w:rsidR="00AB2E63" w:rsidRPr="00E10ABD" w:rsidRDefault="00AB2E63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3C59A15" w14:textId="77777777" w:rsidR="007919B5" w:rsidRPr="00E10ABD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EB4795C" w14:textId="77777777" w:rsidR="007919B5" w:rsidRPr="00E10ABD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13297036" w14:textId="77777777" w:rsidR="00731819" w:rsidRPr="00E10ABD" w:rsidRDefault="00731819" w:rsidP="00ED2D3F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42655CF" w14:textId="77777777" w:rsidR="00ED2D3F" w:rsidRPr="00E10ABD" w:rsidRDefault="00ED2D3F" w:rsidP="00ED2D3F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CF8F86F" w14:textId="77777777" w:rsidR="00ED2D3F" w:rsidRPr="00E10ABD" w:rsidRDefault="00ED2D3F" w:rsidP="00BE15D4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B1F629B" w14:textId="5237E095" w:rsidR="00AB2E63" w:rsidRPr="00E10ABD" w:rsidRDefault="00AB2E63" w:rsidP="00BE15D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สินทรัพย์ทางการเงินไม่หมุนเวียนอื่น</w:t>
      </w:r>
      <w:r w:rsidRPr="00E10ABD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</w:p>
    <w:tbl>
      <w:tblPr>
        <w:tblW w:w="907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1337"/>
        <w:gridCol w:w="139"/>
        <w:gridCol w:w="166"/>
        <w:gridCol w:w="158"/>
        <w:gridCol w:w="17"/>
        <w:gridCol w:w="1715"/>
        <w:gridCol w:w="167"/>
        <w:gridCol w:w="1598"/>
      </w:tblGrid>
      <w:tr w:rsidR="00AB2E63" w:rsidRPr="00E10ABD" w14:paraId="58A26760" w14:textId="77777777">
        <w:trPr>
          <w:trHeight w:val="149"/>
        </w:trPr>
        <w:tc>
          <w:tcPr>
            <w:tcW w:w="5592" w:type="dxa"/>
            <w:gridSpan w:val="6"/>
          </w:tcPr>
          <w:p w14:paraId="050DEEFE" w14:textId="77777777" w:rsidR="00AB2E63" w:rsidRPr="00E10ABD" w:rsidRDefault="00AB2E63">
            <w:pPr>
              <w:ind w:left="612"/>
              <w:rPr>
                <w:rFonts w:asciiTheme="majorBidi" w:eastAsia="Cordia New" w:hAnsiTheme="majorBidi" w:cstheme="majorBidi"/>
                <w:u w:val="single"/>
              </w:rPr>
            </w:pPr>
          </w:p>
        </w:tc>
        <w:tc>
          <w:tcPr>
            <w:tcW w:w="3480" w:type="dxa"/>
            <w:gridSpan w:val="3"/>
            <w:vAlign w:val="bottom"/>
            <w:hideMark/>
          </w:tcPr>
          <w:p w14:paraId="02963CAD" w14:textId="77777777" w:rsidR="00AB2E63" w:rsidRPr="00E10ABD" w:rsidRDefault="00AB2E63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B2E63" w:rsidRPr="00E10ABD" w14:paraId="0BB40918" w14:textId="77777777">
        <w:trPr>
          <w:trHeight w:val="149"/>
        </w:trPr>
        <w:tc>
          <w:tcPr>
            <w:tcW w:w="3775" w:type="dxa"/>
          </w:tcPr>
          <w:p w14:paraId="6964C65C" w14:textId="77777777" w:rsidR="00AB2E63" w:rsidRPr="00E10ABD" w:rsidRDefault="00AB2E63">
            <w:pPr>
              <w:keepNext/>
              <w:ind w:left="792"/>
              <w:outlineLvl w:val="7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5A1AAB42" w14:textId="77777777" w:rsidR="00AB2E63" w:rsidRPr="00E10ABD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39" w:type="dxa"/>
          </w:tcPr>
          <w:p w14:paraId="4C28FC23" w14:textId="77777777" w:rsidR="00AB2E63" w:rsidRPr="00E10ABD" w:rsidRDefault="00AB2E63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5B5D998A" w14:textId="77777777" w:rsidR="00AB2E63" w:rsidRPr="00E10ABD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</w:p>
        </w:tc>
        <w:tc>
          <w:tcPr>
            <w:tcW w:w="158" w:type="dxa"/>
          </w:tcPr>
          <w:p w14:paraId="30D82045" w14:textId="77777777" w:rsidR="00AB2E63" w:rsidRPr="00E10ABD" w:rsidRDefault="00AB2E63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6E5AC870" w14:textId="2DBB27C3" w:rsidR="00AB2E63" w:rsidRPr="00E10ABD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 xml:space="preserve">30 </w:t>
            </w:r>
            <w:r w:rsidRPr="00E10ABD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67" w:type="dxa"/>
          </w:tcPr>
          <w:p w14:paraId="2BC85492" w14:textId="77777777" w:rsidR="00AB2E63" w:rsidRPr="00E10ABD" w:rsidRDefault="00AB2E63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3F611D76" w14:textId="77777777" w:rsidR="00AB2E63" w:rsidRPr="00E10ABD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cs/>
              </w:rPr>
            </w:pPr>
            <w:r w:rsidRPr="00E10ABD">
              <w:rPr>
                <w:rFonts w:asciiTheme="majorBidi" w:eastAsia="Cordia New" w:hAnsiTheme="majorBidi" w:cstheme="majorBidi" w:hint="cs"/>
                <w:cs/>
              </w:rPr>
              <w:t>31</w:t>
            </w:r>
            <w:r w:rsidRPr="00E10ABD">
              <w:rPr>
                <w:rFonts w:asciiTheme="majorBidi" w:eastAsia="Cordia New" w:hAnsiTheme="majorBidi" w:cstheme="majorBidi"/>
              </w:rPr>
              <w:t xml:space="preserve"> </w:t>
            </w:r>
            <w:r w:rsidRPr="00E10ABD">
              <w:rPr>
                <w:rFonts w:asciiTheme="majorBidi" w:eastAsia="Cordia New" w:hAnsiTheme="majorBidi" w:cstheme="majorBidi" w:hint="cs"/>
                <w:cs/>
              </w:rPr>
              <w:t>ธันวาคม</w:t>
            </w:r>
          </w:p>
        </w:tc>
      </w:tr>
      <w:tr w:rsidR="00AB2E63" w:rsidRPr="00E10ABD" w14:paraId="0B589763" w14:textId="77777777">
        <w:trPr>
          <w:trHeight w:val="149"/>
        </w:trPr>
        <w:tc>
          <w:tcPr>
            <w:tcW w:w="3775" w:type="dxa"/>
          </w:tcPr>
          <w:p w14:paraId="14CD8D4D" w14:textId="77777777" w:rsidR="00AB2E63" w:rsidRPr="00E10ABD" w:rsidRDefault="00AB2E63">
            <w:pPr>
              <w:keepNext/>
              <w:ind w:left="792"/>
              <w:outlineLvl w:val="7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2CB28390" w14:textId="77777777" w:rsidR="00AB2E63" w:rsidRPr="00E10ABD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39" w:type="dxa"/>
          </w:tcPr>
          <w:p w14:paraId="576DF4D1" w14:textId="77777777" w:rsidR="00AB2E63" w:rsidRPr="00E10ABD" w:rsidRDefault="00AB2E63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3055D709" w14:textId="77777777" w:rsidR="00AB2E63" w:rsidRPr="00E10ABD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</w:p>
        </w:tc>
        <w:tc>
          <w:tcPr>
            <w:tcW w:w="158" w:type="dxa"/>
          </w:tcPr>
          <w:p w14:paraId="68273754" w14:textId="77777777" w:rsidR="00AB2E63" w:rsidRPr="00E10ABD" w:rsidRDefault="00AB2E63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43828129" w14:textId="77777777" w:rsidR="00AB2E63" w:rsidRPr="00E10ABD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E10ABD">
              <w:rPr>
                <w:rFonts w:asciiTheme="majorBidi" w:eastAsia="Cordia New" w:hAnsiTheme="majorBidi" w:cstheme="majorBidi"/>
              </w:rPr>
              <w:t>2568</w:t>
            </w:r>
          </w:p>
        </w:tc>
        <w:tc>
          <w:tcPr>
            <w:tcW w:w="167" w:type="dxa"/>
          </w:tcPr>
          <w:p w14:paraId="00A1CE1A" w14:textId="77777777" w:rsidR="00AB2E63" w:rsidRPr="00E10ABD" w:rsidRDefault="00AB2E63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  <w:vAlign w:val="bottom"/>
            <w:hideMark/>
          </w:tcPr>
          <w:p w14:paraId="5A6C6481" w14:textId="77777777" w:rsidR="00AB2E63" w:rsidRPr="00E10ABD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E10ABD">
              <w:rPr>
                <w:rFonts w:asciiTheme="majorBidi" w:eastAsia="Cordia New" w:hAnsiTheme="majorBidi" w:cstheme="majorBidi"/>
              </w:rPr>
              <w:t>2567</w:t>
            </w:r>
          </w:p>
        </w:tc>
      </w:tr>
      <w:tr w:rsidR="00AB2E63" w:rsidRPr="00E10ABD" w14:paraId="55BC2A5A" w14:textId="77777777">
        <w:trPr>
          <w:trHeight w:val="149"/>
        </w:trPr>
        <w:tc>
          <w:tcPr>
            <w:tcW w:w="5592" w:type="dxa"/>
            <w:gridSpan w:val="6"/>
            <w:vAlign w:val="bottom"/>
          </w:tcPr>
          <w:p w14:paraId="60B46CD5" w14:textId="77777777" w:rsidR="00AB2E63" w:rsidRPr="00E10ABD" w:rsidRDefault="00AB2E63">
            <w:pPr>
              <w:keepNext/>
              <w:ind w:left="612"/>
              <w:outlineLvl w:val="7"/>
              <w:rPr>
                <w:rFonts w:asciiTheme="majorBidi" w:eastAsia="Cordia New" w:hAnsiTheme="majorBidi" w:cstheme="majorBidi"/>
                <w:lang w:val="en-GB"/>
              </w:rPr>
            </w:pPr>
          </w:p>
        </w:tc>
        <w:tc>
          <w:tcPr>
            <w:tcW w:w="3480" w:type="dxa"/>
            <w:gridSpan w:val="3"/>
            <w:vAlign w:val="bottom"/>
            <w:hideMark/>
          </w:tcPr>
          <w:p w14:paraId="04C0063E" w14:textId="77777777" w:rsidR="00AB2E63" w:rsidRPr="00E10ABD" w:rsidRDefault="00AB2E63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spacing w:val="-8"/>
              </w:rPr>
            </w:pPr>
            <w:r w:rsidRPr="00E10ABD">
              <w:rPr>
                <w:rFonts w:asciiTheme="majorBidi" w:hAnsiTheme="majorBidi" w:cstheme="majorBidi"/>
                <w:i/>
                <w:iCs/>
              </w:rPr>
              <w:t>(</w:t>
            </w:r>
            <w:r w:rsidRPr="00E10ABD">
              <w:rPr>
                <w:rFonts w:asciiTheme="majorBidi" w:hAnsiTheme="majorBidi" w:cstheme="majorBidi"/>
                <w:i/>
                <w:iCs/>
                <w:cs/>
              </w:rPr>
              <w:t>ล้านบาท)</w:t>
            </w:r>
          </w:p>
        </w:tc>
      </w:tr>
      <w:tr w:rsidR="00AB2E63" w:rsidRPr="00E10ABD" w14:paraId="1DA4B30E" w14:textId="77777777">
        <w:trPr>
          <w:trHeight w:val="149"/>
        </w:trPr>
        <w:tc>
          <w:tcPr>
            <w:tcW w:w="3775" w:type="dxa"/>
            <w:vAlign w:val="bottom"/>
            <w:hideMark/>
          </w:tcPr>
          <w:p w14:paraId="2EB19085" w14:textId="77777777" w:rsidR="00AB2E63" w:rsidRPr="00E10ABD" w:rsidRDefault="00AB2E63">
            <w:pPr>
              <w:ind w:firstLine="94"/>
              <w:rPr>
                <w:rFonts w:asciiTheme="majorBidi" w:eastAsia="Cordia New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337" w:type="dxa"/>
          </w:tcPr>
          <w:p w14:paraId="6D01FF4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0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39" w:type="dxa"/>
          </w:tcPr>
          <w:p w14:paraId="00AB3325" w14:textId="77777777" w:rsidR="00AB2E63" w:rsidRPr="00E10ABD" w:rsidRDefault="00AB2E63">
            <w:pPr>
              <w:ind w:right="-72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42D5B8BB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70"/>
              <w:rPr>
                <w:rFonts w:asciiTheme="majorBidi" w:hAnsiTheme="majorBidi" w:cstheme="majorBidi"/>
              </w:rPr>
            </w:pPr>
          </w:p>
        </w:tc>
        <w:tc>
          <w:tcPr>
            <w:tcW w:w="158" w:type="dxa"/>
          </w:tcPr>
          <w:p w14:paraId="1C1CB0CF" w14:textId="77777777" w:rsidR="00AB2E63" w:rsidRPr="00E10ABD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2" w:type="dxa"/>
            <w:gridSpan w:val="2"/>
          </w:tcPr>
          <w:p w14:paraId="13B7B019" w14:textId="77777777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</w:rPr>
            </w:pPr>
            <w:r w:rsidRPr="00BE15D4">
              <w:rPr>
                <w:rFonts w:asciiTheme="majorBidi" w:hAnsiTheme="majorBidi" w:cstheme="majorBidi"/>
                <w:cs/>
              </w:rPr>
              <w:t>1</w:t>
            </w:r>
            <w:r w:rsidRPr="00BE15D4">
              <w:rPr>
                <w:rFonts w:asciiTheme="majorBidi" w:hAnsiTheme="majorBidi" w:cstheme="majorBidi"/>
              </w:rPr>
              <w:t>,960.86</w:t>
            </w:r>
          </w:p>
        </w:tc>
        <w:tc>
          <w:tcPr>
            <w:tcW w:w="167" w:type="dxa"/>
          </w:tcPr>
          <w:p w14:paraId="08EB59B8" w14:textId="77777777" w:rsidR="00AB2E63" w:rsidRPr="00E10ABD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47DDA8E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Cordia New" w:hAnsiTheme="majorBidi" w:cstheme="majorBidi"/>
              </w:rPr>
            </w:pPr>
            <w:r w:rsidRPr="00E10ABD">
              <w:rPr>
                <w:rFonts w:asciiTheme="majorBidi" w:eastAsia="Cordia New" w:hAnsiTheme="majorBidi" w:cstheme="majorBidi"/>
              </w:rPr>
              <w:t>1,960</w:t>
            </w:r>
            <w:r w:rsidRPr="00E10ABD">
              <w:rPr>
                <w:rFonts w:asciiTheme="majorBidi" w:eastAsia="Cordia New" w:hAnsiTheme="majorBidi" w:cstheme="majorBidi" w:hint="cs"/>
                <w:cs/>
              </w:rPr>
              <w:t>.</w:t>
            </w:r>
            <w:r w:rsidRPr="00E10ABD">
              <w:rPr>
                <w:rFonts w:asciiTheme="majorBidi" w:eastAsia="Cordia New" w:hAnsiTheme="majorBidi" w:cstheme="majorBidi"/>
              </w:rPr>
              <w:t>86</w:t>
            </w:r>
          </w:p>
        </w:tc>
      </w:tr>
      <w:tr w:rsidR="00AB2E63" w:rsidRPr="00E10ABD" w14:paraId="3EF4C395" w14:textId="77777777">
        <w:trPr>
          <w:trHeight w:val="149"/>
        </w:trPr>
        <w:tc>
          <w:tcPr>
            <w:tcW w:w="3775" w:type="dxa"/>
            <w:vAlign w:val="bottom"/>
            <w:hideMark/>
          </w:tcPr>
          <w:p w14:paraId="5275E877" w14:textId="77777777" w:rsidR="00AB2E63" w:rsidRPr="00E10ABD" w:rsidRDefault="00AB2E63">
            <w:pPr>
              <w:keepNext/>
              <w:outlineLvl w:val="7"/>
              <w:rPr>
                <w:rFonts w:asciiTheme="majorBidi" w:eastAsia="Cordia New" w:hAnsiTheme="majorBidi" w:cstheme="majorBidi"/>
              </w:rPr>
            </w:pPr>
            <w:r w:rsidRPr="00E10ABD">
              <w:rPr>
                <w:rFonts w:asciiTheme="majorBidi" w:eastAsia="Cordia New" w:hAnsiTheme="majorBidi" w:cstheme="majorBidi"/>
              </w:rPr>
              <w:t xml:space="preserve"> </w:t>
            </w:r>
            <w:r w:rsidRPr="00BE15D4">
              <w:rPr>
                <w:rFonts w:asciiTheme="majorBidi" w:eastAsia="Cordia New" w:hAnsiTheme="majorBidi" w:cstheme="majorBidi"/>
                <w:i/>
                <w:iCs/>
              </w:rPr>
              <w:t xml:space="preserve"> </w:t>
            </w:r>
            <w:r w:rsidRPr="00BE15D4">
              <w:rPr>
                <w:rFonts w:asciiTheme="majorBidi" w:eastAsia="Cordia New" w:hAnsiTheme="majorBidi" w:cstheme="majorBidi"/>
                <w:i/>
                <w:iCs/>
                <w:cs/>
              </w:rPr>
              <w:t>หัก</w:t>
            </w:r>
            <w:r w:rsidRPr="00E10ABD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Pr="00E10ABD">
              <w:rPr>
                <w:rFonts w:asciiTheme="majorBidi" w:eastAsia="Cordia New" w:hAnsiTheme="majorBidi" w:cstheme="majorBidi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7" w:type="dxa"/>
            <w:vAlign w:val="bottom"/>
          </w:tcPr>
          <w:p w14:paraId="106408E8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9"/>
              <w:rPr>
                <w:rFonts w:asciiTheme="majorBidi" w:eastAsia="Arial" w:hAnsiTheme="majorBidi" w:cstheme="majorBidi"/>
                <w:cs/>
              </w:rPr>
            </w:pPr>
          </w:p>
        </w:tc>
        <w:tc>
          <w:tcPr>
            <w:tcW w:w="139" w:type="dxa"/>
            <w:vAlign w:val="bottom"/>
          </w:tcPr>
          <w:p w14:paraId="68B6606E" w14:textId="77777777" w:rsidR="00AB2E63" w:rsidRPr="00E10ABD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</w:tcPr>
          <w:p w14:paraId="379E45FC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70"/>
              <w:rPr>
                <w:rFonts w:asciiTheme="majorBidi" w:hAnsiTheme="majorBidi" w:cstheme="majorBidi"/>
              </w:rPr>
            </w:pPr>
          </w:p>
        </w:tc>
        <w:tc>
          <w:tcPr>
            <w:tcW w:w="158" w:type="dxa"/>
            <w:vAlign w:val="bottom"/>
          </w:tcPr>
          <w:p w14:paraId="4DEFAF36" w14:textId="77777777" w:rsidR="00AB2E63" w:rsidRPr="00E10ABD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7F217C36" w14:textId="21500D74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</w:rPr>
            </w:pPr>
            <w:r w:rsidRPr="00BE15D4">
              <w:rPr>
                <w:rFonts w:asciiTheme="majorBidi" w:eastAsia="Arial" w:hAnsiTheme="majorBidi" w:cstheme="majorBidi"/>
              </w:rPr>
              <w:t>(1,57</w:t>
            </w:r>
            <w:r w:rsidR="00FC4ACD" w:rsidRPr="00BE15D4">
              <w:rPr>
                <w:rFonts w:asciiTheme="majorBidi" w:eastAsia="Arial" w:hAnsiTheme="majorBidi" w:cstheme="majorBidi"/>
              </w:rPr>
              <w:t>5</w:t>
            </w:r>
            <w:r w:rsidRPr="00BE15D4">
              <w:rPr>
                <w:rFonts w:asciiTheme="majorBidi" w:eastAsia="Arial" w:hAnsiTheme="majorBidi" w:cstheme="majorBidi"/>
              </w:rPr>
              <w:t>.</w:t>
            </w:r>
            <w:r w:rsidR="00FC4ACD" w:rsidRPr="00BE15D4">
              <w:rPr>
                <w:rFonts w:asciiTheme="majorBidi" w:eastAsia="Arial" w:hAnsiTheme="majorBidi" w:cstheme="majorBidi"/>
              </w:rPr>
              <w:t>01</w:t>
            </w:r>
            <w:r w:rsidRPr="00BE15D4">
              <w:rPr>
                <w:rFonts w:asciiTheme="majorBidi" w:eastAsia="Arial" w:hAnsiTheme="majorBidi" w:cstheme="majorBidi"/>
              </w:rPr>
              <w:t>)</w:t>
            </w:r>
          </w:p>
        </w:tc>
        <w:tc>
          <w:tcPr>
            <w:tcW w:w="167" w:type="dxa"/>
            <w:vAlign w:val="bottom"/>
          </w:tcPr>
          <w:p w14:paraId="42A71C67" w14:textId="77777777" w:rsidR="00AB2E63" w:rsidRPr="00E10ABD" w:rsidRDefault="00AB2E63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</w:tcPr>
          <w:p w14:paraId="1FF96DC4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(</w:t>
            </w:r>
            <w:r w:rsidRPr="00E10ABD">
              <w:rPr>
                <w:rFonts w:asciiTheme="majorBidi" w:hAnsiTheme="majorBidi" w:cstheme="majorBidi"/>
              </w:rPr>
              <w:t>1,427</w:t>
            </w:r>
            <w:r w:rsidRPr="00E10ABD">
              <w:rPr>
                <w:rFonts w:asciiTheme="majorBidi" w:hAnsiTheme="majorBidi" w:cstheme="majorBidi" w:hint="cs"/>
                <w:cs/>
              </w:rPr>
              <w:t>.</w:t>
            </w:r>
            <w:r w:rsidRPr="00E10ABD">
              <w:rPr>
                <w:rFonts w:asciiTheme="majorBidi" w:hAnsiTheme="majorBidi" w:cstheme="majorBidi"/>
              </w:rPr>
              <w:t>4</w:t>
            </w:r>
            <w:r w:rsidRPr="00E10ABD">
              <w:rPr>
                <w:rFonts w:asciiTheme="majorBidi" w:hAnsiTheme="majorBidi" w:cstheme="majorBidi" w:hint="cs"/>
                <w:cs/>
              </w:rPr>
              <w:t>9)</w:t>
            </w:r>
          </w:p>
        </w:tc>
      </w:tr>
      <w:tr w:rsidR="00AB2E63" w:rsidRPr="00E10ABD" w14:paraId="4EA4F308" w14:textId="77777777">
        <w:trPr>
          <w:trHeight w:val="460"/>
        </w:trPr>
        <w:tc>
          <w:tcPr>
            <w:tcW w:w="3775" w:type="dxa"/>
            <w:vAlign w:val="bottom"/>
            <w:hideMark/>
          </w:tcPr>
          <w:p w14:paraId="4EFFFAA1" w14:textId="77777777" w:rsidR="00AB2E63" w:rsidRPr="00E10ABD" w:rsidRDefault="00AB2E63">
            <w:pPr>
              <w:ind w:firstLine="94"/>
              <w:rPr>
                <w:rFonts w:asciiTheme="majorBidi" w:eastAsia="Cordia New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1337" w:type="dxa"/>
            <w:tcBorders>
              <w:left w:val="nil"/>
              <w:right w:val="nil"/>
            </w:tcBorders>
            <w:vAlign w:val="bottom"/>
          </w:tcPr>
          <w:p w14:paraId="4D3EC19D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9"/>
              <w:rPr>
                <w:rFonts w:asciiTheme="majorBidi" w:eastAsia="Arial" w:hAnsiTheme="majorBidi" w:cstheme="majorBidi"/>
                <w:b/>
                <w:bCs/>
                <w:cs/>
              </w:rPr>
            </w:pPr>
          </w:p>
        </w:tc>
        <w:tc>
          <w:tcPr>
            <w:tcW w:w="139" w:type="dxa"/>
          </w:tcPr>
          <w:p w14:paraId="7B9676AE" w14:textId="77777777" w:rsidR="00AB2E63" w:rsidRPr="00E10ABD" w:rsidRDefault="00AB2E63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</w:tcPr>
          <w:p w14:paraId="5653D87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9A40C65" w14:textId="77777777" w:rsidR="00AB2E63" w:rsidRPr="00E10ABD" w:rsidRDefault="00AB2E63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C5D40" w14:textId="628BFF15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  <w:b/>
                <w:bCs/>
              </w:rPr>
            </w:pPr>
            <w:r w:rsidRPr="00BE15D4">
              <w:rPr>
                <w:rFonts w:asciiTheme="majorBidi" w:eastAsia="Arial" w:hAnsiTheme="majorBidi" w:cstheme="majorBidi"/>
                <w:b/>
                <w:bCs/>
              </w:rPr>
              <w:t>3</w:t>
            </w:r>
            <w:r w:rsidR="0003431A" w:rsidRPr="00BE15D4">
              <w:rPr>
                <w:rFonts w:asciiTheme="majorBidi" w:eastAsia="Arial" w:hAnsiTheme="majorBidi" w:cstheme="majorBidi"/>
                <w:b/>
                <w:bCs/>
              </w:rPr>
              <w:t>85</w:t>
            </w:r>
            <w:r w:rsidRPr="00BE15D4">
              <w:rPr>
                <w:rFonts w:asciiTheme="majorBidi" w:eastAsia="Arial" w:hAnsiTheme="majorBidi" w:cstheme="majorBidi"/>
                <w:b/>
                <w:bCs/>
              </w:rPr>
              <w:t>.</w:t>
            </w:r>
            <w:r w:rsidR="0003431A" w:rsidRPr="00BE15D4">
              <w:rPr>
                <w:rFonts w:asciiTheme="majorBidi" w:eastAsia="Arial" w:hAnsiTheme="majorBidi" w:cstheme="majorBidi"/>
                <w:b/>
                <w:bCs/>
              </w:rPr>
              <w:t>85</w:t>
            </w:r>
          </w:p>
        </w:tc>
        <w:tc>
          <w:tcPr>
            <w:tcW w:w="167" w:type="dxa"/>
          </w:tcPr>
          <w:p w14:paraId="1F1242EF" w14:textId="77777777" w:rsidR="00AB2E63" w:rsidRPr="00E10ABD" w:rsidRDefault="00AB2E63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E86C5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</w:rPr>
              <w:t>533.37</w:t>
            </w:r>
          </w:p>
        </w:tc>
      </w:tr>
    </w:tbl>
    <w:p w14:paraId="290C4DFA" w14:textId="77777777" w:rsidR="00AB2E63" w:rsidRPr="00E10ABD" w:rsidRDefault="00AB2E63" w:rsidP="00AB2E6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4F4AD545" w14:textId="0A741553" w:rsidR="00B44051" w:rsidRPr="00E10ABD" w:rsidRDefault="00AB2E63" w:rsidP="00BE15D4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E10A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สำหรับงวด</w:t>
      </w:r>
      <w:r w:rsidR="0019237E" w:rsidRPr="00E10A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หก</w:t>
      </w:r>
      <w:r w:rsidRPr="00E10A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เดือนสิ้นสุด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วันที่ </w:t>
      </w:r>
      <w:r w:rsidR="0019237E" w:rsidRPr="00BE15D4">
        <w:rPr>
          <w:rFonts w:asciiTheme="majorBidi" w:hAnsiTheme="majorBidi" w:cstheme="majorBidi"/>
          <w:sz w:val="30"/>
          <w:szCs w:val="30"/>
        </w:rPr>
        <w:t xml:space="preserve">30 </w:t>
      </w:r>
      <w:r w:rsidR="0019237E" w:rsidRPr="00BE15D4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19237E" w:rsidRPr="00E10ABD">
        <w:rPr>
          <w:rFonts w:asciiTheme="majorBidi" w:hAnsiTheme="majorBidi" w:cstheme="majorBidi" w:hint="cs"/>
          <w:i/>
          <w:iCs/>
          <w:sz w:val="32"/>
          <w:szCs w:val="32"/>
          <w:cs/>
          <w:lang w:val="en-US" w:bidi="th-TH"/>
        </w:rPr>
        <w:t xml:space="preserve"> </w:t>
      </w:r>
      <w:r w:rsidRPr="00E10ABD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สินทรัพย์ทางการเงิน</w:t>
      </w:r>
      <w:r w:rsidRPr="00E10A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ไม่หมุนเวียน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อื่นของบริษัทมีการปรับลดมูลค่ายุติธรรมจำนวน 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 w:rsidR="00A11509" w:rsidRPr="00E10AB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9E79AD" w:rsidRPr="00E10AB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A11509" w:rsidRPr="00E10AB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E10AB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E23545" w:rsidRPr="00E10AB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สำหรับงวดหกเดือนสิ้นสุดวันที่ 30 มิถุนายน </w:t>
      </w:r>
      <w:r w:rsidRPr="00BE15D4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10AB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BE15D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4BC5" w:rsidRPr="00BE15D4">
        <w:rPr>
          <w:rFonts w:asciiTheme="majorBidi" w:hAnsiTheme="majorBidi" w:cstheme="majorBidi"/>
          <w:i/>
          <w:iCs/>
          <w:sz w:val="30"/>
          <w:szCs w:val="30"/>
          <w:cs/>
        </w:rPr>
        <w:t>ไม่มี</w:t>
      </w:r>
      <w:r w:rsidRPr="00E10AB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เนื่องจากเหตุผลทางด้านเศรษฐกิจและสภาวะตลาด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โดยรับรู้ผลขาดทุนที่ยังไม่เกิดขึ้นจากการวัดมูลค่ายุติธรรมผ่านกำไรขาดทุนเบ็ดเสร็จอื่น</w:t>
      </w:r>
    </w:p>
    <w:p w14:paraId="293F939B" w14:textId="77777777" w:rsidR="00B44051" w:rsidRPr="00BE15D4" w:rsidRDefault="00B4405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718632" w14:textId="011D661B" w:rsidR="00F843E9" w:rsidRPr="00BE15D4" w:rsidRDefault="00EB56A1" w:rsidP="00BE15D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lang w:val="th-TH"/>
        </w:rPr>
      </w:pPr>
      <w:bookmarkStart w:id="5" w:name="OLE_LINK11"/>
      <w:bookmarkStart w:id="6" w:name="OLE_LINK12"/>
      <w:r w:rsidRPr="00BE15D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เงินลงทุนในบริษัทร่วม</w:t>
      </w:r>
    </w:p>
    <w:p w14:paraId="52F0DDF8" w14:textId="77777777" w:rsidR="00A700DE" w:rsidRPr="00E10ABD" w:rsidRDefault="00A700DE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</w:p>
    <w:p w14:paraId="0F6186AF" w14:textId="60EBD901" w:rsidR="00F843E9" w:rsidRPr="00BE15D4" w:rsidRDefault="006916D7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cs/>
          <w:lang w:val="th-TH"/>
        </w:rPr>
      </w:pPr>
      <w:r w:rsidRPr="00BE15D4">
        <w:rPr>
          <w:rFonts w:asciiTheme="majorBidi" w:hAnsiTheme="majorBidi"/>
          <w:i/>
          <w:iCs/>
          <w:cs/>
          <w:lang w:val="th-TH"/>
        </w:rPr>
        <w:t>บริษัท บีเอสจีเอฟ จำกัด</w:t>
      </w:r>
    </w:p>
    <w:p w14:paraId="105CFE4B" w14:textId="77777777" w:rsidR="00FA060F" w:rsidRPr="00BE15D4" w:rsidRDefault="00FA060F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lang w:val="th-TH"/>
        </w:rPr>
      </w:pPr>
    </w:p>
    <w:p w14:paraId="45660FF9" w14:textId="2D09C877" w:rsidR="005C248F" w:rsidRPr="00E10ABD" w:rsidRDefault="005C248F" w:rsidP="005C2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E10ABD">
        <w:rPr>
          <w:rFonts w:asciiTheme="majorBidi" w:hAnsiTheme="majorBidi" w:cstheme="majorBidi"/>
          <w:cs/>
        </w:rPr>
        <w:t xml:space="preserve">ที่ประชุมวิสามัญผู้ถือหุ้นครั้งที่ </w:t>
      </w:r>
      <w:r w:rsidRPr="00E10ABD">
        <w:rPr>
          <w:rFonts w:asciiTheme="majorBidi" w:hAnsiTheme="majorBidi" w:cstheme="majorBidi"/>
        </w:rPr>
        <w:t>3</w:t>
      </w:r>
      <w:r w:rsidRPr="00E10ABD">
        <w:rPr>
          <w:rFonts w:asciiTheme="majorBidi" w:hAnsiTheme="majorBidi" w:cstheme="majorBidi"/>
          <w:cs/>
        </w:rPr>
        <w:t>/</w:t>
      </w:r>
      <w:r w:rsidRPr="00E10ABD">
        <w:rPr>
          <w:rFonts w:asciiTheme="majorBidi" w:hAnsiTheme="majorBidi" w:cstheme="majorBidi"/>
        </w:rPr>
        <w:t>2567</w:t>
      </w:r>
      <w:r w:rsidR="000B53A0" w:rsidRPr="00E10ABD">
        <w:rPr>
          <w:rFonts w:asciiTheme="majorBidi" w:hAnsiTheme="majorBidi" w:cstheme="majorBidi"/>
        </w:rPr>
        <w:t xml:space="preserve"> </w:t>
      </w:r>
      <w:r w:rsidR="000B53A0" w:rsidRPr="00E10ABD">
        <w:rPr>
          <w:rFonts w:asciiTheme="majorBidi" w:hAnsiTheme="majorBidi" w:cstheme="majorBidi"/>
          <w:cs/>
        </w:rPr>
        <w:t xml:space="preserve">เมื่อวันที่ </w:t>
      </w:r>
      <w:r w:rsidR="000B53A0" w:rsidRPr="00E10ABD">
        <w:rPr>
          <w:rFonts w:asciiTheme="majorBidi" w:hAnsiTheme="majorBidi" w:cstheme="majorBidi"/>
        </w:rPr>
        <w:t xml:space="preserve">2 </w:t>
      </w:r>
      <w:r w:rsidR="000B53A0" w:rsidRPr="00E10ABD">
        <w:rPr>
          <w:rFonts w:asciiTheme="majorBidi" w:hAnsiTheme="majorBidi" w:cstheme="majorBidi"/>
          <w:cs/>
        </w:rPr>
        <w:t xml:space="preserve">ธันวาคม </w:t>
      </w:r>
      <w:r w:rsidR="000B53A0" w:rsidRPr="00E10ABD">
        <w:rPr>
          <w:rFonts w:asciiTheme="majorBidi" w:hAnsiTheme="majorBidi" w:cstheme="majorBidi"/>
        </w:rPr>
        <w:t>2567</w:t>
      </w:r>
      <w:r w:rsidR="000B53A0" w:rsidRPr="00E10ABD">
        <w:rPr>
          <w:rFonts w:asciiTheme="majorBidi" w:hAnsiTheme="majorBidi" w:cstheme="majorBidi"/>
          <w:cs/>
        </w:rPr>
        <w:t xml:space="preserve"> </w:t>
      </w:r>
      <w:r w:rsidRPr="00E10ABD">
        <w:rPr>
          <w:rFonts w:asciiTheme="majorBidi" w:hAnsiTheme="majorBidi" w:cstheme="majorBidi"/>
          <w:cs/>
        </w:rPr>
        <w:t xml:space="preserve"> ของ</w:t>
      </w:r>
      <w:r w:rsidR="00F82AA2" w:rsidRPr="00E10ABD">
        <w:rPr>
          <w:rFonts w:asciiTheme="majorBidi" w:hAnsiTheme="majorBidi" w:cstheme="majorBidi" w:hint="cs"/>
          <w:cs/>
        </w:rPr>
        <w:t>บริษัท</w:t>
      </w:r>
      <w:r w:rsidR="0086080B" w:rsidRPr="00E10ABD">
        <w:rPr>
          <w:rFonts w:asciiTheme="majorBidi" w:hAnsiTheme="majorBidi" w:cstheme="majorBidi" w:hint="cs"/>
          <w:cs/>
        </w:rPr>
        <w:t xml:space="preserve"> บีเอสจีเอฟ จำกัด (</w:t>
      </w:r>
      <w:r w:rsidR="0086080B" w:rsidRPr="00E10ABD">
        <w:rPr>
          <w:rFonts w:asciiTheme="majorBidi" w:hAnsiTheme="majorBidi" w:cstheme="majorBidi"/>
        </w:rPr>
        <w:t>“</w:t>
      </w:r>
      <w:r w:rsidRPr="00E10ABD">
        <w:rPr>
          <w:rFonts w:asciiTheme="majorBidi" w:hAnsiTheme="majorBidi" w:cstheme="majorBidi"/>
          <w:cs/>
        </w:rPr>
        <w:t>บีเอสจีเอฟ</w:t>
      </w:r>
      <w:r w:rsidR="0086080B" w:rsidRPr="00E10ABD">
        <w:rPr>
          <w:rFonts w:asciiTheme="majorBidi" w:hAnsiTheme="majorBidi" w:cstheme="majorBidi"/>
        </w:rPr>
        <w:t>”</w:t>
      </w:r>
      <w:r w:rsidR="0086080B" w:rsidRPr="00E10ABD">
        <w:rPr>
          <w:rFonts w:asciiTheme="majorBidi" w:hAnsiTheme="majorBidi" w:cstheme="majorBidi" w:hint="cs"/>
          <w:cs/>
        </w:rPr>
        <w:t>)</w:t>
      </w:r>
      <w:r w:rsidR="000B53A0" w:rsidRPr="00E10ABD">
        <w:rPr>
          <w:rFonts w:asciiTheme="majorBidi" w:hAnsiTheme="majorBidi" w:cstheme="majorBidi"/>
        </w:rPr>
        <w:t xml:space="preserve"> </w:t>
      </w:r>
      <w:r w:rsidRPr="00E10ABD">
        <w:rPr>
          <w:rFonts w:asciiTheme="majorBidi" w:hAnsiTheme="majorBidi" w:cstheme="majorBidi"/>
          <w:cs/>
        </w:rPr>
        <w:t xml:space="preserve">ได้มีมติออกหุ้นสามัญเพิ่มทุนเป็นครั้งที่ </w:t>
      </w:r>
      <w:r w:rsidRPr="00E10ABD">
        <w:rPr>
          <w:rFonts w:asciiTheme="majorBidi" w:hAnsiTheme="majorBidi" w:cstheme="majorBidi"/>
        </w:rPr>
        <w:t xml:space="preserve"> 4 </w:t>
      </w:r>
      <w:r w:rsidRPr="00E10ABD">
        <w:rPr>
          <w:rFonts w:asciiTheme="majorBidi" w:hAnsiTheme="majorBidi" w:cstheme="majorBidi"/>
          <w:cs/>
        </w:rPr>
        <w:t xml:space="preserve">ของปี </w:t>
      </w:r>
      <w:r w:rsidRPr="00E10ABD">
        <w:rPr>
          <w:rFonts w:asciiTheme="majorBidi" w:hAnsiTheme="majorBidi" w:cstheme="majorBidi"/>
        </w:rPr>
        <w:t>2567</w:t>
      </w:r>
      <w:r w:rsidRPr="00E10ABD">
        <w:rPr>
          <w:rFonts w:asciiTheme="majorBidi" w:hAnsiTheme="majorBidi" w:cstheme="majorBidi"/>
          <w:cs/>
        </w:rPr>
        <w:t xml:space="preserve"> จากทุนจดทะเบียนเดิม </w:t>
      </w:r>
      <w:r w:rsidRPr="00E10ABD">
        <w:rPr>
          <w:rFonts w:asciiTheme="majorBidi" w:hAnsiTheme="majorBidi" w:cstheme="majorBidi"/>
        </w:rPr>
        <w:t>6,201</w:t>
      </w:r>
      <w:r w:rsidRPr="00E10ABD">
        <w:rPr>
          <w:rFonts w:asciiTheme="majorBidi" w:hAnsiTheme="majorBidi" w:cstheme="majorBidi"/>
          <w:cs/>
        </w:rPr>
        <w:t xml:space="preserve"> ล้านบาท เป็นทุนจดทะเบียนใหม่ จำนวน </w:t>
      </w:r>
      <w:r w:rsidRPr="00E10ABD">
        <w:rPr>
          <w:rFonts w:asciiTheme="majorBidi" w:hAnsiTheme="majorBidi" w:cstheme="majorBidi"/>
        </w:rPr>
        <w:t>8,201</w:t>
      </w:r>
      <w:r w:rsidRPr="00E10ABD">
        <w:rPr>
          <w:rFonts w:asciiTheme="majorBidi" w:hAnsiTheme="majorBidi" w:cstheme="majorBidi"/>
          <w:cs/>
        </w:rPr>
        <w:t xml:space="preserve"> ล้านบาท โดย</w:t>
      </w:r>
      <w:r w:rsidR="00FC7D7E" w:rsidRPr="00E10ABD">
        <w:rPr>
          <w:rFonts w:asciiTheme="majorBidi" w:hAnsiTheme="majorBidi" w:cstheme="majorBidi" w:hint="cs"/>
          <w:cs/>
        </w:rPr>
        <w:t>บริษัท</w:t>
      </w:r>
      <w:r w:rsidRPr="00E10ABD">
        <w:rPr>
          <w:rFonts w:asciiTheme="majorBidi" w:hAnsiTheme="majorBidi" w:cstheme="majorBidi"/>
          <w:cs/>
        </w:rPr>
        <w:t>ชำระค่าหุ้น</w:t>
      </w:r>
      <w:r w:rsidR="00505EB4" w:rsidRPr="00E10ABD">
        <w:rPr>
          <w:rFonts w:asciiTheme="majorBidi" w:hAnsiTheme="majorBidi" w:cstheme="majorBidi" w:hint="cs"/>
          <w:cs/>
        </w:rPr>
        <w:t>สามัญเพิ่มทุน</w:t>
      </w:r>
      <w:r w:rsidR="00FC7D7E" w:rsidRPr="00E10ABD">
        <w:rPr>
          <w:rFonts w:asciiTheme="majorBidi" w:hAnsiTheme="majorBidi" w:cstheme="majorBidi" w:hint="cs"/>
          <w:cs/>
        </w:rPr>
        <w:t>ที่เหลือ</w:t>
      </w:r>
      <w:r w:rsidRPr="00E10ABD">
        <w:rPr>
          <w:rFonts w:asciiTheme="majorBidi" w:hAnsiTheme="majorBidi" w:cstheme="majorBidi"/>
          <w:cs/>
        </w:rPr>
        <w:t xml:space="preserve">ในอัตราร้อยละ </w:t>
      </w:r>
      <w:r w:rsidRPr="00E10ABD">
        <w:rPr>
          <w:rFonts w:asciiTheme="majorBidi" w:hAnsiTheme="majorBidi" w:cstheme="majorBidi"/>
        </w:rPr>
        <w:t xml:space="preserve">50 </w:t>
      </w:r>
      <w:r w:rsidR="00872494" w:rsidRPr="00E10ABD">
        <w:rPr>
          <w:rFonts w:asciiTheme="majorBidi" w:hAnsiTheme="majorBidi" w:cstheme="majorBidi" w:hint="cs"/>
          <w:cs/>
        </w:rPr>
        <w:t>ตามสัดส่วน</w:t>
      </w:r>
      <w:r w:rsidR="004333B6" w:rsidRPr="00E10ABD">
        <w:rPr>
          <w:rFonts w:asciiTheme="majorBidi" w:hAnsiTheme="majorBidi" w:cstheme="majorBidi" w:hint="cs"/>
          <w:cs/>
        </w:rPr>
        <w:t xml:space="preserve">การถือหุ้นของบริษัท </w:t>
      </w:r>
      <w:r w:rsidRPr="00E10ABD">
        <w:rPr>
          <w:rFonts w:asciiTheme="majorBidi" w:hAnsiTheme="majorBidi" w:cstheme="majorBidi"/>
          <w:cs/>
        </w:rPr>
        <w:t xml:space="preserve">จำนวน </w:t>
      </w:r>
      <w:r w:rsidRPr="00E10ABD">
        <w:rPr>
          <w:rFonts w:asciiTheme="majorBidi" w:hAnsiTheme="majorBidi" w:cstheme="majorBidi"/>
        </w:rPr>
        <w:t xml:space="preserve">200 </w:t>
      </w:r>
      <w:r w:rsidRPr="00E10ABD">
        <w:rPr>
          <w:rFonts w:asciiTheme="majorBidi" w:hAnsiTheme="majorBidi" w:cstheme="majorBidi"/>
          <w:cs/>
        </w:rPr>
        <w:t>ล้านบาท ใน</w:t>
      </w:r>
      <w:r w:rsidR="004E1B24" w:rsidRPr="00E10ABD">
        <w:rPr>
          <w:rFonts w:asciiTheme="majorBidi" w:hAnsiTheme="majorBidi" w:cstheme="majorBidi" w:hint="cs"/>
          <w:cs/>
        </w:rPr>
        <w:t xml:space="preserve">เดือนเมษายน </w:t>
      </w:r>
      <w:r w:rsidRPr="00E10ABD">
        <w:rPr>
          <w:rFonts w:asciiTheme="majorBidi" w:hAnsiTheme="majorBidi" w:cstheme="majorBidi"/>
          <w:cs/>
        </w:rPr>
        <w:t>2568</w:t>
      </w:r>
    </w:p>
    <w:p w14:paraId="766350D4" w14:textId="77777777" w:rsidR="005567FF" w:rsidRPr="00BE15D4" w:rsidRDefault="005567FF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7A4D19A6" w14:textId="7B85FCD2" w:rsidR="00BA604E" w:rsidRPr="00BE15D4" w:rsidRDefault="005B5643" w:rsidP="00BA6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BE15D4">
        <w:rPr>
          <w:rFonts w:asciiTheme="majorBidi" w:hAnsiTheme="majorBidi"/>
          <w:b/>
          <w:bCs/>
          <w:cs/>
        </w:rPr>
        <w:tab/>
      </w:r>
      <w:r w:rsidR="00BA604E" w:rsidRPr="00BE15D4">
        <w:rPr>
          <w:rFonts w:asciiTheme="majorBidi" w:hAnsiTheme="majorBidi"/>
          <w:cs/>
          <w:lang w:val="th-TH"/>
        </w:rPr>
        <w:t xml:space="preserve">ที่ประชุมวิสามัญผู้ถือหุ้นครั้งที่ </w:t>
      </w:r>
      <w:r w:rsidR="00C4351B" w:rsidRPr="00BE15D4">
        <w:rPr>
          <w:rFonts w:asciiTheme="majorBidi" w:hAnsiTheme="majorBidi"/>
        </w:rPr>
        <w:t>2/2568</w:t>
      </w:r>
      <w:r w:rsidR="00BA604E" w:rsidRPr="00BE15D4">
        <w:rPr>
          <w:rFonts w:asciiTheme="majorBidi" w:hAnsiTheme="majorBidi"/>
          <w:cs/>
          <w:lang w:val="th-TH"/>
        </w:rPr>
        <w:t xml:space="preserve"> เมื่อวันที่ </w:t>
      </w:r>
      <w:r w:rsidR="00D97261" w:rsidRPr="00BE15D4">
        <w:rPr>
          <w:rFonts w:asciiTheme="majorBidi" w:hAnsiTheme="majorBidi"/>
        </w:rPr>
        <w:t>6</w:t>
      </w:r>
      <w:r w:rsidR="00BA604E" w:rsidRPr="00BE15D4">
        <w:rPr>
          <w:rFonts w:asciiTheme="majorBidi" w:hAnsiTheme="majorBidi"/>
          <w:cs/>
          <w:lang w:val="th-TH"/>
        </w:rPr>
        <w:t xml:space="preserve"> </w:t>
      </w:r>
      <w:r w:rsidR="008553C7" w:rsidRPr="00BE15D4">
        <w:rPr>
          <w:rFonts w:asciiTheme="majorBidi" w:hAnsiTheme="majorBidi"/>
          <w:cs/>
          <w:lang w:val="th-TH"/>
        </w:rPr>
        <w:t>มิถุนายน</w:t>
      </w:r>
      <w:r w:rsidR="00BA604E" w:rsidRPr="00BE15D4">
        <w:rPr>
          <w:rFonts w:asciiTheme="majorBidi" w:hAnsiTheme="majorBidi"/>
          <w:cs/>
          <w:lang w:val="th-TH"/>
        </w:rPr>
        <w:t xml:space="preserve"> </w:t>
      </w:r>
      <w:r w:rsidR="004D1787" w:rsidRPr="00E10ABD">
        <w:rPr>
          <w:rFonts w:asciiTheme="majorBidi" w:hAnsiTheme="majorBidi"/>
        </w:rPr>
        <w:t>2568</w:t>
      </w:r>
      <w:r w:rsidR="00BA604E" w:rsidRPr="00BE15D4">
        <w:rPr>
          <w:rFonts w:asciiTheme="majorBidi" w:hAnsiTheme="majorBidi"/>
          <w:cs/>
          <w:lang w:val="th-TH"/>
        </w:rPr>
        <w:t xml:space="preserve"> ของบีเอสจีเอฟได้มีมติออกหุ้นสามัญเพิ่มทุนเป็นครั้งที่ </w:t>
      </w:r>
      <w:r w:rsidR="00BA604E" w:rsidRPr="00BE15D4">
        <w:rPr>
          <w:rFonts w:asciiTheme="majorBidi" w:hAnsiTheme="majorBidi"/>
        </w:rPr>
        <w:t xml:space="preserve"> </w:t>
      </w:r>
      <w:r w:rsidR="009A03AF" w:rsidRPr="00BE15D4">
        <w:rPr>
          <w:rFonts w:asciiTheme="majorBidi" w:hAnsiTheme="majorBidi"/>
        </w:rPr>
        <w:t>1</w:t>
      </w:r>
      <w:r w:rsidR="00BA604E" w:rsidRPr="00BE15D4">
        <w:rPr>
          <w:rFonts w:asciiTheme="majorBidi" w:hAnsiTheme="majorBidi"/>
        </w:rPr>
        <w:t xml:space="preserve"> </w:t>
      </w:r>
      <w:r w:rsidR="00BA604E" w:rsidRPr="00BE15D4">
        <w:rPr>
          <w:rFonts w:asciiTheme="majorBidi" w:hAnsiTheme="majorBidi"/>
          <w:cs/>
        </w:rPr>
        <w:t xml:space="preserve">ของปี </w:t>
      </w:r>
      <w:r w:rsidR="00BA604E" w:rsidRPr="00BE15D4">
        <w:rPr>
          <w:rFonts w:asciiTheme="majorBidi" w:hAnsiTheme="majorBidi"/>
        </w:rPr>
        <w:t>256</w:t>
      </w:r>
      <w:r w:rsidR="00766B3C" w:rsidRPr="00BE15D4">
        <w:rPr>
          <w:rFonts w:asciiTheme="majorBidi" w:hAnsiTheme="majorBidi"/>
        </w:rPr>
        <w:t>8</w:t>
      </w:r>
      <w:r w:rsidR="00BA604E" w:rsidRPr="00BE15D4">
        <w:rPr>
          <w:rFonts w:asciiTheme="majorBidi" w:hAnsiTheme="majorBidi"/>
          <w:cs/>
          <w:lang w:val="th-TH"/>
        </w:rPr>
        <w:t xml:space="preserve"> จากทุนจดทะเบียนเดิม </w:t>
      </w:r>
      <w:r w:rsidR="00C01564" w:rsidRPr="00BE15D4">
        <w:rPr>
          <w:rFonts w:asciiTheme="majorBidi" w:hAnsiTheme="majorBidi"/>
        </w:rPr>
        <w:t>8</w:t>
      </w:r>
      <w:r w:rsidR="004D1787" w:rsidRPr="00E10ABD">
        <w:rPr>
          <w:rFonts w:asciiTheme="majorBidi" w:hAnsiTheme="majorBidi"/>
        </w:rPr>
        <w:t>,201</w:t>
      </w:r>
      <w:r w:rsidR="00BA604E" w:rsidRPr="00BE15D4">
        <w:rPr>
          <w:rFonts w:asciiTheme="majorBidi" w:hAnsiTheme="majorBidi"/>
          <w:cs/>
          <w:lang w:val="th-TH"/>
        </w:rPr>
        <w:t xml:space="preserve"> ล้านบาท เป็นทุนจดทะเบียนใหม่ จำนวน </w:t>
      </w:r>
      <w:r w:rsidR="003E2E1C" w:rsidRPr="00BE15D4">
        <w:rPr>
          <w:rFonts w:asciiTheme="majorBidi" w:hAnsiTheme="majorBidi"/>
        </w:rPr>
        <w:t>8</w:t>
      </w:r>
      <w:r w:rsidR="00BA604E" w:rsidRPr="00BE15D4">
        <w:rPr>
          <w:rFonts w:asciiTheme="majorBidi" w:hAnsiTheme="majorBidi"/>
          <w:lang w:val="th-TH"/>
        </w:rPr>
        <w:t>,</w:t>
      </w:r>
      <w:r w:rsidR="003E2E1C" w:rsidRPr="00BE15D4">
        <w:rPr>
          <w:rFonts w:asciiTheme="majorBidi" w:hAnsiTheme="majorBidi"/>
        </w:rPr>
        <w:t>45</w:t>
      </w:r>
      <w:r w:rsidR="00E53FDB" w:rsidRPr="00E10ABD">
        <w:rPr>
          <w:rFonts w:asciiTheme="majorBidi" w:hAnsiTheme="majorBidi"/>
        </w:rPr>
        <w:t>0</w:t>
      </w:r>
      <w:r w:rsidR="00BA604E" w:rsidRPr="00BE15D4">
        <w:rPr>
          <w:rFonts w:asciiTheme="majorBidi" w:hAnsiTheme="majorBidi"/>
          <w:cs/>
          <w:lang w:val="th-TH"/>
        </w:rPr>
        <w:t xml:space="preserve"> </w:t>
      </w:r>
      <w:r w:rsidR="00BA604E" w:rsidRPr="00BE15D4">
        <w:rPr>
          <w:rFonts w:asciiTheme="majorBidi" w:hAnsiTheme="majorBidi"/>
          <w:spacing w:val="6"/>
          <w:cs/>
          <w:lang w:val="th-TH"/>
        </w:rPr>
        <w:t xml:space="preserve">ล้านบาท บริษัทได้ชำระค่าหุ้นสามัญเพิ่มทุนนี้ตามสัดส่วนการถือหุ้นของบริษัทจำนวน </w:t>
      </w:r>
      <w:r w:rsidR="003E2E1C" w:rsidRPr="00BE15D4">
        <w:rPr>
          <w:rFonts w:asciiTheme="majorBidi" w:hAnsiTheme="majorBidi"/>
          <w:spacing w:val="6"/>
        </w:rPr>
        <w:t>49.80</w:t>
      </w:r>
      <w:r w:rsidR="00BA604E" w:rsidRPr="00BE15D4">
        <w:rPr>
          <w:rFonts w:asciiTheme="majorBidi" w:hAnsiTheme="majorBidi"/>
          <w:spacing w:val="6"/>
          <w:cs/>
          <w:lang w:val="th-TH"/>
        </w:rPr>
        <w:t xml:space="preserve"> ล้านบาท</w:t>
      </w:r>
      <w:r w:rsidR="00D62AD5" w:rsidRPr="00BE15D4">
        <w:rPr>
          <w:rFonts w:asciiTheme="majorBidi" w:hAnsiTheme="majorBidi"/>
          <w:spacing w:val="6"/>
          <w:cs/>
          <w:lang w:val="th-TH"/>
        </w:rPr>
        <w:t xml:space="preserve"> </w:t>
      </w:r>
      <w:r w:rsidR="00BA604E" w:rsidRPr="00BE15D4">
        <w:rPr>
          <w:rFonts w:asciiTheme="majorBidi" w:hAnsiTheme="majorBidi"/>
          <w:spacing w:val="6"/>
          <w:cs/>
          <w:lang w:val="th-TH"/>
        </w:rPr>
        <w:t>ใน</w:t>
      </w:r>
      <w:r w:rsidR="008D7407" w:rsidRPr="00BE15D4">
        <w:rPr>
          <w:rFonts w:asciiTheme="majorBidi" w:hAnsiTheme="majorBidi"/>
          <w:spacing w:val="6"/>
          <w:cs/>
          <w:lang w:val="th-TH"/>
        </w:rPr>
        <w:t xml:space="preserve">เดือนมิถุนายน </w:t>
      </w:r>
      <w:r w:rsidR="008D7407" w:rsidRPr="00BE15D4">
        <w:rPr>
          <w:rFonts w:asciiTheme="majorBidi" w:hAnsiTheme="majorBidi"/>
        </w:rPr>
        <w:t>2568</w:t>
      </w:r>
    </w:p>
    <w:p w14:paraId="72A1C7AB" w14:textId="77777777" w:rsidR="00D62AD5" w:rsidRPr="00BE15D4" w:rsidRDefault="00D62AD5" w:rsidP="00BA6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1B815B50" w14:textId="2B25341D" w:rsidR="005B5643" w:rsidRPr="00E10ABD" w:rsidRDefault="005B5643" w:rsidP="005B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49052DED" w14:textId="77777777" w:rsidR="00A700DE" w:rsidRPr="00E10ABD" w:rsidRDefault="00A700DE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6AAE513D" w14:textId="77777777" w:rsidR="00DD322E" w:rsidRPr="00E10ABD" w:rsidRDefault="00DD322E" w:rsidP="00E5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</w:rPr>
      </w:pPr>
    </w:p>
    <w:p w14:paraId="42426409" w14:textId="77777777" w:rsidR="00DD322E" w:rsidRPr="00E10ABD" w:rsidRDefault="00DD322E" w:rsidP="00E5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</w:rPr>
      </w:pPr>
    </w:p>
    <w:p w14:paraId="279E13B8" w14:textId="77777777" w:rsidR="00660372" w:rsidRPr="00BE15D4" w:rsidRDefault="00660372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33F55853" w14:textId="7E6AC868" w:rsidR="007D5111" w:rsidRPr="00E10ABD" w:rsidRDefault="007D5111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2C760C61" w14:textId="0462B13E" w:rsidR="00B42BF9" w:rsidRPr="00E10ABD" w:rsidRDefault="00C21CD6" w:rsidP="003C298B">
      <w:pPr>
        <w:rPr>
          <w:rFonts w:asciiTheme="majorBidi" w:hAnsiTheme="majorBidi" w:cstheme="majorBidi"/>
          <w:sz w:val="22"/>
          <w:szCs w:val="22"/>
        </w:rPr>
      </w:pPr>
      <w:r w:rsidRPr="00E10ABD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E10ABD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5D93FE19" w:rsidR="00987710" w:rsidRPr="00E10ABD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E10ABD">
              <w:rPr>
                <w:b/>
                <w:bCs/>
                <w:i/>
                <w:iCs/>
                <w:cs/>
              </w:rPr>
              <w:br/>
            </w:r>
            <w:r w:rsidR="00ED3704" w:rsidRPr="00E10ABD">
              <w:rPr>
                <w:b/>
                <w:bCs/>
                <w:i/>
                <w:iCs/>
                <w:cs/>
              </w:rPr>
              <w:t>สำหรับงวด</w:t>
            </w:r>
            <w:r w:rsidR="00ED3704" w:rsidRPr="00E10ABD">
              <w:rPr>
                <w:rFonts w:hint="cs"/>
                <w:b/>
                <w:bCs/>
                <w:i/>
                <w:iCs/>
                <w:cs/>
              </w:rPr>
              <w:t>หกเดือน</w:t>
            </w:r>
            <w:r w:rsidR="00ED3704" w:rsidRPr="00E10ABD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ED3704" w:rsidRPr="00E10ABD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ED3704" w:rsidRPr="00E10ABD">
              <w:rPr>
                <w:b/>
                <w:bCs/>
                <w:i/>
                <w:iCs/>
              </w:rPr>
              <w:t xml:space="preserve">30 </w:t>
            </w:r>
            <w:r w:rsidR="00ED3704" w:rsidRPr="00E10ABD">
              <w:rPr>
                <w:rFonts w:hint="cs"/>
                <w:b/>
                <w:bCs/>
                <w:i/>
                <w:iCs/>
                <w:cs/>
              </w:rPr>
              <w:t xml:space="preserve">มิถุนายน </w:t>
            </w:r>
            <w:r w:rsidR="00ED3704" w:rsidRPr="00E10ABD">
              <w:rPr>
                <w:b/>
                <w:bCs/>
                <w:i/>
                <w:iCs/>
              </w:rPr>
              <w:t>256</w:t>
            </w:r>
            <w:r w:rsidR="00AB2E63" w:rsidRPr="00E10ABD">
              <w:rPr>
                <w:rFonts w:hint="cs"/>
                <w:b/>
                <w:bCs/>
                <w:i/>
                <w:iCs/>
                <w:cs/>
              </w:rPr>
              <w:t>8</w:t>
            </w:r>
          </w:p>
        </w:tc>
        <w:tc>
          <w:tcPr>
            <w:tcW w:w="873" w:type="pct"/>
          </w:tcPr>
          <w:p w14:paraId="3A7B9959" w14:textId="77777777" w:rsidR="00987710" w:rsidRPr="00E10ABD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E10ABD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0A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E10ABD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E10ABD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0A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E10ABD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Pr="00E10ABD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E10ABD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0A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0A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E10ABD" w14:paraId="5C5BB896" w14:textId="77777777" w:rsidTr="00987710">
        <w:trPr>
          <w:tblHeader/>
        </w:trPr>
        <w:tc>
          <w:tcPr>
            <w:tcW w:w="3058" w:type="pct"/>
          </w:tcPr>
          <w:p w14:paraId="3E3EC6E4" w14:textId="012D251A" w:rsidR="008258C2" w:rsidRPr="00E10ABD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E10ABD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1449D3" w:rsidRPr="00E10AB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E10AB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73" w:type="pct"/>
          </w:tcPr>
          <w:p w14:paraId="0960F18C" w14:textId="4EC509B8" w:rsidR="008258C2" w:rsidRPr="00E10ABD" w:rsidRDefault="00E45AFC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E10ABD">
              <w:t>9</w:t>
            </w:r>
            <w:r w:rsidR="00F86F10" w:rsidRPr="00E10ABD">
              <w:rPr>
                <w:rFonts w:hint="cs"/>
                <w:cs/>
              </w:rPr>
              <w:t>9</w:t>
            </w:r>
            <w:r w:rsidRPr="00E10ABD">
              <w:t>.</w:t>
            </w:r>
            <w:r w:rsidR="00CD3922" w:rsidRPr="00E10ABD">
              <w:rPr>
                <w:rFonts w:hint="cs"/>
                <w:cs/>
              </w:rPr>
              <w:t>40</w:t>
            </w:r>
          </w:p>
        </w:tc>
        <w:tc>
          <w:tcPr>
            <w:tcW w:w="129" w:type="pct"/>
          </w:tcPr>
          <w:p w14:paraId="671F3DBB" w14:textId="77777777" w:rsidR="008258C2" w:rsidRPr="00E10ABD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4BAD89C7" w:rsidR="008258C2" w:rsidRPr="00E10ABD" w:rsidRDefault="004F2946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 w:rsidRPr="00E10ABD">
              <w:t>0.20</w:t>
            </w:r>
          </w:p>
        </w:tc>
      </w:tr>
      <w:tr w:rsidR="008258C2" w:rsidRPr="00E10ABD" w14:paraId="1D9C43AA" w14:textId="77777777" w:rsidTr="008E2F94">
        <w:trPr>
          <w:trHeight w:val="68"/>
          <w:tblHeader/>
        </w:trPr>
        <w:tc>
          <w:tcPr>
            <w:tcW w:w="3058" w:type="pct"/>
          </w:tcPr>
          <w:p w14:paraId="3A2C7649" w14:textId="629CB750" w:rsidR="008258C2" w:rsidRPr="00E10ABD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E10AB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E10ABD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73" w:type="pct"/>
          </w:tcPr>
          <w:p w14:paraId="56C29148" w14:textId="5D279780" w:rsidR="008258C2" w:rsidRPr="00E10ABD" w:rsidRDefault="00987B90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cs/>
              </w:rPr>
            </w:pPr>
            <w:r w:rsidRPr="00E10ABD">
              <w:rPr>
                <w:cs/>
              </w:rPr>
              <w:t>(0.</w:t>
            </w:r>
            <w:r w:rsidRPr="00E10ABD">
              <w:rPr>
                <w:rFonts w:hint="cs"/>
                <w:cs/>
              </w:rPr>
              <w:t>57</w:t>
            </w:r>
            <w:r w:rsidRPr="00E10ABD">
              <w:rPr>
                <w:cs/>
              </w:rPr>
              <w:t>)</w:t>
            </w:r>
          </w:p>
        </w:tc>
        <w:tc>
          <w:tcPr>
            <w:tcW w:w="129" w:type="pct"/>
          </w:tcPr>
          <w:p w14:paraId="014C4AEE" w14:textId="77777777" w:rsidR="008258C2" w:rsidRPr="00E10ABD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60214CB4" w:rsidR="008258C2" w:rsidRPr="00E10ABD" w:rsidRDefault="00087943" w:rsidP="0008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</w:pPr>
            <w:r w:rsidRPr="00E10ABD">
              <w:t>-</w:t>
            </w:r>
          </w:p>
        </w:tc>
      </w:tr>
    </w:tbl>
    <w:p w14:paraId="20B7594B" w14:textId="77777777" w:rsidR="00C21CD6" w:rsidRPr="00E10ABD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Pr="00E10ABD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56945C8D" w14:textId="6082E412" w:rsidR="00777A7B" w:rsidRPr="00E10ABD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bookmarkStart w:id="7" w:name="_Hlk172645790"/>
      <w:r w:rsidRPr="00E10ABD">
        <w:rPr>
          <w:rFonts w:asciiTheme="majorBidi" w:hAnsiTheme="majorBidi"/>
          <w:cs/>
          <w:lang w:val="th-TH"/>
        </w:rPr>
        <w:t xml:space="preserve">ณ วันที่ </w:t>
      </w:r>
      <w:r w:rsidR="00ED3704" w:rsidRPr="00E10ABD">
        <w:t xml:space="preserve">30 </w:t>
      </w:r>
      <w:r w:rsidR="00ED3704" w:rsidRPr="00E10ABD">
        <w:rPr>
          <w:rFonts w:hint="cs"/>
          <w:cs/>
        </w:rPr>
        <w:t xml:space="preserve">มิถุนายน </w:t>
      </w:r>
      <w:r w:rsidR="00D8320E" w:rsidRPr="00E10ABD">
        <w:rPr>
          <w:rFonts w:asciiTheme="majorBidi" w:hAnsiTheme="majorBidi"/>
        </w:rPr>
        <w:t>256</w:t>
      </w:r>
      <w:r w:rsidR="00AB2E63" w:rsidRPr="00E10ABD">
        <w:rPr>
          <w:rFonts w:asciiTheme="majorBidi" w:hAnsiTheme="majorBidi"/>
        </w:rPr>
        <w:t>8</w:t>
      </w:r>
      <w:r w:rsidRPr="00E10ABD">
        <w:rPr>
          <w:rFonts w:asciiTheme="majorBidi" w:hAnsiTheme="majorBidi"/>
          <w:cs/>
          <w:lang w:val="th-TH"/>
        </w:rPr>
        <w:t xml:space="preserve"> </w:t>
      </w:r>
      <w:bookmarkEnd w:id="7"/>
      <w:r w:rsidRPr="00E10ABD">
        <w:rPr>
          <w:rFonts w:asciiTheme="majorBidi" w:hAnsiTheme="majorBidi" w:hint="cs"/>
          <w:cs/>
          <w:lang w:val="th-TH"/>
        </w:rPr>
        <w:t>ทรัพย์สิน</w:t>
      </w:r>
      <w:r w:rsidRPr="00E10ABD">
        <w:rPr>
          <w:rFonts w:asciiTheme="majorBidi" w:hAnsiTheme="majorBidi"/>
          <w:cs/>
          <w:lang w:val="th-TH"/>
        </w:rPr>
        <w:t>ขอ</w:t>
      </w:r>
      <w:r w:rsidR="00AD45ED" w:rsidRPr="00E10ABD">
        <w:rPr>
          <w:rFonts w:asciiTheme="majorBidi" w:hAnsiTheme="majorBidi"/>
          <w:cs/>
          <w:lang w:val="th-TH"/>
        </w:rPr>
        <w:t>งกลุ่มบริษัทมูลค่าตามบัญชีจำนว</w:t>
      </w:r>
      <w:r w:rsidR="00416E21" w:rsidRPr="00E10ABD">
        <w:rPr>
          <w:rFonts w:asciiTheme="majorBidi" w:hAnsiTheme="majorBidi" w:hint="cs"/>
          <w:cs/>
          <w:lang w:val="th-TH"/>
        </w:rPr>
        <w:t xml:space="preserve">น </w:t>
      </w:r>
      <w:r w:rsidR="004D7E93" w:rsidRPr="00BE15D4">
        <w:rPr>
          <w:rFonts w:asciiTheme="majorBidi" w:hAnsiTheme="majorBidi"/>
        </w:rPr>
        <w:t>1,</w:t>
      </w:r>
      <w:r w:rsidR="006D01E1" w:rsidRPr="00BE15D4">
        <w:rPr>
          <w:rFonts w:asciiTheme="majorBidi" w:hAnsiTheme="majorBidi"/>
          <w:cs/>
        </w:rPr>
        <w:t>485</w:t>
      </w:r>
      <w:r w:rsidR="00D67283" w:rsidRPr="00BE15D4">
        <w:rPr>
          <w:rFonts w:asciiTheme="majorBidi" w:hAnsiTheme="majorBidi"/>
        </w:rPr>
        <w:t>.</w:t>
      </w:r>
      <w:r w:rsidR="00E53FDB" w:rsidRPr="00E10ABD">
        <w:rPr>
          <w:rFonts w:asciiTheme="majorBidi" w:hAnsiTheme="majorBidi"/>
        </w:rPr>
        <w:t>72</w:t>
      </w:r>
      <w:r w:rsidR="0001796B" w:rsidRPr="00E10ABD">
        <w:rPr>
          <w:rFonts w:asciiTheme="majorBidi" w:hAnsiTheme="majorBidi" w:hint="cs"/>
          <w:cs/>
          <w:lang w:val="th-TH"/>
        </w:rPr>
        <w:t xml:space="preserve"> </w:t>
      </w:r>
      <w:r w:rsidRPr="00E10ABD">
        <w:rPr>
          <w:rFonts w:asciiTheme="majorBidi" w:hAnsiTheme="majorBidi"/>
          <w:cs/>
          <w:lang w:val="th-TH"/>
        </w:rPr>
        <w:t xml:space="preserve">ล้านบาท ได้จดทะเบียนเพื่อเป็นหลักประกันเงินกู้ยืมสถาบันการเงิน </w:t>
      </w:r>
      <w:r w:rsidR="00AB2E63" w:rsidRPr="00E10ABD">
        <w:rPr>
          <w:rFonts w:asciiTheme="majorBidi" w:hAnsiTheme="majorBidi"/>
          <w:i/>
          <w:iCs/>
          <w:cs/>
          <w:lang w:val="th-TH"/>
        </w:rPr>
        <w:t>(</w:t>
      </w:r>
      <w:r w:rsidR="00AB2E63" w:rsidRPr="00E10ABD">
        <w:rPr>
          <w:rFonts w:asciiTheme="majorBidi" w:hAnsiTheme="majorBidi"/>
          <w:i/>
          <w:iCs/>
        </w:rPr>
        <w:t>31</w:t>
      </w:r>
      <w:r w:rsidR="00AB2E63" w:rsidRPr="00E10ABD">
        <w:rPr>
          <w:rFonts w:asciiTheme="majorBidi" w:hAnsiTheme="majorBidi"/>
          <w:i/>
          <w:iCs/>
          <w:cs/>
          <w:lang w:val="th-TH"/>
        </w:rPr>
        <w:t xml:space="preserve"> </w:t>
      </w:r>
      <w:r w:rsidR="00AB2E63" w:rsidRPr="00E10ABD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AB2E63" w:rsidRPr="00E10ABD">
        <w:rPr>
          <w:rFonts w:asciiTheme="majorBidi" w:hAnsiTheme="majorBidi"/>
          <w:i/>
          <w:iCs/>
        </w:rPr>
        <w:t>256</w:t>
      </w:r>
      <w:r w:rsidR="00AB2E63" w:rsidRPr="00E10ABD">
        <w:rPr>
          <w:rFonts w:asciiTheme="majorBidi" w:hAnsiTheme="majorBidi" w:hint="cs"/>
          <w:i/>
          <w:iCs/>
          <w:cs/>
        </w:rPr>
        <w:t>7</w:t>
      </w:r>
      <w:r w:rsidR="00AB2E63" w:rsidRPr="00E10ABD">
        <w:rPr>
          <w:rFonts w:asciiTheme="majorBidi" w:hAnsiTheme="majorBidi"/>
          <w:i/>
          <w:iCs/>
        </w:rPr>
        <w:t xml:space="preserve">: </w:t>
      </w:r>
      <w:r w:rsidR="0019237E" w:rsidRPr="00E10ABD">
        <w:rPr>
          <w:rFonts w:asciiTheme="majorBidi" w:hAnsiTheme="majorBidi"/>
          <w:i/>
          <w:iCs/>
        </w:rPr>
        <w:t>1,</w:t>
      </w:r>
      <w:r w:rsidR="00467DF8" w:rsidRPr="00E10ABD">
        <w:rPr>
          <w:rFonts w:asciiTheme="majorBidi" w:hAnsiTheme="majorBidi"/>
          <w:i/>
          <w:iCs/>
        </w:rPr>
        <w:t>556</w:t>
      </w:r>
      <w:r w:rsidR="0019237E" w:rsidRPr="00E10ABD">
        <w:rPr>
          <w:rFonts w:asciiTheme="majorBidi" w:hAnsiTheme="majorBidi"/>
          <w:i/>
          <w:iCs/>
        </w:rPr>
        <w:t>.</w:t>
      </w:r>
      <w:r w:rsidR="00467DF8" w:rsidRPr="00E10ABD">
        <w:rPr>
          <w:rFonts w:asciiTheme="majorBidi" w:hAnsiTheme="majorBidi"/>
          <w:i/>
          <w:iCs/>
        </w:rPr>
        <w:t>37</w:t>
      </w:r>
      <w:r w:rsidR="0019237E" w:rsidRPr="00E10ABD">
        <w:rPr>
          <w:rFonts w:asciiTheme="majorBidi" w:hAnsiTheme="majorBidi"/>
          <w:i/>
          <w:iCs/>
        </w:rPr>
        <w:t xml:space="preserve"> </w:t>
      </w:r>
      <w:r w:rsidR="00AB2E63" w:rsidRPr="00E10ABD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="00AB2E63" w:rsidRPr="00E10ABD">
        <w:rPr>
          <w:rFonts w:asciiTheme="majorBidi" w:hAnsiTheme="majorBidi"/>
          <w:i/>
          <w:iCs/>
          <w:cs/>
          <w:lang w:val="th-TH"/>
        </w:rPr>
        <w:t>)</w:t>
      </w:r>
    </w:p>
    <w:p w14:paraId="5BA94FFE" w14:textId="77777777" w:rsidR="00AB2E63" w:rsidRPr="00E10ABD" w:rsidRDefault="00AB2E6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03A6A7E1" w14:textId="77777777" w:rsidR="00646E24" w:rsidRPr="00BE15D4" w:rsidRDefault="00646E24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D853E55" w14:textId="4CA5AC3B" w:rsidR="00646E24" w:rsidRPr="00E10ABD" w:rsidRDefault="00646E24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23FD92F" w14:textId="77777777" w:rsidR="00777A7B" w:rsidRPr="00E10ABD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FACF035" w14:textId="77777777" w:rsidR="00777A7B" w:rsidRPr="00E10ABD" w:rsidRDefault="00777A7B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22F19C89" w14:textId="77777777" w:rsidR="00AD34A8" w:rsidRPr="00E10ABD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E10ABD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E10ABD">
        <w:rPr>
          <w:rFonts w:asciiTheme="majorBidi" w:eastAsia="Arial" w:hAnsiTheme="majorBidi" w:cstheme="majorBidi"/>
          <w:sz w:val="2"/>
          <w:szCs w:val="2"/>
        </w:rPr>
        <w:tab/>
      </w:r>
    </w:p>
    <w:bookmarkEnd w:id="5"/>
    <w:bookmarkEnd w:id="6"/>
    <w:p w14:paraId="07E6464E" w14:textId="2688B0C0" w:rsidR="007E392F" w:rsidRPr="00E10ABD" w:rsidRDefault="007E392F" w:rsidP="00C0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7E392F" w:rsidRPr="00E10ABD" w:rsidSect="001B3310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2328B282" w14:textId="7E37786E" w:rsidR="00892BEA" w:rsidRPr="00BE15D4" w:rsidRDefault="00892BEA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E15D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7676B399" w14:textId="77777777" w:rsidR="005B3024" w:rsidRPr="00BE15D4" w:rsidRDefault="005B3024" w:rsidP="003D3458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78"/>
        <w:gridCol w:w="985"/>
        <w:gridCol w:w="7"/>
        <w:gridCol w:w="176"/>
        <w:gridCol w:w="7"/>
        <w:gridCol w:w="6"/>
        <w:gridCol w:w="8"/>
        <w:gridCol w:w="1063"/>
        <w:gridCol w:w="181"/>
        <w:gridCol w:w="12"/>
        <w:gridCol w:w="977"/>
        <w:gridCol w:w="183"/>
        <w:gridCol w:w="987"/>
        <w:gridCol w:w="182"/>
        <w:gridCol w:w="992"/>
        <w:gridCol w:w="183"/>
        <w:gridCol w:w="983"/>
        <w:gridCol w:w="183"/>
        <w:gridCol w:w="987"/>
        <w:gridCol w:w="183"/>
        <w:gridCol w:w="987"/>
        <w:gridCol w:w="183"/>
        <w:gridCol w:w="987"/>
      </w:tblGrid>
      <w:tr w:rsidR="000422F7" w:rsidRPr="00E10ABD" w14:paraId="0CED8854" w14:textId="77777777" w:rsidTr="00A12868">
        <w:trPr>
          <w:cantSplit/>
        </w:trPr>
        <w:tc>
          <w:tcPr>
            <w:tcW w:w="3420" w:type="dxa"/>
            <w:vMerge w:val="restart"/>
          </w:tcPr>
          <w:p w14:paraId="27F4BF4A" w14:textId="77777777" w:rsidR="000422F7" w:rsidRPr="00BE15D4" w:rsidRDefault="000422F7" w:rsidP="00A12868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0" w:type="dxa"/>
            <w:gridSpan w:val="24"/>
            <w:vAlign w:val="bottom"/>
          </w:tcPr>
          <w:p w14:paraId="735B342D" w14:textId="77777777" w:rsidR="000422F7" w:rsidRPr="00E10ABD" w:rsidRDefault="000422F7" w:rsidP="00A12868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E10ABD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0422F7" w:rsidRPr="00E10ABD" w14:paraId="5F58581B" w14:textId="77777777" w:rsidTr="00A12868">
        <w:trPr>
          <w:cantSplit/>
        </w:trPr>
        <w:tc>
          <w:tcPr>
            <w:tcW w:w="3420" w:type="dxa"/>
            <w:vMerge/>
          </w:tcPr>
          <w:p w14:paraId="0F93BA3D" w14:textId="77777777" w:rsidR="000422F7" w:rsidRPr="00BE15D4" w:rsidRDefault="000422F7" w:rsidP="00A12868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315C60B8" w14:textId="77777777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E10ABD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gridSpan w:val="2"/>
            <w:vAlign w:val="bottom"/>
          </w:tcPr>
          <w:p w14:paraId="3FF75347" w14:textId="77777777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54" w:type="dxa"/>
            <w:gridSpan w:val="7"/>
            <w:vAlign w:val="bottom"/>
          </w:tcPr>
          <w:p w14:paraId="0E429BDE" w14:textId="77777777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2C625BA8" w14:textId="77777777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546304DC" w14:textId="7C5B5008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E10ABD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ส่วนงานอื่น</w:t>
            </w:r>
          </w:p>
        </w:tc>
        <w:tc>
          <w:tcPr>
            <w:tcW w:w="183" w:type="dxa"/>
            <w:vAlign w:val="bottom"/>
          </w:tcPr>
          <w:p w14:paraId="75BE5B0A" w14:textId="77777777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22B776C9" w14:textId="77777777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7354C313" w14:textId="77777777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E10ABD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15CCA9BD" w14:textId="77777777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6798789F" w14:textId="77777777" w:rsidR="000422F7" w:rsidRPr="00E10ABD" w:rsidRDefault="000422F7" w:rsidP="00A12868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E10ABD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66B3C" w:rsidRPr="00E10ABD" w14:paraId="382466F3" w14:textId="77777777">
        <w:trPr>
          <w:cantSplit/>
        </w:trPr>
        <w:tc>
          <w:tcPr>
            <w:tcW w:w="3420" w:type="dxa"/>
          </w:tcPr>
          <w:p w14:paraId="5B38F6AC" w14:textId="3E3333F1" w:rsidR="000C0215" w:rsidRPr="00BE15D4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15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Pr="00BE15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หก</w:t>
            </w:r>
            <w:r w:rsidRPr="00BE15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Pr="00BE15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Pr="00BE15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</w:tcPr>
          <w:p w14:paraId="335C0FC8" w14:textId="27777278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78" w:type="dxa"/>
          </w:tcPr>
          <w:p w14:paraId="6DD649B0" w14:textId="7777777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0D5E391" w14:textId="42BED88C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3" w:type="dxa"/>
            <w:gridSpan w:val="2"/>
          </w:tcPr>
          <w:p w14:paraId="38880A9E" w14:textId="7777777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</w:tcPr>
          <w:p w14:paraId="560C1A2D" w14:textId="72D16E55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93" w:type="dxa"/>
            <w:gridSpan w:val="2"/>
          </w:tcPr>
          <w:p w14:paraId="295514D4" w14:textId="7777777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</w:tcPr>
          <w:p w14:paraId="400CD2BF" w14:textId="1A960FF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3" w:type="dxa"/>
          </w:tcPr>
          <w:p w14:paraId="46FDB909" w14:textId="7777777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EB06B55" w14:textId="3BADF153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2" w:type="dxa"/>
          </w:tcPr>
          <w:p w14:paraId="21126649" w14:textId="7777777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EAC028" w14:textId="4A72778A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3" w:type="dxa"/>
          </w:tcPr>
          <w:p w14:paraId="1DDA9CDE" w14:textId="7777777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66C0BE6C" w14:textId="2F2D3BBE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3" w:type="dxa"/>
          </w:tcPr>
          <w:p w14:paraId="0B5623E8" w14:textId="7777777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2AC39A0" w14:textId="0D838313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3" w:type="dxa"/>
          </w:tcPr>
          <w:p w14:paraId="242B6766" w14:textId="7777777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02A7758" w14:textId="3192FA1E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3" w:type="dxa"/>
          </w:tcPr>
          <w:p w14:paraId="683139CB" w14:textId="77777777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82FDE2" w14:textId="740659CD" w:rsidR="000C0215" w:rsidRPr="00E10ABD" w:rsidRDefault="000C0215" w:rsidP="000C0215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422F7" w:rsidRPr="00E10ABD" w14:paraId="427A4165" w14:textId="77777777" w:rsidTr="00A12868">
        <w:trPr>
          <w:cantSplit/>
        </w:trPr>
        <w:tc>
          <w:tcPr>
            <w:tcW w:w="3420" w:type="dxa"/>
          </w:tcPr>
          <w:p w14:paraId="62B03DD6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0" w:type="dxa"/>
            <w:gridSpan w:val="24"/>
            <w:vAlign w:val="center"/>
          </w:tcPr>
          <w:p w14:paraId="1E411974" w14:textId="77777777" w:rsidR="000422F7" w:rsidRPr="00E10ABD" w:rsidRDefault="000422F7" w:rsidP="00A12868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22F7" w:rsidRPr="00E10ABD" w14:paraId="3EE83608" w14:textId="77777777" w:rsidTr="00A12868">
        <w:trPr>
          <w:cantSplit/>
          <w:trHeight w:val="171"/>
        </w:trPr>
        <w:tc>
          <w:tcPr>
            <w:tcW w:w="3420" w:type="dxa"/>
          </w:tcPr>
          <w:p w14:paraId="672B99C1" w14:textId="77777777" w:rsidR="000422F7" w:rsidRPr="00BE15D4" w:rsidRDefault="000422F7" w:rsidP="00A12868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center"/>
          </w:tcPr>
          <w:p w14:paraId="0EB667B2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06B4BE55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EF66BDD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2E94E4D6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211BC0A2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40B9C6FE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213C455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B5FC45A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3FC7182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669B66A2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2BD4FF5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63B1548D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25058A74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09D46D3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CB2FFD2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A0CD5BC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9705AD8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165A1099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83B884A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422F7" w:rsidRPr="00E10ABD" w14:paraId="1786EA0F" w14:textId="77777777" w:rsidTr="00A12868">
        <w:trPr>
          <w:cantSplit/>
        </w:trPr>
        <w:tc>
          <w:tcPr>
            <w:tcW w:w="3420" w:type="dxa"/>
          </w:tcPr>
          <w:p w14:paraId="6D6D9EC1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217047C1" w14:textId="0889DB5B" w:rsidR="000422F7" w:rsidRPr="00E10ABD" w:rsidRDefault="0069157E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  <w:r w:rsidRPr="00E10A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A150B" w:rsidRPr="00E10A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789.09</w:t>
            </w:r>
          </w:p>
        </w:tc>
        <w:tc>
          <w:tcPr>
            <w:tcW w:w="178" w:type="dxa"/>
            <w:vAlign w:val="bottom"/>
          </w:tcPr>
          <w:p w14:paraId="6B7D717B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67768A1" w14:textId="574488F9" w:rsidR="000422F7" w:rsidRPr="00E10ABD" w:rsidRDefault="002945D5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</w:t>
            </w:r>
            <w:r w:rsidR="00467509" w:rsidRPr="00E10A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104.68</w:t>
            </w:r>
          </w:p>
        </w:tc>
        <w:tc>
          <w:tcPr>
            <w:tcW w:w="197" w:type="dxa"/>
            <w:gridSpan w:val="4"/>
            <w:vAlign w:val="bottom"/>
          </w:tcPr>
          <w:p w14:paraId="6DF5C685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08CDDAF3" w14:textId="6C57F3F9" w:rsidR="000422F7" w:rsidRPr="00E10ABD" w:rsidRDefault="006E70E4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2,383.14</w:t>
            </w:r>
          </w:p>
        </w:tc>
        <w:tc>
          <w:tcPr>
            <w:tcW w:w="193" w:type="dxa"/>
            <w:gridSpan w:val="2"/>
            <w:vAlign w:val="bottom"/>
          </w:tcPr>
          <w:p w14:paraId="5C554EDA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4FBEF256" w14:textId="7037F1C2" w:rsidR="000422F7" w:rsidRPr="00E10ABD" w:rsidRDefault="00467509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656237" w:rsidRPr="00E10ABD">
              <w:rPr>
                <w:rFonts w:asciiTheme="majorBidi" w:hAnsiTheme="majorBidi" w:cstheme="majorBidi"/>
                <w:sz w:val="24"/>
                <w:szCs w:val="24"/>
              </w:rPr>
              <w:t>062.12</w:t>
            </w:r>
          </w:p>
        </w:tc>
        <w:tc>
          <w:tcPr>
            <w:tcW w:w="183" w:type="dxa"/>
            <w:vAlign w:val="bottom"/>
          </w:tcPr>
          <w:p w14:paraId="6B63B1B8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A5CFEF" w14:textId="27D43E94" w:rsidR="000422F7" w:rsidRPr="00E10ABD" w:rsidRDefault="009268AD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E8188A" w:rsidRPr="00E10A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.40</w:t>
            </w:r>
          </w:p>
        </w:tc>
        <w:tc>
          <w:tcPr>
            <w:tcW w:w="182" w:type="dxa"/>
            <w:vAlign w:val="bottom"/>
          </w:tcPr>
          <w:p w14:paraId="7626F9D5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4B63CD" w14:textId="61F4EA36" w:rsidR="000422F7" w:rsidRPr="00E10ABD" w:rsidRDefault="0065623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0.20</w:t>
            </w:r>
          </w:p>
        </w:tc>
        <w:tc>
          <w:tcPr>
            <w:tcW w:w="183" w:type="dxa"/>
            <w:vAlign w:val="bottom"/>
          </w:tcPr>
          <w:p w14:paraId="7740A063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0555EBE8" w14:textId="119CB0F6" w:rsidR="000422F7" w:rsidRPr="00E10ABD" w:rsidRDefault="0065623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C47D329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A7CA85A" w14:textId="79286D77" w:rsidR="000422F7" w:rsidRPr="00E10ABD" w:rsidRDefault="0065623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1B538A72" w14:textId="77777777" w:rsidR="000422F7" w:rsidRPr="00E10ABD" w:rsidRDefault="000422F7" w:rsidP="00BE15D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EF2F3BB" w14:textId="44135E3C" w:rsidR="000422F7" w:rsidRPr="00E10ABD" w:rsidRDefault="009268AD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9,176.63</w:t>
            </w:r>
          </w:p>
        </w:tc>
        <w:tc>
          <w:tcPr>
            <w:tcW w:w="183" w:type="dxa"/>
            <w:vAlign w:val="bottom"/>
          </w:tcPr>
          <w:p w14:paraId="797D2F3D" w14:textId="77777777" w:rsidR="000422F7" w:rsidRPr="00E10ABD" w:rsidRDefault="000422F7" w:rsidP="00BE15D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28A1CFD" w14:textId="638D1774" w:rsidR="000422F7" w:rsidRPr="00BE15D4" w:rsidRDefault="00B35CAC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10</w:t>
            </w:r>
            <w:r w:rsidRPr="00E10A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,167.00</w:t>
            </w:r>
          </w:p>
        </w:tc>
      </w:tr>
      <w:tr w:rsidR="000422F7" w:rsidRPr="00E10ABD" w14:paraId="02246E10" w14:textId="77777777" w:rsidTr="00A12868">
        <w:trPr>
          <w:cantSplit/>
        </w:trPr>
        <w:tc>
          <w:tcPr>
            <w:tcW w:w="3420" w:type="dxa"/>
          </w:tcPr>
          <w:p w14:paraId="2DCDF441" w14:textId="77777777" w:rsidR="000422F7" w:rsidRPr="00E10ABD" w:rsidRDefault="000422F7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201AEF" w14:textId="2BB72570" w:rsidR="000422F7" w:rsidRPr="00E10ABD" w:rsidRDefault="002A150B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7B61AF0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00345A69" w14:textId="0EA68920" w:rsidR="000422F7" w:rsidRPr="00E10ABD" w:rsidRDefault="00467509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gridSpan w:val="4"/>
            <w:vAlign w:val="bottom"/>
          </w:tcPr>
          <w:p w14:paraId="737D0CDD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1F636643" w14:textId="79B6A168" w:rsidR="000422F7" w:rsidRPr="00E10ABD" w:rsidRDefault="006E70E4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4356D076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4881A94" w14:textId="2B3CC029" w:rsidR="000422F7" w:rsidRPr="00E10ABD" w:rsidRDefault="0065623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183" w:type="dxa"/>
            <w:vAlign w:val="bottom"/>
          </w:tcPr>
          <w:p w14:paraId="24708632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BD8EB55" w14:textId="0C71702F" w:rsidR="000422F7" w:rsidRPr="00E10ABD" w:rsidRDefault="00C40AF4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BC8D414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7CBF96" w14:textId="0C9ADFDD" w:rsidR="000422F7" w:rsidRPr="00E10ABD" w:rsidRDefault="0065623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06CE9970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EE11D28" w14:textId="5D90A22F" w:rsidR="000422F7" w:rsidRPr="00E10ABD" w:rsidRDefault="00D8136A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D284C3B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E0153A4" w14:textId="1D9664FA" w:rsidR="000422F7" w:rsidRPr="00E10ABD" w:rsidRDefault="00D8136A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43F29D1C" w14:textId="77777777" w:rsidR="000422F7" w:rsidRPr="00E10ABD" w:rsidRDefault="000422F7" w:rsidP="00BE15D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D820F9E" w14:textId="69E04C10" w:rsidR="000422F7" w:rsidRPr="00E10ABD" w:rsidRDefault="00C40AF4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119DEF14" w14:textId="77777777" w:rsidR="000422F7" w:rsidRPr="00E10ABD" w:rsidRDefault="000422F7" w:rsidP="00BE15D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2E97B19" w14:textId="5FEE60D2" w:rsidR="000422F7" w:rsidRPr="00E10ABD" w:rsidRDefault="00B35CAC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22F7" w:rsidRPr="00E10ABD" w14:paraId="69FCCE4C" w14:textId="77777777" w:rsidTr="00A12868">
        <w:trPr>
          <w:cantSplit/>
        </w:trPr>
        <w:tc>
          <w:tcPr>
            <w:tcW w:w="3420" w:type="dxa"/>
          </w:tcPr>
          <w:p w14:paraId="4A9F1894" w14:textId="3FCD130F" w:rsidR="000422F7" w:rsidRPr="00E10ABD" w:rsidRDefault="00BB605A" w:rsidP="00A12868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E10AB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ECB85" w14:textId="4031EF84" w:rsidR="000422F7" w:rsidRPr="00E10ABD" w:rsidRDefault="00C40AF4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6,789.09</w:t>
            </w:r>
          </w:p>
        </w:tc>
        <w:tc>
          <w:tcPr>
            <w:tcW w:w="178" w:type="dxa"/>
            <w:vAlign w:val="bottom"/>
          </w:tcPr>
          <w:p w14:paraId="1F52916C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1A97C" w14:textId="1C58C5F7" w:rsidR="000422F7" w:rsidRPr="00E10ABD" w:rsidRDefault="00467509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8,104.68</w:t>
            </w:r>
          </w:p>
        </w:tc>
        <w:tc>
          <w:tcPr>
            <w:tcW w:w="197" w:type="dxa"/>
            <w:gridSpan w:val="4"/>
            <w:vAlign w:val="bottom"/>
          </w:tcPr>
          <w:p w14:paraId="7DEFDE4C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00B28" w14:textId="5EC46A90" w:rsidR="000422F7" w:rsidRPr="00E10ABD" w:rsidRDefault="00C40AF4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2,383.14</w:t>
            </w:r>
          </w:p>
        </w:tc>
        <w:tc>
          <w:tcPr>
            <w:tcW w:w="193" w:type="dxa"/>
            <w:gridSpan w:val="2"/>
            <w:vAlign w:val="bottom"/>
          </w:tcPr>
          <w:p w14:paraId="2C28FFFC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1232A" w14:textId="3E37D6BB" w:rsidR="000422F7" w:rsidRPr="00E10ABD" w:rsidRDefault="0065623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2,062.13</w:t>
            </w:r>
          </w:p>
        </w:tc>
        <w:tc>
          <w:tcPr>
            <w:tcW w:w="183" w:type="dxa"/>
            <w:vAlign w:val="bottom"/>
          </w:tcPr>
          <w:p w14:paraId="2CDEDA13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0E03E" w14:textId="77D1E2FB" w:rsidR="000422F7" w:rsidRPr="00E10ABD" w:rsidRDefault="00C40AF4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="00E8188A" w:rsidRPr="00E10A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.40</w:t>
            </w:r>
          </w:p>
        </w:tc>
        <w:tc>
          <w:tcPr>
            <w:tcW w:w="182" w:type="dxa"/>
            <w:vAlign w:val="bottom"/>
          </w:tcPr>
          <w:p w14:paraId="2B87A675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99AC4" w14:textId="7879D96C" w:rsidR="000422F7" w:rsidRPr="00E10ABD" w:rsidRDefault="0065623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0.20</w:t>
            </w:r>
          </w:p>
        </w:tc>
        <w:tc>
          <w:tcPr>
            <w:tcW w:w="183" w:type="dxa"/>
            <w:vAlign w:val="bottom"/>
          </w:tcPr>
          <w:p w14:paraId="218316E3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1D975" w14:textId="323B5F5A" w:rsidR="000422F7" w:rsidRPr="00BE15D4" w:rsidRDefault="00D8136A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0D032EB" w14:textId="77777777" w:rsidR="000422F7" w:rsidRPr="00E10ABD" w:rsidRDefault="000422F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E6444" w14:textId="4FA3A231" w:rsidR="000422F7" w:rsidRPr="00E10ABD" w:rsidRDefault="00D8136A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15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3A99917E" w14:textId="77777777" w:rsidR="000422F7" w:rsidRPr="00E10ABD" w:rsidRDefault="000422F7" w:rsidP="00BE15D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F744D" w14:textId="74C85AEF" w:rsidR="000422F7" w:rsidRPr="00E10ABD" w:rsidRDefault="00C40AF4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9,176.63</w:t>
            </w:r>
          </w:p>
        </w:tc>
        <w:tc>
          <w:tcPr>
            <w:tcW w:w="183" w:type="dxa"/>
            <w:vAlign w:val="bottom"/>
          </w:tcPr>
          <w:p w14:paraId="3ECD8C88" w14:textId="77777777" w:rsidR="000422F7" w:rsidRPr="00E10ABD" w:rsidRDefault="000422F7" w:rsidP="00BE15D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52016" w14:textId="18065E93" w:rsidR="000422F7" w:rsidRPr="00E10ABD" w:rsidRDefault="00B35CAC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10,167.00</w:t>
            </w:r>
          </w:p>
        </w:tc>
      </w:tr>
      <w:tr w:rsidR="000422F7" w:rsidRPr="00E10ABD" w14:paraId="788D0E0D" w14:textId="77777777" w:rsidTr="00BE15D4">
        <w:trPr>
          <w:cantSplit/>
          <w:trHeight w:val="285"/>
        </w:trPr>
        <w:tc>
          <w:tcPr>
            <w:tcW w:w="3420" w:type="dxa"/>
          </w:tcPr>
          <w:p w14:paraId="22831F70" w14:textId="77777777" w:rsidR="000422F7" w:rsidRPr="00BE15D4" w:rsidRDefault="000422F7" w:rsidP="00A1286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59DFC2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E9E7AC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bottom"/>
          </w:tcPr>
          <w:p w14:paraId="65699549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gridSpan w:val="4"/>
            <w:vAlign w:val="bottom"/>
          </w:tcPr>
          <w:p w14:paraId="1E910FA0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3E113B80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36247731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2FFD568A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4EDA767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C3BE7E5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13C0EFD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817CEBC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462DF6E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102276B3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5306EB2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E1368F1" w14:textId="77777777" w:rsidR="000422F7" w:rsidRPr="00BE15D4" w:rsidRDefault="000422F7" w:rsidP="00A128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9ADF44A" w14:textId="77777777" w:rsidR="000422F7" w:rsidRPr="00BE15D4" w:rsidRDefault="000422F7" w:rsidP="00A1286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18195C6" w14:textId="77777777" w:rsidR="000422F7" w:rsidRPr="00BE15D4" w:rsidRDefault="000422F7" w:rsidP="00A1286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35B8D11" w14:textId="77777777" w:rsidR="000422F7" w:rsidRPr="00BE15D4" w:rsidRDefault="000422F7" w:rsidP="00A1286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A3FB198" w14:textId="77777777" w:rsidR="000422F7" w:rsidRPr="00BE15D4" w:rsidRDefault="000422F7" w:rsidP="00A1286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4886" w:rsidRPr="00E10ABD" w14:paraId="2FF1CC61" w14:textId="77777777" w:rsidTr="00A12868">
        <w:trPr>
          <w:cantSplit/>
        </w:trPr>
        <w:tc>
          <w:tcPr>
            <w:tcW w:w="3420" w:type="dxa"/>
          </w:tcPr>
          <w:p w14:paraId="5660F00C" w14:textId="04A15B67" w:rsidR="00924886" w:rsidRPr="00BE15D4" w:rsidRDefault="00924886" w:rsidP="009248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10ABD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990" w:type="dxa"/>
            <w:vAlign w:val="bottom"/>
          </w:tcPr>
          <w:p w14:paraId="5FE5E8C7" w14:textId="2F35F5B9" w:rsidR="00924886" w:rsidRPr="00BE15D4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="00E64FAC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86</w:t>
            </w:r>
            <w:r w:rsidR="00072BA6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.43</w:t>
            </w:r>
          </w:p>
        </w:tc>
        <w:tc>
          <w:tcPr>
            <w:tcW w:w="178" w:type="dxa"/>
            <w:vAlign w:val="bottom"/>
          </w:tcPr>
          <w:p w14:paraId="12201421" w14:textId="77777777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3B0F6CC" w14:textId="7429607B" w:rsidR="00924886" w:rsidRPr="00E10ABD" w:rsidRDefault="00074315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</w:t>
            </w:r>
            <w:r w:rsidR="006804E7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27</w:t>
            </w: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="006804E7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56</w:t>
            </w:r>
          </w:p>
        </w:tc>
        <w:tc>
          <w:tcPr>
            <w:tcW w:w="189" w:type="dxa"/>
            <w:gridSpan w:val="3"/>
            <w:vAlign w:val="bottom"/>
          </w:tcPr>
          <w:p w14:paraId="66F8F4E1" w14:textId="77777777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7D756D8" w14:textId="72673BC7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AD056F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137.</w:t>
            </w:r>
            <w:r w:rsidR="00E86265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61</w:t>
            </w: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1B2B8705" w14:textId="77777777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FE789AE" w14:textId="7D6D2D1D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B30022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</w:t>
            </w:r>
            <w:r w:rsidR="00942833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3.59</w:t>
            </w: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099C143" w14:textId="77777777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97F44B" w14:textId="60689A0F" w:rsidR="00924886" w:rsidRPr="00E10ABD" w:rsidRDefault="007A2493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  <w:r w:rsidR="008526C9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</w:t>
            </w: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8526C9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182" w:type="dxa"/>
            <w:vAlign w:val="bottom"/>
          </w:tcPr>
          <w:p w14:paraId="7183A9A0" w14:textId="77777777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0F4ACC" w14:textId="27EB1A47" w:rsidR="00924886" w:rsidRPr="00E10ABD" w:rsidRDefault="00734E3D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72.19</w:t>
            </w:r>
          </w:p>
        </w:tc>
        <w:tc>
          <w:tcPr>
            <w:tcW w:w="183" w:type="dxa"/>
            <w:vAlign w:val="bottom"/>
          </w:tcPr>
          <w:p w14:paraId="5CB54EB2" w14:textId="77777777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298F3A8" w14:textId="015BCDB2" w:rsidR="00924886" w:rsidRPr="00E10ABD" w:rsidRDefault="00C8300C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283764" w:rsidRPr="00E10A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0.2</w:t>
            </w:r>
            <w:r w:rsidR="00846E98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  <w:r w:rsidR="00283764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0C84A93" w14:textId="77777777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EE1BB61" w14:textId="12E240CE" w:rsidR="00924886" w:rsidRPr="00E10ABD" w:rsidRDefault="00924886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04DE20C7" w14:textId="77777777" w:rsidR="00924886" w:rsidRPr="00E10ABD" w:rsidRDefault="00924886" w:rsidP="00BE15D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89C3008" w14:textId="74AB995F" w:rsidR="00924886" w:rsidRPr="00E10ABD" w:rsidRDefault="00A46F97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101</w:t>
            </w:r>
            <w:r w:rsidR="00283764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="00A46FE0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89</w:t>
            </w:r>
          </w:p>
        </w:tc>
        <w:tc>
          <w:tcPr>
            <w:tcW w:w="183" w:type="dxa"/>
            <w:vAlign w:val="bottom"/>
          </w:tcPr>
          <w:p w14:paraId="7AEB9684" w14:textId="77777777" w:rsidR="00924886" w:rsidRPr="00E10ABD" w:rsidRDefault="00924886" w:rsidP="00BE15D4">
            <w:pPr>
              <w:pStyle w:val="acctfourfigures"/>
              <w:shd w:val="clear" w:color="auto" w:fill="FFFFFF"/>
              <w:spacing w:line="30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AFA5092" w14:textId="70B0AAB5" w:rsidR="00924886" w:rsidRPr="00E10ABD" w:rsidRDefault="004048AA" w:rsidP="00BE15D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</w:t>
            </w:r>
            <w:r w:rsidR="0040348B" w:rsidRPr="00E10AB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16.16</w:t>
            </w:r>
          </w:p>
        </w:tc>
      </w:tr>
      <w:tr w:rsidR="0008098F" w:rsidRPr="00E10ABD" w14:paraId="0C58A48B" w14:textId="77777777" w:rsidTr="00A12868">
        <w:trPr>
          <w:cantSplit/>
        </w:trPr>
        <w:tc>
          <w:tcPr>
            <w:tcW w:w="3420" w:type="dxa"/>
          </w:tcPr>
          <w:p w14:paraId="50A6308B" w14:textId="77777777" w:rsidR="0008098F" w:rsidRPr="00E10ABD" w:rsidRDefault="0008098F" w:rsidP="00A12868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A118F2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946A43A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6171445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2E7174AF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51961A57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67D615D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30CD387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E1B91FF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2BCC711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F2DB284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263589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FE0C2D4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2C9F14BC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DEB4257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55CFFD5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BCF94E1" w14:textId="77777777" w:rsidR="0008098F" w:rsidRPr="00E10ABD" w:rsidRDefault="0008098F" w:rsidP="00A1286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58F3103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1581F8C" w14:textId="77777777" w:rsidR="0008098F" w:rsidRPr="00E10ABD" w:rsidRDefault="0008098F" w:rsidP="00A12868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CBF276F" w14:textId="77777777" w:rsidR="0008098F" w:rsidRPr="00E10ABD" w:rsidRDefault="0008098F" w:rsidP="00A128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681798A" w14:textId="77777777" w:rsidR="000508EF" w:rsidRPr="00E10ABD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  <w:r w:rsidRPr="00E10ABD"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 w:rsidRPr="00E10ABD">
        <w:rPr>
          <w:rFonts w:asciiTheme="majorBidi" w:hAnsiTheme="majorBidi" w:cstheme="majorBidi"/>
        </w:rPr>
        <w:t xml:space="preserve"> </w:t>
      </w:r>
      <w:r w:rsidRPr="00E10ABD"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5E68D3F3" w14:textId="77777777" w:rsidR="00AF2C87" w:rsidRPr="00E10ABD" w:rsidRDefault="00AF2C87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</w:p>
    <w:p w14:paraId="1BAE6093" w14:textId="26C3C79B" w:rsidR="008B5F3D" w:rsidRPr="00E10ABD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cs/>
        </w:rPr>
      </w:pPr>
      <w:r w:rsidRPr="00E10ABD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8" w:name="_Hlk30165379"/>
      <w:r w:rsidR="00C01D0B" w:rsidRPr="00E10ABD">
        <w:rPr>
          <w:rFonts w:asciiTheme="majorBidi" w:hAnsiTheme="majorBidi" w:cstheme="majorBidi"/>
          <w:cs/>
        </w:rPr>
        <w:tab/>
      </w:r>
      <w:r w:rsidR="00C01D0B" w:rsidRPr="00E10ABD">
        <w:rPr>
          <w:rFonts w:asciiTheme="majorBidi" w:hAnsiTheme="majorBidi" w:cstheme="majorBidi"/>
          <w:cs/>
        </w:rPr>
        <w:tab/>
      </w:r>
    </w:p>
    <w:bookmarkEnd w:id="8"/>
    <w:p w14:paraId="0BBBA2F9" w14:textId="77777777" w:rsidR="008B5F3D" w:rsidRPr="00E10ABD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67ED72" w14:textId="16D49E37" w:rsidR="008B5F3D" w:rsidRPr="00E10ABD" w:rsidRDefault="008B5F3D" w:rsidP="008B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  <w:r w:rsidRPr="00E10ABD">
        <w:rPr>
          <w:rFonts w:asciiTheme="majorBidi" w:hAnsiTheme="majorBidi" w:cstheme="majorBidi"/>
          <w:cs/>
        </w:rPr>
        <w:t>รายได้</w:t>
      </w:r>
      <w:r w:rsidR="00FF08A9" w:rsidRPr="00E10ABD">
        <w:rPr>
          <w:rFonts w:asciiTheme="majorBidi" w:hAnsiTheme="majorBidi" w:cstheme="majorBidi" w:hint="cs"/>
          <w:cs/>
        </w:rPr>
        <w:t xml:space="preserve">สำหรับงวดหกเดือนสิ้นสุดวันที่ </w:t>
      </w:r>
      <w:r w:rsidR="00FF08A9" w:rsidRPr="00E10ABD">
        <w:rPr>
          <w:rFonts w:asciiTheme="majorBidi" w:hAnsiTheme="majorBidi" w:cstheme="majorBidi"/>
        </w:rPr>
        <w:t>30</w:t>
      </w:r>
      <w:r w:rsidR="00FF08A9" w:rsidRPr="00E10ABD">
        <w:rPr>
          <w:rFonts w:asciiTheme="majorBidi" w:hAnsiTheme="majorBidi" w:cstheme="majorBidi" w:hint="cs"/>
          <w:cs/>
        </w:rPr>
        <w:t xml:space="preserve"> มิถุนายน </w:t>
      </w:r>
      <w:r w:rsidR="00FF08A9" w:rsidRPr="00E10ABD">
        <w:rPr>
          <w:rFonts w:asciiTheme="majorBidi" w:hAnsiTheme="majorBidi" w:cstheme="majorBidi"/>
        </w:rPr>
        <w:t>256</w:t>
      </w:r>
      <w:r w:rsidR="00AB2E63" w:rsidRPr="00E10ABD">
        <w:rPr>
          <w:rFonts w:asciiTheme="majorBidi" w:hAnsiTheme="majorBidi" w:cstheme="majorBidi"/>
        </w:rPr>
        <w:t>8</w:t>
      </w:r>
      <w:r w:rsidR="00FF08A9" w:rsidRPr="00E10ABD">
        <w:rPr>
          <w:rFonts w:asciiTheme="majorBidi" w:hAnsiTheme="majorBidi" w:cstheme="majorBidi"/>
        </w:rPr>
        <w:t xml:space="preserve"> </w:t>
      </w:r>
      <w:r w:rsidRPr="00E10ABD">
        <w:rPr>
          <w:rFonts w:asciiTheme="majorBidi" w:hAnsiTheme="majorBidi" w:cstheme="majorBidi"/>
          <w:cs/>
        </w:rPr>
        <w:t>จากลูกค้าราย</w:t>
      </w:r>
      <w:r w:rsidR="00F0110C" w:rsidRPr="00E10ABD">
        <w:rPr>
          <w:rFonts w:asciiTheme="majorBidi" w:hAnsiTheme="majorBidi" w:cstheme="majorBidi" w:hint="cs"/>
          <w:cs/>
        </w:rPr>
        <w:t>ใหญ่</w:t>
      </w:r>
      <w:r w:rsidRPr="00E10ABD">
        <w:rPr>
          <w:rFonts w:asciiTheme="majorBidi" w:hAnsiTheme="majorBidi" w:cstheme="majorBidi"/>
          <w:cs/>
        </w:rPr>
        <w:t xml:space="preserve">จากส่วนงานที่ </w:t>
      </w:r>
      <w:r w:rsidRPr="00E10ABD">
        <w:rPr>
          <w:rFonts w:asciiTheme="majorBidi" w:hAnsiTheme="majorBidi" w:cstheme="majorBidi"/>
        </w:rPr>
        <w:t xml:space="preserve">1 </w:t>
      </w:r>
      <w:r w:rsidRPr="00E10ABD">
        <w:rPr>
          <w:rFonts w:asciiTheme="majorBidi" w:hAnsiTheme="majorBidi" w:cstheme="majorBidi"/>
          <w:cs/>
        </w:rPr>
        <w:t xml:space="preserve">และ </w:t>
      </w:r>
      <w:r w:rsidRPr="00E10ABD">
        <w:rPr>
          <w:rFonts w:asciiTheme="majorBidi" w:hAnsiTheme="majorBidi" w:cstheme="majorBidi"/>
        </w:rPr>
        <w:t xml:space="preserve">2 </w:t>
      </w:r>
      <w:r w:rsidRPr="00E10ABD">
        <w:rPr>
          <w:rFonts w:asciiTheme="majorBidi" w:hAnsiTheme="majorBidi" w:cstheme="majorBidi"/>
          <w:cs/>
        </w:rPr>
        <w:t>ของกลุ่มบริษัทเป็นจำนวนเงินประมาณ</w:t>
      </w:r>
      <w:r w:rsidRPr="00E10ABD">
        <w:rPr>
          <w:rFonts w:asciiTheme="majorBidi" w:hAnsiTheme="majorBidi" w:cstheme="majorBidi"/>
        </w:rPr>
        <w:t xml:space="preserve"> </w:t>
      </w:r>
      <w:r w:rsidR="00041071" w:rsidRPr="00BE15D4">
        <w:rPr>
          <w:rFonts w:asciiTheme="majorBidi" w:hAnsiTheme="majorBidi" w:cstheme="majorBidi"/>
        </w:rPr>
        <w:t>8,70</w:t>
      </w:r>
      <w:r w:rsidR="003E2BB0" w:rsidRPr="00BE15D4">
        <w:rPr>
          <w:rFonts w:asciiTheme="majorBidi" w:hAnsiTheme="majorBidi" w:cstheme="majorBidi"/>
        </w:rPr>
        <w:t>6</w:t>
      </w:r>
      <w:r w:rsidR="00041071" w:rsidRPr="00BE15D4">
        <w:rPr>
          <w:rFonts w:asciiTheme="majorBidi" w:hAnsiTheme="majorBidi" w:cstheme="majorBidi"/>
        </w:rPr>
        <w:t>.</w:t>
      </w:r>
      <w:r w:rsidR="003E2BB0" w:rsidRPr="00BE15D4">
        <w:rPr>
          <w:rFonts w:asciiTheme="majorBidi" w:hAnsiTheme="majorBidi" w:cstheme="majorBidi"/>
        </w:rPr>
        <w:t>07</w:t>
      </w:r>
      <w:r w:rsidRPr="00E10ABD">
        <w:rPr>
          <w:rFonts w:asciiTheme="majorBidi" w:hAnsiTheme="majorBidi" w:cstheme="majorBidi"/>
        </w:rPr>
        <w:t xml:space="preserve"> </w:t>
      </w:r>
      <w:r w:rsidRPr="00E10ABD">
        <w:rPr>
          <w:rFonts w:asciiTheme="majorBidi" w:hAnsiTheme="majorBidi" w:cstheme="majorBidi"/>
          <w:cs/>
        </w:rPr>
        <w:t xml:space="preserve">ล้านบาท </w:t>
      </w:r>
      <w:r w:rsidRPr="00E10ABD">
        <w:rPr>
          <w:rFonts w:asciiTheme="majorBidi" w:hAnsiTheme="majorBidi" w:cstheme="majorBidi"/>
          <w:i/>
          <w:iCs/>
          <w:cs/>
        </w:rPr>
        <w:t>(</w:t>
      </w:r>
      <w:r w:rsidRPr="00E10ABD">
        <w:rPr>
          <w:rFonts w:asciiTheme="majorBidi" w:hAnsiTheme="majorBidi" w:cstheme="majorBidi"/>
          <w:i/>
          <w:iCs/>
        </w:rPr>
        <w:t>256</w:t>
      </w:r>
      <w:r w:rsidR="00AB2E63" w:rsidRPr="00E10ABD">
        <w:rPr>
          <w:rFonts w:asciiTheme="majorBidi" w:hAnsiTheme="majorBidi" w:cstheme="majorBidi"/>
          <w:i/>
          <w:iCs/>
        </w:rPr>
        <w:t>7</w:t>
      </w:r>
      <w:r w:rsidRPr="00E10ABD">
        <w:rPr>
          <w:rFonts w:asciiTheme="majorBidi" w:hAnsiTheme="majorBidi" w:cstheme="majorBidi"/>
          <w:i/>
          <w:iCs/>
        </w:rPr>
        <w:t xml:space="preserve"> : </w:t>
      </w:r>
      <w:r w:rsidR="0019237E" w:rsidRPr="00E10ABD">
        <w:rPr>
          <w:rFonts w:asciiTheme="majorBidi" w:hAnsiTheme="majorBidi" w:cstheme="majorBidi"/>
          <w:i/>
          <w:iCs/>
        </w:rPr>
        <w:t xml:space="preserve">9,684.71 </w:t>
      </w:r>
      <w:r w:rsidRPr="00E10ABD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E10ABD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4B58AB53" w14:textId="77777777" w:rsidR="008B5F3D" w:rsidRPr="00E10ABD" w:rsidRDefault="008B5F3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8B5F3D" w:rsidRPr="00E10ABD" w:rsidSect="003A40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CA944E5" w14:textId="10154BA1" w:rsidR="001167A1" w:rsidRPr="00E10ABD" w:rsidRDefault="0017797B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E10ABD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4CD20D89" w14:textId="795E6C47" w:rsidR="00FE6063" w:rsidRPr="00E10ABD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E10ABD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E10ABD">
        <w:rPr>
          <w:rFonts w:asciiTheme="majorBidi" w:hAnsiTheme="majorBidi" w:cstheme="majorBidi" w:hint="cs"/>
          <w:cs/>
        </w:rPr>
        <w:t xml:space="preserve">     </w:t>
      </w:r>
      <w:r w:rsidRPr="00E10ABD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E10ABD">
        <w:rPr>
          <w:rFonts w:asciiTheme="majorBidi" w:hAnsiTheme="majorBidi" w:cstheme="majorBidi"/>
        </w:rPr>
        <w:t xml:space="preserve"> </w:t>
      </w:r>
      <w:r w:rsidRPr="00E10ABD">
        <w:rPr>
          <w:rFonts w:asciiTheme="majorBidi" w:hAnsiTheme="majorBidi" w:cstheme="majorBidi"/>
          <w:cs/>
        </w:rPr>
        <w:t>ที่แท้จริงรวมของกลุ่มบริษัท</w:t>
      </w:r>
      <w:r w:rsidR="000F3B67" w:rsidRPr="00E10ABD">
        <w:rPr>
          <w:rFonts w:asciiTheme="majorBidi" w:hAnsiTheme="majorBidi" w:cstheme="majorBidi" w:hint="cs"/>
          <w:cs/>
        </w:rPr>
        <w:t>และบริษัท</w:t>
      </w:r>
      <w:r w:rsidRPr="00E10ABD">
        <w:rPr>
          <w:rFonts w:asciiTheme="majorBidi" w:hAnsiTheme="majorBidi" w:cstheme="majorBidi"/>
          <w:cs/>
        </w:rPr>
        <w:t>ในการดำเนินงานต่อเนื่องเป็นระยะเวลา</w:t>
      </w:r>
      <w:r w:rsidR="00466F20" w:rsidRPr="00E10ABD">
        <w:rPr>
          <w:rFonts w:asciiTheme="majorBidi" w:hAnsiTheme="majorBidi" w:cstheme="majorBidi" w:hint="cs"/>
          <w:cs/>
        </w:rPr>
        <w:t>หก</w:t>
      </w:r>
      <w:r w:rsidRPr="00E10ABD">
        <w:rPr>
          <w:rFonts w:asciiTheme="majorBidi" w:hAnsiTheme="majorBidi" w:cstheme="majorBidi" w:hint="cs"/>
          <w:cs/>
        </w:rPr>
        <w:t>เดือน</w:t>
      </w:r>
      <w:r w:rsidRPr="00E10ABD">
        <w:rPr>
          <w:rFonts w:asciiTheme="majorBidi" w:hAnsiTheme="majorBidi" w:cstheme="majorBidi"/>
          <w:cs/>
        </w:rPr>
        <w:t xml:space="preserve">สิ้นสุดวันที่ </w:t>
      </w:r>
      <w:r w:rsidR="00466F20" w:rsidRPr="00E10ABD">
        <w:rPr>
          <w:rFonts w:asciiTheme="majorBidi" w:hAnsiTheme="majorBidi" w:cstheme="majorBidi"/>
        </w:rPr>
        <w:t xml:space="preserve">30 </w:t>
      </w:r>
      <w:r w:rsidR="00466F20" w:rsidRPr="00E10ABD">
        <w:rPr>
          <w:rFonts w:asciiTheme="majorBidi" w:hAnsiTheme="majorBidi"/>
          <w:cs/>
        </w:rPr>
        <w:t>มิถุนายน</w:t>
      </w:r>
      <w:r w:rsidR="00466F20" w:rsidRPr="00E10ABD">
        <w:rPr>
          <w:rFonts w:asciiTheme="majorBidi" w:hAnsiTheme="majorBidi" w:cstheme="majorBidi" w:hint="cs"/>
          <w:cs/>
        </w:rPr>
        <w:t xml:space="preserve"> </w:t>
      </w:r>
      <w:r w:rsidRPr="00E10ABD">
        <w:rPr>
          <w:rFonts w:asciiTheme="majorBidi" w:hAnsiTheme="majorBidi" w:cstheme="majorBidi"/>
        </w:rPr>
        <w:t>256</w:t>
      </w:r>
      <w:r w:rsidR="00AB2E63" w:rsidRPr="00E10ABD">
        <w:rPr>
          <w:rFonts w:asciiTheme="majorBidi" w:hAnsiTheme="majorBidi" w:cstheme="majorBidi"/>
        </w:rPr>
        <w:t>8</w:t>
      </w:r>
      <w:r w:rsidRPr="00E10ABD">
        <w:rPr>
          <w:rFonts w:asciiTheme="majorBidi" w:hAnsiTheme="majorBidi" w:cstheme="majorBidi"/>
        </w:rPr>
        <w:t xml:space="preserve"> </w:t>
      </w:r>
      <w:r w:rsidRPr="00E10ABD">
        <w:rPr>
          <w:rFonts w:asciiTheme="majorBidi" w:hAnsiTheme="majorBidi" w:cstheme="majorBidi"/>
          <w:cs/>
        </w:rPr>
        <w:t>คือ</w:t>
      </w:r>
      <w:r w:rsidRPr="00E10ABD">
        <w:rPr>
          <w:rFonts w:asciiTheme="majorBidi" w:hAnsiTheme="majorBidi" w:cstheme="majorBidi"/>
        </w:rPr>
        <w:t xml:space="preserve"> </w:t>
      </w:r>
      <w:r w:rsidRPr="00E10ABD">
        <w:rPr>
          <w:rFonts w:asciiTheme="majorBidi" w:hAnsiTheme="majorBidi" w:cstheme="majorBidi" w:hint="cs"/>
          <w:cs/>
        </w:rPr>
        <w:t>ร้อย</w:t>
      </w:r>
      <w:r w:rsidRPr="00BE15D4">
        <w:rPr>
          <w:rFonts w:asciiTheme="majorBidi" w:hAnsiTheme="majorBidi" w:cstheme="majorBidi"/>
          <w:cs/>
        </w:rPr>
        <w:t>ละ</w:t>
      </w:r>
      <w:r w:rsidR="0001373F" w:rsidRPr="00BE15D4">
        <w:rPr>
          <w:rFonts w:asciiTheme="majorBidi" w:hAnsiTheme="majorBidi" w:cstheme="majorBidi"/>
        </w:rPr>
        <w:t xml:space="preserve"> </w:t>
      </w:r>
      <w:r w:rsidR="00353C2F" w:rsidRPr="00E10ABD">
        <w:rPr>
          <w:rFonts w:asciiTheme="majorBidi" w:hAnsiTheme="majorBidi" w:cstheme="majorBidi"/>
        </w:rPr>
        <w:t>14.13</w:t>
      </w:r>
      <w:r w:rsidR="003A6D7E" w:rsidRPr="00E10ABD">
        <w:rPr>
          <w:rFonts w:asciiTheme="majorBidi" w:hAnsiTheme="majorBidi" w:cstheme="majorBidi" w:hint="cs"/>
          <w:cs/>
        </w:rPr>
        <w:t xml:space="preserve"> และร้อยละ</w:t>
      </w:r>
      <w:r w:rsidR="00EF3917" w:rsidRPr="00E10ABD">
        <w:rPr>
          <w:rFonts w:asciiTheme="majorBidi" w:hAnsiTheme="majorBidi" w:cstheme="majorBidi"/>
        </w:rPr>
        <w:t xml:space="preserve"> </w:t>
      </w:r>
      <w:r w:rsidR="00D94369" w:rsidRPr="00E10ABD">
        <w:rPr>
          <w:rFonts w:asciiTheme="majorBidi" w:hAnsiTheme="majorBidi" w:cstheme="majorBidi" w:hint="cs"/>
          <w:cs/>
        </w:rPr>
        <w:t>(</w:t>
      </w:r>
      <w:r w:rsidR="00EF3917" w:rsidRPr="00E10ABD">
        <w:rPr>
          <w:rFonts w:asciiTheme="majorBidi" w:hAnsiTheme="majorBidi" w:cstheme="majorBidi"/>
        </w:rPr>
        <w:t>0.34</w:t>
      </w:r>
      <w:r w:rsidR="00D94369" w:rsidRPr="00E10ABD">
        <w:rPr>
          <w:rFonts w:asciiTheme="majorBidi" w:hAnsiTheme="majorBidi" w:cstheme="majorBidi" w:hint="cs"/>
          <w:cs/>
        </w:rPr>
        <w:t>)</w:t>
      </w:r>
      <w:r w:rsidR="00DC6DA9" w:rsidRPr="00E10ABD">
        <w:rPr>
          <w:rFonts w:asciiTheme="majorBidi" w:hAnsiTheme="majorBidi" w:cstheme="majorBidi"/>
        </w:rPr>
        <w:t xml:space="preserve"> </w:t>
      </w:r>
      <w:r w:rsidR="00DC6DA9" w:rsidRPr="00E10ABD">
        <w:rPr>
          <w:rFonts w:asciiTheme="majorBidi" w:hAnsiTheme="majorBidi" w:cstheme="majorBidi" w:hint="cs"/>
          <w:cs/>
        </w:rPr>
        <w:t>ตามลำดับ</w:t>
      </w:r>
      <w:r w:rsidRPr="00E10ABD">
        <w:rPr>
          <w:rFonts w:asciiTheme="majorBidi" w:hAnsiTheme="majorBidi" w:cstheme="majorBidi" w:hint="cs"/>
          <w:cs/>
        </w:rPr>
        <w:t xml:space="preserve"> </w:t>
      </w:r>
      <w:r w:rsidRPr="00E10ABD">
        <w:rPr>
          <w:rFonts w:asciiTheme="majorBidi" w:hAnsiTheme="majorBidi" w:cstheme="majorBidi"/>
          <w:i/>
          <w:iCs/>
          <w:lang w:val="en-GB" w:bidi="ar-SA"/>
        </w:rPr>
        <w:t>(</w:t>
      </w:r>
      <w:r w:rsidRPr="00E10ABD">
        <w:rPr>
          <w:rFonts w:asciiTheme="majorBidi" w:hAnsiTheme="majorBidi" w:cstheme="majorBidi" w:hint="cs"/>
          <w:i/>
          <w:iCs/>
          <w:cs/>
        </w:rPr>
        <w:t>รอบระยะเวลา</w:t>
      </w:r>
      <w:r w:rsidR="00466F20" w:rsidRPr="00E10ABD">
        <w:rPr>
          <w:rFonts w:asciiTheme="majorBidi" w:hAnsiTheme="majorBidi" w:cstheme="majorBidi" w:hint="cs"/>
          <w:i/>
          <w:iCs/>
          <w:cs/>
        </w:rPr>
        <w:t>หก</w:t>
      </w:r>
      <w:r w:rsidRPr="00E10ABD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 w:rsidR="00466F20" w:rsidRPr="00E10ABD">
        <w:rPr>
          <w:rFonts w:asciiTheme="majorBidi" w:hAnsiTheme="majorBidi" w:cstheme="majorBidi"/>
          <w:i/>
          <w:iCs/>
        </w:rPr>
        <w:t xml:space="preserve">30 </w:t>
      </w:r>
      <w:r w:rsidR="00466F20" w:rsidRPr="00E10ABD">
        <w:rPr>
          <w:rFonts w:asciiTheme="majorBidi" w:hAnsiTheme="majorBidi"/>
          <w:i/>
          <w:iCs/>
          <w:cs/>
        </w:rPr>
        <w:t>มิถุนายน</w:t>
      </w:r>
      <w:r w:rsidR="00466F20" w:rsidRPr="00E10ABD">
        <w:rPr>
          <w:rFonts w:asciiTheme="majorBidi" w:hAnsiTheme="majorBidi" w:cstheme="majorBidi"/>
          <w:i/>
          <w:iCs/>
        </w:rPr>
        <w:t xml:space="preserve"> </w:t>
      </w:r>
      <w:r w:rsidRPr="00E10ABD">
        <w:rPr>
          <w:rFonts w:asciiTheme="majorBidi" w:hAnsiTheme="majorBidi" w:cstheme="majorBidi"/>
          <w:i/>
          <w:iCs/>
        </w:rPr>
        <w:t>256</w:t>
      </w:r>
      <w:r w:rsidR="00AB2E63" w:rsidRPr="00E10ABD">
        <w:rPr>
          <w:rFonts w:asciiTheme="majorBidi" w:hAnsiTheme="majorBidi" w:cstheme="majorBidi"/>
          <w:i/>
          <w:iCs/>
        </w:rPr>
        <w:t>7</w:t>
      </w:r>
      <w:r w:rsidRPr="00E10ABD">
        <w:rPr>
          <w:rFonts w:asciiTheme="majorBidi" w:hAnsiTheme="majorBidi" w:cstheme="majorBidi"/>
          <w:i/>
          <w:iCs/>
        </w:rPr>
        <w:t xml:space="preserve">: </w:t>
      </w:r>
      <w:r w:rsidRPr="00E10ABD">
        <w:rPr>
          <w:rFonts w:asciiTheme="majorBidi" w:hAnsiTheme="majorBidi" w:cstheme="majorBidi" w:hint="cs"/>
          <w:i/>
          <w:iCs/>
          <w:cs/>
        </w:rPr>
        <w:t>ร้อยล</w:t>
      </w:r>
      <w:r w:rsidR="0001796B" w:rsidRPr="00E10ABD">
        <w:rPr>
          <w:rFonts w:asciiTheme="majorBidi" w:hAnsiTheme="majorBidi" w:cstheme="majorBidi" w:hint="cs"/>
          <w:i/>
          <w:iCs/>
          <w:cs/>
        </w:rPr>
        <w:t>ะ</w:t>
      </w:r>
      <w:r w:rsidR="0001373F" w:rsidRPr="00E10ABD">
        <w:rPr>
          <w:rFonts w:asciiTheme="majorBidi" w:hAnsiTheme="majorBidi" w:cstheme="majorBidi"/>
          <w:i/>
          <w:iCs/>
        </w:rPr>
        <w:t xml:space="preserve"> </w:t>
      </w:r>
      <w:r w:rsidR="00AB2E63" w:rsidRPr="00E10ABD">
        <w:rPr>
          <w:rFonts w:asciiTheme="majorBidi" w:hAnsiTheme="majorBidi" w:cstheme="majorBidi"/>
          <w:i/>
          <w:iCs/>
        </w:rPr>
        <w:t>5.82</w:t>
      </w:r>
      <w:r w:rsidR="00DC6DA9" w:rsidRPr="00E10ABD">
        <w:rPr>
          <w:rFonts w:asciiTheme="majorBidi" w:hAnsiTheme="majorBidi" w:cstheme="majorBidi" w:hint="cs"/>
          <w:i/>
          <w:iCs/>
          <w:cs/>
        </w:rPr>
        <w:t xml:space="preserve"> และ ร้อยละ </w:t>
      </w:r>
      <w:r w:rsidR="003341CF" w:rsidRPr="00E10ABD">
        <w:rPr>
          <w:rFonts w:asciiTheme="majorBidi" w:hAnsiTheme="majorBidi" w:cstheme="majorBidi"/>
          <w:i/>
          <w:iCs/>
        </w:rPr>
        <w:t>0</w:t>
      </w:r>
      <w:r w:rsidR="00305126" w:rsidRPr="00E10ABD">
        <w:rPr>
          <w:rFonts w:asciiTheme="majorBidi" w:hAnsiTheme="majorBidi" w:cstheme="majorBidi" w:hint="cs"/>
          <w:i/>
          <w:iCs/>
          <w:cs/>
        </w:rPr>
        <w:t xml:space="preserve"> ตามลำดับ</w:t>
      </w:r>
      <w:r w:rsidRPr="00E10ABD">
        <w:rPr>
          <w:rFonts w:asciiTheme="majorBidi" w:hAnsiTheme="majorBidi" w:cstheme="majorBidi"/>
          <w:i/>
          <w:iCs/>
        </w:rPr>
        <w:t xml:space="preserve">) </w:t>
      </w:r>
      <w:r w:rsidRPr="00E10ABD">
        <w:rPr>
          <w:rFonts w:asciiTheme="majorBidi" w:hAnsiTheme="majorBidi" w:cstheme="majorBidi"/>
          <w:cs/>
        </w:rPr>
        <w:t>อัตราภาษีเงินได้ที่แท้จริงของกลุ่มบริษัท</w:t>
      </w:r>
      <w:r w:rsidR="00943103" w:rsidRPr="00E10ABD">
        <w:rPr>
          <w:rFonts w:asciiTheme="majorBidi" w:hAnsiTheme="majorBidi" w:cstheme="majorBidi" w:hint="cs"/>
          <w:cs/>
        </w:rPr>
        <w:t>และบริษัท</w:t>
      </w:r>
      <w:r w:rsidRPr="00E10ABD">
        <w:rPr>
          <w:rFonts w:asciiTheme="majorBidi" w:hAnsiTheme="majorBidi" w:cstheme="majorBidi"/>
          <w:cs/>
        </w:rPr>
        <w:t>แตกต่างจากอัตราภาษีเงินได้ปกติมีสาเหตุหลักมาจากการมีกำไรสุทธิ</w:t>
      </w:r>
      <w:r w:rsidRPr="00E10ABD">
        <w:rPr>
          <w:rFonts w:asciiTheme="majorBidi" w:hAnsiTheme="majorBidi" w:cstheme="majorBidi" w:hint="cs"/>
          <w:cs/>
        </w:rPr>
        <w:t>บางส่วน</w:t>
      </w:r>
      <w:r w:rsidRPr="00E10ABD">
        <w:rPr>
          <w:rFonts w:asciiTheme="majorBidi" w:hAnsiTheme="majorBidi" w:cstheme="majorBidi"/>
          <w:cs/>
        </w:rPr>
        <w:t xml:space="preserve">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  <w:r w:rsidR="00806459" w:rsidRPr="00E10ABD">
        <w:rPr>
          <w:rFonts w:asciiTheme="majorBidi" w:hAnsiTheme="majorBidi" w:cstheme="majorBidi" w:hint="cs"/>
          <w:cs/>
        </w:rPr>
        <w:t xml:space="preserve"> และผล</w:t>
      </w:r>
      <w:r w:rsidR="00115200" w:rsidRPr="00E10ABD">
        <w:rPr>
          <w:rFonts w:asciiTheme="majorBidi" w:hAnsiTheme="majorBidi" w:cstheme="majorBidi" w:hint="cs"/>
          <w:cs/>
        </w:rPr>
        <w:t>จากการใช้</w:t>
      </w:r>
      <w:r w:rsidR="00D43046" w:rsidRPr="00E10ABD">
        <w:rPr>
          <w:rFonts w:asciiTheme="majorBidi" w:hAnsiTheme="majorBidi" w:cstheme="majorBidi" w:hint="cs"/>
          <w:cs/>
        </w:rPr>
        <w:t>ขาดทุน</w:t>
      </w:r>
      <w:r w:rsidR="00C946DC" w:rsidRPr="00E10ABD">
        <w:rPr>
          <w:rFonts w:asciiTheme="majorBidi" w:hAnsiTheme="majorBidi" w:cstheme="majorBidi" w:hint="cs"/>
          <w:cs/>
        </w:rPr>
        <w:t>สุทธิ</w:t>
      </w:r>
      <w:r w:rsidR="000233C5" w:rsidRPr="00E10ABD">
        <w:rPr>
          <w:rFonts w:asciiTheme="majorBidi" w:hAnsiTheme="majorBidi" w:cstheme="majorBidi" w:hint="cs"/>
          <w:cs/>
        </w:rPr>
        <w:t>ทาง</w:t>
      </w:r>
      <w:r w:rsidR="00415495" w:rsidRPr="00E10ABD">
        <w:rPr>
          <w:rFonts w:asciiTheme="majorBidi" w:hAnsiTheme="majorBidi" w:cstheme="majorBidi" w:hint="cs"/>
          <w:cs/>
        </w:rPr>
        <w:t>ภาษียกมา</w:t>
      </w:r>
    </w:p>
    <w:p w14:paraId="62ED11B2" w14:textId="77777777" w:rsidR="00DF30CD" w:rsidRPr="00E10ABD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5919487" w14:textId="77777777" w:rsidR="005B5643" w:rsidRPr="00E10ABD" w:rsidRDefault="005B5643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7CFBCB9E" w14:textId="77777777" w:rsidR="005B5643" w:rsidRPr="00E10ABD" w:rsidRDefault="005B5643" w:rsidP="005B5643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5B5643" w:rsidRPr="00E10ABD" w14:paraId="58166976" w14:textId="77777777">
        <w:trPr>
          <w:tblHeader/>
        </w:trPr>
        <w:tc>
          <w:tcPr>
            <w:tcW w:w="2970" w:type="dxa"/>
            <w:vAlign w:val="bottom"/>
          </w:tcPr>
          <w:p w14:paraId="62BF5EAA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  <w:hideMark/>
          </w:tcPr>
          <w:p w14:paraId="629F79BF" w14:textId="77777777" w:rsidR="005B5643" w:rsidRPr="00E10ABD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1B0E73FF" w14:textId="77777777" w:rsidR="005B5643" w:rsidRPr="00E10ABD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1484CEC9" w14:textId="77777777" w:rsidR="005B5643" w:rsidRPr="00E10ABD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5FDC3FE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3354D259" w14:textId="77777777" w:rsidR="005B5643" w:rsidRPr="00E10ABD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5B5643" w:rsidRPr="00E10ABD" w14:paraId="51CDA030" w14:textId="77777777">
        <w:trPr>
          <w:tblHeader/>
        </w:trPr>
        <w:tc>
          <w:tcPr>
            <w:tcW w:w="2970" w:type="dxa"/>
          </w:tcPr>
          <w:p w14:paraId="6ED8B87E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0B2AB7CE" w14:textId="77777777" w:rsidR="005B5643" w:rsidRPr="00E10ABD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00DA2166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  <w:hideMark/>
          </w:tcPr>
          <w:p w14:paraId="4B3FE513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10ABD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6D43EB62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  <w:hideMark/>
          </w:tcPr>
          <w:p w14:paraId="61A9FFF7" w14:textId="77777777" w:rsidR="005B5643" w:rsidRPr="00E10ABD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10ABD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5B5643" w:rsidRPr="00E10ABD" w14:paraId="614FD4EE" w14:textId="77777777">
        <w:trPr>
          <w:tblHeader/>
        </w:trPr>
        <w:tc>
          <w:tcPr>
            <w:tcW w:w="2970" w:type="dxa"/>
          </w:tcPr>
          <w:p w14:paraId="58873C22" w14:textId="49FC10DB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</w:t>
            </w:r>
            <w:r w:rsidR="00AB2E63" w:rsidRPr="00E10AB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8</w:t>
            </w:r>
          </w:p>
        </w:tc>
        <w:tc>
          <w:tcPr>
            <w:tcW w:w="1890" w:type="dxa"/>
          </w:tcPr>
          <w:p w14:paraId="571AD75E" w14:textId="77777777" w:rsidR="005B5643" w:rsidRPr="00E10ABD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3BC50405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</w:tcPr>
          <w:p w14:paraId="1038099D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1" w:type="dxa"/>
          </w:tcPr>
          <w:p w14:paraId="50D57EB0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</w:tcPr>
          <w:p w14:paraId="2969F7B0" w14:textId="77777777" w:rsidR="005B5643" w:rsidRPr="00E10ABD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5B5643" w:rsidRPr="00E10ABD" w14:paraId="2782966A" w14:textId="77777777">
        <w:tc>
          <w:tcPr>
            <w:tcW w:w="2970" w:type="dxa"/>
          </w:tcPr>
          <w:p w14:paraId="4EA89EED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</w:tcPr>
          <w:p w14:paraId="35E5DC97" w14:textId="742A0D13" w:rsidR="005B5643" w:rsidRPr="00E10ABD" w:rsidRDefault="00192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 w:rsidRPr="00E10ABD">
              <w:t>4</w:t>
            </w:r>
            <w:r w:rsidR="005B5643" w:rsidRPr="00E10ABD">
              <w:t xml:space="preserve"> </w:t>
            </w:r>
            <w:r w:rsidR="005B5643" w:rsidRPr="00E10ABD">
              <w:rPr>
                <w:cs/>
              </w:rPr>
              <w:t xml:space="preserve">เมษายน </w:t>
            </w:r>
            <w:r w:rsidR="005B5643" w:rsidRPr="00E10ABD">
              <w:t>256</w:t>
            </w:r>
            <w:r w:rsidRPr="00E10ABD">
              <w:t>8</w:t>
            </w:r>
          </w:p>
        </w:tc>
        <w:tc>
          <w:tcPr>
            <w:tcW w:w="1656" w:type="dxa"/>
          </w:tcPr>
          <w:p w14:paraId="4E4C5550" w14:textId="7D45A46E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E10ABD">
              <w:t>3</w:t>
            </w:r>
            <w:r w:rsidR="0019237E" w:rsidRPr="00E10ABD">
              <w:t>0</w:t>
            </w:r>
            <w:r w:rsidRPr="00E10ABD">
              <w:t xml:space="preserve"> </w:t>
            </w:r>
            <w:r w:rsidR="0019237E" w:rsidRPr="00E10ABD">
              <w:rPr>
                <w:rFonts w:hint="cs"/>
                <w:cs/>
              </w:rPr>
              <w:t>เมษายน</w:t>
            </w:r>
            <w:r w:rsidRPr="00E10ABD">
              <w:t xml:space="preserve"> </w:t>
            </w:r>
            <w:r w:rsidRPr="00E10ABD">
              <w:rPr>
                <w:cs/>
              </w:rPr>
              <w:t>256</w:t>
            </w:r>
            <w:r w:rsidR="0019237E" w:rsidRPr="00E10ABD">
              <w:rPr>
                <w:rFonts w:hint="cs"/>
                <w:cs/>
              </w:rPr>
              <w:t>8</w:t>
            </w:r>
          </w:p>
        </w:tc>
        <w:tc>
          <w:tcPr>
            <w:tcW w:w="1066" w:type="dxa"/>
          </w:tcPr>
          <w:p w14:paraId="6171AA56" w14:textId="0F78D446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0.</w:t>
            </w:r>
            <w:r w:rsidR="0019237E" w:rsidRPr="00E10ABD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1" w:type="dxa"/>
          </w:tcPr>
          <w:p w14:paraId="60A0A1FF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D739E0A" w14:textId="366CCF23" w:rsidR="005B5643" w:rsidRPr="00E10ABD" w:rsidRDefault="0019237E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144.</w:t>
            </w:r>
            <w:r w:rsidR="00AB06D4" w:rsidRPr="00E10ABD">
              <w:rPr>
                <w:rFonts w:asciiTheme="majorBidi" w:hAnsiTheme="majorBidi" w:cstheme="majorBidi"/>
              </w:rPr>
              <w:t>56</w:t>
            </w:r>
          </w:p>
        </w:tc>
      </w:tr>
      <w:tr w:rsidR="005B5643" w:rsidRPr="00E10ABD" w14:paraId="60B20F78" w14:textId="77777777">
        <w:tc>
          <w:tcPr>
            <w:tcW w:w="2970" w:type="dxa"/>
          </w:tcPr>
          <w:p w14:paraId="57D11D80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C658BCC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2EB0D1D9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506F4946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85ADB4B" w14:textId="77777777" w:rsidR="005B5643" w:rsidRPr="00E10ABD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09BB66C" w14:textId="77777777" w:rsidR="005B5643" w:rsidRPr="00E10ABD" w:rsidRDefault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AB2E63" w:rsidRPr="00E10ABD" w14:paraId="7AD27830" w14:textId="77777777">
        <w:tc>
          <w:tcPr>
            <w:tcW w:w="2970" w:type="dxa"/>
            <w:hideMark/>
          </w:tcPr>
          <w:p w14:paraId="2A085E50" w14:textId="6F9ABAEA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2567</w:t>
            </w:r>
          </w:p>
        </w:tc>
        <w:tc>
          <w:tcPr>
            <w:tcW w:w="1890" w:type="dxa"/>
          </w:tcPr>
          <w:p w14:paraId="1E16F63C" w14:textId="77777777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71F12719" w14:textId="77777777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4B75D8FA" w14:textId="77777777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311C212" w14:textId="77777777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B4ED872" w14:textId="77777777" w:rsidR="00AB2E63" w:rsidRPr="00E10ABD" w:rsidRDefault="00AB2E63" w:rsidP="00AB2E6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AB2E63" w:rsidRPr="00E10ABD" w14:paraId="6DDF9AB4" w14:textId="77777777">
        <w:tc>
          <w:tcPr>
            <w:tcW w:w="2970" w:type="dxa"/>
            <w:hideMark/>
          </w:tcPr>
          <w:p w14:paraId="7759B40F" w14:textId="3F2728A4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hideMark/>
          </w:tcPr>
          <w:p w14:paraId="475D8F92" w14:textId="5C6BF891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 w:rsidRPr="00E10ABD">
              <w:t xml:space="preserve">5 </w:t>
            </w:r>
            <w:r w:rsidRPr="00E10ABD">
              <w:rPr>
                <w:cs/>
              </w:rPr>
              <w:t xml:space="preserve">เมษายน </w:t>
            </w:r>
            <w:r w:rsidRPr="00E10ABD">
              <w:t>2567</w:t>
            </w:r>
          </w:p>
        </w:tc>
        <w:tc>
          <w:tcPr>
            <w:tcW w:w="1656" w:type="dxa"/>
            <w:hideMark/>
          </w:tcPr>
          <w:p w14:paraId="6B59B212" w14:textId="6A7FD35A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  <w:r w:rsidRPr="00E10ABD">
              <w:t xml:space="preserve">3 </w:t>
            </w:r>
            <w:r w:rsidRPr="00E10ABD">
              <w:rPr>
                <w:cs/>
              </w:rPr>
              <w:t>พฤษภาคม</w:t>
            </w:r>
            <w:r w:rsidRPr="00E10ABD">
              <w:t xml:space="preserve"> </w:t>
            </w:r>
            <w:r w:rsidRPr="00E10ABD">
              <w:rPr>
                <w:cs/>
              </w:rPr>
              <w:t>256</w:t>
            </w:r>
            <w:r w:rsidRPr="00E10ABD">
              <w:rPr>
                <w:rFonts w:hint="cs"/>
                <w:cs/>
              </w:rPr>
              <w:t>7</w:t>
            </w:r>
          </w:p>
        </w:tc>
        <w:tc>
          <w:tcPr>
            <w:tcW w:w="1066" w:type="dxa"/>
            <w:hideMark/>
          </w:tcPr>
          <w:p w14:paraId="6B115B2A" w14:textId="4999BFE9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</w:tcPr>
          <w:p w14:paraId="13E35990" w14:textId="77777777" w:rsidR="00AB2E63" w:rsidRPr="00E10ABD" w:rsidRDefault="00AB2E63" w:rsidP="00AB2E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13EFB42B" w14:textId="610EDD6A" w:rsidR="00AB2E63" w:rsidRPr="00E10ABD" w:rsidRDefault="00AB2E63" w:rsidP="00AB2E6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  <w:r w:rsidRPr="00E10ABD">
              <w:rPr>
                <w:rFonts w:asciiTheme="majorBidi" w:hAnsiTheme="majorBidi" w:cstheme="majorBidi" w:hint="cs"/>
                <w:cs/>
              </w:rPr>
              <w:t>72.30</w:t>
            </w:r>
          </w:p>
        </w:tc>
      </w:tr>
    </w:tbl>
    <w:p w14:paraId="73B512A4" w14:textId="77777777" w:rsidR="005B5643" w:rsidRPr="00E10ABD" w:rsidRDefault="005B5643" w:rsidP="005B564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0669243" w14:textId="610ABB01" w:rsidR="001E6920" w:rsidRPr="00E10ABD" w:rsidRDefault="001E6920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E10ABD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E10ABD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10AB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10ABD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E10ABD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Pr="00E10ABD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E10ABD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 w:rsidRPr="00E10ABD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B5FEF1" w14:textId="77777777" w:rsidR="007E392F" w:rsidRPr="00E10ABD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FEE7785" w14:textId="77777777" w:rsidR="007E392F" w:rsidRPr="00E10ABD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447B0A0" w14:textId="2B023D17" w:rsidR="007E392F" w:rsidRPr="00E10ABD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7E392F" w:rsidRPr="00E10ABD" w:rsidSect="003A4097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AB2E63" w:rsidRPr="00E10ABD" w14:paraId="793C8890" w14:textId="77777777">
        <w:tc>
          <w:tcPr>
            <w:tcW w:w="3960" w:type="dxa"/>
            <w:vAlign w:val="bottom"/>
          </w:tcPr>
          <w:p w14:paraId="61B1AFD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78B2AA4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B2E63" w:rsidRPr="00E10ABD" w14:paraId="119954D5" w14:textId="77777777">
        <w:tc>
          <w:tcPr>
            <w:tcW w:w="3960" w:type="dxa"/>
            <w:vAlign w:val="bottom"/>
          </w:tcPr>
          <w:p w14:paraId="225003DC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72B0D90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582ADAD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14D67F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AB2E63" w:rsidRPr="00E10ABD" w14:paraId="19BE3F5D" w14:textId="77777777">
        <w:tc>
          <w:tcPr>
            <w:tcW w:w="3960" w:type="dxa"/>
            <w:vAlign w:val="bottom"/>
          </w:tcPr>
          <w:p w14:paraId="42581F69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9B9CEA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83ACEF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0322A6D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63670FC5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D4E2F9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10AB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19140BE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1186AAA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10AB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10C0D0E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01A086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E10AB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11C127E5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A2432D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B2E63" w:rsidRPr="00E10ABD" w14:paraId="10505BCE" w14:textId="77777777">
        <w:tc>
          <w:tcPr>
            <w:tcW w:w="3960" w:type="dxa"/>
            <w:vAlign w:val="bottom"/>
          </w:tcPr>
          <w:p w14:paraId="3291988B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1695EA7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10AB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B2E63" w:rsidRPr="00E10ABD" w14:paraId="599DAB3C" w14:textId="77777777">
        <w:tc>
          <w:tcPr>
            <w:tcW w:w="3960" w:type="dxa"/>
            <w:vAlign w:val="bottom"/>
          </w:tcPr>
          <w:p w14:paraId="75DEA461" w14:textId="523867DE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E10AB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E10ABD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มิถุนายน </w:t>
            </w:r>
            <w:r w:rsidRPr="00E10ABD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890" w:type="dxa"/>
          </w:tcPr>
          <w:p w14:paraId="7955266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2B03A4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B89A6C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E08F8E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9417D5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071B6F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584E518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655888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A62C54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A3838A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9E10C3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B2E63" w:rsidRPr="00E10ABD" w14:paraId="09516D98" w14:textId="77777777">
        <w:tc>
          <w:tcPr>
            <w:tcW w:w="3960" w:type="dxa"/>
            <w:vAlign w:val="bottom"/>
          </w:tcPr>
          <w:p w14:paraId="10BF0B2B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C1C3974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1D4DFE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E9E3C5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77DC1E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E839A4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9C2387C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AFDCAB4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5565D8B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D4F649A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9D3503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ABA54BB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B2E63" w:rsidRPr="00E10ABD" w14:paraId="0150C7DC" w14:textId="77777777">
        <w:tc>
          <w:tcPr>
            <w:tcW w:w="3960" w:type="dxa"/>
            <w:vAlign w:val="bottom"/>
          </w:tcPr>
          <w:p w14:paraId="13E603AA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Pr="00E10ABD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7A274102" w14:textId="21135D6F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BE15D4">
              <w:rPr>
                <w:rFonts w:asciiTheme="majorBidi" w:hAnsiTheme="majorBidi" w:cstheme="majorBidi"/>
                <w:cs/>
              </w:rPr>
              <w:t>3</w:t>
            </w:r>
            <w:r w:rsidR="00405686" w:rsidRPr="00BE15D4">
              <w:rPr>
                <w:rFonts w:asciiTheme="majorBidi" w:hAnsiTheme="majorBidi" w:cstheme="majorBidi"/>
              </w:rPr>
              <w:t>85</w:t>
            </w:r>
            <w:r w:rsidRPr="00BE15D4">
              <w:rPr>
                <w:rFonts w:asciiTheme="majorBidi" w:hAnsiTheme="majorBidi" w:cstheme="majorBidi"/>
                <w:cs/>
              </w:rPr>
              <w:t>.</w:t>
            </w:r>
            <w:r w:rsidR="00405686" w:rsidRPr="00BE15D4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270" w:type="dxa"/>
          </w:tcPr>
          <w:p w14:paraId="4EF5E907" w14:textId="77777777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AF9A2C2" w14:textId="77777777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BE15D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5E5D7EC" w14:textId="77777777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D9964B5" w14:textId="77F21D43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BE15D4">
              <w:rPr>
                <w:rFonts w:asciiTheme="majorBidi" w:hAnsiTheme="majorBidi" w:cstheme="majorBidi"/>
                <w:cs/>
              </w:rPr>
              <w:t>24</w:t>
            </w:r>
            <w:r w:rsidR="00681B43" w:rsidRPr="00BE15D4">
              <w:rPr>
                <w:rFonts w:asciiTheme="majorBidi" w:hAnsiTheme="majorBidi" w:cstheme="majorBidi"/>
              </w:rPr>
              <w:t>2</w:t>
            </w:r>
            <w:r w:rsidRPr="00BE15D4">
              <w:rPr>
                <w:rFonts w:asciiTheme="majorBidi" w:hAnsiTheme="majorBidi" w:cstheme="majorBidi"/>
                <w:cs/>
              </w:rPr>
              <w:t>.</w:t>
            </w:r>
            <w:r w:rsidR="00681B43" w:rsidRPr="00BE15D4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270" w:type="dxa"/>
            <w:vAlign w:val="bottom"/>
          </w:tcPr>
          <w:p w14:paraId="40B943C7" w14:textId="77777777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E6A02D6" w14:textId="77777777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BE15D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3FB818A" w14:textId="77777777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2A57502" w14:textId="77777777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BE15D4">
              <w:rPr>
                <w:rFonts w:asciiTheme="majorBidi" w:hAnsiTheme="majorBidi" w:cstheme="majorBidi"/>
                <w:cs/>
              </w:rPr>
              <w:t>143.28</w:t>
            </w:r>
          </w:p>
        </w:tc>
        <w:tc>
          <w:tcPr>
            <w:tcW w:w="236" w:type="dxa"/>
            <w:vAlign w:val="bottom"/>
          </w:tcPr>
          <w:p w14:paraId="60869A74" w14:textId="77777777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6E02DFB" w14:textId="697EBB48" w:rsidR="00AB2E63" w:rsidRPr="00BE15D4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BE15D4">
              <w:rPr>
                <w:rFonts w:asciiTheme="majorBidi" w:hAnsiTheme="majorBidi" w:cstheme="majorBidi"/>
                <w:cs/>
              </w:rPr>
              <w:t>3</w:t>
            </w:r>
            <w:r w:rsidR="00681B43" w:rsidRPr="00BE15D4">
              <w:rPr>
                <w:rFonts w:asciiTheme="majorBidi" w:hAnsiTheme="majorBidi" w:cstheme="majorBidi"/>
              </w:rPr>
              <w:t>85</w:t>
            </w:r>
            <w:r w:rsidRPr="00BE15D4">
              <w:rPr>
                <w:rFonts w:asciiTheme="majorBidi" w:hAnsiTheme="majorBidi" w:cstheme="majorBidi"/>
                <w:cs/>
              </w:rPr>
              <w:t>.</w:t>
            </w:r>
            <w:r w:rsidR="00681B43" w:rsidRPr="00BE15D4">
              <w:rPr>
                <w:rFonts w:asciiTheme="majorBidi" w:hAnsiTheme="majorBidi" w:cstheme="majorBidi"/>
              </w:rPr>
              <w:t>85</w:t>
            </w:r>
          </w:p>
        </w:tc>
      </w:tr>
      <w:tr w:rsidR="00AB2E63" w:rsidRPr="00E10ABD" w14:paraId="4A104085" w14:textId="77777777">
        <w:tc>
          <w:tcPr>
            <w:tcW w:w="3960" w:type="dxa"/>
            <w:vAlign w:val="bottom"/>
          </w:tcPr>
          <w:p w14:paraId="130FF5F3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665B398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4B9E11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79FE168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3B463E9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A69B424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430A265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8D2C3F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8B4112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F02D0EC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A15B9B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5E825BF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B2E63" w:rsidRPr="00E10ABD" w14:paraId="3B7F1E86" w14:textId="77777777">
        <w:tc>
          <w:tcPr>
            <w:tcW w:w="3960" w:type="dxa"/>
            <w:vAlign w:val="bottom"/>
          </w:tcPr>
          <w:p w14:paraId="6C8803F5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390CBF7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919528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B80D8C5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908C679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0B2DFA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093BFA3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CFBE2C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638E13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0F24AF6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D6AEE7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5A4C485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B2E63" w:rsidRPr="00E10ABD" w14:paraId="66846573" w14:textId="77777777">
        <w:tc>
          <w:tcPr>
            <w:tcW w:w="3960" w:type="dxa"/>
            <w:vAlign w:val="bottom"/>
          </w:tcPr>
          <w:p w14:paraId="16C2BF04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E10AB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E10AB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ธันวาคม </w:t>
            </w:r>
            <w:r w:rsidRPr="00E10ABD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890" w:type="dxa"/>
          </w:tcPr>
          <w:p w14:paraId="4826C91B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2FDE3A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114600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5B3DF6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8D5DFD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A5B6CFB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070AA4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D406DFC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BC8256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84EC2F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9B728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B2E63" w:rsidRPr="00E10ABD" w14:paraId="66B2A878" w14:textId="77777777">
        <w:tc>
          <w:tcPr>
            <w:tcW w:w="3960" w:type="dxa"/>
            <w:vAlign w:val="bottom"/>
          </w:tcPr>
          <w:p w14:paraId="0034DB8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6D67475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C3E58A3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EDB4CE8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E2239F9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216C93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F313E6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F34F5E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DC96C3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3494BA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DE81F0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CFC50C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B2E63" w:rsidRPr="00E10ABD" w14:paraId="3788E223" w14:textId="77777777">
        <w:tc>
          <w:tcPr>
            <w:tcW w:w="3960" w:type="dxa"/>
            <w:vAlign w:val="bottom"/>
          </w:tcPr>
          <w:p w14:paraId="6EF5F1D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10ABD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Pr="00E10ABD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6C4A99D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533.37</w:t>
            </w:r>
          </w:p>
        </w:tc>
        <w:tc>
          <w:tcPr>
            <w:tcW w:w="270" w:type="dxa"/>
          </w:tcPr>
          <w:p w14:paraId="04FBDE7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913DBD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7FA475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78F999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320.19</w:t>
            </w:r>
          </w:p>
        </w:tc>
        <w:tc>
          <w:tcPr>
            <w:tcW w:w="270" w:type="dxa"/>
            <w:vAlign w:val="bottom"/>
          </w:tcPr>
          <w:p w14:paraId="1B05010B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05B0C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75B9B75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067B73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213.18</w:t>
            </w:r>
          </w:p>
        </w:tc>
        <w:tc>
          <w:tcPr>
            <w:tcW w:w="236" w:type="dxa"/>
            <w:vAlign w:val="bottom"/>
          </w:tcPr>
          <w:p w14:paraId="35EB848E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749067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E10ABD">
              <w:rPr>
                <w:rFonts w:asciiTheme="majorBidi" w:hAnsiTheme="majorBidi" w:cstheme="majorBidi" w:hint="cs"/>
                <w:cs/>
              </w:rPr>
              <w:t>533.37</w:t>
            </w:r>
          </w:p>
        </w:tc>
      </w:tr>
      <w:tr w:rsidR="00AB2E63" w:rsidRPr="00E10ABD" w14:paraId="7AEBCB81" w14:textId="77777777">
        <w:tc>
          <w:tcPr>
            <w:tcW w:w="3960" w:type="dxa"/>
            <w:vAlign w:val="bottom"/>
          </w:tcPr>
          <w:p w14:paraId="19581E53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6490262D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91565E4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4F291A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38C9910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7CC79BA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A66AE68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03DC3D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5C8E025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EFBABA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7F4FFC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D066F6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B2E63" w:rsidRPr="00E10ABD" w14:paraId="2021FB97" w14:textId="77777777">
        <w:tc>
          <w:tcPr>
            <w:tcW w:w="3960" w:type="dxa"/>
            <w:vAlign w:val="bottom"/>
          </w:tcPr>
          <w:p w14:paraId="42EB0A06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90" w:type="dxa"/>
          </w:tcPr>
          <w:p w14:paraId="4DEC7340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0E4DBF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56C956A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50E1C57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961EDA8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CE6F46A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33B4AB2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4AD4D61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77E5D59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5D01ABC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B9EA4B8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F2E93" w:rsidRPr="00E10ABD" w14:paraId="27428C3B" w14:textId="77777777">
        <w:tc>
          <w:tcPr>
            <w:tcW w:w="3960" w:type="dxa"/>
            <w:vAlign w:val="bottom"/>
          </w:tcPr>
          <w:p w14:paraId="52BD940A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E528B6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B57A93A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D04117B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01F5574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D1E1EB5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78CB7E1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C77206F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1124192B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0E64E1B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E4F203A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C941050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F2E93" w:rsidRPr="00E10ABD" w14:paraId="6C4369ED" w14:textId="77777777">
        <w:tc>
          <w:tcPr>
            <w:tcW w:w="3960" w:type="dxa"/>
            <w:vAlign w:val="bottom"/>
          </w:tcPr>
          <w:p w14:paraId="3F0A6BA1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0DCFE22C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246DEC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F9A02ED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26F123F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A1BADB0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E3189F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D3463E0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DE87997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A8D8161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1A932D0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0F47D4" w14:textId="77777777" w:rsidR="002F2E93" w:rsidRPr="00E10ABD" w:rsidRDefault="002F2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3A66E3D" w14:textId="77777777" w:rsidR="00AB2E63" w:rsidRPr="00E10ABD" w:rsidRDefault="00AB2E63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AB2E63" w:rsidRPr="00E10ABD" w:rsidSect="003A409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541E0FF" w14:textId="6EBE3D7F" w:rsidR="00AE20A0" w:rsidRPr="00E10ABD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E10ABD">
        <w:rPr>
          <w:rFonts w:hint="cs"/>
          <w:cs/>
        </w:rPr>
        <w:lastRenderedPageBreak/>
        <w:t xml:space="preserve">มูลค่ายุติธรรมระดับ </w:t>
      </w:r>
      <w:r w:rsidRPr="00E10ABD">
        <w:t xml:space="preserve">3 </w:t>
      </w:r>
      <w:r w:rsidRPr="00E10ABD"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Pr="00E10ABD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1A2AFB78" w:rsidR="001167A1" w:rsidRPr="00E10ABD" w:rsidRDefault="001167A1" w:rsidP="00AB2E6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</w:t>
      </w:r>
      <w:r w:rsidR="006521D7" w:rsidRPr="00E10AB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บุคคล</w:t>
      </w:r>
      <w:r w:rsidR="00F73555" w:rsidRPr="00E10AB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หรือ</w:t>
      </w:r>
      <w:r w:rsidRPr="00E10A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กิจการที่ไม่เกี่ยวข้องกัน</w:t>
      </w:r>
    </w:p>
    <w:p w14:paraId="7B1717AB" w14:textId="77777777" w:rsidR="004613E5" w:rsidRPr="00BE15D4" w:rsidRDefault="004613E5" w:rsidP="00BE15D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872"/>
        <w:gridCol w:w="270"/>
        <w:gridCol w:w="1980"/>
      </w:tblGrid>
      <w:tr w:rsidR="00AB2E63" w:rsidRPr="00E10ABD" w14:paraId="3C67B6B1" w14:textId="77777777" w:rsidTr="00BE15D4">
        <w:trPr>
          <w:tblHeader/>
        </w:trPr>
        <w:tc>
          <w:tcPr>
            <w:tcW w:w="5040" w:type="dxa"/>
          </w:tcPr>
          <w:p w14:paraId="78D33777" w14:textId="66628A1E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Pr="00E10ABD">
              <w:rPr>
                <w:b/>
                <w:bCs/>
                <w:i/>
                <w:iCs/>
              </w:rPr>
              <w:t xml:space="preserve">30 </w:t>
            </w:r>
            <w:r w:rsidRPr="00E10ABD">
              <w:rPr>
                <w:b/>
                <w:bCs/>
                <w:i/>
                <w:iCs/>
                <w:cs/>
              </w:rPr>
              <w:t xml:space="preserve">มิถุนายน </w:t>
            </w:r>
            <w:r w:rsidRPr="00E10ABD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872" w:type="dxa"/>
          </w:tcPr>
          <w:p w14:paraId="5A03C977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54B02C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1F76EEF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E63" w:rsidRPr="00E10ABD" w14:paraId="15C0B46D" w14:textId="77777777" w:rsidTr="00BE15D4">
        <w:trPr>
          <w:tblHeader/>
        </w:trPr>
        <w:tc>
          <w:tcPr>
            <w:tcW w:w="5040" w:type="dxa"/>
          </w:tcPr>
          <w:p w14:paraId="71D8857B" w14:textId="77777777" w:rsidR="00AB2E63" w:rsidRPr="00E10ABD" w:rsidRDefault="00AB2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22" w:type="dxa"/>
            <w:gridSpan w:val="3"/>
          </w:tcPr>
          <w:p w14:paraId="1A85B014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2E63" w:rsidRPr="00E10ABD" w14:paraId="119FD4D4" w14:textId="77777777" w:rsidTr="00BE15D4">
        <w:tc>
          <w:tcPr>
            <w:tcW w:w="5040" w:type="dxa"/>
          </w:tcPr>
          <w:p w14:paraId="1CD6862D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72" w:type="dxa"/>
          </w:tcPr>
          <w:p w14:paraId="6CE6383F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8C92A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71A28E7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10ABD" w14:paraId="39467237" w14:textId="77777777" w:rsidTr="00BE15D4">
        <w:tc>
          <w:tcPr>
            <w:tcW w:w="5040" w:type="dxa"/>
          </w:tcPr>
          <w:p w14:paraId="3BB47141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72" w:type="dxa"/>
          </w:tcPr>
          <w:p w14:paraId="146992D9" w14:textId="5FB5840B" w:rsidR="00AB2E63" w:rsidRPr="00E10ABD" w:rsidRDefault="008C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55.39</w:t>
            </w:r>
          </w:p>
        </w:tc>
        <w:tc>
          <w:tcPr>
            <w:tcW w:w="270" w:type="dxa"/>
          </w:tcPr>
          <w:p w14:paraId="31334635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191BA6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2E63" w:rsidRPr="00E10ABD" w14:paraId="424A1EE3" w14:textId="77777777" w:rsidTr="00BE15D4">
        <w:tc>
          <w:tcPr>
            <w:tcW w:w="5040" w:type="dxa"/>
          </w:tcPr>
          <w:p w14:paraId="5E9889AF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CE6F962" w14:textId="40F85FDD" w:rsidR="00AB2E63" w:rsidRPr="00E10ABD" w:rsidRDefault="00487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23.57</w:t>
            </w:r>
          </w:p>
        </w:tc>
        <w:tc>
          <w:tcPr>
            <w:tcW w:w="270" w:type="dxa"/>
          </w:tcPr>
          <w:p w14:paraId="63F9F346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6F6B9FF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2E63" w:rsidRPr="00E10ABD" w14:paraId="54574622" w14:textId="77777777" w:rsidTr="00BE15D4">
        <w:tc>
          <w:tcPr>
            <w:tcW w:w="5040" w:type="dxa"/>
          </w:tcPr>
          <w:p w14:paraId="308FCD99" w14:textId="29CDAA33" w:rsidR="00AB2E63" w:rsidRPr="00BE15D4" w:rsidRDefault="00A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5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7CF25F9" w14:textId="2F59CC02" w:rsidR="00AB2E63" w:rsidRPr="00E10ABD" w:rsidRDefault="0042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78.96</w:t>
            </w:r>
          </w:p>
        </w:tc>
        <w:tc>
          <w:tcPr>
            <w:tcW w:w="270" w:type="dxa"/>
          </w:tcPr>
          <w:p w14:paraId="00F08E90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799DA45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B2E63" w:rsidRPr="00E10ABD" w14:paraId="5EFE649F" w14:textId="77777777" w:rsidTr="00BE15D4">
        <w:tc>
          <w:tcPr>
            <w:tcW w:w="5040" w:type="dxa"/>
          </w:tcPr>
          <w:p w14:paraId="332A6D1E" w14:textId="77777777" w:rsidR="00AB2E63" w:rsidRPr="00BE15D4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</w:tcPr>
          <w:p w14:paraId="7DA8E31F" w14:textId="77777777" w:rsidR="00AB2E63" w:rsidRPr="00BE15D4" w:rsidRDefault="00AB2E63" w:rsidP="00BE1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1E2A8D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7533AAA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10ABD" w14:paraId="5B4BD9BC" w14:textId="77777777" w:rsidTr="00BE15D4">
        <w:tc>
          <w:tcPr>
            <w:tcW w:w="5040" w:type="dxa"/>
          </w:tcPr>
          <w:p w14:paraId="606711EF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72" w:type="dxa"/>
          </w:tcPr>
          <w:p w14:paraId="6D27E66C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FACF4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5ADFE4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10ABD" w14:paraId="7CBC6CD0" w14:textId="77777777" w:rsidTr="00BE15D4">
        <w:tc>
          <w:tcPr>
            <w:tcW w:w="5040" w:type="dxa"/>
          </w:tcPr>
          <w:p w14:paraId="07ECEC13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72" w:type="dxa"/>
          </w:tcPr>
          <w:p w14:paraId="27294229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BEDA4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438A91C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10ABD" w14:paraId="7E12C66C" w14:textId="77777777" w:rsidTr="00BE15D4">
        <w:tc>
          <w:tcPr>
            <w:tcW w:w="5040" w:type="dxa"/>
          </w:tcPr>
          <w:p w14:paraId="63A75901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72" w:type="dxa"/>
          </w:tcPr>
          <w:p w14:paraId="260E5581" w14:textId="0BD37295" w:rsidR="00AB2E63" w:rsidRPr="00E10ABD" w:rsidRDefault="00CE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B2E63" w:rsidRPr="00E10ABD">
              <w:rPr>
                <w:rFonts w:asciiTheme="majorBidi" w:hAnsiTheme="majorBidi" w:cstheme="majorBidi"/>
                <w:sz w:val="30"/>
                <w:szCs w:val="30"/>
              </w:rPr>
              <w:t>.1</w:t>
            </w:r>
            <w:r w:rsidRPr="00E10AB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EF2FD0C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E27E44" w14:textId="1A83AB17" w:rsidR="00AB2E63" w:rsidRPr="00E10ABD" w:rsidRDefault="001D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B2E63" w:rsidRPr="00E10AB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0AB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AB2E63" w:rsidRPr="00E10ABD" w14:paraId="44C62186" w14:textId="77777777" w:rsidTr="00BE15D4">
        <w:tc>
          <w:tcPr>
            <w:tcW w:w="5040" w:type="dxa"/>
          </w:tcPr>
          <w:p w14:paraId="315327A1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872" w:type="dxa"/>
          </w:tcPr>
          <w:p w14:paraId="5E2411D8" w14:textId="7150AF3D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65A0" w:rsidRPr="00E10A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10AB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E65A0" w:rsidRPr="00E10ABD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28CD7AD0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ED5441" w14:textId="53135EAC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D74C5" w:rsidRPr="00E10AB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10AB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D74C5" w:rsidRPr="00E10ABD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AB2E63" w:rsidRPr="00E10ABD" w14:paraId="0C30A306" w14:textId="77777777" w:rsidTr="00BE15D4">
        <w:tc>
          <w:tcPr>
            <w:tcW w:w="5040" w:type="dxa"/>
          </w:tcPr>
          <w:p w14:paraId="0000D857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3B784019" w14:textId="5F872CC6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E65A0"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CE65A0"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0F3FC54B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C809714" w14:textId="5B789A75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D74C5"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1D74C5" w:rsidRPr="00E1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  <w:tr w:rsidR="00AB2E63" w:rsidRPr="00E10ABD" w14:paraId="34FCEF55" w14:textId="77777777" w:rsidTr="00BE15D4">
        <w:tc>
          <w:tcPr>
            <w:tcW w:w="5040" w:type="dxa"/>
          </w:tcPr>
          <w:p w14:paraId="40EADEF8" w14:textId="77777777" w:rsidR="00AB2E63" w:rsidRPr="00BE15D4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D789601" w14:textId="77777777" w:rsidR="00AB2E63" w:rsidRPr="00BE15D4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61F69E5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2E659C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2E63" w:rsidRPr="00E10ABD" w14:paraId="6ADF8582" w14:textId="77777777" w:rsidTr="00BE15D4">
        <w:tc>
          <w:tcPr>
            <w:tcW w:w="5040" w:type="dxa"/>
          </w:tcPr>
          <w:p w14:paraId="66766BAA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72" w:type="dxa"/>
          </w:tcPr>
          <w:p w14:paraId="680D4627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92780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17D3177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E63" w:rsidRPr="00E10ABD" w14:paraId="7FDD1F73" w14:textId="77777777" w:rsidTr="00BE15D4">
        <w:tc>
          <w:tcPr>
            <w:tcW w:w="5040" w:type="dxa"/>
          </w:tcPr>
          <w:p w14:paraId="1C11BFFE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72" w:type="dxa"/>
          </w:tcPr>
          <w:p w14:paraId="6FFF3F2C" w14:textId="3990FFF3" w:rsidR="00AB2E63" w:rsidRPr="00E10ABD" w:rsidRDefault="002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AB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AB2E63" w:rsidRPr="00E10AB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10ABD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2E277B43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B091FB" w14:textId="77777777" w:rsidR="00AB2E63" w:rsidRPr="00E10ABD" w:rsidRDefault="00AB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A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E287B9F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577E48D2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4E74F01F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6A5F97AD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3025DF4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56F8CBE4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52ED0B4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01A94F8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5614485C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B0286C9" w14:textId="77777777" w:rsidR="006E6182" w:rsidRPr="00E10ABD" w:rsidRDefault="006E6182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7AECAA44" w14:textId="77777777" w:rsidR="008520BF" w:rsidRPr="00E10ABD" w:rsidRDefault="008520BF" w:rsidP="00BE15D4">
      <w:pPr>
        <w:pStyle w:val="index"/>
        <w:tabs>
          <w:tab w:val="clear" w:pos="1134"/>
          <w:tab w:val="left" w:pos="540"/>
        </w:tabs>
        <w:spacing w:line="240" w:lineRule="auto"/>
        <w:ind w:left="0" w:right="-43" w:firstLine="0"/>
        <w:jc w:val="both"/>
        <w:outlineLvl w:val="0"/>
        <w:rPr>
          <w:rFonts w:asciiTheme="majorBidi" w:hAnsiTheme="majorBidi" w:cstheme="majorBidi"/>
          <w:lang w:val="en-US"/>
        </w:rPr>
      </w:pPr>
    </w:p>
    <w:p w14:paraId="43E34D26" w14:textId="6955F4DA" w:rsidR="00E20FA5" w:rsidRPr="00E10ABD" w:rsidRDefault="00E20FA5" w:rsidP="00E20FA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คดีความ</w:t>
      </w:r>
    </w:p>
    <w:p w14:paraId="73D318ED" w14:textId="77777777" w:rsidR="00744E99" w:rsidRPr="00E10ABD" w:rsidRDefault="00744E99" w:rsidP="00BE15D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35FC379" w14:textId="0798165D" w:rsidR="00647A94" w:rsidRPr="00E10ABD" w:rsidRDefault="00380965">
      <w:pPr>
        <w:pStyle w:val="index"/>
        <w:tabs>
          <w:tab w:val="clear" w:pos="1134"/>
          <w:tab w:val="left" w:pos="540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E10ABD">
        <w:rPr>
          <w:rFonts w:asciiTheme="majorBidi" w:hAnsiTheme="majorBidi" w:cstheme="majorBidi"/>
          <w:sz w:val="30"/>
          <w:szCs w:val="30"/>
        </w:rPr>
        <w:tab/>
      </w:r>
      <w:r w:rsidR="009850B7" w:rsidRPr="00E10ABD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="002225E0" w:rsidRPr="00E10ABD">
        <w:rPr>
          <w:rFonts w:asciiTheme="majorBidi" w:hAnsiTheme="majorBidi"/>
          <w:sz w:val="30"/>
          <w:szCs w:val="30"/>
          <w:lang w:val="en-US" w:bidi="th-TH"/>
        </w:rPr>
        <w:t>16</w:t>
      </w:r>
      <w:r w:rsidR="009850B7" w:rsidRPr="00E10ABD">
        <w:rPr>
          <w:rFonts w:asciiTheme="majorBidi" w:hAnsiTheme="majorBidi"/>
          <w:sz w:val="30"/>
          <w:szCs w:val="30"/>
          <w:cs/>
          <w:lang w:bidi="th-TH"/>
        </w:rPr>
        <w:t xml:space="preserve"> มิถุนายน </w:t>
      </w:r>
      <w:r w:rsidR="002225E0" w:rsidRPr="00E10ABD">
        <w:rPr>
          <w:rFonts w:asciiTheme="majorBidi" w:hAnsiTheme="majorBidi"/>
          <w:sz w:val="30"/>
          <w:szCs w:val="30"/>
          <w:lang w:bidi="th-TH"/>
        </w:rPr>
        <w:t>2568</w:t>
      </w:r>
      <w:r w:rsidR="009850B7" w:rsidRPr="00E10ABD">
        <w:rPr>
          <w:rFonts w:asciiTheme="majorBidi" w:hAnsiTheme="majorBidi"/>
          <w:sz w:val="30"/>
          <w:szCs w:val="30"/>
          <w:cs/>
          <w:lang w:bidi="th-TH"/>
        </w:rPr>
        <w:t xml:space="preserve"> บริษัทคู่สัญญาซึ่งเป็นผู้รับจ้างเหมาก่อสร้างโรงกลั่นชีวภาพในโครงการพัฒนาเชื้อเพลิงยั่งยืน ได้ยื่นฟ้องบริษัทร่วมของบริษัท</w:t>
      </w:r>
      <w:r w:rsidR="0006751A" w:rsidRPr="00E10ABD">
        <w:rPr>
          <w:rFonts w:asciiTheme="majorBidi" w:hAnsiTheme="majorBidi" w:hint="cs"/>
          <w:sz w:val="30"/>
          <w:szCs w:val="30"/>
          <w:cs/>
          <w:lang w:bidi="th-TH"/>
        </w:rPr>
        <w:t xml:space="preserve"> (</w:t>
      </w:r>
      <w:r w:rsidR="009C2ACB" w:rsidRPr="00E10ABD">
        <w:rPr>
          <w:rFonts w:asciiTheme="majorBidi" w:hAnsiTheme="majorBidi" w:hint="cs"/>
          <w:sz w:val="30"/>
          <w:szCs w:val="30"/>
          <w:cs/>
          <w:lang w:bidi="th-TH"/>
        </w:rPr>
        <w:t>ซึ่งปัจจุบัน</w:t>
      </w:r>
      <w:r w:rsidR="00ED28F0" w:rsidRPr="00E10ABD">
        <w:rPr>
          <w:rFonts w:asciiTheme="majorBidi" w:hAnsiTheme="majorBidi" w:hint="cs"/>
          <w:sz w:val="30"/>
          <w:szCs w:val="30"/>
          <w:cs/>
          <w:lang w:bidi="th-TH"/>
        </w:rPr>
        <w:t>บริษัท</w:t>
      </w:r>
      <w:r w:rsidR="00991017" w:rsidRPr="00E10ABD">
        <w:rPr>
          <w:rFonts w:asciiTheme="majorBidi" w:hAnsiTheme="majorBidi" w:hint="cs"/>
          <w:sz w:val="30"/>
          <w:szCs w:val="30"/>
          <w:cs/>
          <w:lang w:bidi="th-TH"/>
        </w:rPr>
        <w:t>ถือหุ้น</w:t>
      </w:r>
      <w:r w:rsidR="007C0E86" w:rsidRPr="00E10ABD">
        <w:rPr>
          <w:rFonts w:asciiTheme="majorBidi" w:hAnsiTheme="majorBidi" w:hint="cs"/>
          <w:sz w:val="30"/>
          <w:szCs w:val="30"/>
          <w:cs/>
          <w:lang w:bidi="th-TH"/>
        </w:rPr>
        <w:t>ใน</w:t>
      </w:r>
      <w:r w:rsidR="0006751A" w:rsidRPr="00E10ABD">
        <w:rPr>
          <w:rFonts w:asciiTheme="majorBidi" w:hAnsiTheme="majorBidi" w:hint="cs"/>
          <w:sz w:val="30"/>
          <w:szCs w:val="30"/>
          <w:cs/>
          <w:lang w:bidi="th-TH"/>
        </w:rPr>
        <w:t>สัดส่วน</w:t>
      </w:r>
      <w:r w:rsidR="00DE6359" w:rsidRPr="00E10ABD">
        <w:rPr>
          <w:rFonts w:asciiTheme="majorBidi" w:hAnsiTheme="majorBidi" w:hint="cs"/>
          <w:sz w:val="30"/>
          <w:szCs w:val="30"/>
          <w:cs/>
          <w:lang w:bidi="th-TH"/>
        </w:rPr>
        <w:t>ร้อยละ</w:t>
      </w:r>
      <w:r w:rsidR="0006751A" w:rsidRPr="00E10ABD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06751A" w:rsidRPr="00E10ABD">
        <w:rPr>
          <w:rFonts w:asciiTheme="majorBidi" w:hAnsiTheme="majorBidi"/>
          <w:sz w:val="30"/>
          <w:szCs w:val="30"/>
          <w:lang w:val="en-US" w:bidi="th-TH"/>
        </w:rPr>
        <w:t>20</w:t>
      </w:r>
      <w:r w:rsidR="0006751A" w:rsidRPr="00E10ABD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) </w:t>
      </w:r>
      <w:r w:rsidR="009850B7" w:rsidRPr="00E10ABD">
        <w:rPr>
          <w:rFonts w:asciiTheme="majorBidi" w:hAnsiTheme="majorBidi"/>
          <w:sz w:val="30"/>
          <w:szCs w:val="30"/>
          <w:cs/>
          <w:lang w:bidi="th-TH"/>
        </w:rPr>
        <w:t xml:space="preserve">ต่อศาลแพ่งพระโขนง เป็นคดีแพ่งเรื่องผิดสัญญา เรียกค่าเสียหายภายใต้สัญญาจ้างเหมาก่อสร้างของโครงการดังกล่าว จำนวน </w:t>
      </w:r>
      <w:r w:rsidR="002225E0" w:rsidRPr="00E10ABD">
        <w:rPr>
          <w:rFonts w:asciiTheme="majorBidi" w:hAnsiTheme="majorBidi"/>
          <w:sz w:val="30"/>
          <w:szCs w:val="30"/>
          <w:lang w:bidi="th-TH"/>
        </w:rPr>
        <w:t>3</w:t>
      </w:r>
      <w:r w:rsidR="009850B7" w:rsidRPr="00E10ABD">
        <w:rPr>
          <w:rFonts w:asciiTheme="majorBidi" w:hAnsiTheme="majorBidi"/>
          <w:sz w:val="30"/>
          <w:szCs w:val="30"/>
          <w:cs/>
          <w:lang w:bidi="th-TH"/>
        </w:rPr>
        <w:t xml:space="preserve"> สัญญา (รวมเรียกว่า "สัญญาจ้างเหมาก่อสร้าง") โดยได้ฟ้องเรียกให้บริษัทร่วมชำระค่าจ้าง ค่าจ้างเพิ่มเติม คืนเงินประกันผลงาน และเรียกให้ส่งมอบคืนหนังสือค้ำประกัน รวมเป็นทุนทรัพย์ประมาณ </w:t>
      </w:r>
      <w:r w:rsidR="002225E0" w:rsidRPr="00E10ABD">
        <w:rPr>
          <w:rFonts w:asciiTheme="majorBidi" w:hAnsiTheme="majorBidi"/>
          <w:sz w:val="30"/>
          <w:szCs w:val="30"/>
          <w:lang w:bidi="th-TH"/>
        </w:rPr>
        <w:t>3,300</w:t>
      </w:r>
      <w:r w:rsidR="009850B7" w:rsidRPr="00E10ABD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พร้อมดอกเบี้ยจนกว่าบริษัทร่วมจะชำระเงินแก่บริษัทคู่สัญญาเสร็จสิ้นครบถ้วน </w:t>
      </w:r>
    </w:p>
    <w:p w14:paraId="16B32EDB" w14:textId="77777777" w:rsidR="00744E99" w:rsidRPr="00E10ABD" w:rsidRDefault="00744E99">
      <w:pPr>
        <w:pStyle w:val="index"/>
        <w:tabs>
          <w:tab w:val="clear" w:pos="1134"/>
          <w:tab w:val="left" w:pos="540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E10ABD">
        <w:rPr>
          <w:rFonts w:asciiTheme="majorBidi" w:hAnsiTheme="majorBidi"/>
          <w:sz w:val="30"/>
          <w:szCs w:val="30"/>
          <w:lang w:bidi="th-TH"/>
        </w:rPr>
        <w:tab/>
      </w:r>
    </w:p>
    <w:p w14:paraId="7FD70565" w14:textId="6A666435" w:rsidR="00455542" w:rsidRPr="00E10ABD" w:rsidRDefault="00744E99">
      <w:pPr>
        <w:pStyle w:val="index"/>
        <w:tabs>
          <w:tab w:val="clear" w:pos="1134"/>
          <w:tab w:val="left" w:pos="540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E10ABD">
        <w:rPr>
          <w:rFonts w:asciiTheme="majorBidi" w:hAnsiTheme="majorBidi"/>
          <w:sz w:val="30"/>
          <w:szCs w:val="30"/>
          <w:lang w:bidi="th-TH"/>
        </w:rPr>
        <w:tab/>
      </w:r>
      <w:r w:rsidR="005B17C7" w:rsidRPr="00BE15D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ต่อมาในวันที่ </w:t>
      </w:r>
      <w:r w:rsidR="005B17C7" w:rsidRPr="00E10ABD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5B17C7" w:rsidRPr="00BE15D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="005B17C7" w:rsidRPr="00E10ABD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="005B17C7" w:rsidRPr="00BE15D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บริษัทร่วมได้ยื่นคำให้การและฟ้องแย้งไปในคดีเดียวกัน เพื่อปฏิเสธคำฟ้องของบริษัทคู่สัญญา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ขณะนี้มีทุนทรัพย์รวมโดยประมาณ </w:t>
      </w:r>
      <w:r w:rsidR="005B17C7" w:rsidRPr="00E10ABD">
        <w:rPr>
          <w:rFonts w:asciiTheme="majorBidi" w:hAnsiTheme="majorBidi" w:cstheme="majorBidi"/>
          <w:sz w:val="30"/>
          <w:szCs w:val="30"/>
          <w:lang w:bidi="th-TH"/>
        </w:rPr>
        <w:t>5,700</w:t>
      </w:r>
      <w:r w:rsidR="005B17C7" w:rsidRPr="00BE15D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พร้อมดอกเบี้ยจนกว่าบริษัทคู่สัญญา จะชำระเงินแก่บริษัทร่วมเสร็จสิ้นครบถ้วน ณ ปัจจุบัน คดีอยู่ในระหว่างการพิจารณาของศาล</w:t>
      </w:r>
    </w:p>
    <w:p w14:paraId="6359198E" w14:textId="77777777" w:rsidR="00744E99" w:rsidRPr="00BE15D4" w:rsidRDefault="00744E99" w:rsidP="00BE15D4">
      <w:pPr>
        <w:pStyle w:val="index"/>
        <w:tabs>
          <w:tab w:val="clear" w:pos="1134"/>
          <w:tab w:val="left" w:pos="540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44B3E19" w14:textId="77777777" w:rsidR="00647A94" w:rsidRPr="00E10ABD" w:rsidRDefault="00647A94" w:rsidP="00647A9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10ABD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59A48BC" w14:textId="77777777" w:rsidR="00647A94" w:rsidRPr="00E10ABD" w:rsidRDefault="00647A94" w:rsidP="00647A9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AE50D52" w14:textId="77777777" w:rsidR="00647A94" w:rsidRDefault="00647A94" w:rsidP="00647A94">
      <w:pPr>
        <w:pStyle w:val="index"/>
        <w:tabs>
          <w:tab w:val="clear" w:pos="1134"/>
          <w:tab w:val="left" w:pos="540"/>
        </w:tabs>
        <w:spacing w:line="240" w:lineRule="auto"/>
        <w:ind w:left="567" w:right="-43" w:hanging="567"/>
        <w:jc w:val="thaiDistribute"/>
        <w:outlineLvl w:val="0"/>
        <w:rPr>
          <w:rFonts w:asciiTheme="majorBidi" w:hAnsiTheme="majorBidi" w:cstheme="majorBidi"/>
          <w:lang w:val="en-US"/>
        </w:rPr>
      </w:pPr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ab/>
        <w:t>ที่ประชุมคณะกรรมการบริษัท ครั</w:t>
      </w:r>
      <w:r w:rsidRPr="00E10ABD">
        <w:rPr>
          <w:rFonts w:asciiTheme="majorBidi" w:hAnsiTheme="majorBidi" w:cstheme="majorBidi" w:hint="cs"/>
          <w:sz w:val="30"/>
          <w:szCs w:val="30"/>
          <w:cs/>
          <w:lang w:bidi="th-TH"/>
        </w:rPr>
        <w:t>้</w:t>
      </w:r>
      <w:r w:rsidRPr="00E10AB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งที่ 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 xml:space="preserve">8/2568 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 xml:space="preserve">15 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กรกฎาคม 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ได้มี มติปิดบริษัทย่อยจำนวน 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 คือ 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>Win Ingredients Singapore Pte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. 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>Ltd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>(“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>WIN SG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>”) และ</w:t>
      </w:r>
      <w:r w:rsidRPr="00E10A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วิน อินกรีเดียนส์ จำกัด</w:t>
      </w:r>
      <w:r w:rsidRPr="00E10A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10A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E10ABD">
        <w:rPr>
          <w:rFonts w:asciiTheme="majorBidi" w:hAnsiTheme="majorBidi" w:cstheme="majorBidi"/>
          <w:sz w:val="30"/>
          <w:szCs w:val="30"/>
          <w:cs/>
          <w:lang w:val="en-US" w:bidi="th-TH"/>
        </w:rPr>
        <w:t>จะดำเนินการในส่วนที่เกี่ยวข้องกับการจดทะเบียนเลิกบริษัทและชำระบัญชีให้เป็นไปตามขั้นตอนตามกฎหมายต่อไป</w:t>
      </w:r>
    </w:p>
    <w:p w14:paraId="131312C2" w14:textId="36973649" w:rsidR="009371C8" w:rsidRPr="00576FB8" w:rsidRDefault="009371C8" w:rsidP="00BE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</w:pPr>
    </w:p>
    <w:sectPr w:rsidR="009371C8" w:rsidRPr="00576FB8" w:rsidSect="003A4097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01574" w14:textId="77777777" w:rsidR="00863AC8" w:rsidRDefault="00863AC8">
      <w:r>
        <w:separator/>
      </w:r>
    </w:p>
    <w:p w14:paraId="4F93D88F" w14:textId="77777777" w:rsidR="00863AC8" w:rsidRDefault="00863AC8"/>
  </w:endnote>
  <w:endnote w:type="continuationSeparator" w:id="0">
    <w:p w14:paraId="571CF566" w14:textId="77777777" w:rsidR="00863AC8" w:rsidRDefault="00863AC8">
      <w:r>
        <w:continuationSeparator/>
      </w:r>
    </w:p>
    <w:p w14:paraId="0CFF28B1" w14:textId="77777777" w:rsidR="00863AC8" w:rsidRDefault="00863AC8"/>
  </w:endnote>
  <w:endnote w:type="continuationNotice" w:id="1">
    <w:p w14:paraId="3A1D45AE" w14:textId="77777777" w:rsidR="00863AC8" w:rsidRDefault="00863A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CACB7" w14:textId="77777777" w:rsidR="00863AC8" w:rsidRDefault="00863AC8">
      <w:r>
        <w:separator/>
      </w:r>
    </w:p>
    <w:p w14:paraId="32DAC3BF" w14:textId="77777777" w:rsidR="00863AC8" w:rsidRDefault="00863AC8"/>
  </w:footnote>
  <w:footnote w:type="continuationSeparator" w:id="0">
    <w:p w14:paraId="0975852F" w14:textId="77777777" w:rsidR="00863AC8" w:rsidRDefault="00863AC8">
      <w:r>
        <w:continuationSeparator/>
      </w:r>
    </w:p>
    <w:p w14:paraId="7C830B0D" w14:textId="77777777" w:rsidR="00863AC8" w:rsidRDefault="00863AC8"/>
  </w:footnote>
  <w:footnote w:type="continuationNotice" w:id="1">
    <w:p w14:paraId="5DE90A4A" w14:textId="77777777" w:rsidR="00863AC8" w:rsidRDefault="00863A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C141" w14:textId="77777777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12BE277E" w:rsidR="0042164E" w:rsidRPr="002C284C" w:rsidRDefault="00ED3704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</w:t>
    </w:r>
    <w:r w:rsidR="0042164E">
      <w:rPr>
        <w:b/>
        <w:bCs/>
        <w:sz w:val="32"/>
        <w:szCs w:val="32"/>
      </w:rPr>
      <w:t>256</w:t>
    </w:r>
    <w:r w:rsidR="009F64A7">
      <w:rPr>
        <w:b/>
        <w:bCs/>
        <w:sz w:val="32"/>
        <w:szCs w:val="32"/>
      </w:rPr>
      <w:t>8</w:t>
    </w:r>
    <w:r w:rsidR="00044DC8">
      <w:rPr>
        <w:rFonts w:hint="cs"/>
        <w:b/>
        <w:bCs/>
        <w:sz w:val="32"/>
        <w:szCs w:val="32"/>
        <w:cs/>
      </w:rPr>
      <w:t xml:space="preserve"> </w:t>
    </w:r>
    <w:r w:rsidR="0042164E"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089C88C" w14:textId="709E921F" w:rsidR="005B5643" w:rsidRPr="002C284C" w:rsidRDefault="005B5643" w:rsidP="005B56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256</w:t>
    </w:r>
    <w:r w:rsidR="009420E6">
      <w:rPr>
        <w:rFonts w:hint="cs"/>
        <w:b/>
        <w:bCs/>
        <w:sz w:val="32"/>
        <w:szCs w:val="32"/>
        <w:cs/>
      </w:rPr>
      <w:t>8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FEDF669" w14:textId="0E58B324" w:rsidR="005B5643" w:rsidRPr="002C284C" w:rsidRDefault="005B5643" w:rsidP="005B56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256</w:t>
    </w:r>
    <w:r w:rsidR="00383D1D">
      <w:rPr>
        <w:rFonts w:hint="cs"/>
        <w:b/>
        <w:bCs/>
        <w:sz w:val="32"/>
        <w:szCs w:val="32"/>
        <w:cs/>
      </w:rPr>
      <w:t>8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CE978FF"/>
    <w:multiLevelType w:val="hybridMultilevel"/>
    <w:tmpl w:val="A6BE4DC4"/>
    <w:lvl w:ilvl="0" w:tplc="FFFFFFFF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6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7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2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3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6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8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9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7"/>
  </w:num>
  <w:num w:numId="2" w16cid:durableId="914437836">
    <w:abstractNumId w:val="43"/>
  </w:num>
  <w:num w:numId="3" w16cid:durableId="428352781">
    <w:abstractNumId w:val="97"/>
  </w:num>
  <w:num w:numId="4" w16cid:durableId="1284457299">
    <w:abstractNumId w:val="71"/>
  </w:num>
  <w:num w:numId="5" w16cid:durableId="740176331">
    <w:abstractNumId w:val="21"/>
  </w:num>
  <w:num w:numId="6" w16cid:durableId="213080336">
    <w:abstractNumId w:val="48"/>
  </w:num>
  <w:num w:numId="7" w16cid:durableId="279998819">
    <w:abstractNumId w:val="31"/>
  </w:num>
  <w:num w:numId="8" w16cid:durableId="167136242">
    <w:abstractNumId w:val="29"/>
  </w:num>
  <w:num w:numId="9" w16cid:durableId="440880008">
    <w:abstractNumId w:val="118"/>
  </w:num>
  <w:num w:numId="10" w16cid:durableId="608702145">
    <w:abstractNumId w:val="45"/>
  </w:num>
  <w:num w:numId="11" w16cid:durableId="1802308787">
    <w:abstractNumId w:val="66"/>
  </w:num>
  <w:num w:numId="12" w16cid:durableId="1183931344">
    <w:abstractNumId w:val="126"/>
  </w:num>
  <w:num w:numId="13" w16cid:durableId="791217446">
    <w:abstractNumId w:val="120"/>
  </w:num>
  <w:num w:numId="14" w16cid:durableId="849221683">
    <w:abstractNumId w:val="34"/>
  </w:num>
  <w:num w:numId="15" w16cid:durableId="534583384">
    <w:abstractNumId w:val="62"/>
  </w:num>
  <w:num w:numId="16" w16cid:durableId="1846357655">
    <w:abstractNumId w:val="27"/>
  </w:num>
  <w:num w:numId="17" w16cid:durableId="988946824">
    <w:abstractNumId w:val="28"/>
  </w:num>
  <w:num w:numId="18" w16cid:durableId="1195650605">
    <w:abstractNumId w:val="12"/>
  </w:num>
  <w:num w:numId="19" w16cid:durableId="2034643803">
    <w:abstractNumId w:val="30"/>
  </w:num>
  <w:num w:numId="20" w16cid:durableId="1261569939">
    <w:abstractNumId w:val="23"/>
  </w:num>
  <w:num w:numId="21" w16cid:durableId="1880513696">
    <w:abstractNumId w:val="22"/>
  </w:num>
  <w:num w:numId="22" w16cid:durableId="1396467301">
    <w:abstractNumId w:val="82"/>
  </w:num>
  <w:num w:numId="23" w16cid:durableId="815147736">
    <w:abstractNumId w:val="125"/>
  </w:num>
  <w:num w:numId="24" w16cid:durableId="1795446516">
    <w:abstractNumId w:val="77"/>
  </w:num>
  <w:num w:numId="25" w16cid:durableId="1088114610">
    <w:abstractNumId w:val="147"/>
  </w:num>
  <w:num w:numId="26" w16cid:durableId="166753292">
    <w:abstractNumId w:val="70"/>
  </w:num>
  <w:num w:numId="27" w16cid:durableId="285501619">
    <w:abstractNumId w:val="111"/>
  </w:num>
  <w:num w:numId="28" w16cid:durableId="1099787559">
    <w:abstractNumId w:val="141"/>
  </w:num>
  <w:num w:numId="29" w16cid:durableId="1067220741">
    <w:abstractNumId w:val="78"/>
  </w:num>
  <w:num w:numId="30" w16cid:durableId="1059860205">
    <w:abstractNumId w:val="24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1"/>
  </w:num>
  <w:num w:numId="34" w16cid:durableId="561141151">
    <w:abstractNumId w:val="86"/>
  </w:num>
  <w:num w:numId="35" w16cid:durableId="211962160">
    <w:abstractNumId w:val="46"/>
  </w:num>
  <w:num w:numId="36" w16cid:durableId="2088305102">
    <w:abstractNumId w:val="33"/>
  </w:num>
  <w:num w:numId="37" w16cid:durableId="414936803">
    <w:abstractNumId w:val="112"/>
  </w:num>
  <w:num w:numId="38" w16cid:durableId="1776635034">
    <w:abstractNumId w:val="106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08"/>
  </w:num>
  <w:num w:numId="42" w16cid:durableId="230310809">
    <w:abstractNumId w:val="69"/>
  </w:num>
  <w:num w:numId="43" w16cid:durableId="2023817465">
    <w:abstractNumId w:val="51"/>
  </w:num>
  <w:num w:numId="44" w16cid:durableId="2114586998">
    <w:abstractNumId w:val="61"/>
  </w:num>
  <w:num w:numId="45" w16cid:durableId="987706277">
    <w:abstractNumId w:val="49"/>
  </w:num>
  <w:num w:numId="46" w16cid:durableId="1852798295">
    <w:abstractNumId w:val="2"/>
  </w:num>
  <w:num w:numId="47" w16cid:durableId="931401878">
    <w:abstractNumId w:val="38"/>
  </w:num>
  <w:num w:numId="48" w16cid:durableId="477919661">
    <w:abstractNumId w:val="3"/>
  </w:num>
  <w:num w:numId="49" w16cid:durableId="2020811213">
    <w:abstractNumId w:val="20"/>
  </w:num>
  <w:num w:numId="50" w16cid:durableId="423456174">
    <w:abstractNumId w:val="40"/>
  </w:num>
  <w:num w:numId="51" w16cid:durableId="1377586163">
    <w:abstractNumId w:val="140"/>
  </w:num>
  <w:num w:numId="52" w16cid:durableId="584537107">
    <w:abstractNumId w:val="9"/>
  </w:num>
  <w:num w:numId="53" w16cid:durableId="1328945214">
    <w:abstractNumId w:val="50"/>
  </w:num>
  <w:num w:numId="54" w16cid:durableId="871772993">
    <w:abstractNumId w:val="16"/>
  </w:num>
  <w:num w:numId="55" w16cid:durableId="362558445">
    <w:abstractNumId w:val="63"/>
  </w:num>
  <w:num w:numId="56" w16cid:durableId="1069034596">
    <w:abstractNumId w:val="42"/>
  </w:num>
  <w:num w:numId="57" w16cid:durableId="1624731824">
    <w:abstractNumId w:val="59"/>
  </w:num>
  <w:num w:numId="58" w16cid:durableId="871460372">
    <w:abstractNumId w:val="84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8"/>
  </w:num>
  <w:num w:numId="63" w16cid:durableId="684214509">
    <w:abstractNumId w:val="92"/>
  </w:num>
  <w:num w:numId="64" w16cid:durableId="481166593">
    <w:abstractNumId w:val="73"/>
  </w:num>
  <w:num w:numId="65" w16cid:durableId="1657294772">
    <w:abstractNumId w:val="117"/>
  </w:num>
  <w:num w:numId="66" w16cid:durableId="953512151">
    <w:abstractNumId w:val="128"/>
  </w:num>
  <w:num w:numId="67" w16cid:durableId="1824933154">
    <w:abstractNumId w:val="130"/>
  </w:num>
  <w:num w:numId="68" w16cid:durableId="2034569255">
    <w:abstractNumId w:val="10"/>
  </w:num>
  <w:num w:numId="69" w16cid:durableId="1317538766">
    <w:abstractNumId w:val="67"/>
  </w:num>
  <w:num w:numId="70" w16cid:durableId="317928126">
    <w:abstractNumId w:val="131"/>
  </w:num>
  <w:num w:numId="71" w16cid:durableId="1597471913">
    <w:abstractNumId w:val="89"/>
  </w:num>
  <w:num w:numId="72" w16cid:durableId="659885779">
    <w:abstractNumId w:val="137"/>
  </w:num>
  <w:num w:numId="73" w16cid:durableId="311374028">
    <w:abstractNumId w:val="103"/>
  </w:num>
  <w:num w:numId="74" w16cid:durableId="1135876053">
    <w:abstractNumId w:val="138"/>
  </w:num>
  <w:num w:numId="75" w16cid:durableId="699161838">
    <w:abstractNumId w:val="53"/>
  </w:num>
  <w:num w:numId="76" w16cid:durableId="226649648">
    <w:abstractNumId w:val="149"/>
  </w:num>
  <w:num w:numId="77" w16cid:durableId="838275478">
    <w:abstractNumId w:val="124"/>
  </w:num>
  <w:num w:numId="78" w16cid:durableId="1975212851">
    <w:abstractNumId w:val="35"/>
  </w:num>
  <w:num w:numId="79" w16cid:durableId="236208920">
    <w:abstractNumId w:val="72"/>
  </w:num>
  <w:num w:numId="80" w16cid:durableId="1126779546">
    <w:abstractNumId w:val="110"/>
  </w:num>
  <w:num w:numId="81" w16cid:durableId="61216931">
    <w:abstractNumId w:val="134"/>
  </w:num>
  <w:num w:numId="82" w16cid:durableId="1626739811">
    <w:abstractNumId w:val="132"/>
  </w:num>
  <w:num w:numId="83" w16cid:durableId="2123721080">
    <w:abstractNumId w:val="1"/>
  </w:num>
  <w:num w:numId="84" w16cid:durableId="1248343448">
    <w:abstractNumId w:val="96"/>
  </w:num>
  <w:num w:numId="85" w16cid:durableId="1308782088">
    <w:abstractNumId w:val="113"/>
  </w:num>
  <w:num w:numId="86" w16cid:durableId="1362364336">
    <w:abstractNumId w:val="98"/>
  </w:num>
  <w:num w:numId="87" w16cid:durableId="1241913703">
    <w:abstractNumId w:val="140"/>
  </w:num>
  <w:num w:numId="88" w16cid:durableId="417795615">
    <w:abstractNumId w:val="88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7"/>
  </w:num>
  <w:num w:numId="92" w16cid:durableId="1678731644">
    <w:abstractNumId w:val="79"/>
  </w:num>
  <w:num w:numId="93" w16cid:durableId="706218650">
    <w:abstractNumId w:val="105"/>
  </w:num>
  <w:num w:numId="94" w16cid:durableId="1057050406">
    <w:abstractNumId w:val="81"/>
  </w:num>
  <w:num w:numId="95" w16cid:durableId="1899243099">
    <w:abstractNumId w:val="76"/>
  </w:num>
  <w:num w:numId="96" w16cid:durableId="319116049">
    <w:abstractNumId w:val="116"/>
  </w:num>
  <w:num w:numId="97" w16cid:durableId="588655452">
    <w:abstractNumId w:val="18"/>
  </w:num>
  <w:num w:numId="98" w16cid:durableId="1021056517">
    <w:abstractNumId w:val="121"/>
  </w:num>
  <w:num w:numId="99" w16cid:durableId="139227557">
    <w:abstractNumId w:val="36"/>
  </w:num>
  <w:num w:numId="100" w16cid:durableId="1097020593">
    <w:abstractNumId w:val="68"/>
  </w:num>
  <w:num w:numId="101" w16cid:durableId="1824276679">
    <w:abstractNumId w:val="52"/>
  </w:num>
  <w:num w:numId="102" w16cid:durableId="1417944254">
    <w:abstractNumId w:val="57"/>
  </w:num>
  <w:num w:numId="103" w16cid:durableId="2074306794">
    <w:abstractNumId w:val="54"/>
  </w:num>
  <w:num w:numId="104" w16cid:durableId="740324845">
    <w:abstractNumId w:val="56"/>
  </w:num>
  <w:num w:numId="105" w16cid:durableId="949239237">
    <w:abstractNumId w:val="83"/>
  </w:num>
  <w:num w:numId="106" w16cid:durableId="21038345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99"/>
  </w:num>
  <w:num w:numId="109" w16cid:durableId="560293111">
    <w:abstractNumId w:val="60"/>
  </w:num>
  <w:num w:numId="110" w16cid:durableId="1602446724">
    <w:abstractNumId w:val="115"/>
  </w:num>
  <w:num w:numId="111" w16cid:durableId="1447652160">
    <w:abstractNumId w:val="100"/>
  </w:num>
  <w:num w:numId="112" w16cid:durableId="640577212">
    <w:abstractNumId w:val="75"/>
  </w:num>
  <w:num w:numId="113" w16cid:durableId="763185249">
    <w:abstractNumId w:val="41"/>
  </w:num>
  <w:num w:numId="114" w16cid:durableId="1813205806">
    <w:abstractNumId w:val="102"/>
  </w:num>
  <w:num w:numId="115" w16cid:durableId="177779558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09"/>
  </w:num>
  <w:num w:numId="117" w16cid:durableId="1538271615">
    <w:abstractNumId w:val="14"/>
  </w:num>
  <w:num w:numId="118" w16cid:durableId="771707458">
    <w:abstractNumId w:val="65"/>
  </w:num>
  <w:num w:numId="119" w16cid:durableId="1587030636">
    <w:abstractNumId w:val="143"/>
  </w:num>
  <w:num w:numId="120" w16cid:durableId="975258317">
    <w:abstractNumId w:val="94"/>
  </w:num>
  <w:num w:numId="121" w16cid:durableId="1428696597">
    <w:abstractNumId w:val="114"/>
  </w:num>
  <w:num w:numId="122" w16cid:durableId="961418154">
    <w:abstractNumId w:val="146"/>
  </w:num>
  <w:num w:numId="123" w16cid:durableId="1165247721">
    <w:abstractNumId w:val="25"/>
  </w:num>
  <w:num w:numId="124" w16cid:durableId="390350055">
    <w:abstractNumId w:val="144"/>
  </w:num>
  <w:num w:numId="125" w16cid:durableId="167214237">
    <w:abstractNumId w:val="32"/>
  </w:num>
  <w:num w:numId="126" w16cid:durableId="118382178">
    <w:abstractNumId w:val="87"/>
  </w:num>
  <w:num w:numId="127" w16cid:durableId="1135566288">
    <w:abstractNumId w:val="44"/>
  </w:num>
  <w:num w:numId="128" w16cid:durableId="802620926">
    <w:abstractNumId w:val="85"/>
  </w:num>
  <w:num w:numId="129" w16cid:durableId="21830903">
    <w:abstractNumId w:val="145"/>
  </w:num>
  <w:num w:numId="130" w16cid:durableId="1427966353">
    <w:abstractNumId w:val="135"/>
  </w:num>
  <w:num w:numId="131" w16cid:durableId="1228034948">
    <w:abstractNumId w:val="107"/>
  </w:num>
  <w:num w:numId="132" w16cid:durableId="1113785557">
    <w:abstractNumId w:val="139"/>
  </w:num>
  <w:num w:numId="133" w16cid:durableId="1373844005">
    <w:abstractNumId w:val="39"/>
  </w:num>
  <w:num w:numId="134" w16cid:durableId="187640686">
    <w:abstractNumId w:val="101"/>
  </w:num>
  <w:num w:numId="135" w16cid:durableId="1702705279">
    <w:abstractNumId w:val="142"/>
  </w:num>
  <w:num w:numId="136" w16cid:durableId="1632318534">
    <w:abstractNumId w:val="11"/>
  </w:num>
  <w:num w:numId="137" w16cid:durableId="885723619">
    <w:abstractNumId w:val="26"/>
  </w:num>
  <w:num w:numId="138" w16cid:durableId="1180898859">
    <w:abstractNumId w:val="123"/>
  </w:num>
  <w:num w:numId="139" w16cid:durableId="2051760605">
    <w:abstractNumId w:val="133"/>
  </w:num>
  <w:num w:numId="140" w16cid:durableId="1294824194">
    <w:abstractNumId w:val="90"/>
  </w:num>
  <w:num w:numId="141" w16cid:durableId="1501653300">
    <w:abstractNumId w:val="80"/>
  </w:num>
  <w:num w:numId="142" w16cid:durableId="541407602">
    <w:abstractNumId w:val="95"/>
  </w:num>
  <w:num w:numId="143" w16cid:durableId="1420448217">
    <w:abstractNumId w:val="104"/>
  </w:num>
  <w:num w:numId="144" w16cid:durableId="1383820887">
    <w:abstractNumId w:val="64"/>
  </w:num>
  <w:num w:numId="145" w16cid:durableId="1085877708">
    <w:abstractNumId w:val="8"/>
  </w:num>
  <w:num w:numId="146" w16cid:durableId="51850669">
    <w:abstractNumId w:val="119"/>
  </w:num>
  <w:num w:numId="147" w16cid:durableId="1669601676">
    <w:abstractNumId w:val="37"/>
  </w:num>
  <w:num w:numId="148" w16cid:durableId="44526914">
    <w:abstractNumId w:val="148"/>
  </w:num>
  <w:num w:numId="149" w16cid:durableId="1783571051">
    <w:abstractNumId w:val="74"/>
  </w:num>
  <w:num w:numId="150" w16cid:durableId="1904873153">
    <w:abstractNumId w:val="55"/>
  </w:num>
  <w:num w:numId="151" w16cid:durableId="1783962332">
    <w:abstractNumId w:val="136"/>
  </w:num>
  <w:num w:numId="152" w16cid:durableId="854538361">
    <w:abstractNumId w:val="129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378"/>
    <w:rsid w:val="00003588"/>
    <w:rsid w:val="000035CD"/>
    <w:rsid w:val="000037B1"/>
    <w:rsid w:val="00003898"/>
    <w:rsid w:val="0000389B"/>
    <w:rsid w:val="00003B21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9DE"/>
    <w:rsid w:val="00004B3E"/>
    <w:rsid w:val="00004CB5"/>
    <w:rsid w:val="00004F45"/>
    <w:rsid w:val="0000505B"/>
    <w:rsid w:val="000050F1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705"/>
    <w:rsid w:val="00010D81"/>
    <w:rsid w:val="00010DB5"/>
    <w:rsid w:val="0001112E"/>
    <w:rsid w:val="0001142A"/>
    <w:rsid w:val="00011581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ACC"/>
    <w:rsid w:val="00013BF5"/>
    <w:rsid w:val="00013D04"/>
    <w:rsid w:val="00013DCD"/>
    <w:rsid w:val="000141FB"/>
    <w:rsid w:val="00014263"/>
    <w:rsid w:val="00014696"/>
    <w:rsid w:val="00014B4A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17F9B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5BF"/>
    <w:rsid w:val="0002286D"/>
    <w:rsid w:val="00022AB7"/>
    <w:rsid w:val="00022B44"/>
    <w:rsid w:val="00022E7E"/>
    <w:rsid w:val="00023310"/>
    <w:rsid w:val="000233C5"/>
    <w:rsid w:val="0002378F"/>
    <w:rsid w:val="00023CE6"/>
    <w:rsid w:val="00023F16"/>
    <w:rsid w:val="0002400A"/>
    <w:rsid w:val="000240D5"/>
    <w:rsid w:val="0002410E"/>
    <w:rsid w:val="0002452E"/>
    <w:rsid w:val="000246A2"/>
    <w:rsid w:val="0002475F"/>
    <w:rsid w:val="0002491C"/>
    <w:rsid w:val="00024953"/>
    <w:rsid w:val="00024B3C"/>
    <w:rsid w:val="00024E70"/>
    <w:rsid w:val="000256A5"/>
    <w:rsid w:val="0002581D"/>
    <w:rsid w:val="000260F9"/>
    <w:rsid w:val="0002616A"/>
    <w:rsid w:val="00026368"/>
    <w:rsid w:val="0002655C"/>
    <w:rsid w:val="0002666D"/>
    <w:rsid w:val="0002669B"/>
    <w:rsid w:val="0002678A"/>
    <w:rsid w:val="00026AF3"/>
    <w:rsid w:val="00026E4E"/>
    <w:rsid w:val="00026F25"/>
    <w:rsid w:val="000275CC"/>
    <w:rsid w:val="000277CD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23B"/>
    <w:rsid w:val="00033526"/>
    <w:rsid w:val="00033A4B"/>
    <w:rsid w:val="00033EFB"/>
    <w:rsid w:val="0003431A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1"/>
    <w:rsid w:val="00041074"/>
    <w:rsid w:val="0004126D"/>
    <w:rsid w:val="00041280"/>
    <w:rsid w:val="000417E5"/>
    <w:rsid w:val="00041842"/>
    <w:rsid w:val="0004186C"/>
    <w:rsid w:val="00041C82"/>
    <w:rsid w:val="00041D03"/>
    <w:rsid w:val="00042225"/>
    <w:rsid w:val="000422C1"/>
    <w:rsid w:val="000422F7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8B9"/>
    <w:rsid w:val="00045947"/>
    <w:rsid w:val="000459B7"/>
    <w:rsid w:val="00045A16"/>
    <w:rsid w:val="00045CA2"/>
    <w:rsid w:val="00046013"/>
    <w:rsid w:val="000460EB"/>
    <w:rsid w:val="00046353"/>
    <w:rsid w:val="00046416"/>
    <w:rsid w:val="00046447"/>
    <w:rsid w:val="0004649E"/>
    <w:rsid w:val="00046AD3"/>
    <w:rsid w:val="00046B18"/>
    <w:rsid w:val="00046C02"/>
    <w:rsid w:val="00046E6D"/>
    <w:rsid w:val="000473C8"/>
    <w:rsid w:val="000476D9"/>
    <w:rsid w:val="0004774B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2A9"/>
    <w:rsid w:val="00051417"/>
    <w:rsid w:val="000515BF"/>
    <w:rsid w:val="00051A6D"/>
    <w:rsid w:val="00051A98"/>
    <w:rsid w:val="00051E45"/>
    <w:rsid w:val="00052035"/>
    <w:rsid w:val="000521C2"/>
    <w:rsid w:val="00052421"/>
    <w:rsid w:val="000525A0"/>
    <w:rsid w:val="000525D7"/>
    <w:rsid w:val="0005292B"/>
    <w:rsid w:val="00052A06"/>
    <w:rsid w:val="00052A2E"/>
    <w:rsid w:val="00052B15"/>
    <w:rsid w:val="00052BDB"/>
    <w:rsid w:val="0005305C"/>
    <w:rsid w:val="00053104"/>
    <w:rsid w:val="000532CB"/>
    <w:rsid w:val="00053479"/>
    <w:rsid w:val="000534E6"/>
    <w:rsid w:val="00053816"/>
    <w:rsid w:val="00053859"/>
    <w:rsid w:val="000538F8"/>
    <w:rsid w:val="00053A37"/>
    <w:rsid w:val="00053E16"/>
    <w:rsid w:val="00053F33"/>
    <w:rsid w:val="0005404B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C4D"/>
    <w:rsid w:val="00055D4A"/>
    <w:rsid w:val="00055DCD"/>
    <w:rsid w:val="00055E9B"/>
    <w:rsid w:val="0005618C"/>
    <w:rsid w:val="0005619E"/>
    <w:rsid w:val="00056603"/>
    <w:rsid w:val="00056834"/>
    <w:rsid w:val="00056A2E"/>
    <w:rsid w:val="00056A46"/>
    <w:rsid w:val="00056BF6"/>
    <w:rsid w:val="00056F59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7A6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07E"/>
    <w:rsid w:val="000636A1"/>
    <w:rsid w:val="0006376B"/>
    <w:rsid w:val="000639A9"/>
    <w:rsid w:val="00063AAE"/>
    <w:rsid w:val="00063AFB"/>
    <w:rsid w:val="00063D2D"/>
    <w:rsid w:val="00063DFF"/>
    <w:rsid w:val="00063E7C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39A"/>
    <w:rsid w:val="00066786"/>
    <w:rsid w:val="000667DE"/>
    <w:rsid w:val="00066C4D"/>
    <w:rsid w:val="00066CD3"/>
    <w:rsid w:val="0006751A"/>
    <w:rsid w:val="000675C1"/>
    <w:rsid w:val="000676AE"/>
    <w:rsid w:val="00067824"/>
    <w:rsid w:val="00067877"/>
    <w:rsid w:val="000679B9"/>
    <w:rsid w:val="000679C5"/>
    <w:rsid w:val="00067AB7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C9D"/>
    <w:rsid w:val="000710F9"/>
    <w:rsid w:val="00071267"/>
    <w:rsid w:val="000717A0"/>
    <w:rsid w:val="00071D9F"/>
    <w:rsid w:val="00071DF5"/>
    <w:rsid w:val="00071E82"/>
    <w:rsid w:val="00072019"/>
    <w:rsid w:val="000722F7"/>
    <w:rsid w:val="000723FE"/>
    <w:rsid w:val="00072BA6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6F"/>
    <w:rsid w:val="000742F7"/>
    <w:rsid w:val="00074315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5F03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474"/>
    <w:rsid w:val="00080605"/>
    <w:rsid w:val="000806B9"/>
    <w:rsid w:val="0008098F"/>
    <w:rsid w:val="000809F1"/>
    <w:rsid w:val="00080AA7"/>
    <w:rsid w:val="00080CC3"/>
    <w:rsid w:val="00080D17"/>
    <w:rsid w:val="0008102C"/>
    <w:rsid w:val="000811F2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70D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943"/>
    <w:rsid w:val="00087EFC"/>
    <w:rsid w:val="00087F39"/>
    <w:rsid w:val="0009003E"/>
    <w:rsid w:val="000901E2"/>
    <w:rsid w:val="0009038B"/>
    <w:rsid w:val="00090403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BC5"/>
    <w:rsid w:val="00094D5D"/>
    <w:rsid w:val="00094D77"/>
    <w:rsid w:val="00094FA8"/>
    <w:rsid w:val="00094FAA"/>
    <w:rsid w:val="0009512C"/>
    <w:rsid w:val="00095255"/>
    <w:rsid w:val="000955A7"/>
    <w:rsid w:val="000959F3"/>
    <w:rsid w:val="00095A5F"/>
    <w:rsid w:val="00095ED4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6EA"/>
    <w:rsid w:val="00097AF5"/>
    <w:rsid w:val="00097DBF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8DB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7D1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DF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6EF1"/>
    <w:rsid w:val="000A7135"/>
    <w:rsid w:val="000A71C1"/>
    <w:rsid w:val="000A7238"/>
    <w:rsid w:val="000A7372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A0"/>
    <w:rsid w:val="000B53D6"/>
    <w:rsid w:val="000B545B"/>
    <w:rsid w:val="000B55C3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0FE"/>
    <w:rsid w:val="000C0215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9C7"/>
    <w:rsid w:val="000C6B3B"/>
    <w:rsid w:val="000C6B72"/>
    <w:rsid w:val="000C6C3B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52A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B51"/>
    <w:rsid w:val="000D1D3E"/>
    <w:rsid w:val="000D1E0B"/>
    <w:rsid w:val="000D1E47"/>
    <w:rsid w:val="000D1F85"/>
    <w:rsid w:val="000D1FC2"/>
    <w:rsid w:val="000D240A"/>
    <w:rsid w:val="000D2572"/>
    <w:rsid w:val="000D2689"/>
    <w:rsid w:val="000D2C5B"/>
    <w:rsid w:val="000D2F71"/>
    <w:rsid w:val="000D3059"/>
    <w:rsid w:val="000D31FF"/>
    <w:rsid w:val="000D32A6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1EFC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090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26C"/>
    <w:rsid w:val="000E53C5"/>
    <w:rsid w:val="000E57FD"/>
    <w:rsid w:val="000E5902"/>
    <w:rsid w:val="000E5AFD"/>
    <w:rsid w:val="000E5FC5"/>
    <w:rsid w:val="000E6069"/>
    <w:rsid w:val="000E6084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795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B0C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67"/>
    <w:rsid w:val="000F3BE9"/>
    <w:rsid w:val="000F3F58"/>
    <w:rsid w:val="000F4463"/>
    <w:rsid w:val="000F44AB"/>
    <w:rsid w:val="000F44F6"/>
    <w:rsid w:val="000F45B4"/>
    <w:rsid w:val="000F486D"/>
    <w:rsid w:val="000F4876"/>
    <w:rsid w:val="000F4CF5"/>
    <w:rsid w:val="000F4EC1"/>
    <w:rsid w:val="000F4F1E"/>
    <w:rsid w:val="000F4FD3"/>
    <w:rsid w:val="000F55C8"/>
    <w:rsid w:val="000F5737"/>
    <w:rsid w:val="000F5767"/>
    <w:rsid w:val="000F63C6"/>
    <w:rsid w:val="000F64B5"/>
    <w:rsid w:val="000F680E"/>
    <w:rsid w:val="000F688E"/>
    <w:rsid w:val="000F690D"/>
    <w:rsid w:val="000F6B55"/>
    <w:rsid w:val="000F6CC0"/>
    <w:rsid w:val="000F6E8D"/>
    <w:rsid w:val="000F6EA8"/>
    <w:rsid w:val="000F6F02"/>
    <w:rsid w:val="000F7465"/>
    <w:rsid w:val="000F752C"/>
    <w:rsid w:val="000F7836"/>
    <w:rsid w:val="000F79A6"/>
    <w:rsid w:val="000F7A4B"/>
    <w:rsid w:val="000F7D6C"/>
    <w:rsid w:val="000F7F40"/>
    <w:rsid w:val="001000CE"/>
    <w:rsid w:val="00100142"/>
    <w:rsid w:val="00100AC8"/>
    <w:rsid w:val="00100DC7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4D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CA"/>
    <w:rsid w:val="001112E4"/>
    <w:rsid w:val="001114BE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7E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94"/>
    <w:rsid w:val="001141C7"/>
    <w:rsid w:val="00114403"/>
    <w:rsid w:val="0011490B"/>
    <w:rsid w:val="00114BB3"/>
    <w:rsid w:val="00115200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2DE6"/>
    <w:rsid w:val="001230F3"/>
    <w:rsid w:val="001231ED"/>
    <w:rsid w:val="001234AB"/>
    <w:rsid w:val="00123507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40F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9B8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3CAD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BBF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886"/>
    <w:rsid w:val="0014094E"/>
    <w:rsid w:val="001409DD"/>
    <w:rsid w:val="00140A53"/>
    <w:rsid w:val="00140BB0"/>
    <w:rsid w:val="0014192F"/>
    <w:rsid w:val="001419E2"/>
    <w:rsid w:val="00141B22"/>
    <w:rsid w:val="00141C40"/>
    <w:rsid w:val="00141DA9"/>
    <w:rsid w:val="001420D1"/>
    <w:rsid w:val="001422FE"/>
    <w:rsid w:val="00142389"/>
    <w:rsid w:val="00142650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4FEE"/>
    <w:rsid w:val="0014501D"/>
    <w:rsid w:val="0014517B"/>
    <w:rsid w:val="001453E9"/>
    <w:rsid w:val="00145648"/>
    <w:rsid w:val="00145680"/>
    <w:rsid w:val="00145B57"/>
    <w:rsid w:val="00145B87"/>
    <w:rsid w:val="00145C6B"/>
    <w:rsid w:val="00145D7B"/>
    <w:rsid w:val="00145F34"/>
    <w:rsid w:val="00145FB2"/>
    <w:rsid w:val="00146027"/>
    <w:rsid w:val="001465B2"/>
    <w:rsid w:val="00146739"/>
    <w:rsid w:val="0014698C"/>
    <w:rsid w:val="00146A18"/>
    <w:rsid w:val="00146A90"/>
    <w:rsid w:val="00146A9A"/>
    <w:rsid w:val="00146E81"/>
    <w:rsid w:val="00146F25"/>
    <w:rsid w:val="00146FFC"/>
    <w:rsid w:val="001470A7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4B5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378"/>
    <w:rsid w:val="00160426"/>
    <w:rsid w:val="001604DE"/>
    <w:rsid w:val="00160754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16F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B4A"/>
    <w:rsid w:val="0016418C"/>
    <w:rsid w:val="00164448"/>
    <w:rsid w:val="001646FF"/>
    <w:rsid w:val="001649AF"/>
    <w:rsid w:val="00164B5C"/>
    <w:rsid w:val="00164E87"/>
    <w:rsid w:val="00164EE2"/>
    <w:rsid w:val="00164F86"/>
    <w:rsid w:val="00164F8E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45C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1F"/>
    <w:rsid w:val="00175466"/>
    <w:rsid w:val="001757D0"/>
    <w:rsid w:val="00175891"/>
    <w:rsid w:val="00175CBC"/>
    <w:rsid w:val="00175F20"/>
    <w:rsid w:val="00175F62"/>
    <w:rsid w:val="00176012"/>
    <w:rsid w:val="001762C9"/>
    <w:rsid w:val="00177503"/>
    <w:rsid w:val="00177563"/>
    <w:rsid w:val="001776DC"/>
    <w:rsid w:val="00177726"/>
    <w:rsid w:val="001778B5"/>
    <w:rsid w:val="0017797B"/>
    <w:rsid w:val="001779EC"/>
    <w:rsid w:val="00177FB9"/>
    <w:rsid w:val="001800B3"/>
    <w:rsid w:val="0018014A"/>
    <w:rsid w:val="00180255"/>
    <w:rsid w:val="00180720"/>
    <w:rsid w:val="001807AE"/>
    <w:rsid w:val="00180C51"/>
    <w:rsid w:val="00180E18"/>
    <w:rsid w:val="00181380"/>
    <w:rsid w:val="00181386"/>
    <w:rsid w:val="0018164B"/>
    <w:rsid w:val="00181661"/>
    <w:rsid w:val="00181E9C"/>
    <w:rsid w:val="00181F37"/>
    <w:rsid w:val="00181F78"/>
    <w:rsid w:val="0018201D"/>
    <w:rsid w:val="00182132"/>
    <w:rsid w:val="00182203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B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230"/>
    <w:rsid w:val="001875DE"/>
    <w:rsid w:val="001876DD"/>
    <w:rsid w:val="00187C66"/>
    <w:rsid w:val="00187E28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7E"/>
    <w:rsid w:val="001923C4"/>
    <w:rsid w:val="00192566"/>
    <w:rsid w:val="00192BA9"/>
    <w:rsid w:val="00192D6A"/>
    <w:rsid w:val="00192E5D"/>
    <w:rsid w:val="00192E77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6CD"/>
    <w:rsid w:val="001A0871"/>
    <w:rsid w:val="001A0924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10"/>
    <w:rsid w:val="001A25F3"/>
    <w:rsid w:val="001A2623"/>
    <w:rsid w:val="001A2B38"/>
    <w:rsid w:val="001A2BB2"/>
    <w:rsid w:val="001A2D20"/>
    <w:rsid w:val="001A2DF8"/>
    <w:rsid w:val="001A2FF3"/>
    <w:rsid w:val="001A3265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8AA"/>
    <w:rsid w:val="001A5A0F"/>
    <w:rsid w:val="001A5B33"/>
    <w:rsid w:val="001A5CAD"/>
    <w:rsid w:val="001A60B6"/>
    <w:rsid w:val="001A6140"/>
    <w:rsid w:val="001A6156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0D4"/>
    <w:rsid w:val="001A716E"/>
    <w:rsid w:val="001A7466"/>
    <w:rsid w:val="001A74CA"/>
    <w:rsid w:val="001A7EA2"/>
    <w:rsid w:val="001B0096"/>
    <w:rsid w:val="001B0294"/>
    <w:rsid w:val="001B04B4"/>
    <w:rsid w:val="001B065C"/>
    <w:rsid w:val="001B0A9E"/>
    <w:rsid w:val="001B0D49"/>
    <w:rsid w:val="001B0F6B"/>
    <w:rsid w:val="001B1480"/>
    <w:rsid w:val="001B1694"/>
    <w:rsid w:val="001B17D1"/>
    <w:rsid w:val="001B1A29"/>
    <w:rsid w:val="001B1C5E"/>
    <w:rsid w:val="001B1D7D"/>
    <w:rsid w:val="001B1E2F"/>
    <w:rsid w:val="001B212A"/>
    <w:rsid w:val="001B22D3"/>
    <w:rsid w:val="001B2358"/>
    <w:rsid w:val="001B24AE"/>
    <w:rsid w:val="001B2546"/>
    <w:rsid w:val="001B25AA"/>
    <w:rsid w:val="001B27BD"/>
    <w:rsid w:val="001B2937"/>
    <w:rsid w:val="001B3028"/>
    <w:rsid w:val="001B30DB"/>
    <w:rsid w:val="001B327F"/>
    <w:rsid w:val="001B3310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C6D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C79"/>
    <w:rsid w:val="001C0DC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2DB"/>
    <w:rsid w:val="001C469D"/>
    <w:rsid w:val="001C48DF"/>
    <w:rsid w:val="001C4A16"/>
    <w:rsid w:val="001C4B4D"/>
    <w:rsid w:val="001C4B54"/>
    <w:rsid w:val="001C4E3C"/>
    <w:rsid w:val="001C4F6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53F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50"/>
    <w:rsid w:val="001D57F5"/>
    <w:rsid w:val="001D581B"/>
    <w:rsid w:val="001D5991"/>
    <w:rsid w:val="001D5D99"/>
    <w:rsid w:val="001D5FC9"/>
    <w:rsid w:val="001D603F"/>
    <w:rsid w:val="001D6112"/>
    <w:rsid w:val="001D63FF"/>
    <w:rsid w:val="001D6435"/>
    <w:rsid w:val="001D67AA"/>
    <w:rsid w:val="001D6A99"/>
    <w:rsid w:val="001D6BF1"/>
    <w:rsid w:val="001D6C08"/>
    <w:rsid w:val="001D6E19"/>
    <w:rsid w:val="001D6F9E"/>
    <w:rsid w:val="001D730B"/>
    <w:rsid w:val="001D73AF"/>
    <w:rsid w:val="001D74C5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4E8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8C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4AD"/>
    <w:rsid w:val="001F06B7"/>
    <w:rsid w:val="001F077C"/>
    <w:rsid w:val="001F08AD"/>
    <w:rsid w:val="001F0D31"/>
    <w:rsid w:val="001F1028"/>
    <w:rsid w:val="001F127B"/>
    <w:rsid w:val="001F134A"/>
    <w:rsid w:val="001F14CB"/>
    <w:rsid w:val="001F1640"/>
    <w:rsid w:val="001F174C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534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A2E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1F7FF5"/>
    <w:rsid w:val="002000E9"/>
    <w:rsid w:val="0020027C"/>
    <w:rsid w:val="002002B7"/>
    <w:rsid w:val="002004F3"/>
    <w:rsid w:val="0020056D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0B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5602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3B9"/>
    <w:rsid w:val="002074A1"/>
    <w:rsid w:val="00207832"/>
    <w:rsid w:val="002078E6"/>
    <w:rsid w:val="002079C2"/>
    <w:rsid w:val="00207B1F"/>
    <w:rsid w:val="00207B9F"/>
    <w:rsid w:val="00207BF4"/>
    <w:rsid w:val="00207C15"/>
    <w:rsid w:val="00210090"/>
    <w:rsid w:val="002102BD"/>
    <w:rsid w:val="0021053D"/>
    <w:rsid w:val="0021054D"/>
    <w:rsid w:val="002108CD"/>
    <w:rsid w:val="002109F3"/>
    <w:rsid w:val="00210F9D"/>
    <w:rsid w:val="00211455"/>
    <w:rsid w:val="002115E9"/>
    <w:rsid w:val="00211680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A5C"/>
    <w:rsid w:val="00213B00"/>
    <w:rsid w:val="00213C56"/>
    <w:rsid w:val="002141D5"/>
    <w:rsid w:val="00214A90"/>
    <w:rsid w:val="00214DC4"/>
    <w:rsid w:val="00214E09"/>
    <w:rsid w:val="00214EC2"/>
    <w:rsid w:val="002150F5"/>
    <w:rsid w:val="00215113"/>
    <w:rsid w:val="00215532"/>
    <w:rsid w:val="0021557A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292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2B7"/>
    <w:rsid w:val="00220665"/>
    <w:rsid w:val="00220C53"/>
    <w:rsid w:val="00220EF5"/>
    <w:rsid w:val="002216E6"/>
    <w:rsid w:val="00221731"/>
    <w:rsid w:val="0022187C"/>
    <w:rsid w:val="00221CD5"/>
    <w:rsid w:val="00221D70"/>
    <w:rsid w:val="00221DCE"/>
    <w:rsid w:val="00221E93"/>
    <w:rsid w:val="00221EB8"/>
    <w:rsid w:val="00222360"/>
    <w:rsid w:val="00222558"/>
    <w:rsid w:val="002225E0"/>
    <w:rsid w:val="0022261D"/>
    <w:rsid w:val="00222643"/>
    <w:rsid w:val="00222935"/>
    <w:rsid w:val="0022313D"/>
    <w:rsid w:val="0022323D"/>
    <w:rsid w:val="00223349"/>
    <w:rsid w:val="00223386"/>
    <w:rsid w:val="0022348E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2E8"/>
    <w:rsid w:val="0022736F"/>
    <w:rsid w:val="002273EE"/>
    <w:rsid w:val="00227414"/>
    <w:rsid w:val="00227545"/>
    <w:rsid w:val="00227646"/>
    <w:rsid w:val="00227785"/>
    <w:rsid w:val="00227933"/>
    <w:rsid w:val="00227988"/>
    <w:rsid w:val="002279DA"/>
    <w:rsid w:val="00227EB6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6F2"/>
    <w:rsid w:val="0023290C"/>
    <w:rsid w:val="00232B52"/>
    <w:rsid w:val="00232C47"/>
    <w:rsid w:val="00232E65"/>
    <w:rsid w:val="00233012"/>
    <w:rsid w:val="002330D7"/>
    <w:rsid w:val="00233214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61"/>
    <w:rsid w:val="0023769E"/>
    <w:rsid w:val="002377C8"/>
    <w:rsid w:val="00237CBA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1DE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0E4"/>
    <w:rsid w:val="002441CE"/>
    <w:rsid w:val="00244205"/>
    <w:rsid w:val="002442F8"/>
    <w:rsid w:val="00244360"/>
    <w:rsid w:val="00244522"/>
    <w:rsid w:val="0024461F"/>
    <w:rsid w:val="002446BB"/>
    <w:rsid w:val="002446BD"/>
    <w:rsid w:val="00244720"/>
    <w:rsid w:val="00244786"/>
    <w:rsid w:val="002447D6"/>
    <w:rsid w:val="00244B06"/>
    <w:rsid w:val="00244CA0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018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12D"/>
    <w:rsid w:val="0025127C"/>
    <w:rsid w:val="00251444"/>
    <w:rsid w:val="002514D2"/>
    <w:rsid w:val="00251537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B45"/>
    <w:rsid w:val="00254E21"/>
    <w:rsid w:val="00254E53"/>
    <w:rsid w:val="00254E57"/>
    <w:rsid w:val="002559E5"/>
    <w:rsid w:val="00255C1A"/>
    <w:rsid w:val="00255D0E"/>
    <w:rsid w:val="00255D18"/>
    <w:rsid w:val="00255D3C"/>
    <w:rsid w:val="00255F2B"/>
    <w:rsid w:val="00255F4A"/>
    <w:rsid w:val="00256100"/>
    <w:rsid w:val="00256169"/>
    <w:rsid w:val="00256175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572"/>
    <w:rsid w:val="002576F3"/>
    <w:rsid w:val="002578B1"/>
    <w:rsid w:val="002578FE"/>
    <w:rsid w:val="00257A67"/>
    <w:rsid w:val="00257CA7"/>
    <w:rsid w:val="00257EC8"/>
    <w:rsid w:val="0026050B"/>
    <w:rsid w:val="002606B2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32"/>
    <w:rsid w:val="002622EE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8DC"/>
    <w:rsid w:val="00265E18"/>
    <w:rsid w:val="00265E6A"/>
    <w:rsid w:val="002660B5"/>
    <w:rsid w:val="002660F3"/>
    <w:rsid w:val="00266153"/>
    <w:rsid w:val="00266203"/>
    <w:rsid w:val="002662D6"/>
    <w:rsid w:val="00266459"/>
    <w:rsid w:val="002666B3"/>
    <w:rsid w:val="002667D7"/>
    <w:rsid w:val="00266E1F"/>
    <w:rsid w:val="00266E5C"/>
    <w:rsid w:val="00267024"/>
    <w:rsid w:val="0026727C"/>
    <w:rsid w:val="00267365"/>
    <w:rsid w:val="00267396"/>
    <w:rsid w:val="0026743F"/>
    <w:rsid w:val="0026752C"/>
    <w:rsid w:val="0026753E"/>
    <w:rsid w:val="00267727"/>
    <w:rsid w:val="00267975"/>
    <w:rsid w:val="00270496"/>
    <w:rsid w:val="002704DD"/>
    <w:rsid w:val="0027104F"/>
    <w:rsid w:val="002710E8"/>
    <w:rsid w:val="00271D6F"/>
    <w:rsid w:val="00271E2F"/>
    <w:rsid w:val="0027214E"/>
    <w:rsid w:val="002725B0"/>
    <w:rsid w:val="002728D3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106"/>
    <w:rsid w:val="00275316"/>
    <w:rsid w:val="0027533E"/>
    <w:rsid w:val="002753F7"/>
    <w:rsid w:val="00275CBB"/>
    <w:rsid w:val="00275DA6"/>
    <w:rsid w:val="00275ECF"/>
    <w:rsid w:val="00276098"/>
    <w:rsid w:val="00276171"/>
    <w:rsid w:val="00276179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6E3B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6B7"/>
    <w:rsid w:val="00280768"/>
    <w:rsid w:val="00280A1B"/>
    <w:rsid w:val="00280BBD"/>
    <w:rsid w:val="0028109D"/>
    <w:rsid w:val="00281111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64"/>
    <w:rsid w:val="0028377A"/>
    <w:rsid w:val="00283C62"/>
    <w:rsid w:val="00283D35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DD4"/>
    <w:rsid w:val="00284E12"/>
    <w:rsid w:val="00284E7F"/>
    <w:rsid w:val="00284FE0"/>
    <w:rsid w:val="00285255"/>
    <w:rsid w:val="00285386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6AD"/>
    <w:rsid w:val="00291779"/>
    <w:rsid w:val="0029177A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5D5"/>
    <w:rsid w:val="00294959"/>
    <w:rsid w:val="002949CF"/>
    <w:rsid w:val="00294A67"/>
    <w:rsid w:val="00294C23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DC4"/>
    <w:rsid w:val="00296F98"/>
    <w:rsid w:val="0029750A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0B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5F"/>
    <w:rsid w:val="002A3FD8"/>
    <w:rsid w:val="002A41C0"/>
    <w:rsid w:val="002A447F"/>
    <w:rsid w:val="002A4546"/>
    <w:rsid w:val="002A45C3"/>
    <w:rsid w:val="002A4935"/>
    <w:rsid w:val="002A49E9"/>
    <w:rsid w:val="002A4A18"/>
    <w:rsid w:val="002A525B"/>
    <w:rsid w:val="002A5821"/>
    <w:rsid w:val="002A5D61"/>
    <w:rsid w:val="002A5E5E"/>
    <w:rsid w:val="002A60B9"/>
    <w:rsid w:val="002A62BD"/>
    <w:rsid w:val="002A640C"/>
    <w:rsid w:val="002A6930"/>
    <w:rsid w:val="002A6973"/>
    <w:rsid w:val="002A69F3"/>
    <w:rsid w:val="002A6A7C"/>
    <w:rsid w:val="002A6D18"/>
    <w:rsid w:val="002A6F92"/>
    <w:rsid w:val="002A7379"/>
    <w:rsid w:val="002A76C7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45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ABF"/>
    <w:rsid w:val="002C0C18"/>
    <w:rsid w:val="002C102B"/>
    <w:rsid w:val="002C1163"/>
    <w:rsid w:val="002C1297"/>
    <w:rsid w:val="002C129D"/>
    <w:rsid w:val="002C15AE"/>
    <w:rsid w:val="002C16A6"/>
    <w:rsid w:val="002C1B07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DF1"/>
    <w:rsid w:val="002C4EE1"/>
    <w:rsid w:val="002C50BE"/>
    <w:rsid w:val="002C514D"/>
    <w:rsid w:val="002C53B6"/>
    <w:rsid w:val="002C553C"/>
    <w:rsid w:val="002C5793"/>
    <w:rsid w:val="002C5918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0AE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103"/>
    <w:rsid w:val="002D246B"/>
    <w:rsid w:val="002D2533"/>
    <w:rsid w:val="002D2759"/>
    <w:rsid w:val="002D2960"/>
    <w:rsid w:val="002D2E0A"/>
    <w:rsid w:val="002D3041"/>
    <w:rsid w:val="002D38BC"/>
    <w:rsid w:val="002D3C0A"/>
    <w:rsid w:val="002D3E1A"/>
    <w:rsid w:val="002D4141"/>
    <w:rsid w:val="002D444E"/>
    <w:rsid w:val="002D4893"/>
    <w:rsid w:val="002D4C58"/>
    <w:rsid w:val="002D500C"/>
    <w:rsid w:val="002D5239"/>
    <w:rsid w:val="002D5240"/>
    <w:rsid w:val="002D5587"/>
    <w:rsid w:val="002D6172"/>
    <w:rsid w:val="002D68A2"/>
    <w:rsid w:val="002D68B4"/>
    <w:rsid w:val="002D6D42"/>
    <w:rsid w:val="002D6F06"/>
    <w:rsid w:val="002D7019"/>
    <w:rsid w:val="002D7052"/>
    <w:rsid w:val="002D7384"/>
    <w:rsid w:val="002D76A5"/>
    <w:rsid w:val="002D7C30"/>
    <w:rsid w:val="002D7D91"/>
    <w:rsid w:val="002D7FA1"/>
    <w:rsid w:val="002E00DF"/>
    <w:rsid w:val="002E013F"/>
    <w:rsid w:val="002E0148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0C"/>
    <w:rsid w:val="002E27E0"/>
    <w:rsid w:val="002E2A3F"/>
    <w:rsid w:val="002E2BAF"/>
    <w:rsid w:val="002E2CC0"/>
    <w:rsid w:val="002E2D2D"/>
    <w:rsid w:val="002E2D90"/>
    <w:rsid w:val="002E2F7E"/>
    <w:rsid w:val="002E3039"/>
    <w:rsid w:val="002E37D2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704"/>
    <w:rsid w:val="002E5A40"/>
    <w:rsid w:val="002E5BA9"/>
    <w:rsid w:val="002E5C79"/>
    <w:rsid w:val="002E5D25"/>
    <w:rsid w:val="002E5F7F"/>
    <w:rsid w:val="002E6263"/>
    <w:rsid w:val="002E638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8A"/>
    <w:rsid w:val="002F0EA8"/>
    <w:rsid w:val="002F0FC5"/>
    <w:rsid w:val="002F10CD"/>
    <w:rsid w:val="002F133F"/>
    <w:rsid w:val="002F13FA"/>
    <w:rsid w:val="002F182A"/>
    <w:rsid w:val="002F1841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1E"/>
    <w:rsid w:val="002F2D2D"/>
    <w:rsid w:val="002F2E93"/>
    <w:rsid w:val="002F2F74"/>
    <w:rsid w:val="002F311D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016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38B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7A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33E"/>
    <w:rsid w:val="00303797"/>
    <w:rsid w:val="00303E16"/>
    <w:rsid w:val="00303E1E"/>
    <w:rsid w:val="00304187"/>
    <w:rsid w:val="003044BE"/>
    <w:rsid w:val="0030490B"/>
    <w:rsid w:val="003049C9"/>
    <w:rsid w:val="00304BC6"/>
    <w:rsid w:val="00304D2A"/>
    <w:rsid w:val="00304F0F"/>
    <w:rsid w:val="00305126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4B8"/>
    <w:rsid w:val="0030658C"/>
    <w:rsid w:val="00306732"/>
    <w:rsid w:val="00306981"/>
    <w:rsid w:val="00306A7E"/>
    <w:rsid w:val="00306D83"/>
    <w:rsid w:val="00307345"/>
    <w:rsid w:val="00307485"/>
    <w:rsid w:val="003075CD"/>
    <w:rsid w:val="003076F6"/>
    <w:rsid w:val="00307A3C"/>
    <w:rsid w:val="00310366"/>
    <w:rsid w:val="00310392"/>
    <w:rsid w:val="0031073A"/>
    <w:rsid w:val="003107E2"/>
    <w:rsid w:val="00310C88"/>
    <w:rsid w:val="00310E57"/>
    <w:rsid w:val="00310F81"/>
    <w:rsid w:val="00311195"/>
    <w:rsid w:val="00311591"/>
    <w:rsid w:val="00311727"/>
    <w:rsid w:val="00311850"/>
    <w:rsid w:val="00311A0B"/>
    <w:rsid w:val="00311DBD"/>
    <w:rsid w:val="00311E3F"/>
    <w:rsid w:val="00311F37"/>
    <w:rsid w:val="00312001"/>
    <w:rsid w:val="003122F4"/>
    <w:rsid w:val="00312373"/>
    <w:rsid w:val="003123A4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D90"/>
    <w:rsid w:val="00314F86"/>
    <w:rsid w:val="00314FCF"/>
    <w:rsid w:val="0031535E"/>
    <w:rsid w:val="00315835"/>
    <w:rsid w:val="00315F08"/>
    <w:rsid w:val="00316171"/>
    <w:rsid w:val="003161C0"/>
    <w:rsid w:val="003162DC"/>
    <w:rsid w:val="003163DB"/>
    <w:rsid w:val="003164DF"/>
    <w:rsid w:val="003166ED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C84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74A"/>
    <w:rsid w:val="00325B83"/>
    <w:rsid w:val="00325BFD"/>
    <w:rsid w:val="00325C0C"/>
    <w:rsid w:val="00325C3D"/>
    <w:rsid w:val="00325C89"/>
    <w:rsid w:val="0032635F"/>
    <w:rsid w:val="00326AB9"/>
    <w:rsid w:val="00326B51"/>
    <w:rsid w:val="00326BD3"/>
    <w:rsid w:val="0032708F"/>
    <w:rsid w:val="00327133"/>
    <w:rsid w:val="003273E0"/>
    <w:rsid w:val="00327563"/>
    <w:rsid w:val="003276AC"/>
    <w:rsid w:val="00327880"/>
    <w:rsid w:val="00327CDF"/>
    <w:rsid w:val="00327DF5"/>
    <w:rsid w:val="00327E37"/>
    <w:rsid w:val="00327FD2"/>
    <w:rsid w:val="00330069"/>
    <w:rsid w:val="00330286"/>
    <w:rsid w:val="003306A5"/>
    <w:rsid w:val="00330768"/>
    <w:rsid w:val="00330C36"/>
    <w:rsid w:val="00330CB9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1CF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B4B"/>
    <w:rsid w:val="00342D17"/>
    <w:rsid w:val="00342D4B"/>
    <w:rsid w:val="00342E8A"/>
    <w:rsid w:val="003430AA"/>
    <w:rsid w:val="003431BF"/>
    <w:rsid w:val="00343331"/>
    <w:rsid w:val="00343463"/>
    <w:rsid w:val="003439AA"/>
    <w:rsid w:val="00343B1E"/>
    <w:rsid w:val="00343C20"/>
    <w:rsid w:val="00343D42"/>
    <w:rsid w:val="00343E56"/>
    <w:rsid w:val="00343F47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62"/>
    <w:rsid w:val="003457A7"/>
    <w:rsid w:val="00345B6A"/>
    <w:rsid w:val="00345CB6"/>
    <w:rsid w:val="00345D14"/>
    <w:rsid w:val="00345E16"/>
    <w:rsid w:val="00345FD5"/>
    <w:rsid w:val="00346086"/>
    <w:rsid w:val="003462AF"/>
    <w:rsid w:val="003463C0"/>
    <w:rsid w:val="0034674D"/>
    <w:rsid w:val="00346971"/>
    <w:rsid w:val="0034697B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3AD"/>
    <w:rsid w:val="00350475"/>
    <w:rsid w:val="00350525"/>
    <w:rsid w:val="00350532"/>
    <w:rsid w:val="00350916"/>
    <w:rsid w:val="00350981"/>
    <w:rsid w:val="003509AB"/>
    <w:rsid w:val="003509F7"/>
    <w:rsid w:val="00350B80"/>
    <w:rsid w:val="0035160D"/>
    <w:rsid w:val="00351862"/>
    <w:rsid w:val="00351936"/>
    <w:rsid w:val="003519A5"/>
    <w:rsid w:val="003519B6"/>
    <w:rsid w:val="00351BC7"/>
    <w:rsid w:val="00351F2F"/>
    <w:rsid w:val="00352149"/>
    <w:rsid w:val="003522B5"/>
    <w:rsid w:val="00352403"/>
    <w:rsid w:val="00352438"/>
    <w:rsid w:val="003524E3"/>
    <w:rsid w:val="00352A37"/>
    <w:rsid w:val="00352BB6"/>
    <w:rsid w:val="00352C2C"/>
    <w:rsid w:val="00352D30"/>
    <w:rsid w:val="00353016"/>
    <w:rsid w:val="00353487"/>
    <w:rsid w:val="00353816"/>
    <w:rsid w:val="00353C2F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8FD"/>
    <w:rsid w:val="00356989"/>
    <w:rsid w:val="00356BEC"/>
    <w:rsid w:val="00356C2E"/>
    <w:rsid w:val="00356EC8"/>
    <w:rsid w:val="0035720A"/>
    <w:rsid w:val="00357223"/>
    <w:rsid w:val="0035740D"/>
    <w:rsid w:val="003576B7"/>
    <w:rsid w:val="00357815"/>
    <w:rsid w:val="003578EF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44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3C0"/>
    <w:rsid w:val="00365443"/>
    <w:rsid w:val="0036548A"/>
    <w:rsid w:val="00365BBC"/>
    <w:rsid w:val="00366506"/>
    <w:rsid w:val="0036692C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0E26"/>
    <w:rsid w:val="00371015"/>
    <w:rsid w:val="003711FA"/>
    <w:rsid w:val="00371489"/>
    <w:rsid w:val="003715C0"/>
    <w:rsid w:val="003718C6"/>
    <w:rsid w:val="00371AA5"/>
    <w:rsid w:val="00371AB1"/>
    <w:rsid w:val="00371C3D"/>
    <w:rsid w:val="00371CA2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45"/>
    <w:rsid w:val="003748F3"/>
    <w:rsid w:val="00374B61"/>
    <w:rsid w:val="00374CDF"/>
    <w:rsid w:val="00374CE6"/>
    <w:rsid w:val="00374E27"/>
    <w:rsid w:val="00375071"/>
    <w:rsid w:val="003754AB"/>
    <w:rsid w:val="0037559B"/>
    <w:rsid w:val="00375B8B"/>
    <w:rsid w:val="00375BAB"/>
    <w:rsid w:val="00375CAC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965"/>
    <w:rsid w:val="00380A33"/>
    <w:rsid w:val="00380D20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81F"/>
    <w:rsid w:val="00383AD3"/>
    <w:rsid w:val="00383D1D"/>
    <w:rsid w:val="00383EE3"/>
    <w:rsid w:val="003840E0"/>
    <w:rsid w:val="00384509"/>
    <w:rsid w:val="00384667"/>
    <w:rsid w:val="00384874"/>
    <w:rsid w:val="00384971"/>
    <w:rsid w:val="00384CB6"/>
    <w:rsid w:val="00384FD6"/>
    <w:rsid w:val="0038519D"/>
    <w:rsid w:val="003851D3"/>
    <w:rsid w:val="003852E2"/>
    <w:rsid w:val="00385379"/>
    <w:rsid w:val="003856B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0CB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787"/>
    <w:rsid w:val="00391AA9"/>
    <w:rsid w:val="00391CFC"/>
    <w:rsid w:val="00392038"/>
    <w:rsid w:val="0039293C"/>
    <w:rsid w:val="00392E86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7E"/>
    <w:rsid w:val="003960A5"/>
    <w:rsid w:val="0039652E"/>
    <w:rsid w:val="0039653C"/>
    <w:rsid w:val="0039653D"/>
    <w:rsid w:val="00396691"/>
    <w:rsid w:val="003966F2"/>
    <w:rsid w:val="00396871"/>
    <w:rsid w:val="00396930"/>
    <w:rsid w:val="00396DDB"/>
    <w:rsid w:val="00396F13"/>
    <w:rsid w:val="0039740B"/>
    <w:rsid w:val="003974EB"/>
    <w:rsid w:val="00397B36"/>
    <w:rsid w:val="00397EA2"/>
    <w:rsid w:val="003A0067"/>
    <w:rsid w:val="003A0132"/>
    <w:rsid w:val="003A0567"/>
    <w:rsid w:val="003A05DE"/>
    <w:rsid w:val="003A06BA"/>
    <w:rsid w:val="003A07F9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9F8"/>
    <w:rsid w:val="003A3B2C"/>
    <w:rsid w:val="003A3BE2"/>
    <w:rsid w:val="003A3CEC"/>
    <w:rsid w:val="003A3E52"/>
    <w:rsid w:val="003A3ECD"/>
    <w:rsid w:val="003A4097"/>
    <w:rsid w:val="003A412D"/>
    <w:rsid w:val="003A43C0"/>
    <w:rsid w:val="003A45F7"/>
    <w:rsid w:val="003A4653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D7E"/>
    <w:rsid w:val="003A6E20"/>
    <w:rsid w:val="003A6F75"/>
    <w:rsid w:val="003A7060"/>
    <w:rsid w:val="003A71D2"/>
    <w:rsid w:val="003A71D9"/>
    <w:rsid w:val="003A7651"/>
    <w:rsid w:val="003A769F"/>
    <w:rsid w:val="003A787C"/>
    <w:rsid w:val="003A7914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0A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757"/>
    <w:rsid w:val="003B1F78"/>
    <w:rsid w:val="003B2037"/>
    <w:rsid w:val="003B2095"/>
    <w:rsid w:val="003B2210"/>
    <w:rsid w:val="003B22E2"/>
    <w:rsid w:val="003B2516"/>
    <w:rsid w:val="003B259F"/>
    <w:rsid w:val="003B261C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812"/>
    <w:rsid w:val="003B4AF1"/>
    <w:rsid w:val="003B4F26"/>
    <w:rsid w:val="003B4FBE"/>
    <w:rsid w:val="003B500A"/>
    <w:rsid w:val="003B50D2"/>
    <w:rsid w:val="003B51B1"/>
    <w:rsid w:val="003B5229"/>
    <w:rsid w:val="003B52C0"/>
    <w:rsid w:val="003B54FF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2A6D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E4C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93"/>
    <w:rsid w:val="003C70C8"/>
    <w:rsid w:val="003C71F5"/>
    <w:rsid w:val="003C762E"/>
    <w:rsid w:val="003C7A5A"/>
    <w:rsid w:val="003C7B79"/>
    <w:rsid w:val="003C7F58"/>
    <w:rsid w:val="003D0073"/>
    <w:rsid w:val="003D0106"/>
    <w:rsid w:val="003D0238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58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4C88"/>
    <w:rsid w:val="003D4EAC"/>
    <w:rsid w:val="003D514F"/>
    <w:rsid w:val="003D5256"/>
    <w:rsid w:val="003D54DB"/>
    <w:rsid w:val="003D54FD"/>
    <w:rsid w:val="003D566F"/>
    <w:rsid w:val="003D56B0"/>
    <w:rsid w:val="003D5A8E"/>
    <w:rsid w:val="003D613D"/>
    <w:rsid w:val="003D6141"/>
    <w:rsid w:val="003D6834"/>
    <w:rsid w:val="003D6902"/>
    <w:rsid w:val="003D6907"/>
    <w:rsid w:val="003D6959"/>
    <w:rsid w:val="003D6A0C"/>
    <w:rsid w:val="003D6AF0"/>
    <w:rsid w:val="003D6BA4"/>
    <w:rsid w:val="003D72A9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4DE"/>
    <w:rsid w:val="003E158D"/>
    <w:rsid w:val="003E1815"/>
    <w:rsid w:val="003E1CF5"/>
    <w:rsid w:val="003E1FA2"/>
    <w:rsid w:val="003E20B7"/>
    <w:rsid w:val="003E22A3"/>
    <w:rsid w:val="003E2695"/>
    <w:rsid w:val="003E2A37"/>
    <w:rsid w:val="003E2BA3"/>
    <w:rsid w:val="003E2BB0"/>
    <w:rsid w:val="003E2DB3"/>
    <w:rsid w:val="003E2E1C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881"/>
    <w:rsid w:val="003E4903"/>
    <w:rsid w:val="003E4B57"/>
    <w:rsid w:val="003E4C5E"/>
    <w:rsid w:val="003E4FEF"/>
    <w:rsid w:val="003E504F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E7770"/>
    <w:rsid w:val="003E7C8B"/>
    <w:rsid w:val="003F030D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585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B33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B66"/>
    <w:rsid w:val="003F5C7D"/>
    <w:rsid w:val="003F6010"/>
    <w:rsid w:val="003F6338"/>
    <w:rsid w:val="003F63D6"/>
    <w:rsid w:val="003F6588"/>
    <w:rsid w:val="003F68B4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3F7EB2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48B"/>
    <w:rsid w:val="004036CB"/>
    <w:rsid w:val="00403841"/>
    <w:rsid w:val="00403A31"/>
    <w:rsid w:val="00403CBA"/>
    <w:rsid w:val="00403E72"/>
    <w:rsid w:val="004048AA"/>
    <w:rsid w:val="00404911"/>
    <w:rsid w:val="00404C63"/>
    <w:rsid w:val="00404D17"/>
    <w:rsid w:val="00404D39"/>
    <w:rsid w:val="00404E6D"/>
    <w:rsid w:val="00404F81"/>
    <w:rsid w:val="00405581"/>
    <w:rsid w:val="00405686"/>
    <w:rsid w:val="00405696"/>
    <w:rsid w:val="004057E2"/>
    <w:rsid w:val="00405809"/>
    <w:rsid w:val="0040598C"/>
    <w:rsid w:val="00405B78"/>
    <w:rsid w:val="00405EA6"/>
    <w:rsid w:val="00406112"/>
    <w:rsid w:val="004063B5"/>
    <w:rsid w:val="004065C3"/>
    <w:rsid w:val="0040661F"/>
    <w:rsid w:val="0040665F"/>
    <w:rsid w:val="00406793"/>
    <w:rsid w:val="004069FC"/>
    <w:rsid w:val="00406ACE"/>
    <w:rsid w:val="00406B17"/>
    <w:rsid w:val="00406B6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4F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495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692"/>
    <w:rsid w:val="00416764"/>
    <w:rsid w:val="0041684C"/>
    <w:rsid w:val="004168E6"/>
    <w:rsid w:val="00416B55"/>
    <w:rsid w:val="00416BA7"/>
    <w:rsid w:val="00416D9A"/>
    <w:rsid w:val="00416E21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490"/>
    <w:rsid w:val="0042084F"/>
    <w:rsid w:val="00420978"/>
    <w:rsid w:val="00420B25"/>
    <w:rsid w:val="00420B5E"/>
    <w:rsid w:val="00420BC8"/>
    <w:rsid w:val="00420F82"/>
    <w:rsid w:val="004210F2"/>
    <w:rsid w:val="00421255"/>
    <w:rsid w:val="00421440"/>
    <w:rsid w:val="0042163B"/>
    <w:rsid w:val="0042164E"/>
    <w:rsid w:val="0042181A"/>
    <w:rsid w:val="00421D85"/>
    <w:rsid w:val="00422130"/>
    <w:rsid w:val="00422790"/>
    <w:rsid w:val="00422A09"/>
    <w:rsid w:val="00422AB7"/>
    <w:rsid w:val="00422B54"/>
    <w:rsid w:val="00422C3A"/>
    <w:rsid w:val="00422F60"/>
    <w:rsid w:val="0042305B"/>
    <w:rsid w:val="004230CE"/>
    <w:rsid w:val="00423725"/>
    <w:rsid w:val="004238C3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C6E"/>
    <w:rsid w:val="00425048"/>
    <w:rsid w:val="0042512C"/>
    <w:rsid w:val="0042517A"/>
    <w:rsid w:val="004251D8"/>
    <w:rsid w:val="004251E0"/>
    <w:rsid w:val="00425306"/>
    <w:rsid w:val="00425626"/>
    <w:rsid w:val="00425ECA"/>
    <w:rsid w:val="00425FA5"/>
    <w:rsid w:val="004261A7"/>
    <w:rsid w:val="00426550"/>
    <w:rsid w:val="004266F7"/>
    <w:rsid w:val="00426B67"/>
    <w:rsid w:val="0042704C"/>
    <w:rsid w:val="0042719B"/>
    <w:rsid w:val="0042720E"/>
    <w:rsid w:val="00427317"/>
    <w:rsid w:val="004273A9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C1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3B6"/>
    <w:rsid w:val="00433598"/>
    <w:rsid w:val="004338D8"/>
    <w:rsid w:val="00433ADF"/>
    <w:rsid w:val="00433CBF"/>
    <w:rsid w:val="00433ED8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9E5"/>
    <w:rsid w:val="00435A26"/>
    <w:rsid w:val="00435E79"/>
    <w:rsid w:val="00435F14"/>
    <w:rsid w:val="00436311"/>
    <w:rsid w:val="00436508"/>
    <w:rsid w:val="0043653D"/>
    <w:rsid w:val="0043687A"/>
    <w:rsid w:val="004368E9"/>
    <w:rsid w:val="00436968"/>
    <w:rsid w:val="00436B48"/>
    <w:rsid w:val="00436DB8"/>
    <w:rsid w:val="00436F74"/>
    <w:rsid w:val="0043728C"/>
    <w:rsid w:val="0043740F"/>
    <w:rsid w:val="004375B7"/>
    <w:rsid w:val="00437741"/>
    <w:rsid w:val="00437845"/>
    <w:rsid w:val="004378B0"/>
    <w:rsid w:val="00437BAF"/>
    <w:rsid w:val="00437BC1"/>
    <w:rsid w:val="00437D46"/>
    <w:rsid w:val="00437EB8"/>
    <w:rsid w:val="00437F11"/>
    <w:rsid w:val="00437FBC"/>
    <w:rsid w:val="00440002"/>
    <w:rsid w:val="004400B8"/>
    <w:rsid w:val="00440222"/>
    <w:rsid w:val="00440528"/>
    <w:rsid w:val="00440810"/>
    <w:rsid w:val="0044099C"/>
    <w:rsid w:val="00440A3F"/>
    <w:rsid w:val="00440C5A"/>
    <w:rsid w:val="004410A6"/>
    <w:rsid w:val="004413DA"/>
    <w:rsid w:val="0044155D"/>
    <w:rsid w:val="0044176A"/>
    <w:rsid w:val="00441905"/>
    <w:rsid w:val="00441AB7"/>
    <w:rsid w:val="00441C17"/>
    <w:rsid w:val="00441DF2"/>
    <w:rsid w:val="00441E51"/>
    <w:rsid w:val="00441E8F"/>
    <w:rsid w:val="004420B3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A46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0E9"/>
    <w:rsid w:val="004450F6"/>
    <w:rsid w:val="00445139"/>
    <w:rsid w:val="0044531B"/>
    <w:rsid w:val="0044573C"/>
    <w:rsid w:val="00445B8D"/>
    <w:rsid w:val="00445CA6"/>
    <w:rsid w:val="00446186"/>
    <w:rsid w:val="0044629A"/>
    <w:rsid w:val="004464D5"/>
    <w:rsid w:val="004467D9"/>
    <w:rsid w:val="00446905"/>
    <w:rsid w:val="004469AE"/>
    <w:rsid w:val="00446CCE"/>
    <w:rsid w:val="00446E3D"/>
    <w:rsid w:val="00446FC5"/>
    <w:rsid w:val="004470D6"/>
    <w:rsid w:val="004473A1"/>
    <w:rsid w:val="004476D0"/>
    <w:rsid w:val="004476DE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39B"/>
    <w:rsid w:val="004504B6"/>
    <w:rsid w:val="00450552"/>
    <w:rsid w:val="004505AA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1E5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542"/>
    <w:rsid w:val="004557AF"/>
    <w:rsid w:val="004557FF"/>
    <w:rsid w:val="00455831"/>
    <w:rsid w:val="00455A0E"/>
    <w:rsid w:val="00455B24"/>
    <w:rsid w:val="00455B54"/>
    <w:rsid w:val="00455C95"/>
    <w:rsid w:val="00455D77"/>
    <w:rsid w:val="00455E9C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3FA"/>
    <w:rsid w:val="00460418"/>
    <w:rsid w:val="004609E4"/>
    <w:rsid w:val="00460B3E"/>
    <w:rsid w:val="00460D8B"/>
    <w:rsid w:val="00460FF1"/>
    <w:rsid w:val="004612B2"/>
    <w:rsid w:val="004613E5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70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BD1"/>
    <w:rsid w:val="00465CC4"/>
    <w:rsid w:val="00466578"/>
    <w:rsid w:val="004665EE"/>
    <w:rsid w:val="004668A6"/>
    <w:rsid w:val="00466AF6"/>
    <w:rsid w:val="00466EF8"/>
    <w:rsid w:val="00466F20"/>
    <w:rsid w:val="00467279"/>
    <w:rsid w:val="00467509"/>
    <w:rsid w:val="0046795C"/>
    <w:rsid w:val="00467D5D"/>
    <w:rsid w:val="00467DF8"/>
    <w:rsid w:val="00470020"/>
    <w:rsid w:val="00470444"/>
    <w:rsid w:val="004704EC"/>
    <w:rsid w:val="00470AC8"/>
    <w:rsid w:val="00470B0D"/>
    <w:rsid w:val="00470E45"/>
    <w:rsid w:val="004711CA"/>
    <w:rsid w:val="004711ED"/>
    <w:rsid w:val="00471303"/>
    <w:rsid w:val="00471382"/>
    <w:rsid w:val="004713B2"/>
    <w:rsid w:val="00471462"/>
    <w:rsid w:val="00471875"/>
    <w:rsid w:val="00471CD6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788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3DAD"/>
    <w:rsid w:val="0047429E"/>
    <w:rsid w:val="004745E7"/>
    <w:rsid w:val="00474D09"/>
    <w:rsid w:val="00474F58"/>
    <w:rsid w:val="00474F72"/>
    <w:rsid w:val="0047507B"/>
    <w:rsid w:val="00475265"/>
    <w:rsid w:val="004753D2"/>
    <w:rsid w:val="004754EC"/>
    <w:rsid w:val="00475590"/>
    <w:rsid w:val="00475674"/>
    <w:rsid w:val="00475A68"/>
    <w:rsid w:val="00475AEE"/>
    <w:rsid w:val="00475C50"/>
    <w:rsid w:val="00475F4B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38F"/>
    <w:rsid w:val="00483581"/>
    <w:rsid w:val="00483629"/>
    <w:rsid w:val="00483644"/>
    <w:rsid w:val="0048373C"/>
    <w:rsid w:val="00483A38"/>
    <w:rsid w:val="00483A6E"/>
    <w:rsid w:val="00483B21"/>
    <w:rsid w:val="00483F32"/>
    <w:rsid w:val="004841B0"/>
    <w:rsid w:val="00484522"/>
    <w:rsid w:val="00484606"/>
    <w:rsid w:val="00484641"/>
    <w:rsid w:val="00484733"/>
    <w:rsid w:val="0048496F"/>
    <w:rsid w:val="00484A1B"/>
    <w:rsid w:val="00484E64"/>
    <w:rsid w:val="00484FD1"/>
    <w:rsid w:val="00484FDB"/>
    <w:rsid w:val="004850EE"/>
    <w:rsid w:val="0048523F"/>
    <w:rsid w:val="004852E2"/>
    <w:rsid w:val="00485477"/>
    <w:rsid w:val="0048588D"/>
    <w:rsid w:val="00485970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5E5"/>
    <w:rsid w:val="0048763D"/>
    <w:rsid w:val="0048772F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5FA"/>
    <w:rsid w:val="00492BD0"/>
    <w:rsid w:val="0049300B"/>
    <w:rsid w:val="0049310B"/>
    <w:rsid w:val="00493113"/>
    <w:rsid w:val="004931AE"/>
    <w:rsid w:val="004932F8"/>
    <w:rsid w:val="00493436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541"/>
    <w:rsid w:val="00496AB9"/>
    <w:rsid w:val="00496DD5"/>
    <w:rsid w:val="00496DDF"/>
    <w:rsid w:val="00497102"/>
    <w:rsid w:val="00497384"/>
    <w:rsid w:val="004973AE"/>
    <w:rsid w:val="0049786B"/>
    <w:rsid w:val="00497B4A"/>
    <w:rsid w:val="00497C99"/>
    <w:rsid w:val="004A00E0"/>
    <w:rsid w:val="004A03B5"/>
    <w:rsid w:val="004A08A0"/>
    <w:rsid w:val="004A08A6"/>
    <w:rsid w:val="004A08B4"/>
    <w:rsid w:val="004A098E"/>
    <w:rsid w:val="004A0A42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49D"/>
    <w:rsid w:val="004A263B"/>
    <w:rsid w:val="004A2683"/>
    <w:rsid w:val="004A2781"/>
    <w:rsid w:val="004A2A35"/>
    <w:rsid w:val="004A2DC5"/>
    <w:rsid w:val="004A319A"/>
    <w:rsid w:val="004A3660"/>
    <w:rsid w:val="004A3A62"/>
    <w:rsid w:val="004A40DC"/>
    <w:rsid w:val="004A41C0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5E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0C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EF6"/>
    <w:rsid w:val="004B1FF5"/>
    <w:rsid w:val="004B224B"/>
    <w:rsid w:val="004B22AC"/>
    <w:rsid w:val="004B247F"/>
    <w:rsid w:val="004B24EF"/>
    <w:rsid w:val="004B26F7"/>
    <w:rsid w:val="004B2B8E"/>
    <w:rsid w:val="004B2DEA"/>
    <w:rsid w:val="004B2E09"/>
    <w:rsid w:val="004B2E0D"/>
    <w:rsid w:val="004B2EC0"/>
    <w:rsid w:val="004B3155"/>
    <w:rsid w:val="004B330E"/>
    <w:rsid w:val="004B33BF"/>
    <w:rsid w:val="004B3784"/>
    <w:rsid w:val="004B3801"/>
    <w:rsid w:val="004B3A41"/>
    <w:rsid w:val="004B3A7F"/>
    <w:rsid w:val="004B4198"/>
    <w:rsid w:val="004B42C7"/>
    <w:rsid w:val="004B4356"/>
    <w:rsid w:val="004B43F2"/>
    <w:rsid w:val="004B474D"/>
    <w:rsid w:val="004B4C91"/>
    <w:rsid w:val="004B4D20"/>
    <w:rsid w:val="004B520B"/>
    <w:rsid w:val="004B53AE"/>
    <w:rsid w:val="004B54DA"/>
    <w:rsid w:val="004B54F1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072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BF9"/>
    <w:rsid w:val="004C2C4A"/>
    <w:rsid w:val="004C2E0D"/>
    <w:rsid w:val="004C309B"/>
    <w:rsid w:val="004C323A"/>
    <w:rsid w:val="004C331E"/>
    <w:rsid w:val="004C360A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571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A2"/>
    <w:rsid w:val="004C75CC"/>
    <w:rsid w:val="004C7737"/>
    <w:rsid w:val="004C78B1"/>
    <w:rsid w:val="004C791D"/>
    <w:rsid w:val="004C7C57"/>
    <w:rsid w:val="004D01C2"/>
    <w:rsid w:val="004D0359"/>
    <w:rsid w:val="004D0C4C"/>
    <w:rsid w:val="004D0C65"/>
    <w:rsid w:val="004D0DE6"/>
    <w:rsid w:val="004D13BA"/>
    <w:rsid w:val="004D1787"/>
    <w:rsid w:val="004D186E"/>
    <w:rsid w:val="004D1886"/>
    <w:rsid w:val="004D1B22"/>
    <w:rsid w:val="004D1B6B"/>
    <w:rsid w:val="004D1C80"/>
    <w:rsid w:val="004D1CC7"/>
    <w:rsid w:val="004D1FFA"/>
    <w:rsid w:val="004D269C"/>
    <w:rsid w:val="004D2887"/>
    <w:rsid w:val="004D28E5"/>
    <w:rsid w:val="004D2A3E"/>
    <w:rsid w:val="004D2B6C"/>
    <w:rsid w:val="004D2C27"/>
    <w:rsid w:val="004D3039"/>
    <w:rsid w:val="004D312F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13E"/>
    <w:rsid w:val="004D6393"/>
    <w:rsid w:val="004D6449"/>
    <w:rsid w:val="004D6667"/>
    <w:rsid w:val="004D6823"/>
    <w:rsid w:val="004D698A"/>
    <w:rsid w:val="004D69E8"/>
    <w:rsid w:val="004D6A54"/>
    <w:rsid w:val="004D6ABF"/>
    <w:rsid w:val="004D6DF1"/>
    <w:rsid w:val="004D6DF9"/>
    <w:rsid w:val="004D6E0B"/>
    <w:rsid w:val="004D6E50"/>
    <w:rsid w:val="004D7198"/>
    <w:rsid w:val="004D725F"/>
    <w:rsid w:val="004D74E4"/>
    <w:rsid w:val="004D74E8"/>
    <w:rsid w:val="004D75EC"/>
    <w:rsid w:val="004D779A"/>
    <w:rsid w:val="004D7967"/>
    <w:rsid w:val="004D7A58"/>
    <w:rsid w:val="004D7AFC"/>
    <w:rsid w:val="004D7B75"/>
    <w:rsid w:val="004D7D51"/>
    <w:rsid w:val="004D7E93"/>
    <w:rsid w:val="004E0646"/>
    <w:rsid w:val="004E0712"/>
    <w:rsid w:val="004E095F"/>
    <w:rsid w:val="004E0C76"/>
    <w:rsid w:val="004E0CBC"/>
    <w:rsid w:val="004E0D80"/>
    <w:rsid w:val="004E0F1F"/>
    <w:rsid w:val="004E103C"/>
    <w:rsid w:val="004E1265"/>
    <w:rsid w:val="004E162A"/>
    <w:rsid w:val="004E1B24"/>
    <w:rsid w:val="004E1CB9"/>
    <w:rsid w:val="004E1EB0"/>
    <w:rsid w:val="004E2015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72"/>
    <w:rsid w:val="004E36C1"/>
    <w:rsid w:val="004E36E4"/>
    <w:rsid w:val="004E390B"/>
    <w:rsid w:val="004E399F"/>
    <w:rsid w:val="004E4020"/>
    <w:rsid w:val="004E44D9"/>
    <w:rsid w:val="004E459D"/>
    <w:rsid w:val="004E46B1"/>
    <w:rsid w:val="004E4A5A"/>
    <w:rsid w:val="004E4CC7"/>
    <w:rsid w:val="004E4DD0"/>
    <w:rsid w:val="004E4EFF"/>
    <w:rsid w:val="004E4FE9"/>
    <w:rsid w:val="004E519B"/>
    <w:rsid w:val="004E57B4"/>
    <w:rsid w:val="004E591A"/>
    <w:rsid w:val="004E5975"/>
    <w:rsid w:val="004E5A67"/>
    <w:rsid w:val="004E5DDC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D73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946"/>
    <w:rsid w:val="004F2D6D"/>
    <w:rsid w:val="004F2E95"/>
    <w:rsid w:val="004F3060"/>
    <w:rsid w:val="004F329E"/>
    <w:rsid w:val="004F35E2"/>
    <w:rsid w:val="004F3685"/>
    <w:rsid w:val="004F3823"/>
    <w:rsid w:val="004F389C"/>
    <w:rsid w:val="004F3AE6"/>
    <w:rsid w:val="004F4040"/>
    <w:rsid w:val="004F4578"/>
    <w:rsid w:val="004F46D2"/>
    <w:rsid w:val="004F49C5"/>
    <w:rsid w:val="004F4E97"/>
    <w:rsid w:val="004F4E9C"/>
    <w:rsid w:val="004F516C"/>
    <w:rsid w:val="004F5272"/>
    <w:rsid w:val="004F5658"/>
    <w:rsid w:val="004F5B6B"/>
    <w:rsid w:val="004F6845"/>
    <w:rsid w:val="004F696D"/>
    <w:rsid w:val="004F6E0A"/>
    <w:rsid w:val="004F6E5F"/>
    <w:rsid w:val="004F6FE9"/>
    <w:rsid w:val="004F730D"/>
    <w:rsid w:val="004F77F8"/>
    <w:rsid w:val="004F78E9"/>
    <w:rsid w:val="004F7A51"/>
    <w:rsid w:val="004F7CF3"/>
    <w:rsid w:val="004F7DDC"/>
    <w:rsid w:val="00500264"/>
    <w:rsid w:val="00500584"/>
    <w:rsid w:val="005006C7"/>
    <w:rsid w:val="00500CB9"/>
    <w:rsid w:val="00500F0C"/>
    <w:rsid w:val="00500FBF"/>
    <w:rsid w:val="00501235"/>
    <w:rsid w:val="00501264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ECE"/>
    <w:rsid w:val="00503F11"/>
    <w:rsid w:val="00504066"/>
    <w:rsid w:val="0050414F"/>
    <w:rsid w:val="005043EC"/>
    <w:rsid w:val="00504A8B"/>
    <w:rsid w:val="00504BB7"/>
    <w:rsid w:val="00504C02"/>
    <w:rsid w:val="00504C74"/>
    <w:rsid w:val="00504F42"/>
    <w:rsid w:val="005053A5"/>
    <w:rsid w:val="00505EB4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77B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0A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3938"/>
    <w:rsid w:val="005142D6"/>
    <w:rsid w:val="0051438E"/>
    <w:rsid w:val="00514392"/>
    <w:rsid w:val="005144D8"/>
    <w:rsid w:val="0051477E"/>
    <w:rsid w:val="0051489E"/>
    <w:rsid w:val="00514B27"/>
    <w:rsid w:val="00514B49"/>
    <w:rsid w:val="00514BED"/>
    <w:rsid w:val="00514E02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6DA6"/>
    <w:rsid w:val="00517100"/>
    <w:rsid w:val="005171D1"/>
    <w:rsid w:val="00517E43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1F07"/>
    <w:rsid w:val="00522084"/>
    <w:rsid w:val="005220FD"/>
    <w:rsid w:val="005223B2"/>
    <w:rsid w:val="00522C5D"/>
    <w:rsid w:val="00522C6D"/>
    <w:rsid w:val="00522CD7"/>
    <w:rsid w:val="005230B2"/>
    <w:rsid w:val="005236A6"/>
    <w:rsid w:val="00523820"/>
    <w:rsid w:val="00523A6E"/>
    <w:rsid w:val="00523FD8"/>
    <w:rsid w:val="00524560"/>
    <w:rsid w:val="0052495C"/>
    <w:rsid w:val="00524CB6"/>
    <w:rsid w:val="00524EB5"/>
    <w:rsid w:val="00524F9F"/>
    <w:rsid w:val="00525111"/>
    <w:rsid w:val="00525134"/>
    <w:rsid w:val="00525174"/>
    <w:rsid w:val="0052517B"/>
    <w:rsid w:val="0052549D"/>
    <w:rsid w:val="0052561A"/>
    <w:rsid w:val="00525861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A70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D45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8B"/>
    <w:rsid w:val="005330C1"/>
    <w:rsid w:val="005337E0"/>
    <w:rsid w:val="00533D9A"/>
    <w:rsid w:val="00533DA7"/>
    <w:rsid w:val="00534108"/>
    <w:rsid w:val="0053442B"/>
    <w:rsid w:val="00534956"/>
    <w:rsid w:val="00534C48"/>
    <w:rsid w:val="00534F27"/>
    <w:rsid w:val="00535049"/>
    <w:rsid w:val="00535151"/>
    <w:rsid w:val="00535404"/>
    <w:rsid w:val="0053544B"/>
    <w:rsid w:val="005356E4"/>
    <w:rsid w:val="00535AEB"/>
    <w:rsid w:val="00535B02"/>
    <w:rsid w:val="00535DBD"/>
    <w:rsid w:val="00535FE6"/>
    <w:rsid w:val="00536509"/>
    <w:rsid w:val="00536912"/>
    <w:rsid w:val="00536AD9"/>
    <w:rsid w:val="00536E26"/>
    <w:rsid w:val="00537029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7"/>
    <w:rsid w:val="00541668"/>
    <w:rsid w:val="00541ACF"/>
    <w:rsid w:val="00541B16"/>
    <w:rsid w:val="005420B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B99"/>
    <w:rsid w:val="00543D9F"/>
    <w:rsid w:val="00543E2D"/>
    <w:rsid w:val="005443E5"/>
    <w:rsid w:val="005443E7"/>
    <w:rsid w:val="00544504"/>
    <w:rsid w:val="005448D2"/>
    <w:rsid w:val="00544EBC"/>
    <w:rsid w:val="0054517F"/>
    <w:rsid w:val="005451B3"/>
    <w:rsid w:val="00545676"/>
    <w:rsid w:val="0054587D"/>
    <w:rsid w:val="00545AC7"/>
    <w:rsid w:val="00545C1B"/>
    <w:rsid w:val="00545D04"/>
    <w:rsid w:val="00545E69"/>
    <w:rsid w:val="00545F3D"/>
    <w:rsid w:val="005460A7"/>
    <w:rsid w:val="0054657D"/>
    <w:rsid w:val="005466F0"/>
    <w:rsid w:val="005469EB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09D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AE5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2C5"/>
    <w:rsid w:val="0055579C"/>
    <w:rsid w:val="00555857"/>
    <w:rsid w:val="00555B4B"/>
    <w:rsid w:val="00555C3F"/>
    <w:rsid w:val="00555D73"/>
    <w:rsid w:val="005561B1"/>
    <w:rsid w:val="00556388"/>
    <w:rsid w:val="005563BA"/>
    <w:rsid w:val="005564B6"/>
    <w:rsid w:val="005567FF"/>
    <w:rsid w:val="0055689A"/>
    <w:rsid w:val="00556944"/>
    <w:rsid w:val="00556C91"/>
    <w:rsid w:val="00556DF7"/>
    <w:rsid w:val="00556E3E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A8"/>
    <w:rsid w:val="005604D4"/>
    <w:rsid w:val="00560631"/>
    <w:rsid w:val="0056078D"/>
    <w:rsid w:val="00560943"/>
    <w:rsid w:val="00560D1F"/>
    <w:rsid w:val="005610B9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12B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501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AFC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CCC"/>
    <w:rsid w:val="00570D4E"/>
    <w:rsid w:val="00570D6D"/>
    <w:rsid w:val="00570D78"/>
    <w:rsid w:val="00570DDF"/>
    <w:rsid w:val="00570EB9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2BF"/>
    <w:rsid w:val="00573568"/>
    <w:rsid w:val="0057381B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55D"/>
    <w:rsid w:val="005756D8"/>
    <w:rsid w:val="005759E2"/>
    <w:rsid w:val="00575A14"/>
    <w:rsid w:val="00575BE4"/>
    <w:rsid w:val="0057663C"/>
    <w:rsid w:val="00576C1F"/>
    <w:rsid w:val="00576FB8"/>
    <w:rsid w:val="00577136"/>
    <w:rsid w:val="0057714D"/>
    <w:rsid w:val="0057730C"/>
    <w:rsid w:val="005773DB"/>
    <w:rsid w:val="005773EB"/>
    <w:rsid w:val="0057741C"/>
    <w:rsid w:val="005774A9"/>
    <w:rsid w:val="005775AF"/>
    <w:rsid w:val="005779B0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658"/>
    <w:rsid w:val="005819D6"/>
    <w:rsid w:val="00581A64"/>
    <w:rsid w:val="0058202C"/>
    <w:rsid w:val="00582035"/>
    <w:rsid w:val="00582148"/>
    <w:rsid w:val="005821ED"/>
    <w:rsid w:val="005823D8"/>
    <w:rsid w:val="0058262F"/>
    <w:rsid w:val="00582845"/>
    <w:rsid w:val="0058286D"/>
    <w:rsid w:val="00582AF2"/>
    <w:rsid w:val="0058316B"/>
    <w:rsid w:val="0058321B"/>
    <w:rsid w:val="0058343F"/>
    <w:rsid w:val="00583BA6"/>
    <w:rsid w:val="00583CF9"/>
    <w:rsid w:val="00583EB2"/>
    <w:rsid w:val="005840A0"/>
    <w:rsid w:val="00584278"/>
    <w:rsid w:val="005842D3"/>
    <w:rsid w:val="0058440C"/>
    <w:rsid w:val="00584410"/>
    <w:rsid w:val="005844A9"/>
    <w:rsid w:val="00584508"/>
    <w:rsid w:val="005846E9"/>
    <w:rsid w:val="00584716"/>
    <w:rsid w:val="00584D8B"/>
    <w:rsid w:val="00584E2E"/>
    <w:rsid w:val="00584EAE"/>
    <w:rsid w:val="0058532E"/>
    <w:rsid w:val="00585B5C"/>
    <w:rsid w:val="00585DC4"/>
    <w:rsid w:val="00585F11"/>
    <w:rsid w:val="005865DB"/>
    <w:rsid w:val="0058677E"/>
    <w:rsid w:val="005867B8"/>
    <w:rsid w:val="005867C0"/>
    <w:rsid w:val="00586895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51B"/>
    <w:rsid w:val="0059462B"/>
    <w:rsid w:val="00594793"/>
    <w:rsid w:val="0059491B"/>
    <w:rsid w:val="00594AE6"/>
    <w:rsid w:val="00594E89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540"/>
    <w:rsid w:val="005968C3"/>
    <w:rsid w:val="00596934"/>
    <w:rsid w:val="00596977"/>
    <w:rsid w:val="00596A1F"/>
    <w:rsid w:val="00596B84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0F6A"/>
    <w:rsid w:val="005A1149"/>
    <w:rsid w:val="005A12AB"/>
    <w:rsid w:val="005A1346"/>
    <w:rsid w:val="005A1437"/>
    <w:rsid w:val="005A1797"/>
    <w:rsid w:val="005A198D"/>
    <w:rsid w:val="005A1E20"/>
    <w:rsid w:val="005A1E33"/>
    <w:rsid w:val="005A1E84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49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82B"/>
    <w:rsid w:val="005A6B62"/>
    <w:rsid w:val="005A6DB7"/>
    <w:rsid w:val="005A6EC3"/>
    <w:rsid w:val="005A7188"/>
    <w:rsid w:val="005A759C"/>
    <w:rsid w:val="005A77A7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7C7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024"/>
    <w:rsid w:val="005B34C0"/>
    <w:rsid w:val="005B35AE"/>
    <w:rsid w:val="005B3686"/>
    <w:rsid w:val="005B3738"/>
    <w:rsid w:val="005B37A3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5A"/>
    <w:rsid w:val="005B55BD"/>
    <w:rsid w:val="005B5606"/>
    <w:rsid w:val="005B5643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94C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001"/>
    <w:rsid w:val="005C22BC"/>
    <w:rsid w:val="005C2427"/>
    <w:rsid w:val="005C248F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AFA"/>
    <w:rsid w:val="005C3B9D"/>
    <w:rsid w:val="005C3D5B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6D3"/>
    <w:rsid w:val="005C5A2B"/>
    <w:rsid w:val="005C5E20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6CC"/>
    <w:rsid w:val="005C79CC"/>
    <w:rsid w:val="005C7B2E"/>
    <w:rsid w:val="005C7CE6"/>
    <w:rsid w:val="005C7F27"/>
    <w:rsid w:val="005C7F86"/>
    <w:rsid w:val="005D0119"/>
    <w:rsid w:val="005D0202"/>
    <w:rsid w:val="005D0357"/>
    <w:rsid w:val="005D05A5"/>
    <w:rsid w:val="005D05E1"/>
    <w:rsid w:val="005D0644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3FA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CCC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05A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45F"/>
    <w:rsid w:val="005D78AE"/>
    <w:rsid w:val="005D7FA9"/>
    <w:rsid w:val="005D7FB7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412"/>
    <w:rsid w:val="005E18F3"/>
    <w:rsid w:val="005E19DC"/>
    <w:rsid w:val="005E1A58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608"/>
    <w:rsid w:val="005E372B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76E"/>
    <w:rsid w:val="005E6B69"/>
    <w:rsid w:val="005E6BBC"/>
    <w:rsid w:val="005E7266"/>
    <w:rsid w:val="005E726C"/>
    <w:rsid w:val="005E744A"/>
    <w:rsid w:val="005E766B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AAD"/>
    <w:rsid w:val="005F1DC6"/>
    <w:rsid w:val="005F1EAB"/>
    <w:rsid w:val="005F21E4"/>
    <w:rsid w:val="005F22A7"/>
    <w:rsid w:val="005F26C5"/>
    <w:rsid w:val="005F2D1D"/>
    <w:rsid w:val="005F306D"/>
    <w:rsid w:val="005F349C"/>
    <w:rsid w:val="005F3504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01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1C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133"/>
    <w:rsid w:val="005F747A"/>
    <w:rsid w:val="005F7563"/>
    <w:rsid w:val="005F7577"/>
    <w:rsid w:val="005F783F"/>
    <w:rsid w:val="005F7894"/>
    <w:rsid w:val="005F7967"/>
    <w:rsid w:val="005F7997"/>
    <w:rsid w:val="005F7DC2"/>
    <w:rsid w:val="00600304"/>
    <w:rsid w:val="00600317"/>
    <w:rsid w:val="006004F5"/>
    <w:rsid w:val="0060084B"/>
    <w:rsid w:val="00600ACD"/>
    <w:rsid w:val="00600B9C"/>
    <w:rsid w:val="00600BC6"/>
    <w:rsid w:val="00600C69"/>
    <w:rsid w:val="00600FFC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52"/>
    <w:rsid w:val="00605A61"/>
    <w:rsid w:val="00605AA7"/>
    <w:rsid w:val="00605AD4"/>
    <w:rsid w:val="00605E51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08C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DB3"/>
    <w:rsid w:val="00611DFD"/>
    <w:rsid w:val="00611EC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3F0E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5F0D"/>
    <w:rsid w:val="0061627D"/>
    <w:rsid w:val="00616306"/>
    <w:rsid w:val="006167F7"/>
    <w:rsid w:val="006168B3"/>
    <w:rsid w:val="006168F3"/>
    <w:rsid w:val="0061694B"/>
    <w:rsid w:val="00616A34"/>
    <w:rsid w:val="00616AFA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0CD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C94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E05"/>
    <w:rsid w:val="00631E78"/>
    <w:rsid w:val="006321D0"/>
    <w:rsid w:val="00632C9F"/>
    <w:rsid w:val="00632D0C"/>
    <w:rsid w:val="00632DFE"/>
    <w:rsid w:val="006331A7"/>
    <w:rsid w:val="006333FB"/>
    <w:rsid w:val="006335FA"/>
    <w:rsid w:val="00633C4F"/>
    <w:rsid w:val="00633EBE"/>
    <w:rsid w:val="00634037"/>
    <w:rsid w:val="006343B8"/>
    <w:rsid w:val="0063445A"/>
    <w:rsid w:val="0063450A"/>
    <w:rsid w:val="006347A2"/>
    <w:rsid w:val="00634A4B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1AB"/>
    <w:rsid w:val="006361F5"/>
    <w:rsid w:val="00636388"/>
    <w:rsid w:val="00636420"/>
    <w:rsid w:val="00636596"/>
    <w:rsid w:val="00636877"/>
    <w:rsid w:val="006368A1"/>
    <w:rsid w:val="006368DA"/>
    <w:rsid w:val="00636BE4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0B"/>
    <w:rsid w:val="006433BB"/>
    <w:rsid w:val="0064350E"/>
    <w:rsid w:val="006435EC"/>
    <w:rsid w:val="00643C6A"/>
    <w:rsid w:val="00643F65"/>
    <w:rsid w:val="006442C7"/>
    <w:rsid w:val="0064488D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4D8"/>
    <w:rsid w:val="00646BC6"/>
    <w:rsid w:val="00646E24"/>
    <w:rsid w:val="00647089"/>
    <w:rsid w:val="00647262"/>
    <w:rsid w:val="0064741F"/>
    <w:rsid w:val="00647591"/>
    <w:rsid w:val="006478A5"/>
    <w:rsid w:val="006478EC"/>
    <w:rsid w:val="00647A94"/>
    <w:rsid w:val="0065003B"/>
    <w:rsid w:val="0065067C"/>
    <w:rsid w:val="00650726"/>
    <w:rsid w:val="00650D09"/>
    <w:rsid w:val="00650E05"/>
    <w:rsid w:val="00651E4F"/>
    <w:rsid w:val="006520BA"/>
    <w:rsid w:val="006521D7"/>
    <w:rsid w:val="0065253A"/>
    <w:rsid w:val="00652649"/>
    <w:rsid w:val="006526B1"/>
    <w:rsid w:val="00652856"/>
    <w:rsid w:val="0065293D"/>
    <w:rsid w:val="00652D71"/>
    <w:rsid w:val="006532C4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CA3"/>
    <w:rsid w:val="00655FE7"/>
    <w:rsid w:val="0065623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372"/>
    <w:rsid w:val="006608CB"/>
    <w:rsid w:val="00660A9A"/>
    <w:rsid w:val="00660B8C"/>
    <w:rsid w:val="0066108E"/>
    <w:rsid w:val="006611ED"/>
    <w:rsid w:val="0066140F"/>
    <w:rsid w:val="006617B9"/>
    <w:rsid w:val="00661C39"/>
    <w:rsid w:val="006622FE"/>
    <w:rsid w:val="0066284B"/>
    <w:rsid w:val="00662A77"/>
    <w:rsid w:val="00662BB5"/>
    <w:rsid w:val="00662F7A"/>
    <w:rsid w:val="0066311C"/>
    <w:rsid w:val="0066313E"/>
    <w:rsid w:val="0066338E"/>
    <w:rsid w:val="00663A07"/>
    <w:rsid w:val="00663CFE"/>
    <w:rsid w:val="00663D1B"/>
    <w:rsid w:val="00663E03"/>
    <w:rsid w:val="00663E6A"/>
    <w:rsid w:val="00664000"/>
    <w:rsid w:val="00664077"/>
    <w:rsid w:val="00664156"/>
    <w:rsid w:val="006641A1"/>
    <w:rsid w:val="00664374"/>
    <w:rsid w:val="00664429"/>
    <w:rsid w:val="00664445"/>
    <w:rsid w:val="00664481"/>
    <w:rsid w:val="006648F5"/>
    <w:rsid w:val="00664966"/>
    <w:rsid w:val="00664F2A"/>
    <w:rsid w:val="00665288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C77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7FF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33B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29C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5DDE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4E"/>
    <w:rsid w:val="006770AA"/>
    <w:rsid w:val="0067761D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4E7"/>
    <w:rsid w:val="00680890"/>
    <w:rsid w:val="00680F1D"/>
    <w:rsid w:val="00680F83"/>
    <w:rsid w:val="00680FB3"/>
    <w:rsid w:val="00681225"/>
    <w:rsid w:val="00681233"/>
    <w:rsid w:val="0068137E"/>
    <w:rsid w:val="00681695"/>
    <w:rsid w:val="0068187D"/>
    <w:rsid w:val="00681B43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75"/>
    <w:rsid w:val="006837E0"/>
    <w:rsid w:val="00683863"/>
    <w:rsid w:val="00683869"/>
    <w:rsid w:val="00683A3C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A95"/>
    <w:rsid w:val="00686B9A"/>
    <w:rsid w:val="00686E7F"/>
    <w:rsid w:val="00687014"/>
    <w:rsid w:val="006872DA"/>
    <w:rsid w:val="00687341"/>
    <w:rsid w:val="00687557"/>
    <w:rsid w:val="00687564"/>
    <w:rsid w:val="00687BBC"/>
    <w:rsid w:val="00687CBF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6E8"/>
    <w:rsid w:val="006908F0"/>
    <w:rsid w:val="00690954"/>
    <w:rsid w:val="00690B8C"/>
    <w:rsid w:val="0069107A"/>
    <w:rsid w:val="006911E0"/>
    <w:rsid w:val="0069129F"/>
    <w:rsid w:val="0069157E"/>
    <w:rsid w:val="006916D7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7FF"/>
    <w:rsid w:val="00694995"/>
    <w:rsid w:val="00694B1F"/>
    <w:rsid w:val="00695024"/>
    <w:rsid w:val="0069508C"/>
    <w:rsid w:val="006954AC"/>
    <w:rsid w:val="006956C0"/>
    <w:rsid w:val="006957E5"/>
    <w:rsid w:val="00695B63"/>
    <w:rsid w:val="00695DD9"/>
    <w:rsid w:val="00696813"/>
    <w:rsid w:val="00696A88"/>
    <w:rsid w:val="00696AFD"/>
    <w:rsid w:val="00696FAC"/>
    <w:rsid w:val="006970C1"/>
    <w:rsid w:val="00697445"/>
    <w:rsid w:val="0069780E"/>
    <w:rsid w:val="00697B76"/>
    <w:rsid w:val="00697D3E"/>
    <w:rsid w:val="006A004B"/>
    <w:rsid w:val="006A0094"/>
    <w:rsid w:val="006A0112"/>
    <w:rsid w:val="006A0181"/>
    <w:rsid w:val="006A019B"/>
    <w:rsid w:val="006A039C"/>
    <w:rsid w:val="006A09A7"/>
    <w:rsid w:val="006A0AF5"/>
    <w:rsid w:val="006A0B39"/>
    <w:rsid w:val="006A0CD2"/>
    <w:rsid w:val="006A0EA2"/>
    <w:rsid w:val="006A1080"/>
    <w:rsid w:val="006A1092"/>
    <w:rsid w:val="006A10B8"/>
    <w:rsid w:val="006A1197"/>
    <w:rsid w:val="006A130C"/>
    <w:rsid w:val="006A132D"/>
    <w:rsid w:val="006A1411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4E6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2F2B"/>
    <w:rsid w:val="006B312B"/>
    <w:rsid w:val="006B3609"/>
    <w:rsid w:val="006B3683"/>
    <w:rsid w:val="006B38BA"/>
    <w:rsid w:val="006B38F5"/>
    <w:rsid w:val="006B39BF"/>
    <w:rsid w:val="006B3B4D"/>
    <w:rsid w:val="006B429B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341"/>
    <w:rsid w:val="006B541D"/>
    <w:rsid w:val="006B5436"/>
    <w:rsid w:val="006B543D"/>
    <w:rsid w:val="006B56B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B89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1AE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1E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28"/>
    <w:rsid w:val="006C3357"/>
    <w:rsid w:val="006C3399"/>
    <w:rsid w:val="006C36E5"/>
    <w:rsid w:val="006C37AC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A5"/>
    <w:rsid w:val="006C5CCC"/>
    <w:rsid w:val="006C5DDC"/>
    <w:rsid w:val="006C5E8C"/>
    <w:rsid w:val="006C6048"/>
    <w:rsid w:val="006C6096"/>
    <w:rsid w:val="006C611B"/>
    <w:rsid w:val="006C634A"/>
    <w:rsid w:val="006C65D4"/>
    <w:rsid w:val="006C663D"/>
    <w:rsid w:val="006C67CB"/>
    <w:rsid w:val="006C67D6"/>
    <w:rsid w:val="006C6CF9"/>
    <w:rsid w:val="006C71F2"/>
    <w:rsid w:val="006C720D"/>
    <w:rsid w:val="006C73DC"/>
    <w:rsid w:val="006C75CD"/>
    <w:rsid w:val="006C7638"/>
    <w:rsid w:val="006C7C69"/>
    <w:rsid w:val="006D01E1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6A0"/>
    <w:rsid w:val="006D1980"/>
    <w:rsid w:val="006D1995"/>
    <w:rsid w:val="006D1AF0"/>
    <w:rsid w:val="006D1E9D"/>
    <w:rsid w:val="006D1F60"/>
    <w:rsid w:val="006D1F89"/>
    <w:rsid w:val="006D1FF5"/>
    <w:rsid w:val="006D2212"/>
    <w:rsid w:val="006D2375"/>
    <w:rsid w:val="006D273B"/>
    <w:rsid w:val="006D284F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AF6"/>
    <w:rsid w:val="006D3BD4"/>
    <w:rsid w:val="006D3DE5"/>
    <w:rsid w:val="006D4075"/>
    <w:rsid w:val="006D4085"/>
    <w:rsid w:val="006D4224"/>
    <w:rsid w:val="006D4257"/>
    <w:rsid w:val="006D44B3"/>
    <w:rsid w:val="006D463D"/>
    <w:rsid w:val="006D46BD"/>
    <w:rsid w:val="006D47B0"/>
    <w:rsid w:val="006D4857"/>
    <w:rsid w:val="006D4D59"/>
    <w:rsid w:val="006D4E1D"/>
    <w:rsid w:val="006D4E26"/>
    <w:rsid w:val="006D5277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452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102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0C3"/>
    <w:rsid w:val="006E5212"/>
    <w:rsid w:val="006E52D1"/>
    <w:rsid w:val="006E5738"/>
    <w:rsid w:val="006E5A53"/>
    <w:rsid w:val="006E5C1C"/>
    <w:rsid w:val="006E5EDC"/>
    <w:rsid w:val="006E6182"/>
    <w:rsid w:val="006E62BC"/>
    <w:rsid w:val="006E6471"/>
    <w:rsid w:val="006E68F8"/>
    <w:rsid w:val="006E68FF"/>
    <w:rsid w:val="006E6B15"/>
    <w:rsid w:val="006E6FAC"/>
    <w:rsid w:val="006E70E4"/>
    <w:rsid w:val="006E7265"/>
    <w:rsid w:val="006E7292"/>
    <w:rsid w:val="006E74F9"/>
    <w:rsid w:val="006E75F3"/>
    <w:rsid w:val="006E791B"/>
    <w:rsid w:val="006E7A71"/>
    <w:rsid w:val="006E7BA0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101"/>
    <w:rsid w:val="006F145F"/>
    <w:rsid w:val="006F177E"/>
    <w:rsid w:val="006F1B26"/>
    <w:rsid w:val="006F1EBC"/>
    <w:rsid w:val="006F22BA"/>
    <w:rsid w:val="006F2384"/>
    <w:rsid w:val="006F28F5"/>
    <w:rsid w:val="006F2D53"/>
    <w:rsid w:val="006F2EBD"/>
    <w:rsid w:val="006F301A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3FF9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D0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99"/>
    <w:rsid w:val="006F7A85"/>
    <w:rsid w:val="006F7AF8"/>
    <w:rsid w:val="006F7F62"/>
    <w:rsid w:val="006F7F7D"/>
    <w:rsid w:val="0070007E"/>
    <w:rsid w:val="007000FD"/>
    <w:rsid w:val="00700342"/>
    <w:rsid w:val="00700657"/>
    <w:rsid w:val="00700A14"/>
    <w:rsid w:val="00700B7C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DE1"/>
    <w:rsid w:val="00702E66"/>
    <w:rsid w:val="00703164"/>
    <w:rsid w:val="007031F8"/>
    <w:rsid w:val="007032C6"/>
    <w:rsid w:val="0070352D"/>
    <w:rsid w:val="00703805"/>
    <w:rsid w:val="0070380A"/>
    <w:rsid w:val="00703E9A"/>
    <w:rsid w:val="00704066"/>
    <w:rsid w:val="00704859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5F5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465"/>
    <w:rsid w:val="007126F4"/>
    <w:rsid w:val="0071292C"/>
    <w:rsid w:val="0071365C"/>
    <w:rsid w:val="0071374E"/>
    <w:rsid w:val="00713968"/>
    <w:rsid w:val="007139BC"/>
    <w:rsid w:val="007139E4"/>
    <w:rsid w:val="00713A1D"/>
    <w:rsid w:val="00713AD2"/>
    <w:rsid w:val="00713C32"/>
    <w:rsid w:val="00713CEE"/>
    <w:rsid w:val="00713D63"/>
    <w:rsid w:val="00713EB7"/>
    <w:rsid w:val="00713FBC"/>
    <w:rsid w:val="007144A7"/>
    <w:rsid w:val="0071472A"/>
    <w:rsid w:val="007147AC"/>
    <w:rsid w:val="0071481F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A8"/>
    <w:rsid w:val="007167EA"/>
    <w:rsid w:val="00716A80"/>
    <w:rsid w:val="00716AC0"/>
    <w:rsid w:val="00716BE7"/>
    <w:rsid w:val="00716CD6"/>
    <w:rsid w:val="00716D7B"/>
    <w:rsid w:val="007171E1"/>
    <w:rsid w:val="007172DC"/>
    <w:rsid w:val="00717581"/>
    <w:rsid w:val="007176C3"/>
    <w:rsid w:val="00717890"/>
    <w:rsid w:val="00717E4A"/>
    <w:rsid w:val="00720038"/>
    <w:rsid w:val="00720039"/>
    <w:rsid w:val="007202A6"/>
    <w:rsid w:val="007203C5"/>
    <w:rsid w:val="00720458"/>
    <w:rsid w:val="00720675"/>
    <w:rsid w:val="00720973"/>
    <w:rsid w:val="00720FF9"/>
    <w:rsid w:val="007211A5"/>
    <w:rsid w:val="007218A1"/>
    <w:rsid w:val="00721B7D"/>
    <w:rsid w:val="00721C9D"/>
    <w:rsid w:val="00721DAB"/>
    <w:rsid w:val="007221FE"/>
    <w:rsid w:val="00722422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C27"/>
    <w:rsid w:val="00723EAC"/>
    <w:rsid w:val="00723F22"/>
    <w:rsid w:val="00723FEF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4FB9"/>
    <w:rsid w:val="0072500E"/>
    <w:rsid w:val="0072525B"/>
    <w:rsid w:val="00725324"/>
    <w:rsid w:val="007254A2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75C"/>
    <w:rsid w:val="00731819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E3D"/>
    <w:rsid w:val="00734F82"/>
    <w:rsid w:val="007351B6"/>
    <w:rsid w:val="00735809"/>
    <w:rsid w:val="00735A56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D1C"/>
    <w:rsid w:val="00736EE9"/>
    <w:rsid w:val="00736F65"/>
    <w:rsid w:val="007370FD"/>
    <w:rsid w:val="0073767B"/>
    <w:rsid w:val="00737D4F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8DA"/>
    <w:rsid w:val="00741DE2"/>
    <w:rsid w:val="00741F5D"/>
    <w:rsid w:val="00741F61"/>
    <w:rsid w:val="00742603"/>
    <w:rsid w:val="007426A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835"/>
    <w:rsid w:val="00744E62"/>
    <w:rsid w:val="00744E9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6F8"/>
    <w:rsid w:val="00747AE5"/>
    <w:rsid w:val="00747DC7"/>
    <w:rsid w:val="00747EF9"/>
    <w:rsid w:val="007501BE"/>
    <w:rsid w:val="007502EA"/>
    <w:rsid w:val="00750425"/>
    <w:rsid w:val="007505BE"/>
    <w:rsid w:val="007505D6"/>
    <w:rsid w:val="007505FA"/>
    <w:rsid w:val="007508BE"/>
    <w:rsid w:val="00750975"/>
    <w:rsid w:val="00750EC8"/>
    <w:rsid w:val="00750F0D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041"/>
    <w:rsid w:val="00754107"/>
    <w:rsid w:val="00754435"/>
    <w:rsid w:val="00754994"/>
    <w:rsid w:val="00754B90"/>
    <w:rsid w:val="00754EDF"/>
    <w:rsid w:val="00754F28"/>
    <w:rsid w:val="00755047"/>
    <w:rsid w:val="00755210"/>
    <w:rsid w:val="00755250"/>
    <w:rsid w:val="007553B2"/>
    <w:rsid w:val="00755920"/>
    <w:rsid w:val="00755A58"/>
    <w:rsid w:val="00755B8A"/>
    <w:rsid w:val="00755BE2"/>
    <w:rsid w:val="00755CB9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9B"/>
    <w:rsid w:val="007601A2"/>
    <w:rsid w:val="00760283"/>
    <w:rsid w:val="0076031D"/>
    <w:rsid w:val="00760486"/>
    <w:rsid w:val="0076075F"/>
    <w:rsid w:val="007608E7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9C5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594B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B3C"/>
    <w:rsid w:val="00766DB8"/>
    <w:rsid w:val="00766F3D"/>
    <w:rsid w:val="00767119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9CA"/>
    <w:rsid w:val="00771AC5"/>
    <w:rsid w:val="00771BB4"/>
    <w:rsid w:val="00771C04"/>
    <w:rsid w:val="00771C85"/>
    <w:rsid w:val="00771EB8"/>
    <w:rsid w:val="00771FE2"/>
    <w:rsid w:val="0077236D"/>
    <w:rsid w:val="007726D3"/>
    <w:rsid w:val="007726D9"/>
    <w:rsid w:val="007727C2"/>
    <w:rsid w:val="007729B7"/>
    <w:rsid w:val="00772A64"/>
    <w:rsid w:val="00772CB5"/>
    <w:rsid w:val="00772FE0"/>
    <w:rsid w:val="00773559"/>
    <w:rsid w:val="007737C1"/>
    <w:rsid w:val="00773B13"/>
    <w:rsid w:val="00773B76"/>
    <w:rsid w:val="00773C9E"/>
    <w:rsid w:val="00773E40"/>
    <w:rsid w:val="007742CB"/>
    <w:rsid w:val="00774667"/>
    <w:rsid w:val="00774DE9"/>
    <w:rsid w:val="00775044"/>
    <w:rsid w:val="007750F0"/>
    <w:rsid w:val="007752CE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A7B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A4A"/>
    <w:rsid w:val="00780B7A"/>
    <w:rsid w:val="00780F60"/>
    <w:rsid w:val="00780FD8"/>
    <w:rsid w:val="0078108B"/>
    <w:rsid w:val="00781108"/>
    <w:rsid w:val="00781252"/>
    <w:rsid w:val="007813EB"/>
    <w:rsid w:val="007814B0"/>
    <w:rsid w:val="0078162E"/>
    <w:rsid w:val="00781772"/>
    <w:rsid w:val="007817A0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513"/>
    <w:rsid w:val="00783603"/>
    <w:rsid w:val="00783689"/>
    <w:rsid w:val="00783AA0"/>
    <w:rsid w:val="00783C4C"/>
    <w:rsid w:val="007842B8"/>
    <w:rsid w:val="00784453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5AF"/>
    <w:rsid w:val="00785619"/>
    <w:rsid w:val="0078565E"/>
    <w:rsid w:val="0078577E"/>
    <w:rsid w:val="00785B47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C9"/>
    <w:rsid w:val="007877CC"/>
    <w:rsid w:val="00787819"/>
    <w:rsid w:val="00787843"/>
    <w:rsid w:val="007878FB"/>
    <w:rsid w:val="00787A7D"/>
    <w:rsid w:val="00787AC7"/>
    <w:rsid w:val="00787AD1"/>
    <w:rsid w:val="00787B37"/>
    <w:rsid w:val="00787C6A"/>
    <w:rsid w:val="00787CF9"/>
    <w:rsid w:val="00787D49"/>
    <w:rsid w:val="00787DF7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10DA"/>
    <w:rsid w:val="007910E4"/>
    <w:rsid w:val="00791165"/>
    <w:rsid w:val="007912FA"/>
    <w:rsid w:val="00791546"/>
    <w:rsid w:val="0079166A"/>
    <w:rsid w:val="0079177F"/>
    <w:rsid w:val="007918B7"/>
    <w:rsid w:val="007919B5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8D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076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699"/>
    <w:rsid w:val="007A1C68"/>
    <w:rsid w:val="007A1CAF"/>
    <w:rsid w:val="007A1DA3"/>
    <w:rsid w:val="007A2120"/>
    <w:rsid w:val="007A2280"/>
    <w:rsid w:val="007A2493"/>
    <w:rsid w:val="007A24D6"/>
    <w:rsid w:val="007A2B8A"/>
    <w:rsid w:val="007A2BED"/>
    <w:rsid w:val="007A3028"/>
    <w:rsid w:val="007A32DB"/>
    <w:rsid w:val="007A36C4"/>
    <w:rsid w:val="007A396F"/>
    <w:rsid w:val="007A3BA2"/>
    <w:rsid w:val="007A3C59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359"/>
    <w:rsid w:val="007A6395"/>
    <w:rsid w:val="007A6924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854"/>
    <w:rsid w:val="007B08CD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4C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6F2"/>
    <w:rsid w:val="007B79B5"/>
    <w:rsid w:val="007B7C2A"/>
    <w:rsid w:val="007B7D9D"/>
    <w:rsid w:val="007B7F35"/>
    <w:rsid w:val="007C0319"/>
    <w:rsid w:val="007C031C"/>
    <w:rsid w:val="007C0444"/>
    <w:rsid w:val="007C06AA"/>
    <w:rsid w:val="007C0830"/>
    <w:rsid w:val="007C08D9"/>
    <w:rsid w:val="007C0957"/>
    <w:rsid w:val="007C0B89"/>
    <w:rsid w:val="007C0C04"/>
    <w:rsid w:val="007C0D6E"/>
    <w:rsid w:val="007C0E86"/>
    <w:rsid w:val="007C0EFE"/>
    <w:rsid w:val="007C113C"/>
    <w:rsid w:val="007C1438"/>
    <w:rsid w:val="007C16C0"/>
    <w:rsid w:val="007C20C6"/>
    <w:rsid w:val="007C2344"/>
    <w:rsid w:val="007C2784"/>
    <w:rsid w:val="007C27DC"/>
    <w:rsid w:val="007C297F"/>
    <w:rsid w:val="007C2E33"/>
    <w:rsid w:val="007C3277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A3C"/>
    <w:rsid w:val="007C4B81"/>
    <w:rsid w:val="007C4FEE"/>
    <w:rsid w:val="007C5A5C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CC"/>
    <w:rsid w:val="007D07F0"/>
    <w:rsid w:val="007D0BBB"/>
    <w:rsid w:val="007D0BC4"/>
    <w:rsid w:val="007D0E53"/>
    <w:rsid w:val="007D0EFC"/>
    <w:rsid w:val="007D0FB2"/>
    <w:rsid w:val="007D0FFA"/>
    <w:rsid w:val="007D108F"/>
    <w:rsid w:val="007D11B8"/>
    <w:rsid w:val="007D11CC"/>
    <w:rsid w:val="007D153C"/>
    <w:rsid w:val="007D170F"/>
    <w:rsid w:val="007D1934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AF0"/>
    <w:rsid w:val="007D2BF9"/>
    <w:rsid w:val="007D2C14"/>
    <w:rsid w:val="007D2C97"/>
    <w:rsid w:val="007D2D08"/>
    <w:rsid w:val="007D2D60"/>
    <w:rsid w:val="007D2E78"/>
    <w:rsid w:val="007D2EBF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CD2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4FB1"/>
    <w:rsid w:val="007D50E3"/>
    <w:rsid w:val="007D5111"/>
    <w:rsid w:val="007D51DE"/>
    <w:rsid w:val="007D5445"/>
    <w:rsid w:val="007D5A28"/>
    <w:rsid w:val="007D5AE0"/>
    <w:rsid w:val="007D5C6D"/>
    <w:rsid w:val="007D5CC9"/>
    <w:rsid w:val="007D5E12"/>
    <w:rsid w:val="007D61CA"/>
    <w:rsid w:val="007D6620"/>
    <w:rsid w:val="007D68D8"/>
    <w:rsid w:val="007D6E3A"/>
    <w:rsid w:val="007D6F67"/>
    <w:rsid w:val="007D7071"/>
    <w:rsid w:val="007D7401"/>
    <w:rsid w:val="007D7545"/>
    <w:rsid w:val="007D781E"/>
    <w:rsid w:val="007D78E9"/>
    <w:rsid w:val="007D7D26"/>
    <w:rsid w:val="007E00D9"/>
    <w:rsid w:val="007E02C2"/>
    <w:rsid w:val="007E02FE"/>
    <w:rsid w:val="007E0CB4"/>
    <w:rsid w:val="007E0EA6"/>
    <w:rsid w:val="007E0EE8"/>
    <w:rsid w:val="007E0F48"/>
    <w:rsid w:val="007E1331"/>
    <w:rsid w:val="007E1369"/>
    <w:rsid w:val="007E1388"/>
    <w:rsid w:val="007E1746"/>
    <w:rsid w:val="007E1873"/>
    <w:rsid w:val="007E1984"/>
    <w:rsid w:val="007E1C3F"/>
    <w:rsid w:val="007E1E4A"/>
    <w:rsid w:val="007E1F1F"/>
    <w:rsid w:val="007E2318"/>
    <w:rsid w:val="007E2566"/>
    <w:rsid w:val="007E2800"/>
    <w:rsid w:val="007E2894"/>
    <w:rsid w:val="007E2B08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0BD"/>
    <w:rsid w:val="007E490C"/>
    <w:rsid w:val="007E4ABC"/>
    <w:rsid w:val="007E4B07"/>
    <w:rsid w:val="007E4BB2"/>
    <w:rsid w:val="007E4BF2"/>
    <w:rsid w:val="007E4C1A"/>
    <w:rsid w:val="007E4DF5"/>
    <w:rsid w:val="007E5077"/>
    <w:rsid w:val="007E50F2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C2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3FD8"/>
    <w:rsid w:val="007F4294"/>
    <w:rsid w:val="007F45EA"/>
    <w:rsid w:val="007F45F2"/>
    <w:rsid w:val="007F4624"/>
    <w:rsid w:val="007F4ACF"/>
    <w:rsid w:val="007F4B4C"/>
    <w:rsid w:val="007F4C54"/>
    <w:rsid w:val="007F5006"/>
    <w:rsid w:val="007F5165"/>
    <w:rsid w:val="007F560E"/>
    <w:rsid w:val="007F5763"/>
    <w:rsid w:val="007F5921"/>
    <w:rsid w:val="007F594B"/>
    <w:rsid w:val="007F5A0F"/>
    <w:rsid w:val="007F5C24"/>
    <w:rsid w:val="007F5E4E"/>
    <w:rsid w:val="007F60C5"/>
    <w:rsid w:val="007F625E"/>
    <w:rsid w:val="007F64CC"/>
    <w:rsid w:val="007F667A"/>
    <w:rsid w:val="007F6B70"/>
    <w:rsid w:val="007F6D90"/>
    <w:rsid w:val="007F6DA7"/>
    <w:rsid w:val="007F6E89"/>
    <w:rsid w:val="007F7068"/>
    <w:rsid w:val="007F7107"/>
    <w:rsid w:val="007F7566"/>
    <w:rsid w:val="007F7844"/>
    <w:rsid w:val="007F7AA7"/>
    <w:rsid w:val="007F7B2F"/>
    <w:rsid w:val="007F7B4F"/>
    <w:rsid w:val="007F7BA7"/>
    <w:rsid w:val="007F7CCC"/>
    <w:rsid w:val="007F7F4E"/>
    <w:rsid w:val="0080040E"/>
    <w:rsid w:val="00800666"/>
    <w:rsid w:val="008007CE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6AD"/>
    <w:rsid w:val="008027B6"/>
    <w:rsid w:val="00802CB4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E48"/>
    <w:rsid w:val="00804F07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59"/>
    <w:rsid w:val="00806493"/>
    <w:rsid w:val="0080663D"/>
    <w:rsid w:val="0080673A"/>
    <w:rsid w:val="00806926"/>
    <w:rsid w:val="00806B54"/>
    <w:rsid w:val="00806E28"/>
    <w:rsid w:val="00806EB4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36"/>
    <w:rsid w:val="00810943"/>
    <w:rsid w:val="00810EC2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203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243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8FD"/>
    <w:rsid w:val="00817AD0"/>
    <w:rsid w:val="00817CC9"/>
    <w:rsid w:val="00817E24"/>
    <w:rsid w:val="00817FA0"/>
    <w:rsid w:val="00820065"/>
    <w:rsid w:val="008202F3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BCF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3E7"/>
    <w:rsid w:val="008256A2"/>
    <w:rsid w:val="008258C2"/>
    <w:rsid w:val="00825BF3"/>
    <w:rsid w:val="008261E4"/>
    <w:rsid w:val="00826366"/>
    <w:rsid w:val="00826453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8F2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DE6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AA"/>
    <w:rsid w:val="008347E4"/>
    <w:rsid w:val="0083491F"/>
    <w:rsid w:val="0083492A"/>
    <w:rsid w:val="00834991"/>
    <w:rsid w:val="00834A92"/>
    <w:rsid w:val="00834B93"/>
    <w:rsid w:val="00834BAE"/>
    <w:rsid w:val="00834DED"/>
    <w:rsid w:val="00834FE0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7C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29D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E98"/>
    <w:rsid w:val="00846EE5"/>
    <w:rsid w:val="00846FCF"/>
    <w:rsid w:val="008470F8"/>
    <w:rsid w:val="008471B5"/>
    <w:rsid w:val="00847369"/>
    <w:rsid w:val="00847790"/>
    <w:rsid w:val="00847797"/>
    <w:rsid w:val="00847836"/>
    <w:rsid w:val="00847B02"/>
    <w:rsid w:val="00847F75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0BF"/>
    <w:rsid w:val="008526C9"/>
    <w:rsid w:val="008528D7"/>
    <w:rsid w:val="00852982"/>
    <w:rsid w:val="008529A4"/>
    <w:rsid w:val="00852C9C"/>
    <w:rsid w:val="00852EDB"/>
    <w:rsid w:val="00852F06"/>
    <w:rsid w:val="008531D5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3C7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0B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C58"/>
    <w:rsid w:val="00862EE4"/>
    <w:rsid w:val="008630E0"/>
    <w:rsid w:val="00863133"/>
    <w:rsid w:val="008634C3"/>
    <w:rsid w:val="00863AC8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1E7"/>
    <w:rsid w:val="0086753A"/>
    <w:rsid w:val="008675D4"/>
    <w:rsid w:val="00867954"/>
    <w:rsid w:val="008679B5"/>
    <w:rsid w:val="00867E32"/>
    <w:rsid w:val="008701A4"/>
    <w:rsid w:val="00870318"/>
    <w:rsid w:val="008703DB"/>
    <w:rsid w:val="00870580"/>
    <w:rsid w:val="008708AF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494"/>
    <w:rsid w:val="008727F5"/>
    <w:rsid w:val="00872CD7"/>
    <w:rsid w:val="00872FF3"/>
    <w:rsid w:val="00873205"/>
    <w:rsid w:val="00873291"/>
    <w:rsid w:val="0087345F"/>
    <w:rsid w:val="00873609"/>
    <w:rsid w:val="00873AE4"/>
    <w:rsid w:val="00874240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53D"/>
    <w:rsid w:val="0088069F"/>
    <w:rsid w:val="008806A9"/>
    <w:rsid w:val="0088088E"/>
    <w:rsid w:val="008808DC"/>
    <w:rsid w:val="00880ABF"/>
    <w:rsid w:val="00880B7B"/>
    <w:rsid w:val="00880CBA"/>
    <w:rsid w:val="0088126F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330"/>
    <w:rsid w:val="00882475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974"/>
    <w:rsid w:val="00883AF3"/>
    <w:rsid w:val="00883CDC"/>
    <w:rsid w:val="00883F0A"/>
    <w:rsid w:val="00883F85"/>
    <w:rsid w:val="00883FB1"/>
    <w:rsid w:val="008849A1"/>
    <w:rsid w:val="00884AFD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48E"/>
    <w:rsid w:val="008907B0"/>
    <w:rsid w:val="00890857"/>
    <w:rsid w:val="00890905"/>
    <w:rsid w:val="00890B11"/>
    <w:rsid w:val="00890CF0"/>
    <w:rsid w:val="00890D9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3F21"/>
    <w:rsid w:val="00894097"/>
    <w:rsid w:val="008941DB"/>
    <w:rsid w:val="008943CD"/>
    <w:rsid w:val="008945A7"/>
    <w:rsid w:val="008945E6"/>
    <w:rsid w:val="008949F7"/>
    <w:rsid w:val="00894B20"/>
    <w:rsid w:val="00894B2A"/>
    <w:rsid w:val="00894B75"/>
    <w:rsid w:val="00894C9A"/>
    <w:rsid w:val="00894F69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02D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1F1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871"/>
    <w:rsid w:val="008A6A6E"/>
    <w:rsid w:val="008A6B4B"/>
    <w:rsid w:val="008A6B64"/>
    <w:rsid w:val="008A6B85"/>
    <w:rsid w:val="008A6C2C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BEB"/>
    <w:rsid w:val="008B0C2B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2F3C"/>
    <w:rsid w:val="008B3644"/>
    <w:rsid w:val="008B36F0"/>
    <w:rsid w:val="008B386B"/>
    <w:rsid w:val="008B3A33"/>
    <w:rsid w:val="008B3B4B"/>
    <w:rsid w:val="008B3FA1"/>
    <w:rsid w:val="008B40B6"/>
    <w:rsid w:val="008B4304"/>
    <w:rsid w:val="008B4316"/>
    <w:rsid w:val="008B48E1"/>
    <w:rsid w:val="008B490D"/>
    <w:rsid w:val="008B4975"/>
    <w:rsid w:val="008B4A73"/>
    <w:rsid w:val="008B4AA0"/>
    <w:rsid w:val="008B4F20"/>
    <w:rsid w:val="008B5455"/>
    <w:rsid w:val="008B5D39"/>
    <w:rsid w:val="008B5F3D"/>
    <w:rsid w:val="008B60E0"/>
    <w:rsid w:val="008B6145"/>
    <w:rsid w:val="008B62BC"/>
    <w:rsid w:val="008B665E"/>
    <w:rsid w:val="008B69EB"/>
    <w:rsid w:val="008B719D"/>
    <w:rsid w:val="008B7301"/>
    <w:rsid w:val="008B73EC"/>
    <w:rsid w:val="008B747C"/>
    <w:rsid w:val="008B76C8"/>
    <w:rsid w:val="008B7773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C69"/>
    <w:rsid w:val="008C1DFF"/>
    <w:rsid w:val="008C22AD"/>
    <w:rsid w:val="008C2490"/>
    <w:rsid w:val="008C2621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3AA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7E"/>
    <w:rsid w:val="008C4BEF"/>
    <w:rsid w:val="008C5098"/>
    <w:rsid w:val="008C52E7"/>
    <w:rsid w:val="008C54CB"/>
    <w:rsid w:val="008C54FC"/>
    <w:rsid w:val="008C601E"/>
    <w:rsid w:val="008C656A"/>
    <w:rsid w:val="008C6A8D"/>
    <w:rsid w:val="008C6ABC"/>
    <w:rsid w:val="008C6B39"/>
    <w:rsid w:val="008C6B48"/>
    <w:rsid w:val="008C6B54"/>
    <w:rsid w:val="008C6D40"/>
    <w:rsid w:val="008C6DA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269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3EC"/>
    <w:rsid w:val="008D6842"/>
    <w:rsid w:val="008D6C13"/>
    <w:rsid w:val="008D702C"/>
    <w:rsid w:val="008D7098"/>
    <w:rsid w:val="008D7129"/>
    <w:rsid w:val="008D7376"/>
    <w:rsid w:val="008D7407"/>
    <w:rsid w:val="008D77DA"/>
    <w:rsid w:val="008D7901"/>
    <w:rsid w:val="008D792B"/>
    <w:rsid w:val="008D7E1F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0F78"/>
    <w:rsid w:val="008E1324"/>
    <w:rsid w:val="008E1740"/>
    <w:rsid w:val="008E1B05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2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559"/>
    <w:rsid w:val="008E5745"/>
    <w:rsid w:val="008E5AA3"/>
    <w:rsid w:val="008E5C79"/>
    <w:rsid w:val="008E629F"/>
    <w:rsid w:val="008E64DF"/>
    <w:rsid w:val="008E653B"/>
    <w:rsid w:val="008E67BF"/>
    <w:rsid w:val="008E68A5"/>
    <w:rsid w:val="008E6909"/>
    <w:rsid w:val="008E69B4"/>
    <w:rsid w:val="008E6E0F"/>
    <w:rsid w:val="008E70D3"/>
    <w:rsid w:val="008E7165"/>
    <w:rsid w:val="008E716F"/>
    <w:rsid w:val="008E7333"/>
    <w:rsid w:val="008E7591"/>
    <w:rsid w:val="008E763B"/>
    <w:rsid w:val="008E77FC"/>
    <w:rsid w:val="008E7A7B"/>
    <w:rsid w:val="008E7B9F"/>
    <w:rsid w:val="008E7BEC"/>
    <w:rsid w:val="008E7C59"/>
    <w:rsid w:val="008E7CD3"/>
    <w:rsid w:val="008F019C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54B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39"/>
    <w:rsid w:val="008F67C4"/>
    <w:rsid w:val="008F68E6"/>
    <w:rsid w:val="008F68ED"/>
    <w:rsid w:val="008F6D6D"/>
    <w:rsid w:val="008F6F20"/>
    <w:rsid w:val="008F718C"/>
    <w:rsid w:val="008F72D5"/>
    <w:rsid w:val="008F7489"/>
    <w:rsid w:val="008F7509"/>
    <w:rsid w:val="008F779C"/>
    <w:rsid w:val="008F7B0B"/>
    <w:rsid w:val="008F7C0F"/>
    <w:rsid w:val="009000D0"/>
    <w:rsid w:val="009005B7"/>
    <w:rsid w:val="00900774"/>
    <w:rsid w:val="0090085C"/>
    <w:rsid w:val="009009EF"/>
    <w:rsid w:val="00901086"/>
    <w:rsid w:val="009016D2"/>
    <w:rsid w:val="00901939"/>
    <w:rsid w:val="00901A44"/>
    <w:rsid w:val="00901C55"/>
    <w:rsid w:val="00901F07"/>
    <w:rsid w:val="00901FCF"/>
    <w:rsid w:val="00902039"/>
    <w:rsid w:val="009020CC"/>
    <w:rsid w:val="009020ED"/>
    <w:rsid w:val="009025FD"/>
    <w:rsid w:val="0090289E"/>
    <w:rsid w:val="00902C02"/>
    <w:rsid w:val="00902CC6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71"/>
    <w:rsid w:val="00904C94"/>
    <w:rsid w:val="00904F2D"/>
    <w:rsid w:val="00905206"/>
    <w:rsid w:val="009053F7"/>
    <w:rsid w:val="00905998"/>
    <w:rsid w:val="00905F9B"/>
    <w:rsid w:val="00906368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667"/>
    <w:rsid w:val="009106ED"/>
    <w:rsid w:val="0091093C"/>
    <w:rsid w:val="00910B30"/>
    <w:rsid w:val="00910E4C"/>
    <w:rsid w:val="00910FBC"/>
    <w:rsid w:val="00911101"/>
    <w:rsid w:val="009111AC"/>
    <w:rsid w:val="009113BC"/>
    <w:rsid w:val="009113F2"/>
    <w:rsid w:val="00911699"/>
    <w:rsid w:val="009116A3"/>
    <w:rsid w:val="009116E2"/>
    <w:rsid w:val="00911D99"/>
    <w:rsid w:val="00911DB1"/>
    <w:rsid w:val="00911E55"/>
    <w:rsid w:val="00911EC9"/>
    <w:rsid w:val="00912482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51"/>
    <w:rsid w:val="009153C6"/>
    <w:rsid w:val="009154F0"/>
    <w:rsid w:val="00915626"/>
    <w:rsid w:val="00915947"/>
    <w:rsid w:val="00915AB2"/>
    <w:rsid w:val="00915B12"/>
    <w:rsid w:val="00915BE3"/>
    <w:rsid w:val="00915D60"/>
    <w:rsid w:val="00915D9F"/>
    <w:rsid w:val="00915F77"/>
    <w:rsid w:val="009160D1"/>
    <w:rsid w:val="0091626A"/>
    <w:rsid w:val="009162CD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86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5DF7"/>
    <w:rsid w:val="009261DB"/>
    <w:rsid w:val="0092631F"/>
    <w:rsid w:val="0092655C"/>
    <w:rsid w:val="009268AD"/>
    <w:rsid w:val="00926914"/>
    <w:rsid w:val="00926ADA"/>
    <w:rsid w:val="00926D92"/>
    <w:rsid w:val="0092726C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251"/>
    <w:rsid w:val="00930349"/>
    <w:rsid w:val="0093034D"/>
    <w:rsid w:val="00930645"/>
    <w:rsid w:val="009307FA"/>
    <w:rsid w:val="009309C6"/>
    <w:rsid w:val="00930C13"/>
    <w:rsid w:val="00930CD2"/>
    <w:rsid w:val="00930E8E"/>
    <w:rsid w:val="00930F36"/>
    <w:rsid w:val="0093105A"/>
    <w:rsid w:val="0093166D"/>
    <w:rsid w:val="009316E9"/>
    <w:rsid w:val="009318CF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A96"/>
    <w:rsid w:val="00933C61"/>
    <w:rsid w:val="00933C98"/>
    <w:rsid w:val="00933E0D"/>
    <w:rsid w:val="00933E61"/>
    <w:rsid w:val="00933ECA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13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6E50"/>
    <w:rsid w:val="0093702E"/>
    <w:rsid w:val="009370F1"/>
    <w:rsid w:val="009371C8"/>
    <w:rsid w:val="0093758E"/>
    <w:rsid w:val="009377B3"/>
    <w:rsid w:val="00937A38"/>
    <w:rsid w:val="00937BE4"/>
    <w:rsid w:val="00937C61"/>
    <w:rsid w:val="00937DBF"/>
    <w:rsid w:val="00937F80"/>
    <w:rsid w:val="00940589"/>
    <w:rsid w:val="009405B1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0E6"/>
    <w:rsid w:val="009422D3"/>
    <w:rsid w:val="00942647"/>
    <w:rsid w:val="00942648"/>
    <w:rsid w:val="009426AF"/>
    <w:rsid w:val="00942773"/>
    <w:rsid w:val="00942833"/>
    <w:rsid w:val="00942B70"/>
    <w:rsid w:val="00942C45"/>
    <w:rsid w:val="00942D81"/>
    <w:rsid w:val="00943103"/>
    <w:rsid w:val="0094331A"/>
    <w:rsid w:val="0094336C"/>
    <w:rsid w:val="0094363A"/>
    <w:rsid w:val="009436F2"/>
    <w:rsid w:val="00943875"/>
    <w:rsid w:val="00943905"/>
    <w:rsid w:val="00943B12"/>
    <w:rsid w:val="00943D11"/>
    <w:rsid w:val="00943D88"/>
    <w:rsid w:val="00943EFF"/>
    <w:rsid w:val="00943F32"/>
    <w:rsid w:val="0094402A"/>
    <w:rsid w:val="009440B5"/>
    <w:rsid w:val="009440DA"/>
    <w:rsid w:val="009441AA"/>
    <w:rsid w:val="00944477"/>
    <w:rsid w:val="0094447E"/>
    <w:rsid w:val="009444BA"/>
    <w:rsid w:val="0094452A"/>
    <w:rsid w:val="0094473D"/>
    <w:rsid w:val="00944765"/>
    <w:rsid w:val="00944A17"/>
    <w:rsid w:val="00944A32"/>
    <w:rsid w:val="00944A9F"/>
    <w:rsid w:val="00944AB6"/>
    <w:rsid w:val="00944C31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819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30"/>
    <w:rsid w:val="00947F7F"/>
    <w:rsid w:val="00947FDA"/>
    <w:rsid w:val="00947FF9"/>
    <w:rsid w:val="00950045"/>
    <w:rsid w:val="009500FE"/>
    <w:rsid w:val="009501DD"/>
    <w:rsid w:val="0095032A"/>
    <w:rsid w:val="009503A1"/>
    <w:rsid w:val="009503BE"/>
    <w:rsid w:val="009505CD"/>
    <w:rsid w:val="0095063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1DDB"/>
    <w:rsid w:val="00952050"/>
    <w:rsid w:val="0095206C"/>
    <w:rsid w:val="009520E1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2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7FC"/>
    <w:rsid w:val="00955B42"/>
    <w:rsid w:val="00955BFE"/>
    <w:rsid w:val="00955CB9"/>
    <w:rsid w:val="00955D63"/>
    <w:rsid w:val="00955E1C"/>
    <w:rsid w:val="00955FA4"/>
    <w:rsid w:val="0095603C"/>
    <w:rsid w:val="00956526"/>
    <w:rsid w:val="0095675D"/>
    <w:rsid w:val="009567EE"/>
    <w:rsid w:val="00956B0B"/>
    <w:rsid w:val="00956EF9"/>
    <w:rsid w:val="0095721D"/>
    <w:rsid w:val="00957228"/>
    <w:rsid w:val="00957403"/>
    <w:rsid w:val="0095741B"/>
    <w:rsid w:val="00957775"/>
    <w:rsid w:val="009577E5"/>
    <w:rsid w:val="009577F0"/>
    <w:rsid w:val="00957A07"/>
    <w:rsid w:val="00957AF4"/>
    <w:rsid w:val="00957B16"/>
    <w:rsid w:val="00957DFF"/>
    <w:rsid w:val="00957E2D"/>
    <w:rsid w:val="00960095"/>
    <w:rsid w:val="00960108"/>
    <w:rsid w:val="009607FF"/>
    <w:rsid w:val="00960C55"/>
    <w:rsid w:val="00960F40"/>
    <w:rsid w:val="00961781"/>
    <w:rsid w:val="00961AB7"/>
    <w:rsid w:val="00961BA5"/>
    <w:rsid w:val="00961C44"/>
    <w:rsid w:val="00962027"/>
    <w:rsid w:val="009627B7"/>
    <w:rsid w:val="00962959"/>
    <w:rsid w:val="00962A67"/>
    <w:rsid w:val="00962D28"/>
    <w:rsid w:val="00962D99"/>
    <w:rsid w:val="00962F87"/>
    <w:rsid w:val="00963693"/>
    <w:rsid w:val="00963A49"/>
    <w:rsid w:val="00963D0F"/>
    <w:rsid w:val="00963DE5"/>
    <w:rsid w:val="00964019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307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17"/>
    <w:rsid w:val="00967476"/>
    <w:rsid w:val="009677A2"/>
    <w:rsid w:val="00967839"/>
    <w:rsid w:val="00967862"/>
    <w:rsid w:val="00967996"/>
    <w:rsid w:val="009679BE"/>
    <w:rsid w:val="00967A06"/>
    <w:rsid w:val="00967B10"/>
    <w:rsid w:val="00967D0B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17F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23F"/>
    <w:rsid w:val="00976938"/>
    <w:rsid w:val="00976BD4"/>
    <w:rsid w:val="0097706A"/>
    <w:rsid w:val="009775F0"/>
    <w:rsid w:val="0097784A"/>
    <w:rsid w:val="00977A33"/>
    <w:rsid w:val="00977DD0"/>
    <w:rsid w:val="009805CB"/>
    <w:rsid w:val="00980645"/>
    <w:rsid w:val="00980696"/>
    <w:rsid w:val="00980BC6"/>
    <w:rsid w:val="00980EB8"/>
    <w:rsid w:val="009811C2"/>
    <w:rsid w:val="00981851"/>
    <w:rsid w:val="009818D3"/>
    <w:rsid w:val="00981A56"/>
    <w:rsid w:val="00981B9E"/>
    <w:rsid w:val="00981BEC"/>
    <w:rsid w:val="00981C45"/>
    <w:rsid w:val="0098217F"/>
    <w:rsid w:val="009821B7"/>
    <w:rsid w:val="00982270"/>
    <w:rsid w:val="00982385"/>
    <w:rsid w:val="009829E5"/>
    <w:rsid w:val="00982BF6"/>
    <w:rsid w:val="00982C20"/>
    <w:rsid w:val="00982FA0"/>
    <w:rsid w:val="009830B2"/>
    <w:rsid w:val="00983236"/>
    <w:rsid w:val="00983435"/>
    <w:rsid w:val="00983576"/>
    <w:rsid w:val="00983675"/>
    <w:rsid w:val="009836A2"/>
    <w:rsid w:val="0098434A"/>
    <w:rsid w:val="0098449A"/>
    <w:rsid w:val="00984592"/>
    <w:rsid w:val="009848F1"/>
    <w:rsid w:val="00984F31"/>
    <w:rsid w:val="009850B7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832"/>
    <w:rsid w:val="009869D7"/>
    <w:rsid w:val="00986D17"/>
    <w:rsid w:val="0098767D"/>
    <w:rsid w:val="00987710"/>
    <w:rsid w:val="0098773F"/>
    <w:rsid w:val="00987804"/>
    <w:rsid w:val="00987969"/>
    <w:rsid w:val="009879A2"/>
    <w:rsid w:val="00987B90"/>
    <w:rsid w:val="00987EDC"/>
    <w:rsid w:val="00987FE6"/>
    <w:rsid w:val="00990199"/>
    <w:rsid w:val="00990385"/>
    <w:rsid w:val="009904EB"/>
    <w:rsid w:val="00990571"/>
    <w:rsid w:val="00990811"/>
    <w:rsid w:val="00990A5D"/>
    <w:rsid w:val="00990A60"/>
    <w:rsid w:val="00990D60"/>
    <w:rsid w:val="00991017"/>
    <w:rsid w:val="0099101E"/>
    <w:rsid w:val="00991141"/>
    <w:rsid w:val="009911B7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43"/>
    <w:rsid w:val="0099306C"/>
    <w:rsid w:val="009933F2"/>
    <w:rsid w:val="00993637"/>
    <w:rsid w:val="00993833"/>
    <w:rsid w:val="00993DDA"/>
    <w:rsid w:val="00994012"/>
    <w:rsid w:val="00994067"/>
    <w:rsid w:val="0099437B"/>
    <w:rsid w:val="00994846"/>
    <w:rsid w:val="0099493F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952"/>
    <w:rsid w:val="00996A3E"/>
    <w:rsid w:val="00996ADA"/>
    <w:rsid w:val="00996D02"/>
    <w:rsid w:val="0099709F"/>
    <w:rsid w:val="0099757A"/>
    <w:rsid w:val="009978BD"/>
    <w:rsid w:val="0099797D"/>
    <w:rsid w:val="00997997"/>
    <w:rsid w:val="009979B1"/>
    <w:rsid w:val="009A0068"/>
    <w:rsid w:val="009A00A7"/>
    <w:rsid w:val="009A01F4"/>
    <w:rsid w:val="009A039B"/>
    <w:rsid w:val="009A03AF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D4"/>
    <w:rsid w:val="009A267F"/>
    <w:rsid w:val="009A2A72"/>
    <w:rsid w:val="009A2BF1"/>
    <w:rsid w:val="009A2D3A"/>
    <w:rsid w:val="009A2E3F"/>
    <w:rsid w:val="009A2F29"/>
    <w:rsid w:val="009A3143"/>
    <w:rsid w:val="009A3387"/>
    <w:rsid w:val="009A35F2"/>
    <w:rsid w:val="009A3A96"/>
    <w:rsid w:val="009A3B04"/>
    <w:rsid w:val="009A3B8B"/>
    <w:rsid w:val="009A3BCF"/>
    <w:rsid w:val="009A428A"/>
    <w:rsid w:val="009A4612"/>
    <w:rsid w:val="009A4617"/>
    <w:rsid w:val="009A464D"/>
    <w:rsid w:val="009A4816"/>
    <w:rsid w:val="009A4B0B"/>
    <w:rsid w:val="009A4C26"/>
    <w:rsid w:val="009A4CD3"/>
    <w:rsid w:val="009A4D59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E5A"/>
    <w:rsid w:val="009B1FCD"/>
    <w:rsid w:val="009B218B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6E74"/>
    <w:rsid w:val="009B7195"/>
    <w:rsid w:val="009B75D4"/>
    <w:rsid w:val="009B781C"/>
    <w:rsid w:val="009B7A49"/>
    <w:rsid w:val="009B7AD7"/>
    <w:rsid w:val="009B7B84"/>
    <w:rsid w:val="009C00D5"/>
    <w:rsid w:val="009C00DB"/>
    <w:rsid w:val="009C0117"/>
    <w:rsid w:val="009C01BB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1E"/>
    <w:rsid w:val="009C1A5A"/>
    <w:rsid w:val="009C1BBE"/>
    <w:rsid w:val="009C1C22"/>
    <w:rsid w:val="009C2148"/>
    <w:rsid w:val="009C21EF"/>
    <w:rsid w:val="009C22C3"/>
    <w:rsid w:val="009C23BF"/>
    <w:rsid w:val="009C2647"/>
    <w:rsid w:val="009C2979"/>
    <w:rsid w:val="009C2ACB"/>
    <w:rsid w:val="009C2EE4"/>
    <w:rsid w:val="009C2F0A"/>
    <w:rsid w:val="009C2F19"/>
    <w:rsid w:val="009C32E4"/>
    <w:rsid w:val="009C3317"/>
    <w:rsid w:val="009C33F9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061"/>
    <w:rsid w:val="009C5172"/>
    <w:rsid w:val="009C51CF"/>
    <w:rsid w:val="009C5416"/>
    <w:rsid w:val="009C5719"/>
    <w:rsid w:val="009C57F3"/>
    <w:rsid w:val="009C59FE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04"/>
    <w:rsid w:val="009D0970"/>
    <w:rsid w:val="009D0C72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99D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DB8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9AD"/>
    <w:rsid w:val="009E7A6A"/>
    <w:rsid w:val="009F0516"/>
    <w:rsid w:val="009F09AA"/>
    <w:rsid w:val="009F0C6E"/>
    <w:rsid w:val="009F0D88"/>
    <w:rsid w:val="009F120A"/>
    <w:rsid w:val="009F183B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D42"/>
    <w:rsid w:val="009F3E64"/>
    <w:rsid w:val="009F40B9"/>
    <w:rsid w:val="009F4159"/>
    <w:rsid w:val="009F419F"/>
    <w:rsid w:val="009F41C0"/>
    <w:rsid w:val="009F4288"/>
    <w:rsid w:val="009F43C3"/>
    <w:rsid w:val="009F46AA"/>
    <w:rsid w:val="009F4778"/>
    <w:rsid w:val="009F4B26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4A7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8DD"/>
    <w:rsid w:val="00A01B35"/>
    <w:rsid w:val="00A01CC8"/>
    <w:rsid w:val="00A020B3"/>
    <w:rsid w:val="00A02580"/>
    <w:rsid w:val="00A0276E"/>
    <w:rsid w:val="00A02794"/>
    <w:rsid w:val="00A0292C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4A7"/>
    <w:rsid w:val="00A105D8"/>
    <w:rsid w:val="00A10C23"/>
    <w:rsid w:val="00A1135D"/>
    <w:rsid w:val="00A11365"/>
    <w:rsid w:val="00A1138C"/>
    <w:rsid w:val="00A11509"/>
    <w:rsid w:val="00A11E5E"/>
    <w:rsid w:val="00A120A3"/>
    <w:rsid w:val="00A12319"/>
    <w:rsid w:val="00A123A3"/>
    <w:rsid w:val="00A12599"/>
    <w:rsid w:val="00A12788"/>
    <w:rsid w:val="00A12868"/>
    <w:rsid w:val="00A12B84"/>
    <w:rsid w:val="00A12C91"/>
    <w:rsid w:val="00A13477"/>
    <w:rsid w:val="00A134D3"/>
    <w:rsid w:val="00A1362C"/>
    <w:rsid w:val="00A13797"/>
    <w:rsid w:val="00A13930"/>
    <w:rsid w:val="00A13B8B"/>
    <w:rsid w:val="00A1415E"/>
    <w:rsid w:val="00A14339"/>
    <w:rsid w:val="00A143B6"/>
    <w:rsid w:val="00A144F5"/>
    <w:rsid w:val="00A149A5"/>
    <w:rsid w:val="00A149AE"/>
    <w:rsid w:val="00A14B44"/>
    <w:rsid w:val="00A14BB2"/>
    <w:rsid w:val="00A14DEA"/>
    <w:rsid w:val="00A14EDE"/>
    <w:rsid w:val="00A150A3"/>
    <w:rsid w:val="00A152A2"/>
    <w:rsid w:val="00A1532D"/>
    <w:rsid w:val="00A15691"/>
    <w:rsid w:val="00A15AE5"/>
    <w:rsid w:val="00A15D78"/>
    <w:rsid w:val="00A15F8A"/>
    <w:rsid w:val="00A1620F"/>
    <w:rsid w:val="00A162B3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0F89"/>
    <w:rsid w:val="00A2101B"/>
    <w:rsid w:val="00A21027"/>
    <w:rsid w:val="00A21206"/>
    <w:rsid w:val="00A215EB"/>
    <w:rsid w:val="00A21650"/>
    <w:rsid w:val="00A21A56"/>
    <w:rsid w:val="00A21AE4"/>
    <w:rsid w:val="00A21C81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262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25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313"/>
    <w:rsid w:val="00A266B8"/>
    <w:rsid w:val="00A267DF"/>
    <w:rsid w:val="00A26809"/>
    <w:rsid w:val="00A26A22"/>
    <w:rsid w:val="00A26AC9"/>
    <w:rsid w:val="00A27342"/>
    <w:rsid w:val="00A276D8"/>
    <w:rsid w:val="00A27CA4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8E3"/>
    <w:rsid w:val="00A32994"/>
    <w:rsid w:val="00A329FE"/>
    <w:rsid w:val="00A32A84"/>
    <w:rsid w:val="00A32D16"/>
    <w:rsid w:val="00A32EAE"/>
    <w:rsid w:val="00A32F51"/>
    <w:rsid w:val="00A33152"/>
    <w:rsid w:val="00A3320D"/>
    <w:rsid w:val="00A33422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0FA6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D4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2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3EB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6F97"/>
    <w:rsid w:val="00A46FE0"/>
    <w:rsid w:val="00A4733B"/>
    <w:rsid w:val="00A4742B"/>
    <w:rsid w:val="00A4773A"/>
    <w:rsid w:val="00A478FF"/>
    <w:rsid w:val="00A4793F"/>
    <w:rsid w:val="00A47991"/>
    <w:rsid w:val="00A4799C"/>
    <w:rsid w:val="00A47A42"/>
    <w:rsid w:val="00A5026A"/>
    <w:rsid w:val="00A50619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1ECC"/>
    <w:rsid w:val="00A52139"/>
    <w:rsid w:val="00A524B5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AF7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581"/>
    <w:rsid w:val="00A56A43"/>
    <w:rsid w:val="00A56BAB"/>
    <w:rsid w:val="00A56C35"/>
    <w:rsid w:val="00A56CA8"/>
    <w:rsid w:val="00A56FC2"/>
    <w:rsid w:val="00A56FE0"/>
    <w:rsid w:val="00A57007"/>
    <w:rsid w:val="00A570AF"/>
    <w:rsid w:val="00A571D6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CF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1AA"/>
    <w:rsid w:val="00A62AD1"/>
    <w:rsid w:val="00A62BA6"/>
    <w:rsid w:val="00A62C4C"/>
    <w:rsid w:val="00A62C6A"/>
    <w:rsid w:val="00A62CD6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BB2"/>
    <w:rsid w:val="00A63D9E"/>
    <w:rsid w:val="00A63E4E"/>
    <w:rsid w:val="00A640A3"/>
    <w:rsid w:val="00A6445D"/>
    <w:rsid w:val="00A646F4"/>
    <w:rsid w:val="00A64B8B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CD"/>
    <w:rsid w:val="00A6601F"/>
    <w:rsid w:val="00A66327"/>
    <w:rsid w:val="00A66386"/>
    <w:rsid w:val="00A66402"/>
    <w:rsid w:val="00A66429"/>
    <w:rsid w:val="00A665DB"/>
    <w:rsid w:val="00A667A8"/>
    <w:rsid w:val="00A66A7E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0DE"/>
    <w:rsid w:val="00A7013A"/>
    <w:rsid w:val="00A70295"/>
    <w:rsid w:val="00A7046C"/>
    <w:rsid w:val="00A704C2"/>
    <w:rsid w:val="00A705CB"/>
    <w:rsid w:val="00A7076C"/>
    <w:rsid w:val="00A70A73"/>
    <w:rsid w:val="00A70DC8"/>
    <w:rsid w:val="00A7125A"/>
    <w:rsid w:val="00A71294"/>
    <w:rsid w:val="00A71493"/>
    <w:rsid w:val="00A7156B"/>
    <w:rsid w:val="00A71738"/>
    <w:rsid w:val="00A71760"/>
    <w:rsid w:val="00A71886"/>
    <w:rsid w:val="00A718DC"/>
    <w:rsid w:val="00A719B4"/>
    <w:rsid w:val="00A71AC2"/>
    <w:rsid w:val="00A71EAE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93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CC1"/>
    <w:rsid w:val="00A75EA1"/>
    <w:rsid w:val="00A7655A"/>
    <w:rsid w:val="00A7673D"/>
    <w:rsid w:val="00A7684E"/>
    <w:rsid w:val="00A7697C"/>
    <w:rsid w:val="00A76C63"/>
    <w:rsid w:val="00A76CF4"/>
    <w:rsid w:val="00A76D04"/>
    <w:rsid w:val="00A76ED2"/>
    <w:rsid w:val="00A770E4"/>
    <w:rsid w:val="00A772F3"/>
    <w:rsid w:val="00A7733D"/>
    <w:rsid w:val="00A77662"/>
    <w:rsid w:val="00A77826"/>
    <w:rsid w:val="00A7790F"/>
    <w:rsid w:val="00A77A3B"/>
    <w:rsid w:val="00A77E54"/>
    <w:rsid w:val="00A77F73"/>
    <w:rsid w:val="00A8009B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1F5E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1BB"/>
    <w:rsid w:val="00A84407"/>
    <w:rsid w:val="00A845A8"/>
    <w:rsid w:val="00A846CE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0F75"/>
    <w:rsid w:val="00A910EB"/>
    <w:rsid w:val="00A91134"/>
    <w:rsid w:val="00A911E1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499"/>
    <w:rsid w:val="00A9357C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57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A04"/>
    <w:rsid w:val="00A97BF2"/>
    <w:rsid w:val="00A97C0E"/>
    <w:rsid w:val="00A97CAC"/>
    <w:rsid w:val="00AA0117"/>
    <w:rsid w:val="00AA0537"/>
    <w:rsid w:val="00AA0660"/>
    <w:rsid w:val="00AA0824"/>
    <w:rsid w:val="00AA09FE"/>
    <w:rsid w:val="00AA0CAD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5A0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CC7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A7F0C"/>
    <w:rsid w:val="00AB01BD"/>
    <w:rsid w:val="00AB0319"/>
    <w:rsid w:val="00AB035A"/>
    <w:rsid w:val="00AB0646"/>
    <w:rsid w:val="00AB0686"/>
    <w:rsid w:val="00AB06C4"/>
    <w:rsid w:val="00AB06D4"/>
    <w:rsid w:val="00AB0986"/>
    <w:rsid w:val="00AB0AC8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28"/>
    <w:rsid w:val="00AB27EF"/>
    <w:rsid w:val="00AB28FF"/>
    <w:rsid w:val="00AB2AC7"/>
    <w:rsid w:val="00AB2E63"/>
    <w:rsid w:val="00AB32B7"/>
    <w:rsid w:val="00AB3450"/>
    <w:rsid w:val="00AB39B8"/>
    <w:rsid w:val="00AB3D6D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137"/>
    <w:rsid w:val="00AB528C"/>
    <w:rsid w:val="00AB53F7"/>
    <w:rsid w:val="00AB540C"/>
    <w:rsid w:val="00AB557A"/>
    <w:rsid w:val="00AB581C"/>
    <w:rsid w:val="00AB5E88"/>
    <w:rsid w:val="00AB5EA2"/>
    <w:rsid w:val="00AB608E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B7EF0"/>
    <w:rsid w:val="00AC00F5"/>
    <w:rsid w:val="00AC0170"/>
    <w:rsid w:val="00AC03E7"/>
    <w:rsid w:val="00AC0600"/>
    <w:rsid w:val="00AC0691"/>
    <w:rsid w:val="00AC06C9"/>
    <w:rsid w:val="00AC08C1"/>
    <w:rsid w:val="00AC09E6"/>
    <w:rsid w:val="00AC0AFB"/>
    <w:rsid w:val="00AC0FF7"/>
    <w:rsid w:val="00AC14F3"/>
    <w:rsid w:val="00AC1A93"/>
    <w:rsid w:val="00AC1B81"/>
    <w:rsid w:val="00AC1BA0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A51"/>
    <w:rsid w:val="00AC3C4A"/>
    <w:rsid w:val="00AC3D06"/>
    <w:rsid w:val="00AC42B6"/>
    <w:rsid w:val="00AC4309"/>
    <w:rsid w:val="00AC465A"/>
    <w:rsid w:val="00AC4686"/>
    <w:rsid w:val="00AC4997"/>
    <w:rsid w:val="00AC4B78"/>
    <w:rsid w:val="00AC4C30"/>
    <w:rsid w:val="00AC5581"/>
    <w:rsid w:val="00AC5608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32F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1FC"/>
    <w:rsid w:val="00AD056F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1EC5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00E"/>
    <w:rsid w:val="00AD4109"/>
    <w:rsid w:val="00AD45ED"/>
    <w:rsid w:val="00AD489D"/>
    <w:rsid w:val="00AD4BDA"/>
    <w:rsid w:val="00AD4F8F"/>
    <w:rsid w:val="00AD5039"/>
    <w:rsid w:val="00AD508A"/>
    <w:rsid w:val="00AD5132"/>
    <w:rsid w:val="00AD51B9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9F3"/>
    <w:rsid w:val="00AD6AD2"/>
    <w:rsid w:val="00AD6C3B"/>
    <w:rsid w:val="00AD6CC3"/>
    <w:rsid w:val="00AD6E51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B9E"/>
    <w:rsid w:val="00AE0E21"/>
    <w:rsid w:val="00AE0F93"/>
    <w:rsid w:val="00AE0FF5"/>
    <w:rsid w:val="00AE10C5"/>
    <w:rsid w:val="00AE1232"/>
    <w:rsid w:val="00AE129A"/>
    <w:rsid w:val="00AE14F9"/>
    <w:rsid w:val="00AE15F5"/>
    <w:rsid w:val="00AE1A08"/>
    <w:rsid w:val="00AE1C90"/>
    <w:rsid w:val="00AE1E8E"/>
    <w:rsid w:val="00AE20A0"/>
    <w:rsid w:val="00AE231D"/>
    <w:rsid w:val="00AE2444"/>
    <w:rsid w:val="00AE27A3"/>
    <w:rsid w:val="00AE297C"/>
    <w:rsid w:val="00AE2AEA"/>
    <w:rsid w:val="00AE2E10"/>
    <w:rsid w:val="00AE2F02"/>
    <w:rsid w:val="00AE2F5B"/>
    <w:rsid w:val="00AE3044"/>
    <w:rsid w:val="00AE329A"/>
    <w:rsid w:val="00AE3365"/>
    <w:rsid w:val="00AE36CC"/>
    <w:rsid w:val="00AE3B5F"/>
    <w:rsid w:val="00AE3E27"/>
    <w:rsid w:val="00AE3E3A"/>
    <w:rsid w:val="00AE3F4A"/>
    <w:rsid w:val="00AE405B"/>
    <w:rsid w:val="00AE4333"/>
    <w:rsid w:val="00AE4400"/>
    <w:rsid w:val="00AE4521"/>
    <w:rsid w:val="00AE4790"/>
    <w:rsid w:val="00AE4D2D"/>
    <w:rsid w:val="00AE4FFB"/>
    <w:rsid w:val="00AE5238"/>
    <w:rsid w:val="00AE5348"/>
    <w:rsid w:val="00AE571A"/>
    <w:rsid w:val="00AE5C1B"/>
    <w:rsid w:val="00AE5EEB"/>
    <w:rsid w:val="00AE62BF"/>
    <w:rsid w:val="00AE6590"/>
    <w:rsid w:val="00AE6617"/>
    <w:rsid w:val="00AE683E"/>
    <w:rsid w:val="00AE6DEB"/>
    <w:rsid w:val="00AE794B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07"/>
    <w:rsid w:val="00AF1810"/>
    <w:rsid w:val="00AF193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2C87"/>
    <w:rsid w:val="00AF2F0D"/>
    <w:rsid w:val="00AF3207"/>
    <w:rsid w:val="00AF35D4"/>
    <w:rsid w:val="00AF367B"/>
    <w:rsid w:val="00AF4170"/>
    <w:rsid w:val="00AF4208"/>
    <w:rsid w:val="00AF446C"/>
    <w:rsid w:val="00AF491A"/>
    <w:rsid w:val="00AF4924"/>
    <w:rsid w:val="00AF4D73"/>
    <w:rsid w:val="00AF5174"/>
    <w:rsid w:val="00AF5243"/>
    <w:rsid w:val="00AF53B2"/>
    <w:rsid w:val="00AF5464"/>
    <w:rsid w:val="00AF54E7"/>
    <w:rsid w:val="00AF5652"/>
    <w:rsid w:val="00AF5A36"/>
    <w:rsid w:val="00AF5C62"/>
    <w:rsid w:val="00AF5D11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D0"/>
    <w:rsid w:val="00B011FE"/>
    <w:rsid w:val="00B015F4"/>
    <w:rsid w:val="00B01751"/>
    <w:rsid w:val="00B018AD"/>
    <w:rsid w:val="00B01FD4"/>
    <w:rsid w:val="00B02704"/>
    <w:rsid w:val="00B02932"/>
    <w:rsid w:val="00B02C4D"/>
    <w:rsid w:val="00B02C6D"/>
    <w:rsid w:val="00B033F7"/>
    <w:rsid w:val="00B036C2"/>
    <w:rsid w:val="00B0371B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140"/>
    <w:rsid w:val="00B052D0"/>
    <w:rsid w:val="00B05432"/>
    <w:rsid w:val="00B054FA"/>
    <w:rsid w:val="00B05AB8"/>
    <w:rsid w:val="00B05B8F"/>
    <w:rsid w:val="00B05CCD"/>
    <w:rsid w:val="00B05E92"/>
    <w:rsid w:val="00B05F86"/>
    <w:rsid w:val="00B06278"/>
    <w:rsid w:val="00B062D7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31"/>
    <w:rsid w:val="00B077EF"/>
    <w:rsid w:val="00B0788D"/>
    <w:rsid w:val="00B07D20"/>
    <w:rsid w:val="00B101C3"/>
    <w:rsid w:val="00B1020A"/>
    <w:rsid w:val="00B102FA"/>
    <w:rsid w:val="00B103F6"/>
    <w:rsid w:val="00B1078B"/>
    <w:rsid w:val="00B108E7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0BA"/>
    <w:rsid w:val="00B122BF"/>
    <w:rsid w:val="00B12319"/>
    <w:rsid w:val="00B12387"/>
    <w:rsid w:val="00B124A7"/>
    <w:rsid w:val="00B1296D"/>
    <w:rsid w:val="00B12AA8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1BE"/>
    <w:rsid w:val="00B1626C"/>
    <w:rsid w:val="00B1628D"/>
    <w:rsid w:val="00B162A9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4F0"/>
    <w:rsid w:val="00B218B4"/>
    <w:rsid w:val="00B21C36"/>
    <w:rsid w:val="00B2234A"/>
    <w:rsid w:val="00B2237E"/>
    <w:rsid w:val="00B227AB"/>
    <w:rsid w:val="00B227F1"/>
    <w:rsid w:val="00B2282D"/>
    <w:rsid w:val="00B228AC"/>
    <w:rsid w:val="00B22C36"/>
    <w:rsid w:val="00B22ED6"/>
    <w:rsid w:val="00B22F21"/>
    <w:rsid w:val="00B23173"/>
    <w:rsid w:val="00B234ED"/>
    <w:rsid w:val="00B23A90"/>
    <w:rsid w:val="00B2403D"/>
    <w:rsid w:val="00B24279"/>
    <w:rsid w:val="00B2437E"/>
    <w:rsid w:val="00B2444C"/>
    <w:rsid w:val="00B246C2"/>
    <w:rsid w:val="00B24DE2"/>
    <w:rsid w:val="00B24F05"/>
    <w:rsid w:val="00B24F38"/>
    <w:rsid w:val="00B24FF4"/>
    <w:rsid w:val="00B24FF9"/>
    <w:rsid w:val="00B253C6"/>
    <w:rsid w:val="00B258D6"/>
    <w:rsid w:val="00B259BF"/>
    <w:rsid w:val="00B259C2"/>
    <w:rsid w:val="00B25FDC"/>
    <w:rsid w:val="00B2629D"/>
    <w:rsid w:val="00B26452"/>
    <w:rsid w:val="00B26924"/>
    <w:rsid w:val="00B26A9A"/>
    <w:rsid w:val="00B26CC4"/>
    <w:rsid w:val="00B26CE0"/>
    <w:rsid w:val="00B26D1D"/>
    <w:rsid w:val="00B26D62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022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CAC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199"/>
    <w:rsid w:val="00B3746C"/>
    <w:rsid w:val="00B37708"/>
    <w:rsid w:val="00B3776C"/>
    <w:rsid w:val="00B377AF"/>
    <w:rsid w:val="00B3784E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051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E21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9A6"/>
    <w:rsid w:val="00B50ABE"/>
    <w:rsid w:val="00B50D2D"/>
    <w:rsid w:val="00B51010"/>
    <w:rsid w:val="00B5101E"/>
    <w:rsid w:val="00B515C9"/>
    <w:rsid w:val="00B515E7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AC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286"/>
    <w:rsid w:val="00B553DB"/>
    <w:rsid w:val="00B55461"/>
    <w:rsid w:val="00B55596"/>
    <w:rsid w:val="00B55865"/>
    <w:rsid w:val="00B55A53"/>
    <w:rsid w:val="00B55DCF"/>
    <w:rsid w:val="00B55E82"/>
    <w:rsid w:val="00B560A0"/>
    <w:rsid w:val="00B560A4"/>
    <w:rsid w:val="00B560C6"/>
    <w:rsid w:val="00B564E1"/>
    <w:rsid w:val="00B565FA"/>
    <w:rsid w:val="00B56A70"/>
    <w:rsid w:val="00B56F54"/>
    <w:rsid w:val="00B57085"/>
    <w:rsid w:val="00B57360"/>
    <w:rsid w:val="00B57541"/>
    <w:rsid w:val="00B577EA"/>
    <w:rsid w:val="00B57895"/>
    <w:rsid w:val="00B57CC1"/>
    <w:rsid w:val="00B57FC2"/>
    <w:rsid w:val="00B600E4"/>
    <w:rsid w:val="00B60380"/>
    <w:rsid w:val="00B6047C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57E"/>
    <w:rsid w:val="00B62721"/>
    <w:rsid w:val="00B62B00"/>
    <w:rsid w:val="00B63033"/>
    <w:rsid w:val="00B63234"/>
    <w:rsid w:val="00B63590"/>
    <w:rsid w:val="00B635DF"/>
    <w:rsid w:val="00B63726"/>
    <w:rsid w:val="00B63A81"/>
    <w:rsid w:val="00B63BC4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67F83"/>
    <w:rsid w:val="00B67FE4"/>
    <w:rsid w:val="00B70220"/>
    <w:rsid w:val="00B705CF"/>
    <w:rsid w:val="00B70AAE"/>
    <w:rsid w:val="00B70BD4"/>
    <w:rsid w:val="00B70D1F"/>
    <w:rsid w:val="00B710AA"/>
    <w:rsid w:val="00B71526"/>
    <w:rsid w:val="00B715A3"/>
    <w:rsid w:val="00B71608"/>
    <w:rsid w:val="00B71663"/>
    <w:rsid w:val="00B71711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5D0C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069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1E0C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18A"/>
    <w:rsid w:val="00B9527E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72C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E19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0DB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1"/>
    <w:rsid w:val="00BA5A02"/>
    <w:rsid w:val="00BA5BF6"/>
    <w:rsid w:val="00BA5D55"/>
    <w:rsid w:val="00BA604E"/>
    <w:rsid w:val="00BA605D"/>
    <w:rsid w:val="00BA60CF"/>
    <w:rsid w:val="00BA62BC"/>
    <w:rsid w:val="00BA6397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1BE"/>
    <w:rsid w:val="00BB32E1"/>
    <w:rsid w:val="00BB3830"/>
    <w:rsid w:val="00BB3BAF"/>
    <w:rsid w:val="00BB3CA0"/>
    <w:rsid w:val="00BB3FF5"/>
    <w:rsid w:val="00BB408A"/>
    <w:rsid w:val="00BB40F9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5A"/>
    <w:rsid w:val="00BB607E"/>
    <w:rsid w:val="00BB61EB"/>
    <w:rsid w:val="00BB6205"/>
    <w:rsid w:val="00BB63E7"/>
    <w:rsid w:val="00BB6CAE"/>
    <w:rsid w:val="00BB6D8F"/>
    <w:rsid w:val="00BB6FC5"/>
    <w:rsid w:val="00BB724C"/>
    <w:rsid w:val="00BB7254"/>
    <w:rsid w:val="00BB7345"/>
    <w:rsid w:val="00BB734A"/>
    <w:rsid w:val="00BB739C"/>
    <w:rsid w:val="00BB739D"/>
    <w:rsid w:val="00BB7644"/>
    <w:rsid w:val="00BB7AF1"/>
    <w:rsid w:val="00BC0038"/>
    <w:rsid w:val="00BC030A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7E"/>
    <w:rsid w:val="00BC2AF8"/>
    <w:rsid w:val="00BC2DF9"/>
    <w:rsid w:val="00BC2E1F"/>
    <w:rsid w:val="00BC2FC0"/>
    <w:rsid w:val="00BC3098"/>
    <w:rsid w:val="00BC321B"/>
    <w:rsid w:val="00BC3226"/>
    <w:rsid w:val="00BC3298"/>
    <w:rsid w:val="00BC36A5"/>
    <w:rsid w:val="00BC3BAC"/>
    <w:rsid w:val="00BC3EC7"/>
    <w:rsid w:val="00BC421E"/>
    <w:rsid w:val="00BC422F"/>
    <w:rsid w:val="00BC4487"/>
    <w:rsid w:val="00BC463D"/>
    <w:rsid w:val="00BC4714"/>
    <w:rsid w:val="00BC495C"/>
    <w:rsid w:val="00BC4A3E"/>
    <w:rsid w:val="00BC51BD"/>
    <w:rsid w:val="00BC5241"/>
    <w:rsid w:val="00BC5382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DF2"/>
    <w:rsid w:val="00BC6E05"/>
    <w:rsid w:val="00BC6EF5"/>
    <w:rsid w:val="00BC7313"/>
    <w:rsid w:val="00BC73A6"/>
    <w:rsid w:val="00BC7C3D"/>
    <w:rsid w:val="00BD00EA"/>
    <w:rsid w:val="00BD0663"/>
    <w:rsid w:val="00BD06C6"/>
    <w:rsid w:val="00BD0B21"/>
    <w:rsid w:val="00BD0BED"/>
    <w:rsid w:val="00BD0C04"/>
    <w:rsid w:val="00BD0CF7"/>
    <w:rsid w:val="00BD0DB3"/>
    <w:rsid w:val="00BD1244"/>
    <w:rsid w:val="00BD133C"/>
    <w:rsid w:val="00BD1390"/>
    <w:rsid w:val="00BD15E9"/>
    <w:rsid w:val="00BD183E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39"/>
    <w:rsid w:val="00BD5597"/>
    <w:rsid w:val="00BD5669"/>
    <w:rsid w:val="00BD5B1F"/>
    <w:rsid w:val="00BD5B4D"/>
    <w:rsid w:val="00BD5BF7"/>
    <w:rsid w:val="00BD6079"/>
    <w:rsid w:val="00BD64B0"/>
    <w:rsid w:val="00BD651F"/>
    <w:rsid w:val="00BD653E"/>
    <w:rsid w:val="00BD683F"/>
    <w:rsid w:val="00BD6930"/>
    <w:rsid w:val="00BD6998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5D4"/>
    <w:rsid w:val="00BE1682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2F6E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06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10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4A1"/>
    <w:rsid w:val="00BF0871"/>
    <w:rsid w:val="00BF0C02"/>
    <w:rsid w:val="00BF0DB6"/>
    <w:rsid w:val="00BF11DE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34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564"/>
    <w:rsid w:val="00C01726"/>
    <w:rsid w:val="00C01C59"/>
    <w:rsid w:val="00C01C9D"/>
    <w:rsid w:val="00C01D0B"/>
    <w:rsid w:val="00C024CA"/>
    <w:rsid w:val="00C024D4"/>
    <w:rsid w:val="00C02848"/>
    <w:rsid w:val="00C02881"/>
    <w:rsid w:val="00C02A9D"/>
    <w:rsid w:val="00C02AF6"/>
    <w:rsid w:val="00C02CF6"/>
    <w:rsid w:val="00C02D44"/>
    <w:rsid w:val="00C02F66"/>
    <w:rsid w:val="00C030EB"/>
    <w:rsid w:val="00C03671"/>
    <w:rsid w:val="00C03952"/>
    <w:rsid w:val="00C03AD8"/>
    <w:rsid w:val="00C03D34"/>
    <w:rsid w:val="00C03FF8"/>
    <w:rsid w:val="00C04269"/>
    <w:rsid w:val="00C04875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BA1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277"/>
    <w:rsid w:val="00C13839"/>
    <w:rsid w:val="00C13C45"/>
    <w:rsid w:val="00C13FFA"/>
    <w:rsid w:val="00C142F7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17F88"/>
    <w:rsid w:val="00C2019E"/>
    <w:rsid w:val="00C2028D"/>
    <w:rsid w:val="00C20328"/>
    <w:rsid w:val="00C2067D"/>
    <w:rsid w:val="00C207FC"/>
    <w:rsid w:val="00C20843"/>
    <w:rsid w:val="00C20A5F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D28"/>
    <w:rsid w:val="00C23E07"/>
    <w:rsid w:val="00C23F37"/>
    <w:rsid w:val="00C24037"/>
    <w:rsid w:val="00C24349"/>
    <w:rsid w:val="00C245DD"/>
    <w:rsid w:val="00C24974"/>
    <w:rsid w:val="00C24A9F"/>
    <w:rsid w:val="00C24B41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3D"/>
    <w:rsid w:val="00C258E6"/>
    <w:rsid w:val="00C25A35"/>
    <w:rsid w:val="00C25DEC"/>
    <w:rsid w:val="00C261A0"/>
    <w:rsid w:val="00C262D8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AF7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BD5"/>
    <w:rsid w:val="00C33DB2"/>
    <w:rsid w:val="00C33F26"/>
    <w:rsid w:val="00C3402B"/>
    <w:rsid w:val="00C34266"/>
    <w:rsid w:val="00C34496"/>
    <w:rsid w:val="00C34583"/>
    <w:rsid w:val="00C345F5"/>
    <w:rsid w:val="00C34876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AF4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36C"/>
    <w:rsid w:val="00C4351B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26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6E3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9AC"/>
    <w:rsid w:val="00C54EAF"/>
    <w:rsid w:val="00C54ECE"/>
    <w:rsid w:val="00C54F01"/>
    <w:rsid w:val="00C54F96"/>
    <w:rsid w:val="00C54FEF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2EC"/>
    <w:rsid w:val="00C573AC"/>
    <w:rsid w:val="00C574A9"/>
    <w:rsid w:val="00C574D2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1F9B"/>
    <w:rsid w:val="00C625A4"/>
    <w:rsid w:val="00C6265D"/>
    <w:rsid w:val="00C62778"/>
    <w:rsid w:val="00C62875"/>
    <w:rsid w:val="00C62989"/>
    <w:rsid w:val="00C62AF0"/>
    <w:rsid w:val="00C62B80"/>
    <w:rsid w:val="00C62D54"/>
    <w:rsid w:val="00C6321C"/>
    <w:rsid w:val="00C63248"/>
    <w:rsid w:val="00C632B4"/>
    <w:rsid w:val="00C632EA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718"/>
    <w:rsid w:val="00C66866"/>
    <w:rsid w:val="00C6689D"/>
    <w:rsid w:val="00C669BF"/>
    <w:rsid w:val="00C66A64"/>
    <w:rsid w:val="00C66BC9"/>
    <w:rsid w:val="00C66C38"/>
    <w:rsid w:val="00C67598"/>
    <w:rsid w:val="00C67D57"/>
    <w:rsid w:val="00C67FE9"/>
    <w:rsid w:val="00C701FD"/>
    <w:rsid w:val="00C70473"/>
    <w:rsid w:val="00C70666"/>
    <w:rsid w:val="00C7072A"/>
    <w:rsid w:val="00C708C8"/>
    <w:rsid w:val="00C708F5"/>
    <w:rsid w:val="00C709E6"/>
    <w:rsid w:val="00C70B53"/>
    <w:rsid w:val="00C70D33"/>
    <w:rsid w:val="00C712CE"/>
    <w:rsid w:val="00C71489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811"/>
    <w:rsid w:val="00C729D9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885"/>
    <w:rsid w:val="00C74A14"/>
    <w:rsid w:val="00C74D41"/>
    <w:rsid w:val="00C74F40"/>
    <w:rsid w:val="00C7582E"/>
    <w:rsid w:val="00C75BCF"/>
    <w:rsid w:val="00C75BF8"/>
    <w:rsid w:val="00C760DC"/>
    <w:rsid w:val="00C761E4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77F2A"/>
    <w:rsid w:val="00C80256"/>
    <w:rsid w:val="00C802D6"/>
    <w:rsid w:val="00C80570"/>
    <w:rsid w:val="00C805D4"/>
    <w:rsid w:val="00C8072B"/>
    <w:rsid w:val="00C80915"/>
    <w:rsid w:val="00C80C91"/>
    <w:rsid w:val="00C80DBE"/>
    <w:rsid w:val="00C80E33"/>
    <w:rsid w:val="00C80E98"/>
    <w:rsid w:val="00C80EBB"/>
    <w:rsid w:val="00C8115E"/>
    <w:rsid w:val="00C81268"/>
    <w:rsid w:val="00C81345"/>
    <w:rsid w:val="00C813E6"/>
    <w:rsid w:val="00C81708"/>
    <w:rsid w:val="00C817A8"/>
    <w:rsid w:val="00C819DA"/>
    <w:rsid w:val="00C81BE2"/>
    <w:rsid w:val="00C820C5"/>
    <w:rsid w:val="00C821E8"/>
    <w:rsid w:val="00C82EF8"/>
    <w:rsid w:val="00C8300C"/>
    <w:rsid w:val="00C830E4"/>
    <w:rsid w:val="00C830F4"/>
    <w:rsid w:val="00C83689"/>
    <w:rsid w:val="00C83A77"/>
    <w:rsid w:val="00C83DE6"/>
    <w:rsid w:val="00C83E05"/>
    <w:rsid w:val="00C83E76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A3"/>
    <w:rsid w:val="00C861BA"/>
    <w:rsid w:val="00C8626E"/>
    <w:rsid w:val="00C866D0"/>
    <w:rsid w:val="00C86A28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170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20"/>
    <w:rsid w:val="00C93CB6"/>
    <w:rsid w:val="00C93D7A"/>
    <w:rsid w:val="00C93E0E"/>
    <w:rsid w:val="00C93E63"/>
    <w:rsid w:val="00C93FA7"/>
    <w:rsid w:val="00C94217"/>
    <w:rsid w:val="00C946DC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C5"/>
    <w:rsid w:val="00C954F3"/>
    <w:rsid w:val="00C95632"/>
    <w:rsid w:val="00C95680"/>
    <w:rsid w:val="00C95714"/>
    <w:rsid w:val="00C95B52"/>
    <w:rsid w:val="00C95D2A"/>
    <w:rsid w:val="00C95D8E"/>
    <w:rsid w:val="00C95E3F"/>
    <w:rsid w:val="00C962A6"/>
    <w:rsid w:val="00C963A8"/>
    <w:rsid w:val="00C9663D"/>
    <w:rsid w:val="00C96686"/>
    <w:rsid w:val="00C96733"/>
    <w:rsid w:val="00C968CA"/>
    <w:rsid w:val="00C96ABA"/>
    <w:rsid w:val="00C96CC6"/>
    <w:rsid w:val="00C9738F"/>
    <w:rsid w:val="00C973ED"/>
    <w:rsid w:val="00C97417"/>
    <w:rsid w:val="00C9767A"/>
    <w:rsid w:val="00C977CD"/>
    <w:rsid w:val="00C9789B"/>
    <w:rsid w:val="00C97C14"/>
    <w:rsid w:val="00CA00E1"/>
    <w:rsid w:val="00CA026E"/>
    <w:rsid w:val="00CA02AB"/>
    <w:rsid w:val="00CA035B"/>
    <w:rsid w:val="00CA06ED"/>
    <w:rsid w:val="00CA0873"/>
    <w:rsid w:val="00CA09F5"/>
    <w:rsid w:val="00CA0A08"/>
    <w:rsid w:val="00CA0F79"/>
    <w:rsid w:val="00CA1124"/>
    <w:rsid w:val="00CA11D5"/>
    <w:rsid w:val="00CA1305"/>
    <w:rsid w:val="00CA1330"/>
    <w:rsid w:val="00CA14D1"/>
    <w:rsid w:val="00CA16DA"/>
    <w:rsid w:val="00CA1807"/>
    <w:rsid w:val="00CA1A15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EDF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4EC2"/>
    <w:rsid w:val="00CA54FB"/>
    <w:rsid w:val="00CA5554"/>
    <w:rsid w:val="00CA5591"/>
    <w:rsid w:val="00CA55AE"/>
    <w:rsid w:val="00CA5974"/>
    <w:rsid w:val="00CA59F3"/>
    <w:rsid w:val="00CA5A79"/>
    <w:rsid w:val="00CA5AFC"/>
    <w:rsid w:val="00CA5B5E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0B0"/>
    <w:rsid w:val="00CB14DE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B51"/>
    <w:rsid w:val="00CB4B72"/>
    <w:rsid w:val="00CB4C72"/>
    <w:rsid w:val="00CB4D98"/>
    <w:rsid w:val="00CB51A7"/>
    <w:rsid w:val="00CB5232"/>
    <w:rsid w:val="00CB5314"/>
    <w:rsid w:val="00CB57A9"/>
    <w:rsid w:val="00CB61D9"/>
    <w:rsid w:val="00CB6890"/>
    <w:rsid w:val="00CB69F6"/>
    <w:rsid w:val="00CB6D05"/>
    <w:rsid w:val="00CB6E03"/>
    <w:rsid w:val="00CB6FD1"/>
    <w:rsid w:val="00CB724F"/>
    <w:rsid w:val="00CB7250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BFA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6CCD"/>
    <w:rsid w:val="00CC72EE"/>
    <w:rsid w:val="00CC75FB"/>
    <w:rsid w:val="00CC765C"/>
    <w:rsid w:val="00CC7975"/>
    <w:rsid w:val="00CC7A13"/>
    <w:rsid w:val="00CC7B9E"/>
    <w:rsid w:val="00CC7C2E"/>
    <w:rsid w:val="00CC7C6C"/>
    <w:rsid w:val="00CC7F42"/>
    <w:rsid w:val="00CD00A4"/>
    <w:rsid w:val="00CD039E"/>
    <w:rsid w:val="00CD0467"/>
    <w:rsid w:val="00CD04DE"/>
    <w:rsid w:val="00CD0702"/>
    <w:rsid w:val="00CD0B30"/>
    <w:rsid w:val="00CD0D10"/>
    <w:rsid w:val="00CD0F82"/>
    <w:rsid w:val="00CD1135"/>
    <w:rsid w:val="00CD187C"/>
    <w:rsid w:val="00CD1886"/>
    <w:rsid w:val="00CD1B78"/>
    <w:rsid w:val="00CD1CCB"/>
    <w:rsid w:val="00CD1DD6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22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20F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6EEA"/>
    <w:rsid w:val="00CD7458"/>
    <w:rsid w:val="00CD7CB0"/>
    <w:rsid w:val="00CD7DD6"/>
    <w:rsid w:val="00CD7E70"/>
    <w:rsid w:val="00CE01BC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21B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5ED3"/>
    <w:rsid w:val="00CE6103"/>
    <w:rsid w:val="00CE6586"/>
    <w:rsid w:val="00CE65A0"/>
    <w:rsid w:val="00CE682B"/>
    <w:rsid w:val="00CE6E6F"/>
    <w:rsid w:val="00CE72F1"/>
    <w:rsid w:val="00CE7362"/>
    <w:rsid w:val="00CE753A"/>
    <w:rsid w:val="00CE756E"/>
    <w:rsid w:val="00CE77D1"/>
    <w:rsid w:val="00CE7877"/>
    <w:rsid w:val="00CE7B13"/>
    <w:rsid w:val="00CE7BF4"/>
    <w:rsid w:val="00CE7E25"/>
    <w:rsid w:val="00CE7EA6"/>
    <w:rsid w:val="00CE7FE0"/>
    <w:rsid w:val="00CF00B2"/>
    <w:rsid w:val="00CF01F2"/>
    <w:rsid w:val="00CF060B"/>
    <w:rsid w:val="00CF0715"/>
    <w:rsid w:val="00CF0873"/>
    <w:rsid w:val="00CF089F"/>
    <w:rsid w:val="00CF093E"/>
    <w:rsid w:val="00CF0AE8"/>
    <w:rsid w:val="00CF0B6C"/>
    <w:rsid w:val="00CF0DF2"/>
    <w:rsid w:val="00CF0FBA"/>
    <w:rsid w:val="00CF1116"/>
    <w:rsid w:val="00CF1764"/>
    <w:rsid w:val="00CF176B"/>
    <w:rsid w:val="00CF1B57"/>
    <w:rsid w:val="00CF21A3"/>
    <w:rsid w:val="00CF223B"/>
    <w:rsid w:val="00CF229D"/>
    <w:rsid w:val="00CF232F"/>
    <w:rsid w:val="00CF23F3"/>
    <w:rsid w:val="00CF2AC0"/>
    <w:rsid w:val="00CF2CC1"/>
    <w:rsid w:val="00CF2D05"/>
    <w:rsid w:val="00CF2D25"/>
    <w:rsid w:val="00CF2D41"/>
    <w:rsid w:val="00CF314D"/>
    <w:rsid w:val="00CF31E1"/>
    <w:rsid w:val="00CF34C0"/>
    <w:rsid w:val="00CF3782"/>
    <w:rsid w:val="00CF3866"/>
    <w:rsid w:val="00CF3A21"/>
    <w:rsid w:val="00CF3E5E"/>
    <w:rsid w:val="00CF3F03"/>
    <w:rsid w:val="00CF410D"/>
    <w:rsid w:val="00CF41F1"/>
    <w:rsid w:val="00CF43B7"/>
    <w:rsid w:val="00CF43E6"/>
    <w:rsid w:val="00CF46C7"/>
    <w:rsid w:val="00CF4779"/>
    <w:rsid w:val="00CF49A9"/>
    <w:rsid w:val="00CF4C0C"/>
    <w:rsid w:val="00CF4D17"/>
    <w:rsid w:val="00CF5062"/>
    <w:rsid w:val="00CF55A1"/>
    <w:rsid w:val="00CF55DA"/>
    <w:rsid w:val="00CF5916"/>
    <w:rsid w:val="00CF597B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3F86"/>
    <w:rsid w:val="00D0403B"/>
    <w:rsid w:val="00D047DB"/>
    <w:rsid w:val="00D04A96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D4D"/>
    <w:rsid w:val="00D0716C"/>
    <w:rsid w:val="00D0731D"/>
    <w:rsid w:val="00D07460"/>
    <w:rsid w:val="00D074C5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3C61"/>
    <w:rsid w:val="00D13F1D"/>
    <w:rsid w:val="00D1400F"/>
    <w:rsid w:val="00D1461C"/>
    <w:rsid w:val="00D149E6"/>
    <w:rsid w:val="00D14A04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A21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17E8D"/>
    <w:rsid w:val="00D2000B"/>
    <w:rsid w:val="00D203FB"/>
    <w:rsid w:val="00D2088C"/>
    <w:rsid w:val="00D2090C"/>
    <w:rsid w:val="00D20B44"/>
    <w:rsid w:val="00D20B68"/>
    <w:rsid w:val="00D20E04"/>
    <w:rsid w:val="00D20EB2"/>
    <w:rsid w:val="00D210F2"/>
    <w:rsid w:val="00D21200"/>
    <w:rsid w:val="00D21481"/>
    <w:rsid w:val="00D21565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824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59E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9EE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BE9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046"/>
    <w:rsid w:val="00D43998"/>
    <w:rsid w:val="00D43B25"/>
    <w:rsid w:val="00D43B81"/>
    <w:rsid w:val="00D43BCA"/>
    <w:rsid w:val="00D43E18"/>
    <w:rsid w:val="00D43E3D"/>
    <w:rsid w:val="00D44238"/>
    <w:rsid w:val="00D44545"/>
    <w:rsid w:val="00D445A4"/>
    <w:rsid w:val="00D4467C"/>
    <w:rsid w:val="00D4475D"/>
    <w:rsid w:val="00D44A76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A5B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187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D15"/>
    <w:rsid w:val="00D53EF4"/>
    <w:rsid w:val="00D53F12"/>
    <w:rsid w:val="00D53FD0"/>
    <w:rsid w:val="00D54006"/>
    <w:rsid w:val="00D54089"/>
    <w:rsid w:val="00D54100"/>
    <w:rsid w:val="00D546C7"/>
    <w:rsid w:val="00D549B4"/>
    <w:rsid w:val="00D54C9E"/>
    <w:rsid w:val="00D54DBB"/>
    <w:rsid w:val="00D54FB1"/>
    <w:rsid w:val="00D550DA"/>
    <w:rsid w:val="00D550EA"/>
    <w:rsid w:val="00D5529D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50"/>
    <w:rsid w:val="00D578D2"/>
    <w:rsid w:val="00D57A0F"/>
    <w:rsid w:val="00D57B98"/>
    <w:rsid w:val="00D57FEF"/>
    <w:rsid w:val="00D600B5"/>
    <w:rsid w:val="00D60257"/>
    <w:rsid w:val="00D6091F"/>
    <w:rsid w:val="00D60A1D"/>
    <w:rsid w:val="00D60D86"/>
    <w:rsid w:val="00D60F6F"/>
    <w:rsid w:val="00D6108D"/>
    <w:rsid w:val="00D612F9"/>
    <w:rsid w:val="00D616A8"/>
    <w:rsid w:val="00D6198E"/>
    <w:rsid w:val="00D61DA5"/>
    <w:rsid w:val="00D625B5"/>
    <w:rsid w:val="00D625C9"/>
    <w:rsid w:val="00D627AE"/>
    <w:rsid w:val="00D62AD5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05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83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CFE"/>
    <w:rsid w:val="00D75DFA"/>
    <w:rsid w:val="00D761C9"/>
    <w:rsid w:val="00D7642F"/>
    <w:rsid w:val="00D76B38"/>
    <w:rsid w:val="00D7726E"/>
    <w:rsid w:val="00D772C9"/>
    <w:rsid w:val="00D77309"/>
    <w:rsid w:val="00D774E7"/>
    <w:rsid w:val="00D7755E"/>
    <w:rsid w:val="00D77B19"/>
    <w:rsid w:val="00D77EF0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36A"/>
    <w:rsid w:val="00D81597"/>
    <w:rsid w:val="00D8166D"/>
    <w:rsid w:val="00D816FF"/>
    <w:rsid w:val="00D817C1"/>
    <w:rsid w:val="00D81AEF"/>
    <w:rsid w:val="00D820F2"/>
    <w:rsid w:val="00D82546"/>
    <w:rsid w:val="00D8276C"/>
    <w:rsid w:val="00D8276E"/>
    <w:rsid w:val="00D8293F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53C"/>
    <w:rsid w:val="00D85DCD"/>
    <w:rsid w:val="00D86014"/>
    <w:rsid w:val="00D86101"/>
    <w:rsid w:val="00D8617E"/>
    <w:rsid w:val="00D86365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DC8"/>
    <w:rsid w:val="00D90E48"/>
    <w:rsid w:val="00D90FA3"/>
    <w:rsid w:val="00D91243"/>
    <w:rsid w:val="00D912A1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999"/>
    <w:rsid w:val="00D92B39"/>
    <w:rsid w:val="00D92F01"/>
    <w:rsid w:val="00D92FEB"/>
    <w:rsid w:val="00D9300C"/>
    <w:rsid w:val="00D9302B"/>
    <w:rsid w:val="00D93251"/>
    <w:rsid w:val="00D94369"/>
    <w:rsid w:val="00D9437B"/>
    <w:rsid w:val="00D9437E"/>
    <w:rsid w:val="00D945C5"/>
    <w:rsid w:val="00D946AF"/>
    <w:rsid w:val="00D949C8"/>
    <w:rsid w:val="00D94B46"/>
    <w:rsid w:val="00D94D98"/>
    <w:rsid w:val="00D94E92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261"/>
    <w:rsid w:val="00D97269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839"/>
    <w:rsid w:val="00DA3AE7"/>
    <w:rsid w:val="00DA3CCB"/>
    <w:rsid w:val="00DA4430"/>
    <w:rsid w:val="00DA497E"/>
    <w:rsid w:val="00DA4B9B"/>
    <w:rsid w:val="00DA4C2A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666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208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7E9"/>
    <w:rsid w:val="00DB1A61"/>
    <w:rsid w:val="00DB1B15"/>
    <w:rsid w:val="00DB1BF8"/>
    <w:rsid w:val="00DB1E6D"/>
    <w:rsid w:val="00DB1ED5"/>
    <w:rsid w:val="00DB1FEB"/>
    <w:rsid w:val="00DB2227"/>
    <w:rsid w:val="00DB22A7"/>
    <w:rsid w:val="00DB22DD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0CA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396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3F71"/>
    <w:rsid w:val="00DC4077"/>
    <w:rsid w:val="00DC4089"/>
    <w:rsid w:val="00DC44AE"/>
    <w:rsid w:val="00DC46A5"/>
    <w:rsid w:val="00DC47EF"/>
    <w:rsid w:val="00DC4A3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462"/>
    <w:rsid w:val="00DC6569"/>
    <w:rsid w:val="00DC65D6"/>
    <w:rsid w:val="00DC66B6"/>
    <w:rsid w:val="00DC690B"/>
    <w:rsid w:val="00DC6BFC"/>
    <w:rsid w:val="00DC6C06"/>
    <w:rsid w:val="00DC6DA9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BED"/>
    <w:rsid w:val="00DD2E2B"/>
    <w:rsid w:val="00DD2F9F"/>
    <w:rsid w:val="00DD312B"/>
    <w:rsid w:val="00DD3146"/>
    <w:rsid w:val="00DD322E"/>
    <w:rsid w:val="00DD3396"/>
    <w:rsid w:val="00DD3481"/>
    <w:rsid w:val="00DD391D"/>
    <w:rsid w:val="00DD3941"/>
    <w:rsid w:val="00DD3B6E"/>
    <w:rsid w:val="00DD3C3D"/>
    <w:rsid w:val="00DD449A"/>
    <w:rsid w:val="00DD4878"/>
    <w:rsid w:val="00DD4EF7"/>
    <w:rsid w:val="00DD50E2"/>
    <w:rsid w:val="00DD53A4"/>
    <w:rsid w:val="00DD5426"/>
    <w:rsid w:val="00DD5D1A"/>
    <w:rsid w:val="00DD5F3B"/>
    <w:rsid w:val="00DD5F53"/>
    <w:rsid w:val="00DD5F84"/>
    <w:rsid w:val="00DD5FB1"/>
    <w:rsid w:val="00DD6330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607"/>
    <w:rsid w:val="00DE1975"/>
    <w:rsid w:val="00DE1B8A"/>
    <w:rsid w:val="00DE1BC2"/>
    <w:rsid w:val="00DE1C73"/>
    <w:rsid w:val="00DE1CD9"/>
    <w:rsid w:val="00DE1D05"/>
    <w:rsid w:val="00DE209A"/>
    <w:rsid w:val="00DE20A3"/>
    <w:rsid w:val="00DE2292"/>
    <w:rsid w:val="00DE23B5"/>
    <w:rsid w:val="00DE2620"/>
    <w:rsid w:val="00DE2B64"/>
    <w:rsid w:val="00DE2DA0"/>
    <w:rsid w:val="00DE310B"/>
    <w:rsid w:val="00DE33AA"/>
    <w:rsid w:val="00DE365C"/>
    <w:rsid w:val="00DE3856"/>
    <w:rsid w:val="00DE3880"/>
    <w:rsid w:val="00DE42A7"/>
    <w:rsid w:val="00DE468D"/>
    <w:rsid w:val="00DE46F7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7F6"/>
    <w:rsid w:val="00DE5A84"/>
    <w:rsid w:val="00DE5CE9"/>
    <w:rsid w:val="00DE5E00"/>
    <w:rsid w:val="00DE5E28"/>
    <w:rsid w:val="00DE61EC"/>
    <w:rsid w:val="00DE6359"/>
    <w:rsid w:val="00DE6782"/>
    <w:rsid w:val="00DE6821"/>
    <w:rsid w:val="00DE6D8B"/>
    <w:rsid w:val="00DE6EC6"/>
    <w:rsid w:val="00DE704C"/>
    <w:rsid w:val="00DE7387"/>
    <w:rsid w:val="00DE74BA"/>
    <w:rsid w:val="00DE7BB8"/>
    <w:rsid w:val="00DE7D79"/>
    <w:rsid w:val="00DE7EFB"/>
    <w:rsid w:val="00DF0038"/>
    <w:rsid w:val="00DF0169"/>
    <w:rsid w:val="00DF01CB"/>
    <w:rsid w:val="00DF0278"/>
    <w:rsid w:val="00DF02B9"/>
    <w:rsid w:val="00DF0435"/>
    <w:rsid w:val="00DF0747"/>
    <w:rsid w:val="00DF0C4C"/>
    <w:rsid w:val="00DF0C72"/>
    <w:rsid w:val="00DF0CE7"/>
    <w:rsid w:val="00DF10FC"/>
    <w:rsid w:val="00DF111D"/>
    <w:rsid w:val="00DF1350"/>
    <w:rsid w:val="00DF13FE"/>
    <w:rsid w:val="00DF1754"/>
    <w:rsid w:val="00DF1857"/>
    <w:rsid w:val="00DF18AE"/>
    <w:rsid w:val="00DF18C9"/>
    <w:rsid w:val="00DF1967"/>
    <w:rsid w:val="00DF1BB5"/>
    <w:rsid w:val="00DF1D47"/>
    <w:rsid w:val="00DF2130"/>
    <w:rsid w:val="00DF214E"/>
    <w:rsid w:val="00DF21EF"/>
    <w:rsid w:val="00DF2494"/>
    <w:rsid w:val="00DF266B"/>
    <w:rsid w:val="00DF26FF"/>
    <w:rsid w:val="00DF284D"/>
    <w:rsid w:val="00DF2AA2"/>
    <w:rsid w:val="00DF2C5C"/>
    <w:rsid w:val="00DF2C76"/>
    <w:rsid w:val="00DF2F25"/>
    <w:rsid w:val="00DF30CD"/>
    <w:rsid w:val="00DF3B0B"/>
    <w:rsid w:val="00DF3BEB"/>
    <w:rsid w:val="00DF4104"/>
    <w:rsid w:val="00DF425B"/>
    <w:rsid w:val="00DF458F"/>
    <w:rsid w:val="00DF47CE"/>
    <w:rsid w:val="00DF4905"/>
    <w:rsid w:val="00DF4FB7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DF7DF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12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DD"/>
    <w:rsid w:val="00E030F1"/>
    <w:rsid w:val="00E032F7"/>
    <w:rsid w:val="00E033C6"/>
    <w:rsid w:val="00E03E05"/>
    <w:rsid w:val="00E03EE6"/>
    <w:rsid w:val="00E043E1"/>
    <w:rsid w:val="00E04827"/>
    <w:rsid w:val="00E04DFB"/>
    <w:rsid w:val="00E05524"/>
    <w:rsid w:val="00E05592"/>
    <w:rsid w:val="00E056D8"/>
    <w:rsid w:val="00E057C4"/>
    <w:rsid w:val="00E05880"/>
    <w:rsid w:val="00E05D16"/>
    <w:rsid w:val="00E05DFD"/>
    <w:rsid w:val="00E05FAE"/>
    <w:rsid w:val="00E062EF"/>
    <w:rsid w:val="00E063B2"/>
    <w:rsid w:val="00E063DC"/>
    <w:rsid w:val="00E06498"/>
    <w:rsid w:val="00E064BC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0ABD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2F12"/>
    <w:rsid w:val="00E1343A"/>
    <w:rsid w:val="00E135EC"/>
    <w:rsid w:val="00E13907"/>
    <w:rsid w:val="00E144E9"/>
    <w:rsid w:val="00E147C5"/>
    <w:rsid w:val="00E148D4"/>
    <w:rsid w:val="00E14FC6"/>
    <w:rsid w:val="00E152D1"/>
    <w:rsid w:val="00E153F0"/>
    <w:rsid w:val="00E156D7"/>
    <w:rsid w:val="00E159B6"/>
    <w:rsid w:val="00E15A95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07"/>
    <w:rsid w:val="00E17A91"/>
    <w:rsid w:val="00E17DF8"/>
    <w:rsid w:val="00E17E2E"/>
    <w:rsid w:val="00E17FBC"/>
    <w:rsid w:val="00E20066"/>
    <w:rsid w:val="00E202A4"/>
    <w:rsid w:val="00E20A74"/>
    <w:rsid w:val="00E20F93"/>
    <w:rsid w:val="00E20FA5"/>
    <w:rsid w:val="00E21292"/>
    <w:rsid w:val="00E212A2"/>
    <w:rsid w:val="00E21421"/>
    <w:rsid w:val="00E2148F"/>
    <w:rsid w:val="00E2152F"/>
    <w:rsid w:val="00E215B2"/>
    <w:rsid w:val="00E217E2"/>
    <w:rsid w:val="00E21B69"/>
    <w:rsid w:val="00E21B89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45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CB4"/>
    <w:rsid w:val="00E25D64"/>
    <w:rsid w:val="00E25FD9"/>
    <w:rsid w:val="00E26214"/>
    <w:rsid w:val="00E26680"/>
    <w:rsid w:val="00E26704"/>
    <w:rsid w:val="00E26987"/>
    <w:rsid w:val="00E2698C"/>
    <w:rsid w:val="00E26AC7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51F"/>
    <w:rsid w:val="00E3266F"/>
    <w:rsid w:val="00E326D3"/>
    <w:rsid w:val="00E32820"/>
    <w:rsid w:val="00E328F4"/>
    <w:rsid w:val="00E32FD4"/>
    <w:rsid w:val="00E3314C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C00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99A"/>
    <w:rsid w:val="00E40BA2"/>
    <w:rsid w:val="00E40CFC"/>
    <w:rsid w:val="00E40F71"/>
    <w:rsid w:val="00E40FBB"/>
    <w:rsid w:val="00E410B7"/>
    <w:rsid w:val="00E410D4"/>
    <w:rsid w:val="00E41202"/>
    <w:rsid w:val="00E41836"/>
    <w:rsid w:val="00E41856"/>
    <w:rsid w:val="00E418AE"/>
    <w:rsid w:val="00E41A55"/>
    <w:rsid w:val="00E41CD2"/>
    <w:rsid w:val="00E41F13"/>
    <w:rsid w:val="00E42012"/>
    <w:rsid w:val="00E4220F"/>
    <w:rsid w:val="00E42262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58C7"/>
    <w:rsid w:val="00E45AFC"/>
    <w:rsid w:val="00E46032"/>
    <w:rsid w:val="00E4615E"/>
    <w:rsid w:val="00E461AA"/>
    <w:rsid w:val="00E46A5A"/>
    <w:rsid w:val="00E472F7"/>
    <w:rsid w:val="00E4775C"/>
    <w:rsid w:val="00E4798F"/>
    <w:rsid w:val="00E47A76"/>
    <w:rsid w:val="00E47C93"/>
    <w:rsid w:val="00E47CE1"/>
    <w:rsid w:val="00E50145"/>
    <w:rsid w:val="00E50223"/>
    <w:rsid w:val="00E5036C"/>
    <w:rsid w:val="00E50769"/>
    <w:rsid w:val="00E50DE7"/>
    <w:rsid w:val="00E50FB8"/>
    <w:rsid w:val="00E51094"/>
    <w:rsid w:val="00E5184B"/>
    <w:rsid w:val="00E518D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5F"/>
    <w:rsid w:val="00E538D7"/>
    <w:rsid w:val="00E53C7C"/>
    <w:rsid w:val="00E53EE7"/>
    <w:rsid w:val="00E53FDB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EB7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B39"/>
    <w:rsid w:val="00E64E25"/>
    <w:rsid w:val="00E64EF6"/>
    <w:rsid w:val="00E64FAC"/>
    <w:rsid w:val="00E64FFF"/>
    <w:rsid w:val="00E65084"/>
    <w:rsid w:val="00E650C8"/>
    <w:rsid w:val="00E6518D"/>
    <w:rsid w:val="00E653DB"/>
    <w:rsid w:val="00E654E9"/>
    <w:rsid w:val="00E659C7"/>
    <w:rsid w:val="00E65ADA"/>
    <w:rsid w:val="00E65BFC"/>
    <w:rsid w:val="00E65C00"/>
    <w:rsid w:val="00E66561"/>
    <w:rsid w:val="00E66665"/>
    <w:rsid w:val="00E66A78"/>
    <w:rsid w:val="00E66C6B"/>
    <w:rsid w:val="00E67212"/>
    <w:rsid w:val="00E67369"/>
    <w:rsid w:val="00E67578"/>
    <w:rsid w:val="00E677D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B46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276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88A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751"/>
    <w:rsid w:val="00E849AF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265"/>
    <w:rsid w:val="00E8677E"/>
    <w:rsid w:val="00E86D53"/>
    <w:rsid w:val="00E86FC6"/>
    <w:rsid w:val="00E8704D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9E5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DFA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5D5"/>
    <w:rsid w:val="00EA5728"/>
    <w:rsid w:val="00EA57F7"/>
    <w:rsid w:val="00EA586B"/>
    <w:rsid w:val="00EA5B68"/>
    <w:rsid w:val="00EA612F"/>
    <w:rsid w:val="00EA6472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6A1"/>
    <w:rsid w:val="00EB56F7"/>
    <w:rsid w:val="00EB5C13"/>
    <w:rsid w:val="00EB60A7"/>
    <w:rsid w:val="00EB676E"/>
    <w:rsid w:val="00EB682A"/>
    <w:rsid w:val="00EB68CB"/>
    <w:rsid w:val="00EB6CE1"/>
    <w:rsid w:val="00EB71D7"/>
    <w:rsid w:val="00EB73B1"/>
    <w:rsid w:val="00EB74EC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C25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275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A50"/>
    <w:rsid w:val="00EC6CC0"/>
    <w:rsid w:val="00EC6DA8"/>
    <w:rsid w:val="00EC6E61"/>
    <w:rsid w:val="00EC6F4A"/>
    <w:rsid w:val="00EC6F7F"/>
    <w:rsid w:val="00EC707D"/>
    <w:rsid w:val="00EC71F3"/>
    <w:rsid w:val="00EC747C"/>
    <w:rsid w:val="00EC75F6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244"/>
    <w:rsid w:val="00ED1BC3"/>
    <w:rsid w:val="00ED2254"/>
    <w:rsid w:val="00ED229F"/>
    <w:rsid w:val="00ED24D8"/>
    <w:rsid w:val="00ED2694"/>
    <w:rsid w:val="00ED27EF"/>
    <w:rsid w:val="00ED28F0"/>
    <w:rsid w:val="00ED2D3F"/>
    <w:rsid w:val="00ED2E53"/>
    <w:rsid w:val="00ED2E96"/>
    <w:rsid w:val="00ED2ECC"/>
    <w:rsid w:val="00ED2F43"/>
    <w:rsid w:val="00ED2F4F"/>
    <w:rsid w:val="00ED304A"/>
    <w:rsid w:val="00ED3298"/>
    <w:rsid w:val="00ED355E"/>
    <w:rsid w:val="00ED3704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3A5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66C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67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1DAB"/>
    <w:rsid w:val="00EE214A"/>
    <w:rsid w:val="00EE23BB"/>
    <w:rsid w:val="00EE2438"/>
    <w:rsid w:val="00EE247D"/>
    <w:rsid w:val="00EE2611"/>
    <w:rsid w:val="00EE27DA"/>
    <w:rsid w:val="00EE28EA"/>
    <w:rsid w:val="00EE29BA"/>
    <w:rsid w:val="00EE2A19"/>
    <w:rsid w:val="00EE2B72"/>
    <w:rsid w:val="00EE2FCE"/>
    <w:rsid w:val="00EE30F3"/>
    <w:rsid w:val="00EE313D"/>
    <w:rsid w:val="00EE313E"/>
    <w:rsid w:val="00EE342F"/>
    <w:rsid w:val="00EE34A6"/>
    <w:rsid w:val="00EE3549"/>
    <w:rsid w:val="00EE3A16"/>
    <w:rsid w:val="00EE3BE1"/>
    <w:rsid w:val="00EE3C83"/>
    <w:rsid w:val="00EE403B"/>
    <w:rsid w:val="00EE42DD"/>
    <w:rsid w:val="00EE4326"/>
    <w:rsid w:val="00EE43D6"/>
    <w:rsid w:val="00EE44E3"/>
    <w:rsid w:val="00EE4913"/>
    <w:rsid w:val="00EE4ADD"/>
    <w:rsid w:val="00EE4B35"/>
    <w:rsid w:val="00EE4CBE"/>
    <w:rsid w:val="00EE4CE8"/>
    <w:rsid w:val="00EE4E89"/>
    <w:rsid w:val="00EE4EBD"/>
    <w:rsid w:val="00EE5048"/>
    <w:rsid w:val="00EE5252"/>
    <w:rsid w:val="00EE5472"/>
    <w:rsid w:val="00EE5522"/>
    <w:rsid w:val="00EE5658"/>
    <w:rsid w:val="00EE576C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E04"/>
    <w:rsid w:val="00EE7F05"/>
    <w:rsid w:val="00EF01AD"/>
    <w:rsid w:val="00EF0362"/>
    <w:rsid w:val="00EF09E9"/>
    <w:rsid w:val="00EF0AA1"/>
    <w:rsid w:val="00EF0B7F"/>
    <w:rsid w:val="00EF0F62"/>
    <w:rsid w:val="00EF114F"/>
    <w:rsid w:val="00EF148A"/>
    <w:rsid w:val="00EF14F5"/>
    <w:rsid w:val="00EF1968"/>
    <w:rsid w:val="00EF1F4E"/>
    <w:rsid w:val="00EF219C"/>
    <w:rsid w:val="00EF2408"/>
    <w:rsid w:val="00EF2B15"/>
    <w:rsid w:val="00EF2F8A"/>
    <w:rsid w:val="00EF3109"/>
    <w:rsid w:val="00EF3481"/>
    <w:rsid w:val="00EF35B2"/>
    <w:rsid w:val="00EF3679"/>
    <w:rsid w:val="00EF3911"/>
    <w:rsid w:val="00EF3917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987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6E40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C4C"/>
    <w:rsid w:val="00F00DE1"/>
    <w:rsid w:val="00F0110C"/>
    <w:rsid w:val="00F01115"/>
    <w:rsid w:val="00F011F6"/>
    <w:rsid w:val="00F01400"/>
    <w:rsid w:val="00F01A66"/>
    <w:rsid w:val="00F02128"/>
    <w:rsid w:val="00F022DF"/>
    <w:rsid w:val="00F0233B"/>
    <w:rsid w:val="00F023A6"/>
    <w:rsid w:val="00F02548"/>
    <w:rsid w:val="00F02725"/>
    <w:rsid w:val="00F0283F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6D1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DF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146"/>
    <w:rsid w:val="00F101ED"/>
    <w:rsid w:val="00F10D3F"/>
    <w:rsid w:val="00F10D94"/>
    <w:rsid w:val="00F10F35"/>
    <w:rsid w:val="00F10F8B"/>
    <w:rsid w:val="00F10FA4"/>
    <w:rsid w:val="00F111D0"/>
    <w:rsid w:val="00F112F8"/>
    <w:rsid w:val="00F1137A"/>
    <w:rsid w:val="00F1148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C3E"/>
    <w:rsid w:val="00F13E66"/>
    <w:rsid w:val="00F1401C"/>
    <w:rsid w:val="00F14906"/>
    <w:rsid w:val="00F14999"/>
    <w:rsid w:val="00F14E75"/>
    <w:rsid w:val="00F1511C"/>
    <w:rsid w:val="00F15451"/>
    <w:rsid w:val="00F155FB"/>
    <w:rsid w:val="00F15AA1"/>
    <w:rsid w:val="00F15DCF"/>
    <w:rsid w:val="00F16395"/>
    <w:rsid w:val="00F16587"/>
    <w:rsid w:val="00F16969"/>
    <w:rsid w:val="00F16A95"/>
    <w:rsid w:val="00F16B79"/>
    <w:rsid w:val="00F16D12"/>
    <w:rsid w:val="00F17069"/>
    <w:rsid w:val="00F17082"/>
    <w:rsid w:val="00F17114"/>
    <w:rsid w:val="00F172CB"/>
    <w:rsid w:val="00F17873"/>
    <w:rsid w:val="00F17A53"/>
    <w:rsid w:val="00F17A5C"/>
    <w:rsid w:val="00F17C21"/>
    <w:rsid w:val="00F17CFA"/>
    <w:rsid w:val="00F17F99"/>
    <w:rsid w:val="00F2000C"/>
    <w:rsid w:val="00F20091"/>
    <w:rsid w:val="00F2014D"/>
    <w:rsid w:val="00F2025D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1D0"/>
    <w:rsid w:val="00F22229"/>
    <w:rsid w:val="00F224B2"/>
    <w:rsid w:val="00F225BE"/>
    <w:rsid w:val="00F22932"/>
    <w:rsid w:val="00F229B9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3DC3"/>
    <w:rsid w:val="00F240C5"/>
    <w:rsid w:val="00F2469E"/>
    <w:rsid w:val="00F24867"/>
    <w:rsid w:val="00F248E6"/>
    <w:rsid w:val="00F24DD8"/>
    <w:rsid w:val="00F24EDE"/>
    <w:rsid w:val="00F24F47"/>
    <w:rsid w:val="00F25105"/>
    <w:rsid w:val="00F25393"/>
    <w:rsid w:val="00F255C9"/>
    <w:rsid w:val="00F25A64"/>
    <w:rsid w:val="00F25BE4"/>
    <w:rsid w:val="00F25C49"/>
    <w:rsid w:val="00F25CC6"/>
    <w:rsid w:val="00F25E08"/>
    <w:rsid w:val="00F25EAE"/>
    <w:rsid w:val="00F25F29"/>
    <w:rsid w:val="00F261BE"/>
    <w:rsid w:val="00F2640F"/>
    <w:rsid w:val="00F265BC"/>
    <w:rsid w:val="00F26693"/>
    <w:rsid w:val="00F26891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ADF"/>
    <w:rsid w:val="00F33B4D"/>
    <w:rsid w:val="00F33B99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451"/>
    <w:rsid w:val="00F3645F"/>
    <w:rsid w:val="00F364D5"/>
    <w:rsid w:val="00F3650B"/>
    <w:rsid w:val="00F36632"/>
    <w:rsid w:val="00F368E7"/>
    <w:rsid w:val="00F36926"/>
    <w:rsid w:val="00F36AAD"/>
    <w:rsid w:val="00F36F83"/>
    <w:rsid w:val="00F37015"/>
    <w:rsid w:val="00F3704D"/>
    <w:rsid w:val="00F37305"/>
    <w:rsid w:val="00F3739D"/>
    <w:rsid w:val="00F37492"/>
    <w:rsid w:val="00F3764B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8C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47DEE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4A1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3F31"/>
    <w:rsid w:val="00F54363"/>
    <w:rsid w:val="00F5479A"/>
    <w:rsid w:val="00F54887"/>
    <w:rsid w:val="00F54A37"/>
    <w:rsid w:val="00F54B98"/>
    <w:rsid w:val="00F54F05"/>
    <w:rsid w:val="00F555A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3F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4B8"/>
    <w:rsid w:val="00F65637"/>
    <w:rsid w:val="00F65656"/>
    <w:rsid w:val="00F65D1B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0F4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1D9B"/>
    <w:rsid w:val="00F7213C"/>
    <w:rsid w:val="00F724E6"/>
    <w:rsid w:val="00F72C20"/>
    <w:rsid w:val="00F72D38"/>
    <w:rsid w:val="00F72D7D"/>
    <w:rsid w:val="00F72F8B"/>
    <w:rsid w:val="00F7300E"/>
    <w:rsid w:val="00F7326A"/>
    <w:rsid w:val="00F73555"/>
    <w:rsid w:val="00F736C7"/>
    <w:rsid w:val="00F73761"/>
    <w:rsid w:val="00F73AA9"/>
    <w:rsid w:val="00F73AAC"/>
    <w:rsid w:val="00F73B99"/>
    <w:rsid w:val="00F73C29"/>
    <w:rsid w:val="00F73D56"/>
    <w:rsid w:val="00F7428F"/>
    <w:rsid w:val="00F744DC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EF5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260"/>
    <w:rsid w:val="00F815DD"/>
    <w:rsid w:val="00F81819"/>
    <w:rsid w:val="00F8182C"/>
    <w:rsid w:val="00F81934"/>
    <w:rsid w:val="00F81A7D"/>
    <w:rsid w:val="00F81B91"/>
    <w:rsid w:val="00F81D9E"/>
    <w:rsid w:val="00F81E07"/>
    <w:rsid w:val="00F81EA7"/>
    <w:rsid w:val="00F8212C"/>
    <w:rsid w:val="00F8282A"/>
    <w:rsid w:val="00F82969"/>
    <w:rsid w:val="00F82A65"/>
    <w:rsid w:val="00F82A91"/>
    <w:rsid w:val="00F82AA2"/>
    <w:rsid w:val="00F82F19"/>
    <w:rsid w:val="00F82F89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3E9"/>
    <w:rsid w:val="00F84AB5"/>
    <w:rsid w:val="00F84E14"/>
    <w:rsid w:val="00F84E37"/>
    <w:rsid w:val="00F84FC5"/>
    <w:rsid w:val="00F8506D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10"/>
    <w:rsid w:val="00F86F94"/>
    <w:rsid w:val="00F8709B"/>
    <w:rsid w:val="00F87367"/>
    <w:rsid w:val="00F874A8"/>
    <w:rsid w:val="00F87C67"/>
    <w:rsid w:val="00F87D1C"/>
    <w:rsid w:val="00F87E18"/>
    <w:rsid w:val="00F9011A"/>
    <w:rsid w:val="00F9017E"/>
    <w:rsid w:val="00F901B8"/>
    <w:rsid w:val="00F906EE"/>
    <w:rsid w:val="00F91159"/>
    <w:rsid w:val="00F91295"/>
    <w:rsid w:val="00F912E5"/>
    <w:rsid w:val="00F91404"/>
    <w:rsid w:val="00F91681"/>
    <w:rsid w:val="00F91924"/>
    <w:rsid w:val="00F91B28"/>
    <w:rsid w:val="00F91B4A"/>
    <w:rsid w:val="00F91F07"/>
    <w:rsid w:val="00F92092"/>
    <w:rsid w:val="00F922B3"/>
    <w:rsid w:val="00F922B9"/>
    <w:rsid w:val="00F922CA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1C9"/>
    <w:rsid w:val="00F934B2"/>
    <w:rsid w:val="00F93557"/>
    <w:rsid w:val="00F9399B"/>
    <w:rsid w:val="00F93EA0"/>
    <w:rsid w:val="00F93EE4"/>
    <w:rsid w:val="00F9423F"/>
    <w:rsid w:val="00F94291"/>
    <w:rsid w:val="00F945BE"/>
    <w:rsid w:val="00F947FB"/>
    <w:rsid w:val="00F9486F"/>
    <w:rsid w:val="00F949CC"/>
    <w:rsid w:val="00F94C57"/>
    <w:rsid w:val="00F94E58"/>
    <w:rsid w:val="00F9536F"/>
    <w:rsid w:val="00F954B4"/>
    <w:rsid w:val="00F956DE"/>
    <w:rsid w:val="00F95A3A"/>
    <w:rsid w:val="00F95A7F"/>
    <w:rsid w:val="00F95AFA"/>
    <w:rsid w:val="00F95C05"/>
    <w:rsid w:val="00F962F9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60F"/>
    <w:rsid w:val="00FA0A54"/>
    <w:rsid w:val="00FA1094"/>
    <w:rsid w:val="00FA117B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3E8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8AF"/>
    <w:rsid w:val="00FA6A26"/>
    <w:rsid w:val="00FA6B2C"/>
    <w:rsid w:val="00FA6CDC"/>
    <w:rsid w:val="00FA6DC8"/>
    <w:rsid w:val="00FA6EFC"/>
    <w:rsid w:val="00FA6F7F"/>
    <w:rsid w:val="00FA7070"/>
    <w:rsid w:val="00FA7274"/>
    <w:rsid w:val="00FA729A"/>
    <w:rsid w:val="00FA7504"/>
    <w:rsid w:val="00FA7622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13"/>
    <w:rsid w:val="00FB2E44"/>
    <w:rsid w:val="00FB2EFE"/>
    <w:rsid w:val="00FB3049"/>
    <w:rsid w:val="00FB3056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093"/>
    <w:rsid w:val="00FB5732"/>
    <w:rsid w:val="00FB57BF"/>
    <w:rsid w:val="00FB5BE7"/>
    <w:rsid w:val="00FB5F5E"/>
    <w:rsid w:val="00FB6367"/>
    <w:rsid w:val="00FB68D4"/>
    <w:rsid w:val="00FB6A3B"/>
    <w:rsid w:val="00FB6AFC"/>
    <w:rsid w:val="00FB6C81"/>
    <w:rsid w:val="00FB6E84"/>
    <w:rsid w:val="00FB6F91"/>
    <w:rsid w:val="00FB6FE0"/>
    <w:rsid w:val="00FB732B"/>
    <w:rsid w:val="00FB76AD"/>
    <w:rsid w:val="00FB7B79"/>
    <w:rsid w:val="00FB7BB7"/>
    <w:rsid w:val="00FB7ED5"/>
    <w:rsid w:val="00FC0078"/>
    <w:rsid w:val="00FC00E7"/>
    <w:rsid w:val="00FC0215"/>
    <w:rsid w:val="00FC0522"/>
    <w:rsid w:val="00FC06DB"/>
    <w:rsid w:val="00FC0D6E"/>
    <w:rsid w:val="00FC0E1C"/>
    <w:rsid w:val="00FC109B"/>
    <w:rsid w:val="00FC10E0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598"/>
    <w:rsid w:val="00FC4942"/>
    <w:rsid w:val="00FC4ACD"/>
    <w:rsid w:val="00FC4E6F"/>
    <w:rsid w:val="00FC522C"/>
    <w:rsid w:val="00FC5257"/>
    <w:rsid w:val="00FC52A3"/>
    <w:rsid w:val="00FC52D8"/>
    <w:rsid w:val="00FC564A"/>
    <w:rsid w:val="00FC579B"/>
    <w:rsid w:val="00FC581A"/>
    <w:rsid w:val="00FC598E"/>
    <w:rsid w:val="00FC5E25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D7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1F47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0B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02A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6E8B"/>
    <w:rsid w:val="00FD70D5"/>
    <w:rsid w:val="00FD71F0"/>
    <w:rsid w:val="00FD7248"/>
    <w:rsid w:val="00FD7281"/>
    <w:rsid w:val="00FD72B3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D9A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5E2F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E7E87"/>
    <w:rsid w:val="00FF08A9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CE6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13E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662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6DF"/>
    <w:rsid w:val="00FF7863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F693EFCE-4244-43DA-A0DB-233FDED57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e0d948-3173-4f36-85b3-6d45828d128f">
      <Terms xmlns="http://schemas.microsoft.com/office/infopath/2007/PartnerControls"/>
    </lcf76f155ced4ddcb4097134ff3c332f>
    <TaxCatchAll xmlns="b33acc88-960f-4983-a496-34866889f30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86BC59CEC11EA4FA18C640266C59BAF" ma:contentTypeVersion="11" ma:contentTypeDescription="สร้างเอกสารใหม่" ma:contentTypeScope="" ma:versionID="319db7574ff20beb8a920318570b3a96">
  <xsd:schema xmlns:xsd="http://www.w3.org/2001/XMLSchema" xmlns:xs="http://www.w3.org/2001/XMLSchema" xmlns:p="http://schemas.microsoft.com/office/2006/metadata/properties" xmlns:ns2="c6e0d948-3173-4f36-85b3-6d45828d128f" xmlns:ns3="b33acc88-960f-4983-a496-34866889f303" targetNamespace="http://schemas.microsoft.com/office/2006/metadata/properties" ma:root="true" ma:fieldsID="d2c985153f0a08f7a1087eab90c06aaf" ns2:_="" ns3:_="">
    <xsd:import namespace="c6e0d948-3173-4f36-85b3-6d45828d128f"/>
    <xsd:import namespace="b33acc88-960f-4983-a496-34866889f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0d948-3173-4f36-85b3-6d45828d1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9438b039-df2c-4423-bcc4-369c22712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acc88-960f-4983-a496-34866889f3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21c50d-9353-4a0c-91f8-aa4a784f45e9}" ma:internalName="TaxCatchAll" ma:showField="CatchAllData" ma:web="b33acc88-960f-4983-a496-34866889f3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c6e0d948-3173-4f36-85b3-6d45828d128f"/>
    <ds:schemaRef ds:uri="b33acc88-960f-4983-a496-34866889f303"/>
  </ds:schemaRefs>
</ds:datastoreItem>
</file>

<file path=customXml/itemProps4.xml><?xml version="1.0" encoding="utf-8"?>
<ds:datastoreItem xmlns:ds="http://schemas.openxmlformats.org/officeDocument/2006/customXml" ds:itemID="{894F2E25-D9F7-4CF0-BD96-9C49717E3A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e0d948-3173-4f36-85b3-6d45828d128f"/>
    <ds:schemaRef ds:uri="b33acc88-960f-4983-a496-34866889f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1544</TotalTime>
  <Pages>15</Pages>
  <Words>2052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Kongwattananon, Phuridet</cp:lastModifiedBy>
  <cp:revision>394</cp:revision>
  <cp:lastPrinted>2025-08-04T10:48:00Z</cp:lastPrinted>
  <dcterms:created xsi:type="dcterms:W3CDTF">2025-07-02T21:41:00Z</dcterms:created>
  <dcterms:modified xsi:type="dcterms:W3CDTF">2025-08-05T02:55:00Z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0x010100686BC59CEC11EA4FA18C640266C59BAF</vt:lpwstr>
  </property>
  <property fmtid="{D5CDD505-2E9C-101B-9397-08002B2CF9AE}" pid="6" name="MediaServiceImageTags">
    <vt:lpwstr/>
  </property>
</Properties>
</file>